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042573" w14:textId="137E0A7E" w:rsidR="00B74C79" w:rsidRPr="00AA0E34" w:rsidRDefault="00B74C79" w:rsidP="00B74C79">
      <w:pPr>
        <w:pStyle w:val="CRCoverPage"/>
        <w:tabs>
          <w:tab w:val="right" w:pos="9639"/>
        </w:tabs>
        <w:spacing w:after="0"/>
        <w:rPr>
          <w:b/>
          <w:i/>
          <w:noProof/>
          <w:sz w:val="28"/>
        </w:rPr>
      </w:pPr>
      <w:bookmarkStart w:id="0" w:name="_Hlk57792886"/>
      <w:r w:rsidRPr="00AA0E34">
        <w:rPr>
          <w:b/>
          <w:noProof/>
          <w:sz w:val="24"/>
        </w:rPr>
        <w:t>3GPP TSG-</w:t>
      </w:r>
      <w:r w:rsidR="007A5246">
        <w:fldChar w:fldCharType="begin"/>
      </w:r>
      <w:r w:rsidR="007A5246">
        <w:instrText xml:space="preserve"> DOCPROPERTY  TSG/WGRef  \* MERGEFORMAT </w:instrText>
      </w:r>
      <w:r w:rsidR="007A5246">
        <w:fldChar w:fldCharType="separate"/>
      </w:r>
      <w:r w:rsidR="002E7117">
        <w:rPr>
          <w:b/>
          <w:noProof/>
          <w:sz w:val="24"/>
        </w:rPr>
        <w:t xml:space="preserve">RAN </w:t>
      </w:r>
      <w:r w:rsidRPr="00AA0E34">
        <w:rPr>
          <w:b/>
          <w:noProof/>
          <w:sz w:val="24"/>
        </w:rPr>
        <w:t>WG</w:t>
      </w:r>
      <w:r w:rsidR="002E7117">
        <w:rPr>
          <w:b/>
          <w:noProof/>
          <w:sz w:val="24"/>
        </w:rPr>
        <w:t>5</w:t>
      </w:r>
      <w:r w:rsidR="007A5246">
        <w:rPr>
          <w:b/>
          <w:noProof/>
          <w:sz w:val="24"/>
        </w:rPr>
        <w:fldChar w:fldCharType="end"/>
      </w:r>
      <w:r w:rsidRPr="00AA0E34">
        <w:rPr>
          <w:b/>
          <w:noProof/>
          <w:sz w:val="24"/>
        </w:rPr>
        <w:t xml:space="preserve"> Meeting #90-e</w:t>
      </w:r>
      <w:r w:rsidRPr="00AA0E34">
        <w:rPr>
          <w:b/>
          <w:i/>
          <w:noProof/>
          <w:sz w:val="28"/>
        </w:rPr>
        <w:tab/>
      </w:r>
      <w:r w:rsidR="007A5246">
        <w:fldChar w:fldCharType="begin"/>
      </w:r>
      <w:r w:rsidR="007A5246">
        <w:instrText xml:space="preserve"> DOCPROPERTY  Tdoc#  \* MERGEFORMAT </w:instrText>
      </w:r>
      <w:r w:rsidR="007A5246">
        <w:fldChar w:fldCharType="separate"/>
      </w:r>
      <w:r w:rsidRPr="00AA0E34">
        <w:rPr>
          <w:b/>
          <w:i/>
          <w:noProof/>
          <w:sz w:val="28"/>
        </w:rPr>
        <w:t>R5-2</w:t>
      </w:r>
      <w:r w:rsidR="007A5246">
        <w:rPr>
          <w:b/>
          <w:i/>
          <w:noProof/>
          <w:sz w:val="28"/>
        </w:rPr>
        <w:fldChar w:fldCharType="end"/>
      </w:r>
      <w:r w:rsidR="00B5280A">
        <w:rPr>
          <w:b/>
          <w:i/>
          <w:noProof/>
          <w:sz w:val="28"/>
        </w:rPr>
        <w:t>10231</w:t>
      </w:r>
      <w:r w:rsidR="00F91929" w:rsidRPr="00F91929">
        <w:rPr>
          <w:b/>
          <w:i/>
          <w:noProof/>
          <w:sz w:val="28"/>
          <w:highlight w:val="yellow"/>
        </w:rPr>
        <w:t>r1</w:t>
      </w:r>
    </w:p>
    <w:p w14:paraId="481D9035" w14:textId="2C85AE66" w:rsidR="00B74C79" w:rsidRPr="00AA0E34" w:rsidRDefault="00B74C79" w:rsidP="00B74C79">
      <w:pPr>
        <w:tabs>
          <w:tab w:val="left" w:pos="567"/>
        </w:tabs>
        <w:rPr>
          <w:rFonts w:ascii="Arial" w:hAnsi="Arial" w:cs="Arial"/>
          <w:b/>
          <w:sz w:val="24"/>
        </w:rPr>
      </w:pPr>
      <w:r w:rsidRPr="00AA0E34">
        <w:rPr>
          <w:rFonts w:ascii="Arial" w:hAnsi="Arial" w:cs="Arial"/>
          <w:b/>
          <w:sz w:val="24"/>
        </w:rPr>
        <w:t xml:space="preserve">Electronic Meeting, </w:t>
      </w:r>
      <w:r w:rsidR="00BB45A5" w:rsidRPr="00BB45A5">
        <w:rPr>
          <w:rFonts w:ascii="Arial" w:hAnsi="Arial" w:cs="Arial"/>
          <w:b/>
          <w:sz w:val="24"/>
        </w:rPr>
        <w:t>22nd February – 5th March</w:t>
      </w:r>
      <w:r w:rsidRPr="00AA0E34">
        <w:rPr>
          <w:rFonts w:ascii="Arial" w:hAnsi="Arial" w:cs="Arial"/>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4C79" w:rsidRPr="00AA0E34" w14:paraId="6A7CD6EE" w14:textId="77777777" w:rsidTr="005F54EC">
        <w:tc>
          <w:tcPr>
            <w:tcW w:w="9641" w:type="dxa"/>
            <w:gridSpan w:val="9"/>
            <w:tcBorders>
              <w:top w:val="single" w:sz="4" w:space="0" w:color="auto"/>
              <w:left w:val="single" w:sz="4" w:space="0" w:color="auto"/>
              <w:right w:val="single" w:sz="4" w:space="0" w:color="auto"/>
            </w:tcBorders>
          </w:tcPr>
          <w:p w14:paraId="31321C85" w14:textId="77777777" w:rsidR="00B74C79" w:rsidRPr="00AA0E34" w:rsidRDefault="00B74C79" w:rsidP="005F54EC">
            <w:pPr>
              <w:pStyle w:val="CRCoverPage"/>
              <w:spacing w:after="0"/>
              <w:jc w:val="right"/>
              <w:rPr>
                <w:i/>
                <w:noProof/>
              </w:rPr>
            </w:pPr>
            <w:r w:rsidRPr="00AA0E34">
              <w:rPr>
                <w:i/>
                <w:noProof/>
                <w:sz w:val="14"/>
              </w:rPr>
              <w:t>CR-Form-v12.1</w:t>
            </w:r>
          </w:p>
        </w:tc>
      </w:tr>
      <w:tr w:rsidR="00B74C79" w:rsidRPr="00AA0E34" w14:paraId="24C476EC" w14:textId="77777777" w:rsidTr="005F54EC">
        <w:tc>
          <w:tcPr>
            <w:tcW w:w="9641" w:type="dxa"/>
            <w:gridSpan w:val="9"/>
            <w:tcBorders>
              <w:left w:val="single" w:sz="4" w:space="0" w:color="auto"/>
              <w:right w:val="single" w:sz="4" w:space="0" w:color="auto"/>
            </w:tcBorders>
          </w:tcPr>
          <w:p w14:paraId="524E66A4" w14:textId="77777777" w:rsidR="00B74C79" w:rsidRPr="00AA0E34" w:rsidRDefault="00B74C79" w:rsidP="005F54EC">
            <w:pPr>
              <w:pStyle w:val="CRCoverPage"/>
              <w:spacing w:after="0"/>
              <w:jc w:val="center"/>
              <w:rPr>
                <w:noProof/>
              </w:rPr>
            </w:pPr>
            <w:r w:rsidRPr="00AA0E34">
              <w:rPr>
                <w:b/>
                <w:noProof/>
                <w:sz w:val="32"/>
              </w:rPr>
              <w:t>CHANGE REQUEST</w:t>
            </w:r>
          </w:p>
        </w:tc>
      </w:tr>
      <w:tr w:rsidR="00B74C79" w:rsidRPr="00AA0E34" w14:paraId="168BA173" w14:textId="77777777" w:rsidTr="005F54EC">
        <w:tc>
          <w:tcPr>
            <w:tcW w:w="9641" w:type="dxa"/>
            <w:gridSpan w:val="9"/>
            <w:tcBorders>
              <w:left w:val="single" w:sz="4" w:space="0" w:color="auto"/>
              <w:right w:val="single" w:sz="4" w:space="0" w:color="auto"/>
            </w:tcBorders>
          </w:tcPr>
          <w:p w14:paraId="2013114E" w14:textId="77777777" w:rsidR="00B74C79" w:rsidRPr="00AA0E34" w:rsidRDefault="00B74C79" w:rsidP="005F54EC">
            <w:pPr>
              <w:pStyle w:val="CRCoverPage"/>
              <w:spacing w:after="0"/>
              <w:rPr>
                <w:noProof/>
                <w:sz w:val="8"/>
                <w:szCs w:val="8"/>
              </w:rPr>
            </w:pPr>
          </w:p>
        </w:tc>
      </w:tr>
      <w:tr w:rsidR="00B74C79" w:rsidRPr="00AA0E34" w14:paraId="1CEB234C" w14:textId="77777777" w:rsidTr="005F54EC">
        <w:tc>
          <w:tcPr>
            <w:tcW w:w="142" w:type="dxa"/>
            <w:tcBorders>
              <w:left w:val="single" w:sz="4" w:space="0" w:color="auto"/>
            </w:tcBorders>
          </w:tcPr>
          <w:p w14:paraId="05BD7087" w14:textId="77777777" w:rsidR="00B74C79" w:rsidRPr="00AA0E34" w:rsidRDefault="00B74C79" w:rsidP="005F54EC">
            <w:pPr>
              <w:pStyle w:val="CRCoverPage"/>
              <w:spacing w:after="0"/>
              <w:jc w:val="right"/>
              <w:rPr>
                <w:noProof/>
              </w:rPr>
            </w:pPr>
          </w:p>
        </w:tc>
        <w:tc>
          <w:tcPr>
            <w:tcW w:w="1559" w:type="dxa"/>
            <w:shd w:val="pct30" w:color="FFFF00" w:fill="auto"/>
          </w:tcPr>
          <w:p w14:paraId="4F92A3EA" w14:textId="77777777" w:rsidR="00B74C79" w:rsidRPr="00AA0E34" w:rsidRDefault="00B74C79" w:rsidP="005F54EC">
            <w:pPr>
              <w:pStyle w:val="CRCoverPage"/>
              <w:spacing w:after="0"/>
              <w:jc w:val="right"/>
              <w:rPr>
                <w:b/>
                <w:noProof/>
                <w:sz w:val="28"/>
              </w:rPr>
            </w:pPr>
            <w:r w:rsidRPr="0047177C">
              <w:rPr>
                <w:b/>
                <w:noProof/>
                <w:sz w:val="28"/>
              </w:rPr>
              <w:fldChar w:fldCharType="begin"/>
            </w:r>
            <w:r w:rsidRPr="00AA0E34">
              <w:rPr>
                <w:b/>
                <w:noProof/>
                <w:sz w:val="28"/>
              </w:rPr>
              <w:instrText xml:space="preserve"> DOCPROPERTY  Spec#  \* MERGEFORMAT </w:instrText>
            </w:r>
            <w:r w:rsidRPr="0047177C">
              <w:rPr>
                <w:b/>
                <w:noProof/>
                <w:sz w:val="28"/>
              </w:rPr>
              <w:fldChar w:fldCharType="separate"/>
            </w:r>
            <w:r w:rsidRPr="00AA0E34">
              <w:rPr>
                <w:b/>
                <w:noProof/>
                <w:sz w:val="28"/>
              </w:rPr>
              <w:t>36.579-</w:t>
            </w:r>
            <w:r w:rsidRPr="0047177C">
              <w:rPr>
                <w:b/>
                <w:noProof/>
                <w:sz w:val="28"/>
              </w:rPr>
              <w:fldChar w:fldCharType="end"/>
            </w:r>
            <w:r w:rsidRPr="00AA0E34">
              <w:rPr>
                <w:b/>
                <w:noProof/>
                <w:sz w:val="28"/>
              </w:rPr>
              <w:t>2</w:t>
            </w:r>
          </w:p>
        </w:tc>
        <w:tc>
          <w:tcPr>
            <w:tcW w:w="709" w:type="dxa"/>
          </w:tcPr>
          <w:p w14:paraId="47A71CAD" w14:textId="77777777" w:rsidR="00B74C79" w:rsidRPr="00AA0E34" w:rsidRDefault="00B74C79" w:rsidP="005F54EC">
            <w:pPr>
              <w:pStyle w:val="CRCoverPage"/>
              <w:spacing w:after="0"/>
              <w:jc w:val="center"/>
              <w:rPr>
                <w:noProof/>
              </w:rPr>
            </w:pPr>
            <w:r w:rsidRPr="00AA0E34">
              <w:rPr>
                <w:b/>
                <w:noProof/>
                <w:sz w:val="28"/>
              </w:rPr>
              <w:t>CR</w:t>
            </w:r>
          </w:p>
        </w:tc>
        <w:tc>
          <w:tcPr>
            <w:tcW w:w="1276" w:type="dxa"/>
            <w:shd w:val="pct30" w:color="FFFF00" w:fill="auto"/>
          </w:tcPr>
          <w:p w14:paraId="7103FC6D" w14:textId="7AF68C2F" w:rsidR="00B74C79" w:rsidRPr="00AA0E34" w:rsidRDefault="007A5246" w:rsidP="005F54EC">
            <w:pPr>
              <w:pStyle w:val="CRCoverPage"/>
              <w:spacing w:after="0"/>
              <w:rPr>
                <w:noProof/>
              </w:rPr>
            </w:pPr>
            <w:r>
              <w:fldChar w:fldCharType="begin"/>
            </w:r>
            <w:r>
              <w:instrText xml:space="preserve"> DOCPROPERTY  Cr#  \* MERGEFORMAT </w:instrText>
            </w:r>
            <w:r>
              <w:fldChar w:fldCharType="separate"/>
            </w:r>
            <w:r w:rsidR="00B74C79" w:rsidRPr="00AA0E34">
              <w:rPr>
                <w:b/>
                <w:noProof/>
                <w:sz w:val="28"/>
              </w:rPr>
              <w:t>0</w:t>
            </w:r>
            <w:r>
              <w:rPr>
                <w:b/>
                <w:noProof/>
                <w:sz w:val="28"/>
              </w:rPr>
              <w:fldChar w:fldCharType="end"/>
            </w:r>
            <w:r w:rsidR="00B5280A">
              <w:rPr>
                <w:b/>
                <w:noProof/>
                <w:sz w:val="28"/>
              </w:rPr>
              <w:t>117</w:t>
            </w:r>
          </w:p>
        </w:tc>
        <w:tc>
          <w:tcPr>
            <w:tcW w:w="709" w:type="dxa"/>
          </w:tcPr>
          <w:p w14:paraId="40F7CACC" w14:textId="77777777" w:rsidR="00B74C79" w:rsidRPr="00AA0E34" w:rsidRDefault="00B74C79" w:rsidP="005F54EC">
            <w:pPr>
              <w:pStyle w:val="CRCoverPage"/>
              <w:tabs>
                <w:tab w:val="right" w:pos="625"/>
              </w:tabs>
              <w:spacing w:after="0"/>
              <w:jc w:val="center"/>
              <w:rPr>
                <w:noProof/>
              </w:rPr>
            </w:pPr>
            <w:r w:rsidRPr="00AA0E34">
              <w:rPr>
                <w:b/>
                <w:bCs/>
                <w:noProof/>
                <w:sz w:val="28"/>
              </w:rPr>
              <w:t>rev</w:t>
            </w:r>
          </w:p>
        </w:tc>
        <w:tc>
          <w:tcPr>
            <w:tcW w:w="992" w:type="dxa"/>
            <w:shd w:val="pct30" w:color="FFFF00" w:fill="auto"/>
          </w:tcPr>
          <w:p w14:paraId="7D2BCED8" w14:textId="77777777" w:rsidR="00B74C79" w:rsidRPr="00AA0E34" w:rsidRDefault="007A5246" w:rsidP="005F54EC">
            <w:pPr>
              <w:pStyle w:val="CRCoverPage"/>
              <w:spacing w:after="0"/>
              <w:jc w:val="center"/>
              <w:rPr>
                <w:b/>
                <w:noProof/>
              </w:rPr>
            </w:pPr>
            <w:r>
              <w:fldChar w:fldCharType="begin"/>
            </w:r>
            <w:r>
              <w:instrText xml:space="preserve"> DOCPROPERTY  Revision  \* MERGEFORMAT </w:instrText>
            </w:r>
            <w:r>
              <w:fldChar w:fldCharType="separate"/>
            </w:r>
            <w:r w:rsidR="00B74C79" w:rsidRPr="00AA0E34">
              <w:rPr>
                <w:b/>
                <w:noProof/>
                <w:sz w:val="28"/>
              </w:rPr>
              <w:t>-</w:t>
            </w:r>
            <w:r>
              <w:rPr>
                <w:b/>
                <w:noProof/>
                <w:sz w:val="28"/>
              </w:rPr>
              <w:fldChar w:fldCharType="end"/>
            </w:r>
          </w:p>
        </w:tc>
        <w:tc>
          <w:tcPr>
            <w:tcW w:w="2410" w:type="dxa"/>
          </w:tcPr>
          <w:p w14:paraId="14AB3366" w14:textId="77777777" w:rsidR="00B74C79" w:rsidRPr="00AA0E34" w:rsidRDefault="00B74C79" w:rsidP="005F54EC">
            <w:pPr>
              <w:pStyle w:val="CRCoverPage"/>
              <w:tabs>
                <w:tab w:val="right" w:pos="1825"/>
              </w:tabs>
              <w:spacing w:after="0"/>
              <w:jc w:val="center"/>
              <w:rPr>
                <w:noProof/>
              </w:rPr>
            </w:pPr>
            <w:r w:rsidRPr="00AA0E34">
              <w:rPr>
                <w:b/>
                <w:noProof/>
                <w:sz w:val="28"/>
                <w:szCs w:val="28"/>
              </w:rPr>
              <w:t>Current version:</w:t>
            </w:r>
          </w:p>
        </w:tc>
        <w:tc>
          <w:tcPr>
            <w:tcW w:w="1701" w:type="dxa"/>
            <w:shd w:val="pct30" w:color="FFFF00" w:fill="auto"/>
          </w:tcPr>
          <w:p w14:paraId="06DF9E82" w14:textId="0C77992A" w:rsidR="00B74C79" w:rsidRPr="00AA0E34" w:rsidRDefault="007A5246" w:rsidP="005F54EC">
            <w:pPr>
              <w:pStyle w:val="CRCoverPage"/>
              <w:spacing w:after="0"/>
              <w:jc w:val="center"/>
              <w:rPr>
                <w:noProof/>
                <w:sz w:val="28"/>
              </w:rPr>
            </w:pPr>
            <w:r>
              <w:fldChar w:fldCharType="begin"/>
            </w:r>
            <w:r>
              <w:instrText xml:space="preserve"> DOCPROPERTY  Version  \* MERGEFORMAT </w:instrText>
            </w:r>
            <w:r>
              <w:fldChar w:fldCharType="separate"/>
            </w:r>
            <w:r w:rsidR="00B74C79" w:rsidRPr="00BB45A5">
              <w:rPr>
                <w:b/>
                <w:noProof/>
                <w:sz w:val="28"/>
              </w:rPr>
              <w:fldChar w:fldCharType="begin"/>
            </w:r>
            <w:r w:rsidR="00B74C79" w:rsidRPr="00AA0E34">
              <w:rPr>
                <w:b/>
                <w:noProof/>
                <w:sz w:val="28"/>
              </w:rPr>
              <w:instrText xml:space="preserve"> DOCPROPERTY  Version  \* MERGEFORMAT </w:instrText>
            </w:r>
            <w:r w:rsidR="00B74C79" w:rsidRPr="00BB45A5">
              <w:rPr>
                <w:b/>
                <w:noProof/>
                <w:sz w:val="28"/>
              </w:rPr>
              <w:fldChar w:fldCharType="separate"/>
            </w:r>
            <w:r w:rsidR="00B74C79" w:rsidRPr="00AA0E34">
              <w:rPr>
                <w:b/>
                <w:noProof/>
                <w:sz w:val="28"/>
              </w:rPr>
              <w:t>14.9.</w:t>
            </w:r>
            <w:r w:rsidR="00B74C79" w:rsidRPr="00BB45A5">
              <w:rPr>
                <w:b/>
                <w:noProof/>
                <w:sz w:val="28"/>
              </w:rPr>
              <w:fldChar w:fldCharType="end"/>
            </w:r>
            <w:r>
              <w:rPr>
                <w:b/>
                <w:noProof/>
                <w:sz w:val="28"/>
              </w:rPr>
              <w:fldChar w:fldCharType="end"/>
            </w:r>
            <w:r w:rsidR="00715A79" w:rsidRPr="00AA0E34">
              <w:rPr>
                <w:b/>
                <w:noProof/>
                <w:sz w:val="28"/>
              </w:rPr>
              <w:t>1</w:t>
            </w:r>
          </w:p>
        </w:tc>
        <w:tc>
          <w:tcPr>
            <w:tcW w:w="143" w:type="dxa"/>
            <w:tcBorders>
              <w:right w:val="single" w:sz="4" w:space="0" w:color="auto"/>
            </w:tcBorders>
          </w:tcPr>
          <w:p w14:paraId="4BD09B85" w14:textId="77777777" w:rsidR="00B74C79" w:rsidRPr="00AA0E34" w:rsidRDefault="00B74C79" w:rsidP="005F54EC">
            <w:pPr>
              <w:pStyle w:val="CRCoverPage"/>
              <w:spacing w:after="0"/>
              <w:rPr>
                <w:noProof/>
              </w:rPr>
            </w:pPr>
          </w:p>
        </w:tc>
      </w:tr>
      <w:tr w:rsidR="00B74C79" w:rsidRPr="00AA0E34" w14:paraId="71E94591" w14:textId="77777777" w:rsidTr="005F54EC">
        <w:tc>
          <w:tcPr>
            <w:tcW w:w="9641" w:type="dxa"/>
            <w:gridSpan w:val="9"/>
            <w:tcBorders>
              <w:left w:val="single" w:sz="4" w:space="0" w:color="auto"/>
              <w:right w:val="single" w:sz="4" w:space="0" w:color="auto"/>
            </w:tcBorders>
          </w:tcPr>
          <w:p w14:paraId="03B5D642" w14:textId="77777777" w:rsidR="00B74C79" w:rsidRPr="00AA0E34" w:rsidRDefault="00B74C79" w:rsidP="005F54EC">
            <w:pPr>
              <w:pStyle w:val="CRCoverPage"/>
              <w:spacing w:after="0"/>
              <w:rPr>
                <w:noProof/>
              </w:rPr>
            </w:pPr>
          </w:p>
        </w:tc>
      </w:tr>
      <w:tr w:rsidR="00B74C79" w:rsidRPr="00AA0E34" w14:paraId="3D5B9848" w14:textId="77777777" w:rsidTr="005F54EC">
        <w:tc>
          <w:tcPr>
            <w:tcW w:w="9641" w:type="dxa"/>
            <w:gridSpan w:val="9"/>
            <w:tcBorders>
              <w:top w:val="single" w:sz="4" w:space="0" w:color="auto"/>
            </w:tcBorders>
          </w:tcPr>
          <w:p w14:paraId="1D1EB03B" w14:textId="77777777" w:rsidR="00B74C79" w:rsidRPr="00AA0E34" w:rsidRDefault="00B74C79" w:rsidP="005F54EC">
            <w:pPr>
              <w:pStyle w:val="CRCoverPage"/>
              <w:spacing w:after="0"/>
              <w:jc w:val="center"/>
              <w:rPr>
                <w:rFonts w:cs="Arial"/>
                <w:i/>
                <w:noProof/>
              </w:rPr>
            </w:pPr>
            <w:r w:rsidRPr="00AA0E34">
              <w:rPr>
                <w:rFonts w:cs="Arial"/>
                <w:i/>
                <w:noProof/>
              </w:rPr>
              <w:t xml:space="preserve">For </w:t>
            </w:r>
            <w:hyperlink r:id="rId9" w:anchor="_blank" w:history="1">
              <w:r w:rsidRPr="00AA0E34">
                <w:rPr>
                  <w:rStyle w:val="Hyperlink"/>
                  <w:rFonts w:cs="Arial"/>
                  <w:b/>
                  <w:i/>
                  <w:noProof/>
                  <w:color w:val="FF0000"/>
                </w:rPr>
                <w:t>HE</w:t>
              </w:r>
              <w:bookmarkStart w:id="1" w:name="_Hlt497126619"/>
              <w:r w:rsidRPr="00AA0E34">
                <w:rPr>
                  <w:rStyle w:val="Hyperlink"/>
                  <w:rFonts w:cs="Arial"/>
                  <w:b/>
                  <w:i/>
                  <w:noProof/>
                  <w:color w:val="FF0000"/>
                </w:rPr>
                <w:t>L</w:t>
              </w:r>
              <w:bookmarkEnd w:id="1"/>
              <w:r w:rsidRPr="00AA0E34">
                <w:rPr>
                  <w:rStyle w:val="Hyperlink"/>
                  <w:rFonts w:cs="Arial"/>
                  <w:b/>
                  <w:i/>
                  <w:noProof/>
                  <w:color w:val="FF0000"/>
                </w:rPr>
                <w:t>P</w:t>
              </w:r>
            </w:hyperlink>
            <w:r w:rsidRPr="00AA0E34">
              <w:rPr>
                <w:rFonts w:cs="Arial"/>
                <w:b/>
                <w:i/>
                <w:noProof/>
                <w:color w:val="FF0000"/>
              </w:rPr>
              <w:t xml:space="preserve"> </w:t>
            </w:r>
            <w:r w:rsidRPr="00AA0E34">
              <w:rPr>
                <w:rFonts w:cs="Arial"/>
                <w:i/>
                <w:noProof/>
              </w:rPr>
              <w:t xml:space="preserve">on using this form: comprehensive instructions can be found at </w:t>
            </w:r>
            <w:r w:rsidRPr="00AA0E34">
              <w:rPr>
                <w:rFonts w:cs="Arial"/>
                <w:i/>
                <w:noProof/>
              </w:rPr>
              <w:br/>
            </w:r>
            <w:hyperlink r:id="rId10" w:history="1">
              <w:r w:rsidRPr="00AA0E34">
                <w:rPr>
                  <w:rStyle w:val="Hyperlink"/>
                  <w:rFonts w:cs="Arial"/>
                  <w:i/>
                  <w:noProof/>
                </w:rPr>
                <w:t>http://www.3gpp.org/Change-Requests</w:t>
              </w:r>
            </w:hyperlink>
            <w:r w:rsidRPr="00AA0E34">
              <w:rPr>
                <w:rFonts w:cs="Arial"/>
                <w:i/>
                <w:noProof/>
              </w:rPr>
              <w:t>.</w:t>
            </w:r>
          </w:p>
        </w:tc>
      </w:tr>
      <w:tr w:rsidR="00B74C79" w:rsidRPr="00AA0E34" w14:paraId="290F37F5" w14:textId="77777777" w:rsidTr="005F54EC">
        <w:tc>
          <w:tcPr>
            <w:tcW w:w="9641" w:type="dxa"/>
            <w:gridSpan w:val="9"/>
          </w:tcPr>
          <w:p w14:paraId="7DEDDB9E" w14:textId="77777777" w:rsidR="00B74C79" w:rsidRPr="00AA0E34" w:rsidRDefault="00B74C79" w:rsidP="005F54EC">
            <w:pPr>
              <w:pStyle w:val="CRCoverPage"/>
              <w:spacing w:after="0"/>
              <w:rPr>
                <w:noProof/>
                <w:sz w:val="8"/>
                <w:szCs w:val="8"/>
              </w:rPr>
            </w:pPr>
          </w:p>
        </w:tc>
      </w:tr>
    </w:tbl>
    <w:p w14:paraId="47E279B6" w14:textId="77777777" w:rsidR="00B74C79" w:rsidRPr="00AA0E34" w:rsidRDefault="00B74C79" w:rsidP="00B74C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4C79" w:rsidRPr="00AA0E34" w14:paraId="0D68CDDB" w14:textId="77777777" w:rsidTr="005F54EC">
        <w:tc>
          <w:tcPr>
            <w:tcW w:w="2835" w:type="dxa"/>
          </w:tcPr>
          <w:p w14:paraId="56640E70" w14:textId="77777777" w:rsidR="00B74C79" w:rsidRPr="00AA0E34" w:rsidRDefault="00B74C79" w:rsidP="005F54EC">
            <w:pPr>
              <w:pStyle w:val="CRCoverPage"/>
              <w:tabs>
                <w:tab w:val="right" w:pos="2751"/>
              </w:tabs>
              <w:spacing w:after="0"/>
              <w:rPr>
                <w:b/>
                <w:i/>
                <w:noProof/>
              </w:rPr>
            </w:pPr>
            <w:r w:rsidRPr="00AA0E34">
              <w:rPr>
                <w:b/>
                <w:i/>
                <w:noProof/>
              </w:rPr>
              <w:t>Proposed change affects:</w:t>
            </w:r>
          </w:p>
        </w:tc>
        <w:tc>
          <w:tcPr>
            <w:tcW w:w="1418" w:type="dxa"/>
          </w:tcPr>
          <w:p w14:paraId="578AB7ED" w14:textId="77777777" w:rsidR="00B74C79" w:rsidRPr="00AA0E34" w:rsidRDefault="00B74C79" w:rsidP="005F54EC">
            <w:pPr>
              <w:pStyle w:val="CRCoverPage"/>
              <w:spacing w:after="0"/>
              <w:jc w:val="right"/>
              <w:rPr>
                <w:noProof/>
              </w:rPr>
            </w:pPr>
            <w:r w:rsidRPr="00AA0E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BEE5BF" w14:textId="77777777" w:rsidR="00B74C79" w:rsidRPr="00AA0E34" w:rsidRDefault="00B74C79" w:rsidP="005F54EC">
            <w:pPr>
              <w:pStyle w:val="CRCoverPage"/>
              <w:spacing w:after="0"/>
              <w:jc w:val="center"/>
              <w:rPr>
                <w:b/>
                <w:caps/>
                <w:noProof/>
              </w:rPr>
            </w:pPr>
          </w:p>
        </w:tc>
        <w:tc>
          <w:tcPr>
            <w:tcW w:w="709" w:type="dxa"/>
            <w:tcBorders>
              <w:left w:val="single" w:sz="4" w:space="0" w:color="auto"/>
            </w:tcBorders>
          </w:tcPr>
          <w:p w14:paraId="5980CABE" w14:textId="77777777" w:rsidR="00B74C79" w:rsidRPr="00AA0E34" w:rsidRDefault="00B74C79" w:rsidP="005F54EC">
            <w:pPr>
              <w:pStyle w:val="CRCoverPage"/>
              <w:spacing w:after="0"/>
              <w:jc w:val="right"/>
              <w:rPr>
                <w:noProof/>
                <w:u w:val="single"/>
              </w:rPr>
            </w:pPr>
            <w:r w:rsidRPr="00AA0E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ECCB1" w14:textId="77777777" w:rsidR="00B74C79" w:rsidRPr="00AA0E34" w:rsidRDefault="00B74C79" w:rsidP="005F54EC">
            <w:pPr>
              <w:pStyle w:val="CRCoverPage"/>
              <w:spacing w:after="0"/>
              <w:jc w:val="center"/>
              <w:rPr>
                <w:b/>
                <w:caps/>
                <w:noProof/>
              </w:rPr>
            </w:pPr>
          </w:p>
        </w:tc>
        <w:tc>
          <w:tcPr>
            <w:tcW w:w="2126" w:type="dxa"/>
          </w:tcPr>
          <w:p w14:paraId="302F6AD5" w14:textId="77777777" w:rsidR="00B74C79" w:rsidRPr="00AA0E34" w:rsidRDefault="00B74C79" w:rsidP="005F54EC">
            <w:pPr>
              <w:pStyle w:val="CRCoverPage"/>
              <w:spacing w:after="0"/>
              <w:jc w:val="right"/>
              <w:rPr>
                <w:noProof/>
                <w:u w:val="single"/>
              </w:rPr>
            </w:pPr>
            <w:r w:rsidRPr="00AA0E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2240A0" w14:textId="77777777" w:rsidR="00B74C79" w:rsidRPr="00AA0E34" w:rsidRDefault="00B74C79" w:rsidP="005F54EC">
            <w:pPr>
              <w:pStyle w:val="CRCoverPage"/>
              <w:spacing w:after="0"/>
              <w:jc w:val="center"/>
              <w:rPr>
                <w:b/>
                <w:caps/>
                <w:noProof/>
              </w:rPr>
            </w:pPr>
          </w:p>
        </w:tc>
        <w:tc>
          <w:tcPr>
            <w:tcW w:w="1418" w:type="dxa"/>
            <w:tcBorders>
              <w:left w:val="nil"/>
            </w:tcBorders>
          </w:tcPr>
          <w:p w14:paraId="0B160C66" w14:textId="77777777" w:rsidR="00B74C79" w:rsidRPr="00AA0E34" w:rsidRDefault="00B74C79" w:rsidP="005F54EC">
            <w:pPr>
              <w:pStyle w:val="CRCoverPage"/>
              <w:spacing w:after="0"/>
              <w:jc w:val="right"/>
              <w:rPr>
                <w:noProof/>
              </w:rPr>
            </w:pPr>
            <w:r w:rsidRPr="00AA0E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66976" w14:textId="77777777" w:rsidR="00B74C79" w:rsidRPr="00AA0E34" w:rsidRDefault="00B74C79" w:rsidP="005F54EC">
            <w:pPr>
              <w:pStyle w:val="CRCoverPage"/>
              <w:spacing w:after="0"/>
              <w:jc w:val="center"/>
              <w:rPr>
                <w:b/>
                <w:bCs/>
                <w:caps/>
                <w:noProof/>
              </w:rPr>
            </w:pPr>
          </w:p>
        </w:tc>
      </w:tr>
    </w:tbl>
    <w:p w14:paraId="08ADF2F3" w14:textId="77777777" w:rsidR="00B74C79" w:rsidRPr="00AA0E34" w:rsidRDefault="00B74C79" w:rsidP="00B74C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4C79" w:rsidRPr="00AA0E34" w14:paraId="0FFF6F20" w14:textId="77777777" w:rsidTr="005F54EC">
        <w:tc>
          <w:tcPr>
            <w:tcW w:w="9640" w:type="dxa"/>
            <w:gridSpan w:val="11"/>
          </w:tcPr>
          <w:p w14:paraId="144E0416" w14:textId="77777777" w:rsidR="00B74C79" w:rsidRPr="00AA0E34" w:rsidRDefault="00B74C79" w:rsidP="005F54EC">
            <w:pPr>
              <w:pStyle w:val="CRCoverPage"/>
              <w:spacing w:after="0"/>
              <w:rPr>
                <w:noProof/>
                <w:sz w:val="8"/>
                <w:szCs w:val="8"/>
              </w:rPr>
            </w:pPr>
          </w:p>
        </w:tc>
      </w:tr>
      <w:tr w:rsidR="00B74C79" w:rsidRPr="00AA0E34" w14:paraId="44FE112F" w14:textId="77777777" w:rsidTr="005F54EC">
        <w:tc>
          <w:tcPr>
            <w:tcW w:w="1843" w:type="dxa"/>
            <w:tcBorders>
              <w:top w:val="single" w:sz="4" w:space="0" w:color="auto"/>
              <w:left w:val="single" w:sz="4" w:space="0" w:color="auto"/>
            </w:tcBorders>
          </w:tcPr>
          <w:p w14:paraId="5556DBC4" w14:textId="77777777" w:rsidR="00B74C79" w:rsidRPr="00AA0E34" w:rsidRDefault="00B74C79" w:rsidP="005F54EC">
            <w:pPr>
              <w:pStyle w:val="CRCoverPage"/>
              <w:tabs>
                <w:tab w:val="right" w:pos="1759"/>
              </w:tabs>
              <w:spacing w:after="0"/>
              <w:rPr>
                <w:b/>
                <w:i/>
                <w:noProof/>
              </w:rPr>
            </w:pPr>
            <w:r w:rsidRPr="00AA0E34">
              <w:rPr>
                <w:b/>
                <w:i/>
                <w:noProof/>
              </w:rPr>
              <w:t>Title:</w:t>
            </w:r>
            <w:r w:rsidRPr="00AA0E34">
              <w:rPr>
                <w:b/>
                <w:i/>
                <w:noProof/>
              </w:rPr>
              <w:tab/>
            </w:r>
          </w:p>
        </w:tc>
        <w:tc>
          <w:tcPr>
            <w:tcW w:w="7797" w:type="dxa"/>
            <w:gridSpan w:val="10"/>
            <w:tcBorders>
              <w:top w:val="single" w:sz="4" w:space="0" w:color="auto"/>
              <w:right w:val="single" w:sz="4" w:space="0" w:color="auto"/>
            </w:tcBorders>
            <w:shd w:val="pct30" w:color="FFFF00" w:fill="auto"/>
          </w:tcPr>
          <w:p w14:paraId="0039D070" w14:textId="77777777" w:rsidR="00B74C79" w:rsidRPr="00AA0E34" w:rsidRDefault="00B74C79" w:rsidP="005F54EC">
            <w:pPr>
              <w:pStyle w:val="CRCoverPage"/>
              <w:spacing w:after="0"/>
              <w:ind w:left="100"/>
              <w:rPr>
                <w:noProof/>
              </w:rPr>
            </w:pPr>
            <w:r w:rsidRPr="00AA0E34">
              <w:rPr>
                <w:noProof/>
              </w:rPr>
              <w:t>Correction to MCPTT Test Case 6.1.1.2</w:t>
            </w:r>
          </w:p>
        </w:tc>
      </w:tr>
      <w:tr w:rsidR="00B74C79" w:rsidRPr="00AA0E34" w14:paraId="06632D2E" w14:textId="77777777" w:rsidTr="005F54EC">
        <w:tc>
          <w:tcPr>
            <w:tcW w:w="1843" w:type="dxa"/>
            <w:tcBorders>
              <w:left w:val="single" w:sz="4" w:space="0" w:color="auto"/>
            </w:tcBorders>
          </w:tcPr>
          <w:p w14:paraId="61E61044" w14:textId="77777777" w:rsidR="00B74C79" w:rsidRPr="00AA0E34" w:rsidRDefault="00B74C79" w:rsidP="005F54EC">
            <w:pPr>
              <w:pStyle w:val="CRCoverPage"/>
              <w:spacing w:after="0"/>
              <w:rPr>
                <w:b/>
                <w:i/>
                <w:noProof/>
                <w:sz w:val="8"/>
                <w:szCs w:val="8"/>
              </w:rPr>
            </w:pPr>
          </w:p>
        </w:tc>
        <w:tc>
          <w:tcPr>
            <w:tcW w:w="7797" w:type="dxa"/>
            <w:gridSpan w:val="10"/>
            <w:tcBorders>
              <w:right w:val="single" w:sz="4" w:space="0" w:color="auto"/>
            </w:tcBorders>
          </w:tcPr>
          <w:p w14:paraId="520AE0E9" w14:textId="77777777" w:rsidR="00B74C79" w:rsidRPr="00AA0E34" w:rsidRDefault="00B74C79" w:rsidP="005F54EC">
            <w:pPr>
              <w:pStyle w:val="CRCoverPage"/>
              <w:spacing w:after="0"/>
              <w:rPr>
                <w:noProof/>
                <w:sz w:val="8"/>
                <w:szCs w:val="8"/>
              </w:rPr>
            </w:pPr>
          </w:p>
        </w:tc>
      </w:tr>
      <w:tr w:rsidR="00B74C79" w:rsidRPr="00AA0E34" w14:paraId="4B66298B" w14:textId="77777777" w:rsidTr="005F54EC">
        <w:tc>
          <w:tcPr>
            <w:tcW w:w="1843" w:type="dxa"/>
            <w:tcBorders>
              <w:left w:val="single" w:sz="4" w:space="0" w:color="auto"/>
            </w:tcBorders>
          </w:tcPr>
          <w:p w14:paraId="25C8EBB8" w14:textId="77777777" w:rsidR="00B74C79" w:rsidRPr="00AA0E34" w:rsidRDefault="00B74C79" w:rsidP="005F54EC">
            <w:pPr>
              <w:pStyle w:val="CRCoverPage"/>
              <w:tabs>
                <w:tab w:val="right" w:pos="1759"/>
              </w:tabs>
              <w:spacing w:after="0"/>
              <w:rPr>
                <w:b/>
                <w:i/>
                <w:noProof/>
              </w:rPr>
            </w:pPr>
            <w:r w:rsidRPr="00AA0E34">
              <w:rPr>
                <w:b/>
                <w:i/>
                <w:noProof/>
              </w:rPr>
              <w:t>Source to WG:</w:t>
            </w:r>
          </w:p>
        </w:tc>
        <w:tc>
          <w:tcPr>
            <w:tcW w:w="7797" w:type="dxa"/>
            <w:gridSpan w:val="10"/>
            <w:tcBorders>
              <w:right w:val="single" w:sz="4" w:space="0" w:color="auto"/>
            </w:tcBorders>
            <w:shd w:val="pct30" w:color="FFFF00" w:fill="auto"/>
          </w:tcPr>
          <w:p w14:paraId="2807B98D" w14:textId="77777777" w:rsidR="00B74C79" w:rsidRPr="00AA0E34" w:rsidRDefault="00B74C79" w:rsidP="005F54EC">
            <w:pPr>
              <w:pStyle w:val="CRCoverPage"/>
              <w:spacing w:after="0"/>
              <w:ind w:left="100"/>
              <w:rPr>
                <w:noProof/>
              </w:rPr>
            </w:pPr>
            <w:r w:rsidRPr="00AA0E34">
              <w:rPr>
                <w:noProof/>
              </w:rPr>
              <w:t>MCC TF160</w:t>
            </w:r>
          </w:p>
        </w:tc>
      </w:tr>
      <w:tr w:rsidR="00B74C79" w:rsidRPr="00AA0E34" w14:paraId="62F96A45" w14:textId="77777777" w:rsidTr="005F54EC">
        <w:tc>
          <w:tcPr>
            <w:tcW w:w="1843" w:type="dxa"/>
            <w:tcBorders>
              <w:left w:val="single" w:sz="4" w:space="0" w:color="auto"/>
            </w:tcBorders>
          </w:tcPr>
          <w:p w14:paraId="295492BD" w14:textId="77777777" w:rsidR="00B74C79" w:rsidRPr="00AA0E34" w:rsidRDefault="00B74C79" w:rsidP="005F54EC">
            <w:pPr>
              <w:pStyle w:val="CRCoverPage"/>
              <w:tabs>
                <w:tab w:val="right" w:pos="1759"/>
              </w:tabs>
              <w:spacing w:after="0"/>
              <w:rPr>
                <w:b/>
                <w:i/>
                <w:noProof/>
              </w:rPr>
            </w:pPr>
            <w:r w:rsidRPr="00AA0E34">
              <w:rPr>
                <w:b/>
                <w:i/>
                <w:noProof/>
              </w:rPr>
              <w:t>Source to TSG:</w:t>
            </w:r>
          </w:p>
        </w:tc>
        <w:tc>
          <w:tcPr>
            <w:tcW w:w="7797" w:type="dxa"/>
            <w:gridSpan w:val="10"/>
            <w:tcBorders>
              <w:right w:val="single" w:sz="4" w:space="0" w:color="auto"/>
            </w:tcBorders>
            <w:shd w:val="pct30" w:color="FFFF00" w:fill="auto"/>
          </w:tcPr>
          <w:p w14:paraId="2C8E1CF3" w14:textId="77777777" w:rsidR="00B74C79" w:rsidRPr="00AA0E34" w:rsidRDefault="00B74C79" w:rsidP="005F54EC">
            <w:pPr>
              <w:pStyle w:val="CRCoverPage"/>
              <w:spacing w:after="0"/>
              <w:ind w:left="100"/>
              <w:rPr>
                <w:noProof/>
              </w:rPr>
            </w:pPr>
            <w:r w:rsidRPr="00AA0E34">
              <w:t>R5</w:t>
            </w:r>
            <w:r w:rsidRPr="002E7117">
              <w:fldChar w:fldCharType="begin"/>
            </w:r>
            <w:r w:rsidRPr="00AA0E34">
              <w:instrText xml:space="preserve"> DOCPROPERTY  SourceIfTsg  \* MERGEFORMAT </w:instrText>
            </w:r>
            <w:r w:rsidRPr="002E7117">
              <w:fldChar w:fldCharType="end"/>
            </w:r>
          </w:p>
        </w:tc>
      </w:tr>
      <w:tr w:rsidR="00B74C79" w:rsidRPr="00AA0E34" w14:paraId="741D6C5E" w14:textId="77777777" w:rsidTr="005F54EC">
        <w:tc>
          <w:tcPr>
            <w:tcW w:w="1843" w:type="dxa"/>
            <w:tcBorders>
              <w:left w:val="single" w:sz="4" w:space="0" w:color="auto"/>
            </w:tcBorders>
          </w:tcPr>
          <w:p w14:paraId="156ECAA9" w14:textId="77777777" w:rsidR="00B74C79" w:rsidRPr="00AA0E34" w:rsidRDefault="00B74C79" w:rsidP="005F54EC">
            <w:pPr>
              <w:pStyle w:val="CRCoverPage"/>
              <w:spacing w:after="0"/>
              <w:rPr>
                <w:b/>
                <w:i/>
                <w:noProof/>
                <w:sz w:val="8"/>
                <w:szCs w:val="8"/>
              </w:rPr>
            </w:pPr>
          </w:p>
        </w:tc>
        <w:tc>
          <w:tcPr>
            <w:tcW w:w="7797" w:type="dxa"/>
            <w:gridSpan w:val="10"/>
            <w:tcBorders>
              <w:right w:val="single" w:sz="4" w:space="0" w:color="auto"/>
            </w:tcBorders>
          </w:tcPr>
          <w:p w14:paraId="566176F5" w14:textId="77777777" w:rsidR="00B74C79" w:rsidRPr="00AA0E34" w:rsidRDefault="00B74C79" w:rsidP="005F54EC">
            <w:pPr>
              <w:pStyle w:val="CRCoverPage"/>
              <w:spacing w:after="0"/>
              <w:rPr>
                <w:noProof/>
                <w:sz w:val="8"/>
                <w:szCs w:val="8"/>
              </w:rPr>
            </w:pPr>
          </w:p>
        </w:tc>
      </w:tr>
      <w:tr w:rsidR="00B74C79" w:rsidRPr="00AA0E34" w14:paraId="4BEE6D9C" w14:textId="77777777" w:rsidTr="005F54EC">
        <w:tc>
          <w:tcPr>
            <w:tcW w:w="1843" w:type="dxa"/>
            <w:tcBorders>
              <w:left w:val="single" w:sz="4" w:space="0" w:color="auto"/>
            </w:tcBorders>
          </w:tcPr>
          <w:p w14:paraId="27D34A69" w14:textId="77777777" w:rsidR="00B74C79" w:rsidRPr="00AA0E34" w:rsidRDefault="00B74C79" w:rsidP="005F54EC">
            <w:pPr>
              <w:pStyle w:val="CRCoverPage"/>
              <w:tabs>
                <w:tab w:val="right" w:pos="1759"/>
              </w:tabs>
              <w:spacing w:after="0"/>
              <w:rPr>
                <w:b/>
                <w:i/>
                <w:noProof/>
              </w:rPr>
            </w:pPr>
            <w:r w:rsidRPr="00AA0E34">
              <w:rPr>
                <w:b/>
                <w:i/>
                <w:noProof/>
              </w:rPr>
              <w:t>Work item code:</w:t>
            </w:r>
          </w:p>
        </w:tc>
        <w:tc>
          <w:tcPr>
            <w:tcW w:w="3686" w:type="dxa"/>
            <w:gridSpan w:val="5"/>
            <w:shd w:val="pct30" w:color="FFFF00" w:fill="auto"/>
          </w:tcPr>
          <w:p w14:paraId="6FDA6626" w14:textId="77777777" w:rsidR="00B74C79" w:rsidRPr="00AA0E34" w:rsidRDefault="00B74C79" w:rsidP="005F54EC">
            <w:pPr>
              <w:pStyle w:val="CRCoverPage"/>
              <w:spacing w:after="0"/>
              <w:ind w:left="100"/>
              <w:rPr>
                <w:noProof/>
              </w:rPr>
            </w:pPr>
            <w:r w:rsidRPr="00AA0E34">
              <w:rPr>
                <w:noProof/>
              </w:rPr>
              <w:t>TEI14_Test, MCPTT-ConTest</w:t>
            </w:r>
          </w:p>
        </w:tc>
        <w:tc>
          <w:tcPr>
            <w:tcW w:w="567" w:type="dxa"/>
            <w:tcBorders>
              <w:left w:val="nil"/>
            </w:tcBorders>
          </w:tcPr>
          <w:p w14:paraId="288DAF00" w14:textId="77777777" w:rsidR="00B74C79" w:rsidRPr="00AA0E34" w:rsidRDefault="00B74C79" w:rsidP="005F54EC">
            <w:pPr>
              <w:pStyle w:val="CRCoverPage"/>
              <w:spacing w:after="0"/>
              <w:ind w:right="100"/>
              <w:rPr>
                <w:noProof/>
              </w:rPr>
            </w:pPr>
          </w:p>
        </w:tc>
        <w:tc>
          <w:tcPr>
            <w:tcW w:w="1417" w:type="dxa"/>
            <w:gridSpan w:val="3"/>
            <w:tcBorders>
              <w:left w:val="nil"/>
            </w:tcBorders>
          </w:tcPr>
          <w:p w14:paraId="5E7F5BC1" w14:textId="77777777" w:rsidR="00B74C79" w:rsidRPr="00AA0E34" w:rsidRDefault="00B74C79" w:rsidP="005F54EC">
            <w:pPr>
              <w:pStyle w:val="CRCoverPage"/>
              <w:spacing w:after="0"/>
              <w:jc w:val="right"/>
              <w:rPr>
                <w:noProof/>
              </w:rPr>
            </w:pPr>
            <w:r w:rsidRPr="00AA0E34">
              <w:rPr>
                <w:b/>
                <w:i/>
                <w:noProof/>
              </w:rPr>
              <w:t>Date:</w:t>
            </w:r>
          </w:p>
        </w:tc>
        <w:tc>
          <w:tcPr>
            <w:tcW w:w="2127" w:type="dxa"/>
            <w:tcBorders>
              <w:right w:val="single" w:sz="4" w:space="0" w:color="auto"/>
            </w:tcBorders>
            <w:shd w:val="pct30" w:color="FFFF00" w:fill="auto"/>
          </w:tcPr>
          <w:p w14:paraId="56EFE343" w14:textId="77777777" w:rsidR="00B74C79" w:rsidRPr="00AA0E34" w:rsidRDefault="00B74C79" w:rsidP="005F54EC">
            <w:pPr>
              <w:pStyle w:val="CRCoverPage"/>
              <w:spacing w:after="0"/>
              <w:ind w:left="100"/>
              <w:rPr>
                <w:noProof/>
              </w:rPr>
            </w:pPr>
            <w:r w:rsidRPr="00AA0E34">
              <w:t>2021-02-05</w:t>
            </w:r>
          </w:p>
        </w:tc>
      </w:tr>
      <w:tr w:rsidR="00B74C79" w:rsidRPr="00AA0E34" w14:paraId="0D060CBE" w14:textId="77777777" w:rsidTr="005F54EC">
        <w:tc>
          <w:tcPr>
            <w:tcW w:w="1843" w:type="dxa"/>
            <w:tcBorders>
              <w:left w:val="single" w:sz="4" w:space="0" w:color="auto"/>
            </w:tcBorders>
          </w:tcPr>
          <w:p w14:paraId="14EFE592" w14:textId="77777777" w:rsidR="00B74C79" w:rsidRPr="00AA0E34" w:rsidRDefault="00B74C79" w:rsidP="005F54EC">
            <w:pPr>
              <w:pStyle w:val="CRCoverPage"/>
              <w:spacing w:after="0"/>
              <w:rPr>
                <w:b/>
                <w:i/>
                <w:noProof/>
                <w:sz w:val="8"/>
                <w:szCs w:val="8"/>
              </w:rPr>
            </w:pPr>
          </w:p>
        </w:tc>
        <w:tc>
          <w:tcPr>
            <w:tcW w:w="1986" w:type="dxa"/>
            <w:gridSpan w:val="4"/>
          </w:tcPr>
          <w:p w14:paraId="5246DB18" w14:textId="77777777" w:rsidR="00B74C79" w:rsidRPr="00AA0E34" w:rsidRDefault="00B74C79" w:rsidP="005F54EC">
            <w:pPr>
              <w:pStyle w:val="CRCoverPage"/>
              <w:spacing w:after="0"/>
              <w:rPr>
                <w:noProof/>
                <w:sz w:val="8"/>
                <w:szCs w:val="8"/>
              </w:rPr>
            </w:pPr>
          </w:p>
        </w:tc>
        <w:tc>
          <w:tcPr>
            <w:tcW w:w="2267" w:type="dxa"/>
            <w:gridSpan w:val="2"/>
          </w:tcPr>
          <w:p w14:paraId="03500562" w14:textId="77777777" w:rsidR="00B74C79" w:rsidRPr="00AA0E34" w:rsidRDefault="00B74C79" w:rsidP="005F54EC">
            <w:pPr>
              <w:pStyle w:val="CRCoverPage"/>
              <w:spacing w:after="0"/>
              <w:rPr>
                <w:noProof/>
                <w:sz w:val="8"/>
                <w:szCs w:val="8"/>
              </w:rPr>
            </w:pPr>
          </w:p>
        </w:tc>
        <w:tc>
          <w:tcPr>
            <w:tcW w:w="1417" w:type="dxa"/>
            <w:gridSpan w:val="3"/>
          </w:tcPr>
          <w:p w14:paraId="2FEB3607" w14:textId="77777777" w:rsidR="00B74C79" w:rsidRPr="00AA0E34" w:rsidRDefault="00B74C79" w:rsidP="005F54EC">
            <w:pPr>
              <w:pStyle w:val="CRCoverPage"/>
              <w:spacing w:after="0"/>
              <w:rPr>
                <w:noProof/>
                <w:sz w:val="8"/>
                <w:szCs w:val="8"/>
              </w:rPr>
            </w:pPr>
          </w:p>
        </w:tc>
        <w:tc>
          <w:tcPr>
            <w:tcW w:w="2127" w:type="dxa"/>
            <w:tcBorders>
              <w:right w:val="single" w:sz="4" w:space="0" w:color="auto"/>
            </w:tcBorders>
          </w:tcPr>
          <w:p w14:paraId="6D847193" w14:textId="77777777" w:rsidR="00B74C79" w:rsidRPr="00AA0E34" w:rsidRDefault="00B74C79" w:rsidP="005F54EC">
            <w:pPr>
              <w:pStyle w:val="CRCoverPage"/>
              <w:spacing w:after="0"/>
              <w:rPr>
                <w:noProof/>
                <w:sz w:val="8"/>
                <w:szCs w:val="8"/>
              </w:rPr>
            </w:pPr>
          </w:p>
        </w:tc>
      </w:tr>
      <w:tr w:rsidR="00B74C79" w:rsidRPr="00AA0E34" w14:paraId="2FF9B10E" w14:textId="77777777" w:rsidTr="005F54EC">
        <w:trPr>
          <w:cantSplit/>
        </w:trPr>
        <w:tc>
          <w:tcPr>
            <w:tcW w:w="1843" w:type="dxa"/>
            <w:tcBorders>
              <w:left w:val="single" w:sz="4" w:space="0" w:color="auto"/>
            </w:tcBorders>
          </w:tcPr>
          <w:p w14:paraId="3C237DB6" w14:textId="77777777" w:rsidR="00B74C79" w:rsidRPr="00AA0E34" w:rsidRDefault="00B74C79" w:rsidP="005F54EC">
            <w:pPr>
              <w:pStyle w:val="CRCoverPage"/>
              <w:tabs>
                <w:tab w:val="right" w:pos="1759"/>
              </w:tabs>
              <w:spacing w:after="0"/>
              <w:rPr>
                <w:b/>
                <w:i/>
                <w:noProof/>
              </w:rPr>
            </w:pPr>
            <w:r w:rsidRPr="00AA0E34">
              <w:rPr>
                <w:b/>
                <w:i/>
                <w:noProof/>
              </w:rPr>
              <w:t>Category:</w:t>
            </w:r>
          </w:p>
        </w:tc>
        <w:tc>
          <w:tcPr>
            <w:tcW w:w="851" w:type="dxa"/>
            <w:shd w:val="pct30" w:color="FFFF00" w:fill="auto"/>
          </w:tcPr>
          <w:p w14:paraId="389A7ACC" w14:textId="77777777" w:rsidR="00B74C79" w:rsidRPr="00AA0E34" w:rsidRDefault="00B74C79" w:rsidP="005F54EC">
            <w:pPr>
              <w:pStyle w:val="CRCoverPage"/>
              <w:spacing w:after="0"/>
              <w:ind w:left="100" w:right="-609"/>
              <w:rPr>
                <w:b/>
                <w:noProof/>
              </w:rPr>
            </w:pPr>
            <w:r w:rsidRPr="00AA0E34">
              <w:rPr>
                <w:b/>
                <w:bCs/>
              </w:rPr>
              <w:t>F</w:t>
            </w:r>
          </w:p>
        </w:tc>
        <w:tc>
          <w:tcPr>
            <w:tcW w:w="3402" w:type="dxa"/>
            <w:gridSpan w:val="5"/>
            <w:tcBorders>
              <w:left w:val="nil"/>
            </w:tcBorders>
          </w:tcPr>
          <w:p w14:paraId="1965A91F" w14:textId="77777777" w:rsidR="00B74C79" w:rsidRPr="00AA0E34" w:rsidRDefault="00B74C79" w:rsidP="005F54EC">
            <w:pPr>
              <w:pStyle w:val="CRCoverPage"/>
              <w:spacing w:after="0"/>
              <w:rPr>
                <w:noProof/>
              </w:rPr>
            </w:pPr>
          </w:p>
        </w:tc>
        <w:tc>
          <w:tcPr>
            <w:tcW w:w="1417" w:type="dxa"/>
            <w:gridSpan w:val="3"/>
            <w:tcBorders>
              <w:left w:val="nil"/>
            </w:tcBorders>
          </w:tcPr>
          <w:p w14:paraId="6C15C8E6" w14:textId="77777777" w:rsidR="00B74C79" w:rsidRPr="00AA0E34" w:rsidRDefault="00B74C79" w:rsidP="005F54EC">
            <w:pPr>
              <w:pStyle w:val="CRCoverPage"/>
              <w:spacing w:after="0"/>
              <w:jc w:val="right"/>
              <w:rPr>
                <w:b/>
                <w:i/>
                <w:noProof/>
              </w:rPr>
            </w:pPr>
            <w:r w:rsidRPr="00AA0E34">
              <w:rPr>
                <w:b/>
                <w:i/>
                <w:noProof/>
              </w:rPr>
              <w:t>Release:</w:t>
            </w:r>
          </w:p>
        </w:tc>
        <w:tc>
          <w:tcPr>
            <w:tcW w:w="2127" w:type="dxa"/>
            <w:tcBorders>
              <w:right w:val="single" w:sz="4" w:space="0" w:color="auto"/>
            </w:tcBorders>
            <w:shd w:val="pct30" w:color="FFFF00" w:fill="auto"/>
          </w:tcPr>
          <w:p w14:paraId="1AC91A11" w14:textId="77777777" w:rsidR="00B74C79" w:rsidRPr="00AA0E34" w:rsidRDefault="00B74C79" w:rsidP="005F54EC">
            <w:pPr>
              <w:pStyle w:val="CRCoverPage"/>
              <w:spacing w:after="0"/>
              <w:ind w:left="100"/>
              <w:rPr>
                <w:noProof/>
              </w:rPr>
            </w:pPr>
            <w:r w:rsidRPr="0047177C">
              <w:rPr>
                <w:noProof/>
              </w:rPr>
              <w:fldChar w:fldCharType="begin"/>
            </w:r>
            <w:r w:rsidRPr="00AA0E34">
              <w:rPr>
                <w:noProof/>
              </w:rPr>
              <w:instrText xml:space="preserve"> DOCPROPERTY  Release  \* MERGEFORMAT </w:instrText>
            </w:r>
            <w:r w:rsidRPr="0047177C">
              <w:rPr>
                <w:noProof/>
              </w:rPr>
              <w:fldChar w:fldCharType="separate"/>
            </w:r>
            <w:r w:rsidRPr="00AA0E34">
              <w:rPr>
                <w:noProof/>
              </w:rPr>
              <w:t>Rel-</w:t>
            </w:r>
            <w:r w:rsidRPr="0047177C">
              <w:rPr>
                <w:noProof/>
              </w:rPr>
              <w:fldChar w:fldCharType="end"/>
            </w:r>
            <w:r w:rsidRPr="00AA0E34">
              <w:rPr>
                <w:noProof/>
              </w:rPr>
              <w:t>14</w:t>
            </w:r>
          </w:p>
        </w:tc>
      </w:tr>
      <w:tr w:rsidR="00B74C79" w:rsidRPr="00AA0E34" w14:paraId="094BF970" w14:textId="77777777" w:rsidTr="005F54EC">
        <w:tc>
          <w:tcPr>
            <w:tcW w:w="1843" w:type="dxa"/>
            <w:tcBorders>
              <w:left w:val="single" w:sz="4" w:space="0" w:color="auto"/>
              <w:bottom w:val="single" w:sz="4" w:space="0" w:color="auto"/>
            </w:tcBorders>
          </w:tcPr>
          <w:p w14:paraId="190A2661" w14:textId="77777777" w:rsidR="00B74C79" w:rsidRPr="00AA0E34" w:rsidRDefault="00B74C79" w:rsidP="005F54EC">
            <w:pPr>
              <w:pStyle w:val="CRCoverPage"/>
              <w:spacing w:after="0"/>
              <w:rPr>
                <w:b/>
                <w:i/>
                <w:noProof/>
              </w:rPr>
            </w:pPr>
          </w:p>
        </w:tc>
        <w:tc>
          <w:tcPr>
            <w:tcW w:w="4677" w:type="dxa"/>
            <w:gridSpan w:val="8"/>
            <w:tcBorders>
              <w:bottom w:val="single" w:sz="4" w:space="0" w:color="auto"/>
            </w:tcBorders>
          </w:tcPr>
          <w:p w14:paraId="356F04DF" w14:textId="77777777" w:rsidR="00B74C79" w:rsidRPr="00AA0E34" w:rsidRDefault="00B74C79" w:rsidP="005F54EC">
            <w:pPr>
              <w:pStyle w:val="CRCoverPage"/>
              <w:spacing w:after="0"/>
              <w:ind w:left="383" w:hanging="383"/>
              <w:rPr>
                <w:i/>
                <w:noProof/>
                <w:sz w:val="18"/>
              </w:rPr>
            </w:pPr>
            <w:r w:rsidRPr="00AA0E34">
              <w:rPr>
                <w:i/>
                <w:noProof/>
                <w:sz w:val="18"/>
              </w:rPr>
              <w:t xml:space="preserve">Use </w:t>
            </w:r>
            <w:r w:rsidRPr="00AA0E34">
              <w:rPr>
                <w:i/>
                <w:noProof/>
                <w:sz w:val="18"/>
                <w:u w:val="single"/>
              </w:rPr>
              <w:t>one</w:t>
            </w:r>
            <w:r w:rsidRPr="00AA0E34">
              <w:rPr>
                <w:i/>
                <w:noProof/>
                <w:sz w:val="18"/>
              </w:rPr>
              <w:t xml:space="preserve"> of the following categories:</w:t>
            </w:r>
            <w:r w:rsidRPr="00AA0E34">
              <w:rPr>
                <w:b/>
                <w:i/>
                <w:noProof/>
                <w:sz w:val="18"/>
              </w:rPr>
              <w:br/>
              <w:t>F</w:t>
            </w:r>
            <w:r w:rsidRPr="00AA0E34">
              <w:rPr>
                <w:i/>
                <w:noProof/>
                <w:sz w:val="18"/>
              </w:rPr>
              <w:t xml:space="preserve">  (correction)</w:t>
            </w:r>
            <w:r w:rsidRPr="00AA0E34">
              <w:rPr>
                <w:i/>
                <w:noProof/>
                <w:sz w:val="18"/>
              </w:rPr>
              <w:br/>
            </w:r>
            <w:r w:rsidRPr="00AA0E34">
              <w:rPr>
                <w:b/>
                <w:i/>
                <w:noProof/>
                <w:sz w:val="18"/>
              </w:rPr>
              <w:t>A</w:t>
            </w:r>
            <w:r w:rsidRPr="00AA0E34">
              <w:rPr>
                <w:i/>
                <w:noProof/>
                <w:sz w:val="18"/>
              </w:rPr>
              <w:t xml:space="preserve">  (mirror corresponding to a change in an earlier </w:t>
            </w:r>
            <w:r w:rsidRPr="00AA0E34">
              <w:rPr>
                <w:i/>
                <w:noProof/>
                <w:sz w:val="18"/>
              </w:rPr>
              <w:tab/>
            </w:r>
            <w:r w:rsidRPr="00AA0E34">
              <w:rPr>
                <w:i/>
                <w:noProof/>
                <w:sz w:val="18"/>
              </w:rPr>
              <w:tab/>
            </w:r>
            <w:r w:rsidRPr="00AA0E34">
              <w:rPr>
                <w:i/>
                <w:noProof/>
                <w:sz w:val="18"/>
              </w:rPr>
              <w:tab/>
            </w:r>
            <w:r w:rsidRPr="00AA0E34">
              <w:rPr>
                <w:i/>
                <w:noProof/>
                <w:sz w:val="18"/>
              </w:rPr>
              <w:tab/>
            </w:r>
            <w:r w:rsidRPr="00AA0E34">
              <w:rPr>
                <w:i/>
                <w:noProof/>
                <w:sz w:val="18"/>
              </w:rPr>
              <w:tab/>
            </w:r>
            <w:r w:rsidRPr="00AA0E34">
              <w:rPr>
                <w:i/>
                <w:noProof/>
                <w:sz w:val="18"/>
              </w:rPr>
              <w:tab/>
            </w:r>
            <w:r w:rsidRPr="00AA0E34">
              <w:rPr>
                <w:i/>
                <w:noProof/>
                <w:sz w:val="18"/>
              </w:rPr>
              <w:tab/>
            </w:r>
            <w:r w:rsidRPr="00AA0E34">
              <w:rPr>
                <w:i/>
                <w:noProof/>
                <w:sz w:val="18"/>
              </w:rPr>
              <w:tab/>
            </w:r>
            <w:r w:rsidRPr="00AA0E34">
              <w:rPr>
                <w:i/>
                <w:noProof/>
                <w:sz w:val="18"/>
              </w:rPr>
              <w:tab/>
            </w:r>
            <w:r w:rsidRPr="00AA0E34">
              <w:rPr>
                <w:i/>
                <w:noProof/>
                <w:sz w:val="18"/>
              </w:rPr>
              <w:tab/>
            </w:r>
            <w:r w:rsidRPr="00AA0E34">
              <w:rPr>
                <w:i/>
                <w:noProof/>
                <w:sz w:val="18"/>
              </w:rPr>
              <w:tab/>
            </w:r>
            <w:r w:rsidRPr="00AA0E34">
              <w:rPr>
                <w:i/>
                <w:noProof/>
                <w:sz w:val="18"/>
              </w:rPr>
              <w:tab/>
            </w:r>
            <w:r w:rsidRPr="00AA0E34">
              <w:rPr>
                <w:i/>
                <w:noProof/>
                <w:sz w:val="18"/>
              </w:rPr>
              <w:tab/>
              <w:t>release)</w:t>
            </w:r>
            <w:r w:rsidRPr="00AA0E34">
              <w:rPr>
                <w:i/>
                <w:noProof/>
                <w:sz w:val="18"/>
              </w:rPr>
              <w:br/>
            </w:r>
            <w:r w:rsidRPr="00AA0E34">
              <w:rPr>
                <w:b/>
                <w:i/>
                <w:noProof/>
                <w:sz w:val="18"/>
              </w:rPr>
              <w:t>B</w:t>
            </w:r>
            <w:r w:rsidRPr="00AA0E34">
              <w:rPr>
                <w:i/>
                <w:noProof/>
                <w:sz w:val="18"/>
              </w:rPr>
              <w:t xml:space="preserve">  (addition of feature), </w:t>
            </w:r>
            <w:r w:rsidRPr="00AA0E34">
              <w:rPr>
                <w:i/>
                <w:noProof/>
                <w:sz w:val="18"/>
              </w:rPr>
              <w:br/>
            </w:r>
            <w:r w:rsidRPr="00AA0E34">
              <w:rPr>
                <w:b/>
                <w:i/>
                <w:noProof/>
                <w:sz w:val="18"/>
              </w:rPr>
              <w:t>C</w:t>
            </w:r>
            <w:r w:rsidRPr="00AA0E34">
              <w:rPr>
                <w:i/>
                <w:noProof/>
                <w:sz w:val="18"/>
              </w:rPr>
              <w:t xml:space="preserve">  (functional modification of feature)</w:t>
            </w:r>
            <w:r w:rsidRPr="00AA0E34">
              <w:rPr>
                <w:i/>
                <w:noProof/>
                <w:sz w:val="18"/>
              </w:rPr>
              <w:br/>
            </w:r>
            <w:r w:rsidRPr="00AA0E34">
              <w:rPr>
                <w:b/>
                <w:i/>
                <w:noProof/>
                <w:sz w:val="18"/>
              </w:rPr>
              <w:t>D</w:t>
            </w:r>
            <w:r w:rsidRPr="00AA0E34">
              <w:rPr>
                <w:i/>
                <w:noProof/>
                <w:sz w:val="18"/>
              </w:rPr>
              <w:t xml:space="preserve">  (editorial modification)</w:t>
            </w:r>
          </w:p>
          <w:p w14:paraId="7F1AAA3C" w14:textId="77777777" w:rsidR="00B74C79" w:rsidRPr="00AA0E34" w:rsidRDefault="00B74C79" w:rsidP="005F54EC">
            <w:pPr>
              <w:pStyle w:val="CRCoverPage"/>
              <w:rPr>
                <w:noProof/>
              </w:rPr>
            </w:pPr>
            <w:r w:rsidRPr="00AA0E34">
              <w:rPr>
                <w:noProof/>
                <w:sz w:val="18"/>
              </w:rPr>
              <w:t>Detailed explanations of the above categories can</w:t>
            </w:r>
            <w:r w:rsidRPr="00AA0E34">
              <w:rPr>
                <w:noProof/>
                <w:sz w:val="18"/>
              </w:rPr>
              <w:br/>
              <w:t xml:space="preserve">be found in 3GPP </w:t>
            </w:r>
            <w:hyperlink r:id="rId11" w:history="1">
              <w:r w:rsidRPr="00AA0E34">
                <w:rPr>
                  <w:rStyle w:val="Hyperlink"/>
                  <w:noProof/>
                  <w:sz w:val="18"/>
                </w:rPr>
                <w:t>TR 21.900</w:t>
              </w:r>
            </w:hyperlink>
            <w:r w:rsidRPr="00AA0E34">
              <w:rPr>
                <w:noProof/>
                <w:sz w:val="18"/>
              </w:rPr>
              <w:t>.</w:t>
            </w:r>
          </w:p>
        </w:tc>
        <w:tc>
          <w:tcPr>
            <w:tcW w:w="3120" w:type="dxa"/>
            <w:gridSpan w:val="2"/>
            <w:tcBorders>
              <w:bottom w:val="single" w:sz="4" w:space="0" w:color="auto"/>
              <w:right w:val="single" w:sz="4" w:space="0" w:color="auto"/>
            </w:tcBorders>
          </w:tcPr>
          <w:p w14:paraId="3D01CE16" w14:textId="77777777" w:rsidR="00B74C79" w:rsidRPr="00AA0E34" w:rsidRDefault="00B74C79" w:rsidP="005F54EC">
            <w:pPr>
              <w:pStyle w:val="CRCoverPage"/>
              <w:tabs>
                <w:tab w:val="left" w:pos="950"/>
              </w:tabs>
              <w:spacing w:after="0"/>
              <w:ind w:left="241" w:hanging="241"/>
              <w:rPr>
                <w:i/>
                <w:noProof/>
                <w:sz w:val="18"/>
              </w:rPr>
            </w:pPr>
            <w:r w:rsidRPr="00AA0E34">
              <w:rPr>
                <w:i/>
                <w:noProof/>
                <w:sz w:val="18"/>
              </w:rPr>
              <w:t xml:space="preserve">Use </w:t>
            </w:r>
            <w:r w:rsidRPr="00AA0E34">
              <w:rPr>
                <w:i/>
                <w:noProof/>
                <w:sz w:val="18"/>
                <w:u w:val="single"/>
              </w:rPr>
              <w:t>one</w:t>
            </w:r>
            <w:r w:rsidRPr="00AA0E34">
              <w:rPr>
                <w:i/>
                <w:noProof/>
                <w:sz w:val="18"/>
              </w:rPr>
              <w:t xml:space="preserve"> of the following releases:</w:t>
            </w:r>
            <w:r w:rsidRPr="00AA0E34">
              <w:rPr>
                <w:i/>
                <w:noProof/>
                <w:sz w:val="18"/>
              </w:rPr>
              <w:br/>
              <w:t>Rel-8</w:t>
            </w:r>
            <w:r w:rsidRPr="00AA0E34">
              <w:rPr>
                <w:i/>
                <w:noProof/>
                <w:sz w:val="18"/>
              </w:rPr>
              <w:tab/>
              <w:t>(Release 8)</w:t>
            </w:r>
            <w:r w:rsidRPr="00AA0E34">
              <w:rPr>
                <w:i/>
                <w:noProof/>
                <w:sz w:val="18"/>
              </w:rPr>
              <w:br/>
              <w:t>Rel-9</w:t>
            </w:r>
            <w:r w:rsidRPr="00AA0E34">
              <w:rPr>
                <w:i/>
                <w:noProof/>
                <w:sz w:val="18"/>
              </w:rPr>
              <w:tab/>
              <w:t>(Release 9)</w:t>
            </w:r>
            <w:r w:rsidRPr="00AA0E34">
              <w:rPr>
                <w:i/>
                <w:noProof/>
                <w:sz w:val="18"/>
              </w:rPr>
              <w:br/>
              <w:t>Rel-10</w:t>
            </w:r>
            <w:r w:rsidRPr="00AA0E34">
              <w:rPr>
                <w:i/>
                <w:noProof/>
                <w:sz w:val="18"/>
              </w:rPr>
              <w:tab/>
              <w:t>(Release 10)</w:t>
            </w:r>
            <w:r w:rsidRPr="00AA0E34">
              <w:rPr>
                <w:i/>
                <w:noProof/>
                <w:sz w:val="18"/>
              </w:rPr>
              <w:br/>
              <w:t>Rel-11</w:t>
            </w:r>
            <w:r w:rsidRPr="00AA0E34">
              <w:rPr>
                <w:i/>
                <w:noProof/>
                <w:sz w:val="18"/>
              </w:rPr>
              <w:tab/>
              <w:t>(Release 11)</w:t>
            </w:r>
            <w:r w:rsidRPr="00AA0E34">
              <w:rPr>
                <w:i/>
                <w:noProof/>
                <w:sz w:val="18"/>
              </w:rPr>
              <w:br/>
              <w:t>…</w:t>
            </w:r>
            <w:r w:rsidRPr="00AA0E34">
              <w:rPr>
                <w:i/>
                <w:noProof/>
                <w:sz w:val="18"/>
              </w:rPr>
              <w:br/>
              <w:t>Rel-15</w:t>
            </w:r>
            <w:r w:rsidRPr="00AA0E34">
              <w:rPr>
                <w:i/>
                <w:noProof/>
                <w:sz w:val="18"/>
              </w:rPr>
              <w:tab/>
              <w:t>(Release 15)</w:t>
            </w:r>
            <w:r w:rsidRPr="00AA0E34">
              <w:rPr>
                <w:i/>
                <w:noProof/>
                <w:sz w:val="18"/>
              </w:rPr>
              <w:br/>
              <w:t>Rel-16</w:t>
            </w:r>
            <w:r w:rsidRPr="00AA0E34">
              <w:rPr>
                <w:i/>
                <w:noProof/>
                <w:sz w:val="18"/>
              </w:rPr>
              <w:tab/>
              <w:t>(Release 16)</w:t>
            </w:r>
            <w:r w:rsidRPr="00AA0E34">
              <w:rPr>
                <w:i/>
                <w:noProof/>
                <w:sz w:val="18"/>
              </w:rPr>
              <w:br/>
              <w:t>Rel-17</w:t>
            </w:r>
            <w:r w:rsidRPr="00AA0E34">
              <w:rPr>
                <w:i/>
                <w:noProof/>
                <w:sz w:val="18"/>
              </w:rPr>
              <w:tab/>
              <w:t>(Release 17)</w:t>
            </w:r>
            <w:r w:rsidRPr="00AA0E34">
              <w:rPr>
                <w:i/>
                <w:noProof/>
                <w:sz w:val="18"/>
              </w:rPr>
              <w:br/>
              <w:t>Rel-18</w:t>
            </w:r>
            <w:r w:rsidRPr="00AA0E34">
              <w:rPr>
                <w:i/>
                <w:noProof/>
                <w:sz w:val="18"/>
              </w:rPr>
              <w:tab/>
              <w:t>(Release 18)</w:t>
            </w:r>
          </w:p>
        </w:tc>
      </w:tr>
      <w:tr w:rsidR="00B74C79" w:rsidRPr="00AA0E34" w14:paraId="046C8847" w14:textId="77777777" w:rsidTr="005F54EC">
        <w:tc>
          <w:tcPr>
            <w:tcW w:w="1843" w:type="dxa"/>
          </w:tcPr>
          <w:p w14:paraId="42ACF030" w14:textId="77777777" w:rsidR="00B74C79" w:rsidRPr="00AA0E34" w:rsidRDefault="00B74C79" w:rsidP="005F54EC">
            <w:pPr>
              <w:pStyle w:val="CRCoverPage"/>
              <w:spacing w:after="0"/>
              <w:rPr>
                <w:b/>
                <w:i/>
                <w:noProof/>
                <w:sz w:val="8"/>
                <w:szCs w:val="8"/>
              </w:rPr>
            </w:pPr>
          </w:p>
        </w:tc>
        <w:tc>
          <w:tcPr>
            <w:tcW w:w="7797" w:type="dxa"/>
            <w:gridSpan w:val="10"/>
          </w:tcPr>
          <w:p w14:paraId="7F874B9B" w14:textId="77777777" w:rsidR="00B74C79" w:rsidRPr="00AA0E34" w:rsidRDefault="00B74C79" w:rsidP="005F54EC">
            <w:pPr>
              <w:pStyle w:val="CRCoverPage"/>
              <w:spacing w:after="0"/>
              <w:rPr>
                <w:noProof/>
                <w:sz w:val="8"/>
                <w:szCs w:val="8"/>
              </w:rPr>
            </w:pPr>
          </w:p>
        </w:tc>
      </w:tr>
      <w:tr w:rsidR="00B74C79" w:rsidRPr="00AA0E34" w14:paraId="21785E19" w14:textId="77777777" w:rsidTr="005F54EC">
        <w:tc>
          <w:tcPr>
            <w:tcW w:w="2694" w:type="dxa"/>
            <w:gridSpan w:val="2"/>
            <w:tcBorders>
              <w:top w:val="single" w:sz="4" w:space="0" w:color="auto"/>
              <w:left w:val="single" w:sz="4" w:space="0" w:color="auto"/>
            </w:tcBorders>
          </w:tcPr>
          <w:p w14:paraId="52B4AEC9" w14:textId="77777777" w:rsidR="00B74C79" w:rsidRPr="00AA0E34" w:rsidRDefault="00B74C79" w:rsidP="005F54EC">
            <w:pPr>
              <w:pStyle w:val="CRCoverPage"/>
              <w:tabs>
                <w:tab w:val="right" w:pos="2184"/>
              </w:tabs>
              <w:spacing w:after="0"/>
              <w:rPr>
                <w:b/>
                <w:i/>
                <w:noProof/>
              </w:rPr>
            </w:pPr>
            <w:r w:rsidRPr="00AA0E34">
              <w:rPr>
                <w:b/>
                <w:i/>
                <w:noProof/>
              </w:rPr>
              <w:t>Reason for change:</w:t>
            </w:r>
          </w:p>
        </w:tc>
        <w:tc>
          <w:tcPr>
            <w:tcW w:w="6946" w:type="dxa"/>
            <w:gridSpan w:val="9"/>
            <w:tcBorders>
              <w:top w:val="single" w:sz="4" w:space="0" w:color="auto"/>
              <w:right w:val="single" w:sz="4" w:space="0" w:color="auto"/>
            </w:tcBorders>
            <w:shd w:val="pct30" w:color="FFFF00" w:fill="auto"/>
          </w:tcPr>
          <w:p w14:paraId="7FECAB1A" w14:textId="77777777" w:rsidR="00B74C79" w:rsidRPr="00AA0E34" w:rsidRDefault="00B74C79" w:rsidP="00B74C79">
            <w:pPr>
              <w:pStyle w:val="CRCoverPage"/>
              <w:numPr>
                <w:ilvl w:val="0"/>
                <w:numId w:val="42"/>
              </w:numPr>
              <w:spacing w:after="0"/>
            </w:pPr>
            <w:r w:rsidRPr="00AA0E34">
              <w:t>Missing Step for User information</w:t>
            </w:r>
          </w:p>
          <w:p w14:paraId="356CF36A" w14:textId="77777777" w:rsidR="00B74C79" w:rsidRPr="00AA0E34" w:rsidRDefault="00B74C79" w:rsidP="00B74C79">
            <w:pPr>
              <w:pStyle w:val="CRCoverPage"/>
              <w:numPr>
                <w:ilvl w:val="0"/>
                <w:numId w:val="42"/>
              </w:numPr>
              <w:spacing w:after="0"/>
            </w:pPr>
            <w:r w:rsidRPr="00AA0E34">
              <w:t>Missing specific message content for Step 54B</w:t>
            </w:r>
          </w:p>
          <w:p w14:paraId="2FC303CC" w14:textId="77777777" w:rsidR="00B74C79" w:rsidRPr="00AA0E34" w:rsidRDefault="00B74C79" w:rsidP="00B74C79">
            <w:pPr>
              <w:pStyle w:val="CRCoverPage"/>
              <w:numPr>
                <w:ilvl w:val="0"/>
                <w:numId w:val="42"/>
              </w:numPr>
              <w:spacing w:after="0"/>
            </w:pPr>
            <w:r w:rsidRPr="00AA0E34">
              <w:t>Incorrect step references in specific message contents</w:t>
            </w:r>
          </w:p>
          <w:p w14:paraId="47124C16" w14:textId="77777777" w:rsidR="00B74C79" w:rsidRDefault="00B74C79" w:rsidP="00B74C79">
            <w:pPr>
              <w:pStyle w:val="CRCoverPage"/>
              <w:numPr>
                <w:ilvl w:val="0"/>
                <w:numId w:val="42"/>
              </w:numPr>
              <w:spacing w:after="0"/>
            </w:pPr>
            <w:r w:rsidRPr="00AA0E34">
              <w:t>Incorrect references to generic procedures</w:t>
            </w:r>
          </w:p>
          <w:p w14:paraId="310DC3ED" w14:textId="77777777" w:rsidR="00F91929" w:rsidRPr="00A706A6" w:rsidRDefault="00F91929" w:rsidP="00B74C79">
            <w:pPr>
              <w:pStyle w:val="CRCoverPage"/>
              <w:numPr>
                <w:ilvl w:val="0"/>
                <w:numId w:val="42"/>
              </w:numPr>
              <w:spacing w:after="0"/>
            </w:pPr>
            <w:r w:rsidRPr="00EE152E">
              <w:rPr>
                <w:highlight w:val="yellow"/>
                <w:lang w:val="en-US"/>
              </w:rPr>
              <w:t>Floor Control Messages structure incorrect</w:t>
            </w:r>
          </w:p>
          <w:p w14:paraId="67757E3A" w14:textId="38280D99" w:rsidR="00A706A6" w:rsidRPr="00AA0E34" w:rsidRDefault="00A706A6" w:rsidP="00B74C79">
            <w:pPr>
              <w:pStyle w:val="CRCoverPage"/>
              <w:numPr>
                <w:ilvl w:val="0"/>
                <w:numId w:val="42"/>
              </w:numPr>
              <w:spacing w:after="0"/>
            </w:pPr>
            <w:r w:rsidRPr="00A706A6">
              <w:rPr>
                <w:highlight w:val="yellow"/>
                <w:lang w:val="en-US"/>
              </w:rPr>
              <w:t>Specific message contents misunderstanding</w:t>
            </w:r>
          </w:p>
        </w:tc>
      </w:tr>
      <w:tr w:rsidR="00B74C79" w:rsidRPr="00AA0E34" w14:paraId="5D3EFBD6" w14:textId="77777777" w:rsidTr="005F54EC">
        <w:tc>
          <w:tcPr>
            <w:tcW w:w="2694" w:type="dxa"/>
            <w:gridSpan w:val="2"/>
            <w:tcBorders>
              <w:left w:val="single" w:sz="4" w:space="0" w:color="auto"/>
            </w:tcBorders>
          </w:tcPr>
          <w:p w14:paraId="21BEB58F" w14:textId="77777777" w:rsidR="00B74C79" w:rsidRPr="00AA0E34" w:rsidRDefault="00B74C79" w:rsidP="005F54EC">
            <w:pPr>
              <w:pStyle w:val="CRCoverPage"/>
              <w:spacing w:after="0"/>
              <w:rPr>
                <w:b/>
                <w:i/>
                <w:noProof/>
                <w:sz w:val="8"/>
                <w:szCs w:val="8"/>
              </w:rPr>
            </w:pPr>
          </w:p>
        </w:tc>
        <w:tc>
          <w:tcPr>
            <w:tcW w:w="6946" w:type="dxa"/>
            <w:gridSpan w:val="9"/>
            <w:tcBorders>
              <w:right w:val="single" w:sz="4" w:space="0" w:color="auto"/>
            </w:tcBorders>
          </w:tcPr>
          <w:p w14:paraId="2C47E593" w14:textId="77777777" w:rsidR="00B74C79" w:rsidRPr="00AA0E34" w:rsidRDefault="00B74C79" w:rsidP="005F54EC">
            <w:pPr>
              <w:pStyle w:val="CRCoverPage"/>
              <w:spacing w:after="0"/>
              <w:rPr>
                <w:noProof/>
                <w:sz w:val="8"/>
                <w:szCs w:val="8"/>
              </w:rPr>
            </w:pPr>
          </w:p>
        </w:tc>
      </w:tr>
      <w:tr w:rsidR="00B74C79" w:rsidRPr="00AA0E34" w14:paraId="586ED67C" w14:textId="77777777" w:rsidTr="005F54EC">
        <w:tc>
          <w:tcPr>
            <w:tcW w:w="2694" w:type="dxa"/>
            <w:gridSpan w:val="2"/>
            <w:tcBorders>
              <w:left w:val="single" w:sz="4" w:space="0" w:color="auto"/>
            </w:tcBorders>
          </w:tcPr>
          <w:p w14:paraId="54502CDD" w14:textId="77777777" w:rsidR="00B74C79" w:rsidRPr="00AA0E34" w:rsidRDefault="00B74C79" w:rsidP="005F54EC">
            <w:pPr>
              <w:pStyle w:val="CRCoverPage"/>
              <w:tabs>
                <w:tab w:val="right" w:pos="2184"/>
              </w:tabs>
              <w:spacing w:after="0"/>
              <w:rPr>
                <w:b/>
                <w:i/>
                <w:noProof/>
              </w:rPr>
            </w:pPr>
            <w:r w:rsidRPr="00AA0E34">
              <w:rPr>
                <w:b/>
                <w:i/>
                <w:noProof/>
              </w:rPr>
              <w:t>Summary of change:</w:t>
            </w:r>
          </w:p>
        </w:tc>
        <w:tc>
          <w:tcPr>
            <w:tcW w:w="6946" w:type="dxa"/>
            <w:gridSpan w:val="9"/>
            <w:tcBorders>
              <w:right w:val="single" w:sz="4" w:space="0" w:color="auto"/>
            </w:tcBorders>
            <w:shd w:val="pct30" w:color="FFFF00" w:fill="auto"/>
          </w:tcPr>
          <w:p w14:paraId="05A15A30" w14:textId="77777777" w:rsidR="00B74C79" w:rsidRPr="00AA0E34" w:rsidRDefault="00B74C79" w:rsidP="00B74C79">
            <w:pPr>
              <w:pStyle w:val="CRCoverPage"/>
              <w:numPr>
                <w:ilvl w:val="0"/>
                <w:numId w:val="41"/>
              </w:numPr>
              <w:spacing w:after="0"/>
            </w:pPr>
            <w:r w:rsidRPr="00AA0E34">
              <w:t>Step 28A User Information added</w:t>
            </w:r>
          </w:p>
          <w:p w14:paraId="1A0D99FD" w14:textId="77777777" w:rsidR="00B74C79" w:rsidRPr="00AA0E34" w:rsidRDefault="00B74C79" w:rsidP="00B74C79">
            <w:pPr>
              <w:pStyle w:val="CRCoverPage"/>
              <w:numPr>
                <w:ilvl w:val="0"/>
                <w:numId w:val="41"/>
              </w:numPr>
              <w:spacing w:after="0"/>
            </w:pPr>
            <w:r w:rsidRPr="00AA0E34">
              <w:t>Specific message content for step 54B added</w:t>
            </w:r>
          </w:p>
          <w:p w14:paraId="16D93B61" w14:textId="77777777" w:rsidR="00B74C79" w:rsidRPr="00AA0E34" w:rsidRDefault="00B74C79" w:rsidP="00B74C79">
            <w:pPr>
              <w:pStyle w:val="CRCoverPage"/>
              <w:numPr>
                <w:ilvl w:val="0"/>
                <w:numId w:val="41"/>
              </w:numPr>
              <w:spacing w:after="0"/>
            </w:pPr>
            <w:r w:rsidRPr="00AA0E34">
              <w:t>Step references in specific message content corrected</w:t>
            </w:r>
          </w:p>
          <w:p w14:paraId="573C9DD5" w14:textId="77777777" w:rsidR="00B74C79" w:rsidRDefault="00B74C79" w:rsidP="00B74C79">
            <w:pPr>
              <w:pStyle w:val="CRCoverPage"/>
              <w:numPr>
                <w:ilvl w:val="0"/>
                <w:numId w:val="41"/>
              </w:numPr>
              <w:spacing w:after="0"/>
            </w:pPr>
            <w:r w:rsidRPr="00AA0E34">
              <w:t>References to generic procedures corrected</w:t>
            </w:r>
          </w:p>
          <w:p w14:paraId="0217F15D" w14:textId="77777777" w:rsidR="00F91929" w:rsidRPr="00A706A6" w:rsidRDefault="00F91929" w:rsidP="00B74C79">
            <w:pPr>
              <w:pStyle w:val="CRCoverPage"/>
              <w:numPr>
                <w:ilvl w:val="0"/>
                <w:numId w:val="41"/>
              </w:numPr>
              <w:spacing w:after="0"/>
            </w:pPr>
            <w:r w:rsidRPr="001E3C9F">
              <w:rPr>
                <w:highlight w:val="yellow"/>
                <w:lang w:val="en-US"/>
              </w:rPr>
              <w:t>Adaptation to correct Floor Control messages</w:t>
            </w:r>
          </w:p>
          <w:p w14:paraId="26C7C21F" w14:textId="01E417D1" w:rsidR="00A706A6" w:rsidRPr="00AA0E34" w:rsidRDefault="00A706A6" w:rsidP="00B74C79">
            <w:pPr>
              <w:pStyle w:val="CRCoverPage"/>
              <w:numPr>
                <w:ilvl w:val="0"/>
                <w:numId w:val="41"/>
              </w:numPr>
              <w:spacing w:after="0"/>
            </w:pPr>
            <w:r w:rsidRPr="00A706A6">
              <w:rPr>
                <w:highlight w:val="yellow"/>
                <w:lang w:val="en-US"/>
              </w:rPr>
              <w:t xml:space="preserve">Specific message contents </w:t>
            </w:r>
            <w:r w:rsidRPr="00A706A6">
              <w:rPr>
                <w:highlight w:val="yellow"/>
                <w:lang w:val="en-US"/>
              </w:rPr>
              <w:t>clarified</w:t>
            </w:r>
          </w:p>
        </w:tc>
      </w:tr>
      <w:tr w:rsidR="00B74C79" w:rsidRPr="00AA0E34" w14:paraId="57A9AB6E" w14:textId="77777777" w:rsidTr="005F54EC">
        <w:tc>
          <w:tcPr>
            <w:tcW w:w="2694" w:type="dxa"/>
            <w:gridSpan w:val="2"/>
            <w:tcBorders>
              <w:left w:val="single" w:sz="4" w:space="0" w:color="auto"/>
            </w:tcBorders>
          </w:tcPr>
          <w:p w14:paraId="2F2727DE" w14:textId="77777777" w:rsidR="00B74C79" w:rsidRPr="00AA0E34" w:rsidRDefault="00B74C79" w:rsidP="005F54EC">
            <w:pPr>
              <w:pStyle w:val="CRCoverPage"/>
              <w:spacing w:after="0"/>
              <w:rPr>
                <w:b/>
                <w:i/>
                <w:noProof/>
                <w:sz w:val="8"/>
                <w:szCs w:val="8"/>
              </w:rPr>
            </w:pPr>
          </w:p>
        </w:tc>
        <w:tc>
          <w:tcPr>
            <w:tcW w:w="6946" w:type="dxa"/>
            <w:gridSpan w:val="9"/>
            <w:tcBorders>
              <w:right w:val="single" w:sz="4" w:space="0" w:color="auto"/>
            </w:tcBorders>
          </w:tcPr>
          <w:p w14:paraId="0C313ACE" w14:textId="77777777" w:rsidR="00B74C79" w:rsidRPr="00AA0E34" w:rsidRDefault="00B74C79" w:rsidP="005F54EC">
            <w:pPr>
              <w:pStyle w:val="CRCoverPage"/>
              <w:spacing w:after="0"/>
              <w:rPr>
                <w:noProof/>
                <w:sz w:val="8"/>
                <w:szCs w:val="8"/>
              </w:rPr>
            </w:pPr>
          </w:p>
        </w:tc>
      </w:tr>
      <w:tr w:rsidR="00B74C79" w:rsidRPr="00AA0E34" w14:paraId="7C1DB46C" w14:textId="77777777" w:rsidTr="005F54EC">
        <w:tc>
          <w:tcPr>
            <w:tcW w:w="2694" w:type="dxa"/>
            <w:gridSpan w:val="2"/>
            <w:tcBorders>
              <w:left w:val="single" w:sz="4" w:space="0" w:color="auto"/>
              <w:bottom w:val="single" w:sz="4" w:space="0" w:color="auto"/>
            </w:tcBorders>
          </w:tcPr>
          <w:p w14:paraId="23227673" w14:textId="77777777" w:rsidR="00B74C79" w:rsidRPr="00AA0E34" w:rsidRDefault="00B74C79" w:rsidP="005F54EC">
            <w:pPr>
              <w:pStyle w:val="CRCoverPage"/>
              <w:tabs>
                <w:tab w:val="right" w:pos="2184"/>
              </w:tabs>
              <w:spacing w:after="0"/>
              <w:rPr>
                <w:b/>
                <w:i/>
                <w:noProof/>
              </w:rPr>
            </w:pPr>
            <w:r w:rsidRPr="00AA0E3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26EB4C" w14:textId="77777777" w:rsidR="00B74C79" w:rsidRPr="00AA0E34" w:rsidRDefault="00B74C79" w:rsidP="005F54EC">
            <w:pPr>
              <w:pStyle w:val="CRCoverPage"/>
              <w:spacing w:after="0"/>
              <w:ind w:left="100"/>
              <w:rPr>
                <w:noProof/>
              </w:rPr>
            </w:pPr>
            <w:r w:rsidRPr="00AA0E34">
              <w:rPr>
                <w:noProof/>
              </w:rPr>
              <w:t>Misleading procedures and conditions may result in incorrect MCPTT test case implementation and test case verification not possible.</w:t>
            </w:r>
          </w:p>
        </w:tc>
      </w:tr>
      <w:tr w:rsidR="00B74C79" w:rsidRPr="00AA0E34" w14:paraId="4971AC7E" w14:textId="77777777" w:rsidTr="005F54EC">
        <w:tc>
          <w:tcPr>
            <w:tcW w:w="2694" w:type="dxa"/>
            <w:gridSpan w:val="2"/>
          </w:tcPr>
          <w:p w14:paraId="1A9F9024" w14:textId="77777777" w:rsidR="00B74C79" w:rsidRPr="00AA0E34" w:rsidRDefault="00B74C79" w:rsidP="005F54EC">
            <w:pPr>
              <w:pStyle w:val="CRCoverPage"/>
              <w:spacing w:after="0"/>
              <w:rPr>
                <w:b/>
                <w:i/>
                <w:noProof/>
                <w:sz w:val="8"/>
                <w:szCs w:val="8"/>
              </w:rPr>
            </w:pPr>
          </w:p>
        </w:tc>
        <w:tc>
          <w:tcPr>
            <w:tcW w:w="6946" w:type="dxa"/>
            <w:gridSpan w:val="9"/>
          </w:tcPr>
          <w:p w14:paraId="7669871F" w14:textId="77777777" w:rsidR="00B74C79" w:rsidRPr="00AA0E34" w:rsidRDefault="00B74C79" w:rsidP="005F54EC">
            <w:pPr>
              <w:pStyle w:val="CRCoverPage"/>
              <w:spacing w:after="0"/>
              <w:rPr>
                <w:noProof/>
                <w:sz w:val="8"/>
                <w:szCs w:val="8"/>
              </w:rPr>
            </w:pPr>
          </w:p>
        </w:tc>
      </w:tr>
      <w:tr w:rsidR="00B74C79" w:rsidRPr="00AA0E34" w14:paraId="4B17DEF5" w14:textId="77777777" w:rsidTr="005F54EC">
        <w:tc>
          <w:tcPr>
            <w:tcW w:w="2694" w:type="dxa"/>
            <w:gridSpan w:val="2"/>
            <w:tcBorders>
              <w:top w:val="single" w:sz="4" w:space="0" w:color="auto"/>
              <w:left w:val="single" w:sz="4" w:space="0" w:color="auto"/>
            </w:tcBorders>
          </w:tcPr>
          <w:p w14:paraId="28F33DE8" w14:textId="77777777" w:rsidR="00B74C79" w:rsidRPr="00AA0E34" w:rsidRDefault="00B74C79" w:rsidP="005F54EC">
            <w:pPr>
              <w:pStyle w:val="CRCoverPage"/>
              <w:tabs>
                <w:tab w:val="right" w:pos="2184"/>
              </w:tabs>
              <w:spacing w:after="0"/>
              <w:rPr>
                <w:b/>
                <w:i/>
                <w:noProof/>
              </w:rPr>
            </w:pPr>
            <w:r w:rsidRPr="00AA0E34">
              <w:rPr>
                <w:b/>
                <w:i/>
                <w:noProof/>
              </w:rPr>
              <w:t>Clauses affected:</w:t>
            </w:r>
          </w:p>
        </w:tc>
        <w:tc>
          <w:tcPr>
            <w:tcW w:w="6946" w:type="dxa"/>
            <w:gridSpan w:val="9"/>
            <w:tcBorders>
              <w:top w:val="single" w:sz="4" w:space="0" w:color="auto"/>
              <w:right w:val="single" w:sz="4" w:space="0" w:color="auto"/>
            </w:tcBorders>
            <w:shd w:val="pct30" w:color="FFFF00" w:fill="auto"/>
          </w:tcPr>
          <w:p w14:paraId="169AC8D9" w14:textId="77777777" w:rsidR="00B74C79" w:rsidRPr="00AA0E34" w:rsidRDefault="00B74C79" w:rsidP="005F54EC">
            <w:pPr>
              <w:pStyle w:val="CRCoverPage"/>
              <w:spacing w:after="0"/>
              <w:ind w:left="100"/>
              <w:rPr>
                <w:noProof/>
              </w:rPr>
            </w:pPr>
            <w:r w:rsidRPr="00AA0E34">
              <w:rPr>
                <w:noProof/>
              </w:rPr>
              <w:t>6.1.1.2</w:t>
            </w:r>
          </w:p>
        </w:tc>
      </w:tr>
      <w:tr w:rsidR="00B74C79" w:rsidRPr="00AA0E34" w14:paraId="4EA1B191" w14:textId="77777777" w:rsidTr="005F54EC">
        <w:tc>
          <w:tcPr>
            <w:tcW w:w="2694" w:type="dxa"/>
            <w:gridSpan w:val="2"/>
            <w:tcBorders>
              <w:left w:val="single" w:sz="4" w:space="0" w:color="auto"/>
            </w:tcBorders>
          </w:tcPr>
          <w:p w14:paraId="6DD14AB2" w14:textId="77777777" w:rsidR="00B74C79" w:rsidRPr="00AA0E34" w:rsidRDefault="00B74C79" w:rsidP="005F54EC">
            <w:pPr>
              <w:pStyle w:val="CRCoverPage"/>
              <w:spacing w:after="0"/>
              <w:rPr>
                <w:b/>
                <w:i/>
                <w:noProof/>
                <w:sz w:val="8"/>
                <w:szCs w:val="8"/>
              </w:rPr>
            </w:pPr>
          </w:p>
        </w:tc>
        <w:tc>
          <w:tcPr>
            <w:tcW w:w="6946" w:type="dxa"/>
            <w:gridSpan w:val="9"/>
            <w:tcBorders>
              <w:right w:val="single" w:sz="4" w:space="0" w:color="auto"/>
            </w:tcBorders>
          </w:tcPr>
          <w:p w14:paraId="112B8BDF" w14:textId="77777777" w:rsidR="00B74C79" w:rsidRPr="00AA0E34" w:rsidRDefault="00B74C79" w:rsidP="005F54EC">
            <w:pPr>
              <w:pStyle w:val="CRCoverPage"/>
              <w:spacing w:after="0"/>
              <w:rPr>
                <w:noProof/>
                <w:sz w:val="8"/>
                <w:szCs w:val="8"/>
              </w:rPr>
            </w:pPr>
          </w:p>
        </w:tc>
      </w:tr>
      <w:tr w:rsidR="00B74C79" w:rsidRPr="00AA0E34" w14:paraId="713B22FF" w14:textId="77777777" w:rsidTr="005F54EC">
        <w:tc>
          <w:tcPr>
            <w:tcW w:w="2694" w:type="dxa"/>
            <w:gridSpan w:val="2"/>
            <w:tcBorders>
              <w:left w:val="single" w:sz="4" w:space="0" w:color="auto"/>
            </w:tcBorders>
          </w:tcPr>
          <w:p w14:paraId="2C25F36D" w14:textId="77777777" w:rsidR="00B74C79" w:rsidRPr="00AA0E34" w:rsidRDefault="00B74C79" w:rsidP="005F54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857B7" w14:textId="77777777" w:rsidR="00B74C79" w:rsidRPr="00AA0E34" w:rsidRDefault="00B74C79" w:rsidP="005F54EC">
            <w:pPr>
              <w:pStyle w:val="CRCoverPage"/>
              <w:spacing w:after="0"/>
              <w:jc w:val="center"/>
              <w:rPr>
                <w:b/>
                <w:caps/>
                <w:noProof/>
              </w:rPr>
            </w:pPr>
            <w:r w:rsidRPr="00AA0E3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49ED62" w14:textId="77777777" w:rsidR="00B74C79" w:rsidRPr="00AA0E34" w:rsidRDefault="00B74C79" w:rsidP="005F54EC">
            <w:pPr>
              <w:pStyle w:val="CRCoverPage"/>
              <w:spacing w:after="0"/>
              <w:jc w:val="center"/>
              <w:rPr>
                <w:b/>
                <w:caps/>
                <w:noProof/>
              </w:rPr>
            </w:pPr>
            <w:r w:rsidRPr="00AA0E34">
              <w:rPr>
                <w:b/>
                <w:caps/>
                <w:noProof/>
              </w:rPr>
              <w:t>N</w:t>
            </w:r>
          </w:p>
        </w:tc>
        <w:tc>
          <w:tcPr>
            <w:tcW w:w="2977" w:type="dxa"/>
            <w:gridSpan w:val="4"/>
          </w:tcPr>
          <w:p w14:paraId="6F24A3A3" w14:textId="77777777" w:rsidR="00B74C79" w:rsidRPr="00AA0E34" w:rsidRDefault="00B74C79" w:rsidP="005F54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698A7" w14:textId="77777777" w:rsidR="00B74C79" w:rsidRPr="00AA0E34" w:rsidRDefault="00B74C79" w:rsidP="005F54EC">
            <w:pPr>
              <w:pStyle w:val="CRCoverPage"/>
              <w:spacing w:after="0"/>
              <w:ind w:left="99"/>
              <w:rPr>
                <w:noProof/>
              </w:rPr>
            </w:pPr>
          </w:p>
        </w:tc>
      </w:tr>
      <w:tr w:rsidR="00B74C79" w:rsidRPr="00AA0E34" w14:paraId="0CF910C6" w14:textId="77777777" w:rsidTr="005F54EC">
        <w:tc>
          <w:tcPr>
            <w:tcW w:w="2694" w:type="dxa"/>
            <w:gridSpan w:val="2"/>
            <w:tcBorders>
              <w:left w:val="single" w:sz="4" w:space="0" w:color="auto"/>
            </w:tcBorders>
          </w:tcPr>
          <w:p w14:paraId="04BA72DF" w14:textId="77777777" w:rsidR="00B74C79" w:rsidRPr="00AA0E34" w:rsidRDefault="00B74C79" w:rsidP="005F54EC">
            <w:pPr>
              <w:pStyle w:val="CRCoverPage"/>
              <w:tabs>
                <w:tab w:val="right" w:pos="2184"/>
              </w:tabs>
              <w:spacing w:after="0"/>
              <w:rPr>
                <w:b/>
                <w:i/>
                <w:noProof/>
              </w:rPr>
            </w:pPr>
            <w:r w:rsidRPr="00AA0E3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D58D94" w14:textId="77777777" w:rsidR="00B74C79" w:rsidRPr="00AA0E34" w:rsidRDefault="00B74C79" w:rsidP="005F54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56C4A" w14:textId="63AA331D" w:rsidR="00B74C79" w:rsidRPr="00AA0E34" w:rsidRDefault="002E7117" w:rsidP="005F54EC">
            <w:pPr>
              <w:pStyle w:val="CRCoverPage"/>
              <w:spacing w:after="0"/>
              <w:jc w:val="center"/>
              <w:rPr>
                <w:b/>
                <w:caps/>
                <w:noProof/>
              </w:rPr>
            </w:pPr>
            <w:r>
              <w:rPr>
                <w:b/>
                <w:caps/>
                <w:noProof/>
              </w:rPr>
              <w:t>X</w:t>
            </w:r>
          </w:p>
        </w:tc>
        <w:tc>
          <w:tcPr>
            <w:tcW w:w="2977" w:type="dxa"/>
            <w:gridSpan w:val="4"/>
          </w:tcPr>
          <w:p w14:paraId="6B3820BB" w14:textId="77777777" w:rsidR="00B74C79" w:rsidRPr="00AA0E34" w:rsidRDefault="00B74C79" w:rsidP="005F54EC">
            <w:pPr>
              <w:pStyle w:val="CRCoverPage"/>
              <w:tabs>
                <w:tab w:val="right" w:pos="2893"/>
              </w:tabs>
              <w:spacing w:after="0"/>
              <w:rPr>
                <w:noProof/>
              </w:rPr>
            </w:pPr>
            <w:r w:rsidRPr="00AA0E34">
              <w:rPr>
                <w:noProof/>
              </w:rPr>
              <w:t xml:space="preserve"> Other core specifications</w:t>
            </w:r>
            <w:r w:rsidRPr="00AA0E34">
              <w:rPr>
                <w:noProof/>
              </w:rPr>
              <w:tab/>
            </w:r>
          </w:p>
        </w:tc>
        <w:tc>
          <w:tcPr>
            <w:tcW w:w="3401" w:type="dxa"/>
            <w:gridSpan w:val="3"/>
            <w:tcBorders>
              <w:right w:val="single" w:sz="4" w:space="0" w:color="auto"/>
            </w:tcBorders>
            <w:shd w:val="pct30" w:color="FFFF00" w:fill="auto"/>
          </w:tcPr>
          <w:p w14:paraId="634C9B92" w14:textId="77777777" w:rsidR="00B74C79" w:rsidRPr="00AA0E34" w:rsidRDefault="00B74C79" w:rsidP="005F54EC">
            <w:pPr>
              <w:pStyle w:val="CRCoverPage"/>
              <w:spacing w:after="0"/>
              <w:ind w:left="99"/>
              <w:rPr>
                <w:noProof/>
              </w:rPr>
            </w:pPr>
            <w:r w:rsidRPr="00AA0E34">
              <w:rPr>
                <w:noProof/>
              </w:rPr>
              <w:t xml:space="preserve">TS/TR ... CR ... </w:t>
            </w:r>
          </w:p>
        </w:tc>
      </w:tr>
      <w:tr w:rsidR="00B74C79" w:rsidRPr="00AA0E34" w14:paraId="7185DD6D" w14:textId="77777777" w:rsidTr="005F54EC">
        <w:tc>
          <w:tcPr>
            <w:tcW w:w="2694" w:type="dxa"/>
            <w:gridSpan w:val="2"/>
            <w:tcBorders>
              <w:left w:val="single" w:sz="4" w:space="0" w:color="auto"/>
            </w:tcBorders>
          </w:tcPr>
          <w:p w14:paraId="4A054283" w14:textId="77777777" w:rsidR="00B74C79" w:rsidRPr="00AA0E34" w:rsidRDefault="00B74C79" w:rsidP="005F54EC">
            <w:pPr>
              <w:pStyle w:val="CRCoverPage"/>
              <w:spacing w:after="0"/>
              <w:rPr>
                <w:b/>
                <w:i/>
                <w:noProof/>
              </w:rPr>
            </w:pPr>
            <w:r w:rsidRPr="00AA0E3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D5797A" w14:textId="77777777" w:rsidR="00B74C79" w:rsidRPr="00AA0E34" w:rsidRDefault="00B74C79" w:rsidP="005F54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207A7" w14:textId="1377C3DE" w:rsidR="00B74C79" w:rsidRPr="00AA0E34" w:rsidRDefault="002E7117" w:rsidP="005F54EC">
            <w:pPr>
              <w:pStyle w:val="CRCoverPage"/>
              <w:spacing w:after="0"/>
              <w:jc w:val="center"/>
              <w:rPr>
                <w:b/>
                <w:caps/>
                <w:noProof/>
              </w:rPr>
            </w:pPr>
            <w:r>
              <w:rPr>
                <w:b/>
                <w:caps/>
                <w:noProof/>
              </w:rPr>
              <w:t>X</w:t>
            </w:r>
          </w:p>
        </w:tc>
        <w:tc>
          <w:tcPr>
            <w:tcW w:w="2977" w:type="dxa"/>
            <w:gridSpan w:val="4"/>
          </w:tcPr>
          <w:p w14:paraId="110C4C57" w14:textId="77777777" w:rsidR="00B74C79" w:rsidRPr="00AA0E34" w:rsidRDefault="00B74C79" w:rsidP="005F54EC">
            <w:pPr>
              <w:pStyle w:val="CRCoverPage"/>
              <w:spacing w:after="0"/>
              <w:rPr>
                <w:noProof/>
              </w:rPr>
            </w:pPr>
            <w:r w:rsidRPr="00AA0E34">
              <w:rPr>
                <w:noProof/>
              </w:rPr>
              <w:t xml:space="preserve"> Test specifications</w:t>
            </w:r>
          </w:p>
        </w:tc>
        <w:tc>
          <w:tcPr>
            <w:tcW w:w="3401" w:type="dxa"/>
            <w:gridSpan w:val="3"/>
            <w:tcBorders>
              <w:right w:val="single" w:sz="4" w:space="0" w:color="auto"/>
            </w:tcBorders>
            <w:shd w:val="pct30" w:color="FFFF00" w:fill="auto"/>
          </w:tcPr>
          <w:p w14:paraId="1FD961B3" w14:textId="7D552FE2" w:rsidR="00B74C79" w:rsidRPr="00AA0E34" w:rsidRDefault="00B74C79" w:rsidP="005F54EC">
            <w:pPr>
              <w:pStyle w:val="CRCoverPage"/>
              <w:spacing w:after="0"/>
              <w:ind w:left="99"/>
              <w:rPr>
                <w:noProof/>
              </w:rPr>
            </w:pPr>
            <w:r w:rsidRPr="00AA0E34">
              <w:rPr>
                <w:noProof/>
              </w:rPr>
              <w:t xml:space="preserve">TS </w:t>
            </w:r>
            <w:r w:rsidR="00F91929" w:rsidRPr="00F91929">
              <w:rPr>
                <w:noProof/>
                <w:highlight w:val="yellow"/>
              </w:rPr>
              <w:t>36.579-1</w:t>
            </w:r>
            <w:r w:rsidRPr="00F91929">
              <w:rPr>
                <w:noProof/>
                <w:highlight w:val="yellow"/>
              </w:rPr>
              <w:t xml:space="preserve"> CR </w:t>
            </w:r>
            <w:r w:rsidR="00F91929" w:rsidRPr="00F91929">
              <w:rPr>
                <w:noProof/>
                <w:highlight w:val="yellow"/>
              </w:rPr>
              <w:t>0120</w:t>
            </w:r>
            <w:r w:rsidRPr="00AA0E34">
              <w:rPr>
                <w:noProof/>
              </w:rPr>
              <w:t xml:space="preserve"> </w:t>
            </w:r>
          </w:p>
        </w:tc>
      </w:tr>
      <w:tr w:rsidR="00B74C79" w:rsidRPr="00AA0E34" w14:paraId="28CCA54A" w14:textId="77777777" w:rsidTr="005F54EC">
        <w:tc>
          <w:tcPr>
            <w:tcW w:w="2694" w:type="dxa"/>
            <w:gridSpan w:val="2"/>
            <w:tcBorders>
              <w:left w:val="single" w:sz="4" w:space="0" w:color="auto"/>
            </w:tcBorders>
          </w:tcPr>
          <w:p w14:paraId="378C90CA" w14:textId="77777777" w:rsidR="00B74C79" w:rsidRPr="00AA0E34" w:rsidRDefault="00B74C79" w:rsidP="005F54EC">
            <w:pPr>
              <w:pStyle w:val="CRCoverPage"/>
              <w:spacing w:after="0"/>
              <w:rPr>
                <w:b/>
                <w:i/>
                <w:noProof/>
              </w:rPr>
            </w:pPr>
            <w:r w:rsidRPr="00AA0E3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9B6855" w14:textId="77777777" w:rsidR="00B74C79" w:rsidRPr="00AA0E34" w:rsidRDefault="00B74C79" w:rsidP="005F54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E3B47" w14:textId="74A1D770" w:rsidR="00B74C79" w:rsidRPr="00AA0E34" w:rsidRDefault="002E7117" w:rsidP="005F54EC">
            <w:pPr>
              <w:pStyle w:val="CRCoverPage"/>
              <w:spacing w:after="0"/>
              <w:jc w:val="center"/>
              <w:rPr>
                <w:b/>
                <w:caps/>
                <w:noProof/>
              </w:rPr>
            </w:pPr>
            <w:r>
              <w:rPr>
                <w:b/>
                <w:caps/>
                <w:noProof/>
              </w:rPr>
              <w:t>X</w:t>
            </w:r>
          </w:p>
        </w:tc>
        <w:tc>
          <w:tcPr>
            <w:tcW w:w="2977" w:type="dxa"/>
            <w:gridSpan w:val="4"/>
          </w:tcPr>
          <w:p w14:paraId="5E34E7AF" w14:textId="77777777" w:rsidR="00B74C79" w:rsidRPr="00AA0E34" w:rsidRDefault="00B74C79" w:rsidP="005F54EC">
            <w:pPr>
              <w:pStyle w:val="CRCoverPage"/>
              <w:spacing w:after="0"/>
              <w:rPr>
                <w:noProof/>
              </w:rPr>
            </w:pPr>
            <w:r w:rsidRPr="00AA0E34">
              <w:rPr>
                <w:noProof/>
              </w:rPr>
              <w:t xml:space="preserve"> O&amp;M Specifications</w:t>
            </w:r>
          </w:p>
        </w:tc>
        <w:tc>
          <w:tcPr>
            <w:tcW w:w="3401" w:type="dxa"/>
            <w:gridSpan w:val="3"/>
            <w:tcBorders>
              <w:right w:val="single" w:sz="4" w:space="0" w:color="auto"/>
            </w:tcBorders>
            <w:shd w:val="pct30" w:color="FFFF00" w:fill="auto"/>
          </w:tcPr>
          <w:p w14:paraId="2EA91D0F" w14:textId="77777777" w:rsidR="00B74C79" w:rsidRPr="00AA0E34" w:rsidRDefault="00B74C79" w:rsidP="005F54EC">
            <w:pPr>
              <w:pStyle w:val="CRCoverPage"/>
              <w:spacing w:after="0"/>
              <w:ind w:left="99"/>
              <w:rPr>
                <w:noProof/>
              </w:rPr>
            </w:pPr>
            <w:r w:rsidRPr="00AA0E34">
              <w:rPr>
                <w:noProof/>
              </w:rPr>
              <w:t xml:space="preserve">TS/TR ... CR ... </w:t>
            </w:r>
          </w:p>
        </w:tc>
      </w:tr>
      <w:tr w:rsidR="00B74C79" w:rsidRPr="00AA0E34" w14:paraId="3FE0BF28" w14:textId="77777777" w:rsidTr="005F54EC">
        <w:tc>
          <w:tcPr>
            <w:tcW w:w="2694" w:type="dxa"/>
            <w:gridSpan w:val="2"/>
            <w:tcBorders>
              <w:left w:val="single" w:sz="4" w:space="0" w:color="auto"/>
            </w:tcBorders>
          </w:tcPr>
          <w:p w14:paraId="4DEDBD62" w14:textId="77777777" w:rsidR="00B74C79" w:rsidRPr="00AA0E34" w:rsidRDefault="00B74C79" w:rsidP="005F54EC">
            <w:pPr>
              <w:pStyle w:val="CRCoverPage"/>
              <w:spacing w:after="0"/>
              <w:rPr>
                <w:b/>
                <w:i/>
                <w:noProof/>
              </w:rPr>
            </w:pPr>
          </w:p>
        </w:tc>
        <w:tc>
          <w:tcPr>
            <w:tcW w:w="6946" w:type="dxa"/>
            <w:gridSpan w:val="9"/>
            <w:tcBorders>
              <w:right w:val="single" w:sz="4" w:space="0" w:color="auto"/>
            </w:tcBorders>
          </w:tcPr>
          <w:p w14:paraId="3487269A" w14:textId="77777777" w:rsidR="00B74C79" w:rsidRPr="00AA0E34" w:rsidRDefault="00B74C79" w:rsidP="005F54EC">
            <w:pPr>
              <w:pStyle w:val="CRCoverPage"/>
              <w:spacing w:after="0"/>
              <w:rPr>
                <w:noProof/>
              </w:rPr>
            </w:pPr>
          </w:p>
        </w:tc>
      </w:tr>
      <w:tr w:rsidR="00B74C79" w:rsidRPr="00AA0E34" w14:paraId="6F5B07A6" w14:textId="77777777" w:rsidTr="005F54EC">
        <w:tc>
          <w:tcPr>
            <w:tcW w:w="2694" w:type="dxa"/>
            <w:gridSpan w:val="2"/>
            <w:tcBorders>
              <w:left w:val="single" w:sz="4" w:space="0" w:color="auto"/>
              <w:bottom w:val="single" w:sz="4" w:space="0" w:color="auto"/>
            </w:tcBorders>
          </w:tcPr>
          <w:p w14:paraId="2C1239E0" w14:textId="77777777" w:rsidR="00B74C79" w:rsidRPr="00AA0E34" w:rsidRDefault="00B74C79" w:rsidP="005F54EC">
            <w:pPr>
              <w:pStyle w:val="CRCoverPage"/>
              <w:tabs>
                <w:tab w:val="right" w:pos="2184"/>
              </w:tabs>
              <w:spacing w:after="0"/>
              <w:rPr>
                <w:b/>
                <w:i/>
                <w:noProof/>
              </w:rPr>
            </w:pPr>
            <w:r w:rsidRPr="00AA0E34">
              <w:rPr>
                <w:b/>
                <w:i/>
                <w:noProof/>
              </w:rPr>
              <w:t>Other comments:</w:t>
            </w:r>
          </w:p>
        </w:tc>
        <w:tc>
          <w:tcPr>
            <w:tcW w:w="6946" w:type="dxa"/>
            <w:gridSpan w:val="9"/>
            <w:tcBorders>
              <w:bottom w:val="single" w:sz="4" w:space="0" w:color="auto"/>
              <w:right w:val="single" w:sz="4" w:space="0" w:color="auto"/>
            </w:tcBorders>
            <w:shd w:val="pct30" w:color="FFFF00" w:fill="auto"/>
          </w:tcPr>
          <w:p w14:paraId="5242FFC5" w14:textId="77777777" w:rsidR="00B74C79" w:rsidRPr="00AA0E34" w:rsidRDefault="00B74C79" w:rsidP="005F54EC">
            <w:pPr>
              <w:pStyle w:val="CRCoverPage"/>
              <w:spacing w:after="0"/>
              <w:ind w:left="100"/>
              <w:rPr>
                <w:noProof/>
              </w:rPr>
            </w:pPr>
          </w:p>
        </w:tc>
      </w:tr>
      <w:tr w:rsidR="00B74C79" w:rsidRPr="00AA0E34" w14:paraId="5F6B75D3" w14:textId="77777777" w:rsidTr="005F54EC">
        <w:tc>
          <w:tcPr>
            <w:tcW w:w="2694" w:type="dxa"/>
            <w:gridSpan w:val="2"/>
            <w:tcBorders>
              <w:top w:val="single" w:sz="4" w:space="0" w:color="auto"/>
              <w:bottom w:val="single" w:sz="4" w:space="0" w:color="auto"/>
            </w:tcBorders>
          </w:tcPr>
          <w:p w14:paraId="12415867" w14:textId="77777777" w:rsidR="00B74C79" w:rsidRPr="00AA0E34" w:rsidRDefault="00B74C79" w:rsidP="005F54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92CE0" w14:textId="77777777" w:rsidR="00B74C79" w:rsidRPr="00AA0E34" w:rsidRDefault="00B74C79" w:rsidP="005F54EC">
            <w:pPr>
              <w:pStyle w:val="CRCoverPage"/>
              <w:spacing w:after="0"/>
              <w:ind w:left="100"/>
              <w:rPr>
                <w:noProof/>
                <w:sz w:val="8"/>
                <w:szCs w:val="8"/>
              </w:rPr>
            </w:pPr>
          </w:p>
        </w:tc>
      </w:tr>
      <w:tr w:rsidR="00B74C79" w:rsidRPr="00AA0E34" w14:paraId="21EC22FF" w14:textId="77777777" w:rsidTr="005F54EC">
        <w:tc>
          <w:tcPr>
            <w:tcW w:w="2694" w:type="dxa"/>
            <w:gridSpan w:val="2"/>
            <w:tcBorders>
              <w:top w:val="single" w:sz="4" w:space="0" w:color="auto"/>
              <w:left w:val="single" w:sz="4" w:space="0" w:color="auto"/>
              <w:bottom w:val="single" w:sz="4" w:space="0" w:color="auto"/>
            </w:tcBorders>
          </w:tcPr>
          <w:p w14:paraId="38940196" w14:textId="77777777" w:rsidR="00B74C79" w:rsidRPr="00AA0E34" w:rsidRDefault="00B74C79" w:rsidP="005F54EC">
            <w:pPr>
              <w:pStyle w:val="CRCoverPage"/>
              <w:tabs>
                <w:tab w:val="right" w:pos="2184"/>
              </w:tabs>
              <w:spacing w:after="0"/>
              <w:rPr>
                <w:b/>
                <w:i/>
                <w:noProof/>
              </w:rPr>
            </w:pPr>
            <w:r w:rsidRPr="00AA0E3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0D9A7B" w14:textId="086182B1" w:rsidR="00B74C79" w:rsidRPr="00AA0E34" w:rsidRDefault="00F91929" w:rsidP="005F54EC">
            <w:pPr>
              <w:pStyle w:val="CRCoverPage"/>
              <w:spacing w:after="0"/>
              <w:ind w:left="100"/>
              <w:rPr>
                <w:noProof/>
              </w:rPr>
            </w:pPr>
            <w:r w:rsidRPr="001E3C9F">
              <w:rPr>
                <w:noProof/>
                <w:highlight w:val="yellow"/>
                <w:lang w:val="en-US"/>
              </w:rPr>
              <w:t>R1: Further corrections and alignments</w:t>
            </w:r>
          </w:p>
        </w:tc>
      </w:tr>
    </w:tbl>
    <w:p w14:paraId="7B0760F5" w14:textId="77777777" w:rsidR="00B74C79" w:rsidRPr="00AA0E34" w:rsidRDefault="00B74C79" w:rsidP="00B74C79">
      <w:pPr>
        <w:pStyle w:val="CRCoverPage"/>
        <w:spacing w:after="0"/>
        <w:rPr>
          <w:noProof/>
          <w:sz w:val="8"/>
          <w:szCs w:val="8"/>
        </w:rPr>
      </w:pPr>
    </w:p>
    <w:p w14:paraId="651F8C6A" w14:textId="77777777" w:rsidR="00B74C79" w:rsidRPr="00AA0E34" w:rsidRDefault="00B74C79" w:rsidP="00B74C79">
      <w:pPr>
        <w:rPr>
          <w:noProof/>
        </w:rPr>
        <w:sectPr w:rsidR="00B74C79" w:rsidRPr="00AA0E34">
          <w:headerReference w:type="even" r:id="rId12"/>
          <w:footnotePr>
            <w:numRestart w:val="eachSect"/>
          </w:footnotePr>
          <w:pgSz w:w="11907" w:h="16840" w:code="9"/>
          <w:pgMar w:top="1418" w:right="1134" w:bottom="1134" w:left="1134" w:header="680" w:footer="567" w:gutter="0"/>
          <w:cols w:space="720"/>
        </w:sectPr>
      </w:pPr>
    </w:p>
    <w:bookmarkEnd w:id="0"/>
    <w:p w14:paraId="477E0672" w14:textId="1F90F58E" w:rsidR="00191227" w:rsidRPr="00AA0E34" w:rsidRDefault="00191227" w:rsidP="00191227">
      <w:pPr>
        <w:pStyle w:val="Heading5"/>
        <w:rPr>
          <w:color w:val="0070C0"/>
          <w:sz w:val="28"/>
          <w:szCs w:val="28"/>
        </w:rPr>
      </w:pPr>
      <w:r w:rsidRPr="00AA0E34">
        <w:rPr>
          <w:color w:val="0070C0"/>
          <w:sz w:val="28"/>
          <w:szCs w:val="28"/>
        </w:rPr>
        <w:lastRenderedPageBreak/>
        <w:t>&lt;Start of modification&gt;</w:t>
      </w:r>
    </w:p>
    <w:p w14:paraId="1A5223E0" w14:textId="77777777" w:rsidR="0061718F" w:rsidRPr="00AA0E34" w:rsidRDefault="0061718F" w:rsidP="0061718F">
      <w:pPr>
        <w:pStyle w:val="Heading4"/>
      </w:pPr>
      <w:bookmarkStart w:id="2" w:name="_Toc60995641"/>
      <w:r w:rsidRPr="00AA0E34">
        <w:t>6.1.1.2</w:t>
      </w:r>
      <w:r w:rsidRPr="00AA0E34">
        <w:tab/>
        <w:t>On-network / On-demand Pre-arranged Group Call / Automatic Commencement Mode / Floor Control / Upgrade to Emergency Group Call / Cancel Emergency State / Upgrade to Imminent Peril Group Call / Cancel Imminent Peril State / Client Terminated (CT)</w:t>
      </w:r>
      <w:bookmarkEnd w:id="2"/>
    </w:p>
    <w:p w14:paraId="5C3707C3" w14:textId="77777777" w:rsidR="0061718F" w:rsidRPr="00AA0E34" w:rsidRDefault="0061718F" w:rsidP="0061718F">
      <w:pPr>
        <w:pStyle w:val="H6"/>
      </w:pPr>
      <w:r w:rsidRPr="00AA0E34">
        <w:t>6.1.1.2.1</w:t>
      </w:r>
      <w:r w:rsidRPr="00AA0E34">
        <w:tab/>
        <w:t>Test Purpose (TP)</w:t>
      </w:r>
    </w:p>
    <w:p w14:paraId="4631B74E" w14:textId="77777777" w:rsidR="0061718F" w:rsidRPr="00AA0E34" w:rsidRDefault="0061718F" w:rsidP="0061718F">
      <w:pPr>
        <w:pStyle w:val="H6"/>
      </w:pPr>
      <w:r w:rsidRPr="00AA0E34">
        <w:t>(1)</w:t>
      </w:r>
    </w:p>
    <w:p w14:paraId="7C5201A6" w14:textId="77777777" w:rsidR="0061718F" w:rsidRPr="00AA0E34" w:rsidRDefault="0061718F" w:rsidP="0061718F">
      <w:pPr>
        <w:pStyle w:val="PL"/>
        <w:rPr>
          <w:noProof w:val="0"/>
        </w:rPr>
      </w:pPr>
      <w:r w:rsidRPr="00AA0E34">
        <w:rPr>
          <w:b/>
          <w:noProof w:val="0"/>
        </w:rPr>
        <w:t>with</w:t>
      </w:r>
      <w:r w:rsidRPr="00AA0E34">
        <w:rPr>
          <w:noProof w:val="0"/>
        </w:rPr>
        <w:t xml:space="preserve"> </w:t>
      </w:r>
      <w:proofErr w:type="gramStart"/>
      <w:r w:rsidRPr="00AA0E34">
        <w:rPr>
          <w:noProof w:val="0"/>
        </w:rPr>
        <w:t>{ UE</w:t>
      </w:r>
      <w:proofErr w:type="gramEnd"/>
      <w:r w:rsidRPr="00AA0E34">
        <w:rPr>
          <w:noProof w:val="0"/>
        </w:rPr>
        <w:t xml:space="preserve"> (MCPTT Client) registered and authorised for MCPTT }</w:t>
      </w:r>
    </w:p>
    <w:p w14:paraId="71164718" w14:textId="77777777" w:rsidR="0061718F" w:rsidRPr="00AA0E34" w:rsidRDefault="0061718F" w:rsidP="0061718F">
      <w:pPr>
        <w:pStyle w:val="PL"/>
        <w:rPr>
          <w:noProof w:val="0"/>
        </w:rPr>
      </w:pPr>
      <w:r w:rsidRPr="00AA0E34">
        <w:rPr>
          <w:b/>
          <w:noProof w:val="0"/>
        </w:rPr>
        <w:t>ensure that</w:t>
      </w:r>
      <w:r w:rsidRPr="00AA0E34">
        <w:rPr>
          <w:noProof w:val="0"/>
        </w:rPr>
        <w:t xml:space="preserve"> {</w:t>
      </w:r>
      <w:r w:rsidRPr="00AA0E34">
        <w:rPr>
          <w:noProof w:val="0"/>
        </w:rPr>
        <w:br/>
        <w:t xml:space="preserve">  </w:t>
      </w:r>
      <w:r w:rsidRPr="00AA0E34">
        <w:rPr>
          <w:b/>
          <w:noProof w:val="0"/>
        </w:rPr>
        <w:t>when</w:t>
      </w:r>
      <w:r w:rsidRPr="00AA0E34">
        <w:rPr>
          <w:noProof w:val="0"/>
        </w:rPr>
        <w:t xml:space="preserve"> </w:t>
      </w:r>
      <w:proofErr w:type="gramStart"/>
      <w:r w:rsidRPr="00AA0E34">
        <w:rPr>
          <w:noProof w:val="0"/>
        </w:rPr>
        <w:t>{ the</w:t>
      </w:r>
      <w:proofErr w:type="gramEnd"/>
      <w:r w:rsidRPr="00AA0E34">
        <w:rPr>
          <w:noProof w:val="0"/>
        </w:rPr>
        <w:t xml:space="preserve"> SS (MCPTT Server) initiates an On-demand Pre-arranged group call with Automatic Commencement Mode and implicit floor control }</w:t>
      </w:r>
    </w:p>
    <w:p w14:paraId="7EB2656B" w14:textId="77777777" w:rsidR="0061718F" w:rsidRPr="00AA0E34" w:rsidRDefault="0061718F" w:rsidP="0061718F">
      <w:pPr>
        <w:pStyle w:val="PL"/>
        <w:rPr>
          <w:noProof w:val="0"/>
        </w:rPr>
      </w:pPr>
      <w:r w:rsidRPr="00AA0E34">
        <w:rPr>
          <w:noProof w:val="0"/>
        </w:rPr>
        <w:t xml:space="preserve">    </w:t>
      </w:r>
      <w:r w:rsidRPr="00AA0E34">
        <w:rPr>
          <w:b/>
          <w:noProof w:val="0"/>
        </w:rPr>
        <w:t>then</w:t>
      </w:r>
      <w:r w:rsidRPr="00AA0E34">
        <w:rPr>
          <w:noProof w:val="0"/>
        </w:rPr>
        <w:t xml:space="preserve"> </w:t>
      </w:r>
      <w:proofErr w:type="gramStart"/>
      <w:r w:rsidRPr="00AA0E34">
        <w:rPr>
          <w:noProof w:val="0"/>
        </w:rPr>
        <w:t>{ UE</w:t>
      </w:r>
      <w:proofErr w:type="gramEnd"/>
      <w:r w:rsidRPr="00AA0E34">
        <w:rPr>
          <w:noProof w:val="0"/>
        </w:rPr>
        <w:t xml:space="preserve"> (MCPTT Client) responds by sending a SIP 200 (OK) message </w:t>
      </w:r>
      <w:r w:rsidRPr="00AA0E34">
        <w:rPr>
          <w:b/>
          <w:noProof w:val="0"/>
        </w:rPr>
        <w:t>and</w:t>
      </w:r>
      <w:r w:rsidRPr="00AA0E34">
        <w:rPr>
          <w:noProof w:val="0"/>
        </w:rPr>
        <w:t xml:space="preserve"> after indication from the MCPTT Server that the call was established notifies the user }</w:t>
      </w:r>
    </w:p>
    <w:p w14:paraId="1CE9A3E6" w14:textId="77777777" w:rsidR="0061718F" w:rsidRPr="00AA0E34" w:rsidRDefault="0061718F" w:rsidP="0061718F">
      <w:pPr>
        <w:pStyle w:val="PL"/>
        <w:rPr>
          <w:noProof w:val="0"/>
        </w:rPr>
      </w:pPr>
      <w:r w:rsidRPr="00AA0E34">
        <w:rPr>
          <w:noProof w:val="0"/>
        </w:rPr>
        <w:t xml:space="preserve">            }</w:t>
      </w:r>
    </w:p>
    <w:p w14:paraId="4A4162EE" w14:textId="77777777" w:rsidR="0061718F" w:rsidRPr="00AA0E34" w:rsidRDefault="0061718F" w:rsidP="0061718F">
      <w:pPr>
        <w:pStyle w:val="PL"/>
        <w:rPr>
          <w:noProof w:val="0"/>
        </w:rPr>
      </w:pPr>
    </w:p>
    <w:p w14:paraId="497D1D07" w14:textId="77777777" w:rsidR="0061718F" w:rsidRPr="00AA0E34" w:rsidRDefault="0061718F" w:rsidP="0061718F">
      <w:pPr>
        <w:pStyle w:val="H6"/>
      </w:pPr>
      <w:r w:rsidRPr="00AA0E34">
        <w:t>(2)</w:t>
      </w:r>
    </w:p>
    <w:p w14:paraId="5FCF63D7" w14:textId="77777777" w:rsidR="0061718F" w:rsidRPr="00AA0E34" w:rsidRDefault="0061718F" w:rsidP="0061718F">
      <w:pPr>
        <w:pStyle w:val="PL"/>
        <w:rPr>
          <w:noProof w:val="0"/>
        </w:rPr>
      </w:pPr>
      <w:r w:rsidRPr="00AA0E34">
        <w:rPr>
          <w:b/>
          <w:noProof w:val="0"/>
        </w:rPr>
        <w:t>with</w:t>
      </w:r>
      <w:r w:rsidRPr="00AA0E34">
        <w:rPr>
          <w:noProof w:val="0"/>
        </w:rPr>
        <w:t xml:space="preserve"> </w:t>
      </w:r>
      <w:proofErr w:type="gramStart"/>
      <w:r w:rsidRPr="00AA0E34">
        <w:rPr>
          <w:noProof w:val="0"/>
        </w:rPr>
        <w:t>{ UE</w:t>
      </w:r>
      <w:proofErr w:type="gramEnd"/>
      <w:r w:rsidRPr="00AA0E34">
        <w:rPr>
          <w:noProof w:val="0"/>
        </w:rPr>
        <w:t xml:space="preserve"> (MCPTT Client) having an ongoing MCPTT </w:t>
      </w:r>
      <w:r w:rsidRPr="00AA0E34">
        <w:rPr>
          <w:noProof w:val="0"/>
          <w:lang w:eastAsia="ko-KR"/>
        </w:rPr>
        <w:t xml:space="preserve">On-demand Pre-arranged Group Call with </w:t>
      </w:r>
      <w:r w:rsidRPr="00AA0E34">
        <w:rPr>
          <w:noProof w:val="0"/>
        </w:rPr>
        <w:t>Automatic Commencement Mode }</w:t>
      </w:r>
    </w:p>
    <w:p w14:paraId="32362831" w14:textId="77777777" w:rsidR="0061718F" w:rsidRPr="00AA0E34" w:rsidRDefault="0061718F" w:rsidP="0061718F">
      <w:pPr>
        <w:pStyle w:val="PL"/>
        <w:rPr>
          <w:noProof w:val="0"/>
        </w:rPr>
      </w:pPr>
      <w:r w:rsidRPr="00AA0E34">
        <w:rPr>
          <w:b/>
          <w:noProof w:val="0"/>
        </w:rPr>
        <w:t>ensure that</w:t>
      </w:r>
      <w:r w:rsidRPr="00AA0E34">
        <w:rPr>
          <w:noProof w:val="0"/>
        </w:rPr>
        <w:t xml:space="preserve"> {</w:t>
      </w:r>
    </w:p>
    <w:p w14:paraId="62B0A7A8" w14:textId="77777777" w:rsidR="0061718F" w:rsidRPr="00AA0E34" w:rsidRDefault="0061718F" w:rsidP="0061718F">
      <w:pPr>
        <w:pStyle w:val="PL"/>
        <w:rPr>
          <w:noProof w:val="0"/>
        </w:rPr>
      </w:pPr>
      <w:r w:rsidRPr="00AA0E34">
        <w:rPr>
          <w:noProof w:val="0"/>
        </w:rPr>
        <w:t xml:space="preserve">  </w:t>
      </w:r>
      <w:r w:rsidRPr="00AA0E34">
        <w:rPr>
          <w:b/>
          <w:noProof w:val="0"/>
        </w:rPr>
        <w:t>when</w:t>
      </w:r>
      <w:r w:rsidRPr="00AA0E34">
        <w:rPr>
          <w:noProof w:val="0"/>
        </w:rPr>
        <w:t xml:space="preserve"> </w:t>
      </w:r>
      <w:proofErr w:type="gramStart"/>
      <w:r w:rsidRPr="00AA0E34">
        <w:rPr>
          <w:noProof w:val="0"/>
        </w:rPr>
        <w:t>{ the</w:t>
      </w:r>
      <w:proofErr w:type="gramEnd"/>
      <w:r w:rsidRPr="00AA0E34">
        <w:rPr>
          <w:noProof w:val="0"/>
        </w:rPr>
        <w:t xml:space="preserve"> MCPTT User (MCPTT Client) engages in communication with the invited MCPTT User(s) }</w:t>
      </w:r>
    </w:p>
    <w:p w14:paraId="2E1CB94A" w14:textId="77777777" w:rsidR="0061718F" w:rsidRPr="00AA0E34" w:rsidRDefault="0061718F" w:rsidP="0061718F">
      <w:pPr>
        <w:pStyle w:val="PL"/>
        <w:rPr>
          <w:noProof w:val="0"/>
        </w:rPr>
      </w:pPr>
      <w:r w:rsidRPr="00AA0E34">
        <w:rPr>
          <w:noProof w:val="0"/>
        </w:rPr>
        <w:t xml:space="preserve">    </w:t>
      </w:r>
      <w:r w:rsidRPr="00AA0E34">
        <w:rPr>
          <w:b/>
          <w:noProof w:val="0"/>
        </w:rPr>
        <w:t>then</w:t>
      </w:r>
      <w:r w:rsidRPr="00AA0E34">
        <w:rPr>
          <w:noProof w:val="0"/>
        </w:rPr>
        <w:t xml:space="preserve"> </w:t>
      </w:r>
      <w:proofErr w:type="gramStart"/>
      <w:r w:rsidRPr="00AA0E34">
        <w:rPr>
          <w:noProof w:val="0"/>
        </w:rPr>
        <w:t>{ UE</w:t>
      </w:r>
      <w:proofErr w:type="gramEnd"/>
      <w:r w:rsidRPr="00AA0E34">
        <w:rPr>
          <w:noProof w:val="0"/>
        </w:rPr>
        <w:t xml:space="preserve"> (MCPTT Client) respects the floor control imposed by the MCPTT Server (Floor Request during a talk burst, Floor granting/release, Floor idle, Floor deny, Floor taken/revoked, Floor request queued and queue handling) }</w:t>
      </w:r>
    </w:p>
    <w:p w14:paraId="1EFD1CE2" w14:textId="77777777" w:rsidR="0061718F" w:rsidRPr="00AA0E34" w:rsidRDefault="0061718F" w:rsidP="0061718F">
      <w:pPr>
        <w:pStyle w:val="PL"/>
        <w:rPr>
          <w:noProof w:val="0"/>
        </w:rPr>
      </w:pPr>
      <w:r w:rsidRPr="00AA0E34">
        <w:rPr>
          <w:noProof w:val="0"/>
        </w:rPr>
        <w:t xml:space="preserve">            }</w:t>
      </w:r>
    </w:p>
    <w:p w14:paraId="6F49CB23" w14:textId="77777777" w:rsidR="0061718F" w:rsidRPr="00AA0E34" w:rsidRDefault="0061718F" w:rsidP="0061718F">
      <w:pPr>
        <w:pStyle w:val="PL"/>
        <w:rPr>
          <w:noProof w:val="0"/>
        </w:rPr>
      </w:pPr>
    </w:p>
    <w:p w14:paraId="7D02F107" w14:textId="77777777" w:rsidR="0061718F" w:rsidRPr="00AA0E34" w:rsidRDefault="0061718F" w:rsidP="0061718F">
      <w:pPr>
        <w:pStyle w:val="H6"/>
      </w:pPr>
      <w:r w:rsidRPr="00AA0E34">
        <w:t>(3)</w:t>
      </w:r>
    </w:p>
    <w:p w14:paraId="74E5885C" w14:textId="77777777" w:rsidR="0061718F" w:rsidRPr="00AA0E34" w:rsidRDefault="0061718F" w:rsidP="0061718F">
      <w:pPr>
        <w:pStyle w:val="PL"/>
        <w:rPr>
          <w:noProof w:val="0"/>
        </w:rPr>
      </w:pPr>
      <w:r w:rsidRPr="00AA0E34">
        <w:rPr>
          <w:b/>
          <w:noProof w:val="0"/>
        </w:rPr>
        <w:t>with</w:t>
      </w:r>
      <w:r w:rsidRPr="00AA0E34">
        <w:rPr>
          <w:noProof w:val="0"/>
        </w:rPr>
        <w:t xml:space="preserve"> </w:t>
      </w:r>
      <w:proofErr w:type="gramStart"/>
      <w:r w:rsidRPr="00AA0E34">
        <w:rPr>
          <w:noProof w:val="0"/>
        </w:rPr>
        <w:t>{ UE</w:t>
      </w:r>
      <w:proofErr w:type="gramEnd"/>
      <w:r w:rsidRPr="00AA0E34">
        <w:rPr>
          <w:noProof w:val="0"/>
        </w:rPr>
        <w:t xml:space="preserve"> (MCPTT Client) having an ongoing On-demand Pre-arranged Group Call with Automatic  Commencement Mode }</w:t>
      </w:r>
    </w:p>
    <w:p w14:paraId="24AD2424" w14:textId="77777777" w:rsidR="0061718F" w:rsidRPr="00AA0E34" w:rsidRDefault="0061718F" w:rsidP="0061718F">
      <w:pPr>
        <w:pStyle w:val="PL"/>
        <w:rPr>
          <w:noProof w:val="0"/>
        </w:rPr>
      </w:pPr>
      <w:r w:rsidRPr="00AA0E34">
        <w:rPr>
          <w:b/>
          <w:noProof w:val="0"/>
        </w:rPr>
        <w:t>ensure that</w:t>
      </w:r>
      <w:r w:rsidRPr="00AA0E34">
        <w:rPr>
          <w:noProof w:val="0"/>
        </w:rPr>
        <w:t xml:space="preserve"> {</w:t>
      </w:r>
    </w:p>
    <w:p w14:paraId="21503027" w14:textId="77777777" w:rsidR="0061718F" w:rsidRPr="00AA0E34" w:rsidRDefault="0061718F" w:rsidP="0061718F">
      <w:pPr>
        <w:pStyle w:val="PL"/>
        <w:rPr>
          <w:noProof w:val="0"/>
        </w:rPr>
      </w:pPr>
      <w:r w:rsidRPr="00AA0E34">
        <w:rPr>
          <w:noProof w:val="0"/>
        </w:rPr>
        <w:t xml:space="preserve">  </w:t>
      </w:r>
      <w:r w:rsidRPr="00AA0E34">
        <w:rPr>
          <w:b/>
          <w:noProof w:val="0"/>
        </w:rPr>
        <w:t>when</w:t>
      </w:r>
      <w:r w:rsidRPr="00AA0E34">
        <w:rPr>
          <w:noProof w:val="0"/>
        </w:rPr>
        <w:t xml:space="preserve"> </w:t>
      </w:r>
      <w:proofErr w:type="gramStart"/>
      <w:r w:rsidRPr="00AA0E34">
        <w:rPr>
          <w:noProof w:val="0"/>
        </w:rPr>
        <w:t>{ the</w:t>
      </w:r>
      <w:proofErr w:type="gramEnd"/>
      <w:r w:rsidRPr="00AA0E34">
        <w:rPr>
          <w:noProof w:val="0"/>
        </w:rPr>
        <w:t xml:space="preserve"> MCPTT User (MCPTT Client) wants to terminate the ongoing MCPTT Group Call }</w:t>
      </w:r>
    </w:p>
    <w:p w14:paraId="1C540F0D" w14:textId="77777777" w:rsidR="0061718F" w:rsidRPr="00AA0E34" w:rsidRDefault="0061718F" w:rsidP="0061718F">
      <w:pPr>
        <w:pStyle w:val="PL"/>
        <w:rPr>
          <w:noProof w:val="0"/>
        </w:rPr>
      </w:pPr>
      <w:r w:rsidRPr="00AA0E34">
        <w:rPr>
          <w:noProof w:val="0"/>
        </w:rPr>
        <w:t xml:space="preserve">    </w:t>
      </w:r>
      <w:r w:rsidRPr="00AA0E34">
        <w:rPr>
          <w:b/>
          <w:noProof w:val="0"/>
        </w:rPr>
        <w:t>then</w:t>
      </w:r>
      <w:r w:rsidRPr="00AA0E34">
        <w:rPr>
          <w:noProof w:val="0"/>
        </w:rPr>
        <w:t xml:space="preserve"> </w:t>
      </w:r>
      <w:proofErr w:type="gramStart"/>
      <w:r w:rsidRPr="00AA0E34">
        <w:rPr>
          <w:noProof w:val="0"/>
        </w:rPr>
        <w:t>{ UE</w:t>
      </w:r>
      <w:proofErr w:type="gramEnd"/>
      <w:r w:rsidRPr="00AA0E34">
        <w:rPr>
          <w:noProof w:val="0"/>
        </w:rPr>
        <w:t xml:space="preserve"> (MCPTT Client) sends a SIP BYE request and leaves the MCPTT session }</w:t>
      </w:r>
    </w:p>
    <w:p w14:paraId="5FD2391E" w14:textId="77777777" w:rsidR="0061718F" w:rsidRPr="00AA0E34" w:rsidRDefault="0061718F" w:rsidP="0061718F">
      <w:pPr>
        <w:pStyle w:val="PL"/>
        <w:rPr>
          <w:noProof w:val="0"/>
        </w:rPr>
      </w:pPr>
      <w:r w:rsidRPr="00AA0E34">
        <w:rPr>
          <w:noProof w:val="0"/>
        </w:rPr>
        <w:t xml:space="preserve">            }</w:t>
      </w:r>
    </w:p>
    <w:p w14:paraId="1EE6141C" w14:textId="77777777" w:rsidR="0061718F" w:rsidRPr="00AA0E34" w:rsidRDefault="0061718F" w:rsidP="0061718F">
      <w:pPr>
        <w:pStyle w:val="PL"/>
        <w:rPr>
          <w:noProof w:val="0"/>
        </w:rPr>
      </w:pPr>
    </w:p>
    <w:p w14:paraId="7B9E3256" w14:textId="77777777" w:rsidR="0061718F" w:rsidRPr="00AA0E34" w:rsidRDefault="0061718F" w:rsidP="0061718F">
      <w:pPr>
        <w:pStyle w:val="H6"/>
      </w:pPr>
      <w:r w:rsidRPr="00AA0E34">
        <w:t>(4)</w:t>
      </w:r>
    </w:p>
    <w:p w14:paraId="7EFE07F9" w14:textId="77777777" w:rsidR="0061718F" w:rsidRPr="00AA0E34" w:rsidRDefault="0061718F" w:rsidP="0061718F">
      <w:pPr>
        <w:pStyle w:val="PL"/>
        <w:rPr>
          <w:noProof w:val="0"/>
        </w:rPr>
      </w:pPr>
      <w:r w:rsidRPr="00AA0E34">
        <w:rPr>
          <w:b/>
          <w:noProof w:val="0"/>
        </w:rPr>
        <w:t>with</w:t>
      </w:r>
      <w:r w:rsidRPr="00AA0E34">
        <w:rPr>
          <w:noProof w:val="0"/>
        </w:rPr>
        <w:t xml:space="preserve"> </w:t>
      </w:r>
      <w:proofErr w:type="gramStart"/>
      <w:r w:rsidRPr="00AA0E34">
        <w:rPr>
          <w:noProof w:val="0"/>
        </w:rPr>
        <w:t>{ UE</w:t>
      </w:r>
      <w:proofErr w:type="gramEnd"/>
      <w:r w:rsidRPr="00AA0E34">
        <w:rPr>
          <w:noProof w:val="0"/>
        </w:rPr>
        <w:t xml:space="preserve"> (MCPTT Client) having an ongoing On-demand Pre-arranged Group Call with Automatic  Commencement Mode }</w:t>
      </w:r>
    </w:p>
    <w:p w14:paraId="7284C9AC" w14:textId="77777777" w:rsidR="0061718F" w:rsidRPr="00AA0E34" w:rsidRDefault="0061718F" w:rsidP="0061718F">
      <w:pPr>
        <w:pStyle w:val="PL"/>
        <w:rPr>
          <w:noProof w:val="0"/>
        </w:rPr>
      </w:pPr>
      <w:r w:rsidRPr="00AA0E34">
        <w:rPr>
          <w:b/>
          <w:noProof w:val="0"/>
        </w:rPr>
        <w:t>ensure that</w:t>
      </w:r>
      <w:r w:rsidRPr="00AA0E34">
        <w:rPr>
          <w:noProof w:val="0"/>
        </w:rPr>
        <w:t xml:space="preserve"> {</w:t>
      </w:r>
    </w:p>
    <w:p w14:paraId="6B39D32D" w14:textId="77777777" w:rsidR="0061718F" w:rsidRPr="00AA0E34" w:rsidRDefault="0061718F" w:rsidP="0061718F">
      <w:pPr>
        <w:pStyle w:val="PL"/>
        <w:rPr>
          <w:noProof w:val="0"/>
        </w:rPr>
      </w:pPr>
      <w:r w:rsidRPr="00AA0E34">
        <w:rPr>
          <w:noProof w:val="0"/>
        </w:rPr>
        <w:t xml:space="preserve">  </w:t>
      </w:r>
      <w:r w:rsidRPr="00AA0E34">
        <w:rPr>
          <w:b/>
          <w:noProof w:val="0"/>
        </w:rPr>
        <w:t>when</w:t>
      </w:r>
      <w:r w:rsidRPr="00AA0E34">
        <w:rPr>
          <w:noProof w:val="0"/>
        </w:rPr>
        <w:t xml:space="preserve"> </w:t>
      </w:r>
      <w:proofErr w:type="gramStart"/>
      <w:r w:rsidRPr="00AA0E34">
        <w:rPr>
          <w:noProof w:val="0"/>
        </w:rPr>
        <w:t>{ the</w:t>
      </w:r>
      <w:proofErr w:type="gramEnd"/>
      <w:r w:rsidRPr="00AA0E34">
        <w:rPr>
          <w:noProof w:val="0"/>
        </w:rPr>
        <w:t xml:space="preserve"> SS (MCPTT Server) upgrades the ongoing MCPTT Group Call to an MCPTT Emergency Group Call with floor control }</w:t>
      </w:r>
    </w:p>
    <w:p w14:paraId="246763C1" w14:textId="77777777" w:rsidR="0061718F" w:rsidRPr="00AA0E34" w:rsidRDefault="0061718F" w:rsidP="0061718F">
      <w:pPr>
        <w:pStyle w:val="PL"/>
        <w:rPr>
          <w:noProof w:val="0"/>
        </w:rPr>
      </w:pPr>
      <w:r w:rsidRPr="00AA0E34">
        <w:rPr>
          <w:noProof w:val="0"/>
        </w:rPr>
        <w:t xml:space="preserve">    </w:t>
      </w:r>
      <w:r w:rsidRPr="00AA0E34">
        <w:rPr>
          <w:b/>
          <w:noProof w:val="0"/>
        </w:rPr>
        <w:t>then</w:t>
      </w:r>
      <w:r w:rsidRPr="00AA0E34">
        <w:rPr>
          <w:noProof w:val="0"/>
        </w:rPr>
        <w:t xml:space="preserve"> { UE (MCPTT Client) responds to the SIP re-INVITE request with a SIP 200 (OK) response and considers the call as being upgraded to an Emergency Group Call (emergency group call state = "MEGC 3: emergency-call-granted") }</w:t>
      </w:r>
    </w:p>
    <w:p w14:paraId="2D6AA713" w14:textId="77777777" w:rsidR="0061718F" w:rsidRPr="00AA0E34" w:rsidRDefault="0061718F" w:rsidP="0061718F">
      <w:pPr>
        <w:pStyle w:val="PL"/>
        <w:rPr>
          <w:noProof w:val="0"/>
        </w:rPr>
      </w:pPr>
      <w:r w:rsidRPr="00AA0E34">
        <w:rPr>
          <w:noProof w:val="0"/>
        </w:rPr>
        <w:t xml:space="preserve">            }</w:t>
      </w:r>
    </w:p>
    <w:p w14:paraId="6F985413" w14:textId="77777777" w:rsidR="0061718F" w:rsidRPr="00AA0E34" w:rsidRDefault="0061718F" w:rsidP="0061718F">
      <w:pPr>
        <w:pStyle w:val="PL"/>
        <w:rPr>
          <w:noProof w:val="0"/>
        </w:rPr>
      </w:pPr>
    </w:p>
    <w:p w14:paraId="41DE4461" w14:textId="77777777" w:rsidR="0061718F" w:rsidRPr="00AA0E34" w:rsidRDefault="0061718F" w:rsidP="0061718F">
      <w:pPr>
        <w:pStyle w:val="H6"/>
      </w:pPr>
      <w:r w:rsidRPr="00AA0E34">
        <w:t>(5)</w:t>
      </w:r>
    </w:p>
    <w:p w14:paraId="06F2113D" w14:textId="77777777" w:rsidR="0061718F" w:rsidRPr="00AA0E34" w:rsidRDefault="0061718F" w:rsidP="0061718F">
      <w:pPr>
        <w:pStyle w:val="PL"/>
        <w:rPr>
          <w:noProof w:val="0"/>
        </w:rPr>
      </w:pPr>
      <w:r w:rsidRPr="00AA0E34">
        <w:rPr>
          <w:b/>
          <w:noProof w:val="0"/>
        </w:rPr>
        <w:t>with</w:t>
      </w:r>
      <w:r w:rsidRPr="00AA0E34">
        <w:rPr>
          <w:noProof w:val="0"/>
        </w:rPr>
        <w:t xml:space="preserve"> </w:t>
      </w:r>
      <w:proofErr w:type="gramStart"/>
      <w:r w:rsidRPr="00AA0E34">
        <w:rPr>
          <w:noProof w:val="0"/>
        </w:rPr>
        <w:t>{ UE</w:t>
      </w:r>
      <w:proofErr w:type="gramEnd"/>
      <w:r w:rsidRPr="00AA0E34">
        <w:rPr>
          <w:noProof w:val="0"/>
        </w:rPr>
        <w:t xml:space="preserve"> (MCPTT Client) in an upgraded Emergency Group Call }</w:t>
      </w:r>
    </w:p>
    <w:p w14:paraId="0F8BF607" w14:textId="77777777" w:rsidR="0061718F" w:rsidRPr="00AA0E34" w:rsidRDefault="0061718F" w:rsidP="0061718F">
      <w:pPr>
        <w:pStyle w:val="PL"/>
        <w:rPr>
          <w:noProof w:val="0"/>
        </w:rPr>
      </w:pPr>
      <w:r w:rsidRPr="00AA0E34">
        <w:rPr>
          <w:b/>
          <w:noProof w:val="0"/>
        </w:rPr>
        <w:t>ensure that</w:t>
      </w:r>
      <w:r w:rsidRPr="00AA0E34">
        <w:rPr>
          <w:noProof w:val="0"/>
        </w:rPr>
        <w:t xml:space="preserve"> {</w:t>
      </w:r>
    </w:p>
    <w:p w14:paraId="076A2C1C" w14:textId="77777777" w:rsidR="0061718F" w:rsidRPr="00AA0E34" w:rsidRDefault="0061718F" w:rsidP="0061718F">
      <w:pPr>
        <w:pStyle w:val="PL"/>
        <w:rPr>
          <w:noProof w:val="0"/>
        </w:rPr>
      </w:pPr>
      <w:r w:rsidRPr="00AA0E34">
        <w:rPr>
          <w:noProof w:val="0"/>
        </w:rPr>
        <w:t xml:space="preserve">  </w:t>
      </w:r>
      <w:r w:rsidRPr="00AA0E34">
        <w:rPr>
          <w:b/>
          <w:noProof w:val="0"/>
        </w:rPr>
        <w:t>when</w:t>
      </w:r>
      <w:r w:rsidRPr="00AA0E34">
        <w:rPr>
          <w:noProof w:val="0"/>
        </w:rPr>
        <w:t xml:space="preserve"> </w:t>
      </w:r>
      <w:proofErr w:type="gramStart"/>
      <w:r w:rsidRPr="00AA0E34">
        <w:rPr>
          <w:noProof w:val="0"/>
        </w:rPr>
        <w:t>{ the</w:t>
      </w:r>
      <w:proofErr w:type="gramEnd"/>
      <w:r w:rsidRPr="00AA0E34">
        <w:rPr>
          <w:noProof w:val="0"/>
        </w:rPr>
        <w:t xml:space="preserve"> MCPTT User (MCPTT Client) continues communication with the invited MCPTT User(s) }</w:t>
      </w:r>
    </w:p>
    <w:p w14:paraId="0F2ADF2E" w14:textId="77777777" w:rsidR="0061718F" w:rsidRPr="00AA0E34" w:rsidRDefault="0061718F" w:rsidP="0061718F">
      <w:pPr>
        <w:pStyle w:val="PL"/>
        <w:rPr>
          <w:noProof w:val="0"/>
        </w:rPr>
      </w:pPr>
      <w:r w:rsidRPr="00AA0E34">
        <w:rPr>
          <w:noProof w:val="0"/>
        </w:rPr>
        <w:t xml:space="preserve">    </w:t>
      </w:r>
      <w:r w:rsidRPr="00AA0E34">
        <w:rPr>
          <w:b/>
          <w:noProof w:val="0"/>
        </w:rPr>
        <w:t>then</w:t>
      </w:r>
      <w:r w:rsidRPr="00AA0E34">
        <w:rPr>
          <w:noProof w:val="0"/>
        </w:rPr>
        <w:t xml:space="preserve"> </w:t>
      </w:r>
      <w:proofErr w:type="gramStart"/>
      <w:r w:rsidRPr="00AA0E34">
        <w:rPr>
          <w:noProof w:val="0"/>
        </w:rPr>
        <w:t>{ UE</w:t>
      </w:r>
      <w:proofErr w:type="gramEnd"/>
      <w:r w:rsidRPr="00AA0E34">
        <w:rPr>
          <w:noProof w:val="0"/>
        </w:rPr>
        <w:t xml:space="preserve"> (MCPTT Client) respects the floor control imposed by the MCPTT Server }</w:t>
      </w:r>
    </w:p>
    <w:p w14:paraId="7AC0933E" w14:textId="77777777" w:rsidR="0061718F" w:rsidRPr="00AA0E34" w:rsidRDefault="0061718F" w:rsidP="0061718F">
      <w:pPr>
        <w:pStyle w:val="PL"/>
        <w:rPr>
          <w:noProof w:val="0"/>
        </w:rPr>
      </w:pPr>
      <w:r w:rsidRPr="00AA0E34">
        <w:rPr>
          <w:noProof w:val="0"/>
        </w:rPr>
        <w:t xml:space="preserve">            }</w:t>
      </w:r>
    </w:p>
    <w:p w14:paraId="48DD9FD1" w14:textId="77777777" w:rsidR="0061718F" w:rsidRPr="00AA0E34" w:rsidRDefault="0061718F" w:rsidP="0061718F">
      <w:pPr>
        <w:pStyle w:val="PL"/>
        <w:rPr>
          <w:noProof w:val="0"/>
        </w:rPr>
      </w:pPr>
    </w:p>
    <w:p w14:paraId="7948FD26" w14:textId="77777777" w:rsidR="0061718F" w:rsidRPr="00AA0E34" w:rsidRDefault="0061718F" w:rsidP="0061718F">
      <w:pPr>
        <w:pStyle w:val="H6"/>
      </w:pPr>
      <w:r w:rsidRPr="00AA0E34">
        <w:t>(6)</w:t>
      </w:r>
    </w:p>
    <w:p w14:paraId="00248E0C" w14:textId="77777777" w:rsidR="0061718F" w:rsidRPr="00AA0E34" w:rsidRDefault="0061718F" w:rsidP="0061718F">
      <w:pPr>
        <w:pStyle w:val="PL"/>
        <w:rPr>
          <w:noProof w:val="0"/>
        </w:rPr>
      </w:pPr>
      <w:r w:rsidRPr="00AA0E34">
        <w:rPr>
          <w:b/>
          <w:noProof w:val="0"/>
        </w:rPr>
        <w:t>with</w:t>
      </w:r>
      <w:r w:rsidRPr="00AA0E34">
        <w:rPr>
          <w:noProof w:val="0"/>
        </w:rPr>
        <w:t xml:space="preserve"> </w:t>
      </w:r>
      <w:proofErr w:type="gramStart"/>
      <w:r w:rsidRPr="00AA0E34">
        <w:rPr>
          <w:noProof w:val="0"/>
        </w:rPr>
        <w:t>{ UE</w:t>
      </w:r>
      <w:proofErr w:type="gramEnd"/>
      <w:r w:rsidRPr="00AA0E34">
        <w:rPr>
          <w:noProof w:val="0"/>
        </w:rPr>
        <w:t xml:space="preserve"> (MCPTT Client) having an ongoing On-demand Pre-arranged Group Call with Automatic Commencement Mode which was upgraded to an Emergency Group Call }</w:t>
      </w:r>
    </w:p>
    <w:p w14:paraId="156A23ED" w14:textId="77777777" w:rsidR="0061718F" w:rsidRPr="00AA0E34" w:rsidRDefault="0061718F" w:rsidP="0061718F">
      <w:pPr>
        <w:pStyle w:val="PL"/>
        <w:rPr>
          <w:noProof w:val="0"/>
        </w:rPr>
      </w:pPr>
      <w:r w:rsidRPr="00AA0E34">
        <w:rPr>
          <w:b/>
          <w:noProof w:val="0"/>
        </w:rPr>
        <w:t>ensure that</w:t>
      </w:r>
      <w:r w:rsidRPr="00AA0E34">
        <w:rPr>
          <w:noProof w:val="0"/>
        </w:rPr>
        <w:t xml:space="preserve"> {</w:t>
      </w:r>
    </w:p>
    <w:p w14:paraId="23F0EC1B" w14:textId="77777777" w:rsidR="0061718F" w:rsidRPr="00AA0E34" w:rsidRDefault="0061718F" w:rsidP="0061718F">
      <w:pPr>
        <w:pStyle w:val="PL"/>
        <w:rPr>
          <w:noProof w:val="0"/>
        </w:rPr>
      </w:pPr>
      <w:r w:rsidRPr="00AA0E34">
        <w:rPr>
          <w:noProof w:val="0"/>
        </w:rPr>
        <w:t xml:space="preserve">  </w:t>
      </w:r>
      <w:r w:rsidRPr="00AA0E34">
        <w:rPr>
          <w:b/>
          <w:noProof w:val="0"/>
        </w:rPr>
        <w:t>when</w:t>
      </w:r>
      <w:r w:rsidRPr="00AA0E34">
        <w:rPr>
          <w:noProof w:val="0"/>
        </w:rPr>
        <w:t xml:space="preserve"> </w:t>
      </w:r>
      <w:proofErr w:type="gramStart"/>
      <w:r w:rsidRPr="00AA0E34">
        <w:rPr>
          <w:noProof w:val="0"/>
        </w:rPr>
        <w:t>{ the</w:t>
      </w:r>
      <w:proofErr w:type="gramEnd"/>
      <w:r w:rsidRPr="00AA0E34">
        <w:rPr>
          <w:noProof w:val="0"/>
        </w:rPr>
        <w:t xml:space="preserve"> SS (MCPTT Server) cancels the ongoing MCPTT Emergency state }</w:t>
      </w:r>
    </w:p>
    <w:p w14:paraId="6C9E81B5" w14:textId="77777777" w:rsidR="0061718F" w:rsidRPr="00AA0E34" w:rsidRDefault="0061718F" w:rsidP="0061718F">
      <w:pPr>
        <w:pStyle w:val="PL"/>
        <w:rPr>
          <w:noProof w:val="0"/>
        </w:rPr>
      </w:pPr>
      <w:r w:rsidRPr="00AA0E34">
        <w:rPr>
          <w:noProof w:val="0"/>
        </w:rPr>
        <w:t xml:space="preserve">    </w:t>
      </w:r>
      <w:r w:rsidRPr="00AA0E34">
        <w:rPr>
          <w:b/>
          <w:noProof w:val="0"/>
        </w:rPr>
        <w:t>then</w:t>
      </w:r>
      <w:r w:rsidRPr="00AA0E34">
        <w:rPr>
          <w:noProof w:val="0"/>
        </w:rPr>
        <w:t xml:space="preserve"> </w:t>
      </w:r>
      <w:proofErr w:type="gramStart"/>
      <w:r w:rsidRPr="00AA0E34">
        <w:rPr>
          <w:noProof w:val="0"/>
        </w:rPr>
        <w:t>{ UE</w:t>
      </w:r>
      <w:proofErr w:type="gramEnd"/>
      <w:r w:rsidRPr="00AA0E34">
        <w:rPr>
          <w:noProof w:val="0"/>
        </w:rPr>
        <w:t xml:space="preserve"> (MCPTT Client) responds to the SIP re-INVITE request with a SIP 200 (OK) and considers the emergency condition cancelled }</w:t>
      </w:r>
    </w:p>
    <w:p w14:paraId="17E2EE20" w14:textId="77777777" w:rsidR="0061718F" w:rsidRPr="00AA0E34" w:rsidRDefault="0061718F" w:rsidP="0061718F">
      <w:pPr>
        <w:pStyle w:val="PL"/>
        <w:rPr>
          <w:noProof w:val="0"/>
        </w:rPr>
      </w:pPr>
      <w:r w:rsidRPr="00AA0E34">
        <w:rPr>
          <w:noProof w:val="0"/>
        </w:rPr>
        <w:t xml:space="preserve">            }</w:t>
      </w:r>
    </w:p>
    <w:p w14:paraId="77D5EE5B" w14:textId="77777777" w:rsidR="0061718F" w:rsidRPr="00AA0E34" w:rsidRDefault="0061718F" w:rsidP="0061718F">
      <w:pPr>
        <w:pStyle w:val="PL"/>
        <w:rPr>
          <w:b/>
          <w:noProof w:val="0"/>
        </w:rPr>
      </w:pPr>
    </w:p>
    <w:p w14:paraId="652603C1" w14:textId="77777777" w:rsidR="0061718F" w:rsidRPr="00AA0E34" w:rsidRDefault="0061718F" w:rsidP="0061718F">
      <w:pPr>
        <w:pStyle w:val="H6"/>
      </w:pPr>
      <w:r w:rsidRPr="00AA0E34">
        <w:t>(7)</w:t>
      </w:r>
    </w:p>
    <w:p w14:paraId="7E6AF620" w14:textId="77777777" w:rsidR="0061718F" w:rsidRPr="00AA0E34" w:rsidRDefault="0061718F" w:rsidP="0061718F">
      <w:pPr>
        <w:pStyle w:val="PL"/>
        <w:rPr>
          <w:noProof w:val="0"/>
        </w:rPr>
      </w:pPr>
      <w:r w:rsidRPr="00AA0E34">
        <w:rPr>
          <w:b/>
          <w:noProof w:val="0"/>
        </w:rPr>
        <w:t>with</w:t>
      </w:r>
      <w:r w:rsidRPr="00AA0E34">
        <w:rPr>
          <w:noProof w:val="0"/>
        </w:rPr>
        <w:t xml:space="preserve"> </w:t>
      </w:r>
      <w:proofErr w:type="gramStart"/>
      <w:r w:rsidRPr="00AA0E34">
        <w:rPr>
          <w:noProof w:val="0"/>
        </w:rPr>
        <w:t>{ UE</w:t>
      </w:r>
      <w:proofErr w:type="gramEnd"/>
      <w:r w:rsidRPr="00AA0E34">
        <w:rPr>
          <w:noProof w:val="0"/>
        </w:rPr>
        <w:t xml:space="preserve"> (MCPTT Client) having an ongoing On-demand Pre-arranged Group Call with Automatic Commencement Mode }</w:t>
      </w:r>
    </w:p>
    <w:p w14:paraId="687122DB" w14:textId="77777777" w:rsidR="0061718F" w:rsidRPr="00AA0E34" w:rsidRDefault="0061718F" w:rsidP="0061718F">
      <w:pPr>
        <w:pStyle w:val="PL"/>
        <w:rPr>
          <w:noProof w:val="0"/>
        </w:rPr>
      </w:pPr>
      <w:r w:rsidRPr="00AA0E34">
        <w:rPr>
          <w:b/>
          <w:noProof w:val="0"/>
        </w:rPr>
        <w:t>ensure that</w:t>
      </w:r>
      <w:r w:rsidRPr="00AA0E34">
        <w:rPr>
          <w:noProof w:val="0"/>
        </w:rPr>
        <w:t xml:space="preserve"> {</w:t>
      </w:r>
    </w:p>
    <w:p w14:paraId="575327DD" w14:textId="77777777" w:rsidR="0061718F" w:rsidRPr="00AA0E34" w:rsidRDefault="0061718F" w:rsidP="0061718F">
      <w:pPr>
        <w:pStyle w:val="PL"/>
        <w:rPr>
          <w:noProof w:val="0"/>
        </w:rPr>
      </w:pPr>
      <w:r w:rsidRPr="00AA0E34">
        <w:rPr>
          <w:noProof w:val="0"/>
        </w:rPr>
        <w:t xml:space="preserve">  </w:t>
      </w:r>
      <w:r w:rsidRPr="00AA0E34">
        <w:rPr>
          <w:b/>
          <w:noProof w:val="0"/>
        </w:rPr>
        <w:t>when</w:t>
      </w:r>
      <w:r w:rsidRPr="00AA0E34">
        <w:rPr>
          <w:noProof w:val="0"/>
        </w:rPr>
        <w:t xml:space="preserve"> </w:t>
      </w:r>
      <w:proofErr w:type="gramStart"/>
      <w:r w:rsidRPr="00AA0E34">
        <w:rPr>
          <w:noProof w:val="0"/>
        </w:rPr>
        <w:t>{ the</w:t>
      </w:r>
      <w:proofErr w:type="gramEnd"/>
      <w:r w:rsidRPr="00AA0E34">
        <w:rPr>
          <w:noProof w:val="0"/>
        </w:rPr>
        <w:t xml:space="preserve"> SS (MCPTT Server) upgrades the ongoing MCPTT Group Call to an MCPTT Imminent Peril Group Call with floor control }</w:t>
      </w:r>
    </w:p>
    <w:p w14:paraId="2C2D303D" w14:textId="77777777" w:rsidR="0061718F" w:rsidRPr="00AA0E34" w:rsidRDefault="0061718F" w:rsidP="0061718F">
      <w:pPr>
        <w:pStyle w:val="PL"/>
        <w:rPr>
          <w:noProof w:val="0"/>
        </w:rPr>
      </w:pPr>
      <w:r w:rsidRPr="00AA0E34">
        <w:rPr>
          <w:noProof w:val="0"/>
        </w:rPr>
        <w:t xml:space="preserve">    </w:t>
      </w:r>
      <w:r w:rsidRPr="00AA0E34">
        <w:rPr>
          <w:b/>
          <w:noProof w:val="0"/>
        </w:rPr>
        <w:t>then</w:t>
      </w:r>
      <w:r w:rsidRPr="00AA0E34">
        <w:rPr>
          <w:noProof w:val="0"/>
        </w:rPr>
        <w:t xml:space="preserve"> { UE (MCPTT Client) responds to the SIP re-INVITE request with a SIP 200 (OK) response and considers the call as being upgraded to an </w:t>
      </w:r>
      <w:proofErr w:type="spellStart"/>
      <w:r w:rsidRPr="00AA0E34">
        <w:rPr>
          <w:noProof w:val="0"/>
        </w:rPr>
        <w:t>cImminent</w:t>
      </w:r>
      <w:proofErr w:type="spellEnd"/>
      <w:r w:rsidRPr="00AA0E34">
        <w:rPr>
          <w:noProof w:val="0"/>
        </w:rPr>
        <w:t xml:space="preserve"> Peril Group Call (imminent peril group call state = "MIG 2: in-progress") }</w:t>
      </w:r>
    </w:p>
    <w:p w14:paraId="5CA05DAA" w14:textId="77777777" w:rsidR="0061718F" w:rsidRPr="00AA0E34" w:rsidRDefault="0061718F" w:rsidP="0061718F">
      <w:pPr>
        <w:pStyle w:val="PL"/>
        <w:rPr>
          <w:noProof w:val="0"/>
        </w:rPr>
      </w:pPr>
      <w:r w:rsidRPr="00AA0E34">
        <w:rPr>
          <w:noProof w:val="0"/>
        </w:rPr>
        <w:t xml:space="preserve">            }</w:t>
      </w:r>
    </w:p>
    <w:p w14:paraId="0F3623DE" w14:textId="77777777" w:rsidR="0061718F" w:rsidRPr="00AA0E34" w:rsidRDefault="0061718F" w:rsidP="0061718F">
      <w:pPr>
        <w:pStyle w:val="PL"/>
        <w:rPr>
          <w:noProof w:val="0"/>
        </w:rPr>
      </w:pPr>
    </w:p>
    <w:p w14:paraId="2B0ABEB6" w14:textId="77777777" w:rsidR="0061718F" w:rsidRPr="00AA0E34" w:rsidRDefault="0061718F" w:rsidP="0061718F">
      <w:pPr>
        <w:pStyle w:val="H6"/>
      </w:pPr>
      <w:r w:rsidRPr="00AA0E34">
        <w:t>(8)</w:t>
      </w:r>
    </w:p>
    <w:p w14:paraId="56431565" w14:textId="77777777" w:rsidR="0061718F" w:rsidRPr="00AA0E34" w:rsidRDefault="0061718F" w:rsidP="0061718F">
      <w:pPr>
        <w:pStyle w:val="PL"/>
        <w:rPr>
          <w:noProof w:val="0"/>
        </w:rPr>
      </w:pPr>
      <w:r w:rsidRPr="00AA0E34">
        <w:rPr>
          <w:b/>
          <w:noProof w:val="0"/>
        </w:rPr>
        <w:t>with</w:t>
      </w:r>
      <w:r w:rsidRPr="00AA0E34">
        <w:rPr>
          <w:noProof w:val="0"/>
        </w:rPr>
        <w:t xml:space="preserve"> </w:t>
      </w:r>
      <w:proofErr w:type="gramStart"/>
      <w:r w:rsidRPr="00AA0E34">
        <w:rPr>
          <w:noProof w:val="0"/>
        </w:rPr>
        <w:t>{ UE</w:t>
      </w:r>
      <w:proofErr w:type="gramEnd"/>
      <w:r w:rsidRPr="00AA0E34">
        <w:rPr>
          <w:noProof w:val="0"/>
        </w:rPr>
        <w:t xml:space="preserve"> (MCPTT Client) in an upgraded Imminent Peril Group Call }</w:t>
      </w:r>
    </w:p>
    <w:p w14:paraId="6698B641" w14:textId="77777777" w:rsidR="0061718F" w:rsidRPr="00AA0E34" w:rsidRDefault="0061718F" w:rsidP="0061718F">
      <w:pPr>
        <w:pStyle w:val="PL"/>
        <w:rPr>
          <w:noProof w:val="0"/>
        </w:rPr>
      </w:pPr>
      <w:r w:rsidRPr="00AA0E34">
        <w:rPr>
          <w:b/>
          <w:noProof w:val="0"/>
        </w:rPr>
        <w:t>ensure that</w:t>
      </w:r>
      <w:r w:rsidRPr="00AA0E34">
        <w:rPr>
          <w:noProof w:val="0"/>
        </w:rPr>
        <w:t xml:space="preserve"> {</w:t>
      </w:r>
    </w:p>
    <w:p w14:paraId="0B94D167" w14:textId="77777777" w:rsidR="0061718F" w:rsidRPr="00AA0E34" w:rsidRDefault="0061718F" w:rsidP="0061718F">
      <w:pPr>
        <w:pStyle w:val="PL"/>
        <w:rPr>
          <w:noProof w:val="0"/>
        </w:rPr>
      </w:pPr>
      <w:r w:rsidRPr="00AA0E34">
        <w:rPr>
          <w:noProof w:val="0"/>
        </w:rPr>
        <w:t xml:space="preserve">  </w:t>
      </w:r>
      <w:r w:rsidRPr="00AA0E34">
        <w:rPr>
          <w:b/>
          <w:noProof w:val="0"/>
        </w:rPr>
        <w:t>when</w:t>
      </w:r>
      <w:r w:rsidRPr="00AA0E34">
        <w:rPr>
          <w:noProof w:val="0"/>
        </w:rPr>
        <w:t xml:space="preserve"> </w:t>
      </w:r>
      <w:proofErr w:type="gramStart"/>
      <w:r w:rsidRPr="00AA0E34">
        <w:rPr>
          <w:noProof w:val="0"/>
        </w:rPr>
        <w:t>{ the</w:t>
      </w:r>
      <w:proofErr w:type="gramEnd"/>
      <w:r w:rsidRPr="00AA0E34">
        <w:rPr>
          <w:noProof w:val="0"/>
        </w:rPr>
        <w:t xml:space="preserve"> MCPTT User (MCPTT Client) continues communication with the invited MCPTT User(s) }</w:t>
      </w:r>
    </w:p>
    <w:p w14:paraId="67322492" w14:textId="77777777" w:rsidR="0061718F" w:rsidRPr="00AA0E34" w:rsidRDefault="0061718F" w:rsidP="0061718F">
      <w:pPr>
        <w:pStyle w:val="PL"/>
        <w:rPr>
          <w:noProof w:val="0"/>
        </w:rPr>
      </w:pPr>
      <w:r w:rsidRPr="00AA0E34">
        <w:rPr>
          <w:noProof w:val="0"/>
        </w:rPr>
        <w:t xml:space="preserve">    </w:t>
      </w:r>
      <w:r w:rsidRPr="00AA0E34">
        <w:rPr>
          <w:b/>
          <w:noProof w:val="0"/>
        </w:rPr>
        <w:t>then</w:t>
      </w:r>
      <w:r w:rsidRPr="00AA0E34">
        <w:rPr>
          <w:noProof w:val="0"/>
        </w:rPr>
        <w:t xml:space="preserve"> </w:t>
      </w:r>
      <w:proofErr w:type="gramStart"/>
      <w:r w:rsidRPr="00AA0E34">
        <w:rPr>
          <w:noProof w:val="0"/>
        </w:rPr>
        <w:t>{ UE</w:t>
      </w:r>
      <w:proofErr w:type="gramEnd"/>
      <w:r w:rsidRPr="00AA0E34">
        <w:rPr>
          <w:noProof w:val="0"/>
        </w:rPr>
        <w:t xml:space="preserve"> (MCPTT Client) respects the floor control imposed by the MCPTT Server }</w:t>
      </w:r>
    </w:p>
    <w:p w14:paraId="09B1F22C" w14:textId="77777777" w:rsidR="0061718F" w:rsidRPr="00AA0E34" w:rsidRDefault="0061718F" w:rsidP="0061718F">
      <w:pPr>
        <w:pStyle w:val="PL"/>
        <w:rPr>
          <w:noProof w:val="0"/>
        </w:rPr>
      </w:pPr>
      <w:r w:rsidRPr="00AA0E34">
        <w:rPr>
          <w:noProof w:val="0"/>
        </w:rPr>
        <w:t xml:space="preserve">            }</w:t>
      </w:r>
    </w:p>
    <w:p w14:paraId="0AA44280" w14:textId="77777777" w:rsidR="0061718F" w:rsidRPr="00AA0E34" w:rsidRDefault="0061718F" w:rsidP="0061718F">
      <w:pPr>
        <w:pStyle w:val="PL"/>
        <w:rPr>
          <w:noProof w:val="0"/>
        </w:rPr>
      </w:pPr>
    </w:p>
    <w:p w14:paraId="5A97EB09" w14:textId="77777777" w:rsidR="0061718F" w:rsidRPr="00AA0E34" w:rsidRDefault="0061718F" w:rsidP="0061718F">
      <w:pPr>
        <w:pStyle w:val="H6"/>
      </w:pPr>
      <w:r w:rsidRPr="00AA0E34">
        <w:t>(9)</w:t>
      </w:r>
    </w:p>
    <w:p w14:paraId="11209D80" w14:textId="77777777" w:rsidR="0061718F" w:rsidRPr="00AA0E34" w:rsidRDefault="0061718F" w:rsidP="0061718F">
      <w:pPr>
        <w:pStyle w:val="PL"/>
        <w:rPr>
          <w:noProof w:val="0"/>
        </w:rPr>
      </w:pPr>
      <w:r w:rsidRPr="00AA0E34">
        <w:rPr>
          <w:b/>
          <w:noProof w:val="0"/>
        </w:rPr>
        <w:t>with</w:t>
      </w:r>
      <w:r w:rsidRPr="00AA0E34">
        <w:rPr>
          <w:noProof w:val="0"/>
        </w:rPr>
        <w:t xml:space="preserve"> </w:t>
      </w:r>
      <w:proofErr w:type="gramStart"/>
      <w:r w:rsidRPr="00AA0E34">
        <w:rPr>
          <w:noProof w:val="0"/>
        </w:rPr>
        <w:t>{ UE</w:t>
      </w:r>
      <w:proofErr w:type="gramEnd"/>
      <w:r w:rsidRPr="00AA0E34">
        <w:rPr>
          <w:noProof w:val="0"/>
        </w:rPr>
        <w:t xml:space="preserve"> (MCPTT Client) having an ongoing On-demand Pre-arranged Group Call with Automatic Commencement Mode which was upgraded to an Imminent Peril Group Call }</w:t>
      </w:r>
    </w:p>
    <w:p w14:paraId="2B46FA30" w14:textId="77777777" w:rsidR="0061718F" w:rsidRPr="00AA0E34" w:rsidRDefault="0061718F" w:rsidP="0061718F">
      <w:pPr>
        <w:pStyle w:val="PL"/>
        <w:rPr>
          <w:noProof w:val="0"/>
        </w:rPr>
      </w:pPr>
      <w:r w:rsidRPr="00AA0E34">
        <w:rPr>
          <w:b/>
          <w:noProof w:val="0"/>
        </w:rPr>
        <w:t>ensure that</w:t>
      </w:r>
      <w:r w:rsidRPr="00AA0E34">
        <w:rPr>
          <w:noProof w:val="0"/>
        </w:rPr>
        <w:t xml:space="preserve"> {</w:t>
      </w:r>
    </w:p>
    <w:p w14:paraId="5CF8D03D" w14:textId="77777777" w:rsidR="0061718F" w:rsidRPr="00AA0E34" w:rsidRDefault="0061718F" w:rsidP="0061718F">
      <w:pPr>
        <w:pStyle w:val="PL"/>
        <w:rPr>
          <w:noProof w:val="0"/>
        </w:rPr>
      </w:pPr>
      <w:r w:rsidRPr="00AA0E34">
        <w:rPr>
          <w:noProof w:val="0"/>
        </w:rPr>
        <w:t xml:space="preserve">  </w:t>
      </w:r>
      <w:r w:rsidRPr="00AA0E34">
        <w:rPr>
          <w:b/>
          <w:noProof w:val="0"/>
        </w:rPr>
        <w:t>when</w:t>
      </w:r>
      <w:r w:rsidRPr="00AA0E34">
        <w:rPr>
          <w:noProof w:val="0"/>
        </w:rPr>
        <w:t xml:space="preserve"> </w:t>
      </w:r>
      <w:proofErr w:type="gramStart"/>
      <w:r w:rsidRPr="00AA0E34">
        <w:rPr>
          <w:noProof w:val="0"/>
        </w:rPr>
        <w:t>{ the</w:t>
      </w:r>
      <w:proofErr w:type="gramEnd"/>
      <w:r w:rsidRPr="00AA0E34">
        <w:rPr>
          <w:noProof w:val="0"/>
        </w:rPr>
        <w:t xml:space="preserve"> SS (MCPTT Server) cancels the ongoing MCPTT Imminent Peril state }</w:t>
      </w:r>
    </w:p>
    <w:p w14:paraId="505994F8" w14:textId="77777777" w:rsidR="0061718F" w:rsidRPr="00AA0E34" w:rsidRDefault="0061718F" w:rsidP="0061718F">
      <w:pPr>
        <w:pStyle w:val="PL"/>
        <w:rPr>
          <w:noProof w:val="0"/>
        </w:rPr>
      </w:pPr>
      <w:r w:rsidRPr="00AA0E34">
        <w:rPr>
          <w:noProof w:val="0"/>
        </w:rPr>
        <w:t xml:space="preserve">    </w:t>
      </w:r>
      <w:r w:rsidRPr="00AA0E34">
        <w:rPr>
          <w:b/>
          <w:noProof w:val="0"/>
        </w:rPr>
        <w:t>then</w:t>
      </w:r>
      <w:r w:rsidRPr="00AA0E34">
        <w:rPr>
          <w:noProof w:val="0"/>
        </w:rPr>
        <w:t xml:space="preserve"> </w:t>
      </w:r>
      <w:proofErr w:type="gramStart"/>
      <w:r w:rsidRPr="00AA0E34">
        <w:rPr>
          <w:noProof w:val="0"/>
        </w:rPr>
        <w:t>{ UE</w:t>
      </w:r>
      <w:proofErr w:type="gramEnd"/>
      <w:r w:rsidRPr="00AA0E34">
        <w:rPr>
          <w:noProof w:val="0"/>
        </w:rPr>
        <w:t xml:space="preserve"> (MCPTT Client) responds to the SIP re-INVITE request with a SIP 200 (OK) and considers the imminent peril condition cancelled }</w:t>
      </w:r>
    </w:p>
    <w:p w14:paraId="17B4BBA6" w14:textId="77777777" w:rsidR="0061718F" w:rsidRPr="00AA0E34" w:rsidRDefault="0061718F" w:rsidP="0061718F">
      <w:pPr>
        <w:pStyle w:val="PL"/>
        <w:rPr>
          <w:noProof w:val="0"/>
        </w:rPr>
      </w:pPr>
      <w:r w:rsidRPr="00AA0E34">
        <w:rPr>
          <w:noProof w:val="0"/>
        </w:rPr>
        <w:t xml:space="preserve">            }</w:t>
      </w:r>
    </w:p>
    <w:p w14:paraId="0B8F82B6" w14:textId="77777777" w:rsidR="0061718F" w:rsidRPr="00AA0E34" w:rsidRDefault="0061718F" w:rsidP="0061718F">
      <w:pPr>
        <w:pStyle w:val="PL"/>
        <w:rPr>
          <w:noProof w:val="0"/>
        </w:rPr>
      </w:pPr>
    </w:p>
    <w:p w14:paraId="1B962476" w14:textId="77777777" w:rsidR="0061718F" w:rsidRPr="00AA0E34" w:rsidRDefault="0061718F" w:rsidP="0061718F">
      <w:pPr>
        <w:pStyle w:val="H6"/>
      </w:pPr>
      <w:r w:rsidRPr="00AA0E34">
        <w:t>(10)</w:t>
      </w:r>
    </w:p>
    <w:p w14:paraId="6A017A03" w14:textId="77777777" w:rsidR="0061718F" w:rsidRPr="00AA0E34" w:rsidRDefault="0061718F" w:rsidP="0061718F">
      <w:pPr>
        <w:pStyle w:val="PL"/>
        <w:rPr>
          <w:noProof w:val="0"/>
        </w:rPr>
      </w:pPr>
      <w:r w:rsidRPr="00AA0E34">
        <w:rPr>
          <w:b/>
          <w:noProof w:val="0"/>
        </w:rPr>
        <w:t>with</w:t>
      </w:r>
      <w:r w:rsidRPr="00AA0E34">
        <w:rPr>
          <w:noProof w:val="0"/>
        </w:rPr>
        <w:t xml:space="preserve"> </w:t>
      </w:r>
      <w:proofErr w:type="gramStart"/>
      <w:r w:rsidRPr="00AA0E34">
        <w:rPr>
          <w:noProof w:val="0"/>
        </w:rPr>
        <w:t>{ UE</w:t>
      </w:r>
      <w:proofErr w:type="gramEnd"/>
      <w:r w:rsidRPr="00AA0E34">
        <w:rPr>
          <w:noProof w:val="0"/>
        </w:rPr>
        <w:t xml:space="preserve"> (MCPTT Client) having an ongoing On-demand Pre-arranged Group Call with Automatic Commencement Mode }</w:t>
      </w:r>
    </w:p>
    <w:p w14:paraId="55B2B94D" w14:textId="77777777" w:rsidR="0061718F" w:rsidRPr="00AA0E34" w:rsidRDefault="0061718F" w:rsidP="0061718F">
      <w:pPr>
        <w:pStyle w:val="PL"/>
        <w:rPr>
          <w:noProof w:val="0"/>
        </w:rPr>
      </w:pPr>
      <w:r w:rsidRPr="00AA0E34">
        <w:rPr>
          <w:b/>
          <w:noProof w:val="0"/>
        </w:rPr>
        <w:t>ensure that</w:t>
      </w:r>
      <w:r w:rsidRPr="00AA0E34">
        <w:rPr>
          <w:noProof w:val="0"/>
        </w:rPr>
        <w:t xml:space="preserve"> {</w:t>
      </w:r>
    </w:p>
    <w:p w14:paraId="447BB49C" w14:textId="77777777" w:rsidR="0061718F" w:rsidRPr="00AA0E34" w:rsidRDefault="0061718F" w:rsidP="0061718F">
      <w:pPr>
        <w:pStyle w:val="PL"/>
        <w:rPr>
          <w:noProof w:val="0"/>
        </w:rPr>
      </w:pPr>
      <w:r w:rsidRPr="00AA0E34">
        <w:rPr>
          <w:noProof w:val="0"/>
        </w:rPr>
        <w:t xml:space="preserve">  </w:t>
      </w:r>
      <w:r w:rsidRPr="00AA0E34">
        <w:rPr>
          <w:b/>
          <w:noProof w:val="0"/>
        </w:rPr>
        <w:t>when</w:t>
      </w:r>
      <w:r w:rsidRPr="00AA0E34">
        <w:rPr>
          <w:noProof w:val="0"/>
        </w:rPr>
        <w:t xml:space="preserve"> </w:t>
      </w:r>
      <w:proofErr w:type="gramStart"/>
      <w:r w:rsidRPr="00AA0E34">
        <w:rPr>
          <w:noProof w:val="0"/>
        </w:rPr>
        <w:t>{ the</w:t>
      </w:r>
      <w:proofErr w:type="gramEnd"/>
      <w:r w:rsidRPr="00AA0E34">
        <w:rPr>
          <w:noProof w:val="0"/>
        </w:rPr>
        <w:t xml:space="preserve"> SS (MCPTT Server) needs to terminate the ongoing MCPTT Group Call }</w:t>
      </w:r>
    </w:p>
    <w:p w14:paraId="58CCA541" w14:textId="77777777" w:rsidR="0061718F" w:rsidRPr="00AA0E34" w:rsidRDefault="0061718F" w:rsidP="0061718F">
      <w:pPr>
        <w:pStyle w:val="PL"/>
        <w:rPr>
          <w:noProof w:val="0"/>
        </w:rPr>
      </w:pPr>
      <w:r w:rsidRPr="00AA0E34">
        <w:rPr>
          <w:noProof w:val="0"/>
        </w:rPr>
        <w:t xml:space="preserve">    </w:t>
      </w:r>
      <w:r w:rsidRPr="00AA0E34">
        <w:rPr>
          <w:b/>
          <w:noProof w:val="0"/>
        </w:rPr>
        <w:t>then</w:t>
      </w:r>
      <w:r w:rsidRPr="00AA0E34">
        <w:rPr>
          <w:noProof w:val="0"/>
        </w:rPr>
        <w:t xml:space="preserve"> </w:t>
      </w:r>
      <w:proofErr w:type="gramStart"/>
      <w:r w:rsidRPr="00AA0E34">
        <w:rPr>
          <w:noProof w:val="0"/>
        </w:rPr>
        <w:t>{ the</w:t>
      </w:r>
      <w:proofErr w:type="gramEnd"/>
      <w:r w:rsidRPr="00AA0E34">
        <w:rPr>
          <w:noProof w:val="0"/>
        </w:rPr>
        <w:t xml:space="preserve"> SS (MCPTT Server) sends a SIP BYE request and the UE (MCPTT Client) responds with a SIP 200 (OK) and leaves the MCPTT session }</w:t>
      </w:r>
    </w:p>
    <w:p w14:paraId="3DEC8D9F" w14:textId="77777777" w:rsidR="0061718F" w:rsidRPr="00AA0E34" w:rsidRDefault="0061718F" w:rsidP="0061718F">
      <w:pPr>
        <w:pStyle w:val="PL"/>
        <w:rPr>
          <w:noProof w:val="0"/>
        </w:rPr>
      </w:pPr>
      <w:r w:rsidRPr="00AA0E34">
        <w:rPr>
          <w:noProof w:val="0"/>
        </w:rPr>
        <w:t xml:space="preserve">            }</w:t>
      </w:r>
    </w:p>
    <w:p w14:paraId="3701F2E4" w14:textId="77777777" w:rsidR="0061718F" w:rsidRPr="00AA0E34" w:rsidRDefault="0061718F" w:rsidP="0061718F">
      <w:pPr>
        <w:pStyle w:val="PL"/>
        <w:rPr>
          <w:noProof w:val="0"/>
        </w:rPr>
      </w:pPr>
    </w:p>
    <w:p w14:paraId="60CFDE68" w14:textId="77777777" w:rsidR="0061718F" w:rsidRPr="00AA0E34" w:rsidRDefault="0061718F" w:rsidP="0061718F">
      <w:pPr>
        <w:pStyle w:val="H6"/>
      </w:pPr>
      <w:r w:rsidRPr="00AA0E34">
        <w:t>6.1.1.2.2</w:t>
      </w:r>
      <w:r w:rsidRPr="00AA0E34">
        <w:tab/>
        <w:t>Conformance requirements</w:t>
      </w:r>
    </w:p>
    <w:p w14:paraId="219423DC" w14:textId="77777777" w:rsidR="0061718F" w:rsidRPr="00AA0E34" w:rsidRDefault="0061718F" w:rsidP="0061718F">
      <w:r w:rsidRPr="00AA0E34">
        <w:t>References: The conformance requirements covered in the current TC are specified in: TS 24.379 clauses 10.1.1.2.1.2, 6.2.2, 6.2.3.1.2, 6.2.6, 10.1.1.2.1.6, 6.2.5.1, 10.1.1.2.3.1, 10.1.1.2.3.3 and TS 24.380, clauses 6.2.4.5.3, 6.2.4.3.5, 6.2.4.4.2, 6.2.4.5.4, 6.2.4.4.4, 6.2.4.4.9, 6.2.4.9.9, 6.2.4.9.6, 6.2.4.9.4.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4B306DDC" w14:textId="77777777" w:rsidR="0061718F" w:rsidRPr="00AA0E34" w:rsidRDefault="0061718F" w:rsidP="0061718F">
      <w:r w:rsidRPr="00AA0E34">
        <w:t>[TS 24.379, clause 10.1.1.2.1.2]</w:t>
      </w:r>
    </w:p>
    <w:p w14:paraId="1BF380F1" w14:textId="77777777" w:rsidR="0061718F" w:rsidRPr="00AA0E34" w:rsidRDefault="0061718F" w:rsidP="0061718F">
      <w:r w:rsidRPr="00AA0E34">
        <w:rPr>
          <w:lang w:eastAsia="ko-KR"/>
        </w:rPr>
        <w:t>In the procedures in this subclause:</w:t>
      </w:r>
    </w:p>
    <w:p w14:paraId="67A6663B" w14:textId="77777777" w:rsidR="0061718F" w:rsidRPr="00AA0E34" w:rsidRDefault="0061718F" w:rsidP="0061718F">
      <w:pPr>
        <w:pStyle w:val="B1"/>
      </w:pPr>
      <w:r w:rsidRPr="00AA0E34">
        <w:t>1)</w:t>
      </w:r>
      <w:r w:rsidRPr="00AA0E34">
        <w:tab/>
        <w:t>emergency indication in an incoming SIP INVITE request refers to the &lt;emergency-</w:t>
      </w:r>
      <w:proofErr w:type="spellStart"/>
      <w:r w:rsidRPr="00AA0E34">
        <w:t>ind</w:t>
      </w:r>
      <w:proofErr w:type="spellEnd"/>
      <w:r w:rsidRPr="00AA0E34">
        <w:t>&gt; element of the application/vnd.3gpp.mcptt-info+xml MIME body; and</w:t>
      </w:r>
    </w:p>
    <w:p w14:paraId="75ACC69D" w14:textId="77777777" w:rsidR="0061718F" w:rsidRPr="00AA0E34" w:rsidRDefault="0061718F" w:rsidP="0061718F">
      <w:pPr>
        <w:pStyle w:val="B1"/>
      </w:pPr>
      <w:r w:rsidRPr="00AA0E34">
        <w:t>2)</w:t>
      </w:r>
      <w:r w:rsidRPr="00AA0E34">
        <w:tab/>
        <w:t>imminent peril indication in an incoming SIP INVITE request refers to the &lt;</w:t>
      </w:r>
      <w:proofErr w:type="spellStart"/>
      <w:r w:rsidRPr="00AA0E34">
        <w:t>imminentperil-ind</w:t>
      </w:r>
      <w:proofErr w:type="spellEnd"/>
      <w:r w:rsidRPr="00AA0E34">
        <w:t>&gt; element of the application/vnd.3gpp.mcptt-info+xml MIME body.</w:t>
      </w:r>
    </w:p>
    <w:p w14:paraId="004C656F" w14:textId="77777777" w:rsidR="0061718F" w:rsidRPr="00AA0E34" w:rsidRDefault="0061718F" w:rsidP="0061718F">
      <w:r w:rsidRPr="00AA0E34">
        <w:t>Upon receipt of an initial SIP INVITE request, the MCPTT client shall follow the procedures for termination of multimedia sessions in the IM CN subsystem as specified in 3GPP TS 24.229 [4] with the clarifications below.</w:t>
      </w:r>
    </w:p>
    <w:p w14:paraId="0DDBF220" w14:textId="77777777" w:rsidR="0061718F" w:rsidRPr="00AA0E34" w:rsidRDefault="0061718F" w:rsidP="0061718F">
      <w:r w:rsidRPr="00AA0E34">
        <w:t>The MCPTT client:</w:t>
      </w:r>
    </w:p>
    <w:p w14:paraId="49E45BD7" w14:textId="77777777" w:rsidR="0061718F" w:rsidRPr="00AA0E34" w:rsidRDefault="0061718F" w:rsidP="0061718F">
      <w:pPr>
        <w:pStyle w:val="B1"/>
        <w:rPr>
          <w:lang w:eastAsia="ko-KR"/>
        </w:rPr>
      </w:pPr>
      <w:r w:rsidRPr="00AA0E34">
        <w:rPr>
          <w:lang w:eastAsia="ko-KR"/>
        </w:rPr>
        <w:t>1)</w:t>
      </w:r>
      <w:r w:rsidRPr="00AA0E34">
        <w:rPr>
          <w:lang w:eastAsia="ko-KR"/>
        </w:rPr>
        <w:tab/>
        <w:t xml:space="preserve">may reject the SIP INVITE request if either of the </w:t>
      </w:r>
      <w:r w:rsidRPr="00AA0E34">
        <w:t>following</w:t>
      </w:r>
      <w:r w:rsidRPr="00AA0E34">
        <w:rPr>
          <w:lang w:eastAsia="ko-KR"/>
        </w:rPr>
        <w:t xml:space="preserve"> conditions are met:</w:t>
      </w:r>
    </w:p>
    <w:p w14:paraId="58A42160" w14:textId="77777777" w:rsidR="0061718F" w:rsidRPr="00AA0E34" w:rsidRDefault="0061718F" w:rsidP="0061718F">
      <w:pPr>
        <w:pStyle w:val="B2"/>
        <w:rPr>
          <w:lang w:eastAsia="ko-KR"/>
        </w:rPr>
      </w:pPr>
      <w:r w:rsidRPr="00AA0E34">
        <w:rPr>
          <w:lang w:eastAsia="ko-KR"/>
        </w:rPr>
        <w:t>a)</w:t>
      </w:r>
      <w:r w:rsidRPr="00AA0E34">
        <w:rPr>
          <w:lang w:eastAsia="ko-KR"/>
        </w:rPr>
        <w:tab/>
        <w:t>MCPTT client does not have enough resources to handle the call; or</w:t>
      </w:r>
    </w:p>
    <w:p w14:paraId="2BA13CDD" w14:textId="77777777" w:rsidR="0061718F" w:rsidRPr="00AA0E34" w:rsidRDefault="0061718F" w:rsidP="0061718F">
      <w:pPr>
        <w:pStyle w:val="B2"/>
        <w:rPr>
          <w:lang w:eastAsia="ko-KR"/>
        </w:rPr>
      </w:pPr>
      <w:r w:rsidRPr="00AA0E34">
        <w:rPr>
          <w:lang w:eastAsia="ko-KR"/>
        </w:rPr>
        <w:t>b)</w:t>
      </w:r>
      <w:r w:rsidRPr="00AA0E34">
        <w:rPr>
          <w:lang w:eastAsia="ko-KR"/>
        </w:rPr>
        <w:tab/>
        <w:t>any other reason outside the scope of this specification;</w:t>
      </w:r>
    </w:p>
    <w:p w14:paraId="63A8ADB8" w14:textId="77777777" w:rsidR="0061718F" w:rsidRPr="00AA0E34" w:rsidRDefault="0061718F" w:rsidP="0061718F">
      <w:pPr>
        <w:pStyle w:val="B2"/>
        <w:rPr>
          <w:lang w:eastAsia="ko-KR"/>
        </w:rPr>
      </w:pPr>
      <w:r w:rsidRPr="00AA0E34">
        <w:lastRenderedPageBreak/>
        <w:t>and skip the rest of the steps;</w:t>
      </w:r>
    </w:p>
    <w:p w14:paraId="591D57F7" w14:textId="77777777" w:rsidR="0061718F" w:rsidRPr="00AA0E34" w:rsidRDefault="0061718F" w:rsidP="0061718F">
      <w:pPr>
        <w:pStyle w:val="B1"/>
      </w:pPr>
      <w:r w:rsidRPr="00AA0E34">
        <w:t>2)</w:t>
      </w:r>
      <w:r w:rsidRPr="00AA0E34">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55C47CB1" w14:textId="77777777" w:rsidR="0061718F" w:rsidRPr="00AA0E34" w:rsidRDefault="0061718F" w:rsidP="0061718F">
      <w:pPr>
        <w:pStyle w:val="NO"/>
      </w:pPr>
      <w:r w:rsidRPr="00AA0E34">
        <w:t>NOTE:</w:t>
      </w:r>
      <w:r w:rsidRPr="00AA0E34">
        <w:tab/>
        <w:t>If the SIP INVITE request contains an emergency indication or imminent peril indication, the MCPTT client can by means beyond the scope of the present document choose to accept the request.</w:t>
      </w:r>
    </w:p>
    <w:p w14:paraId="6DF06398" w14:textId="77777777" w:rsidR="0061718F" w:rsidRPr="00AA0E34" w:rsidRDefault="0061718F" w:rsidP="0061718F">
      <w:pPr>
        <w:pStyle w:val="B1"/>
      </w:pPr>
      <w:r w:rsidRPr="00AA0E34">
        <w:t>3)</w:t>
      </w:r>
      <w:r w:rsidRPr="00AA0E34">
        <w:tab/>
        <w:t>shall check if a Resource-Priority header field is included in the incoming SIP INVITE request and may perform further actions outside the scope of the present document to act upon an included Resource-Priority header field as specified in 3GPP TS 24.229 [4];</w:t>
      </w:r>
    </w:p>
    <w:p w14:paraId="3A29C17E" w14:textId="77777777" w:rsidR="0061718F" w:rsidRPr="00AA0E34" w:rsidRDefault="0061718F" w:rsidP="0061718F">
      <w:pPr>
        <w:pStyle w:val="B1"/>
      </w:pPr>
      <w:r w:rsidRPr="00AA0E34">
        <w:t>4)</w:t>
      </w:r>
      <w:r w:rsidRPr="00AA0E34">
        <w:tab/>
        <w:t>if the SIP INVITE request contains an application/vnd.3gpp.mcptt-info+xml MIME body with the &lt;</w:t>
      </w:r>
      <w:proofErr w:type="spellStart"/>
      <w:r w:rsidRPr="00AA0E34">
        <w:t>mcpttinfo</w:t>
      </w:r>
      <w:proofErr w:type="spellEnd"/>
      <w:r w:rsidRPr="00AA0E34">
        <w:t>&gt; element containing the &lt;</w:t>
      </w:r>
      <w:proofErr w:type="spellStart"/>
      <w:r w:rsidRPr="00AA0E34">
        <w:t>mcptt</w:t>
      </w:r>
      <w:proofErr w:type="spellEnd"/>
      <w:r w:rsidRPr="00AA0E34">
        <w:t>-Params&gt; element with the &lt;emergency-</w:t>
      </w:r>
      <w:proofErr w:type="spellStart"/>
      <w:r w:rsidRPr="00AA0E34">
        <w:t>ind</w:t>
      </w:r>
      <w:proofErr w:type="spellEnd"/>
      <w:r w:rsidRPr="00AA0E34">
        <w:t>&gt; element set to a value of "true":</w:t>
      </w:r>
    </w:p>
    <w:p w14:paraId="6EF0E19A" w14:textId="77777777" w:rsidR="0061718F" w:rsidRPr="00AA0E34" w:rsidRDefault="0061718F" w:rsidP="0061718F">
      <w:pPr>
        <w:pStyle w:val="B2"/>
      </w:pPr>
      <w:r w:rsidRPr="00AA0E34">
        <w:t>a)</w:t>
      </w:r>
      <w:r w:rsidRPr="00AA0E34">
        <w:tab/>
        <w:t xml:space="preserve">should display to the MCPTT </w:t>
      </w:r>
      <w:r w:rsidRPr="00AA0E34">
        <w:rPr>
          <w:lang w:eastAsia="ko-KR"/>
        </w:rPr>
        <w:t>u</w:t>
      </w:r>
      <w:r w:rsidRPr="00AA0E34">
        <w:t>ser an indication that this is a SIP INVITE request for an MCPTT emergency group call and:</w:t>
      </w:r>
    </w:p>
    <w:p w14:paraId="2A0BC131" w14:textId="77777777" w:rsidR="0061718F" w:rsidRPr="00AA0E34" w:rsidRDefault="0061718F" w:rsidP="0061718F">
      <w:pPr>
        <w:pStyle w:val="B3"/>
      </w:pPr>
      <w:proofErr w:type="spellStart"/>
      <w:r w:rsidRPr="00AA0E34">
        <w:t>i</w:t>
      </w:r>
      <w:proofErr w:type="spellEnd"/>
      <w:r w:rsidRPr="00AA0E34">
        <w:t>)</w:t>
      </w:r>
      <w:r w:rsidRPr="00AA0E34">
        <w:tab/>
        <w:t>should display the MCPTT ID of the originator of the MCPTT emergency group call contained in the &lt;</w:t>
      </w:r>
      <w:proofErr w:type="spellStart"/>
      <w:r w:rsidRPr="00AA0E34">
        <w:t>mcptt</w:t>
      </w:r>
      <w:proofErr w:type="spellEnd"/>
      <w:r w:rsidRPr="00AA0E34">
        <w:t>-calling-user-id&gt; element of the application/vnd.3gpp.mcptt-info+xml MIME body;</w:t>
      </w:r>
    </w:p>
    <w:p w14:paraId="1FFF2C2D" w14:textId="77777777" w:rsidR="0061718F" w:rsidRPr="00AA0E34" w:rsidRDefault="0061718F" w:rsidP="0061718F">
      <w:pPr>
        <w:pStyle w:val="B3"/>
      </w:pPr>
      <w:r w:rsidRPr="00AA0E34">
        <w:t>ii)</w:t>
      </w:r>
      <w:r w:rsidRPr="00AA0E34">
        <w:tab/>
        <w:t>should display the MCPTT group identity of the group with the emergency condition contained in the &lt;</w:t>
      </w:r>
      <w:proofErr w:type="spellStart"/>
      <w:r w:rsidRPr="00AA0E34">
        <w:t>mcptt</w:t>
      </w:r>
      <w:proofErr w:type="spellEnd"/>
      <w:r w:rsidRPr="00AA0E34">
        <w:t>-calling-group-id&gt; element; and</w:t>
      </w:r>
    </w:p>
    <w:p w14:paraId="1B4E76BE" w14:textId="77777777" w:rsidR="0061718F" w:rsidRPr="00AA0E34" w:rsidRDefault="0061718F" w:rsidP="0061718F">
      <w:pPr>
        <w:pStyle w:val="B3"/>
      </w:pPr>
      <w:r w:rsidRPr="00AA0E34">
        <w:t>iii)</w:t>
      </w:r>
      <w:r w:rsidRPr="00AA0E34">
        <w:tab/>
        <w:t>if the &lt;alert-</w:t>
      </w:r>
      <w:proofErr w:type="spellStart"/>
      <w:r w:rsidRPr="00AA0E34">
        <w:t>ind</w:t>
      </w:r>
      <w:proofErr w:type="spellEnd"/>
      <w:r w:rsidRPr="00AA0E34">
        <w:t>&gt; element is set to "true", should display to the MCPTT user an indication of the MCPTT emergency alert and associated information;</w:t>
      </w:r>
    </w:p>
    <w:p w14:paraId="2C2E19F0" w14:textId="77777777" w:rsidR="0061718F" w:rsidRPr="00AA0E34" w:rsidRDefault="0061718F" w:rsidP="0061718F">
      <w:pPr>
        <w:pStyle w:val="B2"/>
      </w:pPr>
      <w:r w:rsidRPr="00AA0E34">
        <w:t>b)</w:t>
      </w:r>
      <w:r w:rsidRPr="00AA0E34">
        <w:tab/>
        <w:t>shall set the MCPTT emergency group state to "MEG 2: in-progress";</w:t>
      </w:r>
    </w:p>
    <w:p w14:paraId="7FA5C787" w14:textId="77777777" w:rsidR="0061718F" w:rsidRPr="00AA0E34" w:rsidRDefault="0061718F" w:rsidP="0061718F">
      <w:pPr>
        <w:pStyle w:val="B2"/>
      </w:pPr>
      <w:r w:rsidRPr="00AA0E34">
        <w:t>c)</w:t>
      </w:r>
      <w:r w:rsidRPr="00AA0E34">
        <w:tab/>
        <w:t>shall set the MCPTT imminent peril group state to "MIG 1: no-imminent-peril"; and</w:t>
      </w:r>
    </w:p>
    <w:p w14:paraId="15E480DA" w14:textId="77777777" w:rsidR="0061718F" w:rsidRPr="00AA0E34" w:rsidRDefault="0061718F" w:rsidP="0061718F">
      <w:pPr>
        <w:pStyle w:val="B2"/>
      </w:pPr>
      <w:r w:rsidRPr="00AA0E34">
        <w:t>d)</w:t>
      </w:r>
      <w:r w:rsidRPr="00AA0E34">
        <w:tab/>
        <w:t>shall set the MCPTT imminent peril group call state to "MIGC 1: imminent-peril-</w:t>
      </w:r>
      <w:proofErr w:type="spellStart"/>
      <w:r w:rsidRPr="00AA0E34">
        <w:t>gc</w:t>
      </w:r>
      <w:proofErr w:type="spellEnd"/>
      <w:r w:rsidRPr="00AA0E34">
        <w:t>-capable"; otherwise</w:t>
      </w:r>
    </w:p>
    <w:p w14:paraId="7A2FF9F1" w14:textId="77777777" w:rsidR="0061718F" w:rsidRPr="00AA0E34" w:rsidRDefault="0061718F" w:rsidP="0061718F">
      <w:pPr>
        <w:pStyle w:val="B1"/>
      </w:pPr>
      <w:r w:rsidRPr="00AA0E34">
        <w:t>5)</w:t>
      </w:r>
      <w:r w:rsidRPr="00AA0E34">
        <w:tab/>
        <w:t>if the SIP INVITE request contains an application/vnd.3gpp.mcptt-info+xml MIME body with the &lt;</w:t>
      </w:r>
      <w:proofErr w:type="spellStart"/>
      <w:r w:rsidRPr="00AA0E34">
        <w:t>mcpttinfo</w:t>
      </w:r>
      <w:proofErr w:type="spellEnd"/>
      <w:r w:rsidRPr="00AA0E34">
        <w:t>&gt; element containing the &lt;</w:t>
      </w:r>
      <w:proofErr w:type="spellStart"/>
      <w:r w:rsidRPr="00AA0E34">
        <w:t>mcptt</w:t>
      </w:r>
      <w:proofErr w:type="spellEnd"/>
      <w:r w:rsidRPr="00AA0E34">
        <w:t>-Params&gt; element with the &lt;</w:t>
      </w:r>
      <w:proofErr w:type="spellStart"/>
      <w:r w:rsidRPr="00AA0E34">
        <w:t>imminentperil-ind</w:t>
      </w:r>
      <w:proofErr w:type="spellEnd"/>
      <w:r w:rsidRPr="00AA0E34">
        <w:t>&gt; element set to a value of "true":</w:t>
      </w:r>
    </w:p>
    <w:p w14:paraId="1D948F16" w14:textId="77777777" w:rsidR="0061718F" w:rsidRPr="00AA0E34" w:rsidRDefault="0061718F" w:rsidP="0061718F">
      <w:pPr>
        <w:pStyle w:val="B2"/>
      </w:pPr>
      <w:r w:rsidRPr="00AA0E34">
        <w:t>a)</w:t>
      </w:r>
      <w:r w:rsidRPr="00AA0E34">
        <w:tab/>
        <w:t xml:space="preserve">should display to the MCPTT </w:t>
      </w:r>
      <w:r w:rsidRPr="00AA0E34">
        <w:rPr>
          <w:lang w:eastAsia="ko-KR"/>
        </w:rPr>
        <w:t>u</w:t>
      </w:r>
      <w:r w:rsidRPr="00AA0E34">
        <w:t>ser an indication that this is a SIP INVITE request for an MCPTT imminent peril group call and:</w:t>
      </w:r>
    </w:p>
    <w:p w14:paraId="6741EE45" w14:textId="77777777" w:rsidR="0061718F" w:rsidRPr="00AA0E34" w:rsidRDefault="0061718F" w:rsidP="0061718F">
      <w:pPr>
        <w:pStyle w:val="B3"/>
      </w:pPr>
      <w:proofErr w:type="spellStart"/>
      <w:r w:rsidRPr="00AA0E34">
        <w:t>i</w:t>
      </w:r>
      <w:proofErr w:type="spellEnd"/>
      <w:r w:rsidRPr="00AA0E34">
        <w:t>)</w:t>
      </w:r>
      <w:r w:rsidRPr="00AA0E34">
        <w:tab/>
        <w:t>should display the MCPTT ID of the originator of the MCPTT imminent peril group call contained in the &lt;</w:t>
      </w:r>
      <w:proofErr w:type="spellStart"/>
      <w:r w:rsidRPr="00AA0E34">
        <w:t>mcptt</w:t>
      </w:r>
      <w:proofErr w:type="spellEnd"/>
      <w:r w:rsidRPr="00AA0E34">
        <w:t>-calling-user-id&gt; element of the application/vnd.3gpp.mcptt-info+xml MIME body; and</w:t>
      </w:r>
    </w:p>
    <w:p w14:paraId="675EBE81" w14:textId="77777777" w:rsidR="0061718F" w:rsidRPr="00AA0E34" w:rsidRDefault="0061718F" w:rsidP="0061718F">
      <w:pPr>
        <w:pStyle w:val="B3"/>
      </w:pPr>
      <w:r w:rsidRPr="00AA0E34">
        <w:t>ii)</w:t>
      </w:r>
      <w:r w:rsidRPr="00AA0E34">
        <w:tab/>
        <w:t>should display the MCPTT group identity of the group with the imminent peril condition contained in the &lt;</w:t>
      </w:r>
      <w:proofErr w:type="spellStart"/>
      <w:r w:rsidRPr="00AA0E34">
        <w:t>mcptt</w:t>
      </w:r>
      <w:proofErr w:type="spellEnd"/>
      <w:r w:rsidRPr="00AA0E34">
        <w:t>-calling-group-id&gt; element; and</w:t>
      </w:r>
    </w:p>
    <w:p w14:paraId="38BF5B37" w14:textId="77777777" w:rsidR="0061718F" w:rsidRPr="00AA0E34" w:rsidRDefault="0061718F" w:rsidP="0061718F">
      <w:pPr>
        <w:pStyle w:val="B2"/>
      </w:pPr>
      <w:r w:rsidRPr="00AA0E34">
        <w:t>b)</w:t>
      </w:r>
      <w:r w:rsidRPr="00AA0E34">
        <w:tab/>
        <w:t>shall set the MCPTT imminent peril group state to "MIG 2: in-progress";</w:t>
      </w:r>
    </w:p>
    <w:p w14:paraId="201B2C97" w14:textId="77777777" w:rsidR="0061718F" w:rsidRPr="00AA0E34" w:rsidRDefault="0061718F" w:rsidP="0061718F">
      <w:pPr>
        <w:pStyle w:val="B1"/>
        <w:rPr>
          <w:lang w:eastAsia="ko-KR"/>
        </w:rPr>
      </w:pPr>
      <w:r w:rsidRPr="00AA0E34">
        <w:t>6)</w:t>
      </w:r>
      <w:r w:rsidRPr="00AA0E34">
        <w:tab/>
        <w:t xml:space="preserve">may display to the MCPTT </w:t>
      </w:r>
      <w:r w:rsidRPr="00AA0E34">
        <w:rPr>
          <w:lang w:eastAsia="ko-KR"/>
        </w:rPr>
        <w:t>u</w:t>
      </w:r>
      <w:r w:rsidRPr="00AA0E34">
        <w:t xml:space="preserve">ser the MCPTT </w:t>
      </w:r>
      <w:r w:rsidRPr="00AA0E34">
        <w:rPr>
          <w:lang w:eastAsia="ko-KR"/>
        </w:rPr>
        <w:t>ID</w:t>
      </w:r>
      <w:r w:rsidRPr="00AA0E34">
        <w:t xml:space="preserve"> of the </w:t>
      </w:r>
      <w:r w:rsidRPr="00AA0E34">
        <w:rPr>
          <w:lang w:eastAsia="ko-KR"/>
        </w:rPr>
        <w:t>i</w:t>
      </w:r>
      <w:r w:rsidRPr="00AA0E34">
        <w:t xml:space="preserve">nviting MCPTT </w:t>
      </w:r>
      <w:r w:rsidRPr="00AA0E34">
        <w:rPr>
          <w:lang w:eastAsia="ko-KR"/>
        </w:rPr>
        <w:t>u</w:t>
      </w:r>
      <w:r w:rsidRPr="00AA0E34">
        <w:t>ser</w:t>
      </w:r>
      <w:r w:rsidRPr="00AA0E34">
        <w:rPr>
          <w:lang w:eastAsia="ko-KR"/>
        </w:rPr>
        <w:t>;</w:t>
      </w:r>
    </w:p>
    <w:p w14:paraId="4D8A6E01" w14:textId="77777777" w:rsidR="0061718F" w:rsidRPr="00AA0E34" w:rsidRDefault="0061718F" w:rsidP="0061718F">
      <w:pPr>
        <w:pStyle w:val="B1"/>
      </w:pPr>
      <w:r w:rsidRPr="00AA0E34">
        <w:t>7)</w:t>
      </w:r>
      <w:r w:rsidRPr="00AA0E34">
        <w:tab/>
        <w:t xml:space="preserve">shall perform the automatic commencement procedures specified in </w:t>
      </w:r>
      <w:r w:rsidRPr="00AA0E34">
        <w:rPr>
          <w:lang w:eastAsia="ko-KR"/>
        </w:rPr>
        <w:t>subclause</w:t>
      </w:r>
      <w:r w:rsidRPr="00AA0E34">
        <w:t> </w:t>
      </w:r>
      <w:r w:rsidRPr="00AA0E34">
        <w:rPr>
          <w:lang w:eastAsia="ko-KR"/>
        </w:rPr>
        <w:t>6.2.3.1.2 if one of the following conditions are met:</w:t>
      </w:r>
    </w:p>
    <w:p w14:paraId="52AAEB56" w14:textId="77777777" w:rsidR="0061718F" w:rsidRPr="00AA0E34" w:rsidRDefault="0061718F" w:rsidP="0061718F">
      <w:pPr>
        <w:pStyle w:val="B2"/>
        <w:rPr>
          <w:lang w:eastAsia="ko-KR"/>
        </w:rPr>
      </w:pPr>
      <w:r w:rsidRPr="00AA0E34">
        <w:rPr>
          <w:lang w:eastAsia="ko-KR"/>
        </w:rPr>
        <w:t>a)</w:t>
      </w:r>
      <w:r w:rsidRPr="00AA0E34">
        <w:rPr>
          <w:lang w:eastAsia="ko-KR"/>
        </w:rPr>
        <w:tab/>
        <w:t>SIP INVITE request contains an Answer-Mode header field with the value "Auto" and the MCPTT service setting at the invited MCPTT client for answering the call is set to automatic commencement mode; or</w:t>
      </w:r>
    </w:p>
    <w:p w14:paraId="02132D52" w14:textId="77777777" w:rsidR="0061718F" w:rsidRPr="00AA0E34" w:rsidRDefault="0061718F" w:rsidP="0061718F">
      <w:pPr>
        <w:pStyle w:val="B2"/>
        <w:rPr>
          <w:lang w:eastAsia="ko-KR"/>
        </w:rPr>
      </w:pPr>
      <w:r w:rsidRPr="00AA0E34">
        <w:rPr>
          <w:lang w:eastAsia="ko-KR"/>
        </w:rPr>
        <w:t>b)</w:t>
      </w:r>
      <w:r w:rsidRPr="00AA0E34">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34BE458F" w14:textId="77777777" w:rsidR="0061718F" w:rsidRPr="00AA0E34" w:rsidRDefault="0061718F" w:rsidP="0061718F">
      <w:pPr>
        <w:pStyle w:val="B1"/>
      </w:pPr>
      <w:r w:rsidRPr="00AA0E34">
        <w:t>8)</w:t>
      </w:r>
      <w:r w:rsidRPr="00AA0E34">
        <w:tab/>
        <w:t xml:space="preserve">shall perform the manual commencement procedures specified in </w:t>
      </w:r>
      <w:r w:rsidRPr="00AA0E34">
        <w:rPr>
          <w:lang w:eastAsia="ko-KR"/>
        </w:rPr>
        <w:t>subclause</w:t>
      </w:r>
      <w:r w:rsidRPr="00AA0E34">
        <w:t> </w:t>
      </w:r>
      <w:r w:rsidRPr="00AA0E34">
        <w:rPr>
          <w:lang w:eastAsia="ko-KR"/>
        </w:rPr>
        <w:t>6.2.3.2.2 if one of the following conditions are met:</w:t>
      </w:r>
    </w:p>
    <w:p w14:paraId="027F3D39" w14:textId="77777777" w:rsidR="0061718F" w:rsidRPr="00AA0E34" w:rsidRDefault="0061718F" w:rsidP="0061718F">
      <w:pPr>
        <w:pStyle w:val="B2"/>
        <w:rPr>
          <w:lang w:eastAsia="ko-KR"/>
        </w:rPr>
      </w:pPr>
      <w:r w:rsidRPr="00AA0E34">
        <w:rPr>
          <w:lang w:eastAsia="ko-KR"/>
        </w:rPr>
        <w:t>a)</w:t>
      </w:r>
      <w:r w:rsidRPr="00AA0E34">
        <w:rPr>
          <w:lang w:eastAsia="ko-KR"/>
        </w:rPr>
        <w:tab/>
        <w:t>SIP INVITE request contains an Answer-Mode header field with the value "Manual" and the MCPTT service setting at the invited MCPTT client for answering the call is to use manual commencement mode; or</w:t>
      </w:r>
    </w:p>
    <w:p w14:paraId="665C55A6" w14:textId="77777777" w:rsidR="0061718F" w:rsidRPr="00AA0E34" w:rsidRDefault="0061718F" w:rsidP="0061718F">
      <w:pPr>
        <w:pStyle w:val="B2"/>
        <w:rPr>
          <w:lang w:eastAsia="ko-KR"/>
        </w:rPr>
      </w:pPr>
      <w:r w:rsidRPr="00AA0E34">
        <w:rPr>
          <w:lang w:eastAsia="ko-KR"/>
        </w:rPr>
        <w:lastRenderedPageBreak/>
        <w:t>b)</w:t>
      </w:r>
      <w:r w:rsidRPr="00AA0E34">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7F4EA602" w14:textId="77777777" w:rsidR="0061718F" w:rsidRPr="00AA0E34" w:rsidRDefault="0061718F" w:rsidP="0061718F">
      <w:pPr>
        <w:pStyle w:val="B1"/>
        <w:rPr>
          <w:lang w:eastAsia="ko-KR"/>
        </w:rPr>
      </w:pPr>
      <w:r w:rsidRPr="00AA0E34">
        <w:rPr>
          <w:lang w:eastAsia="ko-KR"/>
        </w:rPr>
        <w:t>9)</w:t>
      </w:r>
      <w:r w:rsidRPr="00AA0E34">
        <w:rPr>
          <w:lang w:eastAsia="ko-KR"/>
        </w:rPr>
        <w:tab/>
        <w:t xml:space="preserve">when the SIP 200 (OK) response to the SIP INVITE request is sent, </w:t>
      </w:r>
      <w:r w:rsidRPr="00AA0E34">
        <w:t>may subscribe to the conference event package as specified in subclause 10.1.3.1.</w:t>
      </w:r>
    </w:p>
    <w:p w14:paraId="0743905E" w14:textId="77777777" w:rsidR="0061718F" w:rsidRPr="00AA0E34" w:rsidRDefault="0061718F" w:rsidP="0061718F">
      <w:r w:rsidRPr="00AA0E34">
        <w:t>[TS 24.379, clause 6.2.2]</w:t>
      </w:r>
    </w:p>
    <w:p w14:paraId="46062084" w14:textId="77777777" w:rsidR="0061718F" w:rsidRPr="00AA0E34" w:rsidRDefault="0061718F" w:rsidP="0061718F">
      <w:r w:rsidRPr="00AA0E34">
        <w:t xml:space="preserve">When the MCPTT </w:t>
      </w:r>
      <w:r w:rsidRPr="00AA0E34">
        <w:rPr>
          <w:lang w:eastAsia="ko-KR"/>
        </w:rPr>
        <w:t>c</w:t>
      </w:r>
      <w:r w:rsidRPr="00AA0E34">
        <w:t xml:space="preserve">lient receives an initial SDP offer for an MCPTT </w:t>
      </w:r>
      <w:r w:rsidRPr="00AA0E34">
        <w:rPr>
          <w:lang w:eastAsia="ko-KR"/>
        </w:rPr>
        <w:t>s</w:t>
      </w:r>
      <w:r w:rsidRPr="00AA0E34">
        <w:t>ession, the MCPTT client shall process the SDP offer and shall compose an SDP answer according to 3GPP TS 24.229 [4].</w:t>
      </w:r>
    </w:p>
    <w:p w14:paraId="741A54E5" w14:textId="77777777" w:rsidR="0061718F" w:rsidRPr="00AA0E34" w:rsidRDefault="0061718F" w:rsidP="0061718F">
      <w:r w:rsidRPr="00AA0E34">
        <w:t>When composing an SDP answer, the MCPTT client:</w:t>
      </w:r>
    </w:p>
    <w:p w14:paraId="3137D971" w14:textId="77777777" w:rsidR="0061718F" w:rsidRPr="00AA0E34" w:rsidRDefault="0061718F" w:rsidP="0061718F">
      <w:pPr>
        <w:pStyle w:val="B1"/>
        <w:rPr>
          <w:lang w:eastAsia="ko-KR"/>
        </w:rPr>
      </w:pPr>
      <w:r w:rsidRPr="00AA0E34">
        <w:t>1)</w:t>
      </w:r>
      <w:r w:rsidRPr="00AA0E34">
        <w:tab/>
        <w:t xml:space="preserve">shall accept the MCPTT </w:t>
      </w:r>
      <w:r w:rsidRPr="00AA0E34">
        <w:rPr>
          <w:lang w:eastAsia="ko-KR"/>
        </w:rPr>
        <w:t>s</w:t>
      </w:r>
      <w:r w:rsidRPr="00AA0E34">
        <w:t>peech media stream in the SDP offer</w:t>
      </w:r>
      <w:r w:rsidRPr="00AA0E34">
        <w:rPr>
          <w:lang w:eastAsia="ko-KR"/>
        </w:rPr>
        <w:t>;</w:t>
      </w:r>
    </w:p>
    <w:p w14:paraId="469D8E74" w14:textId="77777777" w:rsidR="0061718F" w:rsidRPr="00AA0E34" w:rsidRDefault="0061718F" w:rsidP="0061718F">
      <w:pPr>
        <w:pStyle w:val="B1"/>
      </w:pPr>
      <w:r w:rsidRPr="00AA0E34">
        <w:t>2)</w:t>
      </w:r>
      <w:r w:rsidRPr="00AA0E34">
        <w:tab/>
        <w:t>shall set the IP address of the MCPTT client for the accepted MCPTT speech media stream and, if included in the SDP offer, for the accepted media-floor control entity;</w:t>
      </w:r>
    </w:p>
    <w:p w14:paraId="256EE025" w14:textId="77777777" w:rsidR="0061718F" w:rsidRPr="00AA0E34" w:rsidRDefault="0061718F" w:rsidP="0061718F">
      <w:pPr>
        <w:pStyle w:val="NO"/>
      </w:pPr>
      <w:r w:rsidRPr="00AA0E34">
        <w:t>NOTE:</w:t>
      </w:r>
      <w:r w:rsidRPr="00AA0E34">
        <w:tab/>
        <w:t>If the MCPTT client is behind a NAT the IP address and port included in the SDP answer can be a different IP address and port than the actual IP address and port of the MCPTT client depending on the NAT traversal method used by the SIP/IP Core.</w:t>
      </w:r>
    </w:p>
    <w:p w14:paraId="2999A36A" w14:textId="77777777" w:rsidR="0061718F" w:rsidRPr="00AA0E34" w:rsidRDefault="0061718F" w:rsidP="0061718F">
      <w:pPr>
        <w:pStyle w:val="B1"/>
        <w:rPr>
          <w:lang w:eastAsia="ko-KR"/>
        </w:rPr>
      </w:pPr>
      <w:r w:rsidRPr="00AA0E34">
        <w:rPr>
          <w:lang w:eastAsia="ko-KR"/>
        </w:rPr>
        <w:t>3)</w:t>
      </w:r>
      <w:r w:rsidRPr="00AA0E34">
        <w:rPr>
          <w:lang w:eastAsia="ko-KR"/>
        </w:rPr>
        <w:tab/>
        <w:t>shall include an "m=audio" media-level section for the accepted MCPTT speech media stream consisting of:</w:t>
      </w:r>
    </w:p>
    <w:p w14:paraId="061EE74A" w14:textId="77777777" w:rsidR="0061718F" w:rsidRPr="00AA0E34" w:rsidRDefault="0061718F" w:rsidP="0061718F">
      <w:pPr>
        <w:pStyle w:val="B2"/>
        <w:rPr>
          <w:lang w:eastAsia="ko-KR"/>
        </w:rPr>
      </w:pPr>
      <w:r w:rsidRPr="00AA0E34">
        <w:rPr>
          <w:lang w:eastAsia="ko-KR"/>
        </w:rPr>
        <w:t>a)</w:t>
      </w:r>
      <w:r w:rsidRPr="00AA0E34">
        <w:rPr>
          <w:lang w:eastAsia="ko-KR"/>
        </w:rPr>
        <w:tab/>
      </w:r>
      <w:r w:rsidRPr="00AA0E34">
        <w:t>the port number for the media stream;</w:t>
      </w:r>
    </w:p>
    <w:p w14:paraId="6A9BA3D3" w14:textId="77777777" w:rsidR="0061718F" w:rsidRPr="00AA0E34" w:rsidRDefault="0061718F" w:rsidP="0061718F">
      <w:pPr>
        <w:pStyle w:val="B2"/>
        <w:rPr>
          <w:lang w:eastAsia="ko-KR"/>
        </w:rPr>
      </w:pPr>
      <w:r w:rsidRPr="00AA0E34">
        <w:rPr>
          <w:lang w:eastAsia="ko-KR"/>
        </w:rPr>
        <w:t>b)</w:t>
      </w:r>
      <w:r w:rsidRPr="00AA0E34">
        <w:rPr>
          <w:lang w:eastAsia="ko-KR"/>
        </w:rPr>
        <w:tab/>
        <w:t>media-level attributes as specified in 3GPP TS 24.229 [4]; and</w:t>
      </w:r>
    </w:p>
    <w:p w14:paraId="6FE8BA5A" w14:textId="77777777" w:rsidR="0061718F" w:rsidRPr="00AA0E34" w:rsidRDefault="0061718F" w:rsidP="0061718F">
      <w:pPr>
        <w:pStyle w:val="B2"/>
      </w:pPr>
      <w:r w:rsidRPr="00AA0E34">
        <w:t>c)</w:t>
      </w:r>
      <w:r w:rsidRPr="00AA0E34">
        <w:tab/>
        <w:t>"</w:t>
      </w:r>
      <w:proofErr w:type="spellStart"/>
      <w:r w:rsidRPr="00AA0E34">
        <w:t>i</w:t>
      </w:r>
      <w:proofErr w:type="spellEnd"/>
      <w:r w:rsidRPr="00AA0E34">
        <w:t>=" field set to "speech" according to 3GPP TS 24.229 [4]; and</w:t>
      </w:r>
    </w:p>
    <w:p w14:paraId="4E4213B1" w14:textId="77777777" w:rsidR="0061718F" w:rsidRPr="00AA0E34" w:rsidRDefault="0061718F" w:rsidP="0061718F">
      <w:pPr>
        <w:pStyle w:val="B1"/>
      </w:pPr>
      <w:r w:rsidRPr="00AA0E34">
        <w:rPr>
          <w:lang w:eastAsia="ko-KR"/>
        </w:rPr>
        <w:t>4</w:t>
      </w:r>
      <w:r w:rsidRPr="00AA0E34">
        <w:t>)</w:t>
      </w:r>
      <w:r w:rsidRPr="00AA0E34">
        <w:tab/>
        <w:t>if included in the SDP offer, shall include the media-level section of the offered media-floor control entity consisting of:</w:t>
      </w:r>
    </w:p>
    <w:p w14:paraId="57FA5706" w14:textId="77777777" w:rsidR="0061718F" w:rsidRPr="00AA0E34" w:rsidRDefault="0061718F" w:rsidP="0061718F">
      <w:pPr>
        <w:pStyle w:val="B2"/>
      </w:pPr>
      <w:r w:rsidRPr="00AA0E34">
        <w:t>a)</w:t>
      </w:r>
      <w:r w:rsidRPr="00AA0E34">
        <w:tab/>
        <w:t>an "m=application" media-level section as specified in 3GPP TS 24.380 [5] clause 12; and</w:t>
      </w:r>
    </w:p>
    <w:p w14:paraId="39E96655" w14:textId="77777777" w:rsidR="0061718F" w:rsidRPr="00AA0E34" w:rsidRDefault="0061718F" w:rsidP="0061718F">
      <w:pPr>
        <w:pStyle w:val="B2"/>
      </w:pPr>
      <w:r w:rsidRPr="00AA0E34">
        <w:t>b)</w:t>
      </w:r>
      <w:r w:rsidRPr="00AA0E34">
        <w:tab/>
        <w:t>'</w:t>
      </w:r>
      <w:proofErr w:type="spellStart"/>
      <w:r w:rsidRPr="00AA0E34">
        <w:t>fmtp</w:t>
      </w:r>
      <w:proofErr w:type="spellEnd"/>
      <w:r w:rsidRPr="00AA0E34">
        <w:t>' attributes as specified in 3GPP TS 24.380 [5] clause 14.</w:t>
      </w:r>
    </w:p>
    <w:p w14:paraId="4A07ACF6" w14:textId="77777777" w:rsidR="0061718F" w:rsidRPr="00AA0E34" w:rsidRDefault="0061718F" w:rsidP="0061718F">
      <w:r w:rsidRPr="00AA0E34">
        <w:t>[TS 24.379, clause 6.2.3.1.2]</w:t>
      </w:r>
    </w:p>
    <w:p w14:paraId="23832A4B" w14:textId="77777777" w:rsidR="0061718F" w:rsidRPr="00AA0E34" w:rsidRDefault="0061718F" w:rsidP="0061718F">
      <w:pPr>
        <w:rPr>
          <w:lang w:eastAsia="ko-KR"/>
        </w:rPr>
      </w:pPr>
      <w:r w:rsidRPr="00AA0E34">
        <w:rPr>
          <w:lang w:eastAsia="ko-KR"/>
        </w:rPr>
        <w:t>When performing the automatic commencement mode procedures, the MCPTT client shall follow the procedures in subclause 6.2.3.1.1 with the following clarification:</w:t>
      </w:r>
    </w:p>
    <w:p w14:paraId="79FA3950" w14:textId="77777777" w:rsidR="0061718F" w:rsidRPr="00AA0E34" w:rsidRDefault="0061718F" w:rsidP="0061718F">
      <w:pPr>
        <w:ind w:left="568" w:hanging="284"/>
      </w:pPr>
      <w:r w:rsidRPr="00AA0E34">
        <w:t>-</w:t>
      </w:r>
      <w:r w:rsidRPr="00AA0E34">
        <w:tab/>
        <w:t>The MCPTT client may include a P-Answer-State header field with the value "Confirmed" as specified in IETF RFC 4964 [34] in the SIP 200 (OK) response.</w:t>
      </w:r>
    </w:p>
    <w:p w14:paraId="0F75A980" w14:textId="77777777" w:rsidR="0061718F" w:rsidRPr="00AA0E34" w:rsidRDefault="0061718F" w:rsidP="0061718F">
      <w:r w:rsidRPr="00AA0E34">
        <w:t>[TS 24.379, clause 6.2.6]</w:t>
      </w:r>
    </w:p>
    <w:p w14:paraId="2FF45BA8" w14:textId="77777777" w:rsidR="0061718F" w:rsidRPr="00AA0E34" w:rsidRDefault="0061718F" w:rsidP="0061718F">
      <w:r w:rsidRPr="00AA0E34">
        <w:t>Upon receiving a SIP BYE request, the MCPTT client:</w:t>
      </w:r>
    </w:p>
    <w:p w14:paraId="4C6D12CC" w14:textId="77777777" w:rsidR="0061718F" w:rsidRPr="00AA0E34" w:rsidRDefault="0061718F" w:rsidP="0061718F">
      <w:pPr>
        <w:pStyle w:val="B1"/>
        <w:rPr>
          <w:lang w:eastAsia="ko-KR"/>
        </w:rPr>
      </w:pPr>
      <w:r w:rsidRPr="00AA0E34">
        <w:rPr>
          <w:lang w:eastAsia="ko-KR"/>
        </w:rPr>
        <w:t>1)</w:t>
      </w:r>
      <w:r w:rsidRPr="00AA0E34">
        <w:rPr>
          <w:lang w:eastAsia="ko-KR"/>
        </w:rPr>
        <w:tab/>
        <w:t>s</w:t>
      </w:r>
      <w:r w:rsidRPr="00AA0E34">
        <w:t xml:space="preserve">hall interact with the </w:t>
      </w:r>
      <w:r w:rsidRPr="00AA0E34">
        <w:rPr>
          <w:lang w:eastAsia="ko-KR"/>
        </w:rPr>
        <w:t>media plane as specified in 3GPP TS 24.380 [5]; and</w:t>
      </w:r>
    </w:p>
    <w:p w14:paraId="0F7702FD" w14:textId="77777777" w:rsidR="0061718F" w:rsidRPr="00AA0E34" w:rsidRDefault="0061718F" w:rsidP="0061718F">
      <w:pPr>
        <w:pStyle w:val="B1"/>
        <w:rPr>
          <w:lang w:eastAsia="ko-KR"/>
        </w:rPr>
      </w:pPr>
      <w:r w:rsidRPr="00AA0E34">
        <w:rPr>
          <w:lang w:eastAsia="ko-KR"/>
        </w:rPr>
        <w:t>2)</w:t>
      </w:r>
      <w:r w:rsidRPr="00AA0E34">
        <w:rPr>
          <w:lang w:eastAsia="ko-KR"/>
        </w:rPr>
        <w:tab/>
        <w:t>shall send SIP 200 (OK) response towards MCPTT server according to 3GPP TS 24.229 [4].</w:t>
      </w:r>
    </w:p>
    <w:p w14:paraId="63BA6672" w14:textId="77777777" w:rsidR="0061718F" w:rsidRPr="00AA0E34" w:rsidRDefault="0061718F" w:rsidP="0061718F">
      <w:r w:rsidRPr="00AA0E34">
        <w:t>[TS 24.379, clause 10.1.1.2.1.6]</w:t>
      </w:r>
    </w:p>
    <w:p w14:paraId="00F908A5" w14:textId="77777777" w:rsidR="0061718F" w:rsidRPr="00AA0E34" w:rsidRDefault="0061718F" w:rsidP="0061718F">
      <w:r w:rsidRPr="00AA0E34">
        <w:t>This subclause covers both on-demand session and pre-established sessions.</w:t>
      </w:r>
    </w:p>
    <w:p w14:paraId="6CCD64A0" w14:textId="77777777" w:rsidR="0061718F" w:rsidRPr="00AA0E34" w:rsidRDefault="0061718F" w:rsidP="0061718F">
      <w:r w:rsidRPr="00AA0E34">
        <w:t>Upon receipt of a SIP re-INVITE request the MCPTT client:</w:t>
      </w:r>
    </w:p>
    <w:p w14:paraId="1E9A414B" w14:textId="77777777" w:rsidR="0061718F" w:rsidRPr="00AA0E34" w:rsidRDefault="0061718F" w:rsidP="0061718F">
      <w:pPr>
        <w:pStyle w:val="B1"/>
      </w:pPr>
      <w:r w:rsidRPr="00AA0E34">
        <w:t>1)</w:t>
      </w:r>
      <w:r w:rsidRPr="00AA0E34">
        <w:tab/>
        <w:t>if the SIP re-INVITE request contains an application/vnd.3gpp.mcptt-info+xml MIME body with the &lt;</w:t>
      </w:r>
      <w:proofErr w:type="spellStart"/>
      <w:r w:rsidRPr="00AA0E34">
        <w:t>mcpttinfo</w:t>
      </w:r>
      <w:proofErr w:type="spellEnd"/>
      <w:r w:rsidRPr="00AA0E34">
        <w:t>&gt; element containing the &lt;</w:t>
      </w:r>
      <w:proofErr w:type="spellStart"/>
      <w:r w:rsidRPr="00AA0E34">
        <w:t>mcptt</w:t>
      </w:r>
      <w:proofErr w:type="spellEnd"/>
      <w:r w:rsidRPr="00AA0E34">
        <w:t>-Params&gt; element with the &lt;emergency-</w:t>
      </w:r>
      <w:proofErr w:type="spellStart"/>
      <w:r w:rsidRPr="00AA0E34">
        <w:t>ind</w:t>
      </w:r>
      <w:proofErr w:type="spellEnd"/>
      <w:r w:rsidRPr="00AA0E34">
        <w:t>&gt; element set to a value of "true":</w:t>
      </w:r>
    </w:p>
    <w:p w14:paraId="1EC7A04E" w14:textId="77777777" w:rsidR="0061718F" w:rsidRPr="00AA0E34" w:rsidRDefault="0061718F" w:rsidP="0061718F">
      <w:pPr>
        <w:pStyle w:val="B2"/>
      </w:pPr>
      <w:r w:rsidRPr="00AA0E34">
        <w:t>a)</w:t>
      </w:r>
      <w:r w:rsidRPr="00AA0E34">
        <w:tab/>
        <w:t xml:space="preserve">should display to the MCPTT </w:t>
      </w:r>
      <w:r w:rsidRPr="00AA0E34">
        <w:rPr>
          <w:lang w:eastAsia="ko-KR"/>
        </w:rPr>
        <w:t>u</w:t>
      </w:r>
      <w:r w:rsidRPr="00AA0E34">
        <w:t>ser the MCPTT ID of the originator of the MCPTT emergency group call and an indication that this is an MCPTT emergency group call;</w:t>
      </w:r>
    </w:p>
    <w:p w14:paraId="6B5DA3CE" w14:textId="77777777" w:rsidR="0061718F" w:rsidRPr="00AA0E34" w:rsidRDefault="0061718F" w:rsidP="0061718F">
      <w:pPr>
        <w:pStyle w:val="B2"/>
      </w:pPr>
      <w:r w:rsidRPr="00AA0E34">
        <w:lastRenderedPageBreak/>
        <w:t>b)</w:t>
      </w:r>
      <w:r w:rsidRPr="00AA0E34">
        <w:tab/>
        <w:t>if the &lt;</w:t>
      </w:r>
      <w:proofErr w:type="spellStart"/>
      <w:r w:rsidRPr="00AA0E34">
        <w:t>mcpttinfo</w:t>
      </w:r>
      <w:proofErr w:type="spellEnd"/>
      <w:r w:rsidRPr="00AA0E34">
        <w:t>&gt; element containing the &lt;</w:t>
      </w:r>
      <w:proofErr w:type="spellStart"/>
      <w:r w:rsidRPr="00AA0E34">
        <w:t>mcptt</w:t>
      </w:r>
      <w:proofErr w:type="spellEnd"/>
      <w:r w:rsidRPr="00AA0E34">
        <w:t>-Params&gt; element contains an &lt;alert-</w:t>
      </w:r>
      <w:proofErr w:type="spellStart"/>
      <w:r w:rsidRPr="00AA0E34">
        <w:t>ind</w:t>
      </w:r>
      <w:proofErr w:type="spellEnd"/>
      <w:r w:rsidRPr="00AA0E34">
        <w:t>&gt; element set to "true", should display to the MCPTT user an indication of the MCPTT emergency alert and associated information;</w:t>
      </w:r>
    </w:p>
    <w:p w14:paraId="0261FD04" w14:textId="77777777" w:rsidR="0061718F" w:rsidRPr="00AA0E34" w:rsidRDefault="0061718F" w:rsidP="0061718F">
      <w:pPr>
        <w:pStyle w:val="B2"/>
      </w:pPr>
      <w:r w:rsidRPr="00AA0E34">
        <w:t>c)</w:t>
      </w:r>
      <w:r w:rsidRPr="00AA0E34">
        <w:tab/>
        <w:t>shall set the MCPTT emergency group state to "MEG 2: in-progress";</w:t>
      </w:r>
    </w:p>
    <w:p w14:paraId="04343A94" w14:textId="77777777" w:rsidR="0061718F" w:rsidRPr="00AA0E34" w:rsidRDefault="0061718F" w:rsidP="0061718F">
      <w:pPr>
        <w:pStyle w:val="B2"/>
      </w:pPr>
      <w:r w:rsidRPr="00AA0E34">
        <w:t>d)</w:t>
      </w:r>
      <w:r w:rsidRPr="00AA0E34">
        <w:tab/>
        <w:t>shall set the MCPTT imminent peril group state to "MIG 1: no-imminent-peril"; and</w:t>
      </w:r>
    </w:p>
    <w:p w14:paraId="62B7F51D" w14:textId="77777777" w:rsidR="0061718F" w:rsidRPr="00AA0E34" w:rsidRDefault="0061718F" w:rsidP="0061718F">
      <w:pPr>
        <w:pStyle w:val="B2"/>
      </w:pPr>
      <w:r w:rsidRPr="00AA0E34">
        <w:t>e)</w:t>
      </w:r>
      <w:r w:rsidRPr="00AA0E34">
        <w:tab/>
        <w:t>shall set the MCPTT imminent peril group call state to "MIGC 1: imminent-peril-</w:t>
      </w:r>
      <w:proofErr w:type="spellStart"/>
      <w:r w:rsidRPr="00AA0E34">
        <w:t>gc</w:t>
      </w:r>
      <w:proofErr w:type="spellEnd"/>
      <w:r w:rsidRPr="00AA0E34">
        <w:t>-capable";</w:t>
      </w:r>
    </w:p>
    <w:p w14:paraId="464356F5" w14:textId="77777777" w:rsidR="0061718F" w:rsidRPr="00AA0E34" w:rsidRDefault="0061718F" w:rsidP="0061718F">
      <w:pPr>
        <w:pStyle w:val="B1"/>
      </w:pPr>
      <w:r w:rsidRPr="00AA0E34">
        <w:t>2)</w:t>
      </w:r>
      <w:r w:rsidRPr="00AA0E34">
        <w:tab/>
        <w:t>if the SIP re-INVITE request contains an application/vnd.3gpp.mcptt-info+xml MIME body with the &lt;</w:t>
      </w:r>
      <w:proofErr w:type="spellStart"/>
      <w:r w:rsidRPr="00AA0E34">
        <w:t>mcpttinfo</w:t>
      </w:r>
      <w:proofErr w:type="spellEnd"/>
      <w:r w:rsidRPr="00AA0E34">
        <w:t>&gt; element containing the &lt;</w:t>
      </w:r>
      <w:proofErr w:type="spellStart"/>
      <w:r w:rsidRPr="00AA0E34">
        <w:t>mcptt</w:t>
      </w:r>
      <w:proofErr w:type="spellEnd"/>
      <w:r w:rsidRPr="00AA0E34">
        <w:t>-Params&gt; element with the &lt;</w:t>
      </w:r>
      <w:proofErr w:type="spellStart"/>
      <w:r w:rsidRPr="00AA0E34">
        <w:t>imminentperil-ind</w:t>
      </w:r>
      <w:proofErr w:type="spellEnd"/>
      <w:r w:rsidRPr="00AA0E34">
        <w:t>&gt; element set to a value of "true":</w:t>
      </w:r>
    </w:p>
    <w:p w14:paraId="206BC21B" w14:textId="77777777" w:rsidR="0061718F" w:rsidRPr="00AA0E34" w:rsidRDefault="0061718F" w:rsidP="0061718F">
      <w:pPr>
        <w:pStyle w:val="B2"/>
      </w:pPr>
      <w:r w:rsidRPr="00AA0E34">
        <w:t>a)</w:t>
      </w:r>
      <w:r w:rsidRPr="00AA0E34">
        <w:tab/>
        <w:t xml:space="preserve">should display to the MCPTT </w:t>
      </w:r>
      <w:r w:rsidRPr="00AA0E34">
        <w:rPr>
          <w:lang w:eastAsia="ko-KR"/>
        </w:rPr>
        <w:t>u</w:t>
      </w:r>
      <w:r w:rsidRPr="00AA0E34">
        <w:t>ser the MCPTT ID of the originator of the MCPTT imminent peril group call and an indication that this is an MCPTT imminent peril group call; and</w:t>
      </w:r>
    </w:p>
    <w:p w14:paraId="61025C20" w14:textId="77777777" w:rsidR="0061718F" w:rsidRPr="00AA0E34" w:rsidRDefault="0061718F" w:rsidP="0061718F">
      <w:pPr>
        <w:pStyle w:val="B2"/>
      </w:pPr>
      <w:r w:rsidRPr="00AA0E34">
        <w:t>b)</w:t>
      </w:r>
      <w:r w:rsidRPr="00AA0E34">
        <w:tab/>
        <w:t>shall set the MCPTT imminent peril group state to "MIG 2: in-progress";</w:t>
      </w:r>
    </w:p>
    <w:p w14:paraId="32951B0E" w14:textId="77777777" w:rsidR="0061718F" w:rsidRPr="00AA0E34" w:rsidRDefault="0061718F" w:rsidP="0061718F">
      <w:pPr>
        <w:pStyle w:val="B1"/>
      </w:pPr>
      <w:r w:rsidRPr="00AA0E34">
        <w:t>3)</w:t>
      </w:r>
      <w:r w:rsidRPr="00AA0E34">
        <w:tab/>
        <w:t>if the SIP re-INVITE request contains an application/vnd.3gpp.mcptt-info+xml MIME body with the &lt;</w:t>
      </w:r>
      <w:proofErr w:type="spellStart"/>
      <w:r w:rsidRPr="00AA0E34">
        <w:t>mcpttinfo</w:t>
      </w:r>
      <w:proofErr w:type="spellEnd"/>
      <w:r w:rsidRPr="00AA0E34">
        <w:t>&gt; element containing the &lt;</w:t>
      </w:r>
      <w:proofErr w:type="spellStart"/>
      <w:r w:rsidRPr="00AA0E34">
        <w:t>mcptt</w:t>
      </w:r>
      <w:proofErr w:type="spellEnd"/>
      <w:r w:rsidRPr="00AA0E34">
        <w:t>-Params&gt; element with the &lt;emergency-</w:t>
      </w:r>
      <w:proofErr w:type="spellStart"/>
      <w:r w:rsidRPr="00AA0E34">
        <w:t>ind</w:t>
      </w:r>
      <w:proofErr w:type="spellEnd"/>
      <w:r w:rsidRPr="00AA0E34">
        <w:t>&gt; element set to a value of "false":</w:t>
      </w:r>
    </w:p>
    <w:p w14:paraId="1D3BC35A" w14:textId="77777777" w:rsidR="0061718F" w:rsidRPr="00AA0E34" w:rsidRDefault="0061718F" w:rsidP="0061718F">
      <w:pPr>
        <w:pStyle w:val="B2"/>
      </w:pPr>
      <w:r w:rsidRPr="00AA0E34">
        <w:t>a)</w:t>
      </w:r>
      <w:r w:rsidRPr="00AA0E34">
        <w:tab/>
        <w:t xml:space="preserve">should display to the MCPTT </w:t>
      </w:r>
      <w:r w:rsidRPr="00AA0E34">
        <w:rPr>
          <w:lang w:eastAsia="ko-KR"/>
        </w:rPr>
        <w:t>u</w:t>
      </w:r>
      <w:r w:rsidRPr="00AA0E34">
        <w:t>ser the MCPTT ID of the MCPTT user cancelling the MCPTT emergency group call;</w:t>
      </w:r>
    </w:p>
    <w:p w14:paraId="18C21051" w14:textId="77777777" w:rsidR="0061718F" w:rsidRPr="00AA0E34" w:rsidRDefault="0061718F" w:rsidP="0061718F">
      <w:pPr>
        <w:pStyle w:val="B2"/>
      </w:pPr>
      <w:r w:rsidRPr="00AA0E34">
        <w:t>b)</w:t>
      </w:r>
      <w:r w:rsidRPr="00AA0E34">
        <w:tab/>
        <w:t>if the &lt;</w:t>
      </w:r>
      <w:proofErr w:type="spellStart"/>
      <w:r w:rsidRPr="00AA0E34">
        <w:t>mcpttinfo</w:t>
      </w:r>
      <w:proofErr w:type="spellEnd"/>
      <w:r w:rsidRPr="00AA0E34">
        <w:t>&gt; element containing the &lt;</w:t>
      </w:r>
      <w:proofErr w:type="spellStart"/>
      <w:r w:rsidRPr="00AA0E34">
        <w:t>mcptt</w:t>
      </w:r>
      <w:proofErr w:type="spellEnd"/>
      <w:r w:rsidRPr="00AA0E34">
        <w:t>-Params&gt; element contains an &lt;alert-</w:t>
      </w:r>
      <w:proofErr w:type="spellStart"/>
      <w:r w:rsidRPr="00AA0E34">
        <w:t>ind</w:t>
      </w:r>
      <w:proofErr w:type="spellEnd"/>
      <w:r w:rsidRPr="00AA0E34">
        <w:t>&gt; element set to "false":</w:t>
      </w:r>
    </w:p>
    <w:p w14:paraId="67F8A4E0" w14:textId="77777777" w:rsidR="0061718F" w:rsidRPr="00AA0E34" w:rsidRDefault="0061718F" w:rsidP="0061718F">
      <w:pPr>
        <w:pStyle w:val="B3"/>
      </w:pPr>
      <w:proofErr w:type="spellStart"/>
      <w:r w:rsidRPr="00AA0E34">
        <w:t>i</w:t>
      </w:r>
      <w:proofErr w:type="spellEnd"/>
      <w:r w:rsidRPr="00AA0E34">
        <w:t>)</w:t>
      </w:r>
      <w:r w:rsidRPr="00AA0E34">
        <w:tab/>
        <w:t>should display to the MCPTT user an indication of the MCPTT emergency alert cancellation and the MCPTT ID of the MCPTT user cancelling the MCPTT emergency alert; and</w:t>
      </w:r>
    </w:p>
    <w:p w14:paraId="48DA2115" w14:textId="77777777" w:rsidR="0061718F" w:rsidRPr="00AA0E34" w:rsidRDefault="0061718F" w:rsidP="0061718F">
      <w:pPr>
        <w:pStyle w:val="B3"/>
      </w:pPr>
      <w:r w:rsidRPr="00AA0E34">
        <w:t>ii)</w:t>
      </w:r>
      <w:r w:rsidRPr="00AA0E34">
        <w:tab/>
        <w:t>if the SIP re-INVITE request contains an application/vnd.3gpp.mcptt-info+xml MIME body including an &lt;originated-by&gt; element:</w:t>
      </w:r>
    </w:p>
    <w:p w14:paraId="7333F832" w14:textId="77777777" w:rsidR="0061718F" w:rsidRPr="00AA0E34" w:rsidRDefault="0061718F" w:rsidP="0061718F">
      <w:pPr>
        <w:pStyle w:val="B4"/>
      </w:pPr>
      <w:r w:rsidRPr="00AA0E34">
        <w:t>A)</w:t>
      </w:r>
      <w:r w:rsidRPr="00AA0E34">
        <w:tab/>
        <w:t>should display to the MCPTT user the MCPTT ID contained in the &lt;originated-by&gt; element of the MCPTT user that originated the MCPTT emergency alert; and</w:t>
      </w:r>
    </w:p>
    <w:p w14:paraId="2BC580A4" w14:textId="77777777" w:rsidR="0061718F" w:rsidRPr="00AA0E34" w:rsidRDefault="0061718F" w:rsidP="0061718F">
      <w:pPr>
        <w:pStyle w:val="B4"/>
      </w:pPr>
      <w:r w:rsidRPr="00AA0E34">
        <w:t>B)</w:t>
      </w:r>
      <w:r w:rsidRPr="00AA0E34">
        <w:tab/>
        <w:t>if the MCPTT ID contained in the &lt;originated-by&gt; element is the MCPTT ID of the receiving MCPTT user shall set the MCPTT emergency alert state to "MEA 1: no-alert";</w:t>
      </w:r>
    </w:p>
    <w:p w14:paraId="52E4CB66" w14:textId="77777777" w:rsidR="0061718F" w:rsidRPr="00AA0E34" w:rsidRDefault="0061718F" w:rsidP="0061718F">
      <w:pPr>
        <w:pStyle w:val="B2"/>
      </w:pPr>
      <w:r w:rsidRPr="00AA0E34">
        <w:t>c)</w:t>
      </w:r>
      <w:r w:rsidRPr="00AA0E34">
        <w:tab/>
        <w:t>shall set the MCPTT emergency group state to "MEG 1: no-emergency"; and</w:t>
      </w:r>
    </w:p>
    <w:p w14:paraId="2E5BEE42" w14:textId="77777777" w:rsidR="0061718F" w:rsidRPr="00AA0E34" w:rsidRDefault="0061718F" w:rsidP="0061718F">
      <w:pPr>
        <w:pStyle w:val="B2"/>
      </w:pPr>
      <w:r w:rsidRPr="00AA0E34">
        <w:t>d)</w:t>
      </w:r>
      <w:r w:rsidRPr="00AA0E34">
        <w:tab/>
        <w:t>if the MCPTT emergency group call state of the group is set to "MEGC 3: emergency-call-granted", shall set the MCPTT emergency group call state of the group to "MEGC 1: emergency-</w:t>
      </w:r>
      <w:proofErr w:type="spellStart"/>
      <w:r w:rsidRPr="00AA0E34">
        <w:t>gc</w:t>
      </w:r>
      <w:proofErr w:type="spellEnd"/>
      <w:r w:rsidRPr="00AA0E34">
        <w:t>-capable";</w:t>
      </w:r>
    </w:p>
    <w:p w14:paraId="17D02A87" w14:textId="77777777" w:rsidR="0061718F" w:rsidRPr="00AA0E34" w:rsidRDefault="0061718F" w:rsidP="0061718F">
      <w:pPr>
        <w:pStyle w:val="B1"/>
      </w:pPr>
      <w:r w:rsidRPr="00AA0E34">
        <w:t>4)</w:t>
      </w:r>
      <w:r w:rsidRPr="00AA0E34">
        <w:tab/>
        <w:t>if the SIP re-INVITE request contains an application/vnd.3gpp.mcptt-info+xml MIME body with the &lt;</w:t>
      </w:r>
      <w:proofErr w:type="spellStart"/>
      <w:r w:rsidRPr="00AA0E34">
        <w:t>mcpttinfo</w:t>
      </w:r>
      <w:proofErr w:type="spellEnd"/>
      <w:r w:rsidRPr="00AA0E34">
        <w:t>&gt; element containing the &lt;</w:t>
      </w:r>
      <w:proofErr w:type="spellStart"/>
      <w:r w:rsidRPr="00AA0E34">
        <w:t>mcptt</w:t>
      </w:r>
      <w:proofErr w:type="spellEnd"/>
      <w:r w:rsidRPr="00AA0E34">
        <w:t>-Params&gt; element with the &lt;</w:t>
      </w:r>
      <w:proofErr w:type="spellStart"/>
      <w:r w:rsidRPr="00AA0E34">
        <w:t>imminentperil-ind</w:t>
      </w:r>
      <w:proofErr w:type="spellEnd"/>
      <w:r w:rsidRPr="00AA0E34">
        <w:t>&gt; element set to a value of "false":</w:t>
      </w:r>
    </w:p>
    <w:p w14:paraId="27FC3AA3" w14:textId="77777777" w:rsidR="0061718F" w:rsidRPr="00AA0E34" w:rsidRDefault="0061718F" w:rsidP="0061718F">
      <w:pPr>
        <w:pStyle w:val="B2"/>
      </w:pPr>
      <w:r w:rsidRPr="00AA0E34">
        <w:t>a)</w:t>
      </w:r>
      <w:r w:rsidRPr="00AA0E34">
        <w:tab/>
        <w:t xml:space="preserve">should display to the MCPTT </w:t>
      </w:r>
      <w:r w:rsidRPr="00AA0E34">
        <w:rPr>
          <w:lang w:eastAsia="ko-KR"/>
        </w:rPr>
        <w:t>u</w:t>
      </w:r>
      <w:r w:rsidRPr="00AA0E34">
        <w:t>ser the MCPTT ID of the MCPTT user cancelling the MCPTT imminent peril group call and an indication that this is an MCPTT imminent peril group call;</w:t>
      </w:r>
    </w:p>
    <w:p w14:paraId="12623E88" w14:textId="77777777" w:rsidR="0061718F" w:rsidRPr="00AA0E34" w:rsidRDefault="0061718F" w:rsidP="0061718F">
      <w:pPr>
        <w:pStyle w:val="B2"/>
      </w:pPr>
      <w:r w:rsidRPr="00AA0E34">
        <w:t>b)</w:t>
      </w:r>
      <w:r w:rsidRPr="00AA0E34">
        <w:tab/>
        <w:t>shall set the MCPTT imminent peril group state to "MIG 1: no-imminent-peril"; and</w:t>
      </w:r>
    </w:p>
    <w:p w14:paraId="5E05AD8A" w14:textId="77777777" w:rsidR="0061718F" w:rsidRPr="00AA0E34" w:rsidRDefault="0061718F" w:rsidP="0061718F">
      <w:pPr>
        <w:pStyle w:val="B2"/>
      </w:pPr>
      <w:r w:rsidRPr="00AA0E34">
        <w:t>c)</w:t>
      </w:r>
      <w:r w:rsidRPr="00AA0E34">
        <w:tab/>
        <w:t>shall set the MCPTT imminent peril group call state to "MIGC 1: imminent-peril-</w:t>
      </w:r>
      <w:proofErr w:type="spellStart"/>
      <w:r w:rsidRPr="00AA0E34">
        <w:t>gc</w:t>
      </w:r>
      <w:proofErr w:type="spellEnd"/>
      <w:r w:rsidRPr="00AA0E34">
        <w:t>-capable";</w:t>
      </w:r>
    </w:p>
    <w:p w14:paraId="1ADF6193" w14:textId="77777777" w:rsidR="0061718F" w:rsidRPr="00AA0E34" w:rsidRDefault="0061718F" w:rsidP="0061718F">
      <w:pPr>
        <w:pStyle w:val="B1"/>
        <w:rPr>
          <w:lang w:eastAsia="ko-KR"/>
        </w:rPr>
      </w:pPr>
      <w:r w:rsidRPr="00AA0E34">
        <w:t>5)</w:t>
      </w:r>
      <w:r w:rsidRPr="00AA0E34">
        <w:tab/>
        <w:t>shall check if a Resource-Priority header field is included in the incoming SIP re-INVITE request and may perform further actions outside the scope of the present document to act upon an included Resource-Priority header field as specified in 3GPP TS 24.229 [4]</w:t>
      </w:r>
      <w:r w:rsidRPr="00AA0E34">
        <w:rPr>
          <w:lang w:eastAsia="ko-KR"/>
        </w:rPr>
        <w:t>;</w:t>
      </w:r>
    </w:p>
    <w:p w14:paraId="06AF0119" w14:textId="77777777" w:rsidR="0061718F" w:rsidRPr="00AA0E34" w:rsidRDefault="0061718F" w:rsidP="0061718F">
      <w:pPr>
        <w:pStyle w:val="B1"/>
      </w:pPr>
      <w:r w:rsidRPr="00AA0E34">
        <w:t>6</w:t>
      </w:r>
      <w:r w:rsidRPr="00AA0E34">
        <w:rPr>
          <w:lang w:eastAsia="ko-KR"/>
        </w:rPr>
        <w:t>)</w:t>
      </w:r>
      <w:r w:rsidRPr="00AA0E34">
        <w:rPr>
          <w:lang w:eastAsia="ko-KR"/>
        </w:rPr>
        <w:tab/>
      </w:r>
      <w:r w:rsidRPr="00AA0E34">
        <w:t>shall accept the SIP re-INVITE request and generate a SIP 200 (OK) response according to rules and procedures of 3GPP TS 24.229 [4];</w:t>
      </w:r>
    </w:p>
    <w:p w14:paraId="02C9D482" w14:textId="77777777" w:rsidR="0061718F" w:rsidRPr="00AA0E34" w:rsidRDefault="0061718F" w:rsidP="0061718F">
      <w:pPr>
        <w:pStyle w:val="B1"/>
      </w:pPr>
      <w:r w:rsidRPr="00AA0E34">
        <w:t>7)</w:t>
      </w:r>
      <w:r w:rsidRPr="00AA0E34">
        <w:tab/>
        <w:t>shall include the g.3gpp.mcptt media feature tag in the Contact header field of the SIP 200 (OK) response;</w:t>
      </w:r>
    </w:p>
    <w:p w14:paraId="13EA2A17" w14:textId="77777777" w:rsidR="0061718F" w:rsidRPr="00AA0E34" w:rsidRDefault="0061718F" w:rsidP="0061718F">
      <w:pPr>
        <w:pStyle w:val="B1"/>
      </w:pPr>
      <w:r w:rsidRPr="00AA0E34">
        <w:lastRenderedPageBreak/>
        <w:t>8)</w:t>
      </w:r>
      <w:r w:rsidRPr="00AA0E34">
        <w:tab/>
        <w:t xml:space="preserve">shall include the </w:t>
      </w:r>
      <w:r w:rsidRPr="00AA0E34">
        <w:rPr>
          <w:rFonts w:eastAsia="SimSun"/>
          <w:lang w:eastAsia="zh-CN"/>
        </w:rPr>
        <w:t>g.3gpp.icsi-ref</w:t>
      </w:r>
      <w:r w:rsidRPr="00AA0E34">
        <w:t xml:space="preserve"> media feature tag containing the value of "</w:t>
      </w:r>
      <w:proofErr w:type="gramStart"/>
      <w:r w:rsidRPr="00AA0E34">
        <w:t>urn:urn</w:t>
      </w:r>
      <w:proofErr w:type="gramEnd"/>
      <w:r w:rsidRPr="00AA0E34">
        <w:t>-7:3gpp-service.ims.icsi.mcptt" in the Contact header field of the SIP 200 (OK) response;</w:t>
      </w:r>
    </w:p>
    <w:p w14:paraId="195D63F1" w14:textId="77777777" w:rsidR="0061718F" w:rsidRPr="00AA0E34" w:rsidRDefault="0061718F" w:rsidP="0061718F">
      <w:pPr>
        <w:pStyle w:val="B1"/>
        <w:rPr>
          <w:lang w:eastAsia="ko-KR"/>
        </w:rPr>
      </w:pPr>
      <w:r w:rsidRPr="00AA0E34">
        <w:t>9)</w:t>
      </w:r>
      <w:r w:rsidRPr="00AA0E34">
        <w:tab/>
        <w:t>if the SIP re-INVITE request was received within an on-demand session, shall include an SDP answer in the SIP 200 (OK) response to the SDP offer in the incoming SIP re-INVITE request according to 3GPP TS 24.229 [4] with the clarifications given in subclause 6.2.2</w:t>
      </w:r>
      <w:r w:rsidRPr="00AA0E34">
        <w:rPr>
          <w:lang w:eastAsia="ko-KR"/>
        </w:rPr>
        <w:t>;</w:t>
      </w:r>
    </w:p>
    <w:p w14:paraId="2ECFC5C8" w14:textId="77777777" w:rsidR="0061718F" w:rsidRPr="00AA0E34" w:rsidRDefault="0061718F" w:rsidP="0061718F">
      <w:pPr>
        <w:pStyle w:val="B1"/>
        <w:rPr>
          <w:lang w:eastAsia="ko-KR"/>
        </w:rPr>
      </w:pPr>
      <w:r w:rsidRPr="00AA0E34">
        <w:rPr>
          <w:lang w:eastAsia="ko-KR"/>
        </w:rPr>
        <w:t>10)</w:t>
      </w:r>
      <w:r w:rsidRPr="00AA0E34">
        <w:rPr>
          <w:lang w:eastAsia="ko-KR"/>
        </w:rPr>
        <w:tab/>
      </w:r>
      <w:r w:rsidRPr="00AA0E34">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AA0E34">
        <w:rPr>
          <w:lang w:eastAsia="ko-KR"/>
        </w:rPr>
        <w:t>;</w:t>
      </w:r>
    </w:p>
    <w:p w14:paraId="73E34A17" w14:textId="77777777" w:rsidR="0061718F" w:rsidRPr="00AA0E34" w:rsidRDefault="0061718F" w:rsidP="0061718F">
      <w:pPr>
        <w:pStyle w:val="NO"/>
        <w:rPr>
          <w:rFonts w:eastAsia="Malgun Gothic"/>
          <w:lang w:eastAsia="ko-KR"/>
        </w:rPr>
      </w:pPr>
      <w:r w:rsidRPr="00AA0E34">
        <w:rPr>
          <w:lang w:eastAsia="ko-KR"/>
        </w:rPr>
        <w:t>NOTE:</w:t>
      </w:r>
      <w:r w:rsidRPr="00AA0E34">
        <w:rPr>
          <w:lang w:eastAsia="ko-KR"/>
        </w:rPr>
        <w:tab/>
        <w:t xml:space="preserve">The SIP re-INVITE request can be received within an on-demand session or a pre-established session. If the </w:t>
      </w:r>
      <w:r w:rsidRPr="00AA0E34">
        <w:t>SIP re-INVITE request</w:t>
      </w:r>
      <w:r w:rsidRPr="00AA0E34">
        <w:rPr>
          <w:lang w:eastAsia="ko-KR"/>
        </w:rPr>
        <w:t xml:space="preserve"> is received within a pre-established session, </w:t>
      </w:r>
      <w:r w:rsidRPr="00AA0E34">
        <w:t xml:space="preserve">the media-level section for the MCPTT speech media stream and the media-level section of the media-floor control entity are expected to be the same as was negotiated in the existing pre-established </w:t>
      </w:r>
      <w:r w:rsidRPr="00AA0E34">
        <w:rPr>
          <w:lang w:eastAsia="ko-KR"/>
        </w:rPr>
        <w:t>s</w:t>
      </w:r>
      <w:r w:rsidRPr="00AA0E34">
        <w:t>ession.</w:t>
      </w:r>
    </w:p>
    <w:p w14:paraId="719E5CA6" w14:textId="77777777" w:rsidR="0061718F" w:rsidRPr="00AA0E34" w:rsidRDefault="0061718F" w:rsidP="0061718F">
      <w:pPr>
        <w:pStyle w:val="B1"/>
      </w:pPr>
      <w:r w:rsidRPr="00AA0E34">
        <w:rPr>
          <w:lang w:eastAsia="ko-KR"/>
        </w:rPr>
        <w:t>11)</w:t>
      </w:r>
      <w:r w:rsidRPr="00AA0E34">
        <w:rPr>
          <w:lang w:eastAsia="ko-KR"/>
        </w:rPr>
        <w:tab/>
        <w:t>shall send the SIP 200 (OK) response towards the MCPTT server according to rules and procedures of 3GPP TS 24.229 [4]; and</w:t>
      </w:r>
    </w:p>
    <w:p w14:paraId="635535BA" w14:textId="77777777" w:rsidR="0061718F" w:rsidRPr="00AA0E34" w:rsidRDefault="0061718F" w:rsidP="0061718F">
      <w:pPr>
        <w:pStyle w:val="B1"/>
      </w:pPr>
      <w:r w:rsidRPr="00AA0E34">
        <w:t>12)</w:t>
      </w:r>
      <w:r w:rsidRPr="00AA0E34">
        <w:tab/>
        <w:t>shall interact with the media plane as specified in 3GPP TS 24.380 [5].</w:t>
      </w:r>
    </w:p>
    <w:p w14:paraId="56FB104A" w14:textId="77777777" w:rsidR="0061718F" w:rsidRPr="00AA0E34" w:rsidRDefault="0061718F" w:rsidP="0061718F">
      <w:r w:rsidRPr="00AA0E34">
        <w:t>[TS 24.379, clause 6.2.5.1]</w:t>
      </w:r>
    </w:p>
    <w:p w14:paraId="78ACBA0D" w14:textId="77777777" w:rsidR="0061718F" w:rsidRPr="00AA0E34" w:rsidRDefault="0061718F" w:rsidP="0061718F">
      <w:pPr>
        <w:rPr>
          <w:lang w:eastAsia="ko-KR"/>
        </w:rPr>
      </w:pPr>
      <w:r w:rsidRPr="00AA0E34">
        <w:rPr>
          <w:lang w:eastAsia="ko-KR"/>
        </w:rPr>
        <w:t>When the MCPTT client wants to release an MCPTT session established using on-demand session signalling, the MCPTT client:</w:t>
      </w:r>
    </w:p>
    <w:p w14:paraId="156A7664" w14:textId="77777777" w:rsidR="0061718F" w:rsidRPr="00AA0E34" w:rsidRDefault="0061718F" w:rsidP="0061718F">
      <w:pPr>
        <w:pStyle w:val="B1"/>
        <w:rPr>
          <w:lang w:eastAsia="ko-KR"/>
        </w:rPr>
      </w:pPr>
      <w:r w:rsidRPr="00AA0E34">
        <w:rPr>
          <w:lang w:eastAsia="ko-KR"/>
        </w:rPr>
        <w:t>1)</w:t>
      </w:r>
      <w:r w:rsidRPr="00AA0E34">
        <w:rPr>
          <w:lang w:eastAsia="ko-KR"/>
        </w:rPr>
        <w:tab/>
        <w:t>s</w:t>
      </w:r>
      <w:r w:rsidRPr="00AA0E34">
        <w:t xml:space="preserve">hall interact with the </w:t>
      </w:r>
      <w:r w:rsidRPr="00AA0E34">
        <w:rPr>
          <w:lang w:eastAsia="ko-KR"/>
        </w:rPr>
        <w:t>media plane as specified in 3GPP TS 24.380 [5];</w:t>
      </w:r>
    </w:p>
    <w:p w14:paraId="304CA2EF" w14:textId="77777777" w:rsidR="0061718F" w:rsidRPr="00AA0E34" w:rsidRDefault="0061718F" w:rsidP="0061718F">
      <w:pPr>
        <w:pStyle w:val="B1"/>
      </w:pPr>
      <w:r w:rsidRPr="00AA0E34">
        <w:rPr>
          <w:lang w:eastAsia="ko-KR"/>
        </w:rPr>
        <w:t>2)</w:t>
      </w:r>
      <w:r w:rsidRPr="00AA0E34">
        <w:rPr>
          <w:lang w:eastAsia="ko-KR"/>
        </w:rPr>
        <w:tab/>
        <w:t>shall generate a SIP BYE request according to 3GPP TS 24.229 [4];</w:t>
      </w:r>
    </w:p>
    <w:p w14:paraId="0713850B" w14:textId="77777777" w:rsidR="0061718F" w:rsidRPr="00AA0E34" w:rsidRDefault="0061718F" w:rsidP="0061718F">
      <w:pPr>
        <w:pStyle w:val="B1"/>
      </w:pPr>
      <w:r w:rsidRPr="00AA0E34">
        <w:rPr>
          <w:lang w:eastAsia="ko-KR"/>
        </w:rPr>
        <w:t>3)</w:t>
      </w:r>
      <w:r w:rsidRPr="00AA0E34">
        <w:rPr>
          <w:lang w:eastAsia="ko-KR"/>
        </w:rPr>
        <w:tab/>
        <w:t>shall set the Request-URI to the MCPTT session identity to release; and</w:t>
      </w:r>
    </w:p>
    <w:p w14:paraId="12E39EC9" w14:textId="77777777" w:rsidR="0061718F" w:rsidRPr="00AA0E34" w:rsidRDefault="0061718F" w:rsidP="0061718F">
      <w:pPr>
        <w:pStyle w:val="B1"/>
      </w:pPr>
      <w:r w:rsidRPr="00AA0E34">
        <w:rPr>
          <w:lang w:eastAsia="ko-KR"/>
        </w:rPr>
        <w:t>4)</w:t>
      </w:r>
      <w:r w:rsidRPr="00AA0E34">
        <w:rPr>
          <w:lang w:eastAsia="ko-KR"/>
        </w:rPr>
        <w:tab/>
        <w:t>shall send a SIP BYE request towards MCPTT server according to 3GPP TS 24.229 [4].</w:t>
      </w:r>
    </w:p>
    <w:p w14:paraId="414F49CE" w14:textId="77777777" w:rsidR="0061718F" w:rsidRPr="00AA0E34" w:rsidRDefault="0061718F" w:rsidP="0061718F">
      <w:pPr>
        <w:rPr>
          <w:lang w:eastAsia="ko-KR"/>
        </w:rPr>
      </w:pPr>
      <w:r w:rsidRPr="00AA0E34">
        <w:t xml:space="preserve">Upon receiving a SIP 200 </w:t>
      </w:r>
      <w:r w:rsidRPr="00AA0E34">
        <w:rPr>
          <w:lang w:eastAsia="ko-KR"/>
        </w:rPr>
        <w:t>(</w:t>
      </w:r>
      <w:r w:rsidRPr="00AA0E34">
        <w:t>OK</w:t>
      </w:r>
      <w:r w:rsidRPr="00AA0E34">
        <w:rPr>
          <w:lang w:eastAsia="ko-KR"/>
        </w:rPr>
        <w:t>)</w:t>
      </w:r>
      <w:r w:rsidRPr="00AA0E34">
        <w:t xml:space="preserve"> response to the SIP BYE request, the MCPTT client shall interact with the </w:t>
      </w:r>
      <w:r w:rsidRPr="00AA0E34">
        <w:rPr>
          <w:lang w:eastAsia="ko-KR"/>
        </w:rPr>
        <w:t>media plane as specified in 3GPP TS 24.380 [5].</w:t>
      </w:r>
    </w:p>
    <w:p w14:paraId="19CF33F0" w14:textId="77777777" w:rsidR="0061718F" w:rsidRPr="00AA0E34" w:rsidRDefault="0061718F" w:rsidP="0061718F">
      <w:r w:rsidRPr="00AA0E34">
        <w:t>[TS 24.379, clause 10.1.1.2.3.1]</w:t>
      </w:r>
    </w:p>
    <w:p w14:paraId="3D083855" w14:textId="77777777" w:rsidR="0061718F" w:rsidRPr="00AA0E34" w:rsidRDefault="0061718F" w:rsidP="0061718F">
      <w:pPr>
        <w:rPr>
          <w:lang w:eastAsia="ko-KR"/>
        </w:rPr>
      </w:pPr>
      <w:r w:rsidRPr="00AA0E34">
        <w:rPr>
          <w:lang w:eastAsia="ko-KR"/>
        </w:rPr>
        <w:t>When an MCPTT client wants to leave the MCPTT session that has been established using on-demand session, the MCPTT client shall follow the procedures as specified in subclause 6.2.4.1.</w:t>
      </w:r>
    </w:p>
    <w:p w14:paraId="7F65ECEB" w14:textId="77777777" w:rsidR="0061718F" w:rsidRPr="00AA0E34" w:rsidRDefault="0061718F" w:rsidP="0061718F">
      <w:r w:rsidRPr="00AA0E34">
        <w:t>[TS 24.379, clause 10.1.1.2.3.3]</w:t>
      </w:r>
    </w:p>
    <w:p w14:paraId="043EDDA0" w14:textId="77777777" w:rsidR="0061718F" w:rsidRPr="00AA0E34" w:rsidRDefault="0061718F" w:rsidP="0061718F">
      <w:pPr>
        <w:rPr>
          <w:lang w:eastAsia="ko-KR"/>
        </w:rPr>
      </w:pPr>
      <w:r w:rsidRPr="00AA0E34">
        <w:rPr>
          <w:lang w:eastAsia="ko-KR"/>
        </w:rPr>
        <w:t>Upon receiving a SIP BYE request for releasing the prearranged MCPTT group call, the MCPTT client shall follow the procedures as specified in subclause 6.2.6.</w:t>
      </w:r>
    </w:p>
    <w:p w14:paraId="7AC8E61D" w14:textId="77777777" w:rsidR="0061718F" w:rsidRPr="00AA0E34" w:rsidRDefault="0061718F" w:rsidP="0061718F">
      <w:r w:rsidRPr="00AA0E34">
        <w:t>[TS 24.380, clause 6.2.4.5.3]</w:t>
      </w:r>
    </w:p>
    <w:p w14:paraId="0830E013" w14:textId="77777777" w:rsidR="0061718F" w:rsidRPr="00AA0E34" w:rsidRDefault="0061718F" w:rsidP="0061718F">
      <w:r w:rsidRPr="00AA0E34">
        <w:t>Upon receiving an indication from the user to release the permission to send RTP media, the floor participant:</w:t>
      </w:r>
    </w:p>
    <w:p w14:paraId="5610DDFE" w14:textId="77777777" w:rsidR="0061718F" w:rsidRPr="00AA0E34" w:rsidRDefault="0061718F" w:rsidP="0061718F">
      <w:pPr>
        <w:pStyle w:val="B1"/>
      </w:pPr>
      <w:r w:rsidRPr="00AA0E34">
        <w:t>1.</w:t>
      </w:r>
      <w:r w:rsidRPr="00AA0E34">
        <w:tab/>
        <w:t>shall send a Floor Release message towards the floor control server The Floor Release message:</w:t>
      </w:r>
    </w:p>
    <w:p w14:paraId="60212FBD" w14:textId="77777777" w:rsidR="0061718F" w:rsidRPr="00AA0E34" w:rsidRDefault="0061718F" w:rsidP="0061718F">
      <w:pPr>
        <w:pStyle w:val="B2"/>
      </w:pPr>
      <w:r w:rsidRPr="00AA0E34">
        <w:t>a.</w:t>
      </w:r>
      <w:r w:rsidRPr="00AA0E34">
        <w:tab/>
        <w:t>may include the first bit in the subtype of the Floor Release message set to '1' (acknowledgement is required) as specified in subclause 8.2.2;</w:t>
      </w:r>
    </w:p>
    <w:p w14:paraId="74315706" w14:textId="77777777" w:rsidR="0061718F" w:rsidRPr="00AA0E34" w:rsidRDefault="0061718F" w:rsidP="0061718F">
      <w:pPr>
        <w:pStyle w:val="NO"/>
      </w:pPr>
      <w:r w:rsidRPr="00AA0E34">
        <w:t>NOTE:</w:t>
      </w:r>
      <w:r w:rsidRPr="00AA0E34">
        <w:tab/>
        <w:t>It is an implementation option to handle the receipt of the Floor Ack message and what action to take if the Floor Ack message is not received.</w:t>
      </w:r>
    </w:p>
    <w:p w14:paraId="23E47A91" w14:textId="77777777" w:rsidR="0061718F" w:rsidRPr="00AA0E34" w:rsidRDefault="0061718F" w:rsidP="0061718F">
      <w:pPr>
        <w:pStyle w:val="B2"/>
      </w:pPr>
      <w:r w:rsidRPr="00AA0E34">
        <w:t>b.</w:t>
      </w:r>
      <w:r w:rsidRPr="00AA0E34">
        <w:tab/>
        <w:t>if the session is a broadcast call and if the session was established as a normal call, shall include the Floor Indicator with the A-bit set to '1' (Normal call); and</w:t>
      </w:r>
    </w:p>
    <w:p w14:paraId="0F3ECA0C" w14:textId="77777777" w:rsidR="0061718F" w:rsidRPr="00AA0E34" w:rsidRDefault="0061718F" w:rsidP="0061718F">
      <w:pPr>
        <w:pStyle w:val="B2"/>
      </w:pPr>
      <w:r w:rsidRPr="00AA0E34">
        <w:t>c.</w:t>
      </w:r>
      <w:r w:rsidRPr="00AA0E34">
        <w:tab/>
        <w:t>if the Floor Granted message included the G-bit set to '1' (Dual floor), shall include the Floor Indicator with the G-bit set to '1' (Dual floor);</w:t>
      </w:r>
    </w:p>
    <w:p w14:paraId="76D9D8C4" w14:textId="77777777" w:rsidR="0061718F" w:rsidRPr="00AA0E34" w:rsidRDefault="0061718F" w:rsidP="0061718F">
      <w:pPr>
        <w:pStyle w:val="B1"/>
      </w:pPr>
      <w:r w:rsidRPr="00AA0E34">
        <w:t>2.</w:t>
      </w:r>
      <w:r w:rsidRPr="00AA0E34">
        <w:tab/>
        <w:t>shall remove the indication that the participant is overriding without revoke if this indication is stored;</w:t>
      </w:r>
    </w:p>
    <w:p w14:paraId="1E5DD011" w14:textId="77777777" w:rsidR="0061718F" w:rsidRPr="00AA0E34" w:rsidRDefault="0061718F" w:rsidP="0061718F">
      <w:pPr>
        <w:pStyle w:val="B1"/>
      </w:pPr>
      <w:r w:rsidRPr="00AA0E34">
        <w:lastRenderedPageBreak/>
        <w:t>3.</w:t>
      </w:r>
      <w:r w:rsidRPr="00AA0E34">
        <w:tab/>
        <w:t>shall start timer T100 (Floor Release) and initialize counter C100 (Floor Release) to 1; and</w:t>
      </w:r>
    </w:p>
    <w:p w14:paraId="1003CF35" w14:textId="77777777" w:rsidR="0061718F" w:rsidRPr="00AA0E34" w:rsidRDefault="0061718F" w:rsidP="0061718F">
      <w:pPr>
        <w:pStyle w:val="B1"/>
      </w:pPr>
      <w:r w:rsidRPr="00AA0E34">
        <w:t>4.</w:t>
      </w:r>
      <w:r w:rsidRPr="00AA0E34">
        <w:tab/>
        <w:t>shall enter the 'U: pending Release' state.</w:t>
      </w:r>
    </w:p>
    <w:p w14:paraId="7D30CC1D" w14:textId="77777777" w:rsidR="0061718F" w:rsidRPr="00AA0E34" w:rsidRDefault="0061718F" w:rsidP="0061718F">
      <w:r w:rsidRPr="00AA0E34">
        <w:t>[TS 24.380, clause 6.2.4.3.5]</w:t>
      </w:r>
    </w:p>
    <w:p w14:paraId="541366A6" w14:textId="77777777" w:rsidR="0061718F" w:rsidRPr="00AA0E34" w:rsidRDefault="0061718F" w:rsidP="0061718F">
      <w:r w:rsidRPr="00AA0E34">
        <w:t>Upon receiving an indication from the user to request permission to send media, the floor participant:</w:t>
      </w:r>
    </w:p>
    <w:p w14:paraId="0755E0B9" w14:textId="77777777" w:rsidR="0061718F" w:rsidRPr="00AA0E34" w:rsidRDefault="0061718F" w:rsidP="0061718F">
      <w:pPr>
        <w:pStyle w:val="B1"/>
      </w:pPr>
      <w:r w:rsidRPr="00AA0E34">
        <w:t>1.</w:t>
      </w:r>
      <w:r w:rsidRPr="00AA0E34">
        <w:tab/>
        <w:t>shall send the Floor Request message toward the floor control server; The Floor Request message:</w:t>
      </w:r>
    </w:p>
    <w:p w14:paraId="049ADAB3" w14:textId="77777777" w:rsidR="0061718F" w:rsidRPr="00AA0E34" w:rsidRDefault="0061718F" w:rsidP="0061718F">
      <w:pPr>
        <w:pStyle w:val="B2"/>
      </w:pPr>
      <w:r w:rsidRPr="00AA0E34">
        <w:t>a.</w:t>
      </w:r>
      <w:r w:rsidRPr="00AA0E34">
        <w:tab/>
        <w:t>if a different priority than the normal priority is required, shall include the Floor Priority field with the priority not higher than negotiated with the floor control server as specified in subclause 14.3.3; and</w:t>
      </w:r>
    </w:p>
    <w:p w14:paraId="43C4AF10" w14:textId="77777777" w:rsidR="0061718F" w:rsidRPr="00AA0E34" w:rsidRDefault="0061718F" w:rsidP="0061718F">
      <w:pPr>
        <w:pStyle w:val="B2"/>
      </w:pPr>
      <w:r w:rsidRPr="00AA0E34">
        <w:t>b.</w:t>
      </w:r>
      <w:r w:rsidRPr="00AA0E34">
        <w:tab/>
        <w:t>if the floor request is a broadcast group call, system call, emergency call or an imminent peril call, shall include a Floor Indicator field indicating the relevant call types;</w:t>
      </w:r>
    </w:p>
    <w:p w14:paraId="6B7CCED4" w14:textId="77777777" w:rsidR="0061718F" w:rsidRPr="00AA0E34" w:rsidRDefault="0061718F" w:rsidP="0061718F">
      <w:pPr>
        <w:pStyle w:val="B1"/>
      </w:pPr>
      <w:r w:rsidRPr="00AA0E34">
        <w:t>2.</w:t>
      </w:r>
      <w:r w:rsidRPr="00AA0E34">
        <w:tab/>
        <w:t>shall start timer T101 (Floor Request) and initialise counter C101 (Floor Request) to 1; and</w:t>
      </w:r>
    </w:p>
    <w:p w14:paraId="2E1788F0" w14:textId="77777777" w:rsidR="0061718F" w:rsidRPr="00AA0E34" w:rsidRDefault="0061718F" w:rsidP="0061718F">
      <w:pPr>
        <w:pStyle w:val="B1"/>
      </w:pPr>
      <w:r w:rsidRPr="00AA0E34">
        <w:t>3.</w:t>
      </w:r>
      <w:r w:rsidRPr="00AA0E34">
        <w:tab/>
        <w:t>shall enter the 'U: pending Request' state.</w:t>
      </w:r>
    </w:p>
    <w:p w14:paraId="57ED24A5" w14:textId="77777777" w:rsidR="0061718F" w:rsidRPr="00AA0E34" w:rsidRDefault="0061718F" w:rsidP="0061718F">
      <w:r w:rsidRPr="00AA0E34">
        <w:t>[TS 24.380, clause 6.2.4.4.2]</w:t>
      </w:r>
    </w:p>
    <w:p w14:paraId="3FA3B664" w14:textId="77777777" w:rsidR="0061718F" w:rsidRPr="00AA0E34" w:rsidRDefault="0061718F" w:rsidP="0061718F">
      <w:r w:rsidRPr="00AA0E34">
        <w:t>Upon receiving a Floor Granted message from the floor control server or a floor granted indication in an SIP 200 (OK) response in the application and signalling layer, the floor participant:</w:t>
      </w:r>
    </w:p>
    <w:p w14:paraId="0698FC1D" w14:textId="77777777" w:rsidR="0061718F" w:rsidRPr="00AA0E34" w:rsidRDefault="0061718F" w:rsidP="0061718F">
      <w:pPr>
        <w:pStyle w:val="B1"/>
      </w:pPr>
      <w:r w:rsidRPr="00AA0E34">
        <w:t>1.</w:t>
      </w:r>
      <w:r w:rsidRPr="00AA0E34">
        <w:tab/>
        <w:t>if the first bit in the subtype of the Floor Granted message is set to '1' (Acknowledgment is required) as described in subclause 8.3.2, shall send a Floor Ack message. The Floor Ack message:</w:t>
      </w:r>
    </w:p>
    <w:p w14:paraId="360C9996" w14:textId="77777777" w:rsidR="0061718F" w:rsidRPr="00AA0E34" w:rsidRDefault="0061718F" w:rsidP="0061718F">
      <w:pPr>
        <w:pStyle w:val="B2"/>
      </w:pPr>
      <w:r w:rsidRPr="00AA0E34">
        <w:t>a.</w:t>
      </w:r>
      <w:r w:rsidRPr="00AA0E34">
        <w:tab/>
        <w:t>shall include the Message Type field set to '1' (Floor Granted); and</w:t>
      </w:r>
    </w:p>
    <w:p w14:paraId="1C6CDA0C" w14:textId="77777777" w:rsidR="0061718F" w:rsidRPr="00AA0E34" w:rsidRDefault="0061718F" w:rsidP="0061718F">
      <w:pPr>
        <w:pStyle w:val="B2"/>
      </w:pPr>
      <w:r w:rsidRPr="00AA0E34">
        <w:t>b.</w:t>
      </w:r>
      <w:r w:rsidRPr="00AA0E34">
        <w:tab/>
        <w:t>shall include the Source field set to '0' (the floor participant is the source);</w:t>
      </w:r>
    </w:p>
    <w:p w14:paraId="16F5CDF0" w14:textId="77777777" w:rsidR="0061718F" w:rsidRPr="00AA0E34" w:rsidRDefault="0061718F" w:rsidP="0061718F">
      <w:pPr>
        <w:pStyle w:val="B1"/>
      </w:pPr>
      <w:r w:rsidRPr="00AA0E34">
        <w:t>2.</w:t>
      </w:r>
      <w:r w:rsidRPr="00AA0E34">
        <w:tab/>
        <w:t>shall provide floor granted notification to the user, if not already done;</w:t>
      </w:r>
    </w:p>
    <w:p w14:paraId="6EEA1FEA" w14:textId="77777777" w:rsidR="0061718F" w:rsidRPr="00AA0E34" w:rsidRDefault="0061718F" w:rsidP="0061718F">
      <w:pPr>
        <w:pStyle w:val="NO"/>
      </w:pPr>
      <w:r w:rsidRPr="00AA0E34">
        <w:t>NOTE:</w:t>
      </w:r>
      <w:r w:rsidRPr="00AA0E34">
        <w:tab/>
        <w:t>Providing the floor granted notification to the user prior to receiving the Floor Granted message is an implementation option.</w:t>
      </w:r>
    </w:p>
    <w:p w14:paraId="26D748E6" w14:textId="77777777" w:rsidR="0061718F" w:rsidRPr="00AA0E34" w:rsidRDefault="0061718F" w:rsidP="0061718F">
      <w:pPr>
        <w:pStyle w:val="B1"/>
      </w:pPr>
      <w:r w:rsidRPr="00AA0E34">
        <w:t>3.</w:t>
      </w:r>
      <w:r w:rsidRPr="00AA0E34">
        <w:tab/>
        <w:t>if the Floor Indicator field is included and the B-bit is set to '1' (Broadcast group call), shall provide a notification to the user indicating the type of call;</w:t>
      </w:r>
    </w:p>
    <w:p w14:paraId="2C1460D2" w14:textId="77777777" w:rsidR="0061718F" w:rsidRPr="00AA0E34" w:rsidRDefault="0061718F" w:rsidP="0061718F">
      <w:pPr>
        <w:pStyle w:val="B1"/>
      </w:pPr>
      <w:r w:rsidRPr="00AA0E34">
        <w:t>4.</w:t>
      </w:r>
      <w:r w:rsidRPr="00AA0E34">
        <w:tab/>
        <w:t>if the G-bit in the Floor Indicator is set to '1' (Dual floor) shall store an indication that the participant is overriding without revoke;</w:t>
      </w:r>
    </w:p>
    <w:p w14:paraId="24D313C9" w14:textId="77777777" w:rsidR="0061718F" w:rsidRPr="00AA0E34" w:rsidRDefault="0061718F" w:rsidP="0061718F">
      <w:pPr>
        <w:pStyle w:val="B1"/>
      </w:pPr>
      <w:r w:rsidRPr="00AA0E34">
        <w:t>5.</w:t>
      </w:r>
      <w:r w:rsidRPr="00AA0E34">
        <w:tab/>
        <w:t>shall stop the optional timer T103 (End of RTP media), if running;</w:t>
      </w:r>
    </w:p>
    <w:p w14:paraId="50AAC209" w14:textId="77777777" w:rsidR="0061718F" w:rsidRPr="00AA0E34" w:rsidRDefault="0061718F" w:rsidP="0061718F">
      <w:pPr>
        <w:pStyle w:val="B1"/>
      </w:pPr>
      <w:r w:rsidRPr="00AA0E34">
        <w:t>6.</w:t>
      </w:r>
      <w:r w:rsidRPr="00AA0E34">
        <w:tab/>
        <w:t>shall stop timer T101 (Floor Request); and</w:t>
      </w:r>
    </w:p>
    <w:p w14:paraId="41E2C011" w14:textId="77777777" w:rsidR="0061718F" w:rsidRPr="00AA0E34" w:rsidRDefault="0061718F" w:rsidP="0061718F">
      <w:pPr>
        <w:pStyle w:val="B1"/>
      </w:pPr>
      <w:r w:rsidRPr="00AA0E34">
        <w:t>7.</w:t>
      </w:r>
      <w:r w:rsidRPr="00AA0E34">
        <w:tab/>
        <w:t>shall enter the 'U: has permission' state.</w:t>
      </w:r>
    </w:p>
    <w:p w14:paraId="32EF1C20" w14:textId="77777777" w:rsidR="0061718F" w:rsidRPr="00AA0E34" w:rsidRDefault="0061718F" w:rsidP="0061718F">
      <w:r w:rsidRPr="00AA0E34">
        <w:t>[TS 24.380, clause 6.2.4.5.4]</w:t>
      </w:r>
    </w:p>
    <w:p w14:paraId="1A16CA33" w14:textId="77777777" w:rsidR="0061718F" w:rsidRPr="00AA0E34" w:rsidRDefault="0061718F" w:rsidP="0061718F">
      <w:r w:rsidRPr="00AA0E34">
        <w:t>Upon receiving a Floor Revoke message, the floor participant:</w:t>
      </w:r>
    </w:p>
    <w:p w14:paraId="7757C072" w14:textId="77777777" w:rsidR="0061718F" w:rsidRPr="00AA0E34" w:rsidRDefault="0061718F" w:rsidP="0061718F">
      <w:pPr>
        <w:pStyle w:val="B1"/>
      </w:pPr>
      <w:r w:rsidRPr="00AA0E34">
        <w:t>1.</w:t>
      </w:r>
      <w:r w:rsidRPr="00AA0E34">
        <w:tab/>
        <w:t>shall inform the user that the permission to send RTP media is being revoked;</w:t>
      </w:r>
    </w:p>
    <w:p w14:paraId="7C7EBEE9" w14:textId="77777777" w:rsidR="0061718F" w:rsidRPr="00AA0E34" w:rsidRDefault="0061718F" w:rsidP="0061718F">
      <w:pPr>
        <w:pStyle w:val="B1"/>
      </w:pPr>
      <w:r w:rsidRPr="00AA0E34">
        <w:t>2.</w:t>
      </w:r>
      <w:r w:rsidRPr="00AA0E34">
        <w:tab/>
        <w:t>may give information to the user about the reason for revoking the permission to send media;</w:t>
      </w:r>
    </w:p>
    <w:p w14:paraId="256EE742" w14:textId="77777777" w:rsidR="0061718F" w:rsidRPr="00AA0E34" w:rsidRDefault="0061718F" w:rsidP="0061718F">
      <w:pPr>
        <w:pStyle w:val="B1"/>
      </w:pPr>
      <w:r w:rsidRPr="00AA0E34">
        <w:t>3.</w:t>
      </w:r>
      <w:r w:rsidRPr="00AA0E34">
        <w:tab/>
        <w:t>shall request the media in the MCPTT client discard any remaining buffered RTP media packets and to stop forwarding of encoded voice to the MCPTT server;</w:t>
      </w:r>
    </w:p>
    <w:p w14:paraId="2AAA9722" w14:textId="77777777" w:rsidR="0061718F" w:rsidRPr="00AA0E34" w:rsidRDefault="0061718F" w:rsidP="0061718F">
      <w:pPr>
        <w:pStyle w:val="B1"/>
      </w:pPr>
      <w:r w:rsidRPr="00AA0E34">
        <w:t>4</w:t>
      </w:r>
      <w:r w:rsidRPr="00AA0E34">
        <w:tab/>
        <w:t>if the G-bit in the Floor Indicator is set to '1' (Dual floor):</w:t>
      </w:r>
    </w:p>
    <w:p w14:paraId="6D74CA1E" w14:textId="77777777" w:rsidR="0061718F" w:rsidRPr="00AA0E34" w:rsidRDefault="0061718F" w:rsidP="0061718F">
      <w:pPr>
        <w:pStyle w:val="B2"/>
      </w:pPr>
      <w:r w:rsidRPr="00AA0E34">
        <w:t>a.</w:t>
      </w:r>
      <w:r w:rsidRPr="00AA0E34">
        <w:tab/>
        <w:t>shall send a Floor Release message. In the Floor Release message:</w:t>
      </w:r>
    </w:p>
    <w:p w14:paraId="347AC7C7" w14:textId="77777777" w:rsidR="0061718F" w:rsidRPr="00AA0E34" w:rsidRDefault="0061718F" w:rsidP="0061718F">
      <w:pPr>
        <w:pStyle w:val="B3"/>
      </w:pPr>
      <w:proofErr w:type="spellStart"/>
      <w:r w:rsidRPr="00AA0E34">
        <w:t>i</w:t>
      </w:r>
      <w:proofErr w:type="spellEnd"/>
      <w:r w:rsidRPr="00AA0E34">
        <w:t>.</w:t>
      </w:r>
      <w:r w:rsidRPr="00AA0E34">
        <w:tab/>
        <w:t>shall include the Floor Indicator with the G-bit set to '1' (Dual floor); and</w:t>
      </w:r>
    </w:p>
    <w:p w14:paraId="654EDFE7" w14:textId="77777777" w:rsidR="0061718F" w:rsidRPr="00AA0E34" w:rsidRDefault="0061718F" w:rsidP="0061718F">
      <w:pPr>
        <w:pStyle w:val="B3"/>
      </w:pPr>
      <w:r w:rsidRPr="00AA0E34">
        <w:t>ii.</w:t>
      </w:r>
      <w:r w:rsidRPr="00AA0E34">
        <w:tab/>
        <w:t>may set the first bit in the subtype to '1' (Acknowledgment is required) as described in subclause 8.3.2;</w:t>
      </w:r>
    </w:p>
    <w:p w14:paraId="1DF08D1E" w14:textId="77777777" w:rsidR="0061718F" w:rsidRPr="00AA0E34" w:rsidRDefault="0061718F" w:rsidP="0061718F">
      <w:pPr>
        <w:pStyle w:val="B1"/>
      </w:pPr>
      <w:r w:rsidRPr="00AA0E34">
        <w:lastRenderedPageBreak/>
        <w:t>5</w:t>
      </w:r>
      <w:r w:rsidRPr="00AA0E34">
        <w:tab/>
        <w:t>if the G-bit in the Floor Indicator is set to '0' (not Dual floor):</w:t>
      </w:r>
    </w:p>
    <w:p w14:paraId="30627677" w14:textId="77777777" w:rsidR="0061718F" w:rsidRPr="00AA0E34" w:rsidRDefault="0061718F" w:rsidP="0061718F">
      <w:pPr>
        <w:pStyle w:val="B2"/>
      </w:pPr>
      <w:r w:rsidRPr="00AA0E34">
        <w:t>a.</w:t>
      </w:r>
      <w:r w:rsidRPr="00AA0E34">
        <w:tab/>
        <w:t>shall send a Floor Release message. In the Floor Release message:</w:t>
      </w:r>
    </w:p>
    <w:p w14:paraId="4C678068" w14:textId="77777777" w:rsidR="0061718F" w:rsidRPr="00AA0E34" w:rsidRDefault="0061718F" w:rsidP="0061718F">
      <w:pPr>
        <w:pStyle w:val="B3"/>
      </w:pPr>
      <w:proofErr w:type="spellStart"/>
      <w:r w:rsidRPr="00AA0E34">
        <w:t>i</w:t>
      </w:r>
      <w:proofErr w:type="spellEnd"/>
      <w:r w:rsidRPr="00AA0E34">
        <w:t>.</w:t>
      </w:r>
      <w:r w:rsidRPr="00AA0E34">
        <w:tab/>
        <w:t>shall include the Floor Indicator with the G-bit set to '0' (not Dual floor); and</w:t>
      </w:r>
    </w:p>
    <w:p w14:paraId="39B5F311" w14:textId="77777777" w:rsidR="0061718F" w:rsidRPr="00AA0E34" w:rsidRDefault="0061718F" w:rsidP="0061718F">
      <w:pPr>
        <w:pStyle w:val="B3"/>
      </w:pPr>
      <w:r w:rsidRPr="00AA0E34">
        <w:t>ii.</w:t>
      </w:r>
      <w:r w:rsidRPr="00AA0E34">
        <w:tab/>
        <w:t>may set the first bit in the subtype to '1' (Acknowledgment is required) as described in subclause 8.3.2;</w:t>
      </w:r>
    </w:p>
    <w:p w14:paraId="143AB27D" w14:textId="77777777" w:rsidR="0061718F" w:rsidRPr="00AA0E34" w:rsidRDefault="0061718F" w:rsidP="0061718F">
      <w:pPr>
        <w:pStyle w:val="NO"/>
      </w:pPr>
      <w:r w:rsidRPr="00AA0E34">
        <w:t>NOTE:</w:t>
      </w:r>
      <w:r w:rsidRPr="00AA0E34">
        <w:tab/>
        <w:t>It is an implementation option to handle the receipt of the Floor Ack message and what action to take if the Floor Ack message is not received.</w:t>
      </w:r>
    </w:p>
    <w:p w14:paraId="2ADE1AB0" w14:textId="77777777" w:rsidR="0061718F" w:rsidRPr="00AA0E34" w:rsidRDefault="0061718F" w:rsidP="0061718F">
      <w:pPr>
        <w:pStyle w:val="B1"/>
      </w:pPr>
      <w:r w:rsidRPr="00AA0E34">
        <w:t>6.</w:t>
      </w:r>
      <w:r w:rsidRPr="00AA0E34">
        <w:tab/>
        <w:t>shall start timer T100 (Floor Release) and initialize counter C100 (Floor Release) to 1; and</w:t>
      </w:r>
    </w:p>
    <w:p w14:paraId="25B28B09" w14:textId="77777777" w:rsidR="0061718F" w:rsidRPr="00AA0E34" w:rsidRDefault="0061718F" w:rsidP="0061718F">
      <w:pPr>
        <w:pStyle w:val="B1"/>
      </w:pPr>
      <w:r w:rsidRPr="00AA0E34">
        <w:t>7.</w:t>
      </w:r>
      <w:r w:rsidRPr="00AA0E34">
        <w:tab/>
        <w:t>shall enter the 'U: pending Release' state.</w:t>
      </w:r>
    </w:p>
    <w:p w14:paraId="4D8C9B7B" w14:textId="77777777" w:rsidR="0061718F" w:rsidRPr="00AA0E34" w:rsidRDefault="0061718F" w:rsidP="0061718F">
      <w:r w:rsidRPr="00AA0E34">
        <w:t>[TS 24.380, clause 6.2.4.4.4]</w:t>
      </w:r>
    </w:p>
    <w:p w14:paraId="263594E7" w14:textId="77777777" w:rsidR="0061718F" w:rsidRPr="00AA0E34" w:rsidRDefault="0061718F" w:rsidP="0061718F">
      <w:r w:rsidRPr="00AA0E34">
        <w:t>Upon receiving a Floor Deny message, the floor participant:</w:t>
      </w:r>
    </w:p>
    <w:p w14:paraId="709E25E0" w14:textId="77777777" w:rsidR="0061718F" w:rsidRPr="00AA0E34" w:rsidRDefault="0061718F" w:rsidP="0061718F">
      <w:pPr>
        <w:pStyle w:val="B1"/>
      </w:pPr>
      <w:r w:rsidRPr="00AA0E34">
        <w:t>1.</w:t>
      </w:r>
      <w:r w:rsidRPr="00AA0E34">
        <w:tab/>
        <w:t>if the first bit in the subtype of the Floor Deny message is set to '1' (Acknowledgment is required) as described in subclause 8.3.2, shall send a Floor Ack message. The Floor Ack message:</w:t>
      </w:r>
    </w:p>
    <w:p w14:paraId="7E1FF8E8" w14:textId="77777777" w:rsidR="0061718F" w:rsidRPr="00AA0E34" w:rsidRDefault="0061718F" w:rsidP="0061718F">
      <w:pPr>
        <w:pStyle w:val="B2"/>
      </w:pPr>
      <w:r w:rsidRPr="00AA0E34">
        <w:t>a.</w:t>
      </w:r>
      <w:r w:rsidRPr="00AA0E34">
        <w:tab/>
        <w:t>shall include the Message Type field set to '3' (Floor Deny); and</w:t>
      </w:r>
    </w:p>
    <w:p w14:paraId="2B9CEA46" w14:textId="77777777" w:rsidR="0061718F" w:rsidRPr="00AA0E34" w:rsidRDefault="0061718F" w:rsidP="0061718F">
      <w:pPr>
        <w:pStyle w:val="B2"/>
      </w:pPr>
      <w:r w:rsidRPr="00AA0E34">
        <w:t>b.</w:t>
      </w:r>
      <w:r w:rsidRPr="00AA0E34">
        <w:tab/>
        <w:t>shall include the Source field set to '0' (the floor participant is the source);</w:t>
      </w:r>
    </w:p>
    <w:p w14:paraId="3DD43B00" w14:textId="77777777" w:rsidR="0061718F" w:rsidRPr="00AA0E34" w:rsidRDefault="0061718F" w:rsidP="0061718F">
      <w:pPr>
        <w:pStyle w:val="B1"/>
      </w:pPr>
      <w:r w:rsidRPr="00AA0E34">
        <w:t>2.</w:t>
      </w:r>
      <w:r w:rsidRPr="00AA0E34">
        <w:tab/>
        <w:t>shall provide floor deny notification to the user;</w:t>
      </w:r>
    </w:p>
    <w:p w14:paraId="11E831FD" w14:textId="77777777" w:rsidR="0061718F" w:rsidRPr="00AA0E34" w:rsidRDefault="0061718F" w:rsidP="0061718F">
      <w:pPr>
        <w:pStyle w:val="B1"/>
      </w:pPr>
      <w:r w:rsidRPr="00AA0E34">
        <w:t>3.</w:t>
      </w:r>
      <w:r w:rsidRPr="00AA0E34">
        <w:tab/>
        <w:t>may display the floor deny reason to the user using information in the Reject Cause field;</w:t>
      </w:r>
    </w:p>
    <w:p w14:paraId="13D2793A" w14:textId="77777777" w:rsidR="0061718F" w:rsidRPr="00AA0E34" w:rsidRDefault="0061718F" w:rsidP="0061718F">
      <w:pPr>
        <w:pStyle w:val="B1"/>
      </w:pPr>
      <w:r w:rsidRPr="00AA0E34">
        <w:t>4.</w:t>
      </w:r>
      <w:r w:rsidRPr="00AA0E34">
        <w:tab/>
        <w:t>shall stop timer T101 (Floor Request); and</w:t>
      </w:r>
    </w:p>
    <w:p w14:paraId="0C815009" w14:textId="77777777" w:rsidR="0061718F" w:rsidRPr="00AA0E34" w:rsidRDefault="0061718F" w:rsidP="0061718F">
      <w:pPr>
        <w:pStyle w:val="B1"/>
      </w:pPr>
      <w:r w:rsidRPr="00AA0E34">
        <w:t>5.</w:t>
      </w:r>
      <w:r w:rsidRPr="00AA0E34">
        <w:tab/>
        <w:t>shall enter the 'U: has no permission' state.</w:t>
      </w:r>
    </w:p>
    <w:p w14:paraId="57E811F4" w14:textId="77777777" w:rsidR="0061718F" w:rsidRPr="00AA0E34" w:rsidRDefault="0061718F" w:rsidP="0061718F">
      <w:r w:rsidRPr="00AA0E34">
        <w:t>[TS 24.380, clause 6.2.4.4.9]</w:t>
      </w:r>
    </w:p>
    <w:p w14:paraId="7D05AFAE" w14:textId="77777777" w:rsidR="0061718F" w:rsidRPr="00AA0E34" w:rsidRDefault="0061718F" w:rsidP="0061718F">
      <w:r w:rsidRPr="00AA0E34">
        <w:t>Upon receiving a Floor Queue Position Info message, the floor participant:</w:t>
      </w:r>
    </w:p>
    <w:p w14:paraId="5E319195" w14:textId="77777777" w:rsidR="0061718F" w:rsidRPr="00AA0E34" w:rsidRDefault="0061718F" w:rsidP="0061718F">
      <w:pPr>
        <w:pStyle w:val="B1"/>
      </w:pPr>
      <w:r w:rsidRPr="00AA0E34">
        <w:t>1.</w:t>
      </w:r>
      <w:r w:rsidRPr="00AA0E34">
        <w:tab/>
        <w:t>if the first bit in the subtype of the Floor Queue Position Info message is set to '1' (Acknowledgment is required) as described in subclause 8.3.2, shall send a Floor Ack message. The Floor Ack message:</w:t>
      </w:r>
    </w:p>
    <w:p w14:paraId="2EAAE635" w14:textId="77777777" w:rsidR="0061718F" w:rsidRPr="00AA0E34" w:rsidRDefault="0061718F" w:rsidP="0061718F">
      <w:pPr>
        <w:pStyle w:val="B2"/>
      </w:pPr>
      <w:r w:rsidRPr="00AA0E34">
        <w:t>a.</w:t>
      </w:r>
      <w:r w:rsidRPr="00AA0E34">
        <w:tab/>
        <w:t>shall include the Message Type field set to '9' (Floor Queue Position Info); and</w:t>
      </w:r>
    </w:p>
    <w:p w14:paraId="6D4E5A5D" w14:textId="77777777" w:rsidR="0061718F" w:rsidRPr="00AA0E34" w:rsidRDefault="0061718F" w:rsidP="0061718F">
      <w:pPr>
        <w:pStyle w:val="B2"/>
      </w:pPr>
      <w:r w:rsidRPr="00AA0E34">
        <w:t>b.</w:t>
      </w:r>
      <w:r w:rsidRPr="00AA0E34">
        <w:tab/>
        <w:t>shall include the Source field set to '0' (the floor participant is the source);</w:t>
      </w:r>
    </w:p>
    <w:p w14:paraId="71ED9D30" w14:textId="77777777" w:rsidR="0061718F" w:rsidRPr="00AA0E34" w:rsidRDefault="0061718F" w:rsidP="0061718F">
      <w:pPr>
        <w:pStyle w:val="B1"/>
      </w:pPr>
      <w:r w:rsidRPr="00AA0E34">
        <w:t>2.</w:t>
      </w:r>
      <w:r w:rsidRPr="00AA0E34">
        <w:tab/>
        <w:t>shall provide floor request queued response notification to the MCPTT user;</w:t>
      </w:r>
    </w:p>
    <w:p w14:paraId="43B440EF" w14:textId="77777777" w:rsidR="0061718F" w:rsidRPr="00AA0E34" w:rsidRDefault="0061718F" w:rsidP="0061718F">
      <w:pPr>
        <w:pStyle w:val="B1"/>
      </w:pPr>
      <w:r w:rsidRPr="00AA0E34">
        <w:t>3.</w:t>
      </w:r>
      <w:r w:rsidRPr="00AA0E34">
        <w:tab/>
        <w:t>may provide the queue position and priority to the MCPTT user; and</w:t>
      </w:r>
    </w:p>
    <w:p w14:paraId="752BEC75" w14:textId="77777777" w:rsidR="0061718F" w:rsidRPr="00AA0E34" w:rsidRDefault="0061718F" w:rsidP="0061718F">
      <w:pPr>
        <w:pStyle w:val="B1"/>
      </w:pPr>
      <w:r w:rsidRPr="00AA0E34">
        <w:t>4.</w:t>
      </w:r>
      <w:r w:rsidRPr="00AA0E34">
        <w:tab/>
        <w:t>shall enter the 'U: queued' state.</w:t>
      </w:r>
    </w:p>
    <w:p w14:paraId="311B4A54" w14:textId="77777777" w:rsidR="0061718F" w:rsidRPr="00AA0E34" w:rsidRDefault="0061718F" w:rsidP="0061718F">
      <w:r w:rsidRPr="00AA0E34">
        <w:t>[TS 24.380, clause 6.2.4.9.9]</w:t>
      </w:r>
    </w:p>
    <w:p w14:paraId="7EFF3BDF" w14:textId="77777777" w:rsidR="0061718F" w:rsidRPr="00AA0E34" w:rsidRDefault="0061718F" w:rsidP="0061718F">
      <w:r w:rsidRPr="00AA0E34">
        <w:t>Upon receipt of an indication from the MCPTT client to request the queue position, the floor participant:</w:t>
      </w:r>
    </w:p>
    <w:p w14:paraId="20A8E588" w14:textId="77777777" w:rsidR="0061718F" w:rsidRPr="00AA0E34" w:rsidRDefault="0061718F" w:rsidP="0061718F">
      <w:pPr>
        <w:pStyle w:val="B1"/>
      </w:pPr>
      <w:r w:rsidRPr="00AA0E34">
        <w:t>1.</w:t>
      </w:r>
      <w:r w:rsidRPr="00AA0E34">
        <w:tab/>
        <w:t>shall send the Floor Queue Position Request message;</w:t>
      </w:r>
    </w:p>
    <w:p w14:paraId="0A7A4E47" w14:textId="77777777" w:rsidR="0061718F" w:rsidRPr="00AA0E34" w:rsidRDefault="0061718F" w:rsidP="0061718F">
      <w:pPr>
        <w:pStyle w:val="B1"/>
      </w:pPr>
      <w:r w:rsidRPr="00AA0E34">
        <w:t>2.</w:t>
      </w:r>
      <w:r w:rsidRPr="00AA0E34">
        <w:tab/>
        <w:t>shall start timer T104 (Floor Queue Position Request) and initialize counter C104 (Floor Queue Position Request) to 1; and</w:t>
      </w:r>
    </w:p>
    <w:p w14:paraId="1119B24B" w14:textId="77777777" w:rsidR="0061718F" w:rsidRPr="00AA0E34" w:rsidRDefault="0061718F" w:rsidP="0061718F">
      <w:pPr>
        <w:pStyle w:val="B1"/>
      </w:pPr>
      <w:r w:rsidRPr="00AA0E34">
        <w:t>3.</w:t>
      </w:r>
      <w:r w:rsidRPr="00AA0E34">
        <w:tab/>
        <w:t>remain in the 'U: queued' state.</w:t>
      </w:r>
    </w:p>
    <w:p w14:paraId="21D99913" w14:textId="77777777" w:rsidR="0061718F" w:rsidRPr="00AA0E34" w:rsidRDefault="0061718F" w:rsidP="0061718F">
      <w:r w:rsidRPr="00AA0E34">
        <w:t>[TS 24.380, clause 6.2.4.9.6]</w:t>
      </w:r>
    </w:p>
    <w:p w14:paraId="33D23FBA" w14:textId="77777777" w:rsidR="0061718F" w:rsidRPr="00AA0E34" w:rsidRDefault="0061718F" w:rsidP="0061718F">
      <w:r w:rsidRPr="00AA0E34">
        <w:t>Upon receiving an indication from the MCPTT user to release the queued floor request, the floor participant:</w:t>
      </w:r>
    </w:p>
    <w:p w14:paraId="23E38389" w14:textId="77777777" w:rsidR="0061718F" w:rsidRPr="00AA0E34" w:rsidRDefault="0061718F" w:rsidP="0061718F">
      <w:pPr>
        <w:pStyle w:val="B1"/>
      </w:pPr>
      <w:r w:rsidRPr="00AA0E34">
        <w:t>1.</w:t>
      </w:r>
      <w:r w:rsidRPr="00AA0E34">
        <w:tab/>
        <w:t>shall send a Floor Release message: The Floor Release message:</w:t>
      </w:r>
    </w:p>
    <w:p w14:paraId="6A39E4C0" w14:textId="77777777" w:rsidR="0061718F" w:rsidRPr="00AA0E34" w:rsidRDefault="0061718F" w:rsidP="0061718F">
      <w:pPr>
        <w:pStyle w:val="B2"/>
      </w:pPr>
      <w:r w:rsidRPr="00AA0E34">
        <w:t>a.</w:t>
      </w:r>
      <w:r w:rsidRPr="00AA0E34">
        <w:tab/>
        <w:t>may include the Floor Indicator field changing a broadcast group call to a normal call;</w:t>
      </w:r>
    </w:p>
    <w:p w14:paraId="4A098C9D" w14:textId="77777777" w:rsidR="0061718F" w:rsidRPr="00AA0E34" w:rsidRDefault="0061718F" w:rsidP="0061718F">
      <w:pPr>
        <w:pStyle w:val="B1"/>
      </w:pPr>
      <w:r w:rsidRPr="00AA0E34">
        <w:lastRenderedPageBreak/>
        <w:t>2.</w:t>
      </w:r>
      <w:r w:rsidRPr="00AA0E34">
        <w:tab/>
        <w:t>may set the first bit in the subtype of the Floor Release message to '1' (Acknowledgment is required) as described in subclause 8.3.2;</w:t>
      </w:r>
    </w:p>
    <w:p w14:paraId="6B644E55" w14:textId="77777777" w:rsidR="0061718F" w:rsidRPr="00AA0E34" w:rsidRDefault="0061718F" w:rsidP="0061718F">
      <w:pPr>
        <w:pStyle w:val="NO"/>
      </w:pPr>
      <w:r w:rsidRPr="00AA0E34">
        <w:t>NOTE:</w:t>
      </w:r>
      <w:r w:rsidRPr="00AA0E34">
        <w:tab/>
        <w:t>It is an implementation option to handle the receipt of the Floor Ack message and what action to take if the Floor Ack message is not received.</w:t>
      </w:r>
    </w:p>
    <w:p w14:paraId="021DF0EB" w14:textId="77777777" w:rsidR="0061718F" w:rsidRPr="00AA0E34" w:rsidRDefault="0061718F" w:rsidP="0061718F">
      <w:pPr>
        <w:pStyle w:val="B1"/>
      </w:pPr>
      <w:r w:rsidRPr="00AA0E34">
        <w:t>3.</w:t>
      </w:r>
      <w:r w:rsidRPr="00AA0E34">
        <w:tab/>
        <w:t>shall start timer T100 (Floor Release) and initialise counter C10 (Floor Release) to 1;</w:t>
      </w:r>
    </w:p>
    <w:p w14:paraId="51B01959" w14:textId="77777777" w:rsidR="0061718F" w:rsidRPr="00AA0E34" w:rsidRDefault="0061718F" w:rsidP="0061718F">
      <w:pPr>
        <w:pStyle w:val="B1"/>
      </w:pPr>
      <w:r w:rsidRPr="00AA0E34">
        <w:t>4.</w:t>
      </w:r>
      <w:r w:rsidRPr="00AA0E34">
        <w:tab/>
        <w:t>shall stop timer T104 (Floor Queue Position Request), if running; and</w:t>
      </w:r>
    </w:p>
    <w:p w14:paraId="6BC94B17" w14:textId="77777777" w:rsidR="0061718F" w:rsidRPr="00AA0E34" w:rsidRDefault="0061718F" w:rsidP="0061718F">
      <w:pPr>
        <w:pStyle w:val="B1"/>
      </w:pPr>
      <w:r w:rsidRPr="00AA0E34">
        <w:t>5.</w:t>
      </w:r>
      <w:r w:rsidRPr="00AA0E34">
        <w:tab/>
        <w:t>shall enter the 'U: pending Release' state.</w:t>
      </w:r>
    </w:p>
    <w:p w14:paraId="2452A772" w14:textId="77777777" w:rsidR="0061718F" w:rsidRPr="00AA0E34" w:rsidRDefault="0061718F" w:rsidP="0061718F">
      <w:r w:rsidRPr="00AA0E34">
        <w:t>[TS 24.380, clause 6.2.4.9.4]</w:t>
      </w:r>
    </w:p>
    <w:p w14:paraId="11EE7E15" w14:textId="77777777" w:rsidR="0061718F" w:rsidRPr="00AA0E34" w:rsidRDefault="0061718F" w:rsidP="0061718F">
      <w:r w:rsidRPr="00AA0E34">
        <w:t>Upon receiving a Floor Granted message, the floor participant:</w:t>
      </w:r>
    </w:p>
    <w:p w14:paraId="0567B1EA" w14:textId="77777777" w:rsidR="0061718F" w:rsidRPr="00AA0E34" w:rsidRDefault="0061718F" w:rsidP="0061718F">
      <w:pPr>
        <w:pStyle w:val="B1"/>
      </w:pPr>
      <w:r w:rsidRPr="00AA0E34">
        <w:t>1.</w:t>
      </w:r>
      <w:r w:rsidRPr="00AA0E34">
        <w:tab/>
        <w:t>if the first bit in the subtype of the Floor Granted message is set to '1' (Acknowledgment is required) as described in subclause 8.3.2, shall send a Floor Ack message. The Floor Ack message:</w:t>
      </w:r>
    </w:p>
    <w:p w14:paraId="76212004" w14:textId="77777777" w:rsidR="0061718F" w:rsidRPr="00AA0E34" w:rsidRDefault="0061718F" w:rsidP="0061718F">
      <w:pPr>
        <w:pStyle w:val="B2"/>
      </w:pPr>
      <w:r w:rsidRPr="00AA0E34">
        <w:t>a.</w:t>
      </w:r>
      <w:r w:rsidRPr="00AA0E34">
        <w:tab/>
        <w:t>shall include the Message Type field set to '1' (Floor Granted); and</w:t>
      </w:r>
    </w:p>
    <w:p w14:paraId="6FD63AA0" w14:textId="77777777" w:rsidR="0061718F" w:rsidRPr="00AA0E34" w:rsidRDefault="0061718F" w:rsidP="0061718F">
      <w:pPr>
        <w:pStyle w:val="B2"/>
      </w:pPr>
      <w:r w:rsidRPr="00AA0E34">
        <w:t>b.</w:t>
      </w:r>
      <w:r w:rsidRPr="00AA0E34">
        <w:tab/>
        <w:t>shall include the Source field set to '0' (the floor participant is the source);</w:t>
      </w:r>
    </w:p>
    <w:p w14:paraId="08941207" w14:textId="77777777" w:rsidR="0061718F" w:rsidRPr="00AA0E34" w:rsidRDefault="0061718F" w:rsidP="0061718F">
      <w:pPr>
        <w:pStyle w:val="B1"/>
      </w:pPr>
      <w:r w:rsidRPr="00AA0E34">
        <w:t>2.</w:t>
      </w:r>
      <w:r w:rsidRPr="00AA0E34">
        <w:tab/>
        <w:t>shall provide a floor granted notification to the MCPTT user;</w:t>
      </w:r>
    </w:p>
    <w:p w14:paraId="33843A6F" w14:textId="77777777" w:rsidR="0061718F" w:rsidRPr="00AA0E34" w:rsidRDefault="0061718F" w:rsidP="0061718F">
      <w:pPr>
        <w:pStyle w:val="B1"/>
      </w:pPr>
      <w:r w:rsidRPr="00AA0E34">
        <w:t>3.</w:t>
      </w:r>
      <w:r w:rsidRPr="00AA0E34">
        <w:tab/>
        <w:t>if the Floor Indicator field is included and the B-bit is set to '1' (Broadcast group call), shall provide a notification to the user indicating the type of call;</w:t>
      </w:r>
    </w:p>
    <w:p w14:paraId="72C28E63" w14:textId="77777777" w:rsidR="0061718F" w:rsidRPr="00AA0E34" w:rsidRDefault="0061718F" w:rsidP="0061718F">
      <w:pPr>
        <w:pStyle w:val="B1"/>
      </w:pPr>
      <w:r w:rsidRPr="00AA0E34">
        <w:t>4.</w:t>
      </w:r>
      <w:r w:rsidRPr="00AA0E34">
        <w:tab/>
        <w:t>shall stop timer T104 (Floor Queue Position Request), if running;</w:t>
      </w:r>
    </w:p>
    <w:p w14:paraId="2CDD528B" w14:textId="77777777" w:rsidR="0061718F" w:rsidRPr="00AA0E34" w:rsidRDefault="0061718F" w:rsidP="0061718F">
      <w:pPr>
        <w:pStyle w:val="B1"/>
      </w:pPr>
      <w:r w:rsidRPr="00AA0E34">
        <w:t>5.</w:t>
      </w:r>
      <w:r w:rsidRPr="00AA0E34">
        <w:tab/>
        <w:t xml:space="preserve">shall start timer T132 </w:t>
      </w:r>
      <w:r w:rsidRPr="00AA0E34">
        <w:rPr>
          <w:lang w:eastAsia="ko-KR"/>
        </w:rPr>
        <w:t>(Queued granted user action)</w:t>
      </w:r>
      <w:r w:rsidRPr="00AA0E34">
        <w:t>;</w:t>
      </w:r>
    </w:p>
    <w:p w14:paraId="41B46B99" w14:textId="77777777" w:rsidR="0061718F" w:rsidRPr="00AA0E34" w:rsidRDefault="0061718F" w:rsidP="0061718F">
      <w:pPr>
        <w:pStyle w:val="B1"/>
      </w:pPr>
      <w:r w:rsidRPr="00AA0E34">
        <w:t>6.</w:t>
      </w:r>
      <w:r w:rsidRPr="00AA0E34">
        <w:tab/>
        <w:t>shall indicate the user that the floor is granted; and</w:t>
      </w:r>
    </w:p>
    <w:p w14:paraId="4190A2E6" w14:textId="77777777" w:rsidR="0061718F" w:rsidRPr="00AA0E34" w:rsidRDefault="0061718F" w:rsidP="0061718F">
      <w:pPr>
        <w:pStyle w:val="B1"/>
      </w:pPr>
      <w:r w:rsidRPr="00AA0E34">
        <w:t>7.</w:t>
      </w:r>
      <w:r w:rsidRPr="00AA0E34">
        <w:tab/>
        <w:t>shall remain in the 'U: queued' state.</w:t>
      </w:r>
    </w:p>
    <w:p w14:paraId="64C634FC" w14:textId="77777777" w:rsidR="0061718F" w:rsidRPr="00AA0E34" w:rsidRDefault="0061718F" w:rsidP="0061718F">
      <w:pPr>
        <w:pStyle w:val="H6"/>
      </w:pPr>
      <w:r w:rsidRPr="00AA0E34">
        <w:t>6.1.1.2.3</w:t>
      </w:r>
      <w:r w:rsidRPr="00AA0E34">
        <w:tab/>
        <w:t>Test description</w:t>
      </w:r>
    </w:p>
    <w:p w14:paraId="22EB82D0" w14:textId="77777777" w:rsidR="0061718F" w:rsidRPr="00AA0E34" w:rsidRDefault="0061718F" w:rsidP="0061718F">
      <w:pPr>
        <w:pStyle w:val="H6"/>
      </w:pPr>
      <w:r w:rsidRPr="00AA0E34">
        <w:t>6.1.1.2.3.1</w:t>
      </w:r>
      <w:r w:rsidRPr="00AA0E34">
        <w:tab/>
        <w:t>Pre-test conditions</w:t>
      </w:r>
    </w:p>
    <w:p w14:paraId="4006222E" w14:textId="77777777" w:rsidR="0061718F" w:rsidRPr="00AA0E34" w:rsidRDefault="0061718F" w:rsidP="0061718F">
      <w:pPr>
        <w:pStyle w:val="H6"/>
      </w:pPr>
      <w:r w:rsidRPr="00AA0E34">
        <w:t>System Simulator:</w:t>
      </w:r>
    </w:p>
    <w:p w14:paraId="465A1687" w14:textId="77777777" w:rsidR="0061718F" w:rsidRPr="00AA0E34" w:rsidRDefault="0061718F" w:rsidP="0061718F">
      <w:pPr>
        <w:pStyle w:val="B1"/>
      </w:pPr>
      <w:r w:rsidRPr="00AA0E34">
        <w:t>-</w:t>
      </w:r>
      <w:r w:rsidRPr="00AA0E34">
        <w:tab/>
        <w:t>SS (MCPTT server)</w:t>
      </w:r>
    </w:p>
    <w:p w14:paraId="091F0E64" w14:textId="77777777" w:rsidR="0061718F" w:rsidRPr="00AA0E34" w:rsidRDefault="0061718F" w:rsidP="0061718F">
      <w:pPr>
        <w:pStyle w:val="B1"/>
      </w:pPr>
      <w:r w:rsidRPr="00AA0E34">
        <w:t>-</w:t>
      </w:r>
      <w:r w:rsidRPr="00AA0E3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777C189" w14:textId="77777777" w:rsidR="0061718F" w:rsidRPr="00AA0E34" w:rsidRDefault="0061718F" w:rsidP="0061718F">
      <w:pPr>
        <w:pStyle w:val="H6"/>
      </w:pPr>
      <w:r w:rsidRPr="00AA0E34">
        <w:t>IUT:</w:t>
      </w:r>
    </w:p>
    <w:p w14:paraId="184868E2" w14:textId="77777777" w:rsidR="0061718F" w:rsidRPr="00AA0E34" w:rsidRDefault="0061718F" w:rsidP="0061718F">
      <w:pPr>
        <w:pStyle w:val="B1"/>
      </w:pPr>
      <w:r w:rsidRPr="00AA0E34">
        <w:t>-</w:t>
      </w:r>
      <w:r w:rsidRPr="00AA0E34">
        <w:tab/>
        <w:t>UE (MCPTT client)</w:t>
      </w:r>
    </w:p>
    <w:p w14:paraId="2CEC5DDA" w14:textId="77777777" w:rsidR="0061718F" w:rsidRPr="00AA0E34" w:rsidRDefault="0061718F" w:rsidP="0061718F">
      <w:pPr>
        <w:pStyle w:val="B1"/>
      </w:pPr>
      <w:r w:rsidRPr="00AA0E34">
        <w:t>-</w:t>
      </w:r>
      <w:r w:rsidRPr="00AA0E34">
        <w:tab/>
        <w:t>The test USIM set as defined in TS 36.579-1 [2], subclause 5.5.10 is inserted.</w:t>
      </w:r>
    </w:p>
    <w:p w14:paraId="02D92D12" w14:textId="77777777" w:rsidR="0061718F" w:rsidRPr="00AA0E34" w:rsidRDefault="0061718F" w:rsidP="0061718F">
      <w:pPr>
        <w:pStyle w:val="H6"/>
      </w:pPr>
      <w:r w:rsidRPr="00AA0E34">
        <w:t>Preamble:</w:t>
      </w:r>
    </w:p>
    <w:p w14:paraId="60A2B9D8" w14:textId="77777777" w:rsidR="0061718F" w:rsidRPr="00AA0E34" w:rsidRDefault="0061718F" w:rsidP="0061718F">
      <w:pPr>
        <w:pStyle w:val="B1"/>
      </w:pPr>
      <w:r w:rsidRPr="00AA0E34">
        <w:t>-</w:t>
      </w:r>
      <w:r w:rsidRPr="00AA0E34">
        <w:tab/>
        <w:t>The UE has performed the Generic Test Procedure for MCPTT UE registration as specified in TS 36.579-1 [2], subclause 5.4.2.</w:t>
      </w:r>
    </w:p>
    <w:p w14:paraId="5DC0770D" w14:textId="77777777" w:rsidR="0061718F" w:rsidRPr="00AA0E34" w:rsidRDefault="0061718F" w:rsidP="0061718F">
      <w:pPr>
        <w:pStyle w:val="B1"/>
      </w:pPr>
      <w:r w:rsidRPr="00AA0E34">
        <w:t>-</w:t>
      </w:r>
      <w:r w:rsidRPr="00AA0E34">
        <w:tab/>
        <w:t>The MCPTT User performs the Generic Test Procedure for MCPTT Authorization/Configuration and Key Generation as specified in TS 36.579-1 [2], subclause 5.3.2.</w:t>
      </w:r>
    </w:p>
    <w:p w14:paraId="3BA40790" w14:textId="77777777" w:rsidR="0061718F" w:rsidRPr="00AA0E34" w:rsidRDefault="0061718F" w:rsidP="0061718F">
      <w:pPr>
        <w:pStyle w:val="B1"/>
      </w:pPr>
      <w:r w:rsidRPr="00AA0E34">
        <w:t>-</w:t>
      </w:r>
      <w:r w:rsidRPr="00AA0E34">
        <w:tab/>
        <w:t>UE States at the end of the preamble</w:t>
      </w:r>
    </w:p>
    <w:p w14:paraId="1EC2F0FD" w14:textId="77777777" w:rsidR="0061718F" w:rsidRPr="00AA0E34" w:rsidRDefault="0061718F" w:rsidP="0061718F">
      <w:pPr>
        <w:pStyle w:val="B2"/>
      </w:pPr>
      <w:r w:rsidRPr="00AA0E34">
        <w:lastRenderedPageBreak/>
        <w:t>-</w:t>
      </w:r>
      <w:r w:rsidRPr="00AA0E34">
        <w:tab/>
        <w:t>The UE is in E-UTRA Registered, Idle Mode state.</w:t>
      </w:r>
    </w:p>
    <w:p w14:paraId="37A3CCF0" w14:textId="77777777" w:rsidR="0061718F" w:rsidRPr="00AA0E34" w:rsidRDefault="0061718F" w:rsidP="0061718F">
      <w:pPr>
        <w:pStyle w:val="B2"/>
      </w:pPr>
      <w:r w:rsidRPr="00AA0E34">
        <w:t>-</w:t>
      </w:r>
      <w:r w:rsidRPr="00AA0E34">
        <w:tab/>
        <w:t>The MCPTT Client Application has been activated and User has registered-in as the MCPTT User with the Server as active user at the Client.</w:t>
      </w:r>
    </w:p>
    <w:p w14:paraId="21F9E16A" w14:textId="77777777" w:rsidR="0061718F" w:rsidRPr="00AA0E34" w:rsidRDefault="0061718F" w:rsidP="0061718F">
      <w:pPr>
        <w:pStyle w:val="H6"/>
      </w:pPr>
      <w:r w:rsidRPr="00AA0E34">
        <w:lastRenderedPageBreak/>
        <w:t>6.1.1.2.3.2</w:t>
      </w:r>
      <w:r w:rsidRPr="00AA0E34">
        <w:tab/>
        <w:t>Test procedure sequence</w:t>
      </w:r>
    </w:p>
    <w:p w14:paraId="0A496B44" w14:textId="77777777" w:rsidR="0061718F" w:rsidRPr="00AA0E34" w:rsidRDefault="0061718F" w:rsidP="0061718F">
      <w:pPr>
        <w:pStyle w:val="TH"/>
      </w:pPr>
      <w:r w:rsidRPr="00AA0E34">
        <w:t>Table 6.1.1.2.3.2-1: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00"/>
        <w:gridCol w:w="709"/>
        <w:gridCol w:w="2977"/>
        <w:gridCol w:w="567"/>
        <w:gridCol w:w="892"/>
      </w:tblGrid>
      <w:tr w:rsidR="0061718F" w:rsidRPr="00AA0E34" w14:paraId="739814E5" w14:textId="77777777" w:rsidTr="005F54EC">
        <w:tc>
          <w:tcPr>
            <w:tcW w:w="817" w:type="dxa"/>
            <w:tcBorders>
              <w:bottom w:val="nil"/>
            </w:tcBorders>
          </w:tcPr>
          <w:p w14:paraId="3DA4B551" w14:textId="77777777" w:rsidR="0061718F" w:rsidRPr="00AA0E34" w:rsidRDefault="0061718F" w:rsidP="005F54EC">
            <w:pPr>
              <w:pStyle w:val="TAH"/>
            </w:pPr>
            <w:r w:rsidRPr="00AA0E34">
              <w:lastRenderedPageBreak/>
              <w:t>St</w:t>
            </w:r>
          </w:p>
        </w:tc>
        <w:tc>
          <w:tcPr>
            <w:tcW w:w="3800" w:type="dxa"/>
            <w:tcBorders>
              <w:bottom w:val="nil"/>
            </w:tcBorders>
          </w:tcPr>
          <w:p w14:paraId="72CCC54E" w14:textId="77777777" w:rsidR="0061718F" w:rsidRPr="00AA0E34" w:rsidRDefault="0061718F" w:rsidP="005F54EC">
            <w:pPr>
              <w:pStyle w:val="TAH"/>
            </w:pPr>
            <w:r w:rsidRPr="00AA0E34">
              <w:t>Procedure</w:t>
            </w:r>
          </w:p>
        </w:tc>
        <w:tc>
          <w:tcPr>
            <w:tcW w:w="3686" w:type="dxa"/>
            <w:gridSpan w:val="2"/>
          </w:tcPr>
          <w:p w14:paraId="34BA3C38" w14:textId="77777777" w:rsidR="0061718F" w:rsidRPr="00AA0E34" w:rsidRDefault="0061718F" w:rsidP="005F54EC">
            <w:pPr>
              <w:pStyle w:val="TAH"/>
            </w:pPr>
            <w:r w:rsidRPr="00AA0E34">
              <w:t>Message Sequence</w:t>
            </w:r>
          </w:p>
        </w:tc>
        <w:tc>
          <w:tcPr>
            <w:tcW w:w="567" w:type="dxa"/>
            <w:tcBorders>
              <w:bottom w:val="nil"/>
            </w:tcBorders>
          </w:tcPr>
          <w:p w14:paraId="67A505FC" w14:textId="77777777" w:rsidR="0061718F" w:rsidRPr="00AA0E34" w:rsidRDefault="0061718F" w:rsidP="005F54EC">
            <w:pPr>
              <w:pStyle w:val="TAH"/>
            </w:pPr>
            <w:r w:rsidRPr="00AA0E34">
              <w:t>TP</w:t>
            </w:r>
          </w:p>
        </w:tc>
        <w:tc>
          <w:tcPr>
            <w:tcW w:w="892" w:type="dxa"/>
            <w:tcBorders>
              <w:bottom w:val="nil"/>
            </w:tcBorders>
          </w:tcPr>
          <w:p w14:paraId="40E385FD" w14:textId="77777777" w:rsidR="0061718F" w:rsidRPr="00AA0E34" w:rsidRDefault="0061718F" w:rsidP="005F54EC">
            <w:pPr>
              <w:pStyle w:val="TAH"/>
            </w:pPr>
            <w:r w:rsidRPr="00AA0E34">
              <w:t>Verdict</w:t>
            </w:r>
          </w:p>
        </w:tc>
      </w:tr>
      <w:tr w:rsidR="0061718F" w:rsidRPr="00AA0E34" w14:paraId="00891B7D" w14:textId="77777777" w:rsidTr="005F54EC">
        <w:tc>
          <w:tcPr>
            <w:tcW w:w="817" w:type="dxa"/>
            <w:tcBorders>
              <w:top w:val="nil"/>
            </w:tcBorders>
          </w:tcPr>
          <w:p w14:paraId="2C669B2A" w14:textId="77777777" w:rsidR="0061718F" w:rsidRPr="00AA0E34" w:rsidRDefault="0061718F" w:rsidP="005F54EC">
            <w:pPr>
              <w:pStyle w:val="TAH"/>
            </w:pPr>
          </w:p>
        </w:tc>
        <w:tc>
          <w:tcPr>
            <w:tcW w:w="3800" w:type="dxa"/>
            <w:tcBorders>
              <w:top w:val="nil"/>
            </w:tcBorders>
          </w:tcPr>
          <w:p w14:paraId="775B6B67" w14:textId="77777777" w:rsidR="0061718F" w:rsidRPr="00AA0E34" w:rsidRDefault="0061718F" w:rsidP="005F54EC">
            <w:pPr>
              <w:pStyle w:val="TAH"/>
            </w:pPr>
          </w:p>
        </w:tc>
        <w:tc>
          <w:tcPr>
            <w:tcW w:w="709" w:type="dxa"/>
          </w:tcPr>
          <w:p w14:paraId="093443C2" w14:textId="77777777" w:rsidR="0061718F" w:rsidRPr="00AA0E34" w:rsidRDefault="0061718F" w:rsidP="005F54EC">
            <w:pPr>
              <w:pStyle w:val="TAH"/>
            </w:pPr>
            <w:r w:rsidRPr="00AA0E34">
              <w:t>U - S</w:t>
            </w:r>
          </w:p>
        </w:tc>
        <w:tc>
          <w:tcPr>
            <w:tcW w:w="2977" w:type="dxa"/>
          </w:tcPr>
          <w:p w14:paraId="35182E56" w14:textId="77777777" w:rsidR="0061718F" w:rsidRPr="00AA0E34" w:rsidRDefault="0061718F" w:rsidP="005F54EC">
            <w:pPr>
              <w:pStyle w:val="TAH"/>
            </w:pPr>
            <w:r w:rsidRPr="00AA0E34">
              <w:t>Message</w:t>
            </w:r>
          </w:p>
        </w:tc>
        <w:tc>
          <w:tcPr>
            <w:tcW w:w="567" w:type="dxa"/>
            <w:tcBorders>
              <w:top w:val="nil"/>
            </w:tcBorders>
          </w:tcPr>
          <w:p w14:paraId="7BB6704E" w14:textId="77777777" w:rsidR="0061718F" w:rsidRPr="00AA0E34" w:rsidRDefault="0061718F" w:rsidP="005F54EC">
            <w:pPr>
              <w:pStyle w:val="TAH"/>
            </w:pPr>
          </w:p>
        </w:tc>
        <w:tc>
          <w:tcPr>
            <w:tcW w:w="892" w:type="dxa"/>
            <w:tcBorders>
              <w:top w:val="nil"/>
            </w:tcBorders>
          </w:tcPr>
          <w:p w14:paraId="20FF6317" w14:textId="77777777" w:rsidR="0061718F" w:rsidRPr="00AA0E34" w:rsidRDefault="0061718F" w:rsidP="005F54EC">
            <w:pPr>
              <w:pStyle w:val="TAH"/>
            </w:pPr>
          </w:p>
        </w:tc>
      </w:tr>
      <w:tr w:rsidR="0061718F" w:rsidRPr="00AA0E34" w14:paraId="2D46184E" w14:textId="77777777" w:rsidTr="005F54EC">
        <w:tc>
          <w:tcPr>
            <w:tcW w:w="817" w:type="dxa"/>
            <w:shd w:val="clear" w:color="auto" w:fill="auto"/>
          </w:tcPr>
          <w:p w14:paraId="26F02B61" w14:textId="77777777" w:rsidR="0061718F" w:rsidRPr="00AA0E34" w:rsidRDefault="0061718F" w:rsidP="005F54EC">
            <w:pPr>
              <w:pStyle w:val="TAC"/>
            </w:pPr>
            <w:r w:rsidRPr="00AA0E34">
              <w:t>1</w:t>
            </w:r>
          </w:p>
        </w:tc>
        <w:tc>
          <w:tcPr>
            <w:tcW w:w="3800" w:type="dxa"/>
            <w:shd w:val="clear" w:color="auto" w:fill="auto"/>
          </w:tcPr>
          <w:p w14:paraId="66BCFF14" w14:textId="77777777" w:rsidR="0061718F" w:rsidRPr="00AA0E34" w:rsidRDefault="0061718F" w:rsidP="005F54EC">
            <w:pPr>
              <w:pStyle w:val="TAL"/>
            </w:pPr>
            <w:r w:rsidRPr="00AA0E34">
              <w:rPr>
                <w:rFonts w:eastAsia="Calibri"/>
              </w:rPr>
              <w:t xml:space="preserve">Check: Is the </w:t>
            </w:r>
            <w:r w:rsidRPr="00AA0E34">
              <w:rPr>
                <w:rFonts w:eastAsia="Calibri"/>
                <w:lang w:eastAsia="ko-KR"/>
              </w:rPr>
              <w:t xml:space="preserve">Generic Test Procedure for </w:t>
            </w:r>
            <w:r w:rsidRPr="00AA0E34">
              <w:t xml:space="preserve">MCPTT CT session establishment/modification without provisional responses other than 100 Trying as described in TS 36.579-1 [2] Table </w:t>
            </w:r>
            <w:r w:rsidRPr="00AA0E34">
              <w:rPr>
                <w:bCs/>
              </w:rPr>
              <w:t>5.3.4.3-1 to establish</w:t>
            </w:r>
            <w:r w:rsidRPr="00AA0E34">
              <w:t xml:space="preserve"> an on-demand pre-arranged group call with automatic commencement mode and implicit floor control correctly performed?</w:t>
            </w:r>
          </w:p>
        </w:tc>
        <w:tc>
          <w:tcPr>
            <w:tcW w:w="709" w:type="dxa"/>
            <w:shd w:val="clear" w:color="auto" w:fill="auto"/>
          </w:tcPr>
          <w:p w14:paraId="7B929B9C" w14:textId="77777777" w:rsidR="0061718F" w:rsidRPr="00AA0E34" w:rsidRDefault="0061718F" w:rsidP="005F54EC">
            <w:pPr>
              <w:pStyle w:val="TAC"/>
            </w:pPr>
            <w:r w:rsidRPr="00AA0E34">
              <w:t>-</w:t>
            </w:r>
          </w:p>
        </w:tc>
        <w:tc>
          <w:tcPr>
            <w:tcW w:w="2977" w:type="dxa"/>
            <w:shd w:val="clear" w:color="auto" w:fill="auto"/>
          </w:tcPr>
          <w:p w14:paraId="4268A310" w14:textId="77777777" w:rsidR="0061718F" w:rsidRPr="00AA0E34" w:rsidRDefault="0061718F" w:rsidP="005F54EC">
            <w:pPr>
              <w:pStyle w:val="TAL"/>
            </w:pPr>
            <w:r w:rsidRPr="00AA0E34">
              <w:t>-</w:t>
            </w:r>
          </w:p>
        </w:tc>
        <w:tc>
          <w:tcPr>
            <w:tcW w:w="567" w:type="dxa"/>
            <w:shd w:val="clear" w:color="auto" w:fill="auto"/>
          </w:tcPr>
          <w:p w14:paraId="43446C29" w14:textId="77777777" w:rsidR="0061718F" w:rsidRPr="00AA0E34" w:rsidRDefault="0061718F" w:rsidP="005F54EC">
            <w:pPr>
              <w:pStyle w:val="TAC"/>
            </w:pPr>
            <w:r w:rsidRPr="00AA0E34">
              <w:t>1</w:t>
            </w:r>
          </w:p>
        </w:tc>
        <w:tc>
          <w:tcPr>
            <w:tcW w:w="892" w:type="dxa"/>
            <w:shd w:val="clear" w:color="auto" w:fill="auto"/>
          </w:tcPr>
          <w:p w14:paraId="32F64872" w14:textId="77777777" w:rsidR="0061718F" w:rsidRPr="00AA0E34" w:rsidRDefault="0061718F" w:rsidP="005F54EC">
            <w:pPr>
              <w:pStyle w:val="TAC"/>
            </w:pPr>
            <w:r w:rsidRPr="00AA0E34">
              <w:t>P</w:t>
            </w:r>
          </w:p>
        </w:tc>
      </w:tr>
      <w:tr w:rsidR="0061718F" w:rsidRPr="00AA0E34" w14:paraId="5CD97107" w14:textId="77777777" w:rsidTr="005F54EC">
        <w:tc>
          <w:tcPr>
            <w:tcW w:w="817" w:type="dxa"/>
            <w:shd w:val="clear" w:color="auto" w:fill="auto"/>
          </w:tcPr>
          <w:p w14:paraId="751F2879" w14:textId="77777777" w:rsidR="0061718F" w:rsidRPr="00AA0E34" w:rsidRDefault="0061718F" w:rsidP="005F54EC">
            <w:pPr>
              <w:pStyle w:val="TAC"/>
            </w:pPr>
            <w:r w:rsidRPr="00AA0E34">
              <w:t>2a1-9</w:t>
            </w:r>
          </w:p>
        </w:tc>
        <w:tc>
          <w:tcPr>
            <w:tcW w:w="3800" w:type="dxa"/>
            <w:shd w:val="clear" w:color="auto" w:fill="auto"/>
          </w:tcPr>
          <w:p w14:paraId="47609661" w14:textId="77777777" w:rsidR="0061718F" w:rsidRPr="00AA0E34" w:rsidRDefault="0061718F" w:rsidP="005F54EC">
            <w:pPr>
              <w:pStyle w:val="TAL"/>
            </w:pPr>
            <w:r w:rsidRPr="00AA0E34">
              <w:t>Void</w:t>
            </w:r>
          </w:p>
        </w:tc>
        <w:tc>
          <w:tcPr>
            <w:tcW w:w="709" w:type="dxa"/>
            <w:shd w:val="clear" w:color="auto" w:fill="auto"/>
          </w:tcPr>
          <w:p w14:paraId="5F75DAC8" w14:textId="77777777" w:rsidR="0061718F" w:rsidRPr="00AA0E34" w:rsidRDefault="0061718F" w:rsidP="005F54EC">
            <w:pPr>
              <w:pStyle w:val="TAC"/>
            </w:pPr>
            <w:r w:rsidRPr="00AA0E34">
              <w:t>-</w:t>
            </w:r>
          </w:p>
        </w:tc>
        <w:tc>
          <w:tcPr>
            <w:tcW w:w="2977" w:type="dxa"/>
            <w:shd w:val="clear" w:color="auto" w:fill="auto"/>
          </w:tcPr>
          <w:p w14:paraId="475718CD" w14:textId="77777777" w:rsidR="0061718F" w:rsidRPr="00AA0E34" w:rsidRDefault="0061718F" w:rsidP="005F54EC">
            <w:pPr>
              <w:pStyle w:val="TAL"/>
            </w:pPr>
            <w:r w:rsidRPr="00AA0E34">
              <w:t>-</w:t>
            </w:r>
          </w:p>
        </w:tc>
        <w:tc>
          <w:tcPr>
            <w:tcW w:w="567" w:type="dxa"/>
            <w:shd w:val="clear" w:color="auto" w:fill="auto"/>
          </w:tcPr>
          <w:p w14:paraId="735F4AC2" w14:textId="77777777" w:rsidR="0061718F" w:rsidRPr="00AA0E34" w:rsidRDefault="0061718F" w:rsidP="005F54EC">
            <w:pPr>
              <w:pStyle w:val="TAC"/>
            </w:pPr>
            <w:r w:rsidRPr="00AA0E34">
              <w:t>-</w:t>
            </w:r>
          </w:p>
        </w:tc>
        <w:tc>
          <w:tcPr>
            <w:tcW w:w="892" w:type="dxa"/>
            <w:shd w:val="clear" w:color="auto" w:fill="auto"/>
          </w:tcPr>
          <w:p w14:paraId="29C3EFF6" w14:textId="77777777" w:rsidR="0061718F" w:rsidRPr="00AA0E34" w:rsidRDefault="0061718F" w:rsidP="005F54EC">
            <w:pPr>
              <w:pStyle w:val="TAC"/>
            </w:pPr>
            <w:r w:rsidRPr="00AA0E34">
              <w:t>-</w:t>
            </w:r>
          </w:p>
        </w:tc>
      </w:tr>
      <w:tr w:rsidR="0061718F" w:rsidRPr="00AA0E34" w14:paraId="2C5BE8AB" w14:textId="77777777" w:rsidTr="005F54EC">
        <w:tc>
          <w:tcPr>
            <w:tcW w:w="817" w:type="dxa"/>
            <w:shd w:val="clear" w:color="auto" w:fill="auto"/>
          </w:tcPr>
          <w:p w14:paraId="1CD21062" w14:textId="77777777" w:rsidR="0061718F" w:rsidRPr="00AA0E34" w:rsidRDefault="0061718F" w:rsidP="005F54EC">
            <w:pPr>
              <w:pStyle w:val="TAC"/>
            </w:pPr>
            <w:r w:rsidRPr="00AA0E34">
              <w:t>10</w:t>
            </w:r>
          </w:p>
        </w:tc>
        <w:tc>
          <w:tcPr>
            <w:tcW w:w="3800" w:type="dxa"/>
            <w:shd w:val="clear" w:color="auto" w:fill="auto"/>
          </w:tcPr>
          <w:p w14:paraId="41CB3639" w14:textId="77777777" w:rsidR="0061718F" w:rsidRPr="00AA0E34" w:rsidRDefault="0061718F" w:rsidP="005F54EC">
            <w:pPr>
              <w:pStyle w:val="TAL"/>
            </w:pPr>
            <w:r w:rsidRPr="00AA0E34">
              <w:t>Make the MCPTT User request to speak (e.g. pressing the PTT button) (NOTE 1).</w:t>
            </w:r>
          </w:p>
        </w:tc>
        <w:tc>
          <w:tcPr>
            <w:tcW w:w="709" w:type="dxa"/>
            <w:shd w:val="clear" w:color="auto" w:fill="auto"/>
          </w:tcPr>
          <w:p w14:paraId="2BEC1282" w14:textId="77777777" w:rsidR="0061718F" w:rsidRPr="00AA0E34" w:rsidRDefault="0061718F" w:rsidP="005F54EC">
            <w:pPr>
              <w:pStyle w:val="TAC"/>
            </w:pPr>
            <w:r w:rsidRPr="00AA0E34">
              <w:t>-</w:t>
            </w:r>
          </w:p>
        </w:tc>
        <w:tc>
          <w:tcPr>
            <w:tcW w:w="2977" w:type="dxa"/>
            <w:shd w:val="clear" w:color="auto" w:fill="auto"/>
          </w:tcPr>
          <w:p w14:paraId="1A8ECAFD" w14:textId="77777777" w:rsidR="0061718F" w:rsidRPr="00AA0E34" w:rsidRDefault="0061718F" w:rsidP="005F54EC">
            <w:pPr>
              <w:pStyle w:val="TAL"/>
            </w:pPr>
            <w:r w:rsidRPr="00AA0E34">
              <w:t>-</w:t>
            </w:r>
          </w:p>
        </w:tc>
        <w:tc>
          <w:tcPr>
            <w:tcW w:w="567" w:type="dxa"/>
            <w:shd w:val="clear" w:color="auto" w:fill="auto"/>
          </w:tcPr>
          <w:p w14:paraId="730E0381" w14:textId="77777777" w:rsidR="0061718F" w:rsidRPr="00AA0E34" w:rsidRDefault="0061718F" w:rsidP="005F54EC">
            <w:pPr>
              <w:pStyle w:val="TAC"/>
            </w:pPr>
            <w:r w:rsidRPr="00AA0E34">
              <w:t>-</w:t>
            </w:r>
          </w:p>
        </w:tc>
        <w:tc>
          <w:tcPr>
            <w:tcW w:w="892" w:type="dxa"/>
            <w:shd w:val="clear" w:color="auto" w:fill="auto"/>
          </w:tcPr>
          <w:p w14:paraId="7BA96385" w14:textId="77777777" w:rsidR="0061718F" w:rsidRPr="00AA0E34" w:rsidRDefault="0061718F" w:rsidP="005F54EC">
            <w:pPr>
              <w:pStyle w:val="TAC"/>
            </w:pPr>
            <w:r w:rsidRPr="00AA0E34">
              <w:t>-</w:t>
            </w:r>
          </w:p>
        </w:tc>
      </w:tr>
      <w:tr w:rsidR="0061718F" w:rsidRPr="00AA0E34" w14:paraId="37C17B72" w14:textId="77777777" w:rsidTr="005F54EC">
        <w:tc>
          <w:tcPr>
            <w:tcW w:w="817" w:type="dxa"/>
            <w:shd w:val="clear" w:color="auto" w:fill="auto"/>
          </w:tcPr>
          <w:p w14:paraId="5CF9ABA1" w14:textId="77777777" w:rsidR="0061718F" w:rsidRPr="00AA0E34" w:rsidRDefault="0061718F" w:rsidP="005F54EC">
            <w:pPr>
              <w:pStyle w:val="TAC"/>
            </w:pPr>
            <w:r w:rsidRPr="00AA0E34">
              <w:t>11</w:t>
            </w:r>
          </w:p>
        </w:tc>
        <w:tc>
          <w:tcPr>
            <w:tcW w:w="3800" w:type="dxa"/>
            <w:shd w:val="clear" w:color="auto" w:fill="auto"/>
          </w:tcPr>
          <w:p w14:paraId="713A3293" w14:textId="77777777" w:rsidR="0061718F" w:rsidRPr="00AA0E34" w:rsidRDefault="0061718F" w:rsidP="005F54EC">
            <w:pPr>
              <w:pStyle w:val="TAL"/>
            </w:pPr>
            <w:r w:rsidRPr="00AA0E34">
              <w:t xml:space="preserve">Check: Does the UE (MCPTT client) </w:t>
            </w:r>
            <w:r w:rsidRPr="00AA0E34">
              <w:rPr>
                <w:rFonts w:eastAsia="Calibri"/>
                <w:lang w:eastAsia="ko-KR"/>
              </w:rPr>
              <w:t xml:space="preserve">perform </w:t>
            </w:r>
            <w:r w:rsidRPr="00AA0E34">
              <w:t>Generic Test Procedure for MCPTT Floor Request – Floor Granted as described in TS 36.579-1 [2] Table 5.3.16.3-1?</w:t>
            </w:r>
          </w:p>
        </w:tc>
        <w:tc>
          <w:tcPr>
            <w:tcW w:w="709" w:type="dxa"/>
            <w:shd w:val="clear" w:color="auto" w:fill="auto"/>
          </w:tcPr>
          <w:p w14:paraId="60B3319A" w14:textId="77777777" w:rsidR="0061718F" w:rsidRPr="00AA0E34" w:rsidRDefault="0061718F" w:rsidP="005F54EC">
            <w:pPr>
              <w:pStyle w:val="TAC"/>
            </w:pPr>
            <w:r w:rsidRPr="00AA0E34">
              <w:t>-</w:t>
            </w:r>
          </w:p>
        </w:tc>
        <w:tc>
          <w:tcPr>
            <w:tcW w:w="2977" w:type="dxa"/>
            <w:shd w:val="clear" w:color="auto" w:fill="auto"/>
          </w:tcPr>
          <w:p w14:paraId="5582D90E" w14:textId="77777777" w:rsidR="0061718F" w:rsidRPr="00AA0E34" w:rsidRDefault="0061718F" w:rsidP="005F54EC">
            <w:pPr>
              <w:pStyle w:val="TAL"/>
            </w:pPr>
            <w:r w:rsidRPr="00AA0E34">
              <w:t>-</w:t>
            </w:r>
          </w:p>
        </w:tc>
        <w:tc>
          <w:tcPr>
            <w:tcW w:w="567" w:type="dxa"/>
            <w:shd w:val="clear" w:color="auto" w:fill="auto"/>
          </w:tcPr>
          <w:p w14:paraId="17CDCE72" w14:textId="77777777" w:rsidR="0061718F" w:rsidRPr="00AA0E34" w:rsidRDefault="0061718F" w:rsidP="005F54EC">
            <w:pPr>
              <w:pStyle w:val="TAC"/>
            </w:pPr>
            <w:r w:rsidRPr="00AA0E34">
              <w:t>2</w:t>
            </w:r>
          </w:p>
        </w:tc>
        <w:tc>
          <w:tcPr>
            <w:tcW w:w="892" w:type="dxa"/>
            <w:shd w:val="clear" w:color="auto" w:fill="auto"/>
          </w:tcPr>
          <w:p w14:paraId="4D75B585" w14:textId="77777777" w:rsidR="0061718F" w:rsidRPr="00AA0E34" w:rsidRDefault="0061718F" w:rsidP="005F54EC">
            <w:pPr>
              <w:pStyle w:val="TAC"/>
            </w:pPr>
            <w:r w:rsidRPr="00AA0E34">
              <w:t>P</w:t>
            </w:r>
          </w:p>
        </w:tc>
      </w:tr>
      <w:tr w:rsidR="0061718F" w:rsidRPr="00AA0E34" w14:paraId="79EF28C2" w14:textId="77777777" w:rsidTr="005F54EC">
        <w:tc>
          <w:tcPr>
            <w:tcW w:w="817" w:type="dxa"/>
            <w:shd w:val="clear" w:color="auto" w:fill="auto"/>
          </w:tcPr>
          <w:p w14:paraId="14A98CDF" w14:textId="77777777" w:rsidR="0061718F" w:rsidRPr="00AA0E34" w:rsidRDefault="0061718F" w:rsidP="005F54EC">
            <w:pPr>
              <w:pStyle w:val="TAC"/>
            </w:pPr>
            <w:r w:rsidRPr="00AA0E34">
              <w:t>12-13</w:t>
            </w:r>
          </w:p>
        </w:tc>
        <w:tc>
          <w:tcPr>
            <w:tcW w:w="3800" w:type="dxa"/>
            <w:shd w:val="clear" w:color="auto" w:fill="auto"/>
          </w:tcPr>
          <w:p w14:paraId="478E134A" w14:textId="77777777" w:rsidR="0061718F" w:rsidRPr="00AA0E34" w:rsidRDefault="0061718F" w:rsidP="005F54EC">
            <w:pPr>
              <w:pStyle w:val="TAL"/>
            </w:pPr>
            <w:r w:rsidRPr="00AA0E34">
              <w:t>Void</w:t>
            </w:r>
          </w:p>
        </w:tc>
        <w:tc>
          <w:tcPr>
            <w:tcW w:w="709" w:type="dxa"/>
            <w:shd w:val="clear" w:color="auto" w:fill="auto"/>
          </w:tcPr>
          <w:p w14:paraId="3086D447" w14:textId="77777777" w:rsidR="0061718F" w:rsidRPr="00AA0E34" w:rsidRDefault="0061718F" w:rsidP="005F54EC">
            <w:pPr>
              <w:pStyle w:val="TAC"/>
            </w:pPr>
            <w:r w:rsidRPr="00AA0E34">
              <w:t>--</w:t>
            </w:r>
          </w:p>
        </w:tc>
        <w:tc>
          <w:tcPr>
            <w:tcW w:w="2977" w:type="dxa"/>
            <w:shd w:val="clear" w:color="auto" w:fill="auto"/>
          </w:tcPr>
          <w:p w14:paraId="3F8A6BD4" w14:textId="77777777" w:rsidR="0061718F" w:rsidRPr="00AA0E34" w:rsidRDefault="0061718F" w:rsidP="005F54EC">
            <w:pPr>
              <w:pStyle w:val="TAL"/>
            </w:pPr>
            <w:r w:rsidRPr="00AA0E34">
              <w:t>-</w:t>
            </w:r>
          </w:p>
        </w:tc>
        <w:tc>
          <w:tcPr>
            <w:tcW w:w="567" w:type="dxa"/>
            <w:shd w:val="clear" w:color="auto" w:fill="auto"/>
          </w:tcPr>
          <w:p w14:paraId="3C577B28" w14:textId="77777777" w:rsidR="0061718F" w:rsidRPr="00AA0E34" w:rsidRDefault="0061718F" w:rsidP="005F54EC">
            <w:pPr>
              <w:pStyle w:val="TAC"/>
            </w:pPr>
            <w:r w:rsidRPr="00AA0E34">
              <w:t>-</w:t>
            </w:r>
          </w:p>
        </w:tc>
        <w:tc>
          <w:tcPr>
            <w:tcW w:w="892" w:type="dxa"/>
            <w:shd w:val="clear" w:color="auto" w:fill="auto"/>
          </w:tcPr>
          <w:p w14:paraId="031C90E4" w14:textId="77777777" w:rsidR="0061718F" w:rsidRPr="00AA0E34" w:rsidRDefault="0061718F" w:rsidP="005F54EC">
            <w:pPr>
              <w:pStyle w:val="TAC"/>
            </w:pPr>
            <w:r w:rsidRPr="00AA0E34">
              <w:t>-</w:t>
            </w:r>
          </w:p>
        </w:tc>
      </w:tr>
      <w:tr w:rsidR="0061718F" w:rsidRPr="00AA0E34" w14:paraId="25A2D871" w14:textId="77777777" w:rsidTr="005F54EC">
        <w:tc>
          <w:tcPr>
            <w:tcW w:w="817" w:type="dxa"/>
            <w:shd w:val="clear" w:color="auto" w:fill="auto"/>
          </w:tcPr>
          <w:p w14:paraId="66FB8194" w14:textId="77777777" w:rsidR="0061718F" w:rsidRPr="00AA0E34" w:rsidRDefault="0061718F" w:rsidP="005F54EC">
            <w:pPr>
              <w:pStyle w:val="TAC"/>
            </w:pPr>
            <w:r w:rsidRPr="00AA0E34">
              <w:t>14</w:t>
            </w:r>
          </w:p>
        </w:tc>
        <w:tc>
          <w:tcPr>
            <w:tcW w:w="3800" w:type="dxa"/>
            <w:shd w:val="clear" w:color="auto" w:fill="auto"/>
          </w:tcPr>
          <w:p w14:paraId="59A6F949" w14:textId="682CC361" w:rsidR="0061718F" w:rsidRPr="00AA0E34" w:rsidRDefault="0061718F" w:rsidP="005F54EC">
            <w:pPr>
              <w:pStyle w:val="TAL"/>
            </w:pPr>
            <w:r w:rsidRPr="00AA0E34">
              <w:t xml:space="preserve">Check: Does the </w:t>
            </w:r>
            <w:ins w:id="3" w:author="MCC160" w:date="2021-01-11T17:14:00Z">
              <w:r w:rsidR="005D6677" w:rsidRPr="00AA0E34">
                <w:t>UE (</w:t>
              </w:r>
            </w:ins>
            <w:r w:rsidRPr="00AA0E34">
              <w:t>MCPTT Client</w:t>
            </w:r>
            <w:ins w:id="4" w:author="MCC160" w:date="2021-01-11T17:14:00Z">
              <w:r w:rsidR="005D6677" w:rsidRPr="00AA0E34">
                <w:t>)</w:t>
              </w:r>
            </w:ins>
            <w:r w:rsidRPr="00AA0E34">
              <w:t xml:space="preserve"> provide floor granted notification to the MCPTT User </w:t>
            </w:r>
            <w:r w:rsidRPr="00AA0E34">
              <w:rPr>
                <w:rFonts w:eastAsia="Calibri"/>
              </w:rPr>
              <w:t>(NOTE 1)?</w:t>
            </w:r>
          </w:p>
        </w:tc>
        <w:tc>
          <w:tcPr>
            <w:tcW w:w="709" w:type="dxa"/>
            <w:shd w:val="clear" w:color="auto" w:fill="auto"/>
          </w:tcPr>
          <w:p w14:paraId="75B63C49" w14:textId="77777777" w:rsidR="0061718F" w:rsidRPr="00AA0E34" w:rsidRDefault="0061718F" w:rsidP="005F54EC">
            <w:pPr>
              <w:pStyle w:val="TAC"/>
            </w:pPr>
            <w:r w:rsidRPr="00AA0E34">
              <w:t>-</w:t>
            </w:r>
          </w:p>
        </w:tc>
        <w:tc>
          <w:tcPr>
            <w:tcW w:w="2977" w:type="dxa"/>
            <w:shd w:val="clear" w:color="auto" w:fill="auto"/>
          </w:tcPr>
          <w:p w14:paraId="6B33A365" w14:textId="77777777" w:rsidR="0061718F" w:rsidRPr="00AA0E34" w:rsidRDefault="0061718F" w:rsidP="005F54EC">
            <w:pPr>
              <w:pStyle w:val="TAL"/>
            </w:pPr>
            <w:r w:rsidRPr="00AA0E34">
              <w:t>-</w:t>
            </w:r>
          </w:p>
        </w:tc>
        <w:tc>
          <w:tcPr>
            <w:tcW w:w="567" w:type="dxa"/>
            <w:shd w:val="clear" w:color="auto" w:fill="auto"/>
          </w:tcPr>
          <w:p w14:paraId="371042AB" w14:textId="77777777" w:rsidR="0061718F" w:rsidRPr="00AA0E34" w:rsidRDefault="0061718F" w:rsidP="005F54EC">
            <w:pPr>
              <w:pStyle w:val="TAC"/>
            </w:pPr>
            <w:r w:rsidRPr="00AA0E34">
              <w:t>2</w:t>
            </w:r>
          </w:p>
        </w:tc>
        <w:tc>
          <w:tcPr>
            <w:tcW w:w="892" w:type="dxa"/>
            <w:shd w:val="clear" w:color="auto" w:fill="auto"/>
          </w:tcPr>
          <w:p w14:paraId="05DA6008" w14:textId="77777777" w:rsidR="0061718F" w:rsidRPr="00AA0E34" w:rsidRDefault="0061718F" w:rsidP="005F54EC">
            <w:pPr>
              <w:pStyle w:val="TAC"/>
            </w:pPr>
            <w:r w:rsidRPr="00AA0E34">
              <w:t>P</w:t>
            </w:r>
          </w:p>
        </w:tc>
      </w:tr>
      <w:tr w:rsidR="0061718F" w:rsidRPr="00AA0E34" w14:paraId="2212FE96" w14:textId="77777777" w:rsidTr="005F54EC">
        <w:tc>
          <w:tcPr>
            <w:tcW w:w="817" w:type="dxa"/>
            <w:shd w:val="clear" w:color="auto" w:fill="auto"/>
          </w:tcPr>
          <w:p w14:paraId="7356301A" w14:textId="77777777" w:rsidR="0061718F" w:rsidRPr="00AA0E34" w:rsidRDefault="0061718F" w:rsidP="005F54EC">
            <w:pPr>
              <w:pStyle w:val="TAC"/>
            </w:pPr>
            <w:r w:rsidRPr="00AA0E34">
              <w:t>15</w:t>
            </w:r>
          </w:p>
        </w:tc>
        <w:tc>
          <w:tcPr>
            <w:tcW w:w="3800" w:type="dxa"/>
            <w:shd w:val="clear" w:color="auto" w:fill="auto"/>
          </w:tcPr>
          <w:p w14:paraId="4C805978" w14:textId="73D67127" w:rsidR="0061718F" w:rsidRPr="00AA0E34" w:rsidRDefault="0061718F" w:rsidP="005F54EC">
            <w:pPr>
              <w:pStyle w:val="TAL"/>
            </w:pPr>
            <w:r w:rsidRPr="00AA0E34">
              <w:t xml:space="preserve">The SS overrides the </w:t>
            </w:r>
            <w:ins w:id="5" w:author="MCC160" w:date="2021-01-11T17:14:00Z">
              <w:r w:rsidR="005D6677" w:rsidRPr="00AA0E34">
                <w:t>UE (</w:t>
              </w:r>
            </w:ins>
            <w:r w:rsidRPr="00AA0E34">
              <w:t xml:space="preserve">MCPTT </w:t>
            </w:r>
            <w:ins w:id="6" w:author="MCC160" w:date="2021-01-11T17:14:00Z">
              <w:r w:rsidR="005D6677" w:rsidRPr="00AA0E34">
                <w:t>c</w:t>
              </w:r>
            </w:ins>
            <w:del w:id="7" w:author="MCC160" w:date="2021-01-11T17:14:00Z">
              <w:r w:rsidRPr="00AA0E34" w:rsidDel="005D6677">
                <w:delText>C</w:delText>
              </w:r>
            </w:del>
            <w:r w:rsidRPr="00AA0E34">
              <w:t>lient</w:t>
            </w:r>
            <w:ins w:id="8" w:author="MCC160" w:date="2021-01-11T17:14:00Z">
              <w:r w:rsidR="005D6677" w:rsidRPr="00AA0E34">
                <w:t>)</w:t>
              </w:r>
            </w:ins>
            <w:r w:rsidRPr="00AA0E34">
              <w:t xml:space="preserve"> and grants the floor to a higher priority MCPTT Client.</w:t>
            </w:r>
          </w:p>
        </w:tc>
        <w:tc>
          <w:tcPr>
            <w:tcW w:w="709" w:type="dxa"/>
            <w:shd w:val="clear" w:color="auto" w:fill="auto"/>
          </w:tcPr>
          <w:p w14:paraId="72F52C87" w14:textId="77777777" w:rsidR="0061718F" w:rsidRPr="00AA0E34" w:rsidRDefault="0061718F" w:rsidP="005F54EC">
            <w:pPr>
              <w:pStyle w:val="TAC"/>
            </w:pPr>
            <w:r w:rsidRPr="00AA0E34">
              <w:t>-</w:t>
            </w:r>
          </w:p>
        </w:tc>
        <w:tc>
          <w:tcPr>
            <w:tcW w:w="2977" w:type="dxa"/>
            <w:shd w:val="clear" w:color="auto" w:fill="auto"/>
          </w:tcPr>
          <w:p w14:paraId="42BA3260" w14:textId="77777777" w:rsidR="0061718F" w:rsidRPr="00AA0E34" w:rsidRDefault="0061718F" w:rsidP="005F54EC">
            <w:pPr>
              <w:pStyle w:val="TAL"/>
            </w:pPr>
            <w:r w:rsidRPr="00AA0E34">
              <w:t xml:space="preserve">- </w:t>
            </w:r>
          </w:p>
        </w:tc>
        <w:tc>
          <w:tcPr>
            <w:tcW w:w="567" w:type="dxa"/>
            <w:shd w:val="clear" w:color="auto" w:fill="auto"/>
          </w:tcPr>
          <w:p w14:paraId="7C2B661C" w14:textId="77777777" w:rsidR="0061718F" w:rsidRPr="00AA0E34" w:rsidRDefault="0061718F" w:rsidP="005F54EC">
            <w:pPr>
              <w:pStyle w:val="TAC"/>
            </w:pPr>
            <w:r w:rsidRPr="00AA0E34">
              <w:t>-</w:t>
            </w:r>
          </w:p>
        </w:tc>
        <w:tc>
          <w:tcPr>
            <w:tcW w:w="892" w:type="dxa"/>
            <w:shd w:val="clear" w:color="auto" w:fill="auto"/>
          </w:tcPr>
          <w:p w14:paraId="27F94D30" w14:textId="77777777" w:rsidR="0061718F" w:rsidRPr="00AA0E34" w:rsidRDefault="0061718F" w:rsidP="005F54EC">
            <w:pPr>
              <w:pStyle w:val="TAC"/>
            </w:pPr>
            <w:r w:rsidRPr="00AA0E34">
              <w:t>-</w:t>
            </w:r>
          </w:p>
        </w:tc>
      </w:tr>
      <w:tr w:rsidR="0061718F" w:rsidRPr="00AA0E34" w14:paraId="3DAFD9D1" w14:textId="77777777" w:rsidTr="005F54EC">
        <w:tc>
          <w:tcPr>
            <w:tcW w:w="817" w:type="dxa"/>
            <w:shd w:val="clear" w:color="auto" w:fill="auto"/>
          </w:tcPr>
          <w:p w14:paraId="4DBD734B" w14:textId="77777777" w:rsidR="0061718F" w:rsidRPr="00AA0E34" w:rsidRDefault="0061718F" w:rsidP="005F54EC">
            <w:pPr>
              <w:pStyle w:val="TAC"/>
            </w:pPr>
            <w:r w:rsidRPr="00AA0E34">
              <w:t>16</w:t>
            </w:r>
          </w:p>
        </w:tc>
        <w:tc>
          <w:tcPr>
            <w:tcW w:w="3800" w:type="dxa"/>
            <w:shd w:val="clear" w:color="auto" w:fill="auto"/>
          </w:tcPr>
          <w:p w14:paraId="77FCE3ED" w14:textId="77777777" w:rsidR="0061718F" w:rsidRPr="00AA0E34" w:rsidRDefault="0061718F" w:rsidP="005F54EC">
            <w:pPr>
              <w:pStyle w:val="TAL"/>
            </w:pPr>
            <w:r w:rsidRPr="00AA0E34">
              <w:t>The SS sends a Floor Revoke message with the Reject Cause set to #4 - Media Burst pre-empted.</w:t>
            </w:r>
          </w:p>
        </w:tc>
        <w:tc>
          <w:tcPr>
            <w:tcW w:w="709" w:type="dxa"/>
            <w:shd w:val="clear" w:color="auto" w:fill="auto"/>
          </w:tcPr>
          <w:p w14:paraId="3BC0F994" w14:textId="77777777" w:rsidR="0061718F" w:rsidRPr="00AA0E34" w:rsidRDefault="0061718F" w:rsidP="005F54EC">
            <w:pPr>
              <w:pStyle w:val="TAC"/>
            </w:pPr>
            <w:r w:rsidRPr="00AA0E34">
              <w:t>&lt;--</w:t>
            </w:r>
          </w:p>
        </w:tc>
        <w:tc>
          <w:tcPr>
            <w:tcW w:w="2977" w:type="dxa"/>
            <w:shd w:val="clear" w:color="auto" w:fill="auto"/>
          </w:tcPr>
          <w:p w14:paraId="75336D9E" w14:textId="77777777" w:rsidR="0061718F" w:rsidRPr="00AA0E34" w:rsidRDefault="0061718F" w:rsidP="005F54EC">
            <w:pPr>
              <w:pStyle w:val="TAL"/>
            </w:pPr>
            <w:r w:rsidRPr="00AA0E34">
              <w:t>Floor Revoke</w:t>
            </w:r>
          </w:p>
        </w:tc>
        <w:tc>
          <w:tcPr>
            <w:tcW w:w="567" w:type="dxa"/>
            <w:shd w:val="clear" w:color="auto" w:fill="auto"/>
          </w:tcPr>
          <w:p w14:paraId="510131D8" w14:textId="77777777" w:rsidR="0061718F" w:rsidRPr="00AA0E34" w:rsidRDefault="0061718F" w:rsidP="005F54EC">
            <w:pPr>
              <w:pStyle w:val="TAC"/>
            </w:pPr>
            <w:r w:rsidRPr="00AA0E34">
              <w:t>-</w:t>
            </w:r>
          </w:p>
        </w:tc>
        <w:tc>
          <w:tcPr>
            <w:tcW w:w="892" w:type="dxa"/>
            <w:shd w:val="clear" w:color="auto" w:fill="auto"/>
          </w:tcPr>
          <w:p w14:paraId="35E21797" w14:textId="77777777" w:rsidR="0061718F" w:rsidRPr="00AA0E34" w:rsidRDefault="0061718F" w:rsidP="005F54EC">
            <w:pPr>
              <w:pStyle w:val="TAC"/>
            </w:pPr>
            <w:r w:rsidRPr="00AA0E34">
              <w:t>-</w:t>
            </w:r>
          </w:p>
        </w:tc>
      </w:tr>
      <w:tr w:rsidR="0061718F" w:rsidRPr="00AA0E34" w14:paraId="27ACC9C8" w14:textId="77777777" w:rsidTr="005F54EC">
        <w:tc>
          <w:tcPr>
            <w:tcW w:w="817" w:type="dxa"/>
            <w:shd w:val="clear" w:color="auto" w:fill="auto"/>
          </w:tcPr>
          <w:p w14:paraId="1E43F83A" w14:textId="77777777" w:rsidR="0061718F" w:rsidRPr="00AA0E34" w:rsidRDefault="0061718F" w:rsidP="005F54EC">
            <w:pPr>
              <w:pStyle w:val="TAC"/>
            </w:pPr>
            <w:r w:rsidRPr="00AA0E34">
              <w:t>17</w:t>
            </w:r>
          </w:p>
        </w:tc>
        <w:tc>
          <w:tcPr>
            <w:tcW w:w="3800" w:type="dxa"/>
            <w:shd w:val="clear" w:color="auto" w:fill="auto"/>
          </w:tcPr>
          <w:p w14:paraId="30967F9F" w14:textId="77777777" w:rsidR="0061718F" w:rsidRPr="00AA0E34" w:rsidRDefault="0061718F" w:rsidP="005F54EC">
            <w:pPr>
              <w:pStyle w:val="TAL"/>
            </w:pPr>
            <w:r w:rsidRPr="00AA0E34">
              <w:t>Check: Does the UE (MCPTT client) perform Generic Test Procedure for MCPTT Floor Release – Floor Taken as described in TS 36.579-1 [2] Table 5.3.21.3-1?</w:t>
            </w:r>
          </w:p>
        </w:tc>
        <w:tc>
          <w:tcPr>
            <w:tcW w:w="709" w:type="dxa"/>
            <w:shd w:val="clear" w:color="auto" w:fill="auto"/>
          </w:tcPr>
          <w:p w14:paraId="18AAB33B" w14:textId="77777777" w:rsidR="0061718F" w:rsidRPr="00AA0E34" w:rsidRDefault="0061718F" w:rsidP="005F54EC">
            <w:pPr>
              <w:pStyle w:val="TAC"/>
            </w:pPr>
            <w:r w:rsidRPr="00AA0E34">
              <w:t>-</w:t>
            </w:r>
          </w:p>
        </w:tc>
        <w:tc>
          <w:tcPr>
            <w:tcW w:w="2977" w:type="dxa"/>
            <w:shd w:val="clear" w:color="auto" w:fill="auto"/>
          </w:tcPr>
          <w:p w14:paraId="67AAA850" w14:textId="77777777" w:rsidR="0061718F" w:rsidRPr="00AA0E34" w:rsidRDefault="0061718F" w:rsidP="005F54EC">
            <w:pPr>
              <w:pStyle w:val="TAL"/>
            </w:pPr>
            <w:r w:rsidRPr="00AA0E34">
              <w:t>-</w:t>
            </w:r>
          </w:p>
        </w:tc>
        <w:tc>
          <w:tcPr>
            <w:tcW w:w="567" w:type="dxa"/>
            <w:shd w:val="clear" w:color="auto" w:fill="auto"/>
          </w:tcPr>
          <w:p w14:paraId="1907E2A7" w14:textId="77777777" w:rsidR="0061718F" w:rsidRPr="00AA0E34" w:rsidRDefault="0061718F" w:rsidP="005F54EC">
            <w:pPr>
              <w:pStyle w:val="TAC"/>
            </w:pPr>
            <w:r w:rsidRPr="00AA0E34">
              <w:t>2</w:t>
            </w:r>
          </w:p>
        </w:tc>
        <w:tc>
          <w:tcPr>
            <w:tcW w:w="892" w:type="dxa"/>
            <w:shd w:val="clear" w:color="auto" w:fill="auto"/>
          </w:tcPr>
          <w:p w14:paraId="5E8ECF1F" w14:textId="77777777" w:rsidR="0061718F" w:rsidRPr="00AA0E34" w:rsidRDefault="0061718F" w:rsidP="005F54EC">
            <w:pPr>
              <w:pStyle w:val="TAC"/>
            </w:pPr>
            <w:r w:rsidRPr="00AA0E34">
              <w:t>P</w:t>
            </w:r>
          </w:p>
        </w:tc>
      </w:tr>
      <w:tr w:rsidR="0061718F" w:rsidRPr="00AA0E34" w14:paraId="4470030E" w14:textId="77777777" w:rsidTr="005F54EC">
        <w:tc>
          <w:tcPr>
            <w:tcW w:w="817" w:type="dxa"/>
            <w:shd w:val="clear" w:color="auto" w:fill="auto"/>
          </w:tcPr>
          <w:p w14:paraId="2AC5B840" w14:textId="77777777" w:rsidR="0061718F" w:rsidRPr="00AA0E34" w:rsidRDefault="0061718F" w:rsidP="005F54EC">
            <w:pPr>
              <w:pStyle w:val="TAC"/>
            </w:pPr>
            <w:r w:rsidRPr="00AA0E34">
              <w:t>18</w:t>
            </w:r>
          </w:p>
        </w:tc>
        <w:tc>
          <w:tcPr>
            <w:tcW w:w="3800" w:type="dxa"/>
            <w:shd w:val="clear" w:color="auto" w:fill="auto"/>
          </w:tcPr>
          <w:p w14:paraId="7E3A4ABC" w14:textId="77777777" w:rsidR="0061718F" w:rsidRPr="00AA0E34" w:rsidRDefault="0061718F" w:rsidP="005F54EC">
            <w:pPr>
              <w:pStyle w:val="TAL"/>
            </w:pPr>
            <w:r w:rsidRPr="00AA0E34">
              <w:t>Void</w:t>
            </w:r>
          </w:p>
        </w:tc>
        <w:tc>
          <w:tcPr>
            <w:tcW w:w="709" w:type="dxa"/>
            <w:shd w:val="clear" w:color="auto" w:fill="auto"/>
          </w:tcPr>
          <w:p w14:paraId="1D52062F" w14:textId="77777777" w:rsidR="0061718F" w:rsidRPr="00AA0E34" w:rsidRDefault="0061718F" w:rsidP="005F54EC">
            <w:pPr>
              <w:pStyle w:val="TAC"/>
            </w:pPr>
            <w:r w:rsidRPr="00AA0E34">
              <w:t>--</w:t>
            </w:r>
          </w:p>
        </w:tc>
        <w:tc>
          <w:tcPr>
            <w:tcW w:w="2977" w:type="dxa"/>
            <w:shd w:val="clear" w:color="auto" w:fill="auto"/>
          </w:tcPr>
          <w:p w14:paraId="6EC40486" w14:textId="77777777" w:rsidR="0061718F" w:rsidRPr="00AA0E34" w:rsidRDefault="0061718F" w:rsidP="005F54EC">
            <w:pPr>
              <w:pStyle w:val="TAL"/>
            </w:pPr>
            <w:r w:rsidRPr="00AA0E34">
              <w:t>-</w:t>
            </w:r>
          </w:p>
        </w:tc>
        <w:tc>
          <w:tcPr>
            <w:tcW w:w="567" w:type="dxa"/>
            <w:shd w:val="clear" w:color="auto" w:fill="auto"/>
          </w:tcPr>
          <w:p w14:paraId="70EE8582" w14:textId="77777777" w:rsidR="0061718F" w:rsidRPr="00AA0E34" w:rsidRDefault="0061718F" w:rsidP="005F54EC">
            <w:pPr>
              <w:pStyle w:val="TAC"/>
            </w:pPr>
            <w:r w:rsidRPr="00AA0E34">
              <w:t>-</w:t>
            </w:r>
          </w:p>
        </w:tc>
        <w:tc>
          <w:tcPr>
            <w:tcW w:w="892" w:type="dxa"/>
            <w:shd w:val="clear" w:color="auto" w:fill="auto"/>
          </w:tcPr>
          <w:p w14:paraId="0984BDBF" w14:textId="77777777" w:rsidR="0061718F" w:rsidRPr="00AA0E34" w:rsidRDefault="0061718F" w:rsidP="005F54EC">
            <w:pPr>
              <w:pStyle w:val="TAC"/>
            </w:pPr>
            <w:r w:rsidRPr="00AA0E34">
              <w:t>-</w:t>
            </w:r>
          </w:p>
        </w:tc>
      </w:tr>
      <w:tr w:rsidR="0061718F" w:rsidRPr="00AA0E34" w14:paraId="7F39E226" w14:textId="77777777" w:rsidTr="005F54EC">
        <w:tc>
          <w:tcPr>
            <w:tcW w:w="817" w:type="dxa"/>
            <w:shd w:val="clear" w:color="auto" w:fill="auto"/>
          </w:tcPr>
          <w:p w14:paraId="1832128B" w14:textId="77777777" w:rsidR="0061718F" w:rsidRPr="00AA0E34" w:rsidRDefault="0061718F" w:rsidP="005F54EC">
            <w:pPr>
              <w:pStyle w:val="TAC"/>
            </w:pPr>
            <w:r w:rsidRPr="00AA0E34">
              <w:t>19</w:t>
            </w:r>
          </w:p>
        </w:tc>
        <w:tc>
          <w:tcPr>
            <w:tcW w:w="3800" w:type="dxa"/>
            <w:shd w:val="clear" w:color="auto" w:fill="auto"/>
          </w:tcPr>
          <w:p w14:paraId="53FE2BE5" w14:textId="77777777" w:rsidR="0061718F" w:rsidRPr="00AA0E34" w:rsidRDefault="0061718F" w:rsidP="005F54EC">
            <w:pPr>
              <w:pStyle w:val="TAL"/>
            </w:pPr>
            <w:r w:rsidRPr="00AA0E34">
              <w:t>Make the MCPTT User request to speak (e.g. pressing the PTT button) (NOTE 1).</w:t>
            </w:r>
          </w:p>
        </w:tc>
        <w:tc>
          <w:tcPr>
            <w:tcW w:w="709" w:type="dxa"/>
            <w:shd w:val="clear" w:color="auto" w:fill="auto"/>
          </w:tcPr>
          <w:p w14:paraId="58E6E262" w14:textId="77777777" w:rsidR="0061718F" w:rsidRPr="00AA0E34" w:rsidRDefault="0061718F" w:rsidP="005F54EC">
            <w:pPr>
              <w:pStyle w:val="TAC"/>
            </w:pPr>
            <w:r w:rsidRPr="00AA0E34">
              <w:t>-</w:t>
            </w:r>
          </w:p>
        </w:tc>
        <w:tc>
          <w:tcPr>
            <w:tcW w:w="2977" w:type="dxa"/>
            <w:shd w:val="clear" w:color="auto" w:fill="auto"/>
          </w:tcPr>
          <w:p w14:paraId="2C879C8C" w14:textId="77777777" w:rsidR="0061718F" w:rsidRPr="00AA0E34" w:rsidRDefault="0061718F" w:rsidP="005F54EC">
            <w:pPr>
              <w:pStyle w:val="TAL"/>
            </w:pPr>
            <w:r w:rsidRPr="00AA0E34">
              <w:t>-</w:t>
            </w:r>
          </w:p>
        </w:tc>
        <w:tc>
          <w:tcPr>
            <w:tcW w:w="567" w:type="dxa"/>
            <w:shd w:val="clear" w:color="auto" w:fill="auto"/>
          </w:tcPr>
          <w:p w14:paraId="698D839E" w14:textId="77777777" w:rsidR="0061718F" w:rsidRPr="00AA0E34" w:rsidRDefault="0061718F" w:rsidP="005F54EC">
            <w:pPr>
              <w:pStyle w:val="TAC"/>
            </w:pPr>
            <w:r w:rsidRPr="00AA0E34">
              <w:t>-</w:t>
            </w:r>
          </w:p>
        </w:tc>
        <w:tc>
          <w:tcPr>
            <w:tcW w:w="892" w:type="dxa"/>
            <w:shd w:val="clear" w:color="auto" w:fill="auto"/>
          </w:tcPr>
          <w:p w14:paraId="74FF3FA7" w14:textId="77777777" w:rsidR="0061718F" w:rsidRPr="00AA0E34" w:rsidRDefault="0061718F" w:rsidP="005F54EC">
            <w:pPr>
              <w:pStyle w:val="TAC"/>
            </w:pPr>
            <w:r w:rsidRPr="00AA0E34">
              <w:t>-</w:t>
            </w:r>
          </w:p>
        </w:tc>
      </w:tr>
      <w:tr w:rsidR="0061718F" w:rsidRPr="00AA0E34" w14:paraId="5952E7D2" w14:textId="77777777" w:rsidTr="005F54EC">
        <w:tc>
          <w:tcPr>
            <w:tcW w:w="817" w:type="dxa"/>
            <w:shd w:val="clear" w:color="auto" w:fill="auto"/>
          </w:tcPr>
          <w:p w14:paraId="6AA5CF00" w14:textId="77777777" w:rsidR="0061718F" w:rsidRPr="00AA0E34" w:rsidRDefault="0061718F" w:rsidP="005F54EC">
            <w:pPr>
              <w:pStyle w:val="TAC"/>
            </w:pPr>
            <w:r w:rsidRPr="00AA0E34">
              <w:t>20</w:t>
            </w:r>
          </w:p>
        </w:tc>
        <w:tc>
          <w:tcPr>
            <w:tcW w:w="3800" w:type="dxa"/>
            <w:shd w:val="clear" w:color="auto" w:fill="auto"/>
          </w:tcPr>
          <w:p w14:paraId="7603354C" w14:textId="77777777" w:rsidR="0061718F" w:rsidRPr="00AA0E34" w:rsidRDefault="0061718F" w:rsidP="005F54EC">
            <w:pPr>
              <w:pStyle w:val="TAL"/>
            </w:pPr>
            <w:r w:rsidRPr="00AA0E34">
              <w:rPr>
                <w:rFonts w:eastAsia="Calibri"/>
              </w:rPr>
              <w:t>Check: Does the UE (</w:t>
            </w:r>
            <w:r w:rsidRPr="00AA0E34">
              <w:rPr>
                <w:rFonts w:eastAsia="Calibri"/>
                <w:lang w:eastAsia="ko-KR"/>
              </w:rPr>
              <w:t xml:space="preserve">MCPTT client) perform </w:t>
            </w:r>
            <w:r w:rsidRPr="00AA0E34">
              <w:t>Generic Test Procedure for MCPTT Floor Request – Floor Deny</w:t>
            </w:r>
            <w:r w:rsidRPr="00AA0E34" w:rsidDel="007226E2">
              <w:rPr>
                <w:rFonts w:eastAsia="Calibri"/>
              </w:rPr>
              <w:t xml:space="preserve"> </w:t>
            </w:r>
            <w:r w:rsidRPr="00AA0E34">
              <w:rPr>
                <w:rFonts w:eastAsia="Calibri"/>
              </w:rPr>
              <w:t>a</w:t>
            </w:r>
            <w:r w:rsidRPr="00AA0E34">
              <w:t>s described in TS 36.579-1 [2] Table 5.3.19.3-1?</w:t>
            </w:r>
          </w:p>
        </w:tc>
        <w:tc>
          <w:tcPr>
            <w:tcW w:w="709" w:type="dxa"/>
            <w:shd w:val="clear" w:color="auto" w:fill="auto"/>
          </w:tcPr>
          <w:p w14:paraId="74209FF0" w14:textId="77777777" w:rsidR="0061718F" w:rsidRPr="00AA0E34" w:rsidRDefault="0061718F" w:rsidP="005F54EC">
            <w:pPr>
              <w:pStyle w:val="TAC"/>
            </w:pPr>
            <w:r w:rsidRPr="00AA0E34">
              <w:t>-</w:t>
            </w:r>
          </w:p>
        </w:tc>
        <w:tc>
          <w:tcPr>
            <w:tcW w:w="2977" w:type="dxa"/>
            <w:shd w:val="clear" w:color="auto" w:fill="auto"/>
          </w:tcPr>
          <w:p w14:paraId="22A4B9CB" w14:textId="77777777" w:rsidR="0061718F" w:rsidRPr="00AA0E34" w:rsidRDefault="0061718F" w:rsidP="005F54EC">
            <w:pPr>
              <w:pStyle w:val="TAL"/>
            </w:pPr>
            <w:r w:rsidRPr="00AA0E34">
              <w:t>-</w:t>
            </w:r>
          </w:p>
        </w:tc>
        <w:tc>
          <w:tcPr>
            <w:tcW w:w="567" w:type="dxa"/>
            <w:shd w:val="clear" w:color="auto" w:fill="auto"/>
          </w:tcPr>
          <w:p w14:paraId="2478611D" w14:textId="77777777" w:rsidR="0061718F" w:rsidRPr="00AA0E34" w:rsidRDefault="0061718F" w:rsidP="005F54EC">
            <w:pPr>
              <w:pStyle w:val="TAC"/>
            </w:pPr>
            <w:r w:rsidRPr="00AA0E34">
              <w:t>2</w:t>
            </w:r>
          </w:p>
        </w:tc>
        <w:tc>
          <w:tcPr>
            <w:tcW w:w="892" w:type="dxa"/>
            <w:shd w:val="clear" w:color="auto" w:fill="auto"/>
          </w:tcPr>
          <w:p w14:paraId="39324A23" w14:textId="77777777" w:rsidR="0061718F" w:rsidRPr="00AA0E34" w:rsidRDefault="0061718F" w:rsidP="005F54EC">
            <w:pPr>
              <w:pStyle w:val="TAC"/>
            </w:pPr>
            <w:r w:rsidRPr="00AA0E34">
              <w:t>P</w:t>
            </w:r>
          </w:p>
        </w:tc>
      </w:tr>
      <w:tr w:rsidR="0061718F" w:rsidRPr="00AA0E34" w14:paraId="00C1AE48" w14:textId="77777777" w:rsidTr="005F54EC">
        <w:tc>
          <w:tcPr>
            <w:tcW w:w="817" w:type="dxa"/>
            <w:shd w:val="clear" w:color="auto" w:fill="auto"/>
          </w:tcPr>
          <w:p w14:paraId="5C944B96" w14:textId="77777777" w:rsidR="0061718F" w:rsidRPr="00AA0E34" w:rsidRDefault="0061718F" w:rsidP="005F54EC">
            <w:pPr>
              <w:pStyle w:val="TAC"/>
            </w:pPr>
            <w:r w:rsidRPr="00AA0E34">
              <w:t>21</w:t>
            </w:r>
          </w:p>
        </w:tc>
        <w:tc>
          <w:tcPr>
            <w:tcW w:w="3800" w:type="dxa"/>
            <w:shd w:val="clear" w:color="auto" w:fill="auto"/>
          </w:tcPr>
          <w:p w14:paraId="4024B3B3" w14:textId="77777777" w:rsidR="0061718F" w:rsidRPr="00AA0E34" w:rsidRDefault="0061718F" w:rsidP="005F54EC">
            <w:pPr>
              <w:pStyle w:val="TAL"/>
            </w:pPr>
            <w:r w:rsidRPr="00AA0E34">
              <w:t>Void</w:t>
            </w:r>
          </w:p>
        </w:tc>
        <w:tc>
          <w:tcPr>
            <w:tcW w:w="709" w:type="dxa"/>
            <w:shd w:val="clear" w:color="auto" w:fill="auto"/>
          </w:tcPr>
          <w:p w14:paraId="5B0EBDAE" w14:textId="77777777" w:rsidR="0061718F" w:rsidRPr="00AA0E34" w:rsidRDefault="0061718F" w:rsidP="005F54EC">
            <w:pPr>
              <w:pStyle w:val="TAC"/>
            </w:pPr>
            <w:r w:rsidRPr="00AA0E34">
              <w:t>-</w:t>
            </w:r>
          </w:p>
        </w:tc>
        <w:tc>
          <w:tcPr>
            <w:tcW w:w="2977" w:type="dxa"/>
            <w:shd w:val="clear" w:color="auto" w:fill="auto"/>
          </w:tcPr>
          <w:p w14:paraId="5F8FAC61" w14:textId="77777777" w:rsidR="0061718F" w:rsidRPr="00AA0E34" w:rsidRDefault="0061718F" w:rsidP="005F54EC">
            <w:pPr>
              <w:pStyle w:val="TAL"/>
            </w:pPr>
            <w:r w:rsidRPr="00AA0E34">
              <w:t>-</w:t>
            </w:r>
          </w:p>
        </w:tc>
        <w:tc>
          <w:tcPr>
            <w:tcW w:w="567" w:type="dxa"/>
            <w:shd w:val="clear" w:color="auto" w:fill="auto"/>
          </w:tcPr>
          <w:p w14:paraId="25D4DBDB" w14:textId="77777777" w:rsidR="0061718F" w:rsidRPr="00AA0E34" w:rsidRDefault="0061718F" w:rsidP="005F54EC">
            <w:pPr>
              <w:pStyle w:val="TAC"/>
            </w:pPr>
            <w:r w:rsidRPr="00AA0E34">
              <w:t>-</w:t>
            </w:r>
          </w:p>
        </w:tc>
        <w:tc>
          <w:tcPr>
            <w:tcW w:w="892" w:type="dxa"/>
            <w:shd w:val="clear" w:color="auto" w:fill="auto"/>
          </w:tcPr>
          <w:p w14:paraId="7203397F" w14:textId="77777777" w:rsidR="0061718F" w:rsidRPr="00AA0E34" w:rsidRDefault="0061718F" w:rsidP="005F54EC">
            <w:pPr>
              <w:pStyle w:val="TAC"/>
            </w:pPr>
            <w:r w:rsidRPr="00AA0E34">
              <w:t>-</w:t>
            </w:r>
          </w:p>
        </w:tc>
      </w:tr>
      <w:tr w:rsidR="0061718F" w:rsidRPr="00AA0E34" w14:paraId="0FB494B4" w14:textId="77777777" w:rsidTr="005F54EC">
        <w:tc>
          <w:tcPr>
            <w:tcW w:w="817" w:type="dxa"/>
            <w:shd w:val="clear" w:color="auto" w:fill="auto"/>
          </w:tcPr>
          <w:p w14:paraId="2147BE6D" w14:textId="77777777" w:rsidR="0061718F" w:rsidRPr="00AA0E34" w:rsidRDefault="0061718F" w:rsidP="005F54EC">
            <w:pPr>
              <w:pStyle w:val="TAC"/>
            </w:pPr>
            <w:r w:rsidRPr="00AA0E34">
              <w:t>22</w:t>
            </w:r>
          </w:p>
        </w:tc>
        <w:tc>
          <w:tcPr>
            <w:tcW w:w="3800" w:type="dxa"/>
            <w:shd w:val="clear" w:color="auto" w:fill="auto"/>
          </w:tcPr>
          <w:p w14:paraId="58610CE7" w14:textId="2B0EDA38" w:rsidR="0061718F" w:rsidRPr="00AA0E34" w:rsidRDefault="0061718F" w:rsidP="005F54EC">
            <w:pPr>
              <w:pStyle w:val="TAL"/>
            </w:pPr>
            <w:r w:rsidRPr="00AA0E34">
              <w:t xml:space="preserve">Check: Does the </w:t>
            </w:r>
            <w:ins w:id="9" w:author="MCC160" w:date="2021-01-11T17:14:00Z">
              <w:r w:rsidR="005D6677" w:rsidRPr="00AA0E34">
                <w:t>UE (</w:t>
              </w:r>
            </w:ins>
            <w:r w:rsidRPr="00AA0E34">
              <w:t xml:space="preserve">MCPTT </w:t>
            </w:r>
            <w:ins w:id="10" w:author="MCC160" w:date="2021-01-11T17:14:00Z">
              <w:r w:rsidR="005D6677" w:rsidRPr="00AA0E34">
                <w:t>c</w:t>
              </w:r>
            </w:ins>
            <w:del w:id="11" w:author="MCC160" w:date="2021-01-11T17:14:00Z">
              <w:r w:rsidRPr="00AA0E34" w:rsidDel="005D6677">
                <w:delText>C</w:delText>
              </w:r>
            </w:del>
            <w:r w:rsidRPr="00AA0E34">
              <w:t>lient</w:t>
            </w:r>
            <w:ins w:id="12" w:author="MCC160" w:date="2021-01-11T17:14:00Z">
              <w:r w:rsidR="005D6677" w:rsidRPr="00AA0E34">
                <w:t>)</w:t>
              </w:r>
            </w:ins>
            <w:r w:rsidRPr="00AA0E34">
              <w:t xml:space="preserve"> provide floor deny notification to the MCPTT User (NOTE 1)?</w:t>
            </w:r>
          </w:p>
        </w:tc>
        <w:tc>
          <w:tcPr>
            <w:tcW w:w="709" w:type="dxa"/>
            <w:shd w:val="clear" w:color="auto" w:fill="auto"/>
          </w:tcPr>
          <w:p w14:paraId="1E38CCD4" w14:textId="77777777" w:rsidR="0061718F" w:rsidRPr="00AA0E34" w:rsidRDefault="0061718F" w:rsidP="005F54EC">
            <w:pPr>
              <w:pStyle w:val="TAC"/>
            </w:pPr>
            <w:r w:rsidRPr="00AA0E34">
              <w:t>-</w:t>
            </w:r>
          </w:p>
        </w:tc>
        <w:tc>
          <w:tcPr>
            <w:tcW w:w="2977" w:type="dxa"/>
            <w:shd w:val="clear" w:color="auto" w:fill="auto"/>
          </w:tcPr>
          <w:p w14:paraId="0416A727" w14:textId="77777777" w:rsidR="0061718F" w:rsidRPr="00AA0E34" w:rsidRDefault="0061718F" w:rsidP="005F54EC">
            <w:pPr>
              <w:pStyle w:val="TAL"/>
            </w:pPr>
            <w:r w:rsidRPr="00AA0E34">
              <w:t>-</w:t>
            </w:r>
          </w:p>
        </w:tc>
        <w:tc>
          <w:tcPr>
            <w:tcW w:w="567" w:type="dxa"/>
            <w:shd w:val="clear" w:color="auto" w:fill="auto"/>
          </w:tcPr>
          <w:p w14:paraId="7417373E" w14:textId="77777777" w:rsidR="0061718F" w:rsidRPr="00AA0E34" w:rsidRDefault="0061718F" w:rsidP="005F54EC">
            <w:pPr>
              <w:pStyle w:val="TAC"/>
            </w:pPr>
            <w:r w:rsidRPr="00AA0E34">
              <w:t>2</w:t>
            </w:r>
          </w:p>
        </w:tc>
        <w:tc>
          <w:tcPr>
            <w:tcW w:w="892" w:type="dxa"/>
            <w:shd w:val="clear" w:color="auto" w:fill="auto"/>
          </w:tcPr>
          <w:p w14:paraId="39AF2894" w14:textId="77777777" w:rsidR="0061718F" w:rsidRPr="00AA0E34" w:rsidRDefault="0061718F" w:rsidP="005F54EC">
            <w:pPr>
              <w:pStyle w:val="TAC"/>
            </w:pPr>
            <w:r w:rsidRPr="00AA0E34">
              <w:t>P</w:t>
            </w:r>
          </w:p>
        </w:tc>
      </w:tr>
      <w:tr w:rsidR="0061718F" w:rsidRPr="00AA0E34" w14:paraId="6CBAB8E4" w14:textId="77777777" w:rsidTr="005F54EC">
        <w:tc>
          <w:tcPr>
            <w:tcW w:w="817" w:type="dxa"/>
            <w:shd w:val="clear" w:color="auto" w:fill="auto"/>
          </w:tcPr>
          <w:p w14:paraId="1DB97630" w14:textId="77777777" w:rsidR="0061718F" w:rsidRPr="00AA0E34" w:rsidRDefault="0061718F" w:rsidP="005F54EC">
            <w:pPr>
              <w:pStyle w:val="TAC"/>
            </w:pPr>
            <w:r w:rsidRPr="00AA0E34">
              <w:t>23</w:t>
            </w:r>
          </w:p>
        </w:tc>
        <w:tc>
          <w:tcPr>
            <w:tcW w:w="3800" w:type="dxa"/>
            <w:shd w:val="clear" w:color="auto" w:fill="auto"/>
          </w:tcPr>
          <w:p w14:paraId="6EF7DD23" w14:textId="77777777" w:rsidR="0061718F" w:rsidRPr="00AA0E34" w:rsidRDefault="0061718F" w:rsidP="005F54EC">
            <w:pPr>
              <w:pStyle w:val="TAL"/>
            </w:pPr>
            <w:r w:rsidRPr="00AA0E34">
              <w:t>Make the MCPTT User request to speak (e.g. pressing the PTT button) (NOTE 1).</w:t>
            </w:r>
          </w:p>
        </w:tc>
        <w:tc>
          <w:tcPr>
            <w:tcW w:w="709" w:type="dxa"/>
            <w:shd w:val="clear" w:color="auto" w:fill="auto"/>
          </w:tcPr>
          <w:p w14:paraId="35EB6F6B" w14:textId="77777777" w:rsidR="0061718F" w:rsidRPr="00AA0E34" w:rsidRDefault="0061718F" w:rsidP="005F54EC">
            <w:pPr>
              <w:pStyle w:val="TAC"/>
            </w:pPr>
            <w:r w:rsidRPr="00AA0E34">
              <w:t>-</w:t>
            </w:r>
          </w:p>
        </w:tc>
        <w:tc>
          <w:tcPr>
            <w:tcW w:w="2977" w:type="dxa"/>
            <w:shd w:val="clear" w:color="auto" w:fill="auto"/>
          </w:tcPr>
          <w:p w14:paraId="241E1E56" w14:textId="77777777" w:rsidR="0061718F" w:rsidRPr="00AA0E34" w:rsidRDefault="0061718F" w:rsidP="005F54EC">
            <w:pPr>
              <w:pStyle w:val="TAL"/>
            </w:pPr>
            <w:r w:rsidRPr="00AA0E34">
              <w:t>-</w:t>
            </w:r>
          </w:p>
        </w:tc>
        <w:tc>
          <w:tcPr>
            <w:tcW w:w="567" w:type="dxa"/>
            <w:shd w:val="clear" w:color="auto" w:fill="auto"/>
          </w:tcPr>
          <w:p w14:paraId="327E8124" w14:textId="77777777" w:rsidR="0061718F" w:rsidRPr="00AA0E34" w:rsidRDefault="0061718F" w:rsidP="005F54EC">
            <w:pPr>
              <w:pStyle w:val="TAC"/>
            </w:pPr>
            <w:r w:rsidRPr="00AA0E34">
              <w:t>-</w:t>
            </w:r>
          </w:p>
        </w:tc>
        <w:tc>
          <w:tcPr>
            <w:tcW w:w="892" w:type="dxa"/>
            <w:shd w:val="clear" w:color="auto" w:fill="auto"/>
          </w:tcPr>
          <w:p w14:paraId="3A2D08E3" w14:textId="77777777" w:rsidR="0061718F" w:rsidRPr="00AA0E34" w:rsidRDefault="0061718F" w:rsidP="005F54EC">
            <w:pPr>
              <w:pStyle w:val="TAC"/>
            </w:pPr>
            <w:r w:rsidRPr="00AA0E34">
              <w:t>-</w:t>
            </w:r>
          </w:p>
        </w:tc>
      </w:tr>
      <w:tr w:rsidR="0061718F" w:rsidRPr="00AA0E34" w14:paraId="607D7DE1" w14:textId="77777777" w:rsidTr="005F54EC">
        <w:tc>
          <w:tcPr>
            <w:tcW w:w="817" w:type="dxa"/>
            <w:shd w:val="clear" w:color="auto" w:fill="auto"/>
          </w:tcPr>
          <w:p w14:paraId="5253E728" w14:textId="77777777" w:rsidR="0061718F" w:rsidRPr="00AA0E34" w:rsidRDefault="0061718F" w:rsidP="005F54EC">
            <w:pPr>
              <w:pStyle w:val="TAC"/>
            </w:pPr>
            <w:r w:rsidRPr="00AA0E34">
              <w:t>24</w:t>
            </w:r>
          </w:p>
        </w:tc>
        <w:tc>
          <w:tcPr>
            <w:tcW w:w="3800" w:type="dxa"/>
            <w:shd w:val="clear" w:color="auto" w:fill="auto"/>
          </w:tcPr>
          <w:p w14:paraId="77D7CBC2" w14:textId="77777777" w:rsidR="0061718F" w:rsidRPr="00AA0E34" w:rsidRDefault="0061718F" w:rsidP="005F54EC">
            <w:pPr>
              <w:pStyle w:val="TAL"/>
            </w:pPr>
            <w:r w:rsidRPr="00AA0E34">
              <w:rPr>
                <w:rFonts w:eastAsia="Calibri"/>
              </w:rPr>
              <w:t>Check: Does the UE (</w:t>
            </w:r>
            <w:r w:rsidRPr="00AA0E34">
              <w:rPr>
                <w:rFonts w:eastAsia="Calibri"/>
                <w:lang w:eastAsia="ko-KR"/>
              </w:rPr>
              <w:t xml:space="preserve">MCPTT client) perform </w:t>
            </w:r>
            <w:r w:rsidRPr="00AA0E34">
              <w:t xml:space="preserve">Generic Test Procedure for MCPTT Floor Request – Floor Queue Position Info </w:t>
            </w:r>
            <w:r w:rsidRPr="00AA0E34">
              <w:rPr>
                <w:rFonts w:eastAsia="Calibri"/>
              </w:rPr>
              <w:t>a</w:t>
            </w:r>
            <w:r w:rsidRPr="00AA0E34">
              <w:t>s described in TS 36.579-1 [2] Table 5.3.17.3-1?</w:t>
            </w:r>
          </w:p>
        </w:tc>
        <w:tc>
          <w:tcPr>
            <w:tcW w:w="709" w:type="dxa"/>
            <w:shd w:val="clear" w:color="auto" w:fill="auto"/>
          </w:tcPr>
          <w:p w14:paraId="2CB0D6B3" w14:textId="77777777" w:rsidR="0061718F" w:rsidRPr="00AA0E34" w:rsidRDefault="0061718F" w:rsidP="005F54EC">
            <w:pPr>
              <w:pStyle w:val="TAC"/>
            </w:pPr>
            <w:r w:rsidRPr="00AA0E34">
              <w:t>-</w:t>
            </w:r>
          </w:p>
        </w:tc>
        <w:tc>
          <w:tcPr>
            <w:tcW w:w="2977" w:type="dxa"/>
            <w:shd w:val="clear" w:color="auto" w:fill="auto"/>
          </w:tcPr>
          <w:p w14:paraId="1729695F" w14:textId="77777777" w:rsidR="0061718F" w:rsidRPr="00AA0E34" w:rsidRDefault="0061718F" w:rsidP="005F54EC">
            <w:pPr>
              <w:pStyle w:val="TAL"/>
            </w:pPr>
            <w:r w:rsidRPr="00AA0E34">
              <w:t>-</w:t>
            </w:r>
          </w:p>
        </w:tc>
        <w:tc>
          <w:tcPr>
            <w:tcW w:w="567" w:type="dxa"/>
            <w:shd w:val="clear" w:color="auto" w:fill="auto"/>
          </w:tcPr>
          <w:p w14:paraId="2ABC1AE9" w14:textId="77777777" w:rsidR="0061718F" w:rsidRPr="00AA0E34" w:rsidRDefault="0061718F" w:rsidP="005F54EC">
            <w:pPr>
              <w:pStyle w:val="TAC"/>
            </w:pPr>
            <w:r w:rsidRPr="00AA0E34">
              <w:t>2</w:t>
            </w:r>
          </w:p>
        </w:tc>
        <w:tc>
          <w:tcPr>
            <w:tcW w:w="892" w:type="dxa"/>
            <w:shd w:val="clear" w:color="auto" w:fill="auto"/>
          </w:tcPr>
          <w:p w14:paraId="0D61155E" w14:textId="77777777" w:rsidR="0061718F" w:rsidRPr="00AA0E34" w:rsidRDefault="0061718F" w:rsidP="005F54EC">
            <w:pPr>
              <w:pStyle w:val="TAC"/>
            </w:pPr>
            <w:r w:rsidRPr="00AA0E34">
              <w:t>P</w:t>
            </w:r>
          </w:p>
        </w:tc>
      </w:tr>
      <w:tr w:rsidR="0061718F" w:rsidRPr="00AA0E34" w14:paraId="42DDE5C5" w14:textId="77777777" w:rsidTr="005F54EC">
        <w:tc>
          <w:tcPr>
            <w:tcW w:w="817" w:type="dxa"/>
            <w:shd w:val="clear" w:color="auto" w:fill="auto"/>
          </w:tcPr>
          <w:p w14:paraId="49530C8F" w14:textId="77777777" w:rsidR="0061718F" w:rsidRPr="00AA0E34" w:rsidRDefault="0061718F" w:rsidP="005F54EC">
            <w:pPr>
              <w:pStyle w:val="TAC"/>
            </w:pPr>
            <w:r w:rsidRPr="00AA0E34">
              <w:t>25</w:t>
            </w:r>
          </w:p>
        </w:tc>
        <w:tc>
          <w:tcPr>
            <w:tcW w:w="3800" w:type="dxa"/>
            <w:shd w:val="clear" w:color="auto" w:fill="auto"/>
          </w:tcPr>
          <w:p w14:paraId="1215B267" w14:textId="77777777" w:rsidR="0061718F" w:rsidRPr="00AA0E34" w:rsidRDefault="0061718F" w:rsidP="005F54EC">
            <w:pPr>
              <w:pStyle w:val="TAL"/>
            </w:pPr>
            <w:r w:rsidRPr="00AA0E34">
              <w:t>Void</w:t>
            </w:r>
          </w:p>
        </w:tc>
        <w:tc>
          <w:tcPr>
            <w:tcW w:w="709" w:type="dxa"/>
            <w:shd w:val="clear" w:color="auto" w:fill="auto"/>
          </w:tcPr>
          <w:p w14:paraId="6569D4D6" w14:textId="77777777" w:rsidR="0061718F" w:rsidRPr="00AA0E34" w:rsidRDefault="0061718F" w:rsidP="005F54EC">
            <w:pPr>
              <w:pStyle w:val="TAC"/>
            </w:pPr>
            <w:r w:rsidRPr="00AA0E34">
              <w:t>-</w:t>
            </w:r>
          </w:p>
        </w:tc>
        <w:tc>
          <w:tcPr>
            <w:tcW w:w="2977" w:type="dxa"/>
            <w:shd w:val="clear" w:color="auto" w:fill="auto"/>
          </w:tcPr>
          <w:p w14:paraId="2816F128" w14:textId="77777777" w:rsidR="0061718F" w:rsidRPr="00AA0E34" w:rsidRDefault="0061718F" w:rsidP="005F54EC">
            <w:pPr>
              <w:pStyle w:val="TAL"/>
            </w:pPr>
            <w:r w:rsidRPr="00AA0E34">
              <w:t>-</w:t>
            </w:r>
          </w:p>
        </w:tc>
        <w:tc>
          <w:tcPr>
            <w:tcW w:w="567" w:type="dxa"/>
            <w:shd w:val="clear" w:color="auto" w:fill="auto"/>
          </w:tcPr>
          <w:p w14:paraId="132E5617" w14:textId="77777777" w:rsidR="0061718F" w:rsidRPr="00AA0E34" w:rsidRDefault="0061718F" w:rsidP="005F54EC">
            <w:pPr>
              <w:pStyle w:val="TAC"/>
            </w:pPr>
            <w:r w:rsidRPr="00AA0E34">
              <w:t>-</w:t>
            </w:r>
          </w:p>
        </w:tc>
        <w:tc>
          <w:tcPr>
            <w:tcW w:w="892" w:type="dxa"/>
            <w:shd w:val="clear" w:color="auto" w:fill="auto"/>
          </w:tcPr>
          <w:p w14:paraId="73A95990" w14:textId="77777777" w:rsidR="0061718F" w:rsidRPr="00AA0E34" w:rsidRDefault="0061718F" w:rsidP="005F54EC">
            <w:pPr>
              <w:pStyle w:val="TAC"/>
            </w:pPr>
            <w:r w:rsidRPr="00AA0E34">
              <w:t>-</w:t>
            </w:r>
          </w:p>
        </w:tc>
      </w:tr>
      <w:tr w:rsidR="0061718F" w:rsidRPr="00AA0E34" w14:paraId="7ACBC553" w14:textId="77777777" w:rsidTr="005F54EC">
        <w:tc>
          <w:tcPr>
            <w:tcW w:w="817" w:type="dxa"/>
            <w:shd w:val="clear" w:color="auto" w:fill="auto"/>
          </w:tcPr>
          <w:p w14:paraId="55C4852A" w14:textId="77777777" w:rsidR="0061718F" w:rsidRPr="00AA0E34" w:rsidRDefault="0061718F" w:rsidP="005F54EC">
            <w:pPr>
              <w:pStyle w:val="TAC"/>
            </w:pPr>
            <w:r w:rsidRPr="00AA0E34">
              <w:t>26</w:t>
            </w:r>
          </w:p>
        </w:tc>
        <w:tc>
          <w:tcPr>
            <w:tcW w:w="3800" w:type="dxa"/>
            <w:shd w:val="clear" w:color="auto" w:fill="auto"/>
          </w:tcPr>
          <w:p w14:paraId="6F358AD9" w14:textId="3A06A615" w:rsidR="0061718F" w:rsidRPr="00AA0E34" w:rsidRDefault="0061718F" w:rsidP="005F54EC">
            <w:pPr>
              <w:pStyle w:val="TAL"/>
            </w:pPr>
            <w:r w:rsidRPr="00AA0E34">
              <w:t>Check: Does the</w:t>
            </w:r>
            <w:ins w:id="13" w:author="MCC160" w:date="2021-01-11T17:15:00Z">
              <w:r w:rsidR="005D6677" w:rsidRPr="00AA0E34">
                <w:t xml:space="preserve"> UE</w:t>
              </w:r>
            </w:ins>
            <w:r w:rsidRPr="00AA0E34">
              <w:t xml:space="preserve"> </w:t>
            </w:r>
            <w:ins w:id="14" w:author="MCC160" w:date="2021-01-11T17:15:00Z">
              <w:r w:rsidR="005D6677" w:rsidRPr="00AA0E34">
                <w:t>(</w:t>
              </w:r>
            </w:ins>
            <w:r w:rsidRPr="00AA0E34">
              <w:t xml:space="preserve">MCPTT </w:t>
            </w:r>
            <w:ins w:id="15" w:author="MCC160" w:date="2021-01-11T17:15:00Z">
              <w:r w:rsidR="005D6677" w:rsidRPr="00AA0E34">
                <w:t>c</w:t>
              </w:r>
            </w:ins>
            <w:del w:id="16" w:author="MCC160" w:date="2021-01-11T17:15:00Z">
              <w:r w:rsidRPr="00AA0E34" w:rsidDel="005D6677">
                <w:delText>C</w:delText>
              </w:r>
            </w:del>
            <w:r w:rsidRPr="00AA0E34">
              <w:t>lient</w:t>
            </w:r>
            <w:ins w:id="17" w:author="MCC160" w:date="2021-01-11T17:15:00Z">
              <w:r w:rsidR="005D6677" w:rsidRPr="00AA0E34">
                <w:t>)</w:t>
              </w:r>
            </w:ins>
            <w:r w:rsidRPr="00AA0E34">
              <w:t xml:space="preserve"> provide floor request queued response notification to the MCPTT user (NOTE 1)?</w:t>
            </w:r>
          </w:p>
        </w:tc>
        <w:tc>
          <w:tcPr>
            <w:tcW w:w="709" w:type="dxa"/>
            <w:shd w:val="clear" w:color="auto" w:fill="auto"/>
          </w:tcPr>
          <w:p w14:paraId="741CAAEE" w14:textId="77777777" w:rsidR="0061718F" w:rsidRPr="00AA0E34" w:rsidRDefault="0061718F" w:rsidP="005F54EC">
            <w:pPr>
              <w:pStyle w:val="TAC"/>
            </w:pPr>
            <w:r w:rsidRPr="00AA0E34">
              <w:t>-</w:t>
            </w:r>
          </w:p>
        </w:tc>
        <w:tc>
          <w:tcPr>
            <w:tcW w:w="2977" w:type="dxa"/>
            <w:shd w:val="clear" w:color="auto" w:fill="auto"/>
          </w:tcPr>
          <w:p w14:paraId="0AD64F4C" w14:textId="77777777" w:rsidR="0061718F" w:rsidRPr="00AA0E34" w:rsidRDefault="0061718F" w:rsidP="005F54EC">
            <w:pPr>
              <w:pStyle w:val="TAL"/>
            </w:pPr>
            <w:r w:rsidRPr="00AA0E34">
              <w:t>-</w:t>
            </w:r>
          </w:p>
        </w:tc>
        <w:tc>
          <w:tcPr>
            <w:tcW w:w="567" w:type="dxa"/>
            <w:shd w:val="clear" w:color="auto" w:fill="auto"/>
          </w:tcPr>
          <w:p w14:paraId="5AACBA33" w14:textId="77777777" w:rsidR="0061718F" w:rsidRPr="00AA0E34" w:rsidRDefault="0061718F" w:rsidP="005F54EC">
            <w:pPr>
              <w:pStyle w:val="TAC"/>
            </w:pPr>
            <w:r w:rsidRPr="00AA0E34">
              <w:t>2</w:t>
            </w:r>
          </w:p>
        </w:tc>
        <w:tc>
          <w:tcPr>
            <w:tcW w:w="892" w:type="dxa"/>
            <w:shd w:val="clear" w:color="auto" w:fill="auto"/>
          </w:tcPr>
          <w:p w14:paraId="2F701B15" w14:textId="77777777" w:rsidR="0061718F" w:rsidRPr="00AA0E34" w:rsidRDefault="0061718F" w:rsidP="005F54EC">
            <w:pPr>
              <w:pStyle w:val="TAC"/>
            </w:pPr>
            <w:r w:rsidRPr="00AA0E34">
              <w:t>P</w:t>
            </w:r>
          </w:p>
        </w:tc>
      </w:tr>
      <w:tr w:rsidR="0061718F" w:rsidRPr="00AA0E34" w14:paraId="0687AB15" w14:textId="77777777" w:rsidTr="005F54EC">
        <w:tc>
          <w:tcPr>
            <w:tcW w:w="817" w:type="dxa"/>
            <w:shd w:val="clear" w:color="auto" w:fill="auto"/>
          </w:tcPr>
          <w:p w14:paraId="765DF30A" w14:textId="77777777" w:rsidR="0061718F" w:rsidRPr="00AA0E34" w:rsidRDefault="0061718F" w:rsidP="005F54EC">
            <w:pPr>
              <w:pStyle w:val="TAC"/>
            </w:pPr>
            <w:r w:rsidRPr="00AA0E34">
              <w:t>27</w:t>
            </w:r>
          </w:p>
        </w:tc>
        <w:tc>
          <w:tcPr>
            <w:tcW w:w="3800" w:type="dxa"/>
            <w:shd w:val="clear" w:color="auto" w:fill="auto"/>
          </w:tcPr>
          <w:p w14:paraId="0D41CA6F" w14:textId="77777777" w:rsidR="0061718F" w:rsidRPr="00AA0E34" w:rsidRDefault="0061718F" w:rsidP="005F54EC">
            <w:pPr>
              <w:pStyle w:val="TAL"/>
            </w:pPr>
            <w:r w:rsidRPr="00AA0E34">
              <w:t>Make the MCPTT User request the current position in the queue (NOTE 1).</w:t>
            </w:r>
          </w:p>
        </w:tc>
        <w:tc>
          <w:tcPr>
            <w:tcW w:w="709" w:type="dxa"/>
            <w:shd w:val="clear" w:color="auto" w:fill="auto"/>
          </w:tcPr>
          <w:p w14:paraId="2FFFCB48" w14:textId="77777777" w:rsidR="0061718F" w:rsidRPr="00AA0E34" w:rsidRDefault="0061718F" w:rsidP="005F54EC">
            <w:pPr>
              <w:pStyle w:val="TAC"/>
            </w:pPr>
            <w:r w:rsidRPr="00AA0E34">
              <w:t>-</w:t>
            </w:r>
          </w:p>
        </w:tc>
        <w:tc>
          <w:tcPr>
            <w:tcW w:w="2977" w:type="dxa"/>
            <w:shd w:val="clear" w:color="auto" w:fill="auto"/>
          </w:tcPr>
          <w:p w14:paraId="03266386" w14:textId="77777777" w:rsidR="0061718F" w:rsidRPr="00AA0E34" w:rsidRDefault="0061718F" w:rsidP="005F54EC">
            <w:pPr>
              <w:pStyle w:val="TAL"/>
            </w:pPr>
            <w:r w:rsidRPr="00AA0E34">
              <w:t>-</w:t>
            </w:r>
          </w:p>
        </w:tc>
        <w:tc>
          <w:tcPr>
            <w:tcW w:w="567" w:type="dxa"/>
            <w:shd w:val="clear" w:color="auto" w:fill="auto"/>
          </w:tcPr>
          <w:p w14:paraId="72C4C167" w14:textId="77777777" w:rsidR="0061718F" w:rsidRPr="00AA0E34" w:rsidRDefault="0061718F" w:rsidP="005F54EC">
            <w:pPr>
              <w:pStyle w:val="TAC"/>
            </w:pPr>
            <w:r w:rsidRPr="00AA0E34">
              <w:t>-</w:t>
            </w:r>
          </w:p>
        </w:tc>
        <w:tc>
          <w:tcPr>
            <w:tcW w:w="892" w:type="dxa"/>
            <w:shd w:val="clear" w:color="auto" w:fill="auto"/>
          </w:tcPr>
          <w:p w14:paraId="013C6F54" w14:textId="77777777" w:rsidR="0061718F" w:rsidRPr="00AA0E34" w:rsidRDefault="0061718F" w:rsidP="005F54EC">
            <w:pPr>
              <w:pStyle w:val="TAC"/>
            </w:pPr>
            <w:r w:rsidRPr="00AA0E34">
              <w:t>-</w:t>
            </w:r>
          </w:p>
        </w:tc>
      </w:tr>
      <w:tr w:rsidR="0061718F" w:rsidRPr="00AA0E34" w14:paraId="0C908F6E" w14:textId="77777777" w:rsidTr="005F54EC">
        <w:tc>
          <w:tcPr>
            <w:tcW w:w="817" w:type="dxa"/>
            <w:shd w:val="clear" w:color="auto" w:fill="auto"/>
          </w:tcPr>
          <w:p w14:paraId="1DBAF5A3" w14:textId="77777777" w:rsidR="0061718F" w:rsidRPr="00AA0E34" w:rsidRDefault="0061718F" w:rsidP="005F54EC">
            <w:pPr>
              <w:pStyle w:val="TAC"/>
            </w:pPr>
            <w:r w:rsidRPr="00AA0E34">
              <w:t>28</w:t>
            </w:r>
          </w:p>
        </w:tc>
        <w:tc>
          <w:tcPr>
            <w:tcW w:w="3800" w:type="dxa"/>
            <w:shd w:val="clear" w:color="auto" w:fill="auto"/>
          </w:tcPr>
          <w:p w14:paraId="286E253F" w14:textId="77777777" w:rsidR="0061718F" w:rsidRPr="00AA0E34" w:rsidRDefault="0061718F" w:rsidP="005F54EC">
            <w:pPr>
              <w:pStyle w:val="TAL"/>
            </w:pPr>
            <w:r w:rsidRPr="00AA0E34">
              <w:rPr>
                <w:rFonts w:eastAsia="Calibri"/>
              </w:rPr>
              <w:t>Check: Does the UE (</w:t>
            </w:r>
            <w:r w:rsidRPr="00AA0E34">
              <w:rPr>
                <w:rFonts w:eastAsia="Calibri"/>
                <w:lang w:eastAsia="ko-KR"/>
              </w:rPr>
              <w:t xml:space="preserve">MCPTT client) perform </w:t>
            </w:r>
            <w:r w:rsidRPr="00AA0E34">
              <w:t xml:space="preserve">Generic Test Procedure for MCPTT Floor Queuing Position Request </w:t>
            </w:r>
            <w:r w:rsidRPr="00AA0E34">
              <w:rPr>
                <w:rFonts w:eastAsia="Calibri"/>
              </w:rPr>
              <w:t>a</w:t>
            </w:r>
            <w:r w:rsidRPr="00AA0E34">
              <w:t>s described in TS 36.579-1 [2] Table 5.3.18.3-1?</w:t>
            </w:r>
          </w:p>
        </w:tc>
        <w:tc>
          <w:tcPr>
            <w:tcW w:w="709" w:type="dxa"/>
            <w:shd w:val="clear" w:color="auto" w:fill="auto"/>
          </w:tcPr>
          <w:p w14:paraId="2497B0D3" w14:textId="77777777" w:rsidR="0061718F" w:rsidRPr="00AA0E34" w:rsidRDefault="0061718F" w:rsidP="005F54EC">
            <w:pPr>
              <w:pStyle w:val="TAC"/>
            </w:pPr>
            <w:r w:rsidRPr="00AA0E34">
              <w:t>-</w:t>
            </w:r>
          </w:p>
        </w:tc>
        <w:tc>
          <w:tcPr>
            <w:tcW w:w="2977" w:type="dxa"/>
            <w:shd w:val="clear" w:color="auto" w:fill="auto"/>
          </w:tcPr>
          <w:p w14:paraId="6A67630F" w14:textId="77777777" w:rsidR="0061718F" w:rsidRPr="00AA0E34" w:rsidRDefault="0061718F" w:rsidP="005F54EC">
            <w:pPr>
              <w:pStyle w:val="TAL"/>
            </w:pPr>
            <w:r w:rsidRPr="00AA0E34">
              <w:t>-</w:t>
            </w:r>
          </w:p>
        </w:tc>
        <w:tc>
          <w:tcPr>
            <w:tcW w:w="567" w:type="dxa"/>
            <w:shd w:val="clear" w:color="auto" w:fill="auto"/>
          </w:tcPr>
          <w:p w14:paraId="1B5014D3" w14:textId="77777777" w:rsidR="0061718F" w:rsidRPr="00AA0E34" w:rsidRDefault="0061718F" w:rsidP="005F54EC">
            <w:pPr>
              <w:pStyle w:val="TAC"/>
            </w:pPr>
            <w:r w:rsidRPr="00AA0E34">
              <w:t>2</w:t>
            </w:r>
          </w:p>
        </w:tc>
        <w:tc>
          <w:tcPr>
            <w:tcW w:w="892" w:type="dxa"/>
            <w:shd w:val="clear" w:color="auto" w:fill="auto"/>
          </w:tcPr>
          <w:p w14:paraId="6A3BA0B1" w14:textId="77777777" w:rsidR="0061718F" w:rsidRPr="00AA0E34" w:rsidRDefault="0061718F" w:rsidP="005F54EC">
            <w:pPr>
              <w:pStyle w:val="TAC"/>
            </w:pPr>
            <w:r w:rsidRPr="00AA0E34">
              <w:t>P</w:t>
            </w:r>
          </w:p>
        </w:tc>
      </w:tr>
      <w:tr w:rsidR="005D6677" w:rsidRPr="00AA0E34" w14:paraId="115D3600" w14:textId="77777777" w:rsidTr="005F54EC">
        <w:trPr>
          <w:ins w:id="18" w:author="MCC160" w:date="2021-01-11T17:15:00Z"/>
        </w:trPr>
        <w:tc>
          <w:tcPr>
            <w:tcW w:w="817" w:type="dxa"/>
            <w:shd w:val="clear" w:color="auto" w:fill="auto"/>
          </w:tcPr>
          <w:p w14:paraId="03750C9C" w14:textId="0479203E" w:rsidR="005D6677" w:rsidRPr="00AA0E34" w:rsidRDefault="005D6677" w:rsidP="005D6677">
            <w:pPr>
              <w:pStyle w:val="TAC"/>
              <w:rPr>
                <w:ins w:id="19" w:author="MCC160" w:date="2021-01-11T17:15:00Z"/>
              </w:rPr>
            </w:pPr>
            <w:ins w:id="20" w:author="MCC160" w:date="2021-01-11T17:15:00Z">
              <w:r w:rsidRPr="00AA0E34">
                <w:t>28A</w:t>
              </w:r>
            </w:ins>
          </w:p>
        </w:tc>
        <w:tc>
          <w:tcPr>
            <w:tcW w:w="3800" w:type="dxa"/>
            <w:shd w:val="clear" w:color="auto" w:fill="auto"/>
          </w:tcPr>
          <w:p w14:paraId="3C71704C" w14:textId="54AD183B" w:rsidR="005D6677" w:rsidRPr="00AA0E34" w:rsidRDefault="005D6677" w:rsidP="005D6677">
            <w:pPr>
              <w:pStyle w:val="TAL"/>
              <w:rPr>
                <w:ins w:id="21" w:author="MCC160" w:date="2021-01-11T17:15:00Z"/>
                <w:rFonts w:eastAsia="Calibri"/>
              </w:rPr>
            </w:pPr>
            <w:ins w:id="22" w:author="MCC160" w:date="2021-01-11T17:15:00Z">
              <w:r w:rsidRPr="00AA0E34">
                <w:rPr>
                  <w:rFonts w:eastAsia="Calibri"/>
                </w:rPr>
                <w:t>Check: Does the UE (MCPTT Client) provide floor granted notification to the MCPTT User?</w:t>
              </w:r>
            </w:ins>
            <w:ins w:id="23" w:author="MCC160" w:date="2021-02-04T15:30:00Z">
              <w:r w:rsidR="002034CF">
                <w:rPr>
                  <w:rFonts w:eastAsia="Calibri"/>
                </w:rPr>
                <w:t xml:space="preserve"> (NOTE 1)</w:t>
              </w:r>
            </w:ins>
          </w:p>
        </w:tc>
        <w:tc>
          <w:tcPr>
            <w:tcW w:w="709" w:type="dxa"/>
            <w:shd w:val="clear" w:color="auto" w:fill="auto"/>
          </w:tcPr>
          <w:p w14:paraId="66EDF337" w14:textId="079D3EF9" w:rsidR="005D6677" w:rsidRPr="00AA0E34" w:rsidRDefault="005D6677" w:rsidP="005D6677">
            <w:pPr>
              <w:pStyle w:val="TAC"/>
              <w:rPr>
                <w:ins w:id="24" w:author="MCC160" w:date="2021-01-11T17:15:00Z"/>
              </w:rPr>
            </w:pPr>
            <w:ins w:id="25" w:author="MCC160" w:date="2021-01-11T17:15:00Z">
              <w:r w:rsidRPr="00AA0E34">
                <w:t>-</w:t>
              </w:r>
            </w:ins>
          </w:p>
        </w:tc>
        <w:tc>
          <w:tcPr>
            <w:tcW w:w="2977" w:type="dxa"/>
            <w:shd w:val="clear" w:color="auto" w:fill="auto"/>
          </w:tcPr>
          <w:p w14:paraId="51987C7E" w14:textId="36859BFE" w:rsidR="005D6677" w:rsidRPr="00AA0E34" w:rsidRDefault="005D6677" w:rsidP="005D6677">
            <w:pPr>
              <w:pStyle w:val="TAL"/>
              <w:rPr>
                <w:ins w:id="26" w:author="MCC160" w:date="2021-01-11T17:15:00Z"/>
              </w:rPr>
            </w:pPr>
            <w:ins w:id="27" w:author="MCC160" w:date="2021-01-11T17:15:00Z">
              <w:r w:rsidRPr="00AA0E34">
                <w:t>-</w:t>
              </w:r>
            </w:ins>
          </w:p>
        </w:tc>
        <w:tc>
          <w:tcPr>
            <w:tcW w:w="567" w:type="dxa"/>
            <w:shd w:val="clear" w:color="auto" w:fill="auto"/>
          </w:tcPr>
          <w:p w14:paraId="61ECBCBF" w14:textId="3EBE2854" w:rsidR="005D6677" w:rsidRPr="00AA0E34" w:rsidRDefault="005D6677" w:rsidP="005D6677">
            <w:pPr>
              <w:pStyle w:val="TAC"/>
              <w:rPr>
                <w:ins w:id="28" w:author="MCC160" w:date="2021-01-11T17:15:00Z"/>
              </w:rPr>
            </w:pPr>
            <w:ins w:id="29" w:author="MCC160" w:date="2021-01-11T17:15:00Z">
              <w:r w:rsidRPr="00AA0E34">
                <w:t>2</w:t>
              </w:r>
            </w:ins>
          </w:p>
        </w:tc>
        <w:tc>
          <w:tcPr>
            <w:tcW w:w="892" w:type="dxa"/>
            <w:shd w:val="clear" w:color="auto" w:fill="auto"/>
          </w:tcPr>
          <w:p w14:paraId="5211D675" w14:textId="201DFC2E" w:rsidR="005D6677" w:rsidRPr="00AA0E34" w:rsidRDefault="005D6677" w:rsidP="005D6677">
            <w:pPr>
              <w:pStyle w:val="TAC"/>
              <w:rPr>
                <w:ins w:id="30" w:author="MCC160" w:date="2021-01-11T17:15:00Z"/>
              </w:rPr>
            </w:pPr>
            <w:ins w:id="31" w:author="MCC160" w:date="2021-01-11T17:15:00Z">
              <w:r w:rsidRPr="00AA0E34">
                <w:t>P</w:t>
              </w:r>
            </w:ins>
          </w:p>
        </w:tc>
      </w:tr>
      <w:tr w:rsidR="005D6677" w:rsidRPr="00AA0E34" w14:paraId="1FD398AD" w14:textId="77777777" w:rsidTr="005F54EC">
        <w:tc>
          <w:tcPr>
            <w:tcW w:w="817" w:type="dxa"/>
            <w:shd w:val="clear" w:color="auto" w:fill="auto"/>
          </w:tcPr>
          <w:p w14:paraId="20DB1C5F" w14:textId="77777777" w:rsidR="005D6677" w:rsidRPr="00AA0E34" w:rsidRDefault="005D6677" w:rsidP="005D6677">
            <w:pPr>
              <w:pStyle w:val="TAC"/>
            </w:pPr>
            <w:r w:rsidRPr="00AA0E34">
              <w:t>29</w:t>
            </w:r>
          </w:p>
        </w:tc>
        <w:tc>
          <w:tcPr>
            <w:tcW w:w="3800" w:type="dxa"/>
            <w:shd w:val="clear" w:color="auto" w:fill="auto"/>
          </w:tcPr>
          <w:p w14:paraId="10DC1ED7" w14:textId="77777777" w:rsidR="005D6677" w:rsidRPr="00AA0E34" w:rsidRDefault="005D6677" w:rsidP="005D6677">
            <w:pPr>
              <w:pStyle w:val="TAL"/>
            </w:pPr>
            <w:r w:rsidRPr="00AA0E34">
              <w:t>Void</w:t>
            </w:r>
          </w:p>
        </w:tc>
        <w:tc>
          <w:tcPr>
            <w:tcW w:w="709" w:type="dxa"/>
            <w:shd w:val="clear" w:color="auto" w:fill="auto"/>
          </w:tcPr>
          <w:p w14:paraId="6797C5AA" w14:textId="77777777" w:rsidR="005D6677" w:rsidRPr="00AA0E34" w:rsidRDefault="005D6677" w:rsidP="005D6677">
            <w:pPr>
              <w:pStyle w:val="TAC"/>
            </w:pPr>
            <w:r w:rsidRPr="00AA0E34">
              <w:t>-</w:t>
            </w:r>
          </w:p>
        </w:tc>
        <w:tc>
          <w:tcPr>
            <w:tcW w:w="2977" w:type="dxa"/>
            <w:shd w:val="clear" w:color="auto" w:fill="auto"/>
          </w:tcPr>
          <w:p w14:paraId="4487075D" w14:textId="77777777" w:rsidR="005D6677" w:rsidRPr="00AA0E34" w:rsidRDefault="005D6677" w:rsidP="005D6677">
            <w:pPr>
              <w:pStyle w:val="TAL"/>
            </w:pPr>
            <w:r w:rsidRPr="00AA0E34">
              <w:t>-</w:t>
            </w:r>
          </w:p>
        </w:tc>
        <w:tc>
          <w:tcPr>
            <w:tcW w:w="567" w:type="dxa"/>
            <w:shd w:val="clear" w:color="auto" w:fill="auto"/>
          </w:tcPr>
          <w:p w14:paraId="0B325740" w14:textId="77777777" w:rsidR="005D6677" w:rsidRPr="00AA0E34" w:rsidRDefault="005D6677" w:rsidP="005D6677">
            <w:pPr>
              <w:pStyle w:val="TAC"/>
            </w:pPr>
            <w:r w:rsidRPr="00AA0E34">
              <w:t>-</w:t>
            </w:r>
          </w:p>
        </w:tc>
        <w:tc>
          <w:tcPr>
            <w:tcW w:w="892" w:type="dxa"/>
            <w:shd w:val="clear" w:color="auto" w:fill="auto"/>
          </w:tcPr>
          <w:p w14:paraId="2549EB46" w14:textId="77777777" w:rsidR="005D6677" w:rsidRPr="00AA0E34" w:rsidRDefault="005D6677" w:rsidP="005D6677">
            <w:pPr>
              <w:pStyle w:val="TAC"/>
            </w:pPr>
            <w:r w:rsidRPr="00AA0E34">
              <w:t>-</w:t>
            </w:r>
          </w:p>
        </w:tc>
      </w:tr>
      <w:tr w:rsidR="005D6677" w:rsidRPr="00AA0E34" w14:paraId="29E07B50" w14:textId="77777777" w:rsidTr="005F54EC">
        <w:tc>
          <w:tcPr>
            <w:tcW w:w="817" w:type="dxa"/>
            <w:shd w:val="clear" w:color="auto" w:fill="auto"/>
          </w:tcPr>
          <w:p w14:paraId="1394D9D3" w14:textId="77777777" w:rsidR="005D6677" w:rsidRPr="00AA0E34" w:rsidRDefault="005D6677" w:rsidP="005D6677">
            <w:pPr>
              <w:pStyle w:val="TAC"/>
            </w:pPr>
            <w:r w:rsidRPr="00AA0E34">
              <w:t>30</w:t>
            </w:r>
          </w:p>
        </w:tc>
        <w:tc>
          <w:tcPr>
            <w:tcW w:w="3800" w:type="dxa"/>
            <w:shd w:val="clear" w:color="auto" w:fill="auto"/>
          </w:tcPr>
          <w:p w14:paraId="5075373D" w14:textId="77777777" w:rsidR="005D6677" w:rsidRPr="00AA0E34" w:rsidRDefault="005D6677" w:rsidP="005D6677">
            <w:pPr>
              <w:pStyle w:val="TAL"/>
            </w:pPr>
            <w:r w:rsidRPr="00AA0E34">
              <w:t>Make the MCPTT User request to cancel the Floor Request and end being in the queue (e.g. releasing the PTT button) (NOTE 1).</w:t>
            </w:r>
          </w:p>
        </w:tc>
        <w:tc>
          <w:tcPr>
            <w:tcW w:w="709" w:type="dxa"/>
            <w:shd w:val="clear" w:color="auto" w:fill="auto"/>
          </w:tcPr>
          <w:p w14:paraId="3BD4F2DB" w14:textId="77777777" w:rsidR="005D6677" w:rsidRPr="00AA0E34" w:rsidRDefault="005D6677" w:rsidP="005D6677">
            <w:pPr>
              <w:pStyle w:val="TAC"/>
            </w:pPr>
            <w:r w:rsidRPr="00AA0E34">
              <w:t>-</w:t>
            </w:r>
          </w:p>
        </w:tc>
        <w:tc>
          <w:tcPr>
            <w:tcW w:w="2977" w:type="dxa"/>
            <w:shd w:val="clear" w:color="auto" w:fill="auto"/>
          </w:tcPr>
          <w:p w14:paraId="73759146" w14:textId="77777777" w:rsidR="005D6677" w:rsidRPr="00AA0E34" w:rsidRDefault="005D6677" w:rsidP="005D6677">
            <w:pPr>
              <w:pStyle w:val="TAL"/>
            </w:pPr>
            <w:r w:rsidRPr="00AA0E34">
              <w:t>-</w:t>
            </w:r>
          </w:p>
        </w:tc>
        <w:tc>
          <w:tcPr>
            <w:tcW w:w="567" w:type="dxa"/>
            <w:shd w:val="clear" w:color="auto" w:fill="auto"/>
          </w:tcPr>
          <w:p w14:paraId="005322D8" w14:textId="77777777" w:rsidR="005D6677" w:rsidRPr="00AA0E34" w:rsidRDefault="005D6677" w:rsidP="005D6677">
            <w:pPr>
              <w:pStyle w:val="TAC"/>
            </w:pPr>
            <w:r w:rsidRPr="00AA0E34">
              <w:t>-</w:t>
            </w:r>
          </w:p>
        </w:tc>
        <w:tc>
          <w:tcPr>
            <w:tcW w:w="892" w:type="dxa"/>
            <w:shd w:val="clear" w:color="auto" w:fill="auto"/>
          </w:tcPr>
          <w:p w14:paraId="106C680D" w14:textId="77777777" w:rsidR="005D6677" w:rsidRPr="00AA0E34" w:rsidRDefault="005D6677" w:rsidP="005D6677">
            <w:pPr>
              <w:pStyle w:val="TAC"/>
            </w:pPr>
            <w:r w:rsidRPr="00AA0E34">
              <w:t>-</w:t>
            </w:r>
          </w:p>
        </w:tc>
      </w:tr>
      <w:tr w:rsidR="005D6677" w:rsidRPr="00AA0E34" w14:paraId="2276A87A" w14:textId="77777777" w:rsidTr="005F54EC">
        <w:tc>
          <w:tcPr>
            <w:tcW w:w="817" w:type="dxa"/>
            <w:shd w:val="clear" w:color="auto" w:fill="auto"/>
          </w:tcPr>
          <w:p w14:paraId="23E783F0" w14:textId="77777777" w:rsidR="005D6677" w:rsidRPr="00AA0E34" w:rsidRDefault="005D6677" w:rsidP="005D6677">
            <w:pPr>
              <w:pStyle w:val="TAC"/>
            </w:pPr>
            <w:r w:rsidRPr="00AA0E34">
              <w:lastRenderedPageBreak/>
              <w:t>31</w:t>
            </w:r>
          </w:p>
        </w:tc>
        <w:tc>
          <w:tcPr>
            <w:tcW w:w="3800" w:type="dxa"/>
            <w:shd w:val="clear" w:color="auto" w:fill="auto"/>
          </w:tcPr>
          <w:p w14:paraId="03BD4C02" w14:textId="77777777" w:rsidR="005D6677" w:rsidRPr="00AA0E34" w:rsidRDefault="005D6677" w:rsidP="005D6677">
            <w:pPr>
              <w:pStyle w:val="TAL"/>
            </w:pPr>
            <w:r w:rsidRPr="00AA0E34">
              <w:t xml:space="preserve">Check: Does the UE (MCPTT client) </w:t>
            </w:r>
            <w:r w:rsidRPr="00AA0E34">
              <w:rPr>
                <w:rFonts w:eastAsia="Calibri"/>
              </w:rPr>
              <w:t xml:space="preserve">perform Generic </w:t>
            </w:r>
            <w:r w:rsidRPr="00AA0E34">
              <w:t>Test</w:t>
            </w:r>
            <w:r w:rsidRPr="00AA0E34">
              <w:rPr>
                <w:rFonts w:eastAsia="Calibri"/>
              </w:rPr>
              <w:t xml:space="preserve"> Procedure for </w:t>
            </w:r>
            <w:r w:rsidRPr="00AA0E34">
              <w:t>MCPTT Floor Release</w:t>
            </w:r>
            <w:r w:rsidRPr="00AA0E34">
              <w:rPr>
                <w:rFonts w:eastAsia="Calibri"/>
              </w:rPr>
              <w:t xml:space="preserve"> – Floor Taken as described in </w:t>
            </w:r>
            <w:r w:rsidRPr="00AA0E34">
              <w:t>TS 36.579-1 [2] Table 5.3.21.3-1 to cancel the queue position?</w:t>
            </w:r>
          </w:p>
        </w:tc>
        <w:tc>
          <w:tcPr>
            <w:tcW w:w="709" w:type="dxa"/>
            <w:shd w:val="clear" w:color="auto" w:fill="auto"/>
          </w:tcPr>
          <w:p w14:paraId="10199696" w14:textId="77777777" w:rsidR="005D6677" w:rsidRPr="00AA0E34" w:rsidRDefault="005D6677" w:rsidP="005D6677">
            <w:pPr>
              <w:pStyle w:val="TAC"/>
            </w:pPr>
            <w:r w:rsidRPr="00AA0E34">
              <w:t>-</w:t>
            </w:r>
          </w:p>
        </w:tc>
        <w:tc>
          <w:tcPr>
            <w:tcW w:w="2977" w:type="dxa"/>
            <w:shd w:val="clear" w:color="auto" w:fill="auto"/>
          </w:tcPr>
          <w:p w14:paraId="40B2B243" w14:textId="77777777" w:rsidR="005D6677" w:rsidRPr="00AA0E34" w:rsidRDefault="005D6677" w:rsidP="005D6677">
            <w:pPr>
              <w:pStyle w:val="TAL"/>
            </w:pPr>
            <w:r w:rsidRPr="00AA0E34">
              <w:t>-</w:t>
            </w:r>
          </w:p>
        </w:tc>
        <w:tc>
          <w:tcPr>
            <w:tcW w:w="567" w:type="dxa"/>
            <w:shd w:val="clear" w:color="auto" w:fill="auto"/>
          </w:tcPr>
          <w:p w14:paraId="226D8FE8" w14:textId="77777777" w:rsidR="005D6677" w:rsidRPr="00AA0E34" w:rsidRDefault="005D6677" w:rsidP="005D6677">
            <w:pPr>
              <w:pStyle w:val="TAC"/>
            </w:pPr>
            <w:r w:rsidRPr="00AA0E34">
              <w:t>2</w:t>
            </w:r>
          </w:p>
        </w:tc>
        <w:tc>
          <w:tcPr>
            <w:tcW w:w="892" w:type="dxa"/>
            <w:shd w:val="clear" w:color="auto" w:fill="auto"/>
          </w:tcPr>
          <w:p w14:paraId="60366968" w14:textId="77777777" w:rsidR="005D6677" w:rsidRPr="00AA0E34" w:rsidRDefault="005D6677" w:rsidP="005D6677">
            <w:pPr>
              <w:pStyle w:val="TAC"/>
            </w:pPr>
            <w:r w:rsidRPr="00AA0E34">
              <w:t>P</w:t>
            </w:r>
          </w:p>
        </w:tc>
      </w:tr>
      <w:tr w:rsidR="005D6677" w:rsidRPr="00AA0E34" w14:paraId="3F417012" w14:textId="77777777" w:rsidTr="005F54EC">
        <w:tc>
          <w:tcPr>
            <w:tcW w:w="817" w:type="dxa"/>
            <w:shd w:val="clear" w:color="auto" w:fill="auto"/>
          </w:tcPr>
          <w:p w14:paraId="3D2A272A" w14:textId="77777777" w:rsidR="005D6677" w:rsidRPr="00AA0E34" w:rsidRDefault="005D6677" w:rsidP="005D6677">
            <w:pPr>
              <w:pStyle w:val="TAC"/>
            </w:pPr>
            <w:r w:rsidRPr="00AA0E34">
              <w:t>32a1-32A</w:t>
            </w:r>
          </w:p>
        </w:tc>
        <w:tc>
          <w:tcPr>
            <w:tcW w:w="3800" w:type="dxa"/>
            <w:shd w:val="clear" w:color="auto" w:fill="auto"/>
          </w:tcPr>
          <w:p w14:paraId="152D3DBE" w14:textId="77777777" w:rsidR="005D6677" w:rsidRPr="00AA0E34" w:rsidRDefault="005D6677" w:rsidP="005D6677">
            <w:pPr>
              <w:pStyle w:val="TAL"/>
            </w:pPr>
            <w:r w:rsidRPr="00AA0E34">
              <w:t>Void</w:t>
            </w:r>
          </w:p>
        </w:tc>
        <w:tc>
          <w:tcPr>
            <w:tcW w:w="709" w:type="dxa"/>
            <w:shd w:val="clear" w:color="auto" w:fill="auto"/>
          </w:tcPr>
          <w:p w14:paraId="03A66071" w14:textId="77777777" w:rsidR="005D6677" w:rsidRPr="00AA0E34" w:rsidRDefault="005D6677" w:rsidP="005D6677">
            <w:pPr>
              <w:pStyle w:val="TAC"/>
            </w:pPr>
            <w:r w:rsidRPr="00AA0E34">
              <w:t>-</w:t>
            </w:r>
          </w:p>
        </w:tc>
        <w:tc>
          <w:tcPr>
            <w:tcW w:w="2977" w:type="dxa"/>
            <w:shd w:val="clear" w:color="auto" w:fill="auto"/>
          </w:tcPr>
          <w:p w14:paraId="20CE8E4B" w14:textId="77777777" w:rsidR="005D6677" w:rsidRPr="00AA0E34" w:rsidRDefault="005D6677" w:rsidP="005D6677">
            <w:pPr>
              <w:pStyle w:val="TAL"/>
            </w:pPr>
            <w:r w:rsidRPr="00AA0E34">
              <w:t>-</w:t>
            </w:r>
          </w:p>
        </w:tc>
        <w:tc>
          <w:tcPr>
            <w:tcW w:w="567" w:type="dxa"/>
            <w:shd w:val="clear" w:color="auto" w:fill="auto"/>
          </w:tcPr>
          <w:p w14:paraId="2F359269" w14:textId="77777777" w:rsidR="005D6677" w:rsidRPr="00AA0E34" w:rsidRDefault="005D6677" w:rsidP="005D6677">
            <w:pPr>
              <w:pStyle w:val="TAC"/>
            </w:pPr>
            <w:r w:rsidRPr="00AA0E34">
              <w:t>-</w:t>
            </w:r>
          </w:p>
        </w:tc>
        <w:tc>
          <w:tcPr>
            <w:tcW w:w="892" w:type="dxa"/>
            <w:shd w:val="clear" w:color="auto" w:fill="auto"/>
          </w:tcPr>
          <w:p w14:paraId="353EA4B4" w14:textId="77777777" w:rsidR="005D6677" w:rsidRPr="00AA0E34" w:rsidRDefault="005D6677" w:rsidP="005D6677">
            <w:pPr>
              <w:pStyle w:val="TAC"/>
            </w:pPr>
            <w:r w:rsidRPr="00AA0E34">
              <w:t>-</w:t>
            </w:r>
          </w:p>
        </w:tc>
      </w:tr>
      <w:tr w:rsidR="005D6677" w:rsidRPr="00AA0E34" w14:paraId="62E28F3F" w14:textId="77777777" w:rsidTr="005F54EC">
        <w:tc>
          <w:tcPr>
            <w:tcW w:w="817" w:type="dxa"/>
            <w:shd w:val="clear" w:color="auto" w:fill="auto"/>
          </w:tcPr>
          <w:p w14:paraId="4C7544D8" w14:textId="77777777" w:rsidR="005D6677" w:rsidRPr="00AA0E34" w:rsidRDefault="005D6677" w:rsidP="005D6677">
            <w:pPr>
              <w:pStyle w:val="TAC"/>
            </w:pPr>
            <w:r w:rsidRPr="00AA0E34">
              <w:t>33</w:t>
            </w:r>
          </w:p>
        </w:tc>
        <w:tc>
          <w:tcPr>
            <w:tcW w:w="3800" w:type="dxa"/>
            <w:shd w:val="clear" w:color="auto" w:fill="auto"/>
          </w:tcPr>
          <w:p w14:paraId="49DEF84C" w14:textId="77777777" w:rsidR="005D6677" w:rsidRPr="00AA0E34" w:rsidRDefault="005D6677" w:rsidP="005D6677">
            <w:pPr>
              <w:pStyle w:val="TAL"/>
            </w:pPr>
            <w:r w:rsidRPr="00AA0E34">
              <w:t>Make the MCPTT User request to speak (e.g. pressing the PTT button) (NOTE 1).</w:t>
            </w:r>
          </w:p>
        </w:tc>
        <w:tc>
          <w:tcPr>
            <w:tcW w:w="709" w:type="dxa"/>
            <w:shd w:val="clear" w:color="auto" w:fill="auto"/>
          </w:tcPr>
          <w:p w14:paraId="09E84FAF" w14:textId="77777777" w:rsidR="005D6677" w:rsidRPr="00AA0E34" w:rsidRDefault="005D6677" w:rsidP="005D6677">
            <w:pPr>
              <w:pStyle w:val="TAC"/>
            </w:pPr>
            <w:r w:rsidRPr="00AA0E34">
              <w:t>-</w:t>
            </w:r>
          </w:p>
        </w:tc>
        <w:tc>
          <w:tcPr>
            <w:tcW w:w="2977" w:type="dxa"/>
            <w:shd w:val="clear" w:color="auto" w:fill="auto"/>
          </w:tcPr>
          <w:p w14:paraId="30459869" w14:textId="77777777" w:rsidR="005D6677" w:rsidRPr="00AA0E34" w:rsidRDefault="005D6677" w:rsidP="005D6677">
            <w:pPr>
              <w:pStyle w:val="TAL"/>
            </w:pPr>
            <w:r w:rsidRPr="00AA0E34">
              <w:t>-</w:t>
            </w:r>
          </w:p>
        </w:tc>
        <w:tc>
          <w:tcPr>
            <w:tcW w:w="567" w:type="dxa"/>
            <w:shd w:val="clear" w:color="auto" w:fill="auto"/>
          </w:tcPr>
          <w:p w14:paraId="78F4B195" w14:textId="77777777" w:rsidR="005D6677" w:rsidRPr="00AA0E34" w:rsidRDefault="005D6677" w:rsidP="005D6677">
            <w:pPr>
              <w:pStyle w:val="TAC"/>
            </w:pPr>
            <w:r w:rsidRPr="00AA0E34">
              <w:t>-</w:t>
            </w:r>
          </w:p>
        </w:tc>
        <w:tc>
          <w:tcPr>
            <w:tcW w:w="892" w:type="dxa"/>
            <w:shd w:val="clear" w:color="auto" w:fill="auto"/>
          </w:tcPr>
          <w:p w14:paraId="5E4D9F3B" w14:textId="77777777" w:rsidR="005D6677" w:rsidRPr="00AA0E34" w:rsidRDefault="005D6677" w:rsidP="005D6677">
            <w:pPr>
              <w:pStyle w:val="TAC"/>
            </w:pPr>
            <w:r w:rsidRPr="00AA0E34">
              <w:t>-</w:t>
            </w:r>
          </w:p>
        </w:tc>
      </w:tr>
      <w:tr w:rsidR="005D6677" w:rsidRPr="00AA0E34" w14:paraId="2DB6E75B" w14:textId="77777777" w:rsidTr="005F54EC">
        <w:tc>
          <w:tcPr>
            <w:tcW w:w="817" w:type="dxa"/>
            <w:shd w:val="clear" w:color="auto" w:fill="auto"/>
          </w:tcPr>
          <w:p w14:paraId="289E448C" w14:textId="77777777" w:rsidR="005D6677" w:rsidRPr="00AA0E34" w:rsidRDefault="005D6677" w:rsidP="005D6677">
            <w:pPr>
              <w:pStyle w:val="TAC"/>
            </w:pPr>
            <w:r w:rsidRPr="00AA0E34">
              <w:t>34</w:t>
            </w:r>
          </w:p>
        </w:tc>
        <w:tc>
          <w:tcPr>
            <w:tcW w:w="3800" w:type="dxa"/>
            <w:shd w:val="clear" w:color="auto" w:fill="auto"/>
          </w:tcPr>
          <w:p w14:paraId="5AB86E79" w14:textId="77777777" w:rsidR="005D6677" w:rsidRPr="00AA0E34" w:rsidRDefault="005D6677" w:rsidP="005D6677">
            <w:pPr>
              <w:pStyle w:val="TAL"/>
            </w:pPr>
            <w:r w:rsidRPr="00AA0E34">
              <w:rPr>
                <w:rFonts w:eastAsia="Calibri"/>
              </w:rPr>
              <w:t>Check: Does the UE (</w:t>
            </w:r>
            <w:r w:rsidRPr="00AA0E34">
              <w:rPr>
                <w:rFonts w:eastAsia="Calibri"/>
                <w:lang w:eastAsia="ko-KR"/>
              </w:rPr>
              <w:t xml:space="preserve">MCPTT client) perform </w:t>
            </w:r>
            <w:r w:rsidRPr="00AA0E34">
              <w:t xml:space="preserve">Generic Test Procedure for MCPTT Floor Request – Floor Queue Position Info </w:t>
            </w:r>
            <w:r w:rsidRPr="00AA0E34">
              <w:rPr>
                <w:rFonts w:eastAsia="Calibri"/>
              </w:rPr>
              <w:t>a</w:t>
            </w:r>
            <w:r w:rsidRPr="00AA0E34">
              <w:t>s described in TS 36.579-1 [2] Table 5.3.17.3-1?</w:t>
            </w:r>
          </w:p>
        </w:tc>
        <w:tc>
          <w:tcPr>
            <w:tcW w:w="709" w:type="dxa"/>
            <w:shd w:val="clear" w:color="auto" w:fill="auto"/>
          </w:tcPr>
          <w:p w14:paraId="7072F9F6" w14:textId="77777777" w:rsidR="005D6677" w:rsidRPr="00AA0E34" w:rsidRDefault="005D6677" w:rsidP="005D6677">
            <w:pPr>
              <w:pStyle w:val="TAC"/>
            </w:pPr>
            <w:r w:rsidRPr="00AA0E34">
              <w:t>-</w:t>
            </w:r>
          </w:p>
        </w:tc>
        <w:tc>
          <w:tcPr>
            <w:tcW w:w="2977" w:type="dxa"/>
            <w:shd w:val="clear" w:color="auto" w:fill="auto"/>
          </w:tcPr>
          <w:p w14:paraId="05EC42B0" w14:textId="77777777" w:rsidR="005D6677" w:rsidRPr="00AA0E34" w:rsidRDefault="005D6677" w:rsidP="005D6677">
            <w:pPr>
              <w:pStyle w:val="TAL"/>
            </w:pPr>
            <w:r w:rsidRPr="00AA0E34">
              <w:t>-</w:t>
            </w:r>
          </w:p>
        </w:tc>
        <w:tc>
          <w:tcPr>
            <w:tcW w:w="567" w:type="dxa"/>
            <w:shd w:val="clear" w:color="auto" w:fill="auto"/>
          </w:tcPr>
          <w:p w14:paraId="53C71834" w14:textId="77777777" w:rsidR="005D6677" w:rsidRPr="00AA0E34" w:rsidRDefault="005D6677" w:rsidP="005D6677">
            <w:pPr>
              <w:pStyle w:val="TAC"/>
            </w:pPr>
            <w:r w:rsidRPr="00AA0E34">
              <w:t>2</w:t>
            </w:r>
          </w:p>
        </w:tc>
        <w:tc>
          <w:tcPr>
            <w:tcW w:w="892" w:type="dxa"/>
            <w:shd w:val="clear" w:color="auto" w:fill="auto"/>
          </w:tcPr>
          <w:p w14:paraId="17F85A8F" w14:textId="77777777" w:rsidR="005D6677" w:rsidRPr="00AA0E34" w:rsidRDefault="005D6677" w:rsidP="005D6677">
            <w:pPr>
              <w:pStyle w:val="TAC"/>
            </w:pPr>
            <w:r w:rsidRPr="00AA0E34">
              <w:t>P</w:t>
            </w:r>
          </w:p>
        </w:tc>
      </w:tr>
      <w:tr w:rsidR="005D6677" w:rsidRPr="00AA0E34" w14:paraId="2EF7D5E5" w14:textId="77777777" w:rsidTr="005F54EC">
        <w:tc>
          <w:tcPr>
            <w:tcW w:w="817" w:type="dxa"/>
            <w:shd w:val="clear" w:color="auto" w:fill="auto"/>
          </w:tcPr>
          <w:p w14:paraId="5CD66BDE" w14:textId="77777777" w:rsidR="005D6677" w:rsidRPr="00AA0E34" w:rsidRDefault="005D6677" w:rsidP="005D6677">
            <w:pPr>
              <w:pStyle w:val="TAC"/>
            </w:pPr>
            <w:r w:rsidRPr="00AA0E34">
              <w:t>35</w:t>
            </w:r>
          </w:p>
        </w:tc>
        <w:tc>
          <w:tcPr>
            <w:tcW w:w="3800" w:type="dxa"/>
            <w:shd w:val="clear" w:color="auto" w:fill="auto"/>
          </w:tcPr>
          <w:p w14:paraId="28F50D60" w14:textId="77777777" w:rsidR="005D6677" w:rsidRPr="00AA0E34" w:rsidRDefault="005D6677" w:rsidP="005D6677">
            <w:pPr>
              <w:pStyle w:val="TAL"/>
            </w:pPr>
            <w:r w:rsidRPr="00AA0E34">
              <w:t>Void</w:t>
            </w:r>
          </w:p>
        </w:tc>
        <w:tc>
          <w:tcPr>
            <w:tcW w:w="709" w:type="dxa"/>
            <w:shd w:val="clear" w:color="auto" w:fill="auto"/>
          </w:tcPr>
          <w:p w14:paraId="5C0EDAAA" w14:textId="77777777" w:rsidR="005D6677" w:rsidRPr="00AA0E34" w:rsidRDefault="005D6677" w:rsidP="005D6677">
            <w:pPr>
              <w:pStyle w:val="TAC"/>
            </w:pPr>
            <w:r w:rsidRPr="00AA0E34">
              <w:t>-</w:t>
            </w:r>
          </w:p>
        </w:tc>
        <w:tc>
          <w:tcPr>
            <w:tcW w:w="2977" w:type="dxa"/>
            <w:shd w:val="clear" w:color="auto" w:fill="auto"/>
          </w:tcPr>
          <w:p w14:paraId="40E78DD7" w14:textId="77777777" w:rsidR="005D6677" w:rsidRPr="00AA0E34" w:rsidRDefault="005D6677" w:rsidP="005D6677">
            <w:pPr>
              <w:pStyle w:val="TAL"/>
            </w:pPr>
            <w:r w:rsidRPr="00AA0E34">
              <w:t>-</w:t>
            </w:r>
          </w:p>
        </w:tc>
        <w:tc>
          <w:tcPr>
            <w:tcW w:w="567" w:type="dxa"/>
            <w:shd w:val="clear" w:color="auto" w:fill="auto"/>
          </w:tcPr>
          <w:p w14:paraId="0E394208" w14:textId="77777777" w:rsidR="005D6677" w:rsidRPr="00AA0E34" w:rsidRDefault="005D6677" w:rsidP="005D6677">
            <w:pPr>
              <w:pStyle w:val="TAC"/>
            </w:pPr>
            <w:r w:rsidRPr="00AA0E34">
              <w:t>-</w:t>
            </w:r>
          </w:p>
        </w:tc>
        <w:tc>
          <w:tcPr>
            <w:tcW w:w="892" w:type="dxa"/>
            <w:shd w:val="clear" w:color="auto" w:fill="auto"/>
          </w:tcPr>
          <w:p w14:paraId="45A6E6FA" w14:textId="77777777" w:rsidR="005D6677" w:rsidRPr="00AA0E34" w:rsidRDefault="005D6677" w:rsidP="005D6677">
            <w:pPr>
              <w:pStyle w:val="TAC"/>
            </w:pPr>
            <w:r w:rsidRPr="00AA0E34">
              <w:t>-</w:t>
            </w:r>
          </w:p>
        </w:tc>
      </w:tr>
      <w:tr w:rsidR="005D6677" w:rsidRPr="00AA0E34" w14:paraId="49519044" w14:textId="77777777" w:rsidTr="005F54EC">
        <w:tc>
          <w:tcPr>
            <w:tcW w:w="817" w:type="dxa"/>
            <w:shd w:val="clear" w:color="auto" w:fill="auto"/>
          </w:tcPr>
          <w:p w14:paraId="74D57A32" w14:textId="77777777" w:rsidR="005D6677" w:rsidRPr="00AA0E34" w:rsidRDefault="005D6677" w:rsidP="005D6677">
            <w:pPr>
              <w:pStyle w:val="TAC"/>
            </w:pPr>
            <w:r w:rsidRPr="00AA0E34">
              <w:t>36</w:t>
            </w:r>
          </w:p>
        </w:tc>
        <w:tc>
          <w:tcPr>
            <w:tcW w:w="3800" w:type="dxa"/>
            <w:shd w:val="clear" w:color="auto" w:fill="auto"/>
          </w:tcPr>
          <w:p w14:paraId="3CBDBF5C" w14:textId="38F940D4" w:rsidR="005D6677" w:rsidRPr="00AA0E34" w:rsidRDefault="005D6677" w:rsidP="005D6677">
            <w:pPr>
              <w:pStyle w:val="TAL"/>
            </w:pPr>
            <w:r w:rsidRPr="00AA0E34">
              <w:t xml:space="preserve">Check: Does the </w:t>
            </w:r>
            <w:ins w:id="32" w:author="MCC160" w:date="2021-01-11T17:16:00Z">
              <w:r w:rsidRPr="00AA0E34">
                <w:t>UE (</w:t>
              </w:r>
            </w:ins>
            <w:r w:rsidRPr="00AA0E34">
              <w:t xml:space="preserve">MCPTT </w:t>
            </w:r>
            <w:ins w:id="33" w:author="MCC160" w:date="2021-01-11T17:16:00Z">
              <w:r w:rsidRPr="00AA0E34">
                <w:t>c</w:t>
              </w:r>
            </w:ins>
            <w:del w:id="34" w:author="MCC160" w:date="2021-01-11T17:16:00Z">
              <w:r w:rsidRPr="00AA0E34" w:rsidDel="005D6677">
                <w:delText>C</w:delText>
              </w:r>
            </w:del>
            <w:r w:rsidRPr="00AA0E34">
              <w:t>lient</w:t>
            </w:r>
            <w:ins w:id="35" w:author="MCC160" w:date="2021-01-11T17:16:00Z">
              <w:r w:rsidRPr="00AA0E34">
                <w:t>)</w:t>
              </w:r>
            </w:ins>
            <w:r w:rsidRPr="00AA0E34">
              <w:t xml:space="preserve"> provide floor request queued response notification to the MCPTT user (NOTE 1)?</w:t>
            </w:r>
          </w:p>
        </w:tc>
        <w:tc>
          <w:tcPr>
            <w:tcW w:w="709" w:type="dxa"/>
            <w:shd w:val="clear" w:color="auto" w:fill="auto"/>
          </w:tcPr>
          <w:p w14:paraId="5662F52D" w14:textId="77777777" w:rsidR="005D6677" w:rsidRPr="00AA0E34" w:rsidRDefault="005D6677" w:rsidP="005D6677">
            <w:pPr>
              <w:pStyle w:val="TAC"/>
            </w:pPr>
            <w:r w:rsidRPr="00AA0E34">
              <w:t>-</w:t>
            </w:r>
          </w:p>
        </w:tc>
        <w:tc>
          <w:tcPr>
            <w:tcW w:w="2977" w:type="dxa"/>
            <w:shd w:val="clear" w:color="auto" w:fill="auto"/>
          </w:tcPr>
          <w:p w14:paraId="2D64A780" w14:textId="77777777" w:rsidR="005D6677" w:rsidRPr="00AA0E34" w:rsidRDefault="005D6677" w:rsidP="005D6677">
            <w:pPr>
              <w:pStyle w:val="TAL"/>
            </w:pPr>
            <w:r w:rsidRPr="00AA0E34">
              <w:t>-</w:t>
            </w:r>
          </w:p>
        </w:tc>
        <w:tc>
          <w:tcPr>
            <w:tcW w:w="567" w:type="dxa"/>
            <w:shd w:val="clear" w:color="auto" w:fill="auto"/>
          </w:tcPr>
          <w:p w14:paraId="097A9F69" w14:textId="77777777" w:rsidR="005D6677" w:rsidRPr="00AA0E34" w:rsidRDefault="005D6677" w:rsidP="005D6677">
            <w:pPr>
              <w:pStyle w:val="TAC"/>
            </w:pPr>
            <w:r w:rsidRPr="00AA0E34">
              <w:t>2</w:t>
            </w:r>
          </w:p>
        </w:tc>
        <w:tc>
          <w:tcPr>
            <w:tcW w:w="892" w:type="dxa"/>
            <w:shd w:val="clear" w:color="auto" w:fill="auto"/>
          </w:tcPr>
          <w:p w14:paraId="404244AE" w14:textId="77777777" w:rsidR="005D6677" w:rsidRPr="00AA0E34" w:rsidRDefault="005D6677" w:rsidP="005D6677">
            <w:pPr>
              <w:pStyle w:val="TAC"/>
            </w:pPr>
            <w:r w:rsidRPr="00AA0E34">
              <w:t>P</w:t>
            </w:r>
          </w:p>
        </w:tc>
      </w:tr>
      <w:tr w:rsidR="005D6677" w:rsidRPr="00AA0E34" w14:paraId="7DD5E3E8" w14:textId="77777777" w:rsidTr="005F54EC">
        <w:tc>
          <w:tcPr>
            <w:tcW w:w="817" w:type="dxa"/>
            <w:shd w:val="clear" w:color="auto" w:fill="auto"/>
          </w:tcPr>
          <w:p w14:paraId="59185E5D" w14:textId="77777777" w:rsidR="005D6677" w:rsidRPr="00AA0E34" w:rsidRDefault="005D6677" w:rsidP="005D6677">
            <w:pPr>
              <w:pStyle w:val="TAC"/>
            </w:pPr>
            <w:r w:rsidRPr="00AA0E34">
              <w:t>37</w:t>
            </w:r>
          </w:p>
        </w:tc>
        <w:tc>
          <w:tcPr>
            <w:tcW w:w="3800" w:type="dxa"/>
            <w:shd w:val="clear" w:color="auto" w:fill="auto"/>
          </w:tcPr>
          <w:p w14:paraId="16E8F193" w14:textId="77777777" w:rsidR="005D6677" w:rsidRPr="00AA0E34" w:rsidRDefault="005D6677" w:rsidP="005D6677">
            <w:pPr>
              <w:pStyle w:val="TAL"/>
            </w:pPr>
            <w:r w:rsidRPr="00AA0E34">
              <w:t>The SS sends a Floor Granted message with no acknowledgement required</w:t>
            </w:r>
          </w:p>
        </w:tc>
        <w:tc>
          <w:tcPr>
            <w:tcW w:w="709" w:type="dxa"/>
            <w:shd w:val="clear" w:color="auto" w:fill="auto"/>
          </w:tcPr>
          <w:p w14:paraId="01885B70" w14:textId="77777777" w:rsidR="005D6677" w:rsidRPr="00AA0E34" w:rsidRDefault="005D6677" w:rsidP="005D6677">
            <w:pPr>
              <w:pStyle w:val="TAC"/>
            </w:pPr>
            <w:r w:rsidRPr="00AA0E34">
              <w:t>&lt;--</w:t>
            </w:r>
          </w:p>
        </w:tc>
        <w:tc>
          <w:tcPr>
            <w:tcW w:w="2977" w:type="dxa"/>
            <w:shd w:val="clear" w:color="auto" w:fill="auto"/>
          </w:tcPr>
          <w:p w14:paraId="672892A7" w14:textId="77777777" w:rsidR="005D6677" w:rsidRPr="00AA0E34" w:rsidRDefault="005D6677" w:rsidP="005D6677">
            <w:pPr>
              <w:pStyle w:val="TAL"/>
            </w:pPr>
            <w:r w:rsidRPr="00AA0E34">
              <w:t>Floor Granted</w:t>
            </w:r>
          </w:p>
        </w:tc>
        <w:tc>
          <w:tcPr>
            <w:tcW w:w="567" w:type="dxa"/>
            <w:shd w:val="clear" w:color="auto" w:fill="auto"/>
          </w:tcPr>
          <w:p w14:paraId="1A8F0F00" w14:textId="77777777" w:rsidR="005D6677" w:rsidRPr="00AA0E34" w:rsidRDefault="005D6677" w:rsidP="005D6677">
            <w:pPr>
              <w:pStyle w:val="TAC"/>
            </w:pPr>
            <w:r w:rsidRPr="00AA0E34">
              <w:t>-</w:t>
            </w:r>
          </w:p>
        </w:tc>
        <w:tc>
          <w:tcPr>
            <w:tcW w:w="892" w:type="dxa"/>
            <w:shd w:val="clear" w:color="auto" w:fill="auto"/>
          </w:tcPr>
          <w:p w14:paraId="7D3F3B61" w14:textId="77777777" w:rsidR="005D6677" w:rsidRPr="00AA0E34" w:rsidRDefault="005D6677" w:rsidP="005D6677">
            <w:pPr>
              <w:pStyle w:val="TAC"/>
            </w:pPr>
            <w:r w:rsidRPr="00AA0E34">
              <w:t>-</w:t>
            </w:r>
          </w:p>
        </w:tc>
      </w:tr>
      <w:tr w:rsidR="005D6677" w:rsidRPr="00AA0E34" w14:paraId="60A2C5B2" w14:textId="77777777" w:rsidTr="005F54EC">
        <w:tc>
          <w:tcPr>
            <w:tcW w:w="817" w:type="dxa"/>
            <w:shd w:val="clear" w:color="auto" w:fill="auto"/>
          </w:tcPr>
          <w:p w14:paraId="11953C3C" w14:textId="77777777" w:rsidR="005D6677" w:rsidRPr="00AA0E34" w:rsidRDefault="005D6677" w:rsidP="005D6677">
            <w:pPr>
              <w:pStyle w:val="TAC"/>
            </w:pPr>
            <w:r w:rsidRPr="00AA0E34">
              <w:t>38</w:t>
            </w:r>
          </w:p>
        </w:tc>
        <w:tc>
          <w:tcPr>
            <w:tcW w:w="3800" w:type="dxa"/>
            <w:shd w:val="clear" w:color="auto" w:fill="auto"/>
          </w:tcPr>
          <w:p w14:paraId="25349481" w14:textId="7C47BD71" w:rsidR="005D6677" w:rsidRPr="00AA0E34" w:rsidRDefault="005D6677" w:rsidP="005D6677">
            <w:pPr>
              <w:pStyle w:val="TAL"/>
            </w:pPr>
            <w:r w:rsidRPr="00AA0E34">
              <w:t xml:space="preserve">Check: Does the </w:t>
            </w:r>
            <w:ins w:id="36" w:author="MCC160" w:date="2021-01-11T17:16:00Z">
              <w:r w:rsidRPr="00AA0E34">
                <w:t>UE (</w:t>
              </w:r>
            </w:ins>
            <w:r w:rsidRPr="00AA0E34">
              <w:t xml:space="preserve">MCPTT </w:t>
            </w:r>
            <w:ins w:id="37" w:author="MCC160" w:date="2021-01-11T17:16:00Z">
              <w:r w:rsidRPr="00AA0E34">
                <w:t>c</w:t>
              </w:r>
            </w:ins>
            <w:del w:id="38" w:author="MCC160" w:date="2021-01-11T17:16:00Z">
              <w:r w:rsidRPr="00AA0E34" w:rsidDel="005D6677">
                <w:delText>C</w:delText>
              </w:r>
            </w:del>
            <w:r w:rsidRPr="00AA0E34">
              <w:t>lient</w:t>
            </w:r>
            <w:ins w:id="39" w:author="MCC160" w:date="2021-01-11T17:16:00Z">
              <w:r w:rsidRPr="00AA0E34">
                <w:t>)</w:t>
              </w:r>
            </w:ins>
            <w:r w:rsidRPr="00AA0E34">
              <w:t xml:space="preserve"> provide a floor granted notification to the MCPTT user (NOTE 1)?</w:t>
            </w:r>
          </w:p>
        </w:tc>
        <w:tc>
          <w:tcPr>
            <w:tcW w:w="709" w:type="dxa"/>
            <w:shd w:val="clear" w:color="auto" w:fill="auto"/>
          </w:tcPr>
          <w:p w14:paraId="6D31D002" w14:textId="77777777" w:rsidR="005D6677" w:rsidRPr="00AA0E34" w:rsidRDefault="005D6677" w:rsidP="005D6677">
            <w:pPr>
              <w:pStyle w:val="TAC"/>
            </w:pPr>
            <w:r w:rsidRPr="00AA0E34">
              <w:t>-</w:t>
            </w:r>
          </w:p>
        </w:tc>
        <w:tc>
          <w:tcPr>
            <w:tcW w:w="2977" w:type="dxa"/>
            <w:shd w:val="clear" w:color="auto" w:fill="auto"/>
          </w:tcPr>
          <w:p w14:paraId="2B05D0F1" w14:textId="77777777" w:rsidR="005D6677" w:rsidRPr="00AA0E34" w:rsidRDefault="005D6677" w:rsidP="005D6677">
            <w:pPr>
              <w:pStyle w:val="TAL"/>
            </w:pPr>
            <w:r w:rsidRPr="00AA0E34">
              <w:t>-</w:t>
            </w:r>
          </w:p>
        </w:tc>
        <w:tc>
          <w:tcPr>
            <w:tcW w:w="567" w:type="dxa"/>
            <w:shd w:val="clear" w:color="auto" w:fill="auto"/>
          </w:tcPr>
          <w:p w14:paraId="192D7CE7" w14:textId="77777777" w:rsidR="005D6677" w:rsidRPr="00AA0E34" w:rsidRDefault="005D6677" w:rsidP="005D6677">
            <w:pPr>
              <w:pStyle w:val="TAC"/>
            </w:pPr>
            <w:r w:rsidRPr="00AA0E34">
              <w:t>2</w:t>
            </w:r>
          </w:p>
        </w:tc>
        <w:tc>
          <w:tcPr>
            <w:tcW w:w="892" w:type="dxa"/>
            <w:shd w:val="clear" w:color="auto" w:fill="auto"/>
          </w:tcPr>
          <w:p w14:paraId="011D6B1C" w14:textId="77777777" w:rsidR="005D6677" w:rsidRPr="00AA0E34" w:rsidRDefault="005D6677" w:rsidP="005D6677">
            <w:pPr>
              <w:pStyle w:val="TAC"/>
            </w:pPr>
            <w:r w:rsidRPr="00AA0E34">
              <w:t>P</w:t>
            </w:r>
          </w:p>
        </w:tc>
      </w:tr>
      <w:tr w:rsidR="005D6677" w:rsidRPr="00AA0E34" w14:paraId="277FCE6A" w14:textId="77777777" w:rsidTr="005F54EC">
        <w:tc>
          <w:tcPr>
            <w:tcW w:w="817" w:type="dxa"/>
            <w:shd w:val="clear" w:color="auto" w:fill="auto"/>
          </w:tcPr>
          <w:p w14:paraId="5F87242A" w14:textId="77777777" w:rsidR="005D6677" w:rsidRPr="00AA0E34" w:rsidRDefault="005D6677" w:rsidP="005D6677">
            <w:pPr>
              <w:pStyle w:val="TAC"/>
            </w:pPr>
            <w:r w:rsidRPr="00AA0E34">
              <w:t>39</w:t>
            </w:r>
          </w:p>
        </w:tc>
        <w:tc>
          <w:tcPr>
            <w:tcW w:w="3800" w:type="dxa"/>
            <w:shd w:val="clear" w:color="auto" w:fill="auto"/>
          </w:tcPr>
          <w:p w14:paraId="5E835724" w14:textId="77777777" w:rsidR="005D6677" w:rsidRPr="00AA0E34" w:rsidRDefault="005D6677" w:rsidP="005D6677">
            <w:pPr>
              <w:pStyle w:val="TAL"/>
            </w:pPr>
            <w:r w:rsidRPr="00AA0E34">
              <w:t>Make the MCPTT User indicate end of talking (e.g. releasing the PTT button) (NOTE 1).</w:t>
            </w:r>
          </w:p>
        </w:tc>
        <w:tc>
          <w:tcPr>
            <w:tcW w:w="709" w:type="dxa"/>
            <w:shd w:val="clear" w:color="auto" w:fill="auto"/>
          </w:tcPr>
          <w:p w14:paraId="6FB2F1E4" w14:textId="77777777" w:rsidR="005D6677" w:rsidRPr="00AA0E34" w:rsidRDefault="005D6677" w:rsidP="005D6677">
            <w:pPr>
              <w:pStyle w:val="TAC"/>
            </w:pPr>
            <w:r w:rsidRPr="00AA0E34">
              <w:t>-</w:t>
            </w:r>
          </w:p>
        </w:tc>
        <w:tc>
          <w:tcPr>
            <w:tcW w:w="2977" w:type="dxa"/>
            <w:shd w:val="clear" w:color="auto" w:fill="auto"/>
          </w:tcPr>
          <w:p w14:paraId="3EF6B4A9" w14:textId="77777777" w:rsidR="005D6677" w:rsidRPr="00AA0E34" w:rsidRDefault="005D6677" w:rsidP="005D6677">
            <w:pPr>
              <w:pStyle w:val="TAL"/>
            </w:pPr>
            <w:r w:rsidRPr="00AA0E34">
              <w:t>-</w:t>
            </w:r>
          </w:p>
        </w:tc>
        <w:tc>
          <w:tcPr>
            <w:tcW w:w="567" w:type="dxa"/>
            <w:shd w:val="clear" w:color="auto" w:fill="auto"/>
          </w:tcPr>
          <w:p w14:paraId="197D828D" w14:textId="77777777" w:rsidR="005D6677" w:rsidRPr="00AA0E34" w:rsidRDefault="005D6677" w:rsidP="005D6677">
            <w:pPr>
              <w:pStyle w:val="TAC"/>
            </w:pPr>
            <w:r w:rsidRPr="00AA0E34">
              <w:t>-</w:t>
            </w:r>
          </w:p>
        </w:tc>
        <w:tc>
          <w:tcPr>
            <w:tcW w:w="892" w:type="dxa"/>
            <w:shd w:val="clear" w:color="auto" w:fill="auto"/>
          </w:tcPr>
          <w:p w14:paraId="7F0615D0" w14:textId="77777777" w:rsidR="005D6677" w:rsidRPr="00AA0E34" w:rsidRDefault="005D6677" w:rsidP="005D6677">
            <w:pPr>
              <w:pStyle w:val="TAC"/>
            </w:pPr>
            <w:r w:rsidRPr="00AA0E34">
              <w:t>-</w:t>
            </w:r>
          </w:p>
        </w:tc>
      </w:tr>
      <w:tr w:rsidR="005D6677" w:rsidRPr="00AA0E34" w14:paraId="3C0A11F2" w14:textId="77777777" w:rsidTr="005F54EC">
        <w:tc>
          <w:tcPr>
            <w:tcW w:w="817" w:type="dxa"/>
            <w:shd w:val="clear" w:color="auto" w:fill="auto"/>
          </w:tcPr>
          <w:p w14:paraId="6D1E8A1A" w14:textId="77777777" w:rsidR="005D6677" w:rsidRPr="00AA0E34" w:rsidRDefault="005D6677" w:rsidP="005D6677">
            <w:pPr>
              <w:pStyle w:val="TAC"/>
            </w:pPr>
            <w:r w:rsidRPr="00AA0E34">
              <w:t>40</w:t>
            </w:r>
          </w:p>
        </w:tc>
        <w:tc>
          <w:tcPr>
            <w:tcW w:w="3800" w:type="dxa"/>
            <w:shd w:val="clear" w:color="auto" w:fill="auto"/>
          </w:tcPr>
          <w:p w14:paraId="47A5003B" w14:textId="77777777" w:rsidR="005D6677" w:rsidRPr="00AA0E34" w:rsidRDefault="005D6677" w:rsidP="005D6677">
            <w:pPr>
              <w:pStyle w:val="TAL"/>
            </w:pPr>
            <w:r w:rsidRPr="00AA0E34">
              <w:t xml:space="preserve">Check: Does the UE (MCPTT client) </w:t>
            </w:r>
            <w:r w:rsidRPr="00AA0E34">
              <w:rPr>
                <w:rFonts w:eastAsia="Calibri"/>
              </w:rPr>
              <w:t xml:space="preserve">perform Generic </w:t>
            </w:r>
            <w:r w:rsidRPr="00AA0E34">
              <w:t>Test</w:t>
            </w:r>
            <w:r w:rsidRPr="00AA0E34">
              <w:rPr>
                <w:rFonts w:eastAsia="Calibri"/>
              </w:rPr>
              <w:t xml:space="preserve"> Procedure for </w:t>
            </w:r>
            <w:r w:rsidRPr="00AA0E34">
              <w:t>MCPTT Floor Release – Floor Idle</w:t>
            </w:r>
            <w:r w:rsidRPr="00AA0E34">
              <w:rPr>
                <w:rFonts w:eastAsia="Calibri"/>
              </w:rPr>
              <w:t xml:space="preserve"> as described in </w:t>
            </w:r>
            <w:r w:rsidRPr="00AA0E34">
              <w:t>TS 36.579-1 [2] Table 5.3.20.3-1?</w:t>
            </w:r>
          </w:p>
        </w:tc>
        <w:tc>
          <w:tcPr>
            <w:tcW w:w="709" w:type="dxa"/>
            <w:shd w:val="clear" w:color="auto" w:fill="auto"/>
          </w:tcPr>
          <w:p w14:paraId="2006A9C8" w14:textId="77777777" w:rsidR="005D6677" w:rsidRPr="00AA0E34" w:rsidRDefault="005D6677" w:rsidP="005D6677">
            <w:pPr>
              <w:pStyle w:val="TAC"/>
            </w:pPr>
            <w:r w:rsidRPr="00AA0E34">
              <w:t>-&gt;</w:t>
            </w:r>
          </w:p>
        </w:tc>
        <w:tc>
          <w:tcPr>
            <w:tcW w:w="2977" w:type="dxa"/>
            <w:shd w:val="clear" w:color="auto" w:fill="auto"/>
          </w:tcPr>
          <w:p w14:paraId="3AAC2909" w14:textId="77777777" w:rsidR="005D6677" w:rsidRPr="00AA0E34" w:rsidRDefault="005D6677" w:rsidP="005D6677">
            <w:pPr>
              <w:pStyle w:val="TAL"/>
            </w:pPr>
            <w:r w:rsidRPr="00AA0E34">
              <w:t>-</w:t>
            </w:r>
          </w:p>
        </w:tc>
        <w:tc>
          <w:tcPr>
            <w:tcW w:w="567" w:type="dxa"/>
            <w:shd w:val="clear" w:color="auto" w:fill="auto"/>
          </w:tcPr>
          <w:p w14:paraId="79AF0DC4" w14:textId="77777777" w:rsidR="005D6677" w:rsidRPr="00AA0E34" w:rsidRDefault="005D6677" w:rsidP="005D6677">
            <w:pPr>
              <w:pStyle w:val="TAC"/>
            </w:pPr>
            <w:r w:rsidRPr="00AA0E34">
              <w:t>2</w:t>
            </w:r>
          </w:p>
        </w:tc>
        <w:tc>
          <w:tcPr>
            <w:tcW w:w="892" w:type="dxa"/>
            <w:shd w:val="clear" w:color="auto" w:fill="auto"/>
          </w:tcPr>
          <w:p w14:paraId="4BB00DB1" w14:textId="77777777" w:rsidR="005D6677" w:rsidRPr="00AA0E34" w:rsidRDefault="005D6677" w:rsidP="005D6677">
            <w:pPr>
              <w:pStyle w:val="TAC"/>
            </w:pPr>
            <w:r w:rsidRPr="00AA0E34">
              <w:t>P</w:t>
            </w:r>
          </w:p>
        </w:tc>
      </w:tr>
      <w:tr w:rsidR="005D6677" w:rsidRPr="00AA0E34" w14:paraId="14A580D2" w14:textId="77777777" w:rsidTr="005F54EC">
        <w:tc>
          <w:tcPr>
            <w:tcW w:w="817" w:type="dxa"/>
            <w:shd w:val="clear" w:color="auto" w:fill="auto"/>
          </w:tcPr>
          <w:p w14:paraId="695F582A" w14:textId="77777777" w:rsidR="005D6677" w:rsidRPr="00AA0E34" w:rsidRDefault="005D6677" w:rsidP="005D6677">
            <w:pPr>
              <w:pStyle w:val="TAC"/>
            </w:pPr>
            <w:r w:rsidRPr="00AA0E34">
              <w:t>41a1-42</w:t>
            </w:r>
          </w:p>
        </w:tc>
        <w:tc>
          <w:tcPr>
            <w:tcW w:w="3800" w:type="dxa"/>
            <w:shd w:val="clear" w:color="auto" w:fill="auto"/>
          </w:tcPr>
          <w:p w14:paraId="09C628A4" w14:textId="77777777" w:rsidR="005D6677" w:rsidRPr="00AA0E34" w:rsidRDefault="005D6677" w:rsidP="005D6677">
            <w:pPr>
              <w:pStyle w:val="TAL"/>
            </w:pPr>
            <w:r w:rsidRPr="00AA0E34">
              <w:t>Void</w:t>
            </w:r>
          </w:p>
        </w:tc>
        <w:tc>
          <w:tcPr>
            <w:tcW w:w="709" w:type="dxa"/>
            <w:shd w:val="clear" w:color="auto" w:fill="auto"/>
          </w:tcPr>
          <w:p w14:paraId="1211C5D7" w14:textId="77777777" w:rsidR="005D6677" w:rsidRPr="00AA0E34" w:rsidRDefault="005D6677" w:rsidP="005D6677">
            <w:pPr>
              <w:pStyle w:val="TAC"/>
            </w:pPr>
            <w:r w:rsidRPr="00AA0E34">
              <w:t>-</w:t>
            </w:r>
          </w:p>
        </w:tc>
        <w:tc>
          <w:tcPr>
            <w:tcW w:w="2977" w:type="dxa"/>
            <w:shd w:val="clear" w:color="auto" w:fill="auto"/>
          </w:tcPr>
          <w:p w14:paraId="4EDF8DAA" w14:textId="77777777" w:rsidR="005D6677" w:rsidRPr="00AA0E34" w:rsidRDefault="005D6677" w:rsidP="005D6677">
            <w:pPr>
              <w:pStyle w:val="TAL"/>
            </w:pPr>
            <w:r w:rsidRPr="00AA0E34">
              <w:t>-</w:t>
            </w:r>
          </w:p>
        </w:tc>
        <w:tc>
          <w:tcPr>
            <w:tcW w:w="567" w:type="dxa"/>
            <w:shd w:val="clear" w:color="auto" w:fill="auto"/>
          </w:tcPr>
          <w:p w14:paraId="714A9450" w14:textId="77777777" w:rsidR="005D6677" w:rsidRPr="00AA0E34" w:rsidRDefault="005D6677" w:rsidP="005D6677">
            <w:pPr>
              <w:pStyle w:val="TAC"/>
            </w:pPr>
            <w:r w:rsidRPr="00AA0E34">
              <w:t>-</w:t>
            </w:r>
          </w:p>
        </w:tc>
        <w:tc>
          <w:tcPr>
            <w:tcW w:w="892" w:type="dxa"/>
            <w:shd w:val="clear" w:color="auto" w:fill="auto"/>
          </w:tcPr>
          <w:p w14:paraId="5528ADEF" w14:textId="77777777" w:rsidR="005D6677" w:rsidRPr="00AA0E34" w:rsidRDefault="005D6677" w:rsidP="005D6677">
            <w:pPr>
              <w:pStyle w:val="TAC"/>
            </w:pPr>
            <w:r w:rsidRPr="00AA0E34">
              <w:t>-</w:t>
            </w:r>
          </w:p>
        </w:tc>
      </w:tr>
      <w:tr w:rsidR="005D6677" w:rsidRPr="00AA0E34" w14:paraId="106A65C2" w14:textId="77777777" w:rsidTr="005F54EC">
        <w:tc>
          <w:tcPr>
            <w:tcW w:w="817" w:type="dxa"/>
            <w:shd w:val="clear" w:color="auto" w:fill="auto"/>
          </w:tcPr>
          <w:p w14:paraId="2C4BA758" w14:textId="77777777" w:rsidR="005D6677" w:rsidRPr="00AA0E34" w:rsidRDefault="005D6677" w:rsidP="005D6677">
            <w:pPr>
              <w:pStyle w:val="TAC"/>
            </w:pPr>
            <w:r w:rsidRPr="00AA0E34">
              <w:t>43</w:t>
            </w:r>
          </w:p>
        </w:tc>
        <w:tc>
          <w:tcPr>
            <w:tcW w:w="3800" w:type="dxa"/>
            <w:shd w:val="clear" w:color="auto" w:fill="auto"/>
          </w:tcPr>
          <w:p w14:paraId="6D5FB781" w14:textId="77777777" w:rsidR="005D6677" w:rsidRPr="00AA0E34" w:rsidRDefault="005D6677" w:rsidP="005D6677">
            <w:pPr>
              <w:pStyle w:val="TAL"/>
            </w:pPr>
            <w:r w:rsidRPr="00AA0E34">
              <w:t>Make the MCPTT User end the on-demand group call. (NOTE 1).</w:t>
            </w:r>
          </w:p>
        </w:tc>
        <w:tc>
          <w:tcPr>
            <w:tcW w:w="709" w:type="dxa"/>
            <w:shd w:val="clear" w:color="auto" w:fill="auto"/>
          </w:tcPr>
          <w:p w14:paraId="0C0FB638" w14:textId="77777777" w:rsidR="005D6677" w:rsidRPr="00AA0E34" w:rsidRDefault="005D6677" w:rsidP="005D6677">
            <w:pPr>
              <w:pStyle w:val="TAC"/>
            </w:pPr>
            <w:r w:rsidRPr="00AA0E34">
              <w:t>-</w:t>
            </w:r>
          </w:p>
        </w:tc>
        <w:tc>
          <w:tcPr>
            <w:tcW w:w="2977" w:type="dxa"/>
            <w:shd w:val="clear" w:color="auto" w:fill="auto"/>
          </w:tcPr>
          <w:p w14:paraId="51CE3A9D" w14:textId="77777777" w:rsidR="005D6677" w:rsidRPr="00AA0E34" w:rsidRDefault="005D6677" w:rsidP="005D6677">
            <w:pPr>
              <w:pStyle w:val="TAL"/>
            </w:pPr>
            <w:r w:rsidRPr="00AA0E34">
              <w:t>-</w:t>
            </w:r>
          </w:p>
        </w:tc>
        <w:tc>
          <w:tcPr>
            <w:tcW w:w="567" w:type="dxa"/>
            <w:shd w:val="clear" w:color="auto" w:fill="auto"/>
          </w:tcPr>
          <w:p w14:paraId="6FAB82AE" w14:textId="77777777" w:rsidR="005D6677" w:rsidRPr="00AA0E34" w:rsidRDefault="005D6677" w:rsidP="005D6677">
            <w:pPr>
              <w:pStyle w:val="TAC"/>
            </w:pPr>
            <w:r w:rsidRPr="00AA0E34">
              <w:t>-</w:t>
            </w:r>
          </w:p>
        </w:tc>
        <w:tc>
          <w:tcPr>
            <w:tcW w:w="892" w:type="dxa"/>
            <w:shd w:val="clear" w:color="auto" w:fill="auto"/>
          </w:tcPr>
          <w:p w14:paraId="21C151C3" w14:textId="77777777" w:rsidR="005D6677" w:rsidRPr="00AA0E34" w:rsidRDefault="005D6677" w:rsidP="005D6677">
            <w:pPr>
              <w:pStyle w:val="TAC"/>
            </w:pPr>
            <w:r w:rsidRPr="00AA0E34">
              <w:t>-</w:t>
            </w:r>
          </w:p>
        </w:tc>
      </w:tr>
      <w:tr w:rsidR="005D6677" w:rsidRPr="00AA0E34" w14:paraId="587C41B1" w14:textId="77777777" w:rsidTr="005F54EC">
        <w:tc>
          <w:tcPr>
            <w:tcW w:w="817" w:type="dxa"/>
            <w:shd w:val="clear" w:color="auto" w:fill="auto"/>
          </w:tcPr>
          <w:p w14:paraId="5CCE74A1" w14:textId="77777777" w:rsidR="005D6677" w:rsidRPr="00AA0E34" w:rsidRDefault="005D6677" w:rsidP="005D6677">
            <w:pPr>
              <w:pStyle w:val="TAC"/>
            </w:pPr>
            <w:r w:rsidRPr="00AA0E34">
              <w:t>44</w:t>
            </w:r>
          </w:p>
        </w:tc>
        <w:tc>
          <w:tcPr>
            <w:tcW w:w="3800" w:type="dxa"/>
            <w:shd w:val="clear" w:color="auto" w:fill="auto"/>
          </w:tcPr>
          <w:p w14:paraId="775D2452" w14:textId="77777777" w:rsidR="005D6677" w:rsidRPr="00AA0E34" w:rsidRDefault="005D6677" w:rsidP="005D6677">
            <w:pPr>
              <w:pStyle w:val="TAL"/>
            </w:pPr>
            <w:r w:rsidRPr="00AA0E34">
              <w:rPr>
                <w:rFonts w:eastAsia="Calibri"/>
              </w:rPr>
              <w:t xml:space="preserve">Check: Does the UE (MCPTT client) perform Generic </w:t>
            </w:r>
            <w:r w:rsidRPr="00AA0E34">
              <w:t>Test</w:t>
            </w:r>
            <w:r w:rsidRPr="00AA0E34">
              <w:rPr>
                <w:rFonts w:eastAsia="Calibri"/>
              </w:rPr>
              <w:t xml:space="preserve"> Procedure for </w:t>
            </w:r>
            <w:r w:rsidRPr="00AA0E34">
              <w:t xml:space="preserve">MCPTT CO call release </w:t>
            </w:r>
            <w:r w:rsidRPr="00AA0E34">
              <w:rPr>
                <w:rFonts w:eastAsia="Calibri"/>
              </w:rPr>
              <w:t xml:space="preserve">as described in </w:t>
            </w:r>
            <w:r w:rsidRPr="00AA0E34">
              <w:t>TS 36.579-1 [2] Table 5.3.10.3-1 to end the on-demand group call?</w:t>
            </w:r>
          </w:p>
        </w:tc>
        <w:tc>
          <w:tcPr>
            <w:tcW w:w="709" w:type="dxa"/>
            <w:shd w:val="clear" w:color="auto" w:fill="auto"/>
          </w:tcPr>
          <w:p w14:paraId="4B4743D7" w14:textId="77777777" w:rsidR="005D6677" w:rsidRPr="00AA0E34" w:rsidRDefault="005D6677" w:rsidP="005D6677">
            <w:pPr>
              <w:pStyle w:val="TAC"/>
            </w:pPr>
            <w:r w:rsidRPr="00AA0E34">
              <w:t>-</w:t>
            </w:r>
          </w:p>
        </w:tc>
        <w:tc>
          <w:tcPr>
            <w:tcW w:w="2977" w:type="dxa"/>
            <w:shd w:val="clear" w:color="auto" w:fill="auto"/>
          </w:tcPr>
          <w:p w14:paraId="0802783C" w14:textId="77777777" w:rsidR="005D6677" w:rsidRPr="00AA0E34" w:rsidRDefault="005D6677" w:rsidP="005D6677">
            <w:pPr>
              <w:pStyle w:val="TAL"/>
            </w:pPr>
            <w:r w:rsidRPr="00AA0E34">
              <w:t>-</w:t>
            </w:r>
          </w:p>
        </w:tc>
        <w:tc>
          <w:tcPr>
            <w:tcW w:w="567" w:type="dxa"/>
            <w:shd w:val="clear" w:color="auto" w:fill="auto"/>
          </w:tcPr>
          <w:p w14:paraId="61CB4334" w14:textId="77777777" w:rsidR="005D6677" w:rsidRPr="00AA0E34" w:rsidRDefault="005D6677" w:rsidP="005D6677">
            <w:pPr>
              <w:pStyle w:val="TAC"/>
            </w:pPr>
            <w:r w:rsidRPr="00AA0E34">
              <w:t>3</w:t>
            </w:r>
          </w:p>
        </w:tc>
        <w:tc>
          <w:tcPr>
            <w:tcW w:w="892" w:type="dxa"/>
            <w:shd w:val="clear" w:color="auto" w:fill="auto"/>
          </w:tcPr>
          <w:p w14:paraId="4DDDFE94" w14:textId="77777777" w:rsidR="005D6677" w:rsidRPr="00AA0E34" w:rsidRDefault="005D6677" w:rsidP="005D6677">
            <w:pPr>
              <w:pStyle w:val="TAC"/>
            </w:pPr>
            <w:r w:rsidRPr="00AA0E34">
              <w:t>P</w:t>
            </w:r>
          </w:p>
        </w:tc>
      </w:tr>
      <w:tr w:rsidR="005D6677" w:rsidRPr="00AA0E34" w14:paraId="79D8F958" w14:textId="77777777" w:rsidTr="005F54EC">
        <w:tc>
          <w:tcPr>
            <w:tcW w:w="817" w:type="dxa"/>
            <w:shd w:val="clear" w:color="auto" w:fill="auto"/>
          </w:tcPr>
          <w:p w14:paraId="31F0F98B" w14:textId="77777777" w:rsidR="005D6677" w:rsidRPr="00AA0E34" w:rsidRDefault="005D6677" w:rsidP="005D6677">
            <w:pPr>
              <w:pStyle w:val="TAC"/>
            </w:pPr>
            <w:r w:rsidRPr="00AA0E34">
              <w:t>45</w:t>
            </w:r>
          </w:p>
        </w:tc>
        <w:tc>
          <w:tcPr>
            <w:tcW w:w="3800" w:type="dxa"/>
            <w:shd w:val="clear" w:color="auto" w:fill="auto"/>
          </w:tcPr>
          <w:p w14:paraId="04A225F6" w14:textId="77777777" w:rsidR="005D6677" w:rsidRPr="00AA0E34" w:rsidRDefault="005D6677" w:rsidP="005D6677">
            <w:pPr>
              <w:pStyle w:val="TAL"/>
            </w:pPr>
            <w:r w:rsidRPr="00AA0E34">
              <w:t>Void</w:t>
            </w:r>
          </w:p>
        </w:tc>
        <w:tc>
          <w:tcPr>
            <w:tcW w:w="709" w:type="dxa"/>
            <w:shd w:val="clear" w:color="auto" w:fill="auto"/>
          </w:tcPr>
          <w:p w14:paraId="5B970763" w14:textId="77777777" w:rsidR="005D6677" w:rsidRPr="00AA0E34" w:rsidRDefault="005D6677" w:rsidP="005D6677">
            <w:pPr>
              <w:pStyle w:val="TAC"/>
            </w:pPr>
            <w:r w:rsidRPr="00AA0E34">
              <w:t>-</w:t>
            </w:r>
          </w:p>
        </w:tc>
        <w:tc>
          <w:tcPr>
            <w:tcW w:w="2977" w:type="dxa"/>
            <w:shd w:val="clear" w:color="auto" w:fill="auto"/>
          </w:tcPr>
          <w:p w14:paraId="4C034392" w14:textId="77777777" w:rsidR="005D6677" w:rsidRPr="00AA0E34" w:rsidRDefault="005D6677" w:rsidP="005D6677">
            <w:pPr>
              <w:pStyle w:val="TAL"/>
            </w:pPr>
            <w:r w:rsidRPr="00AA0E34">
              <w:t>-</w:t>
            </w:r>
          </w:p>
        </w:tc>
        <w:tc>
          <w:tcPr>
            <w:tcW w:w="567" w:type="dxa"/>
            <w:shd w:val="clear" w:color="auto" w:fill="auto"/>
          </w:tcPr>
          <w:p w14:paraId="34441361" w14:textId="77777777" w:rsidR="005D6677" w:rsidRPr="00AA0E34" w:rsidRDefault="005D6677" w:rsidP="005D6677">
            <w:pPr>
              <w:pStyle w:val="TAC"/>
            </w:pPr>
            <w:r w:rsidRPr="00AA0E34">
              <w:t>-</w:t>
            </w:r>
          </w:p>
        </w:tc>
        <w:tc>
          <w:tcPr>
            <w:tcW w:w="892" w:type="dxa"/>
            <w:shd w:val="clear" w:color="auto" w:fill="auto"/>
          </w:tcPr>
          <w:p w14:paraId="32A833D3" w14:textId="77777777" w:rsidR="005D6677" w:rsidRPr="00AA0E34" w:rsidRDefault="005D6677" w:rsidP="005D6677">
            <w:pPr>
              <w:pStyle w:val="TAC"/>
            </w:pPr>
            <w:r w:rsidRPr="00AA0E34">
              <w:t>-</w:t>
            </w:r>
          </w:p>
        </w:tc>
      </w:tr>
      <w:tr w:rsidR="005D6677" w:rsidRPr="00AA0E34" w14:paraId="38284187" w14:textId="77777777" w:rsidTr="005F54EC">
        <w:tc>
          <w:tcPr>
            <w:tcW w:w="817" w:type="dxa"/>
            <w:shd w:val="clear" w:color="auto" w:fill="auto"/>
          </w:tcPr>
          <w:p w14:paraId="13E2A10E" w14:textId="77777777" w:rsidR="005D6677" w:rsidRPr="00AA0E34" w:rsidRDefault="005D6677" w:rsidP="005D6677">
            <w:pPr>
              <w:pStyle w:val="TAC"/>
            </w:pPr>
            <w:r w:rsidRPr="00AA0E34">
              <w:t>46</w:t>
            </w:r>
          </w:p>
        </w:tc>
        <w:tc>
          <w:tcPr>
            <w:tcW w:w="3800" w:type="dxa"/>
            <w:shd w:val="clear" w:color="auto" w:fill="auto"/>
          </w:tcPr>
          <w:p w14:paraId="784941C4" w14:textId="77777777" w:rsidR="005D6677" w:rsidRPr="00AA0E34" w:rsidRDefault="005D6677" w:rsidP="005D6677">
            <w:pPr>
              <w:pStyle w:val="TAL"/>
            </w:pPr>
            <w:r w:rsidRPr="00AA0E34">
              <w:rPr>
                <w:rFonts w:eastAsia="Calibri"/>
              </w:rPr>
              <w:t xml:space="preserve">Check: Is the </w:t>
            </w:r>
            <w:r w:rsidRPr="00AA0E34">
              <w:rPr>
                <w:rFonts w:eastAsia="Calibri"/>
                <w:lang w:eastAsia="ko-KR"/>
              </w:rPr>
              <w:t xml:space="preserve">Generic </w:t>
            </w:r>
            <w:r w:rsidRPr="00AA0E34">
              <w:t>Test</w:t>
            </w:r>
            <w:r w:rsidRPr="00AA0E34">
              <w:rPr>
                <w:rFonts w:eastAsia="Calibri"/>
                <w:lang w:eastAsia="ko-KR"/>
              </w:rPr>
              <w:t xml:space="preserve"> Procedure for </w:t>
            </w:r>
            <w:r w:rsidRPr="00AA0E34">
              <w:t xml:space="preserve">MCPTT CT session establishment/modification without provisional responses other than 100 Trying as described in TS 36.579-1 [2] Table </w:t>
            </w:r>
            <w:r w:rsidRPr="00AA0E34">
              <w:rPr>
                <w:bCs/>
              </w:rPr>
              <w:t>5.3.4.3-1 to establish</w:t>
            </w:r>
            <w:r w:rsidRPr="00AA0E34">
              <w:t xml:space="preserve"> an on-demand pre-arranged group call with automatic commencement mode and implicit floor control correctly performed?</w:t>
            </w:r>
          </w:p>
        </w:tc>
        <w:tc>
          <w:tcPr>
            <w:tcW w:w="709" w:type="dxa"/>
            <w:shd w:val="clear" w:color="auto" w:fill="auto"/>
          </w:tcPr>
          <w:p w14:paraId="2D6CF870" w14:textId="77777777" w:rsidR="005D6677" w:rsidRPr="00AA0E34" w:rsidRDefault="005D6677" w:rsidP="005D6677">
            <w:pPr>
              <w:pStyle w:val="TAC"/>
            </w:pPr>
            <w:r w:rsidRPr="00AA0E34">
              <w:t>-</w:t>
            </w:r>
          </w:p>
        </w:tc>
        <w:tc>
          <w:tcPr>
            <w:tcW w:w="2977" w:type="dxa"/>
            <w:shd w:val="clear" w:color="auto" w:fill="auto"/>
          </w:tcPr>
          <w:p w14:paraId="48839A75" w14:textId="77777777" w:rsidR="005D6677" w:rsidRPr="00AA0E34" w:rsidRDefault="005D6677" w:rsidP="005D6677">
            <w:pPr>
              <w:pStyle w:val="TAL"/>
            </w:pPr>
            <w:r w:rsidRPr="00AA0E34">
              <w:t>-</w:t>
            </w:r>
          </w:p>
        </w:tc>
        <w:tc>
          <w:tcPr>
            <w:tcW w:w="567" w:type="dxa"/>
            <w:shd w:val="clear" w:color="auto" w:fill="auto"/>
          </w:tcPr>
          <w:p w14:paraId="7BC95610" w14:textId="77777777" w:rsidR="005D6677" w:rsidRPr="00AA0E34" w:rsidRDefault="005D6677" w:rsidP="005D6677">
            <w:pPr>
              <w:pStyle w:val="TAC"/>
            </w:pPr>
            <w:r w:rsidRPr="00AA0E34">
              <w:t>1</w:t>
            </w:r>
          </w:p>
        </w:tc>
        <w:tc>
          <w:tcPr>
            <w:tcW w:w="892" w:type="dxa"/>
            <w:shd w:val="clear" w:color="auto" w:fill="auto"/>
          </w:tcPr>
          <w:p w14:paraId="75F7A2AA" w14:textId="77777777" w:rsidR="005D6677" w:rsidRPr="00AA0E34" w:rsidRDefault="005D6677" w:rsidP="005D6677">
            <w:pPr>
              <w:pStyle w:val="TAC"/>
            </w:pPr>
            <w:r w:rsidRPr="00AA0E34">
              <w:t>P</w:t>
            </w:r>
          </w:p>
        </w:tc>
      </w:tr>
      <w:tr w:rsidR="005D6677" w:rsidRPr="00AA0E34" w14:paraId="7EB96396" w14:textId="77777777" w:rsidTr="005F54EC">
        <w:tc>
          <w:tcPr>
            <w:tcW w:w="817" w:type="dxa"/>
            <w:shd w:val="clear" w:color="auto" w:fill="auto"/>
          </w:tcPr>
          <w:p w14:paraId="7B66B5ED" w14:textId="77777777" w:rsidR="005D6677" w:rsidRPr="00AA0E34" w:rsidRDefault="005D6677" w:rsidP="005D6677">
            <w:pPr>
              <w:pStyle w:val="TAC"/>
            </w:pPr>
            <w:r w:rsidRPr="00AA0E34">
              <w:t>47a1-51</w:t>
            </w:r>
          </w:p>
        </w:tc>
        <w:tc>
          <w:tcPr>
            <w:tcW w:w="3800" w:type="dxa"/>
            <w:shd w:val="clear" w:color="auto" w:fill="auto"/>
          </w:tcPr>
          <w:p w14:paraId="2E5E35CB" w14:textId="77777777" w:rsidR="005D6677" w:rsidRPr="00AA0E34" w:rsidRDefault="005D6677" w:rsidP="005D6677">
            <w:pPr>
              <w:pStyle w:val="TAL"/>
            </w:pPr>
            <w:r w:rsidRPr="00AA0E34">
              <w:t>Void</w:t>
            </w:r>
          </w:p>
        </w:tc>
        <w:tc>
          <w:tcPr>
            <w:tcW w:w="709" w:type="dxa"/>
            <w:shd w:val="clear" w:color="auto" w:fill="auto"/>
          </w:tcPr>
          <w:p w14:paraId="6F42676A" w14:textId="77777777" w:rsidR="005D6677" w:rsidRPr="00AA0E34" w:rsidRDefault="005D6677" w:rsidP="005D6677">
            <w:pPr>
              <w:pStyle w:val="TAC"/>
            </w:pPr>
            <w:r w:rsidRPr="00AA0E34">
              <w:t>-</w:t>
            </w:r>
          </w:p>
        </w:tc>
        <w:tc>
          <w:tcPr>
            <w:tcW w:w="2977" w:type="dxa"/>
            <w:shd w:val="clear" w:color="auto" w:fill="auto"/>
          </w:tcPr>
          <w:p w14:paraId="61862FF6" w14:textId="77777777" w:rsidR="005D6677" w:rsidRPr="00AA0E34" w:rsidRDefault="005D6677" w:rsidP="005D6677">
            <w:pPr>
              <w:pStyle w:val="TAL"/>
            </w:pPr>
            <w:r w:rsidRPr="00AA0E34">
              <w:t>-</w:t>
            </w:r>
          </w:p>
        </w:tc>
        <w:tc>
          <w:tcPr>
            <w:tcW w:w="567" w:type="dxa"/>
            <w:shd w:val="clear" w:color="auto" w:fill="auto"/>
          </w:tcPr>
          <w:p w14:paraId="73EAE447" w14:textId="77777777" w:rsidR="005D6677" w:rsidRPr="00AA0E34" w:rsidRDefault="005D6677" w:rsidP="005D6677">
            <w:pPr>
              <w:pStyle w:val="TAC"/>
            </w:pPr>
            <w:r w:rsidRPr="00AA0E34">
              <w:t>-</w:t>
            </w:r>
          </w:p>
        </w:tc>
        <w:tc>
          <w:tcPr>
            <w:tcW w:w="892" w:type="dxa"/>
            <w:shd w:val="clear" w:color="auto" w:fill="auto"/>
          </w:tcPr>
          <w:p w14:paraId="154477EC" w14:textId="77777777" w:rsidR="005D6677" w:rsidRPr="00AA0E34" w:rsidRDefault="005D6677" w:rsidP="005D6677">
            <w:pPr>
              <w:pStyle w:val="TAC"/>
            </w:pPr>
            <w:r w:rsidRPr="00AA0E34">
              <w:t>-</w:t>
            </w:r>
          </w:p>
        </w:tc>
      </w:tr>
      <w:tr w:rsidR="005D6677" w:rsidRPr="00AA0E34" w14:paraId="2F6E67F4" w14:textId="77777777" w:rsidTr="005F54EC">
        <w:tc>
          <w:tcPr>
            <w:tcW w:w="817" w:type="dxa"/>
            <w:shd w:val="clear" w:color="auto" w:fill="auto"/>
          </w:tcPr>
          <w:p w14:paraId="292E5CF1" w14:textId="77777777" w:rsidR="005D6677" w:rsidRPr="00AA0E34" w:rsidRDefault="005D6677" w:rsidP="005D6677">
            <w:pPr>
              <w:pStyle w:val="TAC"/>
            </w:pPr>
            <w:r w:rsidRPr="00AA0E34">
              <w:t>52</w:t>
            </w:r>
          </w:p>
        </w:tc>
        <w:tc>
          <w:tcPr>
            <w:tcW w:w="3800" w:type="dxa"/>
            <w:shd w:val="clear" w:color="auto" w:fill="auto"/>
          </w:tcPr>
          <w:p w14:paraId="72B04F4E" w14:textId="77777777" w:rsidR="005D6677" w:rsidRPr="00AA0E34" w:rsidRDefault="005D6677" w:rsidP="005D6677">
            <w:pPr>
              <w:pStyle w:val="TAL"/>
            </w:pPr>
            <w:r w:rsidRPr="00AA0E34">
              <w:t>The SS sends a Floor Taken message with no acknowledgement required</w:t>
            </w:r>
          </w:p>
        </w:tc>
        <w:tc>
          <w:tcPr>
            <w:tcW w:w="709" w:type="dxa"/>
            <w:shd w:val="clear" w:color="auto" w:fill="auto"/>
          </w:tcPr>
          <w:p w14:paraId="70DF67A8" w14:textId="77777777" w:rsidR="005D6677" w:rsidRPr="00AA0E34" w:rsidRDefault="005D6677" w:rsidP="005D6677">
            <w:pPr>
              <w:pStyle w:val="TAC"/>
            </w:pPr>
            <w:r w:rsidRPr="00AA0E34">
              <w:t>&lt;--</w:t>
            </w:r>
          </w:p>
        </w:tc>
        <w:tc>
          <w:tcPr>
            <w:tcW w:w="2977" w:type="dxa"/>
            <w:shd w:val="clear" w:color="auto" w:fill="auto"/>
          </w:tcPr>
          <w:p w14:paraId="45988FD7" w14:textId="77777777" w:rsidR="005D6677" w:rsidRPr="00AA0E34" w:rsidRDefault="005D6677" w:rsidP="005D6677">
            <w:pPr>
              <w:pStyle w:val="TAL"/>
            </w:pPr>
            <w:r w:rsidRPr="00AA0E34">
              <w:t>Floor Taken</w:t>
            </w:r>
          </w:p>
        </w:tc>
        <w:tc>
          <w:tcPr>
            <w:tcW w:w="567" w:type="dxa"/>
            <w:shd w:val="clear" w:color="auto" w:fill="auto"/>
          </w:tcPr>
          <w:p w14:paraId="08D31608" w14:textId="77777777" w:rsidR="005D6677" w:rsidRPr="00AA0E34" w:rsidRDefault="005D6677" w:rsidP="005D6677">
            <w:pPr>
              <w:pStyle w:val="TAC"/>
            </w:pPr>
            <w:r w:rsidRPr="00AA0E34">
              <w:t>-</w:t>
            </w:r>
          </w:p>
        </w:tc>
        <w:tc>
          <w:tcPr>
            <w:tcW w:w="892" w:type="dxa"/>
            <w:shd w:val="clear" w:color="auto" w:fill="auto"/>
          </w:tcPr>
          <w:p w14:paraId="2500EC1A" w14:textId="77777777" w:rsidR="005D6677" w:rsidRPr="00AA0E34" w:rsidRDefault="005D6677" w:rsidP="005D6677">
            <w:pPr>
              <w:pStyle w:val="TAC"/>
            </w:pPr>
            <w:r w:rsidRPr="00AA0E34">
              <w:t>-</w:t>
            </w:r>
          </w:p>
        </w:tc>
      </w:tr>
      <w:tr w:rsidR="005D6677" w:rsidRPr="00AA0E34" w14:paraId="05BF8B3D" w14:textId="77777777" w:rsidTr="005F54EC">
        <w:tc>
          <w:tcPr>
            <w:tcW w:w="817" w:type="dxa"/>
            <w:shd w:val="clear" w:color="auto" w:fill="auto"/>
          </w:tcPr>
          <w:p w14:paraId="3996D28F" w14:textId="77777777" w:rsidR="005D6677" w:rsidRPr="00AA0E34" w:rsidRDefault="005D6677" w:rsidP="005D6677">
            <w:pPr>
              <w:pStyle w:val="TAC"/>
            </w:pPr>
            <w:r w:rsidRPr="00AA0E34">
              <w:t>53</w:t>
            </w:r>
          </w:p>
        </w:tc>
        <w:tc>
          <w:tcPr>
            <w:tcW w:w="3800" w:type="dxa"/>
            <w:shd w:val="clear" w:color="auto" w:fill="auto"/>
          </w:tcPr>
          <w:p w14:paraId="6A188666" w14:textId="4E93DFDE" w:rsidR="005D6677" w:rsidRPr="00AA0E34" w:rsidRDefault="005D6677" w:rsidP="005D6677">
            <w:pPr>
              <w:pStyle w:val="TAL"/>
            </w:pPr>
            <w:r w:rsidRPr="00AA0E34">
              <w:rPr>
                <w:rFonts w:eastAsia="Calibri"/>
              </w:rPr>
              <w:t>Check: Is the</w:t>
            </w:r>
            <w:r w:rsidRPr="00AA0E34">
              <w:rPr>
                <w:rFonts w:eastAsia="Calibri"/>
                <w:lang w:eastAsia="ko-KR"/>
              </w:rPr>
              <w:t xml:space="preserve"> Generic </w:t>
            </w:r>
            <w:r w:rsidRPr="00AA0E34">
              <w:t>Test</w:t>
            </w:r>
            <w:r w:rsidRPr="00AA0E34">
              <w:rPr>
                <w:rFonts w:eastAsia="Calibri"/>
                <w:lang w:eastAsia="ko-KR"/>
              </w:rPr>
              <w:t xml:space="preserve"> Procedure for </w:t>
            </w:r>
            <w:r w:rsidRPr="00AA0E34">
              <w:t xml:space="preserve">MCPTT CT session establishment/modification without provisional responses other than 100 Trying as described in TS 36.579-1 [2] Table </w:t>
            </w:r>
            <w:r w:rsidRPr="00AA0E34">
              <w:rPr>
                <w:bCs/>
              </w:rPr>
              <w:t xml:space="preserve">5.3.4.3-1 to </w:t>
            </w:r>
            <w:r w:rsidRPr="00AA0E34">
              <w:t xml:space="preserve">upgrade the On-Demand Pre-arranged Group Call to </w:t>
            </w:r>
            <w:ins w:id="40" w:author="MCC160" w:date="2021-01-11T17:16:00Z">
              <w:r w:rsidRPr="00AA0E34">
                <w:t xml:space="preserve">an </w:t>
              </w:r>
            </w:ins>
            <w:r w:rsidRPr="00AA0E34">
              <w:t>MCPTT Emergency Group Call correctly performed?</w:t>
            </w:r>
          </w:p>
        </w:tc>
        <w:tc>
          <w:tcPr>
            <w:tcW w:w="709" w:type="dxa"/>
            <w:shd w:val="clear" w:color="auto" w:fill="auto"/>
          </w:tcPr>
          <w:p w14:paraId="49E8D7B6" w14:textId="77777777" w:rsidR="005D6677" w:rsidRPr="00AA0E34" w:rsidRDefault="005D6677" w:rsidP="005D6677">
            <w:pPr>
              <w:pStyle w:val="TAC"/>
            </w:pPr>
            <w:r w:rsidRPr="00AA0E34">
              <w:t>-</w:t>
            </w:r>
          </w:p>
        </w:tc>
        <w:tc>
          <w:tcPr>
            <w:tcW w:w="2977" w:type="dxa"/>
            <w:shd w:val="clear" w:color="auto" w:fill="auto"/>
          </w:tcPr>
          <w:p w14:paraId="04A84719" w14:textId="77777777" w:rsidR="005D6677" w:rsidRPr="00AA0E34" w:rsidRDefault="005D6677" w:rsidP="005D6677">
            <w:pPr>
              <w:pStyle w:val="TAL"/>
            </w:pPr>
            <w:r w:rsidRPr="00AA0E34">
              <w:t>-</w:t>
            </w:r>
          </w:p>
        </w:tc>
        <w:tc>
          <w:tcPr>
            <w:tcW w:w="567" w:type="dxa"/>
            <w:shd w:val="clear" w:color="auto" w:fill="auto"/>
          </w:tcPr>
          <w:p w14:paraId="46BC45BA" w14:textId="77777777" w:rsidR="005D6677" w:rsidRPr="00AA0E34" w:rsidRDefault="005D6677" w:rsidP="005D6677">
            <w:pPr>
              <w:pStyle w:val="TAC"/>
            </w:pPr>
            <w:r w:rsidRPr="00AA0E34">
              <w:t>4</w:t>
            </w:r>
          </w:p>
        </w:tc>
        <w:tc>
          <w:tcPr>
            <w:tcW w:w="892" w:type="dxa"/>
            <w:shd w:val="clear" w:color="auto" w:fill="auto"/>
          </w:tcPr>
          <w:p w14:paraId="3FCBBA86" w14:textId="77777777" w:rsidR="005D6677" w:rsidRPr="00AA0E34" w:rsidRDefault="005D6677" w:rsidP="005D6677">
            <w:pPr>
              <w:pStyle w:val="TAC"/>
            </w:pPr>
            <w:r w:rsidRPr="00AA0E34">
              <w:t>P</w:t>
            </w:r>
          </w:p>
        </w:tc>
      </w:tr>
      <w:tr w:rsidR="005D6677" w:rsidRPr="00AA0E34" w14:paraId="68905B51" w14:textId="77777777" w:rsidTr="005F54EC">
        <w:tblPrEx>
          <w:tblLook w:val="0000" w:firstRow="0" w:lastRow="0" w:firstColumn="0" w:lastColumn="0" w:noHBand="0" w:noVBand="0"/>
        </w:tblPrEx>
        <w:tc>
          <w:tcPr>
            <w:tcW w:w="817" w:type="dxa"/>
          </w:tcPr>
          <w:p w14:paraId="204D4D7F" w14:textId="77777777" w:rsidR="005D6677" w:rsidRPr="00AA0E34" w:rsidRDefault="005D6677" w:rsidP="005D6677">
            <w:pPr>
              <w:pStyle w:val="TAC"/>
            </w:pPr>
            <w:r w:rsidRPr="00AA0E34">
              <w:t>54A</w:t>
            </w:r>
          </w:p>
        </w:tc>
        <w:tc>
          <w:tcPr>
            <w:tcW w:w="3800" w:type="dxa"/>
          </w:tcPr>
          <w:p w14:paraId="50A2CCAA" w14:textId="77777777" w:rsidR="005D6677" w:rsidRPr="00AA0E34" w:rsidRDefault="005D6677" w:rsidP="005D6677">
            <w:pPr>
              <w:pStyle w:val="TAL"/>
            </w:pPr>
            <w:r w:rsidRPr="00AA0E34">
              <w:t>Void</w:t>
            </w:r>
          </w:p>
        </w:tc>
        <w:tc>
          <w:tcPr>
            <w:tcW w:w="709" w:type="dxa"/>
          </w:tcPr>
          <w:p w14:paraId="10927332" w14:textId="77777777" w:rsidR="005D6677" w:rsidRPr="00AA0E34" w:rsidRDefault="005D6677" w:rsidP="005D6677">
            <w:pPr>
              <w:pStyle w:val="TAC"/>
            </w:pPr>
            <w:r w:rsidRPr="00AA0E34">
              <w:t>-</w:t>
            </w:r>
          </w:p>
        </w:tc>
        <w:tc>
          <w:tcPr>
            <w:tcW w:w="2977" w:type="dxa"/>
          </w:tcPr>
          <w:p w14:paraId="5D5A0C0B" w14:textId="77777777" w:rsidR="005D6677" w:rsidRPr="00AA0E34" w:rsidRDefault="005D6677" w:rsidP="005D6677">
            <w:pPr>
              <w:pStyle w:val="TAL"/>
            </w:pPr>
            <w:r w:rsidRPr="00AA0E34">
              <w:t>-</w:t>
            </w:r>
          </w:p>
        </w:tc>
        <w:tc>
          <w:tcPr>
            <w:tcW w:w="567" w:type="dxa"/>
          </w:tcPr>
          <w:p w14:paraId="628CFBC1" w14:textId="77777777" w:rsidR="005D6677" w:rsidRPr="00AA0E34" w:rsidRDefault="005D6677" w:rsidP="005D6677">
            <w:pPr>
              <w:pStyle w:val="TAC"/>
            </w:pPr>
            <w:r w:rsidRPr="00AA0E34">
              <w:t>-</w:t>
            </w:r>
          </w:p>
        </w:tc>
        <w:tc>
          <w:tcPr>
            <w:tcW w:w="892" w:type="dxa"/>
          </w:tcPr>
          <w:p w14:paraId="55A2FB52" w14:textId="77777777" w:rsidR="005D6677" w:rsidRPr="00AA0E34" w:rsidRDefault="005D6677" w:rsidP="005D6677">
            <w:pPr>
              <w:pStyle w:val="TAC"/>
            </w:pPr>
            <w:r w:rsidRPr="00AA0E34">
              <w:t>-</w:t>
            </w:r>
          </w:p>
        </w:tc>
      </w:tr>
      <w:tr w:rsidR="005D6677" w:rsidRPr="00AA0E34" w:rsidDel="002254B3" w14:paraId="13E0FEB2" w14:textId="77777777" w:rsidTr="005F54EC">
        <w:tblPrEx>
          <w:tblLook w:val="0000" w:firstRow="0" w:lastRow="0" w:firstColumn="0" w:lastColumn="0" w:noHBand="0" w:noVBand="0"/>
        </w:tblPrEx>
        <w:tc>
          <w:tcPr>
            <w:tcW w:w="817" w:type="dxa"/>
          </w:tcPr>
          <w:p w14:paraId="050C2D2A" w14:textId="77777777" w:rsidR="005D6677" w:rsidRPr="00AA0E34" w:rsidDel="002254B3" w:rsidRDefault="005D6677" w:rsidP="005D6677">
            <w:pPr>
              <w:pStyle w:val="TAC"/>
            </w:pPr>
            <w:r w:rsidRPr="00AA0E34">
              <w:t>54B</w:t>
            </w:r>
          </w:p>
        </w:tc>
        <w:tc>
          <w:tcPr>
            <w:tcW w:w="3800" w:type="dxa"/>
          </w:tcPr>
          <w:p w14:paraId="3F2D459A" w14:textId="77777777" w:rsidR="005D6677" w:rsidRPr="00AA0E34" w:rsidDel="009B2E86" w:rsidRDefault="005D6677" w:rsidP="005D6677">
            <w:pPr>
              <w:pStyle w:val="TAL"/>
            </w:pPr>
            <w:r w:rsidRPr="00AA0E34">
              <w:t>The SS sends a Floor Taken message</w:t>
            </w:r>
          </w:p>
        </w:tc>
        <w:tc>
          <w:tcPr>
            <w:tcW w:w="709" w:type="dxa"/>
          </w:tcPr>
          <w:p w14:paraId="46D3F844" w14:textId="77777777" w:rsidR="005D6677" w:rsidRPr="00AA0E34" w:rsidDel="009B2E86" w:rsidRDefault="005D6677" w:rsidP="005D6677">
            <w:pPr>
              <w:pStyle w:val="TAC"/>
            </w:pPr>
            <w:r w:rsidRPr="00AA0E34">
              <w:t>&lt;--</w:t>
            </w:r>
          </w:p>
        </w:tc>
        <w:tc>
          <w:tcPr>
            <w:tcW w:w="2977" w:type="dxa"/>
          </w:tcPr>
          <w:p w14:paraId="4CE821F1" w14:textId="77777777" w:rsidR="005D6677" w:rsidRPr="00AA0E34" w:rsidDel="009B2E86" w:rsidRDefault="005D6677" w:rsidP="005D6677">
            <w:pPr>
              <w:pStyle w:val="TAL"/>
            </w:pPr>
            <w:r w:rsidRPr="00AA0E34">
              <w:t>Floor Taken</w:t>
            </w:r>
          </w:p>
        </w:tc>
        <w:tc>
          <w:tcPr>
            <w:tcW w:w="567" w:type="dxa"/>
          </w:tcPr>
          <w:p w14:paraId="006B0135" w14:textId="77777777" w:rsidR="005D6677" w:rsidRPr="00AA0E34" w:rsidDel="009B2E86" w:rsidRDefault="005D6677" w:rsidP="005D6677">
            <w:pPr>
              <w:pStyle w:val="TAC"/>
            </w:pPr>
            <w:r w:rsidRPr="00AA0E34">
              <w:t>-</w:t>
            </w:r>
          </w:p>
        </w:tc>
        <w:tc>
          <w:tcPr>
            <w:tcW w:w="892" w:type="dxa"/>
          </w:tcPr>
          <w:p w14:paraId="2419FBE3" w14:textId="77777777" w:rsidR="005D6677" w:rsidRPr="00AA0E34" w:rsidDel="009B2E86" w:rsidRDefault="005D6677" w:rsidP="005D6677">
            <w:pPr>
              <w:pStyle w:val="TAC"/>
            </w:pPr>
            <w:r w:rsidRPr="00AA0E34">
              <w:t>-</w:t>
            </w:r>
          </w:p>
        </w:tc>
      </w:tr>
      <w:tr w:rsidR="005D6677" w:rsidRPr="00AA0E34" w14:paraId="30316AE6" w14:textId="77777777" w:rsidTr="005F54EC">
        <w:tc>
          <w:tcPr>
            <w:tcW w:w="817" w:type="dxa"/>
            <w:shd w:val="clear" w:color="auto" w:fill="auto"/>
          </w:tcPr>
          <w:p w14:paraId="3997BFBB" w14:textId="77777777" w:rsidR="005D6677" w:rsidRPr="00AA0E34" w:rsidRDefault="005D6677" w:rsidP="005D6677">
            <w:pPr>
              <w:pStyle w:val="TAC"/>
            </w:pPr>
            <w:r w:rsidRPr="00AA0E34">
              <w:t>55</w:t>
            </w:r>
          </w:p>
        </w:tc>
        <w:tc>
          <w:tcPr>
            <w:tcW w:w="3800" w:type="dxa"/>
            <w:shd w:val="clear" w:color="auto" w:fill="auto"/>
          </w:tcPr>
          <w:p w14:paraId="0DA32897" w14:textId="77777777" w:rsidR="005D6677" w:rsidRPr="00AA0E34" w:rsidRDefault="005D6677" w:rsidP="005D6677">
            <w:pPr>
              <w:pStyle w:val="TAL"/>
            </w:pPr>
            <w:r w:rsidRPr="00AA0E34">
              <w:t>The SS sends a Floor Idle message with no acknowledgement required</w:t>
            </w:r>
          </w:p>
        </w:tc>
        <w:tc>
          <w:tcPr>
            <w:tcW w:w="709" w:type="dxa"/>
            <w:shd w:val="clear" w:color="auto" w:fill="auto"/>
          </w:tcPr>
          <w:p w14:paraId="4758D4C3" w14:textId="77777777" w:rsidR="005D6677" w:rsidRPr="00AA0E34" w:rsidRDefault="005D6677" w:rsidP="005D6677">
            <w:pPr>
              <w:pStyle w:val="TAC"/>
            </w:pPr>
            <w:r w:rsidRPr="00AA0E34">
              <w:t>&lt;--</w:t>
            </w:r>
          </w:p>
        </w:tc>
        <w:tc>
          <w:tcPr>
            <w:tcW w:w="2977" w:type="dxa"/>
            <w:shd w:val="clear" w:color="auto" w:fill="auto"/>
          </w:tcPr>
          <w:p w14:paraId="35E7279D" w14:textId="77777777" w:rsidR="005D6677" w:rsidRPr="00AA0E34" w:rsidRDefault="005D6677" w:rsidP="005D6677">
            <w:pPr>
              <w:pStyle w:val="TAL"/>
            </w:pPr>
            <w:r w:rsidRPr="00AA0E34">
              <w:t>Floor Idle</w:t>
            </w:r>
          </w:p>
        </w:tc>
        <w:tc>
          <w:tcPr>
            <w:tcW w:w="567" w:type="dxa"/>
            <w:shd w:val="clear" w:color="auto" w:fill="auto"/>
          </w:tcPr>
          <w:p w14:paraId="7FE785A7" w14:textId="77777777" w:rsidR="005D6677" w:rsidRPr="00AA0E34" w:rsidRDefault="005D6677" w:rsidP="005D6677">
            <w:pPr>
              <w:pStyle w:val="TAC"/>
            </w:pPr>
            <w:r w:rsidRPr="00AA0E34">
              <w:t>-</w:t>
            </w:r>
          </w:p>
        </w:tc>
        <w:tc>
          <w:tcPr>
            <w:tcW w:w="892" w:type="dxa"/>
            <w:shd w:val="clear" w:color="auto" w:fill="auto"/>
          </w:tcPr>
          <w:p w14:paraId="6FFF4CC7" w14:textId="77777777" w:rsidR="005D6677" w:rsidRPr="00AA0E34" w:rsidRDefault="005D6677" w:rsidP="005D6677">
            <w:pPr>
              <w:pStyle w:val="TAC"/>
            </w:pPr>
            <w:r w:rsidRPr="00AA0E34">
              <w:t>-</w:t>
            </w:r>
          </w:p>
        </w:tc>
      </w:tr>
      <w:tr w:rsidR="005D6677" w:rsidRPr="00AA0E34" w14:paraId="1AFD7169" w14:textId="77777777" w:rsidTr="005F54EC">
        <w:tc>
          <w:tcPr>
            <w:tcW w:w="817" w:type="dxa"/>
            <w:shd w:val="clear" w:color="auto" w:fill="auto"/>
          </w:tcPr>
          <w:p w14:paraId="72DED617" w14:textId="77777777" w:rsidR="005D6677" w:rsidRPr="00AA0E34" w:rsidRDefault="005D6677" w:rsidP="005D6677">
            <w:pPr>
              <w:pStyle w:val="TAC"/>
            </w:pPr>
            <w:r w:rsidRPr="00AA0E34">
              <w:t>56</w:t>
            </w:r>
          </w:p>
        </w:tc>
        <w:tc>
          <w:tcPr>
            <w:tcW w:w="3800" w:type="dxa"/>
            <w:shd w:val="clear" w:color="auto" w:fill="auto"/>
          </w:tcPr>
          <w:p w14:paraId="69C816B5" w14:textId="77777777" w:rsidR="005D6677" w:rsidRPr="00AA0E34" w:rsidRDefault="005D6677" w:rsidP="005D6677">
            <w:pPr>
              <w:pStyle w:val="TAL"/>
            </w:pPr>
            <w:r w:rsidRPr="00AA0E34">
              <w:t>Make the MCPTT User request to speak (e.g. pressing the PTT button) (NOTE 1).</w:t>
            </w:r>
          </w:p>
        </w:tc>
        <w:tc>
          <w:tcPr>
            <w:tcW w:w="709" w:type="dxa"/>
            <w:shd w:val="clear" w:color="auto" w:fill="auto"/>
          </w:tcPr>
          <w:p w14:paraId="3C1BFC64" w14:textId="77777777" w:rsidR="005D6677" w:rsidRPr="00AA0E34" w:rsidRDefault="005D6677" w:rsidP="005D6677">
            <w:pPr>
              <w:pStyle w:val="TAC"/>
            </w:pPr>
            <w:r w:rsidRPr="00AA0E34">
              <w:t>-</w:t>
            </w:r>
          </w:p>
        </w:tc>
        <w:tc>
          <w:tcPr>
            <w:tcW w:w="2977" w:type="dxa"/>
            <w:shd w:val="clear" w:color="auto" w:fill="auto"/>
          </w:tcPr>
          <w:p w14:paraId="18AE4B9E" w14:textId="77777777" w:rsidR="005D6677" w:rsidRPr="00AA0E34" w:rsidRDefault="005D6677" w:rsidP="005D6677">
            <w:pPr>
              <w:pStyle w:val="TAL"/>
            </w:pPr>
            <w:r w:rsidRPr="00AA0E34">
              <w:t>-</w:t>
            </w:r>
          </w:p>
        </w:tc>
        <w:tc>
          <w:tcPr>
            <w:tcW w:w="567" w:type="dxa"/>
            <w:shd w:val="clear" w:color="auto" w:fill="auto"/>
          </w:tcPr>
          <w:p w14:paraId="7197A438" w14:textId="77777777" w:rsidR="005D6677" w:rsidRPr="00AA0E34" w:rsidRDefault="005D6677" w:rsidP="005D6677">
            <w:pPr>
              <w:pStyle w:val="TAC"/>
            </w:pPr>
            <w:r w:rsidRPr="00AA0E34">
              <w:t>-</w:t>
            </w:r>
          </w:p>
        </w:tc>
        <w:tc>
          <w:tcPr>
            <w:tcW w:w="892" w:type="dxa"/>
            <w:shd w:val="clear" w:color="auto" w:fill="auto"/>
          </w:tcPr>
          <w:p w14:paraId="6183DE8B" w14:textId="77777777" w:rsidR="005D6677" w:rsidRPr="00AA0E34" w:rsidRDefault="005D6677" w:rsidP="005D6677">
            <w:pPr>
              <w:pStyle w:val="TAC"/>
            </w:pPr>
            <w:r w:rsidRPr="00AA0E34">
              <w:t>-</w:t>
            </w:r>
          </w:p>
        </w:tc>
      </w:tr>
      <w:tr w:rsidR="005D6677" w:rsidRPr="00AA0E34" w14:paraId="7280B89F" w14:textId="77777777" w:rsidTr="005F54EC">
        <w:tc>
          <w:tcPr>
            <w:tcW w:w="817" w:type="dxa"/>
            <w:shd w:val="clear" w:color="auto" w:fill="auto"/>
          </w:tcPr>
          <w:p w14:paraId="07F486BD" w14:textId="77777777" w:rsidR="005D6677" w:rsidRPr="00AA0E34" w:rsidRDefault="005D6677" w:rsidP="005D6677">
            <w:pPr>
              <w:pStyle w:val="TAC"/>
            </w:pPr>
            <w:r w:rsidRPr="00AA0E34">
              <w:lastRenderedPageBreak/>
              <w:t>57</w:t>
            </w:r>
          </w:p>
        </w:tc>
        <w:tc>
          <w:tcPr>
            <w:tcW w:w="3800" w:type="dxa"/>
            <w:shd w:val="clear" w:color="auto" w:fill="auto"/>
          </w:tcPr>
          <w:p w14:paraId="4AE1BFF9" w14:textId="77777777" w:rsidR="005D6677" w:rsidRPr="00AA0E34" w:rsidRDefault="005D6677" w:rsidP="005D6677">
            <w:pPr>
              <w:pStyle w:val="TAL"/>
            </w:pPr>
            <w:r w:rsidRPr="00AA0E34">
              <w:t>Check: Does the UE (MCPTT client) perform Generic Test Procedure for MCPTT Floor Request – Floor Granted as described in TS 36.579-1 [2] Table 5.3.16.3-1?</w:t>
            </w:r>
          </w:p>
        </w:tc>
        <w:tc>
          <w:tcPr>
            <w:tcW w:w="709" w:type="dxa"/>
            <w:shd w:val="clear" w:color="auto" w:fill="auto"/>
          </w:tcPr>
          <w:p w14:paraId="518E9FF4" w14:textId="77777777" w:rsidR="005D6677" w:rsidRPr="00AA0E34" w:rsidRDefault="005D6677" w:rsidP="005D6677">
            <w:pPr>
              <w:pStyle w:val="TAC"/>
            </w:pPr>
            <w:r w:rsidRPr="00AA0E34">
              <w:t>-</w:t>
            </w:r>
          </w:p>
        </w:tc>
        <w:tc>
          <w:tcPr>
            <w:tcW w:w="2977" w:type="dxa"/>
            <w:shd w:val="clear" w:color="auto" w:fill="auto"/>
          </w:tcPr>
          <w:p w14:paraId="679B2E14" w14:textId="77777777" w:rsidR="005D6677" w:rsidRPr="00AA0E34" w:rsidRDefault="005D6677" w:rsidP="005D6677">
            <w:pPr>
              <w:pStyle w:val="TAL"/>
            </w:pPr>
            <w:r w:rsidRPr="00AA0E34">
              <w:t>-</w:t>
            </w:r>
          </w:p>
        </w:tc>
        <w:tc>
          <w:tcPr>
            <w:tcW w:w="567" w:type="dxa"/>
            <w:shd w:val="clear" w:color="auto" w:fill="auto"/>
          </w:tcPr>
          <w:p w14:paraId="47439852" w14:textId="77777777" w:rsidR="005D6677" w:rsidRPr="00AA0E34" w:rsidRDefault="005D6677" w:rsidP="005D6677">
            <w:pPr>
              <w:pStyle w:val="TAC"/>
            </w:pPr>
            <w:r w:rsidRPr="00AA0E34">
              <w:t>5</w:t>
            </w:r>
          </w:p>
        </w:tc>
        <w:tc>
          <w:tcPr>
            <w:tcW w:w="892" w:type="dxa"/>
            <w:shd w:val="clear" w:color="auto" w:fill="auto"/>
          </w:tcPr>
          <w:p w14:paraId="07376094" w14:textId="77777777" w:rsidR="005D6677" w:rsidRPr="00AA0E34" w:rsidRDefault="005D6677" w:rsidP="005D6677">
            <w:pPr>
              <w:pStyle w:val="TAC"/>
            </w:pPr>
            <w:r w:rsidRPr="00AA0E34">
              <w:t>P</w:t>
            </w:r>
          </w:p>
        </w:tc>
      </w:tr>
      <w:tr w:rsidR="005D6677" w:rsidRPr="00AA0E34" w14:paraId="177DBE52" w14:textId="77777777" w:rsidTr="005F54EC">
        <w:tc>
          <w:tcPr>
            <w:tcW w:w="817" w:type="dxa"/>
            <w:shd w:val="clear" w:color="auto" w:fill="auto"/>
          </w:tcPr>
          <w:p w14:paraId="4F37A811" w14:textId="77777777" w:rsidR="005D6677" w:rsidRPr="00AA0E34" w:rsidRDefault="005D6677" w:rsidP="005D6677">
            <w:pPr>
              <w:pStyle w:val="TAC"/>
            </w:pPr>
            <w:r w:rsidRPr="00AA0E34">
              <w:t>58-59</w:t>
            </w:r>
          </w:p>
        </w:tc>
        <w:tc>
          <w:tcPr>
            <w:tcW w:w="3800" w:type="dxa"/>
            <w:shd w:val="clear" w:color="auto" w:fill="auto"/>
          </w:tcPr>
          <w:p w14:paraId="25377B34" w14:textId="77777777" w:rsidR="005D6677" w:rsidRPr="00AA0E34" w:rsidRDefault="005D6677" w:rsidP="005D6677">
            <w:pPr>
              <w:pStyle w:val="TAL"/>
            </w:pPr>
            <w:r w:rsidRPr="00AA0E34">
              <w:t>Void</w:t>
            </w:r>
          </w:p>
        </w:tc>
        <w:tc>
          <w:tcPr>
            <w:tcW w:w="709" w:type="dxa"/>
            <w:shd w:val="clear" w:color="auto" w:fill="auto"/>
          </w:tcPr>
          <w:p w14:paraId="5C7E4A5D" w14:textId="77777777" w:rsidR="005D6677" w:rsidRPr="00AA0E34" w:rsidRDefault="005D6677" w:rsidP="005D6677">
            <w:pPr>
              <w:pStyle w:val="TAC"/>
            </w:pPr>
            <w:r w:rsidRPr="00AA0E34">
              <w:t>-</w:t>
            </w:r>
          </w:p>
        </w:tc>
        <w:tc>
          <w:tcPr>
            <w:tcW w:w="2977" w:type="dxa"/>
            <w:shd w:val="clear" w:color="auto" w:fill="auto"/>
          </w:tcPr>
          <w:p w14:paraId="73F7AEC5" w14:textId="77777777" w:rsidR="005D6677" w:rsidRPr="00AA0E34" w:rsidRDefault="005D6677" w:rsidP="005D6677">
            <w:pPr>
              <w:pStyle w:val="TAL"/>
            </w:pPr>
            <w:r w:rsidRPr="00AA0E34">
              <w:t>-</w:t>
            </w:r>
          </w:p>
        </w:tc>
        <w:tc>
          <w:tcPr>
            <w:tcW w:w="567" w:type="dxa"/>
            <w:shd w:val="clear" w:color="auto" w:fill="auto"/>
          </w:tcPr>
          <w:p w14:paraId="7FF8A55D" w14:textId="77777777" w:rsidR="005D6677" w:rsidRPr="00AA0E34" w:rsidRDefault="005D6677" w:rsidP="005D6677">
            <w:pPr>
              <w:pStyle w:val="TAC"/>
            </w:pPr>
            <w:r w:rsidRPr="00AA0E34">
              <w:t>-</w:t>
            </w:r>
          </w:p>
        </w:tc>
        <w:tc>
          <w:tcPr>
            <w:tcW w:w="892" w:type="dxa"/>
            <w:shd w:val="clear" w:color="auto" w:fill="auto"/>
          </w:tcPr>
          <w:p w14:paraId="00ECCCE9" w14:textId="77777777" w:rsidR="005D6677" w:rsidRPr="00AA0E34" w:rsidRDefault="005D6677" w:rsidP="005D6677">
            <w:pPr>
              <w:pStyle w:val="TAC"/>
            </w:pPr>
            <w:r w:rsidRPr="00AA0E34">
              <w:t>-</w:t>
            </w:r>
          </w:p>
        </w:tc>
      </w:tr>
      <w:tr w:rsidR="005D6677" w:rsidRPr="00AA0E34" w14:paraId="723F6077" w14:textId="77777777" w:rsidTr="005F54EC">
        <w:tc>
          <w:tcPr>
            <w:tcW w:w="817" w:type="dxa"/>
            <w:shd w:val="clear" w:color="auto" w:fill="auto"/>
          </w:tcPr>
          <w:p w14:paraId="4DFB01B1" w14:textId="77777777" w:rsidR="005D6677" w:rsidRPr="00AA0E34" w:rsidRDefault="005D6677" w:rsidP="005D6677">
            <w:pPr>
              <w:pStyle w:val="TAC"/>
            </w:pPr>
            <w:r w:rsidRPr="00AA0E34">
              <w:t>60</w:t>
            </w:r>
          </w:p>
        </w:tc>
        <w:tc>
          <w:tcPr>
            <w:tcW w:w="3800" w:type="dxa"/>
            <w:shd w:val="clear" w:color="auto" w:fill="auto"/>
          </w:tcPr>
          <w:p w14:paraId="317CC798" w14:textId="19912A21" w:rsidR="005D6677" w:rsidRPr="00AA0E34" w:rsidRDefault="005D6677" w:rsidP="005D6677">
            <w:pPr>
              <w:pStyle w:val="TAL"/>
            </w:pPr>
            <w:r w:rsidRPr="00AA0E34">
              <w:t xml:space="preserve">Check: Does the </w:t>
            </w:r>
            <w:ins w:id="41" w:author="MCC160" w:date="2021-01-11T17:17:00Z">
              <w:r w:rsidRPr="00AA0E34">
                <w:t>UE (</w:t>
              </w:r>
            </w:ins>
            <w:r w:rsidRPr="00AA0E34">
              <w:t xml:space="preserve">MCPTT </w:t>
            </w:r>
            <w:ins w:id="42" w:author="MCC160" w:date="2021-01-11T17:17:00Z">
              <w:r w:rsidRPr="00AA0E34">
                <w:t>c</w:t>
              </w:r>
            </w:ins>
            <w:del w:id="43" w:author="MCC160" w:date="2021-01-11T17:17:00Z">
              <w:r w:rsidRPr="00AA0E34" w:rsidDel="005D6677">
                <w:delText>C</w:delText>
              </w:r>
            </w:del>
            <w:r w:rsidRPr="00AA0E34">
              <w:t>lient</w:t>
            </w:r>
            <w:ins w:id="44" w:author="MCC160" w:date="2021-01-11T17:17:00Z">
              <w:r w:rsidRPr="00AA0E34">
                <w:t>)</w:t>
              </w:r>
            </w:ins>
            <w:r w:rsidRPr="00AA0E34">
              <w:t xml:space="preserve"> provide floor granted notification to the MCPTT User (NOTE 1)?</w:t>
            </w:r>
          </w:p>
        </w:tc>
        <w:tc>
          <w:tcPr>
            <w:tcW w:w="709" w:type="dxa"/>
            <w:shd w:val="clear" w:color="auto" w:fill="auto"/>
          </w:tcPr>
          <w:p w14:paraId="1B01DDC0" w14:textId="77777777" w:rsidR="005D6677" w:rsidRPr="00AA0E34" w:rsidRDefault="005D6677" w:rsidP="005D6677">
            <w:pPr>
              <w:pStyle w:val="TAC"/>
            </w:pPr>
            <w:r w:rsidRPr="00AA0E34">
              <w:t>-</w:t>
            </w:r>
          </w:p>
        </w:tc>
        <w:tc>
          <w:tcPr>
            <w:tcW w:w="2977" w:type="dxa"/>
            <w:shd w:val="clear" w:color="auto" w:fill="auto"/>
          </w:tcPr>
          <w:p w14:paraId="31A4C5D3" w14:textId="77777777" w:rsidR="005D6677" w:rsidRPr="00AA0E34" w:rsidRDefault="005D6677" w:rsidP="005D6677">
            <w:pPr>
              <w:pStyle w:val="TAL"/>
            </w:pPr>
            <w:r w:rsidRPr="00AA0E34">
              <w:t>-</w:t>
            </w:r>
          </w:p>
        </w:tc>
        <w:tc>
          <w:tcPr>
            <w:tcW w:w="567" w:type="dxa"/>
            <w:shd w:val="clear" w:color="auto" w:fill="auto"/>
          </w:tcPr>
          <w:p w14:paraId="1945F68A" w14:textId="77777777" w:rsidR="005D6677" w:rsidRPr="00AA0E34" w:rsidRDefault="005D6677" w:rsidP="005D6677">
            <w:pPr>
              <w:pStyle w:val="TAC"/>
            </w:pPr>
            <w:r w:rsidRPr="00AA0E34">
              <w:t>5</w:t>
            </w:r>
          </w:p>
        </w:tc>
        <w:tc>
          <w:tcPr>
            <w:tcW w:w="892" w:type="dxa"/>
            <w:shd w:val="clear" w:color="auto" w:fill="auto"/>
          </w:tcPr>
          <w:p w14:paraId="2C0FB92B" w14:textId="77777777" w:rsidR="005D6677" w:rsidRPr="00AA0E34" w:rsidRDefault="005D6677" w:rsidP="005D6677">
            <w:pPr>
              <w:pStyle w:val="TAC"/>
            </w:pPr>
            <w:r w:rsidRPr="00AA0E34">
              <w:t>P</w:t>
            </w:r>
          </w:p>
        </w:tc>
      </w:tr>
      <w:tr w:rsidR="005D6677" w:rsidRPr="00AA0E34" w14:paraId="080AF5D5" w14:textId="77777777" w:rsidTr="005F54EC">
        <w:tc>
          <w:tcPr>
            <w:tcW w:w="817" w:type="dxa"/>
            <w:shd w:val="clear" w:color="auto" w:fill="auto"/>
          </w:tcPr>
          <w:p w14:paraId="046497C4" w14:textId="77777777" w:rsidR="005D6677" w:rsidRPr="00AA0E34" w:rsidRDefault="005D6677" w:rsidP="005D6677">
            <w:pPr>
              <w:pStyle w:val="TAC"/>
            </w:pPr>
            <w:r w:rsidRPr="00AA0E34">
              <w:t>61</w:t>
            </w:r>
          </w:p>
        </w:tc>
        <w:tc>
          <w:tcPr>
            <w:tcW w:w="3800" w:type="dxa"/>
            <w:shd w:val="clear" w:color="auto" w:fill="auto"/>
          </w:tcPr>
          <w:p w14:paraId="221EE849" w14:textId="77777777" w:rsidR="005D6677" w:rsidRPr="00AA0E34" w:rsidRDefault="005D6677" w:rsidP="005D6677">
            <w:pPr>
              <w:pStyle w:val="TAL"/>
            </w:pPr>
            <w:r w:rsidRPr="00AA0E34">
              <w:t>Make the MCPTT User indicate end of talking (e.g. releasing the PTT button) (NOTE 1).</w:t>
            </w:r>
          </w:p>
        </w:tc>
        <w:tc>
          <w:tcPr>
            <w:tcW w:w="709" w:type="dxa"/>
            <w:shd w:val="clear" w:color="auto" w:fill="auto"/>
          </w:tcPr>
          <w:p w14:paraId="16C20732" w14:textId="77777777" w:rsidR="005D6677" w:rsidRPr="00AA0E34" w:rsidRDefault="005D6677" w:rsidP="005D6677">
            <w:pPr>
              <w:pStyle w:val="TAC"/>
            </w:pPr>
            <w:r w:rsidRPr="00AA0E34">
              <w:t>-</w:t>
            </w:r>
          </w:p>
        </w:tc>
        <w:tc>
          <w:tcPr>
            <w:tcW w:w="2977" w:type="dxa"/>
            <w:shd w:val="clear" w:color="auto" w:fill="auto"/>
          </w:tcPr>
          <w:p w14:paraId="2C9AD85D" w14:textId="77777777" w:rsidR="005D6677" w:rsidRPr="00AA0E34" w:rsidRDefault="005D6677" w:rsidP="005D6677">
            <w:pPr>
              <w:pStyle w:val="TAL"/>
            </w:pPr>
            <w:r w:rsidRPr="00AA0E34">
              <w:t>-</w:t>
            </w:r>
          </w:p>
        </w:tc>
        <w:tc>
          <w:tcPr>
            <w:tcW w:w="567" w:type="dxa"/>
            <w:shd w:val="clear" w:color="auto" w:fill="auto"/>
          </w:tcPr>
          <w:p w14:paraId="4B6B4166" w14:textId="77777777" w:rsidR="005D6677" w:rsidRPr="00AA0E34" w:rsidRDefault="005D6677" w:rsidP="005D6677">
            <w:pPr>
              <w:pStyle w:val="TAC"/>
            </w:pPr>
            <w:r w:rsidRPr="00AA0E34">
              <w:t>-</w:t>
            </w:r>
          </w:p>
        </w:tc>
        <w:tc>
          <w:tcPr>
            <w:tcW w:w="892" w:type="dxa"/>
            <w:shd w:val="clear" w:color="auto" w:fill="auto"/>
          </w:tcPr>
          <w:p w14:paraId="6CB8C92F" w14:textId="77777777" w:rsidR="005D6677" w:rsidRPr="00AA0E34" w:rsidRDefault="005D6677" w:rsidP="005D6677">
            <w:pPr>
              <w:pStyle w:val="TAC"/>
            </w:pPr>
            <w:r w:rsidRPr="00AA0E34">
              <w:t>-</w:t>
            </w:r>
          </w:p>
        </w:tc>
      </w:tr>
      <w:tr w:rsidR="005D6677" w:rsidRPr="00AA0E34" w14:paraId="64EA7AAE" w14:textId="77777777" w:rsidTr="005F54EC">
        <w:tc>
          <w:tcPr>
            <w:tcW w:w="817" w:type="dxa"/>
            <w:shd w:val="clear" w:color="auto" w:fill="auto"/>
          </w:tcPr>
          <w:p w14:paraId="27859345" w14:textId="77777777" w:rsidR="005D6677" w:rsidRPr="00AA0E34" w:rsidRDefault="005D6677" w:rsidP="005D6677">
            <w:pPr>
              <w:pStyle w:val="TAC"/>
            </w:pPr>
            <w:r w:rsidRPr="00AA0E34">
              <w:t>62</w:t>
            </w:r>
          </w:p>
        </w:tc>
        <w:tc>
          <w:tcPr>
            <w:tcW w:w="3800" w:type="dxa"/>
            <w:shd w:val="clear" w:color="auto" w:fill="auto"/>
          </w:tcPr>
          <w:p w14:paraId="4A6F7BF5" w14:textId="77777777" w:rsidR="005D6677" w:rsidRPr="00AA0E34" w:rsidRDefault="005D6677" w:rsidP="005D6677">
            <w:pPr>
              <w:pStyle w:val="TAL"/>
            </w:pPr>
            <w:r w:rsidRPr="00AA0E34">
              <w:t xml:space="preserve">Check: Does the UE (MCPTT client) </w:t>
            </w:r>
            <w:r w:rsidRPr="00AA0E34">
              <w:rPr>
                <w:rFonts w:eastAsia="Calibri"/>
              </w:rPr>
              <w:t xml:space="preserve">perform Generic </w:t>
            </w:r>
            <w:r w:rsidRPr="00AA0E34">
              <w:t>Test</w:t>
            </w:r>
            <w:r w:rsidRPr="00AA0E34">
              <w:rPr>
                <w:rFonts w:eastAsia="Calibri"/>
              </w:rPr>
              <w:t xml:space="preserve"> Procedure for </w:t>
            </w:r>
            <w:r w:rsidRPr="00AA0E34">
              <w:t>MCPTT Floor Release – Floor Idle</w:t>
            </w:r>
            <w:r w:rsidRPr="00AA0E34">
              <w:rPr>
                <w:rFonts w:eastAsia="Calibri"/>
              </w:rPr>
              <w:t xml:space="preserve"> as described in </w:t>
            </w:r>
            <w:r w:rsidRPr="00AA0E34">
              <w:t>TS 36.579-1 [2] Table 5.3.20.3-1?</w:t>
            </w:r>
          </w:p>
        </w:tc>
        <w:tc>
          <w:tcPr>
            <w:tcW w:w="709" w:type="dxa"/>
            <w:shd w:val="clear" w:color="auto" w:fill="auto"/>
          </w:tcPr>
          <w:p w14:paraId="31F34131" w14:textId="77777777" w:rsidR="005D6677" w:rsidRPr="00AA0E34" w:rsidRDefault="005D6677" w:rsidP="005D6677">
            <w:pPr>
              <w:pStyle w:val="TAC"/>
            </w:pPr>
            <w:r w:rsidRPr="00AA0E34">
              <w:t>-</w:t>
            </w:r>
          </w:p>
        </w:tc>
        <w:tc>
          <w:tcPr>
            <w:tcW w:w="2977" w:type="dxa"/>
            <w:shd w:val="clear" w:color="auto" w:fill="auto"/>
          </w:tcPr>
          <w:p w14:paraId="5C18D0D0" w14:textId="77777777" w:rsidR="005D6677" w:rsidRPr="00AA0E34" w:rsidRDefault="005D6677" w:rsidP="005D6677">
            <w:pPr>
              <w:pStyle w:val="TAL"/>
            </w:pPr>
            <w:r w:rsidRPr="00AA0E34">
              <w:t>-</w:t>
            </w:r>
          </w:p>
        </w:tc>
        <w:tc>
          <w:tcPr>
            <w:tcW w:w="567" w:type="dxa"/>
            <w:shd w:val="clear" w:color="auto" w:fill="auto"/>
          </w:tcPr>
          <w:p w14:paraId="3F0F9780" w14:textId="77777777" w:rsidR="005D6677" w:rsidRPr="00AA0E34" w:rsidRDefault="005D6677" w:rsidP="005D6677">
            <w:pPr>
              <w:pStyle w:val="TAC"/>
            </w:pPr>
            <w:r w:rsidRPr="00AA0E34">
              <w:t>5</w:t>
            </w:r>
          </w:p>
        </w:tc>
        <w:tc>
          <w:tcPr>
            <w:tcW w:w="892" w:type="dxa"/>
            <w:shd w:val="clear" w:color="auto" w:fill="auto"/>
          </w:tcPr>
          <w:p w14:paraId="5433DE78" w14:textId="77777777" w:rsidR="005D6677" w:rsidRPr="00AA0E34" w:rsidRDefault="005D6677" w:rsidP="005D6677">
            <w:pPr>
              <w:pStyle w:val="TAC"/>
            </w:pPr>
            <w:r w:rsidRPr="00AA0E34">
              <w:t>P</w:t>
            </w:r>
          </w:p>
        </w:tc>
      </w:tr>
      <w:tr w:rsidR="005D6677" w:rsidRPr="00AA0E34" w14:paraId="0D26CD49" w14:textId="77777777" w:rsidTr="005F54EC">
        <w:trPr>
          <w:trHeight w:val="467"/>
        </w:trPr>
        <w:tc>
          <w:tcPr>
            <w:tcW w:w="817" w:type="dxa"/>
            <w:shd w:val="clear" w:color="auto" w:fill="auto"/>
          </w:tcPr>
          <w:p w14:paraId="1271644B" w14:textId="77777777" w:rsidR="005D6677" w:rsidRPr="00AA0E34" w:rsidRDefault="005D6677" w:rsidP="005D6677">
            <w:pPr>
              <w:pStyle w:val="TAC"/>
            </w:pPr>
            <w:r w:rsidRPr="00AA0E34">
              <w:t>63a1-64</w:t>
            </w:r>
          </w:p>
        </w:tc>
        <w:tc>
          <w:tcPr>
            <w:tcW w:w="3800" w:type="dxa"/>
            <w:shd w:val="clear" w:color="auto" w:fill="auto"/>
          </w:tcPr>
          <w:p w14:paraId="2321471F" w14:textId="77777777" w:rsidR="005D6677" w:rsidRPr="00AA0E34" w:rsidRDefault="005D6677" w:rsidP="005D6677">
            <w:pPr>
              <w:pStyle w:val="TAL"/>
            </w:pPr>
            <w:r w:rsidRPr="00AA0E34">
              <w:t>Void</w:t>
            </w:r>
          </w:p>
        </w:tc>
        <w:tc>
          <w:tcPr>
            <w:tcW w:w="709" w:type="dxa"/>
            <w:shd w:val="clear" w:color="auto" w:fill="auto"/>
          </w:tcPr>
          <w:p w14:paraId="4EB23ABD" w14:textId="77777777" w:rsidR="005D6677" w:rsidRPr="00AA0E34" w:rsidRDefault="005D6677" w:rsidP="005D6677">
            <w:pPr>
              <w:pStyle w:val="TAC"/>
            </w:pPr>
            <w:r w:rsidRPr="00AA0E34">
              <w:t>-</w:t>
            </w:r>
          </w:p>
        </w:tc>
        <w:tc>
          <w:tcPr>
            <w:tcW w:w="2977" w:type="dxa"/>
            <w:shd w:val="clear" w:color="auto" w:fill="auto"/>
          </w:tcPr>
          <w:p w14:paraId="268453A1" w14:textId="77777777" w:rsidR="005D6677" w:rsidRPr="00AA0E34" w:rsidRDefault="005D6677" w:rsidP="005D6677">
            <w:pPr>
              <w:pStyle w:val="TAL"/>
            </w:pPr>
            <w:r w:rsidRPr="00AA0E34">
              <w:t>-</w:t>
            </w:r>
          </w:p>
        </w:tc>
        <w:tc>
          <w:tcPr>
            <w:tcW w:w="567" w:type="dxa"/>
            <w:shd w:val="clear" w:color="auto" w:fill="auto"/>
          </w:tcPr>
          <w:p w14:paraId="3D8921B4" w14:textId="77777777" w:rsidR="005D6677" w:rsidRPr="00AA0E34" w:rsidRDefault="005D6677" w:rsidP="005D6677">
            <w:pPr>
              <w:pStyle w:val="TAC"/>
            </w:pPr>
            <w:r w:rsidRPr="00AA0E34">
              <w:t>-</w:t>
            </w:r>
          </w:p>
        </w:tc>
        <w:tc>
          <w:tcPr>
            <w:tcW w:w="892" w:type="dxa"/>
            <w:shd w:val="clear" w:color="auto" w:fill="auto"/>
          </w:tcPr>
          <w:p w14:paraId="50DEC48A" w14:textId="77777777" w:rsidR="005D6677" w:rsidRPr="00AA0E34" w:rsidRDefault="005D6677" w:rsidP="005D6677">
            <w:pPr>
              <w:pStyle w:val="TAC"/>
            </w:pPr>
            <w:r w:rsidRPr="00AA0E34">
              <w:t>-</w:t>
            </w:r>
          </w:p>
        </w:tc>
      </w:tr>
      <w:tr w:rsidR="005D6677" w:rsidRPr="00AA0E34" w14:paraId="57514CD9" w14:textId="77777777" w:rsidTr="005F54EC">
        <w:tc>
          <w:tcPr>
            <w:tcW w:w="817" w:type="dxa"/>
            <w:shd w:val="clear" w:color="auto" w:fill="auto"/>
          </w:tcPr>
          <w:p w14:paraId="249E1342" w14:textId="77777777" w:rsidR="005D6677" w:rsidRPr="00AA0E34" w:rsidRDefault="005D6677" w:rsidP="005D6677">
            <w:pPr>
              <w:pStyle w:val="TAC"/>
            </w:pPr>
            <w:r w:rsidRPr="00AA0E34">
              <w:t>65</w:t>
            </w:r>
          </w:p>
        </w:tc>
        <w:tc>
          <w:tcPr>
            <w:tcW w:w="3800" w:type="dxa"/>
            <w:shd w:val="clear" w:color="auto" w:fill="auto"/>
          </w:tcPr>
          <w:p w14:paraId="5F55851F" w14:textId="77777777" w:rsidR="005D6677" w:rsidRPr="00AA0E34" w:rsidRDefault="005D6677" w:rsidP="005D6677">
            <w:pPr>
              <w:pStyle w:val="TAL"/>
            </w:pPr>
            <w:r w:rsidRPr="00AA0E34">
              <w:rPr>
                <w:rFonts w:eastAsia="Calibri"/>
              </w:rPr>
              <w:t xml:space="preserve">Check: is the </w:t>
            </w:r>
            <w:r w:rsidRPr="00AA0E34">
              <w:rPr>
                <w:rFonts w:eastAsia="Calibri"/>
                <w:lang w:eastAsia="ko-KR"/>
              </w:rPr>
              <w:t xml:space="preserve">Generic </w:t>
            </w:r>
            <w:r w:rsidRPr="00AA0E34">
              <w:t>Test</w:t>
            </w:r>
            <w:r w:rsidRPr="00AA0E34">
              <w:rPr>
                <w:rFonts w:eastAsia="Calibri"/>
                <w:lang w:eastAsia="ko-KR"/>
              </w:rPr>
              <w:t xml:space="preserve"> Procedure for </w:t>
            </w:r>
            <w:r w:rsidRPr="00AA0E34">
              <w:t xml:space="preserve">MCPTT CT session establishment/modification without provisional responses other than 100 Trying as described in TS 36.579-1 [2] Table </w:t>
            </w:r>
            <w:r w:rsidRPr="00AA0E34">
              <w:rPr>
                <w:bCs/>
              </w:rPr>
              <w:t xml:space="preserve">5.3.4.3-1 </w:t>
            </w:r>
            <w:del w:id="45" w:author="MCC160" w:date="2021-01-11T17:17:00Z">
              <w:r w:rsidRPr="00AA0E34" w:rsidDel="005D6677">
                <w:delText xml:space="preserve"> </w:delText>
              </w:r>
            </w:del>
            <w:r w:rsidRPr="00AA0E34">
              <w:t>to cancel the emergency state correctly performed?</w:t>
            </w:r>
          </w:p>
        </w:tc>
        <w:tc>
          <w:tcPr>
            <w:tcW w:w="709" w:type="dxa"/>
            <w:shd w:val="clear" w:color="auto" w:fill="auto"/>
          </w:tcPr>
          <w:p w14:paraId="6EE0CE4D" w14:textId="77777777" w:rsidR="005D6677" w:rsidRPr="00AA0E34" w:rsidRDefault="005D6677" w:rsidP="005D6677">
            <w:pPr>
              <w:pStyle w:val="TAC"/>
            </w:pPr>
            <w:r w:rsidRPr="00AA0E34">
              <w:t>-</w:t>
            </w:r>
          </w:p>
        </w:tc>
        <w:tc>
          <w:tcPr>
            <w:tcW w:w="2977" w:type="dxa"/>
            <w:shd w:val="clear" w:color="auto" w:fill="auto"/>
          </w:tcPr>
          <w:p w14:paraId="41574A39" w14:textId="77777777" w:rsidR="005D6677" w:rsidRPr="00AA0E34" w:rsidRDefault="005D6677" w:rsidP="005D6677">
            <w:pPr>
              <w:pStyle w:val="TAL"/>
            </w:pPr>
            <w:r w:rsidRPr="00AA0E34">
              <w:t>-</w:t>
            </w:r>
          </w:p>
        </w:tc>
        <w:tc>
          <w:tcPr>
            <w:tcW w:w="567" w:type="dxa"/>
            <w:shd w:val="clear" w:color="auto" w:fill="auto"/>
          </w:tcPr>
          <w:p w14:paraId="4CC73610" w14:textId="77777777" w:rsidR="005D6677" w:rsidRPr="00AA0E34" w:rsidRDefault="005D6677" w:rsidP="005D6677">
            <w:pPr>
              <w:pStyle w:val="TAC"/>
            </w:pPr>
            <w:r w:rsidRPr="00AA0E34">
              <w:t>6</w:t>
            </w:r>
          </w:p>
        </w:tc>
        <w:tc>
          <w:tcPr>
            <w:tcW w:w="892" w:type="dxa"/>
            <w:shd w:val="clear" w:color="auto" w:fill="auto"/>
          </w:tcPr>
          <w:p w14:paraId="1171D6FC" w14:textId="77777777" w:rsidR="005D6677" w:rsidRPr="00AA0E34" w:rsidRDefault="005D6677" w:rsidP="005D6677">
            <w:pPr>
              <w:pStyle w:val="TAC"/>
            </w:pPr>
            <w:r w:rsidRPr="00AA0E34">
              <w:t>P</w:t>
            </w:r>
          </w:p>
        </w:tc>
      </w:tr>
      <w:tr w:rsidR="005D6677" w:rsidRPr="00AA0E34" w14:paraId="07E02AE2" w14:textId="77777777" w:rsidTr="005F54EC">
        <w:tblPrEx>
          <w:tblLook w:val="0000" w:firstRow="0" w:lastRow="0" w:firstColumn="0" w:lastColumn="0" w:noHBand="0" w:noVBand="0"/>
        </w:tblPrEx>
        <w:tc>
          <w:tcPr>
            <w:tcW w:w="817" w:type="dxa"/>
          </w:tcPr>
          <w:p w14:paraId="64FE0FB9" w14:textId="34AA428B" w:rsidR="005D6677" w:rsidRPr="00F91929" w:rsidRDefault="005D6677" w:rsidP="005D6677">
            <w:pPr>
              <w:pStyle w:val="TAC"/>
            </w:pPr>
            <w:r w:rsidRPr="00346EB0">
              <w:t>65Aa1-</w:t>
            </w:r>
            <w:r w:rsidRPr="00F91929">
              <w:t>66A</w:t>
            </w:r>
          </w:p>
        </w:tc>
        <w:tc>
          <w:tcPr>
            <w:tcW w:w="3800" w:type="dxa"/>
          </w:tcPr>
          <w:p w14:paraId="01AE25D2" w14:textId="77777777" w:rsidR="005D6677" w:rsidRPr="00346EB0" w:rsidRDefault="005D6677" w:rsidP="005D6677">
            <w:pPr>
              <w:pStyle w:val="TAL"/>
            </w:pPr>
            <w:r w:rsidRPr="00346EB0">
              <w:t>Void</w:t>
            </w:r>
          </w:p>
        </w:tc>
        <w:tc>
          <w:tcPr>
            <w:tcW w:w="709" w:type="dxa"/>
          </w:tcPr>
          <w:p w14:paraId="10ED9533" w14:textId="77777777" w:rsidR="005D6677" w:rsidRPr="00346EB0" w:rsidRDefault="005D6677" w:rsidP="005D6677">
            <w:pPr>
              <w:pStyle w:val="TAC"/>
            </w:pPr>
            <w:r w:rsidRPr="00346EB0">
              <w:t>-</w:t>
            </w:r>
          </w:p>
        </w:tc>
        <w:tc>
          <w:tcPr>
            <w:tcW w:w="2977" w:type="dxa"/>
          </w:tcPr>
          <w:p w14:paraId="058189F1" w14:textId="77777777" w:rsidR="005D6677" w:rsidRPr="00346EB0" w:rsidRDefault="005D6677" w:rsidP="005D6677">
            <w:pPr>
              <w:pStyle w:val="TAL"/>
            </w:pPr>
            <w:r w:rsidRPr="00346EB0">
              <w:t>-</w:t>
            </w:r>
          </w:p>
        </w:tc>
        <w:tc>
          <w:tcPr>
            <w:tcW w:w="567" w:type="dxa"/>
          </w:tcPr>
          <w:p w14:paraId="5595A6CF" w14:textId="77777777" w:rsidR="005D6677" w:rsidRPr="00AA0E34" w:rsidRDefault="005D6677" w:rsidP="005D6677">
            <w:pPr>
              <w:pStyle w:val="TAC"/>
            </w:pPr>
            <w:r w:rsidRPr="00AA0E34">
              <w:t>-</w:t>
            </w:r>
          </w:p>
        </w:tc>
        <w:tc>
          <w:tcPr>
            <w:tcW w:w="892" w:type="dxa"/>
          </w:tcPr>
          <w:p w14:paraId="692D3F3E" w14:textId="77777777" w:rsidR="005D6677" w:rsidRPr="00AA0E34" w:rsidRDefault="005D6677" w:rsidP="005D6677">
            <w:pPr>
              <w:pStyle w:val="TAC"/>
            </w:pPr>
            <w:r w:rsidRPr="00AA0E34">
              <w:t>-</w:t>
            </w:r>
          </w:p>
        </w:tc>
      </w:tr>
      <w:tr w:rsidR="005D6677" w:rsidRPr="00AA0E34" w14:paraId="301CA896" w14:textId="78FD6F7A" w:rsidTr="005F54EC">
        <w:tc>
          <w:tcPr>
            <w:tcW w:w="817" w:type="dxa"/>
            <w:shd w:val="clear" w:color="auto" w:fill="auto"/>
          </w:tcPr>
          <w:p w14:paraId="3DD9CF28" w14:textId="45181E5F" w:rsidR="005D6677" w:rsidRPr="00346EB0" w:rsidRDefault="005D6677" w:rsidP="005D6677">
            <w:pPr>
              <w:pStyle w:val="TAC"/>
            </w:pPr>
            <w:r w:rsidRPr="00346EB0">
              <w:t>67</w:t>
            </w:r>
          </w:p>
        </w:tc>
        <w:tc>
          <w:tcPr>
            <w:tcW w:w="3800" w:type="dxa"/>
            <w:shd w:val="clear" w:color="auto" w:fill="auto"/>
          </w:tcPr>
          <w:p w14:paraId="67ED0E11" w14:textId="44816061" w:rsidR="005D6677" w:rsidRPr="00346EB0" w:rsidRDefault="005D6677" w:rsidP="005D6677">
            <w:pPr>
              <w:pStyle w:val="TAL"/>
            </w:pPr>
            <w:r w:rsidRPr="00346EB0">
              <w:t xml:space="preserve">The SS sends a </w:t>
            </w:r>
            <w:r w:rsidRPr="00F91929">
              <w:t>Floor Taken message with no acknowledgement required</w:t>
            </w:r>
          </w:p>
        </w:tc>
        <w:tc>
          <w:tcPr>
            <w:tcW w:w="709" w:type="dxa"/>
            <w:shd w:val="clear" w:color="auto" w:fill="auto"/>
          </w:tcPr>
          <w:p w14:paraId="0C418888" w14:textId="74B5AA94" w:rsidR="005D6677" w:rsidRPr="00F91929" w:rsidRDefault="005D6677" w:rsidP="005D6677">
            <w:pPr>
              <w:pStyle w:val="TAC"/>
            </w:pPr>
            <w:r w:rsidRPr="00F91929">
              <w:t>&lt;--</w:t>
            </w:r>
          </w:p>
        </w:tc>
        <w:tc>
          <w:tcPr>
            <w:tcW w:w="2977" w:type="dxa"/>
            <w:shd w:val="clear" w:color="auto" w:fill="auto"/>
          </w:tcPr>
          <w:p w14:paraId="491F8187" w14:textId="44844905" w:rsidR="005D6677" w:rsidRPr="00F91929" w:rsidRDefault="005D6677" w:rsidP="005D6677">
            <w:pPr>
              <w:pStyle w:val="TAL"/>
            </w:pPr>
            <w:r w:rsidRPr="00F91929">
              <w:t>Floor Taken</w:t>
            </w:r>
          </w:p>
        </w:tc>
        <w:tc>
          <w:tcPr>
            <w:tcW w:w="567" w:type="dxa"/>
            <w:shd w:val="clear" w:color="auto" w:fill="auto"/>
          </w:tcPr>
          <w:p w14:paraId="58B8F3C1" w14:textId="5F63F227" w:rsidR="005D6677" w:rsidRPr="00F91929" w:rsidRDefault="005D6677" w:rsidP="005D6677">
            <w:pPr>
              <w:pStyle w:val="TAC"/>
            </w:pPr>
            <w:r w:rsidRPr="00F91929">
              <w:t>-</w:t>
            </w:r>
          </w:p>
        </w:tc>
        <w:tc>
          <w:tcPr>
            <w:tcW w:w="892" w:type="dxa"/>
            <w:shd w:val="clear" w:color="auto" w:fill="auto"/>
          </w:tcPr>
          <w:p w14:paraId="4A6C198A" w14:textId="75527FCA" w:rsidR="005D6677" w:rsidRPr="00F91929" w:rsidRDefault="005D6677" w:rsidP="005D6677">
            <w:pPr>
              <w:pStyle w:val="TAC"/>
            </w:pPr>
            <w:r w:rsidRPr="00F91929">
              <w:t>-</w:t>
            </w:r>
          </w:p>
        </w:tc>
      </w:tr>
      <w:tr w:rsidR="005D6677" w:rsidRPr="00AA0E34" w14:paraId="7403E81D" w14:textId="0522BF07" w:rsidTr="005F54EC">
        <w:tc>
          <w:tcPr>
            <w:tcW w:w="817" w:type="dxa"/>
            <w:shd w:val="clear" w:color="auto" w:fill="auto"/>
          </w:tcPr>
          <w:p w14:paraId="567C5A15" w14:textId="023D568A" w:rsidR="005D6677" w:rsidRPr="00346EB0" w:rsidRDefault="005D6677" w:rsidP="005D6677">
            <w:pPr>
              <w:pStyle w:val="TAC"/>
            </w:pPr>
            <w:r w:rsidRPr="00346EB0">
              <w:t>68</w:t>
            </w:r>
          </w:p>
        </w:tc>
        <w:tc>
          <w:tcPr>
            <w:tcW w:w="3800" w:type="dxa"/>
            <w:shd w:val="clear" w:color="auto" w:fill="auto"/>
          </w:tcPr>
          <w:p w14:paraId="7B98BE6D" w14:textId="1D6B2B34" w:rsidR="005D6677" w:rsidRPr="00346EB0" w:rsidRDefault="005D6677" w:rsidP="005D6677">
            <w:pPr>
              <w:pStyle w:val="TAL"/>
            </w:pPr>
            <w:r w:rsidRPr="00F91929">
              <w:t>The SS sends a Floor Idle message with no acknowledgement required</w:t>
            </w:r>
          </w:p>
        </w:tc>
        <w:tc>
          <w:tcPr>
            <w:tcW w:w="709" w:type="dxa"/>
            <w:shd w:val="clear" w:color="auto" w:fill="auto"/>
          </w:tcPr>
          <w:p w14:paraId="2DCE63E5" w14:textId="4D6863B4" w:rsidR="005D6677" w:rsidRPr="00346EB0" w:rsidRDefault="005D6677" w:rsidP="005D6677">
            <w:pPr>
              <w:pStyle w:val="TAC"/>
            </w:pPr>
            <w:r w:rsidRPr="00346EB0">
              <w:t>&lt;--</w:t>
            </w:r>
          </w:p>
        </w:tc>
        <w:tc>
          <w:tcPr>
            <w:tcW w:w="2977" w:type="dxa"/>
            <w:shd w:val="clear" w:color="auto" w:fill="auto"/>
          </w:tcPr>
          <w:p w14:paraId="61DB0B40" w14:textId="15388EAA" w:rsidR="005D6677" w:rsidRPr="00346EB0" w:rsidRDefault="005D6677" w:rsidP="005D6677">
            <w:pPr>
              <w:pStyle w:val="TAL"/>
            </w:pPr>
            <w:r w:rsidRPr="00346EB0">
              <w:t>Floor Idle</w:t>
            </w:r>
          </w:p>
        </w:tc>
        <w:tc>
          <w:tcPr>
            <w:tcW w:w="567" w:type="dxa"/>
            <w:shd w:val="clear" w:color="auto" w:fill="auto"/>
          </w:tcPr>
          <w:p w14:paraId="2B4B85E5" w14:textId="7FDC9B16" w:rsidR="005D6677" w:rsidRPr="00F91929" w:rsidRDefault="005D6677" w:rsidP="005D6677">
            <w:pPr>
              <w:pStyle w:val="TAC"/>
            </w:pPr>
            <w:r w:rsidRPr="00F91929">
              <w:t>-</w:t>
            </w:r>
          </w:p>
        </w:tc>
        <w:tc>
          <w:tcPr>
            <w:tcW w:w="892" w:type="dxa"/>
            <w:shd w:val="clear" w:color="auto" w:fill="auto"/>
          </w:tcPr>
          <w:p w14:paraId="0B5C6E66" w14:textId="40407DB1" w:rsidR="005D6677" w:rsidRPr="00F91929" w:rsidRDefault="005D6677" w:rsidP="005D6677">
            <w:pPr>
              <w:pStyle w:val="TAC"/>
            </w:pPr>
            <w:r w:rsidRPr="00F91929">
              <w:t>-</w:t>
            </w:r>
          </w:p>
        </w:tc>
      </w:tr>
      <w:tr w:rsidR="005D6677" w:rsidRPr="00AA0E34" w14:paraId="28FE6929" w14:textId="77777777" w:rsidTr="005F54EC">
        <w:tc>
          <w:tcPr>
            <w:tcW w:w="817" w:type="dxa"/>
            <w:shd w:val="clear" w:color="auto" w:fill="auto"/>
          </w:tcPr>
          <w:p w14:paraId="54EC8F0E" w14:textId="77777777" w:rsidR="005D6677" w:rsidRPr="00AA0E34" w:rsidRDefault="005D6677" w:rsidP="005D6677">
            <w:pPr>
              <w:pStyle w:val="TAC"/>
            </w:pPr>
            <w:r w:rsidRPr="00AA0E34">
              <w:t>69</w:t>
            </w:r>
          </w:p>
        </w:tc>
        <w:tc>
          <w:tcPr>
            <w:tcW w:w="3800" w:type="dxa"/>
            <w:shd w:val="clear" w:color="auto" w:fill="auto"/>
          </w:tcPr>
          <w:p w14:paraId="1238E2EE" w14:textId="77777777" w:rsidR="005D6677" w:rsidRPr="00AA0E34" w:rsidRDefault="005D6677" w:rsidP="005D6677">
            <w:pPr>
              <w:pStyle w:val="TAL"/>
            </w:pPr>
            <w:r w:rsidRPr="00AA0E34">
              <w:t>Make the MCPTT User request to speak (e.g. pressing the PTT button) (NOTE 1).</w:t>
            </w:r>
          </w:p>
        </w:tc>
        <w:tc>
          <w:tcPr>
            <w:tcW w:w="709" w:type="dxa"/>
            <w:shd w:val="clear" w:color="auto" w:fill="auto"/>
          </w:tcPr>
          <w:p w14:paraId="2B668BF2" w14:textId="77777777" w:rsidR="005D6677" w:rsidRPr="00AA0E34" w:rsidRDefault="005D6677" w:rsidP="005D6677">
            <w:pPr>
              <w:pStyle w:val="TAC"/>
            </w:pPr>
            <w:r w:rsidRPr="00AA0E34">
              <w:t>-</w:t>
            </w:r>
          </w:p>
        </w:tc>
        <w:tc>
          <w:tcPr>
            <w:tcW w:w="2977" w:type="dxa"/>
            <w:shd w:val="clear" w:color="auto" w:fill="auto"/>
          </w:tcPr>
          <w:p w14:paraId="18138155" w14:textId="77777777" w:rsidR="005D6677" w:rsidRPr="00AA0E34" w:rsidRDefault="005D6677" w:rsidP="005D6677">
            <w:pPr>
              <w:pStyle w:val="TAL"/>
            </w:pPr>
            <w:r w:rsidRPr="00AA0E34">
              <w:t>-</w:t>
            </w:r>
          </w:p>
        </w:tc>
        <w:tc>
          <w:tcPr>
            <w:tcW w:w="567" w:type="dxa"/>
            <w:shd w:val="clear" w:color="auto" w:fill="auto"/>
          </w:tcPr>
          <w:p w14:paraId="3F55591E" w14:textId="77777777" w:rsidR="005D6677" w:rsidRPr="00AA0E34" w:rsidRDefault="005D6677" w:rsidP="005D6677">
            <w:pPr>
              <w:pStyle w:val="TAC"/>
            </w:pPr>
            <w:r w:rsidRPr="00AA0E34">
              <w:t>-</w:t>
            </w:r>
          </w:p>
        </w:tc>
        <w:tc>
          <w:tcPr>
            <w:tcW w:w="892" w:type="dxa"/>
            <w:shd w:val="clear" w:color="auto" w:fill="auto"/>
          </w:tcPr>
          <w:p w14:paraId="4848B96D" w14:textId="77777777" w:rsidR="005D6677" w:rsidRPr="00AA0E34" w:rsidRDefault="005D6677" w:rsidP="005D6677">
            <w:pPr>
              <w:pStyle w:val="TAC"/>
            </w:pPr>
            <w:r w:rsidRPr="00AA0E34">
              <w:t>-</w:t>
            </w:r>
          </w:p>
        </w:tc>
      </w:tr>
      <w:tr w:rsidR="005D6677" w:rsidRPr="00AA0E34" w14:paraId="58A888BF" w14:textId="77777777" w:rsidTr="005F54EC">
        <w:tc>
          <w:tcPr>
            <w:tcW w:w="817" w:type="dxa"/>
            <w:shd w:val="clear" w:color="auto" w:fill="auto"/>
          </w:tcPr>
          <w:p w14:paraId="43150636" w14:textId="77777777" w:rsidR="005D6677" w:rsidRPr="00AA0E34" w:rsidRDefault="005D6677" w:rsidP="005D6677">
            <w:pPr>
              <w:pStyle w:val="TAC"/>
            </w:pPr>
            <w:r w:rsidRPr="00AA0E34">
              <w:t>70</w:t>
            </w:r>
          </w:p>
        </w:tc>
        <w:tc>
          <w:tcPr>
            <w:tcW w:w="3800" w:type="dxa"/>
            <w:shd w:val="clear" w:color="auto" w:fill="auto"/>
          </w:tcPr>
          <w:p w14:paraId="189C27ED" w14:textId="77777777" w:rsidR="005D6677" w:rsidRPr="00AA0E34" w:rsidRDefault="005D6677" w:rsidP="005D6677">
            <w:pPr>
              <w:pStyle w:val="TAL"/>
            </w:pPr>
            <w:r w:rsidRPr="00AA0E34">
              <w:t>Check: Does the UE (MCPTT client) perform Generic Test Procedure for MCPTT Floor Request – Floor Granted as described in TS 36.579-1 [2] Table 5.3.16.3-1?</w:t>
            </w:r>
          </w:p>
        </w:tc>
        <w:tc>
          <w:tcPr>
            <w:tcW w:w="709" w:type="dxa"/>
            <w:shd w:val="clear" w:color="auto" w:fill="auto"/>
          </w:tcPr>
          <w:p w14:paraId="39B46E90" w14:textId="77777777" w:rsidR="005D6677" w:rsidRPr="00AA0E34" w:rsidRDefault="005D6677" w:rsidP="005D6677">
            <w:pPr>
              <w:pStyle w:val="TAC"/>
            </w:pPr>
            <w:r w:rsidRPr="00AA0E34">
              <w:t>-</w:t>
            </w:r>
          </w:p>
        </w:tc>
        <w:tc>
          <w:tcPr>
            <w:tcW w:w="2977" w:type="dxa"/>
            <w:shd w:val="clear" w:color="auto" w:fill="auto"/>
          </w:tcPr>
          <w:p w14:paraId="5A025E61" w14:textId="77777777" w:rsidR="005D6677" w:rsidRPr="00AA0E34" w:rsidRDefault="005D6677" w:rsidP="005D6677">
            <w:pPr>
              <w:pStyle w:val="TAL"/>
            </w:pPr>
            <w:r w:rsidRPr="00AA0E34">
              <w:t>-</w:t>
            </w:r>
          </w:p>
        </w:tc>
        <w:tc>
          <w:tcPr>
            <w:tcW w:w="567" w:type="dxa"/>
            <w:shd w:val="clear" w:color="auto" w:fill="auto"/>
          </w:tcPr>
          <w:p w14:paraId="27EBA7CD" w14:textId="77777777" w:rsidR="005D6677" w:rsidRPr="00AA0E34" w:rsidRDefault="005D6677" w:rsidP="005D6677">
            <w:pPr>
              <w:pStyle w:val="TAC"/>
            </w:pPr>
            <w:r w:rsidRPr="00AA0E34">
              <w:t>2</w:t>
            </w:r>
          </w:p>
        </w:tc>
        <w:tc>
          <w:tcPr>
            <w:tcW w:w="892" w:type="dxa"/>
            <w:shd w:val="clear" w:color="auto" w:fill="auto"/>
          </w:tcPr>
          <w:p w14:paraId="169120EB" w14:textId="77777777" w:rsidR="005D6677" w:rsidRPr="00AA0E34" w:rsidRDefault="005D6677" w:rsidP="005D6677">
            <w:pPr>
              <w:pStyle w:val="TAC"/>
            </w:pPr>
            <w:r w:rsidRPr="00AA0E34">
              <w:t>P</w:t>
            </w:r>
          </w:p>
        </w:tc>
      </w:tr>
      <w:tr w:rsidR="005D6677" w:rsidRPr="00AA0E34" w14:paraId="08AC0841" w14:textId="77777777" w:rsidTr="005F54EC">
        <w:tc>
          <w:tcPr>
            <w:tcW w:w="817" w:type="dxa"/>
            <w:shd w:val="clear" w:color="auto" w:fill="auto"/>
          </w:tcPr>
          <w:p w14:paraId="5492FC20" w14:textId="77777777" w:rsidR="005D6677" w:rsidRPr="00AA0E34" w:rsidRDefault="005D6677" w:rsidP="005D6677">
            <w:pPr>
              <w:pStyle w:val="TAC"/>
            </w:pPr>
            <w:r w:rsidRPr="00AA0E34">
              <w:t>71-72</w:t>
            </w:r>
          </w:p>
        </w:tc>
        <w:tc>
          <w:tcPr>
            <w:tcW w:w="3800" w:type="dxa"/>
            <w:shd w:val="clear" w:color="auto" w:fill="auto"/>
          </w:tcPr>
          <w:p w14:paraId="25DF3151" w14:textId="77777777" w:rsidR="005D6677" w:rsidRPr="00AA0E34" w:rsidRDefault="005D6677" w:rsidP="005D6677">
            <w:pPr>
              <w:pStyle w:val="TAL"/>
            </w:pPr>
            <w:r w:rsidRPr="00AA0E34">
              <w:t>Void</w:t>
            </w:r>
          </w:p>
        </w:tc>
        <w:tc>
          <w:tcPr>
            <w:tcW w:w="709" w:type="dxa"/>
            <w:shd w:val="clear" w:color="auto" w:fill="auto"/>
          </w:tcPr>
          <w:p w14:paraId="7E73B428" w14:textId="77777777" w:rsidR="005D6677" w:rsidRPr="00AA0E34" w:rsidRDefault="005D6677" w:rsidP="005D6677">
            <w:pPr>
              <w:pStyle w:val="TAC"/>
            </w:pPr>
            <w:r w:rsidRPr="00AA0E34">
              <w:t>-</w:t>
            </w:r>
          </w:p>
        </w:tc>
        <w:tc>
          <w:tcPr>
            <w:tcW w:w="2977" w:type="dxa"/>
            <w:shd w:val="clear" w:color="auto" w:fill="auto"/>
          </w:tcPr>
          <w:p w14:paraId="37D36A87" w14:textId="77777777" w:rsidR="005D6677" w:rsidRPr="00AA0E34" w:rsidRDefault="005D6677" w:rsidP="005D6677">
            <w:pPr>
              <w:pStyle w:val="TAL"/>
            </w:pPr>
            <w:r w:rsidRPr="00AA0E34">
              <w:t>-</w:t>
            </w:r>
          </w:p>
        </w:tc>
        <w:tc>
          <w:tcPr>
            <w:tcW w:w="567" w:type="dxa"/>
            <w:shd w:val="clear" w:color="auto" w:fill="auto"/>
          </w:tcPr>
          <w:p w14:paraId="44AA8A98" w14:textId="77777777" w:rsidR="005D6677" w:rsidRPr="00AA0E34" w:rsidRDefault="005D6677" w:rsidP="005D6677">
            <w:pPr>
              <w:pStyle w:val="TAC"/>
            </w:pPr>
            <w:r w:rsidRPr="00AA0E34">
              <w:t>-</w:t>
            </w:r>
          </w:p>
        </w:tc>
        <w:tc>
          <w:tcPr>
            <w:tcW w:w="892" w:type="dxa"/>
            <w:shd w:val="clear" w:color="auto" w:fill="auto"/>
          </w:tcPr>
          <w:p w14:paraId="5D93C2FB" w14:textId="77777777" w:rsidR="005D6677" w:rsidRPr="00AA0E34" w:rsidRDefault="005D6677" w:rsidP="005D6677">
            <w:pPr>
              <w:pStyle w:val="TAC"/>
            </w:pPr>
            <w:r w:rsidRPr="00AA0E34">
              <w:t>-</w:t>
            </w:r>
          </w:p>
        </w:tc>
      </w:tr>
      <w:tr w:rsidR="005D6677" w:rsidRPr="00AA0E34" w14:paraId="7D67330E" w14:textId="77777777" w:rsidTr="005F54EC">
        <w:tc>
          <w:tcPr>
            <w:tcW w:w="817" w:type="dxa"/>
            <w:shd w:val="clear" w:color="auto" w:fill="auto"/>
          </w:tcPr>
          <w:p w14:paraId="4AC55CC3" w14:textId="77777777" w:rsidR="005D6677" w:rsidRPr="00AA0E34" w:rsidRDefault="005D6677" w:rsidP="005D6677">
            <w:pPr>
              <w:pStyle w:val="TAC"/>
            </w:pPr>
            <w:r w:rsidRPr="00AA0E34">
              <w:t>73</w:t>
            </w:r>
          </w:p>
        </w:tc>
        <w:tc>
          <w:tcPr>
            <w:tcW w:w="3800" w:type="dxa"/>
            <w:shd w:val="clear" w:color="auto" w:fill="auto"/>
          </w:tcPr>
          <w:p w14:paraId="108472B2" w14:textId="452583E6" w:rsidR="005D6677" w:rsidRPr="00AA0E34" w:rsidRDefault="005D6677" w:rsidP="005D6677">
            <w:pPr>
              <w:pStyle w:val="TAL"/>
            </w:pPr>
            <w:r w:rsidRPr="00AA0E34">
              <w:t xml:space="preserve">Check: Does the </w:t>
            </w:r>
            <w:ins w:id="46" w:author="MCC160" w:date="2021-01-11T17:18:00Z">
              <w:r w:rsidR="008E354B" w:rsidRPr="00AA0E34">
                <w:t>UE (</w:t>
              </w:r>
            </w:ins>
            <w:r w:rsidRPr="00AA0E34">
              <w:t xml:space="preserve">MCPTT </w:t>
            </w:r>
            <w:ins w:id="47" w:author="MCC160" w:date="2021-01-11T17:18:00Z">
              <w:r w:rsidR="008E354B" w:rsidRPr="00AA0E34">
                <w:t>c</w:t>
              </w:r>
            </w:ins>
            <w:del w:id="48" w:author="MCC160" w:date="2021-01-11T17:18:00Z">
              <w:r w:rsidRPr="00AA0E34" w:rsidDel="008E354B">
                <w:delText>C</w:delText>
              </w:r>
            </w:del>
            <w:r w:rsidRPr="00AA0E34">
              <w:t>lient</w:t>
            </w:r>
            <w:ins w:id="49" w:author="MCC160" w:date="2021-01-11T17:18:00Z">
              <w:r w:rsidR="008E354B" w:rsidRPr="00AA0E34">
                <w:t>)</w:t>
              </w:r>
            </w:ins>
            <w:r w:rsidRPr="00AA0E34">
              <w:t xml:space="preserve"> provide floor granted notification to the MCPTT User </w:t>
            </w:r>
            <w:r w:rsidRPr="00AA0E34">
              <w:rPr>
                <w:rFonts w:eastAsia="Calibri"/>
              </w:rPr>
              <w:t>(NOTE 1)?</w:t>
            </w:r>
          </w:p>
        </w:tc>
        <w:tc>
          <w:tcPr>
            <w:tcW w:w="709" w:type="dxa"/>
            <w:shd w:val="clear" w:color="auto" w:fill="auto"/>
          </w:tcPr>
          <w:p w14:paraId="4430BF93" w14:textId="77777777" w:rsidR="005D6677" w:rsidRPr="00AA0E34" w:rsidRDefault="005D6677" w:rsidP="005D6677">
            <w:pPr>
              <w:pStyle w:val="TAC"/>
            </w:pPr>
            <w:r w:rsidRPr="00AA0E34">
              <w:t>-</w:t>
            </w:r>
          </w:p>
        </w:tc>
        <w:tc>
          <w:tcPr>
            <w:tcW w:w="2977" w:type="dxa"/>
            <w:shd w:val="clear" w:color="auto" w:fill="auto"/>
          </w:tcPr>
          <w:p w14:paraId="1D324AFD" w14:textId="77777777" w:rsidR="005D6677" w:rsidRPr="00AA0E34" w:rsidRDefault="005D6677" w:rsidP="005D6677">
            <w:pPr>
              <w:pStyle w:val="TAL"/>
            </w:pPr>
            <w:r w:rsidRPr="00AA0E34">
              <w:t>-</w:t>
            </w:r>
          </w:p>
        </w:tc>
        <w:tc>
          <w:tcPr>
            <w:tcW w:w="567" w:type="dxa"/>
            <w:shd w:val="clear" w:color="auto" w:fill="auto"/>
          </w:tcPr>
          <w:p w14:paraId="2D73848F" w14:textId="77777777" w:rsidR="005D6677" w:rsidRPr="00AA0E34" w:rsidRDefault="005D6677" w:rsidP="005D6677">
            <w:pPr>
              <w:pStyle w:val="TAC"/>
            </w:pPr>
            <w:r w:rsidRPr="00AA0E34">
              <w:t>2</w:t>
            </w:r>
          </w:p>
        </w:tc>
        <w:tc>
          <w:tcPr>
            <w:tcW w:w="892" w:type="dxa"/>
            <w:shd w:val="clear" w:color="auto" w:fill="auto"/>
          </w:tcPr>
          <w:p w14:paraId="43B121B7" w14:textId="77777777" w:rsidR="005D6677" w:rsidRPr="00AA0E34" w:rsidRDefault="005D6677" w:rsidP="005D6677">
            <w:pPr>
              <w:pStyle w:val="TAC"/>
            </w:pPr>
            <w:r w:rsidRPr="00AA0E34">
              <w:t>P</w:t>
            </w:r>
          </w:p>
        </w:tc>
      </w:tr>
      <w:tr w:rsidR="005D6677" w:rsidRPr="00AA0E34" w14:paraId="7AEC873E" w14:textId="77777777" w:rsidTr="005F54EC">
        <w:tc>
          <w:tcPr>
            <w:tcW w:w="817" w:type="dxa"/>
            <w:shd w:val="clear" w:color="auto" w:fill="auto"/>
          </w:tcPr>
          <w:p w14:paraId="7B1EAE85" w14:textId="77777777" w:rsidR="005D6677" w:rsidRPr="00AA0E34" w:rsidRDefault="005D6677" w:rsidP="005D6677">
            <w:pPr>
              <w:pStyle w:val="TAC"/>
            </w:pPr>
            <w:r w:rsidRPr="00AA0E34">
              <w:t>74</w:t>
            </w:r>
          </w:p>
        </w:tc>
        <w:tc>
          <w:tcPr>
            <w:tcW w:w="3800" w:type="dxa"/>
            <w:shd w:val="clear" w:color="auto" w:fill="auto"/>
          </w:tcPr>
          <w:p w14:paraId="631A300E" w14:textId="77777777" w:rsidR="005D6677" w:rsidRPr="00AA0E34" w:rsidRDefault="005D6677" w:rsidP="005D6677">
            <w:pPr>
              <w:pStyle w:val="TAL"/>
            </w:pPr>
            <w:r w:rsidRPr="00AA0E34">
              <w:t>Make the MCPTT User indicate end of talking (e.g. releasing the PTT button) (NOTE 1).</w:t>
            </w:r>
          </w:p>
        </w:tc>
        <w:tc>
          <w:tcPr>
            <w:tcW w:w="709" w:type="dxa"/>
            <w:shd w:val="clear" w:color="auto" w:fill="auto"/>
          </w:tcPr>
          <w:p w14:paraId="7EB28025" w14:textId="77777777" w:rsidR="005D6677" w:rsidRPr="00AA0E34" w:rsidRDefault="005D6677" w:rsidP="005D6677">
            <w:pPr>
              <w:pStyle w:val="TAC"/>
            </w:pPr>
            <w:r w:rsidRPr="00AA0E34">
              <w:t>-</w:t>
            </w:r>
          </w:p>
        </w:tc>
        <w:tc>
          <w:tcPr>
            <w:tcW w:w="2977" w:type="dxa"/>
            <w:shd w:val="clear" w:color="auto" w:fill="auto"/>
          </w:tcPr>
          <w:p w14:paraId="20EAFD56" w14:textId="77777777" w:rsidR="005D6677" w:rsidRPr="00AA0E34" w:rsidRDefault="005D6677" w:rsidP="005D6677">
            <w:pPr>
              <w:pStyle w:val="TAL"/>
            </w:pPr>
            <w:r w:rsidRPr="00AA0E34">
              <w:t>-</w:t>
            </w:r>
          </w:p>
        </w:tc>
        <w:tc>
          <w:tcPr>
            <w:tcW w:w="567" w:type="dxa"/>
            <w:shd w:val="clear" w:color="auto" w:fill="auto"/>
          </w:tcPr>
          <w:p w14:paraId="72058350" w14:textId="77777777" w:rsidR="005D6677" w:rsidRPr="00AA0E34" w:rsidRDefault="005D6677" w:rsidP="005D6677">
            <w:pPr>
              <w:pStyle w:val="TAC"/>
            </w:pPr>
            <w:r w:rsidRPr="00AA0E34">
              <w:t>-</w:t>
            </w:r>
          </w:p>
        </w:tc>
        <w:tc>
          <w:tcPr>
            <w:tcW w:w="892" w:type="dxa"/>
            <w:shd w:val="clear" w:color="auto" w:fill="auto"/>
          </w:tcPr>
          <w:p w14:paraId="588B814F" w14:textId="77777777" w:rsidR="005D6677" w:rsidRPr="00AA0E34" w:rsidRDefault="005D6677" w:rsidP="005D6677">
            <w:pPr>
              <w:pStyle w:val="TAC"/>
            </w:pPr>
            <w:r w:rsidRPr="00AA0E34">
              <w:t>-</w:t>
            </w:r>
          </w:p>
        </w:tc>
      </w:tr>
      <w:tr w:rsidR="005D6677" w:rsidRPr="00AA0E34" w14:paraId="3DAD2800" w14:textId="77777777" w:rsidTr="005F54EC">
        <w:tc>
          <w:tcPr>
            <w:tcW w:w="817" w:type="dxa"/>
            <w:shd w:val="clear" w:color="auto" w:fill="auto"/>
          </w:tcPr>
          <w:p w14:paraId="5F0D43AB" w14:textId="77777777" w:rsidR="005D6677" w:rsidRPr="00AA0E34" w:rsidRDefault="005D6677" w:rsidP="005D6677">
            <w:pPr>
              <w:pStyle w:val="TAC"/>
            </w:pPr>
            <w:r w:rsidRPr="00AA0E34">
              <w:t>75</w:t>
            </w:r>
          </w:p>
        </w:tc>
        <w:tc>
          <w:tcPr>
            <w:tcW w:w="3800" w:type="dxa"/>
            <w:shd w:val="clear" w:color="auto" w:fill="auto"/>
          </w:tcPr>
          <w:p w14:paraId="1AE9D190" w14:textId="77777777" w:rsidR="005D6677" w:rsidRPr="00AA0E34" w:rsidRDefault="005D6677" w:rsidP="005D6677">
            <w:pPr>
              <w:pStyle w:val="TAL"/>
            </w:pPr>
            <w:r w:rsidRPr="00AA0E34">
              <w:t xml:space="preserve">Check: Does the UE (MCPTT client) </w:t>
            </w:r>
            <w:r w:rsidRPr="00AA0E34">
              <w:rPr>
                <w:rFonts w:eastAsia="Calibri"/>
              </w:rPr>
              <w:t xml:space="preserve">perform Generic </w:t>
            </w:r>
            <w:r w:rsidRPr="00AA0E34">
              <w:t>Test</w:t>
            </w:r>
            <w:r w:rsidRPr="00AA0E34">
              <w:rPr>
                <w:rFonts w:eastAsia="Calibri"/>
              </w:rPr>
              <w:t xml:space="preserve"> Procedure for </w:t>
            </w:r>
            <w:r w:rsidRPr="00AA0E34">
              <w:t>MCPTT Floor Release – Floor Idle</w:t>
            </w:r>
            <w:r w:rsidRPr="00AA0E34">
              <w:rPr>
                <w:rFonts w:eastAsia="Calibri"/>
              </w:rPr>
              <w:t xml:space="preserve"> as described in </w:t>
            </w:r>
            <w:r w:rsidRPr="00AA0E34">
              <w:t>TS 36.579-1 [2] Table 5.3.20.3-1?</w:t>
            </w:r>
          </w:p>
        </w:tc>
        <w:tc>
          <w:tcPr>
            <w:tcW w:w="709" w:type="dxa"/>
            <w:shd w:val="clear" w:color="auto" w:fill="auto"/>
          </w:tcPr>
          <w:p w14:paraId="17193E02" w14:textId="77777777" w:rsidR="005D6677" w:rsidRPr="00AA0E34" w:rsidRDefault="005D6677" w:rsidP="005D6677">
            <w:pPr>
              <w:pStyle w:val="TAC"/>
            </w:pPr>
            <w:r w:rsidRPr="00AA0E34">
              <w:t>-</w:t>
            </w:r>
          </w:p>
        </w:tc>
        <w:tc>
          <w:tcPr>
            <w:tcW w:w="2977" w:type="dxa"/>
            <w:shd w:val="clear" w:color="auto" w:fill="auto"/>
          </w:tcPr>
          <w:p w14:paraId="3E6C8B26" w14:textId="77777777" w:rsidR="005D6677" w:rsidRPr="00AA0E34" w:rsidRDefault="005D6677" w:rsidP="005D6677">
            <w:pPr>
              <w:pStyle w:val="TAL"/>
            </w:pPr>
            <w:r w:rsidRPr="00AA0E34">
              <w:t>-</w:t>
            </w:r>
          </w:p>
        </w:tc>
        <w:tc>
          <w:tcPr>
            <w:tcW w:w="567" w:type="dxa"/>
            <w:shd w:val="clear" w:color="auto" w:fill="auto"/>
          </w:tcPr>
          <w:p w14:paraId="65230206" w14:textId="77777777" w:rsidR="005D6677" w:rsidRPr="00AA0E34" w:rsidRDefault="005D6677" w:rsidP="005D6677">
            <w:pPr>
              <w:pStyle w:val="TAC"/>
            </w:pPr>
            <w:r w:rsidRPr="00AA0E34">
              <w:t>2</w:t>
            </w:r>
          </w:p>
        </w:tc>
        <w:tc>
          <w:tcPr>
            <w:tcW w:w="892" w:type="dxa"/>
            <w:shd w:val="clear" w:color="auto" w:fill="auto"/>
          </w:tcPr>
          <w:p w14:paraId="0B119C7D" w14:textId="77777777" w:rsidR="005D6677" w:rsidRPr="00AA0E34" w:rsidRDefault="005D6677" w:rsidP="005D6677">
            <w:pPr>
              <w:pStyle w:val="TAC"/>
            </w:pPr>
            <w:r w:rsidRPr="00AA0E34">
              <w:t>P</w:t>
            </w:r>
          </w:p>
        </w:tc>
      </w:tr>
      <w:tr w:rsidR="005D6677" w:rsidRPr="00AA0E34" w14:paraId="73F2F4D8" w14:textId="77777777" w:rsidTr="005F54EC">
        <w:tc>
          <w:tcPr>
            <w:tcW w:w="817" w:type="dxa"/>
            <w:shd w:val="clear" w:color="auto" w:fill="auto"/>
          </w:tcPr>
          <w:p w14:paraId="36E45181" w14:textId="77777777" w:rsidR="005D6677" w:rsidRPr="00AA0E34" w:rsidRDefault="005D6677" w:rsidP="005D6677">
            <w:pPr>
              <w:pStyle w:val="TAC"/>
            </w:pPr>
            <w:r w:rsidRPr="00AA0E34">
              <w:t>76a1-77</w:t>
            </w:r>
          </w:p>
        </w:tc>
        <w:tc>
          <w:tcPr>
            <w:tcW w:w="3800" w:type="dxa"/>
            <w:shd w:val="clear" w:color="auto" w:fill="auto"/>
          </w:tcPr>
          <w:p w14:paraId="7017A2F8" w14:textId="77777777" w:rsidR="005D6677" w:rsidRPr="00AA0E34" w:rsidRDefault="005D6677" w:rsidP="005D6677">
            <w:pPr>
              <w:pStyle w:val="TAL"/>
            </w:pPr>
            <w:r w:rsidRPr="00AA0E34">
              <w:t>Void</w:t>
            </w:r>
          </w:p>
        </w:tc>
        <w:tc>
          <w:tcPr>
            <w:tcW w:w="709" w:type="dxa"/>
            <w:shd w:val="clear" w:color="auto" w:fill="auto"/>
          </w:tcPr>
          <w:p w14:paraId="55D3ED84" w14:textId="77777777" w:rsidR="005D6677" w:rsidRPr="00AA0E34" w:rsidRDefault="005D6677" w:rsidP="005D6677">
            <w:pPr>
              <w:pStyle w:val="TAC"/>
            </w:pPr>
            <w:r w:rsidRPr="00AA0E34">
              <w:t>-</w:t>
            </w:r>
          </w:p>
        </w:tc>
        <w:tc>
          <w:tcPr>
            <w:tcW w:w="2977" w:type="dxa"/>
            <w:shd w:val="clear" w:color="auto" w:fill="auto"/>
          </w:tcPr>
          <w:p w14:paraId="3E4BD0AC" w14:textId="77777777" w:rsidR="005D6677" w:rsidRPr="00AA0E34" w:rsidRDefault="005D6677" w:rsidP="005D6677">
            <w:pPr>
              <w:pStyle w:val="TAL"/>
            </w:pPr>
            <w:r w:rsidRPr="00AA0E34">
              <w:t>-</w:t>
            </w:r>
          </w:p>
        </w:tc>
        <w:tc>
          <w:tcPr>
            <w:tcW w:w="567" w:type="dxa"/>
            <w:shd w:val="clear" w:color="auto" w:fill="auto"/>
          </w:tcPr>
          <w:p w14:paraId="7D9129A7" w14:textId="77777777" w:rsidR="005D6677" w:rsidRPr="00AA0E34" w:rsidRDefault="005D6677" w:rsidP="005D6677">
            <w:pPr>
              <w:pStyle w:val="TAC"/>
            </w:pPr>
            <w:r w:rsidRPr="00AA0E34">
              <w:t>-</w:t>
            </w:r>
          </w:p>
        </w:tc>
        <w:tc>
          <w:tcPr>
            <w:tcW w:w="892" w:type="dxa"/>
            <w:shd w:val="clear" w:color="auto" w:fill="auto"/>
          </w:tcPr>
          <w:p w14:paraId="44F7DD56" w14:textId="77777777" w:rsidR="005D6677" w:rsidRPr="00AA0E34" w:rsidRDefault="005D6677" w:rsidP="005D6677">
            <w:pPr>
              <w:pStyle w:val="TAC"/>
            </w:pPr>
            <w:r w:rsidRPr="00AA0E34">
              <w:t>-</w:t>
            </w:r>
          </w:p>
        </w:tc>
      </w:tr>
      <w:tr w:rsidR="005D6677" w:rsidRPr="00AA0E34" w14:paraId="417135B5" w14:textId="77777777" w:rsidTr="005F54EC">
        <w:tc>
          <w:tcPr>
            <w:tcW w:w="817" w:type="dxa"/>
            <w:shd w:val="clear" w:color="auto" w:fill="auto"/>
          </w:tcPr>
          <w:p w14:paraId="4AA8030C" w14:textId="77777777" w:rsidR="005D6677" w:rsidRPr="00AA0E34" w:rsidRDefault="005D6677" w:rsidP="005D6677">
            <w:pPr>
              <w:pStyle w:val="TAC"/>
            </w:pPr>
            <w:r w:rsidRPr="00AA0E34">
              <w:t>78</w:t>
            </w:r>
          </w:p>
        </w:tc>
        <w:tc>
          <w:tcPr>
            <w:tcW w:w="3800" w:type="dxa"/>
            <w:shd w:val="clear" w:color="auto" w:fill="auto"/>
          </w:tcPr>
          <w:p w14:paraId="2A89B183" w14:textId="6E15DEB9" w:rsidR="005D6677" w:rsidRPr="00AA0E34" w:rsidRDefault="005D6677" w:rsidP="005D6677">
            <w:pPr>
              <w:pStyle w:val="TAL"/>
            </w:pPr>
            <w:r w:rsidRPr="00AA0E34">
              <w:rPr>
                <w:rFonts w:eastAsia="Calibri"/>
              </w:rPr>
              <w:t xml:space="preserve">Check: Is the </w:t>
            </w:r>
            <w:r w:rsidRPr="00AA0E34">
              <w:rPr>
                <w:rFonts w:eastAsia="Calibri"/>
                <w:lang w:eastAsia="ko-KR"/>
              </w:rPr>
              <w:t xml:space="preserve">Generic </w:t>
            </w:r>
            <w:r w:rsidRPr="00AA0E34">
              <w:t>Test</w:t>
            </w:r>
            <w:r w:rsidRPr="00AA0E34">
              <w:rPr>
                <w:rFonts w:eastAsia="Calibri"/>
                <w:lang w:eastAsia="ko-KR"/>
              </w:rPr>
              <w:t xml:space="preserve"> Procedure for </w:t>
            </w:r>
            <w:r w:rsidRPr="00AA0E34">
              <w:t xml:space="preserve">MCPTT CT session establishment/modification without provisional responses other than 100 Trying as described in TS 36.579-1 [2] Table </w:t>
            </w:r>
            <w:r w:rsidRPr="00AA0E34">
              <w:rPr>
                <w:bCs/>
              </w:rPr>
              <w:t>5.3.4.3-1 to</w:t>
            </w:r>
            <w:r w:rsidRPr="00AA0E34">
              <w:t xml:space="preserve"> upgrade</w:t>
            </w:r>
            <w:del w:id="50" w:author="MCC160" w:date="2021-02-11T18:46:00Z">
              <w:r w:rsidRPr="00E64C3D" w:rsidDel="00E64C3D">
                <w:rPr>
                  <w:highlight w:val="yellow"/>
                  <w:rPrChange w:id="51" w:author="MCC160" w:date="2021-02-11T18:46:00Z">
                    <w:rPr/>
                  </w:rPrChange>
                </w:rPr>
                <w:delText>s</w:delText>
              </w:r>
            </w:del>
            <w:r w:rsidRPr="00AA0E34">
              <w:t xml:space="preserve"> the On-Demand Pre-arranged Group Call to MCPTT Imminent Peril Group Call correctly performed?</w:t>
            </w:r>
          </w:p>
        </w:tc>
        <w:tc>
          <w:tcPr>
            <w:tcW w:w="709" w:type="dxa"/>
            <w:shd w:val="clear" w:color="auto" w:fill="auto"/>
          </w:tcPr>
          <w:p w14:paraId="7F6BB35F" w14:textId="77777777" w:rsidR="005D6677" w:rsidRPr="00AA0E34" w:rsidRDefault="005D6677" w:rsidP="005D6677">
            <w:pPr>
              <w:pStyle w:val="TAC"/>
            </w:pPr>
            <w:r w:rsidRPr="00AA0E34">
              <w:t>-</w:t>
            </w:r>
          </w:p>
        </w:tc>
        <w:tc>
          <w:tcPr>
            <w:tcW w:w="2977" w:type="dxa"/>
            <w:shd w:val="clear" w:color="auto" w:fill="auto"/>
          </w:tcPr>
          <w:p w14:paraId="61CD39F9" w14:textId="77777777" w:rsidR="005D6677" w:rsidRPr="00AA0E34" w:rsidRDefault="005D6677" w:rsidP="005D6677">
            <w:pPr>
              <w:pStyle w:val="TAL"/>
            </w:pPr>
            <w:r w:rsidRPr="00AA0E34">
              <w:t>-</w:t>
            </w:r>
          </w:p>
        </w:tc>
        <w:tc>
          <w:tcPr>
            <w:tcW w:w="567" w:type="dxa"/>
            <w:shd w:val="clear" w:color="auto" w:fill="auto"/>
          </w:tcPr>
          <w:p w14:paraId="1935E60B" w14:textId="77777777" w:rsidR="005D6677" w:rsidRPr="00AA0E34" w:rsidRDefault="005D6677" w:rsidP="005D6677">
            <w:pPr>
              <w:pStyle w:val="TAC"/>
            </w:pPr>
            <w:r w:rsidRPr="00AA0E34">
              <w:t>7</w:t>
            </w:r>
          </w:p>
        </w:tc>
        <w:tc>
          <w:tcPr>
            <w:tcW w:w="892" w:type="dxa"/>
            <w:shd w:val="clear" w:color="auto" w:fill="auto"/>
          </w:tcPr>
          <w:p w14:paraId="43C6ECA4" w14:textId="77777777" w:rsidR="005D6677" w:rsidRPr="00AA0E34" w:rsidRDefault="005D6677" w:rsidP="005D6677">
            <w:pPr>
              <w:pStyle w:val="TAC"/>
            </w:pPr>
            <w:r w:rsidRPr="00AA0E34">
              <w:t>P</w:t>
            </w:r>
          </w:p>
        </w:tc>
      </w:tr>
      <w:tr w:rsidR="005D6677" w:rsidRPr="00AA0E34" w14:paraId="128B5F93" w14:textId="77777777" w:rsidTr="005F54EC">
        <w:tblPrEx>
          <w:tblLook w:val="0000" w:firstRow="0" w:lastRow="0" w:firstColumn="0" w:lastColumn="0" w:noHBand="0" w:noVBand="0"/>
        </w:tblPrEx>
        <w:tc>
          <w:tcPr>
            <w:tcW w:w="817" w:type="dxa"/>
            <w:tcBorders>
              <w:top w:val="single" w:sz="4" w:space="0" w:color="auto"/>
              <w:left w:val="single" w:sz="4" w:space="0" w:color="auto"/>
              <w:bottom w:val="single" w:sz="4" w:space="0" w:color="auto"/>
              <w:right w:val="single" w:sz="4" w:space="0" w:color="auto"/>
            </w:tcBorders>
          </w:tcPr>
          <w:p w14:paraId="2F262A56" w14:textId="77777777" w:rsidR="005D6677" w:rsidRPr="00AA0E34" w:rsidRDefault="005D6677" w:rsidP="005D6677">
            <w:pPr>
              <w:pStyle w:val="TAC"/>
            </w:pPr>
            <w:r w:rsidRPr="00AA0E34">
              <w:t>78Aa1-79A</w:t>
            </w:r>
          </w:p>
        </w:tc>
        <w:tc>
          <w:tcPr>
            <w:tcW w:w="3800" w:type="dxa"/>
            <w:tcBorders>
              <w:top w:val="single" w:sz="4" w:space="0" w:color="auto"/>
              <w:left w:val="single" w:sz="4" w:space="0" w:color="auto"/>
              <w:bottom w:val="single" w:sz="4" w:space="0" w:color="auto"/>
              <w:right w:val="single" w:sz="4" w:space="0" w:color="auto"/>
            </w:tcBorders>
          </w:tcPr>
          <w:p w14:paraId="6632E6F4" w14:textId="77777777" w:rsidR="005D6677" w:rsidRPr="00AA0E34" w:rsidRDefault="005D6677" w:rsidP="005D6677">
            <w:pPr>
              <w:pStyle w:val="TAL"/>
            </w:pPr>
            <w:r w:rsidRPr="00AA0E34">
              <w:t>Void</w:t>
            </w:r>
          </w:p>
        </w:tc>
        <w:tc>
          <w:tcPr>
            <w:tcW w:w="709" w:type="dxa"/>
            <w:tcBorders>
              <w:top w:val="single" w:sz="4" w:space="0" w:color="auto"/>
              <w:left w:val="single" w:sz="4" w:space="0" w:color="auto"/>
              <w:bottom w:val="single" w:sz="4" w:space="0" w:color="auto"/>
              <w:right w:val="single" w:sz="4" w:space="0" w:color="auto"/>
            </w:tcBorders>
          </w:tcPr>
          <w:p w14:paraId="49D303F2" w14:textId="77777777" w:rsidR="005D6677" w:rsidRPr="00AA0E34" w:rsidRDefault="005D6677" w:rsidP="005D6677">
            <w:pPr>
              <w:pStyle w:val="TAC"/>
            </w:pPr>
            <w:r w:rsidRPr="00AA0E34">
              <w:t>-</w:t>
            </w:r>
          </w:p>
        </w:tc>
        <w:tc>
          <w:tcPr>
            <w:tcW w:w="2977" w:type="dxa"/>
            <w:tcBorders>
              <w:top w:val="single" w:sz="4" w:space="0" w:color="auto"/>
              <w:left w:val="single" w:sz="4" w:space="0" w:color="auto"/>
              <w:bottom w:val="single" w:sz="4" w:space="0" w:color="auto"/>
              <w:right w:val="single" w:sz="4" w:space="0" w:color="auto"/>
            </w:tcBorders>
          </w:tcPr>
          <w:p w14:paraId="3F4B2492" w14:textId="77777777" w:rsidR="005D6677" w:rsidRPr="00AA0E34" w:rsidRDefault="005D6677" w:rsidP="005D6677">
            <w:pPr>
              <w:pStyle w:val="TAL"/>
            </w:pPr>
            <w:r w:rsidRPr="00AA0E34">
              <w:t>-</w:t>
            </w:r>
          </w:p>
        </w:tc>
        <w:tc>
          <w:tcPr>
            <w:tcW w:w="567" w:type="dxa"/>
            <w:tcBorders>
              <w:top w:val="single" w:sz="4" w:space="0" w:color="auto"/>
              <w:left w:val="single" w:sz="4" w:space="0" w:color="auto"/>
              <w:bottom w:val="single" w:sz="4" w:space="0" w:color="auto"/>
              <w:right w:val="single" w:sz="4" w:space="0" w:color="auto"/>
            </w:tcBorders>
          </w:tcPr>
          <w:p w14:paraId="40C6BDB8" w14:textId="77777777" w:rsidR="005D6677" w:rsidRPr="00AA0E34" w:rsidRDefault="005D6677" w:rsidP="005D6677">
            <w:pPr>
              <w:pStyle w:val="TAC"/>
            </w:pPr>
            <w:r w:rsidRPr="00AA0E34">
              <w:t>-</w:t>
            </w:r>
          </w:p>
        </w:tc>
        <w:tc>
          <w:tcPr>
            <w:tcW w:w="892" w:type="dxa"/>
            <w:tcBorders>
              <w:top w:val="single" w:sz="4" w:space="0" w:color="auto"/>
              <w:left w:val="single" w:sz="4" w:space="0" w:color="auto"/>
              <w:bottom w:val="single" w:sz="4" w:space="0" w:color="auto"/>
              <w:right w:val="single" w:sz="4" w:space="0" w:color="auto"/>
            </w:tcBorders>
          </w:tcPr>
          <w:p w14:paraId="23691D07" w14:textId="77777777" w:rsidR="005D6677" w:rsidRPr="00AA0E34" w:rsidRDefault="005D6677" w:rsidP="005D6677">
            <w:pPr>
              <w:pStyle w:val="TAC"/>
            </w:pPr>
            <w:r w:rsidRPr="00AA0E34">
              <w:t>-</w:t>
            </w:r>
          </w:p>
        </w:tc>
      </w:tr>
      <w:tr w:rsidR="005D6677" w:rsidRPr="00AA0E34" w14:paraId="6F2057DF" w14:textId="77777777" w:rsidTr="005F54EC">
        <w:tc>
          <w:tcPr>
            <w:tcW w:w="817" w:type="dxa"/>
            <w:shd w:val="clear" w:color="auto" w:fill="auto"/>
          </w:tcPr>
          <w:p w14:paraId="07DE4F91" w14:textId="77777777" w:rsidR="005D6677" w:rsidRPr="00AA0E34" w:rsidRDefault="005D6677" w:rsidP="005D6677">
            <w:pPr>
              <w:pStyle w:val="TAC"/>
            </w:pPr>
            <w:r w:rsidRPr="00AA0E34">
              <w:t>80</w:t>
            </w:r>
          </w:p>
        </w:tc>
        <w:tc>
          <w:tcPr>
            <w:tcW w:w="3800" w:type="dxa"/>
            <w:shd w:val="clear" w:color="auto" w:fill="auto"/>
          </w:tcPr>
          <w:p w14:paraId="769F13E3" w14:textId="77777777" w:rsidR="005D6677" w:rsidRPr="00AA0E34" w:rsidRDefault="005D6677" w:rsidP="005D6677">
            <w:pPr>
              <w:pStyle w:val="TAL"/>
            </w:pPr>
            <w:r w:rsidRPr="00AA0E34">
              <w:t>The SS sends a Floor Idle message with no acknowledgement required</w:t>
            </w:r>
          </w:p>
        </w:tc>
        <w:tc>
          <w:tcPr>
            <w:tcW w:w="709" w:type="dxa"/>
            <w:shd w:val="clear" w:color="auto" w:fill="auto"/>
          </w:tcPr>
          <w:p w14:paraId="4FCADDBB" w14:textId="77777777" w:rsidR="005D6677" w:rsidRPr="00AA0E34" w:rsidRDefault="005D6677" w:rsidP="005D6677">
            <w:pPr>
              <w:pStyle w:val="TAC"/>
            </w:pPr>
            <w:r w:rsidRPr="00AA0E34">
              <w:t>&lt;--</w:t>
            </w:r>
          </w:p>
        </w:tc>
        <w:tc>
          <w:tcPr>
            <w:tcW w:w="2977" w:type="dxa"/>
            <w:shd w:val="clear" w:color="auto" w:fill="auto"/>
          </w:tcPr>
          <w:p w14:paraId="34A928EC" w14:textId="77777777" w:rsidR="005D6677" w:rsidRPr="00AA0E34" w:rsidRDefault="005D6677" w:rsidP="005D6677">
            <w:pPr>
              <w:pStyle w:val="TAL"/>
            </w:pPr>
            <w:r w:rsidRPr="00AA0E34">
              <w:t>Floor Idle</w:t>
            </w:r>
          </w:p>
        </w:tc>
        <w:tc>
          <w:tcPr>
            <w:tcW w:w="567" w:type="dxa"/>
            <w:shd w:val="clear" w:color="auto" w:fill="auto"/>
          </w:tcPr>
          <w:p w14:paraId="5893C557" w14:textId="77777777" w:rsidR="005D6677" w:rsidRPr="00AA0E34" w:rsidRDefault="005D6677" w:rsidP="005D6677">
            <w:pPr>
              <w:pStyle w:val="TAC"/>
            </w:pPr>
            <w:r w:rsidRPr="00AA0E34">
              <w:t>-</w:t>
            </w:r>
          </w:p>
        </w:tc>
        <w:tc>
          <w:tcPr>
            <w:tcW w:w="892" w:type="dxa"/>
            <w:shd w:val="clear" w:color="auto" w:fill="auto"/>
          </w:tcPr>
          <w:p w14:paraId="3806921E" w14:textId="77777777" w:rsidR="005D6677" w:rsidRPr="00AA0E34" w:rsidRDefault="005D6677" w:rsidP="005D6677">
            <w:pPr>
              <w:pStyle w:val="TAC"/>
            </w:pPr>
            <w:r w:rsidRPr="00AA0E34">
              <w:t>-</w:t>
            </w:r>
          </w:p>
        </w:tc>
      </w:tr>
      <w:tr w:rsidR="005D6677" w:rsidRPr="00AA0E34" w14:paraId="5E1BAAB5" w14:textId="77777777" w:rsidTr="005F54EC">
        <w:tc>
          <w:tcPr>
            <w:tcW w:w="817" w:type="dxa"/>
            <w:shd w:val="clear" w:color="auto" w:fill="auto"/>
          </w:tcPr>
          <w:p w14:paraId="46D7F116" w14:textId="77777777" w:rsidR="005D6677" w:rsidRPr="00AA0E34" w:rsidRDefault="005D6677" w:rsidP="005D6677">
            <w:pPr>
              <w:pStyle w:val="TAC"/>
            </w:pPr>
            <w:r w:rsidRPr="00AA0E34">
              <w:t>81</w:t>
            </w:r>
          </w:p>
        </w:tc>
        <w:tc>
          <w:tcPr>
            <w:tcW w:w="3800" w:type="dxa"/>
            <w:shd w:val="clear" w:color="auto" w:fill="auto"/>
          </w:tcPr>
          <w:p w14:paraId="6548A232" w14:textId="77777777" w:rsidR="005D6677" w:rsidRPr="00AA0E34" w:rsidRDefault="005D6677" w:rsidP="005D6677">
            <w:pPr>
              <w:pStyle w:val="TAL"/>
            </w:pPr>
            <w:r w:rsidRPr="00AA0E34">
              <w:t>Make the MCPTT User request to speak (e.g. pressing the PTT button) (NOTE 1).</w:t>
            </w:r>
          </w:p>
        </w:tc>
        <w:tc>
          <w:tcPr>
            <w:tcW w:w="709" w:type="dxa"/>
            <w:shd w:val="clear" w:color="auto" w:fill="auto"/>
          </w:tcPr>
          <w:p w14:paraId="2E8343C3" w14:textId="77777777" w:rsidR="005D6677" w:rsidRPr="00AA0E34" w:rsidRDefault="005D6677" w:rsidP="005D6677">
            <w:pPr>
              <w:pStyle w:val="TAC"/>
            </w:pPr>
            <w:r w:rsidRPr="00AA0E34">
              <w:t>-</w:t>
            </w:r>
          </w:p>
        </w:tc>
        <w:tc>
          <w:tcPr>
            <w:tcW w:w="2977" w:type="dxa"/>
            <w:shd w:val="clear" w:color="auto" w:fill="auto"/>
          </w:tcPr>
          <w:p w14:paraId="7CCB6362" w14:textId="77777777" w:rsidR="005D6677" w:rsidRPr="00AA0E34" w:rsidRDefault="005D6677" w:rsidP="005D6677">
            <w:pPr>
              <w:pStyle w:val="TAL"/>
            </w:pPr>
            <w:r w:rsidRPr="00AA0E34">
              <w:t>-</w:t>
            </w:r>
          </w:p>
        </w:tc>
        <w:tc>
          <w:tcPr>
            <w:tcW w:w="567" w:type="dxa"/>
            <w:shd w:val="clear" w:color="auto" w:fill="auto"/>
          </w:tcPr>
          <w:p w14:paraId="21B094C0" w14:textId="77777777" w:rsidR="005D6677" w:rsidRPr="00AA0E34" w:rsidRDefault="005D6677" w:rsidP="005D6677">
            <w:pPr>
              <w:pStyle w:val="TAC"/>
            </w:pPr>
            <w:r w:rsidRPr="00AA0E34">
              <w:t>-</w:t>
            </w:r>
          </w:p>
        </w:tc>
        <w:tc>
          <w:tcPr>
            <w:tcW w:w="892" w:type="dxa"/>
            <w:shd w:val="clear" w:color="auto" w:fill="auto"/>
          </w:tcPr>
          <w:p w14:paraId="0E473DD4" w14:textId="77777777" w:rsidR="005D6677" w:rsidRPr="00AA0E34" w:rsidRDefault="005D6677" w:rsidP="005D6677">
            <w:pPr>
              <w:pStyle w:val="TAC"/>
            </w:pPr>
            <w:r w:rsidRPr="00AA0E34">
              <w:t>-</w:t>
            </w:r>
          </w:p>
        </w:tc>
      </w:tr>
      <w:tr w:rsidR="005D6677" w:rsidRPr="00AA0E34" w14:paraId="16926FC0" w14:textId="77777777" w:rsidTr="005F54EC">
        <w:tc>
          <w:tcPr>
            <w:tcW w:w="817" w:type="dxa"/>
            <w:shd w:val="clear" w:color="auto" w:fill="auto"/>
          </w:tcPr>
          <w:p w14:paraId="6670C089" w14:textId="77777777" w:rsidR="005D6677" w:rsidRPr="00AA0E34" w:rsidRDefault="005D6677" w:rsidP="005D6677">
            <w:pPr>
              <w:pStyle w:val="TAC"/>
            </w:pPr>
            <w:r w:rsidRPr="00AA0E34">
              <w:t>82</w:t>
            </w:r>
          </w:p>
        </w:tc>
        <w:tc>
          <w:tcPr>
            <w:tcW w:w="3800" w:type="dxa"/>
            <w:shd w:val="clear" w:color="auto" w:fill="auto"/>
          </w:tcPr>
          <w:p w14:paraId="0E973F5C" w14:textId="77777777" w:rsidR="005D6677" w:rsidRPr="00AA0E34" w:rsidRDefault="005D6677" w:rsidP="005D6677">
            <w:pPr>
              <w:pStyle w:val="TAL"/>
            </w:pPr>
            <w:r w:rsidRPr="00AA0E34">
              <w:t xml:space="preserve">Check: Does the UE (MCPTT client) </w:t>
            </w:r>
            <w:r w:rsidRPr="00AA0E34">
              <w:rPr>
                <w:rFonts w:eastAsia="Calibri"/>
                <w:lang w:eastAsia="ko-KR"/>
              </w:rPr>
              <w:t xml:space="preserve">perform </w:t>
            </w:r>
            <w:r w:rsidRPr="00AA0E34">
              <w:t>Generic Test Procedure for MCPTT Floor Request – Floor Granted as described in TS 36.579-1 [2] Table 5.3.16.3-1?</w:t>
            </w:r>
          </w:p>
        </w:tc>
        <w:tc>
          <w:tcPr>
            <w:tcW w:w="709" w:type="dxa"/>
            <w:shd w:val="clear" w:color="auto" w:fill="auto"/>
          </w:tcPr>
          <w:p w14:paraId="5B665C00" w14:textId="77777777" w:rsidR="005D6677" w:rsidRPr="00AA0E34" w:rsidRDefault="005D6677" w:rsidP="005D6677">
            <w:pPr>
              <w:pStyle w:val="TAC"/>
            </w:pPr>
            <w:r w:rsidRPr="00AA0E34">
              <w:t>-</w:t>
            </w:r>
          </w:p>
        </w:tc>
        <w:tc>
          <w:tcPr>
            <w:tcW w:w="2977" w:type="dxa"/>
            <w:shd w:val="clear" w:color="auto" w:fill="auto"/>
          </w:tcPr>
          <w:p w14:paraId="00E452F5" w14:textId="77777777" w:rsidR="005D6677" w:rsidRPr="00AA0E34" w:rsidRDefault="005D6677" w:rsidP="005D6677">
            <w:pPr>
              <w:pStyle w:val="TAL"/>
            </w:pPr>
            <w:r w:rsidRPr="00AA0E34">
              <w:t>-</w:t>
            </w:r>
          </w:p>
        </w:tc>
        <w:tc>
          <w:tcPr>
            <w:tcW w:w="567" w:type="dxa"/>
            <w:shd w:val="clear" w:color="auto" w:fill="auto"/>
          </w:tcPr>
          <w:p w14:paraId="524F2425" w14:textId="77777777" w:rsidR="005D6677" w:rsidRPr="00AA0E34" w:rsidRDefault="005D6677" w:rsidP="005D6677">
            <w:pPr>
              <w:pStyle w:val="TAC"/>
            </w:pPr>
            <w:r w:rsidRPr="00AA0E34">
              <w:t>8</w:t>
            </w:r>
          </w:p>
        </w:tc>
        <w:tc>
          <w:tcPr>
            <w:tcW w:w="892" w:type="dxa"/>
            <w:shd w:val="clear" w:color="auto" w:fill="auto"/>
          </w:tcPr>
          <w:p w14:paraId="412A808D" w14:textId="77777777" w:rsidR="005D6677" w:rsidRPr="00AA0E34" w:rsidRDefault="005D6677" w:rsidP="005D6677">
            <w:pPr>
              <w:pStyle w:val="TAC"/>
            </w:pPr>
            <w:r w:rsidRPr="00AA0E34">
              <w:t>P</w:t>
            </w:r>
          </w:p>
        </w:tc>
      </w:tr>
      <w:tr w:rsidR="005D6677" w:rsidRPr="00AA0E34" w14:paraId="39B21633" w14:textId="77777777" w:rsidTr="005F54EC">
        <w:tc>
          <w:tcPr>
            <w:tcW w:w="817" w:type="dxa"/>
            <w:shd w:val="clear" w:color="auto" w:fill="auto"/>
          </w:tcPr>
          <w:p w14:paraId="0AD5DA04" w14:textId="77777777" w:rsidR="005D6677" w:rsidRPr="00AA0E34" w:rsidRDefault="005D6677" w:rsidP="005D6677">
            <w:pPr>
              <w:pStyle w:val="TAC"/>
            </w:pPr>
            <w:r w:rsidRPr="00AA0E34">
              <w:lastRenderedPageBreak/>
              <w:t>83-84</w:t>
            </w:r>
          </w:p>
        </w:tc>
        <w:tc>
          <w:tcPr>
            <w:tcW w:w="3800" w:type="dxa"/>
            <w:shd w:val="clear" w:color="auto" w:fill="auto"/>
          </w:tcPr>
          <w:p w14:paraId="491986F2" w14:textId="77777777" w:rsidR="005D6677" w:rsidRPr="00AA0E34" w:rsidRDefault="005D6677" w:rsidP="005D6677">
            <w:pPr>
              <w:pStyle w:val="TAL"/>
            </w:pPr>
            <w:r w:rsidRPr="00AA0E34">
              <w:t>Void</w:t>
            </w:r>
          </w:p>
        </w:tc>
        <w:tc>
          <w:tcPr>
            <w:tcW w:w="709" w:type="dxa"/>
            <w:shd w:val="clear" w:color="auto" w:fill="auto"/>
          </w:tcPr>
          <w:p w14:paraId="735AD44B" w14:textId="77777777" w:rsidR="005D6677" w:rsidRPr="00AA0E34" w:rsidRDefault="005D6677" w:rsidP="005D6677">
            <w:pPr>
              <w:pStyle w:val="TAC"/>
            </w:pPr>
            <w:r w:rsidRPr="00AA0E34">
              <w:t>-</w:t>
            </w:r>
          </w:p>
        </w:tc>
        <w:tc>
          <w:tcPr>
            <w:tcW w:w="2977" w:type="dxa"/>
            <w:shd w:val="clear" w:color="auto" w:fill="auto"/>
          </w:tcPr>
          <w:p w14:paraId="7E8F2E0A" w14:textId="77777777" w:rsidR="005D6677" w:rsidRPr="00AA0E34" w:rsidRDefault="005D6677" w:rsidP="005D6677">
            <w:pPr>
              <w:pStyle w:val="TAL"/>
            </w:pPr>
            <w:r w:rsidRPr="00AA0E34">
              <w:t>-</w:t>
            </w:r>
          </w:p>
        </w:tc>
        <w:tc>
          <w:tcPr>
            <w:tcW w:w="567" w:type="dxa"/>
            <w:shd w:val="clear" w:color="auto" w:fill="auto"/>
          </w:tcPr>
          <w:p w14:paraId="55E62BF2" w14:textId="77777777" w:rsidR="005D6677" w:rsidRPr="00AA0E34" w:rsidRDefault="005D6677" w:rsidP="005D6677">
            <w:pPr>
              <w:pStyle w:val="TAC"/>
            </w:pPr>
            <w:r w:rsidRPr="00AA0E34">
              <w:t>-</w:t>
            </w:r>
          </w:p>
        </w:tc>
        <w:tc>
          <w:tcPr>
            <w:tcW w:w="892" w:type="dxa"/>
            <w:shd w:val="clear" w:color="auto" w:fill="auto"/>
          </w:tcPr>
          <w:p w14:paraId="7A30B58F" w14:textId="77777777" w:rsidR="005D6677" w:rsidRPr="00AA0E34" w:rsidRDefault="005D6677" w:rsidP="005D6677">
            <w:pPr>
              <w:pStyle w:val="TAC"/>
            </w:pPr>
            <w:r w:rsidRPr="00AA0E34">
              <w:t>-</w:t>
            </w:r>
          </w:p>
        </w:tc>
      </w:tr>
      <w:tr w:rsidR="005D6677" w:rsidRPr="00AA0E34" w14:paraId="6C315E26" w14:textId="77777777" w:rsidTr="005F54EC">
        <w:tc>
          <w:tcPr>
            <w:tcW w:w="817" w:type="dxa"/>
            <w:shd w:val="clear" w:color="auto" w:fill="auto"/>
          </w:tcPr>
          <w:p w14:paraId="000A880F" w14:textId="77777777" w:rsidR="005D6677" w:rsidRPr="00AA0E34" w:rsidRDefault="005D6677" w:rsidP="005D6677">
            <w:pPr>
              <w:pStyle w:val="TAC"/>
            </w:pPr>
            <w:r w:rsidRPr="00AA0E34">
              <w:t>85</w:t>
            </w:r>
          </w:p>
        </w:tc>
        <w:tc>
          <w:tcPr>
            <w:tcW w:w="3800" w:type="dxa"/>
            <w:shd w:val="clear" w:color="auto" w:fill="auto"/>
          </w:tcPr>
          <w:p w14:paraId="2F125FA6" w14:textId="68173AE1" w:rsidR="005D6677" w:rsidRPr="00AA0E34" w:rsidRDefault="005D6677" w:rsidP="005D6677">
            <w:pPr>
              <w:pStyle w:val="TAL"/>
            </w:pPr>
            <w:r w:rsidRPr="00AA0E34">
              <w:t xml:space="preserve">Check: Does the </w:t>
            </w:r>
            <w:ins w:id="52" w:author="MCC160" w:date="2021-01-11T17:18:00Z">
              <w:r w:rsidR="008E354B" w:rsidRPr="00AA0E34">
                <w:t>UE (</w:t>
              </w:r>
            </w:ins>
            <w:r w:rsidRPr="00AA0E34">
              <w:t xml:space="preserve">MCPTT </w:t>
            </w:r>
            <w:ins w:id="53" w:author="MCC160" w:date="2021-01-11T17:18:00Z">
              <w:r w:rsidR="008E354B" w:rsidRPr="00AA0E34">
                <w:t>c</w:t>
              </w:r>
            </w:ins>
            <w:del w:id="54" w:author="MCC160" w:date="2021-01-11T17:18:00Z">
              <w:r w:rsidRPr="00AA0E34" w:rsidDel="008E354B">
                <w:delText>C</w:delText>
              </w:r>
            </w:del>
            <w:r w:rsidRPr="00AA0E34">
              <w:t>lient</w:t>
            </w:r>
            <w:ins w:id="55" w:author="MCC160" w:date="2021-01-11T17:18:00Z">
              <w:r w:rsidR="008E354B" w:rsidRPr="00AA0E34">
                <w:t>)</w:t>
              </w:r>
            </w:ins>
            <w:r w:rsidRPr="00AA0E34">
              <w:t xml:space="preserve"> provide floor granted notification to the MCPTT User </w:t>
            </w:r>
            <w:r w:rsidRPr="00AA0E34">
              <w:rPr>
                <w:rFonts w:eastAsia="Calibri"/>
              </w:rPr>
              <w:t>(NOTE 1)?</w:t>
            </w:r>
          </w:p>
        </w:tc>
        <w:tc>
          <w:tcPr>
            <w:tcW w:w="709" w:type="dxa"/>
            <w:shd w:val="clear" w:color="auto" w:fill="auto"/>
          </w:tcPr>
          <w:p w14:paraId="6EEC1F9F" w14:textId="77777777" w:rsidR="005D6677" w:rsidRPr="00AA0E34" w:rsidRDefault="005D6677" w:rsidP="005D6677">
            <w:pPr>
              <w:pStyle w:val="TAC"/>
            </w:pPr>
            <w:r w:rsidRPr="00AA0E34">
              <w:t>-</w:t>
            </w:r>
          </w:p>
        </w:tc>
        <w:tc>
          <w:tcPr>
            <w:tcW w:w="2977" w:type="dxa"/>
            <w:shd w:val="clear" w:color="auto" w:fill="auto"/>
          </w:tcPr>
          <w:p w14:paraId="738606B4" w14:textId="77777777" w:rsidR="005D6677" w:rsidRPr="00AA0E34" w:rsidRDefault="005D6677" w:rsidP="005D6677">
            <w:pPr>
              <w:pStyle w:val="TAL"/>
            </w:pPr>
            <w:r w:rsidRPr="00AA0E34">
              <w:t>-</w:t>
            </w:r>
          </w:p>
        </w:tc>
        <w:tc>
          <w:tcPr>
            <w:tcW w:w="567" w:type="dxa"/>
            <w:shd w:val="clear" w:color="auto" w:fill="auto"/>
          </w:tcPr>
          <w:p w14:paraId="77BC0F9D" w14:textId="77777777" w:rsidR="005D6677" w:rsidRPr="00AA0E34" w:rsidRDefault="005D6677" w:rsidP="005D6677">
            <w:pPr>
              <w:pStyle w:val="TAC"/>
            </w:pPr>
            <w:r w:rsidRPr="00AA0E34">
              <w:t>8</w:t>
            </w:r>
          </w:p>
        </w:tc>
        <w:tc>
          <w:tcPr>
            <w:tcW w:w="892" w:type="dxa"/>
            <w:shd w:val="clear" w:color="auto" w:fill="auto"/>
          </w:tcPr>
          <w:p w14:paraId="04AFED5B" w14:textId="77777777" w:rsidR="005D6677" w:rsidRPr="00AA0E34" w:rsidRDefault="005D6677" w:rsidP="005D6677">
            <w:pPr>
              <w:pStyle w:val="TAC"/>
            </w:pPr>
            <w:r w:rsidRPr="00AA0E34">
              <w:t>P</w:t>
            </w:r>
          </w:p>
        </w:tc>
      </w:tr>
      <w:tr w:rsidR="005D6677" w:rsidRPr="00AA0E34" w14:paraId="29C7D430" w14:textId="77777777" w:rsidTr="005F54EC">
        <w:tc>
          <w:tcPr>
            <w:tcW w:w="817" w:type="dxa"/>
            <w:shd w:val="clear" w:color="auto" w:fill="auto"/>
          </w:tcPr>
          <w:p w14:paraId="3CF5CA72" w14:textId="77777777" w:rsidR="005D6677" w:rsidRPr="00AA0E34" w:rsidRDefault="005D6677" w:rsidP="005D6677">
            <w:pPr>
              <w:pStyle w:val="TAC"/>
            </w:pPr>
            <w:r w:rsidRPr="00AA0E34">
              <w:t>86</w:t>
            </w:r>
          </w:p>
        </w:tc>
        <w:tc>
          <w:tcPr>
            <w:tcW w:w="3800" w:type="dxa"/>
            <w:shd w:val="clear" w:color="auto" w:fill="auto"/>
          </w:tcPr>
          <w:p w14:paraId="3C644DF5" w14:textId="77777777" w:rsidR="005D6677" w:rsidRPr="00AA0E34" w:rsidRDefault="005D6677" w:rsidP="005D6677">
            <w:pPr>
              <w:pStyle w:val="TAL"/>
            </w:pPr>
            <w:r w:rsidRPr="00AA0E34">
              <w:t>Make the MCPTT User indicate end of talking (e.g. releasing the PTT button) (NOTE 1).</w:t>
            </w:r>
          </w:p>
        </w:tc>
        <w:tc>
          <w:tcPr>
            <w:tcW w:w="709" w:type="dxa"/>
            <w:shd w:val="clear" w:color="auto" w:fill="auto"/>
          </w:tcPr>
          <w:p w14:paraId="6F0F81F9" w14:textId="77777777" w:rsidR="005D6677" w:rsidRPr="00AA0E34" w:rsidRDefault="005D6677" w:rsidP="005D6677">
            <w:pPr>
              <w:pStyle w:val="TAC"/>
            </w:pPr>
            <w:r w:rsidRPr="00AA0E34">
              <w:t>-</w:t>
            </w:r>
          </w:p>
        </w:tc>
        <w:tc>
          <w:tcPr>
            <w:tcW w:w="2977" w:type="dxa"/>
            <w:shd w:val="clear" w:color="auto" w:fill="auto"/>
          </w:tcPr>
          <w:p w14:paraId="40FA22B8" w14:textId="77777777" w:rsidR="005D6677" w:rsidRPr="00AA0E34" w:rsidRDefault="005D6677" w:rsidP="005D6677">
            <w:pPr>
              <w:pStyle w:val="TAL"/>
            </w:pPr>
            <w:r w:rsidRPr="00AA0E34">
              <w:t>-</w:t>
            </w:r>
          </w:p>
        </w:tc>
        <w:tc>
          <w:tcPr>
            <w:tcW w:w="567" w:type="dxa"/>
            <w:shd w:val="clear" w:color="auto" w:fill="auto"/>
          </w:tcPr>
          <w:p w14:paraId="5712D106" w14:textId="77777777" w:rsidR="005D6677" w:rsidRPr="00AA0E34" w:rsidRDefault="005D6677" w:rsidP="005D6677">
            <w:pPr>
              <w:pStyle w:val="TAC"/>
            </w:pPr>
            <w:r w:rsidRPr="00AA0E34">
              <w:t>-</w:t>
            </w:r>
          </w:p>
        </w:tc>
        <w:tc>
          <w:tcPr>
            <w:tcW w:w="892" w:type="dxa"/>
            <w:shd w:val="clear" w:color="auto" w:fill="auto"/>
          </w:tcPr>
          <w:p w14:paraId="07E9A767" w14:textId="77777777" w:rsidR="005D6677" w:rsidRPr="00AA0E34" w:rsidRDefault="005D6677" w:rsidP="005D6677">
            <w:pPr>
              <w:pStyle w:val="TAC"/>
            </w:pPr>
            <w:r w:rsidRPr="00AA0E34">
              <w:t>-</w:t>
            </w:r>
          </w:p>
        </w:tc>
      </w:tr>
      <w:tr w:rsidR="005D6677" w:rsidRPr="00AA0E34" w14:paraId="3A6FA14E" w14:textId="77777777" w:rsidTr="005F54EC">
        <w:tc>
          <w:tcPr>
            <w:tcW w:w="817" w:type="dxa"/>
            <w:shd w:val="clear" w:color="auto" w:fill="auto"/>
          </w:tcPr>
          <w:p w14:paraId="722410FF" w14:textId="77777777" w:rsidR="005D6677" w:rsidRPr="00AA0E34" w:rsidRDefault="005D6677" w:rsidP="005D6677">
            <w:pPr>
              <w:pStyle w:val="TAC"/>
            </w:pPr>
            <w:r w:rsidRPr="00AA0E34">
              <w:t>87</w:t>
            </w:r>
          </w:p>
        </w:tc>
        <w:tc>
          <w:tcPr>
            <w:tcW w:w="3800" w:type="dxa"/>
            <w:shd w:val="clear" w:color="auto" w:fill="auto"/>
          </w:tcPr>
          <w:p w14:paraId="6CAD057D" w14:textId="77777777" w:rsidR="005D6677" w:rsidRPr="00AA0E34" w:rsidRDefault="005D6677" w:rsidP="005D6677">
            <w:pPr>
              <w:pStyle w:val="TAL"/>
            </w:pPr>
            <w:r w:rsidRPr="00AA0E34">
              <w:t xml:space="preserve">Check: Does the UE (MCPTT client) </w:t>
            </w:r>
            <w:r w:rsidRPr="00AA0E34">
              <w:rPr>
                <w:rFonts w:eastAsia="Calibri"/>
              </w:rPr>
              <w:t xml:space="preserve">perform Generic </w:t>
            </w:r>
            <w:r w:rsidRPr="00AA0E34">
              <w:t>Test</w:t>
            </w:r>
            <w:r w:rsidRPr="00AA0E34">
              <w:rPr>
                <w:rFonts w:eastAsia="Calibri"/>
              </w:rPr>
              <w:t xml:space="preserve"> Procedure for </w:t>
            </w:r>
            <w:r w:rsidRPr="00AA0E34">
              <w:t>MCPTT Floor Release – Floor Idle</w:t>
            </w:r>
            <w:r w:rsidRPr="00AA0E34">
              <w:rPr>
                <w:rFonts w:eastAsia="Calibri"/>
              </w:rPr>
              <w:t xml:space="preserve"> as described in </w:t>
            </w:r>
            <w:r w:rsidRPr="00AA0E34">
              <w:t>TS 36.579-1 [2] Table 5.3.20.3-1?</w:t>
            </w:r>
          </w:p>
        </w:tc>
        <w:tc>
          <w:tcPr>
            <w:tcW w:w="709" w:type="dxa"/>
            <w:shd w:val="clear" w:color="auto" w:fill="auto"/>
          </w:tcPr>
          <w:p w14:paraId="44B87A2E" w14:textId="77777777" w:rsidR="005D6677" w:rsidRPr="00AA0E34" w:rsidRDefault="005D6677" w:rsidP="005D6677">
            <w:pPr>
              <w:pStyle w:val="TAC"/>
            </w:pPr>
            <w:r w:rsidRPr="00AA0E34">
              <w:t>-</w:t>
            </w:r>
          </w:p>
        </w:tc>
        <w:tc>
          <w:tcPr>
            <w:tcW w:w="2977" w:type="dxa"/>
            <w:shd w:val="clear" w:color="auto" w:fill="auto"/>
          </w:tcPr>
          <w:p w14:paraId="74341498" w14:textId="77777777" w:rsidR="005D6677" w:rsidRPr="00AA0E34" w:rsidRDefault="005D6677" w:rsidP="005D6677">
            <w:pPr>
              <w:pStyle w:val="TAL"/>
            </w:pPr>
            <w:r w:rsidRPr="00AA0E34">
              <w:t>-</w:t>
            </w:r>
          </w:p>
        </w:tc>
        <w:tc>
          <w:tcPr>
            <w:tcW w:w="567" w:type="dxa"/>
            <w:shd w:val="clear" w:color="auto" w:fill="auto"/>
          </w:tcPr>
          <w:p w14:paraId="0D06FBEA" w14:textId="77777777" w:rsidR="005D6677" w:rsidRPr="00AA0E34" w:rsidRDefault="005D6677" w:rsidP="005D6677">
            <w:pPr>
              <w:pStyle w:val="TAC"/>
            </w:pPr>
            <w:r w:rsidRPr="00AA0E34">
              <w:t>8</w:t>
            </w:r>
          </w:p>
        </w:tc>
        <w:tc>
          <w:tcPr>
            <w:tcW w:w="892" w:type="dxa"/>
            <w:shd w:val="clear" w:color="auto" w:fill="auto"/>
          </w:tcPr>
          <w:p w14:paraId="5FFAFAAD" w14:textId="77777777" w:rsidR="005D6677" w:rsidRPr="00AA0E34" w:rsidRDefault="005D6677" w:rsidP="005D6677">
            <w:pPr>
              <w:pStyle w:val="TAC"/>
            </w:pPr>
            <w:r w:rsidRPr="00AA0E34">
              <w:t>P</w:t>
            </w:r>
          </w:p>
        </w:tc>
      </w:tr>
      <w:tr w:rsidR="005D6677" w:rsidRPr="00AA0E34" w14:paraId="0A101D03" w14:textId="77777777" w:rsidTr="005F54EC">
        <w:tc>
          <w:tcPr>
            <w:tcW w:w="817" w:type="dxa"/>
            <w:shd w:val="clear" w:color="auto" w:fill="auto"/>
          </w:tcPr>
          <w:p w14:paraId="678BFABC" w14:textId="77777777" w:rsidR="005D6677" w:rsidRPr="00AA0E34" w:rsidRDefault="005D6677" w:rsidP="005D6677">
            <w:pPr>
              <w:pStyle w:val="TAC"/>
            </w:pPr>
            <w:r w:rsidRPr="00AA0E34">
              <w:t>88a1-89</w:t>
            </w:r>
          </w:p>
        </w:tc>
        <w:tc>
          <w:tcPr>
            <w:tcW w:w="3800" w:type="dxa"/>
            <w:shd w:val="clear" w:color="auto" w:fill="auto"/>
          </w:tcPr>
          <w:p w14:paraId="001EF07E" w14:textId="77777777" w:rsidR="005D6677" w:rsidRPr="00AA0E34" w:rsidRDefault="005D6677" w:rsidP="005D6677">
            <w:pPr>
              <w:pStyle w:val="TAL"/>
            </w:pPr>
            <w:r w:rsidRPr="00AA0E34">
              <w:t>Void</w:t>
            </w:r>
          </w:p>
        </w:tc>
        <w:tc>
          <w:tcPr>
            <w:tcW w:w="709" w:type="dxa"/>
            <w:shd w:val="clear" w:color="auto" w:fill="auto"/>
          </w:tcPr>
          <w:p w14:paraId="3DFCBE5B" w14:textId="77777777" w:rsidR="005D6677" w:rsidRPr="00AA0E34" w:rsidRDefault="005D6677" w:rsidP="005D6677">
            <w:pPr>
              <w:pStyle w:val="TAC"/>
            </w:pPr>
            <w:r w:rsidRPr="00AA0E34">
              <w:t>-</w:t>
            </w:r>
          </w:p>
        </w:tc>
        <w:tc>
          <w:tcPr>
            <w:tcW w:w="2977" w:type="dxa"/>
            <w:shd w:val="clear" w:color="auto" w:fill="auto"/>
          </w:tcPr>
          <w:p w14:paraId="241F85D3" w14:textId="77777777" w:rsidR="005D6677" w:rsidRPr="00AA0E34" w:rsidRDefault="005D6677" w:rsidP="005D6677">
            <w:pPr>
              <w:pStyle w:val="TAL"/>
            </w:pPr>
            <w:r w:rsidRPr="00AA0E34">
              <w:t>-</w:t>
            </w:r>
          </w:p>
        </w:tc>
        <w:tc>
          <w:tcPr>
            <w:tcW w:w="567" w:type="dxa"/>
            <w:shd w:val="clear" w:color="auto" w:fill="auto"/>
          </w:tcPr>
          <w:p w14:paraId="685DAC91" w14:textId="77777777" w:rsidR="005D6677" w:rsidRPr="00AA0E34" w:rsidRDefault="005D6677" w:rsidP="005D6677">
            <w:pPr>
              <w:pStyle w:val="TAC"/>
            </w:pPr>
            <w:r w:rsidRPr="00AA0E34">
              <w:t>-</w:t>
            </w:r>
          </w:p>
        </w:tc>
        <w:tc>
          <w:tcPr>
            <w:tcW w:w="892" w:type="dxa"/>
            <w:shd w:val="clear" w:color="auto" w:fill="auto"/>
          </w:tcPr>
          <w:p w14:paraId="6CB22A5D" w14:textId="77777777" w:rsidR="005D6677" w:rsidRPr="00AA0E34" w:rsidRDefault="005D6677" w:rsidP="005D6677">
            <w:pPr>
              <w:pStyle w:val="TAC"/>
            </w:pPr>
            <w:r w:rsidRPr="00AA0E34">
              <w:t>-</w:t>
            </w:r>
          </w:p>
        </w:tc>
      </w:tr>
      <w:tr w:rsidR="005D6677" w:rsidRPr="00AA0E34" w14:paraId="1220F7D9" w14:textId="77777777" w:rsidTr="005F54EC">
        <w:tc>
          <w:tcPr>
            <w:tcW w:w="817" w:type="dxa"/>
            <w:shd w:val="clear" w:color="auto" w:fill="auto"/>
          </w:tcPr>
          <w:p w14:paraId="2735ACDF" w14:textId="77777777" w:rsidR="005D6677" w:rsidRPr="00AA0E34" w:rsidRDefault="005D6677" w:rsidP="005D6677">
            <w:pPr>
              <w:pStyle w:val="TAC"/>
            </w:pPr>
            <w:r w:rsidRPr="00AA0E34">
              <w:t>90</w:t>
            </w:r>
          </w:p>
        </w:tc>
        <w:tc>
          <w:tcPr>
            <w:tcW w:w="3800" w:type="dxa"/>
            <w:shd w:val="clear" w:color="auto" w:fill="auto"/>
          </w:tcPr>
          <w:p w14:paraId="5135A401" w14:textId="77777777" w:rsidR="005D6677" w:rsidRPr="00AA0E34" w:rsidRDefault="005D6677" w:rsidP="005D6677">
            <w:pPr>
              <w:pStyle w:val="TAL"/>
            </w:pPr>
            <w:r w:rsidRPr="00AA0E34">
              <w:rPr>
                <w:rFonts w:eastAsia="Calibri"/>
              </w:rPr>
              <w:t xml:space="preserve">Check: Is the </w:t>
            </w:r>
            <w:r w:rsidRPr="00AA0E34">
              <w:rPr>
                <w:rFonts w:eastAsia="Calibri"/>
                <w:lang w:eastAsia="ko-KR"/>
              </w:rPr>
              <w:t xml:space="preserve">Generic </w:t>
            </w:r>
            <w:r w:rsidRPr="00AA0E34">
              <w:t>Test</w:t>
            </w:r>
            <w:r w:rsidRPr="00AA0E34">
              <w:rPr>
                <w:rFonts w:eastAsia="Calibri"/>
                <w:lang w:eastAsia="ko-KR"/>
              </w:rPr>
              <w:t xml:space="preserve"> Procedure for </w:t>
            </w:r>
            <w:r w:rsidRPr="00AA0E34">
              <w:t xml:space="preserve">MCPTT CT session establishment/modification without provisional responses other than 100 Trying as described in TS 36.579-1 [2] Table </w:t>
            </w:r>
            <w:r w:rsidRPr="00AA0E34">
              <w:rPr>
                <w:bCs/>
              </w:rPr>
              <w:t xml:space="preserve">5.3.4.3-1 </w:t>
            </w:r>
            <w:del w:id="56" w:author="MCC160" w:date="2021-02-11T18:48:00Z">
              <w:r w:rsidRPr="00AA0E34" w:rsidDel="00E64C3D">
                <w:rPr>
                  <w:bCs/>
                </w:rPr>
                <w:delText xml:space="preserve"> </w:delText>
              </w:r>
              <w:r w:rsidRPr="00AA0E34" w:rsidDel="00E64C3D">
                <w:delText xml:space="preserve"> </w:delText>
              </w:r>
            </w:del>
            <w:r w:rsidRPr="00AA0E34">
              <w:t>to cancel the imminent peril state correctly performed?</w:t>
            </w:r>
          </w:p>
        </w:tc>
        <w:tc>
          <w:tcPr>
            <w:tcW w:w="709" w:type="dxa"/>
            <w:shd w:val="clear" w:color="auto" w:fill="auto"/>
          </w:tcPr>
          <w:p w14:paraId="11E18EA9" w14:textId="77777777" w:rsidR="005D6677" w:rsidRPr="00AA0E34" w:rsidRDefault="005D6677" w:rsidP="005D6677">
            <w:pPr>
              <w:pStyle w:val="TAC"/>
            </w:pPr>
            <w:r w:rsidRPr="00AA0E34">
              <w:t>-</w:t>
            </w:r>
          </w:p>
        </w:tc>
        <w:tc>
          <w:tcPr>
            <w:tcW w:w="2977" w:type="dxa"/>
            <w:shd w:val="clear" w:color="auto" w:fill="auto"/>
          </w:tcPr>
          <w:p w14:paraId="152AAA23" w14:textId="77777777" w:rsidR="005D6677" w:rsidRPr="00AA0E34" w:rsidRDefault="005D6677" w:rsidP="005D6677">
            <w:pPr>
              <w:pStyle w:val="TAL"/>
            </w:pPr>
            <w:r w:rsidRPr="00AA0E34">
              <w:t>-</w:t>
            </w:r>
          </w:p>
        </w:tc>
        <w:tc>
          <w:tcPr>
            <w:tcW w:w="567" w:type="dxa"/>
            <w:shd w:val="clear" w:color="auto" w:fill="auto"/>
          </w:tcPr>
          <w:p w14:paraId="20CDB1CC" w14:textId="77777777" w:rsidR="005D6677" w:rsidRPr="00AA0E34" w:rsidRDefault="005D6677" w:rsidP="005D6677">
            <w:pPr>
              <w:pStyle w:val="TAC"/>
            </w:pPr>
            <w:r w:rsidRPr="00AA0E34">
              <w:t>9</w:t>
            </w:r>
          </w:p>
        </w:tc>
        <w:tc>
          <w:tcPr>
            <w:tcW w:w="892" w:type="dxa"/>
            <w:shd w:val="clear" w:color="auto" w:fill="auto"/>
          </w:tcPr>
          <w:p w14:paraId="0E2A919D" w14:textId="77777777" w:rsidR="005D6677" w:rsidRPr="00AA0E34" w:rsidRDefault="005D6677" w:rsidP="005D6677">
            <w:pPr>
              <w:pStyle w:val="TAC"/>
            </w:pPr>
            <w:r w:rsidRPr="00AA0E34">
              <w:t>P</w:t>
            </w:r>
          </w:p>
        </w:tc>
      </w:tr>
      <w:tr w:rsidR="005D6677" w:rsidRPr="00F91929" w14:paraId="25EDD964" w14:textId="77777777" w:rsidTr="005F54EC">
        <w:tblPrEx>
          <w:tblLook w:val="0000" w:firstRow="0" w:lastRow="0" w:firstColumn="0" w:lastColumn="0" w:noHBand="0" w:noVBand="0"/>
        </w:tblPrEx>
        <w:tc>
          <w:tcPr>
            <w:tcW w:w="817" w:type="dxa"/>
            <w:tcBorders>
              <w:top w:val="single" w:sz="4" w:space="0" w:color="auto"/>
              <w:left w:val="single" w:sz="4" w:space="0" w:color="auto"/>
              <w:bottom w:val="single" w:sz="4" w:space="0" w:color="auto"/>
              <w:right w:val="single" w:sz="4" w:space="0" w:color="auto"/>
            </w:tcBorders>
          </w:tcPr>
          <w:p w14:paraId="15D10212" w14:textId="14882003" w:rsidR="005D6677" w:rsidRPr="00F91929" w:rsidRDefault="005D6677" w:rsidP="005D6677">
            <w:pPr>
              <w:pStyle w:val="TAC"/>
            </w:pPr>
            <w:r w:rsidRPr="00F91929">
              <w:t>90Aa1-91A</w:t>
            </w:r>
          </w:p>
        </w:tc>
        <w:tc>
          <w:tcPr>
            <w:tcW w:w="3800" w:type="dxa"/>
            <w:tcBorders>
              <w:top w:val="single" w:sz="4" w:space="0" w:color="auto"/>
              <w:left w:val="single" w:sz="4" w:space="0" w:color="auto"/>
              <w:bottom w:val="single" w:sz="4" w:space="0" w:color="auto"/>
              <w:right w:val="single" w:sz="4" w:space="0" w:color="auto"/>
            </w:tcBorders>
          </w:tcPr>
          <w:p w14:paraId="0E4935E6" w14:textId="77777777" w:rsidR="005D6677" w:rsidRPr="00F91929" w:rsidRDefault="005D6677" w:rsidP="005D6677">
            <w:pPr>
              <w:pStyle w:val="TAL"/>
            </w:pPr>
            <w:r w:rsidRPr="00F91929">
              <w:t>Void</w:t>
            </w:r>
          </w:p>
        </w:tc>
        <w:tc>
          <w:tcPr>
            <w:tcW w:w="709" w:type="dxa"/>
            <w:tcBorders>
              <w:top w:val="single" w:sz="4" w:space="0" w:color="auto"/>
              <w:left w:val="single" w:sz="4" w:space="0" w:color="auto"/>
              <w:bottom w:val="single" w:sz="4" w:space="0" w:color="auto"/>
              <w:right w:val="single" w:sz="4" w:space="0" w:color="auto"/>
            </w:tcBorders>
          </w:tcPr>
          <w:p w14:paraId="29A5655D" w14:textId="77777777" w:rsidR="005D6677" w:rsidRPr="00F91929" w:rsidRDefault="005D6677" w:rsidP="005D6677">
            <w:pPr>
              <w:pStyle w:val="TAC"/>
            </w:pPr>
            <w:r w:rsidRPr="00F91929">
              <w:t>-</w:t>
            </w:r>
          </w:p>
        </w:tc>
        <w:tc>
          <w:tcPr>
            <w:tcW w:w="2977" w:type="dxa"/>
            <w:tcBorders>
              <w:top w:val="single" w:sz="4" w:space="0" w:color="auto"/>
              <w:left w:val="single" w:sz="4" w:space="0" w:color="auto"/>
              <w:bottom w:val="single" w:sz="4" w:space="0" w:color="auto"/>
              <w:right w:val="single" w:sz="4" w:space="0" w:color="auto"/>
            </w:tcBorders>
          </w:tcPr>
          <w:p w14:paraId="492E6C16" w14:textId="77777777" w:rsidR="005D6677" w:rsidRPr="00F91929" w:rsidRDefault="005D6677" w:rsidP="005D6677">
            <w:pPr>
              <w:pStyle w:val="TAL"/>
            </w:pPr>
            <w:r w:rsidRPr="00F91929">
              <w:t>-</w:t>
            </w:r>
          </w:p>
        </w:tc>
        <w:tc>
          <w:tcPr>
            <w:tcW w:w="567" w:type="dxa"/>
            <w:tcBorders>
              <w:top w:val="single" w:sz="4" w:space="0" w:color="auto"/>
              <w:left w:val="single" w:sz="4" w:space="0" w:color="auto"/>
              <w:bottom w:val="single" w:sz="4" w:space="0" w:color="auto"/>
              <w:right w:val="single" w:sz="4" w:space="0" w:color="auto"/>
            </w:tcBorders>
          </w:tcPr>
          <w:p w14:paraId="14F576E4" w14:textId="77777777" w:rsidR="005D6677" w:rsidRPr="00F91929" w:rsidRDefault="005D6677" w:rsidP="005D6677">
            <w:pPr>
              <w:pStyle w:val="TAC"/>
            </w:pPr>
            <w:r w:rsidRPr="00F91929">
              <w:t>-</w:t>
            </w:r>
          </w:p>
        </w:tc>
        <w:tc>
          <w:tcPr>
            <w:tcW w:w="892" w:type="dxa"/>
            <w:tcBorders>
              <w:top w:val="single" w:sz="4" w:space="0" w:color="auto"/>
              <w:left w:val="single" w:sz="4" w:space="0" w:color="auto"/>
              <w:bottom w:val="single" w:sz="4" w:space="0" w:color="auto"/>
              <w:right w:val="single" w:sz="4" w:space="0" w:color="auto"/>
            </w:tcBorders>
          </w:tcPr>
          <w:p w14:paraId="27DEB5B6" w14:textId="77777777" w:rsidR="005D6677" w:rsidRPr="00F91929" w:rsidRDefault="005D6677" w:rsidP="005D6677">
            <w:pPr>
              <w:pStyle w:val="TAC"/>
            </w:pPr>
            <w:r w:rsidRPr="00F91929">
              <w:t>-</w:t>
            </w:r>
          </w:p>
        </w:tc>
      </w:tr>
      <w:tr w:rsidR="005D6677" w:rsidRPr="00F91929" w14:paraId="79300344" w14:textId="68526BD1" w:rsidTr="005F54EC">
        <w:tc>
          <w:tcPr>
            <w:tcW w:w="817" w:type="dxa"/>
            <w:shd w:val="clear" w:color="auto" w:fill="auto"/>
          </w:tcPr>
          <w:p w14:paraId="30B995BD" w14:textId="2235D970" w:rsidR="005D6677" w:rsidRPr="00F91929" w:rsidRDefault="005D6677" w:rsidP="005D6677">
            <w:pPr>
              <w:pStyle w:val="TAC"/>
            </w:pPr>
            <w:r w:rsidRPr="00F91929">
              <w:t>92</w:t>
            </w:r>
          </w:p>
        </w:tc>
        <w:tc>
          <w:tcPr>
            <w:tcW w:w="3800" w:type="dxa"/>
            <w:shd w:val="clear" w:color="auto" w:fill="auto"/>
          </w:tcPr>
          <w:p w14:paraId="5AB24747" w14:textId="59E4CC56" w:rsidR="005D6677" w:rsidRPr="00F91929" w:rsidRDefault="005D6677" w:rsidP="005D6677">
            <w:pPr>
              <w:pStyle w:val="TAL"/>
            </w:pPr>
            <w:r w:rsidRPr="00F91929">
              <w:t>The SS sends a Floor Taken message with no acknowledgement required</w:t>
            </w:r>
          </w:p>
        </w:tc>
        <w:tc>
          <w:tcPr>
            <w:tcW w:w="709" w:type="dxa"/>
            <w:shd w:val="clear" w:color="auto" w:fill="auto"/>
          </w:tcPr>
          <w:p w14:paraId="046563E9" w14:textId="7844D178" w:rsidR="005D6677" w:rsidRPr="00F91929" w:rsidRDefault="005D6677" w:rsidP="005D6677">
            <w:pPr>
              <w:pStyle w:val="TAC"/>
            </w:pPr>
            <w:r w:rsidRPr="00F91929">
              <w:t>&lt;--</w:t>
            </w:r>
          </w:p>
        </w:tc>
        <w:tc>
          <w:tcPr>
            <w:tcW w:w="2977" w:type="dxa"/>
            <w:shd w:val="clear" w:color="auto" w:fill="auto"/>
          </w:tcPr>
          <w:p w14:paraId="40B69173" w14:textId="3BA758FA" w:rsidR="005D6677" w:rsidRPr="00F91929" w:rsidRDefault="005D6677" w:rsidP="005D6677">
            <w:pPr>
              <w:pStyle w:val="TAL"/>
            </w:pPr>
            <w:r w:rsidRPr="00F91929">
              <w:t>Floor Taken</w:t>
            </w:r>
          </w:p>
        </w:tc>
        <w:tc>
          <w:tcPr>
            <w:tcW w:w="567" w:type="dxa"/>
            <w:shd w:val="clear" w:color="auto" w:fill="auto"/>
          </w:tcPr>
          <w:p w14:paraId="36F6BE45" w14:textId="7BB56614" w:rsidR="005D6677" w:rsidRPr="00F91929" w:rsidRDefault="005D6677" w:rsidP="005D6677">
            <w:pPr>
              <w:pStyle w:val="TAC"/>
            </w:pPr>
            <w:r w:rsidRPr="00F91929">
              <w:t>-</w:t>
            </w:r>
          </w:p>
        </w:tc>
        <w:tc>
          <w:tcPr>
            <w:tcW w:w="892" w:type="dxa"/>
            <w:shd w:val="clear" w:color="auto" w:fill="auto"/>
          </w:tcPr>
          <w:p w14:paraId="32EE4093" w14:textId="77894614" w:rsidR="005D6677" w:rsidRPr="00F91929" w:rsidRDefault="005D6677" w:rsidP="005D6677">
            <w:pPr>
              <w:pStyle w:val="TAC"/>
            </w:pPr>
            <w:r w:rsidRPr="00F91929">
              <w:t>-</w:t>
            </w:r>
          </w:p>
        </w:tc>
      </w:tr>
      <w:tr w:rsidR="005D6677" w:rsidRPr="00F91929" w14:paraId="68B9C7F4" w14:textId="6A9B97A7" w:rsidTr="005F54EC">
        <w:tc>
          <w:tcPr>
            <w:tcW w:w="817" w:type="dxa"/>
            <w:shd w:val="clear" w:color="auto" w:fill="auto"/>
          </w:tcPr>
          <w:p w14:paraId="41FA4CED" w14:textId="23DBDE5F" w:rsidR="005D6677" w:rsidRPr="00F91929" w:rsidRDefault="005D6677" w:rsidP="005D6677">
            <w:pPr>
              <w:pStyle w:val="TAC"/>
            </w:pPr>
            <w:r w:rsidRPr="00F91929">
              <w:t>93</w:t>
            </w:r>
          </w:p>
        </w:tc>
        <w:tc>
          <w:tcPr>
            <w:tcW w:w="3800" w:type="dxa"/>
            <w:shd w:val="clear" w:color="auto" w:fill="auto"/>
          </w:tcPr>
          <w:p w14:paraId="3A65F870" w14:textId="1224C3C1" w:rsidR="005D6677" w:rsidRPr="00F91929" w:rsidRDefault="005D6677" w:rsidP="005D6677">
            <w:pPr>
              <w:pStyle w:val="TAL"/>
            </w:pPr>
            <w:r w:rsidRPr="00F91929">
              <w:t>The SS sends a Floor Idle message with no acknowledgement required</w:t>
            </w:r>
          </w:p>
        </w:tc>
        <w:tc>
          <w:tcPr>
            <w:tcW w:w="709" w:type="dxa"/>
            <w:shd w:val="clear" w:color="auto" w:fill="auto"/>
          </w:tcPr>
          <w:p w14:paraId="74F8C071" w14:textId="08C6F87A" w:rsidR="005D6677" w:rsidRPr="00F91929" w:rsidRDefault="005D6677" w:rsidP="005D6677">
            <w:pPr>
              <w:pStyle w:val="TAC"/>
            </w:pPr>
            <w:r w:rsidRPr="00F91929">
              <w:t>&lt;--</w:t>
            </w:r>
          </w:p>
        </w:tc>
        <w:tc>
          <w:tcPr>
            <w:tcW w:w="2977" w:type="dxa"/>
            <w:shd w:val="clear" w:color="auto" w:fill="auto"/>
          </w:tcPr>
          <w:p w14:paraId="05FBB480" w14:textId="600ACA43" w:rsidR="005D6677" w:rsidRPr="00F91929" w:rsidRDefault="005D6677" w:rsidP="005D6677">
            <w:pPr>
              <w:pStyle w:val="TAL"/>
            </w:pPr>
            <w:r w:rsidRPr="00F91929">
              <w:t>Floor Idle</w:t>
            </w:r>
          </w:p>
        </w:tc>
        <w:tc>
          <w:tcPr>
            <w:tcW w:w="567" w:type="dxa"/>
            <w:shd w:val="clear" w:color="auto" w:fill="auto"/>
          </w:tcPr>
          <w:p w14:paraId="2448594F" w14:textId="710D3F65" w:rsidR="005D6677" w:rsidRPr="00F91929" w:rsidRDefault="005D6677" w:rsidP="005D6677">
            <w:pPr>
              <w:pStyle w:val="TAC"/>
            </w:pPr>
            <w:r w:rsidRPr="00F91929">
              <w:t>-</w:t>
            </w:r>
          </w:p>
        </w:tc>
        <w:tc>
          <w:tcPr>
            <w:tcW w:w="892" w:type="dxa"/>
            <w:shd w:val="clear" w:color="auto" w:fill="auto"/>
          </w:tcPr>
          <w:p w14:paraId="0696F821" w14:textId="29242491" w:rsidR="005D6677" w:rsidRPr="00F91929" w:rsidRDefault="005D6677" w:rsidP="005D6677">
            <w:pPr>
              <w:pStyle w:val="TAC"/>
            </w:pPr>
            <w:r w:rsidRPr="00F91929">
              <w:t>-</w:t>
            </w:r>
          </w:p>
        </w:tc>
      </w:tr>
      <w:tr w:rsidR="005D6677" w:rsidRPr="00AA0E34" w14:paraId="19B70268" w14:textId="77777777" w:rsidTr="005F54EC">
        <w:tc>
          <w:tcPr>
            <w:tcW w:w="817" w:type="dxa"/>
            <w:shd w:val="clear" w:color="auto" w:fill="auto"/>
          </w:tcPr>
          <w:p w14:paraId="3A38BDCC" w14:textId="77777777" w:rsidR="005D6677" w:rsidRPr="00AA0E34" w:rsidRDefault="005D6677" w:rsidP="005D6677">
            <w:pPr>
              <w:pStyle w:val="TAC"/>
            </w:pPr>
            <w:r w:rsidRPr="00AA0E34">
              <w:t>94</w:t>
            </w:r>
          </w:p>
        </w:tc>
        <w:tc>
          <w:tcPr>
            <w:tcW w:w="3800" w:type="dxa"/>
            <w:shd w:val="clear" w:color="auto" w:fill="auto"/>
          </w:tcPr>
          <w:p w14:paraId="2DD61300" w14:textId="77777777" w:rsidR="005D6677" w:rsidRPr="00AA0E34" w:rsidRDefault="005D6677" w:rsidP="005D6677">
            <w:pPr>
              <w:pStyle w:val="TAL"/>
            </w:pPr>
            <w:r w:rsidRPr="00AA0E34">
              <w:t>Make the MCPTT User request to speak (e.g. pressing the PTT button) (NOTE 1).</w:t>
            </w:r>
          </w:p>
        </w:tc>
        <w:tc>
          <w:tcPr>
            <w:tcW w:w="709" w:type="dxa"/>
            <w:shd w:val="clear" w:color="auto" w:fill="auto"/>
          </w:tcPr>
          <w:p w14:paraId="08A3C351" w14:textId="77777777" w:rsidR="005D6677" w:rsidRPr="00AA0E34" w:rsidRDefault="005D6677" w:rsidP="005D6677">
            <w:pPr>
              <w:pStyle w:val="TAC"/>
            </w:pPr>
            <w:r w:rsidRPr="00AA0E34">
              <w:t>-</w:t>
            </w:r>
          </w:p>
        </w:tc>
        <w:tc>
          <w:tcPr>
            <w:tcW w:w="2977" w:type="dxa"/>
            <w:shd w:val="clear" w:color="auto" w:fill="auto"/>
          </w:tcPr>
          <w:p w14:paraId="0D88A583" w14:textId="77777777" w:rsidR="005D6677" w:rsidRPr="00AA0E34" w:rsidRDefault="005D6677" w:rsidP="005D6677">
            <w:pPr>
              <w:pStyle w:val="TAL"/>
            </w:pPr>
            <w:r w:rsidRPr="00AA0E34">
              <w:t>-</w:t>
            </w:r>
          </w:p>
        </w:tc>
        <w:tc>
          <w:tcPr>
            <w:tcW w:w="567" w:type="dxa"/>
            <w:shd w:val="clear" w:color="auto" w:fill="auto"/>
          </w:tcPr>
          <w:p w14:paraId="4E425713" w14:textId="77777777" w:rsidR="005D6677" w:rsidRPr="00AA0E34" w:rsidRDefault="005D6677" w:rsidP="005D6677">
            <w:pPr>
              <w:pStyle w:val="TAC"/>
            </w:pPr>
            <w:r w:rsidRPr="00AA0E34">
              <w:t>-</w:t>
            </w:r>
          </w:p>
        </w:tc>
        <w:tc>
          <w:tcPr>
            <w:tcW w:w="892" w:type="dxa"/>
            <w:shd w:val="clear" w:color="auto" w:fill="auto"/>
          </w:tcPr>
          <w:p w14:paraId="62134E7D" w14:textId="77777777" w:rsidR="005D6677" w:rsidRPr="00AA0E34" w:rsidRDefault="005D6677" w:rsidP="005D6677">
            <w:pPr>
              <w:pStyle w:val="TAC"/>
            </w:pPr>
            <w:r w:rsidRPr="00AA0E34">
              <w:t>-</w:t>
            </w:r>
          </w:p>
        </w:tc>
      </w:tr>
      <w:tr w:rsidR="005D6677" w:rsidRPr="00AA0E34" w14:paraId="65C24318" w14:textId="77777777" w:rsidTr="005F54EC">
        <w:tc>
          <w:tcPr>
            <w:tcW w:w="817" w:type="dxa"/>
            <w:shd w:val="clear" w:color="auto" w:fill="auto"/>
          </w:tcPr>
          <w:p w14:paraId="1CE3FFF6" w14:textId="77777777" w:rsidR="005D6677" w:rsidRPr="00AA0E34" w:rsidRDefault="005D6677" w:rsidP="005D6677">
            <w:pPr>
              <w:pStyle w:val="TAC"/>
            </w:pPr>
            <w:r w:rsidRPr="00AA0E34">
              <w:t>95</w:t>
            </w:r>
          </w:p>
        </w:tc>
        <w:tc>
          <w:tcPr>
            <w:tcW w:w="3800" w:type="dxa"/>
            <w:shd w:val="clear" w:color="auto" w:fill="auto"/>
          </w:tcPr>
          <w:p w14:paraId="71DF5256" w14:textId="77777777" w:rsidR="005D6677" w:rsidRPr="00AA0E34" w:rsidRDefault="005D6677" w:rsidP="005D6677">
            <w:pPr>
              <w:pStyle w:val="TAL"/>
            </w:pPr>
            <w:r w:rsidRPr="00AA0E34">
              <w:t xml:space="preserve">Check: Does the UE (MCPTT client) </w:t>
            </w:r>
            <w:r w:rsidRPr="00AA0E34">
              <w:rPr>
                <w:rFonts w:eastAsia="Calibri"/>
                <w:lang w:eastAsia="ko-KR"/>
              </w:rPr>
              <w:t xml:space="preserve">perform </w:t>
            </w:r>
            <w:r w:rsidRPr="00AA0E34">
              <w:t>Generic Test Procedure for MCPTT Floor Request – Floor Granted as described in TS 36.579-1 [2] Table 5.3.16.3-1?</w:t>
            </w:r>
          </w:p>
        </w:tc>
        <w:tc>
          <w:tcPr>
            <w:tcW w:w="709" w:type="dxa"/>
            <w:shd w:val="clear" w:color="auto" w:fill="auto"/>
          </w:tcPr>
          <w:p w14:paraId="1F66A282" w14:textId="77777777" w:rsidR="005D6677" w:rsidRPr="00AA0E34" w:rsidRDefault="005D6677" w:rsidP="005D6677">
            <w:pPr>
              <w:pStyle w:val="TAC"/>
            </w:pPr>
            <w:r w:rsidRPr="00AA0E34">
              <w:t>-</w:t>
            </w:r>
          </w:p>
        </w:tc>
        <w:tc>
          <w:tcPr>
            <w:tcW w:w="2977" w:type="dxa"/>
            <w:shd w:val="clear" w:color="auto" w:fill="auto"/>
          </w:tcPr>
          <w:p w14:paraId="3F75130B" w14:textId="77777777" w:rsidR="005D6677" w:rsidRPr="00AA0E34" w:rsidRDefault="005D6677" w:rsidP="005D6677">
            <w:pPr>
              <w:pStyle w:val="TAL"/>
            </w:pPr>
            <w:r w:rsidRPr="00AA0E34">
              <w:t>-</w:t>
            </w:r>
          </w:p>
        </w:tc>
        <w:tc>
          <w:tcPr>
            <w:tcW w:w="567" w:type="dxa"/>
            <w:shd w:val="clear" w:color="auto" w:fill="auto"/>
          </w:tcPr>
          <w:p w14:paraId="09686138" w14:textId="77777777" w:rsidR="005D6677" w:rsidRPr="00AA0E34" w:rsidRDefault="005D6677" w:rsidP="005D6677">
            <w:pPr>
              <w:pStyle w:val="TAC"/>
            </w:pPr>
            <w:r w:rsidRPr="00AA0E34">
              <w:t>9</w:t>
            </w:r>
          </w:p>
        </w:tc>
        <w:tc>
          <w:tcPr>
            <w:tcW w:w="892" w:type="dxa"/>
            <w:shd w:val="clear" w:color="auto" w:fill="auto"/>
          </w:tcPr>
          <w:p w14:paraId="04665B1E" w14:textId="77777777" w:rsidR="005D6677" w:rsidRPr="00AA0E34" w:rsidRDefault="005D6677" w:rsidP="005D6677">
            <w:pPr>
              <w:pStyle w:val="TAC"/>
            </w:pPr>
            <w:r w:rsidRPr="00AA0E34">
              <w:t>P</w:t>
            </w:r>
          </w:p>
        </w:tc>
      </w:tr>
      <w:tr w:rsidR="005D6677" w:rsidRPr="00AA0E34" w14:paraId="7374B382" w14:textId="77777777" w:rsidTr="005F54EC">
        <w:tc>
          <w:tcPr>
            <w:tcW w:w="817" w:type="dxa"/>
            <w:shd w:val="clear" w:color="auto" w:fill="auto"/>
          </w:tcPr>
          <w:p w14:paraId="6894EE92" w14:textId="77777777" w:rsidR="005D6677" w:rsidRPr="00AA0E34" w:rsidRDefault="005D6677" w:rsidP="005D6677">
            <w:pPr>
              <w:pStyle w:val="TAC"/>
            </w:pPr>
            <w:r w:rsidRPr="00AA0E34">
              <w:t>96-97</w:t>
            </w:r>
          </w:p>
        </w:tc>
        <w:tc>
          <w:tcPr>
            <w:tcW w:w="3800" w:type="dxa"/>
            <w:shd w:val="clear" w:color="auto" w:fill="auto"/>
          </w:tcPr>
          <w:p w14:paraId="349144BC" w14:textId="77777777" w:rsidR="005D6677" w:rsidRPr="00AA0E34" w:rsidRDefault="005D6677" w:rsidP="005D6677">
            <w:pPr>
              <w:pStyle w:val="TAL"/>
            </w:pPr>
            <w:r w:rsidRPr="00AA0E34">
              <w:t>Void</w:t>
            </w:r>
          </w:p>
        </w:tc>
        <w:tc>
          <w:tcPr>
            <w:tcW w:w="709" w:type="dxa"/>
            <w:shd w:val="clear" w:color="auto" w:fill="auto"/>
          </w:tcPr>
          <w:p w14:paraId="4406B724" w14:textId="77777777" w:rsidR="005D6677" w:rsidRPr="00AA0E34" w:rsidRDefault="005D6677" w:rsidP="005D6677">
            <w:pPr>
              <w:pStyle w:val="TAC"/>
            </w:pPr>
            <w:r w:rsidRPr="00AA0E34">
              <w:t>-</w:t>
            </w:r>
          </w:p>
        </w:tc>
        <w:tc>
          <w:tcPr>
            <w:tcW w:w="2977" w:type="dxa"/>
            <w:shd w:val="clear" w:color="auto" w:fill="auto"/>
          </w:tcPr>
          <w:p w14:paraId="50ACA78F" w14:textId="77777777" w:rsidR="005D6677" w:rsidRPr="00AA0E34" w:rsidRDefault="005D6677" w:rsidP="005D6677">
            <w:pPr>
              <w:pStyle w:val="TAL"/>
            </w:pPr>
            <w:r w:rsidRPr="00AA0E34">
              <w:t>-</w:t>
            </w:r>
          </w:p>
        </w:tc>
        <w:tc>
          <w:tcPr>
            <w:tcW w:w="567" w:type="dxa"/>
            <w:shd w:val="clear" w:color="auto" w:fill="auto"/>
          </w:tcPr>
          <w:p w14:paraId="0AA4FDBB" w14:textId="77777777" w:rsidR="005D6677" w:rsidRPr="00AA0E34" w:rsidRDefault="005D6677" w:rsidP="005D6677">
            <w:pPr>
              <w:pStyle w:val="TAC"/>
            </w:pPr>
            <w:r w:rsidRPr="00AA0E34">
              <w:t>-</w:t>
            </w:r>
          </w:p>
        </w:tc>
        <w:tc>
          <w:tcPr>
            <w:tcW w:w="892" w:type="dxa"/>
            <w:shd w:val="clear" w:color="auto" w:fill="auto"/>
          </w:tcPr>
          <w:p w14:paraId="76A6AE2C" w14:textId="77777777" w:rsidR="005D6677" w:rsidRPr="00AA0E34" w:rsidRDefault="005D6677" w:rsidP="005D6677">
            <w:pPr>
              <w:pStyle w:val="TAC"/>
            </w:pPr>
            <w:r w:rsidRPr="00AA0E34">
              <w:t>-</w:t>
            </w:r>
          </w:p>
        </w:tc>
      </w:tr>
      <w:tr w:rsidR="005D6677" w:rsidRPr="00AA0E34" w14:paraId="07D471C8" w14:textId="77777777" w:rsidTr="005F54EC">
        <w:tc>
          <w:tcPr>
            <w:tcW w:w="817" w:type="dxa"/>
            <w:shd w:val="clear" w:color="auto" w:fill="auto"/>
          </w:tcPr>
          <w:p w14:paraId="5F178739" w14:textId="77777777" w:rsidR="005D6677" w:rsidRPr="00AA0E34" w:rsidRDefault="005D6677" w:rsidP="005D6677">
            <w:pPr>
              <w:pStyle w:val="TAC"/>
            </w:pPr>
            <w:r w:rsidRPr="00AA0E34">
              <w:t>98</w:t>
            </w:r>
          </w:p>
        </w:tc>
        <w:tc>
          <w:tcPr>
            <w:tcW w:w="3800" w:type="dxa"/>
            <w:shd w:val="clear" w:color="auto" w:fill="auto"/>
          </w:tcPr>
          <w:p w14:paraId="24AB7F6F" w14:textId="067E6AB0" w:rsidR="005D6677" w:rsidRPr="00AA0E34" w:rsidRDefault="005D6677" w:rsidP="005D6677">
            <w:pPr>
              <w:pStyle w:val="TAL"/>
            </w:pPr>
            <w:r w:rsidRPr="00AA0E34">
              <w:t xml:space="preserve">Check: Does the </w:t>
            </w:r>
            <w:ins w:id="57" w:author="MCC160" w:date="2021-01-11T17:18:00Z">
              <w:r w:rsidR="008E354B" w:rsidRPr="00AA0E34">
                <w:t>UE (</w:t>
              </w:r>
            </w:ins>
            <w:r w:rsidRPr="00AA0E34">
              <w:t xml:space="preserve">MCPTT </w:t>
            </w:r>
            <w:ins w:id="58" w:author="MCC160" w:date="2021-01-11T17:18:00Z">
              <w:r w:rsidR="008E354B" w:rsidRPr="00AA0E34">
                <w:t>c</w:t>
              </w:r>
            </w:ins>
            <w:del w:id="59" w:author="MCC160" w:date="2021-01-11T17:18:00Z">
              <w:r w:rsidRPr="00AA0E34" w:rsidDel="008E354B">
                <w:delText>C</w:delText>
              </w:r>
            </w:del>
            <w:r w:rsidRPr="00AA0E34">
              <w:t>lient</w:t>
            </w:r>
            <w:ins w:id="60" w:author="MCC160" w:date="2021-01-11T17:18:00Z">
              <w:r w:rsidR="008E354B" w:rsidRPr="00AA0E34">
                <w:t>)</w:t>
              </w:r>
            </w:ins>
            <w:r w:rsidRPr="00AA0E34">
              <w:t xml:space="preserve"> provide floor granted notification to the MCPTT User</w:t>
            </w:r>
            <w:r w:rsidRPr="00AA0E34">
              <w:rPr>
                <w:rFonts w:eastAsia="Calibri"/>
              </w:rPr>
              <w:t xml:space="preserve"> (NOTE 1)?</w:t>
            </w:r>
          </w:p>
        </w:tc>
        <w:tc>
          <w:tcPr>
            <w:tcW w:w="709" w:type="dxa"/>
            <w:shd w:val="clear" w:color="auto" w:fill="auto"/>
          </w:tcPr>
          <w:p w14:paraId="6244841D" w14:textId="77777777" w:rsidR="005D6677" w:rsidRPr="00AA0E34" w:rsidRDefault="005D6677" w:rsidP="005D6677">
            <w:pPr>
              <w:pStyle w:val="TAC"/>
            </w:pPr>
            <w:r w:rsidRPr="00AA0E34">
              <w:t>-</w:t>
            </w:r>
          </w:p>
        </w:tc>
        <w:tc>
          <w:tcPr>
            <w:tcW w:w="2977" w:type="dxa"/>
            <w:shd w:val="clear" w:color="auto" w:fill="auto"/>
          </w:tcPr>
          <w:p w14:paraId="798D2E9D" w14:textId="77777777" w:rsidR="005D6677" w:rsidRPr="00AA0E34" w:rsidRDefault="005D6677" w:rsidP="005D6677">
            <w:pPr>
              <w:pStyle w:val="TAL"/>
            </w:pPr>
            <w:r w:rsidRPr="00AA0E34">
              <w:t>-</w:t>
            </w:r>
          </w:p>
        </w:tc>
        <w:tc>
          <w:tcPr>
            <w:tcW w:w="567" w:type="dxa"/>
            <w:shd w:val="clear" w:color="auto" w:fill="auto"/>
          </w:tcPr>
          <w:p w14:paraId="38423452" w14:textId="77777777" w:rsidR="005D6677" w:rsidRPr="00AA0E34" w:rsidRDefault="005D6677" w:rsidP="005D6677">
            <w:pPr>
              <w:pStyle w:val="TAC"/>
            </w:pPr>
            <w:r w:rsidRPr="00AA0E34">
              <w:t>9</w:t>
            </w:r>
          </w:p>
        </w:tc>
        <w:tc>
          <w:tcPr>
            <w:tcW w:w="892" w:type="dxa"/>
            <w:shd w:val="clear" w:color="auto" w:fill="auto"/>
          </w:tcPr>
          <w:p w14:paraId="5EDE0E38" w14:textId="77777777" w:rsidR="005D6677" w:rsidRPr="00AA0E34" w:rsidRDefault="005D6677" w:rsidP="005D6677">
            <w:pPr>
              <w:pStyle w:val="TAC"/>
            </w:pPr>
            <w:r w:rsidRPr="00AA0E34">
              <w:t>P</w:t>
            </w:r>
          </w:p>
        </w:tc>
      </w:tr>
      <w:tr w:rsidR="005D6677" w:rsidRPr="00AA0E34" w14:paraId="740566E2" w14:textId="77777777" w:rsidTr="005F54EC">
        <w:tc>
          <w:tcPr>
            <w:tcW w:w="817" w:type="dxa"/>
            <w:shd w:val="clear" w:color="auto" w:fill="auto"/>
          </w:tcPr>
          <w:p w14:paraId="7C1DCDA9" w14:textId="77777777" w:rsidR="005D6677" w:rsidRPr="00AA0E34" w:rsidRDefault="005D6677" w:rsidP="005D6677">
            <w:pPr>
              <w:pStyle w:val="TAC"/>
            </w:pPr>
            <w:r w:rsidRPr="00AA0E34">
              <w:t>99</w:t>
            </w:r>
          </w:p>
        </w:tc>
        <w:tc>
          <w:tcPr>
            <w:tcW w:w="3800" w:type="dxa"/>
            <w:shd w:val="clear" w:color="auto" w:fill="auto"/>
          </w:tcPr>
          <w:p w14:paraId="1E67BB97" w14:textId="77777777" w:rsidR="005D6677" w:rsidRPr="00AA0E34" w:rsidRDefault="005D6677" w:rsidP="005D6677">
            <w:pPr>
              <w:pStyle w:val="TAL"/>
            </w:pPr>
            <w:r w:rsidRPr="00AA0E34">
              <w:t>Make the MCPTT User indicate end of talking (e.g. releasing the PTT button) (NOTE 1).</w:t>
            </w:r>
          </w:p>
        </w:tc>
        <w:tc>
          <w:tcPr>
            <w:tcW w:w="709" w:type="dxa"/>
            <w:shd w:val="clear" w:color="auto" w:fill="auto"/>
          </w:tcPr>
          <w:p w14:paraId="0C94589D" w14:textId="77777777" w:rsidR="005D6677" w:rsidRPr="00AA0E34" w:rsidRDefault="005D6677" w:rsidP="005D6677">
            <w:pPr>
              <w:pStyle w:val="TAC"/>
            </w:pPr>
            <w:r w:rsidRPr="00AA0E34">
              <w:t>-</w:t>
            </w:r>
          </w:p>
        </w:tc>
        <w:tc>
          <w:tcPr>
            <w:tcW w:w="2977" w:type="dxa"/>
            <w:shd w:val="clear" w:color="auto" w:fill="auto"/>
          </w:tcPr>
          <w:p w14:paraId="321840D3" w14:textId="77777777" w:rsidR="005D6677" w:rsidRPr="00AA0E34" w:rsidRDefault="005D6677" w:rsidP="005D6677">
            <w:pPr>
              <w:pStyle w:val="TAL"/>
            </w:pPr>
            <w:r w:rsidRPr="00AA0E34">
              <w:t>-</w:t>
            </w:r>
          </w:p>
        </w:tc>
        <w:tc>
          <w:tcPr>
            <w:tcW w:w="567" w:type="dxa"/>
            <w:shd w:val="clear" w:color="auto" w:fill="auto"/>
          </w:tcPr>
          <w:p w14:paraId="677BA48F" w14:textId="77777777" w:rsidR="005D6677" w:rsidRPr="00AA0E34" w:rsidRDefault="005D6677" w:rsidP="005D6677">
            <w:pPr>
              <w:pStyle w:val="TAC"/>
            </w:pPr>
            <w:r w:rsidRPr="00AA0E34">
              <w:t>-</w:t>
            </w:r>
          </w:p>
        </w:tc>
        <w:tc>
          <w:tcPr>
            <w:tcW w:w="892" w:type="dxa"/>
            <w:shd w:val="clear" w:color="auto" w:fill="auto"/>
          </w:tcPr>
          <w:p w14:paraId="0D64EDD9" w14:textId="77777777" w:rsidR="005D6677" w:rsidRPr="00AA0E34" w:rsidRDefault="005D6677" w:rsidP="005D6677">
            <w:pPr>
              <w:pStyle w:val="TAC"/>
            </w:pPr>
            <w:r w:rsidRPr="00AA0E34">
              <w:t>-</w:t>
            </w:r>
          </w:p>
        </w:tc>
      </w:tr>
      <w:tr w:rsidR="005D6677" w:rsidRPr="00AA0E34" w14:paraId="536649A1" w14:textId="77777777" w:rsidTr="005F54EC">
        <w:tc>
          <w:tcPr>
            <w:tcW w:w="817" w:type="dxa"/>
            <w:shd w:val="clear" w:color="auto" w:fill="auto"/>
          </w:tcPr>
          <w:p w14:paraId="0E48F021" w14:textId="77777777" w:rsidR="005D6677" w:rsidRPr="00AA0E34" w:rsidRDefault="005D6677" w:rsidP="005D6677">
            <w:pPr>
              <w:pStyle w:val="TAC"/>
            </w:pPr>
            <w:r w:rsidRPr="00AA0E34">
              <w:t>100</w:t>
            </w:r>
          </w:p>
        </w:tc>
        <w:tc>
          <w:tcPr>
            <w:tcW w:w="3800" w:type="dxa"/>
            <w:shd w:val="clear" w:color="auto" w:fill="auto"/>
          </w:tcPr>
          <w:p w14:paraId="1F30D790" w14:textId="77777777" w:rsidR="005D6677" w:rsidRPr="00AA0E34" w:rsidRDefault="005D6677" w:rsidP="005D6677">
            <w:pPr>
              <w:pStyle w:val="TAL"/>
            </w:pPr>
            <w:r w:rsidRPr="00AA0E34">
              <w:t xml:space="preserve">Check: Does the UE (MCPTT client) </w:t>
            </w:r>
            <w:r w:rsidRPr="00AA0E34">
              <w:rPr>
                <w:rFonts w:eastAsia="Calibri"/>
              </w:rPr>
              <w:t xml:space="preserve">perform Generic </w:t>
            </w:r>
            <w:r w:rsidRPr="00AA0E34">
              <w:t>Test</w:t>
            </w:r>
            <w:r w:rsidRPr="00AA0E34">
              <w:rPr>
                <w:rFonts w:eastAsia="Calibri"/>
              </w:rPr>
              <w:t xml:space="preserve"> Procedure for </w:t>
            </w:r>
            <w:r w:rsidRPr="00AA0E34">
              <w:t>MCPTT Floor Release – Floor Idle</w:t>
            </w:r>
            <w:r w:rsidRPr="00AA0E34">
              <w:rPr>
                <w:rFonts w:eastAsia="Calibri"/>
              </w:rPr>
              <w:t xml:space="preserve"> as described in </w:t>
            </w:r>
            <w:r w:rsidRPr="00AA0E34">
              <w:t>TS 36.579-1 [2] Table 5.3.20.3-1?</w:t>
            </w:r>
          </w:p>
        </w:tc>
        <w:tc>
          <w:tcPr>
            <w:tcW w:w="709" w:type="dxa"/>
            <w:shd w:val="clear" w:color="auto" w:fill="auto"/>
          </w:tcPr>
          <w:p w14:paraId="2FCA8448" w14:textId="77777777" w:rsidR="005D6677" w:rsidRPr="00AA0E34" w:rsidRDefault="005D6677" w:rsidP="005D6677">
            <w:pPr>
              <w:pStyle w:val="TAC"/>
            </w:pPr>
            <w:r w:rsidRPr="00AA0E34">
              <w:t>-</w:t>
            </w:r>
          </w:p>
        </w:tc>
        <w:tc>
          <w:tcPr>
            <w:tcW w:w="2977" w:type="dxa"/>
            <w:shd w:val="clear" w:color="auto" w:fill="auto"/>
          </w:tcPr>
          <w:p w14:paraId="07419740" w14:textId="77777777" w:rsidR="005D6677" w:rsidRPr="00AA0E34" w:rsidRDefault="005D6677" w:rsidP="005D6677">
            <w:pPr>
              <w:pStyle w:val="TAL"/>
            </w:pPr>
            <w:r w:rsidRPr="00AA0E34">
              <w:t>-</w:t>
            </w:r>
          </w:p>
        </w:tc>
        <w:tc>
          <w:tcPr>
            <w:tcW w:w="567" w:type="dxa"/>
            <w:shd w:val="clear" w:color="auto" w:fill="auto"/>
          </w:tcPr>
          <w:p w14:paraId="7A542499" w14:textId="77777777" w:rsidR="005D6677" w:rsidRPr="00AA0E34" w:rsidRDefault="005D6677" w:rsidP="005D6677">
            <w:pPr>
              <w:pStyle w:val="TAC"/>
            </w:pPr>
            <w:r w:rsidRPr="00AA0E34">
              <w:t>9</w:t>
            </w:r>
          </w:p>
        </w:tc>
        <w:tc>
          <w:tcPr>
            <w:tcW w:w="892" w:type="dxa"/>
            <w:shd w:val="clear" w:color="auto" w:fill="auto"/>
          </w:tcPr>
          <w:p w14:paraId="090D0430" w14:textId="77777777" w:rsidR="005D6677" w:rsidRPr="00AA0E34" w:rsidRDefault="005D6677" w:rsidP="005D6677">
            <w:pPr>
              <w:pStyle w:val="TAC"/>
            </w:pPr>
            <w:r w:rsidRPr="00AA0E34">
              <w:t>P</w:t>
            </w:r>
          </w:p>
        </w:tc>
      </w:tr>
      <w:tr w:rsidR="005D6677" w:rsidRPr="00AA0E34" w14:paraId="6547E249" w14:textId="77777777" w:rsidTr="005F54EC">
        <w:tc>
          <w:tcPr>
            <w:tcW w:w="817" w:type="dxa"/>
            <w:shd w:val="clear" w:color="auto" w:fill="auto"/>
          </w:tcPr>
          <w:p w14:paraId="16237511" w14:textId="77777777" w:rsidR="005D6677" w:rsidRPr="00AA0E34" w:rsidRDefault="005D6677" w:rsidP="005D6677">
            <w:pPr>
              <w:pStyle w:val="TAC"/>
            </w:pPr>
            <w:r w:rsidRPr="00AA0E34">
              <w:t>101a1-102</w:t>
            </w:r>
          </w:p>
        </w:tc>
        <w:tc>
          <w:tcPr>
            <w:tcW w:w="3800" w:type="dxa"/>
            <w:shd w:val="clear" w:color="auto" w:fill="auto"/>
          </w:tcPr>
          <w:p w14:paraId="694EBCE7" w14:textId="77777777" w:rsidR="005D6677" w:rsidRPr="00AA0E34" w:rsidRDefault="005D6677" w:rsidP="005D6677">
            <w:pPr>
              <w:pStyle w:val="TAL"/>
            </w:pPr>
            <w:r w:rsidRPr="00AA0E34">
              <w:t>Void</w:t>
            </w:r>
          </w:p>
        </w:tc>
        <w:tc>
          <w:tcPr>
            <w:tcW w:w="709" w:type="dxa"/>
            <w:shd w:val="clear" w:color="auto" w:fill="auto"/>
          </w:tcPr>
          <w:p w14:paraId="0CB1DECF" w14:textId="77777777" w:rsidR="005D6677" w:rsidRPr="00AA0E34" w:rsidRDefault="005D6677" w:rsidP="005D6677">
            <w:pPr>
              <w:pStyle w:val="TAC"/>
            </w:pPr>
            <w:r w:rsidRPr="00AA0E34">
              <w:t>-</w:t>
            </w:r>
          </w:p>
        </w:tc>
        <w:tc>
          <w:tcPr>
            <w:tcW w:w="2977" w:type="dxa"/>
            <w:shd w:val="clear" w:color="auto" w:fill="auto"/>
          </w:tcPr>
          <w:p w14:paraId="1EBD6C77" w14:textId="77777777" w:rsidR="005D6677" w:rsidRPr="00AA0E34" w:rsidRDefault="005D6677" w:rsidP="005D6677">
            <w:pPr>
              <w:pStyle w:val="TAL"/>
            </w:pPr>
            <w:r w:rsidRPr="00AA0E34">
              <w:t>-</w:t>
            </w:r>
          </w:p>
        </w:tc>
        <w:tc>
          <w:tcPr>
            <w:tcW w:w="567" w:type="dxa"/>
            <w:shd w:val="clear" w:color="auto" w:fill="auto"/>
          </w:tcPr>
          <w:p w14:paraId="63F6CCB9" w14:textId="77777777" w:rsidR="005D6677" w:rsidRPr="00AA0E34" w:rsidRDefault="005D6677" w:rsidP="005D6677">
            <w:pPr>
              <w:pStyle w:val="TAC"/>
            </w:pPr>
            <w:r w:rsidRPr="00AA0E34">
              <w:t>-</w:t>
            </w:r>
          </w:p>
        </w:tc>
        <w:tc>
          <w:tcPr>
            <w:tcW w:w="892" w:type="dxa"/>
            <w:shd w:val="clear" w:color="auto" w:fill="auto"/>
          </w:tcPr>
          <w:p w14:paraId="0E18B797" w14:textId="77777777" w:rsidR="005D6677" w:rsidRPr="00AA0E34" w:rsidRDefault="005D6677" w:rsidP="005D6677">
            <w:pPr>
              <w:pStyle w:val="TAC"/>
            </w:pPr>
            <w:r w:rsidRPr="00AA0E34">
              <w:t>-</w:t>
            </w:r>
          </w:p>
        </w:tc>
      </w:tr>
      <w:tr w:rsidR="005D6677" w:rsidRPr="00AA0E34" w14:paraId="47CD5013" w14:textId="77777777" w:rsidTr="005F54EC">
        <w:tc>
          <w:tcPr>
            <w:tcW w:w="817" w:type="dxa"/>
            <w:shd w:val="clear" w:color="auto" w:fill="auto"/>
          </w:tcPr>
          <w:p w14:paraId="11C100D6" w14:textId="77777777" w:rsidR="005D6677" w:rsidRPr="00AA0E34" w:rsidRDefault="005D6677" w:rsidP="005D6677">
            <w:pPr>
              <w:pStyle w:val="TAC"/>
            </w:pPr>
            <w:r w:rsidRPr="00AA0E34">
              <w:t>103</w:t>
            </w:r>
          </w:p>
        </w:tc>
        <w:tc>
          <w:tcPr>
            <w:tcW w:w="3800" w:type="dxa"/>
            <w:shd w:val="clear" w:color="auto" w:fill="auto"/>
          </w:tcPr>
          <w:p w14:paraId="3449BDF3" w14:textId="77777777" w:rsidR="005D6677" w:rsidRPr="00AA0E34" w:rsidRDefault="005D6677" w:rsidP="005D6677">
            <w:pPr>
              <w:pStyle w:val="TAL"/>
            </w:pPr>
            <w:r w:rsidRPr="00AA0E34">
              <w:rPr>
                <w:rFonts w:eastAsia="Calibri"/>
              </w:rPr>
              <w:t xml:space="preserve">Check: Is the Generic </w:t>
            </w:r>
            <w:r w:rsidRPr="00AA0E34">
              <w:t>Test</w:t>
            </w:r>
            <w:r w:rsidRPr="00AA0E34">
              <w:rPr>
                <w:rFonts w:eastAsia="Calibri"/>
              </w:rPr>
              <w:t xml:space="preserve"> Procedure for </w:t>
            </w:r>
            <w:r w:rsidRPr="00AA0E34">
              <w:t xml:space="preserve">MCPTT CT call release </w:t>
            </w:r>
            <w:r w:rsidRPr="00AA0E34">
              <w:rPr>
                <w:rFonts w:eastAsia="Calibri"/>
              </w:rPr>
              <w:t xml:space="preserve">as described in </w:t>
            </w:r>
            <w:r w:rsidRPr="00AA0E34">
              <w:t>TS 36.579-1 [2] Table 5.3.12.3-1 to end the On-demand Pre-arranged Group Call correctly performed?</w:t>
            </w:r>
          </w:p>
        </w:tc>
        <w:tc>
          <w:tcPr>
            <w:tcW w:w="709" w:type="dxa"/>
            <w:shd w:val="clear" w:color="auto" w:fill="auto"/>
          </w:tcPr>
          <w:p w14:paraId="0C08F390" w14:textId="77777777" w:rsidR="005D6677" w:rsidRPr="00AA0E34" w:rsidRDefault="005D6677" w:rsidP="005D6677">
            <w:pPr>
              <w:pStyle w:val="TAC"/>
            </w:pPr>
            <w:r w:rsidRPr="00AA0E34">
              <w:t>-</w:t>
            </w:r>
          </w:p>
        </w:tc>
        <w:tc>
          <w:tcPr>
            <w:tcW w:w="2977" w:type="dxa"/>
            <w:shd w:val="clear" w:color="auto" w:fill="auto"/>
          </w:tcPr>
          <w:p w14:paraId="4E749E73" w14:textId="77777777" w:rsidR="005D6677" w:rsidRPr="00AA0E34" w:rsidRDefault="005D6677" w:rsidP="005D6677">
            <w:pPr>
              <w:pStyle w:val="TAL"/>
            </w:pPr>
            <w:r w:rsidRPr="00AA0E34">
              <w:t>-</w:t>
            </w:r>
          </w:p>
        </w:tc>
        <w:tc>
          <w:tcPr>
            <w:tcW w:w="567" w:type="dxa"/>
            <w:shd w:val="clear" w:color="auto" w:fill="auto"/>
          </w:tcPr>
          <w:p w14:paraId="6AEF7206" w14:textId="77777777" w:rsidR="005D6677" w:rsidRPr="00AA0E34" w:rsidRDefault="005D6677" w:rsidP="005D6677">
            <w:pPr>
              <w:pStyle w:val="TAC"/>
            </w:pPr>
            <w:r w:rsidRPr="00AA0E34">
              <w:t>10</w:t>
            </w:r>
          </w:p>
        </w:tc>
        <w:tc>
          <w:tcPr>
            <w:tcW w:w="892" w:type="dxa"/>
            <w:shd w:val="clear" w:color="auto" w:fill="auto"/>
          </w:tcPr>
          <w:p w14:paraId="7EF63E9F" w14:textId="77777777" w:rsidR="005D6677" w:rsidRPr="00AA0E34" w:rsidRDefault="005D6677" w:rsidP="005D6677">
            <w:pPr>
              <w:pStyle w:val="TAC"/>
            </w:pPr>
            <w:r w:rsidRPr="00AA0E34">
              <w:t>P</w:t>
            </w:r>
          </w:p>
        </w:tc>
      </w:tr>
      <w:tr w:rsidR="005D6677" w:rsidRPr="00AA0E34" w14:paraId="6E0B5DF8" w14:textId="77777777" w:rsidTr="005F54EC">
        <w:tc>
          <w:tcPr>
            <w:tcW w:w="817" w:type="dxa"/>
            <w:shd w:val="clear" w:color="auto" w:fill="auto"/>
          </w:tcPr>
          <w:p w14:paraId="2A85BB8D" w14:textId="77777777" w:rsidR="005D6677" w:rsidRPr="00AA0E34" w:rsidRDefault="005D6677" w:rsidP="005D6677">
            <w:pPr>
              <w:pStyle w:val="TAC"/>
            </w:pPr>
            <w:r w:rsidRPr="00AA0E34">
              <w:t>104</w:t>
            </w:r>
          </w:p>
        </w:tc>
        <w:tc>
          <w:tcPr>
            <w:tcW w:w="3800" w:type="dxa"/>
            <w:shd w:val="clear" w:color="auto" w:fill="auto"/>
          </w:tcPr>
          <w:p w14:paraId="6778D11C" w14:textId="77777777" w:rsidR="005D6677" w:rsidRPr="00AA0E34" w:rsidRDefault="005D6677" w:rsidP="005D6677">
            <w:pPr>
              <w:pStyle w:val="TAL"/>
            </w:pPr>
            <w:r w:rsidRPr="00AA0E34">
              <w:t>Void</w:t>
            </w:r>
          </w:p>
        </w:tc>
        <w:tc>
          <w:tcPr>
            <w:tcW w:w="709" w:type="dxa"/>
            <w:shd w:val="clear" w:color="auto" w:fill="auto"/>
          </w:tcPr>
          <w:p w14:paraId="20FB048D" w14:textId="77777777" w:rsidR="005D6677" w:rsidRPr="00AA0E34" w:rsidRDefault="005D6677" w:rsidP="005D6677">
            <w:pPr>
              <w:pStyle w:val="TAC"/>
            </w:pPr>
            <w:r w:rsidRPr="00AA0E34">
              <w:t>-</w:t>
            </w:r>
          </w:p>
        </w:tc>
        <w:tc>
          <w:tcPr>
            <w:tcW w:w="2977" w:type="dxa"/>
            <w:shd w:val="clear" w:color="auto" w:fill="auto"/>
          </w:tcPr>
          <w:p w14:paraId="58EA65D8" w14:textId="77777777" w:rsidR="005D6677" w:rsidRPr="00AA0E34" w:rsidRDefault="005D6677" w:rsidP="005D6677">
            <w:pPr>
              <w:pStyle w:val="TAL"/>
            </w:pPr>
            <w:r w:rsidRPr="00AA0E34">
              <w:t>-</w:t>
            </w:r>
          </w:p>
        </w:tc>
        <w:tc>
          <w:tcPr>
            <w:tcW w:w="567" w:type="dxa"/>
            <w:shd w:val="clear" w:color="auto" w:fill="auto"/>
          </w:tcPr>
          <w:p w14:paraId="3351FA64" w14:textId="77777777" w:rsidR="005D6677" w:rsidRPr="00AA0E34" w:rsidRDefault="005D6677" w:rsidP="005D6677">
            <w:pPr>
              <w:pStyle w:val="TAC"/>
            </w:pPr>
            <w:r w:rsidRPr="00AA0E34">
              <w:t>-</w:t>
            </w:r>
          </w:p>
        </w:tc>
        <w:tc>
          <w:tcPr>
            <w:tcW w:w="892" w:type="dxa"/>
            <w:shd w:val="clear" w:color="auto" w:fill="auto"/>
          </w:tcPr>
          <w:p w14:paraId="6AFFAFE2" w14:textId="77777777" w:rsidR="005D6677" w:rsidRPr="00AA0E34" w:rsidRDefault="005D6677" w:rsidP="005D6677">
            <w:pPr>
              <w:pStyle w:val="TAC"/>
            </w:pPr>
            <w:r w:rsidRPr="00AA0E34">
              <w:t>-</w:t>
            </w:r>
          </w:p>
        </w:tc>
      </w:tr>
      <w:tr w:rsidR="005D6677" w:rsidRPr="00AA0E34" w:rsidDel="00025798" w14:paraId="1BB54146" w14:textId="77777777" w:rsidTr="005F54EC">
        <w:tc>
          <w:tcPr>
            <w:tcW w:w="9762" w:type="dxa"/>
            <w:gridSpan w:val="6"/>
            <w:shd w:val="clear" w:color="auto" w:fill="auto"/>
          </w:tcPr>
          <w:p w14:paraId="4520F073" w14:textId="5832B6F0" w:rsidR="005D6677" w:rsidRPr="00AA0E34" w:rsidDel="00025798" w:rsidRDefault="005D6677">
            <w:pPr>
              <w:pStyle w:val="TAN"/>
              <w:pPrChange w:id="61" w:author="MCC TF160" w:date="2021-02-04T18:35:00Z">
                <w:pPr>
                  <w:pStyle w:val="TAC"/>
                  <w:jc w:val="left"/>
                </w:pPr>
              </w:pPrChange>
            </w:pPr>
            <w:r w:rsidRPr="00AA0E34">
              <w:rPr>
                <w:rFonts w:eastAsia="Calibri"/>
                <w:szCs w:val="22"/>
              </w:rPr>
              <w:t>NOTE 1:</w:t>
            </w:r>
            <w:del w:id="62" w:author="MCC TF160" w:date="2021-02-04T18:35:00Z">
              <w:r w:rsidRPr="00AA0E34" w:rsidDel="002E7117">
                <w:rPr>
                  <w:rFonts w:eastAsia="Calibri"/>
                  <w:szCs w:val="22"/>
                </w:rPr>
                <w:delText xml:space="preserve"> </w:delText>
              </w:r>
            </w:del>
            <w:ins w:id="63" w:author="MCC TF160" w:date="2021-02-04T18:35:00Z">
              <w:r w:rsidR="002E7117">
                <w:rPr>
                  <w:rFonts w:eastAsia="Calibri"/>
                  <w:szCs w:val="22"/>
                </w:rPr>
                <w:tab/>
              </w:r>
            </w:ins>
            <w:r w:rsidRPr="00AA0E34">
              <w:rPr>
                <w:rFonts w:eastAsia="Calibri"/>
              </w:rPr>
              <w:t>This is expected to be done via a suitable implementation dependent MMI.</w:t>
            </w:r>
          </w:p>
        </w:tc>
      </w:tr>
    </w:tbl>
    <w:p w14:paraId="1395D793" w14:textId="7794F6EF" w:rsidR="0061718F" w:rsidRPr="00AA0E34" w:rsidRDefault="0061718F" w:rsidP="0061718F"/>
    <w:p w14:paraId="767BDE44" w14:textId="77777777" w:rsidR="0061718F" w:rsidRPr="00AA0E34" w:rsidRDefault="0061718F" w:rsidP="0061718F">
      <w:pPr>
        <w:pStyle w:val="H6"/>
      </w:pPr>
      <w:r w:rsidRPr="00AA0E34">
        <w:t>6.1.1.2.3.3</w:t>
      </w:r>
      <w:r w:rsidRPr="00AA0E34">
        <w:tab/>
        <w:t>Specific message contents</w:t>
      </w:r>
    </w:p>
    <w:p w14:paraId="090ADBEE" w14:textId="77777777" w:rsidR="0061718F" w:rsidRPr="00AA0E34" w:rsidRDefault="0061718F" w:rsidP="0061718F">
      <w:pPr>
        <w:pStyle w:val="TH"/>
      </w:pPr>
      <w:r w:rsidRPr="00AA0E34">
        <w:t>Table 6.1.1.2.3.3-1: SIP INVITE (steps 1, 46,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1718F" w:rsidRPr="00AA0E34" w14:paraId="2B8C0773" w14:textId="77777777" w:rsidTr="005F54EC">
        <w:tc>
          <w:tcPr>
            <w:tcW w:w="9639" w:type="dxa"/>
          </w:tcPr>
          <w:p w14:paraId="00A3EB71" w14:textId="45D22D03" w:rsidR="0061718F" w:rsidRPr="00AA0E34" w:rsidRDefault="0061718F" w:rsidP="005F54EC">
            <w:pPr>
              <w:pStyle w:val="TAL"/>
            </w:pPr>
            <w:r w:rsidRPr="00AA0E34">
              <w:t xml:space="preserve">Derivation Path: TS 36.579-1 [2], Table 5.5.2.5.2-1 </w:t>
            </w:r>
            <w:del w:id="64" w:author="MCC160" w:date="2021-02-23T10:13:00Z">
              <w:r w:rsidRPr="00A706A6" w:rsidDel="00A706A6">
                <w:rPr>
                  <w:highlight w:val="yellow"/>
                  <w:rPrChange w:id="65" w:author="MCC160" w:date="2021-02-23T10:13:00Z">
                    <w:rPr/>
                  </w:rPrChange>
                </w:rPr>
                <w:delText>condition GROUP-CALL</w:delText>
              </w:r>
            </w:del>
          </w:p>
        </w:tc>
      </w:tr>
    </w:tbl>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410"/>
        <w:gridCol w:w="1984"/>
        <w:gridCol w:w="1276"/>
        <w:gridCol w:w="1134"/>
        <w:tblGridChange w:id="66">
          <w:tblGrid>
            <w:gridCol w:w="2836"/>
            <w:gridCol w:w="2410"/>
            <w:gridCol w:w="1984"/>
            <w:gridCol w:w="1276"/>
            <w:gridCol w:w="1134"/>
          </w:tblGrid>
        </w:tblGridChange>
      </w:tblGrid>
      <w:tr w:rsidR="00A706A6" w:rsidRPr="00A706A6" w14:paraId="37EE1A5E" w14:textId="77777777" w:rsidTr="00B23A39">
        <w:trPr>
          <w:ins w:id="67" w:author="MCC160" w:date="2021-02-23T10:13:00Z"/>
        </w:trPr>
        <w:tc>
          <w:tcPr>
            <w:tcW w:w="2836" w:type="dxa"/>
          </w:tcPr>
          <w:p w14:paraId="6797CE0E" w14:textId="77777777" w:rsidR="00A706A6" w:rsidRPr="00A706A6" w:rsidRDefault="00A706A6" w:rsidP="00B23A39">
            <w:pPr>
              <w:pStyle w:val="TAH"/>
              <w:rPr>
                <w:ins w:id="68" w:author="MCC160" w:date="2021-02-23T10:13:00Z"/>
                <w:highlight w:val="yellow"/>
                <w:rPrChange w:id="69" w:author="MCC160" w:date="2021-02-23T10:14:00Z">
                  <w:rPr>
                    <w:ins w:id="70" w:author="MCC160" w:date="2021-02-23T10:13:00Z"/>
                  </w:rPr>
                </w:rPrChange>
              </w:rPr>
            </w:pPr>
            <w:ins w:id="71" w:author="MCC160" w:date="2021-02-23T10:13:00Z">
              <w:r w:rsidRPr="00A706A6">
                <w:rPr>
                  <w:highlight w:val="yellow"/>
                  <w:rPrChange w:id="72" w:author="MCC160" w:date="2021-02-23T10:14:00Z">
                    <w:rPr/>
                  </w:rPrChange>
                </w:rPr>
                <w:t>Information Element</w:t>
              </w:r>
            </w:ins>
          </w:p>
        </w:tc>
        <w:tc>
          <w:tcPr>
            <w:tcW w:w="2410" w:type="dxa"/>
          </w:tcPr>
          <w:p w14:paraId="45C8E76C" w14:textId="77777777" w:rsidR="00A706A6" w:rsidRPr="00A706A6" w:rsidRDefault="00A706A6" w:rsidP="00B23A39">
            <w:pPr>
              <w:pStyle w:val="TAH"/>
              <w:rPr>
                <w:ins w:id="73" w:author="MCC160" w:date="2021-02-23T10:13:00Z"/>
                <w:highlight w:val="yellow"/>
                <w:rPrChange w:id="74" w:author="MCC160" w:date="2021-02-23T10:14:00Z">
                  <w:rPr>
                    <w:ins w:id="75" w:author="MCC160" w:date="2021-02-23T10:13:00Z"/>
                  </w:rPr>
                </w:rPrChange>
              </w:rPr>
            </w:pPr>
            <w:ins w:id="76" w:author="MCC160" w:date="2021-02-23T10:13:00Z">
              <w:r w:rsidRPr="00A706A6">
                <w:rPr>
                  <w:highlight w:val="yellow"/>
                  <w:rPrChange w:id="77" w:author="MCC160" w:date="2021-02-23T10:14:00Z">
                    <w:rPr/>
                  </w:rPrChange>
                </w:rPr>
                <w:t>Value/remark</w:t>
              </w:r>
            </w:ins>
          </w:p>
        </w:tc>
        <w:tc>
          <w:tcPr>
            <w:tcW w:w="1984" w:type="dxa"/>
          </w:tcPr>
          <w:p w14:paraId="4762E922" w14:textId="77777777" w:rsidR="00A706A6" w:rsidRPr="00A706A6" w:rsidRDefault="00A706A6" w:rsidP="00B23A39">
            <w:pPr>
              <w:pStyle w:val="TAH"/>
              <w:rPr>
                <w:ins w:id="78" w:author="MCC160" w:date="2021-02-23T10:13:00Z"/>
                <w:highlight w:val="yellow"/>
                <w:rPrChange w:id="79" w:author="MCC160" w:date="2021-02-23T10:14:00Z">
                  <w:rPr>
                    <w:ins w:id="80" w:author="MCC160" w:date="2021-02-23T10:13:00Z"/>
                  </w:rPr>
                </w:rPrChange>
              </w:rPr>
            </w:pPr>
            <w:ins w:id="81" w:author="MCC160" w:date="2021-02-23T10:13:00Z">
              <w:r w:rsidRPr="00A706A6">
                <w:rPr>
                  <w:highlight w:val="yellow"/>
                  <w:rPrChange w:id="82" w:author="MCC160" w:date="2021-02-23T10:14:00Z">
                    <w:rPr/>
                  </w:rPrChange>
                </w:rPr>
                <w:t>Comment</w:t>
              </w:r>
            </w:ins>
          </w:p>
        </w:tc>
        <w:tc>
          <w:tcPr>
            <w:tcW w:w="1276" w:type="dxa"/>
            <w:tcBorders>
              <w:bottom w:val="single" w:sz="4" w:space="0" w:color="auto"/>
            </w:tcBorders>
          </w:tcPr>
          <w:p w14:paraId="3896A175" w14:textId="77777777" w:rsidR="00A706A6" w:rsidRPr="00A706A6" w:rsidRDefault="00A706A6" w:rsidP="00B23A39">
            <w:pPr>
              <w:pStyle w:val="TAH"/>
              <w:rPr>
                <w:ins w:id="83" w:author="MCC160" w:date="2021-02-23T10:13:00Z"/>
                <w:highlight w:val="yellow"/>
                <w:rPrChange w:id="84" w:author="MCC160" w:date="2021-02-23T10:14:00Z">
                  <w:rPr>
                    <w:ins w:id="85" w:author="MCC160" w:date="2021-02-23T10:13:00Z"/>
                  </w:rPr>
                </w:rPrChange>
              </w:rPr>
            </w:pPr>
            <w:ins w:id="86" w:author="MCC160" w:date="2021-02-23T10:13:00Z">
              <w:r w:rsidRPr="00A706A6">
                <w:rPr>
                  <w:highlight w:val="yellow"/>
                  <w:rPrChange w:id="87" w:author="MCC160" w:date="2021-02-23T10:14:00Z">
                    <w:rPr/>
                  </w:rPrChange>
                </w:rPr>
                <w:t>Reference</w:t>
              </w:r>
            </w:ins>
          </w:p>
        </w:tc>
        <w:tc>
          <w:tcPr>
            <w:tcW w:w="1134" w:type="dxa"/>
          </w:tcPr>
          <w:p w14:paraId="05BCD2C2" w14:textId="77777777" w:rsidR="00A706A6" w:rsidRPr="00A706A6" w:rsidRDefault="00A706A6" w:rsidP="00B23A39">
            <w:pPr>
              <w:pStyle w:val="TAH"/>
              <w:rPr>
                <w:ins w:id="88" w:author="MCC160" w:date="2021-02-23T10:13:00Z"/>
                <w:highlight w:val="yellow"/>
                <w:rPrChange w:id="89" w:author="MCC160" w:date="2021-02-23T10:14:00Z">
                  <w:rPr>
                    <w:ins w:id="90" w:author="MCC160" w:date="2021-02-23T10:13:00Z"/>
                  </w:rPr>
                </w:rPrChange>
              </w:rPr>
            </w:pPr>
            <w:ins w:id="91" w:author="MCC160" w:date="2021-02-23T10:13:00Z">
              <w:r w:rsidRPr="00A706A6">
                <w:rPr>
                  <w:highlight w:val="yellow"/>
                  <w:rPrChange w:id="92" w:author="MCC160" w:date="2021-02-23T10:14:00Z">
                    <w:rPr/>
                  </w:rPrChange>
                </w:rPr>
                <w:t>Condition</w:t>
              </w:r>
            </w:ins>
          </w:p>
        </w:tc>
      </w:tr>
      <w:tr w:rsidR="00A706A6" w:rsidRPr="00A706A6" w14:paraId="1D112C8C" w14:textId="77777777" w:rsidTr="00B23A39">
        <w:trPr>
          <w:ins w:id="93" w:author="MCC160" w:date="2021-02-23T10:13:00Z"/>
        </w:trPr>
        <w:tc>
          <w:tcPr>
            <w:tcW w:w="2836" w:type="dxa"/>
          </w:tcPr>
          <w:p w14:paraId="44766356" w14:textId="77777777" w:rsidR="00A706A6" w:rsidRPr="00A706A6" w:rsidRDefault="00A706A6" w:rsidP="00B23A39">
            <w:pPr>
              <w:pStyle w:val="TAL"/>
              <w:rPr>
                <w:ins w:id="94" w:author="MCC160" w:date="2021-02-23T10:13:00Z"/>
                <w:b/>
                <w:bCs/>
                <w:szCs w:val="18"/>
                <w:highlight w:val="yellow"/>
                <w:rPrChange w:id="95" w:author="MCC160" w:date="2021-02-23T10:14:00Z">
                  <w:rPr>
                    <w:ins w:id="96" w:author="MCC160" w:date="2021-02-23T10:13:00Z"/>
                    <w:b/>
                    <w:bCs/>
                    <w:szCs w:val="18"/>
                  </w:rPr>
                </w:rPrChange>
              </w:rPr>
            </w:pPr>
            <w:ins w:id="97" w:author="MCC160" w:date="2021-02-23T10:13:00Z">
              <w:r w:rsidRPr="00A706A6">
                <w:rPr>
                  <w:b/>
                  <w:bCs/>
                  <w:szCs w:val="18"/>
                  <w:highlight w:val="yellow"/>
                  <w:rPrChange w:id="98" w:author="MCC160" w:date="2021-02-23T10:14:00Z">
                    <w:rPr>
                      <w:b/>
                      <w:bCs/>
                      <w:szCs w:val="18"/>
                    </w:rPr>
                  </w:rPrChange>
                </w:rPr>
                <w:t>Message-body</w:t>
              </w:r>
            </w:ins>
          </w:p>
        </w:tc>
        <w:tc>
          <w:tcPr>
            <w:tcW w:w="2410" w:type="dxa"/>
          </w:tcPr>
          <w:p w14:paraId="0CCDB642" w14:textId="77777777" w:rsidR="00A706A6" w:rsidRPr="00A706A6" w:rsidRDefault="00A706A6" w:rsidP="00B23A39">
            <w:pPr>
              <w:pStyle w:val="TAL"/>
              <w:rPr>
                <w:ins w:id="99" w:author="MCC160" w:date="2021-02-23T10:13:00Z"/>
                <w:rFonts w:cs="Arial"/>
                <w:szCs w:val="18"/>
                <w:highlight w:val="yellow"/>
                <w:rPrChange w:id="100" w:author="MCC160" w:date="2021-02-23T10:14:00Z">
                  <w:rPr>
                    <w:ins w:id="101" w:author="MCC160" w:date="2021-02-23T10:13:00Z"/>
                    <w:rFonts w:cs="Arial"/>
                    <w:szCs w:val="18"/>
                  </w:rPr>
                </w:rPrChange>
              </w:rPr>
            </w:pPr>
          </w:p>
        </w:tc>
        <w:tc>
          <w:tcPr>
            <w:tcW w:w="1984" w:type="dxa"/>
          </w:tcPr>
          <w:p w14:paraId="4AD5B78D" w14:textId="77777777" w:rsidR="00A706A6" w:rsidRPr="00A706A6" w:rsidRDefault="00A706A6" w:rsidP="00B23A39">
            <w:pPr>
              <w:pStyle w:val="TAL"/>
              <w:rPr>
                <w:ins w:id="102" w:author="MCC160" w:date="2021-02-23T10:13:00Z"/>
                <w:rFonts w:cs="Arial"/>
                <w:szCs w:val="18"/>
                <w:highlight w:val="yellow"/>
                <w:rPrChange w:id="103" w:author="MCC160" w:date="2021-02-23T10:14:00Z">
                  <w:rPr>
                    <w:ins w:id="104" w:author="MCC160" w:date="2021-02-23T10:13:00Z"/>
                    <w:rFonts w:cs="Arial"/>
                    <w:szCs w:val="18"/>
                  </w:rPr>
                </w:rPrChange>
              </w:rPr>
            </w:pPr>
          </w:p>
        </w:tc>
        <w:tc>
          <w:tcPr>
            <w:tcW w:w="1276" w:type="dxa"/>
          </w:tcPr>
          <w:p w14:paraId="03EF7132" w14:textId="77777777" w:rsidR="00A706A6" w:rsidRPr="00A706A6" w:rsidRDefault="00A706A6" w:rsidP="00B23A39">
            <w:pPr>
              <w:pStyle w:val="TAL"/>
              <w:rPr>
                <w:ins w:id="105" w:author="MCC160" w:date="2021-02-23T10:13:00Z"/>
                <w:highlight w:val="yellow"/>
                <w:rPrChange w:id="106" w:author="MCC160" w:date="2021-02-23T10:14:00Z">
                  <w:rPr>
                    <w:ins w:id="107" w:author="MCC160" w:date="2021-02-23T10:13:00Z"/>
                  </w:rPr>
                </w:rPrChange>
              </w:rPr>
            </w:pPr>
          </w:p>
        </w:tc>
        <w:tc>
          <w:tcPr>
            <w:tcW w:w="1134" w:type="dxa"/>
          </w:tcPr>
          <w:p w14:paraId="13D63DE5" w14:textId="77777777" w:rsidR="00A706A6" w:rsidRPr="00A706A6" w:rsidRDefault="00A706A6" w:rsidP="00B23A39">
            <w:pPr>
              <w:pStyle w:val="TAH"/>
              <w:jc w:val="left"/>
              <w:rPr>
                <w:ins w:id="108" w:author="MCC160" w:date="2021-02-23T10:13:00Z"/>
                <w:b w:val="0"/>
                <w:highlight w:val="yellow"/>
                <w:rPrChange w:id="109" w:author="MCC160" w:date="2021-02-23T10:14:00Z">
                  <w:rPr>
                    <w:ins w:id="110" w:author="MCC160" w:date="2021-02-23T10:13:00Z"/>
                    <w:b w:val="0"/>
                  </w:rPr>
                </w:rPrChange>
              </w:rPr>
            </w:pPr>
          </w:p>
        </w:tc>
      </w:tr>
      <w:tr w:rsidR="00A706A6" w:rsidRPr="00A706A6" w14:paraId="3F3B2BB4" w14:textId="77777777" w:rsidTr="00B23A39">
        <w:trPr>
          <w:ins w:id="111" w:author="MCC160" w:date="2021-02-23T10:13:00Z"/>
        </w:trPr>
        <w:tc>
          <w:tcPr>
            <w:tcW w:w="2836" w:type="dxa"/>
            <w:vAlign w:val="center"/>
          </w:tcPr>
          <w:p w14:paraId="36E6ACBC" w14:textId="77777777" w:rsidR="00A706A6" w:rsidRPr="00A706A6" w:rsidRDefault="00A706A6" w:rsidP="00B23A39">
            <w:pPr>
              <w:pStyle w:val="TAL"/>
              <w:rPr>
                <w:ins w:id="112" w:author="MCC160" w:date="2021-02-23T10:13:00Z"/>
                <w:b/>
                <w:bCs/>
                <w:szCs w:val="18"/>
                <w:highlight w:val="yellow"/>
                <w:rPrChange w:id="113" w:author="MCC160" w:date="2021-02-23T10:14:00Z">
                  <w:rPr>
                    <w:ins w:id="114" w:author="MCC160" w:date="2021-02-23T10:13:00Z"/>
                    <w:b/>
                    <w:bCs/>
                    <w:szCs w:val="18"/>
                  </w:rPr>
                </w:rPrChange>
              </w:rPr>
            </w:pPr>
            <w:ins w:id="115" w:author="MCC160" w:date="2021-02-23T10:13:00Z">
              <w:r w:rsidRPr="00A706A6">
                <w:rPr>
                  <w:highlight w:val="yellow"/>
                  <w:rPrChange w:id="116" w:author="MCC160" w:date="2021-02-23T10:14:00Z">
                    <w:rPr/>
                  </w:rPrChange>
                </w:rPr>
                <w:t xml:space="preserve">  MIME body part</w:t>
              </w:r>
            </w:ins>
          </w:p>
        </w:tc>
        <w:tc>
          <w:tcPr>
            <w:tcW w:w="2410" w:type="dxa"/>
          </w:tcPr>
          <w:p w14:paraId="4A7D72C6" w14:textId="77777777" w:rsidR="00A706A6" w:rsidRPr="00A706A6" w:rsidRDefault="00A706A6" w:rsidP="00B23A39">
            <w:pPr>
              <w:pStyle w:val="TAL"/>
              <w:rPr>
                <w:ins w:id="117" w:author="MCC160" w:date="2021-02-23T10:13:00Z"/>
                <w:rFonts w:cs="Arial"/>
                <w:szCs w:val="18"/>
                <w:highlight w:val="yellow"/>
                <w:rPrChange w:id="118" w:author="MCC160" w:date="2021-02-23T10:14:00Z">
                  <w:rPr>
                    <w:ins w:id="119" w:author="MCC160" w:date="2021-02-23T10:13:00Z"/>
                    <w:rFonts w:cs="Arial"/>
                    <w:szCs w:val="18"/>
                  </w:rPr>
                </w:rPrChange>
              </w:rPr>
            </w:pPr>
          </w:p>
        </w:tc>
        <w:tc>
          <w:tcPr>
            <w:tcW w:w="1984" w:type="dxa"/>
          </w:tcPr>
          <w:p w14:paraId="49A904E6" w14:textId="77777777" w:rsidR="00A706A6" w:rsidRPr="00A706A6" w:rsidRDefault="00A706A6" w:rsidP="00B23A39">
            <w:pPr>
              <w:pStyle w:val="TAL"/>
              <w:rPr>
                <w:ins w:id="120" w:author="MCC160" w:date="2021-02-23T10:13:00Z"/>
                <w:rFonts w:cs="Arial"/>
                <w:szCs w:val="18"/>
                <w:highlight w:val="yellow"/>
                <w:rPrChange w:id="121" w:author="MCC160" w:date="2021-02-23T10:14:00Z">
                  <w:rPr>
                    <w:ins w:id="122" w:author="MCC160" w:date="2021-02-23T10:13:00Z"/>
                    <w:rFonts w:cs="Arial"/>
                    <w:szCs w:val="18"/>
                  </w:rPr>
                </w:rPrChange>
              </w:rPr>
            </w:pPr>
            <w:ins w:id="123" w:author="MCC160" w:date="2021-02-23T10:13:00Z">
              <w:r w:rsidRPr="00A706A6">
                <w:rPr>
                  <w:highlight w:val="yellow"/>
                  <w:rPrChange w:id="124" w:author="MCC160" w:date="2021-02-23T10:14:00Z">
                    <w:rPr/>
                  </w:rPrChange>
                </w:rPr>
                <w:t>MCPTT Info</w:t>
              </w:r>
            </w:ins>
          </w:p>
        </w:tc>
        <w:tc>
          <w:tcPr>
            <w:tcW w:w="1276" w:type="dxa"/>
          </w:tcPr>
          <w:p w14:paraId="742DC5C4" w14:textId="77777777" w:rsidR="00A706A6" w:rsidRPr="00A706A6" w:rsidRDefault="00A706A6" w:rsidP="00B23A39">
            <w:pPr>
              <w:pStyle w:val="TAL"/>
              <w:rPr>
                <w:ins w:id="125" w:author="MCC160" w:date="2021-02-23T10:13:00Z"/>
                <w:highlight w:val="yellow"/>
                <w:rPrChange w:id="126" w:author="MCC160" w:date="2021-02-23T10:14:00Z">
                  <w:rPr>
                    <w:ins w:id="127" w:author="MCC160" w:date="2021-02-23T10:13:00Z"/>
                  </w:rPr>
                </w:rPrChange>
              </w:rPr>
            </w:pPr>
          </w:p>
        </w:tc>
        <w:tc>
          <w:tcPr>
            <w:tcW w:w="1134" w:type="dxa"/>
          </w:tcPr>
          <w:p w14:paraId="1B08E4B8" w14:textId="77777777" w:rsidR="00A706A6" w:rsidRPr="00A706A6" w:rsidRDefault="00A706A6" w:rsidP="00B23A39">
            <w:pPr>
              <w:pStyle w:val="TAH"/>
              <w:jc w:val="left"/>
              <w:rPr>
                <w:ins w:id="128" w:author="MCC160" w:date="2021-02-23T10:13:00Z"/>
                <w:b w:val="0"/>
                <w:highlight w:val="yellow"/>
                <w:rPrChange w:id="129" w:author="MCC160" w:date="2021-02-23T10:14:00Z">
                  <w:rPr>
                    <w:ins w:id="130" w:author="MCC160" w:date="2021-02-23T10:13:00Z"/>
                    <w:b w:val="0"/>
                  </w:rPr>
                </w:rPrChange>
              </w:rPr>
            </w:pPr>
          </w:p>
        </w:tc>
      </w:tr>
      <w:tr w:rsidR="00A706A6" w:rsidRPr="004B2063" w14:paraId="6D635E16" w14:textId="77777777" w:rsidTr="00B23A39">
        <w:trPr>
          <w:ins w:id="131" w:author="MCC160" w:date="2021-02-23T10:13:00Z"/>
        </w:trPr>
        <w:tc>
          <w:tcPr>
            <w:tcW w:w="2836" w:type="dxa"/>
            <w:vAlign w:val="center"/>
          </w:tcPr>
          <w:p w14:paraId="5C086F75" w14:textId="77777777" w:rsidR="00A706A6" w:rsidRPr="00A706A6" w:rsidRDefault="00A706A6" w:rsidP="00B23A39">
            <w:pPr>
              <w:pStyle w:val="TAL"/>
              <w:rPr>
                <w:ins w:id="132" w:author="MCC160" w:date="2021-02-23T10:13:00Z"/>
                <w:bCs/>
                <w:szCs w:val="18"/>
                <w:highlight w:val="yellow"/>
                <w:rPrChange w:id="133" w:author="MCC160" w:date="2021-02-23T10:14:00Z">
                  <w:rPr>
                    <w:ins w:id="134" w:author="MCC160" w:date="2021-02-23T10:13:00Z"/>
                    <w:bCs/>
                    <w:szCs w:val="18"/>
                  </w:rPr>
                </w:rPrChange>
              </w:rPr>
            </w:pPr>
            <w:ins w:id="135" w:author="MCC160" w:date="2021-02-23T10:13:00Z">
              <w:r w:rsidRPr="00A706A6">
                <w:rPr>
                  <w:highlight w:val="yellow"/>
                  <w:rPrChange w:id="136" w:author="MCC160" w:date="2021-02-23T10:14:00Z">
                    <w:rPr/>
                  </w:rPrChange>
                </w:rPr>
                <w:t xml:space="preserve">    MIME part body</w:t>
              </w:r>
            </w:ins>
          </w:p>
        </w:tc>
        <w:tc>
          <w:tcPr>
            <w:tcW w:w="2410" w:type="dxa"/>
          </w:tcPr>
          <w:p w14:paraId="4AA8B7E4" w14:textId="2893CC95" w:rsidR="00A706A6" w:rsidRPr="004B2063" w:rsidRDefault="00A706A6" w:rsidP="00B23A39">
            <w:pPr>
              <w:pStyle w:val="TAL"/>
              <w:rPr>
                <w:ins w:id="137" w:author="MCC160" w:date="2021-02-23T10:13:00Z"/>
                <w:rFonts w:cs="Arial"/>
                <w:szCs w:val="18"/>
              </w:rPr>
            </w:pPr>
            <w:ins w:id="138" w:author="MCC160" w:date="2021-02-23T10:13:00Z">
              <w:r w:rsidRPr="00A706A6">
                <w:rPr>
                  <w:highlight w:val="yellow"/>
                  <w:rPrChange w:id="139" w:author="MCC160" w:date="2021-02-23T10:14:00Z">
                    <w:rPr/>
                  </w:rPrChange>
                </w:rPr>
                <w:t>MCPTT Info</w:t>
              </w:r>
              <w:r w:rsidRPr="00A706A6" w:rsidDel="004730E2">
                <w:rPr>
                  <w:highlight w:val="yellow"/>
                  <w:rPrChange w:id="140" w:author="MCC160" w:date="2021-02-23T10:14:00Z">
                    <w:rPr/>
                  </w:rPrChange>
                </w:rPr>
                <w:t xml:space="preserve"> </w:t>
              </w:r>
              <w:r w:rsidRPr="00A706A6">
                <w:rPr>
                  <w:highlight w:val="yellow"/>
                  <w:rPrChange w:id="141" w:author="MCC160" w:date="2021-02-23T10:14:00Z">
                    <w:rPr/>
                  </w:rPrChange>
                </w:rPr>
                <w:t>as described in Table 6.1.</w:t>
              </w:r>
              <w:r w:rsidRPr="00A706A6">
                <w:rPr>
                  <w:highlight w:val="yellow"/>
                  <w:rPrChange w:id="142" w:author="MCC160" w:date="2021-02-23T10:14:00Z">
                    <w:rPr/>
                  </w:rPrChange>
                </w:rPr>
                <w:t>1.2</w:t>
              </w:r>
              <w:r w:rsidRPr="00A706A6">
                <w:rPr>
                  <w:highlight w:val="yellow"/>
                  <w:rPrChange w:id="143" w:author="MCC160" w:date="2021-02-23T10:14:00Z">
                    <w:rPr/>
                  </w:rPrChange>
                </w:rPr>
                <w:t>.3.3-</w:t>
              </w:r>
              <w:r w:rsidRPr="00A706A6">
                <w:rPr>
                  <w:highlight w:val="yellow"/>
                  <w:rPrChange w:id="144" w:author="MCC160" w:date="2021-02-23T10:14:00Z">
                    <w:rPr/>
                  </w:rPrChange>
                </w:rPr>
                <w:t>1A</w:t>
              </w:r>
            </w:ins>
          </w:p>
        </w:tc>
        <w:tc>
          <w:tcPr>
            <w:tcW w:w="1984" w:type="dxa"/>
          </w:tcPr>
          <w:p w14:paraId="45A37E3E" w14:textId="77777777" w:rsidR="00A706A6" w:rsidRPr="004B2063" w:rsidRDefault="00A706A6" w:rsidP="00B23A39">
            <w:pPr>
              <w:pStyle w:val="TAL"/>
              <w:rPr>
                <w:ins w:id="145" w:author="MCC160" w:date="2021-02-23T10:13:00Z"/>
                <w:rFonts w:cs="Arial"/>
                <w:szCs w:val="18"/>
              </w:rPr>
            </w:pPr>
          </w:p>
        </w:tc>
        <w:tc>
          <w:tcPr>
            <w:tcW w:w="1276" w:type="dxa"/>
          </w:tcPr>
          <w:p w14:paraId="2C2EF740" w14:textId="77777777" w:rsidR="00A706A6" w:rsidRPr="004B2063" w:rsidRDefault="00A706A6" w:rsidP="00B23A39">
            <w:pPr>
              <w:pStyle w:val="TAL"/>
              <w:rPr>
                <w:ins w:id="146" w:author="MCC160" w:date="2021-02-23T10:13:00Z"/>
              </w:rPr>
            </w:pPr>
          </w:p>
        </w:tc>
        <w:tc>
          <w:tcPr>
            <w:tcW w:w="1134" w:type="dxa"/>
          </w:tcPr>
          <w:p w14:paraId="20D02D37" w14:textId="77777777" w:rsidR="00A706A6" w:rsidRPr="004B2063" w:rsidRDefault="00A706A6" w:rsidP="00B23A39">
            <w:pPr>
              <w:pStyle w:val="TAH"/>
              <w:jc w:val="left"/>
              <w:rPr>
                <w:ins w:id="147" w:author="MCC160" w:date="2021-02-23T10:13:00Z"/>
                <w:b w:val="0"/>
              </w:rPr>
            </w:pPr>
          </w:p>
        </w:tc>
      </w:tr>
    </w:tbl>
    <w:p w14:paraId="36067F80" w14:textId="4486AE24" w:rsidR="0061718F" w:rsidRDefault="0061718F" w:rsidP="0061718F">
      <w:pPr>
        <w:rPr>
          <w:ins w:id="148" w:author="MCC160" w:date="2021-02-23T10:14:00Z"/>
        </w:rPr>
      </w:pPr>
    </w:p>
    <w:p w14:paraId="357B1E8F" w14:textId="0B269ADD" w:rsidR="00A706A6" w:rsidRPr="00A706A6" w:rsidRDefault="00A706A6" w:rsidP="00A706A6">
      <w:pPr>
        <w:pStyle w:val="TH"/>
        <w:rPr>
          <w:ins w:id="149" w:author="MCC160" w:date="2021-02-23T10:14:00Z"/>
          <w:highlight w:val="yellow"/>
          <w:rPrChange w:id="150" w:author="MCC160" w:date="2021-02-23T10:14:00Z">
            <w:rPr>
              <w:ins w:id="151" w:author="MCC160" w:date="2021-02-23T10:14:00Z"/>
            </w:rPr>
          </w:rPrChange>
        </w:rPr>
      </w:pPr>
      <w:ins w:id="152" w:author="MCC160" w:date="2021-02-23T10:14:00Z">
        <w:r w:rsidRPr="00A706A6">
          <w:rPr>
            <w:highlight w:val="yellow"/>
            <w:rPrChange w:id="153" w:author="MCC160" w:date="2021-02-23T10:14:00Z">
              <w:rPr/>
            </w:rPrChange>
          </w:rPr>
          <w:lastRenderedPageBreak/>
          <w:t>Table 6.1.</w:t>
        </w:r>
        <w:r w:rsidRPr="00A706A6">
          <w:rPr>
            <w:highlight w:val="yellow"/>
            <w:rPrChange w:id="154" w:author="MCC160" w:date="2021-02-23T10:14:00Z">
              <w:rPr/>
            </w:rPrChange>
          </w:rPr>
          <w:t>1.</w:t>
        </w:r>
        <w:r w:rsidRPr="00A706A6">
          <w:rPr>
            <w:highlight w:val="yellow"/>
            <w:rPrChange w:id="155" w:author="MCC160" w:date="2021-02-23T10:14:00Z">
              <w:rPr/>
            </w:rPrChange>
          </w:rPr>
          <w:t>2.3.3-</w:t>
        </w:r>
        <w:r w:rsidRPr="00A706A6">
          <w:rPr>
            <w:highlight w:val="yellow"/>
            <w:rPrChange w:id="156" w:author="MCC160" w:date="2021-02-23T10:14:00Z">
              <w:rPr/>
            </w:rPrChange>
          </w:rPr>
          <w:t>1A</w:t>
        </w:r>
        <w:r w:rsidRPr="00A706A6">
          <w:rPr>
            <w:highlight w:val="yellow"/>
            <w:rPrChange w:id="157" w:author="MCC160" w:date="2021-02-23T10:14:00Z">
              <w:rPr/>
            </w:rPrChange>
          </w:rPr>
          <w:t xml:space="preserve">: </w:t>
        </w:r>
        <w:r w:rsidRPr="00A706A6">
          <w:rPr>
            <w:highlight w:val="yellow"/>
            <w:lang w:eastAsia="ko-KR"/>
            <w:rPrChange w:id="158" w:author="MCC160" w:date="2021-02-23T10:14:00Z">
              <w:rPr>
                <w:lang w:eastAsia="ko-KR"/>
              </w:rPr>
            </w:rPrChange>
          </w:rPr>
          <w:t>MCPTT-Info in SIP INVITE</w:t>
        </w:r>
        <w:r w:rsidRPr="00A706A6">
          <w:rPr>
            <w:highlight w:val="yellow"/>
            <w:rPrChange w:id="159" w:author="MCC160" w:date="2021-02-23T10:14:00Z">
              <w:rPr/>
            </w:rPrChange>
          </w:rPr>
          <w:t xml:space="preserve"> (Table 6.1.</w:t>
        </w:r>
        <w:r w:rsidRPr="00A706A6">
          <w:rPr>
            <w:highlight w:val="yellow"/>
            <w:rPrChange w:id="160" w:author="MCC160" w:date="2021-02-23T10:14:00Z">
              <w:rPr/>
            </w:rPrChange>
          </w:rPr>
          <w:t>1.2</w:t>
        </w:r>
        <w:r w:rsidRPr="00A706A6">
          <w:rPr>
            <w:highlight w:val="yellow"/>
            <w:rPrChange w:id="161" w:author="MCC160" w:date="2021-02-23T10:14:00Z">
              <w:rPr/>
            </w:rPrChange>
          </w:rPr>
          <w:t>.3.3-1)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706A6" w:rsidRPr="004B2063" w14:paraId="51BFF2A4" w14:textId="77777777" w:rsidTr="00B23A39">
        <w:trPr>
          <w:jc w:val="center"/>
          <w:ins w:id="162" w:author="MCC160" w:date="2021-02-23T10:14:00Z"/>
        </w:trPr>
        <w:tc>
          <w:tcPr>
            <w:tcW w:w="9639" w:type="dxa"/>
          </w:tcPr>
          <w:p w14:paraId="4F502C4A" w14:textId="4A94DB40" w:rsidR="00A706A6" w:rsidRPr="004B2063" w:rsidRDefault="00A706A6" w:rsidP="00B23A39">
            <w:pPr>
              <w:pStyle w:val="TAL"/>
              <w:rPr>
                <w:ins w:id="163" w:author="MCC160" w:date="2021-02-23T10:14:00Z"/>
              </w:rPr>
            </w:pPr>
            <w:ins w:id="164" w:author="MCC160" w:date="2021-02-23T10:14:00Z">
              <w:r w:rsidRPr="00A706A6">
                <w:rPr>
                  <w:highlight w:val="yellow"/>
                  <w:rPrChange w:id="165" w:author="MCC160" w:date="2021-02-23T10:14:00Z">
                    <w:rPr/>
                  </w:rPrChange>
                </w:rPr>
                <w:t>Derivation Path: TS 36.579-1 [2], Table 5.5.3.2.2-1, condition</w:t>
              </w:r>
              <w:r w:rsidRPr="00A706A6">
                <w:rPr>
                  <w:highlight w:val="yellow"/>
                  <w:rPrChange w:id="166" w:author="MCC160" w:date="2021-02-23T10:14:00Z">
                    <w:rPr/>
                  </w:rPrChange>
                </w:rPr>
                <w:t xml:space="preserve"> </w:t>
              </w:r>
              <w:r w:rsidRPr="00A706A6">
                <w:rPr>
                  <w:highlight w:val="yellow"/>
                  <w:rPrChange w:id="167" w:author="MCC160" w:date="2021-02-23T10:14:00Z">
                    <w:rPr/>
                  </w:rPrChange>
                </w:rPr>
                <w:t>GROUP-CALL</w:t>
              </w:r>
            </w:ins>
          </w:p>
        </w:tc>
      </w:tr>
    </w:tbl>
    <w:p w14:paraId="7DD37D4E" w14:textId="77777777" w:rsidR="00A706A6" w:rsidRPr="00AA0E34" w:rsidRDefault="00A706A6" w:rsidP="0061718F"/>
    <w:p w14:paraId="325623BC" w14:textId="77777777" w:rsidR="0061718F" w:rsidRPr="00AA0E34" w:rsidRDefault="0061718F" w:rsidP="0061718F">
      <w:pPr>
        <w:pStyle w:val="TH"/>
      </w:pPr>
      <w:r w:rsidRPr="00AA0E34">
        <w:t>Table 6.1.1.2.3.3-2: Void</w:t>
      </w:r>
    </w:p>
    <w:p w14:paraId="2DA5B75E" w14:textId="77777777" w:rsidR="0061718F" w:rsidRPr="00AA0E34" w:rsidRDefault="0061718F" w:rsidP="0061718F">
      <w:pPr>
        <w:rPr>
          <w:lang w:eastAsia="ja-JP"/>
        </w:rPr>
      </w:pPr>
    </w:p>
    <w:p w14:paraId="49786358" w14:textId="47FB3759" w:rsidR="0061718F" w:rsidRPr="00AA0E34" w:rsidRDefault="0061718F" w:rsidP="0061718F">
      <w:pPr>
        <w:pStyle w:val="TH"/>
      </w:pPr>
      <w:r w:rsidRPr="00AA0E34">
        <w:t xml:space="preserve">Table 6.1.1.2.3.3-3: SIP </w:t>
      </w:r>
      <w:del w:id="168" w:author="MCC160" w:date="2021-02-08T17:45:00Z">
        <w:r w:rsidRPr="00E27717" w:rsidDel="00E27717">
          <w:rPr>
            <w:highlight w:val="yellow"/>
            <w:rPrChange w:id="169" w:author="MCC160" w:date="2021-02-08T17:45:00Z">
              <w:rPr/>
            </w:rPrChange>
          </w:rPr>
          <w:delText>re-</w:delText>
        </w:r>
      </w:del>
      <w:r w:rsidRPr="00AA0E34">
        <w:t>INVITE (step 53,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1718F" w:rsidRPr="00AA0E34" w14:paraId="401225AC" w14:textId="77777777" w:rsidTr="005F54EC">
        <w:tc>
          <w:tcPr>
            <w:tcW w:w="9639" w:type="dxa"/>
            <w:gridSpan w:val="5"/>
          </w:tcPr>
          <w:p w14:paraId="2A880AC6" w14:textId="77777777" w:rsidR="0061718F" w:rsidRPr="00AA0E34" w:rsidRDefault="0061718F" w:rsidP="005F54EC">
            <w:pPr>
              <w:pStyle w:val="TAL"/>
            </w:pPr>
            <w:r w:rsidRPr="00AA0E34">
              <w:t xml:space="preserve">Derivation Path: TS 36.579-1 [2], Table 5.5.2.5.2-1 condition </w:t>
            </w:r>
            <w:del w:id="170" w:author="MCC160" w:date="2021-01-27T14:03:00Z">
              <w:r w:rsidRPr="00AA0E34" w:rsidDel="00BB45A5">
                <w:delText xml:space="preserve">GROUP-CALL, </w:delText>
              </w:r>
            </w:del>
            <w:r w:rsidRPr="00AA0E34">
              <w:t xml:space="preserve">EMERGENCY-CALL and </w:t>
            </w:r>
            <w:proofErr w:type="spellStart"/>
            <w:r w:rsidRPr="00AA0E34">
              <w:t>re_INVITE</w:t>
            </w:r>
            <w:proofErr w:type="spellEnd"/>
          </w:p>
        </w:tc>
      </w:tr>
      <w:tr w:rsidR="0061718F" w:rsidRPr="00AA0E34" w14:paraId="5EBA821D" w14:textId="77777777" w:rsidTr="005F54EC">
        <w:tc>
          <w:tcPr>
            <w:tcW w:w="2835" w:type="dxa"/>
          </w:tcPr>
          <w:p w14:paraId="133C05DD" w14:textId="77777777" w:rsidR="0061718F" w:rsidRPr="00AA0E34" w:rsidRDefault="0061718F" w:rsidP="005F54EC">
            <w:pPr>
              <w:pStyle w:val="TAH"/>
            </w:pPr>
            <w:r w:rsidRPr="00AA0E34">
              <w:t>Information Element</w:t>
            </w:r>
          </w:p>
        </w:tc>
        <w:tc>
          <w:tcPr>
            <w:tcW w:w="2126" w:type="dxa"/>
          </w:tcPr>
          <w:p w14:paraId="00B9A29D" w14:textId="77777777" w:rsidR="0061718F" w:rsidRPr="00AA0E34" w:rsidRDefault="0061718F" w:rsidP="005F54EC">
            <w:pPr>
              <w:pStyle w:val="TAH"/>
            </w:pPr>
            <w:r w:rsidRPr="00AA0E34">
              <w:t>Value/remark</w:t>
            </w:r>
          </w:p>
        </w:tc>
        <w:tc>
          <w:tcPr>
            <w:tcW w:w="2126" w:type="dxa"/>
            <w:tcBorders>
              <w:bottom w:val="single" w:sz="4" w:space="0" w:color="auto"/>
            </w:tcBorders>
          </w:tcPr>
          <w:p w14:paraId="6CA024C5" w14:textId="77777777" w:rsidR="0061718F" w:rsidRPr="00AA0E34" w:rsidRDefault="0061718F" w:rsidP="005F54EC">
            <w:pPr>
              <w:pStyle w:val="TAH"/>
            </w:pPr>
            <w:r w:rsidRPr="00AA0E34">
              <w:t>Comment</w:t>
            </w:r>
          </w:p>
        </w:tc>
        <w:tc>
          <w:tcPr>
            <w:tcW w:w="1418" w:type="dxa"/>
          </w:tcPr>
          <w:p w14:paraId="56AF7B33" w14:textId="77777777" w:rsidR="0061718F" w:rsidRPr="00AA0E34" w:rsidRDefault="0061718F" w:rsidP="005F54EC">
            <w:pPr>
              <w:pStyle w:val="TAH"/>
            </w:pPr>
            <w:r w:rsidRPr="00AA0E34">
              <w:t>Reference</w:t>
            </w:r>
          </w:p>
        </w:tc>
        <w:tc>
          <w:tcPr>
            <w:tcW w:w="1134" w:type="dxa"/>
          </w:tcPr>
          <w:p w14:paraId="25162C9E" w14:textId="77777777" w:rsidR="0061718F" w:rsidRPr="00AA0E34" w:rsidRDefault="0061718F" w:rsidP="005F54EC">
            <w:pPr>
              <w:pStyle w:val="TAH"/>
            </w:pPr>
            <w:r w:rsidRPr="00AA0E34">
              <w:t>Condition</w:t>
            </w:r>
          </w:p>
        </w:tc>
      </w:tr>
      <w:tr w:rsidR="0061718F" w:rsidRPr="00AA0E34" w14:paraId="0B2526E4" w14:textId="77777777" w:rsidTr="005F54EC">
        <w:tc>
          <w:tcPr>
            <w:tcW w:w="2835" w:type="dxa"/>
            <w:tcBorders>
              <w:top w:val="single" w:sz="4" w:space="0" w:color="auto"/>
              <w:left w:val="single" w:sz="4" w:space="0" w:color="auto"/>
              <w:bottom w:val="single" w:sz="4" w:space="0" w:color="auto"/>
              <w:right w:val="single" w:sz="4" w:space="0" w:color="auto"/>
            </w:tcBorders>
            <w:vAlign w:val="center"/>
          </w:tcPr>
          <w:p w14:paraId="341E6EC6" w14:textId="77777777" w:rsidR="0061718F" w:rsidRPr="00AA0E34" w:rsidRDefault="0061718F" w:rsidP="005F54EC">
            <w:pPr>
              <w:pStyle w:val="TAL"/>
            </w:pPr>
            <w:r w:rsidRPr="00AA0E3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E8C6C69" w14:textId="77777777" w:rsidR="0061718F" w:rsidRPr="00AA0E34" w:rsidRDefault="0061718F" w:rsidP="005F54EC">
            <w:pPr>
              <w:pStyle w:val="TAL"/>
            </w:pPr>
          </w:p>
        </w:tc>
        <w:tc>
          <w:tcPr>
            <w:tcW w:w="2126" w:type="dxa"/>
            <w:tcBorders>
              <w:top w:val="single" w:sz="4" w:space="0" w:color="auto"/>
              <w:left w:val="single" w:sz="4" w:space="0" w:color="auto"/>
              <w:bottom w:val="single" w:sz="4" w:space="0" w:color="auto"/>
              <w:right w:val="single" w:sz="4" w:space="0" w:color="auto"/>
            </w:tcBorders>
          </w:tcPr>
          <w:p w14:paraId="3C27C0C0" w14:textId="77777777" w:rsidR="0061718F" w:rsidRPr="00AA0E34" w:rsidRDefault="0061718F" w:rsidP="005F54EC">
            <w:pPr>
              <w:pStyle w:val="TAL"/>
            </w:pPr>
          </w:p>
        </w:tc>
        <w:tc>
          <w:tcPr>
            <w:tcW w:w="1418" w:type="dxa"/>
            <w:tcBorders>
              <w:top w:val="single" w:sz="4" w:space="0" w:color="auto"/>
              <w:left w:val="single" w:sz="4" w:space="0" w:color="auto"/>
              <w:bottom w:val="single" w:sz="4" w:space="0" w:color="auto"/>
              <w:right w:val="single" w:sz="4" w:space="0" w:color="auto"/>
            </w:tcBorders>
          </w:tcPr>
          <w:p w14:paraId="5C1A5FF6" w14:textId="77777777" w:rsidR="0061718F" w:rsidRPr="00AA0E34" w:rsidRDefault="0061718F" w:rsidP="005F54EC">
            <w:pPr>
              <w:pStyle w:val="TAL"/>
            </w:pPr>
          </w:p>
        </w:tc>
        <w:tc>
          <w:tcPr>
            <w:tcW w:w="1134" w:type="dxa"/>
            <w:tcBorders>
              <w:top w:val="single" w:sz="4" w:space="0" w:color="auto"/>
              <w:left w:val="single" w:sz="4" w:space="0" w:color="auto"/>
              <w:bottom w:val="single" w:sz="4" w:space="0" w:color="auto"/>
              <w:right w:val="single" w:sz="4" w:space="0" w:color="auto"/>
            </w:tcBorders>
          </w:tcPr>
          <w:p w14:paraId="7AE054E1" w14:textId="77777777" w:rsidR="0061718F" w:rsidRPr="00AA0E34" w:rsidRDefault="0061718F" w:rsidP="005F54EC">
            <w:pPr>
              <w:pStyle w:val="TAL"/>
            </w:pPr>
          </w:p>
        </w:tc>
      </w:tr>
      <w:tr w:rsidR="0061718F" w:rsidRPr="00AA0E34" w14:paraId="18AAB716" w14:textId="77777777" w:rsidTr="005F54EC">
        <w:tc>
          <w:tcPr>
            <w:tcW w:w="2835" w:type="dxa"/>
            <w:tcBorders>
              <w:top w:val="single" w:sz="4" w:space="0" w:color="auto"/>
              <w:left w:val="single" w:sz="4" w:space="0" w:color="auto"/>
              <w:bottom w:val="single" w:sz="4" w:space="0" w:color="auto"/>
              <w:right w:val="single" w:sz="4" w:space="0" w:color="auto"/>
            </w:tcBorders>
            <w:vAlign w:val="center"/>
          </w:tcPr>
          <w:p w14:paraId="2B51A2B7" w14:textId="77777777" w:rsidR="0061718F" w:rsidRPr="00AA0E34" w:rsidRDefault="0061718F" w:rsidP="005F54EC">
            <w:pPr>
              <w:pStyle w:val="TAL"/>
              <w:rPr>
                <w:b/>
                <w:bCs/>
              </w:rPr>
            </w:pPr>
            <w:r w:rsidRPr="00AA0E3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5DC0E8F" w14:textId="77777777" w:rsidR="0061718F" w:rsidRPr="00AA0E34" w:rsidRDefault="0061718F" w:rsidP="005F54EC">
            <w:pPr>
              <w:pStyle w:val="TAL"/>
            </w:pPr>
          </w:p>
        </w:tc>
        <w:tc>
          <w:tcPr>
            <w:tcW w:w="2126" w:type="dxa"/>
            <w:tcBorders>
              <w:top w:val="single" w:sz="4" w:space="0" w:color="auto"/>
              <w:left w:val="single" w:sz="4" w:space="0" w:color="auto"/>
              <w:bottom w:val="single" w:sz="4" w:space="0" w:color="auto"/>
              <w:right w:val="single" w:sz="4" w:space="0" w:color="auto"/>
            </w:tcBorders>
          </w:tcPr>
          <w:p w14:paraId="16277A1D" w14:textId="77777777" w:rsidR="0061718F" w:rsidRPr="00AA0E34" w:rsidRDefault="0061718F" w:rsidP="005F54EC">
            <w:pPr>
              <w:pStyle w:val="TAL"/>
              <w:rPr>
                <w:b/>
                <w:bCs/>
                <w:rPrChange w:id="171" w:author="MCC160" w:date="2021-01-25T09:49:00Z">
                  <w:rPr/>
                </w:rPrChange>
              </w:rPr>
            </w:pPr>
            <w:r w:rsidRPr="00AA0E34">
              <w:rPr>
                <w:b/>
                <w:bCs/>
                <w:rPrChange w:id="172" w:author="MCC160" w:date="2021-01-25T09:49:00Z">
                  <w:rPr/>
                </w:rPrChange>
              </w:rPr>
              <w:t>MCPTT Info</w:t>
            </w:r>
          </w:p>
        </w:tc>
        <w:tc>
          <w:tcPr>
            <w:tcW w:w="1418" w:type="dxa"/>
            <w:tcBorders>
              <w:top w:val="single" w:sz="4" w:space="0" w:color="auto"/>
              <w:left w:val="single" w:sz="4" w:space="0" w:color="auto"/>
              <w:bottom w:val="single" w:sz="4" w:space="0" w:color="auto"/>
              <w:right w:val="single" w:sz="4" w:space="0" w:color="auto"/>
            </w:tcBorders>
          </w:tcPr>
          <w:p w14:paraId="03846F40" w14:textId="77777777" w:rsidR="0061718F" w:rsidRPr="00AA0E34" w:rsidRDefault="0061718F" w:rsidP="005F54EC">
            <w:pPr>
              <w:pStyle w:val="TAL"/>
            </w:pPr>
            <w:r w:rsidRPr="00AA0E34">
              <w:t>TS 24.379 [9] clause F.1</w:t>
            </w:r>
          </w:p>
        </w:tc>
        <w:tc>
          <w:tcPr>
            <w:tcW w:w="1134" w:type="dxa"/>
            <w:tcBorders>
              <w:top w:val="single" w:sz="4" w:space="0" w:color="auto"/>
              <w:left w:val="single" w:sz="4" w:space="0" w:color="auto"/>
              <w:bottom w:val="single" w:sz="4" w:space="0" w:color="auto"/>
              <w:right w:val="single" w:sz="4" w:space="0" w:color="auto"/>
            </w:tcBorders>
          </w:tcPr>
          <w:p w14:paraId="0AAC8D05" w14:textId="77777777" w:rsidR="0061718F" w:rsidRPr="00AA0E34" w:rsidRDefault="0061718F" w:rsidP="005F54EC">
            <w:pPr>
              <w:pStyle w:val="TAL"/>
            </w:pPr>
          </w:p>
        </w:tc>
      </w:tr>
      <w:tr w:rsidR="0061718F" w:rsidRPr="00AA0E34" w:rsidDel="00AF1B33" w14:paraId="431DE1D0" w14:textId="57DC96A6" w:rsidTr="005F54EC">
        <w:trPr>
          <w:del w:id="173" w:author="MCC160" w:date="2021-01-24T18:13:00Z"/>
        </w:trPr>
        <w:tc>
          <w:tcPr>
            <w:tcW w:w="2835" w:type="dxa"/>
            <w:tcBorders>
              <w:top w:val="single" w:sz="4" w:space="0" w:color="auto"/>
              <w:left w:val="single" w:sz="4" w:space="0" w:color="auto"/>
              <w:bottom w:val="single" w:sz="4" w:space="0" w:color="auto"/>
              <w:right w:val="single" w:sz="4" w:space="0" w:color="auto"/>
            </w:tcBorders>
            <w:vAlign w:val="center"/>
          </w:tcPr>
          <w:p w14:paraId="683E784B" w14:textId="126085CD" w:rsidR="0061718F" w:rsidRPr="00AA0E34" w:rsidDel="00AF1B33" w:rsidRDefault="0061718F" w:rsidP="005F54EC">
            <w:pPr>
              <w:pStyle w:val="TAL"/>
              <w:rPr>
                <w:del w:id="174" w:author="MCC160" w:date="2021-01-24T18:13:00Z"/>
              </w:rPr>
            </w:pPr>
            <w:del w:id="175" w:author="MCC160" w:date="2021-01-24T18:13:00Z">
              <w:r w:rsidRPr="00AA0E34" w:rsidDel="00AF1B33">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3F99C304" w14:textId="1BF9B456" w:rsidR="0061718F" w:rsidRPr="00AA0E34" w:rsidDel="00AF1B33" w:rsidRDefault="0061718F" w:rsidP="005F54EC">
            <w:pPr>
              <w:pStyle w:val="TAL"/>
              <w:rPr>
                <w:del w:id="176" w:author="MCC160" w:date="2021-01-24T18:13:00Z"/>
              </w:rPr>
            </w:pPr>
          </w:p>
        </w:tc>
        <w:tc>
          <w:tcPr>
            <w:tcW w:w="2126" w:type="dxa"/>
            <w:tcBorders>
              <w:top w:val="single" w:sz="4" w:space="0" w:color="auto"/>
              <w:left w:val="single" w:sz="4" w:space="0" w:color="auto"/>
              <w:bottom w:val="single" w:sz="4" w:space="0" w:color="auto"/>
              <w:right w:val="single" w:sz="4" w:space="0" w:color="auto"/>
            </w:tcBorders>
          </w:tcPr>
          <w:p w14:paraId="08DB4E44" w14:textId="5587F6D2" w:rsidR="0061718F" w:rsidRPr="00AA0E34" w:rsidDel="00AF1B33" w:rsidRDefault="0061718F" w:rsidP="005F54EC">
            <w:pPr>
              <w:pStyle w:val="TAL"/>
              <w:rPr>
                <w:del w:id="177" w:author="MCC160" w:date="2021-01-24T18:13:00Z"/>
              </w:rPr>
            </w:pPr>
          </w:p>
        </w:tc>
        <w:tc>
          <w:tcPr>
            <w:tcW w:w="1418" w:type="dxa"/>
            <w:tcBorders>
              <w:top w:val="single" w:sz="4" w:space="0" w:color="auto"/>
              <w:left w:val="single" w:sz="4" w:space="0" w:color="auto"/>
              <w:bottom w:val="single" w:sz="4" w:space="0" w:color="auto"/>
              <w:right w:val="single" w:sz="4" w:space="0" w:color="auto"/>
            </w:tcBorders>
          </w:tcPr>
          <w:p w14:paraId="60564A10" w14:textId="5C14BD3D" w:rsidR="0061718F" w:rsidRPr="00AA0E34" w:rsidDel="00AF1B33" w:rsidRDefault="0061718F" w:rsidP="005F54EC">
            <w:pPr>
              <w:pStyle w:val="TAL"/>
              <w:rPr>
                <w:del w:id="178" w:author="MCC160" w:date="2021-01-24T18:13:00Z"/>
              </w:rPr>
            </w:pPr>
          </w:p>
        </w:tc>
        <w:tc>
          <w:tcPr>
            <w:tcW w:w="1134" w:type="dxa"/>
            <w:tcBorders>
              <w:top w:val="single" w:sz="4" w:space="0" w:color="auto"/>
              <w:left w:val="single" w:sz="4" w:space="0" w:color="auto"/>
              <w:bottom w:val="single" w:sz="4" w:space="0" w:color="auto"/>
              <w:right w:val="single" w:sz="4" w:space="0" w:color="auto"/>
            </w:tcBorders>
          </w:tcPr>
          <w:p w14:paraId="69642CF7" w14:textId="22ACBD08" w:rsidR="0061718F" w:rsidRPr="00AA0E34" w:rsidDel="00AF1B33" w:rsidRDefault="0061718F" w:rsidP="005F54EC">
            <w:pPr>
              <w:pStyle w:val="TAL"/>
              <w:rPr>
                <w:del w:id="179" w:author="MCC160" w:date="2021-01-24T18:13:00Z"/>
              </w:rPr>
            </w:pPr>
          </w:p>
        </w:tc>
      </w:tr>
      <w:tr w:rsidR="0061718F" w:rsidRPr="00AA0E34" w:rsidDel="00AF1B33" w14:paraId="4194C8C6" w14:textId="3B067330" w:rsidTr="005F54EC">
        <w:trPr>
          <w:del w:id="180" w:author="MCC160" w:date="2021-01-24T18:13:00Z"/>
        </w:trPr>
        <w:tc>
          <w:tcPr>
            <w:tcW w:w="2835" w:type="dxa"/>
            <w:tcBorders>
              <w:top w:val="single" w:sz="4" w:space="0" w:color="auto"/>
              <w:left w:val="single" w:sz="4" w:space="0" w:color="auto"/>
              <w:bottom w:val="single" w:sz="4" w:space="0" w:color="auto"/>
              <w:right w:val="single" w:sz="4" w:space="0" w:color="auto"/>
            </w:tcBorders>
            <w:vAlign w:val="center"/>
          </w:tcPr>
          <w:p w14:paraId="6C6CB97C" w14:textId="54A89A36" w:rsidR="0061718F" w:rsidRPr="00AA0E34" w:rsidDel="00AF1B33" w:rsidRDefault="0061718F" w:rsidP="005F54EC">
            <w:pPr>
              <w:pStyle w:val="TAL"/>
              <w:rPr>
                <w:del w:id="181" w:author="MCC160" w:date="2021-01-24T18:13:00Z"/>
              </w:rPr>
            </w:pPr>
            <w:del w:id="182" w:author="MCC160" w:date="2021-01-24T18:13:00Z">
              <w:r w:rsidRPr="00AA0E34" w:rsidDel="00AF1B33">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2214AA7B" w14:textId="6947667F" w:rsidR="0061718F" w:rsidRPr="00AA0E34" w:rsidDel="00AF1B33" w:rsidRDefault="0061718F" w:rsidP="005F54EC">
            <w:pPr>
              <w:pStyle w:val="TAL"/>
              <w:rPr>
                <w:del w:id="183" w:author="MCC160" w:date="2021-01-24T18:13:00Z"/>
              </w:rPr>
            </w:pPr>
            <w:del w:id="184" w:author="MCC160" w:date="2021-01-24T18:13:00Z">
              <w:r w:rsidRPr="00AA0E34" w:rsidDel="00AF1B33">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
          <w:p w14:paraId="0DDD01D6" w14:textId="733404A7" w:rsidR="0061718F" w:rsidRPr="00AA0E34" w:rsidDel="00AF1B33" w:rsidRDefault="0061718F" w:rsidP="005F54EC">
            <w:pPr>
              <w:pStyle w:val="TAL"/>
              <w:rPr>
                <w:del w:id="185" w:author="MCC160" w:date="2021-01-24T18:13:00Z"/>
              </w:rPr>
            </w:pPr>
          </w:p>
        </w:tc>
        <w:tc>
          <w:tcPr>
            <w:tcW w:w="1418" w:type="dxa"/>
            <w:tcBorders>
              <w:top w:val="single" w:sz="4" w:space="0" w:color="auto"/>
              <w:left w:val="single" w:sz="4" w:space="0" w:color="auto"/>
              <w:bottom w:val="single" w:sz="4" w:space="0" w:color="auto"/>
              <w:right w:val="single" w:sz="4" w:space="0" w:color="auto"/>
            </w:tcBorders>
          </w:tcPr>
          <w:p w14:paraId="729C175A" w14:textId="2DA377CD" w:rsidR="0061718F" w:rsidRPr="00AA0E34" w:rsidDel="00AF1B33" w:rsidRDefault="0061718F" w:rsidP="005F54EC">
            <w:pPr>
              <w:pStyle w:val="TAL"/>
              <w:rPr>
                <w:del w:id="186" w:author="MCC160" w:date="2021-01-24T18:13:00Z"/>
              </w:rPr>
            </w:pPr>
          </w:p>
        </w:tc>
        <w:tc>
          <w:tcPr>
            <w:tcW w:w="1134" w:type="dxa"/>
            <w:tcBorders>
              <w:top w:val="single" w:sz="4" w:space="0" w:color="auto"/>
              <w:left w:val="single" w:sz="4" w:space="0" w:color="auto"/>
              <w:bottom w:val="single" w:sz="4" w:space="0" w:color="auto"/>
              <w:right w:val="single" w:sz="4" w:space="0" w:color="auto"/>
            </w:tcBorders>
          </w:tcPr>
          <w:p w14:paraId="6938C2C4" w14:textId="7337B422" w:rsidR="0061718F" w:rsidRPr="00AA0E34" w:rsidDel="00AF1B33" w:rsidRDefault="0061718F" w:rsidP="005F54EC">
            <w:pPr>
              <w:pStyle w:val="TAL"/>
              <w:rPr>
                <w:del w:id="187" w:author="MCC160" w:date="2021-01-24T18:13:00Z"/>
              </w:rPr>
            </w:pPr>
          </w:p>
        </w:tc>
      </w:tr>
      <w:tr w:rsidR="0061718F" w:rsidRPr="00AA0E34" w14:paraId="1B0A211D" w14:textId="77777777" w:rsidTr="005F54EC">
        <w:tc>
          <w:tcPr>
            <w:tcW w:w="2835" w:type="dxa"/>
            <w:tcBorders>
              <w:top w:val="single" w:sz="4" w:space="0" w:color="auto"/>
              <w:left w:val="single" w:sz="4" w:space="0" w:color="auto"/>
              <w:bottom w:val="single" w:sz="4" w:space="0" w:color="auto"/>
              <w:right w:val="single" w:sz="4" w:space="0" w:color="auto"/>
            </w:tcBorders>
            <w:vAlign w:val="center"/>
          </w:tcPr>
          <w:p w14:paraId="03E7192B" w14:textId="77777777" w:rsidR="0061718F" w:rsidRPr="00AA0E34" w:rsidRDefault="0061718F" w:rsidP="005F54EC">
            <w:pPr>
              <w:pStyle w:val="TAL"/>
            </w:pPr>
            <w:r w:rsidRPr="00AA0E34">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53BD33CD" w14:textId="77777777" w:rsidR="0061718F" w:rsidRPr="00AA0E34" w:rsidRDefault="0061718F" w:rsidP="005F54EC">
            <w:pPr>
              <w:pStyle w:val="TAL"/>
            </w:pPr>
            <w:r w:rsidRPr="00AA0E34">
              <w:t>MCPTT-Info as described in Table 6.1.1.2.3.3-4</w:t>
            </w:r>
          </w:p>
        </w:tc>
        <w:tc>
          <w:tcPr>
            <w:tcW w:w="2126" w:type="dxa"/>
            <w:tcBorders>
              <w:top w:val="single" w:sz="4" w:space="0" w:color="auto"/>
              <w:left w:val="single" w:sz="4" w:space="0" w:color="auto"/>
              <w:bottom w:val="single" w:sz="4" w:space="0" w:color="auto"/>
              <w:right w:val="single" w:sz="4" w:space="0" w:color="auto"/>
            </w:tcBorders>
          </w:tcPr>
          <w:p w14:paraId="1C792D9F" w14:textId="77777777" w:rsidR="0061718F" w:rsidRPr="00AA0E34" w:rsidRDefault="0061718F" w:rsidP="005F54EC">
            <w:pPr>
              <w:pStyle w:val="TAL"/>
            </w:pPr>
          </w:p>
        </w:tc>
        <w:tc>
          <w:tcPr>
            <w:tcW w:w="1418" w:type="dxa"/>
            <w:tcBorders>
              <w:top w:val="single" w:sz="4" w:space="0" w:color="auto"/>
              <w:left w:val="single" w:sz="4" w:space="0" w:color="auto"/>
              <w:bottom w:val="single" w:sz="4" w:space="0" w:color="auto"/>
              <w:right w:val="single" w:sz="4" w:space="0" w:color="auto"/>
            </w:tcBorders>
          </w:tcPr>
          <w:p w14:paraId="6FD7E0AF" w14:textId="77777777" w:rsidR="0061718F" w:rsidRPr="00AA0E34" w:rsidRDefault="0061718F" w:rsidP="005F54EC">
            <w:pPr>
              <w:pStyle w:val="TAL"/>
            </w:pPr>
          </w:p>
        </w:tc>
        <w:tc>
          <w:tcPr>
            <w:tcW w:w="1134" w:type="dxa"/>
            <w:tcBorders>
              <w:top w:val="single" w:sz="4" w:space="0" w:color="auto"/>
              <w:left w:val="single" w:sz="4" w:space="0" w:color="auto"/>
              <w:bottom w:val="single" w:sz="4" w:space="0" w:color="auto"/>
              <w:right w:val="single" w:sz="4" w:space="0" w:color="auto"/>
            </w:tcBorders>
          </w:tcPr>
          <w:p w14:paraId="47D3950E" w14:textId="77777777" w:rsidR="0061718F" w:rsidRPr="00AA0E34" w:rsidRDefault="0061718F" w:rsidP="005F54EC">
            <w:pPr>
              <w:pStyle w:val="TAL"/>
            </w:pPr>
          </w:p>
        </w:tc>
      </w:tr>
    </w:tbl>
    <w:p w14:paraId="6EA52601" w14:textId="77777777" w:rsidR="0061718F" w:rsidRPr="00AA0E34" w:rsidRDefault="0061718F" w:rsidP="0061718F">
      <w:pPr>
        <w:rPr>
          <w:lang w:eastAsia="ja-JP"/>
        </w:rPr>
      </w:pPr>
    </w:p>
    <w:p w14:paraId="50AFF7B6" w14:textId="77777777" w:rsidR="0061718F" w:rsidRPr="00AA0E34" w:rsidRDefault="0061718F" w:rsidP="0061718F">
      <w:pPr>
        <w:pStyle w:val="TH"/>
      </w:pPr>
      <w:r w:rsidRPr="00AA0E34">
        <w:t xml:space="preserve">Table 6.1.1.2.3.3-4: </w:t>
      </w:r>
      <w:r w:rsidRPr="00AA0E34">
        <w:rPr>
          <w:lang w:eastAsia="ko-KR"/>
        </w:rPr>
        <w:t xml:space="preserve">MCPTT-INFO in SIP </w:t>
      </w:r>
      <w:del w:id="188" w:author="MCC160" w:date="2021-02-08T17:46:00Z">
        <w:r w:rsidRPr="00E27717" w:rsidDel="00E27717">
          <w:rPr>
            <w:highlight w:val="yellow"/>
            <w:lang w:eastAsia="ko-KR"/>
            <w:rPrChange w:id="189" w:author="MCC160" w:date="2021-02-08T17:46:00Z">
              <w:rPr>
                <w:lang w:eastAsia="ko-KR"/>
              </w:rPr>
            </w:rPrChange>
          </w:rPr>
          <w:delText>re-</w:delText>
        </w:r>
      </w:del>
      <w:r w:rsidRPr="00AA0E34">
        <w:rPr>
          <w:lang w:eastAsia="ko-KR"/>
        </w:rPr>
        <w:t>INVITE</w:t>
      </w:r>
      <w:r w:rsidRPr="00AA0E34">
        <w:t xml:space="preserve"> (Table 6.1.1.2.3.3-3)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1718F" w:rsidRPr="00AA0E34" w14:paraId="7C49DEFF" w14:textId="77777777" w:rsidTr="005F54EC">
        <w:tc>
          <w:tcPr>
            <w:tcW w:w="9639" w:type="dxa"/>
            <w:gridSpan w:val="5"/>
          </w:tcPr>
          <w:p w14:paraId="09BEEAFF" w14:textId="77777777" w:rsidR="0061718F" w:rsidRPr="00AA0E34" w:rsidRDefault="0061718F" w:rsidP="005F54EC">
            <w:pPr>
              <w:pStyle w:val="TAL"/>
            </w:pPr>
            <w:r w:rsidRPr="00AA0E34">
              <w:t>Derivation Path: TS 36.579-1 [2], Table 5.5.3.2.1-1 condition GROUP-CALL and EMERGENCY-CALL</w:t>
            </w:r>
          </w:p>
        </w:tc>
      </w:tr>
      <w:tr w:rsidR="0061718F" w:rsidRPr="00AA0E34" w:rsidDel="00BB45A5" w14:paraId="0965236C" w14:textId="4A0BED50" w:rsidTr="005F54EC">
        <w:trPr>
          <w:del w:id="190" w:author="MCC160" w:date="2021-01-27T14:03:00Z"/>
        </w:trPr>
        <w:tc>
          <w:tcPr>
            <w:tcW w:w="2835" w:type="dxa"/>
          </w:tcPr>
          <w:p w14:paraId="38FCDCD7" w14:textId="1BBEFF9E" w:rsidR="0061718F" w:rsidRPr="00AA0E34" w:rsidDel="00BB45A5" w:rsidRDefault="0061718F" w:rsidP="005F54EC">
            <w:pPr>
              <w:pStyle w:val="TAH"/>
              <w:rPr>
                <w:del w:id="191" w:author="MCC160" w:date="2021-01-27T14:03:00Z"/>
              </w:rPr>
            </w:pPr>
            <w:del w:id="192" w:author="MCC160" w:date="2021-01-27T14:03:00Z">
              <w:r w:rsidRPr="00AA0E34" w:rsidDel="00BB45A5">
                <w:delText>Information Element</w:delText>
              </w:r>
            </w:del>
          </w:p>
        </w:tc>
        <w:tc>
          <w:tcPr>
            <w:tcW w:w="2126" w:type="dxa"/>
          </w:tcPr>
          <w:p w14:paraId="57B0F5DA" w14:textId="69D2FA90" w:rsidR="0061718F" w:rsidRPr="00AA0E34" w:rsidDel="00BB45A5" w:rsidRDefault="0061718F" w:rsidP="005F54EC">
            <w:pPr>
              <w:pStyle w:val="TAH"/>
              <w:rPr>
                <w:del w:id="193" w:author="MCC160" w:date="2021-01-27T14:03:00Z"/>
              </w:rPr>
            </w:pPr>
            <w:del w:id="194" w:author="MCC160" w:date="2021-01-27T14:03:00Z">
              <w:r w:rsidRPr="00AA0E34" w:rsidDel="00BB45A5">
                <w:delText>Value/remark</w:delText>
              </w:r>
            </w:del>
          </w:p>
        </w:tc>
        <w:tc>
          <w:tcPr>
            <w:tcW w:w="2126" w:type="dxa"/>
          </w:tcPr>
          <w:p w14:paraId="3AD48C8E" w14:textId="74880E29" w:rsidR="0061718F" w:rsidRPr="00AA0E34" w:rsidDel="00BB45A5" w:rsidRDefault="0061718F" w:rsidP="005F54EC">
            <w:pPr>
              <w:pStyle w:val="TAH"/>
              <w:rPr>
                <w:del w:id="195" w:author="MCC160" w:date="2021-01-27T14:03:00Z"/>
              </w:rPr>
            </w:pPr>
            <w:del w:id="196" w:author="MCC160" w:date="2021-01-27T14:03:00Z">
              <w:r w:rsidRPr="00AA0E34" w:rsidDel="00BB45A5">
                <w:delText>Comment</w:delText>
              </w:r>
            </w:del>
          </w:p>
        </w:tc>
        <w:tc>
          <w:tcPr>
            <w:tcW w:w="1418" w:type="dxa"/>
          </w:tcPr>
          <w:p w14:paraId="0720EDB2" w14:textId="2BABFFD5" w:rsidR="0061718F" w:rsidRPr="00AA0E34" w:rsidDel="00BB45A5" w:rsidRDefault="0061718F" w:rsidP="005F54EC">
            <w:pPr>
              <w:pStyle w:val="TAH"/>
              <w:rPr>
                <w:del w:id="197" w:author="MCC160" w:date="2021-01-27T14:03:00Z"/>
              </w:rPr>
            </w:pPr>
            <w:del w:id="198" w:author="MCC160" w:date="2021-01-27T14:03:00Z">
              <w:r w:rsidRPr="00AA0E34" w:rsidDel="00BB45A5">
                <w:delText>Reference</w:delText>
              </w:r>
            </w:del>
          </w:p>
        </w:tc>
        <w:tc>
          <w:tcPr>
            <w:tcW w:w="1134" w:type="dxa"/>
          </w:tcPr>
          <w:p w14:paraId="154B6B6E" w14:textId="211F54FB" w:rsidR="0061718F" w:rsidRPr="00AA0E34" w:rsidDel="00BB45A5" w:rsidRDefault="0061718F" w:rsidP="005F54EC">
            <w:pPr>
              <w:pStyle w:val="TAH"/>
              <w:rPr>
                <w:del w:id="199" w:author="MCC160" w:date="2021-01-27T14:03:00Z"/>
              </w:rPr>
            </w:pPr>
            <w:del w:id="200" w:author="MCC160" w:date="2021-01-27T14:03:00Z">
              <w:r w:rsidRPr="00AA0E34" w:rsidDel="00BB45A5">
                <w:delText>Condition</w:delText>
              </w:r>
            </w:del>
          </w:p>
        </w:tc>
      </w:tr>
      <w:tr w:rsidR="0061718F" w:rsidRPr="00AA0E34" w:rsidDel="00BB45A5" w14:paraId="114E9C6F" w14:textId="61525B21" w:rsidTr="005F54EC">
        <w:trPr>
          <w:del w:id="201" w:author="MCC160" w:date="2021-01-27T14:03:00Z"/>
        </w:trPr>
        <w:tc>
          <w:tcPr>
            <w:tcW w:w="2835" w:type="dxa"/>
            <w:vAlign w:val="center"/>
          </w:tcPr>
          <w:p w14:paraId="080C8C27" w14:textId="666D9CC7" w:rsidR="0061718F" w:rsidRPr="00AA0E34" w:rsidDel="00BB45A5" w:rsidRDefault="0061718F" w:rsidP="005F54EC">
            <w:pPr>
              <w:pStyle w:val="TAL"/>
              <w:rPr>
                <w:del w:id="202" w:author="MCC160" w:date="2021-01-27T14:03:00Z"/>
              </w:rPr>
            </w:pPr>
            <w:del w:id="203" w:author="MCC160" w:date="2021-01-27T14:03:00Z">
              <w:r w:rsidRPr="00AA0E34" w:rsidDel="00BB45A5">
                <w:delText>mcpttinfo</w:delText>
              </w:r>
            </w:del>
          </w:p>
        </w:tc>
        <w:tc>
          <w:tcPr>
            <w:tcW w:w="2126" w:type="dxa"/>
          </w:tcPr>
          <w:p w14:paraId="64696432" w14:textId="16246BC4" w:rsidR="0061718F" w:rsidRPr="00AA0E34" w:rsidDel="00BB45A5" w:rsidRDefault="0061718F" w:rsidP="005F54EC">
            <w:pPr>
              <w:pStyle w:val="TAL"/>
              <w:rPr>
                <w:del w:id="204" w:author="MCC160" w:date="2021-01-27T14:03:00Z"/>
              </w:rPr>
            </w:pPr>
          </w:p>
        </w:tc>
        <w:tc>
          <w:tcPr>
            <w:tcW w:w="2126" w:type="dxa"/>
            <w:tcBorders>
              <w:bottom w:val="single" w:sz="4" w:space="0" w:color="auto"/>
            </w:tcBorders>
          </w:tcPr>
          <w:p w14:paraId="3A35BC90" w14:textId="0E470025" w:rsidR="0061718F" w:rsidRPr="00AA0E34" w:rsidDel="00BB45A5" w:rsidRDefault="0061718F" w:rsidP="005F54EC">
            <w:pPr>
              <w:pStyle w:val="TAL"/>
              <w:rPr>
                <w:del w:id="205" w:author="MCC160" w:date="2021-01-27T14:03:00Z"/>
              </w:rPr>
            </w:pPr>
          </w:p>
        </w:tc>
        <w:tc>
          <w:tcPr>
            <w:tcW w:w="1418" w:type="dxa"/>
          </w:tcPr>
          <w:p w14:paraId="3A8FB774" w14:textId="54DD38EC" w:rsidR="0061718F" w:rsidRPr="00AA0E34" w:rsidDel="00BB45A5" w:rsidRDefault="0061718F" w:rsidP="005F54EC">
            <w:pPr>
              <w:pStyle w:val="TAL"/>
              <w:rPr>
                <w:del w:id="206" w:author="MCC160" w:date="2021-01-27T14:03:00Z"/>
              </w:rPr>
            </w:pPr>
          </w:p>
        </w:tc>
        <w:tc>
          <w:tcPr>
            <w:tcW w:w="1134" w:type="dxa"/>
            <w:vAlign w:val="bottom"/>
          </w:tcPr>
          <w:p w14:paraId="367DC07F" w14:textId="45DD9964" w:rsidR="0061718F" w:rsidRPr="00AA0E34" w:rsidDel="00BB45A5" w:rsidRDefault="0061718F" w:rsidP="005F54EC">
            <w:pPr>
              <w:pStyle w:val="TAL"/>
              <w:rPr>
                <w:del w:id="207" w:author="MCC160" w:date="2021-01-27T14:03:00Z"/>
              </w:rPr>
            </w:pPr>
          </w:p>
        </w:tc>
      </w:tr>
      <w:tr w:rsidR="0061718F" w:rsidRPr="00AA0E34" w:rsidDel="00BB45A5" w14:paraId="0AFE6E3C" w14:textId="7E2AAF63" w:rsidTr="005F54EC">
        <w:trPr>
          <w:del w:id="208" w:author="MCC160" w:date="2021-01-27T14:03:00Z"/>
        </w:trPr>
        <w:tc>
          <w:tcPr>
            <w:tcW w:w="2835" w:type="dxa"/>
            <w:vAlign w:val="center"/>
          </w:tcPr>
          <w:p w14:paraId="0FD40F11" w14:textId="35E1EC09" w:rsidR="0061718F" w:rsidRPr="00AA0E34" w:rsidDel="00BB45A5" w:rsidRDefault="0061718F" w:rsidP="005F54EC">
            <w:pPr>
              <w:pStyle w:val="TAL"/>
              <w:rPr>
                <w:del w:id="209" w:author="MCC160" w:date="2021-01-27T14:03:00Z"/>
              </w:rPr>
            </w:pPr>
            <w:del w:id="210" w:author="MCC160" w:date="2021-01-27T14:03:00Z">
              <w:r w:rsidRPr="00AA0E34" w:rsidDel="00BB45A5">
                <w:delText xml:space="preserve">  mcptt-Params</w:delText>
              </w:r>
            </w:del>
          </w:p>
        </w:tc>
        <w:tc>
          <w:tcPr>
            <w:tcW w:w="2126" w:type="dxa"/>
          </w:tcPr>
          <w:p w14:paraId="5552B041" w14:textId="3728E00D" w:rsidR="0061718F" w:rsidRPr="00AA0E34" w:rsidDel="00BB45A5" w:rsidRDefault="0061718F" w:rsidP="005F54EC">
            <w:pPr>
              <w:pStyle w:val="TAL"/>
              <w:rPr>
                <w:del w:id="211" w:author="MCC160" w:date="2021-01-27T14:03:00Z"/>
              </w:rPr>
            </w:pPr>
          </w:p>
        </w:tc>
        <w:tc>
          <w:tcPr>
            <w:tcW w:w="2126" w:type="dxa"/>
            <w:tcBorders>
              <w:bottom w:val="single" w:sz="4" w:space="0" w:color="auto"/>
            </w:tcBorders>
          </w:tcPr>
          <w:p w14:paraId="6040867A" w14:textId="362810D7" w:rsidR="0061718F" w:rsidRPr="00AA0E34" w:rsidDel="00BB45A5" w:rsidRDefault="0061718F" w:rsidP="005F54EC">
            <w:pPr>
              <w:pStyle w:val="TAL"/>
              <w:rPr>
                <w:del w:id="212" w:author="MCC160" w:date="2021-01-27T14:03:00Z"/>
              </w:rPr>
            </w:pPr>
          </w:p>
        </w:tc>
        <w:tc>
          <w:tcPr>
            <w:tcW w:w="1418" w:type="dxa"/>
          </w:tcPr>
          <w:p w14:paraId="2673E07F" w14:textId="3A1AD1D6" w:rsidR="0061718F" w:rsidRPr="00AA0E34" w:rsidDel="00BB45A5" w:rsidRDefault="0061718F" w:rsidP="005F54EC">
            <w:pPr>
              <w:pStyle w:val="TAL"/>
              <w:rPr>
                <w:del w:id="213" w:author="MCC160" w:date="2021-01-27T14:03:00Z"/>
              </w:rPr>
            </w:pPr>
          </w:p>
        </w:tc>
        <w:tc>
          <w:tcPr>
            <w:tcW w:w="1134" w:type="dxa"/>
            <w:vAlign w:val="bottom"/>
          </w:tcPr>
          <w:p w14:paraId="46782A60" w14:textId="31F0CE64" w:rsidR="0061718F" w:rsidRPr="00AA0E34" w:rsidDel="00BB45A5" w:rsidRDefault="0061718F" w:rsidP="005F54EC">
            <w:pPr>
              <w:pStyle w:val="TAL"/>
              <w:rPr>
                <w:del w:id="214" w:author="MCC160" w:date="2021-01-27T14:03:00Z"/>
              </w:rPr>
            </w:pPr>
          </w:p>
        </w:tc>
      </w:tr>
      <w:tr w:rsidR="0061718F" w:rsidRPr="00AA0E34" w:rsidDel="00BB45A5" w14:paraId="68DFF622" w14:textId="475480B6" w:rsidTr="005F54EC">
        <w:trPr>
          <w:del w:id="215" w:author="MCC160" w:date="2021-01-27T14:03:00Z"/>
        </w:trPr>
        <w:tc>
          <w:tcPr>
            <w:tcW w:w="2835" w:type="dxa"/>
            <w:vAlign w:val="center"/>
          </w:tcPr>
          <w:p w14:paraId="5DD7A09A" w14:textId="375A4303" w:rsidR="0061718F" w:rsidRPr="00AA0E34" w:rsidDel="00BB45A5" w:rsidRDefault="0061718F" w:rsidP="005F54EC">
            <w:pPr>
              <w:pStyle w:val="TAL"/>
              <w:rPr>
                <w:del w:id="216" w:author="MCC160" w:date="2021-01-27T14:03:00Z"/>
              </w:rPr>
            </w:pPr>
            <w:del w:id="217" w:author="MCC160" w:date="2021-01-27T14:03:00Z">
              <w:r w:rsidRPr="00AA0E34" w:rsidDel="00BB45A5">
                <w:delText xml:space="preserve">    alert-ind</w:delText>
              </w:r>
            </w:del>
          </w:p>
        </w:tc>
        <w:tc>
          <w:tcPr>
            <w:tcW w:w="2126" w:type="dxa"/>
          </w:tcPr>
          <w:p w14:paraId="3439259D" w14:textId="7A9AC18F" w:rsidR="0061718F" w:rsidRPr="00AA0E34" w:rsidDel="00BB45A5" w:rsidRDefault="0061718F" w:rsidP="005F54EC">
            <w:pPr>
              <w:pStyle w:val="TAL"/>
              <w:rPr>
                <w:del w:id="218" w:author="MCC160" w:date="2021-01-27T14:03:00Z"/>
              </w:rPr>
            </w:pPr>
            <w:del w:id="219" w:author="MCC160" w:date="2021-01-27T14:03:00Z">
              <w:r w:rsidRPr="00AA0E34" w:rsidDel="00BB45A5">
                <w:rPr>
                  <w:color w:val="000000"/>
                </w:rPr>
                <w:delText>"false"</w:delText>
              </w:r>
            </w:del>
          </w:p>
        </w:tc>
        <w:tc>
          <w:tcPr>
            <w:tcW w:w="2126" w:type="dxa"/>
            <w:tcBorders>
              <w:bottom w:val="single" w:sz="4" w:space="0" w:color="auto"/>
            </w:tcBorders>
          </w:tcPr>
          <w:p w14:paraId="0F64C092" w14:textId="1E0079FF" w:rsidR="0061718F" w:rsidRPr="00AA0E34" w:rsidDel="00BB45A5" w:rsidRDefault="0061718F" w:rsidP="005F54EC">
            <w:pPr>
              <w:pStyle w:val="TAL"/>
              <w:rPr>
                <w:del w:id="220" w:author="MCC160" w:date="2021-01-27T14:03:00Z"/>
              </w:rPr>
            </w:pPr>
          </w:p>
        </w:tc>
        <w:tc>
          <w:tcPr>
            <w:tcW w:w="1418" w:type="dxa"/>
          </w:tcPr>
          <w:p w14:paraId="273C4DEC" w14:textId="1354E69C" w:rsidR="0061718F" w:rsidRPr="00AA0E34" w:rsidDel="00BB45A5" w:rsidRDefault="0061718F" w:rsidP="005F54EC">
            <w:pPr>
              <w:pStyle w:val="TAL"/>
              <w:rPr>
                <w:del w:id="221" w:author="MCC160" w:date="2021-01-27T14:03:00Z"/>
              </w:rPr>
            </w:pPr>
          </w:p>
        </w:tc>
        <w:tc>
          <w:tcPr>
            <w:tcW w:w="1134" w:type="dxa"/>
            <w:vAlign w:val="bottom"/>
          </w:tcPr>
          <w:p w14:paraId="4F862901" w14:textId="3B1FA046" w:rsidR="0061718F" w:rsidRPr="00AA0E34" w:rsidDel="00BB45A5" w:rsidRDefault="0061718F" w:rsidP="005F54EC">
            <w:pPr>
              <w:pStyle w:val="TAL"/>
              <w:rPr>
                <w:del w:id="222" w:author="MCC160" w:date="2021-01-27T14:03:00Z"/>
              </w:rPr>
            </w:pPr>
          </w:p>
        </w:tc>
      </w:tr>
    </w:tbl>
    <w:p w14:paraId="72F27055" w14:textId="77777777" w:rsidR="0061718F" w:rsidRPr="00AA0E34" w:rsidRDefault="0061718F" w:rsidP="0061718F">
      <w:pPr>
        <w:rPr>
          <w:lang w:eastAsia="ja-JP"/>
        </w:rPr>
      </w:pPr>
    </w:p>
    <w:p w14:paraId="59CC61FE" w14:textId="77777777" w:rsidR="0061718F" w:rsidRPr="00AA0E34" w:rsidRDefault="0061718F" w:rsidP="0061718F">
      <w:pPr>
        <w:pStyle w:val="TH"/>
      </w:pPr>
      <w:r w:rsidRPr="00AA0E34">
        <w:t xml:space="preserve">Table 6.1.1.2.3.3-5: SIP </w:t>
      </w:r>
      <w:del w:id="223" w:author="MCC160" w:date="2021-02-08T17:46:00Z">
        <w:r w:rsidRPr="00E27717" w:rsidDel="00E27717">
          <w:rPr>
            <w:highlight w:val="yellow"/>
            <w:rPrChange w:id="224" w:author="MCC160" w:date="2021-02-08T17:46:00Z">
              <w:rPr/>
            </w:rPrChange>
          </w:rPr>
          <w:delText>re-</w:delText>
        </w:r>
      </w:del>
      <w:r w:rsidRPr="00AA0E34">
        <w:t>INVITE (step 65, Table 6.1.1.2.3.2-1; step 2, TS 36.579-1 [2] Table 5.3.4.3-)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1718F" w:rsidRPr="00AA0E34" w14:paraId="4ED75B6A" w14:textId="77777777" w:rsidTr="005F54EC">
        <w:tc>
          <w:tcPr>
            <w:tcW w:w="9639" w:type="dxa"/>
            <w:gridSpan w:val="5"/>
          </w:tcPr>
          <w:p w14:paraId="10D82385" w14:textId="77777777" w:rsidR="0061718F" w:rsidRPr="00AA0E34" w:rsidRDefault="0061718F" w:rsidP="005F54EC">
            <w:pPr>
              <w:pStyle w:val="TAL"/>
            </w:pPr>
            <w:r w:rsidRPr="00AA0E34">
              <w:t xml:space="preserve">Derivation Path: TS 36.579-1 [2], Table 5.5.2.5.2-1 condition </w:t>
            </w:r>
            <w:del w:id="225" w:author="MCC160" w:date="2021-01-27T14:04:00Z">
              <w:r w:rsidRPr="00AA0E34" w:rsidDel="00BB45A5">
                <w:delText>GROUP-CALL and</w:delText>
              </w:r>
            </w:del>
            <w:r w:rsidRPr="00AA0E34">
              <w:t xml:space="preserve"> </w:t>
            </w:r>
            <w:proofErr w:type="spellStart"/>
            <w:r w:rsidRPr="00AA0E34">
              <w:t>re_INVITE</w:t>
            </w:r>
            <w:proofErr w:type="spellEnd"/>
          </w:p>
        </w:tc>
      </w:tr>
      <w:tr w:rsidR="0061718F" w:rsidRPr="00AA0E34" w14:paraId="104CE97B" w14:textId="77777777" w:rsidTr="005F54EC">
        <w:tc>
          <w:tcPr>
            <w:tcW w:w="2835" w:type="dxa"/>
          </w:tcPr>
          <w:p w14:paraId="36DAD0E4" w14:textId="77777777" w:rsidR="0061718F" w:rsidRPr="00AA0E34" w:rsidRDefault="0061718F" w:rsidP="005F54EC">
            <w:pPr>
              <w:pStyle w:val="TAH"/>
            </w:pPr>
            <w:r w:rsidRPr="00AA0E34">
              <w:t>Information Element</w:t>
            </w:r>
          </w:p>
        </w:tc>
        <w:tc>
          <w:tcPr>
            <w:tcW w:w="2126" w:type="dxa"/>
          </w:tcPr>
          <w:p w14:paraId="038C9D70" w14:textId="77777777" w:rsidR="0061718F" w:rsidRPr="00AA0E34" w:rsidRDefault="0061718F" w:rsidP="005F54EC">
            <w:pPr>
              <w:pStyle w:val="TAH"/>
            </w:pPr>
            <w:r w:rsidRPr="00AA0E34">
              <w:t>Value/remark</w:t>
            </w:r>
          </w:p>
        </w:tc>
        <w:tc>
          <w:tcPr>
            <w:tcW w:w="2126" w:type="dxa"/>
            <w:tcBorders>
              <w:bottom w:val="single" w:sz="4" w:space="0" w:color="auto"/>
            </w:tcBorders>
          </w:tcPr>
          <w:p w14:paraId="448086A9" w14:textId="77777777" w:rsidR="0061718F" w:rsidRPr="00AA0E34" w:rsidRDefault="0061718F" w:rsidP="005F54EC">
            <w:pPr>
              <w:pStyle w:val="TAH"/>
            </w:pPr>
            <w:r w:rsidRPr="00AA0E34">
              <w:t>Comment</w:t>
            </w:r>
          </w:p>
        </w:tc>
        <w:tc>
          <w:tcPr>
            <w:tcW w:w="1418" w:type="dxa"/>
          </w:tcPr>
          <w:p w14:paraId="11BAEB59" w14:textId="77777777" w:rsidR="0061718F" w:rsidRPr="00AA0E34" w:rsidRDefault="0061718F" w:rsidP="005F54EC">
            <w:pPr>
              <w:pStyle w:val="TAH"/>
            </w:pPr>
            <w:r w:rsidRPr="00AA0E34">
              <w:t>Reference</w:t>
            </w:r>
          </w:p>
        </w:tc>
        <w:tc>
          <w:tcPr>
            <w:tcW w:w="1134" w:type="dxa"/>
          </w:tcPr>
          <w:p w14:paraId="4AE362AA" w14:textId="77777777" w:rsidR="0061718F" w:rsidRPr="00AA0E34" w:rsidRDefault="0061718F" w:rsidP="005F54EC">
            <w:pPr>
              <w:pStyle w:val="TAH"/>
            </w:pPr>
            <w:r w:rsidRPr="00AA0E34">
              <w:t>Condition</w:t>
            </w:r>
          </w:p>
        </w:tc>
      </w:tr>
      <w:tr w:rsidR="0061718F" w:rsidRPr="00AA0E34" w14:paraId="24494DFD" w14:textId="77777777" w:rsidTr="005F54EC">
        <w:tc>
          <w:tcPr>
            <w:tcW w:w="2835" w:type="dxa"/>
            <w:tcBorders>
              <w:top w:val="single" w:sz="4" w:space="0" w:color="auto"/>
              <w:left w:val="single" w:sz="4" w:space="0" w:color="auto"/>
              <w:bottom w:val="single" w:sz="4" w:space="0" w:color="auto"/>
              <w:right w:val="single" w:sz="4" w:space="0" w:color="auto"/>
            </w:tcBorders>
            <w:vAlign w:val="center"/>
          </w:tcPr>
          <w:p w14:paraId="71A5BF5D" w14:textId="77777777" w:rsidR="0061718F" w:rsidRPr="00AA0E34" w:rsidRDefault="0061718F" w:rsidP="005F54EC">
            <w:pPr>
              <w:pStyle w:val="TAL"/>
            </w:pPr>
            <w:r w:rsidRPr="00AA0E3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EAB4F03" w14:textId="77777777" w:rsidR="0061718F" w:rsidRPr="00AA0E34" w:rsidRDefault="0061718F" w:rsidP="005F54EC">
            <w:pPr>
              <w:pStyle w:val="TAL"/>
            </w:pPr>
          </w:p>
        </w:tc>
        <w:tc>
          <w:tcPr>
            <w:tcW w:w="2126" w:type="dxa"/>
            <w:tcBorders>
              <w:top w:val="single" w:sz="4" w:space="0" w:color="auto"/>
              <w:left w:val="single" w:sz="4" w:space="0" w:color="auto"/>
              <w:bottom w:val="single" w:sz="4" w:space="0" w:color="auto"/>
              <w:right w:val="single" w:sz="4" w:space="0" w:color="auto"/>
            </w:tcBorders>
          </w:tcPr>
          <w:p w14:paraId="0D032C97" w14:textId="77777777" w:rsidR="0061718F" w:rsidRPr="00AA0E34" w:rsidRDefault="0061718F" w:rsidP="005F54EC">
            <w:pPr>
              <w:pStyle w:val="TAL"/>
            </w:pPr>
          </w:p>
        </w:tc>
        <w:tc>
          <w:tcPr>
            <w:tcW w:w="1418" w:type="dxa"/>
            <w:tcBorders>
              <w:top w:val="single" w:sz="4" w:space="0" w:color="auto"/>
              <w:left w:val="single" w:sz="4" w:space="0" w:color="auto"/>
              <w:bottom w:val="single" w:sz="4" w:space="0" w:color="auto"/>
              <w:right w:val="single" w:sz="4" w:space="0" w:color="auto"/>
            </w:tcBorders>
          </w:tcPr>
          <w:p w14:paraId="4DD25221" w14:textId="77777777" w:rsidR="0061718F" w:rsidRPr="00AA0E34" w:rsidRDefault="0061718F" w:rsidP="005F54EC">
            <w:pPr>
              <w:pStyle w:val="TAL"/>
            </w:pPr>
          </w:p>
        </w:tc>
        <w:tc>
          <w:tcPr>
            <w:tcW w:w="1134" w:type="dxa"/>
            <w:tcBorders>
              <w:top w:val="single" w:sz="4" w:space="0" w:color="auto"/>
              <w:left w:val="single" w:sz="4" w:space="0" w:color="auto"/>
              <w:bottom w:val="single" w:sz="4" w:space="0" w:color="auto"/>
              <w:right w:val="single" w:sz="4" w:space="0" w:color="auto"/>
            </w:tcBorders>
          </w:tcPr>
          <w:p w14:paraId="18A59B73" w14:textId="77777777" w:rsidR="0061718F" w:rsidRPr="00AA0E34" w:rsidRDefault="0061718F" w:rsidP="005F54EC">
            <w:pPr>
              <w:pStyle w:val="TAL"/>
            </w:pPr>
          </w:p>
        </w:tc>
      </w:tr>
      <w:tr w:rsidR="0061718F" w:rsidRPr="00AA0E34" w14:paraId="54598D07" w14:textId="77777777" w:rsidTr="005F54EC">
        <w:tc>
          <w:tcPr>
            <w:tcW w:w="2835" w:type="dxa"/>
            <w:tcBorders>
              <w:top w:val="single" w:sz="4" w:space="0" w:color="auto"/>
              <w:left w:val="single" w:sz="4" w:space="0" w:color="auto"/>
              <w:bottom w:val="single" w:sz="4" w:space="0" w:color="auto"/>
              <w:right w:val="single" w:sz="4" w:space="0" w:color="auto"/>
            </w:tcBorders>
            <w:vAlign w:val="center"/>
          </w:tcPr>
          <w:p w14:paraId="2B41BA21" w14:textId="77777777" w:rsidR="0061718F" w:rsidRPr="00AA0E34" w:rsidRDefault="0061718F" w:rsidP="005F54EC">
            <w:pPr>
              <w:pStyle w:val="TAL"/>
              <w:rPr>
                <w:b/>
                <w:bCs/>
              </w:rPr>
            </w:pPr>
            <w:r w:rsidRPr="00AA0E3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38E47F4" w14:textId="77777777" w:rsidR="0061718F" w:rsidRPr="00AA0E34" w:rsidRDefault="0061718F" w:rsidP="005F54EC">
            <w:pPr>
              <w:pStyle w:val="TAL"/>
            </w:pPr>
          </w:p>
        </w:tc>
        <w:tc>
          <w:tcPr>
            <w:tcW w:w="2126" w:type="dxa"/>
            <w:tcBorders>
              <w:top w:val="single" w:sz="4" w:space="0" w:color="auto"/>
              <w:left w:val="single" w:sz="4" w:space="0" w:color="auto"/>
              <w:bottom w:val="single" w:sz="4" w:space="0" w:color="auto"/>
              <w:right w:val="single" w:sz="4" w:space="0" w:color="auto"/>
            </w:tcBorders>
          </w:tcPr>
          <w:p w14:paraId="546B0573" w14:textId="77777777" w:rsidR="0061718F" w:rsidRPr="00AA0E34" w:rsidRDefault="0061718F" w:rsidP="005F54EC">
            <w:pPr>
              <w:pStyle w:val="TAL"/>
              <w:rPr>
                <w:b/>
                <w:bCs/>
                <w:rPrChange w:id="226" w:author="MCC160" w:date="2021-01-25T09:49:00Z">
                  <w:rPr/>
                </w:rPrChange>
              </w:rPr>
            </w:pPr>
            <w:r w:rsidRPr="00AA0E34">
              <w:rPr>
                <w:b/>
                <w:bCs/>
                <w:rPrChange w:id="227" w:author="MCC160" w:date="2021-01-25T09:49:00Z">
                  <w:rPr/>
                </w:rPrChange>
              </w:rPr>
              <w:t>MCPTT Info</w:t>
            </w:r>
          </w:p>
        </w:tc>
        <w:tc>
          <w:tcPr>
            <w:tcW w:w="1418" w:type="dxa"/>
            <w:tcBorders>
              <w:top w:val="single" w:sz="4" w:space="0" w:color="auto"/>
              <w:left w:val="single" w:sz="4" w:space="0" w:color="auto"/>
              <w:bottom w:val="single" w:sz="4" w:space="0" w:color="auto"/>
              <w:right w:val="single" w:sz="4" w:space="0" w:color="auto"/>
            </w:tcBorders>
          </w:tcPr>
          <w:p w14:paraId="28BCF441" w14:textId="77777777" w:rsidR="0061718F" w:rsidRPr="00AA0E34" w:rsidRDefault="0061718F" w:rsidP="005F54EC">
            <w:pPr>
              <w:pStyle w:val="TAL"/>
            </w:pPr>
            <w:r w:rsidRPr="00AA0E34">
              <w:t>TS 24.379 [9] clause F.1</w:t>
            </w:r>
          </w:p>
        </w:tc>
        <w:tc>
          <w:tcPr>
            <w:tcW w:w="1134" w:type="dxa"/>
            <w:tcBorders>
              <w:top w:val="single" w:sz="4" w:space="0" w:color="auto"/>
              <w:left w:val="single" w:sz="4" w:space="0" w:color="auto"/>
              <w:bottom w:val="single" w:sz="4" w:space="0" w:color="auto"/>
              <w:right w:val="single" w:sz="4" w:space="0" w:color="auto"/>
            </w:tcBorders>
          </w:tcPr>
          <w:p w14:paraId="73F33588" w14:textId="77777777" w:rsidR="0061718F" w:rsidRPr="00AA0E34" w:rsidRDefault="0061718F" w:rsidP="005F54EC">
            <w:pPr>
              <w:pStyle w:val="TAL"/>
            </w:pPr>
          </w:p>
        </w:tc>
      </w:tr>
      <w:tr w:rsidR="0061718F" w:rsidRPr="00AA0E34" w:rsidDel="00AF1B33" w14:paraId="58CCBFE7" w14:textId="7F0636FF" w:rsidTr="005F54EC">
        <w:trPr>
          <w:del w:id="228" w:author="MCC160" w:date="2021-01-24T18:13:00Z"/>
        </w:trPr>
        <w:tc>
          <w:tcPr>
            <w:tcW w:w="2835" w:type="dxa"/>
            <w:tcBorders>
              <w:top w:val="single" w:sz="4" w:space="0" w:color="auto"/>
              <w:left w:val="single" w:sz="4" w:space="0" w:color="auto"/>
              <w:bottom w:val="single" w:sz="4" w:space="0" w:color="auto"/>
              <w:right w:val="single" w:sz="4" w:space="0" w:color="auto"/>
            </w:tcBorders>
            <w:vAlign w:val="center"/>
          </w:tcPr>
          <w:p w14:paraId="0A8431AB" w14:textId="537739C6" w:rsidR="0061718F" w:rsidRPr="00AA0E34" w:rsidDel="00AF1B33" w:rsidRDefault="0061718F" w:rsidP="005F54EC">
            <w:pPr>
              <w:pStyle w:val="TAL"/>
              <w:rPr>
                <w:del w:id="229" w:author="MCC160" w:date="2021-01-24T18:13:00Z"/>
              </w:rPr>
            </w:pPr>
            <w:del w:id="230" w:author="MCC160" w:date="2021-01-24T18:13:00Z">
              <w:r w:rsidRPr="00AA0E34" w:rsidDel="00AF1B33">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0C7224B9" w14:textId="1FF044D0" w:rsidR="0061718F" w:rsidRPr="00AA0E34" w:rsidDel="00AF1B33" w:rsidRDefault="0061718F" w:rsidP="005F54EC">
            <w:pPr>
              <w:pStyle w:val="TAL"/>
              <w:rPr>
                <w:del w:id="231" w:author="MCC160" w:date="2021-01-24T18:13:00Z"/>
              </w:rPr>
            </w:pPr>
          </w:p>
        </w:tc>
        <w:tc>
          <w:tcPr>
            <w:tcW w:w="2126" w:type="dxa"/>
            <w:tcBorders>
              <w:top w:val="single" w:sz="4" w:space="0" w:color="auto"/>
              <w:left w:val="single" w:sz="4" w:space="0" w:color="auto"/>
              <w:bottom w:val="single" w:sz="4" w:space="0" w:color="auto"/>
              <w:right w:val="single" w:sz="4" w:space="0" w:color="auto"/>
            </w:tcBorders>
          </w:tcPr>
          <w:p w14:paraId="11F77825" w14:textId="5F8CA35F" w:rsidR="0061718F" w:rsidRPr="00AA0E34" w:rsidDel="00AF1B33" w:rsidRDefault="0061718F" w:rsidP="005F54EC">
            <w:pPr>
              <w:pStyle w:val="TAL"/>
              <w:rPr>
                <w:del w:id="232" w:author="MCC160" w:date="2021-01-24T18:13:00Z"/>
              </w:rPr>
            </w:pPr>
          </w:p>
        </w:tc>
        <w:tc>
          <w:tcPr>
            <w:tcW w:w="1418" w:type="dxa"/>
            <w:tcBorders>
              <w:top w:val="single" w:sz="4" w:space="0" w:color="auto"/>
              <w:left w:val="single" w:sz="4" w:space="0" w:color="auto"/>
              <w:bottom w:val="single" w:sz="4" w:space="0" w:color="auto"/>
              <w:right w:val="single" w:sz="4" w:space="0" w:color="auto"/>
            </w:tcBorders>
          </w:tcPr>
          <w:p w14:paraId="5DC8D9FD" w14:textId="31645C1D" w:rsidR="0061718F" w:rsidRPr="00AA0E34" w:rsidDel="00AF1B33" w:rsidRDefault="0061718F" w:rsidP="005F54EC">
            <w:pPr>
              <w:pStyle w:val="TAL"/>
              <w:rPr>
                <w:del w:id="233" w:author="MCC160" w:date="2021-01-24T18:13:00Z"/>
              </w:rPr>
            </w:pPr>
          </w:p>
        </w:tc>
        <w:tc>
          <w:tcPr>
            <w:tcW w:w="1134" w:type="dxa"/>
            <w:tcBorders>
              <w:top w:val="single" w:sz="4" w:space="0" w:color="auto"/>
              <w:left w:val="single" w:sz="4" w:space="0" w:color="auto"/>
              <w:bottom w:val="single" w:sz="4" w:space="0" w:color="auto"/>
              <w:right w:val="single" w:sz="4" w:space="0" w:color="auto"/>
            </w:tcBorders>
          </w:tcPr>
          <w:p w14:paraId="7D5FA1BD" w14:textId="722E8DE3" w:rsidR="0061718F" w:rsidRPr="00AA0E34" w:rsidDel="00AF1B33" w:rsidRDefault="0061718F" w:rsidP="005F54EC">
            <w:pPr>
              <w:pStyle w:val="TAL"/>
              <w:rPr>
                <w:del w:id="234" w:author="MCC160" w:date="2021-01-24T18:13:00Z"/>
              </w:rPr>
            </w:pPr>
          </w:p>
        </w:tc>
      </w:tr>
      <w:tr w:rsidR="0061718F" w:rsidRPr="00AA0E34" w:rsidDel="00AF1B33" w14:paraId="031089BF" w14:textId="535B0AF6" w:rsidTr="005F54EC">
        <w:trPr>
          <w:del w:id="235" w:author="MCC160" w:date="2021-01-24T18:13:00Z"/>
        </w:trPr>
        <w:tc>
          <w:tcPr>
            <w:tcW w:w="2835" w:type="dxa"/>
            <w:tcBorders>
              <w:top w:val="single" w:sz="4" w:space="0" w:color="auto"/>
              <w:left w:val="single" w:sz="4" w:space="0" w:color="auto"/>
              <w:bottom w:val="single" w:sz="4" w:space="0" w:color="auto"/>
              <w:right w:val="single" w:sz="4" w:space="0" w:color="auto"/>
            </w:tcBorders>
            <w:vAlign w:val="center"/>
          </w:tcPr>
          <w:p w14:paraId="41EADEA7" w14:textId="306226AF" w:rsidR="0061718F" w:rsidRPr="00AA0E34" w:rsidDel="00AF1B33" w:rsidRDefault="0061718F" w:rsidP="005F54EC">
            <w:pPr>
              <w:pStyle w:val="TAL"/>
              <w:rPr>
                <w:del w:id="236" w:author="MCC160" w:date="2021-01-24T18:13:00Z"/>
              </w:rPr>
            </w:pPr>
            <w:del w:id="237" w:author="MCC160" w:date="2021-01-24T18:13:00Z">
              <w:r w:rsidRPr="00AA0E34" w:rsidDel="00AF1B33">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6A6C8F6C" w14:textId="11109EC3" w:rsidR="0061718F" w:rsidRPr="00AA0E34" w:rsidDel="00AF1B33" w:rsidRDefault="0061718F" w:rsidP="005F54EC">
            <w:pPr>
              <w:pStyle w:val="TAL"/>
              <w:rPr>
                <w:del w:id="238" w:author="MCC160" w:date="2021-01-24T18:13:00Z"/>
              </w:rPr>
            </w:pPr>
            <w:del w:id="239" w:author="MCC160" w:date="2021-01-24T18:13:00Z">
              <w:r w:rsidRPr="00AA0E34" w:rsidDel="00AF1B33">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
          <w:p w14:paraId="61C70B82" w14:textId="45A75C95" w:rsidR="0061718F" w:rsidRPr="00AA0E34" w:rsidDel="00AF1B33" w:rsidRDefault="0061718F" w:rsidP="005F54EC">
            <w:pPr>
              <w:pStyle w:val="TAL"/>
              <w:rPr>
                <w:del w:id="240" w:author="MCC160" w:date="2021-01-24T18:13:00Z"/>
              </w:rPr>
            </w:pPr>
          </w:p>
        </w:tc>
        <w:tc>
          <w:tcPr>
            <w:tcW w:w="1418" w:type="dxa"/>
            <w:tcBorders>
              <w:top w:val="single" w:sz="4" w:space="0" w:color="auto"/>
              <w:left w:val="single" w:sz="4" w:space="0" w:color="auto"/>
              <w:bottom w:val="single" w:sz="4" w:space="0" w:color="auto"/>
              <w:right w:val="single" w:sz="4" w:space="0" w:color="auto"/>
            </w:tcBorders>
          </w:tcPr>
          <w:p w14:paraId="2C115BEF" w14:textId="40978D61" w:rsidR="0061718F" w:rsidRPr="00AA0E34" w:rsidDel="00AF1B33" w:rsidRDefault="0061718F" w:rsidP="005F54EC">
            <w:pPr>
              <w:pStyle w:val="TAL"/>
              <w:rPr>
                <w:del w:id="241" w:author="MCC160" w:date="2021-01-24T18:13:00Z"/>
              </w:rPr>
            </w:pPr>
          </w:p>
        </w:tc>
        <w:tc>
          <w:tcPr>
            <w:tcW w:w="1134" w:type="dxa"/>
            <w:tcBorders>
              <w:top w:val="single" w:sz="4" w:space="0" w:color="auto"/>
              <w:left w:val="single" w:sz="4" w:space="0" w:color="auto"/>
              <w:bottom w:val="single" w:sz="4" w:space="0" w:color="auto"/>
              <w:right w:val="single" w:sz="4" w:space="0" w:color="auto"/>
            </w:tcBorders>
          </w:tcPr>
          <w:p w14:paraId="3100B445" w14:textId="1117A67F" w:rsidR="0061718F" w:rsidRPr="00AA0E34" w:rsidDel="00AF1B33" w:rsidRDefault="0061718F" w:rsidP="005F54EC">
            <w:pPr>
              <w:pStyle w:val="TAL"/>
              <w:rPr>
                <w:del w:id="242" w:author="MCC160" w:date="2021-01-24T18:13:00Z"/>
              </w:rPr>
            </w:pPr>
          </w:p>
        </w:tc>
      </w:tr>
      <w:tr w:rsidR="0061718F" w:rsidRPr="00AA0E34" w14:paraId="5BF33DEB" w14:textId="77777777" w:rsidTr="005F54EC">
        <w:tc>
          <w:tcPr>
            <w:tcW w:w="2835" w:type="dxa"/>
            <w:tcBorders>
              <w:top w:val="single" w:sz="4" w:space="0" w:color="auto"/>
              <w:left w:val="single" w:sz="4" w:space="0" w:color="auto"/>
              <w:bottom w:val="single" w:sz="4" w:space="0" w:color="auto"/>
              <w:right w:val="single" w:sz="4" w:space="0" w:color="auto"/>
            </w:tcBorders>
            <w:vAlign w:val="center"/>
          </w:tcPr>
          <w:p w14:paraId="2C810D39" w14:textId="77777777" w:rsidR="0061718F" w:rsidRPr="00AA0E34" w:rsidRDefault="0061718F" w:rsidP="005F54EC">
            <w:pPr>
              <w:pStyle w:val="TAL"/>
            </w:pPr>
            <w:r w:rsidRPr="00AA0E34">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6DE51D52" w14:textId="77777777" w:rsidR="0061718F" w:rsidRPr="00AA0E34" w:rsidRDefault="0061718F" w:rsidP="005F54EC">
            <w:pPr>
              <w:pStyle w:val="TAL"/>
            </w:pPr>
            <w:r w:rsidRPr="00AA0E34">
              <w:t>MCPTT-Info as described in Table 6.1.1.2.3.3-6</w:t>
            </w:r>
          </w:p>
        </w:tc>
        <w:tc>
          <w:tcPr>
            <w:tcW w:w="2126" w:type="dxa"/>
            <w:tcBorders>
              <w:top w:val="single" w:sz="4" w:space="0" w:color="auto"/>
              <w:left w:val="single" w:sz="4" w:space="0" w:color="auto"/>
              <w:bottom w:val="single" w:sz="4" w:space="0" w:color="auto"/>
              <w:right w:val="single" w:sz="4" w:space="0" w:color="auto"/>
            </w:tcBorders>
          </w:tcPr>
          <w:p w14:paraId="09A2CCED" w14:textId="77777777" w:rsidR="0061718F" w:rsidRPr="00AA0E34" w:rsidRDefault="0061718F" w:rsidP="005F54EC">
            <w:pPr>
              <w:pStyle w:val="TAL"/>
            </w:pPr>
          </w:p>
        </w:tc>
        <w:tc>
          <w:tcPr>
            <w:tcW w:w="1418" w:type="dxa"/>
            <w:tcBorders>
              <w:top w:val="single" w:sz="4" w:space="0" w:color="auto"/>
              <w:left w:val="single" w:sz="4" w:space="0" w:color="auto"/>
              <w:bottom w:val="single" w:sz="4" w:space="0" w:color="auto"/>
              <w:right w:val="single" w:sz="4" w:space="0" w:color="auto"/>
            </w:tcBorders>
          </w:tcPr>
          <w:p w14:paraId="459C5692" w14:textId="77777777" w:rsidR="0061718F" w:rsidRPr="00AA0E34" w:rsidRDefault="0061718F" w:rsidP="005F54EC">
            <w:pPr>
              <w:pStyle w:val="TAL"/>
            </w:pPr>
          </w:p>
        </w:tc>
        <w:tc>
          <w:tcPr>
            <w:tcW w:w="1134" w:type="dxa"/>
            <w:tcBorders>
              <w:top w:val="single" w:sz="4" w:space="0" w:color="auto"/>
              <w:left w:val="single" w:sz="4" w:space="0" w:color="auto"/>
              <w:bottom w:val="single" w:sz="4" w:space="0" w:color="auto"/>
              <w:right w:val="single" w:sz="4" w:space="0" w:color="auto"/>
            </w:tcBorders>
          </w:tcPr>
          <w:p w14:paraId="19B1FAE7" w14:textId="77777777" w:rsidR="0061718F" w:rsidRPr="00AA0E34" w:rsidRDefault="0061718F" w:rsidP="005F54EC">
            <w:pPr>
              <w:pStyle w:val="TAL"/>
            </w:pPr>
          </w:p>
        </w:tc>
      </w:tr>
    </w:tbl>
    <w:p w14:paraId="1D9B3D96" w14:textId="77777777" w:rsidR="0061718F" w:rsidRPr="00AA0E34" w:rsidRDefault="0061718F" w:rsidP="0061718F">
      <w:pPr>
        <w:rPr>
          <w:lang w:eastAsia="ja-JP"/>
        </w:rPr>
      </w:pPr>
    </w:p>
    <w:p w14:paraId="67965578" w14:textId="77777777" w:rsidR="0061718F" w:rsidRPr="00AA0E34" w:rsidRDefault="0061718F" w:rsidP="0061718F">
      <w:pPr>
        <w:rPr>
          <w:lang w:eastAsia="ja-JP"/>
        </w:rPr>
      </w:pPr>
    </w:p>
    <w:p w14:paraId="0D59BC5B" w14:textId="77777777" w:rsidR="0061718F" w:rsidRPr="00AA0E34" w:rsidRDefault="0061718F" w:rsidP="0061718F">
      <w:pPr>
        <w:pStyle w:val="TH"/>
      </w:pPr>
      <w:r w:rsidRPr="00AA0E34">
        <w:t xml:space="preserve">Table 6.1.1.2.3.3-6: </w:t>
      </w:r>
      <w:r w:rsidRPr="00AA0E34">
        <w:rPr>
          <w:lang w:eastAsia="ko-KR"/>
        </w:rPr>
        <w:t xml:space="preserve">MCPTT-INFO in SIP </w:t>
      </w:r>
      <w:del w:id="243" w:author="MCC160" w:date="2021-02-08T17:46:00Z">
        <w:r w:rsidRPr="00E27717" w:rsidDel="00E27717">
          <w:rPr>
            <w:highlight w:val="yellow"/>
            <w:lang w:eastAsia="ko-KR"/>
            <w:rPrChange w:id="244" w:author="MCC160" w:date="2021-02-08T17:46:00Z">
              <w:rPr>
                <w:lang w:eastAsia="ko-KR"/>
              </w:rPr>
            </w:rPrChange>
          </w:rPr>
          <w:delText>re-</w:delText>
        </w:r>
      </w:del>
      <w:r w:rsidRPr="00AA0E34">
        <w:rPr>
          <w:lang w:eastAsia="ko-KR"/>
        </w:rPr>
        <w:t>INVITE</w:t>
      </w:r>
      <w:r w:rsidRPr="00AA0E34">
        <w:t xml:space="preserve"> (Table 6.1.1.2.3.3-5)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1718F" w:rsidRPr="00AA0E34" w14:paraId="5C806A63" w14:textId="77777777" w:rsidTr="005F54EC">
        <w:tc>
          <w:tcPr>
            <w:tcW w:w="9639" w:type="dxa"/>
            <w:gridSpan w:val="5"/>
          </w:tcPr>
          <w:p w14:paraId="469BA7C7" w14:textId="77777777" w:rsidR="0061718F" w:rsidRPr="00AA0E34" w:rsidRDefault="0061718F" w:rsidP="005F54EC">
            <w:pPr>
              <w:pStyle w:val="TAL"/>
            </w:pPr>
            <w:r w:rsidRPr="00AA0E34">
              <w:t>Derivation Path: TS 36.579-1 [2], Table 5.5.3.2.1-1 condition GROUP-CALL</w:t>
            </w:r>
          </w:p>
        </w:tc>
      </w:tr>
      <w:tr w:rsidR="0061718F" w:rsidRPr="00AA0E34" w14:paraId="67A61242" w14:textId="788C738F" w:rsidTr="005F54EC">
        <w:tc>
          <w:tcPr>
            <w:tcW w:w="2835" w:type="dxa"/>
          </w:tcPr>
          <w:p w14:paraId="457E43C9" w14:textId="28D2BB55" w:rsidR="0061718F" w:rsidRPr="00685C11" w:rsidRDefault="0061718F" w:rsidP="005F54EC">
            <w:pPr>
              <w:pStyle w:val="TAH"/>
              <w:rPr>
                <w:highlight w:val="yellow"/>
              </w:rPr>
            </w:pPr>
            <w:r w:rsidRPr="00685C11">
              <w:rPr>
                <w:highlight w:val="yellow"/>
              </w:rPr>
              <w:t>Information Element</w:t>
            </w:r>
          </w:p>
        </w:tc>
        <w:tc>
          <w:tcPr>
            <w:tcW w:w="2126" w:type="dxa"/>
          </w:tcPr>
          <w:p w14:paraId="17FB5E79" w14:textId="65196293" w:rsidR="0061718F" w:rsidRPr="00685C11" w:rsidRDefault="0061718F" w:rsidP="005F54EC">
            <w:pPr>
              <w:pStyle w:val="TAH"/>
              <w:rPr>
                <w:highlight w:val="yellow"/>
              </w:rPr>
            </w:pPr>
            <w:r w:rsidRPr="00685C11">
              <w:rPr>
                <w:highlight w:val="yellow"/>
              </w:rPr>
              <w:t>Value/remark</w:t>
            </w:r>
          </w:p>
        </w:tc>
        <w:tc>
          <w:tcPr>
            <w:tcW w:w="2126" w:type="dxa"/>
          </w:tcPr>
          <w:p w14:paraId="21640361" w14:textId="6540F3B6" w:rsidR="0061718F" w:rsidRPr="00685C11" w:rsidRDefault="0061718F" w:rsidP="005F54EC">
            <w:pPr>
              <w:pStyle w:val="TAH"/>
              <w:rPr>
                <w:highlight w:val="yellow"/>
              </w:rPr>
            </w:pPr>
            <w:r w:rsidRPr="00685C11">
              <w:rPr>
                <w:highlight w:val="yellow"/>
              </w:rPr>
              <w:t>Comment</w:t>
            </w:r>
          </w:p>
        </w:tc>
        <w:tc>
          <w:tcPr>
            <w:tcW w:w="1418" w:type="dxa"/>
          </w:tcPr>
          <w:p w14:paraId="14E2554A" w14:textId="32F77ACD" w:rsidR="0061718F" w:rsidRPr="00685C11" w:rsidRDefault="0061718F" w:rsidP="005F54EC">
            <w:pPr>
              <w:pStyle w:val="TAH"/>
              <w:rPr>
                <w:highlight w:val="yellow"/>
              </w:rPr>
            </w:pPr>
            <w:r w:rsidRPr="00685C11">
              <w:rPr>
                <w:highlight w:val="yellow"/>
              </w:rPr>
              <w:t>Reference</w:t>
            </w:r>
          </w:p>
        </w:tc>
        <w:tc>
          <w:tcPr>
            <w:tcW w:w="1134" w:type="dxa"/>
          </w:tcPr>
          <w:p w14:paraId="49EEC270" w14:textId="2CACB445" w:rsidR="0061718F" w:rsidRPr="00685C11" w:rsidRDefault="0061718F" w:rsidP="005F54EC">
            <w:pPr>
              <w:pStyle w:val="TAH"/>
              <w:rPr>
                <w:highlight w:val="yellow"/>
              </w:rPr>
            </w:pPr>
            <w:r w:rsidRPr="00685C11">
              <w:rPr>
                <w:highlight w:val="yellow"/>
              </w:rPr>
              <w:t>Condition</w:t>
            </w:r>
          </w:p>
        </w:tc>
      </w:tr>
      <w:tr w:rsidR="0061718F" w:rsidRPr="00AA0E34" w14:paraId="4A41AC45" w14:textId="0992A8A4" w:rsidTr="005F54EC">
        <w:tc>
          <w:tcPr>
            <w:tcW w:w="2835" w:type="dxa"/>
            <w:vAlign w:val="center"/>
          </w:tcPr>
          <w:p w14:paraId="69176A6E" w14:textId="36D6ADC3" w:rsidR="0061718F" w:rsidRPr="00685C11" w:rsidRDefault="0061718F" w:rsidP="005F54EC">
            <w:pPr>
              <w:pStyle w:val="TAL"/>
              <w:rPr>
                <w:highlight w:val="yellow"/>
              </w:rPr>
            </w:pPr>
            <w:proofErr w:type="spellStart"/>
            <w:r w:rsidRPr="00685C11">
              <w:rPr>
                <w:highlight w:val="yellow"/>
              </w:rPr>
              <w:t>mcpttinfo</w:t>
            </w:r>
            <w:proofErr w:type="spellEnd"/>
          </w:p>
        </w:tc>
        <w:tc>
          <w:tcPr>
            <w:tcW w:w="2126" w:type="dxa"/>
          </w:tcPr>
          <w:p w14:paraId="425AF2D9" w14:textId="64D4D9C5" w:rsidR="0061718F" w:rsidRPr="00685C11" w:rsidRDefault="0061718F" w:rsidP="005F54EC">
            <w:pPr>
              <w:pStyle w:val="TAL"/>
              <w:rPr>
                <w:highlight w:val="yellow"/>
              </w:rPr>
            </w:pPr>
          </w:p>
        </w:tc>
        <w:tc>
          <w:tcPr>
            <w:tcW w:w="2126" w:type="dxa"/>
            <w:tcBorders>
              <w:bottom w:val="single" w:sz="4" w:space="0" w:color="auto"/>
            </w:tcBorders>
          </w:tcPr>
          <w:p w14:paraId="36235675" w14:textId="54B342CA" w:rsidR="0061718F" w:rsidRPr="00685C11" w:rsidRDefault="0061718F" w:rsidP="005F54EC">
            <w:pPr>
              <w:pStyle w:val="TAL"/>
              <w:rPr>
                <w:highlight w:val="yellow"/>
              </w:rPr>
            </w:pPr>
          </w:p>
        </w:tc>
        <w:tc>
          <w:tcPr>
            <w:tcW w:w="1418" w:type="dxa"/>
          </w:tcPr>
          <w:p w14:paraId="04B8A85D" w14:textId="7C16329F" w:rsidR="0061718F" w:rsidRPr="00685C11" w:rsidRDefault="0061718F" w:rsidP="005F54EC">
            <w:pPr>
              <w:pStyle w:val="TAL"/>
              <w:rPr>
                <w:highlight w:val="yellow"/>
              </w:rPr>
            </w:pPr>
          </w:p>
        </w:tc>
        <w:tc>
          <w:tcPr>
            <w:tcW w:w="1134" w:type="dxa"/>
            <w:vAlign w:val="bottom"/>
          </w:tcPr>
          <w:p w14:paraId="3B1FB3CE" w14:textId="7AA0E589" w:rsidR="0061718F" w:rsidRPr="00685C11" w:rsidRDefault="0061718F" w:rsidP="005F54EC">
            <w:pPr>
              <w:pStyle w:val="TAL"/>
              <w:rPr>
                <w:highlight w:val="yellow"/>
              </w:rPr>
            </w:pPr>
          </w:p>
        </w:tc>
      </w:tr>
      <w:tr w:rsidR="0061718F" w:rsidRPr="00AA0E34" w14:paraId="31245207" w14:textId="5749AFC0" w:rsidTr="005F54EC">
        <w:tc>
          <w:tcPr>
            <w:tcW w:w="2835" w:type="dxa"/>
            <w:vAlign w:val="center"/>
          </w:tcPr>
          <w:p w14:paraId="547AA304" w14:textId="236B5116" w:rsidR="0061718F" w:rsidRPr="00685C11" w:rsidRDefault="0061718F" w:rsidP="005F54EC">
            <w:pPr>
              <w:pStyle w:val="TAL"/>
              <w:rPr>
                <w:highlight w:val="yellow"/>
              </w:rPr>
            </w:pPr>
            <w:r w:rsidRPr="00685C11">
              <w:rPr>
                <w:highlight w:val="yellow"/>
              </w:rPr>
              <w:t xml:space="preserve">  </w:t>
            </w:r>
            <w:proofErr w:type="spellStart"/>
            <w:r w:rsidRPr="00685C11">
              <w:rPr>
                <w:highlight w:val="yellow"/>
              </w:rPr>
              <w:t>mcptt</w:t>
            </w:r>
            <w:proofErr w:type="spellEnd"/>
            <w:r w:rsidRPr="00685C11">
              <w:rPr>
                <w:highlight w:val="yellow"/>
              </w:rPr>
              <w:t>-Params</w:t>
            </w:r>
          </w:p>
        </w:tc>
        <w:tc>
          <w:tcPr>
            <w:tcW w:w="2126" w:type="dxa"/>
          </w:tcPr>
          <w:p w14:paraId="7FCCA305" w14:textId="67127E26" w:rsidR="0061718F" w:rsidRPr="00685C11" w:rsidRDefault="0061718F" w:rsidP="005F54EC">
            <w:pPr>
              <w:pStyle w:val="TAL"/>
              <w:rPr>
                <w:highlight w:val="yellow"/>
              </w:rPr>
            </w:pPr>
          </w:p>
        </w:tc>
        <w:tc>
          <w:tcPr>
            <w:tcW w:w="2126" w:type="dxa"/>
            <w:tcBorders>
              <w:bottom w:val="single" w:sz="4" w:space="0" w:color="auto"/>
            </w:tcBorders>
          </w:tcPr>
          <w:p w14:paraId="6896FD76" w14:textId="4B7E6ABF" w:rsidR="0061718F" w:rsidRPr="00685C11" w:rsidRDefault="0061718F" w:rsidP="005F54EC">
            <w:pPr>
              <w:pStyle w:val="TAL"/>
              <w:rPr>
                <w:highlight w:val="yellow"/>
              </w:rPr>
            </w:pPr>
          </w:p>
        </w:tc>
        <w:tc>
          <w:tcPr>
            <w:tcW w:w="1418" w:type="dxa"/>
          </w:tcPr>
          <w:p w14:paraId="03868172" w14:textId="4BD1ED4A" w:rsidR="0061718F" w:rsidRPr="00685C11" w:rsidRDefault="0061718F" w:rsidP="005F54EC">
            <w:pPr>
              <w:pStyle w:val="TAL"/>
              <w:rPr>
                <w:highlight w:val="yellow"/>
              </w:rPr>
            </w:pPr>
          </w:p>
        </w:tc>
        <w:tc>
          <w:tcPr>
            <w:tcW w:w="1134" w:type="dxa"/>
            <w:vAlign w:val="bottom"/>
          </w:tcPr>
          <w:p w14:paraId="5A20A344" w14:textId="4F8909CC" w:rsidR="0061718F" w:rsidRPr="00685C11" w:rsidRDefault="0061718F" w:rsidP="005F54EC">
            <w:pPr>
              <w:pStyle w:val="TAL"/>
              <w:rPr>
                <w:highlight w:val="yellow"/>
              </w:rPr>
            </w:pPr>
          </w:p>
        </w:tc>
      </w:tr>
      <w:tr w:rsidR="0061718F" w:rsidRPr="00AA0E34" w14:paraId="04AD60AD" w14:textId="48E98C6A" w:rsidTr="005F54EC">
        <w:tc>
          <w:tcPr>
            <w:tcW w:w="2835" w:type="dxa"/>
            <w:vAlign w:val="center"/>
          </w:tcPr>
          <w:p w14:paraId="596BA6B7" w14:textId="263A446B" w:rsidR="0061718F" w:rsidRPr="00685C11" w:rsidRDefault="0061718F" w:rsidP="005F54EC">
            <w:pPr>
              <w:pStyle w:val="TAL"/>
              <w:rPr>
                <w:highlight w:val="yellow"/>
              </w:rPr>
            </w:pPr>
            <w:r w:rsidRPr="00685C11">
              <w:rPr>
                <w:highlight w:val="yellow"/>
              </w:rPr>
              <w:t xml:space="preserve">    emergency-</w:t>
            </w:r>
            <w:proofErr w:type="spellStart"/>
            <w:r w:rsidRPr="00685C11">
              <w:rPr>
                <w:highlight w:val="yellow"/>
              </w:rPr>
              <w:t>ind</w:t>
            </w:r>
            <w:proofErr w:type="spellEnd"/>
          </w:p>
        </w:tc>
        <w:tc>
          <w:tcPr>
            <w:tcW w:w="2126" w:type="dxa"/>
          </w:tcPr>
          <w:p w14:paraId="11E7A1F6" w14:textId="7F82142D" w:rsidR="0061718F" w:rsidRPr="00685C11" w:rsidRDefault="0061718F" w:rsidP="005F54EC">
            <w:pPr>
              <w:pStyle w:val="TAL"/>
              <w:rPr>
                <w:highlight w:val="yellow"/>
              </w:rPr>
            </w:pPr>
            <w:r w:rsidRPr="00685C11">
              <w:rPr>
                <w:color w:val="000000"/>
                <w:highlight w:val="yellow"/>
              </w:rPr>
              <w:t>"false"</w:t>
            </w:r>
          </w:p>
        </w:tc>
        <w:tc>
          <w:tcPr>
            <w:tcW w:w="2126" w:type="dxa"/>
          </w:tcPr>
          <w:p w14:paraId="7E3D07EC" w14:textId="3C4D0B78" w:rsidR="0061718F" w:rsidRPr="00685C11" w:rsidRDefault="0061718F" w:rsidP="005F54EC">
            <w:pPr>
              <w:pStyle w:val="TAL"/>
              <w:rPr>
                <w:highlight w:val="yellow"/>
              </w:rPr>
            </w:pPr>
          </w:p>
        </w:tc>
        <w:tc>
          <w:tcPr>
            <w:tcW w:w="1418" w:type="dxa"/>
          </w:tcPr>
          <w:p w14:paraId="0665D35C" w14:textId="72BDBDA7" w:rsidR="0061718F" w:rsidRPr="00685C11" w:rsidRDefault="0061718F" w:rsidP="005F54EC">
            <w:pPr>
              <w:pStyle w:val="TAL"/>
              <w:rPr>
                <w:highlight w:val="yellow"/>
              </w:rPr>
            </w:pPr>
          </w:p>
        </w:tc>
        <w:tc>
          <w:tcPr>
            <w:tcW w:w="1134" w:type="dxa"/>
            <w:vAlign w:val="bottom"/>
          </w:tcPr>
          <w:p w14:paraId="0B6A362F" w14:textId="74219F4F" w:rsidR="0061718F" w:rsidRPr="00685C11" w:rsidRDefault="0061718F" w:rsidP="005F54EC">
            <w:pPr>
              <w:pStyle w:val="TAL"/>
              <w:rPr>
                <w:highlight w:val="yellow"/>
              </w:rPr>
            </w:pPr>
          </w:p>
        </w:tc>
      </w:tr>
      <w:tr w:rsidR="0061718F" w:rsidRPr="00AA0E34" w14:paraId="4CF33445" w14:textId="06DC9005" w:rsidTr="005F54EC">
        <w:tc>
          <w:tcPr>
            <w:tcW w:w="2835" w:type="dxa"/>
            <w:vAlign w:val="center"/>
          </w:tcPr>
          <w:p w14:paraId="0A6277C9" w14:textId="58B759CC" w:rsidR="0061718F" w:rsidRPr="00685C11" w:rsidRDefault="0061718F" w:rsidP="005F54EC">
            <w:pPr>
              <w:pStyle w:val="TAL"/>
              <w:rPr>
                <w:highlight w:val="yellow"/>
              </w:rPr>
            </w:pPr>
            <w:r w:rsidRPr="00685C11">
              <w:rPr>
                <w:highlight w:val="yellow"/>
              </w:rPr>
              <w:t xml:space="preserve">    alert-</w:t>
            </w:r>
            <w:proofErr w:type="spellStart"/>
            <w:r w:rsidRPr="00685C11">
              <w:rPr>
                <w:highlight w:val="yellow"/>
              </w:rPr>
              <w:t>ind</w:t>
            </w:r>
            <w:proofErr w:type="spellEnd"/>
          </w:p>
        </w:tc>
        <w:tc>
          <w:tcPr>
            <w:tcW w:w="2126" w:type="dxa"/>
          </w:tcPr>
          <w:p w14:paraId="7E9A1090" w14:textId="568BC712" w:rsidR="0061718F" w:rsidRPr="00685C11" w:rsidRDefault="0061718F" w:rsidP="005F54EC">
            <w:pPr>
              <w:pStyle w:val="TAL"/>
              <w:rPr>
                <w:color w:val="000000"/>
                <w:highlight w:val="yellow"/>
              </w:rPr>
            </w:pPr>
            <w:r w:rsidRPr="00685C11">
              <w:rPr>
                <w:color w:val="000000"/>
                <w:highlight w:val="yellow"/>
              </w:rPr>
              <w:t>"false"</w:t>
            </w:r>
          </w:p>
        </w:tc>
        <w:tc>
          <w:tcPr>
            <w:tcW w:w="2126" w:type="dxa"/>
            <w:tcBorders>
              <w:bottom w:val="single" w:sz="4" w:space="0" w:color="auto"/>
            </w:tcBorders>
          </w:tcPr>
          <w:p w14:paraId="777A6D81" w14:textId="4B60E012" w:rsidR="0061718F" w:rsidRPr="00685C11" w:rsidRDefault="0061718F" w:rsidP="005F54EC">
            <w:pPr>
              <w:pStyle w:val="TAL"/>
              <w:rPr>
                <w:highlight w:val="yellow"/>
              </w:rPr>
            </w:pPr>
          </w:p>
        </w:tc>
        <w:tc>
          <w:tcPr>
            <w:tcW w:w="1418" w:type="dxa"/>
          </w:tcPr>
          <w:p w14:paraId="2EC7DE2F" w14:textId="5E80E6E8" w:rsidR="0061718F" w:rsidRPr="00685C11" w:rsidRDefault="0061718F" w:rsidP="005F54EC">
            <w:pPr>
              <w:pStyle w:val="TAL"/>
              <w:rPr>
                <w:highlight w:val="yellow"/>
              </w:rPr>
            </w:pPr>
          </w:p>
        </w:tc>
        <w:tc>
          <w:tcPr>
            <w:tcW w:w="1134" w:type="dxa"/>
            <w:vAlign w:val="bottom"/>
          </w:tcPr>
          <w:p w14:paraId="44A36F57" w14:textId="1227405B" w:rsidR="0061718F" w:rsidRPr="00685C11" w:rsidRDefault="0061718F" w:rsidP="005F54EC">
            <w:pPr>
              <w:pStyle w:val="TAL"/>
              <w:rPr>
                <w:highlight w:val="yellow"/>
              </w:rPr>
            </w:pPr>
          </w:p>
        </w:tc>
      </w:tr>
    </w:tbl>
    <w:p w14:paraId="292928D7" w14:textId="77777777" w:rsidR="0061718F" w:rsidRPr="00AA0E34" w:rsidRDefault="0061718F" w:rsidP="0061718F">
      <w:pPr>
        <w:rPr>
          <w:lang w:eastAsia="ja-JP"/>
        </w:rPr>
      </w:pPr>
    </w:p>
    <w:p w14:paraId="2B10778E" w14:textId="77777777" w:rsidR="0061718F" w:rsidRPr="00AA0E34" w:rsidRDefault="0061718F" w:rsidP="0061718F">
      <w:pPr>
        <w:pStyle w:val="TH"/>
      </w:pPr>
      <w:r w:rsidRPr="00AA0E34">
        <w:t xml:space="preserve">Table 6.1.1.2.3.3-7: SIP </w:t>
      </w:r>
      <w:del w:id="245" w:author="MCC160" w:date="2021-02-08T17:47:00Z">
        <w:r w:rsidRPr="00E27717" w:rsidDel="00E27717">
          <w:rPr>
            <w:highlight w:val="yellow"/>
            <w:rPrChange w:id="246" w:author="MCC160" w:date="2021-02-08T17:47:00Z">
              <w:rPr/>
            </w:rPrChange>
          </w:rPr>
          <w:delText>re-</w:delText>
        </w:r>
      </w:del>
      <w:r w:rsidRPr="00AA0E34">
        <w:t>INVITE (step 78,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1718F" w:rsidRPr="00AA0E34" w14:paraId="44D33A11" w14:textId="77777777" w:rsidTr="005F54EC">
        <w:tc>
          <w:tcPr>
            <w:tcW w:w="9639" w:type="dxa"/>
          </w:tcPr>
          <w:p w14:paraId="31C745F3" w14:textId="77777777" w:rsidR="0061718F" w:rsidRPr="00AA0E34" w:rsidRDefault="0061718F" w:rsidP="005F54EC">
            <w:pPr>
              <w:pStyle w:val="TAL"/>
            </w:pPr>
            <w:r w:rsidRPr="00AA0E34">
              <w:t xml:space="preserve">Derivation Path: TS 36.579-1 [2], Table 5.5.2.5.2-1 condition GROUP-CALL, IMMPERIL-CALL and </w:t>
            </w:r>
            <w:proofErr w:type="spellStart"/>
            <w:r w:rsidRPr="00AA0E34">
              <w:t>re_INVITE</w:t>
            </w:r>
            <w:proofErr w:type="spellEnd"/>
          </w:p>
        </w:tc>
      </w:tr>
    </w:tbl>
    <w:p w14:paraId="76678041" w14:textId="77777777" w:rsidR="0061718F" w:rsidRPr="00AA0E34" w:rsidRDefault="0061718F" w:rsidP="0061718F">
      <w:pPr>
        <w:rPr>
          <w:lang w:eastAsia="ja-JP"/>
        </w:rPr>
      </w:pPr>
    </w:p>
    <w:p w14:paraId="7BB034E5" w14:textId="2EF7769B" w:rsidR="0061718F" w:rsidRPr="00AA0E34" w:rsidRDefault="0061718F" w:rsidP="0061718F">
      <w:pPr>
        <w:pStyle w:val="TH"/>
      </w:pPr>
      <w:r w:rsidRPr="00AA0E34">
        <w:lastRenderedPageBreak/>
        <w:t xml:space="preserve">Table 6.1.1.2.3.3-8: SIP </w:t>
      </w:r>
      <w:del w:id="247" w:author="MCC160" w:date="2021-02-08T17:48:00Z">
        <w:r w:rsidRPr="00E27717" w:rsidDel="00E27717">
          <w:rPr>
            <w:highlight w:val="yellow"/>
            <w:rPrChange w:id="248" w:author="MCC160" w:date="2021-02-08T17:47:00Z">
              <w:rPr/>
            </w:rPrChange>
          </w:rPr>
          <w:delText>re-</w:delText>
        </w:r>
      </w:del>
      <w:r w:rsidRPr="00AA0E34">
        <w:t>INVITE (step 90, Table 6.1.1.2.3.2-1</w:t>
      </w:r>
      <w:ins w:id="249" w:author="MCC160" w:date="2021-01-11T17:21:00Z">
        <w:r w:rsidR="008E354B" w:rsidRPr="00AA0E34">
          <w:t>;</w:t>
        </w:r>
      </w:ins>
      <w:ins w:id="250" w:author="MCC160" w:date="2021-01-11T17:20:00Z">
        <w:r w:rsidR="008E354B" w:rsidRPr="00AA0E34">
          <w:t xml:space="preserve"> step 2, TS 36.579-1 [2] Table 5.3.4.3-1</w:t>
        </w:r>
      </w:ins>
      <w:r w:rsidRPr="00AA0E3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1718F" w:rsidRPr="00AA0E34" w14:paraId="020C2A10" w14:textId="77777777" w:rsidTr="005F54EC">
        <w:tc>
          <w:tcPr>
            <w:tcW w:w="9639" w:type="dxa"/>
            <w:gridSpan w:val="5"/>
          </w:tcPr>
          <w:p w14:paraId="31EA3BFD" w14:textId="27F32272" w:rsidR="0061718F" w:rsidRPr="00AA0E34" w:rsidRDefault="0061718F" w:rsidP="005F54EC">
            <w:pPr>
              <w:pStyle w:val="TAL"/>
            </w:pPr>
            <w:r w:rsidRPr="00AA0E34">
              <w:t xml:space="preserve">Derivation Path: TS 36.579-1 [2], Table 5.5.2.5.2-1 condition </w:t>
            </w:r>
            <w:del w:id="251" w:author="MCC160" w:date="2021-01-27T14:05:00Z">
              <w:r w:rsidRPr="00AA0E34" w:rsidDel="00BB45A5">
                <w:delText>GROUP-CALL</w:delText>
              </w:r>
            </w:del>
            <w:ins w:id="252" w:author="MCC160" w:date="2021-01-11T17:21:00Z">
              <w:r w:rsidR="008E354B" w:rsidRPr="00AA0E34">
                <w:t xml:space="preserve"> </w:t>
              </w:r>
              <w:proofErr w:type="spellStart"/>
              <w:r w:rsidR="008E354B" w:rsidRPr="00AA0E34">
                <w:t>re_INVITE</w:t>
              </w:r>
            </w:ins>
            <w:proofErr w:type="spellEnd"/>
          </w:p>
        </w:tc>
      </w:tr>
      <w:tr w:rsidR="0061718F" w:rsidRPr="00AA0E34" w14:paraId="551D1967" w14:textId="77777777" w:rsidTr="005F54EC">
        <w:tc>
          <w:tcPr>
            <w:tcW w:w="2835" w:type="dxa"/>
          </w:tcPr>
          <w:p w14:paraId="27B6506D" w14:textId="77777777" w:rsidR="0061718F" w:rsidRPr="00AA0E34" w:rsidRDefault="0061718F" w:rsidP="005F54EC">
            <w:pPr>
              <w:pStyle w:val="TAH"/>
            </w:pPr>
            <w:r w:rsidRPr="00AA0E34">
              <w:t>Information Element</w:t>
            </w:r>
          </w:p>
        </w:tc>
        <w:tc>
          <w:tcPr>
            <w:tcW w:w="2126" w:type="dxa"/>
          </w:tcPr>
          <w:p w14:paraId="18382A50" w14:textId="77777777" w:rsidR="0061718F" w:rsidRPr="00AA0E34" w:rsidRDefault="0061718F" w:rsidP="005F54EC">
            <w:pPr>
              <w:pStyle w:val="TAH"/>
            </w:pPr>
            <w:r w:rsidRPr="00AA0E34">
              <w:t>Value/remark</w:t>
            </w:r>
          </w:p>
        </w:tc>
        <w:tc>
          <w:tcPr>
            <w:tcW w:w="2126" w:type="dxa"/>
            <w:tcBorders>
              <w:bottom w:val="single" w:sz="4" w:space="0" w:color="auto"/>
            </w:tcBorders>
          </w:tcPr>
          <w:p w14:paraId="3DBBF8D5" w14:textId="77777777" w:rsidR="0061718F" w:rsidRPr="00AA0E34" w:rsidRDefault="0061718F" w:rsidP="005F54EC">
            <w:pPr>
              <w:pStyle w:val="TAH"/>
            </w:pPr>
            <w:r w:rsidRPr="00AA0E34">
              <w:t>Comment</w:t>
            </w:r>
          </w:p>
        </w:tc>
        <w:tc>
          <w:tcPr>
            <w:tcW w:w="1418" w:type="dxa"/>
          </w:tcPr>
          <w:p w14:paraId="6F45DEF0" w14:textId="77777777" w:rsidR="0061718F" w:rsidRPr="00AA0E34" w:rsidRDefault="0061718F" w:rsidP="005F54EC">
            <w:pPr>
              <w:pStyle w:val="TAH"/>
            </w:pPr>
            <w:r w:rsidRPr="00AA0E34">
              <w:t>Reference</w:t>
            </w:r>
          </w:p>
        </w:tc>
        <w:tc>
          <w:tcPr>
            <w:tcW w:w="1134" w:type="dxa"/>
          </w:tcPr>
          <w:p w14:paraId="66869C0A" w14:textId="77777777" w:rsidR="0061718F" w:rsidRPr="00AA0E34" w:rsidRDefault="0061718F" w:rsidP="005F54EC">
            <w:pPr>
              <w:pStyle w:val="TAH"/>
            </w:pPr>
            <w:r w:rsidRPr="00AA0E34">
              <w:t>Condition</w:t>
            </w:r>
          </w:p>
        </w:tc>
      </w:tr>
      <w:tr w:rsidR="0061718F" w:rsidRPr="00AA0E34" w14:paraId="37878A26" w14:textId="77777777" w:rsidTr="005F54EC">
        <w:tc>
          <w:tcPr>
            <w:tcW w:w="2835" w:type="dxa"/>
            <w:tcBorders>
              <w:top w:val="single" w:sz="4" w:space="0" w:color="auto"/>
              <w:left w:val="single" w:sz="4" w:space="0" w:color="auto"/>
              <w:bottom w:val="single" w:sz="4" w:space="0" w:color="auto"/>
              <w:right w:val="single" w:sz="4" w:space="0" w:color="auto"/>
            </w:tcBorders>
            <w:vAlign w:val="center"/>
          </w:tcPr>
          <w:p w14:paraId="5864623A" w14:textId="77777777" w:rsidR="0061718F" w:rsidRPr="00AA0E34" w:rsidRDefault="0061718F" w:rsidP="005F54EC">
            <w:pPr>
              <w:pStyle w:val="TAL"/>
            </w:pPr>
            <w:r w:rsidRPr="00AA0E3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E1934CC" w14:textId="77777777" w:rsidR="0061718F" w:rsidRPr="00AA0E34" w:rsidRDefault="0061718F" w:rsidP="005F54EC">
            <w:pPr>
              <w:pStyle w:val="TAL"/>
            </w:pPr>
          </w:p>
        </w:tc>
        <w:tc>
          <w:tcPr>
            <w:tcW w:w="2126" w:type="dxa"/>
            <w:tcBorders>
              <w:top w:val="single" w:sz="4" w:space="0" w:color="auto"/>
              <w:left w:val="single" w:sz="4" w:space="0" w:color="auto"/>
              <w:bottom w:val="single" w:sz="4" w:space="0" w:color="auto"/>
              <w:right w:val="single" w:sz="4" w:space="0" w:color="auto"/>
            </w:tcBorders>
          </w:tcPr>
          <w:p w14:paraId="480B34E6" w14:textId="77777777" w:rsidR="0061718F" w:rsidRPr="00AA0E34" w:rsidRDefault="0061718F" w:rsidP="005F54EC">
            <w:pPr>
              <w:pStyle w:val="TAL"/>
            </w:pPr>
          </w:p>
        </w:tc>
        <w:tc>
          <w:tcPr>
            <w:tcW w:w="1418" w:type="dxa"/>
            <w:tcBorders>
              <w:top w:val="single" w:sz="4" w:space="0" w:color="auto"/>
              <w:left w:val="single" w:sz="4" w:space="0" w:color="auto"/>
              <w:bottom w:val="single" w:sz="4" w:space="0" w:color="auto"/>
              <w:right w:val="single" w:sz="4" w:space="0" w:color="auto"/>
            </w:tcBorders>
          </w:tcPr>
          <w:p w14:paraId="70F93DA2" w14:textId="77777777" w:rsidR="0061718F" w:rsidRPr="00AA0E34" w:rsidRDefault="0061718F" w:rsidP="005F54EC">
            <w:pPr>
              <w:pStyle w:val="TAL"/>
            </w:pPr>
          </w:p>
        </w:tc>
        <w:tc>
          <w:tcPr>
            <w:tcW w:w="1134" w:type="dxa"/>
            <w:tcBorders>
              <w:top w:val="single" w:sz="4" w:space="0" w:color="auto"/>
              <w:left w:val="single" w:sz="4" w:space="0" w:color="auto"/>
              <w:bottom w:val="single" w:sz="4" w:space="0" w:color="auto"/>
              <w:right w:val="single" w:sz="4" w:space="0" w:color="auto"/>
            </w:tcBorders>
          </w:tcPr>
          <w:p w14:paraId="24BE6724" w14:textId="77777777" w:rsidR="0061718F" w:rsidRPr="00AA0E34" w:rsidRDefault="0061718F" w:rsidP="005F54EC">
            <w:pPr>
              <w:pStyle w:val="TAL"/>
            </w:pPr>
          </w:p>
        </w:tc>
      </w:tr>
      <w:tr w:rsidR="0061718F" w:rsidRPr="00AA0E34" w14:paraId="02DA65B6" w14:textId="77777777" w:rsidTr="005F54EC">
        <w:tc>
          <w:tcPr>
            <w:tcW w:w="2835" w:type="dxa"/>
            <w:tcBorders>
              <w:top w:val="single" w:sz="4" w:space="0" w:color="auto"/>
              <w:left w:val="single" w:sz="4" w:space="0" w:color="auto"/>
              <w:bottom w:val="single" w:sz="4" w:space="0" w:color="auto"/>
              <w:right w:val="single" w:sz="4" w:space="0" w:color="auto"/>
            </w:tcBorders>
            <w:vAlign w:val="center"/>
          </w:tcPr>
          <w:p w14:paraId="65CBA4E0" w14:textId="77777777" w:rsidR="0061718F" w:rsidRPr="00AA0E34" w:rsidRDefault="0061718F" w:rsidP="005F54EC">
            <w:pPr>
              <w:pStyle w:val="TAL"/>
              <w:rPr>
                <w:b/>
                <w:bCs/>
              </w:rPr>
            </w:pPr>
            <w:r w:rsidRPr="00AA0E3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08113BE" w14:textId="77777777" w:rsidR="0061718F" w:rsidRPr="00AA0E34" w:rsidRDefault="0061718F" w:rsidP="005F54EC">
            <w:pPr>
              <w:pStyle w:val="TAL"/>
            </w:pPr>
          </w:p>
        </w:tc>
        <w:tc>
          <w:tcPr>
            <w:tcW w:w="2126" w:type="dxa"/>
            <w:tcBorders>
              <w:top w:val="single" w:sz="4" w:space="0" w:color="auto"/>
              <w:left w:val="single" w:sz="4" w:space="0" w:color="auto"/>
              <w:bottom w:val="single" w:sz="4" w:space="0" w:color="auto"/>
              <w:right w:val="single" w:sz="4" w:space="0" w:color="auto"/>
            </w:tcBorders>
          </w:tcPr>
          <w:p w14:paraId="02DF4F39" w14:textId="77777777" w:rsidR="0061718F" w:rsidRPr="00AA0E34" w:rsidRDefault="0061718F" w:rsidP="005F54EC">
            <w:pPr>
              <w:pStyle w:val="TAL"/>
              <w:rPr>
                <w:b/>
                <w:bCs/>
                <w:rPrChange w:id="253" w:author="MCC160" w:date="2021-01-25T09:49:00Z">
                  <w:rPr/>
                </w:rPrChange>
              </w:rPr>
            </w:pPr>
            <w:r w:rsidRPr="00AA0E34">
              <w:rPr>
                <w:b/>
                <w:bCs/>
                <w:rPrChange w:id="254" w:author="MCC160" w:date="2021-01-25T09:49:00Z">
                  <w:rPr/>
                </w:rPrChange>
              </w:rPr>
              <w:t>MCPTT Info</w:t>
            </w:r>
          </w:p>
        </w:tc>
        <w:tc>
          <w:tcPr>
            <w:tcW w:w="1418" w:type="dxa"/>
            <w:tcBorders>
              <w:top w:val="single" w:sz="4" w:space="0" w:color="auto"/>
              <w:left w:val="single" w:sz="4" w:space="0" w:color="auto"/>
              <w:bottom w:val="single" w:sz="4" w:space="0" w:color="auto"/>
              <w:right w:val="single" w:sz="4" w:space="0" w:color="auto"/>
            </w:tcBorders>
          </w:tcPr>
          <w:p w14:paraId="4BEEE019" w14:textId="77777777" w:rsidR="0061718F" w:rsidRPr="00AA0E34" w:rsidRDefault="0061718F" w:rsidP="005F54EC">
            <w:pPr>
              <w:pStyle w:val="TAL"/>
            </w:pPr>
            <w:r w:rsidRPr="00AA0E34">
              <w:t>TS 24.379 [9] clause F.1</w:t>
            </w:r>
          </w:p>
        </w:tc>
        <w:tc>
          <w:tcPr>
            <w:tcW w:w="1134" w:type="dxa"/>
            <w:tcBorders>
              <w:top w:val="single" w:sz="4" w:space="0" w:color="auto"/>
              <w:left w:val="single" w:sz="4" w:space="0" w:color="auto"/>
              <w:bottom w:val="single" w:sz="4" w:space="0" w:color="auto"/>
              <w:right w:val="single" w:sz="4" w:space="0" w:color="auto"/>
            </w:tcBorders>
          </w:tcPr>
          <w:p w14:paraId="2618073D" w14:textId="77777777" w:rsidR="0061718F" w:rsidRPr="00AA0E34" w:rsidRDefault="0061718F" w:rsidP="005F54EC">
            <w:pPr>
              <w:pStyle w:val="TAL"/>
            </w:pPr>
          </w:p>
        </w:tc>
      </w:tr>
      <w:tr w:rsidR="0061718F" w:rsidRPr="00AA0E34" w:rsidDel="00AF1B33" w14:paraId="30D3EE9E" w14:textId="0997F30D" w:rsidTr="005F54EC">
        <w:trPr>
          <w:del w:id="255" w:author="MCC160" w:date="2021-01-24T18:14:00Z"/>
        </w:trPr>
        <w:tc>
          <w:tcPr>
            <w:tcW w:w="2835" w:type="dxa"/>
            <w:tcBorders>
              <w:top w:val="single" w:sz="4" w:space="0" w:color="auto"/>
              <w:left w:val="single" w:sz="4" w:space="0" w:color="auto"/>
              <w:bottom w:val="single" w:sz="4" w:space="0" w:color="auto"/>
              <w:right w:val="single" w:sz="4" w:space="0" w:color="auto"/>
            </w:tcBorders>
            <w:vAlign w:val="center"/>
          </w:tcPr>
          <w:p w14:paraId="0F7CB396" w14:textId="7C7E742C" w:rsidR="0061718F" w:rsidRPr="00AA0E34" w:rsidDel="00AF1B33" w:rsidRDefault="0061718F" w:rsidP="005F54EC">
            <w:pPr>
              <w:pStyle w:val="TAL"/>
              <w:rPr>
                <w:del w:id="256" w:author="MCC160" w:date="2021-01-24T18:14:00Z"/>
              </w:rPr>
            </w:pPr>
            <w:del w:id="257" w:author="MCC160" w:date="2021-01-24T18:14:00Z">
              <w:r w:rsidRPr="00AA0E34" w:rsidDel="00AF1B33">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3E024B60" w14:textId="1A3BB752" w:rsidR="0061718F" w:rsidRPr="00AA0E34" w:rsidDel="00AF1B33" w:rsidRDefault="0061718F" w:rsidP="005F54EC">
            <w:pPr>
              <w:pStyle w:val="TAL"/>
              <w:rPr>
                <w:del w:id="258" w:author="MCC160" w:date="2021-01-24T18:14:00Z"/>
              </w:rPr>
            </w:pPr>
          </w:p>
        </w:tc>
        <w:tc>
          <w:tcPr>
            <w:tcW w:w="2126" w:type="dxa"/>
            <w:tcBorders>
              <w:top w:val="single" w:sz="4" w:space="0" w:color="auto"/>
              <w:left w:val="single" w:sz="4" w:space="0" w:color="auto"/>
              <w:bottom w:val="single" w:sz="4" w:space="0" w:color="auto"/>
              <w:right w:val="single" w:sz="4" w:space="0" w:color="auto"/>
            </w:tcBorders>
          </w:tcPr>
          <w:p w14:paraId="79127019" w14:textId="7FF477A9" w:rsidR="0061718F" w:rsidRPr="00AA0E34" w:rsidDel="00AF1B33" w:rsidRDefault="0061718F" w:rsidP="005F54EC">
            <w:pPr>
              <w:pStyle w:val="TAL"/>
              <w:rPr>
                <w:del w:id="259" w:author="MCC160" w:date="2021-01-24T18:14:00Z"/>
              </w:rPr>
            </w:pPr>
          </w:p>
        </w:tc>
        <w:tc>
          <w:tcPr>
            <w:tcW w:w="1418" w:type="dxa"/>
            <w:tcBorders>
              <w:top w:val="single" w:sz="4" w:space="0" w:color="auto"/>
              <w:left w:val="single" w:sz="4" w:space="0" w:color="auto"/>
              <w:bottom w:val="single" w:sz="4" w:space="0" w:color="auto"/>
              <w:right w:val="single" w:sz="4" w:space="0" w:color="auto"/>
            </w:tcBorders>
          </w:tcPr>
          <w:p w14:paraId="53636132" w14:textId="609F9B68" w:rsidR="0061718F" w:rsidRPr="00AA0E34" w:rsidDel="00AF1B33" w:rsidRDefault="0061718F" w:rsidP="005F54EC">
            <w:pPr>
              <w:pStyle w:val="TAL"/>
              <w:rPr>
                <w:del w:id="260" w:author="MCC160" w:date="2021-01-24T18:14:00Z"/>
              </w:rPr>
            </w:pPr>
          </w:p>
        </w:tc>
        <w:tc>
          <w:tcPr>
            <w:tcW w:w="1134" w:type="dxa"/>
            <w:tcBorders>
              <w:top w:val="single" w:sz="4" w:space="0" w:color="auto"/>
              <w:left w:val="single" w:sz="4" w:space="0" w:color="auto"/>
              <w:bottom w:val="single" w:sz="4" w:space="0" w:color="auto"/>
              <w:right w:val="single" w:sz="4" w:space="0" w:color="auto"/>
            </w:tcBorders>
          </w:tcPr>
          <w:p w14:paraId="2694AD95" w14:textId="6619DF49" w:rsidR="0061718F" w:rsidRPr="00AA0E34" w:rsidDel="00AF1B33" w:rsidRDefault="0061718F" w:rsidP="005F54EC">
            <w:pPr>
              <w:pStyle w:val="TAL"/>
              <w:rPr>
                <w:del w:id="261" w:author="MCC160" w:date="2021-01-24T18:14:00Z"/>
              </w:rPr>
            </w:pPr>
          </w:p>
        </w:tc>
      </w:tr>
      <w:tr w:rsidR="0061718F" w:rsidRPr="00AA0E34" w:rsidDel="00AF1B33" w14:paraId="33B14457" w14:textId="734C0F97" w:rsidTr="005F54EC">
        <w:trPr>
          <w:del w:id="262" w:author="MCC160" w:date="2021-01-24T18:14:00Z"/>
        </w:trPr>
        <w:tc>
          <w:tcPr>
            <w:tcW w:w="2835" w:type="dxa"/>
            <w:tcBorders>
              <w:top w:val="single" w:sz="4" w:space="0" w:color="auto"/>
              <w:left w:val="single" w:sz="4" w:space="0" w:color="auto"/>
              <w:bottom w:val="single" w:sz="4" w:space="0" w:color="auto"/>
              <w:right w:val="single" w:sz="4" w:space="0" w:color="auto"/>
            </w:tcBorders>
            <w:vAlign w:val="center"/>
          </w:tcPr>
          <w:p w14:paraId="4D75F3CC" w14:textId="209FC51D" w:rsidR="0061718F" w:rsidRPr="00AA0E34" w:rsidDel="00AF1B33" w:rsidRDefault="0061718F" w:rsidP="005F54EC">
            <w:pPr>
              <w:pStyle w:val="TAL"/>
              <w:rPr>
                <w:del w:id="263" w:author="MCC160" w:date="2021-01-24T18:14:00Z"/>
              </w:rPr>
            </w:pPr>
            <w:del w:id="264" w:author="MCC160" w:date="2021-01-24T18:14:00Z">
              <w:r w:rsidRPr="00AA0E34" w:rsidDel="00AF1B33">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4116AF21" w14:textId="086A256A" w:rsidR="0061718F" w:rsidRPr="00AA0E34" w:rsidDel="00AF1B33" w:rsidRDefault="0061718F" w:rsidP="005F54EC">
            <w:pPr>
              <w:pStyle w:val="TAL"/>
              <w:rPr>
                <w:del w:id="265" w:author="MCC160" w:date="2021-01-24T18:14:00Z"/>
              </w:rPr>
            </w:pPr>
            <w:del w:id="266" w:author="MCC160" w:date="2021-01-24T18:14:00Z">
              <w:r w:rsidRPr="00AA0E34" w:rsidDel="00AF1B33">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
          <w:p w14:paraId="1E494C8C" w14:textId="6B2A191D" w:rsidR="0061718F" w:rsidRPr="00AA0E34" w:rsidDel="00AF1B33" w:rsidRDefault="0061718F" w:rsidP="005F54EC">
            <w:pPr>
              <w:pStyle w:val="TAL"/>
              <w:rPr>
                <w:del w:id="267" w:author="MCC160" w:date="2021-01-24T18:14:00Z"/>
              </w:rPr>
            </w:pPr>
          </w:p>
        </w:tc>
        <w:tc>
          <w:tcPr>
            <w:tcW w:w="1418" w:type="dxa"/>
            <w:tcBorders>
              <w:top w:val="single" w:sz="4" w:space="0" w:color="auto"/>
              <w:left w:val="single" w:sz="4" w:space="0" w:color="auto"/>
              <w:bottom w:val="single" w:sz="4" w:space="0" w:color="auto"/>
              <w:right w:val="single" w:sz="4" w:space="0" w:color="auto"/>
            </w:tcBorders>
          </w:tcPr>
          <w:p w14:paraId="7D0A5C3D" w14:textId="491263EC" w:rsidR="0061718F" w:rsidRPr="00AA0E34" w:rsidDel="00AF1B33" w:rsidRDefault="0061718F" w:rsidP="005F54EC">
            <w:pPr>
              <w:pStyle w:val="TAL"/>
              <w:rPr>
                <w:del w:id="268" w:author="MCC160" w:date="2021-01-24T18:14:00Z"/>
              </w:rPr>
            </w:pPr>
          </w:p>
        </w:tc>
        <w:tc>
          <w:tcPr>
            <w:tcW w:w="1134" w:type="dxa"/>
            <w:tcBorders>
              <w:top w:val="single" w:sz="4" w:space="0" w:color="auto"/>
              <w:left w:val="single" w:sz="4" w:space="0" w:color="auto"/>
              <w:bottom w:val="single" w:sz="4" w:space="0" w:color="auto"/>
              <w:right w:val="single" w:sz="4" w:space="0" w:color="auto"/>
            </w:tcBorders>
          </w:tcPr>
          <w:p w14:paraId="11819802" w14:textId="61902E46" w:rsidR="0061718F" w:rsidRPr="00AA0E34" w:rsidDel="00AF1B33" w:rsidRDefault="0061718F" w:rsidP="005F54EC">
            <w:pPr>
              <w:pStyle w:val="TAL"/>
              <w:rPr>
                <w:del w:id="269" w:author="MCC160" w:date="2021-01-24T18:14:00Z"/>
              </w:rPr>
            </w:pPr>
          </w:p>
        </w:tc>
      </w:tr>
      <w:tr w:rsidR="0061718F" w:rsidRPr="00AA0E34" w14:paraId="187E3221" w14:textId="77777777" w:rsidTr="005F54EC">
        <w:tc>
          <w:tcPr>
            <w:tcW w:w="2835" w:type="dxa"/>
            <w:tcBorders>
              <w:top w:val="single" w:sz="4" w:space="0" w:color="auto"/>
              <w:left w:val="single" w:sz="4" w:space="0" w:color="auto"/>
              <w:bottom w:val="single" w:sz="4" w:space="0" w:color="auto"/>
              <w:right w:val="single" w:sz="4" w:space="0" w:color="auto"/>
            </w:tcBorders>
            <w:vAlign w:val="center"/>
          </w:tcPr>
          <w:p w14:paraId="32979F9D" w14:textId="77777777" w:rsidR="0061718F" w:rsidRPr="00AA0E34" w:rsidRDefault="0061718F" w:rsidP="005F54EC">
            <w:pPr>
              <w:pStyle w:val="TAL"/>
            </w:pPr>
            <w:r w:rsidRPr="00AA0E34">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7DD313FC" w14:textId="77777777" w:rsidR="0061718F" w:rsidRPr="00AA0E34" w:rsidRDefault="0061718F" w:rsidP="005F54EC">
            <w:pPr>
              <w:pStyle w:val="TAL"/>
            </w:pPr>
            <w:r w:rsidRPr="00AA0E34">
              <w:t>MCPTT-Info as described in Table 6.1.1.2.3.3-9</w:t>
            </w:r>
          </w:p>
        </w:tc>
        <w:tc>
          <w:tcPr>
            <w:tcW w:w="2126" w:type="dxa"/>
            <w:tcBorders>
              <w:top w:val="single" w:sz="4" w:space="0" w:color="auto"/>
              <w:left w:val="single" w:sz="4" w:space="0" w:color="auto"/>
              <w:bottom w:val="single" w:sz="4" w:space="0" w:color="auto"/>
              <w:right w:val="single" w:sz="4" w:space="0" w:color="auto"/>
            </w:tcBorders>
          </w:tcPr>
          <w:p w14:paraId="25B2B577" w14:textId="77777777" w:rsidR="0061718F" w:rsidRPr="00AA0E34" w:rsidRDefault="0061718F" w:rsidP="005F54EC">
            <w:pPr>
              <w:pStyle w:val="TAL"/>
            </w:pPr>
          </w:p>
        </w:tc>
        <w:tc>
          <w:tcPr>
            <w:tcW w:w="1418" w:type="dxa"/>
            <w:tcBorders>
              <w:top w:val="single" w:sz="4" w:space="0" w:color="auto"/>
              <w:left w:val="single" w:sz="4" w:space="0" w:color="auto"/>
              <w:bottom w:val="single" w:sz="4" w:space="0" w:color="auto"/>
              <w:right w:val="single" w:sz="4" w:space="0" w:color="auto"/>
            </w:tcBorders>
          </w:tcPr>
          <w:p w14:paraId="53E86714" w14:textId="77777777" w:rsidR="0061718F" w:rsidRPr="00AA0E34" w:rsidRDefault="0061718F" w:rsidP="005F54EC">
            <w:pPr>
              <w:pStyle w:val="TAL"/>
            </w:pPr>
          </w:p>
        </w:tc>
        <w:tc>
          <w:tcPr>
            <w:tcW w:w="1134" w:type="dxa"/>
            <w:tcBorders>
              <w:top w:val="single" w:sz="4" w:space="0" w:color="auto"/>
              <w:left w:val="single" w:sz="4" w:space="0" w:color="auto"/>
              <w:bottom w:val="single" w:sz="4" w:space="0" w:color="auto"/>
              <w:right w:val="single" w:sz="4" w:space="0" w:color="auto"/>
            </w:tcBorders>
          </w:tcPr>
          <w:p w14:paraId="15C743BC" w14:textId="77777777" w:rsidR="0061718F" w:rsidRPr="00AA0E34" w:rsidRDefault="0061718F" w:rsidP="005F54EC">
            <w:pPr>
              <w:pStyle w:val="TAL"/>
            </w:pPr>
          </w:p>
        </w:tc>
      </w:tr>
    </w:tbl>
    <w:p w14:paraId="3C55E39F" w14:textId="77777777" w:rsidR="0061718F" w:rsidRPr="00AA0E34" w:rsidRDefault="0061718F" w:rsidP="0061718F">
      <w:pPr>
        <w:rPr>
          <w:lang w:eastAsia="ja-JP"/>
        </w:rPr>
      </w:pPr>
    </w:p>
    <w:p w14:paraId="460A171D" w14:textId="77777777" w:rsidR="0061718F" w:rsidRPr="00AA0E34" w:rsidRDefault="0061718F" w:rsidP="0061718F">
      <w:pPr>
        <w:pStyle w:val="TH"/>
      </w:pPr>
      <w:r w:rsidRPr="00AA0E34">
        <w:t xml:space="preserve">Table 6.1.1.2.3.3-9: </w:t>
      </w:r>
      <w:r w:rsidRPr="00AA0E34">
        <w:rPr>
          <w:lang w:eastAsia="ko-KR"/>
        </w:rPr>
        <w:t xml:space="preserve">MCPTT-INFO in SIP </w:t>
      </w:r>
      <w:del w:id="270" w:author="MCC160" w:date="2021-02-08T17:48:00Z">
        <w:r w:rsidRPr="00E27717" w:rsidDel="00E27717">
          <w:rPr>
            <w:highlight w:val="yellow"/>
            <w:lang w:eastAsia="ko-KR"/>
            <w:rPrChange w:id="271" w:author="MCC160" w:date="2021-02-08T17:48:00Z">
              <w:rPr>
                <w:lang w:eastAsia="ko-KR"/>
              </w:rPr>
            </w:rPrChange>
          </w:rPr>
          <w:delText>re-</w:delText>
        </w:r>
      </w:del>
      <w:r w:rsidRPr="00AA0E34">
        <w:rPr>
          <w:lang w:eastAsia="ko-KR"/>
        </w:rPr>
        <w:t>INVITE</w:t>
      </w:r>
      <w:r w:rsidRPr="00AA0E34">
        <w:t xml:space="preserve"> (Table 6.1.1.2.3.3-8)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1718F" w:rsidRPr="00AA0E34" w14:paraId="18348779" w14:textId="77777777" w:rsidTr="005F54EC">
        <w:tc>
          <w:tcPr>
            <w:tcW w:w="9639" w:type="dxa"/>
            <w:gridSpan w:val="5"/>
          </w:tcPr>
          <w:p w14:paraId="0C2590E6" w14:textId="77777777" w:rsidR="0061718F" w:rsidRPr="00AA0E34" w:rsidRDefault="0061718F" w:rsidP="005F54EC">
            <w:pPr>
              <w:pStyle w:val="TAL"/>
            </w:pPr>
            <w:r w:rsidRPr="00AA0E34">
              <w:t>Derivation Path: TS 36.579-1 [2], Table 5.5.3.2.1-1 condition GROUP-CALL</w:t>
            </w:r>
          </w:p>
        </w:tc>
      </w:tr>
      <w:tr w:rsidR="0061718F" w:rsidRPr="00AA0E34" w14:paraId="478625AB" w14:textId="05126989" w:rsidTr="005F54EC">
        <w:tc>
          <w:tcPr>
            <w:tcW w:w="2835" w:type="dxa"/>
          </w:tcPr>
          <w:p w14:paraId="323DDE1C" w14:textId="1ECCBE30" w:rsidR="0061718F" w:rsidRPr="00685C11" w:rsidRDefault="0061718F" w:rsidP="005F54EC">
            <w:pPr>
              <w:pStyle w:val="TAH"/>
              <w:rPr>
                <w:highlight w:val="yellow"/>
              </w:rPr>
            </w:pPr>
            <w:r w:rsidRPr="00685C11">
              <w:rPr>
                <w:highlight w:val="yellow"/>
              </w:rPr>
              <w:t>Information Element</w:t>
            </w:r>
          </w:p>
        </w:tc>
        <w:tc>
          <w:tcPr>
            <w:tcW w:w="2126" w:type="dxa"/>
          </w:tcPr>
          <w:p w14:paraId="0A7EB802" w14:textId="02D7F02D" w:rsidR="0061718F" w:rsidRPr="00685C11" w:rsidRDefault="0061718F" w:rsidP="005F54EC">
            <w:pPr>
              <w:pStyle w:val="TAH"/>
              <w:rPr>
                <w:highlight w:val="yellow"/>
              </w:rPr>
            </w:pPr>
            <w:r w:rsidRPr="00685C11">
              <w:rPr>
                <w:highlight w:val="yellow"/>
              </w:rPr>
              <w:t>Value/remark</w:t>
            </w:r>
          </w:p>
        </w:tc>
        <w:tc>
          <w:tcPr>
            <w:tcW w:w="2126" w:type="dxa"/>
          </w:tcPr>
          <w:p w14:paraId="3A65E46B" w14:textId="0DE5D480" w:rsidR="0061718F" w:rsidRPr="00685C11" w:rsidRDefault="0061718F" w:rsidP="005F54EC">
            <w:pPr>
              <w:pStyle w:val="TAH"/>
              <w:rPr>
                <w:highlight w:val="yellow"/>
              </w:rPr>
            </w:pPr>
            <w:r w:rsidRPr="00685C11">
              <w:rPr>
                <w:highlight w:val="yellow"/>
              </w:rPr>
              <w:t>Comment</w:t>
            </w:r>
          </w:p>
        </w:tc>
        <w:tc>
          <w:tcPr>
            <w:tcW w:w="1418" w:type="dxa"/>
          </w:tcPr>
          <w:p w14:paraId="71F89F7B" w14:textId="73EDDBF2" w:rsidR="0061718F" w:rsidRPr="00685C11" w:rsidRDefault="0061718F" w:rsidP="005F54EC">
            <w:pPr>
              <w:pStyle w:val="TAH"/>
              <w:rPr>
                <w:highlight w:val="yellow"/>
              </w:rPr>
            </w:pPr>
            <w:r w:rsidRPr="00685C11">
              <w:rPr>
                <w:highlight w:val="yellow"/>
              </w:rPr>
              <w:t>Reference</w:t>
            </w:r>
          </w:p>
        </w:tc>
        <w:tc>
          <w:tcPr>
            <w:tcW w:w="1134" w:type="dxa"/>
          </w:tcPr>
          <w:p w14:paraId="6A0B1DE1" w14:textId="51AA15C8" w:rsidR="0061718F" w:rsidRPr="00685C11" w:rsidRDefault="0061718F" w:rsidP="005F54EC">
            <w:pPr>
              <w:pStyle w:val="TAH"/>
              <w:rPr>
                <w:highlight w:val="yellow"/>
              </w:rPr>
            </w:pPr>
            <w:r w:rsidRPr="00685C11">
              <w:rPr>
                <w:highlight w:val="yellow"/>
              </w:rPr>
              <w:t>Condition</w:t>
            </w:r>
          </w:p>
        </w:tc>
      </w:tr>
      <w:tr w:rsidR="0061718F" w:rsidRPr="00AA0E34" w14:paraId="39366291" w14:textId="0D73010E" w:rsidTr="005F54EC">
        <w:tc>
          <w:tcPr>
            <w:tcW w:w="2835" w:type="dxa"/>
            <w:vAlign w:val="center"/>
          </w:tcPr>
          <w:p w14:paraId="005FDE4D" w14:textId="4CC1FB21" w:rsidR="0061718F" w:rsidRPr="00685C11" w:rsidRDefault="0061718F" w:rsidP="005F54EC">
            <w:pPr>
              <w:pStyle w:val="TAL"/>
              <w:rPr>
                <w:highlight w:val="yellow"/>
              </w:rPr>
            </w:pPr>
            <w:proofErr w:type="spellStart"/>
            <w:r w:rsidRPr="00685C11">
              <w:rPr>
                <w:highlight w:val="yellow"/>
              </w:rPr>
              <w:t>mcpttinfo</w:t>
            </w:r>
            <w:proofErr w:type="spellEnd"/>
          </w:p>
        </w:tc>
        <w:tc>
          <w:tcPr>
            <w:tcW w:w="2126" w:type="dxa"/>
          </w:tcPr>
          <w:p w14:paraId="78DFE6E4" w14:textId="48CC0A1D" w:rsidR="0061718F" w:rsidRPr="00685C11" w:rsidRDefault="0061718F" w:rsidP="005F54EC">
            <w:pPr>
              <w:pStyle w:val="TAL"/>
              <w:rPr>
                <w:highlight w:val="yellow"/>
              </w:rPr>
            </w:pPr>
          </w:p>
        </w:tc>
        <w:tc>
          <w:tcPr>
            <w:tcW w:w="2126" w:type="dxa"/>
            <w:tcBorders>
              <w:bottom w:val="single" w:sz="4" w:space="0" w:color="auto"/>
            </w:tcBorders>
          </w:tcPr>
          <w:p w14:paraId="40A9BE80" w14:textId="56ACCE4E" w:rsidR="0061718F" w:rsidRPr="00685C11" w:rsidRDefault="0061718F" w:rsidP="005F54EC">
            <w:pPr>
              <w:pStyle w:val="TAL"/>
              <w:rPr>
                <w:highlight w:val="yellow"/>
              </w:rPr>
            </w:pPr>
          </w:p>
        </w:tc>
        <w:tc>
          <w:tcPr>
            <w:tcW w:w="1418" w:type="dxa"/>
          </w:tcPr>
          <w:p w14:paraId="4AFE1E86" w14:textId="3E736306" w:rsidR="0061718F" w:rsidRPr="00685C11" w:rsidRDefault="0061718F" w:rsidP="005F54EC">
            <w:pPr>
              <w:pStyle w:val="TAL"/>
              <w:rPr>
                <w:highlight w:val="yellow"/>
              </w:rPr>
            </w:pPr>
          </w:p>
        </w:tc>
        <w:tc>
          <w:tcPr>
            <w:tcW w:w="1134" w:type="dxa"/>
            <w:vAlign w:val="bottom"/>
          </w:tcPr>
          <w:p w14:paraId="11E5D559" w14:textId="6BAAAB1A" w:rsidR="0061718F" w:rsidRPr="00685C11" w:rsidRDefault="0061718F" w:rsidP="005F54EC">
            <w:pPr>
              <w:pStyle w:val="TAL"/>
              <w:rPr>
                <w:highlight w:val="yellow"/>
              </w:rPr>
            </w:pPr>
          </w:p>
        </w:tc>
      </w:tr>
      <w:tr w:rsidR="0061718F" w:rsidRPr="00AA0E34" w14:paraId="0AD865AD" w14:textId="43F31CDE" w:rsidTr="005F54EC">
        <w:tc>
          <w:tcPr>
            <w:tcW w:w="2835" w:type="dxa"/>
            <w:vAlign w:val="center"/>
          </w:tcPr>
          <w:p w14:paraId="76702718" w14:textId="583AC654" w:rsidR="0061718F" w:rsidRPr="00685C11" w:rsidRDefault="0061718F" w:rsidP="005F54EC">
            <w:pPr>
              <w:pStyle w:val="TAL"/>
              <w:rPr>
                <w:highlight w:val="yellow"/>
              </w:rPr>
            </w:pPr>
            <w:r w:rsidRPr="00685C11">
              <w:rPr>
                <w:highlight w:val="yellow"/>
              </w:rPr>
              <w:t xml:space="preserve">  </w:t>
            </w:r>
            <w:proofErr w:type="spellStart"/>
            <w:r w:rsidRPr="00685C11">
              <w:rPr>
                <w:highlight w:val="yellow"/>
              </w:rPr>
              <w:t>mcptt</w:t>
            </w:r>
            <w:proofErr w:type="spellEnd"/>
            <w:r w:rsidRPr="00685C11">
              <w:rPr>
                <w:highlight w:val="yellow"/>
              </w:rPr>
              <w:t>-Params</w:t>
            </w:r>
          </w:p>
        </w:tc>
        <w:tc>
          <w:tcPr>
            <w:tcW w:w="2126" w:type="dxa"/>
          </w:tcPr>
          <w:p w14:paraId="4798BC6E" w14:textId="61D76300" w:rsidR="0061718F" w:rsidRPr="00685C11" w:rsidRDefault="0061718F" w:rsidP="005F54EC">
            <w:pPr>
              <w:pStyle w:val="TAL"/>
              <w:rPr>
                <w:highlight w:val="yellow"/>
              </w:rPr>
            </w:pPr>
          </w:p>
        </w:tc>
        <w:tc>
          <w:tcPr>
            <w:tcW w:w="2126" w:type="dxa"/>
            <w:tcBorders>
              <w:bottom w:val="single" w:sz="4" w:space="0" w:color="auto"/>
            </w:tcBorders>
          </w:tcPr>
          <w:p w14:paraId="4981936A" w14:textId="1EFDD2B7" w:rsidR="0061718F" w:rsidRPr="00685C11" w:rsidRDefault="0061718F" w:rsidP="005F54EC">
            <w:pPr>
              <w:pStyle w:val="TAL"/>
              <w:rPr>
                <w:highlight w:val="yellow"/>
              </w:rPr>
            </w:pPr>
          </w:p>
        </w:tc>
        <w:tc>
          <w:tcPr>
            <w:tcW w:w="1418" w:type="dxa"/>
          </w:tcPr>
          <w:p w14:paraId="0B011FFB" w14:textId="0A89768C" w:rsidR="0061718F" w:rsidRPr="00685C11" w:rsidRDefault="0061718F" w:rsidP="005F54EC">
            <w:pPr>
              <w:pStyle w:val="TAL"/>
              <w:rPr>
                <w:highlight w:val="yellow"/>
              </w:rPr>
            </w:pPr>
          </w:p>
        </w:tc>
        <w:tc>
          <w:tcPr>
            <w:tcW w:w="1134" w:type="dxa"/>
            <w:vAlign w:val="bottom"/>
          </w:tcPr>
          <w:p w14:paraId="453484D3" w14:textId="569597F3" w:rsidR="0061718F" w:rsidRPr="00685C11" w:rsidRDefault="0061718F" w:rsidP="005F54EC">
            <w:pPr>
              <w:pStyle w:val="TAL"/>
              <w:rPr>
                <w:highlight w:val="yellow"/>
              </w:rPr>
            </w:pPr>
          </w:p>
        </w:tc>
      </w:tr>
      <w:tr w:rsidR="0061718F" w:rsidRPr="00AA0E34" w14:paraId="1831B27F" w14:textId="64BDB881" w:rsidTr="005F54EC">
        <w:tc>
          <w:tcPr>
            <w:tcW w:w="2835" w:type="dxa"/>
            <w:vAlign w:val="center"/>
          </w:tcPr>
          <w:p w14:paraId="2AC15B37" w14:textId="0ED2B8B6" w:rsidR="0061718F" w:rsidRPr="00685C11" w:rsidRDefault="0061718F" w:rsidP="005F54EC">
            <w:pPr>
              <w:pStyle w:val="TAL"/>
              <w:rPr>
                <w:highlight w:val="yellow"/>
              </w:rPr>
            </w:pPr>
            <w:r w:rsidRPr="00685C11">
              <w:rPr>
                <w:highlight w:val="yellow"/>
              </w:rPr>
              <w:t xml:space="preserve">    </w:t>
            </w:r>
            <w:proofErr w:type="spellStart"/>
            <w:r w:rsidRPr="00685C11">
              <w:rPr>
                <w:highlight w:val="yellow"/>
              </w:rPr>
              <w:t>imminentperil-ind</w:t>
            </w:r>
            <w:proofErr w:type="spellEnd"/>
          </w:p>
        </w:tc>
        <w:tc>
          <w:tcPr>
            <w:tcW w:w="2126" w:type="dxa"/>
          </w:tcPr>
          <w:p w14:paraId="56D51DC1" w14:textId="673C8B1E" w:rsidR="0061718F" w:rsidRPr="00685C11" w:rsidRDefault="0061718F" w:rsidP="005F54EC">
            <w:pPr>
              <w:pStyle w:val="TAL"/>
              <w:rPr>
                <w:highlight w:val="yellow"/>
              </w:rPr>
            </w:pPr>
            <w:r w:rsidRPr="00685C11">
              <w:rPr>
                <w:color w:val="000000"/>
                <w:highlight w:val="yellow"/>
              </w:rPr>
              <w:t>"false"</w:t>
            </w:r>
          </w:p>
        </w:tc>
        <w:tc>
          <w:tcPr>
            <w:tcW w:w="2126" w:type="dxa"/>
            <w:tcBorders>
              <w:bottom w:val="single" w:sz="4" w:space="0" w:color="auto"/>
            </w:tcBorders>
          </w:tcPr>
          <w:p w14:paraId="48E3479C" w14:textId="18B1F496" w:rsidR="0061718F" w:rsidRPr="00685C11" w:rsidRDefault="0061718F" w:rsidP="005F54EC">
            <w:pPr>
              <w:pStyle w:val="TAL"/>
              <w:rPr>
                <w:highlight w:val="yellow"/>
              </w:rPr>
            </w:pPr>
          </w:p>
        </w:tc>
        <w:tc>
          <w:tcPr>
            <w:tcW w:w="1418" w:type="dxa"/>
          </w:tcPr>
          <w:p w14:paraId="523F04FC" w14:textId="7E00ED8A" w:rsidR="0061718F" w:rsidRPr="00685C11" w:rsidRDefault="0061718F" w:rsidP="005F54EC">
            <w:pPr>
              <w:pStyle w:val="TAL"/>
              <w:rPr>
                <w:highlight w:val="yellow"/>
              </w:rPr>
            </w:pPr>
          </w:p>
        </w:tc>
        <w:tc>
          <w:tcPr>
            <w:tcW w:w="1134" w:type="dxa"/>
            <w:vAlign w:val="bottom"/>
          </w:tcPr>
          <w:p w14:paraId="56AF252A" w14:textId="04A5B92D" w:rsidR="0061718F" w:rsidRPr="00685C11" w:rsidRDefault="0061718F" w:rsidP="005F54EC">
            <w:pPr>
              <w:pStyle w:val="TAL"/>
              <w:rPr>
                <w:highlight w:val="yellow"/>
              </w:rPr>
            </w:pPr>
          </w:p>
        </w:tc>
      </w:tr>
    </w:tbl>
    <w:p w14:paraId="45997DBD" w14:textId="77777777" w:rsidR="0061718F" w:rsidRPr="00AA0E34" w:rsidRDefault="0061718F" w:rsidP="0061718F">
      <w:pPr>
        <w:rPr>
          <w:lang w:eastAsia="ja-JP"/>
        </w:rPr>
      </w:pPr>
    </w:p>
    <w:p w14:paraId="2C79A011" w14:textId="70CC96E0" w:rsidR="0061718F" w:rsidRPr="00AA0E34" w:rsidRDefault="0061718F" w:rsidP="0061718F">
      <w:pPr>
        <w:pStyle w:val="TH"/>
      </w:pPr>
      <w:r w:rsidRPr="00AA0E34">
        <w:t xml:space="preserve">Table 6.1.1.2.3.3-10: </w:t>
      </w:r>
      <w:ins w:id="272" w:author="MCC160" w:date="2021-01-24T18:16:00Z">
        <w:r w:rsidR="00AF1B33" w:rsidRPr="00AA0E34">
          <w:t>Void</w:t>
        </w:r>
      </w:ins>
      <w:del w:id="273" w:author="MCC160" w:date="2021-01-24T18:16:00Z">
        <w:r w:rsidRPr="00AA0E34" w:rsidDel="00AF1B33">
          <w:delText>SIP 200 (OK) (step 103, Table 6.1.1.2.3.2-1; step 2, TS 36.579-1 [2] Table 5.3.1</w:delText>
        </w:r>
      </w:del>
      <w:del w:id="274" w:author="MCC160" w:date="2021-01-11T17:21:00Z">
        <w:r w:rsidRPr="00AA0E34" w:rsidDel="008E354B">
          <w:delText>1</w:delText>
        </w:r>
      </w:del>
      <w:del w:id="275" w:author="MCC160" w:date="2021-01-24T18:16:00Z">
        <w:r w:rsidRPr="00AA0E34" w:rsidDel="00AF1B33">
          <w:delText>.3-1)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1718F" w:rsidRPr="00AA0E34" w:rsidDel="00AF1B33" w14:paraId="4BF2C0F5" w14:textId="5B0612E0" w:rsidTr="005F54EC">
        <w:trPr>
          <w:del w:id="276" w:author="MCC160" w:date="2021-01-24T18:16:00Z"/>
        </w:trPr>
        <w:tc>
          <w:tcPr>
            <w:tcW w:w="9639" w:type="dxa"/>
            <w:gridSpan w:val="5"/>
          </w:tcPr>
          <w:p w14:paraId="50FE6EF0" w14:textId="69D993C0" w:rsidR="0061718F" w:rsidRPr="00AA0E34" w:rsidDel="00AF1B33" w:rsidRDefault="0061718F" w:rsidP="005F54EC">
            <w:pPr>
              <w:pStyle w:val="TAL"/>
              <w:rPr>
                <w:del w:id="277" w:author="MCC160" w:date="2021-01-24T18:16:00Z"/>
              </w:rPr>
            </w:pPr>
            <w:del w:id="278" w:author="MCC160" w:date="2021-01-24T18:16:00Z">
              <w:r w:rsidRPr="00AA0E34" w:rsidDel="00AF1B33">
                <w:delText>Derivation Path: TS 36.579-1 [2], Table 5.5.2.17.1.1-1</w:delText>
              </w:r>
            </w:del>
          </w:p>
        </w:tc>
      </w:tr>
      <w:tr w:rsidR="0061718F" w:rsidRPr="00AA0E34" w:rsidDel="00AF1B33" w14:paraId="4F96C54F" w14:textId="7174443B" w:rsidTr="005F54EC">
        <w:trPr>
          <w:del w:id="279" w:author="MCC160" w:date="2021-01-24T18:16:00Z"/>
        </w:trPr>
        <w:tc>
          <w:tcPr>
            <w:tcW w:w="2835" w:type="dxa"/>
          </w:tcPr>
          <w:p w14:paraId="3AE153B1" w14:textId="43320A80" w:rsidR="0061718F" w:rsidRPr="00AA0E34" w:rsidDel="00AF1B33" w:rsidRDefault="0061718F" w:rsidP="005F54EC">
            <w:pPr>
              <w:pStyle w:val="TAH"/>
              <w:rPr>
                <w:del w:id="280" w:author="MCC160" w:date="2021-01-24T18:16:00Z"/>
              </w:rPr>
            </w:pPr>
            <w:del w:id="281" w:author="MCC160" w:date="2021-01-24T18:16:00Z">
              <w:r w:rsidRPr="00AA0E34" w:rsidDel="00AF1B33">
                <w:delText>Information Element</w:delText>
              </w:r>
            </w:del>
          </w:p>
        </w:tc>
        <w:tc>
          <w:tcPr>
            <w:tcW w:w="2126" w:type="dxa"/>
          </w:tcPr>
          <w:p w14:paraId="71547B39" w14:textId="6250697D" w:rsidR="0061718F" w:rsidRPr="00AA0E34" w:rsidDel="00AF1B33" w:rsidRDefault="0061718F" w:rsidP="005F54EC">
            <w:pPr>
              <w:pStyle w:val="TAH"/>
              <w:rPr>
                <w:del w:id="282" w:author="MCC160" w:date="2021-01-24T18:16:00Z"/>
              </w:rPr>
            </w:pPr>
            <w:del w:id="283" w:author="MCC160" w:date="2021-01-24T18:16:00Z">
              <w:r w:rsidRPr="00AA0E34" w:rsidDel="00AF1B33">
                <w:delText>Value/remark</w:delText>
              </w:r>
            </w:del>
          </w:p>
        </w:tc>
        <w:tc>
          <w:tcPr>
            <w:tcW w:w="2126" w:type="dxa"/>
            <w:tcBorders>
              <w:bottom w:val="single" w:sz="4" w:space="0" w:color="auto"/>
            </w:tcBorders>
          </w:tcPr>
          <w:p w14:paraId="51083650" w14:textId="0E855632" w:rsidR="0061718F" w:rsidRPr="00AA0E34" w:rsidDel="00AF1B33" w:rsidRDefault="0061718F" w:rsidP="005F54EC">
            <w:pPr>
              <w:pStyle w:val="TAH"/>
              <w:rPr>
                <w:del w:id="284" w:author="MCC160" w:date="2021-01-24T18:16:00Z"/>
              </w:rPr>
            </w:pPr>
            <w:del w:id="285" w:author="MCC160" w:date="2021-01-24T18:16:00Z">
              <w:r w:rsidRPr="00AA0E34" w:rsidDel="00AF1B33">
                <w:delText>Comment</w:delText>
              </w:r>
            </w:del>
          </w:p>
        </w:tc>
        <w:tc>
          <w:tcPr>
            <w:tcW w:w="1418" w:type="dxa"/>
          </w:tcPr>
          <w:p w14:paraId="43187799" w14:textId="74B2D86F" w:rsidR="0061718F" w:rsidRPr="00AA0E34" w:rsidDel="00AF1B33" w:rsidRDefault="0061718F" w:rsidP="005F54EC">
            <w:pPr>
              <w:pStyle w:val="TAH"/>
              <w:rPr>
                <w:del w:id="286" w:author="MCC160" w:date="2021-01-24T18:16:00Z"/>
              </w:rPr>
            </w:pPr>
            <w:del w:id="287" w:author="MCC160" w:date="2021-01-24T18:16:00Z">
              <w:r w:rsidRPr="00AA0E34" w:rsidDel="00AF1B33">
                <w:delText>Reference</w:delText>
              </w:r>
            </w:del>
          </w:p>
        </w:tc>
        <w:tc>
          <w:tcPr>
            <w:tcW w:w="1134" w:type="dxa"/>
          </w:tcPr>
          <w:p w14:paraId="1CB10EF0" w14:textId="2A509BC3" w:rsidR="0061718F" w:rsidRPr="00AA0E34" w:rsidDel="00AF1B33" w:rsidRDefault="0061718F" w:rsidP="005F54EC">
            <w:pPr>
              <w:pStyle w:val="TAH"/>
              <w:rPr>
                <w:del w:id="288" w:author="MCC160" w:date="2021-01-24T18:16:00Z"/>
              </w:rPr>
            </w:pPr>
            <w:del w:id="289" w:author="MCC160" w:date="2021-01-24T18:16:00Z">
              <w:r w:rsidRPr="00AA0E34" w:rsidDel="00AF1B33">
                <w:delText>Condition</w:delText>
              </w:r>
            </w:del>
          </w:p>
        </w:tc>
      </w:tr>
      <w:tr w:rsidR="0061718F" w:rsidRPr="00AA0E34" w:rsidDel="0008705B" w14:paraId="4D6E826C" w14:textId="7D7BCD05" w:rsidTr="005F54EC">
        <w:trPr>
          <w:del w:id="290" w:author="MCC160" w:date="2021-01-18T11:17:00Z"/>
        </w:trPr>
        <w:tc>
          <w:tcPr>
            <w:tcW w:w="2835" w:type="dxa"/>
          </w:tcPr>
          <w:p w14:paraId="661C4369" w14:textId="286B9E1B" w:rsidR="0061718F" w:rsidRPr="00AA0E34" w:rsidDel="0008705B" w:rsidRDefault="0061718F" w:rsidP="005F54EC">
            <w:pPr>
              <w:pStyle w:val="TAL"/>
              <w:rPr>
                <w:del w:id="291" w:author="MCC160" w:date="2021-01-18T11:17:00Z"/>
                <w:rFonts w:eastAsia="Calibri" w:cs="Arial"/>
                <w:b/>
                <w:szCs w:val="18"/>
              </w:rPr>
            </w:pPr>
            <w:del w:id="292" w:author="MCC160" w:date="2021-01-18T11:17:00Z">
              <w:r w:rsidRPr="00AA0E34" w:rsidDel="0008705B">
                <w:rPr>
                  <w:rFonts w:cs="Arial"/>
                  <w:b/>
                  <w:bCs/>
                  <w:szCs w:val="18"/>
                </w:rPr>
                <w:delText>Content-Type</w:delText>
              </w:r>
            </w:del>
          </w:p>
        </w:tc>
        <w:tc>
          <w:tcPr>
            <w:tcW w:w="2126" w:type="dxa"/>
          </w:tcPr>
          <w:p w14:paraId="6552F992" w14:textId="439D3325" w:rsidR="0061718F" w:rsidRPr="00AA0E34" w:rsidDel="0008705B" w:rsidRDefault="0061718F" w:rsidP="005F54EC">
            <w:pPr>
              <w:pStyle w:val="TAL"/>
              <w:rPr>
                <w:del w:id="293" w:author="MCC160" w:date="2021-01-18T11:17:00Z"/>
                <w:szCs w:val="18"/>
              </w:rPr>
            </w:pPr>
          </w:p>
        </w:tc>
        <w:tc>
          <w:tcPr>
            <w:tcW w:w="2126" w:type="dxa"/>
            <w:tcBorders>
              <w:top w:val="single" w:sz="4" w:space="0" w:color="auto"/>
              <w:bottom w:val="single" w:sz="4" w:space="0" w:color="auto"/>
            </w:tcBorders>
          </w:tcPr>
          <w:p w14:paraId="3B3D3B7E" w14:textId="00BFFB45" w:rsidR="0061718F" w:rsidRPr="00AA0E34" w:rsidDel="0008705B" w:rsidRDefault="0061718F" w:rsidP="005F54EC">
            <w:pPr>
              <w:pStyle w:val="TAL"/>
              <w:rPr>
                <w:del w:id="294" w:author="MCC160" w:date="2021-01-18T11:17:00Z"/>
              </w:rPr>
            </w:pPr>
          </w:p>
        </w:tc>
        <w:tc>
          <w:tcPr>
            <w:tcW w:w="1418" w:type="dxa"/>
          </w:tcPr>
          <w:p w14:paraId="3720285E" w14:textId="60173DF6" w:rsidR="0061718F" w:rsidRPr="00AA0E34" w:rsidDel="0008705B" w:rsidRDefault="0061718F" w:rsidP="005F54EC">
            <w:pPr>
              <w:pStyle w:val="TAL"/>
              <w:rPr>
                <w:del w:id="295" w:author="MCC160" w:date="2021-01-18T11:17:00Z"/>
              </w:rPr>
            </w:pPr>
          </w:p>
        </w:tc>
        <w:tc>
          <w:tcPr>
            <w:tcW w:w="1134" w:type="dxa"/>
          </w:tcPr>
          <w:p w14:paraId="67B95E96" w14:textId="76B0F389" w:rsidR="0061718F" w:rsidRPr="00AA0E34" w:rsidDel="0008705B" w:rsidRDefault="0061718F" w:rsidP="005F54EC">
            <w:pPr>
              <w:pStyle w:val="TAL"/>
              <w:rPr>
                <w:del w:id="296" w:author="MCC160" w:date="2021-01-18T11:17:00Z"/>
              </w:rPr>
            </w:pPr>
          </w:p>
        </w:tc>
      </w:tr>
      <w:tr w:rsidR="0061718F" w:rsidRPr="00AA0E34" w:rsidDel="0008705B" w14:paraId="35EC1B3B" w14:textId="46030A9E" w:rsidTr="005F54EC">
        <w:trPr>
          <w:del w:id="297" w:author="MCC160" w:date="2021-01-18T11:17:00Z"/>
        </w:trPr>
        <w:tc>
          <w:tcPr>
            <w:tcW w:w="2835" w:type="dxa"/>
          </w:tcPr>
          <w:p w14:paraId="238E5296" w14:textId="597B022A" w:rsidR="0061718F" w:rsidRPr="00AA0E34" w:rsidDel="0008705B" w:rsidRDefault="0061718F" w:rsidP="005F54EC">
            <w:pPr>
              <w:pStyle w:val="TAL"/>
              <w:rPr>
                <w:del w:id="298" w:author="MCC160" w:date="2021-01-18T11:17:00Z"/>
                <w:rFonts w:eastAsia="Calibri"/>
              </w:rPr>
            </w:pPr>
            <w:del w:id="299" w:author="MCC160" w:date="2021-01-18T11:17:00Z">
              <w:r w:rsidRPr="00AA0E34" w:rsidDel="0008705B">
                <w:rPr>
                  <w:rFonts w:cs="Arial"/>
                  <w:b/>
                  <w:bCs/>
                  <w:szCs w:val="18"/>
                </w:rPr>
                <w:delText xml:space="preserve">  Content-Length</w:delText>
              </w:r>
            </w:del>
          </w:p>
        </w:tc>
        <w:tc>
          <w:tcPr>
            <w:tcW w:w="2126" w:type="dxa"/>
          </w:tcPr>
          <w:p w14:paraId="260306CE" w14:textId="0AC1C988" w:rsidR="0061718F" w:rsidRPr="00AA0E34" w:rsidDel="0008705B" w:rsidRDefault="0061718F" w:rsidP="005F54EC">
            <w:pPr>
              <w:pStyle w:val="TAL"/>
              <w:rPr>
                <w:del w:id="300" w:author="MCC160" w:date="2021-01-18T11:17:00Z"/>
                <w:szCs w:val="18"/>
              </w:rPr>
            </w:pPr>
            <w:del w:id="301" w:author="MCC160" w:date="2021-01-18T11:17:00Z">
              <w:r w:rsidRPr="00AA0E34" w:rsidDel="0008705B">
                <w:rPr>
                  <w:rFonts w:cs="Arial"/>
                  <w:szCs w:val="18"/>
                </w:rPr>
                <w:delText>"</w:delText>
              </w:r>
              <w:r w:rsidRPr="00AA0E34" w:rsidDel="0008705B">
                <w:rPr>
                  <w:szCs w:val="18"/>
                </w:rPr>
                <w:delText>0"</w:delText>
              </w:r>
            </w:del>
          </w:p>
        </w:tc>
        <w:tc>
          <w:tcPr>
            <w:tcW w:w="2126" w:type="dxa"/>
            <w:tcBorders>
              <w:top w:val="single" w:sz="4" w:space="0" w:color="auto"/>
              <w:bottom w:val="single" w:sz="4" w:space="0" w:color="auto"/>
            </w:tcBorders>
          </w:tcPr>
          <w:p w14:paraId="5D28DD28" w14:textId="475D24D2" w:rsidR="0061718F" w:rsidRPr="00AA0E34" w:rsidDel="0008705B" w:rsidRDefault="0061718F" w:rsidP="005F54EC">
            <w:pPr>
              <w:pStyle w:val="TAL"/>
              <w:rPr>
                <w:del w:id="302" w:author="MCC160" w:date="2021-01-18T11:17:00Z"/>
              </w:rPr>
            </w:pPr>
          </w:p>
        </w:tc>
        <w:tc>
          <w:tcPr>
            <w:tcW w:w="1418" w:type="dxa"/>
          </w:tcPr>
          <w:p w14:paraId="03B93CF3" w14:textId="5B5A71E4" w:rsidR="0061718F" w:rsidRPr="00AA0E34" w:rsidDel="0008705B" w:rsidRDefault="0061718F" w:rsidP="005F54EC">
            <w:pPr>
              <w:pStyle w:val="TAL"/>
              <w:rPr>
                <w:del w:id="303" w:author="MCC160" w:date="2021-01-18T11:17:00Z"/>
              </w:rPr>
            </w:pPr>
          </w:p>
        </w:tc>
        <w:tc>
          <w:tcPr>
            <w:tcW w:w="1134" w:type="dxa"/>
          </w:tcPr>
          <w:p w14:paraId="7463DB97" w14:textId="37D01D5B" w:rsidR="0061718F" w:rsidRPr="00AA0E34" w:rsidDel="0008705B" w:rsidRDefault="0061718F" w:rsidP="005F54EC">
            <w:pPr>
              <w:pStyle w:val="TAL"/>
              <w:rPr>
                <w:del w:id="304" w:author="MCC160" w:date="2021-01-18T11:17:00Z"/>
              </w:rPr>
            </w:pPr>
          </w:p>
        </w:tc>
      </w:tr>
      <w:tr w:rsidR="0061718F" w:rsidRPr="00AA0E34" w:rsidDel="00AF1B33" w14:paraId="50DEEBB8" w14:textId="29F0C797" w:rsidTr="005F54EC">
        <w:trPr>
          <w:del w:id="305" w:author="MCC160" w:date="2021-01-24T18:16:00Z"/>
        </w:trPr>
        <w:tc>
          <w:tcPr>
            <w:tcW w:w="2835" w:type="dxa"/>
            <w:tcBorders>
              <w:top w:val="single" w:sz="4" w:space="0" w:color="auto"/>
              <w:left w:val="single" w:sz="4" w:space="0" w:color="auto"/>
              <w:bottom w:val="single" w:sz="4" w:space="0" w:color="auto"/>
              <w:right w:val="single" w:sz="4" w:space="0" w:color="auto"/>
            </w:tcBorders>
            <w:vAlign w:val="center"/>
          </w:tcPr>
          <w:p w14:paraId="3DDD6526" w14:textId="530C2589" w:rsidR="0061718F" w:rsidRPr="00AA0E34" w:rsidDel="00AF1B33" w:rsidRDefault="0061718F" w:rsidP="005F54EC">
            <w:pPr>
              <w:pStyle w:val="TAL"/>
              <w:rPr>
                <w:del w:id="306" w:author="MCC160" w:date="2021-01-24T18:16:00Z"/>
                <w:rFonts w:eastAsia="Calibri" w:cs="Arial"/>
                <w:b/>
                <w:szCs w:val="18"/>
              </w:rPr>
            </w:pPr>
            <w:del w:id="307" w:author="MCC160" w:date="2021-01-18T11:17:00Z">
              <w:r w:rsidRPr="00AA0E34" w:rsidDel="0008705B">
                <w:rPr>
                  <w:rFonts w:cs="Arial"/>
                  <w:b/>
                  <w:szCs w:val="18"/>
                </w:rPr>
                <w:delText xml:space="preserve">    </w:delText>
              </w:r>
            </w:del>
            <w:del w:id="308" w:author="MCC160" w:date="2021-01-24T18:16:00Z">
              <w:r w:rsidRPr="00AA0E34" w:rsidDel="00AF1B33">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717E3DEA" w14:textId="31C0D9A1" w:rsidR="0061718F" w:rsidRPr="00AA0E34" w:rsidDel="00AF1B33" w:rsidRDefault="0061718F" w:rsidP="005F54EC">
            <w:pPr>
              <w:pStyle w:val="TAL"/>
              <w:rPr>
                <w:del w:id="309" w:author="MCC160" w:date="2021-01-24T18:16:00Z"/>
                <w:szCs w:val="18"/>
              </w:rPr>
            </w:pPr>
            <w:del w:id="310" w:author="MCC160" w:date="2021-01-24T18:16:00Z">
              <w:r w:rsidRPr="00AA0E34" w:rsidDel="00AF1B33">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131A356B" w14:textId="54F6AECE" w:rsidR="0061718F" w:rsidRPr="00AA0E34" w:rsidDel="00AF1B33" w:rsidRDefault="0061718F" w:rsidP="005F54EC">
            <w:pPr>
              <w:pStyle w:val="TAL"/>
              <w:rPr>
                <w:del w:id="311" w:author="MCC160" w:date="2021-01-24T18:16:00Z"/>
              </w:rPr>
            </w:pPr>
            <w:del w:id="312" w:author="MCC160" w:date="2021-01-24T18:16:00Z">
              <w:r w:rsidRPr="00AA0E34" w:rsidDel="00AF1B33">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6F8003A3" w14:textId="169CFC77" w:rsidR="0061718F" w:rsidRPr="00AA0E34" w:rsidDel="00AF1B33" w:rsidRDefault="0061718F" w:rsidP="005F54EC">
            <w:pPr>
              <w:pStyle w:val="TAL"/>
              <w:rPr>
                <w:del w:id="313" w:author="MCC160" w:date="2021-01-24T18:16:00Z"/>
              </w:rPr>
            </w:pPr>
          </w:p>
        </w:tc>
        <w:tc>
          <w:tcPr>
            <w:tcW w:w="1134" w:type="dxa"/>
            <w:tcBorders>
              <w:top w:val="single" w:sz="4" w:space="0" w:color="auto"/>
              <w:left w:val="single" w:sz="4" w:space="0" w:color="auto"/>
              <w:bottom w:val="single" w:sz="4" w:space="0" w:color="auto"/>
              <w:right w:val="single" w:sz="4" w:space="0" w:color="auto"/>
            </w:tcBorders>
            <w:vAlign w:val="bottom"/>
          </w:tcPr>
          <w:p w14:paraId="1D188625" w14:textId="1F8E1CBA" w:rsidR="0061718F" w:rsidRPr="00AA0E34" w:rsidDel="00AF1B33" w:rsidRDefault="0061718F" w:rsidP="005F54EC">
            <w:pPr>
              <w:pStyle w:val="TAL"/>
              <w:rPr>
                <w:del w:id="314" w:author="MCC160" w:date="2021-01-24T18:16:00Z"/>
              </w:rPr>
            </w:pPr>
          </w:p>
        </w:tc>
      </w:tr>
    </w:tbl>
    <w:p w14:paraId="1305C71D" w14:textId="77777777" w:rsidR="0061718F" w:rsidRPr="00AA0E34" w:rsidRDefault="0061718F" w:rsidP="0061718F"/>
    <w:p w14:paraId="5FB47222" w14:textId="0163B95D" w:rsidR="0061718F" w:rsidRPr="00AA0E34" w:rsidRDefault="0061718F" w:rsidP="0061718F">
      <w:pPr>
        <w:pStyle w:val="TH"/>
      </w:pPr>
      <w:r w:rsidRPr="00AA0E34">
        <w:t>Table 6.1.1.2.3.3-11: Floor Taken (steps 7, 18, 5</w:t>
      </w:r>
      <w:r w:rsidRPr="00F91929">
        <w:t>2, 67, 92,</w:t>
      </w:r>
      <w:r w:rsidRPr="00AA0E34">
        <w:t xml:space="preserve"> Table 6.1.1.2.3.2-1)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AA0E34" w14:paraId="0878D1A7" w14:textId="77777777" w:rsidTr="005F54EC">
        <w:trPr>
          <w:cantSplit/>
        </w:trPr>
        <w:tc>
          <w:tcPr>
            <w:tcW w:w="9635" w:type="dxa"/>
            <w:gridSpan w:val="4"/>
          </w:tcPr>
          <w:p w14:paraId="288B70F3" w14:textId="77777777" w:rsidR="0061718F" w:rsidRPr="00AA0E34" w:rsidRDefault="0061718F" w:rsidP="005F54EC">
            <w:pPr>
              <w:pStyle w:val="TAL"/>
            </w:pPr>
            <w:r w:rsidRPr="00AA0E34">
              <w:t>Derivation Path: 36.579-1 [2], Table 5.5.6.7-1 condition ON-NETWORK</w:t>
            </w:r>
          </w:p>
        </w:tc>
      </w:tr>
      <w:tr w:rsidR="0061718F" w:rsidRPr="00AA0E34" w:rsidDel="00E27717" w14:paraId="7B3FC3D0" w14:textId="0EE4B12C" w:rsidTr="005F54EC">
        <w:trPr>
          <w:del w:id="315" w:author="MCC160" w:date="2021-02-08T17:51:00Z"/>
        </w:trPr>
        <w:tc>
          <w:tcPr>
            <w:tcW w:w="4535" w:type="dxa"/>
          </w:tcPr>
          <w:p w14:paraId="1E0FB010" w14:textId="173F7825" w:rsidR="0061718F" w:rsidRPr="00E27717" w:rsidDel="00E27717" w:rsidRDefault="0061718F" w:rsidP="005F54EC">
            <w:pPr>
              <w:pStyle w:val="TAH"/>
              <w:rPr>
                <w:del w:id="316" w:author="MCC160" w:date="2021-02-08T17:51:00Z"/>
                <w:highlight w:val="yellow"/>
                <w:rPrChange w:id="317" w:author="MCC160" w:date="2021-02-08T17:51:00Z">
                  <w:rPr>
                    <w:del w:id="318" w:author="MCC160" w:date="2021-02-08T17:51:00Z"/>
                  </w:rPr>
                </w:rPrChange>
              </w:rPr>
            </w:pPr>
            <w:del w:id="319" w:author="MCC160" w:date="2021-02-08T17:51:00Z">
              <w:r w:rsidRPr="00E27717" w:rsidDel="00E27717">
                <w:rPr>
                  <w:b w:val="0"/>
                  <w:highlight w:val="yellow"/>
                  <w:rPrChange w:id="320" w:author="MCC160" w:date="2021-02-08T17:51:00Z">
                    <w:rPr>
                      <w:b w:val="0"/>
                    </w:rPr>
                  </w:rPrChange>
                </w:rPr>
                <w:delText>Information Element</w:delText>
              </w:r>
            </w:del>
          </w:p>
        </w:tc>
        <w:tc>
          <w:tcPr>
            <w:tcW w:w="2267" w:type="dxa"/>
          </w:tcPr>
          <w:p w14:paraId="5AE218B9" w14:textId="4D1B0864" w:rsidR="0061718F" w:rsidRPr="00E27717" w:rsidDel="00E27717" w:rsidRDefault="0061718F" w:rsidP="005F54EC">
            <w:pPr>
              <w:pStyle w:val="TAH"/>
              <w:rPr>
                <w:del w:id="321" w:author="MCC160" w:date="2021-02-08T17:51:00Z"/>
                <w:highlight w:val="yellow"/>
                <w:rPrChange w:id="322" w:author="MCC160" w:date="2021-02-08T17:51:00Z">
                  <w:rPr>
                    <w:del w:id="323" w:author="MCC160" w:date="2021-02-08T17:51:00Z"/>
                  </w:rPr>
                </w:rPrChange>
              </w:rPr>
            </w:pPr>
            <w:del w:id="324" w:author="MCC160" w:date="2021-02-08T17:51:00Z">
              <w:r w:rsidRPr="00E27717" w:rsidDel="00E27717">
                <w:rPr>
                  <w:b w:val="0"/>
                  <w:highlight w:val="yellow"/>
                  <w:rPrChange w:id="325" w:author="MCC160" w:date="2021-02-08T17:51:00Z">
                    <w:rPr>
                      <w:b w:val="0"/>
                    </w:rPr>
                  </w:rPrChange>
                </w:rPr>
                <w:delText>Value/remark</w:delText>
              </w:r>
            </w:del>
          </w:p>
        </w:tc>
        <w:tc>
          <w:tcPr>
            <w:tcW w:w="1700" w:type="dxa"/>
          </w:tcPr>
          <w:p w14:paraId="2EDB52EA" w14:textId="1023261F" w:rsidR="0061718F" w:rsidRPr="00E27717" w:rsidDel="00E27717" w:rsidRDefault="0061718F" w:rsidP="005F54EC">
            <w:pPr>
              <w:pStyle w:val="TAH"/>
              <w:rPr>
                <w:del w:id="326" w:author="MCC160" w:date="2021-02-08T17:51:00Z"/>
                <w:highlight w:val="yellow"/>
                <w:rPrChange w:id="327" w:author="MCC160" w:date="2021-02-08T17:51:00Z">
                  <w:rPr>
                    <w:del w:id="328" w:author="MCC160" w:date="2021-02-08T17:51:00Z"/>
                  </w:rPr>
                </w:rPrChange>
              </w:rPr>
            </w:pPr>
            <w:del w:id="329" w:author="MCC160" w:date="2021-02-08T17:51:00Z">
              <w:r w:rsidRPr="00E27717" w:rsidDel="00E27717">
                <w:rPr>
                  <w:b w:val="0"/>
                  <w:highlight w:val="yellow"/>
                  <w:rPrChange w:id="330" w:author="MCC160" w:date="2021-02-08T17:51:00Z">
                    <w:rPr>
                      <w:b w:val="0"/>
                    </w:rPr>
                  </w:rPrChange>
                </w:rPr>
                <w:delText>Comment</w:delText>
              </w:r>
            </w:del>
          </w:p>
        </w:tc>
        <w:tc>
          <w:tcPr>
            <w:tcW w:w="1133" w:type="dxa"/>
          </w:tcPr>
          <w:p w14:paraId="2F08AF74" w14:textId="7AD9C197" w:rsidR="0061718F" w:rsidRPr="00E27717" w:rsidDel="00E27717" w:rsidRDefault="0061718F" w:rsidP="005F54EC">
            <w:pPr>
              <w:pStyle w:val="TAH"/>
              <w:rPr>
                <w:del w:id="331" w:author="MCC160" w:date="2021-02-08T17:51:00Z"/>
                <w:highlight w:val="yellow"/>
                <w:rPrChange w:id="332" w:author="MCC160" w:date="2021-02-08T17:51:00Z">
                  <w:rPr>
                    <w:del w:id="333" w:author="MCC160" w:date="2021-02-08T17:51:00Z"/>
                  </w:rPr>
                </w:rPrChange>
              </w:rPr>
            </w:pPr>
            <w:del w:id="334" w:author="MCC160" w:date="2021-02-08T17:51:00Z">
              <w:r w:rsidRPr="00E27717" w:rsidDel="00E27717">
                <w:rPr>
                  <w:b w:val="0"/>
                  <w:highlight w:val="yellow"/>
                  <w:rPrChange w:id="335" w:author="MCC160" w:date="2021-02-08T17:51:00Z">
                    <w:rPr>
                      <w:b w:val="0"/>
                    </w:rPr>
                  </w:rPrChange>
                </w:rPr>
                <w:delText>Condition</w:delText>
              </w:r>
            </w:del>
          </w:p>
        </w:tc>
      </w:tr>
      <w:tr w:rsidR="0061718F" w:rsidRPr="00AA0E34" w:rsidDel="00E27717" w14:paraId="1CD04685" w14:textId="15C48031" w:rsidTr="005F54EC">
        <w:trPr>
          <w:del w:id="336" w:author="MCC160" w:date="2021-02-08T17:50:00Z"/>
        </w:trPr>
        <w:tc>
          <w:tcPr>
            <w:tcW w:w="4535" w:type="dxa"/>
          </w:tcPr>
          <w:p w14:paraId="5847F820" w14:textId="508F2E4C" w:rsidR="0061718F" w:rsidRPr="00E27717" w:rsidDel="00E27717" w:rsidRDefault="0061718F" w:rsidP="005F54EC">
            <w:pPr>
              <w:pStyle w:val="TAL"/>
              <w:rPr>
                <w:del w:id="337" w:author="MCC160" w:date="2021-02-08T17:50:00Z"/>
                <w:rFonts w:eastAsia="Calibri"/>
                <w:highlight w:val="yellow"/>
                <w:rPrChange w:id="338" w:author="MCC160" w:date="2021-02-08T17:51:00Z">
                  <w:rPr>
                    <w:del w:id="339" w:author="MCC160" w:date="2021-02-08T17:50:00Z"/>
                    <w:rFonts w:eastAsia="Calibri"/>
                  </w:rPr>
                </w:rPrChange>
              </w:rPr>
            </w:pPr>
            <w:del w:id="340" w:author="MCC160" w:date="2021-02-08T17:50:00Z">
              <w:r w:rsidRPr="00E27717" w:rsidDel="00E27717">
                <w:rPr>
                  <w:rFonts w:eastAsia="Calibri"/>
                  <w:highlight w:val="yellow"/>
                  <w:rPrChange w:id="341" w:author="MCC160" w:date="2021-02-08T17:51:00Z">
                    <w:rPr>
                      <w:rFonts w:eastAsia="Calibri"/>
                    </w:rPr>
                  </w:rPrChange>
                </w:rPr>
                <w:delText>Subtype</w:delText>
              </w:r>
            </w:del>
          </w:p>
        </w:tc>
        <w:tc>
          <w:tcPr>
            <w:tcW w:w="2267" w:type="dxa"/>
          </w:tcPr>
          <w:p w14:paraId="5C06BD50" w14:textId="539641C2" w:rsidR="0061718F" w:rsidRPr="00E27717" w:rsidDel="00E27717" w:rsidRDefault="0061718F" w:rsidP="005F54EC">
            <w:pPr>
              <w:pStyle w:val="TAL"/>
              <w:rPr>
                <w:del w:id="342" w:author="MCC160" w:date="2021-02-08T17:50:00Z"/>
                <w:highlight w:val="yellow"/>
                <w:rPrChange w:id="343" w:author="MCC160" w:date="2021-02-08T17:51:00Z">
                  <w:rPr>
                    <w:del w:id="344" w:author="MCC160" w:date="2021-02-08T17:50:00Z"/>
                  </w:rPr>
                </w:rPrChange>
              </w:rPr>
            </w:pPr>
            <w:del w:id="345" w:author="MCC160" w:date="2021-02-08T17:50:00Z">
              <w:r w:rsidRPr="00E27717" w:rsidDel="00E27717">
                <w:rPr>
                  <w:highlight w:val="yellow"/>
                  <w:rPrChange w:id="346" w:author="MCC160" w:date="2021-02-08T17:51:00Z">
                    <w:rPr/>
                  </w:rPrChange>
                </w:rPr>
                <w:delText>"00010"</w:delText>
              </w:r>
            </w:del>
          </w:p>
        </w:tc>
        <w:tc>
          <w:tcPr>
            <w:tcW w:w="1700" w:type="dxa"/>
          </w:tcPr>
          <w:p w14:paraId="0999902A" w14:textId="74486B8B" w:rsidR="0061718F" w:rsidRPr="00E27717" w:rsidDel="00E27717" w:rsidRDefault="0061718F" w:rsidP="005F54EC">
            <w:pPr>
              <w:pStyle w:val="TAL"/>
              <w:rPr>
                <w:del w:id="347" w:author="MCC160" w:date="2021-02-08T17:50:00Z"/>
                <w:highlight w:val="yellow"/>
                <w:rPrChange w:id="348" w:author="MCC160" w:date="2021-02-08T17:51:00Z">
                  <w:rPr>
                    <w:del w:id="349" w:author="MCC160" w:date="2021-02-08T17:50:00Z"/>
                  </w:rPr>
                </w:rPrChange>
              </w:rPr>
            </w:pPr>
            <w:del w:id="350" w:author="MCC160" w:date="2021-02-08T17:50:00Z">
              <w:r w:rsidRPr="00E27717" w:rsidDel="00E27717">
                <w:rPr>
                  <w:rFonts w:eastAsia="MS PGothic"/>
                  <w:highlight w:val="yellow"/>
                  <w:rPrChange w:id="351" w:author="MCC160" w:date="2021-02-08T17:51:00Z">
                    <w:rPr>
                      <w:rFonts w:eastAsia="MS PGothic"/>
                    </w:rPr>
                  </w:rPrChange>
                </w:rPr>
                <w:delText>Acknowledgment not required for Floor Taken message</w:delText>
              </w:r>
            </w:del>
          </w:p>
        </w:tc>
        <w:tc>
          <w:tcPr>
            <w:tcW w:w="1133" w:type="dxa"/>
          </w:tcPr>
          <w:p w14:paraId="633C5686" w14:textId="1952BA5F" w:rsidR="0061718F" w:rsidRPr="00E27717" w:rsidDel="00E27717" w:rsidRDefault="0061718F" w:rsidP="005F54EC">
            <w:pPr>
              <w:pStyle w:val="TAL"/>
              <w:rPr>
                <w:del w:id="352" w:author="MCC160" w:date="2021-02-08T17:50:00Z"/>
                <w:highlight w:val="yellow"/>
                <w:rPrChange w:id="353" w:author="MCC160" w:date="2021-02-08T17:51:00Z">
                  <w:rPr>
                    <w:del w:id="354" w:author="MCC160" w:date="2021-02-08T17:50:00Z"/>
                  </w:rPr>
                </w:rPrChange>
              </w:rPr>
            </w:pPr>
          </w:p>
        </w:tc>
      </w:tr>
      <w:tr w:rsidR="0061718F" w:rsidRPr="00AA0E34" w:rsidDel="00E27717" w14:paraId="14CC689E" w14:textId="496E9075" w:rsidTr="005F54EC">
        <w:trPr>
          <w:del w:id="355" w:author="MCC160" w:date="2021-02-08T17:51:00Z"/>
        </w:trPr>
        <w:tc>
          <w:tcPr>
            <w:tcW w:w="4535" w:type="dxa"/>
          </w:tcPr>
          <w:p w14:paraId="7D2E2F1C" w14:textId="68A39453" w:rsidR="0061718F" w:rsidRPr="00E27717" w:rsidDel="00E27717" w:rsidRDefault="0061718F" w:rsidP="005F54EC">
            <w:pPr>
              <w:pStyle w:val="TAL"/>
              <w:rPr>
                <w:del w:id="356" w:author="MCC160" w:date="2021-02-08T17:51:00Z"/>
                <w:rFonts w:eastAsia="Calibri"/>
                <w:highlight w:val="yellow"/>
                <w:rPrChange w:id="357" w:author="MCC160" w:date="2021-02-08T17:51:00Z">
                  <w:rPr>
                    <w:del w:id="358" w:author="MCC160" w:date="2021-02-08T17:51:00Z"/>
                    <w:rFonts w:eastAsia="Calibri"/>
                  </w:rPr>
                </w:rPrChange>
              </w:rPr>
            </w:pPr>
            <w:del w:id="359" w:author="MCC160" w:date="2021-02-08T17:51:00Z">
              <w:r w:rsidRPr="00E27717" w:rsidDel="00E27717">
                <w:rPr>
                  <w:rFonts w:eastAsia="Calibri"/>
                  <w:highlight w:val="yellow"/>
                  <w:rPrChange w:id="360" w:author="MCC160" w:date="2021-02-08T17:51:00Z">
                    <w:rPr>
                      <w:rFonts w:eastAsia="Calibri"/>
                    </w:rPr>
                  </w:rPrChange>
                </w:rPr>
                <w:delText>Floor Indicator</w:delText>
              </w:r>
            </w:del>
          </w:p>
        </w:tc>
        <w:tc>
          <w:tcPr>
            <w:tcW w:w="2267" w:type="dxa"/>
          </w:tcPr>
          <w:p w14:paraId="6FD23A5B" w14:textId="667E310E" w:rsidR="0061718F" w:rsidRPr="00E27717" w:rsidDel="00E27717" w:rsidRDefault="0061718F" w:rsidP="005F54EC">
            <w:pPr>
              <w:pStyle w:val="TAL"/>
              <w:rPr>
                <w:del w:id="361" w:author="MCC160" w:date="2021-02-08T17:51:00Z"/>
                <w:highlight w:val="yellow"/>
                <w:rPrChange w:id="362" w:author="MCC160" w:date="2021-02-08T17:51:00Z">
                  <w:rPr>
                    <w:del w:id="363" w:author="MCC160" w:date="2021-02-08T17:51:00Z"/>
                  </w:rPr>
                </w:rPrChange>
              </w:rPr>
            </w:pPr>
          </w:p>
        </w:tc>
        <w:tc>
          <w:tcPr>
            <w:tcW w:w="1700" w:type="dxa"/>
          </w:tcPr>
          <w:p w14:paraId="6F15B88E" w14:textId="122CDE6D" w:rsidR="0061718F" w:rsidRPr="00E27717" w:rsidDel="00E27717" w:rsidRDefault="0061718F" w:rsidP="005F54EC">
            <w:pPr>
              <w:pStyle w:val="TAL"/>
              <w:rPr>
                <w:del w:id="364" w:author="MCC160" w:date="2021-02-08T17:51:00Z"/>
                <w:highlight w:val="yellow"/>
                <w:rPrChange w:id="365" w:author="MCC160" w:date="2021-02-08T17:51:00Z">
                  <w:rPr>
                    <w:del w:id="366" w:author="MCC160" w:date="2021-02-08T17:51:00Z"/>
                  </w:rPr>
                </w:rPrChange>
              </w:rPr>
            </w:pPr>
          </w:p>
        </w:tc>
        <w:tc>
          <w:tcPr>
            <w:tcW w:w="1133" w:type="dxa"/>
          </w:tcPr>
          <w:p w14:paraId="2F561766" w14:textId="5E5DA422" w:rsidR="0061718F" w:rsidRPr="00E27717" w:rsidDel="00E27717" w:rsidRDefault="0061718F" w:rsidP="005F54EC">
            <w:pPr>
              <w:pStyle w:val="TAL"/>
              <w:rPr>
                <w:del w:id="367" w:author="MCC160" w:date="2021-02-08T17:51:00Z"/>
                <w:highlight w:val="yellow"/>
                <w:rPrChange w:id="368" w:author="MCC160" w:date="2021-02-08T17:51:00Z">
                  <w:rPr>
                    <w:del w:id="369" w:author="MCC160" w:date="2021-02-08T17:51:00Z"/>
                  </w:rPr>
                </w:rPrChange>
              </w:rPr>
            </w:pPr>
          </w:p>
        </w:tc>
      </w:tr>
      <w:tr w:rsidR="0061718F" w:rsidRPr="00AA0E34" w:rsidDel="00E27717" w14:paraId="524325E5" w14:textId="12EB79DB" w:rsidTr="005F54EC">
        <w:trPr>
          <w:del w:id="370" w:author="MCC160" w:date="2021-02-08T17:51:00Z"/>
        </w:trPr>
        <w:tc>
          <w:tcPr>
            <w:tcW w:w="4535" w:type="dxa"/>
          </w:tcPr>
          <w:p w14:paraId="00D63099" w14:textId="2DEBC15E" w:rsidR="0061718F" w:rsidRPr="00E27717" w:rsidDel="00E27717" w:rsidRDefault="0061718F" w:rsidP="005F54EC">
            <w:pPr>
              <w:pStyle w:val="TAL"/>
              <w:rPr>
                <w:del w:id="371" w:author="MCC160" w:date="2021-02-08T17:51:00Z"/>
                <w:rFonts w:eastAsia="Calibri"/>
                <w:highlight w:val="yellow"/>
                <w:rPrChange w:id="372" w:author="MCC160" w:date="2021-02-08T17:51:00Z">
                  <w:rPr>
                    <w:del w:id="373" w:author="MCC160" w:date="2021-02-08T17:51:00Z"/>
                    <w:rFonts w:eastAsia="Calibri"/>
                  </w:rPr>
                </w:rPrChange>
              </w:rPr>
            </w:pPr>
            <w:del w:id="374" w:author="MCC160" w:date="2021-02-08T17:51:00Z">
              <w:r w:rsidRPr="00E27717" w:rsidDel="00E27717">
                <w:rPr>
                  <w:rFonts w:eastAsia="Calibri"/>
                  <w:highlight w:val="yellow"/>
                  <w:rPrChange w:id="375" w:author="MCC160" w:date="2021-02-08T17:51:00Z">
                    <w:rPr>
                      <w:rFonts w:eastAsia="Calibri"/>
                    </w:rPr>
                  </w:rPrChange>
                </w:rPr>
                <w:delText xml:space="preserve">  Floor Indicator</w:delText>
              </w:r>
            </w:del>
          </w:p>
        </w:tc>
        <w:tc>
          <w:tcPr>
            <w:tcW w:w="2267" w:type="dxa"/>
          </w:tcPr>
          <w:p w14:paraId="3412FDBA" w14:textId="0E40D542" w:rsidR="0061718F" w:rsidRPr="00E27717" w:rsidDel="00E27717" w:rsidRDefault="0061718F" w:rsidP="005F54EC">
            <w:pPr>
              <w:pStyle w:val="TAL"/>
              <w:rPr>
                <w:del w:id="376" w:author="MCC160" w:date="2021-02-08T17:51:00Z"/>
                <w:highlight w:val="yellow"/>
                <w:rPrChange w:id="377" w:author="MCC160" w:date="2021-02-08T17:51:00Z">
                  <w:rPr>
                    <w:del w:id="378" w:author="MCC160" w:date="2021-02-08T17:51:00Z"/>
                  </w:rPr>
                </w:rPrChange>
              </w:rPr>
            </w:pPr>
            <w:del w:id="379" w:author="MCC160" w:date="2021-02-08T17:51:00Z">
              <w:r w:rsidRPr="00E27717" w:rsidDel="00E27717">
                <w:rPr>
                  <w:highlight w:val="yellow"/>
                  <w:rPrChange w:id="380" w:author="MCC160" w:date="2021-02-08T17:51:00Z">
                    <w:rPr/>
                  </w:rPrChange>
                </w:rPr>
                <w:delText>"1000010000000000"</w:delText>
              </w:r>
            </w:del>
          </w:p>
        </w:tc>
        <w:tc>
          <w:tcPr>
            <w:tcW w:w="1700" w:type="dxa"/>
          </w:tcPr>
          <w:p w14:paraId="579C9F7D" w14:textId="4635C831" w:rsidR="0061718F" w:rsidRPr="00E27717" w:rsidDel="00E27717" w:rsidRDefault="0061718F" w:rsidP="005F54EC">
            <w:pPr>
              <w:pStyle w:val="TAL"/>
              <w:rPr>
                <w:del w:id="381" w:author="MCC160" w:date="2021-02-08T17:51:00Z"/>
                <w:highlight w:val="yellow"/>
                <w:rPrChange w:id="382" w:author="MCC160" w:date="2021-02-08T17:51:00Z">
                  <w:rPr>
                    <w:del w:id="383" w:author="MCC160" w:date="2021-02-08T17:51:00Z"/>
                  </w:rPr>
                </w:rPrChange>
              </w:rPr>
            </w:pPr>
            <w:del w:id="384" w:author="MCC160" w:date="2021-02-08T17:51:00Z">
              <w:r w:rsidRPr="00E27717" w:rsidDel="00E27717">
                <w:rPr>
                  <w:highlight w:val="yellow"/>
                  <w:rPrChange w:id="385" w:author="MCC160" w:date="2021-02-08T17:51:00Z">
                    <w:rPr/>
                  </w:rPrChange>
                </w:rPr>
                <w:delText>bit A=1 (Normal call)</w:delText>
              </w:r>
            </w:del>
          </w:p>
          <w:p w14:paraId="2E9F585D" w14:textId="7D867B8A" w:rsidR="0061718F" w:rsidRPr="00E27717" w:rsidDel="00E27717" w:rsidRDefault="0061718F" w:rsidP="005F54EC">
            <w:pPr>
              <w:pStyle w:val="TAL"/>
              <w:rPr>
                <w:del w:id="386" w:author="MCC160" w:date="2021-02-08T17:51:00Z"/>
                <w:highlight w:val="yellow"/>
                <w:rPrChange w:id="387" w:author="MCC160" w:date="2021-02-08T17:51:00Z">
                  <w:rPr>
                    <w:del w:id="388" w:author="MCC160" w:date="2021-02-08T17:51:00Z"/>
                  </w:rPr>
                </w:rPrChange>
              </w:rPr>
            </w:pPr>
            <w:del w:id="389" w:author="MCC160" w:date="2021-02-08T17:51:00Z">
              <w:r w:rsidRPr="00E27717" w:rsidDel="00E27717">
                <w:rPr>
                  <w:highlight w:val="yellow"/>
                  <w:rPrChange w:id="390" w:author="MCC160" w:date="2021-02-08T17:51:00Z">
                    <w:rPr/>
                  </w:rPrChange>
                </w:rPr>
                <w:delText xml:space="preserve">bit F=1 (Queueing supported) </w:delText>
              </w:r>
            </w:del>
          </w:p>
        </w:tc>
        <w:tc>
          <w:tcPr>
            <w:tcW w:w="1133" w:type="dxa"/>
          </w:tcPr>
          <w:p w14:paraId="320DB0C4" w14:textId="2B3E5FBC" w:rsidR="0061718F" w:rsidRPr="00E27717" w:rsidDel="00E27717" w:rsidRDefault="0061718F" w:rsidP="005F54EC">
            <w:pPr>
              <w:pStyle w:val="TAL"/>
              <w:rPr>
                <w:del w:id="391" w:author="MCC160" w:date="2021-02-08T17:51:00Z"/>
                <w:highlight w:val="yellow"/>
                <w:rPrChange w:id="392" w:author="MCC160" w:date="2021-02-08T17:51:00Z">
                  <w:rPr>
                    <w:del w:id="393" w:author="MCC160" w:date="2021-02-08T17:51:00Z"/>
                  </w:rPr>
                </w:rPrChange>
              </w:rPr>
            </w:pPr>
          </w:p>
        </w:tc>
      </w:tr>
    </w:tbl>
    <w:p w14:paraId="7511A219" w14:textId="1DF17D7B" w:rsidR="0061718F" w:rsidRDefault="0061718F" w:rsidP="0061718F">
      <w:pPr>
        <w:rPr>
          <w:ins w:id="394" w:author="MCC160" w:date="2021-02-04T15:34:00Z"/>
          <w:lang w:eastAsia="ja-JP"/>
        </w:rPr>
      </w:pPr>
    </w:p>
    <w:p w14:paraId="23CE1002" w14:textId="3ED211EA" w:rsidR="00280DB4" w:rsidRPr="00AA0E34" w:rsidRDefault="00280DB4" w:rsidP="00280DB4">
      <w:pPr>
        <w:pStyle w:val="TH"/>
        <w:rPr>
          <w:ins w:id="395" w:author="MCC160" w:date="2021-02-04T15:34:00Z"/>
        </w:rPr>
      </w:pPr>
      <w:ins w:id="396" w:author="MCC160" w:date="2021-02-04T15:34:00Z">
        <w:r w:rsidRPr="00AA0E34">
          <w:t>Table 6.1.1.2.3.3-11</w:t>
        </w:r>
        <w:r>
          <w:t>A</w:t>
        </w:r>
        <w:r w:rsidRPr="00AA0E34">
          <w:t>: Floor Taken (step</w:t>
        </w:r>
        <w:r>
          <w:t xml:space="preserve"> 54B</w:t>
        </w:r>
        <w:r w:rsidRPr="00AA0E34">
          <w:t xml:space="preserve"> Table 6.1.1.2.3.2-1)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80DB4" w:rsidRPr="00AA0E34" w14:paraId="0D877420" w14:textId="77777777" w:rsidTr="005F54EC">
        <w:trPr>
          <w:cantSplit/>
          <w:ins w:id="397" w:author="MCC160" w:date="2021-02-04T15:34:00Z"/>
        </w:trPr>
        <w:tc>
          <w:tcPr>
            <w:tcW w:w="9635" w:type="dxa"/>
            <w:gridSpan w:val="4"/>
          </w:tcPr>
          <w:p w14:paraId="3348DE5D" w14:textId="77777777" w:rsidR="00280DB4" w:rsidRPr="00AA0E34" w:rsidRDefault="00280DB4" w:rsidP="005F54EC">
            <w:pPr>
              <w:pStyle w:val="TAL"/>
              <w:rPr>
                <w:ins w:id="398" w:author="MCC160" w:date="2021-02-04T15:34:00Z"/>
              </w:rPr>
            </w:pPr>
            <w:ins w:id="399" w:author="MCC160" w:date="2021-02-04T15:34:00Z">
              <w:r w:rsidRPr="00AA0E34">
                <w:t>Derivation Path: 36.579-1 [2], Table 5.5.6.7-1 condition ON-NETWORK</w:t>
              </w:r>
            </w:ins>
          </w:p>
        </w:tc>
      </w:tr>
      <w:tr w:rsidR="00280DB4" w:rsidRPr="00AA0E34" w14:paraId="506F7A84" w14:textId="77777777" w:rsidTr="005F54EC">
        <w:trPr>
          <w:ins w:id="400" w:author="MCC160" w:date="2021-02-04T15:34:00Z"/>
        </w:trPr>
        <w:tc>
          <w:tcPr>
            <w:tcW w:w="4535" w:type="dxa"/>
          </w:tcPr>
          <w:p w14:paraId="207E970A" w14:textId="77777777" w:rsidR="00280DB4" w:rsidRPr="00AA0E34" w:rsidRDefault="00280DB4" w:rsidP="005F54EC">
            <w:pPr>
              <w:pStyle w:val="TAH"/>
              <w:rPr>
                <w:ins w:id="401" w:author="MCC160" w:date="2021-02-04T15:34:00Z"/>
              </w:rPr>
            </w:pPr>
            <w:ins w:id="402" w:author="MCC160" w:date="2021-02-04T15:34:00Z">
              <w:r w:rsidRPr="00AA0E34">
                <w:t>Information Element</w:t>
              </w:r>
            </w:ins>
          </w:p>
        </w:tc>
        <w:tc>
          <w:tcPr>
            <w:tcW w:w="2267" w:type="dxa"/>
          </w:tcPr>
          <w:p w14:paraId="337522F1" w14:textId="77777777" w:rsidR="00280DB4" w:rsidRPr="00AA0E34" w:rsidRDefault="00280DB4" w:rsidP="005F54EC">
            <w:pPr>
              <w:pStyle w:val="TAH"/>
              <w:rPr>
                <w:ins w:id="403" w:author="MCC160" w:date="2021-02-04T15:34:00Z"/>
              </w:rPr>
            </w:pPr>
            <w:ins w:id="404" w:author="MCC160" w:date="2021-02-04T15:34:00Z">
              <w:r w:rsidRPr="00AA0E34">
                <w:t>Value/remark</w:t>
              </w:r>
            </w:ins>
          </w:p>
        </w:tc>
        <w:tc>
          <w:tcPr>
            <w:tcW w:w="1700" w:type="dxa"/>
          </w:tcPr>
          <w:p w14:paraId="2FCA35E4" w14:textId="77777777" w:rsidR="00280DB4" w:rsidRPr="00AA0E34" w:rsidRDefault="00280DB4" w:rsidP="005F54EC">
            <w:pPr>
              <w:pStyle w:val="TAH"/>
              <w:rPr>
                <w:ins w:id="405" w:author="MCC160" w:date="2021-02-04T15:34:00Z"/>
              </w:rPr>
            </w:pPr>
            <w:ins w:id="406" w:author="MCC160" w:date="2021-02-04T15:34:00Z">
              <w:r w:rsidRPr="00AA0E34">
                <w:t>Comment</w:t>
              </w:r>
            </w:ins>
          </w:p>
        </w:tc>
        <w:tc>
          <w:tcPr>
            <w:tcW w:w="1133" w:type="dxa"/>
          </w:tcPr>
          <w:p w14:paraId="7B824A76" w14:textId="77777777" w:rsidR="00280DB4" w:rsidRPr="00AA0E34" w:rsidRDefault="00280DB4" w:rsidP="005F54EC">
            <w:pPr>
              <w:pStyle w:val="TAH"/>
              <w:rPr>
                <w:ins w:id="407" w:author="MCC160" w:date="2021-02-04T15:34:00Z"/>
              </w:rPr>
            </w:pPr>
            <w:ins w:id="408" w:author="MCC160" w:date="2021-02-04T15:34:00Z">
              <w:r w:rsidRPr="00AA0E34">
                <w:t>Condition</w:t>
              </w:r>
            </w:ins>
          </w:p>
        </w:tc>
      </w:tr>
      <w:tr w:rsidR="00280DB4" w:rsidRPr="00AA0E34" w14:paraId="7221DED2" w14:textId="77777777" w:rsidTr="005F54EC">
        <w:trPr>
          <w:ins w:id="409" w:author="MCC160" w:date="2021-02-04T15:34:00Z"/>
        </w:trPr>
        <w:tc>
          <w:tcPr>
            <w:tcW w:w="4535" w:type="dxa"/>
          </w:tcPr>
          <w:p w14:paraId="3C576A53" w14:textId="77777777" w:rsidR="00280DB4" w:rsidRPr="00AA0E34" w:rsidRDefault="00280DB4" w:rsidP="005F54EC">
            <w:pPr>
              <w:pStyle w:val="TAL"/>
              <w:rPr>
                <w:ins w:id="410" w:author="MCC160" w:date="2021-02-04T15:34:00Z"/>
                <w:rFonts w:eastAsia="Calibri"/>
              </w:rPr>
            </w:pPr>
            <w:ins w:id="411" w:author="MCC160" w:date="2021-02-04T15:34:00Z">
              <w:r w:rsidRPr="00AA0E34">
                <w:rPr>
                  <w:rFonts w:eastAsia="Calibri"/>
                </w:rPr>
                <w:t>Floor Indicator</w:t>
              </w:r>
            </w:ins>
          </w:p>
        </w:tc>
        <w:tc>
          <w:tcPr>
            <w:tcW w:w="2267" w:type="dxa"/>
          </w:tcPr>
          <w:p w14:paraId="0096D057" w14:textId="77777777" w:rsidR="00280DB4" w:rsidRPr="00AA0E34" w:rsidRDefault="00280DB4" w:rsidP="005F54EC">
            <w:pPr>
              <w:pStyle w:val="TAL"/>
              <w:rPr>
                <w:ins w:id="412" w:author="MCC160" w:date="2021-02-04T15:34:00Z"/>
              </w:rPr>
            </w:pPr>
          </w:p>
        </w:tc>
        <w:tc>
          <w:tcPr>
            <w:tcW w:w="1700" w:type="dxa"/>
          </w:tcPr>
          <w:p w14:paraId="34C35972" w14:textId="77777777" w:rsidR="00280DB4" w:rsidRPr="00AA0E34" w:rsidRDefault="00280DB4" w:rsidP="005F54EC">
            <w:pPr>
              <w:pStyle w:val="TAL"/>
              <w:rPr>
                <w:ins w:id="413" w:author="MCC160" w:date="2021-02-04T15:34:00Z"/>
              </w:rPr>
            </w:pPr>
          </w:p>
        </w:tc>
        <w:tc>
          <w:tcPr>
            <w:tcW w:w="1133" w:type="dxa"/>
          </w:tcPr>
          <w:p w14:paraId="454B3AF7" w14:textId="77777777" w:rsidR="00280DB4" w:rsidRPr="00AA0E34" w:rsidRDefault="00280DB4" w:rsidP="005F54EC">
            <w:pPr>
              <w:pStyle w:val="TAL"/>
              <w:rPr>
                <w:ins w:id="414" w:author="MCC160" w:date="2021-02-04T15:34:00Z"/>
              </w:rPr>
            </w:pPr>
          </w:p>
        </w:tc>
      </w:tr>
      <w:tr w:rsidR="00280DB4" w:rsidRPr="00AA0E34" w14:paraId="19D32988" w14:textId="77777777" w:rsidTr="005F54EC">
        <w:trPr>
          <w:ins w:id="415" w:author="MCC160" w:date="2021-02-04T15:34:00Z"/>
        </w:trPr>
        <w:tc>
          <w:tcPr>
            <w:tcW w:w="4535" w:type="dxa"/>
          </w:tcPr>
          <w:p w14:paraId="186E1295" w14:textId="77777777" w:rsidR="00280DB4" w:rsidRPr="00AA0E34" w:rsidRDefault="00280DB4" w:rsidP="005F54EC">
            <w:pPr>
              <w:pStyle w:val="TAL"/>
              <w:rPr>
                <w:ins w:id="416" w:author="MCC160" w:date="2021-02-04T15:34:00Z"/>
                <w:rFonts w:eastAsia="Calibri"/>
              </w:rPr>
            </w:pPr>
            <w:ins w:id="417" w:author="MCC160" w:date="2021-02-04T15:34:00Z">
              <w:r w:rsidRPr="00AA0E34">
                <w:rPr>
                  <w:rFonts w:eastAsia="Calibri"/>
                </w:rPr>
                <w:t xml:space="preserve">  Floor Indicator</w:t>
              </w:r>
            </w:ins>
          </w:p>
        </w:tc>
        <w:tc>
          <w:tcPr>
            <w:tcW w:w="2267" w:type="dxa"/>
          </w:tcPr>
          <w:p w14:paraId="51CB8E02" w14:textId="00CC83BA" w:rsidR="00280DB4" w:rsidRPr="00AA0E34" w:rsidRDefault="00280DB4" w:rsidP="005F54EC">
            <w:pPr>
              <w:pStyle w:val="TAL"/>
              <w:rPr>
                <w:ins w:id="418" w:author="MCC160" w:date="2021-02-04T15:34:00Z"/>
              </w:rPr>
            </w:pPr>
            <w:ins w:id="419" w:author="MCC160" w:date="2021-02-04T15:34:00Z">
              <w:r w:rsidRPr="00AA0E34">
                <w:t>"</w:t>
              </w:r>
              <w:r>
                <w:t>0</w:t>
              </w:r>
              <w:r w:rsidRPr="00AA0E34">
                <w:t>00</w:t>
              </w:r>
              <w:r>
                <w:t>1</w:t>
              </w:r>
              <w:r w:rsidRPr="00AA0E34">
                <w:t>010000000000"</w:t>
              </w:r>
            </w:ins>
          </w:p>
        </w:tc>
        <w:tc>
          <w:tcPr>
            <w:tcW w:w="1700" w:type="dxa"/>
          </w:tcPr>
          <w:p w14:paraId="5226D037" w14:textId="1043FBBB" w:rsidR="00280DB4" w:rsidRPr="00AA0E34" w:rsidRDefault="00280DB4" w:rsidP="00280DB4">
            <w:pPr>
              <w:pStyle w:val="TAL"/>
              <w:rPr>
                <w:ins w:id="420" w:author="MCC160" w:date="2021-02-04T15:35:00Z"/>
              </w:rPr>
            </w:pPr>
            <w:ins w:id="421" w:author="MCC160" w:date="2021-02-04T15:35:00Z">
              <w:r w:rsidRPr="00AA0E34">
                <w:t xml:space="preserve">bit </w:t>
              </w:r>
            </w:ins>
            <w:ins w:id="422" w:author="MCC160" w:date="2021-02-08T18:02:00Z">
              <w:r w:rsidR="00D60C73" w:rsidRPr="00D60C73">
                <w:rPr>
                  <w:highlight w:val="yellow"/>
                  <w:rPrChange w:id="423" w:author="MCC160" w:date="2021-02-08T18:02:00Z">
                    <w:rPr/>
                  </w:rPrChange>
                </w:rPr>
                <w:t>D</w:t>
              </w:r>
            </w:ins>
            <w:ins w:id="424" w:author="MCC160" w:date="2021-02-04T15:35:00Z">
              <w:r w:rsidRPr="00AA0E34">
                <w:t>=1 (</w:t>
              </w:r>
            </w:ins>
            <w:ins w:id="425" w:author="MCC160" w:date="2021-02-08T18:02:00Z">
              <w:r w:rsidR="00D60C73" w:rsidRPr="00D60C73">
                <w:rPr>
                  <w:highlight w:val="yellow"/>
                  <w:rPrChange w:id="426" w:author="MCC160" w:date="2021-02-08T18:02:00Z">
                    <w:rPr/>
                  </w:rPrChange>
                </w:rPr>
                <w:t>Emergency</w:t>
              </w:r>
            </w:ins>
            <w:ins w:id="427" w:author="MCC160" w:date="2021-02-04T15:35:00Z">
              <w:r w:rsidRPr="00AA0E34">
                <w:t xml:space="preserve"> call)</w:t>
              </w:r>
            </w:ins>
          </w:p>
          <w:p w14:paraId="559A73D2" w14:textId="360EB276" w:rsidR="00280DB4" w:rsidRPr="00AA0E34" w:rsidRDefault="00280DB4" w:rsidP="00280DB4">
            <w:pPr>
              <w:pStyle w:val="TAL"/>
              <w:rPr>
                <w:ins w:id="428" w:author="MCC160" w:date="2021-02-04T15:34:00Z"/>
              </w:rPr>
            </w:pPr>
            <w:ins w:id="429" w:author="MCC160" w:date="2021-02-04T15:35:00Z">
              <w:r w:rsidRPr="00AA0E34">
                <w:t>bit F=1 (Queueing supported)</w:t>
              </w:r>
            </w:ins>
          </w:p>
        </w:tc>
        <w:tc>
          <w:tcPr>
            <w:tcW w:w="1133" w:type="dxa"/>
          </w:tcPr>
          <w:p w14:paraId="215A21E6" w14:textId="77777777" w:rsidR="00280DB4" w:rsidRPr="00AA0E34" w:rsidRDefault="00280DB4" w:rsidP="005F54EC">
            <w:pPr>
              <w:pStyle w:val="TAL"/>
              <w:rPr>
                <w:ins w:id="430" w:author="MCC160" w:date="2021-02-04T15:34:00Z"/>
              </w:rPr>
            </w:pPr>
          </w:p>
        </w:tc>
      </w:tr>
    </w:tbl>
    <w:p w14:paraId="54ED09FE" w14:textId="77777777" w:rsidR="00280DB4" w:rsidRPr="00AA0E34" w:rsidRDefault="00280DB4" w:rsidP="00280DB4">
      <w:pPr>
        <w:rPr>
          <w:ins w:id="431" w:author="MCC160" w:date="2021-02-04T15:34:00Z"/>
          <w:lang w:eastAsia="ja-JP"/>
        </w:rPr>
      </w:pPr>
    </w:p>
    <w:p w14:paraId="54678E61" w14:textId="77777777" w:rsidR="00280DB4" w:rsidRPr="00AA0E34" w:rsidRDefault="00280DB4" w:rsidP="0061718F">
      <w:pPr>
        <w:rPr>
          <w:lang w:eastAsia="ja-JP"/>
        </w:rPr>
      </w:pPr>
    </w:p>
    <w:p w14:paraId="4084861A" w14:textId="69CAE8D1" w:rsidR="0061718F" w:rsidRPr="00AA0E34" w:rsidRDefault="0061718F" w:rsidP="0061718F">
      <w:pPr>
        <w:pStyle w:val="TH"/>
      </w:pPr>
      <w:r w:rsidRPr="00AA0E34">
        <w:lastRenderedPageBreak/>
        <w:t>Table 6.1.1.2.3.3-12: Floor Idle (steps 40</w:t>
      </w:r>
      <w:r w:rsidRPr="00F91929">
        <w:t>, 68, 75, 93,</w:t>
      </w:r>
      <w:r w:rsidRPr="00AA0E34">
        <w:t xml:space="preserve"> 100, Table 6.1.1.2.3.2-1; step 3,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AA0E34" w14:paraId="672BC80D" w14:textId="77777777" w:rsidTr="005F54EC">
        <w:trPr>
          <w:cantSplit/>
        </w:trPr>
        <w:tc>
          <w:tcPr>
            <w:tcW w:w="9635" w:type="dxa"/>
            <w:gridSpan w:val="4"/>
          </w:tcPr>
          <w:p w14:paraId="37197860" w14:textId="77777777" w:rsidR="0061718F" w:rsidRPr="00AA0E34" w:rsidRDefault="0061718F" w:rsidP="005F54EC">
            <w:pPr>
              <w:pStyle w:val="TAL"/>
            </w:pPr>
            <w:r w:rsidRPr="00AA0E34">
              <w:t xml:space="preserve">Derivation Path: 36.579-1 [2], Table 5.5.6.6-1 </w:t>
            </w:r>
          </w:p>
        </w:tc>
      </w:tr>
      <w:tr w:rsidR="0061718F" w:rsidRPr="00AA0E34" w:rsidDel="00E27717" w14:paraId="51061B3C" w14:textId="7598C13B" w:rsidTr="005F54EC">
        <w:trPr>
          <w:del w:id="432" w:author="MCC160" w:date="2021-02-08T17:51:00Z"/>
        </w:trPr>
        <w:tc>
          <w:tcPr>
            <w:tcW w:w="4535" w:type="dxa"/>
          </w:tcPr>
          <w:p w14:paraId="15A67803" w14:textId="2FB2B763" w:rsidR="0061718F" w:rsidRPr="00E27717" w:rsidDel="00E27717" w:rsidRDefault="0061718F" w:rsidP="005F54EC">
            <w:pPr>
              <w:pStyle w:val="TAH"/>
              <w:rPr>
                <w:del w:id="433" w:author="MCC160" w:date="2021-02-08T17:51:00Z"/>
                <w:highlight w:val="yellow"/>
                <w:rPrChange w:id="434" w:author="MCC160" w:date="2021-02-08T17:51:00Z">
                  <w:rPr>
                    <w:del w:id="435" w:author="MCC160" w:date="2021-02-08T17:51:00Z"/>
                  </w:rPr>
                </w:rPrChange>
              </w:rPr>
            </w:pPr>
            <w:del w:id="436" w:author="MCC160" w:date="2021-02-08T17:51:00Z">
              <w:r w:rsidRPr="00E27717" w:rsidDel="00E27717">
                <w:rPr>
                  <w:b w:val="0"/>
                  <w:highlight w:val="yellow"/>
                  <w:rPrChange w:id="437" w:author="MCC160" w:date="2021-02-08T17:51:00Z">
                    <w:rPr>
                      <w:b w:val="0"/>
                    </w:rPr>
                  </w:rPrChange>
                </w:rPr>
                <w:delText>Information Element</w:delText>
              </w:r>
            </w:del>
          </w:p>
        </w:tc>
        <w:tc>
          <w:tcPr>
            <w:tcW w:w="2267" w:type="dxa"/>
          </w:tcPr>
          <w:p w14:paraId="2E56C409" w14:textId="79374554" w:rsidR="0061718F" w:rsidRPr="00E27717" w:rsidDel="00E27717" w:rsidRDefault="0061718F" w:rsidP="005F54EC">
            <w:pPr>
              <w:pStyle w:val="TAH"/>
              <w:rPr>
                <w:del w:id="438" w:author="MCC160" w:date="2021-02-08T17:51:00Z"/>
                <w:highlight w:val="yellow"/>
                <w:rPrChange w:id="439" w:author="MCC160" w:date="2021-02-08T17:51:00Z">
                  <w:rPr>
                    <w:del w:id="440" w:author="MCC160" w:date="2021-02-08T17:51:00Z"/>
                  </w:rPr>
                </w:rPrChange>
              </w:rPr>
            </w:pPr>
            <w:del w:id="441" w:author="MCC160" w:date="2021-02-08T17:51:00Z">
              <w:r w:rsidRPr="00E27717" w:rsidDel="00E27717">
                <w:rPr>
                  <w:b w:val="0"/>
                  <w:highlight w:val="yellow"/>
                  <w:rPrChange w:id="442" w:author="MCC160" w:date="2021-02-08T17:51:00Z">
                    <w:rPr>
                      <w:b w:val="0"/>
                    </w:rPr>
                  </w:rPrChange>
                </w:rPr>
                <w:delText>Value/remark</w:delText>
              </w:r>
            </w:del>
          </w:p>
        </w:tc>
        <w:tc>
          <w:tcPr>
            <w:tcW w:w="1700" w:type="dxa"/>
          </w:tcPr>
          <w:p w14:paraId="51AB68E8" w14:textId="363EC1E2" w:rsidR="0061718F" w:rsidRPr="00E27717" w:rsidDel="00E27717" w:rsidRDefault="0061718F" w:rsidP="005F54EC">
            <w:pPr>
              <w:pStyle w:val="TAH"/>
              <w:rPr>
                <w:del w:id="443" w:author="MCC160" w:date="2021-02-08T17:51:00Z"/>
                <w:highlight w:val="yellow"/>
                <w:rPrChange w:id="444" w:author="MCC160" w:date="2021-02-08T17:51:00Z">
                  <w:rPr>
                    <w:del w:id="445" w:author="MCC160" w:date="2021-02-08T17:51:00Z"/>
                  </w:rPr>
                </w:rPrChange>
              </w:rPr>
            </w:pPr>
            <w:del w:id="446" w:author="MCC160" w:date="2021-02-08T17:51:00Z">
              <w:r w:rsidRPr="00E27717" w:rsidDel="00E27717">
                <w:rPr>
                  <w:b w:val="0"/>
                  <w:highlight w:val="yellow"/>
                  <w:rPrChange w:id="447" w:author="MCC160" w:date="2021-02-08T17:51:00Z">
                    <w:rPr>
                      <w:b w:val="0"/>
                    </w:rPr>
                  </w:rPrChange>
                </w:rPr>
                <w:delText>Comment</w:delText>
              </w:r>
            </w:del>
          </w:p>
        </w:tc>
        <w:tc>
          <w:tcPr>
            <w:tcW w:w="1133" w:type="dxa"/>
          </w:tcPr>
          <w:p w14:paraId="37E46BBE" w14:textId="53D6E194" w:rsidR="0061718F" w:rsidRPr="00E27717" w:rsidDel="00E27717" w:rsidRDefault="0061718F" w:rsidP="005F54EC">
            <w:pPr>
              <w:pStyle w:val="TAH"/>
              <w:rPr>
                <w:del w:id="448" w:author="MCC160" w:date="2021-02-08T17:51:00Z"/>
                <w:highlight w:val="yellow"/>
                <w:rPrChange w:id="449" w:author="MCC160" w:date="2021-02-08T17:51:00Z">
                  <w:rPr>
                    <w:del w:id="450" w:author="MCC160" w:date="2021-02-08T17:51:00Z"/>
                  </w:rPr>
                </w:rPrChange>
              </w:rPr>
            </w:pPr>
            <w:del w:id="451" w:author="MCC160" w:date="2021-02-08T17:51:00Z">
              <w:r w:rsidRPr="00E27717" w:rsidDel="00E27717">
                <w:rPr>
                  <w:b w:val="0"/>
                  <w:highlight w:val="yellow"/>
                  <w:rPrChange w:id="452" w:author="MCC160" w:date="2021-02-08T17:51:00Z">
                    <w:rPr>
                      <w:b w:val="0"/>
                    </w:rPr>
                  </w:rPrChange>
                </w:rPr>
                <w:delText>Condition</w:delText>
              </w:r>
            </w:del>
          </w:p>
        </w:tc>
      </w:tr>
      <w:tr w:rsidR="0061718F" w:rsidRPr="00AA0E34" w:rsidDel="00E27717" w14:paraId="7392C69E" w14:textId="13461402" w:rsidTr="005F54EC">
        <w:trPr>
          <w:del w:id="453" w:author="MCC160" w:date="2021-02-08T17:51:00Z"/>
        </w:trPr>
        <w:tc>
          <w:tcPr>
            <w:tcW w:w="4535" w:type="dxa"/>
          </w:tcPr>
          <w:p w14:paraId="724FA403" w14:textId="4831BC91" w:rsidR="0061718F" w:rsidRPr="00E27717" w:rsidDel="00E27717" w:rsidRDefault="0061718F" w:rsidP="005F54EC">
            <w:pPr>
              <w:pStyle w:val="TAL"/>
              <w:rPr>
                <w:del w:id="454" w:author="MCC160" w:date="2021-02-08T17:51:00Z"/>
                <w:rFonts w:eastAsia="Calibri"/>
                <w:highlight w:val="yellow"/>
                <w:rPrChange w:id="455" w:author="MCC160" w:date="2021-02-08T17:51:00Z">
                  <w:rPr>
                    <w:del w:id="456" w:author="MCC160" w:date="2021-02-08T17:51:00Z"/>
                    <w:rFonts w:eastAsia="Calibri"/>
                  </w:rPr>
                </w:rPrChange>
              </w:rPr>
            </w:pPr>
            <w:del w:id="457" w:author="MCC160" w:date="2021-02-08T17:51:00Z">
              <w:r w:rsidRPr="00E27717" w:rsidDel="00E27717">
                <w:rPr>
                  <w:rFonts w:eastAsia="Calibri"/>
                  <w:highlight w:val="yellow"/>
                  <w:rPrChange w:id="458" w:author="MCC160" w:date="2021-02-08T17:51:00Z">
                    <w:rPr>
                      <w:rFonts w:eastAsia="Calibri"/>
                    </w:rPr>
                  </w:rPrChange>
                </w:rPr>
                <w:delText>Subtype</w:delText>
              </w:r>
            </w:del>
          </w:p>
        </w:tc>
        <w:tc>
          <w:tcPr>
            <w:tcW w:w="2267" w:type="dxa"/>
          </w:tcPr>
          <w:p w14:paraId="7453F169" w14:textId="4607CAEA" w:rsidR="0061718F" w:rsidRPr="00E27717" w:rsidDel="00E27717" w:rsidRDefault="0061718F" w:rsidP="005F54EC">
            <w:pPr>
              <w:pStyle w:val="TAL"/>
              <w:rPr>
                <w:del w:id="459" w:author="MCC160" w:date="2021-02-08T17:51:00Z"/>
                <w:highlight w:val="yellow"/>
                <w:rPrChange w:id="460" w:author="MCC160" w:date="2021-02-08T17:51:00Z">
                  <w:rPr>
                    <w:del w:id="461" w:author="MCC160" w:date="2021-02-08T17:51:00Z"/>
                  </w:rPr>
                </w:rPrChange>
              </w:rPr>
            </w:pPr>
            <w:del w:id="462" w:author="MCC160" w:date="2021-02-08T17:51:00Z">
              <w:r w:rsidRPr="00E27717" w:rsidDel="00E27717">
                <w:rPr>
                  <w:highlight w:val="yellow"/>
                  <w:rPrChange w:id="463" w:author="MCC160" w:date="2021-02-08T17:51:00Z">
                    <w:rPr/>
                  </w:rPrChange>
                </w:rPr>
                <w:delText>"00101"</w:delText>
              </w:r>
            </w:del>
          </w:p>
        </w:tc>
        <w:tc>
          <w:tcPr>
            <w:tcW w:w="1700" w:type="dxa"/>
          </w:tcPr>
          <w:p w14:paraId="53613FC1" w14:textId="08CDA6D0" w:rsidR="0061718F" w:rsidRPr="00E27717" w:rsidDel="00E27717" w:rsidRDefault="0061718F" w:rsidP="005F54EC">
            <w:pPr>
              <w:pStyle w:val="TAL"/>
              <w:rPr>
                <w:del w:id="464" w:author="MCC160" w:date="2021-02-08T17:51:00Z"/>
                <w:highlight w:val="yellow"/>
                <w:rPrChange w:id="465" w:author="MCC160" w:date="2021-02-08T17:51:00Z">
                  <w:rPr>
                    <w:del w:id="466" w:author="MCC160" w:date="2021-02-08T17:51:00Z"/>
                  </w:rPr>
                </w:rPrChange>
              </w:rPr>
            </w:pPr>
            <w:del w:id="467" w:author="MCC160" w:date="2021-02-08T17:51:00Z">
              <w:r w:rsidRPr="00E27717" w:rsidDel="00E27717">
                <w:rPr>
                  <w:rFonts w:eastAsia="MS PGothic"/>
                  <w:highlight w:val="yellow"/>
                  <w:rPrChange w:id="468" w:author="MCC160" w:date="2021-02-08T17:51:00Z">
                    <w:rPr>
                      <w:rFonts w:eastAsia="MS PGothic"/>
                    </w:rPr>
                  </w:rPrChange>
                </w:rPr>
                <w:delText>Acknowledgment not required for Floor Idle message</w:delText>
              </w:r>
            </w:del>
          </w:p>
        </w:tc>
        <w:tc>
          <w:tcPr>
            <w:tcW w:w="1133" w:type="dxa"/>
          </w:tcPr>
          <w:p w14:paraId="54D7BDA2" w14:textId="5485276B" w:rsidR="0061718F" w:rsidRPr="00E27717" w:rsidDel="00E27717" w:rsidRDefault="0061718F" w:rsidP="005F54EC">
            <w:pPr>
              <w:pStyle w:val="TAL"/>
              <w:rPr>
                <w:del w:id="469" w:author="MCC160" w:date="2021-02-08T17:51:00Z"/>
                <w:highlight w:val="yellow"/>
                <w:rPrChange w:id="470" w:author="MCC160" w:date="2021-02-08T17:51:00Z">
                  <w:rPr>
                    <w:del w:id="471" w:author="MCC160" w:date="2021-02-08T17:51:00Z"/>
                  </w:rPr>
                </w:rPrChange>
              </w:rPr>
            </w:pPr>
          </w:p>
        </w:tc>
      </w:tr>
      <w:tr w:rsidR="0061718F" w:rsidRPr="00AA0E34" w:rsidDel="00E27717" w14:paraId="1A9842E9" w14:textId="419C486D" w:rsidTr="005F54EC">
        <w:trPr>
          <w:del w:id="472" w:author="MCC160" w:date="2021-02-08T17:51:00Z"/>
        </w:trPr>
        <w:tc>
          <w:tcPr>
            <w:tcW w:w="4535" w:type="dxa"/>
          </w:tcPr>
          <w:p w14:paraId="60DA8246" w14:textId="27D96D97" w:rsidR="0061718F" w:rsidRPr="00E27717" w:rsidDel="00E27717" w:rsidRDefault="0061718F" w:rsidP="005F54EC">
            <w:pPr>
              <w:pStyle w:val="TAL"/>
              <w:rPr>
                <w:del w:id="473" w:author="MCC160" w:date="2021-02-08T17:51:00Z"/>
                <w:rFonts w:eastAsia="Calibri"/>
                <w:highlight w:val="yellow"/>
                <w:rPrChange w:id="474" w:author="MCC160" w:date="2021-02-08T17:51:00Z">
                  <w:rPr>
                    <w:del w:id="475" w:author="MCC160" w:date="2021-02-08T17:51:00Z"/>
                    <w:rFonts w:eastAsia="Calibri"/>
                  </w:rPr>
                </w:rPrChange>
              </w:rPr>
            </w:pPr>
            <w:del w:id="476" w:author="MCC160" w:date="2021-02-08T17:51:00Z">
              <w:r w:rsidRPr="00E27717" w:rsidDel="00E27717">
                <w:rPr>
                  <w:rFonts w:eastAsia="Calibri"/>
                  <w:highlight w:val="yellow"/>
                  <w:rPrChange w:id="477" w:author="MCC160" w:date="2021-02-08T17:51:00Z">
                    <w:rPr>
                      <w:rFonts w:eastAsia="Calibri"/>
                    </w:rPr>
                  </w:rPrChange>
                </w:rPr>
                <w:delText>Floor Indicator</w:delText>
              </w:r>
            </w:del>
          </w:p>
        </w:tc>
        <w:tc>
          <w:tcPr>
            <w:tcW w:w="2267" w:type="dxa"/>
          </w:tcPr>
          <w:p w14:paraId="39C4A068" w14:textId="5B4E0130" w:rsidR="0061718F" w:rsidRPr="00E27717" w:rsidDel="00E27717" w:rsidRDefault="0061718F" w:rsidP="005F54EC">
            <w:pPr>
              <w:pStyle w:val="TAL"/>
              <w:rPr>
                <w:del w:id="478" w:author="MCC160" w:date="2021-02-08T17:51:00Z"/>
                <w:highlight w:val="yellow"/>
                <w:rPrChange w:id="479" w:author="MCC160" w:date="2021-02-08T17:51:00Z">
                  <w:rPr>
                    <w:del w:id="480" w:author="MCC160" w:date="2021-02-08T17:51:00Z"/>
                  </w:rPr>
                </w:rPrChange>
              </w:rPr>
            </w:pPr>
          </w:p>
        </w:tc>
        <w:tc>
          <w:tcPr>
            <w:tcW w:w="1700" w:type="dxa"/>
          </w:tcPr>
          <w:p w14:paraId="474A7B9D" w14:textId="5A907C48" w:rsidR="0061718F" w:rsidRPr="00E27717" w:rsidDel="00E27717" w:rsidRDefault="0061718F" w:rsidP="005F54EC">
            <w:pPr>
              <w:pStyle w:val="TAL"/>
              <w:rPr>
                <w:del w:id="481" w:author="MCC160" w:date="2021-02-08T17:51:00Z"/>
                <w:highlight w:val="yellow"/>
                <w:rPrChange w:id="482" w:author="MCC160" w:date="2021-02-08T17:51:00Z">
                  <w:rPr>
                    <w:del w:id="483" w:author="MCC160" w:date="2021-02-08T17:51:00Z"/>
                  </w:rPr>
                </w:rPrChange>
              </w:rPr>
            </w:pPr>
          </w:p>
        </w:tc>
        <w:tc>
          <w:tcPr>
            <w:tcW w:w="1133" w:type="dxa"/>
          </w:tcPr>
          <w:p w14:paraId="0F751AF8" w14:textId="73FCBAEF" w:rsidR="0061718F" w:rsidRPr="00E27717" w:rsidDel="00E27717" w:rsidRDefault="0061718F" w:rsidP="005F54EC">
            <w:pPr>
              <w:pStyle w:val="TAL"/>
              <w:rPr>
                <w:del w:id="484" w:author="MCC160" w:date="2021-02-08T17:51:00Z"/>
                <w:highlight w:val="yellow"/>
                <w:rPrChange w:id="485" w:author="MCC160" w:date="2021-02-08T17:51:00Z">
                  <w:rPr>
                    <w:del w:id="486" w:author="MCC160" w:date="2021-02-08T17:51:00Z"/>
                  </w:rPr>
                </w:rPrChange>
              </w:rPr>
            </w:pPr>
          </w:p>
        </w:tc>
      </w:tr>
      <w:tr w:rsidR="0061718F" w:rsidRPr="00AA0E34" w:rsidDel="00E27717" w14:paraId="73809366" w14:textId="0BE8CBAE" w:rsidTr="005F54EC">
        <w:trPr>
          <w:del w:id="487" w:author="MCC160" w:date="2021-02-08T17:51:00Z"/>
        </w:trPr>
        <w:tc>
          <w:tcPr>
            <w:tcW w:w="4535" w:type="dxa"/>
          </w:tcPr>
          <w:p w14:paraId="5E4B9B91" w14:textId="684EA12F" w:rsidR="0061718F" w:rsidRPr="00E27717" w:rsidDel="00E27717" w:rsidRDefault="0061718F" w:rsidP="005F54EC">
            <w:pPr>
              <w:pStyle w:val="TAL"/>
              <w:rPr>
                <w:del w:id="488" w:author="MCC160" w:date="2021-02-08T17:51:00Z"/>
                <w:rFonts w:eastAsia="Calibri"/>
                <w:highlight w:val="yellow"/>
                <w:rPrChange w:id="489" w:author="MCC160" w:date="2021-02-08T17:51:00Z">
                  <w:rPr>
                    <w:del w:id="490" w:author="MCC160" w:date="2021-02-08T17:51:00Z"/>
                    <w:rFonts w:eastAsia="Calibri"/>
                  </w:rPr>
                </w:rPrChange>
              </w:rPr>
            </w:pPr>
            <w:del w:id="491" w:author="MCC160" w:date="2021-02-08T17:51:00Z">
              <w:r w:rsidRPr="00E27717" w:rsidDel="00E27717">
                <w:rPr>
                  <w:rFonts w:eastAsia="Calibri"/>
                  <w:highlight w:val="yellow"/>
                  <w:rPrChange w:id="492" w:author="MCC160" w:date="2021-02-08T17:51:00Z">
                    <w:rPr>
                      <w:rFonts w:eastAsia="Calibri"/>
                    </w:rPr>
                  </w:rPrChange>
                </w:rPr>
                <w:delText xml:space="preserve">  Floor Indicator</w:delText>
              </w:r>
            </w:del>
          </w:p>
        </w:tc>
        <w:tc>
          <w:tcPr>
            <w:tcW w:w="2267" w:type="dxa"/>
          </w:tcPr>
          <w:p w14:paraId="159BE8FD" w14:textId="782E506B" w:rsidR="0061718F" w:rsidRPr="00E27717" w:rsidDel="00E27717" w:rsidRDefault="0061718F" w:rsidP="005F54EC">
            <w:pPr>
              <w:pStyle w:val="TAL"/>
              <w:rPr>
                <w:del w:id="493" w:author="MCC160" w:date="2021-02-08T17:51:00Z"/>
                <w:highlight w:val="yellow"/>
                <w:rPrChange w:id="494" w:author="MCC160" w:date="2021-02-08T17:51:00Z">
                  <w:rPr>
                    <w:del w:id="495" w:author="MCC160" w:date="2021-02-08T17:51:00Z"/>
                  </w:rPr>
                </w:rPrChange>
              </w:rPr>
            </w:pPr>
            <w:del w:id="496" w:author="MCC160" w:date="2021-02-08T17:51:00Z">
              <w:r w:rsidRPr="00E27717" w:rsidDel="00E27717">
                <w:rPr>
                  <w:highlight w:val="yellow"/>
                  <w:rPrChange w:id="497" w:author="MCC160" w:date="2021-02-08T17:51:00Z">
                    <w:rPr/>
                  </w:rPrChange>
                </w:rPr>
                <w:delText>"1000010000000000"</w:delText>
              </w:r>
            </w:del>
          </w:p>
        </w:tc>
        <w:tc>
          <w:tcPr>
            <w:tcW w:w="1700" w:type="dxa"/>
          </w:tcPr>
          <w:p w14:paraId="1945E730" w14:textId="7D6AED2B" w:rsidR="0061718F" w:rsidRPr="00E27717" w:rsidDel="00E27717" w:rsidRDefault="0061718F" w:rsidP="005F54EC">
            <w:pPr>
              <w:pStyle w:val="TAL"/>
              <w:rPr>
                <w:del w:id="498" w:author="MCC160" w:date="2021-02-08T17:51:00Z"/>
                <w:highlight w:val="yellow"/>
                <w:rPrChange w:id="499" w:author="MCC160" w:date="2021-02-08T17:51:00Z">
                  <w:rPr>
                    <w:del w:id="500" w:author="MCC160" w:date="2021-02-08T17:51:00Z"/>
                  </w:rPr>
                </w:rPrChange>
              </w:rPr>
            </w:pPr>
            <w:del w:id="501" w:author="MCC160" w:date="2021-02-08T17:51:00Z">
              <w:r w:rsidRPr="00E27717" w:rsidDel="00E27717">
                <w:rPr>
                  <w:highlight w:val="yellow"/>
                  <w:rPrChange w:id="502" w:author="MCC160" w:date="2021-02-08T17:51:00Z">
                    <w:rPr/>
                  </w:rPrChange>
                </w:rPr>
                <w:delText>bit A=1 (Normal call)</w:delText>
              </w:r>
            </w:del>
          </w:p>
          <w:p w14:paraId="29C2D589" w14:textId="10D5B3A4" w:rsidR="0061718F" w:rsidRPr="00E27717" w:rsidDel="00E27717" w:rsidRDefault="0061718F" w:rsidP="005F54EC">
            <w:pPr>
              <w:pStyle w:val="TAL"/>
              <w:rPr>
                <w:del w:id="503" w:author="MCC160" w:date="2021-02-08T17:51:00Z"/>
                <w:highlight w:val="yellow"/>
                <w:rPrChange w:id="504" w:author="MCC160" w:date="2021-02-08T17:51:00Z">
                  <w:rPr>
                    <w:del w:id="505" w:author="MCC160" w:date="2021-02-08T17:51:00Z"/>
                  </w:rPr>
                </w:rPrChange>
              </w:rPr>
            </w:pPr>
            <w:del w:id="506" w:author="MCC160" w:date="2021-02-08T17:51:00Z">
              <w:r w:rsidRPr="00E27717" w:rsidDel="00E27717">
                <w:rPr>
                  <w:highlight w:val="yellow"/>
                  <w:rPrChange w:id="507" w:author="MCC160" w:date="2021-02-08T17:51:00Z">
                    <w:rPr/>
                  </w:rPrChange>
                </w:rPr>
                <w:delText xml:space="preserve">bit F=1 (Queueing supported) </w:delText>
              </w:r>
            </w:del>
          </w:p>
        </w:tc>
        <w:tc>
          <w:tcPr>
            <w:tcW w:w="1133" w:type="dxa"/>
          </w:tcPr>
          <w:p w14:paraId="3286ABFB" w14:textId="71595A44" w:rsidR="0061718F" w:rsidRPr="00E27717" w:rsidDel="00E27717" w:rsidRDefault="0061718F" w:rsidP="005F54EC">
            <w:pPr>
              <w:pStyle w:val="TAL"/>
              <w:rPr>
                <w:del w:id="508" w:author="MCC160" w:date="2021-02-08T17:51:00Z"/>
                <w:highlight w:val="yellow"/>
                <w:rPrChange w:id="509" w:author="MCC160" w:date="2021-02-08T17:51:00Z">
                  <w:rPr>
                    <w:del w:id="510" w:author="MCC160" w:date="2021-02-08T17:51:00Z"/>
                  </w:rPr>
                </w:rPrChange>
              </w:rPr>
            </w:pPr>
          </w:p>
        </w:tc>
      </w:tr>
    </w:tbl>
    <w:p w14:paraId="26A39A61" w14:textId="77777777" w:rsidR="0061718F" w:rsidRPr="00AA0E34" w:rsidRDefault="0061718F" w:rsidP="0061718F">
      <w:pPr>
        <w:rPr>
          <w:lang w:eastAsia="ja-JP"/>
        </w:rPr>
      </w:pPr>
    </w:p>
    <w:p w14:paraId="6D664B7C" w14:textId="77777777" w:rsidR="0061718F" w:rsidRPr="00AA0E34" w:rsidRDefault="0061718F" w:rsidP="0061718F">
      <w:pPr>
        <w:pStyle w:val="TH"/>
      </w:pPr>
      <w:r w:rsidRPr="00AA0E34">
        <w:t>Table 6.1.1.2.3.3-13: Floor Idle (steps 55, 62, Table 6.1.1.2.3.2-1; step 3,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AA0E34" w14:paraId="02B42BBA" w14:textId="77777777" w:rsidTr="005F54EC">
        <w:trPr>
          <w:cantSplit/>
        </w:trPr>
        <w:tc>
          <w:tcPr>
            <w:tcW w:w="9635" w:type="dxa"/>
            <w:gridSpan w:val="4"/>
          </w:tcPr>
          <w:p w14:paraId="086AC27F" w14:textId="77777777" w:rsidR="0061718F" w:rsidRPr="00AA0E34" w:rsidRDefault="0061718F" w:rsidP="005F54EC">
            <w:pPr>
              <w:pStyle w:val="TAL"/>
            </w:pPr>
            <w:r w:rsidRPr="00AA0E34">
              <w:t xml:space="preserve">Derivation Path: 36.579-1 [2], Table 5.5.6.6-1 </w:t>
            </w:r>
          </w:p>
        </w:tc>
      </w:tr>
      <w:tr w:rsidR="0061718F" w:rsidRPr="00AA0E34" w14:paraId="6CFD6022" w14:textId="77777777" w:rsidTr="005F54EC">
        <w:tc>
          <w:tcPr>
            <w:tcW w:w="4535" w:type="dxa"/>
          </w:tcPr>
          <w:p w14:paraId="54FE2AC7" w14:textId="77777777" w:rsidR="0061718F" w:rsidRPr="00AA0E34" w:rsidRDefault="0061718F" w:rsidP="005F54EC">
            <w:pPr>
              <w:pStyle w:val="TAH"/>
            </w:pPr>
            <w:r w:rsidRPr="00AA0E34">
              <w:t>Information Element</w:t>
            </w:r>
          </w:p>
        </w:tc>
        <w:tc>
          <w:tcPr>
            <w:tcW w:w="2267" w:type="dxa"/>
          </w:tcPr>
          <w:p w14:paraId="35BBF494" w14:textId="77777777" w:rsidR="0061718F" w:rsidRPr="00AA0E34" w:rsidRDefault="0061718F" w:rsidP="005F54EC">
            <w:pPr>
              <w:pStyle w:val="TAH"/>
            </w:pPr>
            <w:r w:rsidRPr="00AA0E34">
              <w:t>Value/remark</w:t>
            </w:r>
          </w:p>
        </w:tc>
        <w:tc>
          <w:tcPr>
            <w:tcW w:w="1700" w:type="dxa"/>
          </w:tcPr>
          <w:p w14:paraId="06A2ABE8" w14:textId="77777777" w:rsidR="0061718F" w:rsidRPr="00AA0E34" w:rsidRDefault="0061718F" w:rsidP="005F54EC">
            <w:pPr>
              <w:pStyle w:val="TAH"/>
            </w:pPr>
            <w:r w:rsidRPr="00AA0E34">
              <w:t>Comment</w:t>
            </w:r>
          </w:p>
        </w:tc>
        <w:tc>
          <w:tcPr>
            <w:tcW w:w="1133" w:type="dxa"/>
          </w:tcPr>
          <w:p w14:paraId="29A9AA77" w14:textId="77777777" w:rsidR="0061718F" w:rsidRPr="00AA0E34" w:rsidRDefault="0061718F" w:rsidP="005F54EC">
            <w:pPr>
              <w:pStyle w:val="TAH"/>
            </w:pPr>
            <w:r w:rsidRPr="00AA0E34">
              <w:t>Condition</w:t>
            </w:r>
          </w:p>
        </w:tc>
      </w:tr>
      <w:tr w:rsidR="0061718F" w:rsidRPr="00AA0E34" w:rsidDel="00E27717" w14:paraId="64FBC9D0" w14:textId="302E9FEE" w:rsidTr="005F54EC">
        <w:trPr>
          <w:del w:id="511" w:author="MCC160" w:date="2021-02-08T17:52:00Z"/>
        </w:trPr>
        <w:tc>
          <w:tcPr>
            <w:tcW w:w="4535" w:type="dxa"/>
          </w:tcPr>
          <w:p w14:paraId="4F5DEE70" w14:textId="690AA2CB" w:rsidR="0061718F" w:rsidRPr="00E27717" w:rsidDel="00E27717" w:rsidRDefault="0061718F" w:rsidP="005F54EC">
            <w:pPr>
              <w:pStyle w:val="TAL"/>
              <w:rPr>
                <w:del w:id="512" w:author="MCC160" w:date="2021-02-08T17:52:00Z"/>
                <w:rFonts w:eastAsia="Calibri"/>
                <w:highlight w:val="yellow"/>
                <w:rPrChange w:id="513" w:author="MCC160" w:date="2021-02-08T17:52:00Z">
                  <w:rPr>
                    <w:del w:id="514" w:author="MCC160" w:date="2021-02-08T17:52:00Z"/>
                    <w:rFonts w:eastAsia="Calibri"/>
                  </w:rPr>
                </w:rPrChange>
              </w:rPr>
            </w:pPr>
            <w:del w:id="515" w:author="MCC160" w:date="2021-02-08T17:52:00Z">
              <w:r w:rsidRPr="00E27717" w:rsidDel="00E27717">
                <w:rPr>
                  <w:rFonts w:eastAsia="Calibri"/>
                  <w:highlight w:val="yellow"/>
                  <w:rPrChange w:id="516" w:author="MCC160" w:date="2021-02-08T17:52:00Z">
                    <w:rPr>
                      <w:rFonts w:eastAsia="Calibri"/>
                    </w:rPr>
                  </w:rPrChange>
                </w:rPr>
                <w:delText>Subtype</w:delText>
              </w:r>
            </w:del>
          </w:p>
        </w:tc>
        <w:tc>
          <w:tcPr>
            <w:tcW w:w="2267" w:type="dxa"/>
          </w:tcPr>
          <w:p w14:paraId="619122B7" w14:textId="1A4869EC" w:rsidR="0061718F" w:rsidRPr="00E27717" w:rsidDel="00E27717" w:rsidRDefault="0061718F" w:rsidP="005F54EC">
            <w:pPr>
              <w:pStyle w:val="TAL"/>
              <w:rPr>
                <w:del w:id="517" w:author="MCC160" w:date="2021-02-08T17:52:00Z"/>
                <w:highlight w:val="yellow"/>
                <w:rPrChange w:id="518" w:author="MCC160" w:date="2021-02-08T17:52:00Z">
                  <w:rPr>
                    <w:del w:id="519" w:author="MCC160" w:date="2021-02-08T17:52:00Z"/>
                  </w:rPr>
                </w:rPrChange>
              </w:rPr>
            </w:pPr>
            <w:del w:id="520" w:author="MCC160" w:date="2021-02-08T17:52:00Z">
              <w:r w:rsidRPr="00E27717" w:rsidDel="00E27717">
                <w:rPr>
                  <w:highlight w:val="yellow"/>
                  <w:rPrChange w:id="521" w:author="MCC160" w:date="2021-02-08T17:52:00Z">
                    <w:rPr/>
                  </w:rPrChange>
                </w:rPr>
                <w:delText>"00101"</w:delText>
              </w:r>
            </w:del>
          </w:p>
        </w:tc>
        <w:tc>
          <w:tcPr>
            <w:tcW w:w="1700" w:type="dxa"/>
          </w:tcPr>
          <w:p w14:paraId="17EDB321" w14:textId="0DBB43EE" w:rsidR="0061718F" w:rsidRPr="00E27717" w:rsidDel="00E27717" w:rsidRDefault="0061718F" w:rsidP="005F54EC">
            <w:pPr>
              <w:pStyle w:val="TAL"/>
              <w:rPr>
                <w:del w:id="522" w:author="MCC160" w:date="2021-02-08T17:52:00Z"/>
                <w:highlight w:val="yellow"/>
                <w:rPrChange w:id="523" w:author="MCC160" w:date="2021-02-08T17:52:00Z">
                  <w:rPr>
                    <w:del w:id="524" w:author="MCC160" w:date="2021-02-08T17:52:00Z"/>
                  </w:rPr>
                </w:rPrChange>
              </w:rPr>
            </w:pPr>
            <w:del w:id="525" w:author="MCC160" w:date="2021-02-08T17:52:00Z">
              <w:r w:rsidRPr="00E27717" w:rsidDel="00E27717">
                <w:rPr>
                  <w:rFonts w:eastAsia="MS PGothic"/>
                  <w:highlight w:val="yellow"/>
                  <w:rPrChange w:id="526" w:author="MCC160" w:date="2021-02-08T17:52:00Z">
                    <w:rPr>
                      <w:rFonts w:eastAsia="MS PGothic"/>
                    </w:rPr>
                  </w:rPrChange>
                </w:rPr>
                <w:delText>Acknowledgment not required for Floor Idle message</w:delText>
              </w:r>
            </w:del>
          </w:p>
        </w:tc>
        <w:tc>
          <w:tcPr>
            <w:tcW w:w="1133" w:type="dxa"/>
          </w:tcPr>
          <w:p w14:paraId="14FDBB01" w14:textId="6429BC6D" w:rsidR="0061718F" w:rsidRPr="00AA0E34" w:rsidDel="00E27717" w:rsidRDefault="0061718F" w:rsidP="005F54EC">
            <w:pPr>
              <w:pStyle w:val="TAL"/>
              <w:rPr>
                <w:del w:id="527" w:author="MCC160" w:date="2021-02-08T17:52:00Z"/>
              </w:rPr>
            </w:pPr>
          </w:p>
        </w:tc>
      </w:tr>
      <w:tr w:rsidR="0061718F" w:rsidRPr="00AA0E34" w14:paraId="08462DD6" w14:textId="77777777" w:rsidTr="005F54EC">
        <w:tc>
          <w:tcPr>
            <w:tcW w:w="4535" w:type="dxa"/>
          </w:tcPr>
          <w:p w14:paraId="2A7A1019" w14:textId="77777777" w:rsidR="0061718F" w:rsidRPr="00AA0E34" w:rsidRDefault="0061718F" w:rsidP="005F54EC">
            <w:pPr>
              <w:pStyle w:val="TAL"/>
              <w:rPr>
                <w:rFonts w:eastAsia="Calibri"/>
              </w:rPr>
            </w:pPr>
            <w:r w:rsidRPr="00AA0E34">
              <w:rPr>
                <w:rFonts w:eastAsia="Calibri"/>
              </w:rPr>
              <w:t>Floor Indicator</w:t>
            </w:r>
          </w:p>
        </w:tc>
        <w:tc>
          <w:tcPr>
            <w:tcW w:w="2267" w:type="dxa"/>
          </w:tcPr>
          <w:p w14:paraId="27C85943" w14:textId="77777777" w:rsidR="0061718F" w:rsidRPr="00AA0E34" w:rsidRDefault="0061718F" w:rsidP="005F54EC">
            <w:pPr>
              <w:pStyle w:val="TAL"/>
            </w:pPr>
          </w:p>
        </w:tc>
        <w:tc>
          <w:tcPr>
            <w:tcW w:w="1700" w:type="dxa"/>
          </w:tcPr>
          <w:p w14:paraId="4C15326F" w14:textId="77777777" w:rsidR="0061718F" w:rsidRPr="00AA0E34" w:rsidRDefault="0061718F" w:rsidP="005F54EC">
            <w:pPr>
              <w:pStyle w:val="TAL"/>
            </w:pPr>
          </w:p>
        </w:tc>
        <w:tc>
          <w:tcPr>
            <w:tcW w:w="1133" w:type="dxa"/>
          </w:tcPr>
          <w:p w14:paraId="643CB705" w14:textId="77777777" w:rsidR="0061718F" w:rsidRPr="00AA0E34" w:rsidRDefault="0061718F" w:rsidP="005F54EC">
            <w:pPr>
              <w:pStyle w:val="TAL"/>
            </w:pPr>
          </w:p>
        </w:tc>
      </w:tr>
      <w:tr w:rsidR="0061718F" w:rsidRPr="00AA0E34" w14:paraId="11FAA080" w14:textId="77777777" w:rsidTr="005F54EC">
        <w:tc>
          <w:tcPr>
            <w:tcW w:w="4535" w:type="dxa"/>
          </w:tcPr>
          <w:p w14:paraId="07591741" w14:textId="77777777" w:rsidR="0061718F" w:rsidRPr="00AA0E34" w:rsidRDefault="0061718F" w:rsidP="005F54EC">
            <w:pPr>
              <w:pStyle w:val="TAL"/>
              <w:rPr>
                <w:rFonts w:eastAsia="Calibri"/>
              </w:rPr>
            </w:pPr>
            <w:r w:rsidRPr="00AA0E34">
              <w:rPr>
                <w:rFonts w:eastAsia="Calibri"/>
              </w:rPr>
              <w:t xml:space="preserve">  Floor Indicator</w:t>
            </w:r>
          </w:p>
        </w:tc>
        <w:tc>
          <w:tcPr>
            <w:tcW w:w="2267" w:type="dxa"/>
          </w:tcPr>
          <w:p w14:paraId="7FDDC80A" w14:textId="77777777" w:rsidR="0061718F" w:rsidRPr="00AA0E34" w:rsidRDefault="0061718F" w:rsidP="005F54EC">
            <w:pPr>
              <w:pStyle w:val="TAL"/>
            </w:pPr>
            <w:r w:rsidRPr="00AA0E34">
              <w:t>"0001010000000000"</w:t>
            </w:r>
          </w:p>
        </w:tc>
        <w:tc>
          <w:tcPr>
            <w:tcW w:w="1700" w:type="dxa"/>
          </w:tcPr>
          <w:p w14:paraId="7A502702" w14:textId="77777777" w:rsidR="0061718F" w:rsidRPr="00AA0E34" w:rsidRDefault="0061718F" w:rsidP="005F54EC">
            <w:pPr>
              <w:pStyle w:val="TAL"/>
            </w:pPr>
            <w:r w:rsidRPr="00AA0E34">
              <w:t>bit D=1 (Emergency call)</w:t>
            </w:r>
          </w:p>
          <w:p w14:paraId="6FF56FD6" w14:textId="77777777" w:rsidR="0061718F" w:rsidRPr="00AA0E34" w:rsidRDefault="0061718F" w:rsidP="005F54EC">
            <w:pPr>
              <w:pStyle w:val="TAL"/>
            </w:pPr>
            <w:r w:rsidRPr="00AA0E34">
              <w:t xml:space="preserve">bit F=1 (Queueing supported) </w:t>
            </w:r>
          </w:p>
        </w:tc>
        <w:tc>
          <w:tcPr>
            <w:tcW w:w="1133" w:type="dxa"/>
          </w:tcPr>
          <w:p w14:paraId="35D0452D" w14:textId="77777777" w:rsidR="0061718F" w:rsidRPr="00AA0E34" w:rsidRDefault="0061718F" w:rsidP="005F54EC">
            <w:pPr>
              <w:pStyle w:val="TAL"/>
            </w:pPr>
          </w:p>
        </w:tc>
      </w:tr>
    </w:tbl>
    <w:p w14:paraId="56EBF71C" w14:textId="77777777" w:rsidR="0061718F" w:rsidRPr="00AA0E34" w:rsidRDefault="0061718F" w:rsidP="0061718F">
      <w:pPr>
        <w:rPr>
          <w:lang w:eastAsia="ja-JP"/>
        </w:rPr>
      </w:pPr>
    </w:p>
    <w:p w14:paraId="3573D83F" w14:textId="77777777" w:rsidR="0061718F" w:rsidRPr="00AA0E34" w:rsidRDefault="0061718F" w:rsidP="0061718F">
      <w:pPr>
        <w:pStyle w:val="TH"/>
      </w:pPr>
      <w:r w:rsidRPr="00AA0E34">
        <w:t>Table 6.1.1.2.3.3-14: Floor Idle (steps 80, 87, Table 6.1.1.2.3.2-1; step 3,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AA0E34" w14:paraId="65292814" w14:textId="77777777" w:rsidTr="005F54EC">
        <w:trPr>
          <w:cantSplit/>
        </w:trPr>
        <w:tc>
          <w:tcPr>
            <w:tcW w:w="9635" w:type="dxa"/>
            <w:gridSpan w:val="4"/>
          </w:tcPr>
          <w:p w14:paraId="383BB204" w14:textId="77777777" w:rsidR="0061718F" w:rsidRPr="00AA0E34" w:rsidRDefault="0061718F" w:rsidP="005F54EC">
            <w:pPr>
              <w:pStyle w:val="TAL"/>
            </w:pPr>
            <w:r w:rsidRPr="00AA0E34">
              <w:t>Derivation Path: 36.579-1 [2], Table 5.5.6.6-1</w:t>
            </w:r>
          </w:p>
        </w:tc>
      </w:tr>
      <w:tr w:rsidR="0061718F" w:rsidRPr="00AA0E34" w14:paraId="51B813CD" w14:textId="77777777" w:rsidTr="005F54EC">
        <w:tc>
          <w:tcPr>
            <w:tcW w:w="4535" w:type="dxa"/>
          </w:tcPr>
          <w:p w14:paraId="76F3854B" w14:textId="77777777" w:rsidR="0061718F" w:rsidRPr="00AA0E34" w:rsidRDefault="0061718F" w:rsidP="005F54EC">
            <w:pPr>
              <w:pStyle w:val="TAH"/>
            </w:pPr>
            <w:r w:rsidRPr="00AA0E34">
              <w:t>Information Element</w:t>
            </w:r>
          </w:p>
        </w:tc>
        <w:tc>
          <w:tcPr>
            <w:tcW w:w="2267" w:type="dxa"/>
          </w:tcPr>
          <w:p w14:paraId="774D7C03" w14:textId="77777777" w:rsidR="0061718F" w:rsidRPr="00AA0E34" w:rsidRDefault="0061718F" w:rsidP="005F54EC">
            <w:pPr>
              <w:pStyle w:val="TAH"/>
            </w:pPr>
            <w:r w:rsidRPr="00AA0E34">
              <w:t>Value/remark</w:t>
            </w:r>
          </w:p>
        </w:tc>
        <w:tc>
          <w:tcPr>
            <w:tcW w:w="1700" w:type="dxa"/>
          </w:tcPr>
          <w:p w14:paraId="729B8356" w14:textId="77777777" w:rsidR="0061718F" w:rsidRPr="00AA0E34" w:rsidRDefault="0061718F" w:rsidP="005F54EC">
            <w:pPr>
              <w:pStyle w:val="TAH"/>
            </w:pPr>
            <w:r w:rsidRPr="00AA0E34">
              <w:t>Comment</w:t>
            </w:r>
          </w:p>
        </w:tc>
        <w:tc>
          <w:tcPr>
            <w:tcW w:w="1133" w:type="dxa"/>
          </w:tcPr>
          <w:p w14:paraId="530A6B02" w14:textId="77777777" w:rsidR="0061718F" w:rsidRPr="00AA0E34" w:rsidRDefault="0061718F" w:rsidP="005F54EC">
            <w:pPr>
              <w:pStyle w:val="TAH"/>
            </w:pPr>
            <w:r w:rsidRPr="00AA0E34">
              <w:t>Condition</w:t>
            </w:r>
          </w:p>
        </w:tc>
      </w:tr>
      <w:tr w:rsidR="0061718F" w:rsidRPr="00AA0E34" w:rsidDel="00E27717" w14:paraId="7E434077" w14:textId="345C774C" w:rsidTr="005F54EC">
        <w:trPr>
          <w:del w:id="528" w:author="MCC160" w:date="2021-02-08T17:52:00Z"/>
        </w:trPr>
        <w:tc>
          <w:tcPr>
            <w:tcW w:w="4535" w:type="dxa"/>
          </w:tcPr>
          <w:p w14:paraId="1DDC84C7" w14:textId="0BF89891" w:rsidR="0061718F" w:rsidRPr="00E27717" w:rsidDel="00E27717" w:rsidRDefault="0061718F" w:rsidP="005F54EC">
            <w:pPr>
              <w:pStyle w:val="TAL"/>
              <w:rPr>
                <w:del w:id="529" w:author="MCC160" w:date="2021-02-08T17:52:00Z"/>
                <w:rFonts w:eastAsia="Calibri"/>
                <w:highlight w:val="yellow"/>
                <w:rPrChange w:id="530" w:author="MCC160" w:date="2021-02-08T17:52:00Z">
                  <w:rPr>
                    <w:del w:id="531" w:author="MCC160" w:date="2021-02-08T17:52:00Z"/>
                    <w:rFonts w:eastAsia="Calibri"/>
                  </w:rPr>
                </w:rPrChange>
              </w:rPr>
            </w:pPr>
            <w:del w:id="532" w:author="MCC160" w:date="2021-02-08T17:52:00Z">
              <w:r w:rsidRPr="00E27717" w:rsidDel="00E27717">
                <w:rPr>
                  <w:rFonts w:eastAsia="Calibri"/>
                  <w:highlight w:val="yellow"/>
                  <w:rPrChange w:id="533" w:author="MCC160" w:date="2021-02-08T17:52:00Z">
                    <w:rPr>
                      <w:rFonts w:eastAsia="Calibri"/>
                    </w:rPr>
                  </w:rPrChange>
                </w:rPr>
                <w:delText>Subtype</w:delText>
              </w:r>
            </w:del>
          </w:p>
        </w:tc>
        <w:tc>
          <w:tcPr>
            <w:tcW w:w="2267" w:type="dxa"/>
          </w:tcPr>
          <w:p w14:paraId="2FDE8FF3" w14:textId="6BEAD9D5" w:rsidR="0061718F" w:rsidRPr="00E27717" w:rsidDel="00E27717" w:rsidRDefault="0061718F" w:rsidP="005F54EC">
            <w:pPr>
              <w:pStyle w:val="TAL"/>
              <w:rPr>
                <w:del w:id="534" w:author="MCC160" w:date="2021-02-08T17:52:00Z"/>
                <w:highlight w:val="yellow"/>
                <w:rPrChange w:id="535" w:author="MCC160" w:date="2021-02-08T17:52:00Z">
                  <w:rPr>
                    <w:del w:id="536" w:author="MCC160" w:date="2021-02-08T17:52:00Z"/>
                  </w:rPr>
                </w:rPrChange>
              </w:rPr>
            </w:pPr>
            <w:del w:id="537" w:author="MCC160" w:date="2021-02-08T17:52:00Z">
              <w:r w:rsidRPr="00E27717" w:rsidDel="00E27717">
                <w:rPr>
                  <w:highlight w:val="yellow"/>
                  <w:rPrChange w:id="538" w:author="MCC160" w:date="2021-02-08T17:52:00Z">
                    <w:rPr/>
                  </w:rPrChange>
                </w:rPr>
                <w:delText>"00101"</w:delText>
              </w:r>
            </w:del>
          </w:p>
        </w:tc>
        <w:tc>
          <w:tcPr>
            <w:tcW w:w="1700" w:type="dxa"/>
          </w:tcPr>
          <w:p w14:paraId="084525F6" w14:textId="2A51A17B" w:rsidR="0061718F" w:rsidRPr="00E27717" w:rsidDel="00E27717" w:rsidRDefault="0061718F" w:rsidP="005F54EC">
            <w:pPr>
              <w:pStyle w:val="TAL"/>
              <w:rPr>
                <w:del w:id="539" w:author="MCC160" w:date="2021-02-08T17:52:00Z"/>
                <w:highlight w:val="yellow"/>
                <w:rPrChange w:id="540" w:author="MCC160" w:date="2021-02-08T17:52:00Z">
                  <w:rPr>
                    <w:del w:id="541" w:author="MCC160" w:date="2021-02-08T17:52:00Z"/>
                  </w:rPr>
                </w:rPrChange>
              </w:rPr>
            </w:pPr>
            <w:del w:id="542" w:author="MCC160" w:date="2021-02-08T17:52:00Z">
              <w:r w:rsidRPr="00E27717" w:rsidDel="00E27717">
                <w:rPr>
                  <w:rFonts w:eastAsia="MS PGothic"/>
                  <w:highlight w:val="yellow"/>
                  <w:rPrChange w:id="543" w:author="MCC160" w:date="2021-02-08T17:52:00Z">
                    <w:rPr>
                      <w:rFonts w:eastAsia="MS PGothic"/>
                    </w:rPr>
                  </w:rPrChange>
                </w:rPr>
                <w:delText>Acknowledgment not required for Floor Idle message</w:delText>
              </w:r>
            </w:del>
          </w:p>
        </w:tc>
        <w:tc>
          <w:tcPr>
            <w:tcW w:w="1133" w:type="dxa"/>
          </w:tcPr>
          <w:p w14:paraId="5FCE092F" w14:textId="18ACB305" w:rsidR="0061718F" w:rsidRPr="00AA0E34" w:rsidDel="00E27717" w:rsidRDefault="0061718F" w:rsidP="005F54EC">
            <w:pPr>
              <w:pStyle w:val="TAL"/>
              <w:rPr>
                <w:del w:id="544" w:author="MCC160" w:date="2021-02-08T17:52:00Z"/>
              </w:rPr>
            </w:pPr>
          </w:p>
        </w:tc>
      </w:tr>
      <w:tr w:rsidR="0061718F" w:rsidRPr="00AA0E34" w14:paraId="0D2CFF93" w14:textId="77777777" w:rsidTr="005F54EC">
        <w:tc>
          <w:tcPr>
            <w:tcW w:w="4535" w:type="dxa"/>
          </w:tcPr>
          <w:p w14:paraId="750D00C0" w14:textId="77777777" w:rsidR="0061718F" w:rsidRPr="00AA0E34" w:rsidRDefault="0061718F" w:rsidP="005F54EC">
            <w:pPr>
              <w:pStyle w:val="TAL"/>
              <w:rPr>
                <w:rFonts w:eastAsia="Calibri"/>
              </w:rPr>
            </w:pPr>
            <w:r w:rsidRPr="00AA0E34">
              <w:rPr>
                <w:rFonts w:eastAsia="Calibri"/>
              </w:rPr>
              <w:t>Floor Indicator</w:t>
            </w:r>
          </w:p>
        </w:tc>
        <w:tc>
          <w:tcPr>
            <w:tcW w:w="2267" w:type="dxa"/>
          </w:tcPr>
          <w:p w14:paraId="0EE2B8C5" w14:textId="77777777" w:rsidR="0061718F" w:rsidRPr="00AA0E34" w:rsidRDefault="0061718F" w:rsidP="005F54EC">
            <w:pPr>
              <w:pStyle w:val="TAL"/>
            </w:pPr>
          </w:p>
        </w:tc>
        <w:tc>
          <w:tcPr>
            <w:tcW w:w="1700" w:type="dxa"/>
          </w:tcPr>
          <w:p w14:paraId="2AD70A26" w14:textId="77777777" w:rsidR="0061718F" w:rsidRPr="00AA0E34" w:rsidRDefault="0061718F" w:rsidP="005F54EC">
            <w:pPr>
              <w:pStyle w:val="TAL"/>
            </w:pPr>
          </w:p>
        </w:tc>
        <w:tc>
          <w:tcPr>
            <w:tcW w:w="1133" w:type="dxa"/>
          </w:tcPr>
          <w:p w14:paraId="16AD3092" w14:textId="77777777" w:rsidR="0061718F" w:rsidRPr="00AA0E34" w:rsidRDefault="0061718F" w:rsidP="005F54EC">
            <w:pPr>
              <w:pStyle w:val="TAL"/>
            </w:pPr>
          </w:p>
        </w:tc>
      </w:tr>
      <w:tr w:rsidR="0061718F" w:rsidRPr="00AA0E34" w14:paraId="32AB02E0" w14:textId="77777777" w:rsidTr="005F54EC">
        <w:tc>
          <w:tcPr>
            <w:tcW w:w="4535" w:type="dxa"/>
          </w:tcPr>
          <w:p w14:paraId="1255562A" w14:textId="77777777" w:rsidR="0061718F" w:rsidRPr="00AA0E34" w:rsidRDefault="0061718F" w:rsidP="005F54EC">
            <w:pPr>
              <w:pStyle w:val="TAL"/>
              <w:rPr>
                <w:rFonts w:eastAsia="Calibri"/>
              </w:rPr>
            </w:pPr>
            <w:r w:rsidRPr="00AA0E34">
              <w:rPr>
                <w:rFonts w:eastAsia="Calibri"/>
              </w:rPr>
              <w:t xml:space="preserve">  Floor Indicator</w:t>
            </w:r>
          </w:p>
        </w:tc>
        <w:tc>
          <w:tcPr>
            <w:tcW w:w="2267" w:type="dxa"/>
          </w:tcPr>
          <w:p w14:paraId="6ED73FBA" w14:textId="77777777" w:rsidR="0061718F" w:rsidRPr="00AA0E34" w:rsidRDefault="0061718F" w:rsidP="005F54EC">
            <w:pPr>
              <w:pStyle w:val="TAL"/>
            </w:pPr>
            <w:r w:rsidRPr="00AA0E34">
              <w:t>"0000110000000000"</w:t>
            </w:r>
          </w:p>
        </w:tc>
        <w:tc>
          <w:tcPr>
            <w:tcW w:w="1700" w:type="dxa"/>
          </w:tcPr>
          <w:p w14:paraId="52B4C4CB" w14:textId="77777777" w:rsidR="0061718F" w:rsidRPr="00AA0E34" w:rsidRDefault="0061718F" w:rsidP="005F54EC">
            <w:pPr>
              <w:pStyle w:val="TAL"/>
            </w:pPr>
            <w:r w:rsidRPr="00AA0E34">
              <w:t>bit E=1 (Imminent Peril call)</w:t>
            </w:r>
          </w:p>
          <w:p w14:paraId="7BEE9442" w14:textId="77777777" w:rsidR="0061718F" w:rsidRPr="00AA0E34" w:rsidRDefault="0061718F" w:rsidP="005F54EC">
            <w:pPr>
              <w:pStyle w:val="TAL"/>
            </w:pPr>
            <w:r w:rsidRPr="00AA0E34">
              <w:t>bit F=1 (Queueing supported)</w:t>
            </w:r>
          </w:p>
        </w:tc>
        <w:tc>
          <w:tcPr>
            <w:tcW w:w="1133" w:type="dxa"/>
          </w:tcPr>
          <w:p w14:paraId="0ABA9321" w14:textId="77777777" w:rsidR="0061718F" w:rsidRPr="00AA0E34" w:rsidRDefault="0061718F" w:rsidP="005F54EC">
            <w:pPr>
              <w:pStyle w:val="TAL"/>
            </w:pPr>
          </w:p>
        </w:tc>
      </w:tr>
    </w:tbl>
    <w:p w14:paraId="659A1374" w14:textId="77777777" w:rsidR="0061718F" w:rsidRPr="00AA0E34" w:rsidRDefault="0061718F" w:rsidP="0061718F">
      <w:pPr>
        <w:rPr>
          <w:lang w:eastAsia="ja-JP"/>
        </w:rPr>
      </w:pPr>
    </w:p>
    <w:p w14:paraId="62E93F4D" w14:textId="77777777" w:rsidR="0061718F" w:rsidRPr="00AA0E34" w:rsidRDefault="0061718F" w:rsidP="0061718F">
      <w:pPr>
        <w:pStyle w:val="TH"/>
      </w:pPr>
      <w:r w:rsidRPr="00AA0E34">
        <w:t>Table 6.1.1.2.3.3-15: Floor Request (steps 11, 20, 24, 34, 70, 95, Table 6.1.1.2.3.2-1; step 1, TS 36.579-1 [2] Table 5.3.14.3-1; step 1, TS 36.579-1 [2] Table 5.3.16.3-1; step 1, TS 36.579-1 [2] Table 5.3.17.3-1; step 1, TS 36.579-1 [2] Table 5.3.18.3-1)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AA0E34" w14:paraId="71F1AD9E" w14:textId="77777777" w:rsidTr="005F54EC">
        <w:trPr>
          <w:cantSplit/>
        </w:trPr>
        <w:tc>
          <w:tcPr>
            <w:tcW w:w="9635" w:type="dxa"/>
            <w:gridSpan w:val="4"/>
          </w:tcPr>
          <w:p w14:paraId="292E57F9" w14:textId="77777777" w:rsidR="0061718F" w:rsidRPr="00AA0E34" w:rsidRDefault="0061718F" w:rsidP="005F54EC">
            <w:pPr>
              <w:pStyle w:val="TAL"/>
            </w:pPr>
            <w:r w:rsidRPr="00AA0E34">
              <w:t>Derivation Path: 36.579-1 [2], Table 5.5.6.2-1 condition ON-NETWORK</w:t>
            </w:r>
          </w:p>
        </w:tc>
      </w:tr>
      <w:tr w:rsidR="0061718F" w:rsidRPr="00AA0E34" w:rsidDel="00E27717" w14:paraId="75197655" w14:textId="78777C95" w:rsidTr="005F54EC">
        <w:trPr>
          <w:del w:id="545" w:author="MCC160" w:date="2021-02-08T17:52:00Z"/>
        </w:trPr>
        <w:tc>
          <w:tcPr>
            <w:tcW w:w="4535" w:type="dxa"/>
          </w:tcPr>
          <w:p w14:paraId="5F9E6F26" w14:textId="32AE6523" w:rsidR="0061718F" w:rsidRPr="00E27717" w:rsidDel="00E27717" w:rsidRDefault="0061718F" w:rsidP="005F54EC">
            <w:pPr>
              <w:pStyle w:val="TAH"/>
              <w:rPr>
                <w:del w:id="546" w:author="MCC160" w:date="2021-02-08T17:52:00Z"/>
                <w:highlight w:val="yellow"/>
                <w:rPrChange w:id="547" w:author="MCC160" w:date="2021-02-08T17:53:00Z">
                  <w:rPr>
                    <w:del w:id="548" w:author="MCC160" w:date="2021-02-08T17:52:00Z"/>
                  </w:rPr>
                </w:rPrChange>
              </w:rPr>
            </w:pPr>
            <w:del w:id="549" w:author="MCC160" w:date="2021-02-08T17:52:00Z">
              <w:r w:rsidRPr="00E27717" w:rsidDel="00E27717">
                <w:rPr>
                  <w:b w:val="0"/>
                  <w:highlight w:val="yellow"/>
                  <w:rPrChange w:id="550" w:author="MCC160" w:date="2021-02-08T17:53:00Z">
                    <w:rPr>
                      <w:b w:val="0"/>
                    </w:rPr>
                  </w:rPrChange>
                </w:rPr>
                <w:delText>Information Element</w:delText>
              </w:r>
            </w:del>
          </w:p>
        </w:tc>
        <w:tc>
          <w:tcPr>
            <w:tcW w:w="2267" w:type="dxa"/>
          </w:tcPr>
          <w:p w14:paraId="5C1ADC3F" w14:textId="02C6AC2C" w:rsidR="0061718F" w:rsidRPr="00E27717" w:rsidDel="00E27717" w:rsidRDefault="0061718F" w:rsidP="005F54EC">
            <w:pPr>
              <w:pStyle w:val="TAH"/>
              <w:rPr>
                <w:del w:id="551" w:author="MCC160" w:date="2021-02-08T17:52:00Z"/>
                <w:highlight w:val="yellow"/>
                <w:rPrChange w:id="552" w:author="MCC160" w:date="2021-02-08T17:53:00Z">
                  <w:rPr>
                    <w:del w:id="553" w:author="MCC160" w:date="2021-02-08T17:52:00Z"/>
                  </w:rPr>
                </w:rPrChange>
              </w:rPr>
            </w:pPr>
            <w:del w:id="554" w:author="MCC160" w:date="2021-02-08T17:52:00Z">
              <w:r w:rsidRPr="00E27717" w:rsidDel="00E27717">
                <w:rPr>
                  <w:b w:val="0"/>
                  <w:highlight w:val="yellow"/>
                  <w:rPrChange w:id="555" w:author="MCC160" w:date="2021-02-08T17:53:00Z">
                    <w:rPr>
                      <w:b w:val="0"/>
                    </w:rPr>
                  </w:rPrChange>
                </w:rPr>
                <w:delText>Value/remark</w:delText>
              </w:r>
            </w:del>
          </w:p>
        </w:tc>
        <w:tc>
          <w:tcPr>
            <w:tcW w:w="1700" w:type="dxa"/>
          </w:tcPr>
          <w:p w14:paraId="0D8035C1" w14:textId="7DF0E364" w:rsidR="0061718F" w:rsidRPr="00E27717" w:rsidDel="00E27717" w:rsidRDefault="0061718F" w:rsidP="005F54EC">
            <w:pPr>
              <w:pStyle w:val="TAH"/>
              <w:rPr>
                <w:del w:id="556" w:author="MCC160" w:date="2021-02-08T17:52:00Z"/>
                <w:highlight w:val="yellow"/>
                <w:rPrChange w:id="557" w:author="MCC160" w:date="2021-02-08T17:53:00Z">
                  <w:rPr>
                    <w:del w:id="558" w:author="MCC160" w:date="2021-02-08T17:52:00Z"/>
                  </w:rPr>
                </w:rPrChange>
              </w:rPr>
            </w:pPr>
            <w:del w:id="559" w:author="MCC160" w:date="2021-02-08T17:52:00Z">
              <w:r w:rsidRPr="00E27717" w:rsidDel="00E27717">
                <w:rPr>
                  <w:b w:val="0"/>
                  <w:highlight w:val="yellow"/>
                  <w:rPrChange w:id="560" w:author="MCC160" w:date="2021-02-08T17:53:00Z">
                    <w:rPr>
                      <w:b w:val="0"/>
                    </w:rPr>
                  </w:rPrChange>
                </w:rPr>
                <w:delText>Comment</w:delText>
              </w:r>
            </w:del>
          </w:p>
        </w:tc>
        <w:tc>
          <w:tcPr>
            <w:tcW w:w="1133" w:type="dxa"/>
          </w:tcPr>
          <w:p w14:paraId="0A9AF0ED" w14:textId="3164860D" w:rsidR="0061718F" w:rsidRPr="00E27717" w:rsidDel="00E27717" w:rsidRDefault="0061718F" w:rsidP="005F54EC">
            <w:pPr>
              <w:pStyle w:val="TAH"/>
              <w:rPr>
                <w:del w:id="561" w:author="MCC160" w:date="2021-02-08T17:52:00Z"/>
                <w:highlight w:val="yellow"/>
                <w:rPrChange w:id="562" w:author="MCC160" w:date="2021-02-08T17:53:00Z">
                  <w:rPr>
                    <w:del w:id="563" w:author="MCC160" w:date="2021-02-08T17:52:00Z"/>
                  </w:rPr>
                </w:rPrChange>
              </w:rPr>
            </w:pPr>
            <w:del w:id="564" w:author="MCC160" w:date="2021-02-08T17:52:00Z">
              <w:r w:rsidRPr="00E27717" w:rsidDel="00E27717">
                <w:rPr>
                  <w:b w:val="0"/>
                  <w:highlight w:val="yellow"/>
                  <w:rPrChange w:id="565" w:author="MCC160" w:date="2021-02-08T17:53:00Z">
                    <w:rPr>
                      <w:b w:val="0"/>
                    </w:rPr>
                  </w:rPrChange>
                </w:rPr>
                <w:delText>Condition</w:delText>
              </w:r>
            </w:del>
          </w:p>
        </w:tc>
      </w:tr>
      <w:tr w:rsidR="0061718F" w:rsidRPr="00AA0E34" w:rsidDel="00E27717" w14:paraId="4F1F02C2" w14:textId="71B41BD8" w:rsidTr="005F54EC">
        <w:trPr>
          <w:del w:id="566" w:author="MCC160" w:date="2021-02-08T17:52:00Z"/>
        </w:trPr>
        <w:tc>
          <w:tcPr>
            <w:tcW w:w="4535" w:type="dxa"/>
          </w:tcPr>
          <w:p w14:paraId="6CDD8A98" w14:textId="03FD4310" w:rsidR="0061718F" w:rsidRPr="00E27717" w:rsidDel="00E27717" w:rsidRDefault="0061718F" w:rsidP="005F54EC">
            <w:pPr>
              <w:pStyle w:val="TAL"/>
              <w:rPr>
                <w:del w:id="567" w:author="MCC160" w:date="2021-02-08T17:52:00Z"/>
                <w:rFonts w:eastAsia="Calibri"/>
                <w:highlight w:val="yellow"/>
                <w:rPrChange w:id="568" w:author="MCC160" w:date="2021-02-08T17:53:00Z">
                  <w:rPr>
                    <w:del w:id="569" w:author="MCC160" w:date="2021-02-08T17:52:00Z"/>
                    <w:rFonts w:eastAsia="Calibri"/>
                  </w:rPr>
                </w:rPrChange>
              </w:rPr>
            </w:pPr>
            <w:del w:id="570" w:author="MCC160" w:date="2021-02-08T17:52:00Z">
              <w:r w:rsidRPr="00E27717" w:rsidDel="00E27717">
                <w:rPr>
                  <w:rFonts w:eastAsia="Calibri"/>
                  <w:highlight w:val="yellow"/>
                  <w:rPrChange w:id="571" w:author="MCC160" w:date="2021-02-08T17:53:00Z">
                    <w:rPr>
                      <w:rFonts w:eastAsia="Calibri"/>
                    </w:rPr>
                  </w:rPrChange>
                </w:rPr>
                <w:delText>Floor Indicator</w:delText>
              </w:r>
            </w:del>
          </w:p>
        </w:tc>
        <w:tc>
          <w:tcPr>
            <w:tcW w:w="2267" w:type="dxa"/>
          </w:tcPr>
          <w:p w14:paraId="0A1AE2D5" w14:textId="260275C3" w:rsidR="0061718F" w:rsidRPr="00E27717" w:rsidDel="00E27717" w:rsidRDefault="0061718F" w:rsidP="005F54EC">
            <w:pPr>
              <w:pStyle w:val="TAL"/>
              <w:rPr>
                <w:del w:id="572" w:author="MCC160" w:date="2021-02-08T17:52:00Z"/>
                <w:szCs w:val="18"/>
                <w:highlight w:val="yellow"/>
                <w:rPrChange w:id="573" w:author="MCC160" w:date="2021-02-08T17:53:00Z">
                  <w:rPr>
                    <w:del w:id="574" w:author="MCC160" w:date="2021-02-08T17:52:00Z"/>
                    <w:szCs w:val="18"/>
                  </w:rPr>
                </w:rPrChange>
              </w:rPr>
            </w:pPr>
          </w:p>
        </w:tc>
        <w:tc>
          <w:tcPr>
            <w:tcW w:w="1700" w:type="dxa"/>
          </w:tcPr>
          <w:p w14:paraId="447CB15D" w14:textId="476C6F1D" w:rsidR="0061718F" w:rsidRPr="00E27717" w:rsidDel="00E27717" w:rsidRDefault="0061718F" w:rsidP="005F54EC">
            <w:pPr>
              <w:pStyle w:val="TAL"/>
              <w:rPr>
                <w:del w:id="575" w:author="MCC160" w:date="2021-02-08T17:52:00Z"/>
                <w:highlight w:val="yellow"/>
                <w:rPrChange w:id="576" w:author="MCC160" w:date="2021-02-08T17:53:00Z">
                  <w:rPr>
                    <w:del w:id="577" w:author="MCC160" w:date="2021-02-08T17:52:00Z"/>
                  </w:rPr>
                </w:rPrChange>
              </w:rPr>
            </w:pPr>
          </w:p>
        </w:tc>
        <w:tc>
          <w:tcPr>
            <w:tcW w:w="1133" w:type="dxa"/>
          </w:tcPr>
          <w:p w14:paraId="7EAD0829" w14:textId="25EF8AFF" w:rsidR="0061718F" w:rsidRPr="00E27717" w:rsidDel="00E27717" w:rsidRDefault="0061718F" w:rsidP="005F54EC">
            <w:pPr>
              <w:pStyle w:val="TAL"/>
              <w:rPr>
                <w:del w:id="578" w:author="MCC160" w:date="2021-02-08T17:52:00Z"/>
                <w:highlight w:val="yellow"/>
                <w:rPrChange w:id="579" w:author="MCC160" w:date="2021-02-08T17:53:00Z">
                  <w:rPr>
                    <w:del w:id="580" w:author="MCC160" w:date="2021-02-08T17:52:00Z"/>
                  </w:rPr>
                </w:rPrChange>
              </w:rPr>
            </w:pPr>
          </w:p>
        </w:tc>
      </w:tr>
      <w:tr w:rsidR="0061718F" w:rsidRPr="00AA0E34" w:rsidDel="00E27717" w14:paraId="49B34D47" w14:textId="57DFA0CD" w:rsidTr="005F54EC">
        <w:trPr>
          <w:del w:id="581" w:author="MCC160" w:date="2021-02-08T17:52:00Z"/>
        </w:trPr>
        <w:tc>
          <w:tcPr>
            <w:tcW w:w="4535" w:type="dxa"/>
          </w:tcPr>
          <w:p w14:paraId="73B99BAC" w14:textId="198955AF" w:rsidR="0061718F" w:rsidRPr="00E27717" w:rsidDel="00E27717" w:rsidRDefault="0061718F" w:rsidP="005F54EC">
            <w:pPr>
              <w:pStyle w:val="TAL"/>
              <w:rPr>
                <w:del w:id="582" w:author="MCC160" w:date="2021-02-08T17:52:00Z"/>
                <w:rFonts w:eastAsia="Calibri"/>
                <w:highlight w:val="yellow"/>
                <w:rPrChange w:id="583" w:author="MCC160" w:date="2021-02-08T17:53:00Z">
                  <w:rPr>
                    <w:del w:id="584" w:author="MCC160" w:date="2021-02-08T17:52:00Z"/>
                    <w:rFonts w:eastAsia="Calibri"/>
                  </w:rPr>
                </w:rPrChange>
              </w:rPr>
            </w:pPr>
            <w:del w:id="585" w:author="MCC160" w:date="2021-02-08T17:52:00Z">
              <w:r w:rsidRPr="00E27717" w:rsidDel="00E27717">
                <w:rPr>
                  <w:rFonts w:eastAsia="Calibri"/>
                  <w:highlight w:val="yellow"/>
                  <w:rPrChange w:id="586" w:author="MCC160" w:date="2021-02-08T17:53:00Z">
                    <w:rPr>
                      <w:rFonts w:eastAsia="Calibri"/>
                    </w:rPr>
                  </w:rPrChange>
                </w:rPr>
                <w:delText xml:space="preserve">  Floor Indicator</w:delText>
              </w:r>
            </w:del>
          </w:p>
        </w:tc>
        <w:tc>
          <w:tcPr>
            <w:tcW w:w="2267" w:type="dxa"/>
          </w:tcPr>
          <w:p w14:paraId="32961577" w14:textId="1F4288DD" w:rsidR="0061718F" w:rsidRPr="00E27717" w:rsidDel="00E27717" w:rsidRDefault="0061718F" w:rsidP="005F54EC">
            <w:pPr>
              <w:pStyle w:val="TAL"/>
              <w:rPr>
                <w:del w:id="587" w:author="MCC160" w:date="2021-02-08T17:52:00Z"/>
                <w:szCs w:val="18"/>
                <w:highlight w:val="yellow"/>
                <w:rPrChange w:id="588" w:author="MCC160" w:date="2021-02-08T17:53:00Z">
                  <w:rPr>
                    <w:del w:id="589" w:author="MCC160" w:date="2021-02-08T17:52:00Z"/>
                    <w:szCs w:val="18"/>
                  </w:rPr>
                </w:rPrChange>
              </w:rPr>
            </w:pPr>
            <w:del w:id="590" w:author="MCC160" w:date="2021-02-08T17:52:00Z">
              <w:r w:rsidRPr="00E27717" w:rsidDel="00E27717">
                <w:rPr>
                  <w:szCs w:val="18"/>
                  <w:highlight w:val="yellow"/>
                  <w:rPrChange w:id="591" w:author="MCC160" w:date="2021-02-08T17:53:00Z">
                    <w:rPr>
                      <w:szCs w:val="18"/>
                    </w:rPr>
                  </w:rPrChange>
                </w:rPr>
                <w:delText>"10000X0000000000"</w:delText>
              </w:r>
            </w:del>
          </w:p>
        </w:tc>
        <w:tc>
          <w:tcPr>
            <w:tcW w:w="1700" w:type="dxa"/>
          </w:tcPr>
          <w:p w14:paraId="42C232FF" w14:textId="6E566783" w:rsidR="0061718F" w:rsidRPr="00E27717" w:rsidDel="00E27717" w:rsidRDefault="0061718F" w:rsidP="005F54EC">
            <w:pPr>
              <w:pStyle w:val="TAL"/>
              <w:rPr>
                <w:del w:id="592" w:author="MCC160" w:date="2021-02-08T17:52:00Z"/>
                <w:highlight w:val="yellow"/>
                <w:rPrChange w:id="593" w:author="MCC160" w:date="2021-02-08T17:53:00Z">
                  <w:rPr>
                    <w:del w:id="594" w:author="MCC160" w:date="2021-02-08T17:52:00Z"/>
                  </w:rPr>
                </w:rPrChange>
              </w:rPr>
            </w:pPr>
            <w:del w:id="595" w:author="MCC160" w:date="2021-02-08T17:52:00Z">
              <w:r w:rsidRPr="00E27717" w:rsidDel="00E27717">
                <w:rPr>
                  <w:highlight w:val="yellow"/>
                  <w:rPrChange w:id="596" w:author="MCC160" w:date="2021-02-08T17:53:00Z">
                    <w:rPr/>
                  </w:rPrChange>
                </w:rPr>
                <w:delText>bit A=1 (Normal call)</w:delText>
              </w:r>
            </w:del>
          </w:p>
          <w:p w14:paraId="2F2B4664" w14:textId="0FC85C5C" w:rsidR="0061718F" w:rsidRPr="00E27717" w:rsidDel="00E27717" w:rsidRDefault="0061718F" w:rsidP="005F54EC">
            <w:pPr>
              <w:pStyle w:val="TAL"/>
              <w:rPr>
                <w:del w:id="597" w:author="MCC160" w:date="2021-02-08T17:52:00Z"/>
                <w:highlight w:val="yellow"/>
                <w:rPrChange w:id="598" w:author="MCC160" w:date="2021-02-08T17:53:00Z">
                  <w:rPr>
                    <w:del w:id="599" w:author="MCC160" w:date="2021-02-08T17:52:00Z"/>
                  </w:rPr>
                </w:rPrChange>
              </w:rPr>
            </w:pPr>
            <w:del w:id="600" w:author="MCC160" w:date="2021-02-08T17:52:00Z">
              <w:r w:rsidRPr="00E27717" w:rsidDel="00E27717">
                <w:rPr>
                  <w:highlight w:val="yellow"/>
                  <w:rPrChange w:id="601" w:author="MCC160" w:date="2021-02-08T17:53:00Z">
                    <w:rPr/>
                  </w:rPrChange>
                </w:rPr>
                <w:delText>bit F=X (Queueing supported) any value</w:delText>
              </w:r>
            </w:del>
          </w:p>
        </w:tc>
        <w:tc>
          <w:tcPr>
            <w:tcW w:w="1133" w:type="dxa"/>
          </w:tcPr>
          <w:p w14:paraId="2A38376E" w14:textId="148BF26B" w:rsidR="0061718F" w:rsidRPr="00E27717" w:rsidDel="00E27717" w:rsidRDefault="0061718F" w:rsidP="005F54EC">
            <w:pPr>
              <w:pStyle w:val="TAL"/>
              <w:rPr>
                <w:del w:id="602" w:author="MCC160" w:date="2021-02-08T17:52:00Z"/>
                <w:highlight w:val="yellow"/>
                <w:rPrChange w:id="603" w:author="MCC160" w:date="2021-02-08T17:53:00Z">
                  <w:rPr>
                    <w:del w:id="604" w:author="MCC160" w:date="2021-02-08T17:52:00Z"/>
                  </w:rPr>
                </w:rPrChange>
              </w:rPr>
            </w:pPr>
          </w:p>
        </w:tc>
      </w:tr>
    </w:tbl>
    <w:p w14:paraId="7EA88038" w14:textId="77777777" w:rsidR="0061718F" w:rsidRPr="00AA0E34" w:rsidRDefault="0061718F" w:rsidP="0061718F"/>
    <w:p w14:paraId="214BE5F9" w14:textId="77777777" w:rsidR="0061718F" w:rsidRPr="00AA0E34" w:rsidRDefault="0061718F" w:rsidP="0061718F">
      <w:pPr>
        <w:pStyle w:val="TH"/>
      </w:pPr>
      <w:r w:rsidRPr="00AA0E34">
        <w:lastRenderedPageBreak/>
        <w:t>Table 6.1.1.2.3.3-16: Floor Request (step 57, Table 6.1.1.2.3.2-1; step 1,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AA0E34" w14:paraId="71D9F675" w14:textId="77777777" w:rsidTr="005F54EC">
        <w:trPr>
          <w:cantSplit/>
        </w:trPr>
        <w:tc>
          <w:tcPr>
            <w:tcW w:w="9635" w:type="dxa"/>
            <w:gridSpan w:val="4"/>
          </w:tcPr>
          <w:p w14:paraId="77C23E39" w14:textId="77777777" w:rsidR="0061718F" w:rsidRPr="00AA0E34" w:rsidRDefault="0061718F" w:rsidP="005F54EC">
            <w:pPr>
              <w:pStyle w:val="TAL"/>
            </w:pPr>
            <w:r w:rsidRPr="00AA0E34">
              <w:t xml:space="preserve">Derivation Path: 36.579-1 [2], Table 5.5.6.2-1 condition ON-NETWORK </w:t>
            </w:r>
          </w:p>
        </w:tc>
      </w:tr>
      <w:tr w:rsidR="0061718F" w:rsidRPr="00AA0E34" w14:paraId="4B9275AE" w14:textId="77777777" w:rsidTr="005F54EC">
        <w:tc>
          <w:tcPr>
            <w:tcW w:w="4535" w:type="dxa"/>
          </w:tcPr>
          <w:p w14:paraId="51D0DA1E" w14:textId="77777777" w:rsidR="0061718F" w:rsidRPr="00AA0E34" w:rsidRDefault="0061718F" w:rsidP="005F54EC">
            <w:pPr>
              <w:pStyle w:val="TAH"/>
            </w:pPr>
            <w:r w:rsidRPr="00AA0E34">
              <w:t>Information Element</w:t>
            </w:r>
          </w:p>
        </w:tc>
        <w:tc>
          <w:tcPr>
            <w:tcW w:w="2267" w:type="dxa"/>
          </w:tcPr>
          <w:p w14:paraId="544C953A" w14:textId="77777777" w:rsidR="0061718F" w:rsidRPr="00AA0E34" w:rsidRDefault="0061718F" w:rsidP="005F54EC">
            <w:pPr>
              <w:pStyle w:val="TAH"/>
            </w:pPr>
            <w:r w:rsidRPr="00AA0E34">
              <w:t>Value/remark</w:t>
            </w:r>
          </w:p>
        </w:tc>
        <w:tc>
          <w:tcPr>
            <w:tcW w:w="1700" w:type="dxa"/>
          </w:tcPr>
          <w:p w14:paraId="1905B43B" w14:textId="77777777" w:rsidR="0061718F" w:rsidRPr="00AA0E34" w:rsidRDefault="0061718F" w:rsidP="005F54EC">
            <w:pPr>
              <w:pStyle w:val="TAH"/>
            </w:pPr>
            <w:r w:rsidRPr="00AA0E34">
              <w:t>Comment</w:t>
            </w:r>
          </w:p>
        </w:tc>
        <w:tc>
          <w:tcPr>
            <w:tcW w:w="1133" w:type="dxa"/>
          </w:tcPr>
          <w:p w14:paraId="0ADFECF7" w14:textId="77777777" w:rsidR="0061718F" w:rsidRPr="00AA0E34" w:rsidRDefault="0061718F" w:rsidP="005F54EC">
            <w:pPr>
              <w:pStyle w:val="TAH"/>
            </w:pPr>
            <w:r w:rsidRPr="00AA0E34">
              <w:t>Condition</w:t>
            </w:r>
          </w:p>
        </w:tc>
      </w:tr>
      <w:tr w:rsidR="0061718F" w:rsidRPr="00AA0E34" w14:paraId="78C308DA" w14:textId="77777777" w:rsidTr="005F54EC">
        <w:tc>
          <w:tcPr>
            <w:tcW w:w="4535" w:type="dxa"/>
          </w:tcPr>
          <w:p w14:paraId="4CB965A8" w14:textId="77777777" w:rsidR="0061718F" w:rsidRPr="00AA0E34" w:rsidRDefault="0061718F" w:rsidP="005F54EC">
            <w:pPr>
              <w:pStyle w:val="TAL"/>
              <w:rPr>
                <w:rFonts w:eastAsia="Calibri"/>
              </w:rPr>
            </w:pPr>
            <w:r w:rsidRPr="00AA0E34">
              <w:rPr>
                <w:rFonts w:eastAsia="Calibri"/>
              </w:rPr>
              <w:t>Floor Indicator</w:t>
            </w:r>
          </w:p>
        </w:tc>
        <w:tc>
          <w:tcPr>
            <w:tcW w:w="2267" w:type="dxa"/>
          </w:tcPr>
          <w:p w14:paraId="7F7DC8E0" w14:textId="77777777" w:rsidR="0061718F" w:rsidRPr="00AA0E34" w:rsidRDefault="0061718F" w:rsidP="005F54EC">
            <w:pPr>
              <w:pStyle w:val="TAL"/>
            </w:pPr>
          </w:p>
        </w:tc>
        <w:tc>
          <w:tcPr>
            <w:tcW w:w="1700" w:type="dxa"/>
          </w:tcPr>
          <w:p w14:paraId="17903A54" w14:textId="77777777" w:rsidR="0061718F" w:rsidRPr="00AA0E34" w:rsidRDefault="0061718F" w:rsidP="005F54EC">
            <w:pPr>
              <w:pStyle w:val="TAL"/>
            </w:pPr>
          </w:p>
        </w:tc>
        <w:tc>
          <w:tcPr>
            <w:tcW w:w="1133" w:type="dxa"/>
          </w:tcPr>
          <w:p w14:paraId="131A7339" w14:textId="77777777" w:rsidR="0061718F" w:rsidRPr="00AA0E34" w:rsidRDefault="0061718F" w:rsidP="005F54EC">
            <w:pPr>
              <w:pStyle w:val="TAL"/>
            </w:pPr>
          </w:p>
        </w:tc>
      </w:tr>
      <w:tr w:rsidR="0061718F" w:rsidRPr="00AA0E34" w14:paraId="2965A8FA" w14:textId="77777777" w:rsidTr="005F54EC">
        <w:tc>
          <w:tcPr>
            <w:tcW w:w="4535" w:type="dxa"/>
          </w:tcPr>
          <w:p w14:paraId="6D378768" w14:textId="77777777" w:rsidR="0061718F" w:rsidRPr="00AA0E34" w:rsidRDefault="0061718F" w:rsidP="005F54EC">
            <w:pPr>
              <w:pStyle w:val="TAL"/>
              <w:rPr>
                <w:rFonts w:eastAsia="Calibri"/>
              </w:rPr>
            </w:pPr>
            <w:r w:rsidRPr="00AA0E34">
              <w:rPr>
                <w:rFonts w:eastAsia="Calibri"/>
              </w:rPr>
              <w:t xml:space="preserve">  Floor Indicator</w:t>
            </w:r>
          </w:p>
        </w:tc>
        <w:tc>
          <w:tcPr>
            <w:tcW w:w="2267" w:type="dxa"/>
          </w:tcPr>
          <w:p w14:paraId="0652967F" w14:textId="77777777" w:rsidR="0061718F" w:rsidRPr="00AA0E34" w:rsidRDefault="0061718F" w:rsidP="005F54EC">
            <w:pPr>
              <w:pStyle w:val="TAL"/>
            </w:pPr>
            <w:r w:rsidRPr="00AA0E34">
              <w:t>"00010X0000000000"</w:t>
            </w:r>
          </w:p>
        </w:tc>
        <w:tc>
          <w:tcPr>
            <w:tcW w:w="1700" w:type="dxa"/>
          </w:tcPr>
          <w:p w14:paraId="29644767" w14:textId="77777777" w:rsidR="0061718F" w:rsidRPr="00AA0E34" w:rsidRDefault="0061718F" w:rsidP="005F54EC">
            <w:pPr>
              <w:pStyle w:val="TAL"/>
            </w:pPr>
            <w:r w:rsidRPr="00AA0E34">
              <w:t>bit D=1 (Emergency call)</w:t>
            </w:r>
          </w:p>
          <w:p w14:paraId="0713F5EA" w14:textId="77777777" w:rsidR="0061718F" w:rsidRPr="00AA0E34" w:rsidRDefault="0061718F" w:rsidP="005F54EC">
            <w:pPr>
              <w:pStyle w:val="TAL"/>
            </w:pPr>
            <w:r w:rsidRPr="00AA0E34">
              <w:t>bit F=X (Queueing supported) any value</w:t>
            </w:r>
          </w:p>
        </w:tc>
        <w:tc>
          <w:tcPr>
            <w:tcW w:w="1133" w:type="dxa"/>
          </w:tcPr>
          <w:p w14:paraId="23CDCE07" w14:textId="77777777" w:rsidR="0061718F" w:rsidRPr="00AA0E34" w:rsidRDefault="0061718F" w:rsidP="005F54EC">
            <w:pPr>
              <w:pStyle w:val="TAL"/>
            </w:pPr>
          </w:p>
        </w:tc>
      </w:tr>
    </w:tbl>
    <w:p w14:paraId="3C104EC5" w14:textId="77777777" w:rsidR="0061718F" w:rsidRPr="00AA0E34" w:rsidRDefault="0061718F" w:rsidP="0061718F"/>
    <w:p w14:paraId="58AAAE23" w14:textId="77777777" w:rsidR="0061718F" w:rsidRPr="00AA0E34" w:rsidRDefault="0061718F" w:rsidP="0061718F">
      <w:pPr>
        <w:pStyle w:val="TH"/>
      </w:pPr>
      <w:r w:rsidRPr="00AA0E34">
        <w:t>Table 6.1.1.2.3.3-17: Floor Request (step 82, Table 6.1.1.2.3.2-1; step 1,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AA0E34" w14:paraId="13B4A424" w14:textId="77777777" w:rsidTr="005F54EC">
        <w:trPr>
          <w:cantSplit/>
        </w:trPr>
        <w:tc>
          <w:tcPr>
            <w:tcW w:w="9635" w:type="dxa"/>
            <w:gridSpan w:val="4"/>
          </w:tcPr>
          <w:p w14:paraId="26E75500" w14:textId="77777777" w:rsidR="0061718F" w:rsidRPr="00AA0E34" w:rsidRDefault="0061718F" w:rsidP="005F54EC">
            <w:pPr>
              <w:pStyle w:val="TAL"/>
            </w:pPr>
            <w:r w:rsidRPr="00AA0E34">
              <w:t xml:space="preserve">Derivation Path: 36.579-1 [2], Table 5.5.6.2-1 condition ON-NETWORK </w:t>
            </w:r>
          </w:p>
        </w:tc>
      </w:tr>
      <w:tr w:rsidR="0061718F" w:rsidRPr="00AA0E34" w14:paraId="38FBA166" w14:textId="77777777" w:rsidTr="005F54EC">
        <w:tc>
          <w:tcPr>
            <w:tcW w:w="4535" w:type="dxa"/>
          </w:tcPr>
          <w:p w14:paraId="1409A2F7" w14:textId="77777777" w:rsidR="0061718F" w:rsidRPr="00AA0E34" w:rsidRDefault="0061718F" w:rsidP="005F54EC">
            <w:pPr>
              <w:pStyle w:val="TAH"/>
            </w:pPr>
            <w:r w:rsidRPr="00AA0E34">
              <w:t>Information Element</w:t>
            </w:r>
          </w:p>
        </w:tc>
        <w:tc>
          <w:tcPr>
            <w:tcW w:w="2267" w:type="dxa"/>
          </w:tcPr>
          <w:p w14:paraId="50BDA5D0" w14:textId="77777777" w:rsidR="0061718F" w:rsidRPr="00AA0E34" w:rsidRDefault="0061718F" w:rsidP="005F54EC">
            <w:pPr>
              <w:pStyle w:val="TAH"/>
            </w:pPr>
            <w:r w:rsidRPr="00AA0E34">
              <w:t>Value/remark</w:t>
            </w:r>
          </w:p>
        </w:tc>
        <w:tc>
          <w:tcPr>
            <w:tcW w:w="1700" w:type="dxa"/>
          </w:tcPr>
          <w:p w14:paraId="168EEC5D" w14:textId="77777777" w:rsidR="0061718F" w:rsidRPr="00AA0E34" w:rsidRDefault="0061718F" w:rsidP="005F54EC">
            <w:pPr>
              <w:pStyle w:val="TAH"/>
            </w:pPr>
            <w:r w:rsidRPr="00AA0E34">
              <w:t>Comment</w:t>
            </w:r>
          </w:p>
        </w:tc>
        <w:tc>
          <w:tcPr>
            <w:tcW w:w="1133" w:type="dxa"/>
          </w:tcPr>
          <w:p w14:paraId="040E706C" w14:textId="77777777" w:rsidR="0061718F" w:rsidRPr="00AA0E34" w:rsidRDefault="0061718F" w:rsidP="005F54EC">
            <w:pPr>
              <w:pStyle w:val="TAH"/>
            </w:pPr>
            <w:r w:rsidRPr="00AA0E34">
              <w:t>Condition</w:t>
            </w:r>
          </w:p>
        </w:tc>
      </w:tr>
      <w:tr w:rsidR="0061718F" w:rsidRPr="00AA0E34" w14:paraId="39FFA93C" w14:textId="77777777" w:rsidTr="005F54EC">
        <w:tc>
          <w:tcPr>
            <w:tcW w:w="4535" w:type="dxa"/>
          </w:tcPr>
          <w:p w14:paraId="286B8871" w14:textId="77777777" w:rsidR="0061718F" w:rsidRPr="00AA0E34" w:rsidRDefault="0061718F" w:rsidP="005F54EC">
            <w:pPr>
              <w:pStyle w:val="TAL"/>
              <w:rPr>
                <w:rFonts w:eastAsia="Calibri"/>
              </w:rPr>
            </w:pPr>
            <w:r w:rsidRPr="00AA0E34">
              <w:rPr>
                <w:rFonts w:eastAsia="Calibri"/>
              </w:rPr>
              <w:t>Floor Indicator</w:t>
            </w:r>
          </w:p>
        </w:tc>
        <w:tc>
          <w:tcPr>
            <w:tcW w:w="2267" w:type="dxa"/>
          </w:tcPr>
          <w:p w14:paraId="405E2E58" w14:textId="77777777" w:rsidR="0061718F" w:rsidRPr="00AA0E34" w:rsidRDefault="0061718F" w:rsidP="005F54EC">
            <w:pPr>
              <w:pStyle w:val="TAL"/>
            </w:pPr>
          </w:p>
        </w:tc>
        <w:tc>
          <w:tcPr>
            <w:tcW w:w="1700" w:type="dxa"/>
          </w:tcPr>
          <w:p w14:paraId="7824B0E5" w14:textId="77777777" w:rsidR="0061718F" w:rsidRPr="00AA0E34" w:rsidRDefault="0061718F" w:rsidP="005F54EC">
            <w:pPr>
              <w:pStyle w:val="TAL"/>
            </w:pPr>
          </w:p>
        </w:tc>
        <w:tc>
          <w:tcPr>
            <w:tcW w:w="1133" w:type="dxa"/>
          </w:tcPr>
          <w:p w14:paraId="32A3339C" w14:textId="77777777" w:rsidR="0061718F" w:rsidRPr="00AA0E34" w:rsidRDefault="0061718F" w:rsidP="005F54EC">
            <w:pPr>
              <w:pStyle w:val="TAL"/>
            </w:pPr>
          </w:p>
        </w:tc>
      </w:tr>
      <w:tr w:rsidR="0061718F" w:rsidRPr="00AA0E34" w14:paraId="49D32BFF" w14:textId="77777777" w:rsidTr="005F54EC">
        <w:tc>
          <w:tcPr>
            <w:tcW w:w="4535" w:type="dxa"/>
          </w:tcPr>
          <w:p w14:paraId="200C3A2A" w14:textId="77777777" w:rsidR="0061718F" w:rsidRPr="00AA0E34" w:rsidRDefault="0061718F" w:rsidP="005F54EC">
            <w:pPr>
              <w:pStyle w:val="TAL"/>
              <w:rPr>
                <w:rFonts w:eastAsia="Calibri"/>
              </w:rPr>
            </w:pPr>
            <w:r w:rsidRPr="00AA0E34">
              <w:rPr>
                <w:rFonts w:eastAsia="Calibri"/>
              </w:rPr>
              <w:t xml:space="preserve">  Floor Indicator</w:t>
            </w:r>
          </w:p>
        </w:tc>
        <w:tc>
          <w:tcPr>
            <w:tcW w:w="2267" w:type="dxa"/>
          </w:tcPr>
          <w:p w14:paraId="10202F28" w14:textId="77777777" w:rsidR="0061718F" w:rsidRPr="00AA0E34" w:rsidRDefault="0061718F" w:rsidP="005F54EC">
            <w:pPr>
              <w:pStyle w:val="TAL"/>
            </w:pPr>
            <w:r w:rsidRPr="00AA0E34">
              <w:t>"00001X0000000000"</w:t>
            </w:r>
          </w:p>
        </w:tc>
        <w:tc>
          <w:tcPr>
            <w:tcW w:w="1700" w:type="dxa"/>
          </w:tcPr>
          <w:p w14:paraId="3DBDD976" w14:textId="77777777" w:rsidR="0061718F" w:rsidRPr="00AA0E34" w:rsidRDefault="0061718F" w:rsidP="005F54EC">
            <w:pPr>
              <w:pStyle w:val="TAL"/>
            </w:pPr>
            <w:r w:rsidRPr="00AA0E34">
              <w:t>bit E=1 (Imminent Peril call)</w:t>
            </w:r>
          </w:p>
          <w:p w14:paraId="374C6C18" w14:textId="77777777" w:rsidR="0061718F" w:rsidRPr="00AA0E34" w:rsidRDefault="0061718F" w:rsidP="005F54EC">
            <w:pPr>
              <w:pStyle w:val="TAL"/>
            </w:pPr>
            <w:r w:rsidRPr="00AA0E34">
              <w:t>bit F=X (Queueing supported) any value</w:t>
            </w:r>
          </w:p>
        </w:tc>
        <w:tc>
          <w:tcPr>
            <w:tcW w:w="1133" w:type="dxa"/>
          </w:tcPr>
          <w:p w14:paraId="09DBA199" w14:textId="77777777" w:rsidR="0061718F" w:rsidRPr="00AA0E34" w:rsidRDefault="0061718F" w:rsidP="005F54EC">
            <w:pPr>
              <w:pStyle w:val="TAL"/>
            </w:pPr>
          </w:p>
        </w:tc>
      </w:tr>
    </w:tbl>
    <w:p w14:paraId="454B9F11" w14:textId="77777777" w:rsidR="0061718F" w:rsidRPr="00AA0E34" w:rsidRDefault="0061718F" w:rsidP="0061718F"/>
    <w:p w14:paraId="01222952" w14:textId="77777777" w:rsidR="0061718F" w:rsidRPr="00AA0E34" w:rsidRDefault="0061718F" w:rsidP="0061718F">
      <w:pPr>
        <w:pStyle w:val="TH"/>
      </w:pPr>
      <w:r w:rsidRPr="00AA0E34">
        <w:t>Table 6.1.1.2.3.3-18: Floor Granted (step 11, 70, 95, Table 6.1.1.2.3.2-1; step 1,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AA0E34" w14:paraId="59045C94" w14:textId="77777777" w:rsidTr="005F54EC">
        <w:trPr>
          <w:cantSplit/>
        </w:trPr>
        <w:tc>
          <w:tcPr>
            <w:tcW w:w="9635" w:type="dxa"/>
            <w:gridSpan w:val="4"/>
          </w:tcPr>
          <w:p w14:paraId="1697CF9C" w14:textId="77777777" w:rsidR="0061718F" w:rsidRPr="00AA0E34" w:rsidRDefault="0061718F" w:rsidP="005F54EC">
            <w:pPr>
              <w:pStyle w:val="TAL"/>
            </w:pPr>
            <w:r w:rsidRPr="00AA0E34">
              <w:t>Derivation Path: 36.579-1 [2], Table 5.5.6.3-1 condition ON-NETWORK</w:t>
            </w:r>
          </w:p>
        </w:tc>
      </w:tr>
      <w:tr w:rsidR="0061718F" w:rsidRPr="00AA0E34" w:rsidDel="00E27717" w14:paraId="066F7578" w14:textId="4DEDD0C4" w:rsidTr="005F54EC">
        <w:trPr>
          <w:del w:id="605" w:author="MCC160" w:date="2021-02-08T17:53:00Z"/>
        </w:trPr>
        <w:tc>
          <w:tcPr>
            <w:tcW w:w="4535" w:type="dxa"/>
          </w:tcPr>
          <w:p w14:paraId="176074FE" w14:textId="6B4A41D7" w:rsidR="0061718F" w:rsidRPr="00E27717" w:rsidDel="00E27717" w:rsidRDefault="0061718F" w:rsidP="005F54EC">
            <w:pPr>
              <w:pStyle w:val="TAH"/>
              <w:rPr>
                <w:del w:id="606" w:author="MCC160" w:date="2021-02-08T17:53:00Z"/>
                <w:highlight w:val="yellow"/>
                <w:rPrChange w:id="607" w:author="MCC160" w:date="2021-02-08T17:53:00Z">
                  <w:rPr>
                    <w:del w:id="608" w:author="MCC160" w:date="2021-02-08T17:53:00Z"/>
                  </w:rPr>
                </w:rPrChange>
              </w:rPr>
            </w:pPr>
            <w:del w:id="609" w:author="MCC160" w:date="2021-02-08T17:53:00Z">
              <w:r w:rsidRPr="00E27717" w:rsidDel="00E27717">
                <w:rPr>
                  <w:b w:val="0"/>
                  <w:highlight w:val="yellow"/>
                  <w:rPrChange w:id="610" w:author="MCC160" w:date="2021-02-08T17:53:00Z">
                    <w:rPr>
                      <w:b w:val="0"/>
                    </w:rPr>
                  </w:rPrChange>
                </w:rPr>
                <w:delText>Information Element</w:delText>
              </w:r>
            </w:del>
          </w:p>
        </w:tc>
        <w:tc>
          <w:tcPr>
            <w:tcW w:w="2267" w:type="dxa"/>
          </w:tcPr>
          <w:p w14:paraId="6A75008C" w14:textId="3EFAAB34" w:rsidR="0061718F" w:rsidRPr="00E27717" w:rsidDel="00E27717" w:rsidRDefault="0061718F" w:rsidP="005F54EC">
            <w:pPr>
              <w:pStyle w:val="TAH"/>
              <w:rPr>
                <w:del w:id="611" w:author="MCC160" w:date="2021-02-08T17:53:00Z"/>
                <w:highlight w:val="yellow"/>
                <w:rPrChange w:id="612" w:author="MCC160" w:date="2021-02-08T17:53:00Z">
                  <w:rPr>
                    <w:del w:id="613" w:author="MCC160" w:date="2021-02-08T17:53:00Z"/>
                  </w:rPr>
                </w:rPrChange>
              </w:rPr>
            </w:pPr>
            <w:del w:id="614" w:author="MCC160" w:date="2021-02-08T17:53:00Z">
              <w:r w:rsidRPr="00E27717" w:rsidDel="00E27717">
                <w:rPr>
                  <w:b w:val="0"/>
                  <w:highlight w:val="yellow"/>
                  <w:rPrChange w:id="615" w:author="MCC160" w:date="2021-02-08T17:53:00Z">
                    <w:rPr>
                      <w:b w:val="0"/>
                    </w:rPr>
                  </w:rPrChange>
                </w:rPr>
                <w:delText>Value/remark</w:delText>
              </w:r>
            </w:del>
          </w:p>
        </w:tc>
        <w:tc>
          <w:tcPr>
            <w:tcW w:w="1700" w:type="dxa"/>
          </w:tcPr>
          <w:p w14:paraId="25A2F79E" w14:textId="189CDF4B" w:rsidR="0061718F" w:rsidRPr="00E27717" w:rsidDel="00E27717" w:rsidRDefault="0061718F" w:rsidP="005F54EC">
            <w:pPr>
              <w:pStyle w:val="TAH"/>
              <w:rPr>
                <w:del w:id="616" w:author="MCC160" w:date="2021-02-08T17:53:00Z"/>
                <w:highlight w:val="yellow"/>
                <w:rPrChange w:id="617" w:author="MCC160" w:date="2021-02-08T17:53:00Z">
                  <w:rPr>
                    <w:del w:id="618" w:author="MCC160" w:date="2021-02-08T17:53:00Z"/>
                  </w:rPr>
                </w:rPrChange>
              </w:rPr>
            </w:pPr>
            <w:del w:id="619" w:author="MCC160" w:date="2021-02-08T17:53:00Z">
              <w:r w:rsidRPr="00E27717" w:rsidDel="00E27717">
                <w:rPr>
                  <w:b w:val="0"/>
                  <w:highlight w:val="yellow"/>
                  <w:rPrChange w:id="620" w:author="MCC160" w:date="2021-02-08T17:53:00Z">
                    <w:rPr>
                      <w:b w:val="0"/>
                    </w:rPr>
                  </w:rPrChange>
                </w:rPr>
                <w:delText>Comment</w:delText>
              </w:r>
            </w:del>
          </w:p>
        </w:tc>
        <w:tc>
          <w:tcPr>
            <w:tcW w:w="1133" w:type="dxa"/>
          </w:tcPr>
          <w:p w14:paraId="78022C6E" w14:textId="0465BC19" w:rsidR="0061718F" w:rsidRPr="00E27717" w:rsidDel="00E27717" w:rsidRDefault="0061718F" w:rsidP="005F54EC">
            <w:pPr>
              <w:pStyle w:val="TAH"/>
              <w:rPr>
                <w:del w:id="621" w:author="MCC160" w:date="2021-02-08T17:53:00Z"/>
                <w:highlight w:val="yellow"/>
                <w:rPrChange w:id="622" w:author="MCC160" w:date="2021-02-08T17:53:00Z">
                  <w:rPr>
                    <w:del w:id="623" w:author="MCC160" w:date="2021-02-08T17:53:00Z"/>
                  </w:rPr>
                </w:rPrChange>
              </w:rPr>
            </w:pPr>
            <w:del w:id="624" w:author="MCC160" w:date="2021-02-08T17:53:00Z">
              <w:r w:rsidRPr="00E27717" w:rsidDel="00E27717">
                <w:rPr>
                  <w:b w:val="0"/>
                  <w:highlight w:val="yellow"/>
                  <w:rPrChange w:id="625" w:author="MCC160" w:date="2021-02-08T17:53:00Z">
                    <w:rPr>
                      <w:b w:val="0"/>
                    </w:rPr>
                  </w:rPrChange>
                </w:rPr>
                <w:delText>Condition</w:delText>
              </w:r>
            </w:del>
          </w:p>
        </w:tc>
      </w:tr>
      <w:tr w:rsidR="0061718F" w:rsidRPr="00AA0E34" w:rsidDel="00E27717" w14:paraId="3A254E68" w14:textId="40D605A3" w:rsidTr="005F54EC">
        <w:trPr>
          <w:del w:id="626" w:author="MCC160" w:date="2021-02-08T17:53:00Z"/>
        </w:trPr>
        <w:tc>
          <w:tcPr>
            <w:tcW w:w="4535" w:type="dxa"/>
          </w:tcPr>
          <w:p w14:paraId="7CFA39A8" w14:textId="2FB64195" w:rsidR="0061718F" w:rsidRPr="00E27717" w:rsidDel="00E27717" w:rsidRDefault="0061718F" w:rsidP="005F54EC">
            <w:pPr>
              <w:pStyle w:val="TAL"/>
              <w:rPr>
                <w:del w:id="627" w:author="MCC160" w:date="2021-02-08T17:53:00Z"/>
                <w:rFonts w:eastAsia="Calibri"/>
                <w:highlight w:val="yellow"/>
                <w:rPrChange w:id="628" w:author="MCC160" w:date="2021-02-08T17:53:00Z">
                  <w:rPr>
                    <w:del w:id="629" w:author="MCC160" w:date="2021-02-08T17:53:00Z"/>
                    <w:rFonts w:eastAsia="Calibri"/>
                  </w:rPr>
                </w:rPrChange>
              </w:rPr>
            </w:pPr>
            <w:del w:id="630" w:author="MCC160" w:date="2021-02-08T17:53:00Z">
              <w:r w:rsidRPr="00E27717" w:rsidDel="00E27717">
                <w:rPr>
                  <w:rFonts w:eastAsia="Calibri"/>
                  <w:highlight w:val="yellow"/>
                  <w:rPrChange w:id="631" w:author="MCC160" w:date="2021-02-08T17:53:00Z">
                    <w:rPr>
                      <w:rFonts w:eastAsia="Calibri"/>
                    </w:rPr>
                  </w:rPrChange>
                </w:rPr>
                <w:delText>Subtype</w:delText>
              </w:r>
            </w:del>
          </w:p>
        </w:tc>
        <w:tc>
          <w:tcPr>
            <w:tcW w:w="2267" w:type="dxa"/>
          </w:tcPr>
          <w:p w14:paraId="2682E3A9" w14:textId="3324D91C" w:rsidR="0061718F" w:rsidRPr="00E27717" w:rsidDel="00E27717" w:rsidRDefault="0061718F" w:rsidP="005F54EC">
            <w:pPr>
              <w:pStyle w:val="TAL"/>
              <w:rPr>
                <w:del w:id="632" w:author="MCC160" w:date="2021-02-08T17:53:00Z"/>
                <w:highlight w:val="yellow"/>
                <w:rPrChange w:id="633" w:author="MCC160" w:date="2021-02-08T17:53:00Z">
                  <w:rPr>
                    <w:del w:id="634" w:author="MCC160" w:date="2021-02-08T17:53:00Z"/>
                  </w:rPr>
                </w:rPrChange>
              </w:rPr>
            </w:pPr>
            <w:del w:id="635" w:author="MCC160" w:date="2021-02-08T17:53:00Z">
              <w:r w:rsidRPr="00E27717" w:rsidDel="00E27717">
                <w:rPr>
                  <w:highlight w:val="yellow"/>
                  <w:rPrChange w:id="636" w:author="MCC160" w:date="2021-02-08T17:53:00Z">
                    <w:rPr/>
                  </w:rPrChange>
                </w:rPr>
                <w:delText>"10001"</w:delText>
              </w:r>
            </w:del>
          </w:p>
        </w:tc>
        <w:tc>
          <w:tcPr>
            <w:tcW w:w="1700" w:type="dxa"/>
          </w:tcPr>
          <w:p w14:paraId="0664872A" w14:textId="3BE1F97C" w:rsidR="0061718F" w:rsidRPr="00E27717" w:rsidDel="00E27717" w:rsidRDefault="0061718F" w:rsidP="005F54EC">
            <w:pPr>
              <w:pStyle w:val="TAL"/>
              <w:rPr>
                <w:del w:id="637" w:author="MCC160" w:date="2021-02-08T17:53:00Z"/>
                <w:highlight w:val="yellow"/>
                <w:rPrChange w:id="638" w:author="MCC160" w:date="2021-02-08T17:53:00Z">
                  <w:rPr>
                    <w:del w:id="639" w:author="MCC160" w:date="2021-02-08T17:53:00Z"/>
                  </w:rPr>
                </w:rPrChange>
              </w:rPr>
            </w:pPr>
            <w:del w:id="640" w:author="MCC160" w:date="2021-02-08T17:53:00Z">
              <w:r w:rsidRPr="00E27717" w:rsidDel="00E27717">
                <w:rPr>
                  <w:rFonts w:eastAsia="MS PGothic"/>
                  <w:highlight w:val="yellow"/>
                  <w:rPrChange w:id="641" w:author="MCC160" w:date="2021-02-08T17:53:00Z">
                    <w:rPr>
                      <w:rFonts w:eastAsia="MS PGothic"/>
                    </w:rPr>
                  </w:rPrChange>
                </w:rPr>
                <w:delText>Acknowledgment is required for Floor Granted message</w:delText>
              </w:r>
            </w:del>
          </w:p>
        </w:tc>
        <w:tc>
          <w:tcPr>
            <w:tcW w:w="1133" w:type="dxa"/>
          </w:tcPr>
          <w:p w14:paraId="59A215A5" w14:textId="672CE83B" w:rsidR="0061718F" w:rsidRPr="00E27717" w:rsidDel="00E27717" w:rsidRDefault="0061718F" w:rsidP="005F54EC">
            <w:pPr>
              <w:pStyle w:val="TAL"/>
              <w:rPr>
                <w:del w:id="642" w:author="MCC160" w:date="2021-02-08T17:53:00Z"/>
                <w:highlight w:val="yellow"/>
                <w:rPrChange w:id="643" w:author="MCC160" w:date="2021-02-08T17:53:00Z">
                  <w:rPr>
                    <w:del w:id="644" w:author="MCC160" w:date="2021-02-08T17:53:00Z"/>
                  </w:rPr>
                </w:rPrChange>
              </w:rPr>
            </w:pPr>
          </w:p>
        </w:tc>
      </w:tr>
      <w:tr w:rsidR="0061718F" w:rsidRPr="00AA0E34" w:rsidDel="00E27717" w14:paraId="651E1429" w14:textId="7F97B9F8" w:rsidTr="005F54EC">
        <w:trPr>
          <w:del w:id="645" w:author="MCC160" w:date="2021-02-08T17:53:00Z"/>
        </w:trPr>
        <w:tc>
          <w:tcPr>
            <w:tcW w:w="4535" w:type="dxa"/>
          </w:tcPr>
          <w:p w14:paraId="443DC219" w14:textId="237A32CC" w:rsidR="0061718F" w:rsidRPr="00E27717" w:rsidDel="00E27717" w:rsidRDefault="0061718F" w:rsidP="005F54EC">
            <w:pPr>
              <w:pStyle w:val="TAL"/>
              <w:rPr>
                <w:del w:id="646" w:author="MCC160" w:date="2021-02-08T17:53:00Z"/>
                <w:rFonts w:eastAsia="Calibri"/>
                <w:highlight w:val="yellow"/>
                <w:rPrChange w:id="647" w:author="MCC160" w:date="2021-02-08T17:53:00Z">
                  <w:rPr>
                    <w:del w:id="648" w:author="MCC160" w:date="2021-02-08T17:53:00Z"/>
                    <w:rFonts w:eastAsia="Calibri"/>
                  </w:rPr>
                </w:rPrChange>
              </w:rPr>
            </w:pPr>
            <w:del w:id="649" w:author="MCC160" w:date="2021-02-08T17:53:00Z">
              <w:r w:rsidRPr="00E27717" w:rsidDel="00E27717">
                <w:rPr>
                  <w:rFonts w:eastAsia="Calibri"/>
                  <w:highlight w:val="yellow"/>
                  <w:rPrChange w:id="650" w:author="MCC160" w:date="2021-02-08T17:53:00Z">
                    <w:rPr>
                      <w:rFonts w:eastAsia="Calibri"/>
                    </w:rPr>
                  </w:rPrChange>
                </w:rPr>
                <w:delText>Floor Indicator</w:delText>
              </w:r>
            </w:del>
          </w:p>
        </w:tc>
        <w:tc>
          <w:tcPr>
            <w:tcW w:w="2267" w:type="dxa"/>
          </w:tcPr>
          <w:p w14:paraId="104C1C84" w14:textId="21FB7B93" w:rsidR="0061718F" w:rsidRPr="00E27717" w:rsidDel="00E27717" w:rsidRDefault="0061718F" w:rsidP="005F54EC">
            <w:pPr>
              <w:pStyle w:val="TAL"/>
              <w:rPr>
                <w:del w:id="651" w:author="MCC160" w:date="2021-02-08T17:53:00Z"/>
                <w:highlight w:val="yellow"/>
                <w:rPrChange w:id="652" w:author="MCC160" w:date="2021-02-08T17:53:00Z">
                  <w:rPr>
                    <w:del w:id="653" w:author="MCC160" w:date="2021-02-08T17:53:00Z"/>
                  </w:rPr>
                </w:rPrChange>
              </w:rPr>
            </w:pPr>
          </w:p>
        </w:tc>
        <w:tc>
          <w:tcPr>
            <w:tcW w:w="1700" w:type="dxa"/>
          </w:tcPr>
          <w:p w14:paraId="52EEA8DA" w14:textId="47C08A79" w:rsidR="0061718F" w:rsidRPr="00E27717" w:rsidDel="00E27717" w:rsidRDefault="0061718F" w:rsidP="005F54EC">
            <w:pPr>
              <w:pStyle w:val="TAL"/>
              <w:rPr>
                <w:del w:id="654" w:author="MCC160" w:date="2021-02-08T17:53:00Z"/>
                <w:highlight w:val="yellow"/>
                <w:rPrChange w:id="655" w:author="MCC160" w:date="2021-02-08T17:53:00Z">
                  <w:rPr>
                    <w:del w:id="656" w:author="MCC160" w:date="2021-02-08T17:53:00Z"/>
                  </w:rPr>
                </w:rPrChange>
              </w:rPr>
            </w:pPr>
          </w:p>
        </w:tc>
        <w:tc>
          <w:tcPr>
            <w:tcW w:w="1133" w:type="dxa"/>
          </w:tcPr>
          <w:p w14:paraId="28D0962D" w14:textId="408D1627" w:rsidR="0061718F" w:rsidRPr="00E27717" w:rsidDel="00E27717" w:rsidRDefault="0061718F" w:rsidP="005F54EC">
            <w:pPr>
              <w:pStyle w:val="TAL"/>
              <w:rPr>
                <w:del w:id="657" w:author="MCC160" w:date="2021-02-08T17:53:00Z"/>
                <w:highlight w:val="yellow"/>
                <w:rPrChange w:id="658" w:author="MCC160" w:date="2021-02-08T17:53:00Z">
                  <w:rPr>
                    <w:del w:id="659" w:author="MCC160" w:date="2021-02-08T17:53:00Z"/>
                  </w:rPr>
                </w:rPrChange>
              </w:rPr>
            </w:pPr>
          </w:p>
        </w:tc>
      </w:tr>
      <w:tr w:rsidR="0061718F" w:rsidRPr="00AA0E34" w:rsidDel="00E27717" w14:paraId="4989FA60" w14:textId="5E363231" w:rsidTr="005F54EC">
        <w:trPr>
          <w:del w:id="660" w:author="MCC160" w:date="2021-02-08T17:53:00Z"/>
        </w:trPr>
        <w:tc>
          <w:tcPr>
            <w:tcW w:w="4535" w:type="dxa"/>
          </w:tcPr>
          <w:p w14:paraId="4DF8649A" w14:textId="26F23BFB" w:rsidR="0061718F" w:rsidRPr="00E27717" w:rsidDel="00E27717" w:rsidRDefault="0061718F" w:rsidP="005F54EC">
            <w:pPr>
              <w:pStyle w:val="TAL"/>
              <w:rPr>
                <w:del w:id="661" w:author="MCC160" w:date="2021-02-08T17:53:00Z"/>
                <w:rFonts w:eastAsia="Calibri"/>
                <w:highlight w:val="yellow"/>
                <w:rPrChange w:id="662" w:author="MCC160" w:date="2021-02-08T17:53:00Z">
                  <w:rPr>
                    <w:del w:id="663" w:author="MCC160" w:date="2021-02-08T17:53:00Z"/>
                    <w:rFonts w:eastAsia="Calibri"/>
                  </w:rPr>
                </w:rPrChange>
              </w:rPr>
            </w:pPr>
            <w:del w:id="664" w:author="MCC160" w:date="2021-02-08T17:53:00Z">
              <w:r w:rsidRPr="00E27717" w:rsidDel="00E27717">
                <w:rPr>
                  <w:rFonts w:eastAsia="Calibri"/>
                  <w:highlight w:val="yellow"/>
                  <w:rPrChange w:id="665" w:author="MCC160" w:date="2021-02-08T17:53:00Z">
                    <w:rPr>
                      <w:rFonts w:eastAsia="Calibri"/>
                    </w:rPr>
                  </w:rPrChange>
                </w:rPr>
                <w:delText xml:space="preserve">  Floor Indicator</w:delText>
              </w:r>
            </w:del>
          </w:p>
        </w:tc>
        <w:tc>
          <w:tcPr>
            <w:tcW w:w="2267" w:type="dxa"/>
          </w:tcPr>
          <w:p w14:paraId="4D383D83" w14:textId="6414FC2B" w:rsidR="0061718F" w:rsidRPr="00E27717" w:rsidDel="00E27717" w:rsidRDefault="0061718F" w:rsidP="005F54EC">
            <w:pPr>
              <w:pStyle w:val="TAL"/>
              <w:rPr>
                <w:del w:id="666" w:author="MCC160" w:date="2021-02-08T17:53:00Z"/>
                <w:highlight w:val="yellow"/>
                <w:rPrChange w:id="667" w:author="MCC160" w:date="2021-02-08T17:53:00Z">
                  <w:rPr>
                    <w:del w:id="668" w:author="MCC160" w:date="2021-02-08T17:53:00Z"/>
                  </w:rPr>
                </w:rPrChange>
              </w:rPr>
            </w:pPr>
            <w:del w:id="669" w:author="MCC160" w:date="2021-02-08T17:53:00Z">
              <w:r w:rsidRPr="00E27717" w:rsidDel="00E27717">
                <w:rPr>
                  <w:highlight w:val="yellow"/>
                  <w:rPrChange w:id="670" w:author="MCC160" w:date="2021-02-08T17:53:00Z">
                    <w:rPr/>
                  </w:rPrChange>
                </w:rPr>
                <w:delText>"1000010000000000"</w:delText>
              </w:r>
            </w:del>
          </w:p>
        </w:tc>
        <w:tc>
          <w:tcPr>
            <w:tcW w:w="1700" w:type="dxa"/>
          </w:tcPr>
          <w:p w14:paraId="019CB511" w14:textId="6563D48E" w:rsidR="0061718F" w:rsidRPr="00E27717" w:rsidDel="00E27717" w:rsidRDefault="0061718F" w:rsidP="005F54EC">
            <w:pPr>
              <w:pStyle w:val="TAL"/>
              <w:rPr>
                <w:del w:id="671" w:author="MCC160" w:date="2021-02-08T17:53:00Z"/>
                <w:highlight w:val="yellow"/>
                <w:rPrChange w:id="672" w:author="MCC160" w:date="2021-02-08T17:53:00Z">
                  <w:rPr>
                    <w:del w:id="673" w:author="MCC160" w:date="2021-02-08T17:53:00Z"/>
                  </w:rPr>
                </w:rPrChange>
              </w:rPr>
            </w:pPr>
            <w:del w:id="674" w:author="MCC160" w:date="2021-02-08T17:53:00Z">
              <w:r w:rsidRPr="00E27717" w:rsidDel="00E27717">
                <w:rPr>
                  <w:highlight w:val="yellow"/>
                  <w:rPrChange w:id="675" w:author="MCC160" w:date="2021-02-08T17:53:00Z">
                    <w:rPr/>
                  </w:rPrChange>
                </w:rPr>
                <w:delText>bit A=1 (Normal call)</w:delText>
              </w:r>
            </w:del>
          </w:p>
          <w:p w14:paraId="73DB04EB" w14:textId="03628BDC" w:rsidR="0061718F" w:rsidRPr="00E27717" w:rsidDel="00E27717" w:rsidRDefault="0061718F" w:rsidP="005F54EC">
            <w:pPr>
              <w:pStyle w:val="TAL"/>
              <w:rPr>
                <w:del w:id="676" w:author="MCC160" w:date="2021-02-08T17:53:00Z"/>
                <w:highlight w:val="yellow"/>
                <w:rPrChange w:id="677" w:author="MCC160" w:date="2021-02-08T17:53:00Z">
                  <w:rPr>
                    <w:del w:id="678" w:author="MCC160" w:date="2021-02-08T17:53:00Z"/>
                  </w:rPr>
                </w:rPrChange>
              </w:rPr>
            </w:pPr>
            <w:del w:id="679" w:author="MCC160" w:date="2021-02-08T17:53:00Z">
              <w:r w:rsidRPr="00E27717" w:rsidDel="00E27717">
                <w:rPr>
                  <w:highlight w:val="yellow"/>
                  <w:rPrChange w:id="680" w:author="MCC160" w:date="2021-02-08T17:53:00Z">
                    <w:rPr/>
                  </w:rPrChange>
                </w:rPr>
                <w:delText xml:space="preserve">bit F=1 (Queueing supported) </w:delText>
              </w:r>
            </w:del>
          </w:p>
        </w:tc>
        <w:tc>
          <w:tcPr>
            <w:tcW w:w="1133" w:type="dxa"/>
          </w:tcPr>
          <w:p w14:paraId="3458B0F8" w14:textId="769C1DF5" w:rsidR="0061718F" w:rsidRPr="00E27717" w:rsidDel="00E27717" w:rsidRDefault="0061718F" w:rsidP="005F54EC">
            <w:pPr>
              <w:pStyle w:val="TAL"/>
              <w:rPr>
                <w:del w:id="681" w:author="MCC160" w:date="2021-02-08T17:53:00Z"/>
                <w:highlight w:val="yellow"/>
                <w:rPrChange w:id="682" w:author="MCC160" w:date="2021-02-08T17:53:00Z">
                  <w:rPr>
                    <w:del w:id="683" w:author="MCC160" w:date="2021-02-08T17:53:00Z"/>
                  </w:rPr>
                </w:rPrChange>
              </w:rPr>
            </w:pPr>
          </w:p>
        </w:tc>
      </w:tr>
    </w:tbl>
    <w:p w14:paraId="4D571E60" w14:textId="77777777" w:rsidR="0061718F" w:rsidRPr="00AA0E34" w:rsidRDefault="0061718F" w:rsidP="0061718F">
      <w:pPr>
        <w:rPr>
          <w:lang w:eastAsia="ja-JP"/>
        </w:rPr>
      </w:pPr>
    </w:p>
    <w:p w14:paraId="22351920" w14:textId="77777777" w:rsidR="0061718F" w:rsidRPr="00AA0E34" w:rsidRDefault="0061718F" w:rsidP="0061718F">
      <w:pPr>
        <w:pStyle w:val="TH"/>
      </w:pPr>
      <w:r w:rsidRPr="00AA0E34">
        <w:t>Table 6.1.1.2.3.3-19: Floor Granted (step 37, Table 6.1.1.2.3.2-1)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AA0E34" w14:paraId="4281F78D" w14:textId="77777777" w:rsidTr="005F54EC">
        <w:trPr>
          <w:cantSplit/>
        </w:trPr>
        <w:tc>
          <w:tcPr>
            <w:tcW w:w="9635" w:type="dxa"/>
            <w:gridSpan w:val="4"/>
          </w:tcPr>
          <w:p w14:paraId="6A11A8B4" w14:textId="77777777" w:rsidR="0061718F" w:rsidRPr="00AA0E34" w:rsidRDefault="0061718F" w:rsidP="005F54EC">
            <w:pPr>
              <w:pStyle w:val="TAL"/>
            </w:pPr>
            <w:r w:rsidRPr="00AA0E34">
              <w:t xml:space="preserve">Derivation Path: 36.579-1 [2], Table 5.5.6.3-1 condition ON-NETWORK </w:t>
            </w:r>
          </w:p>
        </w:tc>
      </w:tr>
      <w:tr w:rsidR="0061718F" w:rsidRPr="00AA0E34" w14:paraId="30B1C901" w14:textId="77777777" w:rsidTr="005F54EC">
        <w:tc>
          <w:tcPr>
            <w:tcW w:w="4535" w:type="dxa"/>
          </w:tcPr>
          <w:p w14:paraId="0F02C739" w14:textId="77777777" w:rsidR="0061718F" w:rsidRPr="00AA0E34" w:rsidRDefault="0061718F" w:rsidP="005F54EC">
            <w:pPr>
              <w:pStyle w:val="TAH"/>
            </w:pPr>
            <w:r w:rsidRPr="00AA0E34">
              <w:t>Information Element</w:t>
            </w:r>
          </w:p>
        </w:tc>
        <w:tc>
          <w:tcPr>
            <w:tcW w:w="2267" w:type="dxa"/>
          </w:tcPr>
          <w:p w14:paraId="78A197DE" w14:textId="77777777" w:rsidR="0061718F" w:rsidRPr="00AA0E34" w:rsidRDefault="0061718F" w:rsidP="005F54EC">
            <w:pPr>
              <w:pStyle w:val="TAH"/>
            </w:pPr>
            <w:r w:rsidRPr="00AA0E34">
              <w:t>Value/remark</w:t>
            </w:r>
          </w:p>
        </w:tc>
        <w:tc>
          <w:tcPr>
            <w:tcW w:w="1700" w:type="dxa"/>
          </w:tcPr>
          <w:p w14:paraId="6A4C0865" w14:textId="77777777" w:rsidR="0061718F" w:rsidRPr="00AA0E34" w:rsidRDefault="0061718F" w:rsidP="005F54EC">
            <w:pPr>
              <w:pStyle w:val="TAH"/>
            </w:pPr>
            <w:r w:rsidRPr="00AA0E34">
              <w:t>Comment</w:t>
            </w:r>
          </w:p>
        </w:tc>
        <w:tc>
          <w:tcPr>
            <w:tcW w:w="1133" w:type="dxa"/>
          </w:tcPr>
          <w:p w14:paraId="01EB0880" w14:textId="77777777" w:rsidR="0061718F" w:rsidRPr="00AA0E34" w:rsidRDefault="0061718F" w:rsidP="005F54EC">
            <w:pPr>
              <w:pStyle w:val="TAH"/>
            </w:pPr>
            <w:r w:rsidRPr="00AA0E34">
              <w:t>Condition</w:t>
            </w:r>
          </w:p>
        </w:tc>
      </w:tr>
      <w:tr w:rsidR="00562016" w:rsidRPr="00AA0E34" w14:paraId="47290728" w14:textId="77777777" w:rsidTr="005F54EC">
        <w:trPr>
          <w:ins w:id="684" w:author="MCC160" w:date="2021-02-08T17:55:00Z"/>
        </w:trPr>
        <w:tc>
          <w:tcPr>
            <w:tcW w:w="4535" w:type="dxa"/>
          </w:tcPr>
          <w:p w14:paraId="6A33C9A7" w14:textId="4B6BFBDE" w:rsidR="00562016" w:rsidRPr="00562016" w:rsidRDefault="00562016" w:rsidP="005F54EC">
            <w:pPr>
              <w:pStyle w:val="TAL"/>
              <w:rPr>
                <w:ins w:id="685" w:author="MCC160" w:date="2021-02-08T17:55:00Z"/>
                <w:rFonts w:eastAsia="Calibri"/>
                <w:highlight w:val="yellow"/>
                <w:rPrChange w:id="686" w:author="MCC160" w:date="2021-02-08T17:55:00Z">
                  <w:rPr>
                    <w:ins w:id="687" w:author="MCC160" w:date="2021-02-08T17:55:00Z"/>
                    <w:rFonts w:eastAsia="Calibri"/>
                  </w:rPr>
                </w:rPrChange>
              </w:rPr>
            </w:pPr>
            <w:ins w:id="688" w:author="MCC160" w:date="2021-02-08T17:55:00Z">
              <w:r w:rsidRPr="00562016">
                <w:rPr>
                  <w:rFonts w:eastAsia="Calibri"/>
                  <w:highlight w:val="yellow"/>
                  <w:rPrChange w:id="689" w:author="MCC160" w:date="2021-02-08T17:55:00Z">
                    <w:rPr>
                      <w:rFonts w:eastAsia="Calibri"/>
                    </w:rPr>
                  </w:rPrChange>
                </w:rPr>
                <w:t>RTCP header</w:t>
              </w:r>
            </w:ins>
          </w:p>
        </w:tc>
        <w:tc>
          <w:tcPr>
            <w:tcW w:w="2267" w:type="dxa"/>
          </w:tcPr>
          <w:p w14:paraId="5FCBEB6D" w14:textId="77777777" w:rsidR="00562016" w:rsidRPr="00AA0E34" w:rsidRDefault="00562016" w:rsidP="005F54EC">
            <w:pPr>
              <w:pStyle w:val="TAL"/>
              <w:rPr>
                <w:ins w:id="690" w:author="MCC160" w:date="2021-02-08T17:55:00Z"/>
              </w:rPr>
            </w:pPr>
          </w:p>
        </w:tc>
        <w:tc>
          <w:tcPr>
            <w:tcW w:w="1700" w:type="dxa"/>
          </w:tcPr>
          <w:p w14:paraId="2D1393AF" w14:textId="77777777" w:rsidR="00562016" w:rsidRPr="00AA0E34" w:rsidRDefault="00562016" w:rsidP="005F54EC">
            <w:pPr>
              <w:pStyle w:val="TAL"/>
              <w:rPr>
                <w:ins w:id="691" w:author="MCC160" w:date="2021-02-08T17:55:00Z"/>
                <w:rFonts w:eastAsia="MS PGothic"/>
              </w:rPr>
            </w:pPr>
          </w:p>
        </w:tc>
        <w:tc>
          <w:tcPr>
            <w:tcW w:w="1133" w:type="dxa"/>
          </w:tcPr>
          <w:p w14:paraId="6315674E" w14:textId="77777777" w:rsidR="00562016" w:rsidRPr="00AA0E34" w:rsidRDefault="00562016" w:rsidP="005F54EC">
            <w:pPr>
              <w:pStyle w:val="TAL"/>
              <w:rPr>
                <w:ins w:id="692" w:author="MCC160" w:date="2021-02-08T17:55:00Z"/>
              </w:rPr>
            </w:pPr>
          </w:p>
        </w:tc>
      </w:tr>
      <w:tr w:rsidR="0061718F" w:rsidRPr="00AA0E34" w14:paraId="0B8651EB" w14:textId="77777777" w:rsidTr="005F54EC">
        <w:tc>
          <w:tcPr>
            <w:tcW w:w="4535" w:type="dxa"/>
          </w:tcPr>
          <w:p w14:paraId="2F78EF2D" w14:textId="09881948" w:rsidR="0061718F" w:rsidRPr="00AA0E34" w:rsidRDefault="00562016" w:rsidP="005F54EC">
            <w:pPr>
              <w:pStyle w:val="TAL"/>
              <w:rPr>
                <w:rFonts w:eastAsia="Calibri"/>
              </w:rPr>
            </w:pPr>
            <w:ins w:id="693" w:author="MCC160" w:date="2021-02-08T17:55:00Z">
              <w:r>
                <w:rPr>
                  <w:rFonts w:eastAsia="Calibri"/>
                </w:rPr>
                <w:t xml:space="preserve">  </w:t>
              </w:r>
            </w:ins>
            <w:r w:rsidR="0061718F" w:rsidRPr="00AA0E34">
              <w:rPr>
                <w:rFonts w:eastAsia="Calibri"/>
              </w:rPr>
              <w:t>Subtype</w:t>
            </w:r>
          </w:p>
        </w:tc>
        <w:tc>
          <w:tcPr>
            <w:tcW w:w="2267" w:type="dxa"/>
          </w:tcPr>
          <w:p w14:paraId="4D7C6A96" w14:textId="77777777" w:rsidR="0061718F" w:rsidRPr="00AA0E34" w:rsidRDefault="0061718F" w:rsidP="005F54EC">
            <w:pPr>
              <w:pStyle w:val="TAL"/>
            </w:pPr>
            <w:r w:rsidRPr="00AA0E34">
              <w:t>"00001"</w:t>
            </w:r>
          </w:p>
        </w:tc>
        <w:tc>
          <w:tcPr>
            <w:tcW w:w="1700" w:type="dxa"/>
          </w:tcPr>
          <w:p w14:paraId="3911E325" w14:textId="77777777" w:rsidR="0061718F" w:rsidRPr="00AA0E34" w:rsidRDefault="0061718F" w:rsidP="005F54EC">
            <w:pPr>
              <w:pStyle w:val="TAL"/>
            </w:pPr>
            <w:r w:rsidRPr="00AA0E34">
              <w:rPr>
                <w:rFonts w:eastAsia="MS PGothic"/>
              </w:rPr>
              <w:t>Acknowledgment not required for Floor Granted message</w:t>
            </w:r>
          </w:p>
        </w:tc>
        <w:tc>
          <w:tcPr>
            <w:tcW w:w="1133" w:type="dxa"/>
          </w:tcPr>
          <w:p w14:paraId="7E43D66F" w14:textId="77777777" w:rsidR="0061718F" w:rsidRPr="00AA0E34" w:rsidRDefault="0061718F" w:rsidP="005F54EC">
            <w:pPr>
              <w:pStyle w:val="TAL"/>
            </w:pPr>
          </w:p>
        </w:tc>
      </w:tr>
      <w:tr w:rsidR="0061718F" w:rsidRPr="00AA0E34" w:rsidDel="00562016" w14:paraId="74837F3A" w14:textId="6864DAEA" w:rsidTr="005F54EC">
        <w:trPr>
          <w:del w:id="694" w:author="MCC160" w:date="2021-02-08T17:55:00Z"/>
        </w:trPr>
        <w:tc>
          <w:tcPr>
            <w:tcW w:w="4535" w:type="dxa"/>
          </w:tcPr>
          <w:p w14:paraId="3B0165EF" w14:textId="0E946B1E" w:rsidR="0061718F" w:rsidRPr="00562016" w:rsidDel="00562016" w:rsidRDefault="0061718F" w:rsidP="005F54EC">
            <w:pPr>
              <w:pStyle w:val="TAL"/>
              <w:rPr>
                <w:del w:id="695" w:author="MCC160" w:date="2021-02-08T17:55:00Z"/>
                <w:rFonts w:eastAsia="Calibri"/>
                <w:highlight w:val="yellow"/>
                <w:rPrChange w:id="696" w:author="MCC160" w:date="2021-02-08T17:56:00Z">
                  <w:rPr>
                    <w:del w:id="697" w:author="MCC160" w:date="2021-02-08T17:55:00Z"/>
                    <w:rFonts w:eastAsia="Calibri"/>
                  </w:rPr>
                </w:rPrChange>
              </w:rPr>
            </w:pPr>
            <w:del w:id="698" w:author="MCC160" w:date="2021-02-08T17:55:00Z">
              <w:r w:rsidRPr="00562016" w:rsidDel="00562016">
                <w:rPr>
                  <w:rFonts w:eastAsia="Calibri"/>
                  <w:highlight w:val="yellow"/>
                  <w:rPrChange w:id="699" w:author="MCC160" w:date="2021-02-08T17:56:00Z">
                    <w:rPr>
                      <w:rFonts w:eastAsia="Calibri"/>
                    </w:rPr>
                  </w:rPrChange>
                </w:rPr>
                <w:delText>Floor Indicator</w:delText>
              </w:r>
            </w:del>
          </w:p>
        </w:tc>
        <w:tc>
          <w:tcPr>
            <w:tcW w:w="2267" w:type="dxa"/>
          </w:tcPr>
          <w:p w14:paraId="3FB05931" w14:textId="6EDE2647" w:rsidR="0061718F" w:rsidRPr="00562016" w:rsidDel="00562016" w:rsidRDefault="0061718F" w:rsidP="005F54EC">
            <w:pPr>
              <w:pStyle w:val="TAL"/>
              <w:rPr>
                <w:del w:id="700" w:author="MCC160" w:date="2021-02-08T17:55:00Z"/>
                <w:highlight w:val="yellow"/>
                <w:rPrChange w:id="701" w:author="MCC160" w:date="2021-02-08T17:56:00Z">
                  <w:rPr>
                    <w:del w:id="702" w:author="MCC160" w:date="2021-02-08T17:55:00Z"/>
                  </w:rPr>
                </w:rPrChange>
              </w:rPr>
            </w:pPr>
          </w:p>
        </w:tc>
        <w:tc>
          <w:tcPr>
            <w:tcW w:w="1700" w:type="dxa"/>
          </w:tcPr>
          <w:p w14:paraId="6B5A7EB2" w14:textId="5B6F5D77" w:rsidR="0061718F" w:rsidRPr="00562016" w:rsidDel="00562016" w:rsidRDefault="0061718F" w:rsidP="005F54EC">
            <w:pPr>
              <w:pStyle w:val="TAL"/>
              <w:rPr>
                <w:del w:id="703" w:author="MCC160" w:date="2021-02-08T17:55:00Z"/>
                <w:highlight w:val="yellow"/>
                <w:rPrChange w:id="704" w:author="MCC160" w:date="2021-02-08T17:56:00Z">
                  <w:rPr>
                    <w:del w:id="705" w:author="MCC160" w:date="2021-02-08T17:55:00Z"/>
                  </w:rPr>
                </w:rPrChange>
              </w:rPr>
            </w:pPr>
          </w:p>
        </w:tc>
        <w:tc>
          <w:tcPr>
            <w:tcW w:w="1133" w:type="dxa"/>
          </w:tcPr>
          <w:p w14:paraId="09BB60F6" w14:textId="5A6178D1" w:rsidR="0061718F" w:rsidRPr="00AA0E34" w:rsidDel="00562016" w:rsidRDefault="0061718F" w:rsidP="005F54EC">
            <w:pPr>
              <w:pStyle w:val="TAL"/>
              <w:rPr>
                <w:del w:id="706" w:author="MCC160" w:date="2021-02-08T17:55:00Z"/>
              </w:rPr>
            </w:pPr>
          </w:p>
        </w:tc>
      </w:tr>
      <w:tr w:rsidR="0061718F" w:rsidRPr="00AA0E34" w:rsidDel="00562016" w14:paraId="66F513D3" w14:textId="4CB52EC8" w:rsidTr="005F54EC">
        <w:trPr>
          <w:del w:id="707" w:author="MCC160" w:date="2021-02-08T17:55:00Z"/>
        </w:trPr>
        <w:tc>
          <w:tcPr>
            <w:tcW w:w="4535" w:type="dxa"/>
          </w:tcPr>
          <w:p w14:paraId="73B4C74F" w14:textId="2FB3C5FB" w:rsidR="0061718F" w:rsidRPr="00562016" w:rsidDel="00562016" w:rsidRDefault="0061718F" w:rsidP="005F54EC">
            <w:pPr>
              <w:pStyle w:val="TAL"/>
              <w:rPr>
                <w:del w:id="708" w:author="MCC160" w:date="2021-02-08T17:55:00Z"/>
                <w:rFonts w:eastAsia="Calibri"/>
                <w:highlight w:val="yellow"/>
                <w:rPrChange w:id="709" w:author="MCC160" w:date="2021-02-08T17:56:00Z">
                  <w:rPr>
                    <w:del w:id="710" w:author="MCC160" w:date="2021-02-08T17:55:00Z"/>
                    <w:rFonts w:eastAsia="Calibri"/>
                  </w:rPr>
                </w:rPrChange>
              </w:rPr>
            </w:pPr>
            <w:del w:id="711" w:author="MCC160" w:date="2021-02-08T17:55:00Z">
              <w:r w:rsidRPr="00562016" w:rsidDel="00562016">
                <w:rPr>
                  <w:rFonts w:eastAsia="Calibri"/>
                  <w:highlight w:val="yellow"/>
                  <w:rPrChange w:id="712" w:author="MCC160" w:date="2021-02-08T17:56:00Z">
                    <w:rPr>
                      <w:rFonts w:eastAsia="Calibri"/>
                    </w:rPr>
                  </w:rPrChange>
                </w:rPr>
                <w:delText xml:space="preserve">  Floor Indicator</w:delText>
              </w:r>
            </w:del>
          </w:p>
        </w:tc>
        <w:tc>
          <w:tcPr>
            <w:tcW w:w="2267" w:type="dxa"/>
          </w:tcPr>
          <w:p w14:paraId="794F099F" w14:textId="2000011F" w:rsidR="0061718F" w:rsidRPr="00562016" w:rsidDel="00562016" w:rsidRDefault="0061718F" w:rsidP="005F54EC">
            <w:pPr>
              <w:pStyle w:val="TAL"/>
              <w:rPr>
                <w:del w:id="713" w:author="MCC160" w:date="2021-02-08T17:55:00Z"/>
                <w:highlight w:val="yellow"/>
                <w:rPrChange w:id="714" w:author="MCC160" w:date="2021-02-08T17:56:00Z">
                  <w:rPr>
                    <w:del w:id="715" w:author="MCC160" w:date="2021-02-08T17:55:00Z"/>
                  </w:rPr>
                </w:rPrChange>
              </w:rPr>
            </w:pPr>
            <w:del w:id="716" w:author="MCC160" w:date="2021-02-08T17:55:00Z">
              <w:r w:rsidRPr="00562016" w:rsidDel="00562016">
                <w:rPr>
                  <w:highlight w:val="yellow"/>
                  <w:rPrChange w:id="717" w:author="MCC160" w:date="2021-02-08T17:56:00Z">
                    <w:rPr/>
                  </w:rPrChange>
                </w:rPr>
                <w:delText>"1000010000000000"</w:delText>
              </w:r>
            </w:del>
          </w:p>
        </w:tc>
        <w:tc>
          <w:tcPr>
            <w:tcW w:w="1700" w:type="dxa"/>
          </w:tcPr>
          <w:p w14:paraId="68311690" w14:textId="6668C11E" w:rsidR="0061718F" w:rsidRPr="00562016" w:rsidDel="00562016" w:rsidRDefault="0061718F" w:rsidP="005F54EC">
            <w:pPr>
              <w:pStyle w:val="TAL"/>
              <w:rPr>
                <w:del w:id="718" w:author="MCC160" w:date="2021-02-08T17:55:00Z"/>
                <w:highlight w:val="yellow"/>
                <w:rPrChange w:id="719" w:author="MCC160" w:date="2021-02-08T17:56:00Z">
                  <w:rPr>
                    <w:del w:id="720" w:author="MCC160" w:date="2021-02-08T17:55:00Z"/>
                  </w:rPr>
                </w:rPrChange>
              </w:rPr>
            </w:pPr>
            <w:del w:id="721" w:author="MCC160" w:date="2021-02-08T17:55:00Z">
              <w:r w:rsidRPr="00562016" w:rsidDel="00562016">
                <w:rPr>
                  <w:highlight w:val="yellow"/>
                  <w:rPrChange w:id="722" w:author="MCC160" w:date="2021-02-08T17:56:00Z">
                    <w:rPr/>
                  </w:rPrChange>
                </w:rPr>
                <w:delText>bit A=1 (Normal call)</w:delText>
              </w:r>
            </w:del>
          </w:p>
          <w:p w14:paraId="3E3B919E" w14:textId="467E2911" w:rsidR="0061718F" w:rsidRPr="00562016" w:rsidDel="00562016" w:rsidRDefault="0061718F" w:rsidP="005F54EC">
            <w:pPr>
              <w:pStyle w:val="TAL"/>
              <w:rPr>
                <w:del w:id="723" w:author="MCC160" w:date="2021-02-08T17:55:00Z"/>
                <w:highlight w:val="yellow"/>
                <w:rPrChange w:id="724" w:author="MCC160" w:date="2021-02-08T17:56:00Z">
                  <w:rPr>
                    <w:del w:id="725" w:author="MCC160" w:date="2021-02-08T17:55:00Z"/>
                  </w:rPr>
                </w:rPrChange>
              </w:rPr>
            </w:pPr>
            <w:del w:id="726" w:author="MCC160" w:date="2021-02-08T17:55:00Z">
              <w:r w:rsidRPr="00562016" w:rsidDel="00562016">
                <w:rPr>
                  <w:highlight w:val="yellow"/>
                  <w:rPrChange w:id="727" w:author="MCC160" w:date="2021-02-08T17:56:00Z">
                    <w:rPr/>
                  </w:rPrChange>
                </w:rPr>
                <w:delText xml:space="preserve">bit F=1 (Queueing supported) </w:delText>
              </w:r>
            </w:del>
          </w:p>
        </w:tc>
        <w:tc>
          <w:tcPr>
            <w:tcW w:w="1133" w:type="dxa"/>
          </w:tcPr>
          <w:p w14:paraId="0E4E252E" w14:textId="70FA4851" w:rsidR="0061718F" w:rsidRPr="00AA0E34" w:rsidDel="00562016" w:rsidRDefault="0061718F" w:rsidP="005F54EC">
            <w:pPr>
              <w:pStyle w:val="TAL"/>
              <w:rPr>
                <w:del w:id="728" w:author="MCC160" w:date="2021-02-08T17:55:00Z"/>
              </w:rPr>
            </w:pPr>
          </w:p>
        </w:tc>
      </w:tr>
    </w:tbl>
    <w:p w14:paraId="630675BE" w14:textId="77777777" w:rsidR="0061718F" w:rsidRPr="00AA0E34" w:rsidRDefault="0061718F" w:rsidP="0061718F">
      <w:pPr>
        <w:rPr>
          <w:lang w:eastAsia="ja-JP"/>
        </w:rPr>
      </w:pPr>
    </w:p>
    <w:p w14:paraId="09DFF00A" w14:textId="77777777" w:rsidR="0061718F" w:rsidRPr="00AA0E34" w:rsidRDefault="0061718F" w:rsidP="0061718F">
      <w:pPr>
        <w:pStyle w:val="TH"/>
      </w:pPr>
      <w:r w:rsidRPr="00AA0E34">
        <w:lastRenderedPageBreak/>
        <w:t>Table 6.1.1.2.3.3-20: Floor Granted (step 57, Table 6.1.1.2.3.2-1; step 2,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AA0E34" w14:paraId="304A9549" w14:textId="77777777" w:rsidTr="005F54EC">
        <w:trPr>
          <w:cantSplit/>
        </w:trPr>
        <w:tc>
          <w:tcPr>
            <w:tcW w:w="9635" w:type="dxa"/>
            <w:gridSpan w:val="4"/>
          </w:tcPr>
          <w:p w14:paraId="6F086654" w14:textId="77777777" w:rsidR="0061718F" w:rsidRPr="00AA0E34" w:rsidRDefault="0061718F" w:rsidP="005F54EC">
            <w:pPr>
              <w:pStyle w:val="TAL"/>
            </w:pPr>
            <w:r w:rsidRPr="00AA0E34">
              <w:t>Derivation Path: 36.579-1 [2], Table 5.5.6.3-1 condition ON-NETWORK</w:t>
            </w:r>
          </w:p>
        </w:tc>
      </w:tr>
      <w:tr w:rsidR="0061718F" w:rsidRPr="00AA0E34" w14:paraId="54D493FD" w14:textId="77777777" w:rsidTr="005F54EC">
        <w:tc>
          <w:tcPr>
            <w:tcW w:w="4535" w:type="dxa"/>
          </w:tcPr>
          <w:p w14:paraId="384DD33C" w14:textId="77777777" w:rsidR="0061718F" w:rsidRPr="00AA0E34" w:rsidRDefault="0061718F" w:rsidP="005F54EC">
            <w:pPr>
              <w:pStyle w:val="TAH"/>
            </w:pPr>
            <w:r w:rsidRPr="00AA0E34">
              <w:t>Information Element</w:t>
            </w:r>
          </w:p>
        </w:tc>
        <w:tc>
          <w:tcPr>
            <w:tcW w:w="2267" w:type="dxa"/>
          </w:tcPr>
          <w:p w14:paraId="1CAD63BD" w14:textId="77777777" w:rsidR="0061718F" w:rsidRPr="00AA0E34" w:rsidRDefault="0061718F" w:rsidP="005F54EC">
            <w:pPr>
              <w:pStyle w:val="TAH"/>
            </w:pPr>
            <w:r w:rsidRPr="00AA0E34">
              <w:t>Value/remark</w:t>
            </w:r>
          </w:p>
        </w:tc>
        <w:tc>
          <w:tcPr>
            <w:tcW w:w="1700" w:type="dxa"/>
          </w:tcPr>
          <w:p w14:paraId="42D81351" w14:textId="77777777" w:rsidR="0061718F" w:rsidRPr="00AA0E34" w:rsidRDefault="0061718F" w:rsidP="005F54EC">
            <w:pPr>
              <w:pStyle w:val="TAH"/>
            </w:pPr>
            <w:r w:rsidRPr="00AA0E34">
              <w:t>Comment</w:t>
            </w:r>
          </w:p>
        </w:tc>
        <w:tc>
          <w:tcPr>
            <w:tcW w:w="1133" w:type="dxa"/>
          </w:tcPr>
          <w:p w14:paraId="7669D31A" w14:textId="77777777" w:rsidR="0061718F" w:rsidRPr="00AA0E34" w:rsidRDefault="0061718F" w:rsidP="005F54EC">
            <w:pPr>
              <w:pStyle w:val="TAH"/>
            </w:pPr>
            <w:r w:rsidRPr="00AA0E34">
              <w:t>Condition</w:t>
            </w:r>
          </w:p>
        </w:tc>
      </w:tr>
      <w:tr w:rsidR="0061718F" w:rsidRPr="00AA0E34" w:rsidDel="00562016" w14:paraId="7A068708" w14:textId="6047AE1A" w:rsidTr="005F54EC">
        <w:trPr>
          <w:del w:id="729" w:author="MCC160" w:date="2021-02-08T17:56:00Z"/>
        </w:trPr>
        <w:tc>
          <w:tcPr>
            <w:tcW w:w="4535" w:type="dxa"/>
          </w:tcPr>
          <w:p w14:paraId="7A3E4160" w14:textId="23424B1F" w:rsidR="0061718F" w:rsidRPr="00562016" w:rsidDel="00562016" w:rsidRDefault="0061718F" w:rsidP="005F54EC">
            <w:pPr>
              <w:pStyle w:val="TAL"/>
              <w:rPr>
                <w:del w:id="730" w:author="MCC160" w:date="2021-02-08T17:56:00Z"/>
                <w:rFonts w:eastAsia="Calibri"/>
                <w:highlight w:val="yellow"/>
                <w:rPrChange w:id="731" w:author="MCC160" w:date="2021-02-08T17:56:00Z">
                  <w:rPr>
                    <w:del w:id="732" w:author="MCC160" w:date="2021-02-08T17:56:00Z"/>
                    <w:rFonts w:eastAsia="Calibri"/>
                  </w:rPr>
                </w:rPrChange>
              </w:rPr>
            </w:pPr>
            <w:del w:id="733" w:author="MCC160" w:date="2021-02-08T17:56:00Z">
              <w:r w:rsidRPr="00562016" w:rsidDel="00562016">
                <w:rPr>
                  <w:rFonts w:eastAsia="Calibri"/>
                  <w:highlight w:val="yellow"/>
                  <w:rPrChange w:id="734" w:author="MCC160" w:date="2021-02-08T17:56:00Z">
                    <w:rPr>
                      <w:rFonts w:eastAsia="Calibri"/>
                    </w:rPr>
                  </w:rPrChange>
                </w:rPr>
                <w:delText>Subtype</w:delText>
              </w:r>
            </w:del>
          </w:p>
        </w:tc>
        <w:tc>
          <w:tcPr>
            <w:tcW w:w="2267" w:type="dxa"/>
          </w:tcPr>
          <w:p w14:paraId="415EF25E" w14:textId="1D198F7C" w:rsidR="0061718F" w:rsidRPr="00562016" w:rsidDel="00562016" w:rsidRDefault="0061718F" w:rsidP="005F54EC">
            <w:pPr>
              <w:pStyle w:val="TAL"/>
              <w:rPr>
                <w:del w:id="735" w:author="MCC160" w:date="2021-02-08T17:56:00Z"/>
                <w:highlight w:val="yellow"/>
                <w:rPrChange w:id="736" w:author="MCC160" w:date="2021-02-08T17:56:00Z">
                  <w:rPr>
                    <w:del w:id="737" w:author="MCC160" w:date="2021-02-08T17:56:00Z"/>
                  </w:rPr>
                </w:rPrChange>
              </w:rPr>
            </w:pPr>
            <w:del w:id="738" w:author="MCC160" w:date="2021-02-08T17:56:00Z">
              <w:r w:rsidRPr="00562016" w:rsidDel="00562016">
                <w:rPr>
                  <w:highlight w:val="yellow"/>
                  <w:rPrChange w:id="739" w:author="MCC160" w:date="2021-02-08T17:56:00Z">
                    <w:rPr/>
                  </w:rPrChange>
                </w:rPr>
                <w:delText>"10001"</w:delText>
              </w:r>
            </w:del>
          </w:p>
        </w:tc>
        <w:tc>
          <w:tcPr>
            <w:tcW w:w="1700" w:type="dxa"/>
          </w:tcPr>
          <w:p w14:paraId="7284C89A" w14:textId="0436C552" w:rsidR="0061718F" w:rsidRPr="00562016" w:rsidDel="00562016" w:rsidRDefault="0061718F" w:rsidP="005F54EC">
            <w:pPr>
              <w:pStyle w:val="TAL"/>
              <w:rPr>
                <w:del w:id="740" w:author="MCC160" w:date="2021-02-08T17:56:00Z"/>
                <w:highlight w:val="yellow"/>
                <w:rPrChange w:id="741" w:author="MCC160" w:date="2021-02-08T17:56:00Z">
                  <w:rPr>
                    <w:del w:id="742" w:author="MCC160" w:date="2021-02-08T17:56:00Z"/>
                  </w:rPr>
                </w:rPrChange>
              </w:rPr>
            </w:pPr>
            <w:del w:id="743" w:author="MCC160" w:date="2021-02-08T17:56:00Z">
              <w:r w:rsidRPr="00562016" w:rsidDel="00562016">
                <w:rPr>
                  <w:rFonts w:eastAsia="MS PGothic"/>
                  <w:highlight w:val="yellow"/>
                  <w:rPrChange w:id="744" w:author="MCC160" w:date="2021-02-08T17:56:00Z">
                    <w:rPr>
                      <w:rFonts w:eastAsia="MS PGothic"/>
                    </w:rPr>
                  </w:rPrChange>
                </w:rPr>
                <w:delText>Acknowledgment is required for Floor Granted message</w:delText>
              </w:r>
            </w:del>
          </w:p>
        </w:tc>
        <w:tc>
          <w:tcPr>
            <w:tcW w:w="1133" w:type="dxa"/>
          </w:tcPr>
          <w:p w14:paraId="6B10AE95" w14:textId="443C81AD" w:rsidR="0061718F" w:rsidRPr="00AA0E34" w:rsidDel="00562016" w:rsidRDefault="0061718F" w:rsidP="005F54EC">
            <w:pPr>
              <w:pStyle w:val="TAL"/>
              <w:rPr>
                <w:del w:id="745" w:author="MCC160" w:date="2021-02-08T17:56:00Z"/>
              </w:rPr>
            </w:pPr>
          </w:p>
        </w:tc>
      </w:tr>
      <w:tr w:rsidR="0061718F" w:rsidRPr="00AA0E34" w14:paraId="56201962" w14:textId="77777777" w:rsidTr="005F54EC">
        <w:tc>
          <w:tcPr>
            <w:tcW w:w="4535" w:type="dxa"/>
          </w:tcPr>
          <w:p w14:paraId="67773650" w14:textId="77777777" w:rsidR="0061718F" w:rsidRPr="00AA0E34" w:rsidRDefault="0061718F" w:rsidP="005F54EC">
            <w:pPr>
              <w:pStyle w:val="TAL"/>
              <w:rPr>
                <w:rFonts w:eastAsia="Calibri"/>
              </w:rPr>
            </w:pPr>
            <w:r w:rsidRPr="00AA0E34">
              <w:rPr>
                <w:rFonts w:eastAsia="Calibri"/>
              </w:rPr>
              <w:t>Floor Indicator</w:t>
            </w:r>
          </w:p>
        </w:tc>
        <w:tc>
          <w:tcPr>
            <w:tcW w:w="2267" w:type="dxa"/>
          </w:tcPr>
          <w:p w14:paraId="636B975E" w14:textId="77777777" w:rsidR="0061718F" w:rsidRPr="00AA0E34" w:rsidRDefault="0061718F" w:rsidP="005F54EC">
            <w:pPr>
              <w:pStyle w:val="TAL"/>
            </w:pPr>
          </w:p>
        </w:tc>
        <w:tc>
          <w:tcPr>
            <w:tcW w:w="1700" w:type="dxa"/>
          </w:tcPr>
          <w:p w14:paraId="319AD81A" w14:textId="77777777" w:rsidR="0061718F" w:rsidRPr="00AA0E34" w:rsidRDefault="0061718F" w:rsidP="005F54EC">
            <w:pPr>
              <w:pStyle w:val="TAL"/>
            </w:pPr>
          </w:p>
        </w:tc>
        <w:tc>
          <w:tcPr>
            <w:tcW w:w="1133" w:type="dxa"/>
          </w:tcPr>
          <w:p w14:paraId="1C6126F4" w14:textId="77777777" w:rsidR="0061718F" w:rsidRPr="00AA0E34" w:rsidRDefault="0061718F" w:rsidP="005F54EC">
            <w:pPr>
              <w:pStyle w:val="TAL"/>
            </w:pPr>
          </w:p>
        </w:tc>
      </w:tr>
      <w:tr w:rsidR="0061718F" w:rsidRPr="00AA0E34" w14:paraId="181FFC3C" w14:textId="77777777" w:rsidTr="005F54EC">
        <w:tc>
          <w:tcPr>
            <w:tcW w:w="4535" w:type="dxa"/>
          </w:tcPr>
          <w:p w14:paraId="287AAE07" w14:textId="77777777" w:rsidR="0061718F" w:rsidRPr="00AA0E34" w:rsidRDefault="0061718F" w:rsidP="005F54EC">
            <w:pPr>
              <w:pStyle w:val="TAL"/>
              <w:rPr>
                <w:rFonts w:eastAsia="Calibri"/>
              </w:rPr>
            </w:pPr>
            <w:r w:rsidRPr="00AA0E34">
              <w:rPr>
                <w:rFonts w:eastAsia="Calibri"/>
              </w:rPr>
              <w:t xml:space="preserve">  Floor Indicator</w:t>
            </w:r>
          </w:p>
        </w:tc>
        <w:tc>
          <w:tcPr>
            <w:tcW w:w="2267" w:type="dxa"/>
          </w:tcPr>
          <w:p w14:paraId="05730BD4" w14:textId="77777777" w:rsidR="0061718F" w:rsidRPr="00AA0E34" w:rsidRDefault="0061718F" w:rsidP="005F54EC">
            <w:pPr>
              <w:pStyle w:val="TAL"/>
            </w:pPr>
            <w:r w:rsidRPr="00AA0E34">
              <w:t>"0001010000000000"</w:t>
            </w:r>
          </w:p>
        </w:tc>
        <w:tc>
          <w:tcPr>
            <w:tcW w:w="1700" w:type="dxa"/>
          </w:tcPr>
          <w:p w14:paraId="299969DB" w14:textId="77777777" w:rsidR="0061718F" w:rsidRPr="00AA0E34" w:rsidRDefault="0061718F" w:rsidP="005F54EC">
            <w:pPr>
              <w:pStyle w:val="TAL"/>
            </w:pPr>
            <w:r w:rsidRPr="00AA0E34">
              <w:t>bit D=1 (Emergency call)</w:t>
            </w:r>
          </w:p>
          <w:p w14:paraId="7D7EC5FB" w14:textId="77777777" w:rsidR="0061718F" w:rsidRPr="00AA0E34" w:rsidRDefault="0061718F" w:rsidP="005F54EC">
            <w:pPr>
              <w:pStyle w:val="TAL"/>
            </w:pPr>
            <w:r w:rsidRPr="00AA0E34">
              <w:t xml:space="preserve">bit F=1 (Queueing supported) </w:t>
            </w:r>
          </w:p>
        </w:tc>
        <w:tc>
          <w:tcPr>
            <w:tcW w:w="1133" w:type="dxa"/>
          </w:tcPr>
          <w:p w14:paraId="037E1CB5" w14:textId="77777777" w:rsidR="0061718F" w:rsidRPr="00AA0E34" w:rsidRDefault="0061718F" w:rsidP="005F54EC">
            <w:pPr>
              <w:pStyle w:val="TAL"/>
            </w:pPr>
          </w:p>
        </w:tc>
      </w:tr>
    </w:tbl>
    <w:p w14:paraId="1E1C5148" w14:textId="77777777" w:rsidR="0061718F" w:rsidRPr="00AA0E34" w:rsidRDefault="0061718F" w:rsidP="0061718F">
      <w:pPr>
        <w:rPr>
          <w:lang w:eastAsia="ja-JP"/>
        </w:rPr>
      </w:pPr>
    </w:p>
    <w:p w14:paraId="3F66F592" w14:textId="77777777" w:rsidR="0061718F" w:rsidRPr="00AA0E34" w:rsidRDefault="0061718F" w:rsidP="0061718F">
      <w:pPr>
        <w:pStyle w:val="TH"/>
      </w:pPr>
      <w:r w:rsidRPr="00AA0E34">
        <w:t>Table 6.1.1.2.3.3-21: Floor Granted (step 82, Table 6.1.1.2.3.2-1; step 2,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AA0E34" w14:paraId="35E2C41B" w14:textId="77777777" w:rsidTr="005F54EC">
        <w:trPr>
          <w:cantSplit/>
        </w:trPr>
        <w:tc>
          <w:tcPr>
            <w:tcW w:w="9635" w:type="dxa"/>
            <w:gridSpan w:val="4"/>
          </w:tcPr>
          <w:p w14:paraId="6BE7C7A4" w14:textId="77777777" w:rsidR="0061718F" w:rsidRPr="00AA0E34" w:rsidRDefault="0061718F" w:rsidP="005F54EC">
            <w:pPr>
              <w:pStyle w:val="TAL"/>
            </w:pPr>
            <w:r w:rsidRPr="00AA0E34">
              <w:t>Derivation Path: 36.579-1 [2], Table 5.5.6.3-1 condition ON-NETWORK</w:t>
            </w:r>
          </w:p>
        </w:tc>
      </w:tr>
      <w:tr w:rsidR="0061718F" w:rsidRPr="00AA0E34" w14:paraId="685AE0D6" w14:textId="77777777" w:rsidTr="005F54EC">
        <w:tc>
          <w:tcPr>
            <w:tcW w:w="4535" w:type="dxa"/>
          </w:tcPr>
          <w:p w14:paraId="578A1E71" w14:textId="77777777" w:rsidR="0061718F" w:rsidRPr="00AA0E34" w:rsidRDefault="0061718F" w:rsidP="005F54EC">
            <w:pPr>
              <w:pStyle w:val="TAH"/>
            </w:pPr>
            <w:r w:rsidRPr="00AA0E34">
              <w:t>Information Element</w:t>
            </w:r>
          </w:p>
        </w:tc>
        <w:tc>
          <w:tcPr>
            <w:tcW w:w="2267" w:type="dxa"/>
          </w:tcPr>
          <w:p w14:paraId="68BEBEB3" w14:textId="77777777" w:rsidR="0061718F" w:rsidRPr="00AA0E34" w:rsidRDefault="0061718F" w:rsidP="005F54EC">
            <w:pPr>
              <w:pStyle w:val="TAH"/>
            </w:pPr>
            <w:r w:rsidRPr="00AA0E34">
              <w:t>Value/remark</w:t>
            </w:r>
          </w:p>
        </w:tc>
        <w:tc>
          <w:tcPr>
            <w:tcW w:w="1700" w:type="dxa"/>
          </w:tcPr>
          <w:p w14:paraId="78A6B736" w14:textId="77777777" w:rsidR="0061718F" w:rsidRPr="00AA0E34" w:rsidRDefault="0061718F" w:rsidP="005F54EC">
            <w:pPr>
              <w:pStyle w:val="TAH"/>
            </w:pPr>
            <w:r w:rsidRPr="00AA0E34">
              <w:t>Comment</w:t>
            </w:r>
          </w:p>
        </w:tc>
        <w:tc>
          <w:tcPr>
            <w:tcW w:w="1133" w:type="dxa"/>
          </w:tcPr>
          <w:p w14:paraId="2ECF78D2" w14:textId="77777777" w:rsidR="0061718F" w:rsidRPr="00AA0E34" w:rsidRDefault="0061718F" w:rsidP="005F54EC">
            <w:pPr>
              <w:pStyle w:val="TAH"/>
            </w:pPr>
            <w:r w:rsidRPr="00AA0E34">
              <w:t>Condition</w:t>
            </w:r>
          </w:p>
        </w:tc>
      </w:tr>
      <w:tr w:rsidR="0061718F" w:rsidRPr="00AA0E34" w:rsidDel="00562016" w14:paraId="3114555F" w14:textId="4E1C65E6" w:rsidTr="005F54EC">
        <w:trPr>
          <w:del w:id="746" w:author="MCC160" w:date="2021-02-08T17:56:00Z"/>
        </w:trPr>
        <w:tc>
          <w:tcPr>
            <w:tcW w:w="4535" w:type="dxa"/>
          </w:tcPr>
          <w:p w14:paraId="017055B3" w14:textId="427880DD" w:rsidR="0061718F" w:rsidRPr="00562016" w:rsidDel="00562016" w:rsidRDefault="0061718F" w:rsidP="005F54EC">
            <w:pPr>
              <w:pStyle w:val="TAL"/>
              <w:rPr>
                <w:del w:id="747" w:author="MCC160" w:date="2021-02-08T17:56:00Z"/>
                <w:rFonts w:eastAsia="Calibri"/>
                <w:highlight w:val="yellow"/>
                <w:rPrChange w:id="748" w:author="MCC160" w:date="2021-02-08T17:56:00Z">
                  <w:rPr>
                    <w:del w:id="749" w:author="MCC160" w:date="2021-02-08T17:56:00Z"/>
                    <w:rFonts w:eastAsia="Calibri"/>
                  </w:rPr>
                </w:rPrChange>
              </w:rPr>
            </w:pPr>
            <w:del w:id="750" w:author="MCC160" w:date="2021-02-08T17:56:00Z">
              <w:r w:rsidRPr="00562016" w:rsidDel="00562016">
                <w:rPr>
                  <w:rFonts w:eastAsia="Calibri"/>
                  <w:highlight w:val="yellow"/>
                  <w:rPrChange w:id="751" w:author="MCC160" w:date="2021-02-08T17:56:00Z">
                    <w:rPr>
                      <w:rFonts w:eastAsia="Calibri"/>
                    </w:rPr>
                  </w:rPrChange>
                </w:rPr>
                <w:delText>Subtype</w:delText>
              </w:r>
            </w:del>
          </w:p>
        </w:tc>
        <w:tc>
          <w:tcPr>
            <w:tcW w:w="2267" w:type="dxa"/>
          </w:tcPr>
          <w:p w14:paraId="4D947357" w14:textId="7501B1AC" w:rsidR="0061718F" w:rsidRPr="00562016" w:rsidDel="00562016" w:rsidRDefault="0061718F" w:rsidP="005F54EC">
            <w:pPr>
              <w:pStyle w:val="TAL"/>
              <w:rPr>
                <w:del w:id="752" w:author="MCC160" w:date="2021-02-08T17:56:00Z"/>
                <w:highlight w:val="yellow"/>
                <w:rPrChange w:id="753" w:author="MCC160" w:date="2021-02-08T17:56:00Z">
                  <w:rPr>
                    <w:del w:id="754" w:author="MCC160" w:date="2021-02-08T17:56:00Z"/>
                  </w:rPr>
                </w:rPrChange>
              </w:rPr>
            </w:pPr>
            <w:del w:id="755" w:author="MCC160" w:date="2021-02-08T17:56:00Z">
              <w:r w:rsidRPr="00562016" w:rsidDel="00562016">
                <w:rPr>
                  <w:highlight w:val="yellow"/>
                  <w:rPrChange w:id="756" w:author="MCC160" w:date="2021-02-08T17:56:00Z">
                    <w:rPr/>
                  </w:rPrChange>
                </w:rPr>
                <w:delText>"10001"</w:delText>
              </w:r>
            </w:del>
          </w:p>
        </w:tc>
        <w:tc>
          <w:tcPr>
            <w:tcW w:w="1700" w:type="dxa"/>
          </w:tcPr>
          <w:p w14:paraId="5319BD1A" w14:textId="668559FA" w:rsidR="0061718F" w:rsidRPr="00562016" w:rsidDel="00562016" w:rsidRDefault="0061718F" w:rsidP="005F54EC">
            <w:pPr>
              <w:pStyle w:val="TAL"/>
              <w:rPr>
                <w:del w:id="757" w:author="MCC160" w:date="2021-02-08T17:56:00Z"/>
                <w:highlight w:val="yellow"/>
                <w:rPrChange w:id="758" w:author="MCC160" w:date="2021-02-08T17:56:00Z">
                  <w:rPr>
                    <w:del w:id="759" w:author="MCC160" w:date="2021-02-08T17:56:00Z"/>
                  </w:rPr>
                </w:rPrChange>
              </w:rPr>
            </w:pPr>
            <w:del w:id="760" w:author="MCC160" w:date="2021-02-08T17:56:00Z">
              <w:r w:rsidRPr="00562016" w:rsidDel="00562016">
                <w:rPr>
                  <w:rFonts w:eastAsia="MS PGothic"/>
                  <w:highlight w:val="yellow"/>
                  <w:rPrChange w:id="761" w:author="MCC160" w:date="2021-02-08T17:56:00Z">
                    <w:rPr>
                      <w:rFonts w:eastAsia="MS PGothic"/>
                    </w:rPr>
                  </w:rPrChange>
                </w:rPr>
                <w:delText>Acknowledgment is required for Floor Granted message</w:delText>
              </w:r>
            </w:del>
          </w:p>
        </w:tc>
        <w:tc>
          <w:tcPr>
            <w:tcW w:w="1133" w:type="dxa"/>
          </w:tcPr>
          <w:p w14:paraId="1D78745A" w14:textId="24D9AF07" w:rsidR="0061718F" w:rsidRPr="00AA0E34" w:rsidDel="00562016" w:rsidRDefault="0061718F" w:rsidP="005F54EC">
            <w:pPr>
              <w:pStyle w:val="TAL"/>
              <w:rPr>
                <w:del w:id="762" w:author="MCC160" w:date="2021-02-08T17:56:00Z"/>
              </w:rPr>
            </w:pPr>
          </w:p>
        </w:tc>
      </w:tr>
      <w:tr w:rsidR="0061718F" w:rsidRPr="00AA0E34" w14:paraId="1193AA02" w14:textId="77777777" w:rsidTr="005F54EC">
        <w:tc>
          <w:tcPr>
            <w:tcW w:w="4535" w:type="dxa"/>
          </w:tcPr>
          <w:p w14:paraId="741BEB96" w14:textId="77777777" w:rsidR="0061718F" w:rsidRPr="00AA0E34" w:rsidRDefault="0061718F" w:rsidP="005F54EC">
            <w:pPr>
              <w:pStyle w:val="TAL"/>
              <w:rPr>
                <w:rFonts w:eastAsia="Calibri"/>
              </w:rPr>
            </w:pPr>
            <w:r w:rsidRPr="00AA0E34">
              <w:rPr>
                <w:rFonts w:eastAsia="Calibri"/>
              </w:rPr>
              <w:t>Floor Indicator</w:t>
            </w:r>
          </w:p>
        </w:tc>
        <w:tc>
          <w:tcPr>
            <w:tcW w:w="2267" w:type="dxa"/>
          </w:tcPr>
          <w:p w14:paraId="6E29BDAB" w14:textId="77777777" w:rsidR="0061718F" w:rsidRPr="00AA0E34" w:rsidRDefault="0061718F" w:rsidP="005F54EC">
            <w:pPr>
              <w:pStyle w:val="TAL"/>
            </w:pPr>
          </w:p>
        </w:tc>
        <w:tc>
          <w:tcPr>
            <w:tcW w:w="1700" w:type="dxa"/>
          </w:tcPr>
          <w:p w14:paraId="525E43C7" w14:textId="77777777" w:rsidR="0061718F" w:rsidRPr="00AA0E34" w:rsidRDefault="0061718F" w:rsidP="005F54EC">
            <w:pPr>
              <w:pStyle w:val="TAL"/>
            </w:pPr>
          </w:p>
        </w:tc>
        <w:tc>
          <w:tcPr>
            <w:tcW w:w="1133" w:type="dxa"/>
          </w:tcPr>
          <w:p w14:paraId="055B1079" w14:textId="77777777" w:rsidR="0061718F" w:rsidRPr="00AA0E34" w:rsidRDefault="0061718F" w:rsidP="005F54EC">
            <w:pPr>
              <w:pStyle w:val="TAL"/>
            </w:pPr>
          </w:p>
        </w:tc>
      </w:tr>
      <w:tr w:rsidR="0061718F" w:rsidRPr="00AA0E34" w14:paraId="14452983" w14:textId="77777777" w:rsidTr="005F54EC">
        <w:tc>
          <w:tcPr>
            <w:tcW w:w="4535" w:type="dxa"/>
          </w:tcPr>
          <w:p w14:paraId="68EDBD1B" w14:textId="77777777" w:rsidR="0061718F" w:rsidRPr="00AA0E34" w:rsidRDefault="0061718F" w:rsidP="005F54EC">
            <w:pPr>
              <w:pStyle w:val="TAL"/>
              <w:rPr>
                <w:rFonts w:eastAsia="Calibri"/>
              </w:rPr>
            </w:pPr>
            <w:r w:rsidRPr="00AA0E34">
              <w:rPr>
                <w:rFonts w:eastAsia="Calibri"/>
              </w:rPr>
              <w:t xml:space="preserve">  Floor Indicator</w:t>
            </w:r>
          </w:p>
        </w:tc>
        <w:tc>
          <w:tcPr>
            <w:tcW w:w="2267" w:type="dxa"/>
          </w:tcPr>
          <w:p w14:paraId="037C9F5C" w14:textId="77777777" w:rsidR="0061718F" w:rsidRPr="00AA0E34" w:rsidRDefault="0061718F" w:rsidP="005F54EC">
            <w:pPr>
              <w:pStyle w:val="TAL"/>
            </w:pPr>
            <w:r w:rsidRPr="00AA0E34">
              <w:t>"0000110000000000"</w:t>
            </w:r>
          </w:p>
        </w:tc>
        <w:tc>
          <w:tcPr>
            <w:tcW w:w="1700" w:type="dxa"/>
          </w:tcPr>
          <w:p w14:paraId="5EFA4B23" w14:textId="77777777" w:rsidR="0061718F" w:rsidRPr="00AA0E34" w:rsidRDefault="0061718F" w:rsidP="005F54EC">
            <w:pPr>
              <w:pStyle w:val="TAL"/>
            </w:pPr>
            <w:r w:rsidRPr="00AA0E34">
              <w:t>bit E=1 (Imminent Peril call)</w:t>
            </w:r>
          </w:p>
          <w:p w14:paraId="432158D4" w14:textId="77777777" w:rsidR="0061718F" w:rsidRPr="00AA0E34" w:rsidRDefault="0061718F" w:rsidP="005F54EC">
            <w:pPr>
              <w:pStyle w:val="TAL"/>
            </w:pPr>
            <w:r w:rsidRPr="00AA0E34">
              <w:t>bit F=1 (Queueing supported)</w:t>
            </w:r>
          </w:p>
        </w:tc>
        <w:tc>
          <w:tcPr>
            <w:tcW w:w="1133" w:type="dxa"/>
          </w:tcPr>
          <w:p w14:paraId="7159920E" w14:textId="77777777" w:rsidR="0061718F" w:rsidRPr="00AA0E34" w:rsidRDefault="0061718F" w:rsidP="005F54EC">
            <w:pPr>
              <w:pStyle w:val="TAL"/>
            </w:pPr>
          </w:p>
        </w:tc>
      </w:tr>
    </w:tbl>
    <w:p w14:paraId="3C5634F9" w14:textId="77777777" w:rsidR="0061718F" w:rsidRPr="00AA0E34" w:rsidRDefault="0061718F" w:rsidP="0061718F">
      <w:pPr>
        <w:rPr>
          <w:lang w:eastAsia="ja-JP"/>
        </w:rPr>
      </w:pPr>
    </w:p>
    <w:p w14:paraId="523AF8A4" w14:textId="77777777" w:rsidR="0061718F" w:rsidRPr="00AA0E34" w:rsidRDefault="0061718F" w:rsidP="0061718F">
      <w:pPr>
        <w:pStyle w:val="TH"/>
      </w:pPr>
      <w:r w:rsidRPr="00AA0E34">
        <w:t>Table 6.1.1.2.3.3-22: Floor Ack (steps 11, 57, 70, 82, 95, Table 6.1.1.2.3.2-1; step 3,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1718F" w:rsidRPr="00AA0E34" w14:paraId="28F75825" w14:textId="77777777" w:rsidTr="005F54EC">
        <w:trPr>
          <w:cantSplit/>
        </w:trPr>
        <w:tc>
          <w:tcPr>
            <w:tcW w:w="9635" w:type="dxa"/>
          </w:tcPr>
          <w:p w14:paraId="3B6190A8" w14:textId="77777777" w:rsidR="0061718F" w:rsidRPr="00AA0E34" w:rsidRDefault="0061718F" w:rsidP="005F54EC">
            <w:pPr>
              <w:pStyle w:val="TAL"/>
            </w:pPr>
            <w:r w:rsidRPr="00AA0E34">
              <w:t>Derivation Path: 36.579-1 [2], Table 5.5.6.11-1, condition UPLINK</w:t>
            </w:r>
          </w:p>
        </w:tc>
      </w:tr>
    </w:tbl>
    <w:p w14:paraId="33FD587C" w14:textId="77777777" w:rsidR="0061718F" w:rsidRPr="00AA0E34" w:rsidRDefault="0061718F" w:rsidP="0061718F">
      <w:pPr>
        <w:rPr>
          <w:lang w:eastAsia="ja-JP"/>
        </w:rPr>
      </w:pPr>
    </w:p>
    <w:p w14:paraId="19386D1C" w14:textId="77777777" w:rsidR="0061718F" w:rsidRPr="00AA0E34" w:rsidRDefault="0061718F" w:rsidP="0061718F">
      <w:pPr>
        <w:pStyle w:val="TH"/>
      </w:pPr>
      <w:r w:rsidRPr="00AA0E34">
        <w:t>Table 6.1.1.2.3.3-23: Floor Revoke (step 16, Table 6.1.1.2.3.2-1)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AA0E34" w14:paraId="3A444108" w14:textId="77777777" w:rsidTr="005F54EC">
        <w:trPr>
          <w:cantSplit/>
        </w:trPr>
        <w:tc>
          <w:tcPr>
            <w:tcW w:w="9635" w:type="dxa"/>
            <w:gridSpan w:val="4"/>
          </w:tcPr>
          <w:p w14:paraId="24BE7968" w14:textId="77777777" w:rsidR="0061718F" w:rsidRPr="00AA0E34" w:rsidRDefault="0061718F" w:rsidP="005F54EC">
            <w:pPr>
              <w:pStyle w:val="TAL"/>
            </w:pPr>
            <w:r w:rsidRPr="00AA0E34">
              <w:t>Derivation Path: 36.579-1 [2], Table 5.5.6.8-1</w:t>
            </w:r>
          </w:p>
        </w:tc>
      </w:tr>
      <w:tr w:rsidR="0061718F" w:rsidRPr="00AA0E34" w:rsidDel="00562016" w14:paraId="75E5BBA4" w14:textId="4FD887D0" w:rsidTr="005F54EC">
        <w:trPr>
          <w:del w:id="763" w:author="MCC160" w:date="2021-02-08T17:57:00Z"/>
        </w:trPr>
        <w:tc>
          <w:tcPr>
            <w:tcW w:w="4535" w:type="dxa"/>
          </w:tcPr>
          <w:p w14:paraId="677F96DC" w14:textId="2A67A940" w:rsidR="0061718F" w:rsidRPr="00562016" w:rsidDel="00562016" w:rsidRDefault="0061718F" w:rsidP="005F54EC">
            <w:pPr>
              <w:pStyle w:val="TAH"/>
              <w:rPr>
                <w:del w:id="764" w:author="MCC160" w:date="2021-02-08T17:57:00Z"/>
                <w:highlight w:val="yellow"/>
                <w:rPrChange w:id="765" w:author="MCC160" w:date="2021-02-08T17:57:00Z">
                  <w:rPr>
                    <w:del w:id="766" w:author="MCC160" w:date="2021-02-08T17:57:00Z"/>
                  </w:rPr>
                </w:rPrChange>
              </w:rPr>
            </w:pPr>
            <w:del w:id="767" w:author="MCC160" w:date="2021-02-08T17:57:00Z">
              <w:r w:rsidRPr="00562016" w:rsidDel="00562016">
                <w:rPr>
                  <w:b w:val="0"/>
                  <w:highlight w:val="yellow"/>
                  <w:rPrChange w:id="768" w:author="MCC160" w:date="2021-02-08T17:57:00Z">
                    <w:rPr>
                      <w:b w:val="0"/>
                    </w:rPr>
                  </w:rPrChange>
                </w:rPr>
                <w:delText>Information Element</w:delText>
              </w:r>
            </w:del>
          </w:p>
        </w:tc>
        <w:tc>
          <w:tcPr>
            <w:tcW w:w="2267" w:type="dxa"/>
          </w:tcPr>
          <w:p w14:paraId="24CB76A7" w14:textId="2C4F19C5" w:rsidR="0061718F" w:rsidRPr="00562016" w:rsidDel="00562016" w:rsidRDefault="0061718F" w:rsidP="005F54EC">
            <w:pPr>
              <w:pStyle w:val="TAH"/>
              <w:rPr>
                <w:del w:id="769" w:author="MCC160" w:date="2021-02-08T17:57:00Z"/>
                <w:highlight w:val="yellow"/>
                <w:rPrChange w:id="770" w:author="MCC160" w:date="2021-02-08T17:57:00Z">
                  <w:rPr>
                    <w:del w:id="771" w:author="MCC160" w:date="2021-02-08T17:57:00Z"/>
                  </w:rPr>
                </w:rPrChange>
              </w:rPr>
            </w:pPr>
            <w:del w:id="772" w:author="MCC160" w:date="2021-02-08T17:57:00Z">
              <w:r w:rsidRPr="00562016" w:rsidDel="00562016">
                <w:rPr>
                  <w:b w:val="0"/>
                  <w:highlight w:val="yellow"/>
                  <w:rPrChange w:id="773" w:author="MCC160" w:date="2021-02-08T17:57:00Z">
                    <w:rPr>
                      <w:b w:val="0"/>
                    </w:rPr>
                  </w:rPrChange>
                </w:rPr>
                <w:delText>Value/remark</w:delText>
              </w:r>
            </w:del>
          </w:p>
        </w:tc>
        <w:tc>
          <w:tcPr>
            <w:tcW w:w="1700" w:type="dxa"/>
          </w:tcPr>
          <w:p w14:paraId="2C939A65" w14:textId="16115AA9" w:rsidR="0061718F" w:rsidRPr="00562016" w:rsidDel="00562016" w:rsidRDefault="0061718F" w:rsidP="005F54EC">
            <w:pPr>
              <w:pStyle w:val="TAH"/>
              <w:rPr>
                <w:del w:id="774" w:author="MCC160" w:date="2021-02-08T17:57:00Z"/>
                <w:highlight w:val="yellow"/>
                <w:rPrChange w:id="775" w:author="MCC160" w:date="2021-02-08T17:57:00Z">
                  <w:rPr>
                    <w:del w:id="776" w:author="MCC160" w:date="2021-02-08T17:57:00Z"/>
                  </w:rPr>
                </w:rPrChange>
              </w:rPr>
            </w:pPr>
            <w:del w:id="777" w:author="MCC160" w:date="2021-02-08T17:57:00Z">
              <w:r w:rsidRPr="00562016" w:rsidDel="00562016">
                <w:rPr>
                  <w:b w:val="0"/>
                  <w:highlight w:val="yellow"/>
                  <w:rPrChange w:id="778" w:author="MCC160" w:date="2021-02-08T17:57:00Z">
                    <w:rPr>
                      <w:b w:val="0"/>
                    </w:rPr>
                  </w:rPrChange>
                </w:rPr>
                <w:delText>Comment</w:delText>
              </w:r>
            </w:del>
          </w:p>
        </w:tc>
        <w:tc>
          <w:tcPr>
            <w:tcW w:w="1133" w:type="dxa"/>
          </w:tcPr>
          <w:p w14:paraId="3596D13C" w14:textId="6719477E" w:rsidR="0061718F" w:rsidRPr="00562016" w:rsidDel="00562016" w:rsidRDefault="0061718F" w:rsidP="005F54EC">
            <w:pPr>
              <w:pStyle w:val="TAH"/>
              <w:rPr>
                <w:del w:id="779" w:author="MCC160" w:date="2021-02-08T17:57:00Z"/>
                <w:highlight w:val="yellow"/>
                <w:rPrChange w:id="780" w:author="MCC160" w:date="2021-02-08T17:57:00Z">
                  <w:rPr>
                    <w:del w:id="781" w:author="MCC160" w:date="2021-02-08T17:57:00Z"/>
                  </w:rPr>
                </w:rPrChange>
              </w:rPr>
            </w:pPr>
            <w:del w:id="782" w:author="MCC160" w:date="2021-02-08T17:57:00Z">
              <w:r w:rsidRPr="00562016" w:rsidDel="00562016">
                <w:rPr>
                  <w:b w:val="0"/>
                  <w:highlight w:val="yellow"/>
                  <w:rPrChange w:id="783" w:author="MCC160" w:date="2021-02-08T17:57:00Z">
                    <w:rPr>
                      <w:b w:val="0"/>
                    </w:rPr>
                  </w:rPrChange>
                </w:rPr>
                <w:delText>Condition</w:delText>
              </w:r>
            </w:del>
          </w:p>
        </w:tc>
      </w:tr>
      <w:tr w:rsidR="0061718F" w:rsidRPr="00AA0E34" w:rsidDel="00562016" w14:paraId="5FEDF78A" w14:textId="2234C00D" w:rsidTr="005F54EC">
        <w:trPr>
          <w:del w:id="784" w:author="MCC160" w:date="2021-02-08T17:57:00Z"/>
        </w:trPr>
        <w:tc>
          <w:tcPr>
            <w:tcW w:w="4535" w:type="dxa"/>
          </w:tcPr>
          <w:p w14:paraId="095C8269" w14:textId="46C1C565" w:rsidR="0061718F" w:rsidRPr="00562016" w:rsidDel="00562016" w:rsidRDefault="0061718F" w:rsidP="005F54EC">
            <w:pPr>
              <w:pStyle w:val="TAL"/>
              <w:rPr>
                <w:del w:id="785" w:author="MCC160" w:date="2021-02-08T17:57:00Z"/>
                <w:rFonts w:eastAsia="Calibri"/>
                <w:highlight w:val="yellow"/>
                <w:rPrChange w:id="786" w:author="MCC160" w:date="2021-02-08T17:57:00Z">
                  <w:rPr>
                    <w:del w:id="787" w:author="MCC160" w:date="2021-02-08T17:57:00Z"/>
                    <w:rFonts w:eastAsia="Calibri"/>
                  </w:rPr>
                </w:rPrChange>
              </w:rPr>
            </w:pPr>
            <w:del w:id="788" w:author="MCC160" w:date="2021-02-08T17:57:00Z">
              <w:r w:rsidRPr="00562016" w:rsidDel="00562016">
                <w:rPr>
                  <w:rFonts w:eastAsia="Calibri"/>
                  <w:highlight w:val="yellow"/>
                  <w:rPrChange w:id="789" w:author="MCC160" w:date="2021-02-08T17:57:00Z">
                    <w:rPr>
                      <w:rFonts w:eastAsia="Calibri"/>
                    </w:rPr>
                  </w:rPrChange>
                </w:rPr>
                <w:delText>Floor Indicator</w:delText>
              </w:r>
            </w:del>
          </w:p>
        </w:tc>
        <w:tc>
          <w:tcPr>
            <w:tcW w:w="2267" w:type="dxa"/>
          </w:tcPr>
          <w:p w14:paraId="3D03A520" w14:textId="12BE87EA" w:rsidR="0061718F" w:rsidRPr="00562016" w:rsidDel="00562016" w:rsidRDefault="0061718F" w:rsidP="005F54EC">
            <w:pPr>
              <w:pStyle w:val="TAL"/>
              <w:rPr>
                <w:del w:id="790" w:author="MCC160" w:date="2021-02-08T17:57:00Z"/>
                <w:highlight w:val="yellow"/>
                <w:rPrChange w:id="791" w:author="MCC160" w:date="2021-02-08T17:57:00Z">
                  <w:rPr>
                    <w:del w:id="792" w:author="MCC160" w:date="2021-02-08T17:57:00Z"/>
                  </w:rPr>
                </w:rPrChange>
              </w:rPr>
            </w:pPr>
          </w:p>
        </w:tc>
        <w:tc>
          <w:tcPr>
            <w:tcW w:w="1700" w:type="dxa"/>
          </w:tcPr>
          <w:p w14:paraId="4FE29231" w14:textId="3270D5C7" w:rsidR="0061718F" w:rsidRPr="00562016" w:rsidDel="00562016" w:rsidRDefault="0061718F" w:rsidP="005F54EC">
            <w:pPr>
              <w:pStyle w:val="TAL"/>
              <w:rPr>
                <w:del w:id="793" w:author="MCC160" w:date="2021-02-08T17:57:00Z"/>
                <w:highlight w:val="yellow"/>
                <w:rPrChange w:id="794" w:author="MCC160" w:date="2021-02-08T17:57:00Z">
                  <w:rPr>
                    <w:del w:id="795" w:author="MCC160" w:date="2021-02-08T17:57:00Z"/>
                  </w:rPr>
                </w:rPrChange>
              </w:rPr>
            </w:pPr>
          </w:p>
        </w:tc>
        <w:tc>
          <w:tcPr>
            <w:tcW w:w="1133" w:type="dxa"/>
          </w:tcPr>
          <w:p w14:paraId="420F4C46" w14:textId="2DC60EDB" w:rsidR="0061718F" w:rsidRPr="00562016" w:rsidDel="00562016" w:rsidRDefault="0061718F" w:rsidP="005F54EC">
            <w:pPr>
              <w:pStyle w:val="TAL"/>
              <w:rPr>
                <w:del w:id="796" w:author="MCC160" w:date="2021-02-08T17:57:00Z"/>
                <w:highlight w:val="yellow"/>
                <w:rPrChange w:id="797" w:author="MCC160" w:date="2021-02-08T17:57:00Z">
                  <w:rPr>
                    <w:del w:id="798" w:author="MCC160" w:date="2021-02-08T17:57:00Z"/>
                  </w:rPr>
                </w:rPrChange>
              </w:rPr>
            </w:pPr>
          </w:p>
        </w:tc>
      </w:tr>
      <w:tr w:rsidR="0061718F" w:rsidRPr="00AA0E34" w:rsidDel="00562016" w14:paraId="262FA2CA" w14:textId="515B0158" w:rsidTr="005F54EC">
        <w:trPr>
          <w:del w:id="799" w:author="MCC160" w:date="2021-02-08T17:57:00Z"/>
        </w:trPr>
        <w:tc>
          <w:tcPr>
            <w:tcW w:w="4535" w:type="dxa"/>
          </w:tcPr>
          <w:p w14:paraId="473E485E" w14:textId="2C2F41EE" w:rsidR="0061718F" w:rsidRPr="00562016" w:rsidDel="00562016" w:rsidRDefault="0061718F" w:rsidP="005F54EC">
            <w:pPr>
              <w:pStyle w:val="TAL"/>
              <w:rPr>
                <w:del w:id="800" w:author="MCC160" w:date="2021-02-08T17:57:00Z"/>
                <w:rFonts w:eastAsia="Calibri"/>
                <w:highlight w:val="yellow"/>
                <w:rPrChange w:id="801" w:author="MCC160" w:date="2021-02-08T17:57:00Z">
                  <w:rPr>
                    <w:del w:id="802" w:author="MCC160" w:date="2021-02-08T17:57:00Z"/>
                    <w:rFonts w:eastAsia="Calibri"/>
                  </w:rPr>
                </w:rPrChange>
              </w:rPr>
            </w:pPr>
            <w:del w:id="803" w:author="MCC160" w:date="2021-02-08T17:57:00Z">
              <w:r w:rsidRPr="00562016" w:rsidDel="00562016">
                <w:rPr>
                  <w:rFonts w:eastAsia="Calibri"/>
                  <w:highlight w:val="yellow"/>
                  <w:rPrChange w:id="804" w:author="MCC160" w:date="2021-02-08T17:57:00Z">
                    <w:rPr>
                      <w:rFonts w:eastAsia="Calibri"/>
                    </w:rPr>
                  </w:rPrChange>
                </w:rPr>
                <w:delText xml:space="preserve">  Floor Indicator</w:delText>
              </w:r>
            </w:del>
          </w:p>
        </w:tc>
        <w:tc>
          <w:tcPr>
            <w:tcW w:w="2267" w:type="dxa"/>
          </w:tcPr>
          <w:p w14:paraId="3B6B12D1" w14:textId="3FA71854" w:rsidR="0061718F" w:rsidRPr="00562016" w:rsidDel="00562016" w:rsidRDefault="0061718F" w:rsidP="005F54EC">
            <w:pPr>
              <w:pStyle w:val="TAL"/>
              <w:rPr>
                <w:del w:id="805" w:author="MCC160" w:date="2021-02-08T17:57:00Z"/>
                <w:highlight w:val="yellow"/>
                <w:rPrChange w:id="806" w:author="MCC160" w:date="2021-02-08T17:57:00Z">
                  <w:rPr>
                    <w:del w:id="807" w:author="MCC160" w:date="2021-02-08T17:57:00Z"/>
                  </w:rPr>
                </w:rPrChange>
              </w:rPr>
            </w:pPr>
            <w:del w:id="808" w:author="MCC160" w:date="2021-02-08T17:57:00Z">
              <w:r w:rsidRPr="00562016" w:rsidDel="00562016">
                <w:rPr>
                  <w:highlight w:val="yellow"/>
                  <w:rPrChange w:id="809" w:author="MCC160" w:date="2021-02-08T17:57:00Z">
                    <w:rPr/>
                  </w:rPrChange>
                </w:rPr>
                <w:delText>"1000010000000000"</w:delText>
              </w:r>
            </w:del>
          </w:p>
        </w:tc>
        <w:tc>
          <w:tcPr>
            <w:tcW w:w="1700" w:type="dxa"/>
          </w:tcPr>
          <w:p w14:paraId="15BDBF82" w14:textId="7AA5486C" w:rsidR="0061718F" w:rsidRPr="00562016" w:rsidDel="00562016" w:rsidRDefault="0061718F" w:rsidP="005F54EC">
            <w:pPr>
              <w:pStyle w:val="TAL"/>
              <w:rPr>
                <w:del w:id="810" w:author="MCC160" w:date="2021-02-08T17:57:00Z"/>
                <w:highlight w:val="yellow"/>
                <w:rPrChange w:id="811" w:author="MCC160" w:date="2021-02-08T17:57:00Z">
                  <w:rPr>
                    <w:del w:id="812" w:author="MCC160" w:date="2021-02-08T17:57:00Z"/>
                  </w:rPr>
                </w:rPrChange>
              </w:rPr>
            </w:pPr>
            <w:del w:id="813" w:author="MCC160" w:date="2021-02-08T17:57:00Z">
              <w:r w:rsidRPr="00562016" w:rsidDel="00562016">
                <w:rPr>
                  <w:highlight w:val="yellow"/>
                  <w:rPrChange w:id="814" w:author="MCC160" w:date="2021-02-08T17:57:00Z">
                    <w:rPr/>
                  </w:rPrChange>
                </w:rPr>
                <w:delText>bit A=1 (Normal call)</w:delText>
              </w:r>
            </w:del>
          </w:p>
          <w:p w14:paraId="2B68A110" w14:textId="54544D5C" w:rsidR="0061718F" w:rsidRPr="00562016" w:rsidDel="00562016" w:rsidRDefault="0061718F" w:rsidP="005F54EC">
            <w:pPr>
              <w:pStyle w:val="TAL"/>
              <w:rPr>
                <w:del w:id="815" w:author="MCC160" w:date="2021-02-08T17:57:00Z"/>
                <w:highlight w:val="yellow"/>
                <w:rPrChange w:id="816" w:author="MCC160" w:date="2021-02-08T17:57:00Z">
                  <w:rPr>
                    <w:del w:id="817" w:author="MCC160" w:date="2021-02-08T17:57:00Z"/>
                  </w:rPr>
                </w:rPrChange>
              </w:rPr>
            </w:pPr>
            <w:del w:id="818" w:author="MCC160" w:date="2021-02-08T17:57:00Z">
              <w:r w:rsidRPr="00562016" w:rsidDel="00562016">
                <w:rPr>
                  <w:highlight w:val="yellow"/>
                  <w:rPrChange w:id="819" w:author="MCC160" w:date="2021-02-08T17:57:00Z">
                    <w:rPr/>
                  </w:rPrChange>
                </w:rPr>
                <w:delText xml:space="preserve">bit F=1 (Queueing supported) </w:delText>
              </w:r>
            </w:del>
          </w:p>
        </w:tc>
        <w:tc>
          <w:tcPr>
            <w:tcW w:w="1133" w:type="dxa"/>
          </w:tcPr>
          <w:p w14:paraId="67F7BD8C" w14:textId="4128B2AA" w:rsidR="0061718F" w:rsidRPr="00562016" w:rsidDel="00562016" w:rsidRDefault="0061718F" w:rsidP="005F54EC">
            <w:pPr>
              <w:pStyle w:val="TAL"/>
              <w:rPr>
                <w:del w:id="820" w:author="MCC160" w:date="2021-02-08T17:57:00Z"/>
                <w:highlight w:val="yellow"/>
                <w:rPrChange w:id="821" w:author="MCC160" w:date="2021-02-08T17:57:00Z">
                  <w:rPr>
                    <w:del w:id="822" w:author="MCC160" w:date="2021-02-08T17:57:00Z"/>
                  </w:rPr>
                </w:rPrChange>
              </w:rPr>
            </w:pPr>
          </w:p>
        </w:tc>
      </w:tr>
    </w:tbl>
    <w:p w14:paraId="0C84EDB0" w14:textId="77777777" w:rsidR="0061718F" w:rsidRPr="00AA0E34" w:rsidRDefault="0061718F" w:rsidP="0061718F"/>
    <w:p w14:paraId="629F254B" w14:textId="77777777" w:rsidR="0061718F" w:rsidRPr="00AA0E34" w:rsidRDefault="0061718F" w:rsidP="0061718F">
      <w:pPr>
        <w:pStyle w:val="TH"/>
      </w:pPr>
      <w:r w:rsidRPr="00AA0E34">
        <w:t>Table 6.1.1.2.3.3-24: Floor Release (steps 16, 31, 40, 75, 100, Table 6.1.1.2.3.2-1; step 1, TS 36.579-1 [2] Table 5.3.20.3-1; step 1,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AA0E34" w14:paraId="118D627E" w14:textId="77777777" w:rsidTr="005F54EC">
        <w:trPr>
          <w:cantSplit/>
        </w:trPr>
        <w:tc>
          <w:tcPr>
            <w:tcW w:w="9635" w:type="dxa"/>
            <w:gridSpan w:val="4"/>
          </w:tcPr>
          <w:p w14:paraId="0E669C78" w14:textId="77777777" w:rsidR="0061718F" w:rsidRPr="00AA0E34" w:rsidRDefault="0061718F" w:rsidP="005F54EC">
            <w:pPr>
              <w:pStyle w:val="TAL"/>
            </w:pPr>
            <w:r w:rsidRPr="00AA0E34">
              <w:t>Derivation Path: 36.579-1 [2], Table 5.5.6.5-1 condition ON-NETWORK</w:t>
            </w:r>
          </w:p>
        </w:tc>
      </w:tr>
      <w:tr w:rsidR="0061718F" w:rsidRPr="00AA0E34" w:rsidDel="00562016" w14:paraId="63E53C46" w14:textId="185FF028" w:rsidTr="005F54EC">
        <w:trPr>
          <w:del w:id="823" w:author="MCC160" w:date="2021-02-08T17:57:00Z"/>
        </w:trPr>
        <w:tc>
          <w:tcPr>
            <w:tcW w:w="4535" w:type="dxa"/>
          </w:tcPr>
          <w:p w14:paraId="78082668" w14:textId="1F674D8A" w:rsidR="0061718F" w:rsidRPr="00562016" w:rsidDel="00562016" w:rsidRDefault="0061718F" w:rsidP="005F54EC">
            <w:pPr>
              <w:pStyle w:val="TAH"/>
              <w:rPr>
                <w:del w:id="824" w:author="MCC160" w:date="2021-02-08T17:57:00Z"/>
                <w:highlight w:val="yellow"/>
                <w:rPrChange w:id="825" w:author="MCC160" w:date="2021-02-08T17:57:00Z">
                  <w:rPr>
                    <w:del w:id="826" w:author="MCC160" w:date="2021-02-08T17:57:00Z"/>
                  </w:rPr>
                </w:rPrChange>
              </w:rPr>
            </w:pPr>
            <w:del w:id="827" w:author="MCC160" w:date="2021-02-08T17:57:00Z">
              <w:r w:rsidRPr="00562016" w:rsidDel="00562016">
                <w:rPr>
                  <w:b w:val="0"/>
                  <w:highlight w:val="yellow"/>
                  <w:rPrChange w:id="828" w:author="MCC160" w:date="2021-02-08T17:57:00Z">
                    <w:rPr>
                      <w:b w:val="0"/>
                    </w:rPr>
                  </w:rPrChange>
                </w:rPr>
                <w:delText>Information Element</w:delText>
              </w:r>
            </w:del>
          </w:p>
        </w:tc>
        <w:tc>
          <w:tcPr>
            <w:tcW w:w="2267" w:type="dxa"/>
          </w:tcPr>
          <w:p w14:paraId="6BB64B2E" w14:textId="4AAFF80F" w:rsidR="0061718F" w:rsidRPr="00562016" w:rsidDel="00562016" w:rsidRDefault="0061718F" w:rsidP="005F54EC">
            <w:pPr>
              <w:pStyle w:val="TAH"/>
              <w:rPr>
                <w:del w:id="829" w:author="MCC160" w:date="2021-02-08T17:57:00Z"/>
                <w:highlight w:val="yellow"/>
                <w:rPrChange w:id="830" w:author="MCC160" w:date="2021-02-08T17:57:00Z">
                  <w:rPr>
                    <w:del w:id="831" w:author="MCC160" w:date="2021-02-08T17:57:00Z"/>
                  </w:rPr>
                </w:rPrChange>
              </w:rPr>
            </w:pPr>
            <w:del w:id="832" w:author="MCC160" w:date="2021-02-08T17:57:00Z">
              <w:r w:rsidRPr="00562016" w:rsidDel="00562016">
                <w:rPr>
                  <w:b w:val="0"/>
                  <w:highlight w:val="yellow"/>
                  <w:rPrChange w:id="833" w:author="MCC160" w:date="2021-02-08T17:57:00Z">
                    <w:rPr>
                      <w:b w:val="0"/>
                    </w:rPr>
                  </w:rPrChange>
                </w:rPr>
                <w:delText>Value/remark</w:delText>
              </w:r>
            </w:del>
          </w:p>
        </w:tc>
        <w:tc>
          <w:tcPr>
            <w:tcW w:w="1700" w:type="dxa"/>
          </w:tcPr>
          <w:p w14:paraId="4B6F1706" w14:textId="424CA3E9" w:rsidR="0061718F" w:rsidRPr="00562016" w:rsidDel="00562016" w:rsidRDefault="0061718F" w:rsidP="005F54EC">
            <w:pPr>
              <w:pStyle w:val="TAH"/>
              <w:rPr>
                <w:del w:id="834" w:author="MCC160" w:date="2021-02-08T17:57:00Z"/>
                <w:highlight w:val="yellow"/>
                <w:rPrChange w:id="835" w:author="MCC160" w:date="2021-02-08T17:57:00Z">
                  <w:rPr>
                    <w:del w:id="836" w:author="MCC160" w:date="2021-02-08T17:57:00Z"/>
                  </w:rPr>
                </w:rPrChange>
              </w:rPr>
            </w:pPr>
            <w:del w:id="837" w:author="MCC160" w:date="2021-02-08T17:57:00Z">
              <w:r w:rsidRPr="00562016" w:rsidDel="00562016">
                <w:rPr>
                  <w:b w:val="0"/>
                  <w:highlight w:val="yellow"/>
                  <w:rPrChange w:id="838" w:author="MCC160" w:date="2021-02-08T17:57:00Z">
                    <w:rPr>
                      <w:b w:val="0"/>
                    </w:rPr>
                  </w:rPrChange>
                </w:rPr>
                <w:delText>Comment</w:delText>
              </w:r>
            </w:del>
          </w:p>
        </w:tc>
        <w:tc>
          <w:tcPr>
            <w:tcW w:w="1133" w:type="dxa"/>
          </w:tcPr>
          <w:p w14:paraId="7FD32FFF" w14:textId="51933B8A" w:rsidR="0061718F" w:rsidRPr="00562016" w:rsidDel="00562016" w:rsidRDefault="0061718F" w:rsidP="005F54EC">
            <w:pPr>
              <w:pStyle w:val="TAH"/>
              <w:rPr>
                <w:del w:id="839" w:author="MCC160" w:date="2021-02-08T17:57:00Z"/>
                <w:highlight w:val="yellow"/>
                <w:rPrChange w:id="840" w:author="MCC160" w:date="2021-02-08T17:57:00Z">
                  <w:rPr>
                    <w:del w:id="841" w:author="MCC160" w:date="2021-02-08T17:57:00Z"/>
                  </w:rPr>
                </w:rPrChange>
              </w:rPr>
            </w:pPr>
            <w:del w:id="842" w:author="MCC160" w:date="2021-02-08T17:57:00Z">
              <w:r w:rsidRPr="00562016" w:rsidDel="00562016">
                <w:rPr>
                  <w:b w:val="0"/>
                  <w:highlight w:val="yellow"/>
                  <w:rPrChange w:id="843" w:author="MCC160" w:date="2021-02-08T17:57:00Z">
                    <w:rPr>
                      <w:b w:val="0"/>
                    </w:rPr>
                  </w:rPrChange>
                </w:rPr>
                <w:delText>Condition</w:delText>
              </w:r>
            </w:del>
          </w:p>
        </w:tc>
      </w:tr>
      <w:tr w:rsidR="0061718F" w:rsidRPr="00AA0E34" w:rsidDel="00562016" w14:paraId="3B7E6980" w14:textId="00D92896" w:rsidTr="005F54EC">
        <w:trPr>
          <w:del w:id="844" w:author="MCC160" w:date="2021-02-08T17:57:00Z"/>
        </w:trPr>
        <w:tc>
          <w:tcPr>
            <w:tcW w:w="4535" w:type="dxa"/>
          </w:tcPr>
          <w:p w14:paraId="6C464655" w14:textId="4042A754" w:rsidR="0061718F" w:rsidRPr="00562016" w:rsidDel="00562016" w:rsidRDefault="0061718F" w:rsidP="005F54EC">
            <w:pPr>
              <w:pStyle w:val="TAL"/>
              <w:rPr>
                <w:del w:id="845" w:author="MCC160" w:date="2021-02-08T17:57:00Z"/>
                <w:rFonts w:eastAsia="Calibri"/>
                <w:highlight w:val="yellow"/>
                <w:rPrChange w:id="846" w:author="MCC160" w:date="2021-02-08T17:57:00Z">
                  <w:rPr>
                    <w:del w:id="847" w:author="MCC160" w:date="2021-02-08T17:57:00Z"/>
                    <w:rFonts w:eastAsia="Calibri"/>
                  </w:rPr>
                </w:rPrChange>
              </w:rPr>
            </w:pPr>
            <w:del w:id="848" w:author="MCC160" w:date="2021-02-08T17:57:00Z">
              <w:r w:rsidRPr="00562016" w:rsidDel="00562016">
                <w:rPr>
                  <w:rFonts w:eastAsia="Calibri"/>
                  <w:highlight w:val="yellow"/>
                  <w:rPrChange w:id="849" w:author="MCC160" w:date="2021-02-08T17:57:00Z">
                    <w:rPr>
                      <w:rFonts w:eastAsia="Calibri"/>
                    </w:rPr>
                  </w:rPrChange>
                </w:rPr>
                <w:delText>Floor Indicator</w:delText>
              </w:r>
            </w:del>
          </w:p>
        </w:tc>
        <w:tc>
          <w:tcPr>
            <w:tcW w:w="2267" w:type="dxa"/>
          </w:tcPr>
          <w:p w14:paraId="5F052336" w14:textId="581A1403" w:rsidR="0061718F" w:rsidRPr="00562016" w:rsidDel="00562016" w:rsidRDefault="0061718F" w:rsidP="005F54EC">
            <w:pPr>
              <w:pStyle w:val="TAL"/>
              <w:rPr>
                <w:del w:id="850" w:author="MCC160" w:date="2021-02-08T17:57:00Z"/>
                <w:highlight w:val="yellow"/>
                <w:rPrChange w:id="851" w:author="MCC160" w:date="2021-02-08T17:57:00Z">
                  <w:rPr>
                    <w:del w:id="852" w:author="MCC160" w:date="2021-02-08T17:57:00Z"/>
                  </w:rPr>
                </w:rPrChange>
              </w:rPr>
            </w:pPr>
          </w:p>
        </w:tc>
        <w:tc>
          <w:tcPr>
            <w:tcW w:w="1700" w:type="dxa"/>
          </w:tcPr>
          <w:p w14:paraId="6324C407" w14:textId="7B7E9067" w:rsidR="0061718F" w:rsidRPr="00562016" w:rsidDel="00562016" w:rsidRDefault="0061718F" w:rsidP="005F54EC">
            <w:pPr>
              <w:pStyle w:val="TAL"/>
              <w:rPr>
                <w:del w:id="853" w:author="MCC160" w:date="2021-02-08T17:57:00Z"/>
                <w:highlight w:val="yellow"/>
                <w:rPrChange w:id="854" w:author="MCC160" w:date="2021-02-08T17:57:00Z">
                  <w:rPr>
                    <w:del w:id="855" w:author="MCC160" w:date="2021-02-08T17:57:00Z"/>
                  </w:rPr>
                </w:rPrChange>
              </w:rPr>
            </w:pPr>
          </w:p>
        </w:tc>
        <w:tc>
          <w:tcPr>
            <w:tcW w:w="1133" w:type="dxa"/>
          </w:tcPr>
          <w:p w14:paraId="14813296" w14:textId="4176AD0A" w:rsidR="0061718F" w:rsidRPr="00562016" w:rsidDel="00562016" w:rsidRDefault="0061718F" w:rsidP="005F54EC">
            <w:pPr>
              <w:pStyle w:val="TAL"/>
              <w:rPr>
                <w:del w:id="856" w:author="MCC160" w:date="2021-02-08T17:57:00Z"/>
                <w:highlight w:val="yellow"/>
                <w:rPrChange w:id="857" w:author="MCC160" w:date="2021-02-08T17:57:00Z">
                  <w:rPr>
                    <w:del w:id="858" w:author="MCC160" w:date="2021-02-08T17:57:00Z"/>
                  </w:rPr>
                </w:rPrChange>
              </w:rPr>
            </w:pPr>
          </w:p>
        </w:tc>
      </w:tr>
      <w:tr w:rsidR="0061718F" w:rsidRPr="00AA0E34" w:rsidDel="00562016" w14:paraId="7ABF13CF" w14:textId="27D89CA8" w:rsidTr="005F54EC">
        <w:trPr>
          <w:del w:id="859" w:author="MCC160" w:date="2021-02-08T17:57:00Z"/>
        </w:trPr>
        <w:tc>
          <w:tcPr>
            <w:tcW w:w="4535" w:type="dxa"/>
          </w:tcPr>
          <w:p w14:paraId="7BA23880" w14:textId="0398E951" w:rsidR="0061718F" w:rsidRPr="00562016" w:rsidDel="00562016" w:rsidRDefault="0061718F" w:rsidP="005F54EC">
            <w:pPr>
              <w:pStyle w:val="TAL"/>
              <w:rPr>
                <w:del w:id="860" w:author="MCC160" w:date="2021-02-08T17:57:00Z"/>
                <w:rFonts w:eastAsia="Calibri"/>
                <w:highlight w:val="yellow"/>
                <w:rPrChange w:id="861" w:author="MCC160" w:date="2021-02-08T17:57:00Z">
                  <w:rPr>
                    <w:del w:id="862" w:author="MCC160" w:date="2021-02-08T17:57:00Z"/>
                    <w:rFonts w:eastAsia="Calibri"/>
                  </w:rPr>
                </w:rPrChange>
              </w:rPr>
            </w:pPr>
            <w:del w:id="863" w:author="MCC160" w:date="2021-02-08T17:57:00Z">
              <w:r w:rsidRPr="00562016" w:rsidDel="00562016">
                <w:rPr>
                  <w:rFonts w:eastAsia="Calibri"/>
                  <w:highlight w:val="yellow"/>
                  <w:rPrChange w:id="864" w:author="MCC160" w:date="2021-02-08T17:57:00Z">
                    <w:rPr>
                      <w:rFonts w:eastAsia="Calibri"/>
                    </w:rPr>
                  </w:rPrChange>
                </w:rPr>
                <w:delText xml:space="preserve">  Floor Indicator</w:delText>
              </w:r>
            </w:del>
          </w:p>
        </w:tc>
        <w:tc>
          <w:tcPr>
            <w:tcW w:w="2267" w:type="dxa"/>
          </w:tcPr>
          <w:p w14:paraId="195E8103" w14:textId="2F5F61ED" w:rsidR="0061718F" w:rsidRPr="00562016" w:rsidDel="00562016" w:rsidRDefault="0061718F" w:rsidP="005F54EC">
            <w:pPr>
              <w:pStyle w:val="TAL"/>
              <w:rPr>
                <w:del w:id="865" w:author="MCC160" w:date="2021-02-08T17:57:00Z"/>
                <w:highlight w:val="yellow"/>
                <w:rPrChange w:id="866" w:author="MCC160" w:date="2021-02-08T17:57:00Z">
                  <w:rPr>
                    <w:del w:id="867" w:author="MCC160" w:date="2021-02-08T17:57:00Z"/>
                  </w:rPr>
                </w:rPrChange>
              </w:rPr>
            </w:pPr>
            <w:del w:id="868" w:author="MCC160" w:date="2021-02-08T17:57:00Z">
              <w:r w:rsidRPr="00562016" w:rsidDel="00562016">
                <w:rPr>
                  <w:highlight w:val="yellow"/>
                  <w:rPrChange w:id="869" w:author="MCC160" w:date="2021-02-08T17:57:00Z">
                    <w:rPr/>
                  </w:rPrChange>
                </w:rPr>
                <w:delText>"10000X0000000000"</w:delText>
              </w:r>
            </w:del>
          </w:p>
        </w:tc>
        <w:tc>
          <w:tcPr>
            <w:tcW w:w="1700" w:type="dxa"/>
          </w:tcPr>
          <w:p w14:paraId="598802F7" w14:textId="227748CD" w:rsidR="0061718F" w:rsidRPr="00562016" w:rsidDel="00562016" w:rsidRDefault="0061718F" w:rsidP="005F54EC">
            <w:pPr>
              <w:pStyle w:val="TAL"/>
              <w:rPr>
                <w:del w:id="870" w:author="MCC160" w:date="2021-02-08T17:57:00Z"/>
                <w:highlight w:val="yellow"/>
                <w:rPrChange w:id="871" w:author="MCC160" w:date="2021-02-08T17:57:00Z">
                  <w:rPr>
                    <w:del w:id="872" w:author="MCC160" w:date="2021-02-08T17:57:00Z"/>
                  </w:rPr>
                </w:rPrChange>
              </w:rPr>
            </w:pPr>
            <w:del w:id="873" w:author="MCC160" w:date="2021-02-08T17:57:00Z">
              <w:r w:rsidRPr="00562016" w:rsidDel="00562016">
                <w:rPr>
                  <w:highlight w:val="yellow"/>
                  <w:rPrChange w:id="874" w:author="MCC160" w:date="2021-02-08T17:57:00Z">
                    <w:rPr/>
                  </w:rPrChange>
                </w:rPr>
                <w:delText>bit A=1 (Normal call)</w:delText>
              </w:r>
            </w:del>
          </w:p>
          <w:p w14:paraId="51E6A462" w14:textId="45B98B27" w:rsidR="0061718F" w:rsidRPr="00562016" w:rsidDel="00562016" w:rsidRDefault="0061718F" w:rsidP="005F54EC">
            <w:pPr>
              <w:pStyle w:val="TAL"/>
              <w:rPr>
                <w:del w:id="875" w:author="MCC160" w:date="2021-02-08T17:57:00Z"/>
                <w:highlight w:val="yellow"/>
                <w:rPrChange w:id="876" w:author="MCC160" w:date="2021-02-08T17:57:00Z">
                  <w:rPr>
                    <w:del w:id="877" w:author="MCC160" w:date="2021-02-08T17:57:00Z"/>
                  </w:rPr>
                </w:rPrChange>
              </w:rPr>
            </w:pPr>
            <w:del w:id="878" w:author="MCC160" w:date="2021-02-08T17:57:00Z">
              <w:r w:rsidRPr="00562016" w:rsidDel="00562016">
                <w:rPr>
                  <w:highlight w:val="yellow"/>
                  <w:rPrChange w:id="879" w:author="MCC160" w:date="2021-02-08T17:57:00Z">
                    <w:rPr/>
                  </w:rPrChange>
                </w:rPr>
                <w:delText>bit F=X (Queueing supported) any value</w:delText>
              </w:r>
            </w:del>
          </w:p>
        </w:tc>
        <w:tc>
          <w:tcPr>
            <w:tcW w:w="1133" w:type="dxa"/>
          </w:tcPr>
          <w:p w14:paraId="183D1799" w14:textId="7A1C398C" w:rsidR="0061718F" w:rsidRPr="00562016" w:rsidDel="00562016" w:rsidRDefault="0061718F" w:rsidP="005F54EC">
            <w:pPr>
              <w:pStyle w:val="TAL"/>
              <w:rPr>
                <w:del w:id="880" w:author="MCC160" w:date="2021-02-08T17:57:00Z"/>
                <w:highlight w:val="yellow"/>
                <w:rPrChange w:id="881" w:author="MCC160" w:date="2021-02-08T17:57:00Z">
                  <w:rPr>
                    <w:del w:id="882" w:author="MCC160" w:date="2021-02-08T17:57:00Z"/>
                  </w:rPr>
                </w:rPrChange>
              </w:rPr>
            </w:pPr>
          </w:p>
        </w:tc>
      </w:tr>
    </w:tbl>
    <w:p w14:paraId="0F67D421" w14:textId="77777777" w:rsidR="0061718F" w:rsidRPr="00AA0E34" w:rsidRDefault="0061718F" w:rsidP="0061718F"/>
    <w:p w14:paraId="1D41A712" w14:textId="77777777" w:rsidR="0061718F" w:rsidRPr="00AA0E34" w:rsidRDefault="0061718F" w:rsidP="0061718F">
      <w:pPr>
        <w:pStyle w:val="TH"/>
      </w:pPr>
      <w:r w:rsidRPr="00AA0E34">
        <w:lastRenderedPageBreak/>
        <w:t>Table 6.1.1.2.3.3-25: Floor Release (step 62, Table 6.1.1.2.3.2-1; step 1,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AA0E34" w14:paraId="427B39CE" w14:textId="77777777" w:rsidTr="005F54EC">
        <w:trPr>
          <w:cantSplit/>
        </w:trPr>
        <w:tc>
          <w:tcPr>
            <w:tcW w:w="9635" w:type="dxa"/>
            <w:gridSpan w:val="4"/>
          </w:tcPr>
          <w:p w14:paraId="7AB3100A" w14:textId="77777777" w:rsidR="0061718F" w:rsidRPr="00AA0E34" w:rsidRDefault="0061718F" w:rsidP="005F54EC">
            <w:pPr>
              <w:pStyle w:val="TAL"/>
            </w:pPr>
            <w:r w:rsidRPr="00AA0E34">
              <w:t>Derivation Path: 36.579-1 [2], Table 5.5.6.5-1 condition ON-NETWORK</w:t>
            </w:r>
          </w:p>
        </w:tc>
      </w:tr>
      <w:tr w:rsidR="0061718F" w:rsidRPr="00AA0E34" w14:paraId="72CA0725" w14:textId="77777777" w:rsidTr="005F54EC">
        <w:tc>
          <w:tcPr>
            <w:tcW w:w="4535" w:type="dxa"/>
          </w:tcPr>
          <w:p w14:paraId="0C657C84" w14:textId="77777777" w:rsidR="0061718F" w:rsidRPr="00AA0E34" w:rsidRDefault="0061718F" w:rsidP="005F54EC">
            <w:pPr>
              <w:pStyle w:val="TAH"/>
            </w:pPr>
            <w:r w:rsidRPr="00AA0E34">
              <w:t>Information Element</w:t>
            </w:r>
          </w:p>
        </w:tc>
        <w:tc>
          <w:tcPr>
            <w:tcW w:w="2267" w:type="dxa"/>
          </w:tcPr>
          <w:p w14:paraId="2C667DEA" w14:textId="77777777" w:rsidR="0061718F" w:rsidRPr="00AA0E34" w:rsidRDefault="0061718F" w:rsidP="005F54EC">
            <w:pPr>
              <w:pStyle w:val="TAH"/>
            </w:pPr>
            <w:r w:rsidRPr="00AA0E34">
              <w:t>Value/remark</w:t>
            </w:r>
          </w:p>
        </w:tc>
        <w:tc>
          <w:tcPr>
            <w:tcW w:w="1700" w:type="dxa"/>
          </w:tcPr>
          <w:p w14:paraId="72F9490E" w14:textId="77777777" w:rsidR="0061718F" w:rsidRPr="00AA0E34" w:rsidRDefault="0061718F" w:rsidP="005F54EC">
            <w:pPr>
              <w:pStyle w:val="TAH"/>
            </w:pPr>
            <w:r w:rsidRPr="00AA0E34">
              <w:t>Comment</w:t>
            </w:r>
          </w:p>
        </w:tc>
        <w:tc>
          <w:tcPr>
            <w:tcW w:w="1133" w:type="dxa"/>
          </w:tcPr>
          <w:p w14:paraId="60749020" w14:textId="77777777" w:rsidR="0061718F" w:rsidRPr="00AA0E34" w:rsidRDefault="0061718F" w:rsidP="005F54EC">
            <w:pPr>
              <w:pStyle w:val="TAH"/>
            </w:pPr>
            <w:r w:rsidRPr="00AA0E34">
              <w:t>Condition</w:t>
            </w:r>
          </w:p>
        </w:tc>
      </w:tr>
      <w:tr w:rsidR="0061718F" w:rsidRPr="00AA0E34" w14:paraId="4557E680" w14:textId="77777777" w:rsidTr="005F54EC">
        <w:tc>
          <w:tcPr>
            <w:tcW w:w="4535" w:type="dxa"/>
          </w:tcPr>
          <w:p w14:paraId="4B810962" w14:textId="77777777" w:rsidR="0061718F" w:rsidRPr="00AA0E34" w:rsidRDefault="0061718F" w:rsidP="005F54EC">
            <w:pPr>
              <w:pStyle w:val="TAL"/>
              <w:rPr>
                <w:rFonts w:eastAsia="Calibri"/>
              </w:rPr>
            </w:pPr>
            <w:r w:rsidRPr="00AA0E34">
              <w:rPr>
                <w:rFonts w:eastAsia="Calibri"/>
              </w:rPr>
              <w:t>Floor Indicator</w:t>
            </w:r>
          </w:p>
        </w:tc>
        <w:tc>
          <w:tcPr>
            <w:tcW w:w="2267" w:type="dxa"/>
          </w:tcPr>
          <w:p w14:paraId="3051C0A8" w14:textId="77777777" w:rsidR="0061718F" w:rsidRPr="00AA0E34" w:rsidRDefault="0061718F" w:rsidP="005F54EC">
            <w:pPr>
              <w:pStyle w:val="TAL"/>
            </w:pPr>
          </w:p>
        </w:tc>
        <w:tc>
          <w:tcPr>
            <w:tcW w:w="1700" w:type="dxa"/>
          </w:tcPr>
          <w:p w14:paraId="4B58AE85" w14:textId="77777777" w:rsidR="0061718F" w:rsidRPr="00AA0E34" w:rsidRDefault="0061718F" w:rsidP="005F54EC">
            <w:pPr>
              <w:pStyle w:val="TAL"/>
            </w:pPr>
          </w:p>
        </w:tc>
        <w:tc>
          <w:tcPr>
            <w:tcW w:w="1133" w:type="dxa"/>
          </w:tcPr>
          <w:p w14:paraId="242BF4B7" w14:textId="77777777" w:rsidR="0061718F" w:rsidRPr="00AA0E34" w:rsidRDefault="0061718F" w:rsidP="005F54EC">
            <w:pPr>
              <w:pStyle w:val="TAL"/>
            </w:pPr>
          </w:p>
        </w:tc>
      </w:tr>
      <w:tr w:rsidR="0061718F" w:rsidRPr="00AA0E34" w14:paraId="6F434273" w14:textId="77777777" w:rsidTr="005F54EC">
        <w:tc>
          <w:tcPr>
            <w:tcW w:w="4535" w:type="dxa"/>
          </w:tcPr>
          <w:p w14:paraId="5832840E" w14:textId="77777777" w:rsidR="0061718F" w:rsidRPr="00AA0E34" w:rsidRDefault="0061718F" w:rsidP="005F54EC">
            <w:pPr>
              <w:pStyle w:val="TAL"/>
              <w:rPr>
                <w:rFonts w:eastAsia="Calibri"/>
              </w:rPr>
            </w:pPr>
            <w:r w:rsidRPr="00AA0E34">
              <w:rPr>
                <w:rFonts w:eastAsia="Calibri"/>
              </w:rPr>
              <w:t xml:space="preserve">  Floor Indicator</w:t>
            </w:r>
          </w:p>
        </w:tc>
        <w:tc>
          <w:tcPr>
            <w:tcW w:w="2267" w:type="dxa"/>
          </w:tcPr>
          <w:p w14:paraId="2500F8D6" w14:textId="5FC71B4A" w:rsidR="0061718F" w:rsidRPr="00AA0E34" w:rsidRDefault="0061718F" w:rsidP="005F54EC">
            <w:pPr>
              <w:pStyle w:val="TAL"/>
            </w:pPr>
            <w:r w:rsidRPr="00AA0E34">
              <w:t>"0001</w:t>
            </w:r>
            <w:r w:rsidRPr="00F91929">
              <w:rPr>
                <w:highlight w:val="yellow"/>
                <w:rPrChange w:id="883" w:author="MCC TF160" w:date="2021-02-12T12:55:00Z">
                  <w:rPr/>
                </w:rPrChange>
              </w:rPr>
              <w:t>0</w:t>
            </w:r>
            <w:ins w:id="884" w:author="MCC TF160" w:date="2021-02-12T12:55:00Z">
              <w:r w:rsidR="00F91929" w:rsidRPr="00F91929">
                <w:rPr>
                  <w:highlight w:val="yellow"/>
                  <w:rPrChange w:id="885" w:author="MCC TF160" w:date="2021-02-12T12:55:00Z">
                    <w:rPr/>
                  </w:rPrChange>
                </w:rPr>
                <w:t>x</w:t>
              </w:r>
            </w:ins>
            <w:del w:id="886" w:author="MCC TF160" w:date="2021-02-12T12:55:00Z">
              <w:r w:rsidRPr="00F91929" w:rsidDel="00F91929">
                <w:rPr>
                  <w:highlight w:val="yellow"/>
                  <w:rPrChange w:id="887" w:author="MCC TF160" w:date="2021-02-12T12:55:00Z">
                    <w:rPr/>
                  </w:rPrChange>
                </w:rPr>
                <w:delText>X</w:delText>
              </w:r>
            </w:del>
            <w:r w:rsidRPr="00AA0E34">
              <w:t>0000000000"</w:t>
            </w:r>
          </w:p>
        </w:tc>
        <w:tc>
          <w:tcPr>
            <w:tcW w:w="1700" w:type="dxa"/>
          </w:tcPr>
          <w:p w14:paraId="3156E4DD" w14:textId="77777777" w:rsidR="0061718F" w:rsidRPr="00AA0E34" w:rsidRDefault="0061718F" w:rsidP="005F54EC">
            <w:pPr>
              <w:pStyle w:val="TAL"/>
            </w:pPr>
            <w:r w:rsidRPr="00AA0E34">
              <w:t>bit D=1 (Emergency call)</w:t>
            </w:r>
          </w:p>
          <w:p w14:paraId="6D96B1D2" w14:textId="77777777" w:rsidR="0061718F" w:rsidRPr="00AA0E34" w:rsidRDefault="0061718F" w:rsidP="005F54EC">
            <w:pPr>
              <w:pStyle w:val="TAL"/>
            </w:pPr>
            <w:r w:rsidRPr="00AA0E34">
              <w:t>bit F=X (Queueing supported) any value</w:t>
            </w:r>
          </w:p>
        </w:tc>
        <w:tc>
          <w:tcPr>
            <w:tcW w:w="1133" w:type="dxa"/>
          </w:tcPr>
          <w:p w14:paraId="4930C6B1" w14:textId="77777777" w:rsidR="0061718F" w:rsidRPr="00AA0E34" w:rsidRDefault="0061718F" w:rsidP="005F54EC">
            <w:pPr>
              <w:pStyle w:val="TAL"/>
            </w:pPr>
          </w:p>
        </w:tc>
      </w:tr>
    </w:tbl>
    <w:p w14:paraId="025920EE" w14:textId="77777777" w:rsidR="0061718F" w:rsidRPr="00AA0E34" w:rsidRDefault="0061718F" w:rsidP="0061718F"/>
    <w:p w14:paraId="3050F459" w14:textId="77777777" w:rsidR="0061718F" w:rsidRPr="00AA0E34" w:rsidRDefault="0061718F" w:rsidP="0061718F">
      <w:pPr>
        <w:pStyle w:val="TH"/>
      </w:pPr>
      <w:r w:rsidRPr="00AA0E34">
        <w:t>Table 6.1.1.2.3.3-26: Floor Release (step 87, Table 6.1.1.2.3.2-1; step 1,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AA0E34" w14:paraId="13C14350" w14:textId="77777777" w:rsidTr="005F54EC">
        <w:trPr>
          <w:cantSplit/>
        </w:trPr>
        <w:tc>
          <w:tcPr>
            <w:tcW w:w="9635" w:type="dxa"/>
            <w:gridSpan w:val="4"/>
          </w:tcPr>
          <w:p w14:paraId="2CBAC26B" w14:textId="77777777" w:rsidR="0061718F" w:rsidRPr="00AA0E34" w:rsidRDefault="0061718F" w:rsidP="005F54EC">
            <w:pPr>
              <w:pStyle w:val="TAL"/>
            </w:pPr>
            <w:r w:rsidRPr="00AA0E34">
              <w:t>Derivation Path: 36.579-1 [2], Table 5.5.6.5-1 condition ON-NETWORK</w:t>
            </w:r>
          </w:p>
        </w:tc>
      </w:tr>
      <w:tr w:rsidR="0061718F" w:rsidRPr="00AA0E34" w14:paraId="5E4AABFE" w14:textId="77777777" w:rsidTr="005F54EC">
        <w:tc>
          <w:tcPr>
            <w:tcW w:w="4535" w:type="dxa"/>
          </w:tcPr>
          <w:p w14:paraId="78400FA1" w14:textId="77777777" w:rsidR="0061718F" w:rsidRPr="00AA0E34" w:rsidRDefault="0061718F" w:rsidP="005F54EC">
            <w:pPr>
              <w:pStyle w:val="TAH"/>
            </w:pPr>
            <w:r w:rsidRPr="00AA0E34">
              <w:t>Information Element</w:t>
            </w:r>
          </w:p>
        </w:tc>
        <w:tc>
          <w:tcPr>
            <w:tcW w:w="2267" w:type="dxa"/>
          </w:tcPr>
          <w:p w14:paraId="4CA47CD6" w14:textId="77777777" w:rsidR="0061718F" w:rsidRPr="00AA0E34" w:rsidRDefault="0061718F" w:rsidP="005F54EC">
            <w:pPr>
              <w:pStyle w:val="TAH"/>
            </w:pPr>
            <w:r w:rsidRPr="00AA0E34">
              <w:t>Value/remark</w:t>
            </w:r>
          </w:p>
        </w:tc>
        <w:tc>
          <w:tcPr>
            <w:tcW w:w="1700" w:type="dxa"/>
          </w:tcPr>
          <w:p w14:paraId="5D560691" w14:textId="77777777" w:rsidR="0061718F" w:rsidRPr="00AA0E34" w:rsidRDefault="0061718F" w:rsidP="005F54EC">
            <w:pPr>
              <w:pStyle w:val="TAH"/>
            </w:pPr>
            <w:r w:rsidRPr="00AA0E34">
              <w:t>Comment</w:t>
            </w:r>
          </w:p>
        </w:tc>
        <w:tc>
          <w:tcPr>
            <w:tcW w:w="1133" w:type="dxa"/>
          </w:tcPr>
          <w:p w14:paraId="4846C6EF" w14:textId="77777777" w:rsidR="0061718F" w:rsidRPr="00AA0E34" w:rsidRDefault="0061718F" w:rsidP="005F54EC">
            <w:pPr>
              <w:pStyle w:val="TAH"/>
            </w:pPr>
            <w:r w:rsidRPr="00AA0E34">
              <w:t>Condition</w:t>
            </w:r>
          </w:p>
        </w:tc>
      </w:tr>
      <w:tr w:rsidR="0061718F" w:rsidRPr="00AA0E34" w14:paraId="4369FA24" w14:textId="77777777" w:rsidTr="005F54EC">
        <w:tc>
          <w:tcPr>
            <w:tcW w:w="4535" w:type="dxa"/>
          </w:tcPr>
          <w:p w14:paraId="71B52210" w14:textId="77777777" w:rsidR="0061718F" w:rsidRPr="00AA0E34" w:rsidRDefault="0061718F" w:rsidP="005F54EC">
            <w:pPr>
              <w:pStyle w:val="TAL"/>
              <w:rPr>
                <w:rFonts w:eastAsia="Calibri"/>
              </w:rPr>
            </w:pPr>
            <w:r w:rsidRPr="00AA0E34">
              <w:rPr>
                <w:rFonts w:eastAsia="Calibri"/>
              </w:rPr>
              <w:t>Floor Indicator</w:t>
            </w:r>
          </w:p>
        </w:tc>
        <w:tc>
          <w:tcPr>
            <w:tcW w:w="2267" w:type="dxa"/>
          </w:tcPr>
          <w:p w14:paraId="4CE8A424" w14:textId="77777777" w:rsidR="0061718F" w:rsidRPr="00AA0E34" w:rsidRDefault="0061718F" w:rsidP="005F54EC">
            <w:pPr>
              <w:pStyle w:val="TAL"/>
            </w:pPr>
          </w:p>
        </w:tc>
        <w:tc>
          <w:tcPr>
            <w:tcW w:w="1700" w:type="dxa"/>
          </w:tcPr>
          <w:p w14:paraId="13EDDB50" w14:textId="77777777" w:rsidR="0061718F" w:rsidRPr="00AA0E34" w:rsidRDefault="0061718F" w:rsidP="005F54EC">
            <w:pPr>
              <w:pStyle w:val="TAL"/>
            </w:pPr>
          </w:p>
        </w:tc>
        <w:tc>
          <w:tcPr>
            <w:tcW w:w="1133" w:type="dxa"/>
          </w:tcPr>
          <w:p w14:paraId="2703448F" w14:textId="77777777" w:rsidR="0061718F" w:rsidRPr="00AA0E34" w:rsidRDefault="0061718F" w:rsidP="005F54EC">
            <w:pPr>
              <w:pStyle w:val="TAL"/>
            </w:pPr>
          </w:p>
        </w:tc>
      </w:tr>
      <w:tr w:rsidR="0061718F" w:rsidRPr="00AA0E34" w14:paraId="11EA3B94" w14:textId="77777777" w:rsidTr="005F54EC">
        <w:tc>
          <w:tcPr>
            <w:tcW w:w="4535" w:type="dxa"/>
          </w:tcPr>
          <w:p w14:paraId="53AE08E6" w14:textId="77777777" w:rsidR="0061718F" w:rsidRPr="00AA0E34" w:rsidRDefault="0061718F" w:rsidP="005F54EC">
            <w:pPr>
              <w:pStyle w:val="TAL"/>
              <w:rPr>
                <w:rFonts w:eastAsia="Calibri"/>
              </w:rPr>
            </w:pPr>
            <w:r w:rsidRPr="00AA0E34">
              <w:rPr>
                <w:rFonts w:eastAsia="Calibri"/>
              </w:rPr>
              <w:t xml:space="preserve">  Floor Indicator</w:t>
            </w:r>
          </w:p>
        </w:tc>
        <w:tc>
          <w:tcPr>
            <w:tcW w:w="2267" w:type="dxa"/>
          </w:tcPr>
          <w:p w14:paraId="569846E1" w14:textId="286EC4F8" w:rsidR="0061718F" w:rsidRPr="00AA0E34" w:rsidRDefault="0061718F" w:rsidP="005F54EC">
            <w:pPr>
              <w:pStyle w:val="TAL"/>
            </w:pPr>
            <w:r w:rsidRPr="00AA0E34">
              <w:t>"00001</w:t>
            </w:r>
            <w:ins w:id="888" w:author="MCC TF160" w:date="2021-02-12T12:55:00Z">
              <w:r w:rsidR="00F91929" w:rsidRPr="00F91929">
                <w:rPr>
                  <w:highlight w:val="yellow"/>
                  <w:rPrChange w:id="889" w:author="MCC TF160" w:date="2021-02-12T12:55:00Z">
                    <w:rPr/>
                  </w:rPrChange>
                </w:rPr>
                <w:t>x</w:t>
              </w:r>
            </w:ins>
            <w:del w:id="890" w:author="MCC TF160" w:date="2021-02-12T12:55:00Z">
              <w:r w:rsidRPr="00F91929" w:rsidDel="00F91929">
                <w:rPr>
                  <w:highlight w:val="yellow"/>
                  <w:rPrChange w:id="891" w:author="MCC TF160" w:date="2021-02-12T12:55:00Z">
                    <w:rPr/>
                  </w:rPrChange>
                </w:rPr>
                <w:delText>X</w:delText>
              </w:r>
            </w:del>
            <w:r w:rsidRPr="00AA0E34">
              <w:t>0000000000"</w:t>
            </w:r>
          </w:p>
        </w:tc>
        <w:tc>
          <w:tcPr>
            <w:tcW w:w="1700" w:type="dxa"/>
          </w:tcPr>
          <w:p w14:paraId="2AE41216" w14:textId="77777777" w:rsidR="0061718F" w:rsidRPr="00AA0E34" w:rsidRDefault="0061718F" w:rsidP="005F54EC">
            <w:pPr>
              <w:pStyle w:val="TAL"/>
            </w:pPr>
            <w:r w:rsidRPr="00AA0E34">
              <w:t>bit E=1 (Imminent Peril call)</w:t>
            </w:r>
          </w:p>
          <w:p w14:paraId="0A96A27F" w14:textId="77777777" w:rsidR="0061718F" w:rsidRPr="00AA0E34" w:rsidRDefault="0061718F" w:rsidP="005F54EC">
            <w:pPr>
              <w:pStyle w:val="TAL"/>
            </w:pPr>
            <w:r w:rsidRPr="00AA0E34">
              <w:t>bit F=X (Queueing supported) any value</w:t>
            </w:r>
          </w:p>
        </w:tc>
        <w:tc>
          <w:tcPr>
            <w:tcW w:w="1133" w:type="dxa"/>
          </w:tcPr>
          <w:p w14:paraId="4FE4A712" w14:textId="77777777" w:rsidR="0061718F" w:rsidRPr="00AA0E34" w:rsidRDefault="0061718F" w:rsidP="005F54EC">
            <w:pPr>
              <w:pStyle w:val="TAL"/>
            </w:pPr>
          </w:p>
        </w:tc>
      </w:tr>
    </w:tbl>
    <w:p w14:paraId="61FC4EAB" w14:textId="77777777" w:rsidR="0061718F" w:rsidRPr="00AA0E34" w:rsidRDefault="0061718F" w:rsidP="0061718F"/>
    <w:p w14:paraId="2762CEEA" w14:textId="77777777" w:rsidR="0061718F" w:rsidRPr="00AA0E34" w:rsidRDefault="0061718F" w:rsidP="0061718F">
      <w:pPr>
        <w:pStyle w:val="TH"/>
      </w:pPr>
      <w:r w:rsidRPr="00AA0E34">
        <w:t>Table 6.1.1.2.3.3-27: Floor Deny (step 21, Table 6.1.1.2.3.2-1; step 2, TS 36.579-1 [2] Table 5.3.18.3-1)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AA0E34" w14:paraId="24A2A88E" w14:textId="77777777" w:rsidTr="005F54EC">
        <w:trPr>
          <w:cantSplit/>
        </w:trPr>
        <w:tc>
          <w:tcPr>
            <w:tcW w:w="9635" w:type="dxa"/>
            <w:gridSpan w:val="4"/>
          </w:tcPr>
          <w:p w14:paraId="14A8A3DA" w14:textId="77777777" w:rsidR="0061718F" w:rsidRPr="00AA0E34" w:rsidRDefault="0061718F" w:rsidP="005F54EC">
            <w:pPr>
              <w:pStyle w:val="TAL"/>
            </w:pPr>
            <w:r w:rsidRPr="00AA0E34">
              <w:t>Derivation Path: 36.579-1 [2], Table 5.5.6.4-1 condition ON-NETWORK</w:t>
            </w:r>
          </w:p>
        </w:tc>
      </w:tr>
      <w:tr w:rsidR="0061718F" w:rsidRPr="00AA0E34" w14:paraId="595CB1A9" w14:textId="77777777" w:rsidTr="005F54EC">
        <w:tc>
          <w:tcPr>
            <w:tcW w:w="4535" w:type="dxa"/>
          </w:tcPr>
          <w:p w14:paraId="0F291892" w14:textId="77777777" w:rsidR="0061718F" w:rsidRPr="00AA0E34" w:rsidRDefault="0061718F" w:rsidP="005F54EC">
            <w:pPr>
              <w:pStyle w:val="TAH"/>
            </w:pPr>
            <w:r w:rsidRPr="00AA0E34">
              <w:t>Information Element</w:t>
            </w:r>
          </w:p>
        </w:tc>
        <w:tc>
          <w:tcPr>
            <w:tcW w:w="2267" w:type="dxa"/>
          </w:tcPr>
          <w:p w14:paraId="36A0495E" w14:textId="77777777" w:rsidR="0061718F" w:rsidRPr="00AA0E34" w:rsidRDefault="0061718F" w:rsidP="005F54EC">
            <w:pPr>
              <w:pStyle w:val="TAH"/>
            </w:pPr>
            <w:r w:rsidRPr="00AA0E34">
              <w:t>Value/remark</w:t>
            </w:r>
          </w:p>
        </w:tc>
        <w:tc>
          <w:tcPr>
            <w:tcW w:w="1700" w:type="dxa"/>
          </w:tcPr>
          <w:p w14:paraId="3E2B7B0F" w14:textId="77777777" w:rsidR="0061718F" w:rsidRPr="00AA0E34" w:rsidRDefault="0061718F" w:rsidP="005F54EC">
            <w:pPr>
              <w:pStyle w:val="TAH"/>
            </w:pPr>
            <w:r w:rsidRPr="00AA0E34">
              <w:t>Comment</w:t>
            </w:r>
          </w:p>
        </w:tc>
        <w:tc>
          <w:tcPr>
            <w:tcW w:w="1133" w:type="dxa"/>
          </w:tcPr>
          <w:p w14:paraId="251CB51C" w14:textId="77777777" w:rsidR="0061718F" w:rsidRPr="00AA0E34" w:rsidRDefault="0061718F" w:rsidP="005F54EC">
            <w:pPr>
              <w:pStyle w:val="TAH"/>
            </w:pPr>
            <w:r w:rsidRPr="00AA0E34">
              <w:t>Condition</w:t>
            </w:r>
          </w:p>
        </w:tc>
      </w:tr>
      <w:tr w:rsidR="0061718F" w:rsidRPr="00AA0E34" w:rsidDel="00562016" w14:paraId="20109015" w14:textId="517280D9" w:rsidTr="005F54EC">
        <w:trPr>
          <w:del w:id="892" w:author="MCC160" w:date="2021-02-08T17:58:00Z"/>
        </w:trPr>
        <w:tc>
          <w:tcPr>
            <w:tcW w:w="4535" w:type="dxa"/>
          </w:tcPr>
          <w:p w14:paraId="54188CF7" w14:textId="33A577C1" w:rsidR="0061718F" w:rsidRPr="00562016" w:rsidDel="00562016" w:rsidRDefault="0061718F" w:rsidP="005F54EC">
            <w:pPr>
              <w:pStyle w:val="TAL"/>
              <w:rPr>
                <w:del w:id="893" w:author="MCC160" w:date="2021-02-08T17:58:00Z"/>
                <w:rFonts w:eastAsia="MS Mincho"/>
                <w:highlight w:val="yellow"/>
                <w:rPrChange w:id="894" w:author="MCC160" w:date="2021-02-08T17:58:00Z">
                  <w:rPr>
                    <w:del w:id="895" w:author="MCC160" w:date="2021-02-08T17:58:00Z"/>
                    <w:rFonts w:eastAsia="MS Mincho"/>
                  </w:rPr>
                </w:rPrChange>
              </w:rPr>
            </w:pPr>
            <w:del w:id="896" w:author="MCC160" w:date="2021-02-08T17:58:00Z">
              <w:r w:rsidRPr="00562016" w:rsidDel="00562016">
                <w:rPr>
                  <w:rFonts w:eastAsia="MS Mincho"/>
                  <w:highlight w:val="yellow"/>
                  <w:rPrChange w:id="897" w:author="MCC160" w:date="2021-02-08T17:58:00Z">
                    <w:rPr>
                      <w:rFonts w:eastAsia="MS Mincho"/>
                    </w:rPr>
                  </w:rPrChange>
                </w:rPr>
                <w:delText>Subtype</w:delText>
              </w:r>
            </w:del>
          </w:p>
        </w:tc>
        <w:tc>
          <w:tcPr>
            <w:tcW w:w="2267" w:type="dxa"/>
          </w:tcPr>
          <w:p w14:paraId="4CE4C123" w14:textId="2C589731" w:rsidR="0061718F" w:rsidRPr="00562016" w:rsidDel="00562016" w:rsidRDefault="0061718F" w:rsidP="005F54EC">
            <w:pPr>
              <w:pStyle w:val="TAL"/>
              <w:rPr>
                <w:del w:id="898" w:author="MCC160" w:date="2021-02-08T17:58:00Z"/>
                <w:rFonts w:eastAsia="MS Mincho"/>
                <w:highlight w:val="yellow"/>
                <w:rPrChange w:id="899" w:author="MCC160" w:date="2021-02-08T17:58:00Z">
                  <w:rPr>
                    <w:del w:id="900" w:author="MCC160" w:date="2021-02-08T17:58:00Z"/>
                    <w:rFonts w:eastAsia="MS Mincho"/>
                  </w:rPr>
                </w:rPrChange>
              </w:rPr>
            </w:pPr>
            <w:del w:id="901" w:author="MCC160" w:date="2021-02-08T17:58:00Z">
              <w:r w:rsidRPr="00562016" w:rsidDel="00562016">
                <w:rPr>
                  <w:rFonts w:eastAsia="MS Mincho"/>
                  <w:highlight w:val="yellow"/>
                  <w:rPrChange w:id="902" w:author="MCC160" w:date="2021-02-08T17:58:00Z">
                    <w:rPr>
                      <w:rFonts w:eastAsia="MS Mincho"/>
                    </w:rPr>
                  </w:rPrChange>
                </w:rPr>
                <w:delText>"00011"</w:delText>
              </w:r>
            </w:del>
          </w:p>
        </w:tc>
        <w:tc>
          <w:tcPr>
            <w:tcW w:w="1700" w:type="dxa"/>
          </w:tcPr>
          <w:p w14:paraId="7ED23AA5" w14:textId="515AD1CE" w:rsidR="0061718F" w:rsidRPr="00562016" w:rsidDel="00562016" w:rsidRDefault="0061718F" w:rsidP="005F54EC">
            <w:pPr>
              <w:pStyle w:val="TAL"/>
              <w:rPr>
                <w:del w:id="903" w:author="MCC160" w:date="2021-02-08T17:58:00Z"/>
                <w:rFonts w:eastAsia="MS PGothic"/>
                <w:highlight w:val="yellow"/>
                <w:rPrChange w:id="904" w:author="MCC160" w:date="2021-02-08T17:58:00Z">
                  <w:rPr>
                    <w:del w:id="905" w:author="MCC160" w:date="2021-02-08T17:58:00Z"/>
                    <w:rFonts w:eastAsia="MS PGothic"/>
                  </w:rPr>
                </w:rPrChange>
              </w:rPr>
            </w:pPr>
            <w:del w:id="906" w:author="MCC160" w:date="2021-02-08T17:58:00Z">
              <w:r w:rsidRPr="00562016" w:rsidDel="00562016">
                <w:rPr>
                  <w:rFonts w:eastAsia="MS PGothic"/>
                  <w:highlight w:val="yellow"/>
                  <w:rPrChange w:id="907" w:author="MCC160" w:date="2021-02-08T17:58:00Z">
                    <w:rPr>
                      <w:rFonts w:eastAsia="MS PGothic"/>
                    </w:rPr>
                  </w:rPrChange>
                </w:rPr>
                <w:delText>Acknowledgment not required for Floor Deny message</w:delText>
              </w:r>
            </w:del>
          </w:p>
        </w:tc>
        <w:tc>
          <w:tcPr>
            <w:tcW w:w="1133" w:type="dxa"/>
          </w:tcPr>
          <w:p w14:paraId="6220D176" w14:textId="242F9BA3" w:rsidR="0061718F" w:rsidRPr="00AA0E34" w:rsidDel="00562016" w:rsidRDefault="0061718F" w:rsidP="005F54EC">
            <w:pPr>
              <w:pStyle w:val="TAL"/>
              <w:rPr>
                <w:del w:id="908" w:author="MCC160" w:date="2021-02-08T17:58:00Z"/>
              </w:rPr>
            </w:pPr>
          </w:p>
        </w:tc>
      </w:tr>
      <w:tr w:rsidR="0061718F" w:rsidRPr="00AA0E34" w14:paraId="25ABD8A4" w14:textId="77777777" w:rsidTr="005F54EC">
        <w:tc>
          <w:tcPr>
            <w:tcW w:w="4535" w:type="dxa"/>
          </w:tcPr>
          <w:p w14:paraId="367444E7" w14:textId="77777777" w:rsidR="0061718F" w:rsidRPr="00AA0E34" w:rsidRDefault="0061718F" w:rsidP="005F54EC">
            <w:pPr>
              <w:pStyle w:val="TAL"/>
              <w:rPr>
                <w:rFonts w:eastAsia="MS Mincho"/>
              </w:rPr>
            </w:pPr>
            <w:r w:rsidRPr="00AA0E34">
              <w:rPr>
                <w:rFonts w:eastAsia="MS Mincho"/>
              </w:rPr>
              <w:t>Reject Cause</w:t>
            </w:r>
          </w:p>
        </w:tc>
        <w:tc>
          <w:tcPr>
            <w:tcW w:w="2267" w:type="dxa"/>
          </w:tcPr>
          <w:p w14:paraId="25843281" w14:textId="77777777" w:rsidR="0061718F" w:rsidRPr="00AA0E34" w:rsidRDefault="0061718F" w:rsidP="005F54EC">
            <w:pPr>
              <w:pStyle w:val="TAL"/>
              <w:rPr>
                <w:rFonts w:eastAsia="MS Mincho"/>
              </w:rPr>
            </w:pPr>
          </w:p>
        </w:tc>
        <w:tc>
          <w:tcPr>
            <w:tcW w:w="1700" w:type="dxa"/>
          </w:tcPr>
          <w:p w14:paraId="5B923782" w14:textId="77777777" w:rsidR="0061718F" w:rsidRPr="00AA0E34" w:rsidRDefault="0061718F" w:rsidP="005F54EC">
            <w:pPr>
              <w:pStyle w:val="TAL"/>
              <w:rPr>
                <w:rFonts w:eastAsia="MS PGothic"/>
              </w:rPr>
            </w:pPr>
          </w:p>
        </w:tc>
        <w:tc>
          <w:tcPr>
            <w:tcW w:w="1133" w:type="dxa"/>
          </w:tcPr>
          <w:p w14:paraId="13685C5B" w14:textId="77777777" w:rsidR="0061718F" w:rsidRPr="00AA0E34" w:rsidRDefault="0061718F" w:rsidP="005F54EC">
            <w:pPr>
              <w:pStyle w:val="TAL"/>
            </w:pPr>
          </w:p>
        </w:tc>
      </w:tr>
      <w:tr w:rsidR="0061718F" w:rsidRPr="00AA0E34" w14:paraId="5030C33C" w14:textId="77777777" w:rsidTr="005F54EC">
        <w:tc>
          <w:tcPr>
            <w:tcW w:w="4535" w:type="dxa"/>
          </w:tcPr>
          <w:p w14:paraId="4CA2CD4A" w14:textId="77777777" w:rsidR="0061718F" w:rsidRPr="00AA0E34" w:rsidRDefault="0061718F" w:rsidP="005F54EC">
            <w:pPr>
              <w:pStyle w:val="TAL"/>
              <w:rPr>
                <w:rFonts w:eastAsia="MS Mincho"/>
              </w:rPr>
            </w:pPr>
            <w:r w:rsidRPr="00AA0E34">
              <w:rPr>
                <w:rFonts w:eastAsia="MS Mincho"/>
              </w:rPr>
              <w:t xml:space="preserve">  Reject Cause</w:t>
            </w:r>
          </w:p>
        </w:tc>
        <w:tc>
          <w:tcPr>
            <w:tcW w:w="2267" w:type="dxa"/>
          </w:tcPr>
          <w:p w14:paraId="1CAA7530" w14:textId="77777777" w:rsidR="0061718F" w:rsidRPr="00AA0E34" w:rsidRDefault="0061718F" w:rsidP="005F54EC">
            <w:pPr>
              <w:pStyle w:val="TAL"/>
              <w:rPr>
                <w:rFonts w:eastAsia="MS Mincho"/>
              </w:rPr>
            </w:pPr>
            <w:r w:rsidRPr="00AA0E34">
              <w:rPr>
                <w:rFonts w:eastAsia="MS Mincho"/>
              </w:rPr>
              <w:t>"255"</w:t>
            </w:r>
          </w:p>
        </w:tc>
        <w:tc>
          <w:tcPr>
            <w:tcW w:w="1700" w:type="dxa"/>
          </w:tcPr>
          <w:p w14:paraId="525E7C17" w14:textId="77777777" w:rsidR="0061718F" w:rsidRPr="00AA0E34" w:rsidRDefault="0061718F" w:rsidP="005F54EC">
            <w:pPr>
              <w:pStyle w:val="TAL"/>
              <w:rPr>
                <w:rFonts w:eastAsia="MS PGothic"/>
              </w:rPr>
            </w:pPr>
            <w:r w:rsidRPr="00AA0E34">
              <w:rPr>
                <w:rFonts w:eastAsia="MS Mincho"/>
              </w:rPr>
              <w:t xml:space="preserve">Cause #255 - </w:t>
            </w:r>
            <w:r w:rsidRPr="00AA0E34">
              <w:t>Other reason</w:t>
            </w:r>
          </w:p>
        </w:tc>
        <w:tc>
          <w:tcPr>
            <w:tcW w:w="1133" w:type="dxa"/>
          </w:tcPr>
          <w:p w14:paraId="0DCB6D67" w14:textId="77777777" w:rsidR="0061718F" w:rsidRPr="00AA0E34" w:rsidRDefault="0061718F" w:rsidP="005F54EC">
            <w:pPr>
              <w:pStyle w:val="TAL"/>
            </w:pPr>
          </w:p>
        </w:tc>
      </w:tr>
      <w:tr w:rsidR="0061718F" w:rsidRPr="00AA0E34" w14:paraId="64881ABA" w14:textId="77777777" w:rsidTr="005F54EC">
        <w:tc>
          <w:tcPr>
            <w:tcW w:w="4535" w:type="dxa"/>
          </w:tcPr>
          <w:p w14:paraId="79BEC530" w14:textId="77777777" w:rsidR="0061718F" w:rsidRPr="00AA0E34" w:rsidRDefault="0061718F" w:rsidP="005F54EC">
            <w:pPr>
              <w:pStyle w:val="TAL"/>
              <w:rPr>
                <w:rFonts w:eastAsia="MS Mincho"/>
              </w:rPr>
            </w:pPr>
            <w:proofErr w:type="gramStart"/>
            <w:r w:rsidRPr="00AA0E34">
              <w:rPr>
                <w:rFonts w:eastAsia="MS Mincho"/>
              </w:rPr>
              <w:t>..</w:t>
            </w:r>
            <w:proofErr w:type="gramEnd"/>
            <w:r w:rsidRPr="00AA0E34">
              <w:rPr>
                <w:rFonts w:eastAsia="MS Mincho"/>
              </w:rPr>
              <w:t>Reject Phrase</w:t>
            </w:r>
          </w:p>
        </w:tc>
        <w:tc>
          <w:tcPr>
            <w:tcW w:w="2267" w:type="dxa"/>
          </w:tcPr>
          <w:p w14:paraId="269FADF6" w14:textId="77777777" w:rsidR="0061718F" w:rsidRPr="00AA0E34" w:rsidRDefault="0061718F" w:rsidP="005F54EC">
            <w:pPr>
              <w:pStyle w:val="TAL"/>
              <w:rPr>
                <w:rFonts w:eastAsia="MS Mincho"/>
              </w:rPr>
            </w:pPr>
            <w:r w:rsidRPr="00AA0E34">
              <w:rPr>
                <w:rFonts w:eastAsia="MS Mincho"/>
              </w:rPr>
              <w:t>"Other reason"</w:t>
            </w:r>
          </w:p>
        </w:tc>
        <w:tc>
          <w:tcPr>
            <w:tcW w:w="1700" w:type="dxa"/>
          </w:tcPr>
          <w:p w14:paraId="56E18305" w14:textId="77777777" w:rsidR="0061718F" w:rsidRPr="00AA0E34" w:rsidRDefault="0061718F" w:rsidP="005F54EC">
            <w:pPr>
              <w:pStyle w:val="TAL"/>
              <w:rPr>
                <w:rFonts w:eastAsia="MS Mincho"/>
              </w:rPr>
            </w:pPr>
          </w:p>
        </w:tc>
        <w:tc>
          <w:tcPr>
            <w:tcW w:w="1133" w:type="dxa"/>
          </w:tcPr>
          <w:p w14:paraId="246C29B0" w14:textId="77777777" w:rsidR="0061718F" w:rsidRPr="00AA0E34" w:rsidRDefault="0061718F" w:rsidP="005F54EC">
            <w:pPr>
              <w:pStyle w:val="TAL"/>
            </w:pPr>
          </w:p>
        </w:tc>
      </w:tr>
      <w:tr w:rsidR="0061718F" w:rsidRPr="00562016" w:rsidDel="00562016" w14:paraId="12AA7A4A" w14:textId="4744A3FA" w:rsidTr="005F54EC">
        <w:trPr>
          <w:del w:id="909" w:author="MCC160" w:date="2021-02-08T17:58:00Z"/>
        </w:trPr>
        <w:tc>
          <w:tcPr>
            <w:tcW w:w="4535" w:type="dxa"/>
          </w:tcPr>
          <w:p w14:paraId="547650F3" w14:textId="342FA4CF" w:rsidR="0061718F" w:rsidRPr="00562016" w:rsidDel="00562016" w:rsidRDefault="0061718F" w:rsidP="005F54EC">
            <w:pPr>
              <w:pStyle w:val="TAL"/>
              <w:rPr>
                <w:del w:id="910" w:author="MCC160" w:date="2021-02-08T17:58:00Z"/>
                <w:rFonts w:eastAsia="Calibri" w:cs="Arial"/>
                <w:szCs w:val="18"/>
                <w:highlight w:val="yellow"/>
                <w:rPrChange w:id="911" w:author="MCC160" w:date="2021-02-08T17:58:00Z">
                  <w:rPr>
                    <w:del w:id="912" w:author="MCC160" w:date="2021-02-08T17:58:00Z"/>
                    <w:rFonts w:eastAsia="Calibri" w:cs="Arial"/>
                    <w:szCs w:val="18"/>
                  </w:rPr>
                </w:rPrChange>
              </w:rPr>
            </w:pPr>
            <w:del w:id="913" w:author="MCC160" w:date="2021-02-08T17:58:00Z">
              <w:r w:rsidRPr="00562016" w:rsidDel="00562016">
                <w:rPr>
                  <w:rFonts w:eastAsia="Calibri" w:cs="Arial"/>
                  <w:szCs w:val="18"/>
                  <w:highlight w:val="yellow"/>
                  <w:rPrChange w:id="914" w:author="MCC160" w:date="2021-02-08T17:58:00Z">
                    <w:rPr>
                      <w:rFonts w:eastAsia="Calibri" w:cs="Arial"/>
                      <w:szCs w:val="18"/>
                    </w:rPr>
                  </w:rPrChange>
                </w:rPr>
                <w:delText>Floor Indicator</w:delText>
              </w:r>
            </w:del>
          </w:p>
        </w:tc>
        <w:tc>
          <w:tcPr>
            <w:tcW w:w="2267" w:type="dxa"/>
          </w:tcPr>
          <w:p w14:paraId="5A0C4C06" w14:textId="22D2707E" w:rsidR="0061718F" w:rsidRPr="00562016" w:rsidDel="00562016" w:rsidRDefault="0061718F" w:rsidP="005F54EC">
            <w:pPr>
              <w:pStyle w:val="TAL"/>
              <w:rPr>
                <w:del w:id="915" w:author="MCC160" w:date="2021-02-08T17:58:00Z"/>
                <w:szCs w:val="18"/>
                <w:highlight w:val="yellow"/>
                <w:rPrChange w:id="916" w:author="MCC160" w:date="2021-02-08T17:58:00Z">
                  <w:rPr>
                    <w:del w:id="917" w:author="MCC160" w:date="2021-02-08T17:58:00Z"/>
                    <w:szCs w:val="18"/>
                  </w:rPr>
                </w:rPrChange>
              </w:rPr>
            </w:pPr>
          </w:p>
        </w:tc>
        <w:tc>
          <w:tcPr>
            <w:tcW w:w="1700" w:type="dxa"/>
          </w:tcPr>
          <w:p w14:paraId="24CD628A" w14:textId="7E325CB3" w:rsidR="0061718F" w:rsidRPr="00562016" w:rsidDel="00562016" w:rsidRDefault="0061718F" w:rsidP="005F54EC">
            <w:pPr>
              <w:pStyle w:val="TAL"/>
              <w:rPr>
                <w:del w:id="918" w:author="MCC160" w:date="2021-02-08T17:58:00Z"/>
                <w:highlight w:val="yellow"/>
                <w:rPrChange w:id="919" w:author="MCC160" w:date="2021-02-08T17:58:00Z">
                  <w:rPr>
                    <w:del w:id="920" w:author="MCC160" w:date="2021-02-08T17:58:00Z"/>
                  </w:rPr>
                </w:rPrChange>
              </w:rPr>
            </w:pPr>
          </w:p>
        </w:tc>
        <w:tc>
          <w:tcPr>
            <w:tcW w:w="1133" w:type="dxa"/>
          </w:tcPr>
          <w:p w14:paraId="764A123C" w14:textId="6D1B3171" w:rsidR="0061718F" w:rsidRPr="00562016" w:rsidDel="00562016" w:rsidRDefault="0061718F" w:rsidP="005F54EC">
            <w:pPr>
              <w:pStyle w:val="TAL"/>
              <w:rPr>
                <w:del w:id="921" w:author="MCC160" w:date="2021-02-08T17:58:00Z"/>
                <w:highlight w:val="yellow"/>
                <w:rPrChange w:id="922" w:author="MCC160" w:date="2021-02-08T17:58:00Z">
                  <w:rPr>
                    <w:del w:id="923" w:author="MCC160" w:date="2021-02-08T17:58:00Z"/>
                  </w:rPr>
                </w:rPrChange>
              </w:rPr>
            </w:pPr>
          </w:p>
        </w:tc>
      </w:tr>
      <w:tr w:rsidR="0061718F" w:rsidRPr="00AA0E34" w:rsidDel="00562016" w14:paraId="3924F3FB" w14:textId="1AFD5AFC" w:rsidTr="005F54EC">
        <w:trPr>
          <w:del w:id="924" w:author="MCC160" w:date="2021-02-08T17:58:00Z"/>
        </w:trPr>
        <w:tc>
          <w:tcPr>
            <w:tcW w:w="4535" w:type="dxa"/>
          </w:tcPr>
          <w:p w14:paraId="31223157" w14:textId="322C3435" w:rsidR="0061718F" w:rsidRPr="00562016" w:rsidDel="00562016" w:rsidRDefault="0061718F" w:rsidP="005F54EC">
            <w:pPr>
              <w:pStyle w:val="TAL"/>
              <w:rPr>
                <w:del w:id="925" w:author="MCC160" w:date="2021-02-08T17:58:00Z"/>
                <w:rFonts w:eastAsia="Calibri" w:cs="Arial"/>
                <w:szCs w:val="18"/>
                <w:highlight w:val="yellow"/>
                <w:rPrChange w:id="926" w:author="MCC160" w:date="2021-02-08T17:58:00Z">
                  <w:rPr>
                    <w:del w:id="927" w:author="MCC160" w:date="2021-02-08T17:58:00Z"/>
                    <w:rFonts w:eastAsia="Calibri" w:cs="Arial"/>
                    <w:szCs w:val="18"/>
                  </w:rPr>
                </w:rPrChange>
              </w:rPr>
            </w:pPr>
            <w:del w:id="928" w:author="MCC160" w:date="2021-02-08T17:58:00Z">
              <w:r w:rsidRPr="00562016" w:rsidDel="00562016">
                <w:rPr>
                  <w:rFonts w:eastAsia="Calibri" w:cs="Arial"/>
                  <w:szCs w:val="18"/>
                  <w:highlight w:val="yellow"/>
                  <w:rPrChange w:id="929" w:author="MCC160" w:date="2021-02-08T17:58:00Z">
                    <w:rPr>
                      <w:rFonts w:eastAsia="Calibri" w:cs="Arial"/>
                      <w:szCs w:val="18"/>
                    </w:rPr>
                  </w:rPrChange>
                </w:rPr>
                <w:delText xml:space="preserve">  Floor Indicator</w:delText>
              </w:r>
            </w:del>
          </w:p>
        </w:tc>
        <w:tc>
          <w:tcPr>
            <w:tcW w:w="2267" w:type="dxa"/>
          </w:tcPr>
          <w:p w14:paraId="07CBA2E3" w14:textId="578BE369" w:rsidR="0061718F" w:rsidRPr="00562016" w:rsidDel="00562016" w:rsidRDefault="0061718F" w:rsidP="005F54EC">
            <w:pPr>
              <w:pStyle w:val="TAL"/>
              <w:rPr>
                <w:del w:id="930" w:author="MCC160" w:date="2021-02-08T17:58:00Z"/>
                <w:szCs w:val="18"/>
                <w:highlight w:val="yellow"/>
                <w:rPrChange w:id="931" w:author="MCC160" w:date="2021-02-08T17:58:00Z">
                  <w:rPr>
                    <w:del w:id="932" w:author="MCC160" w:date="2021-02-08T17:58:00Z"/>
                    <w:szCs w:val="18"/>
                  </w:rPr>
                </w:rPrChange>
              </w:rPr>
            </w:pPr>
            <w:del w:id="933" w:author="MCC160" w:date="2021-02-08T17:58:00Z">
              <w:r w:rsidRPr="00562016" w:rsidDel="00562016">
                <w:rPr>
                  <w:szCs w:val="18"/>
                  <w:highlight w:val="yellow"/>
                  <w:rPrChange w:id="934" w:author="MCC160" w:date="2021-02-08T17:58:00Z">
                    <w:rPr>
                      <w:szCs w:val="18"/>
                    </w:rPr>
                  </w:rPrChange>
                </w:rPr>
                <w:delText>"1000010000000000"</w:delText>
              </w:r>
            </w:del>
          </w:p>
        </w:tc>
        <w:tc>
          <w:tcPr>
            <w:tcW w:w="1700" w:type="dxa"/>
          </w:tcPr>
          <w:p w14:paraId="2A348E7F" w14:textId="16664B75" w:rsidR="0061718F" w:rsidRPr="00562016" w:rsidDel="00562016" w:rsidRDefault="0061718F" w:rsidP="005F54EC">
            <w:pPr>
              <w:pStyle w:val="TAL"/>
              <w:rPr>
                <w:del w:id="935" w:author="MCC160" w:date="2021-02-08T17:58:00Z"/>
                <w:highlight w:val="yellow"/>
                <w:rPrChange w:id="936" w:author="MCC160" w:date="2021-02-08T17:58:00Z">
                  <w:rPr>
                    <w:del w:id="937" w:author="MCC160" w:date="2021-02-08T17:58:00Z"/>
                  </w:rPr>
                </w:rPrChange>
              </w:rPr>
            </w:pPr>
            <w:del w:id="938" w:author="MCC160" w:date="2021-02-08T17:58:00Z">
              <w:r w:rsidRPr="00562016" w:rsidDel="00562016">
                <w:rPr>
                  <w:highlight w:val="yellow"/>
                  <w:rPrChange w:id="939" w:author="MCC160" w:date="2021-02-08T17:58:00Z">
                    <w:rPr/>
                  </w:rPrChange>
                </w:rPr>
                <w:delText>bit A=1 (Normal call)</w:delText>
              </w:r>
            </w:del>
          </w:p>
          <w:p w14:paraId="3D4B622C" w14:textId="0631D7BC" w:rsidR="0061718F" w:rsidRPr="00AA0E34" w:rsidDel="00562016" w:rsidRDefault="0061718F" w:rsidP="005F54EC">
            <w:pPr>
              <w:pStyle w:val="TAL"/>
              <w:rPr>
                <w:del w:id="940" w:author="MCC160" w:date="2021-02-08T17:58:00Z"/>
              </w:rPr>
            </w:pPr>
            <w:del w:id="941" w:author="MCC160" w:date="2021-02-08T17:58:00Z">
              <w:r w:rsidRPr="00562016" w:rsidDel="00562016">
                <w:rPr>
                  <w:highlight w:val="yellow"/>
                  <w:rPrChange w:id="942" w:author="MCC160" w:date="2021-02-08T17:58:00Z">
                    <w:rPr/>
                  </w:rPrChange>
                </w:rPr>
                <w:delText>bit F=1 (Queueing supported)</w:delText>
              </w:r>
              <w:r w:rsidRPr="00AA0E34" w:rsidDel="00562016">
                <w:delText xml:space="preserve"> </w:delText>
              </w:r>
            </w:del>
          </w:p>
        </w:tc>
        <w:tc>
          <w:tcPr>
            <w:tcW w:w="1133" w:type="dxa"/>
          </w:tcPr>
          <w:p w14:paraId="10020921" w14:textId="412DF42E" w:rsidR="0061718F" w:rsidRPr="00AA0E34" w:rsidDel="00562016" w:rsidRDefault="0061718F" w:rsidP="005F54EC">
            <w:pPr>
              <w:pStyle w:val="TAL"/>
              <w:rPr>
                <w:del w:id="943" w:author="MCC160" w:date="2021-02-08T17:58:00Z"/>
              </w:rPr>
            </w:pPr>
          </w:p>
        </w:tc>
      </w:tr>
    </w:tbl>
    <w:p w14:paraId="59B0B87A" w14:textId="77777777" w:rsidR="0061718F" w:rsidRPr="00AA0E34" w:rsidRDefault="0061718F" w:rsidP="0061718F">
      <w:pPr>
        <w:rPr>
          <w:lang w:eastAsia="ja-JP"/>
        </w:rPr>
      </w:pPr>
    </w:p>
    <w:p w14:paraId="6BA2076B" w14:textId="77777777" w:rsidR="0061718F" w:rsidRPr="00AA0E34" w:rsidRDefault="0061718F" w:rsidP="0061718F">
      <w:pPr>
        <w:pStyle w:val="TH"/>
      </w:pPr>
      <w:r w:rsidRPr="00AA0E34">
        <w:t>Table 6.1.1.2.3.3-28: Floor Queue Position Info (steps 24, 28, 34, Table 6.1.1.2.3.2-1; step 2, TS 36.579-1 [2] Table 5.3.16.3-1; step 2, TS 36.579-1 [2] Table 5.3.17.3-1)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AA0E34" w14:paraId="1DF872CA" w14:textId="77777777" w:rsidTr="005F54EC">
        <w:trPr>
          <w:cantSplit/>
        </w:trPr>
        <w:tc>
          <w:tcPr>
            <w:tcW w:w="9635" w:type="dxa"/>
            <w:gridSpan w:val="4"/>
          </w:tcPr>
          <w:p w14:paraId="420391AD" w14:textId="77777777" w:rsidR="0061718F" w:rsidRPr="00AA0E34" w:rsidRDefault="0061718F" w:rsidP="005F54EC">
            <w:pPr>
              <w:pStyle w:val="TAL"/>
            </w:pPr>
            <w:r w:rsidRPr="00AA0E34">
              <w:t>Derivation Path: 36.579-1 [2], Table 5.5.6.10-1 condition ON-NETWORK</w:t>
            </w:r>
          </w:p>
        </w:tc>
      </w:tr>
      <w:tr w:rsidR="0061718F" w:rsidRPr="00562016" w:rsidDel="00562016" w14:paraId="7E292C23" w14:textId="33727F82" w:rsidTr="005F54EC">
        <w:trPr>
          <w:del w:id="944" w:author="MCC160" w:date="2021-02-08T17:59:00Z"/>
        </w:trPr>
        <w:tc>
          <w:tcPr>
            <w:tcW w:w="4535" w:type="dxa"/>
          </w:tcPr>
          <w:p w14:paraId="5F587A29" w14:textId="5EF43F9F" w:rsidR="0061718F" w:rsidRPr="00562016" w:rsidDel="00562016" w:rsidRDefault="0061718F" w:rsidP="005F54EC">
            <w:pPr>
              <w:pStyle w:val="TAH"/>
              <w:rPr>
                <w:del w:id="945" w:author="MCC160" w:date="2021-02-08T17:59:00Z"/>
                <w:highlight w:val="yellow"/>
                <w:rPrChange w:id="946" w:author="MCC160" w:date="2021-02-08T17:59:00Z">
                  <w:rPr>
                    <w:del w:id="947" w:author="MCC160" w:date="2021-02-08T17:59:00Z"/>
                  </w:rPr>
                </w:rPrChange>
              </w:rPr>
            </w:pPr>
            <w:del w:id="948" w:author="MCC160" w:date="2021-02-08T17:59:00Z">
              <w:r w:rsidRPr="00562016" w:rsidDel="00562016">
                <w:rPr>
                  <w:b w:val="0"/>
                  <w:highlight w:val="yellow"/>
                  <w:rPrChange w:id="949" w:author="MCC160" w:date="2021-02-08T17:59:00Z">
                    <w:rPr>
                      <w:b w:val="0"/>
                    </w:rPr>
                  </w:rPrChange>
                </w:rPr>
                <w:delText>Information Element</w:delText>
              </w:r>
            </w:del>
          </w:p>
        </w:tc>
        <w:tc>
          <w:tcPr>
            <w:tcW w:w="2267" w:type="dxa"/>
          </w:tcPr>
          <w:p w14:paraId="60535B5F" w14:textId="4E83868B" w:rsidR="0061718F" w:rsidRPr="00562016" w:rsidDel="00562016" w:rsidRDefault="0061718F" w:rsidP="005F54EC">
            <w:pPr>
              <w:pStyle w:val="TAH"/>
              <w:rPr>
                <w:del w:id="950" w:author="MCC160" w:date="2021-02-08T17:59:00Z"/>
                <w:highlight w:val="yellow"/>
                <w:rPrChange w:id="951" w:author="MCC160" w:date="2021-02-08T17:59:00Z">
                  <w:rPr>
                    <w:del w:id="952" w:author="MCC160" w:date="2021-02-08T17:59:00Z"/>
                  </w:rPr>
                </w:rPrChange>
              </w:rPr>
            </w:pPr>
            <w:del w:id="953" w:author="MCC160" w:date="2021-02-08T17:59:00Z">
              <w:r w:rsidRPr="00562016" w:rsidDel="00562016">
                <w:rPr>
                  <w:b w:val="0"/>
                  <w:highlight w:val="yellow"/>
                  <w:rPrChange w:id="954" w:author="MCC160" w:date="2021-02-08T17:59:00Z">
                    <w:rPr>
                      <w:b w:val="0"/>
                    </w:rPr>
                  </w:rPrChange>
                </w:rPr>
                <w:delText>Value/remark</w:delText>
              </w:r>
            </w:del>
          </w:p>
        </w:tc>
        <w:tc>
          <w:tcPr>
            <w:tcW w:w="1700" w:type="dxa"/>
          </w:tcPr>
          <w:p w14:paraId="78E53B9A" w14:textId="2EB5686B" w:rsidR="0061718F" w:rsidRPr="00562016" w:rsidDel="00562016" w:rsidRDefault="0061718F" w:rsidP="005F54EC">
            <w:pPr>
              <w:pStyle w:val="TAH"/>
              <w:rPr>
                <w:del w:id="955" w:author="MCC160" w:date="2021-02-08T17:59:00Z"/>
                <w:highlight w:val="yellow"/>
                <w:rPrChange w:id="956" w:author="MCC160" w:date="2021-02-08T17:59:00Z">
                  <w:rPr>
                    <w:del w:id="957" w:author="MCC160" w:date="2021-02-08T17:59:00Z"/>
                  </w:rPr>
                </w:rPrChange>
              </w:rPr>
            </w:pPr>
            <w:del w:id="958" w:author="MCC160" w:date="2021-02-08T17:59:00Z">
              <w:r w:rsidRPr="00562016" w:rsidDel="00562016">
                <w:rPr>
                  <w:b w:val="0"/>
                  <w:highlight w:val="yellow"/>
                  <w:rPrChange w:id="959" w:author="MCC160" w:date="2021-02-08T17:59:00Z">
                    <w:rPr>
                      <w:b w:val="0"/>
                    </w:rPr>
                  </w:rPrChange>
                </w:rPr>
                <w:delText>Comment</w:delText>
              </w:r>
            </w:del>
          </w:p>
        </w:tc>
        <w:tc>
          <w:tcPr>
            <w:tcW w:w="1133" w:type="dxa"/>
          </w:tcPr>
          <w:p w14:paraId="0D2C78F6" w14:textId="6BEB0D84" w:rsidR="0061718F" w:rsidRPr="00562016" w:rsidDel="00562016" w:rsidRDefault="0061718F" w:rsidP="005F54EC">
            <w:pPr>
              <w:pStyle w:val="TAH"/>
              <w:rPr>
                <w:del w:id="960" w:author="MCC160" w:date="2021-02-08T17:59:00Z"/>
                <w:highlight w:val="yellow"/>
                <w:rPrChange w:id="961" w:author="MCC160" w:date="2021-02-08T17:59:00Z">
                  <w:rPr>
                    <w:del w:id="962" w:author="MCC160" w:date="2021-02-08T17:59:00Z"/>
                  </w:rPr>
                </w:rPrChange>
              </w:rPr>
            </w:pPr>
            <w:del w:id="963" w:author="MCC160" w:date="2021-02-08T17:59:00Z">
              <w:r w:rsidRPr="00562016" w:rsidDel="00562016">
                <w:rPr>
                  <w:b w:val="0"/>
                  <w:highlight w:val="yellow"/>
                  <w:rPrChange w:id="964" w:author="MCC160" w:date="2021-02-08T17:59:00Z">
                    <w:rPr>
                      <w:b w:val="0"/>
                    </w:rPr>
                  </w:rPrChange>
                </w:rPr>
                <w:delText>Condition</w:delText>
              </w:r>
            </w:del>
          </w:p>
        </w:tc>
      </w:tr>
      <w:tr w:rsidR="0061718F" w:rsidRPr="00562016" w:rsidDel="00562016" w14:paraId="76774500" w14:textId="41B603D2" w:rsidTr="005F54EC">
        <w:trPr>
          <w:del w:id="965" w:author="MCC160" w:date="2021-02-08T17:59:00Z"/>
        </w:trPr>
        <w:tc>
          <w:tcPr>
            <w:tcW w:w="4535" w:type="dxa"/>
          </w:tcPr>
          <w:p w14:paraId="0C8F3274" w14:textId="709EEFA3" w:rsidR="0061718F" w:rsidRPr="00562016" w:rsidDel="00562016" w:rsidRDefault="0061718F" w:rsidP="005F54EC">
            <w:pPr>
              <w:pStyle w:val="TAL"/>
              <w:rPr>
                <w:del w:id="966" w:author="MCC160" w:date="2021-02-08T17:59:00Z"/>
                <w:rFonts w:eastAsia="Calibri" w:cs="Arial"/>
                <w:szCs w:val="18"/>
                <w:highlight w:val="yellow"/>
                <w:rPrChange w:id="967" w:author="MCC160" w:date="2021-02-08T17:59:00Z">
                  <w:rPr>
                    <w:del w:id="968" w:author="MCC160" w:date="2021-02-08T17:59:00Z"/>
                    <w:rFonts w:eastAsia="Calibri" w:cs="Arial"/>
                    <w:szCs w:val="18"/>
                  </w:rPr>
                </w:rPrChange>
              </w:rPr>
            </w:pPr>
            <w:del w:id="969" w:author="MCC160" w:date="2021-02-08T17:59:00Z">
              <w:r w:rsidRPr="00562016" w:rsidDel="00562016">
                <w:rPr>
                  <w:rFonts w:eastAsia="Calibri" w:cs="Arial"/>
                  <w:szCs w:val="18"/>
                  <w:highlight w:val="yellow"/>
                  <w:rPrChange w:id="970" w:author="MCC160" w:date="2021-02-08T17:59:00Z">
                    <w:rPr>
                      <w:rFonts w:eastAsia="Calibri" w:cs="Arial"/>
                      <w:szCs w:val="18"/>
                    </w:rPr>
                  </w:rPrChange>
                </w:rPr>
                <w:delText>Subtype</w:delText>
              </w:r>
            </w:del>
          </w:p>
        </w:tc>
        <w:tc>
          <w:tcPr>
            <w:tcW w:w="2267" w:type="dxa"/>
          </w:tcPr>
          <w:p w14:paraId="6C8F49CE" w14:textId="1928E5BE" w:rsidR="0061718F" w:rsidRPr="00562016" w:rsidDel="00562016" w:rsidRDefault="0061718F" w:rsidP="005F54EC">
            <w:pPr>
              <w:pStyle w:val="TAL"/>
              <w:rPr>
                <w:del w:id="971" w:author="MCC160" w:date="2021-02-08T17:59:00Z"/>
                <w:szCs w:val="18"/>
                <w:highlight w:val="yellow"/>
                <w:rPrChange w:id="972" w:author="MCC160" w:date="2021-02-08T17:59:00Z">
                  <w:rPr>
                    <w:del w:id="973" w:author="MCC160" w:date="2021-02-08T17:59:00Z"/>
                    <w:szCs w:val="18"/>
                  </w:rPr>
                </w:rPrChange>
              </w:rPr>
            </w:pPr>
            <w:del w:id="974" w:author="MCC160" w:date="2021-02-08T17:59:00Z">
              <w:r w:rsidRPr="00562016" w:rsidDel="00562016">
                <w:rPr>
                  <w:szCs w:val="18"/>
                  <w:highlight w:val="yellow"/>
                  <w:rPrChange w:id="975" w:author="MCC160" w:date="2021-02-08T17:59:00Z">
                    <w:rPr>
                      <w:szCs w:val="18"/>
                    </w:rPr>
                  </w:rPrChange>
                </w:rPr>
                <w:delText>"01001"</w:delText>
              </w:r>
            </w:del>
          </w:p>
        </w:tc>
        <w:tc>
          <w:tcPr>
            <w:tcW w:w="1700" w:type="dxa"/>
          </w:tcPr>
          <w:p w14:paraId="500F507B" w14:textId="0612897B" w:rsidR="0061718F" w:rsidRPr="00562016" w:rsidDel="00562016" w:rsidRDefault="0061718F" w:rsidP="005F54EC">
            <w:pPr>
              <w:pStyle w:val="TAL"/>
              <w:rPr>
                <w:del w:id="976" w:author="MCC160" w:date="2021-02-08T17:59:00Z"/>
                <w:highlight w:val="yellow"/>
                <w:rPrChange w:id="977" w:author="MCC160" w:date="2021-02-08T17:59:00Z">
                  <w:rPr>
                    <w:del w:id="978" w:author="MCC160" w:date="2021-02-08T17:59:00Z"/>
                  </w:rPr>
                </w:rPrChange>
              </w:rPr>
            </w:pPr>
            <w:del w:id="979" w:author="MCC160" w:date="2021-02-08T17:59:00Z">
              <w:r w:rsidRPr="00562016" w:rsidDel="00562016">
                <w:rPr>
                  <w:rFonts w:eastAsia="MS PGothic"/>
                  <w:highlight w:val="yellow"/>
                  <w:rPrChange w:id="980" w:author="MCC160" w:date="2021-02-08T17:59:00Z">
                    <w:rPr>
                      <w:rFonts w:eastAsia="MS PGothic"/>
                    </w:rPr>
                  </w:rPrChange>
                </w:rPr>
                <w:delText xml:space="preserve">Acknowledgment not required for Floor </w:delText>
              </w:r>
              <w:r w:rsidRPr="00562016" w:rsidDel="00562016">
                <w:rPr>
                  <w:highlight w:val="yellow"/>
                  <w:rPrChange w:id="981" w:author="MCC160" w:date="2021-02-08T17:59:00Z">
                    <w:rPr/>
                  </w:rPrChange>
                </w:rPr>
                <w:delText xml:space="preserve">Queue Position Info </w:delText>
              </w:r>
              <w:r w:rsidRPr="00562016" w:rsidDel="00562016">
                <w:rPr>
                  <w:rFonts w:eastAsia="MS PGothic"/>
                  <w:highlight w:val="yellow"/>
                  <w:rPrChange w:id="982" w:author="MCC160" w:date="2021-02-08T17:59:00Z">
                    <w:rPr>
                      <w:rFonts w:eastAsia="MS PGothic"/>
                    </w:rPr>
                  </w:rPrChange>
                </w:rPr>
                <w:delText>message</w:delText>
              </w:r>
            </w:del>
          </w:p>
        </w:tc>
        <w:tc>
          <w:tcPr>
            <w:tcW w:w="1133" w:type="dxa"/>
          </w:tcPr>
          <w:p w14:paraId="768F6735" w14:textId="1030F865" w:rsidR="0061718F" w:rsidRPr="00562016" w:rsidDel="00562016" w:rsidRDefault="0061718F" w:rsidP="005F54EC">
            <w:pPr>
              <w:pStyle w:val="TAL"/>
              <w:rPr>
                <w:del w:id="983" w:author="MCC160" w:date="2021-02-08T17:59:00Z"/>
                <w:highlight w:val="yellow"/>
                <w:rPrChange w:id="984" w:author="MCC160" w:date="2021-02-08T17:59:00Z">
                  <w:rPr>
                    <w:del w:id="985" w:author="MCC160" w:date="2021-02-08T17:59:00Z"/>
                  </w:rPr>
                </w:rPrChange>
              </w:rPr>
            </w:pPr>
          </w:p>
        </w:tc>
      </w:tr>
      <w:tr w:rsidR="0061718F" w:rsidRPr="00562016" w:rsidDel="00562016" w14:paraId="49CEAA9F" w14:textId="6176C77D" w:rsidTr="005F54EC">
        <w:trPr>
          <w:del w:id="986" w:author="MCC160" w:date="2021-02-08T17:59:00Z"/>
        </w:trPr>
        <w:tc>
          <w:tcPr>
            <w:tcW w:w="4535" w:type="dxa"/>
          </w:tcPr>
          <w:p w14:paraId="589F0ECE" w14:textId="4514D60A" w:rsidR="0061718F" w:rsidRPr="00562016" w:rsidDel="00562016" w:rsidRDefault="0061718F" w:rsidP="005F54EC">
            <w:pPr>
              <w:pStyle w:val="TAL"/>
              <w:rPr>
                <w:del w:id="987" w:author="MCC160" w:date="2021-02-08T17:59:00Z"/>
                <w:rFonts w:eastAsia="Calibri" w:cs="Arial"/>
                <w:szCs w:val="18"/>
                <w:highlight w:val="yellow"/>
                <w:rPrChange w:id="988" w:author="MCC160" w:date="2021-02-08T17:59:00Z">
                  <w:rPr>
                    <w:del w:id="989" w:author="MCC160" w:date="2021-02-08T17:59:00Z"/>
                    <w:rFonts w:eastAsia="Calibri" w:cs="Arial"/>
                    <w:szCs w:val="18"/>
                  </w:rPr>
                </w:rPrChange>
              </w:rPr>
            </w:pPr>
            <w:del w:id="990" w:author="MCC160" w:date="2021-02-08T17:59:00Z">
              <w:r w:rsidRPr="00562016" w:rsidDel="00562016">
                <w:rPr>
                  <w:rFonts w:eastAsia="Calibri" w:cs="Arial"/>
                  <w:szCs w:val="18"/>
                  <w:highlight w:val="yellow"/>
                  <w:rPrChange w:id="991" w:author="MCC160" w:date="2021-02-08T17:59:00Z">
                    <w:rPr>
                      <w:rFonts w:eastAsia="Calibri" w:cs="Arial"/>
                      <w:szCs w:val="18"/>
                    </w:rPr>
                  </w:rPrChange>
                </w:rPr>
                <w:delText>Floor Indicator</w:delText>
              </w:r>
            </w:del>
          </w:p>
        </w:tc>
        <w:tc>
          <w:tcPr>
            <w:tcW w:w="2267" w:type="dxa"/>
          </w:tcPr>
          <w:p w14:paraId="6907CDC6" w14:textId="4B640530" w:rsidR="0061718F" w:rsidRPr="00562016" w:rsidDel="00562016" w:rsidRDefault="0061718F" w:rsidP="005F54EC">
            <w:pPr>
              <w:pStyle w:val="TAL"/>
              <w:rPr>
                <w:del w:id="992" w:author="MCC160" w:date="2021-02-08T17:59:00Z"/>
                <w:szCs w:val="18"/>
                <w:highlight w:val="yellow"/>
                <w:rPrChange w:id="993" w:author="MCC160" w:date="2021-02-08T17:59:00Z">
                  <w:rPr>
                    <w:del w:id="994" w:author="MCC160" w:date="2021-02-08T17:59:00Z"/>
                    <w:szCs w:val="18"/>
                  </w:rPr>
                </w:rPrChange>
              </w:rPr>
            </w:pPr>
          </w:p>
        </w:tc>
        <w:tc>
          <w:tcPr>
            <w:tcW w:w="1700" w:type="dxa"/>
          </w:tcPr>
          <w:p w14:paraId="6B6E1612" w14:textId="5727EE2F" w:rsidR="0061718F" w:rsidRPr="00562016" w:rsidDel="00562016" w:rsidRDefault="0061718F" w:rsidP="005F54EC">
            <w:pPr>
              <w:pStyle w:val="TAL"/>
              <w:rPr>
                <w:del w:id="995" w:author="MCC160" w:date="2021-02-08T17:59:00Z"/>
                <w:highlight w:val="yellow"/>
                <w:rPrChange w:id="996" w:author="MCC160" w:date="2021-02-08T17:59:00Z">
                  <w:rPr>
                    <w:del w:id="997" w:author="MCC160" w:date="2021-02-08T17:59:00Z"/>
                  </w:rPr>
                </w:rPrChange>
              </w:rPr>
            </w:pPr>
          </w:p>
        </w:tc>
        <w:tc>
          <w:tcPr>
            <w:tcW w:w="1133" w:type="dxa"/>
          </w:tcPr>
          <w:p w14:paraId="79519504" w14:textId="31E9628F" w:rsidR="0061718F" w:rsidRPr="00562016" w:rsidDel="00562016" w:rsidRDefault="0061718F" w:rsidP="005F54EC">
            <w:pPr>
              <w:pStyle w:val="TAL"/>
              <w:rPr>
                <w:del w:id="998" w:author="MCC160" w:date="2021-02-08T17:59:00Z"/>
                <w:highlight w:val="yellow"/>
                <w:rPrChange w:id="999" w:author="MCC160" w:date="2021-02-08T17:59:00Z">
                  <w:rPr>
                    <w:del w:id="1000" w:author="MCC160" w:date="2021-02-08T17:59:00Z"/>
                  </w:rPr>
                </w:rPrChange>
              </w:rPr>
            </w:pPr>
          </w:p>
        </w:tc>
      </w:tr>
      <w:tr w:rsidR="0061718F" w:rsidRPr="00562016" w:rsidDel="00562016" w14:paraId="17016495" w14:textId="6BE272E6" w:rsidTr="005F54EC">
        <w:trPr>
          <w:del w:id="1001" w:author="MCC160" w:date="2021-02-08T17:59:00Z"/>
        </w:trPr>
        <w:tc>
          <w:tcPr>
            <w:tcW w:w="4535" w:type="dxa"/>
          </w:tcPr>
          <w:p w14:paraId="18746C75" w14:textId="5608C6DA" w:rsidR="0061718F" w:rsidRPr="00562016" w:rsidDel="00562016" w:rsidRDefault="0061718F" w:rsidP="005F54EC">
            <w:pPr>
              <w:pStyle w:val="TAL"/>
              <w:rPr>
                <w:del w:id="1002" w:author="MCC160" w:date="2021-02-08T17:59:00Z"/>
                <w:rFonts w:eastAsia="Calibri" w:cs="Arial"/>
                <w:szCs w:val="18"/>
                <w:highlight w:val="yellow"/>
                <w:rPrChange w:id="1003" w:author="MCC160" w:date="2021-02-08T17:59:00Z">
                  <w:rPr>
                    <w:del w:id="1004" w:author="MCC160" w:date="2021-02-08T17:59:00Z"/>
                    <w:rFonts w:eastAsia="Calibri" w:cs="Arial"/>
                    <w:szCs w:val="18"/>
                  </w:rPr>
                </w:rPrChange>
              </w:rPr>
            </w:pPr>
            <w:del w:id="1005" w:author="MCC160" w:date="2021-02-08T17:59:00Z">
              <w:r w:rsidRPr="00562016" w:rsidDel="00562016">
                <w:rPr>
                  <w:rFonts w:eastAsia="Calibri" w:cs="Arial"/>
                  <w:szCs w:val="18"/>
                  <w:highlight w:val="yellow"/>
                  <w:rPrChange w:id="1006" w:author="MCC160" w:date="2021-02-08T17:59:00Z">
                    <w:rPr>
                      <w:rFonts w:eastAsia="Calibri" w:cs="Arial"/>
                      <w:szCs w:val="18"/>
                    </w:rPr>
                  </w:rPrChange>
                </w:rPr>
                <w:delText xml:space="preserve">  Floor Indicator</w:delText>
              </w:r>
            </w:del>
          </w:p>
        </w:tc>
        <w:tc>
          <w:tcPr>
            <w:tcW w:w="2267" w:type="dxa"/>
          </w:tcPr>
          <w:p w14:paraId="45717E0D" w14:textId="7EF3A017" w:rsidR="0061718F" w:rsidRPr="00562016" w:rsidDel="00562016" w:rsidRDefault="0061718F" w:rsidP="005F54EC">
            <w:pPr>
              <w:pStyle w:val="TAL"/>
              <w:rPr>
                <w:del w:id="1007" w:author="MCC160" w:date="2021-02-08T17:59:00Z"/>
                <w:szCs w:val="18"/>
                <w:highlight w:val="yellow"/>
                <w:rPrChange w:id="1008" w:author="MCC160" w:date="2021-02-08T17:59:00Z">
                  <w:rPr>
                    <w:del w:id="1009" w:author="MCC160" w:date="2021-02-08T17:59:00Z"/>
                    <w:szCs w:val="18"/>
                  </w:rPr>
                </w:rPrChange>
              </w:rPr>
            </w:pPr>
            <w:del w:id="1010" w:author="MCC160" w:date="2021-02-08T17:59:00Z">
              <w:r w:rsidRPr="00562016" w:rsidDel="00562016">
                <w:rPr>
                  <w:szCs w:val="18"/>
                  <w:highlight w:val="yellow"/>
                  <w:rPrChange w:id="1011" w:author="MCC160" w:date="2021-02-08T17:59:00Z">
                    <w:rPr>
                      <w:szCs w:val="18"/>
                    </w:rPr>
                  </w:rPrChange>
                </w:rPr>
                <w:delText>"1000010000000000"</w:delText>
              </w:r>
            </w:del>
          </w:p>
        </w:tc>
        <w:tc>
          <w:tcPr>
            <w:tcW w:w="1700" w:type="dxa"/>
          </w:tcPr>
          <w:p w14:paraId="2DFD7F62" w14:textId="4C61BED5" w:rsidR="0061718F" w:rsidRPr="00562016" w:rsidDel="00562016" w:rsidRDefault="0061718F" w:rsidP="005F54EC">
            <w:pPr>
              <w:pStyle w:val="TAL"/>
              <w:rPr>
                <w:del w:id="1012" w:author="MCC160" w:date="2021-02-08T17:59:00Z"/>
                <w:highlight w:val="yellow"/>
                <w:rPrChange w:id="1013" w:author="MCC160" w:date="2021-02-08T17:59:00Z">
                  <w:rPr>
                    <w:del w:id="1014" w:author="MCC160" w:date="2021-02-08T17:59:00Z"/>
                  </w:rPr>
                </w:rPrChange>
              </w:rPr>
            </w:pPr>
            <w:del w:id="1015" w:author="MCC160" w:date="2021-02-08T17:59:00Z">
              <w:r w:rsidRPr="00562016" w:rsidDel="00562016">
                <w:rPr>
                  <w:highlight w:val="yellow"/>
                  <w:rPrChange w:id="1016" w:author="MCC160" w:date="2021-02-08T17:59:00Z">
                    <w:rPr/>
                  </w:rPrChange>
                </w:rPr>
                <w:delText>bit A=1 (Normal call)</w:delText>
              </w:r>
            </w:del>
          </w:p>
          <w:p w14:paraId="710C9117" w14:textId="04728B52" w:rsidR="0061718F" w:rsidRPr="00562016" w:rsidDel="00562016" w:rsidRDefault="0061718F" w:rsidP="005F54EC">
            <w:pPr>
              <w:pStyle w:val="TAL"/>
              <w:rPr>
                <w:del w:id="1017" w:author="MCC160" w:date="2021-02-08T17:59:00Z"/>
                <w:highlight w:val="yellow"/>
                <w:rPrChange w:id="1018" w:author="MCC160" w:date="2021-02-08T17:59:00Z">
                  <w:rPr>
                    <w:del w:id="1019" w:author="MCC160" w:date="2021-02-08T17:59:00Z"/>
                  </w:rPr>
                </w:rPrChange>
              </w:rPr>
            </w:pPr>
            <w:del w:id="1020" w:author="MCC160" w:date="2021-02-08T17:59:00Z">
              <w:r w:rsidRPr="00562016" w:rsidDel="00562016">
                <w:rPr>
                  <w:highlight w:val="yellow"/>
                  <w:rPrChange w:id="1021" w:author="MCC160" w:date="2021-02-08T17:59:00Z">
                    <w:rPr/>
                  </w:rPrChange>
                </w:rPr>
                <w:delText xml:space="preserve">bit F=1 (Queueing supported) </w:delText>
              </w:r>
            </w:del>
          </w:p>
        </w:tc>
        <w:tc>
          <w:tcPr>
            <w:tcW w:w="1133" w:type="dxa"/>
          </w:tcPr>
          <w:p w14:paraId="0A270BEE" w14:textId="395779A5" w:rsidR="0061718F" w:rsidRPr="00562016" w:rsidDel="00562016" w:rsidRDefault="0061718F" w:rsidP="005F54EC">
            <w:pPr>
              <w:pStyle w:val="TAL"/>
              <w:rPr>
                <w:del w:id="1022" w:author="MCC160" w:date="2021-02-08T17:59:00Z"/>
                <w:highlight w:val="yellow"/>
                <w:rPrChange w:id="1023" w:author="MCC160" w:date="2021-02-08T17:59:00Z">
                  <w:rPr>
                    <w:del w:id="1024" w:author="MCC160" w:date="2021-02-08T17:59:00Z"/>
                  </w:rPr>
                </w:rPrChange>
              </w:rPr>
            </w:pPr>
          </w:p>
        </w:tc>
      </w:tr>
    </w:tbl>
    <w:p w14:paraId="2B7C67AB" w14:textId="77777777" w:rsidR="0061718F" w:rsidRPr="00AA0E34" w:rsidRDefault="0061718F" w:rsidP="0061718F"/>
    <w:p w14:paraId="5EA1E628" w14:textId="77777777" w:rsidR="0061718F" w:rsidRPr="00AA0E34" w:rsidRDefault="0061718F" w:rsidP="0061718F">
      <w:pPr>
        <w:pStyle w:val="TH"/>
      </w:pPr>
      <w:r w:rsidRPr="00AA0E34">
        <w:lastRenderedPageBreak/>
        <w:t>Table 6.1.1.2.3.3-29: Floor Queue Position Request (step 28, Table 6.1.1.2.3.2-1; step 1, TS 36.579-1 [2] Table 5.3.17.3-1)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1718F" w:rsidRPr="00AA0E34" w14:paraId="2EEB8E46" w14:textId="77777777" w:rsidTr="005F54EC">
        <w:trPr>
          <w:cantSplit/>
        </w:trPr>
        <w:tc>
          <w:tcPr>
            <w:tcW w:w="9635" w:type="dxa"/>
          </w:tcPr>
          <w:p w14:paraId="040780F9" w14:textId="77777777" w:rsidR="0061718F" w:rsidRPr="00AA0E34" w:rsidRDefault="0061718F" w:rsidP="005F54EC">
            <w:pPr>
              <w:pStyle w:val="TAL"/>
            </w:pPr>
            <w:r w:rsidRPr="00AA0E34">
              <w:t>Derivation Path: 36.579-1 [2], Table 5.5.6.9-1 condition ON-NETWORK</w:t>
            </w:r>
          </w:p>
        </w:tc>
      </w:tr>
    </w:tbl>
    <w:p w14:paraId="1728FBD7" w14:textId="77777777" w:rsidR="0061718F" w:rsidRPr="00AA0E34" w:rsidRDefault="0061718F" w:rsidP="0061718F"/>
    <w:p w14:paraId="19AB34C7" w14:textId="77777777" w:rsidR="00191227" w:rsidRDefault="00191227" w:rsidP="00191227">
      <w:pPr>
        <w:rPr>
          <w:rFonts w:ascii="Arial" w:hAnsi="Arial" w:cs="Arial"/>
          <w:sz w:val="28"/>
          <w:szCs w:val="28"/>
        </w:rPr>
      </w:pPr>
      <w:r w:rsidRPr="00AA0E34">
        <w:rPr>
          <w:rFonts w:ascii="Arial" w:hAnsi="Arial" w:cs="Arial"/>
          <w:color w:val="0070C0"/>
          <w:sz w:val="28"/>
          <w:szCs w:val="28"/>
        </w:rPr>
        <w:t>&lt;End of modification&gt;</w:t>
      </w:r>
    </w:p>
    <w:p w14:paraId="581483B1" w14:textId="77777777" w:rsidR="00191227" w:rsidRDefault="00191227" w:rsidP="00191227">
      <w:pPr>
        <w:rPr>
          <w:sz w:val="28"/>
          <w:szCs w:val="28"/>
        </w:rPr>
      </w:pPr>
    </w:p>
    <w:sectPr w:rsidR="0019122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B00B21" w14:textId="77777777" w:rsidR="007A5246" w:rsidRDefault="007A5246">
      <w:r>
        <w:separator/>
      </w:r>
    </w:p>
  </w:endnote>
  <w:endnote w:type="continuationSeparator" w:id="0">
    <w:p w14:paraId="661BC844" w14:textId="77777777" w:rsidR="007A5246" w:rsidRDefault="007A5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65658" w14:textId="77777777" w:rsidR="005F54EC" w:rsidRDefault="005F54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34D96B" w14:textId="77777777" w:rsidR="007A5246" w:rsidRDefault="007A5246">
      <w:r>
        <w:separator/>
      </w:r>
    </w:p>
  </w:footnote>
  <w:footnote w:type="continuationSeparator" w:id="0">
    <w:p w14:paraId="6EF4A02E" w14:textId="77777777" w:rsidR="007A5246" w:rsidRDefault="007A5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6B61A" w14:textId="77777777" w:rsidR="005F54EC" w:rsidRDefault="005F54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1BD39B" w14:textId="77777777" w:rsidR="005F54EC" w:rsidRDefault="005F54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789</w:t>
    </w:r>
    <w:r>
      <w:rPr>
        <w:rFonts w:ascii="Arial" w:hAnsi="Arial" w:cs="Arial"/>
        <w:b/>
        <w:sz w:val="18"/>
        <w:szCs w:val="18"/>
      </w:rPr>
      <w:fldChar w:fldCharType="end"/>
    </w:r>
  </w:p>
  <w:p w14:paraId="3A918ABF" w14:textId="77777777" w:rsidR="005F54EC" w:rsidRDefault="005F54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0F4F0190"/>
    <w:multiLevelType w:val="hybridMultilevel"/>
    <w:tmpl w:val="2988A6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5EB13FE"/>
    <w:multiLevelType w:val="hybridMultilevel"/>
    <w:tmpl w:val="6F22CE9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7F63059"/>
    <w:multiLevelType w:val="multilevel"/>
    <w:tmpl w:val="27F6305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1"/>
  </w:num>
  <w:num w:numId="3">
    <w:abstractNumId w:val="38"/>
  </w:num>
  <w:num w:numId="4">
    <w:abstractNumId w:val="22"/>
  </w:num>
  <w:num w:numId="5">
    <w:abstractNumId w:val="31"/>
  </w:num>
  <w:num w:numId="6">
    <w:abstractNumId w:val="24"/>
  </w:num>
  <w:num w:numId="7">
    <w:abstractNumId w:val="32"/>
  </w:num>
  <w:num w:numId="8">
    <w:abstractNumId w:val="36"/>
  </w:num>
  <w:num w:numId="9">
    <w:abstractNumId w:val="10"/>
  </w:num>
  <w:num w:numId="10">
    <w:abstractNumId w:val="17"/>
  </w:num>
  <w:num w:numId="11">
    <w:abstractNumId w:val="29"/>
  </w:num>
  <w:num w:numId="12">
    <w:abstractNumId w:val="15"/>
  </w:num>
  <w:num w:numId="13">
    <w:abstractNumId w:val="40"/>
  </w:num>
  <w:num w:numId="14">
    <w:abstractNumId w:val="30"/>
  </w:num>
  <w:num w:numId="15">
    <w:abstractNumId w:val="39"/>
  </w:num>
  <w:num w:numId="16">
    <w:abstractNumId w:val="20"/>
  </w:num>
  <w:num w:numId="17">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8">
    <w:abstractNumId w:val="8"/>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19"/>
  </w:num>
  <w:num w:numId="27">
    <w:abstractNumId w:val="28"/>
  </w:num>
  <w:num w:numId="28">
    <w:abstractNumId w:val="26"/>
  </w:num>
  <w:num w:numId="29">
    <w:abstractNumId w:val="27"/>
  </w:num>
  <w:num w:numId="30">
    <w:abstractNumId w:val="21"/>
  </w:num>
  <w:num w:numId="31">
    <w:abstractNumId w:val="35"/>
  </w:num>
  <w:num w:numId="32">
    <w:abstractNumId w:val="9"/>
  </w:num>
  <w:num w:numId="33">
    <w:abstractNumId w:val="23"/>
  </w:num>
  <w:num w:numId="34">
    <w:abstractNumId w:val="28"/>
  </w:num>
  <w:num w:numId="35">
    <w:abstractNumId w:val="19"/>
  </w:num>
  <w:num w:numId="36">
    <w:abstractNumId w:val="37"/>
  </w:num>
  <w:num w:numId="37">
    <w:abstractNumId w:val="18"/>
  </w:num>
  <w:num w:numId="38">
    <w:abstractNumId w:val="14"/>
  </w:num>
  <w:num w:numId="39">
    <w:abstractNumId w:val="25"/>
  </w:num>
  <w:num w:numId="40">
    <w:abstractNumId w:val="16"/>
  </w:num>
  <w:num w:numId="41">
    <w:abstractNumId w:val="11"/>
  </w:num>
  <w:num w:numId="42">
    <w:abstractNumId w:val="13"/>
  </w:num>
  <w:num w:numId="43">
    <w:abstractNumId w:val="12"/>
  </w:num>
  <w:num w:numId="44">
    <w:abstractNumId w:val="28"/>
  </w:num>
  <w:num w:numId="45">
    <w:abstractNumId w:val="19"/>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num>
  <w:num w:numId="49">
    <w:abstractNumId w:val="3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4"/>
    <w:rsid w:val="00002333"/>
    <w:rsid w:val="0000308F"/>
    <w:rsid w:val="00003772"/>
    <w:rsid w:val="000039F2"/>
    <w:rsid w:val="00003E35"/>
    <w:rsid w:val="00004E70"/>
    <w:rsid w:val="0000557A"/>
    <w:rsid w:val="0000626D"/>
    <w:rsid w:val="00006781"/>
    <w:rsid w:val="000079DD"/>
    <w:rsid w:val="000079ED"/>
    <w:rsid w:val="00007B54"/>
    <w:rsid w:val="00007E50"/>
    <w:rsid w:val="00010B02"/>
    <w:rsid w:val="00011179"/>
    <w:rsid w:val="000112EF"/>
    <w:rsid w:val="00012F08"/>
    <w:rsid w:val="00013260"/>
    <w:rsid w:val="00013594"/>
    <w:rsid w:val="0001377A"/>
    <w:rsid w:val="0001422C"/>
    <w:rsid w:val="000145F0"/>
    <w:rsid w:val="00016B86"/>
    <w:rsid w:val="00016BA2"/>
    <w:rsid w:val="000170CB"/>
    <w:rsid w:val="0001765A"/>
    <w:rsid w:val="00017C45"/>
    <w:rsid w:val="0002031F"/>
    <w:rsid w:val="00020603"/>
    <w:rsid w:val="00022060"/>
    <w:rsid w:val="000226D7"/>
    <w:rsid w:val="00023162"/>
    <w:rsid w:val="00023A6E"/>
    <w:rsid w:val="000249B2"/>
    <w:rsid w:val="00024E70"/>
    <w:rsid w:val="00025798"/>
    <w:rsid w:val="0002665A"/>
    <w:rsid w:val="000273DB"/>
    <w:rsid w:val="00030BB6"/>
    <w:rsid w:val="00031176"/>
    <w:rsid w:val="00032E82"/>
    <w:rsid w:val="0003320B"/>
    <w:rsid w:val="00033397"/>
    <w:rsid w:val="0003508A"/>
    <w:rsid w:val="00035754"/>
    <w:rsid w:val="00035988"/>
    <w:rsid w:val="00036AE9"/>
    <w:rsid w:val="00037FF0"/>
    <w:rsid w:val="00040095"/>
    <w:rsid w:val="00040702"/>
    <w:rsid w:val="00040A6F"/>
    <w:rsid w:val="00041365"/>
    <w:rsid w:val="00041369"/>
    <w:rsid w:val="000415BA"/>
    <w:rsid w:val="00041C8E"/>
    <w:rsid w:val="00043180"/>
    <w:rsid w:val="000431B0"/>
    <w:rsid w:val="000431C3"/>
    <w:rsid w:val="000449E7"/>
    <w:rsid w:val="00045586"/>
    <w:rsid w:val="00046C1A"/>
    <w:rsid w:val="00047E04"/>
    <w:rsid w:val="000517D2"/>
    <w:rsid w:val="00051834"/>
    <w:rsid w:val="00051A32"/>
    <w:rsid w:val="00051C1B"/>
    <w:rsid w:val="00051EA2"/>
    <w:rsid w:val="00051FE8"/>
    <w:rsid w:val="00052588"/>
    <w:rsid w:val="000534AA"/>
    <w:rsid w:val="00053975"/>
    <w:rsid w:val="00054339"/>
    <w:rsid w:val="000545A8"/>
    <w:rsid w:val="0005483F"/>
    <w:rsid w:val="00054A22"/>
    <w:rsid w:val="000602E6"/>
    <w:rsid w:val="00060E5C"/>
    <w:rsid w:val="00061DE2"/>
    <w:rsid w:val="0006224C"/>
    <w:rsid w:val="00063196"/>
    <w:rsid w:val="00063AA4"/>
    <w:rsid w:val="00063F08"/>
    <w:rsid w:val="00064BA4"/>
    <w:rsid w:val="000655A6"/>
    <w:rsid w:val="000655D1"/>
    <w:rsid w:val="00065AD7"/>
    <w:rsid w:val="00070355"/>
    <w:rsid w:val="00070418"/>
    <w:rsid w:val="00071307"/>
    <w:rsid w:val="000722E7"/>
    <w:rsid w:val="000729EE"/>
    <w:rsid w:val="00072CB6"/>
    <w:rsid w:val="000737A1"/>
    <w:rsid w:val="000743E8"/>
    <w:rsid w:val="000745A2"/>
    <w:rsid w:val="00074689"/>
    <w:rsid w:val="0007608A"/>
    <w:rsid w:val="000772E5"/>
    <w:rsid w:val="0007736C"/>
    <w:rsid w:val="00077533"/>
    <w:rsid w:val="00077A0F"/>
    <w:rsid w:val="00080512"/>
    <w:rsid w:val="000818B7"/>
    <w:rsid w:val="00081C84"/>
    <w:rsid w:val="00081F45"/>
    <w:rsid w:val="000825EA"/>
    <w:rsid w:val="00085BCA"/>
    <w:rsid w:val="0008667A"/>
    <w:rsid w:val="0008686E"/>
    <w:rsid w:val="0008705B"/>
    <w:rsid w:val="000871EC"/>
    <w:rsid w:val="000877CD"/>
    <w:rsid w:val="00091ACA"/>
    <w:rsid w:val="00091C55"/>
    <w:rsid w:val="000922DF"/>
    <w:rsid w:val="00094522"/>
    <w:rsid w:val="00095389"/>
    <w:rsid w:val="000953F9"/>
    <w:rsid w:val="0009740B"/>
    <w:rsid w:val="00097E46"/>
    <w:rsid w:val="000A0440"/>
    <w:rsid w:val="000A189F"/>
    <w:rsid w:val="000A1CEA"/>
    <w:rsid w:val="000A1F52"/>
    <w:rsid w:val="000A39C6"/>
    <w:rsid w:val="000A487C"/>
    <w:rsid w:val="000A4A68"/>
    <w:rsid w:val="000A779F"/>
    <w:rsid w:val="000A7881"/>
    <w:rsid w:val="000B09FE"/>
    <w:rsid w:val="000B0A62"/>
    <w:rsid w:val="000B0AD2"/>
    <w:rsid w:val="000B0CC0"/>
    <w:rsid w:val="000B1229"/>
    <w:rsid w:val="000B2C00"/>
    <w:rsid w:val="000B31CC"/>
    <w:rsid w:val="000B38FE"/>
    <w:rsid w:val="000B3928"/>
    <w:rsid w:val="000B4988"/>
    <w:rsid w:val="000B5097"/>
    <w:rsid w:val="000B51E6"/>
    <w:rsid w:val="000B55F2"/>
    <w:rsid w:val="000B5977"/>
    <w:rsid w:val="000B598D"/>
    <w:rsid w:val="000B7FC3"/>
    <w:rsid w:val="000C0046"/>
    <w:rsid w:val="000C055F"/>
    <w:rsid w:val="000C131C"/>
    <w:rsid w:val="000C1C66"/>
    <w:rsid w:val="000C2344"/>
    <w:rsid w:val="000C24B5"/>
    <w:rsid w:val="000C58B4"/>
    <w:rsid w:val="000C5F45"/>
    <w:rsid w:val="000C6F2E"/>
    <w:rsid w:val="000C7107"/>
    <w:rsid w:val="000C761D"/>
    <w:rsid w:val="000C7792"/>
    <w:rsid w:val="000C78CD"/>
    <w:rsid w:val="000C7DDD"/>
    <w:rsid w:val="000D0995"/>
    <w:rsid w:val="000D1555"/>
    <w:rsid w:val="000D1F7E"/>
    <w:rsid w:val="000D294F"/>
    <w:rsid w:val="000D2961"/>
    <w:rsid w:val="000D38A5"/>
    <w:rsid w:val="000D58AB"/>
    <w:rsid w:val="000D6100"/>
    <w:rsid w:val="000D6D49"/>
    <w:rsid w:val="000D76FF"/>
    <w:rsid w:val="000D7F3D"/>
    <w:rsid w:val="000E1E4B"/>
    <w:rsid w:val="000E455B"/>
    <w:rsid w:val="000E5F48"/>
    <w:rsid w:val="000E628A"/>
    <w:rsid w:val="000E6C04"/>
    <w:rsid w:val="000E70E4"/>
    <w:rsid w:val="000E7331"/>
    <w:rsid w:val="000E7B95"/>
    <w:rsid w:val="000F0750"/>
    <w:rsid w:val="000F089F"/>
    <w:rsid w:val="000F0E43"/>
    <w:rsid w:val="000F1B73"/>
    <w:rsid w:val="000F2974"/>
    <w:rsid w:val="000F4F99"/>
    <w:rsid w:val="000F6474"/>
    <w:rsid w:val="000F6C50"/>
    <w:rsid w:val="00100D8C"/>
    <w:rsid w:val="00101465"/>
    <w:rsid w:val="00101853"/>
    <w:rsid w:val="00102E2A"/>
    <w:rsid w:val="00104593"/>
    <w:rsid w:val="00105000"/>
    <w:rsid w:val="00105BFA"/>
    <w:rsid w:val="00105DE3"/>
    <w:rsid w:val="00106BBF"/>
    <w:rsid w:val="00106C7A"/>
    <w:rsid w:val="001076AE"/>
    <w:rsid w:val="00110C16"/>
    <w:rsid w:val="00112143"/>
    <w:rsid w:val="00112A41"/>
    <w:rsid w:val="0011529D"/>
    <w:rsid w:val="00115421"/>
    <w:rsid w:val="001154E2"/>
    <w:rsid w:val="00116D3A"/>
    <w:rsid w:val="001177F7"/>
    <w:rsid w:val="00117A73"/>
    <w:rsid w:val="00117E0A"/>
    <w:rsid w:val="00120855"/>
    <w:rsid w:val="0012093B"/>
    <w:rsid w:val="0012143E"/>
    <w:rsid w:val="00121603"/>
    <w:rsid w:val="00121D85"/>
    <w:rsid w:val="00122653"/>
    <w:rsid w:val="00126453"/>
    <w:rsid w:val="00126E1A"/>
    <w:rsid w:val="00126F2D"/>
    <w:rsid w:val="00126FCA"/>
    <w:rsid w:val="00127155"/>
    <w:rsid w:val="001276A6"/>
    <w:rsid w:val="001304D7"/>
    <w:rsid w:val="00130B5E"/>
    <w:rsid w:val="001318E0"/>
    <w:rsid w:val="00131CE5"/>
    <w:rsid w:val="00131E85"/>
    <w:rsid w:val="00132875"/>
    <w:rsid w:val="0013392C"/>
    <w:rsid w:val="00133DB5"/>
    <w:rsid w:val="001342E8"/>
    <w:rsid w:val="00135593"/>
    <w:rsid w:val="001368F2"/>
    <w:rsid w:val="00141298"/>
    <w:rsid w:val="001414BF"/>
    <w:rsid w:val="00142AE4"/>
    <w:rsid w:val="0014434C"/>
    <w:rsid w:val="00145236"/>
    <w:rsid w:val="0014561E"/>
    <w:rsid w:val="00146749"/>
    <w:rsid w:val="001500A6"/>
    <w:rsid w:val="001521E6"/>
    <w:rsid w:val="00152EA8"/>
    <w:rsid w:val="00153493"/>
    <w:rsid w:val="00153DB1"/>
    <w:rsid w:val="0015429B"/>
    <w:rsid w:val="001543B9"/>
    <w:rsid w:val="001548B8"/>
    <w:rsid w:val="0016009D"/>
    <w:rsid w:val="00164057"/>
    <w:rsid w:val="00166BB9"/>
    <w:rsid w:val="00167612"/>
    <w:rsid w:val="0017067A"/>
    <w:rsid w:val="00170839"/>
    <w:rsid w:val="001712BE"/>
    <w:rsid w:val="001723AD"/>
    <w:rsid w:val="00172789"/>
    <w:rsid w:val="00175134"/>
    <w:rsid w:val="00175A3D"/>
    <w:rsid w:val="00175A7B"/>
    <w:rsid w:val="00176559"/>
    <w:rsid w:val="00180C0B"/>
    <w:rsid w:val="001839B4"/>
    <w:rsid w:val="00183F56"/>
    <w:rsid w:val="001841F7"/>
    <w:rsid w:val="00185E1D"/>
    <w:rsid w:val="00186977"/>
    <w:rsid w:val="00186C08"/>
    <w:rsid w:val="00186C0E"/>
    <w:rsid w:val="00186D43"/>
    <w:rsid w:val="0018721D"/>
    <w:rsid w:val="001878E1"/>
    <w:rsid w:val="00190053"/>
    <w:rsid w:val="00191227"/>
    <w:rsid w:val="00191A06"/>
    <w:rsid w:val="00192211"/>
    <w:rsid w:val="00192612"/>
    <w:rsid w:val="00192668"/>
    <w:rsid w:val="001926ED"/>
    <w:rsid w:val="00192794"/>
    <w:rsid w:val="001937F4"/>
    <w:rsid w:val="00194872"/>
    <w:rsid w:val="00194877"/>
    <w:rsid w:val="00194BB4"/>
    <w:rsid w:val="0019560D"/>
    <w:rsid w:val="00196CA4"/>
    <w:rsid w:val="00197251"/>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40A"/>
    <w:rsid w:val="001B1F1F"/>
    <w:rsid w:val="001B42CC"/>
    <w:rsid w:val="001B462A"/>
    <w:rsid w:val="001B49B3"/>
    <w:rsid w:val="001B6AC9"/>
    <w:rsid w:val="001C0475"/>
    <w:rsid w:val="001C085B"/>
    <w:rsid w:val="001C1241"/>
    <w:rsid w:val="001C1E2E"/>
    <w:rsid w:val="001C3B82"/>
    <w:rsid w:val="001C59CB"/>
    <w:rsid w:val="001C5EC0"/>
    <w:rsid w:val="001C6128"/>
    <w:rsid w:val="001C6EF9"/>
    <w:rsid w:val="001D024D"/>
    <w:rsid w:val="001D02C2"/>
    <w:rsid w:val="001D12CF"/>
    <w:rsid w:val="001D203B"/>
    <w:rsid w:val="001D26C4"/>
    <w:rsid w:val="001D409F"/>
    <w:rsid w:val="001D428E"/>
    <w:rsid w:val="001D5936"/>
    <w:rsid w:val="001D5B95"/>
    <w:rsid w:val="001D5C09"/>
    <w:rsid w:val="001D623E"/>
    <w:rsid w:val="001D78FA"/>
    <w:rsid w:val="001E10A8"/>
    <w:rsid w:val="001E1592"/>
    <w:rsid w:val="001E19D7"/>
    <w:rsid w:val="001E2998"/>
    <w:rsid w:val="001E29C8"/>
    <w:rsid w:val="001E2CC4"/>
    <w:rsid w:val="001E2D31"/>
    <w:rsid w:val="001E420F"/>
    <w:rsid w:val="001E5CA4"/>
    <w:rsid w:val="001E5D4B"/>
    <w:rsid w:val="001E647E"/>
    <w:rsid w:val="001E754F"/>
    <w:rsid w:val="001F0506"/>
    <w:rsid w:val="001F0F68"/>
    <w:rsid w:val="001F168B"/>
    <w:rsid w:val="001F37A2"/>
    <w:rsid w:val="001F441F"/>
    <w:rsid w:val="001F4FD9"/>
    <w:rsid w:val="001F573E"/>
    <w:rsid w:val="001F5FDA"/>
    <w:rsid w:val="001F6CB0"/>
    <w:rsid w:val="001F7872"/>
    <w:rsid w:val="00200810"/>
    <w:rsid w:val="00200905"/>
    <w:rsid w:val="00201C26"/>
    <w:rsid w:val="00201F17"/>
    <w:rsid w:val="002022A7"/>
    <w:rsid w:val="00202FB4"/>
    <w:rsid w:val="0020342F"/>
    <w:rsid w:val="002034CF"/>
    <w:rsid w:val="00203615"/>
    <w:rsid w:val="00204BEC"/>
    <w:rsid w:val="002062B7"/>
    <w:rsid w:val="002070A8"/>
    <w:rsid w:val="002075F9"/>
    <w:rsid w:val="0020761B"/>
    <w:rsid w:val="002120E7"/>
    <w:rsid w:val="00212336"/>
    <w:rsid w:val="00213EE5"/>
    <w:rsid w:val="00215A2F"/>
    <w:rsid w:val="002160A3"/>
    <w:rsid w:val="002177C0"/>
    <w:rsid w:val="00220DB7"/>
    <w:rsid w:val="00220FB4"/>
    <w:rsid w:val="0022181B"/>
    <w:rsid w:val="00223743"/>
    <w:rsid w:val="00224789"/>
    <w:rsid w:val="002254B3"/>
    <w:rsid w:val="00225EA4"/>
    <w:rsid w:val="00226BB3"/>
    <w:rsid w:val="00226E13"/>
    <w:rsid w:val="00227634"/>
    <w:rsid w:val="00231C68"/>
    <w:rsid w:val="002320C9"/>
    <w:rsid w:val="00232872"/>
    <w:rsid w:val="00234514"/>
    <w:rsid w:val="002347A2"/>
    <w:rsid w:val="002351FE"/>
    <w:rsid w:val="00235B64"/>
    <w:rsid w:val="00236372"/>
    <w:rsid w:val="00237E55"/>
    <w:rsid w:val="00240837"/>
    <w:rsid w:val="00241BE5"/>
    <w:rsid w:val="002442BE"/>
    <w:rsid w:val="00244D62"/>
    <w:rsid w:val="0024644F"/>
    <w:rsid w:val="0024699D"/>
    <w:rsid w:val="00246B59"/>
    <w:rsid w:val="00246F26"/>
    <w:rsid w:val="00247B5E"/>
    <w:rsid w:val="00247E13"/>
    <w:rsid w:val="002513A7"/>
    <w:rsid w:val="002527FD"/>
    <w:rsid w:val="00252BE8"/>
    <w:rsid w:val="0025420B"/>
    <w:rsid w:val="002544C6"/>
    <w:rsid w:val="00254D6A"/>
    <w:rsid w:val="00255C7A"/>
    <w:rsid w:val="00256881"/>
    <w:rsid w:val="0025688E"/>
    <w:rsid w:val="00256961"/>
    <w:rsid w:val="00260550"/>
    <w:rsid w:val="00260D1E"/>
    <w:rsid w:val="0026137F"/>
    <w:rsid w:val="00261E97"/>
    <w:rsid w:val="002633B6"/>
    <w:rsid w:val="00263699"/>
    <w:rsid w:val="00265B64"/>
    <w:rsid w:val="00265DDE"/>
    <w:rsid w:val="00267787"/>
    <w:rsid w:val="002701F6"/>
    <w:rsid w:val="00271326"/>
    <w:rsid w:val="00272C03"/>
    <w:rsid w:val="00272E6B"/>
    <w:rsid w:val="0027368B"/>
    <w:rsid w:val="002740D6"/>
    <w:rsid w:val="0027442C"/>
    <w:rsid w:val="00274675"/>
    <w:rsid w:val="00274A57"/>
    <w:rsid w:val="00276AD5"/>
    <w:rsid w:val="00277049"/>
    <w:rsid w:val="00280387"/>
    <w:rsid w:val="00280DB4"/>
    <w:rsid w:val="00282E75"/>
    <w:rsid w:val="0028436B"/>
    <w:rsid w:val="002843E6"/>
    <w:rsid w:val="00284961"/>
    <w:rsid w:val="00287B5D"/>
    <w:rsid w:val="00287B8C"/>
    <w:rsid w:val="00290E99"/>
    <w:rsid w:val="00291C9B"/>
    <w:rsid w:val="002923D5"/>
    <w:rsid w:val="00292DBA"/>
    <w:rsid w:val="0029455D"/>
    <w:rsid w:val="00294899"/>
    <w:rsid w:val="00295A01"/>
    <w:rsid w:val="0029660E"/>
    <w:rsid w:val="00296DFB"/>
    <w:rsid w:val="00297F67"/>
    <w:rsid w:val="002A11E7"/>
    <w:rsid w:val="002A21FC"/>
    <w:rsid w:val="002A2878"/>
    <w:rsid w:val="002A2A3D"/>
    <w:rsid w:val="002A316D"/>
    <w:rsid w:val="002A38C6"/>
    <w:rsid w:val="002A4B9C"/>
    <w:rsid w:val="002A5C8C"/>
    <w:rsid w:val="002A6693"/>
    <w:rsid w:val="002A714F"/>
    <w:rsid w:val="002A771E"/>
    <w:rsid w:val="002B2AB8"/>
    <w:rsid w:val="002B39C7"/>
    <w:rsid w:val="002B41D4"/>
    <w:rsid w:val="002B5783"/>
    <w:rsid w:val="002C09E7"/>
    <w:rsid w:val="002C0EF4"/>
    <w:rsid w:val="002C1231"/>
    <w:rsid w:val="002C4D7B"/>
    <w:rsid w:val="002D03CC"/>
    <w:rsid w:val="002D0FC1"/>
    <w:rsid w:val="002D1587"/>
    <w:rsid w:val="002D259A"/>
    <w:rsid w:val="002D2BB6"/>
    <w:rsid w:val="002D37D6"/>
    <w:rsid w:val="002D6812"/>
    <w:rsid w:val="002D6D04"/>
    <w:rsid w:val="002D6F5F"/>
    <w:rsid w:val="002D7CC0"/>
    <w:rsid w:val="002E04B2"/>
    <w:rsid w:val="002E1CD6"/>
    <w:rsid w:val="002E4076"/>
    <w:rsid w:val="002E42EB"/>
    <w:rsid w:val="002E4757"/>
    <w:rsid w:val="002E496C"/>
    <w:rsid w:val="002E7117"/>
    <w:rsid w:val="002E74B2"/>
    <w:rsid w:val="002F0883"/>
    <w:rsid w:val="002F0F84"/>
    <w:rsid w:val="002F1FF8"/>
    <w:rsid w:val="002F33F8"/>
    <w:rsid w:val="002F34B0"/>
    <w:rsid w:val="002F4327"/>
    <w:rsid w:val="002F47BC"/>
    <w:rsid w:val="002F512C"/>
    <w:rsid w:val="002F5301"/>
    <w:rsid w:val="002F57E8"/>
    <w:rsid w:val="002F62FC"/>
    <w:rsid w:val="00301D00"/>
    <w:rsid w:val="00302004"/>
    <w:rsid w:val="00303CDB"/>
    <w:rsid w:val="00304E49"/>
    <w:rsid w:val="00306151"/>
    <w:rsid w:val="00306E58"/>
    <w:rsid w:val="003135CE"/>
    <w:rsid w:val="00313CA3"/>
    <w:rsid w:val="00316992"/>
    <w:rsid w:val="003172DC"/>
    <w:rsid w:val="003221AA"/>
    <w:rsid w:val="00322406"/>
    <w:rsid w:val="0032296F"/>
    <w:rsid w:val="00322DE7"/>
    <w:rsid w:val="00323174"/>
    <w:rsid w:val="0032400A"/>
    <w:rsid w:val="00324806"/>
    <w:rsid w:val="00324AC9"/>
    <w:rsid w:val="003255E3"/>
    <w:rsid w:val="00325764"/>
    <w:rsid w:val="0032650D"/>
    <w:rsid w:val="0032790A"/>
    <w:rsid w:val="00327EEB"/>
    <w:rsid w:val="00331B6D"/>
    <w:rsid w:val="00331D74"/>
    <w:rsid w:val="00332185"/>
    <w:rsid w:val="00333589"/>
    <w:rsid w:val="00333954"/>
    <w:rsid w:val="00336385"/>
    <w:rsid w:val="00341AF2"/>
    <w:rsid w:val="00342D3C"/>
    <w:rsid w:val="00343160"/>
    <w:rsid w:val="00344B22"/>
    <w:rsid w:val="00344E81"/>
    <w:rsid w:val="0034664F"/>
    <w:rsid w:val="00346EB0"/>
    <w:rsid w:val="0034764C"/>
    <w:rsid w:val="00347F62"/>
    <w:rsid w:val="00351545"/>
    <w:rsid w:val="00351B36"/>
    <w:rsid w:val="003535C1"/>
    <w:rsid w:val="00353624"/>
    <w:rsid w:val="00353DD4"/>
    <w:rsid w:val="003544D9"/>
    <w:rsid w:val="0035462D"/>
    <w:rsid w:val="00354B3E"/>
    <w:rsid w:val="0035616E"/>
    <w:rsid w:val="00356855"/>
    <w:rsid w:val="003575B8"/>
    <w:rsid w:val="00357C51"/>
    <w:rsid w:val="00357E6E"/>
    <w:rsid w:val="00360BF3"/>
    <w:rsid w:val="003610E4"/>
    <w:rsid w:val="0036197D"/>
    <w:rsid w:val="00362231"/>
    <w:rsid w:val="003624C5"/>
    <w:rsid w:val="00363636"/>
    <w:rsid w:val="003645C7"/>
    <w:rsid w:val="00364D0F"/>
    <w:rsid w:val="00364DF6"/>
    <w:rsid w:val="00365AE3"/>
    <w:rsid w:val="00366776"/>
    <w:rsid w:val="00372249"/>
    <w:rsid w:val="0037292A"/>
    <w:rsid w:val="00373C3F"/>
    <w:rsid w:val="003746FE"/>
    <w:rsid w:val="00376390"/>
    <w:rsid w:val="00376948"/>
    <w:rsid w:val="00377D81"/>
    <w:rsid w:val="0038022B"/>
    <w:rsid w:val="00380D9F"/>
    <w:rsid w:val="00381566"/>
    <w:rsid w:val="003820F2"/>
    <w:rsid w:val="00382B14"/>
    <w:rsid w:val="00382B2E"/>
    <w:rsid w:val="0038495C"/>
    <w:rsid w:val="00385E06"/>
    <w:rsid w:val="00386C1E"/>
    <w:rsid w:val="00391269"/>
    <w:rsid w:val="003926D6"/>
    <w:rsid w:val="003927E2"/>
    <w:rsid w:val="00393232"/>
    <w:rsid w:val="003955BD"/>
    <w:rsid w:val="003A1FF0"/>
    <w:rsid w:val="003A24D2"/>
    <w:rsid w:val="003A461D"/>
    <w:rsid w:val="003A4B46"/>
    <w:rsid w:val="003A4D2F"/>
    <w:rsid w:val="003A50CF"/>
    <w:rsid w:val="003A523A"/>
    <w:rsid w:val="003A58B3"/>
    <w:rsid w:val="003A5EA1"/>
    <w:rsid w:val="003A700A"/>
    <w:rsid w:val="003B0009"/>
    <w:rsid w:val="003B0118"/>
    <w:rsid w:val="003B05A8"/>
    <w:rsid w:val="003B0DD4"/>
    <w:rsid w:val="003B1FCA"/>
    <w:rsid w:val="003B3146"/>
    <w:rsid w:val="003B32E4"/>
    <w:rsid w:val="003B3DA3"/>
    <w:rsid w:val="003B43ED"/>
    <w:rsid w:val="003B4D87"/>
    <w:rsid w:val="003B545E"/>
    <w:rsid w:val="003B6193"/>
    <w:rsid w:val="003B66C3"/>
    <w:rsid w:val="003C2D4D"/>
    <w:rsid w:val="003C35DA"/>
    <w:rsid w:val="003C3971"/>
    <w:rsid w:val="003C70AB"/>
    <w:rsid w:val="003D03D6"/>
    <w:rsid w:val="003D0D31"/>
    <w:rsid w:val="003D2C4E"/>
    <w:rsid w:val="003D2E2A"/>
    <w:rsid w:val="003D3060"/>
    <w:rsid w:val="003D348C"/>
    <w:rsid w:val="003D406E"/>
    <w:rsid w:val="003D71CE"/>
    <w:rsid w:val="003D7702"/>
    <w:rsid w:val="003E0606"/>
    <w:rsid w:val="003E0C55"/>
    <w:rsid w:val="003E138F"/>
    <w:rsid w:val="003E487B"/>
    <w:rsid w:val="003E4F49"/>
    <w:rsid w:val="003E53F4"/>
    <w:rsid w:val="003E5B46"/>
    <w:rsid w:val="003E5F90"/>
    <w:rsid w:val="003E5FB2"/>
    <w:rsid w:val="003E72C9"/>
    <w:rsid w:val="003E7728"/>
    <w:rsid w:val="003E77ED"/>
    <w:rsid w:val="003F24D0"/>
    <w:rsid w:val="003F3BA2"/>
    <w:rsid w:val="003F430C"/>
    <w:rsid w:val="003F4F17"/>
    <w:rsid w:val="003F53CC"/>
    <w:rsid w:val="003F604C"/>
    <w:rsid w:val="003F6B1F"/>
    <w:rsid w:val="003F6EE1"/>
    <w:rsid w:val="003F7AAC"/>
    <w:rsid w:val="00400B50"/>
    <w:rsid w:val="004019AC"/>
    <w:rsid w:val="00402570"/>
    <w:rsid w:val="00402723"/>
    <w:rsid w:val="00403244"/>
    <w:rsid w:val="004034A5"/>
    <w:rsid w:val="0040420F"/>
    <w:rsid w:val="00404406"/>
    <w:rsid w:val="004053FF"/>
    <w:rsid w:val="00405A2A"/>
    <w:rsid w:val="00406386"/>
    <w:rsid w:val="0040708D"/>
    <w:rsid w:val="00410021"/>
    <w:rsid w:val="00410B9F"/>
    <w:rsid w:val="00410E66"/>
    <w:rsid w:val="0041443B"/>
    <w:rsid w:val="00414F0F"/>
    <w:rsid w:val="004152DF"/>
    <w:rsid w:val="0041554E"/>
    <w:rsid w:val="0041571B"/>
    <w:rsid w:val="00415DC1"/>
    <w:rsid w:val="00417CEF"/>
    <w:rsid w:val="004202BB"/>
    <w:rsid w:val="00421A73"/>
    <w:rsid w:val="0042238C"/>
    <w:rsid w:val="00423C60"/>
    <w:rsid w:val="0042429E"/>
    <w:rsid w:val="0042451C"/>
    <w:rsid w:val="004258D9"/>
    <w:rsid w:val="00425D89"/>
    <w:rsid w:val="00426373"/>
    <w:rsid w:val="00426706"/>
    <w:rsid w:val="00426BEA"/>
    <w:rsid w:val="0042746D"/>
    <w:rsid w:val="00431D42"/>
    <w:rsid w:val="004334C8"/>
    <w:rsid w:val="00436C5F"/>
    <w:rsid w:val="004373F2"/>
    <w:rsid w:val="00437915"/>
    <w:rsid w:val="00437F6A"/>
    <w:rsid w:val="004406F4"/>
    <w:rsid w:val="00442126"/>
    <w:rsid w:val="004424BB"/>
    <w:rsid w:val="00442747"/>
    <w:rsid w:val="004441DB"/>
    <w:rsid w:val="004444D0"/>
    <w:rsid w:val="004445AA"/>
    <w:rsid w:val="00445149"/>
    <w:rsid w:val="0044553A"/>
    <w:rsid w:val="00450752"/>
    <w:rsid w:val="00450C23"/>
    <w:rsid w:val="004512CC"/>
    <w:rsid w:val="00453116"/>
    <w:rsid w:val="00453847"/>
    <w:rsid w:val="00453C16"/>
    <w:rsid w:val="00456CCA"/>
    <w:rsid w:val="00456F9C"/>
    <w:rsid w:val="00457E00"/>
    <w:rsid w:val="00457E06"/>
    <w:rsid w:val="004600E1"/>
    <w:rsid w:val="00460707"/>
    <w:rsid w:val="004615CB"/>
    <w:rsid w:val="004640C9"/>
    <w:rsid w:val="00464B50"/>
    <w:rsid w:val="00464FEB"/>
    <w:rsid w:val="00467117"/>
    <w:rsid w:val="00467A54"/>
    <w:rsid w:val="00467CEB"/>
    <w:rsid w:val="004705D2"/>
    <w:rsid w:val="0047085B"/>
    <w:rsid w:val="0047177C"/>
    <w:rsid w:val="00471B27"/>
    <w:rsid w:val="004729DF"/>
    <w:rsid w:val="00475DEC"/>
    <w:rsid w:val="00475F65"/>
    <w:rsid w:val="00475FC5"/>
    <w:rsid w:val="00476ADD"/>
    <w:rsid w:val="00477B89"/>
    <w:rsid w:val="0048064D"/>
    <w:rsid w:val="00480FA4"/>
    <w:rsid w:val="0048127F"/>
    <w:rsid w:val="00481C3B"/>
    <w:rsid w:val="00482EB9"/>
    <w:rsid w:val="00483522"/>
    <w:rsid w:val="0048407F"/>
    <w:rsid w:val="00484410"/>
    <w:rsid w:val="0048486A"/>
    <w:rsid w:val="004860DE"/>
    <w:rsid w:val="00486707"/>
    <w:rsid w:val="00486B3E"/>
    <w:rsid w:val="004903EA"/>
    <w:rsid w:val="0049144A"/>
    <w:rsid w:val="0049170F"/>
    <w:rsid w:val="0049171C"/>
    <w:rsid w:val="00491A85"/>
    <w:rsid w:val="00492CF1"/>
    <w:rsid w:val="004936EA"/>
    <w:rsid w:val="00494C86"/>
    <w:rsid w:val="00495BB2"/>
    <w:rsid w:val="004973B3"/>
    <w:rsid w:val="004976AA"/>
    <w:rsid w:val="004A1153"/>
    <w:rsid w:val="004A17F1"/>
    <w:rsid w:val="004A1CA8"/>
    <w:rsid w:val="004A4A78"/>
    <w:rsid w:val="004A4C8A"/>
    <w:rsid w:val="004A4EFA"/>
    <w:rsid w:val="004A6342"/>
    <w:rsid w:val="004A656B"/>
    <w:rsid w:val="004B0F88"/>
    <w:rsid w:val="004B1082"/>
    <w:rsid w:val="004B1553"/>
    <w:rsid w:val="004B19CD"/>
    <w:rsid w:val="004B1A5C"/>
    <w:rsid w:val="004B1EC8"/>
    <w:rsid w:val="004B2169"/>
    <w:rsid w:val="004B2E65"/>
    <w:rsid w:val="004B369F"/>
    <w:rsid w:val="004B3C73"/>
    <w:rsid w:val="004B4D8C"/>
    <w:rsid w:val="004B5FBA"/>
    <w:rsid w:val="004B6E41"/>
    <w:rsid w:val="004B7AB3"/>
    <w:rsid w:val="004B7F58"/>
    <w:rsid w:val="004C0EED"/>
    <w:rsid w:val="004C0F57"/>
    <w:rsid w:val="004C1E8A"/>
    <w:rsid w:val="004C3335"/>
    <w:rsid w:val="004C3535"/>
    <w:rsid w:val="004C3E89"/>
    <w:rsid w:val="004C3F1B"/>
    <w:rsid w:val="004C45AD"/>
    <w:rsid w:val="004C5C67"/>
    <w:rsid w:val="004C63CE"/>
    <w:rsid w:val="004D1C70"/>
    <w:rsid w:val="004D2CEA"/>
    <w:rsid w:val="004D3578"/>
    <w:rsid w:val="004D3FA5"/>
    <w:rsid w:val="004D417C"/>
    <w:rsid w:val="004D42D2"/>
    <w:rsid w:val="004D46CC"/>
    <w:rsid w:val="004D4CAC"/>
    <w:rsid w:val="004D5309"/>
    <w:rsid w:val="004D5B6E"/>
    <w:rsid w:val="004D698D"/>
    <w:rsid w:val="004D778D"/>
    <w:rsid w:val="004E0F1B"/>
    <w:rsid w:val="004E1AC5"/>
    <w:rsid w:val="004E213A"/>
    <w:rsid w:val="004E22A1"/>
    <w:rsid w:val="004E235F"/>
    <w:rsid w:val="004E4E7E"/>
    <w:rsid w:val="004E5501"/>
    <w:rsid w:val="004E5E27"/>
    <w:rsid w:val="004E689B"/>
    <w:rsid w:val="004E6BD1"/>
    <w:rsid w:val="004E6FA0"/>
    <w:rsid w:val="004F0978"/>
    <w:rsid w:val="004F2F7D"/>
    <w:rsid w:val="004F38F2"/>
    <w:rsid w:val="004F4035"/>
    <w:rsid w:val="004F4761"/>
    <w:rsid w:val="004F4B11"/>
    <w:rsid w:val="004F4F70"/>
    <w:rsid w:val="004F6274"/>
    <w:rsid w:val="004F6898"/>
    <w:rsid w:val="004F6962"/>
    <w:rsid w:val="004F6DEE"/>
    <w:rsid w:val="004F7D40"/>
    <w:rsid w:val="004F7E69"/>
    <w:rsid w:val="005004A8"/>
    <w:rsid w:val="0050077E"/>
    <w:rsid w:val="00500D6A"/>
    <w:rsid w:val="00501198"/>
    <w:rsid w:val="00502104"/>
    <w:rsid w:val="00502423"/>
    <w:rsid w:val="00502653"/>
    <w:rsid w:val="00502C85"/>
    <w:rsid w:val="00503014"/>
    <w:rsid w:val="005037F3"/>
    <w:rsid w:val="0050453F"/>
    <w:rsid w:val="00506988"/>
    <w:rsid w:val="00506D93"/>
    <w:rsid w:val="005074E0"/>
    <w:rsid w:val="00507DF3"/>
    <w:rsid w:val="005112CA"/>
    <w:rsid w:val="00511F02"/>
    <w:rsid w:val="00512545"/>
    <w:rsid w:val="00513430"/>
    <w:rsid w:val="00514117"/>
    <w:rsid w:val="00514DC2"/>
    <w:rsid w:val="00515967"/>
    <w:rsid w:val="0051786D"/>
    <w:rsid w:val="00517C0A"/>
    <w:rsid w:val="00517ED8"/>
    <w:rsid w:val="0052495D"/>
    <w:rsid w:val="00525C57"/>
    <w:rsid w:val="00526691"/>
    <w:rsid w:val="005270F4"/>
    <w:rsid w:val="00531565"/>
    <w:rsid w:val="00531AE1"/>
    <w:rsid w:val="00531AEA"/>
    <w:rsid w:val="005329C6"/>
    <w:rsid w:val="00532AF4"/>
    <w:rsid w:val="00532E89"/>
    <w:rsid w:val="005343D5"/>
    <w:rsid w:val="00534A2E"/>
    <w:rsid w:val="00535480"/>
    <w:rsid w:val="005362B5"/>
    <w:rsid w:val="00537B67"/>
    <w:rsid w:val="00537E72"/>
    <w:rsid w:val="00540213"/>
    <w:rsid w:val="00540535"/>
    <w:rsid w:val="005413BD"/>
    <w:rsid w:val="005419F8"/>
    <w:rsid w:val="00541C48"/>
    <w:rsid w:val="00541E73"/>
    <w:rsid w:val="005433A4"/>
    <w:rsid w:val="00543E6C"/>
    <w:rsid w:val="00544987"/>
    <w:rsid w:val="00545F31"/>
    <w:rsid w:val="00547638"/>
    <w:rsid w:val="00547681"/>
    <w:rsid w:val="00547B87"/>
    <w:rsid w:val="00547B95"/>
    <w:rsid w:val="005508B6"/>
    <w:rsid w:val="00550DCF"/>
    <w:rsid w:val="00552010"/>
    <w:rsid w:val="005529E2"/>
    <w:rsid w:val="0055325E"/>
    <w:rsid w:val="005532AA"/>
    <w:rsid w:val="005537C1"/>
    <w:rsid w:val="00554F9C"/>
    <w:rsid w:val="00555A46"/>
    <w:rsid w:val="00555E04"/>
    <w:rsid w:val="005579FF"/>
    <w:rsid w:val="0056043B"/>
    <w:rsid w:val="005616A0"/>
    <w:rsid w:val="0056183D"/>
    <w:rsid w:val="00561974"/>
    <w:rsid w:val="00561A43"/>
    <w:rsid w:val="00562016"/>
    <w:rsid w:val="0056261F"/>
    <w:rsid w:val="005639E0"/>
    <w:rsid w:val="00563E15"/>
    <w:rsid w:val="0056433D"/>
    <w:rsid w:val="00565087"/>
    <w:rsid w:val="005661D4"/>
    <w:rsid w:val="00566982"/>
    <w:rsid w:val="0056748C"/>
    <w:rsid w:val="00567C3D"/>
    <w:rsid w:val="00571BA8"/>
    <w:rsid w:val="00573392"/>
    <w:rsid w:val="00574309"/>
    <w:rsid w:val="005746AC"/>
    <w:rsid w:val="005746C3"/>
    <w:rsid w:val="0057485E"/>
    <w:rsid w:val="00575E6A"/>
    <w:rsid w:val="00576DF5"/>
    <w:rsid w:val="00577680"/>
    <w:rsid w:val="005777B8"/>
    <w:rsid w:val="00577D9D"/>
    <w:rsid w:val="00580D7E"/>
    <w:rsid w:val="00582078"/>
    <w:rsid w:val="00584159"/>
    <w:rsid w:val="00584294"/>
    <w:rsid w:val="005858C4"/>
    <w:rsid w:val="00586F48"/>
    <w:rsid w:val="00591441"/>
    <w:rsid w:val="005923CE"/>
    <w:rsid w:val="005939AD"/>
    <w:rsid w:val="005939E1"/>
    <w:rsid w:val="00594946"/>
    <w:rsid w:val="00595279"/>
    <w:rsid w:val="005952D4"/>
    <w:rsid w:val="00595B91"/>
    <w:rsid w:val="00595E65"/>
    <w:rsid w:val="005960C8"/>
    <w:rsid w:val="005960D4"/>
    <w:rsid w:val="00596C84"/>
    <w:rsid w:val="005972AD"/>
    <w:rsid w:val="005A176A"/>
    <w:rsid w:val="005A2A03"/>
    <w:rsid w:val="005A3C95"/>
    <w:rsid w:val="005A444D"/>
    <w:rsid w:val="005A6201"/>
    <w:rsid w:val="005A75AE"/>
    <w:rsid w:val="005A7F42"/>
    <w:rsid w:val="005B0513"/>
    <w:rsid w:val="005B3125"/>
    <w:rsid w:val="005B4FFB"/>
    <w:rsid w:val="005B5584"/>
    <w:rsid w:val="005B70FB"/>
    <w:rsid w:val="005B7149"/>
    <w:rsid w:val="005B7F0D"/>
    <w:rsid w:val="005C11BE"/>
    <w:rsid w:val="005C21E9"/>
    <w:rsid w:val="005C2DFD"/>
    <w:rsid w:val="005C34A1"/>
    <w:rsid w:val="005C357D"/>
    <w:rsid w:val="005C3FE7"/>
    <w:rsid w:val="005C40CA"/>
    <w:rsid w:val="005C5AFF"/>
    <w:rsid w:val="005D0217"/>
    <w:rsid w:val="005D1022"/>
    <w:rsid w:val="005D1251"/>
    <w:rsid w:val="005D28FC"/>
    <w:rsid w:val="005D2E01"/>
    <w:rsid w:val="005D3413"/>
    <w:rsid w:val="005D4046"/>
    <w:rsid w:val="005D4090"/>
    <w:rsid w:val="005D4560"/>
    <w:rsid w:val="005D47E5"/>
    <w:rsid w:val="005D4E30"/>
    <w:rsid w:val="005D6677"/>
    <w:rsid w:val="005D676C"/>
    <w:rsid w:val="005D777B"/>
    <w:rsid w:val="005D7939"/>
    <w:rsid w:val="005D7DA2"/>
    <w:rsid w:val="005E117F"/>
    <w:rsid w:val="005E1AE1"/>
    <w:rsid w:val="005E1D26"/>
    <w:rsid w:val="005E2307"/>
    <w:rsid w:val="005E2797"/>
    <w:rsid w:val="005E2F84"/>
    <w:rsid w:val="005E4177"/>
    <w:rsid w:val="005E44E0"/>
    <w:rsid w:val="005E5B6F"/>
    <w:rsid w:val="005E6829"/>
    <w:rsid w:val="005F0122"/>
    <w:rsid w:val="005F12D9"/>
    <w:rsid w:val="005F213F"/>
    <w:rsid w:val="005F2AD5"/>
    <w:rsid w:val="005F415F"/>
    <w:rsid w:val="005F423E"/>
    <w:rsid w:val="005F43D1"/>
    <w:rsid w:val="005F4534"/>
    <w:rsid w:val="005F54EC"/>
    <w:rsid w:val="005F6688"/>
    <w:rsid w:val="005F6BBD"/>
    <w:rsid w:val="00600898"/>
    <w:rsid w:val="0060133B"/>
    <w:rsid w:val="0060319A"/>
    <w:rsid w:val="00603937"/>
    <w:rsid w:val="00603CD3"/>
    <w:rsid w:val="00603F09"/>
    <w:rsid w:val="006049C0"/>
    <w:rsid w:val="00604CAC"/>
    <w:rsid w:val="00604D23"/>
    <w:rsid w:val="00604E62"/>
    <w:rsid w:val="0060518C"/>
    <w:rsid w:val="00605452"/>
    <w:rsid w:val="006070D0"/>
    <w:rsid w:val="0060714A"/>
    <w:rsid w:val="00607B20"/>
    <w:rsid w:val="00610382"/>
    <w:rsid w:val="0061067B"/>
    <w:rsid w:val="00610AB4"/>
    <w:rsid w:val="0061268C"/>
    <w:rsid w:val="00612B65"/>
    <w:rsid w:val="00614258"/>
    <w:rsid w:val="00614FDF"/>
    <w:rsid w:val="00615B64"/>
    <w:rsid w:val="00615BC0"/>
    <w:rsid w:val="00615DA6"/>
    <w:rsid w:val="0061638C"/>
    <w:rsid w:val="00616DA2"/>
    <w:rsid w:val="0061718F"/>
    <w:rsid w:val="00617AB5"/>
    <w:rsid w:val="006228A3"/>
    <w:rsid w:val="006235E5"/>
    <w:rsid w:val="00623AE3"/>
    <w:rsid w:val="006243FC"/>
    <w:rsid w:val="00624D65"/>
    <w:rsid w:val="006307AA"/>
    <w:rsid w:val="00631611"/>
    <w:rsid w:val="0063222A"/>
    <w:rsid w:val="00632343"/>
    <w:rsid w:val="00632547"/>
    <w:rsid w:val="00632F7E"/>
    <w:rsid w:val="006371D8"/>
    <w:rsid w:val="00637B35"/>
    <w:rsid w:val="00640C5B"/>
    <w:rsid w:val="00641CD1"/>
    <w:rsid w:val="0064293E"/>
    <w:rsid w:val="00643564"/>
    <w:rsid w:val="00644A9C"/>
    <w:rsid w:val="00645420"/>
    <w:rsid w:val="00645CE2"/>
    <w:rsid w:val="00647322"/>
    <w:rsid w:val="00653081"/>
    <w:rsid w:val="006543C2"/>
    <w:rsid w:val="006546F6"/>
    <w:rsid w:val="00654808"/>
    <w:rsid w:val="0065481A"/>
    <w:rsid w:val="00655852"/>
    <w:rsid w:val="00656C5F"/>
    <w:rsid w:val="00660429"/>
    <w:rsid w:val="00660DBC"/>
    <w:rsid w:val="006613B5"/>
    <w:rsid w:val="00661550"/>
    <w:rsid w:val="006619C2"/>
    <w:rsid w:val="006630C9"/>
    <w:rsid w:val="00663A23"/>
    <w:rsid w:val="00666E02"/>
    <w:rsid w:val="00667531"/>
    <w:rsid w:val="0067037A"/>
    <w:rsid w:val="00670852"/>
    <w:rsid w:val="006723CE"/>
    <w:rsid w:val="00673BF4"/>
    <w:rsid w:val="00674B99"/>
    <w:rsid w:val="00676FCE"/>
    <w:rsid w:val="00677617"/>
    <w:rsid w:val="0068177A"/>
    <w:rsid w:val="006822AD"/>
    <w:rsid w:val="00682DAB"/>
    <w:rsid w:val="0068323D"/>
    <w:rsid w:val="00685C11"/>
    <w:rsid w:val="00686FED"/>
    <w:rsid w:val="00687CB3"/>
    <w:rsid w:val="00690763"/>
    <w:rsid w:val="00690A30"/>
    <w:rsid w:val="006914A9"/>
    <w:rsid w:val="0069164B"/>
    <w:rsid w:val="006918CA"/>
    <w:rsid w:val="006919E3"/>
    <w:rsid w:val="00693063"/>
    <w:rsid w:val="0069340A"/>
    <w:rsid w:val="0069466E"/>
    <w:rsid w:val="0069468F"/>
    <w:rsid w:val="00694C15"/>
    <w:rsid w:val="00695A85"/>
    <w:rsid w:val="006960A2"/>
    <w:rsid w:val="00696F68"/>
    <w:rsid w:val="0069735F"/>
    <w:rsid w:val="00697BBB"/>
    <w:rsid w:val="006A0693"/>
    <w:rsid w:val="006A241E"/>
    <w:rsid w:val="006A2726"/>
    <w:rsid w:val="006A53CF"/>
    <w:rsid w:val="006A57CA"/>
    <w:rsid w:val="006A5853"/>
    <w:rsid w:val="006A5FA0"/>
    <w:rsid w:val="006A65C2"/>
    <w:rsid w:val="006A7451"/>
    <w:rsid w:val="006B06B4"/>
    <w:rsid w:val="006B0C20"/>
    <w:rsid w:val="006B1A78"/>
    <w:rsid w:val="006B1BDD"/>
    <w:rsid w:val="006B2D3D"/>
    <w:rsid w:val="006B3827"/>
    <w:rsid w:val="006B3F16"/>
    <w:rsid w:val="006B4148"/>
    <w:rsid w:val="006B58C9"/>
    <w:rsid w:val="006B5E08"/>
    <w:rsid w:val="006B74F4"/>
    <w:rsid w:val="006B761F"/>
    <w:rsid w:val="006B7C68"/>
    <w:rsid w:val="006B7C75"/>
    <w:rsid w:val="006C0246"/>
    <w:rsid w:val="006C1EC8"/>
    <w:rsid w:val="006C3808"/>
    <w:rsid w:val="006C47D5"/>
    <w:rsid w:val="006C500E"/>
    <w:rsid w:val="006C5B40"/>
    <w:rsid w:val="006C6516"/>
    <w:rsid w:val="006C68E3"/>
    <w:rsid w:val="006C7AD7"/>
    <w:rsid w:val="006D0A4F"/>
    <w:rsid w:val="006D0E11"/>
    <w:rsid w:val="006D0EE8"/>
    <w:rsid w:val="006D1D3E"/>
    <w:rsid w:val="006D3BBC"/>
    <w:rsid w:val="006D4ED3"/>
    <w:rsid w:val="006D7611"/>
    <w:rsid w:val="006D7D01"/>
    <w:rsid w:val="006D7F0C"/>
    <w:rsid w:val="006E0FBB"/>
    <w:rsid w:val="006E2711"/>
    <w:rsid w:val="006E28C2"/>
    <w:rsid w:val="006E2C83"/>
    <w:rsid w:val="006E3996"/>
    <w:rsid w:val="006E46DA"/>
    <w:rsid w:val="006E5926"/>
    <w:rsid w:val="006E5C86"/>
    <w:rsid w:val="006E6D9A"/>
    <w:rsid w:val="006E7C04"/>
    <w:rsid w:val="006F072A"/>
    <w:rsid w:val="006F1FD7"/>
    <w:rsid w:val="006F3584"/>
    <w:rsid w:val="006F45EC"/>
    <w:rsid w:val="006F512C"/>
    <w:rsid w:val="006F6AFE"/>
    <w:rsid w:val="00700615"/>
    <w:rsid w:val="00700BBB"/>
    <w:rsid w:val="00700C6B"/>
    <w:rsid w:val="0070103A"/>
    <w:rsid w:val="0070164D"/>
    <w:rsid w:val="00701C53"/>
    <w:rsid w:val="00701D5D"/>
    <w:rsid w:val="00703742"/>
    <w:rsid w:val="00705823"/>
    <w:rsid w:val="00710908"/>
    <w:rsid w:val="00712140"/>
    <w:rsid w:val="007125D5"/>
    <w:rsid w:val="0071339D"/>
    <w:rsid w:val="007142E6"/>
    <w:rsid w:val="00714406"/>
    <w:rsid w:val="00714811"/>
    <w:rsid w:val="0071485F"/>
    <w:rsid w:val="00714BC7"/>
    <w:rsid w:val="00714CB4"/>
    <w:rsid w:val="00715A6F"/>
    <w:rsid w:val="00715A79"/>
    <w:rsid w:val="00715F6F"/>
    <w:rsid w:val="00716502"/>
    <w:rsid w:val="007166F4"/>
    <w:rsid w:val="0072109D"/>
    <w:rsid w:val="00722B36"/>
    <w:rsid w:val="00722D41"/>
    <w:rsid w:val="007234F5"/>
    <w:rsid w:val="00723F11"/>
    <w:rsid w:val="00726911"/>
    <w:rsid w:val="00731CD3"/>
    <w:rsid w:val="00732F19"/>
    <w:rsid w:val="007334CE"/>
    <w:rsid w:val="00734A5B"/>
    <w:rsid w:val="00734DE3"/>
    <w:rsid w:val="007361F4"/>
    <w:rsid w:val="007414A0"/>
    <w:rsid w:val="00741E59"/>
    <w:rsid w:val="00743ED5"/>
    <w:rsid w:val="00744E05"/>
    <w:rsid w:val="00744E76"/>
    <w:rsid w:val="0074511F"/>
    <w:rsid w:val="00746876"/>
    <w:rsid w:val="00746A73"/>
    <w:rsid w:val="00747B00"/>
    <w:rsid w:val="00750001"/>
    <w:rsid w:val="007509EC"/>
    <w:rsid w:val="0075100B"/>
    <w:rsid w:val="0075188A"/>
    <w:rsid w:val="00751ABD"/>
    <w:rsid w:val="0075232C"/>
    <w:rsid w:val="0075262B"/>
    <w:rsid w:val="0075290D"/>
    <w:rsid w:val="00752E8B"/>
    <w:rsid w:val="00753C36"/>
    <w:rsid w:val="007548D9"/>
    <w:rsid w:val="00754923"/>
    <w:rsid w:val="00754FB3"/>
    <w:rsid w:val="00757355"/>
    <w:rsid w:val="00757877"/>
    <w:rsid w:val="00762DDB"/>
    <w:rsid w:val="0076367A"/>
    <w:rsid w:val="007639A1"/>
    <w:rsid w:val="00764474"/>
    <w:rsid w:val="00765BA8"/>
    <w:rsid w:val="00767574"/>
    <w:rsid w:val="007703BC"/>
    <w:rsid w:val="007716A2"/>
    <w:rsid w:val="00771BCA"/>
    <w:rsid w:val="00771E02"/>
    <w:rsid w:val="007721D4"/>
    <w:rsid w:val="00772ADF"/>
    <w:rsid w:val="00772F0C"/>
    <w:rsid w:val="00773863"/>
    <w:rsid w:val="0077503D"/>
    <w:rsid w:val="00776B91"/>
    <w:rsid w:val="00777114"/>
    <w:rsid w:val="00777C27"/>
    <w:rsid w:val="00777C4C"/>
    <w:rsid w:val="0078071C"/>
    <w:rsid w:val="00781F0F"/>
    <w:rsid w:val="007833F4"/>
    <w:rsid w:val="007834D6"/>
    <w:rsid w:val="00784EFF"/>
    <w:rsid w:val="00785EB1"/>
    <w:rsid w:val="00786EB8"/>
    <w:rsid w:val="00792195"/>
    <w:rsid w:val="00792378"/>
    <w:rsid w:val="00793285"/>
    <w:rsid w:val="00797315"/>
    <w:rsid w:val="007A0909"/>
    <w:rsid w:val="007A1567"/>
    <w:rsid w:val="007A1EBE"/>
    <w:rsid w:val="007A26C1"/>
    <w:rsid w:val="007A2BC4"/>
    <w:rsid w:val="007A306C"/>
    <w:rsid w:val="007A3355"/>
    <w:rsid w:val="007A362A"/>
    <w:rsid w:val="007A39E0"/>
    <w:rsid w:val="007A5246"/>
    <w:rsid w:val="007A5D84"/>
    <w:rsid w:val="007A62F6"/>
    <w:rsid w:val="007A6DAB"/>
    <w:rsid w:val="007B053C"/>
    <w:rsid w:val="007B11A9"/>
    <w:rsid w:val="007B1B9A"/>
    <w:rsid w:val="007B3D03"/>
    <w:rsid w:val="007B50D1"/>
    <w:rsid w:val="007B5DCA"/>
    <w:rsid w:val="007B5E03"/>
    <w:rsid w:val="007B6D76"/>
    <w:rsid w:val="007B73F9"/>
    <w:rsid w:val="007B79B0"/>
    <w:rsid w:val="007C076D"/>
    <w:rsid w:val="007C10D7"/>
    <w:rsid w:val="007C1537"/>
    <w:rsid w:val="007C1752"/>
    <w:rsid w:val="007C1C56"/>
    <w:rsid w:val="007C353D"/>
    <w:rsid w:val="007C4481"/>
    <w:rsid w:val="007C4722"/>
    <w:rsid w:val="007C4A59"/>
    <w:rsid w:val="007C4E8E"/>
    <w:rsid w:val="007C757C"/>
    <w:rsid w:val="007D0EF8"/>
    <w:rsid w:val="007D2209"/>
    <w:rsid w:val="007D2E97"/>
    <w:rsid w:val="007D31B7"/>
    <w:rsid w:val="007D4731"/>
    <w:rsid w:val="007D570E"/>
    <w:rsid w:val="007D60C4"/>
    <w:rsid w:val="007E03F1"/>
    <w:rsid w:val="007E168D"/>
    <w:rsid w:val="007E2151"/>
    <w:rsid w:val="007E36A2"/>
    <w:rsid w:val="007E4D2B"/>
    <w:rsid w:val="007E5179"/>
    <w:rsid w:val="007E66AD"/>
    <w:rsid w:val="007E6735"/>
    <w:rsid w:val="007E688A"/>
    <w:rsid w:val="007E6CD5"/>
    <w:rsid w:val="007E6D65"/>
    <w:rsid w:val="007E6DA7"/>
    <w:rsid w:val="007E7A54"/>
    <w:rsid w:val="007F0179"/>
    <w:rsid w:val="007F19D1"/>
    <w:rsid w:val="007F1FBB"/>
    <w:rsid w:val="007F26E0"/>
    <w:rsid w:val="007F2B8E"/>
    <w:rsid w:val="007F30C4"/>
    <w:rsid w:val="007F58A4"/>
    <w:rsid w:val="007F66D3"/>
    <w:rsid w:val="007F76DD"/>
    <w:rsid w:val="007F7BAE"/>
    <w:rsid w:val="0080011F"/>
    <w:rsid w:val="00800F9B"/>
    <w:rsid w:val="00801439"/>
    <w:rsid w:val="00801F30"/>
    <w:rsid w:val="008028A4"/>
    <w:rsid w:val="00802B86"/>
    <w:rsid w:val="008033E8"/>
    <w:rsid w:val="00804AEE"/>
    <w:rsid w:val="00804BBE"/>
    <w:rsid w:val="008067F0"/>
    <w:rsid w:val="00810DC4"/>
    <w:rsid w:val="008119C1"/>
    <w:rsid w:val="00812B56"/>
    <w:rsid w:val="00813CD6"/>
    <w:rsid w:val="00813DF0"/>
    <w:rsid w:val="00813E20"/>
    <w:rsid w:val="0081492F"/>
    <w:rsid w:val="00814D9A"/>
    <w:rsid w:val="00816050"/>
    <w:rsid w:val="00817850"/>
    <w:rsid w:val="00817C1B"/>
    <w:rsid w:val="00817EC9"/>
    <w:rsid w:val="00820407"/>
    <w:rsid w:val="00820449"/>
    <w:rsid w:val="008207FF"/>
    <w:rsid w:val="00820D3D"/>
    <w:rsid w:val="008217D7"/>
    <w:rsid w:val="00821997"/>
    <w:rsid w:val="00821F33"/>
    <w:rsid w:val="00821FAB"/>
    <w:rsid w:val="008231A7"/>
    <w:rsid w:val="00823EF0"/>
    <w:rsid w:val="008243D3"/>
    <w:rsid w:val="00825100"/>
    <w:rsid w:val="00825248"/>
    <w:rsid w:val="00827F8B"/>
    <w:rsid w:val="008302C5"/>
    <w:rsid w:val="00830D1E"/>
    <w:rsid w:val="008310A0"/>
    <w:rsid w:val="008312C8"/>
    <w:rsid w:val="00831556"/>
    <w:rsid w:val="00831D8B"/>
    <w:rsid w:val="00832147"/>
    <w:rsid w:val="00832EC9"/>
    <w:rsid w:val="0083367B"/>
    <w:rsid w:val="00833937"/>
    <w:rsid w:val="00833A1D"/>
    <w:rsid w:val="00837FAB"/>
    <w:rsid w:val="008402C2"/>
    <w:rsid w:val="00840D4B"/>
    <w:rsid w:val="00843A98"/>
    <w:rsid w:val="00843BC0"/>
    <w:rsid w:val="00845310"/>
    <w:rsid w:val="008456B5"/>
    <w:rsid w:val="00845C0A"/>
    <w:rsid w:val="0084622A"/>
    <w:rsid w:val="0084659F"/>
    <w:rsid w:val="0084786C"/>
    <w:rsid w:val="00847925"/>
    <w:rsid w:val="008518F3"/>
    <w:rsid w:val="0085208C"/>
    <w:rsid w:val="0085278F"/>
    <w:rsid w:val="00852BB3"/>
    <w:rsid w:val="0085687E"/>
    <w:rsid w:val="00857B3E"/>
    <w:rsid w:val="00857E34"/>
    <w:rsid w:val="00861278"/>
    <w:rsid w:val="00861C48"/>
    <w:rsid w:val="008645F3"/>
    <w:rsid w:val="00864B25"/>
    <w:rsid w:val="008654DF"/>
    <w:rsid w:val="00865655"/>
    <w:rsid w:val="008657C7"/>
    <w:rsid w:val="00865BD5"/>
    <w:rsid w:val="00865D6D"/>
    <w:rsid w:val="00867C75"/>
    <w:rsid w:val="008709D3"/>
    <w:rsid w:val="00871AB2"/>
    <w:rsid w:val="00872D3F"/>
    <w:rsid w:val="00873C7A"/>
    <w:rsid w:val="008740AB"/>
    <w:rsid w:val="008750C5"/>
    <w:rsid w:val="00875485"/>
    <w:rsid w:val="00875F28"/>
    <w:rsid w:val="008768CA"/>
    <w:rsid w:val="00876EC6"/>
    <w:rsid w:val="00877FBA"/>
    <w:rsid w:val="00880CC0"/>
    <w:rsid w:val="00881F69"/>
    <w:rsid w:val="008824E2"/>
    <w:rsid w:val="00882F91"/>
    <w:rsid w:val="00883793"/>
    <w:rsid w:val="0088764D"/>
    <w:rsid w:val="008913FE"/>
    <w:rsid w:val="008918EA"/>
    <w:rsid w:val="00892857"/>
    <w:rsid w:val="00892B9C"/>
    <w:rsid w:val="00893A41"/>
    <w:rsid w:val="0089400C"/>
    <w:rsid w:val="008940F6"/>
    <w:rsid w:val="00895C04"/>
    <w:rsid w:val="0089687A"/>
    <w:rsid w:val="008968B5"/>
    <w:rsid w:val="00897614"/>
    <w:rsid w:val="008A0051"/>
    <w:rsid w:val="008A0239"/>
    <w:rsid w:val="008A050A"/>
    <w:rsid w:val="008A12AE"/>
    <w:rsid w:val="008A1EE1"/>
    <w:rsid w:val="008A265B"/>
    <w:rsid w:val="008A2B92"/>
    <w:rsid w:val="008A68AA"/>
    <w:rsid w:val="008A6AB3"/>
    <w:rsid w:val="008A7413"/>
    <w:rsid w:val="008A7812"/>
    <w:rsid w:val="008A7E14"/>
    <w:rsid w:val="008B0546"/>
    <w:rsid w:val="008B0C68"/>
    <w:rsid w:val="008B0CDF"/>
    <w:rsid w:val="008B15B8"/>
    <w:rsid w:val="008B167F"/>
    <w:rsid w:val="008B1FA1"/>
    <w:rsid w:val="008B2788"/>
    <w:rsid w:val="008B41D6"/>
    <w:rsid w:val="008B49A3"/>
    <w:rsid w:val="008B625B"/>
    <w:rsid w:val="008B63D2"/>
    <w:rsid w:val="008B6F9C"/>
    <w:rsid w:val="008B739C"/>
    <w:rsid w:val="008B778D"/>
    <w:rsid w:val="008C16E5"/>
    <w:rsid w:val="008C18D6"/>
    <w:rsid w:val="008C2CC8"/>
    <w:rsid w:val="008C2E28"/>
    <w:rsid w:val="008C3143"/>
    <w:rsid w:val="008C3483"/>
    <w:rsid w:val="008C36CF"/>
    <w:rsid w:val="008C527A"/>
    <w:rsid w:val="008C57E4"/>
    <w:rsid w:val="008D1A3D"/>
    <w:rsid w:val="008D57CD"/>
    <w:rsid w:val="008D74D0"/>
    <w:rsid w:val="008E08FC"/>
    <w:rsid w:val="008E1A9D"/>
    <w:rsid w:val="008E23CA"/>
    <w:rsid w:val="008E24E8"/>
    <w:rsid w:val="008E2E56"/>
    <w:rsid w:val="008E354B"/>
    <w:rsid w:val="008E3800"/>
    <w:rsid w:val="008E3BED"/>
    <w:rsid w:val="008E4440"/>
    <w:rsid w:val="008E4ABD"/>
    <w:rsid w:val="008E5B36"/>
    <w:rsid w:val="008E6F1A"/>
    <w:rsid w:val="008E71E2"/>
    <w:rsid w:val="008F0CB8"/>
    <w:rsid w:val="008F0D99"/>
    <w:rsid w:val="008F21DA"/>
    <w:rsid w:val="008F478D"/>
    <w:rsid w:val="008F4E13"/>
    <w:rsid w:val="008F52A4"/>
    <w:rsid w:val="008F561E"/>
    <w:rsid w:val="008F6258"/>
    <w:rsid w:val="008F7AA3"/>
    <w:rsid w:val="009015CB"/>
    <w:rsid w:val="0090180F"/>
    <w:rsid w:val="00901882"/>
    <w:rsid w:val="0090271F"/>
    <w:rsid w:val="00902E23"/>
    <w:rsid w:val="009049C8"/>
    <w:rsid w:val="00904C18"/>
    <w:rsid w:val="00904DA7"/>
    <w:rsid w:val="00905087"/>
    <w:rsid w:val="009050D7"/>
    <w:rsid w:val="0090644A"/>
    <w:rsid w:val="00907E5B"/>
    <w:rsid w:val="00912290"/>
    <w:rsid w:val="0091348E"/>
    <w:rsid w:val="00913C9E"/>
    <w:rsid w:val="00914959"/>
    <w:rsid w:val="00914C6E"/>
    <w:rsid w:val="0091591E"/>
    <w:rsid w:val="00917272"/>
    <w:rsid w:val="009178B9"/>
    <w:rsid w:val="00917CCB"/>
    <w:rsid w:val="009212A5"/>
    <w:rsid w:val="00922333"/>
    <w:rsid w:val="00922650"/>
    <w:rsid w:val="009230A7"/>
    <w:rsid w:val="0092412A"/>
    <w:rsid w:val="009248BC"/>
    <w:rsid w:val="0092560C"/>
    <w:rsid w:val="0092561A"/>
    <w:rsid w:val="0092613F"/>
    <w:rsid w:val="009266B3"/>
    <w:rsid w:val="00930033"/>
    <w:rsid w:val="00931732"/>
    <w:rsid w:val="00931813"/>
    <w:rsid w:val="0093366C"/>
    <w:rsid w:val="00933699"/>
    <w:rsid w:val="0093438F"/>
    <w:rsid w:val="009343CD"/>
    <w:rsid w:val="009345AF"/>
    <w:rsid w:val="009410A6"/>
    <w:rsid w:val="00942EC2"/>
    <w:rsid w:val="00943C6C"/>
    <w:rsid w:val="00944280"/>
    <w:rsid w:val="00944B88"/>
    <w:rsid w:val="00944D00"/>
    <w:rsid w:val="00945C17"/>
    <w:rsid w:val="00945C3A"/>
    <w:rsid w:val="009463B0"/>
    <w:rsid w:val="0094678C"/>
    <w:rsid w:val="00946911"/>
    <w:rsid w:val="00946BE4"/>
    <w:rsid w:val="00947504"/>
    <w:rsid w:val="00950E97"/>
    <w:rsid w:val="00951A3C"/>
    <w:rsid w:val="0095565C"/>
    <w:rsid w:val="00955677"/>
    <w:rsid w:val="00956570"/>
    <w:rsid w:val="0095775F"/>
    <w:rsid w:val="00962279"/>
    <w:rsid w:val="009632DB"/>
    <w:rsid w:val="00963906"/>
    <w:rsid w:val="00964C96"/>
    <w:rsid w:val="00964F5F"/>
    <w:rsid w:val="009651F4"/>
    <w:rsid w:val="00966E8D"/>
    <w:rsid w:val="00966EB9"/>
    <w:rsid w:val="0096747A"/>
    <w:rsid w:val="00967E97"/>
    <w:rsid w:val="00970363"/>
    <w:rsid w:val="00970B32"/>
    <w:rsid w:val="00972B03"/>
    <w:rsid w:val="0097339E"/>
    <w:rsid w:val="00973922"/>
    <w:rsid w:val="00974C6A"/>
    <w:rsid w:val="00974CF7"/>
    <w:rsid w:val="009768B3"/>
    <w:rsid w:val="00982AF1"/>
    <w:rsid w:val="00984230"/>
    <w:rsid w:val="0098672A"/>
    <w:rsid w:val="00986EFE"/>
    <w:rsid w:val="00990792"/>
    <w:rsid w:val="009918F8"/>
    <w:rsid w:val="00991FEB"/>
    <w:rsid w:val="00992449"/>
    <w:rsid w:val="009932FA"/>
    <w:rsid w:val="0099334C"/>
    <w:rsid w:val="00993474"/>
    <w:rsid w:val="009935FA"/>
    <w:rsid w:val="009946DC"/>
    <w:rsid w:val="0099480F"/>
    <w:rsid w:val="0099497B"/>
    <w:rsid w:val="00994DB2"/>
    <w:rsid w:val="00995B90"/>
    <w:rsid w:val="00995BCC"/>
    <w:rsid w:val="00996305"/>
    <w:rsid w:val="00996BED"/>
    <w:rsid w:val="00996ED7"/>
    <w:rsid w:val="0099779E"/>
    <w:rsid w:val="009A009C"/>
    <w:rsid w:val="009A2D97"/>
    <w:rsid w:val="009A30B4"/>
    <w:rsid w:val="009A45F1"/>
    <w:rsid w:val="009A4838"/>
    <w:rsid w:val="009A4BF9"/>
    <w:rsid w:val="009A4C82"/>
    <w:rsid w:val="009A4CE6"/>
    <w:rsid w:val="009B1F53"/>
    <w:rsid w:val="009B4B05"/>
    <w:rsid w:val="009B64FB"/>
    <w:rsid w:val="009C002C"/>
    <w:rsid w:val="009C1CE2"/>
    <w:rsid w:val="009C2424"/>
    <w:rsid w:val="009C4169"/>
    <w:rsid w:val="009C546D"/>
    <w:rsid w:val="009C6E10"/>
    <w:rsid w:val="009C7F48"/>
    <w:rsid w:val="009D040E"/>
    <w:rsid w:val="009D19A4"/>
    <w:rsid w:val="009D1B66"/>
    <w:rsid w:val="009D1FF1"/>
    <w:rsid w:val="009D2A78"/>
    <w:rsid w:val="009D3C63"/>
    <w:rsid w:val="009D4216"/>
    <w:rsid w:val="009E274C"/>
    <w:rsid w:val="009E6A7C"/>
    <w:rsid w:val="009E6C96"/>
    <w:rsid w:val="009E6D67"/>
    <w:rsid w:val="009F00CC"/>
    <w:rsid w:val="009F1ACF"/>
    <w:rsid w:val="009F26F2"/>
    <w:rsid w:val="009F3157"/>
    <w:rsid w:val="009F37B7"/>
    <w:rsid w:val="009F4006"/>
    <w:rsid w:val="009F4191"/>
    <w:rsid w:val="009F41E8"/>
    <w:rsid w:val="009F5D35"/>
    <w:rsid w:val="009F6716"/>
    <w:rsid w:val="009F6E34"/>
    <w:rsid w:val="00A00AD4"/>
    <w:rsid w:val="00A0258F"/>
    <w:rsid w:val="00A025EF"/>
    <w:rsid w:val="00A05F9B"/>
    <w:rsid w:val="00A061A3"/>
    <w:rsid w:val="00A06BB1"/>
    <w:rsid w:val="00A101B9"/>
    <w:rsid w:val="00A10C14"/>
    <w:rsid w:val="00A10F02"/>
    <w:rsid w:val="00A11303"/>
    <w:rsid w:val="00A11551"/>
    <w:rsid w:val="00A1197F"/>
    <w:rsid w:val="00A12A3B"/>
    <w:rsid w:val="00A12B17"/>
    <w:rsid w:val="00A155E6"/>
    <w:rsid w:val="00A15695"/>
    <w:rsid w:val="00A164B4"/>
    <w:rsid w:val="00A16A0C"/>
    <w:rsid w:val="00A2013D"/>
    <w:rsid w:val="00A2040B"/>
    <w:rsid w:val="00A20DD3"/>
    <w:rsid w:val="00A20E45"/>
    <w:rsid w:val="00A2146F"/>
    <w:rsid w:val="00A216E8"/>
    <w:rsid w:val="00A21AFF"/>
    <w:rsid w:val="00A23974"/>
    <w:rsid w:val="00A23A46"/>
    <w:rsid w:val="00A25133"/>
    <w:rsid w:val="00A26292"/>
    <w:rsid w:val="00A26663"/>
    <w:rsid w:val="00A27DBF"/>
    <w:rsid w:val="00A27EDA"/>
    <w:rsid w:val="00A32185"/>
    <w:rsid w:val="00A341A2"/>
    <w:rsid w:val="00A3447B"/>
    <w:rsid w:val="00A3516E"/>
    <w:rsid w:val="00A35201"/>
    <w:rsid w:val="00A35452"/>
    <w:rsid w:val="00A36E02"/>
    <w:rsid w:val="00A41C9C"/>
    <w:rsid w:val="00A4341F"/>
    <w:rsid w:val="00A43EA9"/>
    <w:rsid w:val="00A470A3"/>
    <w:rsid w:val="00A47AF2"/>
    <w:rsid w:val="00A47C35"/>
    <w:rsid w:val="00A47F17"/>
    <w:rsid w:val="00A50448"/>
    <w:rsid w:val="00A506F8"/>
    <w:rsid w:val="00A50D93"/>
    <w:rsid w:val="00A5281D"/>
    <w:rsid w:val="00A52CB7"/>
    <w:rsid w:val="00A53724"/>
    <w:rsid w:val="00A54157"/>
    <w:rsid w:val="00A5560B"/>
    <w:rsid w:val="00A574EA"/>
    <w:rsid w:val="00A57DD5"/>
    <w:rsid w:val="00A57F72"/>
    <w:rsid w:val="00A6061D"/>
    <w:rsid w:val="00A60867"/>
    <w:rsid w:val="00A60AD1"/>
    <w:rsid w:val="00A64683"/>
    <w:rsid w:val="00A67D65"/>
    <w:rsid w:val="00A70328"/>
    <w:rsid w:val="00A706A6"/>
    <w:rsid w:val="00A7098C"/>
    <w:rsid w:val="00A73658"/>
    <w:rsid w:val="00A741F6"/>
    <w:rsid w:val="00A742B3"/>
    <w:rsid w:val="00A744E6"/>
    <w:rsid w:val="00A74F15"/>
    <w:rsid w:val="00A756EB"/>
    <w:rsid w:val="00A75823"/>
    <w:rsid w:val="00A75B46"/>
    <w:rsid w:val="00A7634E"/>
    <w:rsid w:val="00A7736B"/>
    <w:rsid w:val="00A80A3E"/>
    <w:rsid w:val="00A81B51"/>
    <w:rsid w:val="00A82346"/>
    <w:rsid w:val="00A831FD"/>
    <w:rsid w:val="00A83726"/>
    <w:rsid w:val="00A837DA"/>
    <w:rsid w:val="00A84776"/>
    <w:rsid w:val="00A847D4"/>
    <w:rsid w:val="00A849FC"/>
    <w:rsid w:val="00A856D0"/>
    <w:rsid w:val="00A86A65"/>
    <w:rsid w:val="00A87D56"/>
    <w:rsid w:val="00A87D8D"/>
    <w:rsid w:val="00A913EA"/>
    <w:rsid w:val="00A91BE8"/>
    <w:rsid w:val="00A92512"/>
    <w:rsid w:val="00A93B5B"/>
    <w:rsid w:val="00A93B5E"/>
    <w:rsid w:val="00A93CF9"/>
    <w:rsid w:val="00A93F95"/>
    <w:rsid w:val="00A93FDF"/>
    <w:rsid w:val="00A94BE1"/>
    <w:rsid w:val="00A95051"/>
    <w:rsid w:val="00A95F52"/>
    <w:rsid w:val="00A96C8A"/>
    <w:rsid w:val="00A96EA6"/>
    <w:rsid w:val="00A97866"/>
    <w:rsid w:val="00A97C16"/>
    <w:rsid w:val="00A97F7B"/>
    <w:rsid w:val="00AA0E34"/>
    <w:rsid w:val="00AA0FEA"/>
    <w:rsid w:val="00AA153D"/>
    <w:rsid w:val="00AA217B"/>
    <w:rsid w:val="00AA3CA7"/>
    <w:rsid w:val="00AA64D5"/>
    <w:rsid w:val="00AA773C"/>
    <w:rsid w:val="00AA79BA"/>
    <w:rsid w:val="00AA7ACC"/>
    <w:rsid w:val="00AB1AF0"/>
    <w:rsid w:val="00AB2AAA"/>
    <w:rsid w:val="00AB2E2D"/>
    <w:rsid w:val="00AB36EF"/>
    <w:rsid w:val="00AB3CF6"/>
    <w:rsid w:val="00AB3F4B"/>
    <w:rsid w:val="00AB42B8"/>
    <w:rsid w:val="00AB4493"/>
    <w:rsid w:val="00AC084B"/>
    <w:rsid w:val="00AC21A8"/>
    <w:rsid w:val="00AC68C6"/>
    <w:rsid w:val="00AC75B5"/>
    <w:rsid w:val="00AD07DC"/>
    <w:rsid w:val="00AD27D5"/>
    <w:rsid w:val="00AD3857"/>
    <w:rsid w:val="00AD3F0E"/>
    <w:rsid w:val="00AD4FAA"/>
    <w:rsid w:val="00AD5BBA"/>
    <w:rsid w:val="00AD76BD"/>
    <w:rsid w:val="00AE011A"/>
    <w:rsid w:val="00AE1454"/>
    <w:rsid w:val="00AE2EB0"/>
    <w:rsid w:val="00AE3178"/>
    <w:rsid w:val="00AE32ED"/>
    <w:rsid w:val="00AE3E79"/>
    <w:rsid w:val="00AE437D"/>
    <w:rsid w:val="00AE4730"/>
    <w:rsid w:val="00AE4B4F"/>
    <w:rsid w:val="00AE5556"/>
    <w:rsid w:val="00AE6F06"/>
    <w:rsid w:val="00AE7428"/>
    <w:rsid w:val="00AE75EF"/>
    <w:rsid w:val="00AE7C09"/>
    <w:rsid w:val="00AF0E9E"/>
    <w:rsid w:val="00AF131E"/>
    <w:rsid w:val="00AF17D4"/>
    <w:rsid w:val="00AF1953"/>
    <w:rsid w:val="00AF1B33"/>
    <w:rsid w:val="00AF26F0"/>
    <w:rsid w:val="00AF3EDB"/>
    <w:rsid w:val="00AF77AC"/>
    <w:rsid w:val="00B002E4"/>
    <w:rsid w:val="00B00467"/>
    <w:rsid w:val="00B0053B"/>
    <w:rsid w:val="00B005F6"/>
    <w:rsid w:val="00B00717"/>
    <w:rsid w:val="00B00844"/>
    <w:rsid w:val="00B01BD8"/>
    <w:rsid w:val="00B02A74"/>
    <w:rsid w:val="00B0351C"/>
    <w:rsid w:val="00B03EBB"/>
    <w:rsid w:val="00B06593"/>
    <w:rsid w:val="00B06A0C"/>
    <w:rsid w:val="00B07C76"/>
    <w:rsid w:val="00B07FD1"/>
    <w:rsid w:val="00B10FED"/>
    <w:rsid w:val="00B1166D"/>
    <w:rsid w:val="00B13809"/>
    <w:rsid w:val="00B13DDB"/>
    <w:rsid w:val="00B143EA"/>
    <w:rsid w:val="00B14599"/>
    <w:rsid w:val="00B14CCD"/>
    <w:rsid w:val="00B15449"/>
    <w:rsid w:val="00B15E6C"/>
    <w:rsid w:val="00B1640F"/>
    <w:rsid w:val="00B17A42"/>
    <w:rsid w:val="00B205C4"/>
    <w:rsid w:val="00B23124"/>
    <w:rsid w:val="00B24E2C"/>
    <w:rsid w:val="00B26300"/>
    <w:rsid w:val="00B2761E"/>
    <w:rsid w:val="00B309BA"/>
    <w:rsid w:val="00B30BA6"/>
    <w:rsid w:val="00B31649"/>
    <w:rsid w:val="00B3205C"/>
    <w:rsid w:val="00B33B64"/>
    <w:rsid w:val="00B35AEC"/>
    <w:rsid w:val="00B36091"/>
    <w:rsid w:val="00B36302"/>
    <w:rsid w:val="00B40EFE"/>
    <w:rsid w:val="00B4171F"/>
    <w:rsid w:val="00B41F2D"/>
    <w:rsid w:val="00B42969"/>
    <w:rsid w:val="00B43D91"/>
    <w:rsid w:val="00B43E1C"/>
    <w:rsid w:val="00B45477"/>
    <w:rsid w:val="00B4731A"/>
    <w:rsid w:val="00B5202A"/>
    <w:rsid w:val="00B5280A"/>
    <w:rsid w:val="00B535F1"/>
    <w:rsid w:val="00B5380D"/>
    <w:rsid w:val="00B55245"/>
    <w:rsid w:val="00B625F6"/>
    <w:rsid w:val="00B62B7B"/>
    <w:rsid w:val="00B63335"/>
    <w:rsid w:val="00B651E8"/>
    <w:rsid w:val="00B65B5A"/>
    <w:rsid w:val="00B6602D"/>
    <w:rsid w:val="00B66A23"/>
    <w:rsid w:val="00B66F18"/>
    <w:rsid w:val="00B6754C"/>
    <w:rsid w:val="00B70544"/>
    <w:rsid w:val="00B712BD"/>
    <w:rsid w:val="00B71F1D"/>
    <w:rsid w:val="00B7253A"/>
    <w:rsid w:val="00B72A20"/>
    <w:rsid w:val="00B72FB5"/>
    <w:rsid w:val="00B73983"/>
    <w:rsid w:val="00B74738"/>
    <w:rsid w:val="00B74C79"/>
    <w:rsid w:val="00B750FB"/>
    <w:rsid w:val="00B7523D"/>
    <w:rsid w:val="00B758D8"/>
    <w:rsid w:val="00B76B70"/>
    <w:rsid w:val="00B77C53"/>
    <w:rsid w:val="00B8048F"/>
    <w:rsid w:val="00B838E6"/>
    <w:rsid w:val="00B844DE"/>
    <w:rsid w:val="00B8531A"/>
    <w:rsid w:val="00B860A2"/>
    <w:rsid w:val="00B8658B"/>
    <w:rsid w:val="00B872E1"/>
    <w:rsid w:val="00B9026D"/>
    <w:rsid w:val="00B90CED"/>
    <w:rsid w:val="00B91C0D"/>
    <w:rsid w:val="00B9321F"/>
    <w:rsid w:val="00B93AF0"/>
    <w:rsid w:val="00B93BD7"/>
    <w:rsid w:val="00B93E00"/>
    <w:rsid w:val="00B948E3"/>
    <w:rsid w:val="00B94928"/>
    <w:rsid w:val="00B94EB7"/>
    <w:rsid w:val="00B9514C"/>
    <w:rsid w:val="00B95276"/>
    <w:rsid w:val="00B9530C"/>
    <w:rsid w:val="00B95573"/>
    <w:rsid w:val="00B95E40"/>
    <w:rsid w:val="00B975A8"/>
    <w:rsid w:val="00B97B5F"/>
    <w:rsid w:val="00BA0208"/>
    <w:rsid w:val="00BA32ED"/>
    <w:rsid w:val="00BA35FC"/>
    <w:rsid w:val="00BA3981"/>
    <w:rsid w:val="00BA3F97"/>
    <w:rsid w:val="00BA4BEB"/>
    <w:rsid w:val="00BA4DDB"/>
    <w:rsid w:val="00BA60D7"/>
    <w:rsid w:val="00BA6366"/>
    <w:rsid w:val="00BA676E"/>
    <w:rsid w:val="00BA73BE"/>
    <w:rsid w:val="00BA75AB"/>
    <w:rsid w:val="00BB01D3"/>
    <w:rsid w:val="00BB0921"/>
    <w:rsid w:val="00BB0F26"/>
    <w:rsid w:val="00BB10E6"/>
    <w:rsid w:val="00BB1750"/>
    <w:rsid w:val="00BB1940"/>
    <w:rsid w:val="00BB209C"/>
    <w:rsid w:val="00BB2666"/>
    <w:rsid w:val="00BB2910"/>
    <w:rsid w:val="00BB39BE"/>
    <w:rsid w:val="00BB3F3A"/>
    <w:rsid w:val="00BB4040"/>
    <w:rsid w:val="00BB45A5"/>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19D"/>
    <w:rsid w:val="00BD180E"/>
    <w:rsid w:val="00BD3004"/>
    <w:rsid w:val="00BD34F1"/>
    <w:rsid w:val="00BD4054"/>
    <w:rsid w:val="00BD668A"/>
    <w:rsid w:val="00BD779D"/>
    <w:rsid w:val="00BE1462"/>
    <w:rsid w:val="00BE1771"/>
    <w:rsid w:val="00BE1A84"/>
    <w:rsid w:val="00BE232A"/>
    <w:rsid w:val="00BE2447"/>
    <w:rsid w:val="00BE244D"/>
    <w:rsid w:val="00BE341D"/>
    <w:rsid w:val="00BE58C0"/>
    <w:rsid w:val="00BE6138"/>
    <w:rsid w:val="00BF0386"/>
    <w:rsid w:val="00BF0C38"/>
    <w:rsid w:val="00BF4266"/>
    <w:rsid w:val="00BF4321"/>
    <w:rsid w:val="00BF4C16"/>
    <w:rsid w:val="00BF4F52"/>
    <w:rsid w:val="00BF6AD7"/>
    <w:rsid w:val="00BF6B1B"/>
    <w:rsid w:val="00BF6F65"/>
    <w:rsid w:val="00BF7949"/>
    <w:rsid w:val="00C00546"/>
    <w:rsid w:val="00C00718"/>
    <w:rsid w:val="00C02684"/>
    <w:rsid w:val="00C038E4"/>
    <w:rsid w:val="00C05C59"/>
    <w:rsid w:val="00C05F71"/>
    <w:rsid w:val="00C11F9F"/>
    <w:rsid w:val="00C135F1"/>
    <w:rsid w:val="00C13C01"/>
    <w:rsid w:val="00C1541F"/>
    <w:rsid w:val="00C15481"/>
    <w:rsid w:val="00C16D03"/>
    <w:rsid w:val="00C174D8"/>
    <w:rsid w:val="00C17EF4"/>
    <w:rsid w:val="00C2232F"/>
    <w:rsid w:val="00C226B3"/>
    <w:rsid w:val="00C238DD"/>
    <w:rsid w:val="00C243A6"/>
    <w:rsid w:val="00C24C5F"/>
    <w:rsid w:val="00C25A45"/>
    <w:rsid w:val="00C26BED"/>
    <w:rsid w:val="00C31A7B"/>
    <w:rsid w:val="00C31AE7"/>
    <w:rsid w:val="00C3252E"/>
    <w:rsid w:val="00C33079"/>
    <w:rsid w:val="00C33D84"/>
    <w:rsid w:val="00C359C5"/>
    <w:rsid w:val="00C3755A"/>
    <w:rsid w:val="00C43E15"/>
    <w:rsid w:val="00C43EB6"/>
    <w:rsid w:val="00C4410A"/>
    <w:rsid w:val="00C45167"/>
    <w:rsid w:val="00C45231"/>
    <w:rsid w:val="00C45751"/>
    <w:rsid w:val="00C45888"/>
    <w:rsid w:val="00C463CE"/>
    <w:rsid w:val="00C469DC"/>
    <w:rsid w:val="00C46A31"/>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5D95"/>
    <w:rsid w:val="00C57568"/>
    <w:rsid w:val="00C575C3"/>
    <w:rsid w:val="00C577C1"/>
    <w:rsid w:val="00C62DAC"/>
    <w:rsid w:val="00C62E5E"/>
    <w:rsid w:val="00C63B46"/>
    <w:rsid w:val="00C64785"/>
    <w:rsid w:val="00C668CE"/>
    <w:rsid w:val="00C66BDF"/>
    <w:rsid w:val="00C66CA7"/>
    <w:rsid w:val="00C70BD1"/>
    <w:rsid w:val="00C72833"/>
    <w:rsid w:val="00C72871"/>
    <w:rsid w:val="00C72C27"/>
    <w:rsid w:val="00C73017"/>
    <w:rsid w:val="00C73C32"/>
    <w:rsid w:val="00C7465A"/>
    <w:rsid w:val="00C747E9"/>
    <w:rsid w:val="00C7489F"/>
    <w:rsid w:val="00C74C55"/>
    <w:rsid w:val="00C755DA"/>
    <w:rsid w:val="00C75C36"/>
    <w:rsid w:val="00C764D9"/>
    <w:rsid w:val="00C768AF"/>
    <w:rsid w:val="00C76CBA"/>
    <w:rsid w:val="00C77C43"/>
    <w:rsid w:val="00C77E79"/>
    <w:rsid w:val="00C80D3C"/>
    <w:rsid w:val="00C81F04"/>
    <w:rsid w:val="00C834E3"/>
    <w:rsid w:val="00C834F3"/>
    <w:rsid w:val="00C83A29"/>
    <w:rsid w:val="00C84A36"/>
    <w:rsid w:val="00C86364"/>
    <w:rsid w:val="00C86B39"/>
    <w:rsid w:val="00C87092"/>
    <w:rsid w:val="00C90428"/>
    <w:rsid w:val="00C90DFC"/>
    <w:rsid w:val="00C91206"/>
    <w:rsid w:val="00C917EC"/>
    <w:rsid w:val="00C93F40"/>
    <w:rsid w:val="00C96050"/>
    <w:rsid w:val="00C9660E"/>
    <w:rsid w:val="00CA0953"/>
    <w:rsid w:val="00CA10DB"/>
    <w:rsid w:val="00CA12BA"/>
    <w:rsid w:val="00CA2179"/>
    <w:rsid w:val="00CA3D0C"/>
    <w:rsid w:val="00CA4359"/>
    <w:rsid w:val="00CA50A4"/>
    <w:rsid w:val="00CA6FC7"/>
    <w:rsid w:val="00CB1835"/>
    <w:rsid w:val="00CB1D29"/>
    <w:rsid w:val="00CB2838"/>
    <w:rsid w:val="00CB352A"/>
    <w:rsid w:val="00CB46C0"/>
    <w:rsid w:val="00CB5B85"/>
    <w:rsid w:val="00CB5EEF"/>
    <w:rsid w:val="00CB6A62"/>
    <w:rsid w:val="00CB6C51"/>
    <w:rsid w:val="00CC07C5"/>
    <w:rsid w:val="00CC23AE"/>
    <w:rsid w:val="00CC41AD"/>
    <w:rsid w:val="00CC5AFA"/>
    <w:rsid w:val="00CC77F8"/>
    <w:rsid w:val="00CD06D3"/>
    <w:rsid w:val="00CD187C"/>
    <w:rsid w:val="00CD194B"/>
    <w:rsid w:val="00CD20E7"/>
    <w:rsid w:val="00CD2CCB"/>
    <w:rsid w:val="00CD2E6C"/>
    <w:rsid w:val="00CD2F75"/>
    <w:rsid w:val="00CD3A2F"/>
    <w:rsid w:val="00CD4687"/>
    <w:rsid w:val="00CD483E"/>
    <w:rsid w:val="00CD4C15"/>
    <w:rsid w:val="00CD511A"/>
    <w:rsid w:val="00CD5419"/>
    <w:rsid w:val="00CD566C"/>
    <w:rsid w:val="00CD56A9"/>
    <w:rsid w:val="00CD5E85"/>
    <w:rsid w:val="00CD6A03"/>
    <w:rsid w:val="00CD7059"/>
    <w:rsid w:val="00CD75B1"/>
    <w:rsid w:val="00CD7DC1"/>
    <w:rsid w:val="00CE16F5"/>
    <w:rsid w:val="00CE1A10"/>
    <w:rsid w:val="00CE310F"/>
    <w:rsid w:val="00CE4860"/>
    <w:rsid w:val="00CE6340"/>
    <w:rsid w:val="00CE759B"/>
    <w:rsid w:val="00CF0490"/>
    <w:rsid w:val="00CF0ED7"/>
    <w:rsid w:val="00CF1602"/>
    <w:rsid w:val="00CF1E07"/>
    <w:rsid w:val="00CF6879"/>
    <w:rsid w:val="00CF6BA1"/>
    <w:rsid w:val="00D0031A"/>
    <w:rsid w:val="00D00A15"/>
    <w:rsid w:val="00D00D8C"/>
    <w:rsid w:val="00D0190D"/>
    <w:rsid w:val="00D040D8"/>
    <w:rsid w:val="00D046D4"/>
    <w:rsid w:val="00D047C6"/>
    <w:rsid w:val="00D04FB6"/>
    <w:rsid w:val="00D06181"/>
    <w:rsid w:val="00D07CE8"/>
    <w:rsid w:val="00D112A1"/>
    <w:rsid w:val="00D143AD"/>
    <w:rsid w:val="00D149BC"/>
    <w:rsid w:val="00D14E79"/>
    <w:rsid w:val="00D151E6"/>
    <w:rsid w:val="00D15E5A"/>
    <w:rsid w:val="00D16589"/>
    <w:rsid w:val="00D1788F"/>
    <w:rsid w:val="00D17BC3"/>
    <w:rsid w:val="00D17F3D"/>
    <w:rsid w:val="00D20509"/>
    <w:rsid w:val="00D2171C"/>
    <w:rsid w:val="00D21CF8"/>
    <w:rsid w:val="00D21DBB"/>
    <w:rsid w:val="00D21F19"/>
    <w:rsid w:val="00D23BD2"/>
    <w:rsid w:val="00D24643"/>
    <w:rsid w:val="00D3352B"/>
    <w:rsid w:val="00D33A50"/>
    <w:rsid w:val="00D33C8D"/>
    <w:rsid w:val="00D3409F"/>
    <w:rsid w:val="00D3414E"/>
    <w:rsid w:val="00D34507"/>
    <w:rsid w:val="00D34689"/>
    <w:rsid w:val="00D34CE5"/>
    <w:rsid w:val="00D34CFF"/>
    <w:rsid w:val="00D34E4F"/>
    <w:rsid w:val="00D36077"/>
    <w:rsid w:val="00D41BD4"/>
    <w:rsid w:val="00D425F8"/>
    <w:rsid w:val="00D42BD1"/>
    <w:rsid w:val="00D42F4F"/>
    <w:rsid w:val="00D43790"/>
    <w:rsid w:val="00D44185"/>
    <w:rsid w:val="00D441A1"/>
    <w:rsid w:val="00D460B5"/>
    <w:rsid w:val="00D46BBE"/>
    <w:rsid w:val="00D478B1"/>
    <w:rsid w:val="00D5067B"/>
    <w:rsid w:val="00D51877"/>
    <w:rsid w:val="00D51B3F"/>
    <w:rsid w:val="00D52B0A"/>
    <w:rsid w:val="00D53247"/>
    <w:rsid w:val="00D53563"/>
    <w:rsid w:val="00D53F1C"/>
    <w:rsid w:val="00D544D4"/>
    <w:rsid w:val="00D54590"/>
    <w:rsid w:val="00D54DFA"/>
    <w:rsid w:val="00D558D7"/>
    <w:rsid w:val="00D55C3C"/>
    <w:rsid w:val="00D56AF8"/>
    <w:rsid w:val="00D57B90"/>
    <w:rsid w:val="00D57BE8"/>
    <w:rsid w:val="00D60C73"/>
    <w:rsid w:val="00D61236"/>
    <w:rsid w:val="00D61D9F"/>
    <w:rsid w:val="00D62FE7"/>
    <w:rsid w:val="00D63A91"/>
    <w:rsid w:val="00D63C61"/>
    <w:rsid w:val="00D6513A"/>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FD1"/>
    <w:rsid w:val="00D83375"/>
    <w:rsid w:val="00D83A4C"/>
    <w:rsid w:val="00D874C7"/>
    <w:rsid w:val="00D8773A"/>
    <w:rsid w:val="00D87AE5"/>
    <w:rsid w:val="00D87E00"/>
    <w:rsid w:val="00D9134D"/>
    <w:rsid w:val="00D919FF"/>
    <w:rsid w:val="00D92896"/>
    <w:rsid w:val="00D928D6"/>
    <w:rsid w:val="00D94EDE"/>
    <w:rsid w:val="00D95979"/>
    <w:rsid w:val="00D97139"/>
    <w:rsid w:val="00D976AF"/>
    <w:rsid w:val="00D97726"/>
    <w:rsid w:val="00D97804"/>
    <w:rsid w:val="00DA0FA1"/>
    <w:rsid w:val="00DA1A48"/>
    <w:rsid w:val="00DA1A8C"/>
    <w:rsid w:val="00DA23F9"/>
    <w:rsid w:val="00DA31AA"/>
    <w:rsid w:val="00DA4EFA"/>
    <w:rsid w:val="00DA5DCE"/>
    <w:rsid w:val="00DA6E86"/>
    <w:rsid w:val="00DA703D"/>
    <w:rsid w:val="00DA7109"/>
    <w:rsid w:val="00DA77DA"/>
    <w:rsid w:val="00DA785F"/>
    <w:rsid w:val="00DA7A03"/>
    <w:rsid w:val="00DB0792"/>
    <w:rsid w:val="00DB1818"/>
    <w:rsid w:val="00DB28B0"/>
    <w:rsid w:val="00DB4F54"/>
    <w:rsid w:val="00DB520E"/>
    <w:rsid w:val="00DB54DC"/>
    <w:rsid w:val="00DB5791"/>
    <w:rsid w:val="00DB5C10"/>
    <w:rsid w:val="00DB78E1"/>
    <w:rsid w:val="00DC0667"/>
    <w:rsid w:val="00DC092B"/>
    <w:rsid w:val="00DC0D56"/>
    <w:rsid w:val="00DC119D"/>
    <w:rsid w:val="00DC1F46"/>
    <w:rsid w:val="00DC22E4"/>
    <w:rsid w:val="00DC26FE"/>
    <w:rsid w:val="00DC2C0C"/>
    <w:rsid w:val="00DC3096"/>
    <w:rsid w:val="00DC309B"/>
    <w:rsid w:val="00DC32A2"/>
    <w:rsid w:val="00DC35B5"/>
    <w:rsid w:val="00DC4DA2"/>
    <w:rsid w:val="00DC54CE"/>
    <w:rsid w:val="00DC60B9"/>
    <w:rsid w:val="00DD1443"/>
    <w:rsid w:val="00DD2A4F"/>
    <w:rsid w:val="00DD4829"/>
    <w:rsid w:val="00DD4FD4"/>
    <w:rsid w:val="00DD52A1"/>
    <w:rsid w:val="00DD5375"/>
    <w:rsid w:val="00DD5C6D"/>
    <w:rsid w:val="00DD6BFE"/>
    <w:rsid w:val="00DD7053"/>
    <w:rsid w:val="00DD77FF"/>
    <w:rsid w:val="00DE0665"/>
    <w:rsid w:val="00DE1B77"/>
    <w:rsid w:val="00DE1FAF"/>
    <w:rsid w:val="00DE43C9"/>
    <w:rsid w:val="00DE4550"/>
    <w:rsid w:val="00DE6AC3"/>
    <w:rsid w:val="00DE7FE7"/>
    <w:rsid w:val="00DF2455"/>
    <w:rsid w:val="00DF2B1F"/>
    <w:rsid w:val="00DF3698"/>
    <w:rsid w:val="00DF37C2"/>
    <w:rsid w:val="00DF3D8F"/>
    <w:rsid w:val="00DF4120"/>
    <w:rsid w:val="00DF48E3"/>
    <w:rsid w:val="00DF62CD"/>
    <w:rsid w:val="00DF6DE5"/>
    <w:rsid w:val="00DF732C"/>
    <w:rsid w:val="00E00D6B"/>
    <w:rsid w:val="00E00ECE"/>
    <w:rsid w:val="00E0123C"/>
    <w:rsid w:val="00E016BA"/>
    <w:rsid w:val="00E03836"/>
    <w:rsid w:val="00E04659"/>
    <w:rsid w:val="00E048ED"/>
    <w:rsid w:val="00E049AF"/>
    <w:rsid w:val="00E10BBF"/>
    <w:rsid w:val="00E11075"/>
    <w:rsid w:val="00E1151B"/>
    <w:rsid w:val="00E11A47"/>
    <w:rsid w:val="00E11A9E"/>
    <w:rsid w:val="00E11E1F"/>
    <w:rsid w:val="00E12DB1"/>
    <w:rsid w:val="00E13260"/>
    <w:rsid w:val="00E13741"/>
    <w:rsid w:val="00E13954"/>
    <w:rsid w:val="00E147BD"/>
    <w:rsid w:val="00E16E8E"/>
    <w:rsid w:val="00E1746F"/>
    <w:rsid w:val="00E1796F"/>
    <w:rsid w:val="00E17C60"/>
    <w:rsid w:val="00E201AB"/>
    <w:rsid w:val="00E215BB"/>
    <w:rsid w:val="00E217D5"/>
    <w:rsid w:val="00E21AE6"/>
    <w:rsid w:val="00E21B3C"/>
    <w:rsid w:val="00E2293F"/>
    <w:rsid w:val="00E23AF5"/>
    <w:rsid w:val="00E240C3"/>
    <w:rsid w:val="00E2423A"/>
    <w:rsid w:val="00E248B0"/>
    <w:rsid w:val="00E25185"/>
    <w:rsid w:val="00E26F9D"/>
    <w:rsid w:val="00E27717"/>
    <w:rsid w:val="00E27B9A"/>
    <w:rsid w:val="00E30853"/>
    <w:rsid w:val="00E313A9"/>
    <w:rsid w:val="00E3271F"/>
    <w:rsid w:val="00E33A0E"/>
    <w:rsid w:val="00E406B8"/>
    <w:rsid w:val="00E41A05"/>
    <w:rsid w:val="00E42A32"/>
    <w:rsid w:val="00E42EDF"/>
    <w:rsid w:val="00E432FB"/>
    <w:rsid w:val="00E43638"/>
    <w:rsid w:val="00E4458F"/>
    <w:rsid w:val="00E45DA6"/>
    <w:rsid w:val="00E45DBB"/>
    <w:rsid w:val="00E47286"/>
    <w:rsid w:val="00E510A0"/>
    <w:rsid w:val="00E51AE8"/>
    <w:rsid w:val="00E54A3F"/>
    <w:rsid w:val="00E609F9"/>
    <w:rsid w:val="00E610BF"/>
    <w:rsid w:val="00E62690"/>
    <w:rsid w:val="00E62948"/>
    <w:rsid w:val="00E62C84"/>
    <w:rsid w:val="00E6442A"/>
    <w:rsid w:val="00E64570"/>
    <w:rsid w:val="00E645E6"/>
    <w:rsid w:val="00E64C3D"/>
    <w:rsid w:val="00E65E8B"/>
    <w:rsid w:val="00E66729"/>
    <w:rsid w:val="00E67C4C"/>
    <w:rsid w:val="00E67CD3"/>
    <w:rsid w:val="00E70AD3"/>
    <w:rsid w:val="00E71301"/>
    <w:rsid w:val="00E7199D"/>
    <w:rsid w:val="00E726AA"/>
    <w:rsid w:val="00E7273B"/>
    <w:rsid w:val="00E75A00"/>
    <w:rsid w:val="00E76FB1"/>
    <w:rsid w:val="00E772A3"/>
    <w:rsid w:val="00E77645"/>
    <w:rsid w:val="00E77AC6"/>
    <w:rsid w:val="00E80AF2"/>
    <w:rsid w:val="00E811C8"/>
    <w:rsid w:val="00E81450"/>
    <w:rsid w:val="00E82C51"/>
    <w:rsid w:val="00E82E0D"/>
    <w:rsid w:val="00E85B16"/>
    <w:rsid w:val="00E86282"/>
    <w:rsid w:val="00E864A0"/>
    <w:rsid w:val="00E869DA"/>
    <w:rsid w:val="00E86B2C"/>
    <w:rsid w:val="00E875F2"/>
    <w:rsid w:val="00E9067D"/>
    <w:rsid w:val="00E92431"/>
    <w:rsid w:val="00E93FC5"/>
    <w:rsid w:val="00E94398"/>
    <w:rsid w:val="00E94786"/>
    <w:rsid w:val="00E95D54"/>
    <w:rsid w:val="00EA2249"/>
    <w:rsid w:val="00EA4834"/>
    <w:rsid w:val="00EA6440"/>
    <w:rsid w:val="00EA68A7"/>
    <w:rsid w:val="00EA6E07"/>
    <w:rsid w:val="00EA7479"/>
    <w:rsid w:val="00EA7C8B"/>
    <w:rsid w:val="00EB1029"/>
    <w:rsid w:val="00EB2F98"/>
    <w:rsid w:val="00EB3B47"/>
    <w:rsid w:val="00EB590D"/>
    <w:rsid w:val="00EB787A"/>
    <w:rsid w:val="00EB79FD"/>
    <w:rsid w:val="00EC02BB"/>
    <w:rsid w:val="00EC084C"/>
    <w:rsid w:val="00EC1723"/>
    <w:rsid w:val="00EC24E0"/>
    <w:rsid w:val="00EC2D48"/>
    <w:rsid w:val="00EC2F19"/>
    <w:rsid w:val="00EC4A25"/>
    <w:rsid w:val="00EC673F"/>
    <w:rsid w:val="00EC69A8"/>
    <w:rsid w:val="00EC6A60"/>
    <w:rsid w:val="00EC7503"/>
    <w:rsid w:val="00ED0626"/>
    <w:rsid w:val="00ED09A3"/>
    <w:rsid w:val="00ED1352"/>
    <w:rsid w:val="00ED1FEC"/>
    <w:rsid w:val="00ED25BC"/>
    <w:rsid w:val="00ED2B3F"/>
    <w:rsid w:val="00ED3B12"/>
    <w:rsid w:val="00ED44A5"/>
    <w:rsid w:val="00ED6293"/>
    <w:rsid w:val="00ED63AC"/>
    <w:rsid w:val="00ED6992"/>
    <w:rsid w:val="00ED71C8"/>
    <w:rsid w:val="00ED7205"/>
    <w:rsid w:val="00ED758D"/>
    <w:rsid w:val="00ED7B28"/>
    <w:rsid w:val="00EE0DB2"/>
    <w:rsid w:val="00EE19B4"/>
    <w:rsid w:val="00EE2092"/>
    <w:rsid w:val="00EE3247"/>
    <w:rsid w:val="00EE3FDF"/>
    <w:rsid w:val="00EE4963"/>
    <w:rsid w:val="00EE646D"/>
    <w:rsid w:val="00EE67C9"/>
    <w:rsid w:val="00EE6CF8"/>
    <w:rsid w:val="00EE7110"/>
    <w:rsid w:val="00EE73FB"/>
    <w:rsid w:val="00EF00A3"/>
    <w:rsid w:val="00EF00BF"/>
    <w:rsid w:val="00EF00CF"/>
    <w:rsid w:val="00EF09A7"/>
    <w:rsid w:val="00EF164D"/>
    <w:rsid w:val="00EF30BA"/>
    <w:rsid w:val="00EF3E0D"/>
    <w:rsid w:val="00EF466D"/>
    <w:rsid w:val="00EF6F75"/>
    <w:rsid w:val="00F011FB"/>
    <w:rsid w:val="00F025A2"/>
    <w:rsid w:val="00F027CF"/>
    <w:rsid w:val="00F02A19"/>
    <w:rsid w:val="00F0357B"/>
    <w:rsid w:val="00F039B2"/>
    <w:rsid w:val="00F04712"/>
    <w:rsid w:val="00F0528B"/>
    <w:rsid w:val="00F07D52"/>
    <w:rsid w:val="00F07FD3"/>
    <w:rsid w:val="00F10D11"/>
    <w:rsid w:val="00F10E0F"/>
    <w:rsid w:val="00F11183"/>
    <w:rsid w:val="00F11280"/>
    <w:rsid w:val="00F11C49"/>
    <w:rsid w:val="00F12882"/>
    <w:rsid w:val="00F13A0F"/>
    <w:rsid w:val="00F14F35"/>
    <w:rsid w:val="00F16F04"/>
    <w:rsid w:val="00F20161"/>
    <w:rsid w:val="00F22EC7"/>
    <w:rsid w:val="00F23309"/>
    <w:rsid w:val="00F239C6"/>
    <w:rsid w:val="00F24470"/>
    <w:rsid w:val="00F25EA6"/>
    <w:rsid w:val="00F2657A"/>
    <w:rsid w:val="00F27B83"/>
    <w:rsid w:val="00F30408"/>
    <w:rsid w:val="00F30AF5"/>
    <w:rsid w:val="00F31BD6"/>
    <w:rsid w:val="00F32A97"/>
    <w:rsid w:val="00F33823"/>
    <w:rsid w:val="00F34408"/>
    <w:rsid w:val="00F350E5"/>
    <w:rsid w:val="00F363DA"/>
    <w:rsid w:val="00F37F18"/>
    <w:rsid w:val="00F410F8"/>
    <w:rsid w:val="00F415A4"/>
    <w:rsid w:val="00F41D02"/>
    <w:rsid w:val="00F41F10"/>
    <w:rsid w:val="00F42580"/>
    <w:rsid w:val="00F42E60"/>
    <w:rsid w:val="00F42FFD"/>
    <w:rsid w:val="00F44B2E"/>
    <w:rsid w:val="00F45160"/>
    <w:rsid w:val="00F478DF"/>
    <w:rsid w:val="00F47D0A"/>
    <w:rsid w:val="00F47E42"/>
    <w:rsid w:val="00F501D5"/>
    <w:rsid w:val="00F50973"/>
    <w:rsid w:val="00F50B7B"/>
    <w:rsid w:val="00F511CC"/>
    <w:rsid w:val="00F516CF"/>
    <w:rsid w:val="00F519C0"/>
    <w:rsid w:val="00F519E6"/>
    <w:rsid w:val="00F51DF3"/>
    <w:rsid w:val="00F53404"/>
    <w:rsid w:val="00F543D5"/>
    <w:rsid w:val="00F553A5"/>
    <w:rsid w:val="00F55BD7"/>
    <w:rsid w:val="00F5607E"/>
    <w:rsid w:val="00F561EF"/>
    <w:rsid w:val="00F56706"/>
    <w:rsid w:val="00F605B2"/>
    <w:rsid w:val="00F606B8"/>
    <w:rsid w:val="00F607E3"/>
    <w:rsid w:val="00F6282C"/>
    <w:rsid w:val="00F6497F"/>
    <w:rsid w:val="00F64C8E"/>
    <w:rsid w:val="00F653B8"/>
    <w:rsid w:val="00F65577"/>
    <w:rsid w:val="00F65722"/>
    <w:rsid w:val="00F663FB"/>
    <w:rsid w:val="00F67B26"/>
    <w:rsid w:val="00F70179"/>
    <w:rsid w:val="00F714FD"/>
    <w:rsid w:val="00F71738"/>
    <w:rsid w:val="00F7207A"/>
    <w:rsid w:val="00F720A7"/>
    <w:rsid w:val="00F7240C"/>
    <w:rsid w:val="00F72C22"/>
    <w:rsid w:val="00F73C06"/>
    <w:rsid w:val="00F743A9"/>
    <w:rsid w:val="00F755ED"/>
    <w:rsid w:val="00F76177"/>
    <w:rsid w:val="00F76293"/>
    <w:rsid w:val="00F775C6"/>
    <w:rsid w:val="00F77CCD"/>
    <w:rsid w:val="00F8002E"/>
    <w:rsid w:val="00F817CC"/>
    <w:rsid w:val="00F82744"/>
    <w:rsid w:val="00F8429E"/>
    <w:rsid w:val="00F84C2C"/>
    <w:rsid w:val="00F852D8"/>
    <w:rsid w:val="00F8536D"/>
    <w:rsid w:val="00F854E4"/>
    <w:rsid w:val="00F857E8"/>
    <w:rsid w:val="00F8597B"/>
    <w:rsid w:val="00F85B4D"/>
    <w:rsid w:val="00F8611A"/>
    <w:rsid w:val="00F87D64"/>
    <w:rsid w:val="00F90841"/>
    <w:rsid w:val="00F90881"/>
    <w:rsid w:val="00F910C2"/>
    <w:rsid w:val="00F91929"/>
    <w:rsid w:val="00F91952"/>
    <w:rsid w:val="00F91C1A"/>
    <w:rsid w:val="00F9222A"/>
    <w:rsid w:val="00F9270E"/>
    <w:rsid w:val="00F92D51"/>
    <w:rsid w:val="00F93019"/>
    <w:rsid w:val="00F94F71"/>
    <w:rsid w:val="00FA04B4"/>
    <w:rsid w:val="00FA1266"/>
    <w:rsid w:val="00FA17C7"/>
    <w:rsid w:val="00FA219E"/>
    <w:rsid w:val="00FA28FA"/>
    <w:rsid w:val="00FA31AB"/>
    <w:rsid w:val="00FA3E65"/>
    <w:rsid w:val="00FA4D7F"/>
    <w:rsid w:val="00FA6897"/>
    <w:rsid w:val="00FA703C"/>
    <w:rsid w:val="00FB0369"/>
    <w:rsid w:val="00FB0922"/>
    <w:rsid w:val="00FB1420"/>
    <w:rsid w:val="00FB1982"/>
    <w:rsid w:val="00FB21C1"/>
    <w:rsid w:val="00FB23A1"/>
    <w:rsid w:val="00FB2465"/>
    <w:rsid w:val="00FB3A2B"/>
    <w:rsid w:val="00FB3C37"/>
    <w:rsid w:val="00FB3EDB"/>
    <w:rsid w:val="00FB5142"/>
    <w:rsid w:val="00FB528E"/>
    <w:rsid w:val="00FC091C"/>
    <w:rsid w:val="00FC0A0A"/>
    <w:rsid w:val="00FC1192"/>
    <w:rsid w:val="00FC121A"/>
    <w:rsid w:val="00FC132A"/>
    <w:rsid w:val="00FC1BFB"/>
    <w:rsid w:val="00FC4744"/>
    <w:rsid w:val="00FC4B88"/>
    <w:rsid w:val="00FD1D56"/>
    <w:rsid w:val="00FD201E"/>
    <w:rsid w:val="00FD282D"/>
    <w:rsid w:val="00FD2C93"/>
    <w:rsid w:val="00FD324B"/>
    <w:rsid w:val="00FD347F"/>
    <w:rsid w:val="00FD4C27"/>
    <w:rsid w:val="00FD5395"/>
    <w:rsid w:val="00FD5E27"/>
    <w:rsid w:val="00FD6083"/>
    <w:rsid w:val="00FD70EC"/>
    <w:rsid w:val="00FD70F7"/>
    <w:rsid w:val="00FD71AC"/>
    <w:rsid w:val="00FD793F"/>
    <w:rsid w:val="00FE0A7A"/>
    <w:rsid w:val="00FE26B7"/>
    <w:rsid w:val="00FE29F7"/>
    <w:rsid w:val="00FE2CF6"/>
    <w:rsid w:val="00FE387E"/>
    <w:rsid w:val="00FE4E65"/>
    <w:rsid w:val="00FE57D1"/>
    <w:rsid w:val="00FE5B82"/>
    <w:rsid w:val="00FE6261"/>
    <w:rsid w:val="00FE678E"/>
    <w:rsid w:val="00FE6D88"/>
    <w:rsid w:val="00FE752D"/>
    <w:rsid w:val="00FE7AA7"/>
    <w:rsid w:val="00FF01B5"/>
    <w:rsid w:val="00FF0449"/>
    <w:rsid w:val="00FF12FA"/>
    <w:rsid w:val="00FF1E04"/>
    <w:rsid w:val="00FF2E66"/>
    <w:rsid w:val="00FF3CC9"/>
    <w:rsid w:val="00FF4A15"/>
    <w:rsid w:val="00FF4AA0"/>
    <w:rsid w:val="00FF5825"/>
    <w:rsid w:val="00FF6301"/>
    <w:rsid w:val="00FF6F51"/>
    <w:rsid w:val="00FF72DC"/>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3CB7AA"/>
  <w15:chartTrackingRefBased/>
  <w15:docId w15:val="{F5008833-E210-4DF4-AE31-73497127F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357B"/>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03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035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35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0357B"/>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F0357B"/>
    <w:pPr>
      <w:ind w:left="1701" w:hanging="1701"/>
      <w:outlineLvl w:val="4"/>
    </w:pPr>
    <w:rPr>
      <w:sz w:val="22"/>
    </w:rPr>
  </w:style>
  <w:style w:type="paragraph" w:styleId="Heading6">
    <w:name w:val="heading 6"/>
    <w:aliases w:val="T1,Header 6"/>
    <w:basedOn w:val="H6"/>
    <w:next w:val="Normal"/>
    <w:link w:val="Heading6Char"/>
    <w:qFormat/>
    <w:rsid w:val="00F0357B"/>
    <w:pPr>
      <w:outlineLvl w:val="5"/>
    </w:pPr>
  </w:style>
  <w:style w:type="paragraph" w:styleId="Heading7">
    <w:name w:val="heading 7"/>
    <w:basedOn w:val="H6"/>
    <w:next w:val="Normal"/>
    <w:link w:val="Heading7Char"/>
    <w:qFormat/>
    <w:rsid w:val="00F0357B"/>
    <w:pPr>
      <w:outlineLvl w:val="6"/>
    </w:pPr>
  </w:style>
  <w:style w:type="paragraph" w:styleId="Heading8">
    <w:name w:val="heading 8"/>
    <w:basedOn w:val="Heading1"/>
    <w:next w:val="Normal"/>
    <w:link w:val="Heading8Char"/>
    <w:qFormat/>
    <w:rsid w:val="00F0357B"/>
    <w:pPr>
      <w:ind w:left="0" w:firstLine="0"/>
      <w:outlineLvl w:val="7"/>
    </w:pPr>
  </w:style>
  <w:style w:type="paragraph" w:styleId="Heading9">
    <w:name w:val="heading 9"/>
    <w:basedOn w:val="Heading8"/>
    <w:next w:val="Normal"/>
    <w:link w:val="Heading9Char"/>
    <w:qFormat/>
    <w:rsid w:val="00F03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uiPriority w:val="9"/>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BA60D7"/>
    <w:rPr>
      <w:rFonts w:ascii="Arial" w:hAnsi="Arial"/>
      <w:sz w:val="22"/>
    </w:rPr>
  </w:style>
  <w:style w:type="paragraph" w:customStyle="1" w:styleId="H6">
    <w:name w:val="H6"/>
    <w:basedOn w:val="Heading5"/>
    <w:next w:val="Normal"/>
    <w:link w:val="H6Char"/>
    <w:rsid w:val="00F0357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F0357B"/>
    <w:pPr>
      <w:ind w:left="1418" w:hanging="1418"/>
    </w:pPr>
  </w:style>
  <w:style w:type="paragraph" w:styleId="TOC8">
    <w:name w:val="toc 8"/>
    <w:basedOn w:val="TOC1"/>
    <w:uiPriority w:val="39"/>
    <w:rsid w:val="00F0357B"/>
    <w:pPr>
      <w:spacing w:before="180"/>
      <w:ind w:left="2693" w:hanging="2693"/>
    </w:pPr>
    <w:rPr>
      <w:b/>
    </w:rPr>
  </w:style>
  <w:style w:type="paragraph" w:styleId="TOC1">
    <w:name w:val="toc 1"/>
    <w:uiPriority w:val="39"/>
    <w:rsid w:val="00F035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357B"/>
    <w:pPr>
      <w:keepLines/>
      <w:tabs>
        <w:tab w:val="center" w:pos="4536"/>
        <w:tab w:val="right" w:pos="9072"/>
      </w:tabs>
    </w:pPr>
    <w:rPr>
      <w:noProof/>
    </w:rPr>
  </w:style>
  <w:style w:type="character" w:customStyle="1" w:styleId="ZGSM">
    <w:name w:val="ZGSM"/>
    <w:rsid w:val="00F0357B"/>
  </w:style>
  <w:style w:type="paragraph" w:customStyle="1" w:styleId="ZD">
    <w:name w:val="ZD"/>
    <w:rsid w:val="00F035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0357B"/>
    <w:pPr>
      <w:ind w:left="1701" w:hanging="1701"/>
    </w:pPr>
  </w:style>
  <w:style w:type="paragraph" w:styleId="TOC4">
    <w:name w:val="toc 4"/>
    <w:basedOn w:val="TOC3"/>
    <w:uiPriority w:val="39"/>
    <w:rsid w:val="00F0357B"/>
    <w:pPr>
      <w:ind w:left="1418" w:hanging="1418"/>
    </w:pPr>
  </w:style>
  <w:style w:type="paragraph" w:styleId="TOC3">
    <w:name w:val="toc 3"/>
    <w:basedOn w:val="TOC2"/>
    <w:uiPriority w:val="39"/>
    <w:rsid w:val="00F0357B"/>
    <w:pPr>
      <w:ind w:left="1134" w:hanging="1134"/>
    </w:pPr>
  </w:style>
  <w:style w:type="paragraph" w:styleId="TOC2">
    <w:name w:val="toc 2"/>
    <w:basedOn w:val="TOC1"/>
    <w:uiPriority w:val="39"/>
    <w:rsid w:val="00F0357B"/>
    <w:pPr>
      <w:keepNext w:val="0"/>
      <w:spacing w:before="0"/>
      <w:ind w:left="851" w:hanging="851"/>
    </w:pPr>
    <w:rPr>
      <w:sz w:val="20"/>
    </w:rPr>
  </w:style>
  <w:style w:type="paragraph" w:styleId="Footer">
    <w:name w:val="footer"/>
    <w:basedOn w:val="Header"/>
    <w:link w:val="FooterChar"/>
    <w:rsid w:val="00F0357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F0357B"/>
    <w:pPr>
      <w:outlineLvl w:val="9"/>
    </w:pPr>
  </w:style>
  <w:style w:type="paragraph" w:customStyle="1" w:styleId="NF">
    <w:name w:val="NF"/>
    <w:basedOn w:val="NO"/>
    <w:rsid w:val="00F0357B"/>
    <w:pPr>
      <w:keepNext/>
      <w:spacing w:after="0"/>
    </w:pPr>
    <w:rPr>
      <w:rFonts w:ascii="Arial" w:hAnsi="Arial"/>
      <w:sz w:val="18"/>
    </w:rPr>
  </w:style>
  <w:style w:type="paragraph" w:customStyle="1" w:styleId="NO">
    <w:name w:val="NO"/>
    <w:basedOn w:val="Normal"/>
    <w:link w:val="NOChar"/>
    <w:rsid w:val="00F0357B"/>
    <w:pPr>
      <w:keepLines/>
      <w:ind w:left="1135" w:hanging="851"/>
    </w:pPr>
  </w:style>
  <w:style w:type="character" w:customStyle="1" w:styleId="NOChar">
    <w:name w:val="NO Char"/>
    <w:link w:val="NO"/>
    <w:qFormat/>
    <w:rsid w:val="00BA60D7"/>
  </w:style>
  <w:style w:type="paragraph" w:customStyle="1" w:styleId="PL">
    <w:name w:val="PL"/>
    <w:link w:val="PLChar"/>
    <w:rsid w:val="00F0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0357B"/>
    <w:pPr>
      <w:jc w:val="right"/>
    </w:pPr>
  </w:style>
  <w:style w:type="paragraph" w:customStyle="1" w:styleId="TAL">
    <w:name w:val="TAL"/>
    <w:basedOn w:val="Normal"/>
    <w:link w:val="TALChar"/>
    <w:qFormat/>
    <w:rsid w:val="00F0357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F0357B"/>
    <w:rPr>
      <w:b/>
    </w:rPr>
  </w:style>
  <w:style w:type="paragraph" w:customStyle="1" w:styleId="TAC">
    <w:name w:val="TAC"/>
    <w:basedOn w:val="TAL"/>
    <w:link w:val="TACCar"/>
    <w:rsid w:val="00F0357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035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357B"/>
    <w:pPr>
      <w:keepLines/>
      <w:ind w:left="1702" w:hanging="1418"/>
    </w:pPr>
  </w:style>
  <w:style w:type="character" w:customStyle="1" w:styleId="EXCar">
    <w:name w:val="EX Car"/>
    <w:link w:val="EX"/>
    <w:locked/>
    <w:rsid w:val="00E85B16"/>
  </w:style>
  <w:style w:type="paragraph" w:customStyle="1" w:styleId="FP">
    <w:name w:val="FP"/>
    <w:basedOn w:val="Normal"/>
    <w:rsid w:val="00F0357B"/>
    <w:pPr>
      <w:spacing w:after="0"/>
    </w:pPr>
  </w:style>
  <w:style w:type="paragraph" w:customStyle="1" w:styleId="NW">
    <w:name w:val="NW"/>
    <w:basedOn w:val="NO"/>
    <w:rsid w:val="00F0357B"/>
    <w:pPr>
      <w:spacing w:after="0"/>
    </w:pPr>
  </w:style>
  <w:style w:type="paragraph" w:customStyle="1" w:styleId="EW">
    <w:name w:val="EW"/>
    <w:basedOn w:val="EX"/>
    <w:rsid w:val="00F0357B"/>
    <w:pPr>
      <w:spacing w:after="0"/>
    </w:pPr>
  </w:style>
  <w:style w:type="paragraph" w:customStyle="1" w:styleId="B1">
    <w:name w:val="B1"/>
    <w:basedOn w:val="List"/>
    <w:link w:val="B1Char"/>
    <w:qFormat/>
    <w:rsid w:val="00F0357B"/>
  </w:style>
  <w:style w:type="paragraph" w:styleId="List">
    <w:name w:val="List"/>
    <w:basedOn w:val="Normal"/>
    <w:link w:val="ListChar1"/>
    <w:rsid w:val="00F0357B"/>
    <w:pPr>
      <w:ind w:left="568" w:hanging="284"/>
    </w:pPr>
  </w:style>
  <w:style w:type="character" w:customStyle="1" w:styleId="B1Char">
    <w:name w:val="B1 Char"/>
    <w:link w:val="B1"/>
    <w:locked/>
    <w:rsid w:val="004F6274"/>
  </w:style>
  <w:style w:type="paragraph" w:styleId="TOC6">
    <w:name w:val="toc 6"/>
    <w:basedOn w:val="TOC5"/>
    <w:next w:val="Normal"/>
    <w:rsid w:val="00F0357B"/>
    <w:pPr>
      <w:ind w:left="1985" w:hanging="1985"/>
    </w:pPr>
  </w:style>
  <w:style w:type="paragraph" w:styleId="TOC7">
    <w:name w:val="toc 7"/>
    <w:basedOn w:val="TOC6"/>
    <w:next w:val="Normal"/>
    <w:rsid w:val="00F0357B"/>
    <w:pPr>
      <w:ind w:left="2268" w:hanging="2268"/>
    </w:pPr>
  </w:style>
  <w:style w:type="paragraph" w:customStyle="1" w:styleId="EditorsNote">
    <w:name w:val="Editor's Note"/>
    <w:aliases w:val="EN,Editor's Noteormal"/>
    <w:basedOn w:val="NO"/>
    <w:link w:val="EditorsNoteCarCar"/>
    <w:rsid w:val="00F0357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F0357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F03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35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3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357B"/>
    <w:pPr>
      <w:ind w:left="851" w:hanging="851"/>
    </w:pPr>
  </w:style>
  <w:style w:type="character" w:customStyle="1" w:styleId="TANChar">
    <w:name w:val="TAN Char"/>
    <w:link w:val="TAN"/>
    <w:rsid w:val="001C085B"/>
    <w:rPr>
      <w:rFonts w:ascii="Arial" w:hAnsi="Arial"/>
      <w:sz w:val="18"/>
    </w:rPr>
  </w:style>
  <w:style w:type="paragraph" w:customStyle="1" w:styleId="ZH">
    <w:name w:val="ZH"/>
    <w:rsid w:val="00F035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035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0357B"/>
  </w:style>
  <w:style w:type="paragraph" w:styleId="List2">
    <w:name w:val="List 2"/>
    <w:basedOn w:val="List"/>
    <w:link w:val="List2Char"/>
    <w:rsid w:val="00F0357B"/>
    <w:pPr>
      <w:ind w:left="851"/>
    </w:pPr>
  </w:style>
  <w:style w:type="character" w:customStyle="1" w:styleId="B2Char">
    <w:name w:val="B2 Char"/>
    <w:link w:val="B2"/>
    <w:qFormat/>
    <w:rsid w:val="001C085B"/>
  </w:style>
  <w:style w:type="paragraph" w:customStyle="1" w:styleId="B3">
    <w:name w:val="B3"/>
    <w:basedOn w:val="List3"/>
    <w:link w:val="B3Char"/>
    <w:rsid w:val="00F0357B"/>
  </w:style>
  <w:style w:type="paragraph" w:styleId="List3">
    <w:name w:val="List 3"/>
    <w:basedOn w:val="List2"/>
    <w:link w:val="List3Char"/>
    <w:rsid w:val="00F0357B"/>
    <w:pPr>
      <w:ind w:left="1135"/>
    </w:pPr>
  </w:style>
  <w:style w:type="character" w:customStyle="1" w:styleId="B3Char">
    <w:name w:val="B3 Char"/>
    <w:link w:val="B3"/>
    <w:rsid w:val="001C085B"/>
  </w:style>
  <w:style w:type="paragraph" w:customStyle="1" w:styleId="B4">
    <w:name w:val="B4"/>
    <w:basedOn w:val="List4"/>
    <w:link w:val="B4Char"/>
    <w:rsid w:val="00F0357B"/>
  </w:style>
  <w:style w:type="paragraph" w:styleId="List4">
    <w:name w:val="List 4"/>
    <w:basedOn w:val="List3"/>
    <w:rsid w:val="00F0357B"/>
    <w:pPr>
      <w:ind w:left="1418"/>
    </w:pPr>
  </w:style>
  <w:style w:type="character" w:customStyle="1" w:styleId="B4Char">
    <w:name w:val="B4 Char"/>
    <w:link w:val="B4"/>
    <w:qFormat/>
    <w:rsid w:val="001C085B"/>
  </w:style>
  <w:style w:type="paragraph" w:customStyle="1" w:styleId="B5">
    <w:name w:val="B5"/>
    <w:basedOn w:val="List5"/>
    <w:link w:val="B5Char"/>
    <w:rsid w:val="00F0357B"/>
  </w:style>
  <w:style w:type="paragraph" w:styleId="List5">
    <w:name w:val="List 5"/>
    <w:basedOn w:val="List4"/>
    <w:rsid w:val="00F0357B"/>
    <w:pPr>
      <w:ind w:left="1702"/>
    </w:pPr>
  </w:style>
  <w:style w:type="character" w:customStyle="1" w:styleId="B5Char">
    <w:name w:val="B5 Char"/>
    <w:link w:val="B5"/>
    <w:qFormat/>
    <w:rsid w:val="00BA60D7"/>
  </w:style>
  <w:style w:type="paragraph" w:customStyle="1" w:styleId="ZTD">
    <w:name w:val="ZTD"/>
    <w:basedOn w:val="ZB"/>
    <w:rsid w:val="00F0357B"/>
    <w:pPr>
      <w:framePr w:hRule="auto" w:wrap="notBeside" w:y="852"/>
    </w:pPr>
    <w:rPr>
      <w:i w:val="0"/>
      <w:sz w:val="40"/>
    </w:rPr>
  </w:style>
  <w:style w:type="paragraph" w:customStyle="1" w:styleId="ZV">
    <w:name w:val="ZV"/>
    <w:basedOn w:val="ZU"/>
    <w:rsid w:val="00F0357B"/>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F0357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basedOn w:val="B7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0357B"/>
    <w:pPr>
      <w:ind w:left="284"/>
    </w:pPr>
  </w:style>
  <w:style w:type="paragraph" w:styleId="Index1">
    <w:name w:val="index 1"/>
    <w:basedOn w:val="Normal"/>
    <w:rsid w:val="00F0357B"/>
    <w:pPr>
      <w:keepLines/>
      <w:spacing w:after="0"/>
    </w:pPr>
  </w:style>
  <w:style w:type="paragraph" w:styleId="ListNumber2">
    <w:name w:val="List Number 2"/>
    <w:basedOn w:val="ListNumber"/>
    <w:rsid w:val="00F035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35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5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0357B"/>
    <w:pPr>
      <w:keepNext w:val="0"/>
      <w:spacing w:before="0" w:after="240"/>
    </w:pPr>
  </w:style>
  <w:style w:type="paragraph" w:styleId="ListBullet2">
    <w:name w:val="List Bullet 2"/>
    <w:aliases w:val="lb2"/>
    <w:basedOn w:val="ListBullet"/>
    <w:rsid w:val="00F0357B"/>
    <w:pPr>
      <w:ind w:left="851"/>
    </w:pPr>
  </w:style>
  <w:style w:type="paragraph" w:styleId="ListBullet3">
    <w:name w:val="List Bullet 3"/>
    <w:basedOn w:val="ListBullet2"/>
    <w:rsid w:val="00F0357B"/>
    <w:pPr>
      <w:ind w:left="1135"/>
    </w:pPr>
  </w:style>
  <w:style w:type="paragraph" w:styleId="ListNumber">
    <w:name w:val="List Number"/>
    <w:basedOn w:val="List"/>
    <w:rsid w:val="00F0357B"/>
  </w:style>
  <w:style w:type="paragraph" w:styleId="ListBullet">
    <w:name w:val="List Bullet"/>
    <w:aliases w:val="UL"/>
    <w:basedOn w:val="List"/>
    <w:rsid w:val="00F0357B"/>
  </w:style>
  <w:style w:type="paragraph" w:styleId="ListBullet4">
    <w:name w:val="List Bullet 4"/>
    <w:basedOn w:val="ListBullet3"/>
    <w:rsid w:val="00F0357B"/>
    <w:pPr>
      <w:ind w:left="1418"/>
    </w:pPr>
  </w:style>
  <w:style w:type="paragraph" w:styleId="ListBullet5">
    <w:name w:val="List Bullet 5"/>
    <w:basedOn w:val="ListBullet4"/>
    <w:rsid w:val="00F0357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3 Ch"/>
    <w:rsid w:val="005413BD"/>
    <w:rPr>
      <w:rFonts w:ascii="Arial" w:hAnsi="Arial"/>
      <w:sz w:val="28"/>
      <w:lang w:eastAsia="en-US"/>
    </w:rPr>
  </w:style>
  <w:style w:type="character" w:customStyle="1" w:styleId="gmaildefault">
    <w:name w:val="gmail_default"/>
    <w:rsid w:val="004B7F58"/>
  </w:style>
  <w:style w:type="character" w:customStyle="1" w:styleId="B1Char2">
    <w:name w:val="B1 Char2"/>
    <w:rsid w:val="00540213"/>
    <w:rPr>
      <w:lang w:eastAsia="en-US"/>
    </w:rPr>
  </w:style>
  <w:style w:type="character" w:styleId="UnresolvedMention">
    <w:name w:val="Unresolved Mention"/>
    <w:uiPriority w:val="99"/>
    <w:semiHidden/>
    <w:unhideWhenUsed/>
    <w:rsid w:val="00540213"/>
    <w:rPr>
      <w:color w:val="808080"/>
      <w:shd w:val="clear" w:color="auto" w:fill="E6E6E6"/>
    </w:rPr>
  </w:style>
  <w:style w:type="character" w:customStyle="1" w:styleId="B1Car">
    <w:name w:val="B1+ Car"/>
    <w:link w:val="B11"/>
    <w:rsid w:val="00540213"/>
    <w:rPr>
      <w:rFonts w:eastAsia="SimSun"/>
    </w:rPr>
  </w:style>
  <w:style w:type="character" w:customStyle="1" w:styleId="TAHChar">
    <w:name w:val="TAH Char"/>
    <w:locked/>
    <w:rsid w:val="00C62DAC"/>
    <w:rPr>
      <w:rFonts w:ascii="Arial" w:hAnsi="Arial" w:cs="Arial" w:hint="default"/>
      <w:b/>
      <w:bCs w:val="0"/>
      <w:sz w:val="18"/>
      <w:lang w:val="en-GB" w:eastAsia="en-US"/>
    </w:rPr>
  </w:style>
  <w:style w:type="character" w:customStyle="1" w:styleId="Style31">
    <w:name w:val="_Style 31"/>
    <w:uiPriority w:val="99"/>
    <w:unhideWhenUsed/>
    <w:rsid w:val="00191227"/>
    <w:rPr>
      <w:color w:val="808080"/>
      <w:shd w:val="clear" w:color="auto" w:fill="E6E6E6"/>
    </w:rPr>
  </w:style>
  <w:style w:type="character" w:customStyle="1" w:styleId="Style34">
    <w:name w:val="_Style 34"/>
    <w:uiPriority w:val="99"/>
    <w:unhideWhenUsed/>
    <w:rsid w:val="00191227"/>
    <w:rPr>
      <w:color w:val="2B579A"/>
      <w:shd w:val="clear" w:color="auto" w:fill="E6E6E6"/>
    </w:rPr>
  </w:style>
  <w:style w:type="paragraph" w:customStyle="1" w:styleId="Style52">
    <w:name w:val="_Style 52"/>
    <w:uiPriority w:val="99"/>
    <w:semiHidden/>
    <w:rsid w:val="00191227"/>
    <w:pPr>
      <w:spacing w:after="160" w:line="259" w:lineRule="auto"/>
    </w:pPr>
    <w:rPr>
      <w:lang w:eastAsia="en-US"/>
    </w:rPr>
  </w:style>
  <w:style w:type="character" w:customStyle="1" w:styleId="HeaderChar1">
    <w:name w:val="Header Char1"/>
    <w:uiPriority w:val="99"/>
    <w:semiHidden/>
    <w:rsid w:val="00191227"/>
    <w:rPr>
      <w:rFonts w:ascii="Times New Roman" w:hAnsi="Times New Roman"/>
      <w:lang w:eastAsia="en-US"/>
    </w:rPr>
  </w:style>
  <w:style w:type="character" w:styleId="Mention">
    <w:name w:val="Mention"/>
    <w:uiPriority w:val="99"/>
    <w:semiHidden/>
    <w:unhideWhenUsed/>
    <w:rsid w:val="00541E73"/>
    <w:rPr>
      <w:color w:val="2B579A"/>
      <w:shd w:val="clear" w:color="auto" w:fill="E6E6E6"/>
    </w:rPr>
  </w:style>
  <w:style w:type="paragraph" w:customStyle="1" w:styleId="Style77">
    <w:name w:val="_Style 77"/>
    <w:hidden/>
    <w:uiPriority w:val="99"/>
    <w:semiHidden/>
    <w:rsid w:val="00541E73"/>
    <w:pPr>
      <w:spacing w:after="160" w:line="259" w:lineRule="auto"/>
    </w:pPr>
    <w:rPr>
      <w:rFonts w:eastAsia="SimSun"/>
      <w:lang w:eastAsia="en-US"/>
    </w:rPr>
  </w:style>
  <w:style w:type="character" w:customStyle="1" w:styleId="Style47">
    <w:name w:val="_Style 47"/>
    <w:uiPriority w:val="99"/>
    <w:unhideWhenUsed/>
    <w:rsid w:val="00541E73"/>
    <w:rPr>
      <w:color w:val="808080"/>
      <w:shd w:val="clear" w:color="auto" w:fill="E6E6E6"/>
    </w:rPr>
  </w:style>
  <w:style w:type="character" w:customStyle="1" w:styleId="Style50">
    <w:name w:val="_Style 50"/>
    <w:uiPriority w:val="99"/>
    <w:unhideWhenUsed/>
    <w:rsid w:val="00541E73"/>
    <w:rPr>
      <w:color w:val="2B579A"/>
      <w:shd w:val="clear" w:color="auto" w:fill="E6E6E6"/>
    </w:rPr>
  </w:style>
  <w:style w:type="paragraph" w:customStyle="1" w:styleId="TOChead">
    <w:name w:val="TOChead"/>
    <w:basedOn w:val="Normal"/>
    <w:uiPriority w:val="99"/>
    <w:rsid w:val="00541E7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541E73"/>
    <w:pPr>
      <w:numPr>
        <w:numId w:val="40"/>
      </w:numPr>
      <w:spacing w:after="60"/>
    </w:pPr>
    <w:rPr>
      <w:rFonts w:eastAsia="SimSun"/>
      <w:lang w:val="en-IN" w:eastAsia="en-US"/>
    </w:rPr>
  </w:style>
  <w:style w:type="paragraph" w:customStyle="1" w:styleId="ZDID">
    <w:name w:val="ZDID"/>
    <w:basedOn w:val="Normal"/>
    <w:uiPriority w:val="99"/>
    <w:rsid w:val="00541E7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541E73"/>
    <w:pPr>
      <w:spacing w:after="0"/>
    </w:pPr>
    <w:rPr>
      <w:rFonts w:eastAsia="SimSun"/>
      <w:sz w:val="8"/>
      <w:lang w:val="en-IN" w:eastAsia="en-US"/>
    </w:rPr>
  </w:style>
  <w:style w:type="paragraph" w:styleId="TOCHeading">
    <w:name w:val="TOC Heading"/>
    <w:basedOn w:val="Heading1"/>
    <w:next w:val="Normal"/>
    <w:uiPriority w:val="39"/>
    <w:unhideWhenUsed/>
    <w:qFormat/>
    <w:rsid w:val="00541E7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styleId="Subtitle">
    <w:name w:val="Subtitle"/>
    <w:basedOn w:val="Normal"/>
    <w:next w:val="Normal"/>
    <w:link w:val="SubtitleChar"/>
    <w:qFormat/>
    <w:rsid w:val="00541E7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541E73"/>
    <w:rPr>
      <w:rFonts w:ascii="Calibri Light" w:hAnsi="Calibri Light"/>
      <w:sz w:val="24"/>
      <w:szCs w:val="24"/>
      <w:lang w:eastAsia="en-US"/>
    </w:rPr>
  </w:style>
  <w:style w:type="paragraph" w:customStyle="1" w:styleId="Char9">
    <w:name w:val="Char"/>
    <w:rsid w:val="008B625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8B625B"/>
    <w:rPr>
      <w:rFonts w:ascii="Arial" w:hAnsi="Arial"/>
      <w:sz w:val="24"/>
      <w:lang w:val="en-GB"/>
    </w:rPr>
  </w:style>
  <w:style w:type="character" w:customStyle="1" w:styleId="h50">
    <w:name w:val="h5"/>
    <w:rsid w:val="008B625B"/>
    <w:rPr>
      <w:rFonts w:ascii="Arial" w:eastAsia="SimSun" w:hAnsi="Arial"/>
      <w:sz w:val="22"/>
      <w:lang w:val="en-GB" w:eastAsia="en-US" w:bidi="ar-SA"/>
    </w:rPr>
  </w:style>
  <w:style w:type="paragraph" w:customStyle="1" w:styleId="TOC92">
    <w:name w:val="TOC 92"/>
    <w:basedOn w:val="TOC8"/>
    <w:rsid w:val="008B625B"/>
    <w:pPr>
      <w:ind w:left="1418" w:hanging="1418"/>
    </w:pPr>
    <w:rPr>
      <w:rFonts w:eastAsia="MS Mincho"/>
    </w:rPr>
  </w:style>
  <w:style w:type="character" w:customStyle="1" w:styleId="CharChar211">
    <w:name w:val="Char Char21"/>
    <w:rsid w:val="008B625B"/>
    <w:rPr>
      <w:rFonts w:ascii="Times New Roman" w:hAnsi="Times New Roman"/>
      <w:lang w:val="en-GB" w:eastAsia="en-US"/>
    </w:rPr>
  </w:style>
  <w:style w:type="paragraph" w:customStyle="1" w:styleId="CarCar1">
    <w:name w:val="Car Car"/>
    <w:uiPriority w:val="99"/>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8B625B"/>
    <w:rPr>
      <w:rFonts w:ascii="Times New Roman" w:hAnsi="Times New Roman"/>
      <w:b/>
      <w:bCs/>
      <w:lang w:val="en-GB" w:eastAsia="en-US"/>
    </w:rPr>
  </w:style>
  <w:style w:type="character" w:customStyle="1" w:styleId="CharChar131">
    <w:name w:val="Char Char13"/>
    <w:semiHidden/>
    <w:rsid w:val="008B625B"/>
    <w:rPr>
      <w:rFonts w:eastAsia="SimSun"/>
      <w:lang w:val="en-GB" w:eastAsia="en-US" w:bidi="ar-SA"/>
    </w:rPr>
  </w:style>
  <w:style w:type="character" w:customStyle="1" w:styleId="CharChar71">
    <w:name w:val="Char Char7"/>
    <w:rsid w:val="008B625B"/>
    <w:rPr>
      <w:rFonts w:ascii="Arial" w:eastAsia="SimSun" w:hAnsi="Arial"/>
      <w:sz w:val="36"/>
      <w:lang w:val="en-GB" w:eastAsia="en-US" w:bidi="ar-SA"/>
    </w:rPr>
  </w:style>
  <w:style w:type="character" w:customStyle="1" w:styleId="CharChar61">
    <w:name w:val="Char Char6"/>
    <w:rsid w:val="008B625B"/>
    <w:rPr>
      <w:rFonts w:ascii="Arial" w:eastAsia="SimSun" w:hAnsi="Arial"/>
      <w:sz w:val="32"/>
      <w:lang w:val="en-GB" w:eastAsia="en-US" w:bidi="ar-SA"/>
    </w:rPr>
  </w:style>
  <w:style w:type="character" w:customStyle="1" w:styleId="CharChar51">
    <w:name w:val="Char Char5"/>
    <w:rsid w:val="008B625B"/>
    <w:rPr>
      <w:rFonts w:ascii="Arial" w:eastAsia="SimSun" w:hAnsi="Arial"/>
      <w:sz w:val="28"/>
      <w:lang w:val="en-GB" w:eastAsia="en-US" w:bidi="ar-SA"/>
    </w:rPr>
  </w:style>
  <w:style w:type="character" w:customStyle="1" w:styleId="CharChar161">
    <w:name w:val="Char Char16"/>
    <w:rsid w:val="008B625B"/>
    <w:rPr>
      <w:rFonts w:ascii="Arial" w:eastAsia="SimSun" w:hAnsi="Arial"/>
      <w:lang w:val="en-GB" w:eastAsia="en-US" w:bidi="ar-SA"/>
    </w:rPr>
  </w:style>
  <w:style w:type="character" w:customStyle="1" w:styleId="CharChar141">
    <w:name w:val="Char Char14"/>
    <w:rsid w:val="008B625B"/>
    <w:rPr>
      <w:rFonts w:ascii="Arial" w:eastAsia="SimSun" w:hAnsi="Arial"/>
      <w:sz w:val="36"/>
      <w:lang w:val="en-GB" w:eastAsia="en-US" w:bidi="ar-SA"/>
    </w:rPr>
  </w:style>
  <w:style w:type="character" w:customStyle="1" w:styleId="CharChar111">
    <w:name w:val="Char Char11"/>
    <w:rsid w:val="008B625B"/>
    <w:rPr>
      <w:rFonts w:ascii="Tahoma" w:eastAsia="SimSun" w:hAnsi="Tahoma" w:cs="Tahoma"/>
      <w:lang w:val="en-GB" w:eastAsia="en-US" w:bidi="ar-SA"/>
    </w:rPr>
  </w:style>
  <w:style w:type="paragraph" w:customStyle="1" w:styleId="CharCharCharCharCharChar1">
    <w:name w:val="Char Char Char Char Char Char"/>
    <w:semiHidden/>
    <w:rsid w:val="008B6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8B6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8B6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8B625B"/>
    <w:rPr>
      <w:rFonts w:ascii="Tahoma" w:hAnsi="Tahoma" w:cs="Tahoma"/>
      <w:sz w:val="16"/>
      <w:szCs w:val="16"/>
      <w:lang w:val="en-GB" w:eastAsia="en-US" w:bidi="ar-SA"/>
    </w:rPr>
  </w:style>
  <w:style w:type="character" w:customStyle="1" w:styleId="CharChar251">
    <w:name w:val="Char Char25"/>
    <w:rsid w:val="008B625B"/>
    <w:rPr>
      <w:rFonts w:ascii="Arial" w:hAnsi="Arial"/>
      <w:lang w:val="en-GB" w:eastAsia="en-US"/>
    </w:rPr>
  </w:style>
  <w:style w:type="character" w:customStyle="1" w:styleId="CharChar241">
    <w:name w:val="Char Char24"/>
    <w:rsid w:val="008B625B"/>
    <w:rPr>
      <w:rFonts w:ascii="Arial" w:hAnsi="Arial"/>
      <w:sz w:val="36"/>
      <w:lang w:val="en-GB" w:eastAsia="en-US"/>
    </w:rPr>
  </w:style>
  <w:style w:type="character" w:customStyle="1" w:styleId="CharChar171">
    <w:name w:val="Char Char17"/>
    <w:rsid w:val="008B625B"/>
    <w:rPr>
      <w:rFonts w:ascii="Tahoma" w:hAnsi="Tahoma" w:cs="Tahoma"/>
      <w:shd w:val="clear" w:color="auto" w:fill="000080"/>
      <w:lang w:val="en-GB" w:eastAsia="en-US"/>
    </w:rPr>
  </w:style>
  <w:style w:type="character" w:customStyle="1" w:styleId="CharChar191">
    <w:name w:val="Char Char19"/>
    <w:rsid w:val="008B625B"/>
    <w:rPr>
      <w:rFonts w:ascii="Times New Roman" w:hAnsi="Times New Roman"/>
      <w:lang w:val="en-GB"/>
    </w:rPr>
  </w:style>
  <w:style w:type="character" w:customStyle="1" w:styleId="CharChar201">
    <w:name w:val="Char Char20"/>
    <w:rsid w:val="008B625B"/>
    <w:rPr>
      <w:rFonts w:ascii="Tahoma" w:hAnsi="Tahoma" w:cs="Tahoma"/>
      <w:sz w:val="16"/>
      <w:szCs w:val="16"/>
      <w:lang w:val="en-GB" w:eastAsia="en-US"/>
    </w:rPr>
  </w:style>
  <w:style w:type="character" w:customStyle="1" w:styleId="CharChar301">
    <w:name w:val="Char Char30"/>
    <w:rsid w:val="008B625B"/>
    <w:rPr>
      <w:rFonts w:ascii="Arial" w:hAnsi="Arial"/>
      <w:lang w:val="en-GB" w:eastAsia="en-US"/>
    </w:rPr>
  </w:style>
  <w:style w:type="character" w:customStyle="1" w:styleId="CharChar291">
    <w:name w:val="Char Char29"/>
    <w:rsid w:val="008B625B"/>
    <w:rPr>
      <w:rFonts w:ascii="Arial" w:hAnsi="Arial"/>
      <w:sz w:val="36"/>
      <w:lang w:val="en-GB" w:eastAsia="en-US"/>
    </w:rPr>
  </w:style>
  <w:style w:type="character" w:customStyle="1" w:styleId="CharChar261">
    <w:name w:val="Char Char26"/>
    <w:rsid w:val="008B625B"/>
    <w:rPr>
      <w:rFonts w:ascii="Times New Roman" w:hAnsi="Times New Roman"/>
      <w:lang w:val="en-GB" w:eastAsia="en-US"/>
    </w:rPr>
  </w:style>
  <w:style w:type="character" w:customStyle="1" w:styleId="CharChar281">
    <w:name w:val="Char Char28"/>
    <w:rsid w:val="008B625B"/>
    <w:rPr>
      <w:rFonts w:ascii="Arial" w:hAnsi="Arial"/>
      <w:sz w:val="36"/>
      <w:lang w:val="en-GB" w:eastAsia="en-US"/>
    </w:rPr>
  </w:style>
  <w:style w:type="character" w:customStyle="1" w:styleId="CharChar271">
    <w:name w:val="Char Char27"/>
    <w:rsid w:val="008B625B"/>
    <w:rPr>
      <w:rFonts w:ascii="Arial" w:hAnsi="Arial"/>
      <w:b/>
      <w:i/>
      <w:noProof/>
      <w:sz w:val="18"/>
      <w:lang w:val="en-GB" w:eastAsia="en-US"/>
    </w:rPr>
  </w:style>
  <w:style w:type="paragraph" w:customStyle="1" w:styleId="47">
    <w:name w:val="(文字) (文字)4"/>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8B625B"/>
    <w:rPr>
      <w:rFonts w:ascii="Arial" w:eastAsia="MS Mincho" w:hAnsi="Arial" w:cs="CG Times (WN)"/>
      <w:kern w:val="0"/>
      <w:sz w:val="22"/>
      <w:szCs w:val="20"/>
      <w:lang w:val="en-GB" w:eastAsia="ar-SA"/>
    </w:rPr>
  </w:style>
  <w:style w:type="character" w:customStyle="1" w:styleId="CharChar32">
    <w:name w:val="Char Char3"/>
    <w:rsid w:val="008B625B"/>
    <w:rPr>
      <w:rFonts w:ascii="Arial" w:hAnsi="Arial"/>
      <w:sz w:val="22"/>
      <w:lang w:val="en-GB" w:eastAsia="en-US" w:bidi="ar-SA"/>
    </w:rPr>
  </w:style>
  <w:style w:type="paragraph" w:customStyle="1" w:styleId="CharCharCharCharChar1">
    <w:name w:val="Char Char Char Char Char"/>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8B625B"/>
    <w:rPr>
      <w:lang w:val="en-GB" w:eastAsia="ja-JP" w:bidi="ar-SA"/>
    </w:rPr>
  </w:style>
  <w:style w:type="paragraph" w:customStyle="1" w:styleId="CharChar1CharChar1">
    <w:name w:val="Char Char1 Char Char"/>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8B625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8B625B"/>
    <w:rPr>
      <w:rFonts w:ascii="Courier New" w:hAnsi="Courier New"/>
      <w:lang w:val="nb-NO" w:eastAsia="ja-JP" w:bidi="ar-SA"/>
    </w:rPr>
  </w:style>
  <w:style w:type="character" w:customStyle="1" w:styleId="CharChar101">
    <w:name w:val="Char Char10"/>
    <w:rsid w:val="008B625B"/>
    <w:rPr>
      <w:rFonts w:ascii="Times New Roman" w:hAnsi="Times New Roman"/>
      <w:lang w:val="en-GB" w:eastAsia="en-US"/>
    </w:rPr>
  </w:style>
  <w:style w:type="character" w:customStyle="1" w:styleId="CharChar151">
    <w:name w:val="Char Char15"/>
    <w:rsid w:val="008B625B"/>
    <w:rPr>
      <w:rFonts w:ascii="Arial" w:hAnsi="Arial"/>
      <w:sz w:val="36"/>
      <w:lang w:val="en-GB"/>
    </w:rPr>
  </w:style>
  <w:style w:type="character" w:customStyle="1" w:styleId="CharChar2a">
    <w:name w:val="Char Char2"/>
    <w:rsid w:val="008B625B"/>
    <w:rPr>
      <w:rFonts w:ascii="Arial" w:hAnsi="Arial"/>
      <w:lang w:val="en-GB" w:eastAsia="en-US" w:bidi="ar-SA"/>
    </w:rPr>
  </w:style>
  <w:style w:type="paragraph" w:customStyle="1" w:styleId="CarCar51">
    <w:name w:val="Car Car5"/>
    <w:semiHidden/>
    <w:rsid w:val="008B6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8B625B"/>
    <w:pPr>
      <w:spacing w:before="120" w:after="120"/>
    </w:pPr>
    <w:rPr>
      <w:rFonts w:eastAsia="MS Mincho"/>
      <w:b/>
    </w:rPr>
  </w:style>
  <w:style w:type="paragraph" w:customStyle="1" w:styleId="TableofFigures2">
    <w:name w:val="Table of Figures2"/>
    <w:basedOn w:val="Normal"/>
    <w:next w:val="Normal"/>
    <w:rsid w:val="008B625B"/>
    <w:pPr>
      <w:ind w:left="400" w:hanging="400"/>
      <w:jc w:val="center"/>
    </w:pPr>
    <w:rPr>
      <w:rFonts w:eastAsia="MS Mincho"/>
      <w:b/>
    </w:rPr>
  </w:style>
  <w:style w:type="paragraph" w:customStyle="1" w:styleId="Char15">
    <w:name w:val="Char1"/>
    <w:semiHidden/>
    <w:rsid w:val="008B62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8B625B"/>
    <w:rPr>
      <w:rFonts w:ascii="Arial" w:hAnsi="Arial"/>
      <w:b/>
      <w:i/>
      <w:noProof/>
      <w:sz w:val="18"/>
      <w:lang w:val="en-GB"/>
    </w:rPr>
  </w:style>
  <w:style w:type="character" w:customStyle="1" w:styleId="afa">
    <w:name w:val="(文字) (文字)"/>
    <w:rsid w:val="008B625B"/>
    <w:rPr>
      <w:rFonts w:ascii="Arial" w:eastAsia="MS Mincho" w:hAnsi="Arial" w:cs="Arial"/>
      <w:sz w:val="28"/>
      <w:szCs w:val="28"/>
      <w:lang w:val="en-GB" w:eastAsia="ja-JP"/>
    </w:rPr>
  </w:style>
  <w:style w:type="character" w:customStyle="1" w:styleId="CharChar181">
    <w:name w:val="Char Char18"/>
    <w:rsid w:val="008B625B"/>
    <w:rPr>
      <w:rFonts w:ascii="Arial" w:hAnsi="Arial"/>
      <w:lang w:eastAsia="en-US"/>
    </w:rPr>
  </w:style>
  <w:style w:type="paragraph" w:customStyle="1" w:styleId="CharCharCharChar2">
    <w:name w:val="Char Char Char Char"/>
    <w:rsid w:val="008B625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8B625B"/>
    <w:rPr>
      <w:rFonts w:ascii="Arial" w:eastAsia="MS Mincho" w:hAnsi="Arial"/>
      <w:lang w:val="en-GB" w:eastAsia="en-US" w:bidi="ar-SA"/>
    </w:rPr>
  </w:style>
  <w:style w:type="character" w:customStyle="1" w:styleId="CarCar81">
    <w:name w:val="Car Car8"/>
    <w:rsid w:val="008B625B"/>
    <w:rPr>
      <w:rFonts w:ascii="Arial" w:eastAsia="MS Mincho" w:hAnsi="Arial"/>
      <w:sz w:val="36"/>
      <w:lang w:val="en-GB" w:eastAsia="en-US" w:bidi="ar-SA"/>
    </w:rPr>
  </w:style>
  <w:style w:type="character" w:customStyle="1" w:styleId="CarCar31">
    <w:name w:val="Car Car3"/>
    <w:rsid w:val="008B625B"/>
    <w:rPr>
      <w:rFonts w:ascii="Arial" w:eastAsia="MS Mincho" w:hAnsi="Arial"/>
      <w:sz w:val="36"/>
      <w:lang w:val="en-GB" w:eastAsia="en-US" w:bidi="ar-SA"/>
    </w:rPr>
  </w:style>
  <w:style w:type="character" w:customStyle="1" w:styleId="CarCar71">
    <w:name w:val="Car Car7"/>
    <w:rsid w:val="008B625B"/>
    <w:rPr>
      <w:rFonts w:eastAsia="MS Mincho"/>
      <w:lang w:val="en-GB" w:eastAsia="en-US" w:bidi="ar-SA"/>
    </w:rPr>
  </w:style>
  <w:style w:type="character" w:customStyle="1" w:styleId="CarCar61">
    <w:name w:val="Car Car6"/>
    <w:rsid w:val="008B625B"/>
    <w:rPr>
      <w:rFonts w:ascii="Courier New" w:hAnsi="Courier New"/>
      <w:lang w:val="nb-NO" w:eastAsia="ja-JP" w:bidi="ar-SA"/>
    </w:rPr>
  </w:style>
  <w:style w:type="character" w:customStyle="1" w:styleId="CarCar21">
    <w:name w:val="Car Car2"/>
    <w:rsid w:val="008B625B"/>
    <w:rPr>
      <w:rFonts w:eastAsia="MS Mincho"/>
      <w:lang w:val="en-GB" w:eastAsia="ja-JP" w:bidi="ar-SA"/>
    </w:rPr>
  </w:style>
  <w:style w:type="character" w:customStyle="1" w:styleId="CarCar91">
    <w:name w:val="Car Car9"/>
    <w:rsid w:val="008B625B"/>
    <w:rPr>
      <w:rFonts w:ascii="Arial" w:hAnsi="Arial"/>
      <w:lang w:val="en-GB" w:eastAsia="ja-JP" w:bidi="ar-SA"/>
    </w:rPr>
  </w:style>
  <w:style w:type="character" w:customStyle="1" w:styleId="CarCar101">
    <w:name w:val="Car Car10"/>
    <w:rsid w:val="008B625B"/>
    <w:rPr>
      <w:rFonts w:ascii="Arial" w:hAnsi="Arial"/>
      <w:lang w:val="en-GB" w:eastAsia="ja-JP" w:bidi="ar-SA"/>
    </w:rPr>
  </w:style>
  <w:style w:type="character" w:customStyle="1" w:styleId="81">
    <w:name w:val="(文字) (文字)8"/>
    <w:rsid w:val="008B625B"/>
    <w:rPr>
      <w:rFonts w:ascii="Arial" w:eastAsia="MS Mincho" w:hAnsi="Arial"/>
      <w:lang w:val="en-GB" w:eastAsia="ar-SA" w:bidi="ar-SA"/>
    </w:rPr>
  </w:style>
  <w:style w:type="character" w:customStyle="1" w:styleId="71">
    <w:name w:val="(文字) (文字)7"/>
    <w:rsid w:val="008B625B"/>
    <w:rPr>
      <w:rFonts w:ascii="Arial" w:eastAsia="MS Mincho" w:hAnsi="Arial"/>
      <w:sz w:val="36"/>
      <w:lang w:val="en-GB" w:eastAsia="ar-SA" w:bidi="ar-SA"/>
    </w:rPr>
  </w:style>
  <w:style w:type="character" w:customStyle="1" w:styleId="62">
    <w:name w:val="(文字) (文字)6"/>
    <w:rsid w:val="008B625B"/>
    <w:rPr>
      <w:rFonts w:eastAsia="MS Mincho"/>
      <w:lang w:val="en-GB" w:eastAsia="ar-SA" w:bidi="ar-SA"/>
    </w:rPr>
  </w:style>
  <w:style w:type="character" w:customStyle="1" w:styleId="55">
    <w:name w:val="(文字) (文字)5"/>
    <w:rsid w:val="008B625B"/>
    <w:rPr>
      <w:rFonts w:ascii="Courier New" w:eastAsia="MS Mincho" w:hAnsi="Courier New"/>
      <w:lang w:val="nb-NO" w:eastAsia="ar-SA" w:bidi="ar-SA"/>
    </w:rPr>
  </w:style>
  <w:style w:type="character" w:customStyle="1" w:styleId="39">
    <w:name w:val="(文字) (文字)3"/>
    <w:rsid w:val="008B625B"/>
    <w:rPr>
      <w:rFonts w:eastAsia="MS Mincho"/>
      <w:lang w:val="en-GB" w:eastAsia="ar-SA" w:bidi="ar-SA"/>
    </w:rPr>
  </w:style>
  <w:style w:type="character" w:customStyle="1" w:styleId="1f9">
    <w:name w:val="(文字) (文字)1"/>
    <w:rsid w:val="008B625B"/>
    <w:rPr>
      <w:rFonts w:eastAsia="MS Mincho"/>
      <w:lang w:val="en-GB" w:eastAsia="ar-SA" w:bidi="ar-SA"/>
    </w:rPr>
  </w:style>
  <w:style w:type="paragraph" w:customStyle="1" w:styleId="2d">
    <w:name w:val="(文字) (文字)2"/>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8B625B"/>
    <w:rPr>
      <w:rFonts w:ascii="Arial" w:hAnsi="Arial"/>
      <w:lang w:val="en-GB" w:eastAsia="en-US"/>
    </w:rPr>
  </w:style>
  <w:style w:type="character" w:customStyle="1" w:styleId="Head2A2">
    <w:name w:val="Head2A"/>
    <w:rsid w:val="008B625B"/>
    <w:rPr>
      <w:rFonts w:ascii="Arial" w:eastAsia="MS Mincho" w:hAnsi="Arial"/>
      <w:sz w:val="32"/>
      <w:lang w:val="en-GB" w:eastAsia="en-US" w:bidi="ar-SA"/>
    </w:rPr>
  </w:style>
  <w:style w:type="character" w:customStyle="1" w:styleId="Titre33">
    <w:name w:val="Titre 3"/>
    <w:rsid w:val="008B625B"/>
    <w:rPr>
      <w:rFonts w:ascii="Arial" w:hAnsi="Arial"/>
      <w:sz w:val="28"/>
      <w:szCs w:val="28"/>
      <w:lang w:val="en-GB" w:eastAsia="en-GB"/>
    </w:rPr>
  </w:style>
  <w:style w:type="paragraph" w:customStyle="1" w:styleId="1Char2">
    <w:name w:val="(文字) (文字)1 Char (文字) (文字)"/>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8B625B"/>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8B62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8B62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a">
    <w:name w:val="Char"/>
    <w:semiHidden/>
    <w:rsid w:val="00771E0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771E02"/>
    <w:rPr>
      <w:rFonts w:ascii="Arial" w:hAnsi="Arial"/>
      <w:sz w:val="24"/>
      <w:lang w:val="en-GB"/>
    </w:rPr>
  </w:style>
  <w:style w:type="character" w:customStyle="1" w:styleId="h52">
    <w:name w:val="h5"/>
    <w:rsid w:val="00771E02"/>
    <w:rPr>
      <w:rFonts w:ascii="Arial" w:eastAsia="SimSun" w:hAnsi="Arial"/>
      <w:sz w:val="22"/>
      <w:lang w:val="en-GB" w:eastAsia="en-US" w:bidi="ar-SA"/>
    </w:rPr>
  </w:style>
  <w:style w:type="paragraph" w:customStyle="1" w:styleId="TOC93">
    <w:name w:val="TOC 93"/>
    <w:basedOn w:val="TOC8"/>
    <w:rsid w:val="00771E02"/>
    <w:pPr>
      <w:ind w:left="1418" w:hanging="1418"/>
    </w:pPr>
    <w:rPr>
      <w:rFonts w:eastAsia="MS Mincho"/>
    </w:rPr>
  </w:style>
  <w:style w:type="character" w:customStyle="1" w:styleId="CharChar212">
    <w:name w:val="Char Char21"/>
    <w:rsid w:val="00771E02"/>
    <w:rPr>
      <w:rFonts w:ascii="Times New Roman" w:hAnsi="Times New Roman"/>
      <w:lang w:val="en-GB" w:eastAsia="en-US"/>
    </w:rPr>
  </w:style>
  <w:style w:type="paragraph" w:customStyle="1" w:styleId="CarCara">
    <w:name w:val="Car Car"/>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771E02"/>
    <w:rPr>
      <w:rFonts w:ascii="Times New Roman" w:hAnsi="Times New Roman"/>
      <w:b/>
      <w:bCs/>
      <w:lang w:val="en-GB" w:eastAsia="en-US"/>
    </w:rPr>
  </w:style>
  <w:style w:type="character" w:customStyle="1" w:styleId="CharChar132">
    <w:name w:val="Char Char13"/>
    <w:semiHidden/>
    <w:rsid w:val="00771E02"/>
    <w:rPr>
      <w:rFonts w:eastAsia="SimSun"/>
      <w:lang w:val="en-GB" w:eastAsia="en-US" w:bidi="ar-SA"/>
    </w:rPr>
  </w:style>
  <w:style w:type="character" w:customStyle="1" w:styleId="CharChar72">
    <w:name w:val="Char Char7"/>
    <w:rsid w:val="00771E02"/>
    <w:rPr>
      <w:rFonts w:ascii="Arial" w:eastAsia="SimSun" w:hAnsi="Arial"/>
      <w:sz w:val="36"/>
      <w:lang w:val="en-GB" w:eastAsia="en-US" w:bidi="ar-SA"/>
    </w:rPr>
  </w:style>
  <w:style w:type="character" w:customStyle="1" w:styleId="CharChar62">
    <w:name w:val="Char Char6"/>
    <w:rsid w:val="00771E02"/>
    <w:rPr>
      <w:rFonts w:ascii="Arial" w:eastAsia="SimSun" w:hAnsi="Arial"/>
      <w:sz w:val="32"/>
      <w:lang w:val="en-GB" w:eastAsia="en-US" w:bidi="ar-SA"/>
    </w:rPr>
  </w:style>
  <w:style w:type="character" w:customStyle="1" w:styleId="CharChar52">
    <w:name w:val="Char Char5"/>
    <w:rsid w:val="00771E02"/>
    <w:rPr>
      <w:rFonts w:ascii="Arial" w:eastAsia="SimSun" w:hAnsi="Arial"/>
      <w:sz w:val="28"/>
      <w:lang w:val="en-GB" w:eastAsia="en-US" w:bidi="ar-SA"/>
    </w:rPr>
  </w:style>
  <w:style w:type="character" w:customStyle="1" w:styleId="CharChar162">
    <w:name w:val="Char Char16"/>
    <w:rsid w:val="00771E02"/>
    <w:rPr>
      <w:rFonts w:ascii="Arial" w:eastAsia="SimSun" w:hAnsi="Arial"/>
      <w:lang w:val="en-GB" w:eastAsia="en-US" w:bidi="ar-SA"/>
    </w:rPr>
  </w:style>
  <w:style w:type="character" w:customStyle="1" w:styleId="CharChar142">
    <w:name w:val="Char Char14"/>
    <w:rsid w:val="00771E02"/>
    <w:rPr>
      <w:rFonts w:ascii="Arial" w:eastAsia="SimSun" w:hAnsi="Arial"/>
      <w:sz w:val="36"/>
      <w:lang w:val="en-GB" w:eastAsia="en-US" w:bidi="ar-SA"/>
    </w:rPr>
  </w:style>
  <w:style w:type="character" w:customStyle="1" w:styleId="CharChar112">
    <w:name w:val="Char Char11"/>
    <w:rsid w:val="00771E02"/>
    <w:rPr>
      <w:rFonts w:ascii="Tahoma" w:eastAsia="SimSun" w:hAnsi="Tahoma" w:cs="Tahoma"/>
      <w:lang w:val="en-GB" w:eastAsia="en-US" w:bidi="ar-SA"/>
    </w:rPr>
  </w:style>
  <w:style w:type="paragraph" w:customStyle="1" w:styleId="CharCharCharCharCharChar2">
    <w:name w:val="Char Char Char Char Char Char"/>
    <w:semiHidden/>
    <w:rsid w:val="00771E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771E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771E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771E02"/>
    <w:rPr>
      <w:rFonts w:ascii="Tahoma" w:hAnsi="Tahoma" w:cs="Tahoma"/>
      <w:sz w:val="16"/>
      <w:szCs w:val="16"/>
      <w:lang w:val="en-GB" w:eastAsia="en-US" w:bidi="ar-SA"/>
    </w:rPr>
  </w:style>
  <w:style w:type="character" w:customStyle="1" w:styleId="CharChar252">
    <w:name w:val="Char Char25"/>
    <w:rsid w:val="00771E02"/>
    <w:rPr>
      <w:rFonts w:ascii="Arial" w:hAnsi="Arial"/>
      <w:lang w:val="en-GB" w:eastAsia="en-US"/>
    </w:rPr>
  </w:style>
  <w:style w:type="character" w:customStyle="1" w:styleId="CharChar242">
    <w:name w:val="Char Char24"/>
    <w:rsid w:val="00771E02"/>
    <w:rPr>
      <w:rFonts w:ascii="Arial" w:hAnsi="Arial"/>
      <w:sz w:val="36"/>
      <w:lang w:val="en-GB" w:eastAsia="en-US"/>
    </w:rPr>
  </w:style>
  <w:style w:type="character" w:customStyle="1" w:styleId="CharChar172">
    <w:name w:val="Char Char17"/>
    <w:rsid w:val="00771E02"/>
    <w:rPr>
      <w:rFonts w:ascii="Tahoma" w:hAnsi="Tahoma" w:cs="Tahoma"/>
      <w:shd w:val="clear" w:color="auto" w:fill="000080"/>
      <w:lang w:val="en-GB" w:eastAsia="en-US"/>
    </w:rPr>
  </w:style>
  <w:style w:type="character" w:customStyle="1" w:styleId="CharChar192">
    <w:name w:val="Char Char19"/>
    <w:rsid w:val="00771E02"/>
    <w:rPr>
      <w:rFonts w:ascii="Times New Roman" w:hAnsi="Times New Roman"/>
      <w:lang w:val="en-GB"/>
    </w:rPr>
  </w:style>
  <w:style w:type="character" w:customStyle="1" w:styleId="CharChar202">
    <w:name w:val="Char Char20"/>
    <w:rsid w:val="00771E02"/>
    <w:rPr>
      <w:rFonts w:ascii="Tahoma" w:hAnsi="Tahoma" w:cs="Tahoma"/>
      <w:sz w:val="16"/>
      <w:szCs w:val="16"/>
      <w:lang w:val="en-GB" w:eastAsia="en-US"/>
    </w:rPr>
  </w:style>
  <w:style w:type="character" w:customStyle="1" w:styleId="CharChar302">
    <w:name w:val="Char Char30"/>
    <w:rsid w:val="00771E02"/>
    <w:rPr>
      <w:rFonts w:ascii="Arial" w:hAnsi="Arial"/>
      <w:lang w:val="en-GB" w:eastAsia="en-US"/>
    </w:rPr>
  </w:style>
  <w:style w:type="character" w:customStyle="1" w:styleId="CharChar292">
    <w:name w:val="Char Char29"/>
    <w:rsid w:val="00771E02"/>
    <w:rPr>
      <w:rFonts w:ascii="Arial" w:hAnsi="Arial"/>
      <w:sz w:val="36"/>
      <w:lang w:val="en-GB" w:eastAsia="en-US"/>
    </w:rPr>
  </w:style>
  <w:style w:type="character" w:customStyle="1" w:styleId="CharChar262">
    <w:name w:val="Char Char26"/>
    <w:rsid w:val="00771E02"/>
    <w:rPr>
      <w:rFonts w:ascii="Times New Roman" w:hAnsi="Times New Roman"/>
      <w:lang w:val="en-GB" w:eastAsia="en-US"/>
    </w:rPr>
  </w:style>
  <w:style w:type="character" w:customStyle="1" w:styleId="CharChar282">
    <w:name w:val="Char Char28"/>
    <w:rsid w:val="00771E02"/>
    <w:rPr>
      <w:rFonts w:ascii="Arial" w:hAnsi="Arial"/>
      <w:sz w:val="36"/>
      <w:lang w:val="en-GB" w:eastAsia="en-US"/>
    </w:rPr>
  </w:style>
  <w:style w:type="character" w:customStyle="1" w:styleId="CharChar272">
    <w:name w:val="Char Char27"/>
    <w:rsid w:val="00771E02"/>
    <w:rPr>
      <w:rFonts w:ascii="Arial" w:hAnsi="Arial"/>
      <w:b/>
      <w:i/>
      <w:noProof/>
      <w:sz w:val="18"/>
      <w:lang w:val="en-GB" w:eastAsia="en-US"/>
    </w:rPr>
  </w:style>
  <w:style w:type="paragraph" w:customStyle="1" w:styleId="48">
    <w:name w:val="(文字) (文字)4"/>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771E02"/>
    <w:rPr>
      <w:rFonts w:ascii="Arial" w:eastAsia="MS Mincho" w:hAnsi="Arial" w:cs="CG Times (WN)"/>
      <w:kern w:val="0"/>
      <w:sz w:val="22"/>
      <w:szCs w:val="20"/>
      <w:lang w:val="en-GB" w:eastAsia="ar-SA"/>
    </w:rPr>
  </w:style>
  <w:style w:type="character" w:customStyle="1" w:styleId="CharChar33">
    <w:name w:val="Char Char3"/>
    <w:rsid w:val="00771E02"/>
    <w:rPr>
      <w:rFonts w:ascii="Arial" w:hAnsi="Arial"/>
      <w:sz w:val="22"/>
      <w:lang w:val="en-GB" w:eastAsia="en-US" w:bidi="ar-SA"/>
    </w:rPr>
  </w:style>
  <w:style w:type="paragraph" w:customStyle="1" w:styleId="CharCharCharCharChar2">
    <w:name w:val="Char Char Char Char Char"/>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771E02"/>
    <w:rPr>
      <w:lang w:val="en-GB" w:eastAsia="ja-JP" w:bidi="ar-SA"/>
    </w:rPr>
  </w:style>
  <w:style w:type="paragraph" w:customStyle="1" w:styleId="CharChar1CharChar2">
    <w:name w:val="Char Char1 Char Char"/>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771E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771E02"/>
    <w:rPr>
      <w:rFonts w:ascii="Courier New" w:hAnsi="Courier New"/>
      <w:lang w:val="nb-NO" w:eastAsia="ja-JP" w:bidi="ar-SA"/>
    </w:rPr>
  </w:style>
  <w:style w:type="character" w:customStyle="1" w:styleId="CharChar102">
    <w:name w:val="Char Char10"/>
    <w:rsid w:val="00771E02"/>
    <w:rPr>
      <w:rFonts w:ascii="Times New Roman" w:hAnsi="Times New Roman"/>
      <w:lang w:val="en-GB" w:eastAsia="en-US"/>
    </w:rPr>
  </w:style>
  <w:style w:type="character" w:customStyle="1" w:styleId="CharChar152">
    <w:name w:val="Char Char15"/>
    <w:rsid w:val="00771E02"/>
    <w:rPr>
      <w:rFonts w:ascii="Arial" w:hAnsi="Arial"/>
      <w:sz w:val="36"/>
      <w:lang w:val="en-GB"/>
    </w:rPr>
  </w:style>
  <w:style w:type="character" w:customStyle="1" w:styleId="CharChar2b">
    <w:name w:val="Char Char2"/>
    <w:rsid w:val="00771E02"/>
    <w:rPr>
      <w:rFonts w:ascii="Arial" w:hAnsi="Arial"/>
      <w:lang w:val="en-GB" w:eastAsia="en-US" w:bidi="ar-SA"/>
    </w:rPr>
  </w:style>
  <w:style w:type="paragraph" w:customStyle="1" w:styleId="CarCar52">
    <w:name w:val="Car Car5"/>
    <w:semiHidden/>
    <w:rsid w:val="00771E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4">
    <w:name w:val="Caption4"/>
    <w:basedOn w:val="Normal"/>
    <w:next w:val="Normal"/>
    <w:rsid w:val="00771E02"/>
    <w:pPr>
      <w:spacing w:before="120" w:after="120"/>
    </w:pPr>
    <w:rPr>
      <w:rFonts w:eastAsia="MS Mincho"/>
      <w:b/>
    </w:rPr>
  </w:style>
  <w:style w:type="paragraph" w:customStyle="1" w:styleId="TableofFigures3">
    <w:name w:val="Table of Figures3"/>
    <w:basedOn w:val="Normal"/>
    <w:next w:val="Normal"/>
    <w:rsid w:val="00771E02"/>
    <w:pPr>
      <w:ind w:left="400" w:hanging="400"/>
      <w:jc w:val="center"/>
    </w:pPr>
    <w:rPr>
      <w:rFonts w:eastAsia="MS Mincho"/>
      <w:b/>
    </w:rPr>
  </w:style>
  <w:style w:type="paragraph" w:customStyle="1" w:styleId="Char16">
    <w:name w:val="Char1"/>
    <w:semiHidden/>
    <w:rsid w:val="00771E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771E02"/>
    <w:rPr>
      <w:rFonts w:ascii="Arial" w:hAnsi="Arial"/>
      <w:b/>
      <w:i/>
      <w:noProof/>
      <w:sz w:val="18"/>
      <w:lang w:val="en-GB"/>
    </w:rPr>
  </w:style>
  <w:style w:type="character" w:customStyle="1" w:styleId="afb">
    <w:name w:val="(文字) (文字)"/>
    <w:rsid w:val="00771E02"/>
    <w:rPr>
      <w:rFonts w:ascii="Arial" w:eastAsia="MS Mincho" w:hAnsi="Arial" w:cs="Arial"/>
      <w:sz w:val="28"/>
      <w:szCs w:val="28"/>
      <w:lang w:val="en-GB" w:eastAsia="ja-JP"/>
    </w:rPr>
  </w:style>
  <w:style w:type="character" w:customStyle="1" w:styleId="CharChar182">
    <w:name w:val="Char Char18"/>
    <w:rsid w:val="00771E02"/>
    <w:rPr>
      <w:rFonts w:ascii="Arial" w:hAnsi="Arial"/>
      <w:lang w:eastAsia="en-US"/>
    </w:rPr>
  </w:style>
  <w:style w:type="paragraph" w:customStyle="1" w:styleId="CharCharCharChar3">
    <w:name w:val="Char Char Char Char"/>
    <w:rsid w:val="00771E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2">
    <w:name w:val="Char Char Char Char Char Char Char Char Char Char Char Char"/>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771E02"/>
    <w:rPr>
      <w:rFonts w:ascii="Arial" w:eastAsia="MS Mincho" w:hAnsi="Arial"/>
      <w:lang w:val="en-GB" w:eastAsia="en-US" w:bidi="ar-SA"/>
    </w:rPr>
  </w:style>
  <w:style w:type="character" w:customStyle="1" w:styleId="CarCar82">
    <w:name w:val="Car Car8"/>
    <w:rsid w:val="00771E02"/>
    <w:rPr>
      <w:rFonts w:ascii="Arial" w:eastAsia="MS Mincho" w:hAnsi="Arial"/>
      <w:sz w:val="36"/>
      <w:lang w:val="en-GB" w:eastAsia="en-US" w:bidi="ar-SA"/>
    </w:rPr>
  </w:style>
  <w:style w:type="character" w:customStyle="1" w:styleId="CarCar32">
    <w:name w:val="Car Car3"/>
    <w:rsid w:val="00771E02"/>
    <w:rPr>
      <w:rFonts w:ascii="Arial" w:eastAsia="MS Mincho" w:hAnsi="Arial"/>
      <w:sz w:val="36"/>
      <w:lang w:val="en-GB" w:eastAsia="en-US" w:bidi="ar-SA"/>
    </w:rPr>
  </w:style>
  <w:style w:type="character" w:customStyle="1" w:styleId="CarCar72">
    <w:name w:val="Car Car7"/>
    <w:rsid w:val="00771E02"/>
    <w:rPr>
      <w:rFonts w:eastAsia="MS Mincho"/>
      <w:lang w:val="en-GB" w:eastAsia="en-US" w:bidi="ar-SA"/>
    </w:rPr>
  </w:style>
  <w:style w:type="character" w:customStyle="1" w:styleId="CarCar62">
    <w:name w:val="Car Car6"/>
    <w:rsid w:val="00771E02"/>
    <w:rPr>
      <w:rFonts w:ascii="Courier New" w:hAnsi="Courier New"/>
      <w:lang w:val="nb-NO" w:eastAsia="ja-JP" w:bidi="ar-SA"/>
    </w:rPr>
  </w:style>
  <w:style w:type="character" w:customStyle="1" w:styleId="CarCar22">
    <w:name w:val="Car Car2"/>
    <w:rsid w:val="00771E02"/>
    <w:rPr>
      <w:rFonts w:eastAsia="MS Mincho"/>
      <w:lang w:val="en-GB" w:eastAsia="ja-JP" w:bidi="ar-SA"/>
    </w:rPr>
  </w:style>
  <w:style w:type="character" w:customStyle="1" w:styleId="CarCar92">
    <w:name w:val="Car Car9"/>
    <w:rsid w:val="00771E02"/>
    <w:rPr>
      <w:rFonts w:ascii="Arial" w:hAnsi="Arial"/>
      <w:lang w:val="en-GB" w:eastAsia="ja-JP" w:bidi="ar-SA"/>
    </w:rPr>
  </w:style>
  <w:style w:type="character" w:customStyle="1" w:styleId="CarCar102">
    <w:name w:val="Car Car10"/>
    <w:rsid w:val="00771E02"/>
    <w:rPr>
      <w:rFonts w:ascii="Arial" w:hAnsi="Arial"/>
      <w:lang w:val="en-GB" w:eastAsia="ja-JP" w:bidi="ar-SA"/>
    </w:rPr>
  </w:style>
  <w:style w:type="character" w:customStyle="1" w:styleId="82">
    <w:name w:val="(文字) (文字)8"/>
    <w:rsid w:val="00771E02"/>
    <w:rPr>
      <w:rFonts w:ascii="Arial" w:eastAsia="MS Mincho" w:hAnsi="Arial"/>
      <w:lang w:val="en-GB" w:eastAsia="ar-SA" w:bidi="ar-SA"/>
    </w:rPr>
  </w:style>
  <w:style w:type="character" w:customStyle="1" w:styleId="72">
    <w:name w:val="(文字) (文字)7"/>
    <w:rsid w:val="00771E02"/>
    <w:rPr>
      <w:rFonts w:ascii="Arial" w:eastAsia="MS Mincho" w:hAnsi="Arial"/>
      <w:sz w:val="36"/>
      <w:lang w:val="en-GB" w:eastAsia="ar-SA" w:bidi="ar-SA"/>
    </w:rPr>
  </w:style>
  <w:style w:type="character" w:customStyle="1" w:styleId="63">
    <w:name w:val="(文字) (文字)6"/>
    <w:rsid w:val="00771E02"/>
    <w:rPr>
      <w:rFonts w:eastAsia="MS Mincho"/>
      <w:lang w:val="en-GB" w:eastAsia="ar-SA" w:bidi="ar-SA"/>
    </w:rPr>
  </w:style>
  <w:style w:type="character" w:customStyle="1" w:styleId="56">
    <w:name w:val="(文字) (文字)5"/>
    <w:rsid w:val="00771E02"/>
    <w:rPr>
      <w:rFonts w:ascii="Courier New" w:eastAsia="MS Mincho" w:hAnsi="Courier New"/>
      <w:lang w:val="nb-NO" w:eastAsia="ar-SA" w:bidi="ar-SA"/>
    </w:rPr>
  </w:style>
  <w:style w:type="character" w:customStyle="1" w:styleId="3a">
    <w:name w:val="(文字) (文字)3"/>
    <w:rsid w:val="00771E02"/>
    <w:rPr>
      <w:rFonts w:eastAsia="MS Mincho"/>
      <w:lang w:val="en-GB" w:eastAsia="ar-SA" w:bidi="ar-SA"/>
    </w:rPr>
  </w:style>
  <w:style w:type="character" w:customStyle="1" w:styleId="1fa">
    <w:name w:val="(文字) (文字)1"/>
    <w:rsid w:val="00771E02"/>
    <w:rPr>
      <w:rFonts w:eastAsia="MS Mincho"/>
      <w:lang w:val="en-GB" w:eastAsia="ar-SA" w:bidi="ar-SA"/>
    </w:rPr>
  </w:style>
  <w:style w:type="paragraph" w:customStyle="1" w:styleId="2e">
    <w:name w:val="(文字) (文字)2"/>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771E02"/>
    <w:rPr>
      <w:rFonts w:ascii="Arial" w:hAnsi="Arial"/>
      <w:lang w:val="en-GB" w:eastAsia="en-US"/>
    </w:rPr>
  </w:style>
  <w:style w:type="character" w:customStyle="1" w:styleId="Head2A3">
    <w:name w:val="Head2A"/>
    <w:rsid w:val="00771E02"/>
    <w:rPr>
      <w:rFonts w:ascii="Arial" w:eastAsia="MS Mincho" w:hAnsi="Arial"/>
      <w:sz w:val="32"/>
      <w:lang w:val="en-GB" w:eastAsia="en-US" w:bidi="ar-SA"/>
    </w:rPr>
  </w:style>
  <w:style w:type="character" w:customStyle="1" w:styleId="Titre34">
    <w:name w:val="Titre 3"/>
    <w:rsid w:val="00771E02"/>
    <w:rPr>
      <w:rFonts w:ascii="Arial" w:hAnsi="Arial"/>
      <w:sz w:val="28"/>
      <w:szCs w:val="28"/>
      <w:lang w:val="en-GB" w:eastAsia="en-GB"/>
    </w:rPr>
  </w:style>
  <w:style w:type="paragraph" w:customStyle="1" w:styleId="1Char3">
    <w:name w:val="(文字) (文字)1 Char (文字) (文字)"/>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771E02"/>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771E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771E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ention1">
    <w:name w:val="Mention1"/>
    <w:uiPriority w:val="99"/>
    <w:unhideWhenUsed/>
    <w:rsid w:val="0061718F"/>
    <w:rPr>
      <w:color w:val="2B579A"/>
      <w:shd w:val="clear" w:color="auto" w:fill="E6E6E6"/>
    </w:rPr>
  </w:style>
  <w:style w:type="character" w:customStyle="1" w:styleId="UnresolvedMention1">
    <w:name w:val="Unresolved Mention1"/>
    <w:uiPriority w:val="99"/>
    <w:unhideWhenUsed/>
    <w:rsid w:val="0061718F"/>
    <w:rPr>
      <w:color w:val="808080"/>
      <w:shd w:val="clear" w:color="auto" w:fill="E6E6E6"/>
    </w:rPr>
  </w:style>
  <w:style w:type="character" w:styleId="LineNumber">
    <w:name w:val="line number"/>
    <w:rsid w:val="006171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336192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2382450">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10102416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710647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5470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23582-93A2-4FBF-8CEA-6770F4898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7464</Words>
  <Characters>42550</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49915</CharactersWithSpaces>
  <SharedDoc>false</SharedDoc>
  <HyperlinkBase/>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MCC160</cp:lastModifiedBy>
  <cp:revision>2</cp:revision>
  <dcterms:created xsi:type="dcterms:W3CDTF">2021-02-23T09:20:00Z</dcterms:created>
  <dcterms:modified xsi:type="dcterms:W3CDTF">2021-02-23T09:20:00Z</dcterms:modified>
</cp:coreProperties>
</file>