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3053D" w14:textId="1BA2BACD" w:rsidR="00EB1557" w:rsidRPr="00AA36EF" w:rsidRDefault="00EB1557" w:rsidP="00EB1557">
      <w:pPr>
        <w:pStyle w:val="CRCoverPage"/>
        <w:tabs>
          <w:tab w:val="right" w:pos="9639"/>
        </w:tabs>
        <w:spacing w:after="0"/>
        <w:rPr>
          <w:b/>
          <w:i/>
          <w:noProof/>
          <w:sz w:val="28"/>
        </w:rPr>
      </w:pPr>
      <w:bookmarkStart w:id="0" w:name="_Hlk57792886"/>
      <w:bookmarkStart w:id="1" w:name="_Toc532895430"/>
      <w:r w:rsidRPr="00AA36EF">
        <w:rPr>
          <w:b/>
          <w:noProof/>
          <w:sz w:val="24"/>
        </w:rPr>
        <w:t>3GPP TSG-</w:t>
      </w:r>
      <w:fldSimple w:instr=" DOCPROPERTY  TSG/WGRef  \* MERGEFORMAT ">
        <w:r w:rsidR="003A516E" w:rsidRPr="00AA36EF">
          <w:rPr>
            <w:b/>
            <w:noProof/>
            <w:sz w:val="24"/>
          </w:rPr>
          <w:t xml:space="preserve">RAN </w:t>
        </w:r>
        <w:r w:rsidRPr="00AA36EF">
          <w:rPr>
            <w:b/>
            <w:noProof/>
            <w:sz w:val="24"/>
          </w:rPr>
          <w:t>WG</w:t>
        </w:r>
        <w:r w:rsidR="003A516E" w:rsidRPr="00AA36EF">
          <w:rPr>
            <w:b/>
            <w:noProof/>
            <w:sz w:val="24"/>
          </w:rPr>
          <w:t>5</w:t>
        </w:r>
      </w:fldSimple>
      <w:r w:rsidRPr="00AA36EF">
        <w:rPr>
          <w:b/>
          <w:noProof/>
          <w:sz w:val="24"/>
        </w:rPr>
        <w:t xml:space="preserve"> Meeting #90-e</w:t>
      </w:r>
      <w:r w:rsidRPr="00AA36EF">
        <w:rPr>
          <w:b/>
          <w:i/>
          <w:noProof/>
          <w:sz w:val="28"/>
        </w:rPr>
        <w:tab/>
      </w:r>
      <w:fldSimple w:instr=" DOCPROPERTY  Tdoc#  \* MERGEFORMAT ">
        <w:r w:rsidRPr="00AA36EF">
          <w:rPr>
            <w:b/>
            <w:i/>
            <w:noProof/>
            <w:sz w:val="28"/>
          </w:rPr>
          <w:t>R5-2</w:t>
        </w:r>
      </w:fldSimple>
      <w:r w:rsidR="00CE20DD" w:rsidRPr="00AA36EF">
        <w:rPr>
          <w:b/>
          <w:i/>
          <w:noProof/>
          <w:sz w:val="28"/>
        </w:rPr>
        <w:t>10223</w:t>
      </w:r>
      <w:r w:rsidR="00CC2846" w:rsidRPr="00CC2846">
        <w:rPr>
          <w:b/>
          <w:i/>
          <w:noProof/>
          <w:sz w:val="28"/>
          <w:highlight w:val="yellow"/>
        </w:rPr>
        <w:t>r1</w:t>
      </w:r>
    </w:p>
    <w:p w14:paraId="30847A3C" w14:textId="77777777" w:rsidR="00CE20DD" w:rsidRPr="00AA36EF" w:rsidRDefault="00EB1557" w:rsidP="00CE20DD">
      <w:pPr>
        <w:pStyle w:val="CRCoverPage"/>
        <w:outlineLvl w:val="0"/>
        <w:rPr>
          <w:b/>
          <w:noProof/>
          <w:sz w:val="24"/>
        </w:rPr>
      </w:pPr>
      <w:r w:rsidRPr="00AA36EF">
        <w:rPr>
          <w:rFonts w:cs="Arial"/>
          <w:b/>
          <w:sz w:val="24"/>
        </w:rPr>
        <w:t>Electronic Meeting,</w:t>
      </w:r>
      <w:r w:rsidR="00CE20DD" w:rsidRPr="00AA36EF">
        <w:rPr>
          <w:rFonts w:cs="Arial"/>
          <w:b/>
          <w:sz w:val="24"/>
        </w:rPr>
        <w:t xml:space="preserve"> </w:t>
      </w:r>
      <w:r w:rsidR="00CE20DD" w:rsidRPr="00AA36EF">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557" w:rsidRPr="00AA36EF" w14:paraId="6322A31E" w14:textId="77777777" w:rsidTr="005830F3">
        <w:tc>
          <w:tcPr>
            <w:tcW w:w="9641" w:type="dxa"/>
            <w:gridSpan w:val="9"/>
            <w:tcBorders>
              <w:top w:val="single" w:sz="4" w:space="0" w:color="auto"/>
              <w:left w:val="single" w:sz="4" w:space="0" w:color="auto"/>
              <w:right w:val="single" w:sz="4" w:space="0" w:color="auto"/>
            </w:tcBorders>
          </w:tcPr>
          <w:p w14:paraId="65D623A7" w14:textId="77777777" w:rsidR="00EB1557" w:rsidRPr="00AA36EF" w:rsidRDefault="00EB1557" w:rsidP="005830F3">
            <w:pPr>
              <w:pStyle w:val="CRCoverPage"/>
              <w:spacing w:after="0"/>
              <w:jc w:val="right"/>
              <w:rPr>
                <w:i/>
                <w:noProof/>
              </w:rPr>
            </w:pPr>
            <w:r w:rsidRPr="00AA36EF">
              <w:rPr>
                <w:i/>
                <w:noProof/>
                <w:sz w:val="14"/>
              </w:rPr>
              <w:t>CR-Form-v12.1</w:t>
            </w:r>
          </w:p>
        </w:tc>
      </w:tr>
      <w:tr w:rsidR="00EB1557" w:rsidRPr="00AA36EF" w14:paraId="0E789900" w14:textId="77777777" w:rsidTr="005830F3">
        <w:tc>
          <w:tcPr>
            <w:tcW w:w="9641" w:type="dxa"/>
            <w:gridSpan w:val="9"/>
            <w:tcBorders>
              <w:left w:val="single" w:sz="4" w:space="0" w:color="auto"/>
              <w:right w:val="single" w:sz="4" w:space="0" w:color="auto"/>
            </w:tcBorders>
          </w:tcPr>
          <w:p w14:paraId="42D8B3DA" w14:textId="77777777" w:rsidR="00EB1557" w:rsidRPr="00AA36EF" w:rsidRDefault="00EB1557" w:rsidP="005830F3">
            <w:pPr>
              <w:pStyle w:val="CRCoverPage"/>
              <w:spacing w:after="0"/>
              <w:jc w:val="center"/>
              <w:rPr>
                <w:noProof/>
              </w:rPr>
            </w:pPr>
            <w:r w:rsidRPr="00AA36EF">
              <w:rPr>
                <w:b/>
                <w:noProof/>
                <w:sz w:val="32"/>
              </w:rPr>
              <w:t>CHANGE REQUEST</w:t>
            </w:r>
          </w:p>
        </w:tc>
      </w:tr>
      <w:tr w:rsidR="00EB1557" w:rsidRPr="00AA36EF" w14:paraId="5F29B406" w14:textId="77777777" w:rsidTr="005830F3">
        <w:tc>
          <w:tcPr>
            <w:tcW w:w="9641" w:type="dxa"/>
            <w:gridSpan w:val="9"/>
            <w:tcBorders>
              <w:left w:val="single" w:sz="4" w:space="0" w:color="auto"/>
              <w:right w:val="single" w:sz="4" w:space="0" w:color="auto"/>
            </w:tcBorders>
          </w:tcPr>
          <w:p w14:paraId="43925091" w14:textId="77777777" w:rsidR="00EB1557" w:rsidRPr="00AA36EF" w:rsidRDefault="00EB1557" w:rsidP="005830F3">
            <w:pPr>
              <w:pStyle w:val="CRCoverPage"/>
              <w:spacing w:after="0"/>
              <w:rPr>
                <w:noProof/>
                <w:sz w:val="8"/>
                <w:szCs w:val="8"/>
              </w:rPr>
            </w:pPr>
          </w:p>
        </w:tc>
      </w:tr>
      <w:tr w:rsidR="00EB1557" w:rsidRPr="00AA36EF" w14:paraId="170C7324" w14:textId="77777777" w:rsidTr="005830F3">
        <w:tc>
          <w:tcPr>
            <w:tcW w:w="142" w:type="dxa"/>
            <w:tcBorders>
              <w:left w:val="single" w:sz="4" w:space="0" w:color="auto"/>
            </w:tcBorders>
          </w:tcPr>
          <w:p w14:paraId="5DEC32DA" w14:textId="77777777" w:rsidR="00EB1557" w:rsidRPr="00AA36EF" w:rsidRDefault="00EB1557" w:rsidP="005830F3">
            <w:pPr>
              <w:pStyle w:val="CRCoverPage"/>
              <w:spacing w:after="0"/>
              <w:jc w:val="right"/>
              <w:rPr>
                <w:noProof/>
              </w:rPr>
            </w:pPr>
          </w:p>
        </w:tc>
        <w:tc>
          <w:tcPr>
            <w:tcW w:w="1559" w:type="dxa"/>
            <w:shd w:val="pct30" w:color="FFFF00" w:fill="auto"/>
          </w:tcPr>
          <w:p w14:paraId="4967CBE2" w14:textId="77777777" w:rsidR="00EB1557" w:rsidRPr="00AA36EF" w:rsidRDefault="00EB1557" w:rsidP="005830F3">
            <w:pPr>
              <w:pStyle w:val="CRCoverPage"/>
              <w:spacing w:after="0"/>
              <w:jc w:val="right"/>
              <w:rPr>
                <w:b/>
                <w:noProof/>
                <w:sz w:val="28"/>
              </w:rPr>
            </w:pPr>
            <w:r w:rsidRPr="00AA36EF">
              <w:rPr>
                <w:b/>
                <w:noProof/>
                <w:sz w:val="28"/>
              </w:rPr>
              <w:fldChar w:fldCharType="begin"/>
            </w:r>
            <w:r w:rsidRPr="00AA36EF">
              <w:rPr>
                <w:b/>
                <w:noProof/>
                <w:sz w:val="28"/>
              </w:rPr>
              <w:instrText xml:space="preserve"> DOCPROPERTY  Spec#  \* MERGEFORMAT </w:instrText>
            </w:r>
            <w:r w:rsidRPr="00AA36EF">
              <w:rPr>
                <w:b/>
                <w:noProof/>
                <w:sz w:val="28"/>
              </w:rPr>
              <w:fldChar w:fldCharType="separate"/>
            </w:r>
            <w:r w:rsidRPr="00AA36EF">
              <w:rPr>
                <w:b/>
                <w:noProof/>
                <w:sz w:val="28"/>
              </w:rPr>
              <w:t>36.579-</w:t>
            </w:r>
            <w:r w:rsidRPr="00AA36EF">
              <w:rPr>
                <w:b/>
                <w:noProof/>
                <w:sz w:val="28"/>
              </w:rPr>
              <w:fldChar w:fldCharType="end"/>
            </w:r>
            <w:r w:rsidRPr="00AA36EF">
              <w:rPr>
                <w:b/>
                <w:noProof/>
                <w:sz w:val="28"/>
              </w:rPr>
              <w:t>2</w:t>
            </w:r>
          </w:p>
        </w:tc>
        <w:tc>
          <w:tcPr>
            <w:tcW w:w="709" w:type="dxa"/>
          </w:tcPr>
          <w:p w14:paraId="2E056C27" w14:textId="77777777" w:rsidR="00EB1557" w:rsidRPr="00AA36EF" w:rsidRDefault="00EB1557" w:rsidP="005830F3">
            <w:pPr>
              <w:pStyle w:val="CRCoverPage"/>
              <w:spacing w:after="0"/>
              <w:jc w:val="center"/>
              <w:rPr>
                <w:noProof/>
              </w:rPr>
            </w:pPr>
            <w:r w:rsidRPr="00AA36EF">
              <w:rPr>
                <w:b/>
                <w:noProof/>
                <w:sz w:val="28"/>
              </w:rPr>
              <w:t>CR</w:t>
            </w:r>
          </w:p>
        </w:tc>
        <w:tc>
          <w:tcPr>
            <w:tcW w:w="1276" w:type="dxa"/>
            <w:shd w:val="pct30" w:color="FFFF00" w:fill="auto"/>
          </w:tcPr>
          <w:p w14:paraId="2112DFD9" w14:textId="3B79C5C0" w:rsidR="00EB1557" w:rsidRPr="00AA36EF" w:rsidRDefault="00B97A40" w:rsidP="005830F3">
            <w:pPr>
              <w:pStyle w:val="CRCoverPage"/>
              <w:spacing w:after="0"/>
              <w:rPr>
                <w:noProof/>
              </w:rPr>
            </w:pPr>
            <w:fldSimple w:instr=" DOCPROPERTY  Cr#  \* MERGEFORMAT ">
              <w:r w:rsidR="00EB1557" w:rsidRPr="00AA36EF">
                <w:rPr>
                  <w:b/>
                  <w:noProof/>
                  <w:sz w:val="28"/>
                </w:rPr>
                <w:t>0</w:t>
              </w:r>
            </w:fldSimple>
            <w:r w:rsidR="00CE20DD" w:rsidRPr="00AA36EF">
              <w:rPr>
                <w:b/>
                <w:noProof/>
                <w:sz w:val="28"/>
              </w:rPr>
              <w:t>109</w:t>
            </w:r>
          </w:p>
        </w:tc>
        <w:tc>
          <w:tcPr>
            <w:tcW w:w="709" w:type="dxa"/>
          </w:tcPr>
          <w:p w14:paraId="6C224CD7" w14:textId="77777777" w:rsidR="00EB1557" w:rsidRPr="00AA36EF" w:rsidRDefault="00EB1557" w:rsidP="005830F3">
            <w:pPr>
              <w:pStyle w:val="CRCoverPage"/>
              <w:tabs>
                <w:tab w:val="right" w:pos="625"/>
              </w:tabs>
              <w:spacing w:after="0"/>
              <w:jc w:val="center"/>
              <w:rPr>
                <w:noProof/>
              </w:rPr>
            </w:pPr>
            <w:r w:rsidRPr="00AA36EF">
              <w:rPr>
                <w:b/>
                <w:bCs/>
                <w:noProof/>
                <w:sz w:val="28"/>
              </w:rPr>
              <w:t>rev</w:t>
            </w:r>
          </w:p>
        </w:tc>
        <w:tc>
          <w:tcPr>
            <w:tcW w:w="992" w:type="dxa"/>
            <w:shd w:val="pct30" w:color="FFFF00" w:fill="auto"/>
          </w:tcPr>
          <w:p w14:paraId="7AEAB91B" w14:textId="77777777" w:rsidR="00EB1557" w:rsidRPr="00AA36EF" w:rsidRDefault="00B97A40" w:rsidP="005830F3">
            <w:pPr>
              <w:pStyle w:val="CRCoverPage"/>
              <w:spacing w:after="0"/>
              <w:jc w:val="center"/>
              <w:rPr>
                <w:b/>
                <w:noProof/>
              </w:rPr>
            </w:pPr>
            <w:fldSimple w:instr=" DOCPROPERTY  Revision  \* MERGEFORMAT ">
              <w:r w:rsidR="00EB1557" w:rsidRPr="00AA36EF">
                <w:rPr>
                  <w:b/>
                  <w:noProof/>
                  <w:sz w:val="28"/>
                </w:rPr>
                <w:t>-</w:t>
              </w:r>
            </w:fldSimple>
          </w:p>
        </w:tc>
        <w:tc>
          <w:tcPr>
            <w:tcW w:w="2410" w:type="dxa"/>
          </w:tcPr>
          <w:p w14:paraId="19CC3B52" w14:textId="77777777" w:rsidR="00EB1557" w:rsidRPr="00AA36EF" w:rsidRDefault="00EB1557" w:rsidP="005830F3">
            <w:pPr>
              <w:pStyle w:val="CRCoverPage"/>
              <w:tabs>
                <w:tab w:val="right" w:pos="1825"/>
              </w:tabs>
              <w:spacing w:after="0"/>
              <w:jc w:val="center"/>
              <w:rPr>
                <w:noProof/>
              </w:rPr>
            </w:pPr>
            <w:r w:rsidRPr="00AA36EF">
              <w:rPr>
                <w:b/>
                <w:noProof/>
                <w:sz w:val="28"/>
                <w:szCs w:val="28"/>
              </w:rPr>
              <w:t>Current version:</w:t>
            </w:r>
          </w:p>
        </w:tc>
        <w:tc>
          <w:tcPr>
            <w:tcW w:w="1701" w:type="dxa"/>
            <w:shd w:val="pct30" w:color="FFFF00" w:fill="auto"/>
          </w:tcPr>
          <w:p w14:paraId="4B0C6BAA" w14:textId="42B8215C" w:rsidR="00EB1557" w:rsidRPr="00AA36EF" w:rsidRDefault="00B97A40" w:rsidP="005830F3">
            <w:pPr>
              <w:pStyle w:val="CRCoverPage"/>
              <w:spacing w:after="0"/>
              <w:jc w:val="center"/>
              <w:rPr>
                <w:noProof/>
                <w:sz w:val="28"/>
              </w:rPr>
            </w:pPr>
            <w:fldSimple w:instr=" DOCPROPERTY  Version  \* MERGEFORMAT ">
              <w:r w:rsidR="00EB1557" w:rsidRPr="00AA36EF">
                <w:rPr>
                  <w:b/>
                  <w:noProof/>
                  <w:sz w:val="28"/>
                </w:rPr>
                <w:fldChar w:fldCharType="begin"/>
              </w:r>
              <w:r w:rsidR="00EB1557" w:rsidRPr="00AA36EF">
                <w:rPr>
                  <w:b/>
                  <w:noProof/>
                  <w:sz w:val="28"/>
                </w:rPr>
                <w:instrText xml:space="preserve"> DOCPROPERTY  Version  \* MERGEFORMAT </w:instrText>
              </w:r>
              <w:r w:rsidR="00EB1557" w:rsidRPr="00AA36EF">
                <w:rPr>
                  <w:b/>
                  <w:noProof/>
                  <w:sz w:val="28"/>
                </w:rPr>
                <w:fldChar w:fldCharType="separate"/>
              </w:r>
              <w:r w:rsidR="00EB1557" w:rsidRPr="00AA36EF">
                <w:rPr>
                  <w:b/>
                  <w:noProof/>
                  <w:sz w:val="28"/>
                </w:rPr>
                <w:t>14.9.</w:t>
              </w:r>
              <w:r w:rsidR="00EB1557" w:rsidRPr="00AA36EF">
                <w:rPr>
                  <w:b/>
                  <w:noProof/>
                  <w:sz w:val="28"/>
                </w:rPr>
                <w:fldChar w:fldCharType="end"/>
              </w:r>
            </w:fldSimple>
            <w:r w:rsidR="00F03583" w:rsidRPr="00AA36EF">
              <w:rPr>
                <w:b/>
                <w:noProof/>
                <w:sz w:val="28"/>
              </w:rPr>
              <w:t>1</w:t>
            </w:r>
          </w:p>
        </w:tc>
        <w:tc>
          <w:tcPr>
            <w:tcW w:w="143" w:type="dxa"/>
            <w:tcBorders>
              <w:right w:val="single" w:sz="4" w:space="0" w:color="auto"/>
            </w:tcBorders>
          </w:tcPr>
          <w:p w14:paraId="368B3F69" w14:textId="77777777" w:rsidR="00EB1557" w:rsidRPr="00AA36EF" w:rsidRDefault="00EB1557" w:rsidP="005830F3">
            <w:pPr>
              <w:pStyle w:val="CRCoverPage"/>
              <w:spacing w:after="0"/>
              <w:rPr>
                <w:noProof/>
              </w:rPr>
            </w:pPr>
          </w:p>
        </w:tc>
      </w:tr>
      <w:tr w:rsidR="00EB1557" w:rsidRPr="00AA36EF" w14:paraId="3A815343" w14:textId="77777777" w:rsidTr="005830F3">
        <w:tc>
          <w:tcPr>
            <w:tcW w:w="9641" w:type="dxa"/>
            <w:gridSpan w:val="9"/>
            <w:tcBorders>
              <w:left w:val="single" w:sz="4" w:space="0" w:color="auto"/>
              <w:right w:val="single" w:sz="4" w:space="0" w:color="auto"/>
            </w:tcBorders>
          </w:tcPr>
          <w:p w14:paraId="53A9F74E" w14:textId="77777777" w:rsidR="00EB1557" w:rsidRPr="00AA36EF" w:rsidRDefault="00EB1557" w:rsidP="005830F3">
            <w:pPr>
              <w:pStyle w:val="CRCoverPage"/>
              <w:spacing w:after="0"/>
              <w:rPr>
                <w:noProof/>
              </w:rPr>
            </w:pPr>
          </w:p>
        </w:tc>
      </w:tr>
      <w:tr w:rsidR="00EB1557" w:rsidRPr="00AA36EF" w14:paraId="2EAED9A7" w14:textId="77777777" w:rsidTr="005830F3">
        <w:tc>
          <w:tcPr>
            <w:tcW w:w="9641" w:type="dxa"/>
            <w:gridSpan w:val="9"/>
            <w:tcBorders>
              <w:top w:val="single" w:sz="4" w:space="0" w:color="auto"/>
            </w:tcBorders>
          </w:tcPr>
          <w:p w14:paraId="0E6408B6" w14:textId="77777777" w:rsidR="00EB1557" w:rsidRPr="00AA36EF" w:rsidRDefault="00EB1557" w:rsidP="005830F3">
            <w:pPr>
              <w:pStyle w:val="CRCoverPage"/>
              <w:spacing w:after="0"/>
              <w:jc w:val="center"/>
              <w:rPr>
                <w:rFonts w:cs="Arial"/>
                <w:i/>
                <w:noProof/>
              </w:rPr>
            </w:pPr>
            <w:r w:rsidRPr="00AA36EF">
              <w:rPr>
                <w:rFonts w:cs="Arial"/>
                <w:i/>
                <w:noProof/>
              </w:rPr>
              <w:t xml:space="preserve">For </w:t>
            </w:r>
            <w:hyperlink r:id="rId10" w:anchor="_blank" w:history="1">
              <w:r w:rsidRPr="00AA36EF">
                <w:rPr>
                  <w:rStyle w:val="Hyperlink"/>
                  <w:rFonts w:cs="Arial"/>
                  <w:b/>
                  <w:i/>
                  <w:noProof/>
                  <w:color w:val="FF0000"/>
                </w:rPr>
                <w:t>HE</w:t>
              </w:r>
              <w:bookmarkStart w:id="2" w:name="_Hlt497126619"/>
              <w:r w:rsidRPr="00AA36EF">
                <w:rPr>
                  <w:rStyle w:val="Hyperlink"/>
                  <w:rFonts w:cs="Arial"/>
                  <w:b/>
                  <w:i/>
                  <w:noProof/>
                  <w:color w:val="FF0000"/>
                </w:rPr>
                <w:t>L</w:t>
              </w:r>
              <w:bookmarkEnd w:id="2"/>
              <w:r w:rsidRPr="00AA36EF">
                <w:rPr>
                  <w:rStyle w:val="Hyperlink"/>
                  <w:rFonts w:cs="Arial"/>
                  <w:b/>
                  <w:i/>
                  <w:noProof/>
                  <w:color w:val="FF0000"/>
                </w:rPr>
                <w:t>P</w:t>
              </w:r>
            </w:hyperlink>
            <w:r w:rsidRPr="00AA36EF">
              <w:rPr>
                <w:rFonts w:cs="Arial"/>
                <w:b/>
                <w:i/>
                <w:noProof/>
                <w:color w:val="FF0000"/>
              </w:rPr>
              <w:t xml:space="preserve"> </w:t>
            </w:r>
            <w:r w:rsidRPr="00AA36EF">
              <w:rPr>
                <w:rFonts w:cs="Arial"/>
                <w:i/>
                <w:noProof/>
              </w:rPr>
              <w:t xml:space="preserve">on using this form: comprehensive instructions can be found at </w:t>
            </w:r>
            <w:r w:rsidRPr="00AA36EF">
              <w:rPr>
                <w:rFonts w:cs="Arial"/>
                <w:i/>
                <w:noProof/>
              </w:rPr>
              <w:br/>
            </w:r>
            <w:hyperlink r:id="rId11" w:history="1">
              <w:r w:rsidRPr="00AA36EF">
                <w:rPr>
                  <w:rStyle w:val="Hyperlink"/>
                  <w:rFonts w:cs="Arial"/>
                  <w:i/>
                  <w:noProof/>
                </w:rPr>
                <w:t>http://www.3gpp.org/Change-Requests</w:t>
              </w:r>
            </w:hyperlink>
            <w:r w:rsidRPr="00AA36EF">
              <w:rPr>
                <w:rFonts w:cs="Arial"/>
                <w:i/>
                <w:noProof/>
              </w:rPr>
              <w:t>.</w:t>
            </w:r>
          </w:p>
        </w:tc>
      </w:tr>
      <w:tr w:rsidR="00EB1557" w:rsidRPr="00AA36EF" w14:paraId="38F10CCF" w14:textId="77777777" w:rsidTr="005830F3">
        <w:tc>
          <w:tcPr>
            <w:tcW w:w="9641" w:type="dxa"/>
            <w:gridSpan w:val="9"/>
          </w:tcPr>
          <w:p w14:paraId="04E0A39A" w14:textId="77777777" w:rsidR="00EB1557" w:rsidRPr="00AA36EF" w:rsidRDefault="00EB1557" w:rsidP="005830F3">
            <w:pPr>
              <w:pStyle w:val="CRCoverPage"/>
              <w:spacing w:after="0"/>
              <w:rPr>
                <w:noProof/>
                <w:sz w:val="8"/>
                <w:szCs w:val="8"/>
              </w:rPr>
            </w:pPr>
          </w:p>
        </w:tc>
      </w:tr>
    </w:tbl>
    <w:p w14:paraId="12852E14" w14:textId="77777777" w:rsidR="00EB1557" w:rsidRPr="00AA36EF" w:rsidRDefault="00EB1557" w:rsidP="00EB15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557" w:rsidRPr="00AA36EF" w14:paraId="1DA49A08" w14:textId="77777777" w:rsidTr="005830F3">
        <w:tc>
          <w:tcPr>
            <w:tcW w:w="2835" w:type="dxa"/>
          </w:tcPr>
          <w:p w14:paraId="1A4576AE" w14:textId="77777777" w:rsidR="00EB1557" w:rsidRPr="00AA36EF" w:rsidRDefault="00EB1557" w:rsidP="005830F3">
            <w:pPr>
              <w:pStyle w:val="CRCoverPage"/>
              <w:tabs>
                <w:tab w:val="right" w:pos="2751"/>
              </w:tabs>
              <w:spacing w:after="0"/>
              <w:rPr>
                <w:b/>
                <w:i/>
                <w:noProof/>
              </w:rPr>
            </w:pPr>
            <w:r w:rsidRPr="00AA36EF">
              <w:rPr>
                <w:b/>
                <w:i/>
                <w:noProof/>
              </w:rPr>
              <w:t>Proposed change affects:</w:t>
            </w:r>
          </w:p>
        </w:tc>
        <w:tc>
          <w:tcPr>
            <w:tcW w:w="1418" w:type="dxa"/>
          </w:tcPr>
          <w:p w14:paraId="75E6BAA3" w14:textId="77777777" w:rsidR="00EB1557" w:rsidRPr="00AA36EF" w:rsidRDefault="00EB1557" w:rsidP="005830F3">
            <w:pPr>
              <w:pStyle w:val="CRCoverPage"/>
              <w:spacing w:after="0"/>
              <w:jc w:val="right"/>
              <w:rPr>
                <w:noProof/>
              </w:rPr>
            </w:pPr>
            <w:r w:rsidRPr="00AA36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2FFB8" w14:textId="77777777" w:rsidR="00EB1557" w:rsidRPr="00AA36EF" w:rsidRDefault="00EB1557" w:rsidP="005830F3">
            <w:pPr>
              <w:pStyle w:val="CRCoverPage"/>
              <w:spacing w:after="0"/>
              <w:jc w:val="center"/>
              <w:rPr>
                <w:b/>
                <w:caps/>
                <w:noProof/>
              </w:rPr>
            </w:pPr>
          </w:p>
        </w:tc>
        <w:tc>
          <w:tcPr>
            <w:tcW w:w="709" w:type="dxa"/>
            <w:tcBorders>
              <w:left w:val="single" w:sz="4" w:space="0" w:color="auto"/>
            </w:tcBorders>
          </w:tcPr>
          <w:p w14:paraId="3568FD1A" w14:textId="77777777" w:rsidR="00EB1557" w:rsidRPr="00AA36EF" w:rsidRDefault="00EB1557" w:rsidP="005830F3">
            <w:pPr>
              <w:pStyle w:val="CRCoverPage"/>
              <w:spacing w:after="0"/>
              <w:jc w:val="right"/>
              <w:rPr>
                <w:noProof/>
                <w:u w:val="single"/>
              </w:rPr>
            </w:pPr>
            <w:r w:rsidRPr="00AA36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29E52" w14:textId="77777777" w:rsidR="00EB1557" w:rsidRPr="00AA36EF" w:rsidRDefault="00EB1557" w:rsidP="005830F3">
            <w:pPr>
              <w:pStyle w:val="CRCoverPage"/>
              <w:spacing w:after="0"/>
              <w:jc w:val="center"/>
              <w:rPr>
                <w:b/>
                <w:caps/>
                <w:noProof/>
              </w:rPr>
            </w:pPr>
          </w:p>
        </w:tc>
        <w:tc>
          <w:tcPr>
            <w:tcW w:w="2126" w:type="dxa"/>
          </w:tcPr>
          <w:p w14:paraId="20407B65" w14:textId="77777777" w:rsidR="00EB1557" w:rsidRPr="00AA36EF" w:rsidRDefault="00EB1557" w:rsidP="005830F3">
            <w:pPr>
              <w:pStyle w:val="CRCoverPage"/>
              <w:spacing w:after="0"/>
              <w:jc w:val="right"/>
              <w:rPr>
                <w:noProof/>
                <w:u w:val="single"/>
              </w:rPr>
            </w:pPr>
            <w:r w:rsidRPr="00AA36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CA8FBB" w14:textId="77777777" w:rsidR="00EB1557" w:rsidRPr="00AA36EF" w:rsidRDefault="00EB1557" w:rsidP="005830F3">
            <w:pPr>
              <w:pStyle w:val="CRCoverPage"/>
              <w:spacing w:after="0"/>
              <w:jc w:val="center"/>
              <w:rPr>
                <w:b/>
                <w:caps/>
                <w:noProof/>
              </w:rPr>
            </w:pPr>
          </w:p>
        </w:tc>
        <w:tc>
          <w:tcPr>
            <w:tcW w:w="1418" w:type="dxa"/>
            <w:tcBorders>
              <w:left w:val="nil"/>
            </w:tcBorders>
          </w:tcPr>
          <w:p w14:paraId="49F8E20F" w14:textId="77777777" w:rsidR="00EB1557" w:rsidRPr="00AA36EF" w:rsidRDefault="00EB1557" w:rsidP="005830F3">
            <w:pPr>
              <w:pStyle w:val="CRCoverPage"/>
              <w:spacing w:after="0"/>
              <w:jc w:val="right"/>
              <w:rPr>
                <w:noProof/>
              </w:rPr>
            </w:pPr>
            <w:r w:rsidRPr="00AA36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52D37" w14:textId="77777777" w:rsidR="00EB1557" w:rsidRPr="00AA36EF" w:rsidRDefault="00EB1557" w:rsidP="005830F3">
            <w:pPr>
              <w:pStyle w:val="CRCoverPage"/>
              <w:spacing w:after="0"/>
              <w:jc w:val="center"/>
              <w:rPr>
                <w:b/>
                <w:bCs/>
                <w:caps/>
                <w:noProof/>
              </w:rPr>
            </w:pPr>
          </w:p>
        </w:tc>
      </w:tr>
    </w:tbl>
    <w:p w14:paraId="4EB5F2E8" w14:textId="77777777" w:rsidR="00EB1557" w:rsidRPr="00AA36EF" w:rsidRDefault="00EB1557" w:rsidP="00EB15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1557" w:rsidRPr="00AA36EF" w14:paraId="3BD8391D" w14:textId="77777777" w:rsidTr="005830F3">
        <w:tc>
          <w:tcPr>
            <w:tcW w:w="9640" w:type="dxa"/>
            <w:gridSpan w:val="11"/>
          </w:tcPr>
          <w:p w14:paraId="35348B7E" w14:textId="77777777" w:rsidR="00EB1557" w:rsidRPr="00AA36EF" w:rsidRDefault="00EB1557" w:rsidP="005830F3">
            <w:pPr>
              <w:pStyle w:val="CRCoverPage"/>
              <w:spacing w:after="0"/>
              <w:rPr>
                <w:noProof/>
                <w:sz w:val="8"/>
                <w:szCs w:val="8"/>
              </w:rPr>
            </w:pPr>
          </w:p>
        </w:tc>
      </w:tr>
      <w:tr w:rsidR="00EB1557" w:rsidRPr="00AA36EF" w14:paraId="58A1C4AF" w14:textId="77777777" w:rsidTr="005830F3">
        <w:tc>
          <w:tcPr>
            <w:tcW w:w="1843" w:type="dxa"/>
            <w:tcBorders>
              <w:top w:val="single" w:sz="4" w:space="0" w:color="auto"/>
              <w:left w:val="single" w:sz="4" w:space="0" w:color="auto"/>
            </w:tcBorders>
          </w:tcPr>
          <w:p w14:paraId="7113ED4A" w14:textId="77777777" w:rsidR="00EB1557" w:rsidRPr="00AA36EF" w:rsidRDefault="00EB1557" w:rsidP="005830F3">
            <w:pPr>
              <w:pStyle w:val="CRCoverPage"/>
              <w:tabs>
                <w:tab w:val="right" w:pos="1759"/>
              </w:tabs>
              <w:spacing w:after="0"/>
              <w:rPr>
                <w:b/>
                <w:i/>
                <w:noProof/>
              </w:rPr>
            </w:pPr>
            <w:r w:rsidRPr="00AA36EF">
              <w:rPr>
                <w:b/>
                <w:i/>
                <w:noProof/>
              </w:rPr>
              <w:t>Title:</w:t>
            </w:r>
            <w:r w:rsidRPr="00AA36EF">
              <w:rPr>
                <w:b/>
                <w:i/>
                <w:noProof/>
              </w:rPr>
              <w:tab/>
            </w:r>
          </w:p>
        </w:tc>
        <w:tc>
          <w:tcPr>
            <w:tcW w:w="7797" w:type="dxa"/>
            <w:gridSpan w:val="10"/>
            <w:tcBorders>
              <w:top w:val="single" w:sz="4" w:space="0" w:color="auto"/>
              <w:right w:val="single" w:sz="4" w:space="0" w:color="auto"/>
            </w:tcBorders>
            <w:shd w:val="pct30" w:color="FFFF00" w:fill="auto"/>
          </w:tcPr>
          <w:p w14:paraId="24833555" w14:textId="073AC724" w:rsidR="00EB1557" w:rsidRPr="00AA36EF" w:rsidRDefault="00CE20DD" w:rsidP="005830F3">
            <w:pPr>
              <w:pStyle w:val="CRCoverPage"/>
              <w:spacing w:after="0"/>
              <w:ind w:left="100"/>
              <w:rPr>
                <w:noProof/>
              </w:rPr>
            </w:pPr>
            <w:r w:rsidRPr="00AA36EF">
              <w:rPr>
                <w:noProof/>
              </w:rPr>
              <w:t>Correction to MCPTT Test Case 5.3</w:t>
            </w:r>
          </w:p>
        </w:tc>
      </w:tr>
      <w:tr w:rsidR="00EB1557" w:rsidRPr="00AA36EF" w14:paraId="28CE9EB1" w14:textId="77777777" w:rsidTr="005830F3">
        <w:tc>
          <w:tcPr>
            <w:tcW w:w="1843" w:type="dxa"/>
            <w:tcBorders>
              <w:left w:val="single" w:sz="4" w:space="0" w:color="auto"/>
            </w:tcBorders>
          </w:tcPr>
          <w:p w14:paraId="5103605D" w14:textId="77777777" w:rsidR="00EB1557" w:rsidRPr="00AA36EF" w:rsidRDefault="00EB1557" w:rsidP="005830F3">
            <w:pPr>
              <w:pStyle w:val="CRCoverPage"/>
              <w:spacing w:after="0"/>
              <w:rPr>
                <w:b/>
                <w:i/>
                <w:noProof/>
                <w:sz w:val="8"/>
                <w:szCs w:val="8"/>
              </w:rPr>
            </w:pPr>
          </w:p>
        </w:tc>
        <w:tc>
          <w:tcPr>
            <w:tcW w:w="7797" w:type="dxa"/>
            <w:gridSpan w:val="10"/>
            <w:tcBorders>
              <w:right w:val="single" w:sz="4" w:space="0" w:color="auto"/>
            </w:tcBorders>
          </w:tcPr>
          <w:p w14:paraId="0994B41E" w14:textId="77777777" w:rsidR="00EB1557" w:rsidRPr="00AA36EF" w:rsidRDefault="00EB1557" w:rsidP="005830F3">
            <w:pPr>
              <w:pStyle w:val="CRCoverPage"/>
              <w:spacing w:after="0"/>
              <w:rPr>
                <w:noProof/>
                <w:sz w:val="8"/>
                <w:szCs w:val="8"/>
              </w:rPr>
            </w:pPr>
          </w:p>
        </w:tc>
      </w:tr>
      <w:tr w:rsidR="00EB1557" w:rsidRPr="00AA36EF" w14:paraId="66E7F1FB" w14:textId="77777777" w:rsidTr="005830F3">
        <w:tc>
          <w:tcPr>
            <w:tcW w:w="1843" w:type="dxa"/>
            <w:tcBorders>
              <w:left w:val="single" w:sz="4" w:space="0" w:color="auto"/>
            </w:tcBorders>
          </w:tcPr>
          <w:p w14:paraId="19AAC432" w14:textId="77777777" w:rsidR="00EB1557" w:rsidRPr="00AA36EF" w:rsidRDefault="00EB1557" w:rsidP="005830F3">
            <w:pPr>
              <w:pStyle w:val="CRCoverPage"/>
              <w:tabs>
                <w:tab w:val="right" w:pos="1759"/>
              </w:tabs>
              <w:spacing w:after="0"/>
              <w:rPr>
                <w:b/>
                <w:i/>
                <w:noProof/>
              </w:rPr>
            </w:pPr>
            <w:r w:rsidRPr="00AA36EF">
              <w:rPr>
                <w:b/>
                <w:i/>
                <w:noProof/>
              </w:rPr>
              <w:t>Source to WG:</w:t>
            </w:r>
          </w:p>
        </w:tc>
        <w:tc>
          <w:tcPr>
            <w:tcW w:w="7797" w:type="dxa"/>
            <w:gridSpan w:val="10"/>
            <w:tcBorders>
              <w:right w:val="single" w:sz="4" w:space="0" w:color="auto"/>
            </w:tcBorders>
            <w:shd w:val="pct30" w:color="FFFF00" w:fill="auto"/>
          </w:tcPr>
          <w:p w14:paraId="4735681D" w14:textId="77777777" w:rsidR="00EB1557" w:rsidRPr="00AA36EF" w:rsidRDefault="00EB1557" w:rsidP="005830F3">
            <w:pPr>
              <w:pStyle w:val="CRCoverPage"/>
              <w:spacing w:after="0"/>
              <w:ind w:left="100"/>
              <w:rPr>
                <w:noProof/>
              </w:rPr>
            </w:pPr>
            <w:r w:rsidRPr="00AA36EF">
              <w:rPr>
                <w:noProof/>
              </w:rPr>
              <w:t>MCC TF160</w:t>
            </w:r>
          </w:p>
        </w:tc>
      </w:tr>
      <w:tr w:rsidR="00EB1557" w:rsidRPr="00AA36EF" w14:paraId="000D08D8" w14:textId="77777777" w:rsidTr="005830F3">
        <w:tc>
          <w:tcPr>
            <w:tcW w:w="1843" w:type="dxa"/>
            <w:tcBorders>
              <w:left w:val="single" w:sz="4" w:space="0" w:color="auto"/>
            </w:tcBorders>
          </w:tcPr>
          <w:p w14:paraId="6B3B1507" w14:textId="77777777" w:rsidR="00EB1557" w:rsidRPr="00AA36EF" w:rsidRDefault="00EB1557" w:rsidP="005830F3">
            <w:pPr>
              <w:pStyle w:val="CRCoverPage"/>
              <w:tabs>
                <w:tab w:val="right" w:pos="1759"/>
              </w:tabs>
              <w:spacing w:after="0"/>
              <w:rPr>
                <w:b/>
                <w:i/>
                <w:noProof/>
              </w:rPr>
            </w:pPr>
            <w:r w:rsidRPr="00AA36EF">
              <w:rPr>
                <w:b/>
                <w:i/>
                <w:noProof/>
              </w:rPr>
              <w:t>Source to TSG:</w:t>
            </w:r>
          </w:p>
        </w:tc>
        <w:tc>
          <w:tcPr>
            <w:tcW w:w="7797" w:type="dxa"/>
            <w:gridSpan w:val="10"/>
            <w:tcBorders>
              <w:right w:val="single" w:sz="4" w:space="0" w:color="auto"/>
            </w:tcBorders>
            <w:shd w:val="pct30" w:color="FFFF00" w:fill="auto"/>
          </w:tcPr>
          <w:p w14:paraId="54A2AE7E" w14:textId="77777777" w:rsidR="00EB1557" w:rsidRPr="00AA36EF" w:rsidRDefault="00EB1557" w:rsidP="005830F3">
            <w:pPr>
              <w:pStyle w:val="CRCoverPage"/>
              <w:spacing w:after="0"/>
              <w:ind w:left="100"/>
              <w:rPr>
                <w:noProof/>
              </w:rPr>
            </w:pPr>
            <w:r w:rsidRPr="00AA36EF">
              <w:t>R5</w:t>
            </w:r>
            <w:r w:rsidRPr="00AA36EF">
              <w:fldChar w:fldCharType="begin"/>
            </w:r>
            <w:r w:rsidRPr="00AA36EF">
              <w:instrText xml:space="preserve"> DOCPROPERTY  SourceIfTsg  \* MERGEFORMAT </w:instrText>
            </w:r>
            <w:r w:rsidRPr="00AA36EF">
              <w:fldChar w:fldCharType="end"/>
            </w:r>
          </w:p>
        </w:tc>
      </w:tr>
      <w:tr w:rsidR="00EB1557" w:rsidRPr="00AA36EF" w14:paraId="7200C82D" w14:textId="77777777" w:rsidTr="005830F3">
        <w:tc>
          <w:tcPr>
            <w:tcW w:w="1843" w:type="dxa"/>
            <w:tcBorders>
              <w:left w:val="single" w:sz="4" w:space="0" w:color="auto"/>
            </w:tcBorders>
          </w:tcPr>
          <w:p w14:paraId="0F18FD9F" w14:textId="77777777" w:rsidR="00EB1557" w:rsidRPr="00AA36EF" w:rsidRDefault="00EB1557" w:rsidP="005830F3">
            <w:pPr>
              <w:pStyle w:val="CRCoverPage"/>
              <w:spacing w:after="0"/>
              <w:rPr>
                <w:b/>
                <w:i/>
                <w:noProof/>
                <w:sz w:val="8"/>
                <w:szCs w:val="8"/>
              </w:rPr>
            </w:pPr>
          </w:p>
        </w:tc>
        <w:tc>
          <w:tcPr>
            <w:tcW w:w="7797" w:type="dxa"/>
            <w:gridSpan w:val="10"/>
            <w:tcBorders>
              <w:right w:val="single" w:sz="4" w:space="0" w:color="auto"/>
            </w:tcBorders>
          </w:tcPr>
          <w:p w14:paraId="4CC66440" w14:textId="77777777" w:rsidR="00EB1557" w:rsidRPr="00AA36EF" w:rsidRDefault="00EB1557" w:rsidP="005830F3">
            <w:pPr>
              <w:pStyle w:val="CRCoverPage"/>
              <w:spacing w:after="0"/>
              <w:rPr>
                <w:noProof/>
                <w:sz w:val="8"/>
                <w:szCs w:val="8"/>
              </w:rPr>
            </w:pPr>
          </w:p>
        </w:tc>
      </w:tr>
      <w:tr w:rsidR="00EB1557" w:rsidRPr="00AA36EF" w14:paraId="373C0BE0" w14:textId="77777777" w:rsidTr="005830F3">
        <w:tc>
          <w:tcPr>
            <w:tcW w:w="1843" w:type="dxa"/>
            <w:tcBorders>
              <w:left w:val="single" w:sz="4" w:space="0" w:color="auto"/>
            </w:tcBorders>
          </w:tcPr>
          <w:p w14:paraId="230C67AD" w14:textId="77777777" w:rsidR="00EB1557" w:rsidRPr="00AA36EF" w:rsidRDefault="00EB1557" w:rsidP="005830F3">
            <w:pPr>
              <w:pStyle w:val="CRCoverPage"/>
              <w:tabs>
                <w:tab w:val="right" w:pos="1759"/>
              </w:tabs>
              <w:spacing w:after="0"/>
              <w:rPr>
                <w:b/>
                <w:i/>
                <w:noProof/>
              </w:rPr>
            </w:pPr>
            <w:r w:rsidRPr="00AA36EF">
              <w:rPr>
                <w:b/>
                <w:i/>
                <w:noProof/>
              </w:rPr>
              <w:t>Work item code:</w:t>
            </w:r>
          </w:p>
        </w:tc>
        <w:tc>
          <w:tcPr>
            <w:tcW w:w="3686" w:type="dxa"/>
            <w:gridSpan w:val="5"/>
            <w:shd w:val="pct30" w:color="FFFF00" w:fill="auto"/>
          </w:tcPr>
          <w:p w14:paraId="2DF21F1B" w14:textId="77777777" w:rsidR="00EB1557" w:rsidRPr="00AA36EF" w:rsidRDefault="00EB1557" w:rsidP="005830F3">
            <w:pPr>
              <w:pStyle w:val="CRCoverPage"/>
              <w:spacing w:after="0"/>
              <w:ind w:left="100"/>
              <w:rPr>
                <w:noProof/>
              </w:rPr>
            </w:pPr>
            <w:r w:rsidRPr="00AA36EF">
              <w:rPr>
                <w:noProof/>
              </w:rPr>
              <w:t>TEI14_Test, MCPTT-ConTest</w:t>
            </w:r>
          </w:p>
        </w:tc>
        <w:tc>
          <w:tcPr>
            <w:tcW w:w="567" w:type="dxa"/>
            <w:tcBorders>
              <w:left w:val="nil"/>
            </w:tcBorders>
          </w:tcPr>
          <w:p w14:paraId="3CA01EAF" w14:textId="77777777" w:rsidR="00EB1557" w:rsidRPr="00AA36EF" w:rsidRDefault="00EB1557" w:rsidP="005830F3">
            <w:pPr>
              <w:pStyle w:val="CRCoverPage"/>
              <w:spacing w:after="0"/>
              <w:ind w:right="100"/>
              <w:rPr>
                <w:noProof/>
              </w:rPr>
            </w:pPr>
          </w:p>
        </w:tc>
        <w:tc>
          <w:tcPr>
            <w:tcW w:w="1417" w:type="dxa"/>
            <w:gridSpan w:val="3"/>
            <w:tcBorders>
              <w:left w:val="nil"/>
            </w:tcBorders>
          </w:tcPr>
          <w:p w14:paraId="65C5EB2D" w14:textId="77777777" w:rsidR="00EB1557" w:rsidRPr="00AA36EF" w:rsidRDefault="00EB1557" w:rsidP="005830F3">
            <w:pPr>
              <w:pStyle w:val="CRCoverPage"/>
              <w:spacing w:after="0"/>
              <w:jc w:val="right"/>
              <w:rPr>
                <w:noProof/>
              </w:rPr>
            </w:pPr>
            <w:r w:rsidRPr="00AA36EF">
              <w:rPr>
                <w:b/>
                <w:i/>
                <w:noProof/>
              </w:rPr>
              <w:t>Date:</w:t>
            </w:r>
          </w:p>
        </w:tc>
        <w:tc>
          <w:tcPr>
            <w:tcW w:w="2127" w:type="dxa"/>
            <w:tcBorders>
              <w:right w:val="single" w:sz="4" w:space="0" w:color="auto"/>
            </w:tcBorders>
            <w:shd w:val="pct30" w:color="FFFF00" w:fill="auto"/>
          </w:tcPr>
          <w:p w14:paraId="74DC01C0" w14:textId="77777777" w:rsidR="00EB1557" w:rsidRPr="00AA36EF" w:rsidRDefault="00EB1557" w:rsidP="005830F3">
            <w:pPr>
              <w:pStyle w:val="CRCoverPage"/>
              <w:spacing w:after="0"/>
              <w:ind w:left="100"/>
              <w:rPr>
                <w:noProof/>
              </w:rPr>
            </w:pPr>
            <w:r w:rsidRPr="00AA36EF">
              <w:t>2021-02-05</w:t>
            </w:r>
          </w:p>
        </w:tc>
      </w:tr>
      <w:tr w:rsidR="00EB1557" w:rsidRPr="00AA36EF" w14:paraId="394BC568" w14:textId="77777777" w:rsidTr="005830F3">
        <w:tc>
          <w:tcPr>
            <w:tcW w:w="1843" w:type="dxa"/>
            <w:tcBorders>
              <w:left w:val="single" w:sz="4" w:space="0" w:color="auto"/>
            </w:tcBorders>
          </w:tcPr>
          <w:p w14:paraId="15A06439" w14:textId="77777777" w:rsidR="00EB1557" w:rsidRPr="00AA36EF" w:rsidRDefault="00EB1557" w:rsidP="005830F3">
            <w:pPr>
              <w:pStyle w:val="CRCoverPage"/>
              <w:spacing w:after="0"/>
              <w:rPr>
                <w:b/>
                <w:i/>
                <w:noProof/>
                <w:sz w:val="8"/>
                <w:szCs w:val="8"/>
              </w:rPr>
            </w:pPr>
          </w:p>
        </w:tc>
        <w:tc>
          <w:tcPr>
            <w:tcW w:w="1986" w:type="dxa"/>
            <w:gridSpan w:val="4"/>
          </w:tcPr>
          <w:p w14:paraId="45319C00" w14:textId="77777777" w:rsidR="00EB1557" w:rsidRPr="00AA36EF" w:rsidRDefault="00EB1557" w:rsidP="005830F3">
            <w:pPr>
              <w:pStyle w:val="CRCoverPage"/>
              <w:spacing w:after="0"/>
              <w:rPr>
                <w:noProof/>
                <w:sz w:val="8"/>
                <w:szCs w:val="8"/>
              </w:rPr>
            </w:pPr>
          </w:p>
        </w:tc>
        <w:tc>
          <w:tcPr>
            <w:tcW w:w="2267" w:type="dxa"/>
            <w:gridSpan w:val="2"/>
          </w:tcPr>
          <w:p w14:paraId="1B3A75CF" w14:textId="77777777" w:rsidR="00EB1557" w:rsidRPr="00AA36EF" w:rsidRDefault="00EB1557" w:rsidP="005830F3">
            <w:pPr>
              <w:pStyle w:val="CRCoverPage"/>
              <w:spacing w:after="0"/>
              <w:rPr>
                <w:noProof/>
                <w:sz w:val="8"/>
                <w:szCs w:val="8"/>
              </w:rPr>
            </w:pPr>
          </w:p>
        </w:tc>
        <w:tc>
          <w:tcPr>
            <w:tcW w:w="1417" w:type="dxa"/>
            <w:gridSpan w:val="3"/>
          </w:tcPr>
          <w:p w14:paraId="2CC63674" w14:textId="77777777" w:rsidR="00EB1557" w:rsidRPr="00AA36EF" w:rsidRDefault="00EB1557" w:rsidP="005830F3">
            <w:pPr>
              <w:pStyle w:val="CRCoverPage"/>
              <w:spacing w:after="0"/>
              <w:rPr>
                <w:noProof/>
                <w:sz w:val="8"/>
                <w:szCs w:val="8"/>
              </w:rPr>
            </w:pPr>
          </w:p>
        </w:tc>
        <w:tc>
          <w:tcPr>
            <w:tcW w:w="2127" w:type="dxa"/>
            <w:tcBorders>
              <w:right w:val="single" w:sz="4" w:space="0" w:color="auto"/>
            </w:tcBorders>
          </w:tcPr>
          <w:p w14:paraId="4B23D915" w14:textId="77777777" w:rsidR="00EB1557" w:rsidRPr="00AA36EF" w:rsidRDefault="00EB1557" w:rsidP="005830F3">
            <w:pPr>
              <w:pStyle w:val="CRCoverPage"/>
              <w:spacing w:after="0"/>
              <w:rPr>
                <w:noProof/>
                <w:sz w:val="8"/>
                <w:szCs w:val="8"/>
              </w:rPr>
            </w:pPr>
          </w:p>
        </w:tc>
      </w:tr>
      <w:tr w:rsidR="00EB1557" w:rsidRPr="00AA36EF" w14:paraId="3FE968EB" w14:textId="77777777" w:rsidTr="005830F3">
        <w:trPr>
          <w:cantSplit/>
        </w:trPr>
        <w:tc>
          <w:tcPr>
            <w:tcW w:w="1843" w:type="dxa"/>
            <w:tcBorders>
              <w:left w:val="single" w:sz="4" w:space="0" w:color="auto"/>
            </w:tcBorders>
          </w:tcPr>
          <w:p w14:paraId="2AE10B43" w14:textId="77777777" w:rsidR="00EB1557" w:rsidRPr="00AA36EF" w:rsidRDefault="00EB1557" w:rsidP="005830F3">
            <w:pPr>
              <w:pStyle w:val="CRCoverPage"/>
              <w:tabs>
                <w:tab w:val="right" w:pos="1759"/>
              </w:tabs>
              <w:spacing w:after="0"/>
              <w:rPr>
                <w:b/>
                <w:i/>
                <w:noProof/>
              </w:rPr>
            </w:pPr>
            <w:r w:rsidRPr="00AA36EF">
              <w:rPr>
                <w:b/>
                <w:i/>
                <w:noProof/>
              </w:rPr>
              <w:t>Category:</w:t>
            </w:r>
          </w:p>
        </w:tc>
        <w:tc>
          <w:tcPr>
            <w:tcW w:w="851" w:type="dxa"/>
            <w:shd w:val="pct30" w:color="FFFF00" w:fill="auto"/>
          </w:tcPr>
          <w:p w14:paraId="1679D312" w14:textId="77777777" w:rsidR="00EB1557" w:rsidRPr="00AA36EF" w:rsidRDefault="00EB1557" w:rsidP="005830F3">
            <w:pPr>
              <w:pStyle w:val="CRCoverPage"/>
              <w:spacing w:after="0"/>
              <w:ind w:left="100" w:right="-609"/>
              <w:rPr>
                <w:b/>
                <w:noProof/>
              </w:rPr>
            </w:pPr>
            <w:r w:rsidRPr="00AA36EF">
              <w:rPr>
                <w:b/>
                <w:bCs/>
              </w:rPr>
              <w:t>F</w:t>
            </w:r>
          </w:p>
        </w:tc>
        <w:tc>
          <w:tcPr>
            <w:tcW w:w="3402" w:type="dxa"/>
            <w:gridSpan w:val="5"/>
            <w:tcBorders>
              <w:left w:val="nil"/>
            </w:tcBorders>
          </w:tcPr>
          <w:p w14:paraId="5AA32930" w14:textId="77777777" w:rsidR="00EB1557" w:rsidRPr="00AA36EF" w:rsidRDefault="00EB1557" w:rsidP="005830F3">
            <w:pPr>
              <w:pStyle w:val="CRCoverPage"/>
              <w:spacing w:after="0"/>
              <w:rPr>
                <w:noProof/>
              </w:rPr>
            </w:pPr>
          </w:p>
        </w:tc>
        <w:tc>
          <w:tcPr>
            <w:tcW w:w="1417" w:type="dxa"/>
            <w:gridSpan w:val="3"/>
            <w:tcBorders>
              <w:left w:val="nil"/>
            </w:tcBorders>
          </w:tcPr>
          <w:p w14:paraId="406FF380" w14:textId="77777777" w:rsidR="00EB1557" w:rsidRPr="00AA36EF" w:rsidRDefault="00EB1557" w:rsidP="005830F3">
            <w:pPr>
              <w:pStyle w:val="CRCoverPage"/>
              <w:spacing w:after="0"/>
              <w:jc w:val="right"/>
              <w:rPr>
                <w:b/>
                <w:i/>
                <w:noProof/>
              </w:rPr>
            </w:pPr>
            <w:r w:rsidRPr="00AA36EF">
              <w:rPr>
                <w:b/>
                <w:i/>
                <w:noProof/>
              </w:rPr>
              <w:t>Release:</w:t>
            </w:r>
          </w:p>
        </w:tc>
        <w:tc>
          <w:tcPr>
            <w:tcW w:w="2127" w:type="dxa"/>
            <w:tcBorders>
              <w:right w:val="single" w:sz="4" w:space="0" w:color="auto"/>
            </w:tcBorders>
            <w:shd w:val="pct30" w:color="FFFF00" w:fill="auto"/>
          </w:tcPr>
          <w:p w14:paraId="21DD3FE8" w14:textId="77777777" w:rsidR="00EB1557" w:rsidRPr="00AA36EF" w:rsidRDefault="00EB1557" w:rsidP="005830F3">
            <w:pPr>
              <w:pStyle w:val="CRCoverPage"/>
              <w:spacing w:after="0"/>
              <w:ind w:left="100"/>
              <w:rPr>
                <w:noProof/>
              </w:rPr>
            </w:pPr>
            <w:r w:rsidRPr="00AA36EF">
              <w:rPr>
                <w:noProof/>
              </w:rPr>
              <w:fldChar w:fldCharType="begin"/>
            </w:r>
            <w:r w:rsidRPr="00AA36EF">
              <w:rPr>
                <w:noProof/>
              </w:rPr>
              <w:instrText xml:space="preserve"> DOCPROPERTY  Release  \* MERGEFORMAT </w:instrText>
            </w:r>
            <w:r w:rsidRPr="00AA36EF">
              <w:rPr>
                <w:noProof/>
              </w:rPr>
              <w:fldChar w:fldCharType="separate"/>
            </w:r>
            <w:r w:rsidRPr="00AA36EF">
              <w:rPr>
                <w:noProof/>
              </w:rPr>
              <w:t>Rel-</w:t>
            </w:r>
            <w:r w:rsidRPr="00AA36EF">
              <w:rPr>
                <w:noProof/>
              </w:rPr>
              <w:fldChar w:fldCharType="end"/>
            </w:r>
            <w:r w:rsidRPr="00AA36EF">
              <w:rPr>
                <w:noProof/>
              </w:rPr>
              <w:t>14</w:t>
            </w:r>
          </w:p>
        </w:tc>
      </w:tr>
      <w:tr w:rsidR="00EB1557" w:rsidRPr="00AA36EF" w14:paraId="28F3ABB5" w14:textId="77777777" w:rsidTr="005830F3">
        <w:tc>
          <w:tcPr>
            <w:tcW w:w="1843" w:type="dxa"/>
            <w:tcBorders>
              <w:left w:val="single" w:sz="4" w:space="0" w:color="auto"/>
              <w:bottom w:val="single" w:sz="4" w:space="0" w:color="auto"/>
            </w:tcBorders>
          </w:tcPr>
          <w:p w14:paraId="786ADDB4" w14:textId="77777777" w:rsidR="00EB1557" w:rsidRPr="00AA36EF" w:rsidRDefault="00EB1557" w:rsidP="005830F3">
            <w:pPr>
              <w:pStyle w:val="CRCoverPage"/>
              <w:spacing w:after="0"/>
              <w:rPr>
                <w:b/>
                <w:i/>
                <w:noProof/>
              </w:rPr>
            </w:pPr>
          </w:p>
        </w:tc>
        <w:tc>
          <w:tcPr>
            <w:tcW w:w="4677" w:type="dxa"/>
            <w:gridSpan w:val="8"/>
            <w:tcBorders>
              <w:bottom w:val="single" w:sz="4" w:space="0" w:color="auto"/>
            </w:tcBorders>
          </w:tcPr>
          <w:p w14:paraId="36C83688" w14:textId="77777777" w:rsidR="00EB1557" w:rsidRPr="00AA36EF" w:rsidRDefault="00EB1557" w:rsidP="005830F3">
            <w:pPr>
              <w:pStyle w:val="CRCoverPage"/>
              <w:spacing w:after="0"/>
              <w:ind w:left="383" w:hanging="383"/>
              <w:rPr>
                <w:i/>
                <w:noProof/>
                <w:sz w:val="18"/>
              </w:rPr>
            </w:pPr>
            <w:r w:rsidRPr="00AA36EF">
              <w:rPr>
                <w:i/>
                <w:noProof/>
                <w:sz w:val="18"/>
              </w:rPr>
              <w:t xml:space="preserve">Use </w:t>
            </w:r>
            <w:r w:rsidRPr="00AA36EF">
              <w:rPr>
                <w:i/>
                <w:noProof/>
                <w:sz w:val="18"/>
                <w:u w:val="single"/>
              </w:rPr>
              <w:t>one</w:t>
            </w:r>
            <w:r w:rsidRPr="00AA36EF">
              <w:rPr>
                <w:i/>
                <w:noProof/>
                <w:sz w:val="18"/>
              </w:rPr>
              <w:t xml:space="preserve"> of the following categories:</w:t>
            </w:r>
            <w:r w:rsidRPr="00AA36EF">
              <w:rPr>
                <w:b/>
                <w:i/>
                <w:noProof/>
                <w:sz w:val="18"/>
              </w:rPr>
              <w:br/>
              <w:t>F</w:t>
            </w:r>
            <w:r w:rsidRPr="00AA36EF">
              <w:rPr>
                <w:i/>
                <w:noProof/>
                <w:sz w:val="18"/>
              </w:rPr>
              <w:t xml:space="preserve">  (correction)</w:t>
            </w:r>
            <w:r w:rsidRPr="00AA36EF">
              <w:rPr>
                <w:i/>
                <w:noProof/>
                <w:sz w:val="18"/>
              </w:rPr>
              <w:br/>
            </w:r>
            <w:r w:rsidRPr="00AA36EF">
              <w:rPr>
                <w:b/>
                <w:i/>
                <w:noProof/>
                <w:sz w:val="18"/>
              </w:rPr>
              <w:t>A</w:t>
            </w:r>
            <w:r w:rsidRPr="00AA36EF">
              <w:rPr>
                <w:i/>
                <w:noProof/>
                <w:sz w:val="18"/>
              </w:rPr>
              <w:t xml:space="preserve">  (mirror corresponding to a change in an earlier </w:t>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t>release)</w:t>
            </w:r>
            <w:r w:rsidRPr="00AA36EF">
              <w:rPr>
                <w:i/>
                <w:noProof/>
                <w:sz w:val="18"/>
              </w:rPr>
              <w:br/>
            </w:r>
            <w:r w:rsidRPr="00AA36EF">
              <w:rPr>
                <w:b/>
                <w:i/>
                <w:noProof/>
                <w:sz w:val="18"/>
              </w:rPr>
              <w:t>B</w:t>
            </w:r>
            <w:r w:rsidRPr="00AA36EF">
              <w:rPr>
                <w:i/>
                <w:noProof/>
                <w:sz w:val="18"/>
              </w:rPr>
              <w:t xml:space="preserve">  (addition of feature), </w:t>
            </w:r>
            <w:r w:rsidRPr="00AA36EF">
              <w:rPr>
                <w:i/>
                <w:noProof/>
                <w:sz w:val="18"/>
              </w:rPr>
              <w:br/>
            </w:r>
            <w:r w:rsidRPr="00AA36EF">
              <w:rPr>
                <w:b/>
                <w:i/>
                <w:noProof/>
                <w:sz w:val="18"/>
              </w:rPr>
              <w:t>C</w:t>
            </w:r>
            <w:r w:rsidRPr="00AA36EF">
              <w:rPr>
                <w:i/>
                <w:noProof/>
                <w:sz w:val="18"/>
              </w:rPr>
              <w:t xml:space="preserve">  (functional modification of feature)</w:t>
            </w:r>
            <w:r w:rsidRPr="00AA36EF">
              <w:rPr>
                <w:i/>
                <w:noProof/>
                <w:sz w:val="18"/>
              </w:rPr>
              <w:br/>
            </w:r>
            <w:r w:rsidRPr="00AA36EF">
              <w:rPr>
                <w:b/>
                <w:i/>
                <w:noProof/>
                <w:sz w:val="18"/>
              </w:rPr>
              <w:t>D</w:t>
            </w:r>
            <w:r w:rsidRPr="00AA36EF">
              <w:rPr>
                <w:i/>
                <w:noProof/>
                <w:sz w:val="18"/>
              </w:rPr>
              <w:t xml:space="preserve">  (editorial modification)</w:t>
            </w:r>
          </w:p>
          <w:p w14:paraId="39E0C7DD" w14:textId="77777777" w:rsidR="00EB1557" w:rsidRPr="00AA36EF" w:rsidRDefault="00EB1557" w:rsidP="005830F3">
            <w:pPr>
              <w:pStyle w:val="CRCoverPage"/>
              <w:rPr>
                <w:noProof/>
              </w:rPr>
            </w:pPr>
            <w:r w:rsidRPr="00AA36EF">
              <w:rPr>
                <w:noProof/>
                <w:sz w:val="18"/>
              </w:rPr>
              <w:t>Detailed explanations of the above categories can</w:t>
            </w:r>
            <w:r w:rsidRPr="00AA36EF">
              <w:rPr>
                <w:noProof/>
                <w:sz w:val="18"/>
              </w:rPr>
              <w:br/>
              <w:t xml:space="preserve">be found in 3GPP </w:t>
            </w:r>
            <w:hyperlink r:id="rId12" w:history="1">
              <w:r w:rsidRPr="00AA36EF">
                <w:rPr>
                  <w:rStyle w:val="Hyperlink"/>
                  <w:noProof/>
                  <w:sz w:val="18"/>
                </w:rPr>
                <w:t>TR 21.900</w:t>
              </w:r>
            </w:hyperlink>
            <w:r w:rsidRPr="00AA36EF">
              <w:rPr>
                <w:noProof/>
                <w:sz w:val="18"/>
              </w:rPr>
              <w:t>.</w:t>
            </w:r>
          </w:p>
        </w:tc>
        <w:tc>
          <w:tcPr>
            <w:tcW w:w="3120" w:type="dxa"/>
            <w:gridSpan w:val="2"/>
            <w:tcBorders>
              <w:bottom w:val="single" w:sz="4" w:space="0" w:color="auto"/>
              <w:right w:val="single" w:sz="4" w:space="0" w:color="auto"/>
            </w:tcBorders>
          </w:tcPr>
          <w:p w14:paraId="7F60358F" w14:textId="77777777" w:rsidR="00EB1557" w:rsidRPr="00AA36EF" w:rsidRDefault="00EB1557" w:rsidP="005830F3">
            <w:pPr>
              <w:pStyle w:val="CRCoverPage"/>
              <w:tabs>
                <w:tab w:val="left" w:pos="950"/>
              </w:tabs>
              <w:spacing w:after="0"/>
              <w:ind w:left="241" w:hanging="241"/>
              <w:rPr>
                <w:i/>
                <w:noProof/>
                <w:sz w:val="18"/>
              </w:rPr>
            </w:pPr>
            <w:r w:rsidRPr="00AA36EF">
              <w:rPr>
                <w:i/>
                <w:noProof/>
                <w:sz w:val="18"/>
              </w:rPr>
              <w:t xml:space="preserve">Use </w:t>
            </w:r>
            <w:r w:rsidRPr="00AA36EF">
              <w:rPr>
                <w:i/>
                <w:noProof/>
                <w:sz w:val="18"/>
                <w:u w:val="single"/>
              </w:rPr>
              <w:t>one</w:t>
            </w:r>
            <w:r w:rsidRPr="00AA36EF">
              <w:rPr>
                <w:i/>
                <w:noProof/>
                <w:sz w:val="18"/>
              </w:rPr>
              <w:t xml:space="preserve"> of the following releases:</w:t>
            </w:r>
            <w:r w:rsidRPr="00AA36EF">
              <w:rPr>
                <w:i/>
                <w:noProof/>
                <w:sz w:val="18"/>
              </w:rPr>
              <w:br/>
              <w:t>Rel-8</w:t>
            </w:r>
            <w:r w:rsidRPr="00AA36EF">
              <w:rPr>
                <w:i/>
                <w:noProof/>
                <w:sz w:val="18"/>
              </w:rPr>
              <w:tab/>
              <w:t>(Release 8)</w:t>
            </w:r>
            <w:r w:rsidRPr="00AA36EF">
              <w:rPr>
                <w:i/>
                <w:noProof/>
                <w:sz w:val="18"/>
              </w:rPr>
              <w:br/>
              <w:t>Rel-9</w:t>
            </w:r>
            <w:r w:rsidRPr="00AA36EF">
              <w:rPr>
                <w:i/>
                <w:noProof/>
                <w:sz w:val="18"/>
              </w:rPr>
              <w:tab/>
              <w:t>(Release 9)</w:t>
            </w:r>
            <w:r w:rsidRPr="00AA36EF">
              <w:rPr>
                <w:i/>
                <w:noProof/>
                <w:sz w:val="18"/>
              </w:rPr>
              <w:br/>
              <w:t>Rel-10</w:t>
            </w:r>
            <w:r w:rsidRPr="00AA36EF">
              <w:rPr>
                <w:i/>
                <w:noProof/>
                <w:sz w:val="18"/>
              </w:rPr>
              <w:tab/>
              <w:t>(Release 10)</w:t>
            </w:r>
            <w:r w:rsidRPr="00AA36EF">
              <w:rPr>
                <w:i/>
                <w:noProof/>
                <w:sz w:val="18"/>
              </w:rPr>
              <w:br/>
              <w:t>Rel-11</w:t>
            </w:r>
            <w:r w:rsidRPr="00AA36EF">
              <w:rPr>
                <w:i/>
                <w:noProof/>
                <w:sz w:val="18"/>
              </w:rPr>
              <w:tab/>
              <w:t>(Release 11)</w:t>
            </w:r>
            <w:r w:rsidRPr="00AA36EF">
              <w:rPr>
                <w:i/>
                <w:noProof/>
                <w:sz w:val="18"/>
              </w:rPr>
              <w:br/>
              <w:t>…</w:t>
            </w:r>
            <w:r w:rsidRPr="00AA36EF">
              <w:rPr>
                <w:i/>
                <w:noProof/>
                <w:sz w:val="18"/>
              </w:rPr>
              <w:br/>
              <w:t>Rel-15</w:t>
            </w:r>
            <w:r w:rsidRPr="00AA36EF">
              <w:rPr>
                <w:i/>
                <w:noProof/>
                <w:sz w:val="18"/>
              </w:rPr>
              <w:tab/>
              <w:t>(Release 15)</w:t>
            </w:r>
            <w:r w:rsidRPr="00AA36EF">
              <w:rPr>
                <w:i/>
                <w:noProof/>
                <w:sz w:val="18"/>
              </w:rPr>
              <w:br/>
              <w:t>Rel-16</w:t>
            </w:r>
            <w:r w:rsidRPr="00AA36EF">
              <w:rPr>
                <w:i/>
                <w:noProof/>
                <w:sz w:val="18"/>
              </w:rPr>
              <w:tab/>
              <w:t>(Release 16)</w:t>
            </w:r>
            <w:r w:rsidRPr="00AA36EF">
              <w:rPr>
                <w:i/>
                <w:noProof/>
                <w:sz w:val="18"/>
              </w:rPr>
              <w:br/>
              <w:t>Rel-17</w:t>
            </w:r>
            <w:r w:rsidRPr="00AA36EF">
              <w:rPr>
                <w:i/>
                <w:noProof/>
                <w:sz w:val="18"/>
              </w:rPr>
              <w:tab/>
              <w:t>(Release 17)</w:t>
            </w:r>
            <w:r w:rsidRPr="00AA36EF">
              <w:rPr>
                <w:i/>
                <w:noProof/>
                <w:sz w:val="18"/>
              </w:rPr>
              <w:br/>
              <w:t>Rel-18</w:t>
            </w:r>
            <w:r w:rsidRPr="00AA36EF">
              <w:rPr>
                <w:i/>
                <w:noProof/>
                <w:sz w:val="18"/>
              </w:rPr>
              <w:tab/>
              <w:t>(Release 18)</w:t>
            </w:r>
          </w:p>
        </w:tc>
      </w:tr>
      <w:tr w:rsidR="00EB1557" w:rsidRPr="00AA36EF" w14:paraId="0B7B1FEE" w14:textId="77777777" w:rsidTr="005830F3">
        <w:tc>
          <w:tcPr>
            <w:tcW w:w="1843" w:type="dxa"/>
          </w:tcPr>
          <w:p w14:paraId="270F02DE" w14:textId="77777777" w:rsidR="00EB1557" w:rsidRPr="00AA36EF" w:rsidRDefault="00EB1557" w:rsidP="005830F3">
            <w:pPr>
              <w:pStyle w:val="CRCoverPage"/>
              <w:spacing w:after="0"/>
              <w:rPr>
                <w:b/>
                <w:i/>
                <w:noProof/>
                <w:sz w:val="8"/>
                <w:szCs w:val="8"/>
              </w:rPr>
            </w:pPr>
          </w:p>
        </w:tc>
        <w:tc>
          <w:tcPr>
            <w:tcW w:w="7797" w:type="dxa"/>
            <w:gridSpan w:val="10"/>
          </w:tcPr>
          <w:p w14:paraId="05EDB666" w14:textId="77777777" w:rsidR="00EB1557" w:rsidRPr="00AA36EF" w:rsidRDefault="00EB1557" w:rsidP="005830F3">
            <w:pPr>
              <w:pStyle w:val="CRCoverPage"/>
              <w:spacing w:after="0"/>
              <w:rPr>
                <w:noProof/>
                <w:sz w:val="8"/>
                <w:szCs w:val="8"/>
              </w:rPr>
            </w:pPr>
          </w:p>
        </w:tc>
      </w:tr>
      <w:tr w:rsidR="00EB1557" w:rsidRPr="00AA36EF" w14:paraId="16E52AA7" w14:textId="77777777" w:rsidTr="005830F3">
        <w:tc>
          <w:tcPr>
            <w:tcW w:w="2694" w:type="dxa"/>
            <w:gridSpan w:val="2"/>
            <w:tcBorders>
              <w:top w:val="single" w:sz="4" w:space="0" w:color="auto"/>
              <w:left w:val="single" w:sz="4" w:space="0" w:color="auto"/>
            </w:tcBorders>
          </w:tcPr>
          <w:p w14:paraId="0D849BC5" w14:textId="77777777" w:rsidR="00EB1557" w:rsidRPr="00AA36EF" w:rsidRDefault="00EB1557" w:rsidP="005830F3">
            <w:pPr>
              <w:pStyle w:val="CRCoverPage"/>
              <w:tabs>
                <w:tab w:val="right" w:pos="2184"/>
              </w:tabs>
              <w:spacing w:after="0"/>
              <w:rPr>
                <w:b/>
                <w:i/>
                <w:noProof/>
              </w:rPr>
            </w:pPr>
            <w:r w:rsidRPr="00AA36EF">
              <w:rPr>
                <w:b/>
                <w:i/>
                <w:noProof/>
              </w:rPr>
              <w:t>Reason for change:</w:t>
            </w:r>
          </w:p>
        </w:tc>
        <w:tc>
          <w:tcPr>
            <w:tcW w:w="6946" w:type="dxa"/>
            <w:gridSpan w:val="9"/>
            <w:tcBorders>
              <w:top w:val="single" w:sz="4" w:space="0" w:color="auto"/>
              <w:right w:val="single" w:sz="4" w:space="0" w:color="auto"/>
            </w:tcBorders>
            <w:shd w:val="pct30" w:color="FFFF00" w:fill="auto"/>
          </w:tcPr>
          <w:p w14:paraId="335891C9" w14:textId="77777777" w:rsidR="00EB1557" w:rsidRPr="00AA36EF" w:rsidRDefault="00EB1557" w:rsidP="00EB1557">
            <w:pPr>
              <w:pStyle w:val="CRCoverPage"/>
              <w:numPr>
                <w:ilvl w:val="0"/>
                <w:numId w:val="10"/>
              </w:numPr>
              <w:spacing w:after="0"/>
              <w:rPr>
                <w:rFonts w:cs="Arial"/>
                <w:lang w:eastAsia="en-GB"/>
              </w:rPr>
            </w:pPr>
            <w:r w:rsidRPr="00AA36EF">
              <w:rPr>
                <w:noProof/>
              </w:rPr>
              <w:tab/>
            </w:r>
            <w:r w:rsidRPr="00AA36EF">
              <w:rPr>
                <w:rFonts w:cs="Arial"/>
                <w:lang w:eastAsia="en-GB"/>
              </w:rPr>
              <w:t>Structure and content of specific message content incorrect</w:t>
            </w:r>
          </w:p>
          <w:p w14:paraId="67DD8EDA" w14:textId="77777777" w:rsidR="00EB1557" w:rsidRPr="00AA36EF" w:rsidRDefault="00EB1557" w:rsidP="00EB1557">
            <w:pPr>
              <w:pStyle w:val="CRCoverPage"/>
              <w:numPr>
                <w:ilvl w:val="1"/>
                <w:numId w:val="10"/>
              </w:numPr>
              <w:spacing w:after="0"/>
              <w:rPr>
                <w:rFonts w:cs="Arial"/>
                <w:lang w:eastAsia="en-GB"/>
              </w:rPr>
            </w:pPr>
            <w:r w:rsidRPr="00AA36EF">
              <w:rPr>
                <w:rFonts w:cs="Arial"/>
                <w:lang w:eastAsia="en-GB"/>
              </w:rPr>
              <w:t xml:space="preserve">PIDF structure and content of </w:t>
            </w:r>
            <w:proofErr w:type="spellStart"/>
            <w:r w:rsidRPr="00AA36EF">
              <w:rPr>
                <w:rFonts w:cs="Arial"/>
                <w:lang w:eastAsia="en-GB"/>
              </w:rPr>
              <w:t>mcptt</w:t>
            </w:r>
            <w:proofErr w:type="spellEnd"/>
            <w:r w:rsidRPr="00AA36EF">
              <w:rPr>
                <w:rFonts w:cs="Arial"/>
                <w:lang w:eastAsia="en-GB"/>
              </w:rPr>
              <w:t xml:space="preserve"> extension</w:t>
            </w:r>
          </w:p>
          <w:p w14:paraId="39BE424C" w14:textId="02F84D54" w:rsidR="00EB1557" w:rsidRPr="00AA36EF" w:rsidRDefault="00EB1557" w:rsidP="00EB1557">
            <w:pPr>
              <w:pStyle w:val="CRCoverPage"/>
              <w:numPr>
                <w:ilvl w:val="1"/>
                <w:numId w:val="10"/>
              </w:numPr>
              <w:spacing w:after="0"/>
              <w:rPr>
                <w:noProof/>
              </w:rPr>
            </w:pPr>
            <w:r w:rsidRPr="00AA36EF">
              <w:rPr>
                <w:rFonts w:cs="Arial"/>
                <w:lang w:eastAsia="en-GB"/>
              </w:rPr>
              <w:t>T</w:t>
            </w:r>
            <w:r w:rsidRPr="00AA36EF">
              <w:t>S 24.379 cl</w:t>
            </w:r>
            <w:r w:rsidR="00F35DE4" w:rsidRPr="00AA36EF">
              <w:t>ause</w:t>
            </w:r>
            <w:r w:rsidRPr="00AA36EF">
              <w:t xml:space="preserve"> 9.2.2</w:t>
            </w:r>
            <w:r w:rsidR="00F35DE4" w:rsidRPr="00AA36EF">
              <w:t>:</w:t>
            </w:r>
            <w:r w:rsidRPr="00AA36EF">
              <w:t xml:space="preserve"> p-id in NOTIFY only present if induced by PUBLISH and reflected</w:t>
            </w:r>
          </w:p>
          <w:p w14:paraId="741DFA4A" w14:textId="77777777" w:rsidR="00EB1557" w:rsidRPr="001F1B4D" w:rsidRDefault="00EB1557" w:rsidP="00EB1557">
            <w:pPr>
              <w:pStyle w:val="CRCoverPage"/>
              <w:numPr>
                <w:ilvl w:val="1"/>
                <w:numId w:val="10"/>
              </w:numPr>
              <w:spacing w:after="0"/>
              <w:rPr>
                <w:noProof/>
              </w:rPr>
            </w:pPr>
            <w:r w:rsidRPr="00AA36EF">
              <w:rPr>
                <w:rFonts w:cs="Arial"/>
                <w:lang w:eastAsia="en-GB"/>
              </w:rPr>
              <w:t xml:space="preserve">TS 24.379 cl. 9.2.2.2.8 calling user id in </w:t>
            </w:r>
            <w:proofErr w:type="spellStart"/>
            <w:r w:rsidRPr="00AA36EF">
              <w:rPr>
                <w:rFonts w:cs="Arial"/>
                <w:lang w:eastAsia="en-GB"/>
              </w:rPr>
              <w:t>mcptt</w:t>
            </w:r>
            <w:proofErr w:type="spellEnd"/>
            <w:r w:rsidRPr="00AA36EF">
              <w:rPr>
                <w:rFonts w:cs="Arial"/>
                <w:lang w:eastAsia="en-GB"/>
              </w:rPr>
              <w:t xml:space="preserve"> info of SIP MESSAGE in step 39 missing</w:t>
            </w:r>
          </w:p>
          <w:p w14:paraId="0A075F29" w14:textId="77777777" w:rsidR="001F1B4D" w:rsidRPr="006C2327" w:rsidRDefault="001F1B4D" w:rsidP="001F1B4D">
            <w:pPr>
              <w:pStyle w:val="CRCoverPage"/>
              <w:spacing w:after="0"/>
              <w:rPr>
                <w:noProof/>
                <w:highlight w:val="yellow"/>
              </w:rPr>
            </w:pPr>
            <w:r w:rsidRPr="006C2327">
              <w:rPr>
                <w:noProof/>
                <w:highlight w:val="yellow"/>
              </w:rPr>
              <w:t>Rev1:</w:t>
            </w:r>
          </w:p>
          <w:p w14:paraId="10A0205B" w14:textId="77777777" w:rsidR="001F1B4D" w:rsidRDefault="001F1B4D" w:rsidP="001F1B4D">
            <w:pPr>
              <w:pStyle w:val="CRCoverPage"/>
              <w:numPr>
                <w:ilvl w:val="0"/>
                <w:numId w:val="46"/>
              </w:numPr>
              <w:spacing w:after="0"/>
              <w:rPr>
                <w:noProof/>
              </w:rPr>
            </w:pPr>
            <w:r w:rsidRPr="006C2327">
              <w:rPr>
                <w:noProof/>
                <w:highlight w:val="yellow"/>
              </w:rPr>
              <w:t>As the SIP MESSGE at step 39 does not contain an Expires header the 200 OK step 40 does not need to contain an Expires header too</w:t>
            </w:r>
          </w:p>
          <w:p w14:paraId="5302362C" w14:textId="25156A84" w:rsidR="006C2327" w:rsidRPr="00AA36EF" w:rsidRDefault="006C2327" w:rsidP="001F1B4D">
            <w:pPr>
              <w:pStyle w:val="CRCoverPage"/>
              <w:numPr>
                <w:ilvl w:val="0"/>
                <w:numId w:val="46"/>
              </w:numPr>
              <w:spacing w:after="0"/>
              <w:rPr>
                <w:noProof/>
              </w:rPr>
            </w:pPr>
            <w:r w:rsidRPr="00284A1D">
              <w:rPr>
                <w:noProof/>
                <w:highlight w:val="yellow"/>
              </w:rPr>
              <w:t>SIP 200 (OK) at steps 4G, 4I and 23C is in UL and does not need any specific message contents</w:t>
            </w:r>
          </w:p>
        </w:tc>
      </w:tr>
      <w:tr w:rsidR="00EB1557" w:rsidRPr="00AA36EF" w14:paraId="48A48B63" w14:textId="77777777" w:rsidTr="005830F3">
        <w:tc>
          <w:tcPr>
            <w:tcW w:w="2694" w:type="dxa"/>
            <w:gridSpan w:val="2"/>
            <w:tcBorders>
              <w:left w:val="single" w:sz="4" w:space="0" w:color="auto"/>
            </w:tcBorders>
          </w:tcPr>
          <w:p w14:paraId="70A1F506" w14:textId="77777777" w:rsidR="00EB1557" w:rsidRPr="00AA36EF" w:rsidRDefault="00EB1557" w:rsidP="005830F3">
            <w:pPr>
              <w:pStyle w:val="CRCoverPage"/>
              <w:spacing w:after="0"/>
              <w:rPr>
                <w:b/>
                <w:i/>
                <w:noProof/>
                <w:sz w:val="8"/>
                <w:szCs w:val="8"/>
              </w:rPr>
            </w:pPr>
          </w:p>
        </w:tc>
        <w:tc>
          <w:tcPr>
            <w:tcW w:w="6946" w:type="dxa"/>
            <w:gridSpan w:val="9"/>
            <w:tcBorders>
              <w:right w:val="single" w:sz="4" w:space="0" w:color="auto"/>
            </w:tcBorders>
          </w:tcPr>
          <w:p w14:paraId="1041D567" w14:textId="77777777" w:rsidR="00EB1557" w:rsidRPr="00AA36EF" w:rsidRDefault="00EB1557" w:rsidP="005830F3">
            <w:pPr>
              <w:pStyle w:val="CRCoverPage"/>
              <w:spacing w:after="0"/>
              <w:rPr>
                <w:noProof/>
                <w:sz w:val="8"/>
                <w:szCs w:val="8"/>
              </w:rPr>
            </w:pPr>
          </w:p>
        </w:tc>
      </w:tr>
      <w:tr w:rsidR="00EB1557" w:rsidRPr="00AA36EF" w14:paraId="086E5943" w14:textId="77777777" w:rsidTr="005830F3">
        <w:tc>
          <w:tcPr>
            <w:tcW w:w="2694" w:type="dxa"/>
            <w:gridSpan w:val="2"/>
            <w:tcBorders>
              <w:left w:val="single" w:sz="4" w:space="0" w:color="auto"/>
            </w:tcBorders>
          </w:tcPr>
          <w:p w14:paraId="6B842CEE" w14:textId="77777777" w:rsidR="00EB1557" w:rsidRPr="00AA36EF" w:rsidRDefault="00EB1557" w:rsidP="005830F3">
            <w:pPr>
              <w:pStyle w:val="CRCoverPage"/>
              <w:tabs>
                <w:tab w:val="right" w:pos="2184"/>
              </w:tabs>
              <w:spacing w:after="0"/>
              <w:rPr>
                <w:b/>
                <w:i/>
                <w:noProof/>
              </w:rPr>
            </w:pPr>
            <w:r w:rsidRPr="00AA36EF">
              <w:rPr>
                <w:b/>
                <w:i/>
                <w:noProof/>
              </w:rPr>
              <w:t>Summary of change:</w:t>
            </w:r>
          </w:p>
        </w:tc>
        <w:tc>
          <w:tcPr>
            <w:tcW w:w="6946" w:type="dxa"/>
            <w:gridSpan w:val="9"/>
            <w:tcBorders>
              <w:right w:val="single" w:sz="4" w:space="0" w:color="auto"/>
            </w:tcBorders>
            <w:shd w:val="pct30" w:color="FFFF00" w:fill="auto"/>
          </w:tcPr>
          <w:p w14:paraId="58C29BC0" w14:textId="77777777" w:rsidR="00D456FF" w:rsidRPr="00AA36EF" w:rsidRDefault="00EB1557" w:rsidP="00D456FF">
            <w:pPr>
              <w:pStyle w:val="CRCoverPage"/>
              <w:numPr>
                <w:ilvl w:val="0"/>
                <w:numId w:val="11"/>
              </w:numPr>
              <w:spacing w:after="0"/>
              <w:rPr>
                <w:rFonts w:cs="Arial"/>
                <w:lang w:eastAsia="en-GB"/>
              </w:rPr>
            </w:pPr>
            <w:r w:rsidRPr="00AA36EF">
              <w:rPr>
                <w:rFonts w:cs="Arial"/>
                <w:lang w:eastAsia="en-GB"/>
              </w:rPr>
              <w:t xml:space="preserve">Structure and content of specific message content </w:t>
            </w:r>
          </w:p>
          <w:p w14:paraId="03FD0B6E" w14:textId="0292E75D" w:rsidR="00EB1557" w:rsidRPr="00AA36EF" w:rsidRDefault="00EB1557" w:rsidP="00D456FF">
            <w:pPr>
              <w:pStyle w:val="CRCoverPage"/>
              <w:numPr>
                <w:ilvl w:val="1"/>
                <w:numId w:val="11"/>
              </w:numPr>
              <w:spacing w:after="0"/>
              <w:rPr>
                <w:rFonts w:cs="Arial"/>
                <w:lang w:eastAsia="en-GB"/>
              </w:rPr>
            </w:pPr>
            <w:r w:rsidRPr="00AA36EF">
              <w:rPr>
                <w:rFonts w:cs="Arial"/>
                <w:lang w:eastAsia="en-GB"/>
              </w:rPr>
              <w:t>PIDF structure and content corrected – split of tables into UL and DL</w:t>
            </w:r>
          </w:p>
          <w:p w14:paraId="1DAC206D" w14:textId="77777777" w:rsidR="00EB1557" w:rsidRPr="00AA36EF" w:rsidRDefault="00EB1557" w:rsidP="00D456FF">
            <w:pPr>
              <w:pStyle w:val="CRCoverPage"/>
              <w:numPr>
                <w:ilvl w:val="1"/>
                <w:numId w:val="11"/>
              </w:numPr>
              <w:spacing w:after="0"/>
              <w:rPr>
                <w:noProof/>
              </w:rPr>
            </w:pPr>
            <w:r w:rsidRPr="00AA36EF">
              <w:rPr>
                <w:rFonts w:cs="Arial"/>
                <w:lang w:eastAsia="en-GB"/>
              </w:rPr>
              <w:t>P-id correctly set</w:t>
            </w:r>
          </w:p>
          <w:p w14:paraId="03BB05FB" w14:textId="77777777" w:rsidR="00EB1557" w:rsidRPr="001F1B4D" w:rsidRDefault="00EB1557" w:rsidP="00D456FF">
            <w:pPr>
              <w:pStyle w:val="CRCoverPage"/>
              <w:numPr>
                <w:ilvl w:val="1"/>
                <w:numId w:val="11"/>
              </w:numPr>
              <w:spacing w:after="0"/>
              <w:rPr>
                <w:noProof/>
              </w:rPr>
            </w:pPr>
            <w:r w:rsidRPr="00AA36EF">
              <w:rPr>
                <w:rFonts w:cs="Arial"/>
                <w:lang w:eastAsia="en-GB"/>
              </w:rPr>
              <w:t xml:space="preserve">Calling user id in </w:t>
            </w:r>
            <w:proofErr w:type="spellStart"/>
            <w:r w:rsidRPr="00AA36EF">
              <w:rPr>
                <w:rFonts w:cs="Arial"/>
                <w:lang w:eastAsia="en-GB"/>
              </w:rPr>
              <w:t>mcptt</w:t>
            </w:r>
            <w:proofErr w:type="spellEnd"/>
            <w:r w:rsidRPr="00AA36EF">
              <w:rPr>
                <w:rFonts w:cs="Arial"/>
                <w:lang w:eastAsia="en-GB"/>
              </w:rPr>
              <w:t xml:space="preserve"> info of SIP MESSAGE added</w:t>
            </w:r>
          </w:p>
          <w:p w14:paraId="096AAFF7" w14:textId="77777777" w:rsidR="001F1B4D" w:rsidRDefault="001F1B4D" w:rsidP="001F1B4D">
            <w:pPr>
              <w:pStyle w:val="CRCoverPage"/>
              <w:spacing w:after="0"/>
              <w:rPr>
                <w:rFonts w:cs="Arial"/>
                <w:lang w:eastAsia="en-GB"/>
              </w:rPr>
            </w:pPr>
            <w:r w:rsidRPr="001F1B4D">
              <w:rPr>
                <w:rFonts w:cs="Arial"/>
                <w:highlight w:val="yellow"/>
                <w:lang w:eastAsia="en-GB"/>
              </w:rPr>
              <w:t>Rev1</w:t>
            </w:r>
            <w:r>
              <w:rPr>
                <w:rFonts w:cs="Arial"/>
                <w:lang w:eastAsia="en-GB"/>
              </w:rPr>
              <w:t>:</w:t>
            </w:r>
          </w:p>
          <w:p w14:paraId="4D495F18" w14:textId="77777777" w:rsidR="001F1B4D" w:rsidRDefault="001F1B4D" w:rsidP="001F1B4D">
            <w:pPr>
              <w:pStyle w:val="CRCoverPage"/>
              <w:numPr>
                <w:ilvl w:val="0"/>
                <w:numId w:val="45"/>
              </w:numPr>
              <w:spacing w:after="0"/>
              <w:rPr>
                <w:noProof/>
              </w:rPr>
            </w:pPr>
            <w:r w:rsidRPr="006C2327">
              <w:rPr>
                <w:noProof/>
                <w:highlight w:val="yellow"/>
              </w:rPr>
              <w:t>Table 5.3.3.3-11 made void as no specific message content for SIP 200 (OK) is needed anymore for step 40</w:t>
            </w:r>
          </w:p>
          <w:p w14:paraId="64FC0144" w14:textId="77777777" w:rsidR="006C2327" w:rsidRPr="00284A1D" w:rsidRDefault="006C2327" w:rsidP="001F1B4D">
            <w:pPr>
              <w:pStyle w:val="CRCoverPage"/>
              <w:numPr>
                <w:ilvl w:val="0"/>
                <w:numId w:val="45"/>
              </w:numPr>
              <w:spacing w:after="0"/>
              <w:rPr>
                <w:noProof/>
                <w:highlight w:val="yellow"/>
              </w:rPr>
            </w:pPr>
            <w:r w:rsidRPr="00284A1D">
              <w:rPr>
                <w:noProof/>
                <w:highlight w:val="yellow"/>
              </w:rPr>
              <w:t>references to steps 4G, 4I and 23C removed from Table 5.3.3.3-9</w:t>
            </w:r>
          </w:p>
          <w:p w14:paraId="6F64C88A" w14:textId="36D8297A" w:rsidR="00284A1D" w:rsidRPr="00AA36EF" w:rsidRDefault="00284A1D" w:rsidP="001F1B4D">
            <w:pPr>
              <w:pStyle w:val="CRCoverPage"/>
              <w:numPr>
                <w:ilvl w:val="0"/>
                <w:numId w:val="45"/>
              </w:numPr>
              <w:spacing w:after="0"/>
              <w:rPr>
                <w:noProof/>
              </w:rPr>
            </w:pPr>
            <w:r w:rsidRPr="00284A1D">
              <w:rPr>
                <w:noProof/>
                <w:highlight w:val="yellow"/>
              </w:rPr>
              <w:t>Editorial corrections</w:t>
            </w:r>
          </w:p>
        </w:tc>
      </w:tr>
      <w:tr w:rsidR="00EB1557" w:rsidRPr="00AA36EF" w14:paraId="41D726F8" w14:textId="77777777" w:rsidTr="005830F3">
        <w:tc>
          <w:tcPr>
            <w:tcW w:w="2694" w:type="dxa"/>
            <w:gridSpan w:val="2"/>
            <w:tcBorders>
              <w:left w:val="single" w:sz="4" w:space="0" w:color="auto"/>
            </w:tcBorders>
          </w:tcPr>
          <w:p w14:paraId="0C630E06" w14:textId="77777777" w:rsidR="00EB1557" w:rsidRPr="00AA36EF" w:rsidRDefault="00EB1557" w:rsidP="005830F3">
            <w:pPr>
              <w:pStyle w:val="CRCoverPage"/>
              <w:spacing w:after="0"/>
              <w:rPr>
                <w:b/>
                <w:i/>
                <w:noProof/>
                <w:sz w:val="8"/>
                <w:szCs w:val="8"/>
              </w:rPr>
            </w:pPr>
          </w:p>
        </w:tc>
        <w:tc>
          <w:tcPr>
            <w:tcW w:w="6946" w:type="dxa"/>
            <w:gridSpan w:val="9"/>
            <w:tcBorders>
              <w:right w:val="single" w:sz="4" w:space="0" w:color="auto"/>
            </w:tcBorders>
          </w:tcPr>
          <w:p w14:paraId="4F1DB5E0" w14:textId="77777777" w:rsidR="00EB1557" w:rsidRPr="00AA36EF" w:rsidRDefault="00EB1557" w:rsidP="005830F3">
            <w:pPr>
              <w:pStyle w:val="CRCoverPage"/>
              <w:spacing w:after="0"/>
              <w:rPr>
                <w:noProof/>
                <w:sz w:val="8"/>
                <w:szCs w:val="8"/>
              </w:rPr>
            </w:pPr>
          </w:p>
        </w:tc>
      </w:tr>
      <w:tr w:rsidR="00EB1557" w:rsidRPr="00AA36EF" w14:paraId="5863228E" w14:textId="77777777" w:rsidTr="005830F3">
        <w:tc>
          <w:tcPr>
            <w:tcW w:w="2694" w:type="dxa"/>
            <w:gridSpan w:val="2"/>
            <w:tcBorders>
              <w:left w:val="single" w:sz="4" w:space="0" w:color="auto"/>
              <w:bottom w:val="single" w:sz="4" w:space="0" w:color="auto"/>
            </w:tcBorders>
          </w:tcPr>
          <w:p w14:paraId="75FED4B4" w14:textId="77777777" w:rsidR="00EB1557" w:rsidRPr="00AA36EF" w:rsidRDefault="00EB1557" w:rsidP="005830F3">
            <w:pPr>
              <w:pStyle w:val="CRCoverPage"/>
              <w:tabs>
                <w:tab w:val="right" w:pos="2184"/>
              </w:tabs>
              <w:spacing w:after="0"/>
              <w:rPr>
                <w:b/>
                <w:i/>
                <w:noProof/>
              </w:rPr>
            </w:pPr>
            <w:r w:rsidRPr="00AA36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2EAB6" w14:textId="353A6D4C" w:rsidR="00EB1557" w:rsidRPr="00AA36EF" w:rsidRDefault="00EB1557" w:rsidP="005830F3">
            <w:pPr>
              <w:pStyle w:val="CRCoverPage"/>
              <w:spacing w:after="0"/>
              <w:ind w:left="100"/>
              <w:rPr>
                <w:noProof/>
              </w:rPr>
            </w:pPr>
            <w:r w:rsidRPr="00AA36EF">
              <w:rPr>
                <w:lang w:eastAsia="en-GB"/>
              </w:rPr>
              <w:t xml:space="preserve">Test case </w:t>
            </w:r>
            <w:r w:rsidR="00AA36EF">
              <w:rPr>
                <w:lang w:eastAsia="en-GB"/>
              </w:rPr>
              <w:t xml:space="preserve">5.3 </w:t>
            </w:r>
            <w:r w:rsidRPr="00AA36EF">
              <w:rPr>
                <w:lang w:eastAsia="en-GB"/>
              </w:rPr>
              <w:t xml:space="preserve">will remain incorrectly </w:t>
            </w:r>
            <w:r w:rsidR="00AA36EF">
              <w:rPr>
                <w:lang w:eastAsia="en-GB"/>
              </w:rPr>
              <w:t>specified</w:t>
            </w:r>
            <w:r w:rsidRPr="00AA36EF">
              <w:rPr>
                <w:lang w:eastAsia="en-GB"/>
              </w:rPr>
              <w:t>.</w:t>
            </w:r>
          </w:p>
        </w:tc>
      </w:tr>
      <w:tr w:rsidR="00EB1557" w:rsidRPr="00AA36EF" w14:paraId="15F5CF16" w14:textId="77777777" w:rsidTr="005830F3">
        <w:tc>
          <w:tcPr>
            <w:tcW w:w="2694" w:type="dxa"/>
            <w:gridSpan w:val="2"/>
          </w:tcPr>
          <w:p w14:paraId="6E3184A3" w14:textId="77777777" w:rsidR="00EB1557" w:rsidRPr="00AA36EF" w:rsidRDefault="00EB1557" w:rsidP="005830F3">
            <w:pPr>
              <w:pStyle w:val="CRCoverPage"/>
              <w:spacing w:after="0"/>
              <w:rPr>
                <w:b/>
                <w:i/>
                <w:noProof/>
                <w:sz w:val="8"/>
                <w:szCs w:val="8"/>
              </w:rPr>
            </w:pPr>
          </w:p>
        </w:tc>
        <w:tc>
          <w:tcPr>
            <w:tcW w:w="6946" w:type="dxa"/>
            <w:gridSpan w:val="9"/>
          </w:tcPr>
          <w:p w14:paraId="7CBA665C" w14:textId="77777777" w:rsidR="00EB1557" w:rsidRPr="00AA36EF" w:rsidRDefault="00EB1557" w:rsidP="005830F3">
            <w:pPr>
              <w:pStyle w:val="CRCoverPage"/>
              <w:spacing w:after="0"/>
              <w:rPr>
                <w:noProof/>
                <w:sz w:val="8"/>
                <w:szCs w:val="8"/>
              </w:rPr>
            </w:pPr>
          </w:p>
        </w:tc>
      </w:tr>
      <w:tr w:rsidR="00EB1557" w:rsidRPr="00AA36EF" w14:paraId="039A2481" w14:textId="77777777" w:rsidTr="005830F3">
        <w:tc>
          <w:tcPr>
            <w:tcW w:w="2694" w:type="dxa"/>
            <w:gridSpan w:val="2"/>
            <w:tcBorders>
              <w:top w:val="single" w:sz="4" w:space="0" w:color="auto"/>
              <w:left w:val="single" w:sz="4" w:space="0" w:color="auto"/>
            </w:tcBorders>
          </w:tcPr>
          <w:p w14:paraId="1216359E" w14:textId="77777777" w:rsidR="00EB1557" w:rsidRPr="00AA36EF" w:rsidRDefault="00EB1557" w:rsidP="005830F3">
            <w:pPr>
              <w:pStyle w:val="CRCoverPage"/>
              <w:tabs>
                <w:tab w:val="right" w:pos="2184"/>
              </w:tabs>
              <w:spacing w:after="0"/>
              <w:rPr>
                <w:b/>
                <w:i/>
                <w:noProof/>
              </w:rPr>
            </w:pPr>
            <w:r w:rsidRPr="00AA36EF">
              <w:rPr>
                <w:b/>
                <w:i/>
                <w:noProof/>
              </w:rPr>
              <w:t>Clauses affected:</w:t>
            </w:r>
          </w:p>
        </w:tc>
        <w:tc>
          <w:tcPr>
            <w:tcW w:w="6946" w:type="dxa"/>
            <w:gridSpan w:val="9"/>
            <w:tcBorders>
              <w:top w:val="single" w:sz="4" w:space="0" w:color="auto"/>
              <w:right w:val="single" w:sz="4" w:space="0" w:color="auto"/>
            </w:tcBorders>
            <w:shd w:val="pct30" w:color="FFFF00" w:fill="auto"/>
          </w:tcPr>
          <w:p w14:paraId="7913B1D5" w14:textId="77777777" w:rsidR="00EB1557" w:rsidRPr="00AA36EF" w:rsidRDefault="00EB1557" w:rsidP="005830F3">
            <w:pPr>
              <w:pStyle w:val="CRCoverPage"/>
              <w:spacing w:after="0"/>
              <w:ind w:left="100"/>
              <w:rPr>
                <w:noProof/>
              </w:rPr>
            </w:pPr>
            <w:r w:rsidRPr="00AA36EF">
              <w:rPr>
                <w:noProof/>
              </w:rPr>
              <w:t>5.3</w:t>
            </w:r>
          </w:p>
        </w:tc>
      </w:tr>
      <w:tr w:rsidR="00EB1557" w:rsidRPr="00AA36EF" w14:paraId="7D96320E" w14:textId="77777777" w:rsidTr="005830F3">
        <w:tc>
          <w:tcPr>
            <w:tcW w:w="2694" w:type="dxa"/>
            <w:gridSpan w:val="2"/>
            <w:tcBorders>
              <w:left w:val="single" w:sz="4" w:space="0" w:color="auto"/>
            </w:tcBorders>
          </w:tcPr>
          <w:p w14:paraId="4B772089" w14:textId="77777777" w:rsidR="00EB1557" w:rsidRPr="00AA36EF" w:rsidRDefault="00EB1557" w:rsidP="005830F3">
            <w:pPr>
              <w:pStyle w:val="CRCoverPage"/>
              <w:spacing w:after="0"/>
              <w:rPr>
                <w:b/>
                <w:i/>
                <w:noProof/>
                <w:sz w:val="8"/>
                <w:szCs w:val="8"/>
              </w:rPr>
            </w:pPr>
          </w:p>
        </w:tc>
        <w:tc>
          <w:tcPr>
            <w:tcW w:w="6946" w:type="dxa"/>
            <w:gridSpan w:val="9"/>
            <w:tcBorders>
              <w:right w:val="single" w:sz="4" w:space="0" w:color="auto"/>
            </w:tcBorders>
          </w:tcPr>
          <w:p w14:paraId="34280009" w14:textId="77777777" w:rsidR="00EB1557" w:rsidRPr="00AA36EF" w:rsidRDefault="00EB1557" w:rsidP="005830F3">
            <w:pPr>
              <w:pStyle w:val="CRCoverPage"/>
              <w:spacing w:after="0"/>
              <w:rPr>
                <w:noProof/>
                <w:sz w:val="8"/>
                <w:szCs w:val="8"/>
              </w:rPr>
            </w:pPr>
          </w:p>
        </w:tc>
      </w:tr>
      <w:tr w:rsidR="00EB1557" w:rsidRPr="00AA36EF" w14:paraId="77FB1799" w14:textId="77777777" w:rsidTr="005830F3">
        <w:tc>
          <w:tcPr>
            <w:tcW w:w="2694" w:type="dxa"/>
            <w:gridSpan w:val="2"/>
            <w:tcBorders>
              <w:left w:val="single" w:sz="4" w:space="0" w:color="auto"/>
            </w:tcBorders>
          </w:tcPr>
          <w:p w14:paraId="060B4CA8" w14:textId="77777777" w:rsidR="00EB1557" w:rsidRPr="00AA36EF" w:rsidRDefault="00EB1557" w:rsidP="00583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88F63" w14:textId="77777777" w:rsidR="00EB1557" w:rsidRPr="00AA36EF" w:rsidRDefault="00EB1557" w:rsidP="005830F3">
            <w:pPr>
              <w:pStyle w:val="CRCoverPage"/>
              <w:spacing w:after="0"/>
              <w:jc w:val="center"/>
              <w:rPr>
                <w:b/>
                <w:caps/>
                <w:noProof/>
              </w:rPr>
            </w:pPr>
            <w:r w:rsidRPr="00AA36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1B84E" w14:textId="77777777" w:rsidR="00EB1557" w:rsidRPr="00AA36EF" w:rsidRDefault="00EB1557" w:rsidP="005830F3">
            <w:pPr>
              <w:pStyle w:val="CRCoverPage"/>
              <w:spacing w:after="0"/>
              <w:jc w:val="center"/>
              <w:rPr>
                <w:b/>
                <w:caps/>
                <w:noProof/>
              </w:rPr>
            </w:pPr>
            <w:r w:rsidRPr="00AA36EF">
              <w:rPr>
                <w:b/>
                <w:caps/>
                <w:noProof/>
              </w:rPr>
              <w:t>N</w:t>
            </w:r>
          </w:p>
        </w:tc>
        <w:tc>
          <w:tcPr>
            <w:tcW w:w="2977" w:type="dxa"/>
            <w:gridSpan w:val="4"/>
          </w:tcPr>
          <w:p w14:paraId="4B38858A" w14:textId="77777777" w:rsidR="00EB1557" w:rsidRPr="00AA36EF" w:rsidRDefault="00EB1557" w:rsidP="005830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7ECFA" w14:textId="77777777" w:rsidR="00EB1557" w:rsidRPr="00AA36EF" w:rsidRDefault="00EB1557" w:rsidP="005830F3">
            <w:pPr>
              <w:pStyle w:val="CRCoverPage"/>
              <w:spacing w:after="0"/>
              <w:ind w:left="99"/>
              <w:rPr>
                <w:noProof/>
              </w:rPr>
            </w:pPr>
          </w:p>
        </w:tc>
      </w:tr>
      <w:tr w:rsidR="00EB1557" w:rsidRPr="00AA36EF" w14:paraId="528F7B81" w14:textId="77777777" w:rsidTr="005830F3">
        <w:tc>
          <w:tcPr>
            <w:tcW w:w="2694" w:type="dxa"/>
            <w:gridSpan w:val="2"/>
            <w:tcBorders>
              <w:left w:val="single" w:sz="4" w:space="0" w:color="auto"/>
            </w:tcBorders>
          </w:tcPr>
          <w:p w14:paraId="76C52E2F" w14:textId="77777777" w:rsidR="00EB1557" w:rsidRPr="00AA36EF" w:rsidRDefault="00EB1557" w:rsidP="005830F3">
            <w:pPr>
              <w:pStyle w:val="CRCoverPage"/>
              <w:tabs>
                <w:tab w:val="right" w:pos="2184"/>
              </w:tabs>
              <w:spacing w:after="0"/>
              <w:rPr>
                <w:b/>
                <w:i/>
                <w:noProof/>
              </w:rPr>
            </w:pPr>
            <w:r w:rsidRPr="00AA36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89A69B" w14:textId="77777777" w:rsidR="00EB1557" w:rsidRPr="00AA36EF" w:rsidRDefault="00EB1557" w:rsidP="0058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4095" w14:textId="6AEF722A" w:rsidR="00EB1557" w:rsidRPr="00AA36EF" w:rsidRDefault="003A516E" w:rsidP="005830F3">
            <w:pPr>
              <w:pStyle w:val="CRCoverPage"/>
              <w:spacing w:after="0"/>
              <w:jc w:val="center"/>
              <w:rPr>
                <w:b/>
                <w:caps/>
                <w:noProof/>
              </w:rPr>
            </w:pPr>
            <w:r w:rsidRPr="00AA36EF">
              <w:rPr>
                <w:b/>
                <w:caps/>
                <w:noProof/>
              </w:rPr>
              <w:t>X</w:t>
            </w:r>
          </w:p>
        </w:tc>
        <w:tc>
          <w:tcPr>
            <w:tcW w:w="2977" w:type="dxa"/>
            <w:gridSpan w:val="4"/>
          </w:tcPr>
          <w:p w14:paraId="1FBF576B" w14:textId="77777777" w:rsidR="00EB1557" w:rsidRPr="00AA36EF" w:rsidRDefault="00EB1557" w:rsidP="005830F3">
            <w:pPr>
              <w:pStyle w:val="CRCoverPage"/>
              <w:tabs>
                <w:tab w:val="right" w:pos="2893"/>
              </w:tabs>
              <w:spacing w:after="0"/>
              <w:rPr>
                <w:noProof/>
              </w:rPr>
            </w:pPr>
            <w:r w:rsidRPr="00AA36EF">
              <w:rPr>
                <w:noProof/>
              </w:rPr>
              <w:t xml:space="preserve"> Other core specifications</w:t>
            </w:r>
            <w:r w:rsidRPr="00AA36EF">
              <w:rPr>
                <w:noProof/>
              </w:rPr>
              <w:tab/>
            </w:r>
          </w:p>
        </w:tc>
        <w:tc>
          <w:tcPr>
            <w:tcW w:w="3401" w:type="dxa"/>
            <w:gridSpan w:val="3"/>
            <w:tcBorders>
              <w:right w:val="single" w:sz="4" w:space="0" w:color="auto"/>
            </w:tcBorders>
            <w:shd w:val="pct30" w:color="FFFF00" w:fill="auto"/>
          </w:tcPr>
          <w:p w14:paraId="0A895BB2" w14:textId="77777777" w:rsidR="00EB1557" w:rsidRPr="00AA36EF" w:rsidRDefault="00EB1557" w:rsidP="005830F3">
            <w:pPr>
              <w:pStyle w:val="CRCoverPage"/>
              <w:spacing w:after="0"/>
              <w:ind w:left="99"/>
              <w:rPr>
                <w:noProof/>
              </w:rPr>
            </w:pPr>
            <w:r w:rsidRPr="00AA36EF">
              <w:rPr>
                <w:noProof/>
              </w:rPr>
              <w:t xml:space="preserve">TS/TR ... CR ... </w:t>
            </w:r>
          </w:p>
        </w:tc>
      </w:tr>
      <w:tr w:rsidR="00EB1557" w:rsidRPr="00AA36EF" w14:paraId="0835FC40" w14:textId="77777777" w:rsidTr="005830F3">
        <w:tc>
          <w:tcPr>
            <w:tcW w:w="2694" w:type="dxa"/>
            <w:gridSpan w:val="2"/>
            <w:tcBorders>
              <w:left w:val="single" w:sz="4" w:space="0" w:color="auto"/>
            </w:tcBorders>
          </w:tcPr>
          <w:p w14:paraId="6581D469" w14:textId="77777777" w:rsidR="00EB1557" w:rsidRPr="00AA36EF" w:rsidRDefault="00EB1557" w:rsidP="005830F3">
            <w:pPr>
              <w:pStyle w:val="CRCoverPage"/>
              <w:spacing w:after="0"/>
              <w:rPr>
                <w:b/>
                <w:i/>
                <w:noProof/>
              </w:rPr>
            </w:pPr>
            <w:r w:rsidRPr="00AA36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EA419" w14:textId="7EFB9A08" w:rsidR="00EB1557" w:rsidRPr="00AA36EF" w:rsidRDefault="003A516E" w:rsidP="005830F3">
            <w:pPr>
              <w:pStyle w:val="CRCoverPage"/>
              <w:spacing w:after="0"/>
              <w:jc w:val="center"/>
              <w:rPr>
                <w:b/>
                <w:caps/>
                <w:noProof/>
              </w:rPr>
            </w:pPr>
            <w:r w:rsidRPr="00AA36E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A38C2" w14:textId="77777777" w:rsidR="00EB1557" w:rsidRPr="00AA36EF" w:rsidRDefault="00EB1557" w:rsidP="005830F3">
            <w:pPr>
              <w:pStyle w:val="CRCoverPage"/>
              <w:spacing w:after="0"/>
              <w:jc w:val="center"/>
              <w:rPr>
                <w:b/>
                <w:caps/>
                <w:noProof/>
              </w:rPr>
            </w:pPr>
          </w:p>
        </w:tc>
        <w:tc>
          <w:tcPr>
            <w:tcW w:w="2977" w:type="dxa"/>
            <w:gridSpan w:val="4"/>
          </w:tcPr>
          <w:p w14:paraId="595056F9" w14:textId="77777777" w:rsidR="00EB1557" w:rsidRPr="00AA36EF" w:rsidRDefault="00EB1557" w:rsidP="005830F3">
            <w:pPr>
              <w:pStyle w:val="CRCoverPage"/>
              <w:spacing w:after="0"/>
              <w:rPr>
                <w:noProof/>
              </w:rPr>
            </w:pPr>
            <w:r w:rsidRPr="00AA36EF">
              <w:rPr>
                <w:noProof/>
              </w:rPr>
              <w:t xml:space="preserve"> Test specifications</w:t>
            </w:r>
          </w:p>
        </w:tc>
        <w:tc>
          <w:tcPr>
            <w:tcW w:w="3401" w:type="dxa"/>
            <w:gridSpan w:val="3"/>
            <w:tcBorders>
              <w:right w:val="single" w:sz="4" w:space="0" w:color="auto"/>
            </w:tcBorders>
            <w:shd w:val="pct30" w:color="FFFF00" w:fill="auto"/>
          </w:tcPr>
          <w:p w14:paraId="7A2568E4" w14:textId="703B65A8" w:rsidR="00EB1557" w:rsidRPr="00AA36EF" w:rsidRDefault="00EB1557" w:rsidP="005830F3">
            <w:pPr>
              <w:pStyle w:val="CRCoverPage"/>
              <w:spacing w:after="0"/>
              <w:ind w:left="99"/>
              <w:rPr>
                <w:noProof/>
              </w:rPr>
            </w:pPr>
            <w:r w:rsidRPr="00AA36EF">
              <w:rPr>
                <w:noProof/>
              </w:rPr>
              <w:t>TS</w:t>
            </w:r>
            <w:r w:rsidR="00A65CC8" w:rsidRPr="00AA36EF">
              <w:rPr>
                <w:noProof/>
              </w:rPr>
              <w:t xml:space="preserve"> 36.579-1</w:t>
            </w:r>
            <w:r w:rsidRPr="00AA36EF">
              <w:rPr>
                <w:noProof/>
              </w:rPr>
              <w:t xml:space="preserve"> CR </w:t>
            </w:r>
            <w:r w:rsidR="00A65CC8" w:rsidRPr="00AA36EF">
              <w:rPr>
                <w:noProof/>
              </w:rPr>
              <w:t>0107</w:t>
            </w:r>
            <w:r w:rsidRPr="00AA36EF">
              <w:rPr>
                <w:noProof/>
              </w:rPr>
              <w:t xml:space="preserve"> </w:t>
            </w:r>
          </w:p>
        </w:tc>
      </w:tr>
      <w:tr w:rsidR="00EB1557" w:rsidRPr="00AA36EF" w14:paraId="257B1CD7" w14:textId="77777777" w:rsidTr="005830F3">
        <w:tc>
          <w:tcPr>
            <w:tcW w:w="2694" w:type="dxa"/>
            <w:gridSpan w:val="2"/>
            <w:tcBorders>
              <w:left w:val="single" w:sz="4" w:space="0" w:color="auto"/>
            </w:tcBorders>
          </w:tcPr>
          <w:p w14:paraId="1A1ADBD3" w14:textId="77777777" w:rsidR="00EB1557" w:rsidRPr="00AA36EF" w:rsidRDefault="00EB1557" w:rsidP="005830F3">
            <w:pPr>
              <w:pStyle w:val="CRCoverPage"/>
              <w:spacing w:after="0"/>
              <w:rPr>
                <w:b/>
                <w:i/>
                <w:noProof/>
              </w:rPr>
            </w:pPr>
            <w:r w:rsidRPr="00AA36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6FE673" w14:textId="77777777" w:rsidR="00EB1557" w:rsidRPr="00AA36EF" w:rsidRDefault="00EB1557" w:rsidP="0058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8977A" w14:textId="155130F3" w:rsidR="00EB1557" w:rsidRPr="00AA36EF" w:rsidRDefault="003A516E" w:rsidP="005830F3">
            <w:pPr>
              <w:pStyle w:val="CRCoverPage"/>
              <w:spacing w:after="0"/>
              <w:jc w:val="center"/>
              <w:rPr>
                <w:b/>
                <w:caps/>
                <w:noProof/>
              </w:rPr>
            </w:pPr>
            <w:r w:rsidRPr="00AA36EF">
              <w:rPr>
                <w:b/>
                <w:caps/>
                <w:noProof/>
              </w:rPr>
              <w:t>X</w:t>
            </w:r>
          </w:p>
        </w:tc>
        <w:tc>
          <w:tcPr>
            <w:tcW w:w="2977" w:type="dxa"/>
            <w:gridSpan w:val="4"/>
          </w:tcPr>
          <w:p w14:paraId="64080B05" w14:textId="77777777" w:rsidR="00EB1557" w:rsidRPr="00AA36EF" w:rsidRDefault="00EB1557" w:rsidP="005830F3">
            <w:pPr>
              <w:pStyle w:val="CRCoverPage"/>
              <w:spacing w:after="0"/>
              <w:rPr>
                <w:noProof/>
              </w:rPr>
            </w:pPr>
            <w:r w:rsidRPr="00AA36EF">
              <w:rPr>
                <w:noProof/>
              </w:rPr>
              <w:t xml:space="preserve"> O&amp;M Specifications</w:t>
            </w:r>
          </w:p>
        </w:tc>
        <w:tc>
          <w:tcPr>
            <w:tcW w:w="3401" w:type="dxa"/>
            <w:gridSpan w:val="3"/>
            <w:tcBorders>
              <w:right w:val="single" w:sz="4" w:space="0" w:color="auto"/>
            </w:tcBorders>
            <w:shd w:val="pct30" w:color="FFFF00" w:fill="auto"/>
          </w:tcPr>
          <w:p w14:paraId="239BA7A5" w14:textId="77777777" w:rsidR="00EB1557" w:rsidRPr="00AA36EF" w:rsidRDefault="00EB1557" w:rsidP="005830F3">
            <w:pPr>
              <w:pStyle w:val="CRCoverPage"/>
              <w:spacing w:after="0"/>
              <w:ind w:left="99"/>
              <w:rPr>
                <w:noProof/>
              </w:rPr>
            </w:pPr>
            <w:r w:rsidRPr="00AA36EF">
              <w:rPr>
                <w:noProof/>
              </w:rPr>
              <w:t xml:space="preserve">TS/TR ... CR ... </w:t>
            </w:r>
          </w:p>
        </w:tc>
      </w:tr>
      <w:tr w:rsidR="00EB1557" w:rsidRPr="00AA36EF" w14:paraId="236FC9A8" w14:textId="77777777" w:rsidTr="005830F3">
        <w:tc>
          <w:tcPr>
            <w:tcW w:w="2694" w:type="dxa"/>
            <w:gridSpan w:val="2"/>
            <w:tcBorders>
              <w:left w:val="single" w:sz="4" w:space="0" w:color="auto"/>
            </w:tcBorders>
          </w:tcPr>
          <w:p w14:paraId="7F0E2AE9" w14:textId="77777777" w:rsidR="00EB1557" w:rsidRPr="00AA36EF" w:rsidRDefault="00EB1557" w:rsidP="005830F3">
            <w:pPr>
              <w:pStyle w:val="CRCoverPage"/>
              <w:spacing w:after="0"/>
              <w:rPr>
                <w:b/>
                <w:i/>
                <w:noProof/>
              </w:rPr>
            </w:pPr>
          </w:p>
        </w:tc>
        <w:tc>
          <w:tcPr>
            <w:tcW w:w="6946" w:type="dxa"/>
            <w:gridSpan w:val="9"/>
            <w:tcBorders>
              <w:right w:val="single" w:sz="4" w:space="0" w:color="auto"/>
            </w:tcBorders>
          </w:tcPr>
          <w:p w14:paraId="5D911F6F" w14:textId="77777777" w:rsidR="00EB1557" w:rsidRPr="00AA36EF" w:rsidRDefault="00EB1557" w:rsidP="005830F3">
            <w:pPr>
              <w:pStyle w:val="CRCoverPage"/>
              <w:spacing w:after="0"/>
              <w:rPr>
                <w:noProof/>
              </w:rPr>
            </w:pPr>
          </w:p>
        </w:tc>
      </w:tr>
      <w:tr w:rsidR="00EB1557" w:rsidRPr="00AA36EF" w14:paraId="2A0EA3CF" w14:textId="77777777" w:rsidTr="005830F3">
        <w:tc>
          <w:tcPr>
            <w:tcW w:w="2694" w:type="dxa"/>
            <w:gridSpan w:val="2"/>
            <w:tcBorders>
              <w:left w:val="single" w:sz="4" w:space="0" w:color="auto"/>
              <w:bottom w:val="single" w:sz="4" w:space="0" w:color="auto"/>
            </w:tcBorders>
          </w:tcPr>
          <w:p w14:paraId="1297EDD4" w14:textId="77777777" w:rsidR="00EB1557" w:rsidRPr="00AA36EF" w:rsidRDefault="00EB1557" w:rsidP="005830F3">
            <w:pPr>
              <w:pStyle w:val="CRCoverPage"/>
              <w:tabs>
                <w:tab w:val="right" w:pos="2184"/>
              </w:tabs>
              <w:spacing w:after="0"/>
              <w:rPr>
                <w:b/>
                <w:i/>
                <w:noProof/>
              </w:rPr>
            </w:pPr>
            <w:r w:rsidRPr="00AA36E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98B8F8B" w14:textId="77777777" w:rsidR="00EB1557" w:rsidRPr="00AA36EF" w:rsidRDefault="00EB1557" w:rsidP="005830F3">
            <w:pPr>
              <w:pStyle w:val="CRCoverPage"/>
              <w:spacing w:after="0"/>
              <w:ind w:left="100"/>
              <w:rPr>
                <w:noProof/>
              </w:rPr>
            </w:pPr>
          </w:p>
        </w:tc>
      </w:tr>
      <w:tr w:rsidR="00EB1557" w:rsidRPr="00AA36EF" w14:paraId="0539E8FA" w14:textId="77777777" w:rsidTr="005830F3">
        <w:tc>
          <w:tcPr>
            <w:tcW w:w="2694" w:type="dxa"/>
            <w:gridSpan w:val="2"/>
            <w:tcBorders>
              <w:top w:val="single" w:sz="4" w:space="0" w:color="auto"/>
              <w:bottom w:val="single" w:sz="4" w:space="0" w:color="auto"/>
            </w:tcBorders>
          </w:tcPr>
          <w:p w14:paraId="0EAF0DA6" w14:textId="77777777" w:rsidR="00EB1557" w:rsidRPr="00AA36EF" w:rsidRDefault="00EB1557" w:rsidP="005830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5DC9" w14:textId="77777777" w:rsidR="00EB1557" w:rsidRPr="00AA36EF" w:rsidRDefault="00EB1557" w:rsidP="005830F3">
            <w:pPr>
              <w:pStyle w:val="CRCoverPage"/>
              <w:spacing w:after="0"/>
              <w:ind w:left="100"/>
              <w:rPr>
                <w:noProof/>
                <w:sz w:val="8"/>
                <w:szCs w:val="8"/>
              </w:rPr>
            </w:pPr>
          </w:p>
        </w:tc>
      </w:tr>
      <w:tr w:rsidR="00EB1557" w:rsidRPr="00AA36EF" w14:paraId="4FF7D8A2" w14:textId="77777777" w:rsidTr="005830F3">
        <w:tc>
          <w:tcPr>
            <w:tcW w:w="2694" w:type="dxa"/>
            <w:gridSpan w:val="2"/>
            <w:tcBorders>
              <w:top w:val="single" w:sz="4" w:space="0" w:color="auto"/>
              <w:left w:val="single" w:sz="4" w:space="0" w:color="auto"/>
              <w:bottom w:val="single" w:sz="4" w:space="0" w:color="auto"/>
            </w:tcBorders>
          </w:tcPr>
          <w:p w14:paraId="19AB632A" w14:textId="77777777" w:rsidR="00EB1557" w:rsidRPr="00AA36EF" w:rsidRDefault="00EB1557" w:rsidP="005830F3">
            <w:pPr>
              <w:pStyle w:val="CRCoverPage"/>
              <w:tabs>
                <w:tab w:val="right" w:pos="2184"/>
              </w:tabs>
              <w:spacing w:after="0"/>
              <w:rPr>
                <w:b/>
                <w:i/>
                <w:noProof/>
              </w:rPr>
            </w:pPr>
            <w:r w:rsidRPr="00AA36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7F967" w14:textId="35AA1BB8" w:rsidR="00EB1557" w:rsidRPr="00AA36EF" w:rsidRDefault="00831019" w:rsidP="005830F3">
            <w:pPr>
              <w:pStyle w:val="CRCoverPage"/>
              <w:spacing w:after="0"/>
              <w:ind w:left="100"/>
              <w:rPr>
                <w:noProof/>
              </w:rPr>
            </w:pPr>
            <w:r w:rsidRPr="00831019">
              <w:rPr>
                <w:noProof/>
                <w:highlight w:val="yellow"/>
              </w:rPr>
              <w:t>R1: Further corrections</w:t>
            </w:r>
          </w:p>
        </w:tc>
      </w:tr>
    </w:tbl>
    <w:p w14:paraId="723E8E1F" w14:textId="77777777" w:rsidR="00EB1557" w:rsidRPr="00AA36EF" w:rsidRDefault="00EB1557" w:rsidP="00EB1557">
      <w:pPr>
        <w:pStyle w:val="CRCoverPage"/>
        <w:spacing w:after="0"/>
        <w:rPr>
          <w:noProof/>
          <w:sz w:val="8"/>
          <w:szCs w:val="8"/>
        </w:rPr>
      </w:pPr>
    </w:p>
    <w:p w14:paraId="64DF4235" w14:textId="77777777" w:rsidR="00EB1557" w:rsidRPr="00AA36EF" w:rsidRDefault="00EB1557" w:rsidP="00EB1557">
      <w:pPr>
        <w:rPr>
          <w:noProof/>
        </w:rPr>
        <w:sectPr w:rsidR="00EB1557" w:rsidRPr="00AA36EF">
          <w:headerReference w:type="even" r:id="rId13"/>
          <w:footnotePr>
            <w:numRestart w:val="eachSect"/>
          </w:footnotePr>
          <w:pgSz w:w="11907" w:h="16840" w:code="9"/>
          <w:pgMar w:top="1418" w:right="1134" w:bottom="1134" w:left="1134" w:header="680" w:footer="567" w:gutter="0"/>
          <w:cols w:space="720"/>
        </w:sectPr>
      </w:pPr>
    </w:p>
    <w:bookmarkEnd w:id="0"/>
    <w:p w14:paraId="63FBCA56" w14:textId="77777777" w:rsidR="00EB1557" w:rsidRPr="00AA36EF" w:rsidRDefault="00EB1557" w:rsidP="00EB1557">
      <w:pPr>
        <w:rPr>
          <w:noProof/>
        </w:rPr>
      </w:pPr>
    </w:p>
    <w:p w14:paraId="1013C35E" w14:textId="32F792B2" w:rsidR="00200507" w:rsidRPr="00AA36EF" w:rsidRDefault="00200507">
      <w:pPr>
        <w:pStyle w:val="CRCoverPage"/>
        <w:tabs>
          <w:tab w:val="right" w:pos="9639"/>
        </w:tabs>
        <w:spacing w:after="0"/>
        <w:rPr>
          <w:color w:val="0070C0"/>
          <w:sz w:val="28"/>
          <w:szCs w:val="28"/>
        </w:rPr>
      </w:pPr>
      <w:r w:rsidRPr="00AA36EF">
        <w:rPr>
          <w:color w:val="0070C0"/>
          <w:sz w:val="28"/>
          <w:szCs w:val="28"/>
        </w:rPr>
        <w:t>&lt;Start of modification&gt;</w:t>
      </w:r>
    </w:p>
    <w:p w14:paraId="6A5AC184" w14:textId="77777777" w:rsidR="00F86C52" w:rsidRPr="00AA36EF" w:rsidRDefault="00F86C52" w:rsidP="00F86C52">
      <w:pPr>
        <w:pStyle w:val="Heading2"/>
        <w:rPr>
          <w:lang w:val="en-GB"/>
        </w:rPr>
      </w:pPr>
      <w:bookmarkStart w:id="3" w:name="_Toc21005999"/>
      <w:bookmarkStart w:id="4" w:name="_Toc36037672"/>
      <w:bookmarkStart w:id="5" w:name="_Toc43837522"/>
      <w:bookmarkStart w:id="6" w:name="_Toc60995634"/>
      <w:r w:rsidRPr="00AA36EF">
        <w:rPr>
          <w:lang w:val="en-GB"/>
        </w:rPr>
        <w:t>5.3</w:t>
      </w:r>
      <w:r w:rsidRPr="00AA36EF">
        <w:rPr>
          <w:lang w:val="en-GB"/>
        </w:rPr>
        <w:tab/>
        <w:t>Configuration / Group Affiliation / Remote change / De-affiliation / Home MCPTT system</w:t>
      </w:r>
      <w:bookmarkEnd w:id="3"/>
      <w:bookmarkEnd w:id="4"/>
      <w:bookmarkEnd w:id="5"/>
      <w:bookmarkEnd w:id="6"/>
    </w:p>
    <w:p w14:paraId="36BED173" w14:textId="77777777" w:rsidR="00F86C52" w:rsidRPr="00AA36EF" w:rsidRDefault="00F86C52" w:rsidP="00F86C52">
      <w:pPr>
        <w:pStyle w:val="H6"/>
        <w:rPr>
          <w:lang w:val="en-GB"/>
        </w:rPr>
      </w:pPr>
      <w:r w:rsidRPr="00AA36EF">
        <w:rPr>
          <w:lang w:val="en-GB"/>
        </w:rPr>
        <w:t>5.3.1</w:t>
      </w:r>
      <w:r w:rsidRPr="00AA36EF">
        <w:rPr>
          <w:lang w:val="en-GB"/>
        </w:rPr>
        <w:tab/>
        <w:t>Test Purpose (TP)</w:t>
      </w:r>
    </w:p>
    <w:p w14:paraId="51760337" w14:textId="77777777" w:rsidR="00F86C52" w:rsidRPr="00AA36EF" w:rsidRDefault="00F86C52" w:rsidP="00F86C52">
      <w:pPr>
        <w:pStyle w:val="H6"/>
        <w:rPr>
          <w:lang w:val="en-GB"/>
        </w:rPr>
      </w:pPr>
      <w:r w:rsidRPr="00AA36EF">
        <w:rPr>
          <w:lang w:val="en-GB"/>
        </w:rPr>
        <w:t>(1)</w:t>
      </w:r>
    </w:p>
    <w:p w14:paraId="37663809"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be affiliated }</w:t>
      </w:r>
    </w:p>
    <w:p w14:paraId="6780900D"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for current affiliation status and to subscribe to affiliation status changes for the MCPTT User }</w:t>
      </w:r>
    </w:p>
    <w:p w14:paraId="4A233A4F" w14:textId="77777777" w:rsidR="00F86C52" w:rsidRPr="00AA36EF" w:rsidRDefault="00F86C52" w:rsidP="00F86C52">
      <w:pPr>
        <w:pStyle w:val="PL"/>
      </w:pPr>
      <w:r w:rsidRPr="00AA36EF">
        <w:t xml:space="preserve">    </w:t>
      </w:r>
      <w:r w:rsidRPr="00AA36EF">
        <w:rPr>
          <w:b/>
        </w:rPr>
        <w:t>then</w:t>
      </w:r>
      <w:r w:rsidRPr="00AA36EF">
        <w:t xml:space="preserve"> { UE (MCPTT Client) requests to subscribe to affiliation status changes for the MCPTT User by sending the SS a SIP SUBSCRIBE message </w:t>
      </w:r>
      <w:r w:rsidRPr="00AA36EF">
        <w:rPr>
          <w:b/>
        </w:rPr>
        <w:t>and</w:t>
      </w:r>
      <w:r w:rsidRPr="00AA36EF">
        <w:t xml:space="preserve"> starts informing the MCPTT User of any affiliation status changes for the MCPTT User after the subscription is accepted }</w:t>
      </w:r>
    </w:p>
    <w:p w14:paraId="4480BEA4" w14:textId="77777777" w:rsidR="00F86C52" w:rsidRPr="00AA36EF" w:rsidRDefault="00F86C52" w:rsidP="00F86C52">
      <w:pPr>
        <w:pStyle w:val="PL"/>
      </w:pPr>
      <w:r w:rsidRPr="00AA36EF">
        <w:t xml:space="preserve">            }</w:t>
      </w:r>
    </w:p>
    <w:p w14:paraId="1A1E8088" w14:textId="77777777" w:rsidR="00F86C52" w:rsidRPr="00AA36EF" w:rsidRDefault="00F86C52" w:rsidP="00F86C52">
      <w:pPr>
        <w:pStyle w:val="PL"/>
      </w:pPr>
    </w:p>
    <w:p w14:paraId="1F35AAEA" w14:textId="77777777" w:rsidR="00F86C52" w:rsidRPr="00AA36EF" w:rsidRDefault="00F86C52" w:rsidP="00F86C52">
      <w:pPr>
        <w:pStyle w:val="H6"/>
        <w:rPr>
          <w:lang w:val="en-GB"/>
        </w:rPr>
      </w:pPr>
      <w:r w:rsidRPr="00AA36EF">
        <w:rPr>
          <w:lang w:val="en-GB"/>
        </w:rPr>
        <w:t>(2)</w:t>
      </w:r>
    </w:p>
    <w:p w14:paraId="68EA8DC0"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be affiliated }</w:t>
      </w:r>
    </w:p>
    <w:p w14:paraId="094CE82E" w14:textId="546E865F"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to affiliate to a</w:t>
      </w:r>
      <w:ins w:id="7" w:author="MCC160" w:date="2021-01-11T10:53:00Z">
        <w:r w:rsidR="005830F3" w:rsidRPr="00AA36EF">
          <w:t>n</w:t>
        </w:r>
      </w:ins>
      <w:r w:rsidRPr="00AA36EF">
        <w:t xml:space="preserve"> MCPTT group }</w:t>
      </w:r>
    </w:p>
    <w:p w14:paraId="6673CFA0" w14:textId="1C32658D" w:rsidR="00F86C52" w:rsidRPr="00AA36EF" w:rsidRDefault="00F86C52" w:rsidP="00F86C52">
      <w:pPr>
        <w:pStyle w:val="PL"/>
      </w:pPr>
      <w:r w:rsidRPr="00AA36EF">
        <w:t xml:space="preserve">    </w:t>
      </w:r>
      <w:r w:rsidRPr="00AA36EF">
        <w:rPr>
          <w:b/>
        </w:rPr>
        <w:t>then</w:t>
      </w:r>
      <w:r w:rsidRPr="00AA36EF">
        <w:t xml:space="preserve"> { UE (MCPTT Client) requests to affiliate to a</w:t>
      </w:r>
      <w:ins w:id="8" w:author="MCC160" w:date="2021-01-11T10:53:00Z">
        <w:r w:rsidR="005830F3" w:rsidRPr="00AA36EF">
          <w:t>n</w:t>
        </w:r>
      </w:ins>
      <w:r w:rsidRPr="00AA36EF">
        <w:t xml:space="preserve"> MCPTT group by sending the SS a SIP PUBLISH message }</w:t>
      </w:r>
    </w:p>
    <w:p w14:paraId="03F11FB2" w14:textId="77777777" w:rsidR="00F86C52" w:rsidRPr="00AA36EF" w:rsidRDefault="00F86C52" w:rsidP="00F86C52">
      <w:pPr>
        <w:pStyle w:val="PL"/>
      </w:pPr>
      <w:r w:rsidRPr="00AA36EF">
        <w:t xml:space="preserve">            }</w:t>
      </w:r>
    </w:p>
    <w:p w14:paraId="545998B9" w14:textId="77777777" w:rsidR="00F86C52" w:rsidRPr="00AA36EF" w:rsidRDefault="00F86C52" w:rsidP="00F86C52">
      <w:pPr>
        <w:pStyle w:val="PL"/>
      </w:pPr>
    </w:p>
    <w:p w14:paraId="0C44DFBB" w14:textId="77777777" w:rsidR="00F86C52" w:rsidRPr="00AA36EF" w:rsidRDefault="00F86C52" w:rsidP="00F86C52">
      <w:pPr>
        <w:pStyle w:val="H6"/>
        <w:rPr>
          <w:lang w:val="en-GB"/>
        </w:rPr>
      </w:pPr>
      <w:r w:rsidRPr="00AA36EF">
        <w:rPr>
          <w:lang w:val="en-GB"/>
        </w:rPr>
        <w:t>(3)</w:t>
      </w:r>
    </w:p>
    <w:p w14:paraId="4947B956"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be affiliated }</w:t>
      </w:r>
    </w:p>
    <w:p w14:paraId="5F9DFF1E"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for current affiliation status and to subscribe to affiliation status changes for a target user }</w:t>
      </w:r>
    </w:p>
    <w:p w14:paraId="4B510ACC" w14:textId="77777777" w:rsidR="00F86C52" w:rsidRPr="00AA36EF" w:rsidRDefault="00F86C52" w:rsidP="00F86C52">
      <w:pPr>
        <w:pStyle w:val="PL"/>
      </w:pPr>
      <w:r w:rsidRPr="00AA36EF">
        <w:t xml:space="preserve">    </w:t>
      </w:r>
      <w:r w:rsidRPr="00AA36EF">
        <w:rPr>
          <w:b/>
        </w:rPr>
        <w:t>then</w:t>
      </w:r>
      <w:r w:rsidRPr="00AA36EF">
        <w:t xml:space="preserve"> { UE (MCPTT Client) requests to subscribe to affiliation status changes for the target user by sending the SS a SIP SUBSCRIBE message </w:t>
      </w:r>
      <w:r w:rsidRPr="00AA36EF">
        <w:rPr>
          <w:b/>
        </w:rPr>
        <w:t>and</w:t>
      </w:r>
      <w:r w:rsidRPr="00AA36EF">
        <w:t xml:space="preserve"> starts informing the MCPTT User of any affiliation status changes for the target user after the subscription is accepted }</w:t>
      </w:r>
    </w:p>
    <w:p w14:paraId="7F181955" w14:textId="77777777" w:rsidR="00F86C52" w:rsidRPr="00AA36EF" w:rsidRDefault="00F86C52" w:rsidP="00F86C52">
      <w:pPr>
        <w:pStyle w:val="PL"/>
      </w:pPr>
      <w:r w:rsidRPr="00AA36EF">
        <w:t xml:space="preserve">            }</w:t>
      </w:r>
    </w:p>
    <w:p w14:paraId="5A90E14A" w14:textId="77777777" w:rsidR="00F86C52" w:rsidRPr="00AA36EF" w:rsidRDefault="00F86C52" w:rsidP="00F86C52">
      <w:pPr>
        <w:pStyle w:val="PL"/>
      </w:pPr>
    </w:p>
    <w:p w14:paraId="031FC734" w14:textId="77777777" w:rsidR="00F86C52" w:rsidRPr="00AA36EF" w:rsidRDefault="00F86C52" w:rsidP="00F86C52">
      <w:pPr>
        <w:pStyle w:val="H6"/>
        <w:rPr>
          <w:lang w:val="en-GB"/>
        </w:rPr>
      </w:pPr>
      <w:r w:rsidRPr="00AA36EF">
        <w:rPr>
          <w:lang w:val="en-GB"/>
        </w:rPr>
        <w:t>(4)</w:t>
      </w:r>
    </w:p>
    <w:p w14:paraId="7529B7E8"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make affiliation changes for another user }</w:t>
      </w:r>
    </w:p>
    <w:p w14:paraId="5C812AF4"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that a target user be affiliated to an MCPTT group via mandatory mode }</w:t>
      </w:r>
    </w:p>
    <w:p w14:paraId="6259C428" w14:textId="77777777" w:rsidR="00F86C52" w:rsidRPr="00AA36EF" w:rsidRDefault="00F86C52" w:rsidP="00F86C52">
      <w:pPr>
        <w:pStyle w:val="PL"/>
      </w:pPr>
      <w:r w:rsidRPr="00AA36EF">
        <w:t xml:space="preserve">    </w:t>
      </w:r>
      <w:r w:rsidRPr="00AA36EF">
        <w:rPr>
          <w:b/>
        </w:rPr>
        <w:t>then</w:t>
      </w:r>
      <w:r w:rsidRPr="00AA36EF">
        <w:t xml:space="preserve"> { UE (MCPTT Client) requests that a target user be affiliated to an MCPTT group via mandatory mode by sending the SS a SIP PUBLISH message }</w:t>
      </w:r>
    </w:p>
    <w:p w14:paraId="28C7137D" w14:textId="77777777" w:rsidR="00F86C52" w:rsidRPr="00AA36EF" w:rsidRDefault="00F86C52" w:rsidP="00F86C52">
      <w:pPr>
        <w:pStyle w:val="PL"/>
      </w:pPr>
      <w:r w:rsidRPr="00AA36EF">
        <w:t xml:space="preserve">            }</w:t>
      </w:r>
    </w:p>
    <w:p w14:paraId="78437DE5" w14:textId="77777777" w:rsidR="00F86C52" w:rsidRPr="00AA36EF" w:rsidRDefault="00F86C52" w:rsidP="00F86C52">
      <w:pPr>
        <w:pStyle w:val="PL"/>
      </w:pPr>
    </w:p>
    <w:p w14:paraId="5041B213" w14:textId="77777777" w:rsidR="00F86C52" w:rsidRPr="00AA36EF" w:rsidRDefault="00F86C52" w:rsidP="00F86C52">
      <w:pPr>
        <w:pStyle w:val="H6"/>
        <w:rPr>
          <w:lang w:val="en-GB"/>
        </w:rPr>
      </w:pPr>
      <w:r w:rsidRPr="00AA36EF">
        <w:rPr>
          <w:lang w:val="en-GB"/>
        </w:rPr>
        <w:t>(5)</w:t>
      </w:r>
    </w:p>
    <w:p w14:paraId="035974B9"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make affiliation changes for another user }</w:t>
      </w:r>
    </w:p>
    <w:p w14:paraId="19DF8D50"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that a target user be de-affiliated to an MCPTT group via mandatory mode }</w:t>
      </w:r>
    </w:p>
    <w:p w14:paraId="303D0111" w14:textId="77777777" w:rsidR="00F86C52" w:rsidRPr="00AA36EF" w:rsidRDefault="00F86C52" w:rsidP="00F86C52">
      <w:pPr>
        <w:pStyle w:val="PL"/>
      </w:pPr>
      <w:r w:rsidRPr="00AA36EF">
        <w:t xml:space="preserve">    </w:t>
      </w:r>
      <w:r w:rsidRPr="00AA36EF">
        <w:rPr>
          <w:b/>
        </w:rPr>
        <w:t>then</w:t>
      </w:r>
      <w:r w:rsidRPr="00AA36EF">
        <w:t xml:space="preserve"> { UE (MCPTT Client) requests that a target user be de-affiliated to an MCPTT group via mandatory mode by sending the SS a SIP PUBLISH message }</w:t>
      </w:r>
    </w:p>
    <w:p w14:paraId="2F5EBC33" w14:textId="77777777" w:rsidR="00F86C52" w:rsidRPr="00AA36EF" w:rsidRDefault="00F86C52" w:rsidP="00F86C52">
      <w:pPr>
        <w:pStyle w:val="PL"/>
      </w:pPr>
      <w:r w:rsidRPr="00AA36EF">
        <w:t xml:space="preserve">            }</w:t>
      </w:r>
    </w:p>
    <w:p w14:paraId="6066ADE4" w14:textId="77777777" w:rsidR="00F86C52" w:rsidRPr="00AA36EF" w:rsidRDefault="00F86C52" w:rsidP="00F86C52">
      <w:pPr>
        <w:pStyle w:val="PL"/>
      </w:pPr>
    </w:p>
    <w:p w14:paraId="5E29FAF6" w14:textId="77777777" w:rsidR="00F86C52" w:rsidRPr="00AA36EF" w:rsidRDefault="00F86C52" w:rsidP="00F86C52">
      <w:pPr>
        <w:pStyle w:val="H6"/>
        <w:rPr>
          <w:lang w:val="en-GB"/>
        </w:rPr>
      </w:pPr>
      <w:r w:rsidRPr="00AA36EF">
        <w:rPr>
          <w:lang w:val="en-GB"/>
        </w:rPr>
        <w:t>(6)</w:t>
      </w:r>
    </w:p>
    <w:p w14:paraId="0B8DA83B"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make affiliation changes for another user }</w:t>
      </w:r>
    </w:p>
    <w:p w14:paraId="547B9262" w14:textId="77777777" w:rsidR="00F86C52" w:rsidRPr="00AA36EF" w:rsidRDefault="00F86C52" w:rsidP="00F86C52">
      <w:pPr>
        <w:pStyle w:val="PL"/>
      </w:pPr>
      <w:r w:rsidRPr="00AA36EF">
        <w:rPr>
          <w:b/>
        </w:rPr>
        <w:lastRenderedPageBreak/>
        <w:t>ensure that</w:t>
      </w:r>
      <w:r w:rsidRPr="00AA36EF">
        <w:t xml:space="preserve"> {</w:t>
      </w:r>
      <w:r w:rsidRPr="00AA36EF">
        <w:br/>
        <w:t xml:space="preserve">  </w:t>
      </w:r>
      <w:r w:rsidRPr="00AA36EF">
        <w:rPr>
          <w:b/>
        </w:rPr>
        <w:t>when</w:t>
      </w:r>
      <w:r w:rsidRPr="00AA36EF">
        <w:t xml:space="preserve"> { MCPTT User requests that a target user be affiliated to an MCPTT group via negotiated mode }</w:t>
      </w:r>
    </w:p>
    <w:p w14:paraId="23ABA739" w14:textId="77777777" w:rsidR="00F86C52" w:rsidRPr="00AA36EF" w:rsidRDefault="00F86C52" w:rsidP="00F86C52">
      <w:pPr>
        <w:pStyle w:val="PL"/>
      </w:pPr>
      <w:r w:rsidRPr="00AA36EF">
        <w:t xml:space="preserve">    </w:t>
      </w:r>
      <w:r w:rsidRPr="00AA36EF">
        <w:rPr>
          <w:b/>
        </w:rPr>
        <w:t>then</w:t>
      </w:r>
      <w:r w:rsidRPr="00AA36EF">
        <w:t xml:space="preserve"> { UE (MCPTT Client) requests that a target user be affiliated to an MCPTT group via negotiated mode by sending the SS a SIP MESSAGE </w:t>
      </w:r>
      <w:proofErr w:type="spellStart"/>
      <w:r w:rsidRPr="00AA36EF">
        <w:t>message</w:t>
      </w:r>
      <w:proofErr w:type="spellEnd"/>
      <w:r w:rsidRPr="00AA36EF">
        <w:t xml:space="preserve"> }</w:t>
      </w:r>
    </w:p>
    <w:p w14:paraId="0B3B0596" w14:textId="77777777" w:rsidR="00F86C52" w:rsidRPr="00AA36EF" w:rsidRDefault="00F86C52" w:rsidP="00F86C52">
      <w:pPr>
        <w:pStyle w:val="PL"/>
      </w:pPr>
      <w:r w:rsidRPr="00AA36EF">
        <w:t xml:space="preserve">            }</w:t>
      </w:r>
    </w:p>
    <w:p w14:paraId="7251F0BB" w14:textId="77777777" w:rsidR="00F86C52" w:rsidRPr="00AA36EF" w:rsidRDefault="00F86C52" w:rsidP="00F86C52">
      <w:pPr>
        <w:pStyle w:val="PL"/>
      </w:pPr>
    </w:p>
    <w:p w14:paraId="4C8D1A56" w14:textId="77777777" w:rsidR="00F86C52" w:rsidRPr="00AA36EF" w:rsidRDefault="00F86C52" w:rsidP="00F86C52">
      <w:pPr>
        <w:pStyle w:val="H6"/>
        <w:rPr>
          <w:lang w:val="en-GB"/>
        </w:rPr>
      </w:pPr>
      <w:r w:rsidRPr="00AA36EF">
        <w:rPr>
          <w:lang w:val="en-GB"/>
        </w:rPr>
        <w:t>(7)</w:t>
      </w:r>
    </w:p>
    <w:p w14:paraId="5C383E5D"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be affiliated }</w:t>
      </w:r>
    </w:p>
    <w:p w14:paraId="74BD6FEA"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to de-subscribe to affiliation status changes for a target user }</w:t>
      </w:r>
    </w:p>
    <w:p w14:paraId="227B670F" w14:textId="77777777" w:rsidR="00F86C52" w:rsidRPr="00AA36EF" w:rsidRDefault="00F86C52" w:rsidP="00F86C52">
      <w:pPr>
        <w:pStyle w:val="PL"/>
      </w:pPr>
      <w:r w:rsidRPr="00AA36EF">
        <w:t xml:space="preserve">    </w:t>
      </w:r>
      <w:r w:rsidRPr="00AA36EF">
        <w:rPr>
          <w:b/>
        </w:rPr>
        <w:t>then</w:t>
      </w:r>
      <w:r w:rsidRPr="00AA36EF">
        <w:t xml:space="preserve"> { UE (MCPTT Client) requests to de-subscribe to affiliation status changes for a target user by sending the SS a SIP SUBSCRIBE message }</w:t>
      </w:r>
    </w:p>
    <w:p w14:paraId="732D7872" w14:textId="77777777" w:rsidR="00F86C52" w:rsidRPr="00AA36EF" w:rsidRDefault="00F86C52" w:rsidP="00F86C52">
      <w:pPr>
        <w:pStyle w:val="PL"/>
      </w:pPr>
      <w:r w:rsidRPr="00AA36EF">
        <w:t xml:space="preserve">            }</w:t>
      </w:r>
    </w:p>
    <w:p w14:paraId="3272B0FD" w14:textId="77777777" w:rsidR="00F86C52" w:rsidRPr="00AA36EF" w:rsidRDefault="00F86C52" w:rsidP="00F86C52">
      <w:pPr>
        <w:pStyle w:val="PL"/>
      </w:pPr>
    </w:p>
    <w:p w14:paraId="74FCB23F" w14:textId="77777777" w:rsidR="00F86C52" w:rsidRPr="00AA36EF" w:rsidRDefault="00F86C52" w:rsidP="00F86C52">
      <w:pPr>
        <w:pStyle w:val="H6"/>
        <w:rPr>
          <w:lang w:val="en-GB"/>
        </w:rPr>
      </w:pPr>
      <w:r w:rsidRPr="00AA36EF">
        <w:rPr>
          <w:lang w:val="en-GB"/>
        </w:rPr>
        <w:t>(8)</w:t>
      </w:r>
    </w:p>
    <w:p w14:paraId="1D4F2103" w14:textId="2F25D489" w:rsidR="00F86C52" w:rsidRPr="00AA36EF" w:rsidRDefault="00F86C52" w:rsidP="00F86C52">
      <w:pPr>
        <w:pStyle w:val="PL"/>
      </w:pPr>
      <w:r w:rsidRPr="00AA36EF">
        <w:rPr>
          <w:b/>
        </w:rPr>
        <w:t>with</w:t>
      </w:r>
      <w:r w:rsidRPr="00AA36EF">
        <w:t xml:space="preserve"> { MCPTT Client already affiliated with a</w:t>
      </w:r>
      <w:ins w:id="9" w:author="MCC160" w:date="2021-01-11T10:53:00Z">
        <w:r w:rsidR="005830F3" w:rsidRPr="00AA36EF">
          <w:t>n</w:t>
        </w:r>
      </w:ins>
      <w:r w:rsidRPr="00AA36EF">
        <w:t xml:space="preserve"> MCPTT group }</w:t>
      </w:r>
    </w:p>
    <w:p w14:paraId="7FB228F5"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to </w:t>
      </w:r>
      <w:r w:rsidRPr="00AA36EF">
        <w:rPr>
          <w:rFonts w:eastAsia="SimSun"/>
          <w:lang w:eastAsia="zh-CN"/>
        </w:rPr>
        <w:t>de-</w:t>
      </w:r>
      <w:r w:rsidRPr="00AA36EF">
        <w:t>affiliate from a</w:t>
      </w:r>
      <w:r w:rsidRPr="00AA36EF">
        <w:rPr>
          <w:rFonts w:eastAsia="SimSun"/>
          <w:lang w:eastAsia="zh-CN"/>
        </w:rPr>
        <w:t>n</w:t>
      </w:r>
      <w:r w:rsidRPr="00AA36EF">
        <w:t xml:space="preserve"> </w:t>
      </w:r>
      <w:r w:rsidRPr="00AA36EF">
        <w:rPr>
          <w:rFonts w:eastAsia="SimSun"/>
          <w:lang w:eastAsia="zh-CN"/>
        </w:rPr>
        <w:t xml:space="preserve">MCPTT </w:t>
      </w:r>
      <w:r w:rsidRPr="00AA36EF">
        <w:t>group }</w:t>
      </w:r>
    </w:p>
    <w:p w14:paraId="70DA3A09" w14:textId="77777777" w:rsidR="00F86C52" w:rsidRPr="00AA36EF" w:rsidRDefault="00F86C52" w:rsidP="00F86C52">
      <w:pPr>
        <w:pStyle w:val="PL"/>
      </w:pPr>
      <w:r w:rsidRPr="00AA36EF">
        <w:t xml:space="preserve">    </w:t>
      </w:r>
      <w:r w:rsidRPr="00AA36EF">
        <w:rPr>
          <w:b/>
        </w:rPr>
        <w:t>then</w:t>
      </w:r>
      <w:r w:rsidRPr="00AA36EF">
        <w:t xml:space="preserve"> { UE (MCPTT Client) requests to </w:t>
      </w:r>
      <w:r w:rsidRPr="00AA36EF">
        <w:rPr>
          <w:rFonts w:eastAsia="SimSun"/>
          <w:lang w:eastAsia="zh-CN"/>
        </w:rPr>
        <w:t>de-</w:t>
      </w:r>
      <w:r w:rsidRPr="00AA36EF">
        <w:t>affiliate from a</w:t>
      </w:r>
      <w:r w:rsidRPr="00AA36EF">
        <w:rPr>
          <w:rFonts w:eastAsia="SimSun"/>
          <w:lang w:eastAsia="zh-CN"/>
        </w:rPr>
        <w:t>n</w:t>
      </w:r>
      <w:r w:rsidRPr="00AA36EF">
        <w:t xml:space="preserve"> </w:t>
      </w:r>
      <w:r w:rsidRPr="00AA36EF">
        <w:rPr>
          <w:rFonts w:eastAsia="SimSun"/>
          <w:lang w:eastAsia="zh-CN"/>
        </w:rPr>
        <w:t xml:space="preserve">MCPTT </w:t>
      </w:r>
      <w:r w:rsidRPr="00AA36EF">
        <w:t>group by sending the SS a SIP PUBLISH message }</w:t>
      </w:r>
    </w:p>
    <w:p w14:paraId="7EF14EFF" w14:textId="77777777" w:rsidR="00F86C52" w:rsidRPr="00AA36EF" w:rsidRDefault="00F86C52" w:rsidP="00F86C52">
      <w:pPr>
        <w:pStyle w:val="PL"/>
      </w:pPr>
      <w:r w:rsidRPr="00AA36EF">
        <w:t xml:space="preserve">            }</w:t>
      </w:r>
    </w:p>
    <w:p w14:paraId="0A7083DA" w14:textId="77777777" w:rsidR="00F86C52" w:rsidRPr="00AA36EF" w:rsidRDefault="00F86C52" w:rsidP="00F86C52">
      <w:pPr>
        <w:pStyle w:val="PL"/>
      </w:pPr>
    </w:p>
    <w:p w14:paraId="197EF560" w14:textId="77777777" w:rsidR="00F86C52" w:rsidRPr="00AA36EF" w:rsidRDefault="00F86C52" w:rsidP="00F86C52">
      <w:pPr>
        <w:pStyle w:val="H6"/>
        <w:rPr>
          <w:lang w:val="en-GB"/>
        </w:rPr>
      </w:pPr>
      <w:r w:rsidRPr="00AA36EF">
        <w:rPr>
          <w:lang w:val="en-GB"/>
        </w:rPr>
        <w:t>(9)</w:t>
      </w:r>
    </w:p>
    <w:p w14:paraId="369819AD"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be affiliated }</w:t>
      </w:r>
    </w:p>
    <w:p w14:paraId="041DC55D"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Server requests that the MCPTT User choose to affiliate to an MCPTT group via negotiated mode by sending a SIP MESSAGE </w:t>
      </w:r>
      <w:proofErr w:type="spellStart"/>
      <w:r w:rsidRPr="00AA36EF">
        <w:t>message</w:t>
      </w:r>
      <w:proofErr w:type="spellEnd"/>
      <w:r w:rsidRPr="00AA36EF">
        <w:t xml:space="preserve"> }</w:t>
      </w:r>
    </w:p>
    <w:p w14:paraId="05292727" w14:textId="5957666E" w:rsidR="00F86C52" w:rsidRPr="00AA36EF" w:rsidRDefault="00F86C52" w:rsidP="00F86C52">
      <w:pPr>
        <w:pStyle w:val="PL"/>
      </w:pPr>
      <w:r w:rsidRPr="00AA36EF">
        <w:t xml:space="preserve">    </w:t>
      </w:r>
      <w:r w:rsidRPr="00AA36EF">
        <w:rPr>
          <w:b/>
        </w:rPr>
        <w:t>then</w:t>
      </w:r>
      <w:r w:rsidRPr="00AA36EF">
        <w:t xml:space="preserve"> { UE (MCPTT Client) accepts to affiliate to a</w:t>
      </w:r>
      <w:ins w:id="10" w:author="MCC160" w:date="2021-01-11T10:53:00Z">
        <w:r w:rsidR="005830F3" w:rsidRPr="00AA36EF">
          <w:t>n</w:t>
        </w:r>
      </w:ins>
      <w:r w:rsidRPr="00AA36EF">
        <w:t xml:space="preserve"> MCPTT group by sending the SS a SIP PUBLISH message }</w:t>
      </w:r>
    </w:p>
    <w:p w14:paraId="16CFB6A6" w14:textId="77777777" w:rsidR="00F86C52" w:rsidRPr="00AA36EF" w:rsidRDefault="00F86C52" w:rsidP="00F86C52">
      <w:pPr>
        <w:pStyle w:val="PL"/>
      </w:pPr>
      <w:r w:rsidRPr="00AA36EF">
        <w:t xml:space="preserve">            }</w:t>
      </w:r>
    </w:p>
    <w:p w14:paraId="399EA99D" w14:textId="77777777" w:rsidR="00F86C52" w:rsidRPr="00AA36EF" w:rsidRDefault="00F86C52" w:rsidP="00F86C52">
      <w:pPr>
        <w:pStyle w:val="PL"/>
      </w:pPr>
    </w:p>
    <w:p w14:paraId="16DDC56D" w14:textId="77777777" w:rsidR="00F86C52" w:rsidRPr="00AA36EF" w:rsidRDefault="00F86C52" w:rsidP="00F86C52">
      <w:pPr>
        <w:pStyle w:val="H6"/>
        <w:rPr>
          <w:lang w:val="en-GB"/>
        </w:rPr>
      </w:pPr>
      <w:r w:rsidRPr="00AA36EF">
        <w:rPr>
          <w:lang w:val="en-GB"/>
        </w:rPr>
        <w:t>5.3.2</w:t>
      </w:r>
      <w:r w:rsidRPr="00AA36EF">
        <w:rPr>
          <w:lang w:val="en-GB"/>
        </w:rPr>
        <w:tab/>
        <w:t>Conformance requirements</w:t>
      </w:r>
    </w:p>
    <w:p w14:paraId="54EBB4D2" w14:textId="77777777" w:rsidR="00F86C52" w:rsidRPr="00AA36EF" w:rsidRDefault="00F86C52" w:rsidP="00F86C52">
      <w:r w:rsidRPr="00AA36EF">
        <w:t>References: The conformance requirements covered in the current TC are specified in: TS 24.379, clauses 9.2.1.2, 9.2.1.3, 9.2.1.4, and 9.2.1.5. Unless otherwise stated, these are Rel-13 requirements.</w:t>
      </w:r>
    </w:p>
    <w:p w14:paraId="7184CE67" w14:textId="77777777" w:rsidR="00F86C52" w:rsidRPr="00AA36EF" w:rsidRDefault="00F86C52" w:rsidP="00F86C52">
      <w:r w:rsidRPr="00AA36EF">
        <w:t>[TS 24.379, clause 9.2.1.2]</w:t>
      </w:r>
    </w:p>
    <w:p w14:paraId="0EEF37C3" w14:textId="77777777" w:rsidR="00F86C52" w:rsidRPr="00AA36EF" w:rsidRDefault="00F86C52" w:rsidP="00F86C52">
      <w:r w:rsidRPr="00AA36EF">
        <w:t>In order:</w:t>
      </w:r>
    </w:p>
    <w:p w14:paraId="0A3AEE83" w14:textId="77777777" w:rsidR="00F86C52" w:rsidRPr="00AA36EF" w:rsidRDefault="00F86C52" w:rsidP="00F86C52">
      <w:pPr>
        <w:pStyle w:val="B11"/>
      </w:pPr>
      <w:r w:rsidRPr="00AA36EF">
        <w:t>-</w:t>
      </w:r>
      <w:r w:rsidRPr="00AA36EF">
        <w:tab/>
        <w:t xml:space="preserve">to indicate that an MCPTT user is interested in one or more MCPTT group(s) </w:t>
      </w:r>
      <w:r w:rsidRPr="00AA36EF">
        <w:rPr>
          <w:rFonts w:eastAsia="SimSun"/>
        </w:rPr>
        <w:t>at an MCPTT client</w:t>
      </w:r>
      <w:r w:rsidRPr="00AA36EF">
        <w:t>;</w:t>
      </w:r>
    </w:p>
    <w:p w14:paraId="11DCD3AF" w14:textId="77777777" w:rsidR="00F86C52" w:rsidRPr="00AA36EF" w:rsidRDefault="00F86C52" w:rsidP="00F86C52">
      <w:pPr>
        <w:pStyle w:val="B11"/>
      </w:pPr>
      <w:r w:rsidRPr="00AA36EF">
        <w:t>-</w:t>
      </w:r>
      <w:r w:rsidRPr="00AA36EF">
        <w:tab/>
        <w:t xml:space="preserve">to indicate that the MCPTT user is no longer interested in one or more MCPTT group(s) </w:t>
      </w:r>
      <w:r w:rsidRPr="00AA36EF">
        <w:rPr>
          <w:rFonts w:eastAsia="SimSun"/>
        </w:rPr>
        <w:t>at the MCPTT client</w:t>
      </w:r>
      <w:r w:rsidRPr="00AA36EF">
        <w:t>;</w:t>
      </w:r>
    </w:p>
    <w:p w14:paraId="5FB1ADF9" w14:textId="77777777" w:rsidR="00F86C52" w:rsidRPr="00AA36EF" w:rsidRDefault="00F86C52" w:rsidP="00F86C52">
      <w:pPr>
        <w:pStyle w:val="B11"/>
      </w:pPr>
      <w:r w:rsidRPr="00AA36EF">
        <w:t>-</w:t>
      </w:r>
      <w:r w:rsidRPr="00AA36EF">
        <w:tab/>
        <w:t xml:space="preserve">to refresh indication of an MCPTT user interest in one or more MCPTT group(s) </w:t>
      </w:r>
      <w:r w:rsidRPr="00AA36EF">
        <w:rPr>
          <w:rFonts w:eastAsia="SimSun"/>
        </w:rPr>
        <w:t>at an MCPTT client</w:t>
      </w:r>
      <w:r w:rsidRPr="00AA36EF">
        <w:t xml:space="preserve"> due to near expiration of the expiration time of an MCPTT group with the affiliation status set to the "affiliated" state received in a SIP NOTIFY request in subclause 9.2.1.3;</w:t>
      </w:r>
    </w:p>
    <w:p w14:paraId="3E6C1BA6" w14:textId="77777777" w:rsidR="00F86C52" w:rsidRPr="00AA36EF" w:rsidRDefault="00F86C52" w:rsidP="00F86C52">
      <w:pPr>
        <w:pStyle w:val="B11"/>
      </w:pPr>
      <w:r w:rsidRPr="00AA36EF">
        <w:t>-</w:t>
      </w:r>
      <w:r w:rsidRPr="00AA36EF">
        <w:tab/>
        <w:t>to send an affiliation status change request in mandatory mode to another MCPTT user; or</w:t>
      </w:r>
    </w:p>
    <w:p w14:paraId="546D8240" w14:textId="77777777" w:rsidR="00F86C52" w:rsidRPr="00AA36EF" w:rsidRDefault="00F86C52" w:rsidP="00F86C52">
      <w:pPr>
        <w:pStyle w:val="B11"/>
      </w:pPr>
      <w:r w:rsidRPr="00AA36EF">
        <w:t>-</w:t>
      </w:r>
      <w:r w:rsidRPr="00AA36EF">
        <w:tab/>
        <w:t>any combination of the above;</w:t>
      </w:r>
    </w:p>
    <w:p w14:paraId="082AAE04" w14:textId="77777777" w:rsidR="00F86C52" w:rsidRPr="00AA36EF" w:rsidRDefault="00F86C52" w:rsidP="00F86C52">
      <w:r w:rsidRPr="00AA36EF">
        <w:t xml:space="preserve">the MCPTT client shall generate a SIP PUBLISH request according to 3GPP TS 24.229 [4], IETF RFC 3903 [37], and </w:t>
      </w:r>
      <w:r w:rsidRPr="00AA36EF">
        <w:rPr>
          <w:rFonts w:eastAsia="SimSun"/>
        </w:rPr>
        <w:t>IETF RFC 3856 [51]</w:t>
      </w:r>
      <w:r w:rsidRPr="00AA36EF">
        <w:t>.</w:t>
      </w:r>
    </w:p>
    <w:p w14:paraId="68627DFB" w14:textId="77777777" w:rsidR="00F86C52" w:rsidRPr="00AA36EF" w:rsidRDefault="00F86C52" w:rsidP="00F86C52">
      <w:r w:rsidRPr="00AA36EF">
        <w:t>In the SIP PUBLISH request, the MCPTT client:</w:t>
      </w:r>
    </w:p>
    <w:p w14:paraId="2587FEAC" w14:textId="77777777" w:rsidR="00F86C52" w:rsidRPr="00AA36EF" w:rsidRDefault="00F86C52" w:rsidP="00F86C52">
      <w:pPr>
        <w:pStyle w:val="B11"/>
        <w:rPr>
          <w:rFonts w:eastAsia="SimSun"/>
        </w:rPr>
      </w:pPr>
      <w:r w:rsidRPr="00AA36EF">
        <w:rPr>
          <w:rFonts w:eastAsia="SimSun"/>
        </w:rPr>
        <w:t>1)</w:t>
      </w:r>
      <w:r w:rsidRPr="00AA36EF">
        <w:rPr>
          <w:rFonts w:eastAsia="SimSun"/>
        </w:rPr>
        <w:tab/>
        <w:t xml:space="preserve">shall set the Request-URI to the </w:t>
      </w:r>
      <w:r w:rsidRPr="00AA36EF">
        <w:t>public service identity identifying the originating participating MCPTT function serving the MCPTT user</w:t>
      </w:r>
      <w:r w:rsidRPr="00AA36EF">
        <w:rPr>
          <w:rFonts w:eastAsia="SimSun"/>
        </w:rPr>
        <w:t>;</w:t>
      </w:r>
    </w:p>
    <w:p w14:paraId="6D41C2F4" w14:textId="77777777" w:rsidR="00F86C52" w:rsidRPr="00AA36EF" w:rsidRDefault="00F86C52" w:rsidP="00F86C52">
      <w:pPr>
        <w:pStyle w:val="B11"/>
        <w:rPr>
          <w:lang w:eastAsia="ko-KR"/>
        </w:rPr>
      </w:pPr>
      <w:r w:rsidRPr="00AA36EF">
        <w:rPr>
          <w:rFonts w:eastAsia="SimSun"/>
        </w:rPr>
        <w:t>2)</w:t>
      </w:r>
      <w:r w:rsidRPr="00AA36EF">
        <w:rPr>
          <w:rFonts w:eastAsia="SimSun"/>
        </w:rPr>
        <w:tab/>
        <w:t xml:space="preserve">shall include an </w:t>
      </w:r>
      <w:r w:rsidRPr="00AA36EF">
        <w:rPr>
          <w:lang w:eastAsia="ko-KR"/>
        </w:rPr>
        <w:t>application/</w:t>
      </w:r>
      <w:r w:rsidRPr="00AA36EF">
        <w:t xml:space="preserve">vnd.3gpp.mcptt-info+xml </w:t>
      </w:r>
      <w:r w:rsidRPr="00AA36EF">
        <w:rPr>
          <w:lang w:eastAsia="ko-KR"/>
        </w:rPr>
        <w:t>MIME body. In the application/</w:t>
      </w:r>
      <w:r w:rsidRPr="00AA36EF">
        <w:t xml:space="preserve">vnd.3gpp.mcptt-info+xml </w:t>
      </w:r>
      <w:r w:rsidRPr="00AA36EF">
        <w:rPr>
          <w:lang w:eastAsia="ko-KR"/>
        </w:rPr>
        <w:t xml:space="preserve">MIME body, the MCPTT client </w:t>
      </w:r>
      <w:r w:rsidRPr="00AA36EF">
        <w:t>shall include the &lt;</w:t>
      </w:r>
      <w:proofErr w:type="spellStart"/>
      <w:r w:rsidRPr="00AA36EF">
        <w:t>mcptt</w:t>
      </w:r>
      <w:proofErr w:type="spellEnd"/>
      <w:r w:rsidRPr="00AA36EF">
        <w:t>-request-</w:t>
      </w:r>
      <w:proofErr w:type="spellStart"/>
      <w:r w:rsidRPr="00AA36EF">
        <w:t>uri</w:t>
      </w:r>
      <w:proofErr w:type="spellEnd"/>
      <w:r w:rsidRPr="00AA36EF">
        <w:t xml:space="preserve">&gt; element set to the </w:t>
      </w:r>
      <w:r w:rsidRPr="00AA36EF">
        <w:rPr>
          <w:lang w:eastAsia="ko-KR"/>
        </w:rPr>
        <w:t>MCPTT ID of the MCPTT user;</w:t>
      </w:r>
    </w:p>
    <w:p w14:paraId="0EE10CDF" w14:textId="77777777" w:rsidR="00F86C52" w:rsidRPr="00AA36EF" w:rsidRDefault="00F86C52" w:rsidP="00F86C52">
      <w:pPr>
        <w:pStyle w:val="B11"/>
      </w:pPr>
      <w:r w:rsidRPr="00AA36EF">
        <w:lastRenderedPageBreak/>
        <w:t>3)</w:t>
      </w:r>
      <w:r w:rsidRPr="00AA36EF">
        <w:tab/>
        <w:t>shall include the ICSI value "urn:urn-7:3gpp-service.ims.icsi.mcptt" (</w:t>
      </w:r>
      <w:r w:rsidRPr="00AA36EF">
        <w:rPr>
          <w:lang w:eastAsia="zh-CN"/>
        </w:rPr>
        <w:t xml:space="preserve">coded as specified in </w:t>
      </w:r>
      <w:r w:rsidRPr="00AA36EF">
        <w:t>3GPP TS 24.229 [4]</w:t>
      </w:r>
      <w:r w:rsidRPr="00AA36EF">
        <w:rPr>
          <w:lang w:eastAsia="zh-CN"/>
        </w:rPr>
        <w:t xml:space="preserve">), </w:t>
      </w:r>
      <w:r w:rsidRPr="00AA36EF">
        <w:t>in a P-Preferred-Service header field according to IETF </w:t>
      </w:r>
      <w:r w:rsidRPr="00AA36EF">
        <w:rPr>
          <w:rFonts w:eastAsia="MS Mincho"/>
        </w:rPr>
        <w:t>RFC 6050 [9]</w:t>
      </w:r>
      <w:r w:rsidRPr="00AA36EF">
        <w:t>;</w:t>
      </w:r>
    </w:p>
    <w:p w14:paraId="6AB76ECC" w14:textId="77777777" w:rsidR="00F86C52" w:rsidRPr="00AA36EF" w:rsidRDefault="00F86C52" w:rsidP="00F86C52">
      <w:pPr>
        <w:pStyle w:val="B11"/>
        <w:rPr>
          <w:rFonts w:eastAsia="SimSun"/>
        </w:rPr>
      </w:pPr>
      <w:r w:rsidRPr="00AA36EF">
        <w:rPr>
          <w:rFonts w:eastAsia="SimSun"/>
        </w:rPr>
        <w:t>4)</w:t>
      </w:r>
      <w:r w:rsidRPr="00AA36EF">
        <w:rPr>
          <w:rFonts w:eastAsia="SimSun"/>
        </w:rPr>
        <w:tab/>
        <w:t xml:space="preserve">if the targeted MCPTT user </w:t>
      </w:r>
      <w:r w:rsidRPr="00AA36EF">
        <w:t>is interested in</w:t>
      </w:r>
      <w:r w:rsidRPr="00AA36EF">
        <w:rPr>
          <w:rFonts w:eastAsia="SimSun"/>
        </w:rPr>
        <w:t xml:space="preserve"> at least one MCPTT group at the targeted MCPTT client, shall set the Expires header field according to IETF RFC 3903 [37], to 4294967295;</w:t>
      </w:r>
    </w:p>
    <w:p w14:paraId="1A227342" w14:textId="77777777" w:rsidR="00F86C52" w:rsidRPr="00AA36EF" w:rsidRDefault="00F86C52" w:rsidP="00F86C52">
      <w:pPr>
        <w:pStyle w:val="NO"/>
        <w:rPr>
          <w:rFonts w:eastAsia="SimSun"/>
        </w:rPr>
      </w:pPr>
      <w:r w:rsidRPr="00AA36EF">
        <w:rPr>
          <w:rFonts w:eastAsia="SimSun"/>
        </w:rPr>
        <w:t>NOTE 1:</w:t>
      </w:r>
      <w:r w:rsidRPr="00AA36EF">
        <w:rPr>
          <w:rFonts w:eastAsia="SimSun"/>
        </w:rPr>
        <w:tab/>
        <w:t>4294967295, which is equal to 2</w:t>
      </w:r>
      <w:r w:rsidRPr="00AA36EF">
        <w:rPr>
          <w:rFonts w:eastAsia="SimSun"/>
          <w:vertAlign w:val="superscript"/>
        </w:rPr>
        <w:t>32</w:t>
      </w:r>
      <w:r w:rsidRPr="00AA36EF">
        <w:rPr>
          <w:rFonts w:eastAsia="SimSun"/>
        </w:rPr>
        <w:t>-1, is the highest value defined for Expires header field in IETF RFC 3261 [24].</w:t>
      </w:r>
    </w:p>
    <w:p w14:paraId="36AC7B13" w14:textId="77777777" w:rsidR="00F86C52" w:rsidRPr="00AA36EF" w:rsidRDefault="00F86C52" w:rsidP="00F86C52">
      <w:pPr>
        <w:pStyle w:val="B11"/>
        <w:rPr>
          <w:rFonts w:eastAsia="SimSun"/>
        </w:rPr>
      </w:pPr>
      <w:r w:rsidRPr="00AA36EF">
        <w:rPr>
          <w:rFonts w:eastAsia="SimSun"/>
        </w:rPr>
        <w:t>5)</w:t>
      </w:r>
      <w:r w:rsidRPr="00AA36EF">
        <w:rPr>
          <w:rFonts w:eastAsia="SimSun"/>
        </w:rPr>
        <w:tab/>
        <w:t xml:space="preserve">if the targeted MCPTT user is no longer </w:t>
      </w:r>
      <w:r w:rsidRPr="00AA36EF">
        <w:t>interested in</w:t>
      </w:r>
      <w:r w:rsidRPr="00AA36EF">
        <w:rPr>
          <w:rFonts w:eastAsia="SimSun"/>
        </w:rPr>
        <w:t xml:space="preserve"> any MCPTT group at the targeted MCPTT client, shall set the Expires header field according to IETF RFC 3903 [37], to zero; and</w:t>
      </w:r>
    </w:p>
    <w:p w14:paraId="11FA686A" w14:textId="77777777" w:rsidR="00F86C52" w:rsidRPr="00AA36EF" w:rsidRDefault="00F86C52" w:rsidP="00F86C52">
      <w:pPr>
        <w:pStyle w:val="B11"/>
        <w:rPr>
          <w:rFonts w:eastAsia="SimSun"/>
        </w:rPr>
      </w:pPr>
      <w:r w:rsidRPr="00AA36EF">
        <w:rPr>
          <w:rFonts w:eastAsia="SimSun"/>
        </w:rPr>
        <w:t>6)</w:t>
      </w:r>
      <w:r w:rsidRPr="00AA36EF">
        <w:rPr>
          <w:rFonts w:eastAsia="SimSun"/>
        </w:rPr>
        <w:tab/>
        <w:t>shall include an application/</w:t>
      </w:r>
      <w:proofErr w:type="spellStart"/>
      <w:r w:rsidRPr="00AA36EF">
        <w:rPr>
          <w:rFonts w:eastAsia="SimSun"/>
        </w:rPr>
        <w:t>pidf+xml</w:t>
      </w:r>
      <w:proofErr w:type="spellEnd"/>
      <w:r w:rsidRPr="00AA36EF">
        <w:rPr>
          <w:rFonts w:eastAsia="SimSun"/>
        </w:rPr>
        <w:t xml:space="preserve"> MIME body indicating per-user affiliation information according to subclause </w:t>
      </w:r>
      <w:r w:rsidRPr="00AA36EF">
        <w:t>9.3.1</w:t>
      </w:r>
      <w:r w:rsidRPr="00AA36EF">
        <w:rPr>
          <w:rFonts w:eastAsia="SimSun"/>
        </w:rPr>
        <w:t>. In the MIME body, the MCPTT client:</w:t>
      </w:r>
    </w:p>
    <w:p w14:paraId="4E845C2F" w14:textId="77777777" w:rsidR="00F86C52" w:rsidRPr="00AA36EF" w:rsidRDefault="00F86C52" w:rsidP="00F86C52">
      <w:pPr>
        <w:pStyle w:val="B2"/>
        <w:rPr>
          <w:rFonts w:eastAsia="SimSun"/>
        </w:rPr>
      </w:pPr>
      <w:r w:rsidRPr="00AA36EF">
        <w:rPr>
          <w:rFonts w:eastAsia="SimSun"/>
        </w:rPr>
        <w:t>a)</w:t>
      </w:r>
      <w:r w:rsidRPr="00AA36EF">
        <w:rPr>
          <w:rFonts w:eastAsia="SimSun"/>
        </w:rPr>
        <w:tab/>
        <w:t>shall include all MCPTT groups where the targeted MCPTT user indicates its interest at the targeted MCPTT client;</w:t>
      </w:r>
    </w:p>
    <w:p w14:paraId="46D16153" w14:textId="77777777" w:rsidR="00F86C52" w:rsidRPr="00AA36EF" w:rsidRDefault="00F86C52" w:rsidP="00F86C52">
      <w:pPr>
        <w:pStyle w:val="B2"/>
        <w:rPr>
          <w:rFonts w:eastAsia="SimSun"/>
        </w:rPr>
      </w:pPr>
      <w:r w:rsidRPr="00AA36EF">
        <w:rPr>
          <w:rFonts w:eastAsia="SimSun"/>
        </w:rPr>
        <w:t>b)</w:t>
      </w:r>
      <w:r w:rsidRPr="00AA36EF">
        <w:rPr>
          <w:rFonts w:eastAsia="SimSun"/>
        </w:rPr>
        <w:tab/>
        <w:t>shall include the MCPTT client ID of the targeted MCPTT client;</w:t>
      </w:r>
    </w:p>
    <w:p w14:paraId="698F765B" w14:textId="77777777" w:rsidR="00F86C52" w:rsidRPr="00AA36EF" w:rsidRDefault="00F86C52" w:rsidP="00F86C52">
      <w:pPr>
        <w:pStyle w:val="B2"/>
        <w:rPr>
          <w:rFonts w:eastAsia="SimSun"/>
        </w:rPr>
      </w:pPr>
      <w:r w:rsidRPr="00AA36EF">
        <w:rPr>
          <w:rFonts w:eastAsia="SimSun"/>
        </w:rPr>
        <w:t>c)</w:t>
      </w:r>
      <w:r w:rsidRPr="00AA36EF">
        <w:rPr>
          <w:rFonts w:eastAsia="SimSun"/>
        </w:rPr>
        <w:tab/>
        <w:t>shall not include the "status" attribute and the "expires" attribute in the &lt;affiliation&gt; element; and</w:t>
      </w:r>
    </w:p>
    <w:p w14:paraId="3FBC6CA8" w14:textId="77777777" w:rsidR="00F86C52" w:rsidRPr="00AA36EF" w:rsidRDefault="00F86C52" w:rsidP="00F86C52">
      <w:pPr>
        <w:pStyle w:val="B2"/>
        <w:rPr>
          <w:rFonts w:eastAsia="SimSun"/>
        </w:rPr>
      </w:pPr>
      <w:r w:rsidRPr="00AA36EF">
        <w:rPr>
          <w:rFonts w:eastAsia="SimSun"/>
        </w:rPr>
        <w:t>d)</w:t>
      </w:r>
      <w:r w:rsidRPr="00AA36EF">
        <w:rPr>
          <w:rFonts w:eastAsia="SimSun"/>
        </w:rPr>
        <w:tab/>
        <w:t>shall set the &lt;p-id&gt; child element of the &lt;presence&gt; root element to a globally unique value.</w:t>
      </w:r>
    </w:p>
    <w:p w14:paraId="3AA13C94" w14:textId="77777777" w:rsidR="00F86C52" w:rsidRPr="00AA36EF" w:rsidRDefault="00F86C52" w:rsidP="00F86C52">
      <w:pPr>
        <w:rPr>
          <w:rFonts w:eastAsia="SimSun"/>
        </w:rPr>
      </w:pPr>
      <w:r w:rsidRPr="00AA36EF">
        <w:rPr>
          <w:rFonts w:eastAsia="SimSun"/>
        </w:rPr>
        <w:t xml:space="preserve">The MCPTT client shall send the SIP PUBLISH request </w:t>
      </w:r>
      <w:r w:rsidRPr="00AA36EF">
        <w:t>according to 3GPP TS 24.229 [4]</w:t>
      </w:r>
      <w:r w:rsidRPr="00AA36EF">
        <w:rPr>
          <w:rFonts w:eastAsia="SimSun"/>
        </w:rPr>
        <w:t>.</w:t>
      </w:r>
    </w:p>
    <w:p w14:paraId="569DC18C" w14:textId="77777777" w:rsidR="00F86C52" w:rsidRPr="00AA36EF" w:rsidRDefault="00F86C52" w:rsidP="00F86C52">
      <w:r w:rsidRPr="00AA36EF">
        <w:t>[TS 24.379, clause 9.2.1.3]</w:t>
      </w:r>
    </w:p>
    <w:p w14:paraId="7D16F225" w14:textId="77777777" w:rsidR="00F86C52" w:rsidRPr="00AA36EF" w:rsidRDefault="00F86C52" w:rsidP="00F86C52">
      <w:pPr>
        <w:pStyle w:val="NO"/>
      </w:pPr>
      <w:r w:rsidRPr="00AA36EF">
        <w:t>NOTE 1:</w:t>
      </w:r>
      <w:r w:rsidRPr="00AA36EF">
        <w:tab/>
        <w:t>The MCPTT UE also uses this procedure to determine which MCPTT groups the MCPTT user successfully affiliated to.</w:t>
      </w:r>
    </w:p>
    <w:p w14:paraId="745470EC" w14:textId="77777777" w:rsidR="00F86C52" w:rsidRPr="00AA36EF" w:rsidRDefault="00F86C52" w:rsidP="00F86C52">
      <w:r w:rsidRPr="00AA36EF">
        <w:t>In order to discover MCPTT groups:</w:t>
      </w:r>
    </w:p>
    <w:p w14:paraId="667CF4C2" w14:textId="77777777" w:rsidR="00F86C52" w:rsidRPr="00AA36EF" w:rsidRDefault="00F86C52" w:rsidP="00F86C52">
      <w:pPr>
        <w:pStyle w:val="B11"/>
      </w:pPr>
      <w:r w:rsidRPr="00AA36EF">
        <w:t>1)</w:t>
      </w:r>
      <w:r w:rsidRPr="00AA36EF">
        <w:tab/>
        <w:t>which the MCPTT user at an MCPTT client is affiliated to; or</w:t>
      </w:r>
    </w:p>
    <w:p w14:paraId="62C6AD63" w14:textId="77777777" w:rsidR="00F86C52" w:rsidRPr="00AA36EF" w:rsidRDefault="00F86C52" w:rsidP="00F86C52">
      <w:pPr>
        <w:pStyle w:val="B11"/>
      </w:pPr>
      <w:r w:rsidRPr="00AA36EF">
        <w:t>2)</w:t>
      </w:r>
      <w:r w:rsidRPr="00AA36EF">
        <w:tab/>
        <w:t>which another MCPTT user is affiliated to;</w:t>
      </w:r>
    </w:p>
    <w:p w14:paraId="7AF692EA" w14:textId="77777777" w:rsidR="00F86C52" w:rsidRPr="00AA36EF" w:rsidRDefault="00F86C52" w:rsidP="00F86C52">
      <w:pPr>
        <w:rPr>
          <w:rFonts w:eastAsia="SimSun"/>
        </w:rPr>
      </w:pPr>
      <w:r w:rsidRPr="00AA36EF">
        <w:t xml:space="preserve">the MCPTT client shall generate an initial SIP SUBSCRIBE request according to 3GPP TS 24.229 [4], </w:t>
      </w:r>
      <w:r w:rsidRPr="00AA36EF">
        <w:rPr>
          <w:rFonts w:eastAsia="SimSun"/>
        </w:rPr>
        <w:t xml:space="preserve">IETF RFC 3856 [51], </w:t>
      </w:r>
      <w:r w:rsidRPr="00AA36EF">
        <w:t>and IETF RFC 6665 [27]</w:t>
      </w:r>
      <w:r w:rsidRPr="00AA36EF">
        <w:rPr>
          <w:rFonts w:eastAsia="SimSun"/>
        </w:rPr>
        <w:t>.</w:t>
      </w:r>
    </w:p>
    <w:p w14:paraId="606F270C" w14:textId="77777777" w:rsidR="00F86C52" w:rsidRPr="00AA36EF" w:rsidRDefault="00F86C52" w:rsidP="00F86C52">
      <w:r w:rsidRPr="00AA36EF">
        <w:rPr>
          <w:rFonts w:eastAsia="SimSun"/>
        </w:rPr>
        <w:t>In the SIP SUBSCRIBE request, the MCPTT client:</w:t>
      </w:r>
    </w:p>
    <w:p w14:paraId="2339E3EF" w14:textId="77777777" w:rsidR="00F86C52" w:rsidRPr="00AA36EF" w:rsidRDefault="00F86C52" w:rsidP="00F86C52">
      <w:pPr>
        <w:pStyle w:val="B11"/>
        <w:rPr>
          <w:rFonts w:eastAsia="SimSun"/>
        </w:rPr>
      </w:pPr>
      <w:r w:rsidRPr="00AA36EF">
        <w:rPr>
          <w:rFonts w:eastAsia="SimSun"/>
        </w:rPr>
        <w:t>1)</w:t>
      </w:r>
      <w:r w:rsidRPr="00AA36EF">
        <w:rPr>
          <w:rFonts w:eastAsia="SimSun"/>
        </w:rPr>
        <w:tab/>
        <w:t xml:space="preserve">shall set the Request-URI to the </w:t>
      </w:r>
      <w:r w:rsidRPr="00AA36EF">
        <w:t>public service identity identifying the originating participating MCPTT function serving the MCPTT user</w:t>
      </w:r>
      <w:r w:rsidRPr="00AA36EF">
        <w:rPr>
          <w:rFonts w:eastAsia="SimSun"/>
        </w:rPr>
        <w:t>;</w:t>
      </w:r>
    </w:p>
    <w:p w14:paraId="7EEA02DD" w14:textId="77777777" w:rsidR="00F86C52" w:rsidRPr="00AA36EF" w:rsidRDefault="00F86C52" w:rsidP="00F86C52">
      <w:pPr>
        <w:pStyle w:val="B11"/>
        <w:rPr>
          <w:lang w:eastAsia="ko-KR"/>
        </w:rPr>
      </w:pPr>
      <w:r w:rsidRPr="00AA36EF">
        <w:rPr>
          <w:rFonts w:eastAsia="SimSun"/>
        </w:rPr>
        <w:t>2)</w:t>
      </w:r>
      <w:r w:rsidRPr="00AA36EF">
        <w:rPr>
          <w:rFonts w:eastAsia="SimSun"/>
        </w:rPr>
        <w:tab/>
        <w:t xml:space="preserve">shall include an </w:t>
      </w:r>
      <w:r w:rsidRPr="00AA36EF">
        <w:rPr>
          <w:lang w:eastAsia="ko-KR"/>
        </w:rPr>
        <w:t>application/</w:t>
      </w:r>
      <w:r w:rsidRPr="00AA36EF">
        <w:t xml:space="preserve">vnd.3gpp.mcptt-info+xml </w:t>
      </w:r>
      <w:r w:rsidRPr="00AA36EF">
        <w:rPr>
          <w:lang w:eastAsia="ko-KR"/>
        </w:rPr>
        <w:t>MIME body. In the application/</w:t>
      </w:r>
      <w:r w:rsidRPr="00AA36EF">
        <w:t xml:space="preserve">vnd.3gpp.mcptt-info+xml </w:t>
      </w:r>
      <w:r w:rsidRPr="00AA36EF">
        <w:rPr>
          <w:lang w:eastAsia="ko-KR"/>
        </w:rPr>
        <w:t xml:space="preserve">MIME body, the MCPTT client </w:t>
      </w:r>
      <w:r w:rsidRPr="00AA36EF">
        <w:t>shall include the &lt;</w:t>
      </w:r>
      <w:proofErr w:type="spellStart"/>
      <w:r w:rsidRPr="00AA36EF">
        <w:t>mcptt</w:t>
      </w:r>
      <w:proofErr w:type="spellEnd"/>
      <w:r w:rsidRPr="00AA36EF">
        <w:t>-request-</w:t>
      </w:r>
      <w:proofErr w:type="spellStart"/>
      <w:r w:rsidRPr="00AA36EF">
        <w:t>uri</w:t>
      </w:r>
      <w:proofErr w:type="spellEnd"/>
      <w:r w:rsidRPr="00AA36EF">
        <w:t xml:space="preserve">&gt; element set to the </w:t>
      </w:r>
      <w:r w:rsidRPr="00AA36EF">
        <w:rPr>
          <w:lang w:eastAsia="ko-KR"/>
        </w:rPr>
        <w:t>MCPTT ID of the targeted MCPTT user;</w:t>
      </w:r>
    </w:p>
    <w:p w14:paraId="727CDD94" w14:textId="77777777" w:rsidR="00F86C52" w:rsidRPr="00AA36EF" w:rsidRDefault="00F86C52" w:rsidP="00F86C52">
      <w:pPr>
        <w:pStyle w:val="B11"/>
      </w:pPr>
      <w:r w:rsidRPr="00AA36EF">
        <w:t>3)</w:t>
      </w:r>
      <w:r w:rsidRPr="00AA36EF">
        <w:tab/>
        <w:t>shall include the ICSI value "urn:urn-7:3gpp-service.ims.icsi.mcptt" (</w:t>
      </w:r>
      <w:r w:rsidRPr="00AA36EF">
        <w:rPr>
          <w:lang w:eastAsia="zh-CN"/>
        </w:rPr>
        <w:t xml:space="preserve">coded as specified in </w:t>
      </w:r>
      <w:r w:rsidRPr="00AA36EF">
        <w:t>3GPP TS 24.229 [4]</w:t>
      </w:r>
      <w:r w:rsidRPr="00AA36EF">
        <w:rPr>
          <w:lang w:eastAsia="zh-CN"/>
        </w:rPr>
        <w:t xml:space="preserve">), </w:t>
      </w:r>
      <w:r w:rsidRPr="00AA36EF">
        <w:t>in a P-Preferred-Service header field according to IETF </w:t>
      </w:r>
      <w:r w:rsidRPr="00AA36EF">
        <w:rPr>
          <w:rFonts w:eastAsia="MS Mincho"/>
        </w:rPr>
        <w:t>RFC 6050 [9]</w:t>
      </w:r>
      <w:r w:rsidRPr="00AA36EF">
        <w:t>;</w:t>
      </w:r>
    </w:p>
    <w:p w14:paraId="3B4D7C5D" w14:textId="77777777" w:rsidR="00F86C52" w:rsidRPr="00AA36EF" w:rsidRDefault="00F86C52" w:rsidP="00F86C52">
      <w:pPr>
        <w:pStyle w:val="B11"/>
        <w:rPr>
          <w:rFonts w:eastAsia="SimSun"/>
        </w:rPr>
      </w:pPr>
      <w:r w:rsidRPr="00AA36EF">
        <w:rPr>
          <w:rFonts w:eastAsia="SimSun"/>
        </w:rPr>
        <w:t>4)</w:t>
      </w:r>
      <w:r w:rsidRPr="00AA36EF">
        <w:rPr>
          <w:rFonts w:eastAsia="SimSun"/>
        </w:rPr>
        <w:tab/>
        <w:t>if the MCPTT client wants to receive the current status and later notification, shall set the Expires header field according to IETF RFC 6665 [26], to 4294967295;</w:t>
      </w:r>
    </w:p>
    <w:p w14:paraId="26A8D088" w14:textId="77777777" w:rsidR="00F86C52" w:rsidRPr="00AA36EF" w:rsidRDefault="00F86C52" w:rsidP="00F86C52">
      <w:pPr>
        <w:pStyle w:val="NO"/>
        <w:rPr>
          <w:rFonts w:eastAsia="SimSun"/>
        </w:rPr>
      </w:pPr>
      <w:r w:rsidRPr="00AA36EF">
        <w:rPr>
          <w:rFonts w:eastAsia="SimSun"/>
        </w:rPr>
        <w:t>NOTE 2:</w:t>
      </w:r>
      <w:r w:rsidRPr="00AA36EF">
        <w:rPr>
          <w:rFonts w:eastAsia="SimSun"/>
        </w:rPr>
        <w:tab/>
        <w:t>4294967295, which is equal to 2</w:t>
      </w:r>
      <w:r w:rsidRPr="00AA36EF">
        <w:rPr>
          <w:rFonts w:eastAsia="SimSun"/>
          <w:vertAlign w:val="superscript"/>
        </w:rPr>
        <w:t>32</w:t>
      </w:r>
      <w:r w:rsidRPr="00AA36EF">
        <w:rPr>
          <w:rFonts w:eastAsia="SimSun"/>
        </w:rPr>
        <w:t>-1, is the highest value defined for Expires header field in IETF RFC 3261 [24].</w:t>
      </w:r>
    </w:p>
    <w:p w14:paraId="3554B598" w14:textId="77777777" w:rsidR="00F86C52" w:rsidRPr="00AA36EF" w:rsidRDefault="00F86C52" w:rsidP="00F86C52">
      <w:pPr>
        <w:pStyle w:val="B11"/>
        <w:rPr>
          <w:rFonts w:eastAsia="SimSun"/>
        </w:rPr>
      </w:pPr>
      <w:r w:rsidRPr="00AA36EF">
        <w:rPr>
          <w:rFonts w:eastAsia="SimSun"/>
        </w:rPr>
        <w:t>5)</w:t>
      </w:r>
      <w:r w:rsidRPr="00AA36EF">
        <w:rPr>
          <w:rFonts w:eastAsia="SimSun"/>
        </w:rPr>
        <w:tab/>
        <w:t>if the MCPTT client wants to fetch the current state only, shall set the Expires header field according to IETF RFC 6665 [26], to zero; and</w:t>
      </w:r>
    </w:p>
    <w:p w14:paraId="0DC746F0" w14:textId="77777777" w:rsidR="00F86C52" w:rsidRPr="00AA36EF" w:rsidRDefault="00F86C52" w:rsidP="00F86C52">
      <w:pPr>
        <w:pStyle w:val="B11"/>
        <w:rPr>
          <w:rFonts w:eastAsia="SimSun"/>
        </w:rPr>
      </w:pPr>
      <w:r w:rsidRPr="00AA36EF">
        <w:rPr>
          <w:lang w:eastAsia="ko-KR"/>
        </w:rPr>
        <w:t>6)</w:t>
      </w:r>
      <w:r w:rsidRPr="00AA36EF">
        <w:rPr>
          <w:lang w:eastAsia="ko-KR"/>
        </w:rPr>
        <w:tab/>
        <w:t xml:space="preserve">shall include an Accept header field containing the </w:t>
      </w:r>
      <w:r w:rsidRPr="00AA36EF">
        <w:rPr>
          <w:rFonts w:eastAsia="SimSun"/>
        </w:rPr>
        <w:t>application/</w:t>
      </w:r>
      <w:proofErr w:type="spellStart"/>
      <w:r w:rsidRPr="00AA36EF">
        <w:rPr>
          <w:rFonts w:eastAsia="SimSun"/>
        </w:rPr>
        <w:t>pidf+xml</w:t>
      </w:r>
      <w:proofErr w:type="spellEnd"/>
      <w:r w:rsidRPr="00AA36EF">
        <w:rPr>
          <w:rFonts w:eastAsia="SimSun"/>
        </w:rPr>
        <w:t xml:space="preserve"> MIME type; and</w:t>
      </w:r>
    </w:p>
    <w:p w14:paraId="30F919F0" w14:textId="77777777" w:rsidR="00F86C52" w:rsidRPr="00AA36EF" w:rsidRDefault="00F86C52" w:rsidP="00F86C52">
      <w:pPr>
        <w:pStyle w:val="B11"/>
        <w:rPr>
          <w:lang w:eastAsia="ko-KR"/>
        </w:rPr>
      </w:pPr>
      <w:r w:rsidRPr="00AA36EF">
        <w:rPr>
          <w:lang w:eastAsia="ko-KR"/>
        </w:rPr>
        <w:t>7)</w:t>
      </w:r>
      <w:r w:rsidRPr="00AA36EF">
        <w:rPr>
          <w:lang w:eastAsia="ko-KR"/>
        </w:rPr>
        <w:tab/>
      </w:r>
      <w:r w:rsidRPr="00AA36EF">
        <w:rPr>
          <w:rFonts w:eastAsia="SimSun"/>
        </w:rPr>
        <w:t>if requesting MCPTT groups where the MCPTT user is affiliated to at the MCPTT client, shall include an application/</w:t>
      </w:r>
      <w:proofErr w:type="spellStart"/>
      <w:r w:rsidRPr="00AA36EF">
        <w:rPr>
          <w:rFonts w:eastAsia="SimSun"/>
        </w:rPr>
        <w:t>simple-filter+xml</w:t>
      </w:r>
      <w:proofErr w:type="spellEnd"/>
      <w:r w:rsidRPr="00AA36EF">
        <w:rPr>
          <w:rFonts w:eastAsia="SimSun"/>
        </w:rPr>
        <w:t xml:space="preserve"> MIME body indicating per client restrictions of presence event package notification information according to subclause </w:t>
      </w:r>
      <w:r w:rsidRPr="00AA36EF">
        <w:t>9.3.2</w:t>
      </w:r>
      <w:r w:rsidRPr="00AA36EF">
        <w:rPr>
          <w:rFonts w:eastAsia="SimSun"/>
        </w:rPr>
        <w:t>.</w:t>
      </w:r>
    </w:p>
    <w:p w14:paraId="5F64E13B" w14:textId="77777777" w:rsidR="00F86C52" w:rsidRPr="00AA36EF" w:rsidRDefault="00F86C52" w:rsidP="00F86C52">
      <w:r w:rsidRPr="00AA36EF">
        <w:lastRenderedPageBreak/>
        <w:t xml:space="preserve">In order to re-subscribe or de-subscribe, the MCPTT client shall generate an in-dialog SIP SUBSCRIBE request according to 3GPP TS 24.229 [4], </w:t>
      </w:r>
      <w:r w:rsidRPr="00AA36EF">
        <w:rPr>
          <w:rFonts w:eastAsia="SimSun"/>
        </w:rPr>
        <w:t xml:space="preserve">IETF RFC 3856 [51], </w:t>
      </w:r>
      <w:r w:rsidRPr="00AA36EF">
        <w:t>and IETF RFC 6665 [26]</w:t>
      </w:r>
      <w:r w:rsidRPr="00AA36EF">
        <w:rPr>
          <w:rFonts w:eastAsia="SimSun"/>
        </w:rPr>
        <w:t>. In the SIP SUBSCRIBE request, the MCPTT client:</w:t>
      </w:r>
    </w:p>
    <w:p w14:paraId="3C21747E" w14:textId="77777777" w:rsidR="00F86C52" w:rsidRPr="00AA36EF" w:rsidRDefault="00F86C52" w:rsidP="00F86C52">
      <w:pPr>
        <w:pStyle w:val="B11"/>
        <w:rPr>
          <w:rFonts w:eastAsia="SimSun"/>
        </w:rPr>
      </w:pPr>
      <w:r w:rsidRPr="00AA36EF">
        <w:rPr>
          <w:rFonts w:eastAsia="SimSun"/>
        </w:rPr>
        <w:t>1)</w:t>
      </w:r>
      <w:r w:rsidRPr="00AA36EF">
        <w:rPr>
          <w:rFonts w:eastAsia="SimSun"/>
        </w:rPr>
        <w:tab/>
        <w:t>if the MCPTT client wants to receive the current status and later notification, shall set the Expires header field according to IETF RFC 6665 [26], to 4294967295;</w:t>
      </w:r>
    </w:p>
    <w:p w14:paraId="6A7EDA5D" w14:textId="77777777" w:rsidR="00F86C52" w:rsidRPr="00AA36EF" w:rsidRDefault="00F86C52" w:rsidP="00F86C52">
      <w:pPr>
        <w:pStyle w:val="NO"/>
        <w:rPr>
          <w:rFonts w:eastAsia="SimSun"/>
        </w:rPr>
      </w:pPr>
      <w:r w:rsidRPr="00AA36EF">
        <w:rPr>
          <w:rFonts w:eastAsia="SimSun"/>
        </w:rPr>
        <w:t>NOTE 3:</w:t>
      </w:r>
      <w:r w:rsidRPr="00AA36EF">
        <w:rPr>
          <w:rFonts w:eastAsia="SimSun"/>
        </w:rPr>
        <w:tab/>
        <w:t>4294967295, which is equal to 2</w:t>
      </w:r>
      <w:r w:rsidRPr="00AA36EF">
        <w:rPr>
          <w:rFonts w:eastAsia="SimSun"/>
          <w:vertAlign w:val="superscript"/>
        </w:rPr>
        <w:t>32</w:t>
      </w:r>
      <w:r w:rsidRPr="00AA36EF">
        <w:rPr>
          <w:rFonts w:eastAsia="SimSun"/>
        </w:rPr>
        <w:t>-1, is the highest value defined for Expires header field in IETF RFC 3261 [24].</w:t>
      </w:r>
    </w:p>
    <w:p w14:paraId="1F8C24C3" w14:textId="77777777" w:rsidR="00F86C52" w:rsidRPr="00AA36EF" w:rsidRDefault="00F86C52" w:rsidP="00F86C52">
      <w:pPr>
        <w:pStyle w:val="B11"/>
        <w:rPr>
          <w:rFonts w:eastAsia="SimSun"/>
        </w:rPr>
      </w:pPr>
      <w:r w:rsidRPr="00AA36EF">
        <w:rPr>
          <w:rFonts w:eastAsia="SimSun"/>
        </w:rPr>
        <w:t>2)</w:t>
      </w:r>
      <w:r w:rsidRPr="00AA36EF">
        <w:rPr>
          <w:rFonts w:eastAsia="SimSun"/>
        </w:rPr>
        <w:tab/>
        <w:t>if the MCPTT client wants to de-subscribe, shall set the Expires header field according to IETF RFC 6665 [26], to zero; and</w:t>
      </w:r>
    </w:p>
    <w:p w14:paraId="5E6B13CC" w14:textId="77777777" w:rsidR="00F86C52" w:rsidRPr="00AA36EF" w:rsidRDefault="00F86C52" w:rsidP="00F86C52">
      <w:pPr>
        <w:pStyle w:val="B11"/>
        <w:rPr>
          <w:lang w:eastAsia="ko-KR"/>
        </w:rPr>
      </w:pPr>
      <w:r w:rsidRPr="00AA36EF">
        <w:rPr>
          <w:lang w:eastAsia="ko-KR"/>
        </w:rPr>
        <w:t>3)</w:t>
      </w:r>
      <w:r w:rsidRPr="00AA36EF">
        <w:rPr>
          <w:lang w:eastAsia="ko-KR"/>
        </w:rPr>
        <w:tab/>
        <w:t xml:space="preserve">shall include an Accept header field containing the </w:t>
      </w:r>
      <w:r w:rsidRPr="00AA36EF">
        <w:rPr>
          <w:rFonts w:eastAsia="SimSun"/>
        </w:rPr>
        <w:t>application/</w:t>
      </w:r>
      <w:proofErr w:type="spellStart"/>
      <w:r w:rsidRPr="00AA36EF">
        <w:rPr>
          <w:rFonts w:eastAsia="SimSun"/>
        </w:rPr>
        <w:t>pidf+xml</w:t>
      </w:r>
      <w:proofErr w:type="spellEnd"/>
      <w:r w:rsidRPr="00AA36EF">
        <w:rPr>
          <w:rFonts w:eastAsia="SimSun"/>
        </w:rPr>
        <w:t xml:space="preserve"> MIME type</w:t>
      </w:r>
      <w:r w:rsidRPr="00AA36EF">
        <w:rPr>
          <w:lang w:eastAsia="ko-KR"/>
        </w:rPr>
        <w:t>.</w:t>
      </w:r>
    </w:p>
    <w:p w14:paraId="4CE35379" w14:textId="77777777" w:rsidR="00F86C52" w:rsidRPr="00AA36EF" w:rsidRDefault="00F86C52" w:rsidP="00F86C52">
      <w:pPr>
        <w:rPr>
          <w:rFonts w:eastAsia="SimSun"/>
        </w:rPr>
      </w:pPr>
      <w:r w:rsidRPr="00AA36EF">
        <w:rPr>
          <w:rFonts w:eastAsia="SimSun"/>
        </w:rPr>
        <w:t xml:space="preserve">Upon receiving a SIP NOTIFY request according to </w:t>
      </w:r>
      <w:r w:rsidRPr="00AA36EF">
        <w:t xml:space="preserve">3GPP TS 24.229 [4], </w:t>
      </w:r>
      <w:r w:rsidRPr="00AA36EF">
        <w:rPr>
          <w:rFonts w:eastAsia="SimSun"/>
        </w:rPr>
        <w:t xml:space="preserve">IETF RFC 3856 [51], </w:t>
      </w:r>
      <w:r w:rsidRPr="00AA36EF">
        <w:t>and IETF RFC 6665 [26]</w:t>
      </w:r>
      <w:r w:rsidRPr="00AA36EF">
        <w:rPr>
          <w:rFonts w:eastAsia="SimSun"/>
        </w:rPr>
        <w:t>, if SIP NOTIFY request contains an application/</w:t>
      </w:r>
      <w:proofErr w:type="spellStart"/>
      <w:r w:rsidRPr="00AA36EF">
        <w:rPr>
          <w:rFonts w:eastAsia="SimSun"/>
        </w:rPr>
        <w:t>pidf+xml</w:t>
      </w:r>
      <w:proofErr w:type="spellEnd"/>
      <w:r w:rsidRPr="00AA36EF">
        <w:rPr>
          <w:rFonts w:eastAsia="SimSun"/>
        </w:rPr>
        <w:t xml:space="preserve"> MIME body indicating per-user affiliation information constructed according to subclause </w:t>
      </w:r>
      <w:r w:rsidRPr="00AA36EF">
        <w:t>9.3.1</w:t>
      </w:r>
      <w:r w:rsidRPr="00AA36EF">
        <w:rPr>
          <w:rFonts w:eastAsia="SimSun"/>
        </w:rPr>
        <w:t>, then the MCPTT client shall determine affiliation status of the MCPTT user for each MCPTT group at the MCPTT client(s) in the MIME body</w:t>
      </w:r>
      <w:r w:rsidRPr="00AA36EF">
        <w:t xml:space="preserve">. If </w:t>
      </w:r>
      <w:r w:rsidRPr="00AA36EF">
        <w:rPr>
          <w:rFonts w:eastAsia="SimSun"/>
        </w:rPr>
        <w:t>the &lt;p-id&gt; child element of the &lt;presence&gt; root element of the application/</w:t>
      </w:r>
      <w:proofErr w:type="spellStart"/>
      <w:r w:rsidRPr="00AA36EF">
        <w:rPr>
          <w:rFonts w:eastAsia="SimSun"/>
        </w:rPr>
        <w:t>pidf+xml</w:t>
      </w:r>
      <w:proofErr w:type="spellEnd"/>
      <w:r w:rsidRPr="00AA36EF">
        <w:rPr>
          <w:rFonts w:eastAsia="SimSun"/>
        </w:rPr>
        <w:t xml:space="preserve"> MIME body of the SIP NOTIFY request is included, the &lt;p-id&gt; element value indicates the SIP PUBLISH request which triggered sending of the SIP NOTIFY request.</w:t>
      </w:r>
    </w:p>
    <w:p w14:paraId="4806250B" w14:textId="77777777" w:rsidR="00F86C52" w:rsidRPr="00AA36EF" w:rsidRDefault="00F86C52" w:rsidP="00F86C52">
      <w:r w:rsidRPr="00AA36EF">
        <w:t>[TS 24.379, clause 9.2.1.4]</w:t>
      </w:r>
    </w:p>
    <w:p w14:paraId="2EC7F9E7" w14:textId="77777777" w:rsidR="00F86C52" w:rsidRPr="00AA36EF" w:rsidRDefault="00F86C52" w:rsidP="00F86C52">
      <w:pPr>
        <w:pStyle w:val="NO"/>
      </w:pPr>
      <w:r w:rsidRPr="00AA36EF">
        <w:t>NOTE:</w:t>
      </w:r>
      <w:r w:rsidRPr="00AA36EF">
        <w:tab/>
        <w:t>Procedure for sending affiliation status change request in negotiated mode to several target MCPTT users is not supported in this version of the specification.</w:t>
      </w:r>
    </w:p>
    <w:p w14:paraId="48CAE3C4" w14:textId="77777777" w:rsidR="00F86C52" w:rsidRPr="00AA36EF" w:rsidRDefault="00F86C52" w:rsidP="00F86C52">
      <w:r w:rsidRPr="00AA36EF">
        <w:t xml:space="preserve">Upon receiving a request from the MCPTT user to send an affiliation status change request in negotiated mode to a target MCPTT user, the MCPTT client shall </w:t>
      </w:r>
      <w:r w:rsidRPr="00AA36EF">
        <w:rPr>
          <w:rFonts w:eastAsia="SimSun"/>
        </w:rPr>
        <w:t xml:space="preserve">generate a SIP MESSAGE request in accordance with 3GPP TS 24.229 [4] and </w:t>
      </w:r>
      <w:r w:rsidRPr="00AA36EF">
        <w:rPr>
          <w:lang w:eastAsia="ko-KR"/>
        </w:rPr>
        <w:t>IETF RFC 3428 [33]</w:t>
      </w:r>
      <w:r w:rsidRPr="00AA36EF">
        <w:t>. In the SIP MESSAGE request, the MCPTT client:</w:t>
      </w:r>
    </w:p>
    <w:p w14:paraId="2A90AFAB" w14:textId="77777777" w:rsidR="00F86C52" w:rsidRPr="00AA36EF" w:rsidRDefault="00F86C52" w:rsidP="00F86C52">
      <w:pPr>
        <w:pStyle w:val="B11"/>
        <w:rPr>
          <w:rFonts w:eastAsia="SimSun"/>
        </w:rPr>
      </w:pPr>
      <w:r w:rsidRPr="00AA36EF">
        <w:rPr>
          <w:rFonts w:eastAsia="SimSun"/>
        </w:rPr>
        <w:t>1)</w:t>
      </w:r>
      <w:r w:rsidRPr="00AA36EF">
        <w:rPr>
          <w:rFonts w:eastAsia="SimSun"/>
        </w:rPr>
        <w:tab/>
        <w:t xml:space="preserve">shall set the Request-URI to the </w:t>
      </w:r>
      <w:r w:rsidRPr="00AA36EF">
        <w:t>public service identity identifying the originating participating MCPTT function serving the MCPTT user</w:t>
      </w:r>
      <w:r w:rsidRPr="00AA36EF">
        <w:rPr>
          <w:rFonts w:eastAsia="SimSun"/>
        </w:rPr>
        <w:t>;</w:t>
      </w:r>
    </w:p>
    <w:p w14:paraId="0BB00851" w14:textId="77777777" w:rsidR="00F86C52" w:rsidRPr="00AA36EF" w:rsidRDefault="00F86C52" w:rsidP="00F86C52">
      <w:pPr>
        <w:pStyle w:val="B11"/>
        <w:rPr>
          <w:lang w:eastAsia="ko-KR"/>
        </w:rPr>
      </w:pPr>
      <w:r w:rsidRPr="00AA36EF">
        <w:rPr>
          <w:rFonts w:eastAsia="SimSun"/>
        </w:rPr>
        <w:t>2)</w:t>
      </w:r>
      <w:r w:rsidRPr="00AA36EF">
        <w:rPr>
          <w:rFonts w:eastAsia="SimSun"/>
        </w:rPr>
        <w:tab/>
        <w:t xml:space="preserve">shall include an </w:t>
      </w:r>
      <w:r w:rsidRPr="00AA36EF">
        <w:rPr>
          <w:lang w:eastAsia="ko-KR"/>
        </w:rPr>
        <w:t>application/</w:t>
      </w:r>
      <w:r w:rsidRPr="00AA36EF">
        <w:t xml:space="preserve">vnd.3gpp.mcptt-info+xml </w:t>
      </w:r>
      <w:r w:rsidRPr="00AA36EF">
        <w:rPr>
          <w:lang w:eastAsia="ko-KR"/>
        </w:rPr>
        <w:t>MIME body. In the application/</w:t>
      </w:r>
      <w:r w:rsidRPr="00AA36EF">
        <w:t xml:space="preserve">vnd.3gpp.mcptt-info+xml </w:t>
      </w:r>
      <w:r w:rsidRPr="00AA36EF">
        <w:rPr>
          <w:lang w:eastAsia="ko-KR"/>
        </w:rPr>
        <w:t xml:space="preserve">MIME body, the MCPTT client </w:t>
      </w:r>
      <w:r w:rsidRPr="00AA36EF">
        <w:t>shall include the &lt;</w:t>
      </w:r>
      <w:proofErr w:type="spellStart"/>
      <w:r w:rsidRPr="00AA36EF">
        <w:t>mcptt</w:t>
      </w:r>
      <w:proofErr w:type="spellEnd"/>
      <w:r w:rsidRPr="00AA36EF">
        <w:t>-request-</w:t>
      </w:r>
      <w:proofErr w:type="spellStart"/>
      <w:r w:rsidRPr="00AA36EF">
        <w:t>uri</w:t>
      </w:r>
      <w:proofErr w:type="spellEnd"/>
      <w:r w:rsidRPr="00AA36EF">
        <w:t xml:space="preserve">&gt; element set to the </w:t>
      </w:r>
      <w:r w:rsidRPr="00AA36EF">
        <w:rPr>
          <w:lang w:eastAsia="ko-KR"/>
        </w:rPr>
        <w:t xml:space="preserve">MCPTT ID of the </w:t>
      </w:r>
      <w:r w:rsidRPr="00AA36EF">
        <w:t>target MCPTT user</w:t>
      </w:r>
      <w:r w:rsidRPr="00AA36EF">
        <w:rPr>
          <w:lang w:eastAsia="ko-KR"/>
        </w:rPr>
        <w:t>;</w:t>
      </w:r>
    </w:p>
    <w:p w14:paraId="7B3BD30E" w14:textId="77777777" w:rsidR="00F86C52" w:rsidRPr="00AA36EF" w:rsidRDefault="00F86C52" w:rsidP="00F86C52">
      <w:pPr>
        <w:pStyle w:val="B11"/>
      </w:pPr>
      <w:r w:rsidRPr="00AA36EF">
        <w:t>3)</w:t>
      </w:r>
      <w:r w:rsidRPr="00AA36EF">
        <w:tab/>
        <w:t>shall include the ICSI value "urn:urn-7:3gpp-service.ims.icsi.mcptt" (</w:t>
      </w:r>
      <w:r w:rsidRPr="00AA36EF">
        <w:rPr>
          <w:lang w:eastAsia="zh-CN"/>
        </w:rPr>
        <w:t xml:space="preserve">coded as specified in </w:t>
      </w:r>
      <w:r w:rsidRPr="00AA36EF">
        <w:t>3GPP TS 24.229 [4]</w:t>
      </w:r>
      <w:r w:rsidRPr="00AA36EF">
        <w:rPr>
          <w:lang w:eastAsia="zh-CN"/>
        </w:rPr>
        <w:t xml:space="preserve">), </w:t>
      </w:r>
      <w:r w:rsidRPr="00AA36EF">
        <w:t>in a P-Preferred-Service header field according to IETF </w:t>
      </w:r>
      <w:r w:rsidRPr="00AA36EF">
        <w:rPr>
          <w:rFonts w:eastAsia="MS Mincho"/>
        </w:rPr>
        <w:t xml:space="preserve">RFC 6050 [9] </w:t>
      </w:r>
      <w:r w:rsidRPr="00AA36EF">
        <w:t>in the SIP MESSAGE request;</w:t>
      </w:r>
    </w:p>
    <w:p w14:paraId="411CB2CD" w14:textId="77777777" w:rsidR="00F86C52" w:rsidRPr="00AA36EF" w:rsidRDefault="00F86C52" w:rsidP="00F86C52">
      <w:pPr>
        <w:pStyle w:val="B11"/>
      </w:pPr>
      <w:r w:rsidRPr="00AA36EF">
        <w:t>4)</w:t>
      </w:r>
      <w:r w:rsidRPr="00AA36EF">
        <w:tab/>
        <w:t>shall include an application/vnd.3gpp.mcptt-affiliation-command+xml MIME body as specified in Annex F.4; and</w:t>
      </w:r>
    </w:p>
    <w:p w14:paraId="05043FEA" w14:textId="77777777" w:rsidR="00F86C52" w:rsidRPr="00AA36EF" w:rsidRDefault="00F86C52" w:rsidP="00F86C52">
      <w:pPr>
        <w:pStyle w:val="B11"/>
        <w:rPr>
          <w:rFonts w:eastAsia="SimSun"/>
        </w:rPr>
      </w:pPr>
      <w:r w:rsidRPr="00AA36EF">
        <w:rPr>
          <w:lang w:eastAsia="ko-KR"/>
        </w:rPr>
        <w:t>5)</w:t>
      </w:r>
      <w:r w:rsidRPr="00AA36EF">
        <w:rPr>
          <w:lang w:eastAsia="ko-KR"/>
        </w:rPr>
        <w:tab/>
        <w:t xml:space="preserve">shall send the </w:t>
      </w:r>
      <w:r w:rsidRPr="00AA36EF">
        <w:rPr>
          <w:rFonts w:eastAsia="SimSun"/>
        </w:rPr>
        <w:t>SIP MESSAGE request according to rules and procedures of 3GPP TS 24.229 [4].</w:t>
      </w:r>
    </w:p>
    <w:p w14:paraId="0F149488" w14:textId="77777777" w:rsidR="00F86C52" w:rsidRPr="00AA36EF" w:rsidRDefault="00F86C52" w:rsidP="00F86C52">
      <w:pPr>
        <w:rPr>
          <w:lang w:eastAsia="ko-KR"/>
        </w:rPr>
      </w:pPr>
      <w:r w:rsidRPr="00AA36EF">
        <w:t xml:space="preserve">On receiving a SIP 2xx response to the SIP MESSAGE request, the MCPTT client </w:t>
      </w:r>
      <w:r w:rsidRPr="00AA36EF">
        <w:rPr>
          <w:lang w:eastAsia="ko-KR"/>
        </w:rPr>
        <w:t>shall indicate to the user that the request has been delivered to an MCPTT client of the target MCPTT user.</w:t>
      </w:r>
    </w:p>
    <w:p w14:paraId="2392D271" w14:textId="77777777" w:rsidR="00F86C52" w:rsidRPr="00AA36EF" w:rsidRDefault="00F86C52" w:rsidP="00F86C52">
      <w:r w:rsidRPr="00AA36EF">
        <w:t>[TS 24.379, clause 9.2.1.5]</w:t>
      </w:r>
    </w:p>
    <w:p w14:paraId="529FF2E5" w14:textId="77777777" w:rsidR="00F86C52" w:rsidRPr="00AA36EF" w:rsidRDefault="00F86C52" w:rsidP="00F86C52">
      <w:r w:rsidRPr="00AA36EF">
        <w:t>Upon receiving a SIP MESSAGE request containing:</w:t>
      </w:r>
    </w:p>
    <w:p w14:paraId="5D361DB8" w14:textId="77777777" w:rsidR="00F86C52" w:rsidRPr="00AA36EF" w:rsidRDefault="00F86C52" w:rsidP="00F86C52">
      <w:pPr>
        <w:pStyle w:val="B11"/>
      </w:pPr>
      <w:r w:rsidRPr="00AA36EF">
        <w:t>1)</w:t>
      </w:r>
      <w:r w:rsidRPr="00AA36EF">
        <w:tab/>
      </w:r>
      <w:r w:rsidRPr="00AA36EF">
        <w:rPr>
          <w:lang w:eastAsia="ko-KR"/>
        </w:rPr>
        <w:t xml:space="preserve">the ICSI value "urn:urn-7:3gpp-service.ims.icsi.mcptt" </w:t>
      </w:r>
      <w:r w:rsidRPr="00AA36EF">
        <w:t>(coded as specified in 3GPP TS 24.229 [4]), in a P-Asserted-Service header field according to IETF </w:t>
      </w:r>
      <w:r w:rsidRPr="00AA36EF">
        <w:rPr>
          <w:rFonts w:eastAsia="MS Mincho"/>
        </w:rPr>
        <w:t>RFC 6050 [9]</w:t>
      </w:r>
      <w:r w:rsidRPr="00AA36EF">
        <w:rPr>
          <w:lang w:eastAsia="ko-KR"/>
        </w:rPr>
        <w:t>; and</w:t>
      </w:r>
    </w:p>
    <w:p w14:paraId="001F1695" w14:textId="77777777" w:rsidR="00F86C52" w:rsidRPr="00AA36EF" w:rsidRDefault="00F86C52" w:rsidP="00F86C52">
      <w:pPr>
        <w:pStyle w:val="B11"/>
      </w:pPr>
      <w:r w:rsidRPr="00AA36EF">
        <w:t>2)</w:t>
      </w:r>
      <w:r w:rsidRPr="00AA36EF">
        <w:tab/>
        <w:t>an application/vnd.3gpp.mcptt-affiliation-command+xml MIME body with a list of MCPTT groups for affiliation under the &lt;affiliate&gt; element and a list of MCPTT groups for de-affiliation under the &lt;de-affiliate&gt; element;</w:t>
      </w:r>
    </w:p>
    <w:p w14:paraId="43B1F379" w14:textId="77777777" w:rsidR="00F86C52" w:rsidRPr="00AA36EF" w:rsidRDefault="00F86C52" w:rsidP="00F86C52">
      <w:r w:rsidRPr="00AA36EF">
        <w:t>then the MCPTT client:</w:t>
      </w:r>
    </w:p>
    <w:p w14:paraId="1CD63C48" w14:textId="77777777" w:rsidR="00F86C52" w:rsidRPr="00AA36EF" w:rsidRDefault="00F86C52" w:rsidP="00F86C52">
      <w:pPr>
        <w:pStyle w:val="B11"/>
      </w:pPr>
      <w:r w:rsidRPr="00AA36EF">
        <w:t>1)</w:t>
      </w:r>
      <w:r w:rsidRPr="00AA36EF">
        <w:tab/>
        <w:t>shall send a 200 (OK) response to the SIP MESSAGE request;</w:t>
      </w:r>
    </w:p>
    <w:p w14:paraId="61D3576B" w14:textId="77777777" w:rsidR="00F86C52" w:rsidRPr="00AA36EF" w:rsidRDefault="00F86C52" w:rsidP="00F86C52">
      <w:pPr>
        <w:pStyle w:val="B11"/>
      </w:pPr>
      <w:r w:rsidRPr="00AA36EF">
        <w:lastRenderedPageBreak/>
        <w:t>2)</w:t>
      </w:r>
      <w:r w:rsidRPr="00AA36EF">
        <w:tab/>
        <w:t>shall seek confirmation of the list of MCPTT groups for affiliation and the list of MCPTT groups for de-affiliation, resulting in an accepted list of MCPTT groups for affiliation and an accepted list of MCPTT groups for de-affiliation; and</w:t>
      </w:r>
    </w:p>
    <w:p w14:paraId="03CD85BB" w14:textId="77777777" w:rsidR="00F86C52" w:rsidRPr="00AA36EF" w:rsidRDefault="00F86C52" w:rsidP="00F86C52">
      <w:pPr>
        <w:pStyle w:val="B11"/>
      </w:pPr>
      <w:r w:rsidRPr="00AA36EF">
        <w:t>3)</w:t>
      </w:r>
      <w:r w:rsidRPr="00AA36EF">
        <w:tab/>
        <w:t>if the user accepts the request:</w:t>
      </w:r>
    </w:p>
    <w:p w14:paraId="7E9012F3" w14:textId="77777777" w:rsidR="00F86C52" w:rsidRPr="00AA36EF" w:rsidRDefault="00F86C52" w:rsidP="00F86C52">
      <w:pPr>
        <w:pStyle w:val="B2"/>
      </w:pPr>
      <w:r w:rsidRPr="00AA36EF">
        <w:t>a)</w:t>
      </w:r>
      <w:r w:rsidRPr="00AA36EF">
        <w:tab/>
        <w:t>shall perform affiliation for each entry in the accepted list of MCPTT groups for affiliation for which the MCPTT client is not affiliated, as specified in subclause</w:t>
      </w:r>
      <w:r w:rsidRPr="00AA36EF">
        <w:rPr>
          <w:rFonts w:eastAsia="SimSun"/>
        </w:rPr>
        <w:t> </w:t>
      </w:r>
      <w:r w:rsidRPr="00AA36EF">
        <w:t>9.2.1.2; and</w:t>
      </w:r>
    </w:p>
    <w:p w14:paraId="7833E112" w14:textId="77777777" w:rsidR="00F86C52" w:rsidRPr="00AA36EF" w:rsidRDefault="00F86C52" w:rsidP="00F86C52">
      <w:pPr>
        <w:pStyle w:val="B2"/>
      </w:pPr>
      <w:r w:rsidRPr="00AA36EF">
        <w:t>b)</w:t>
      </w:r>
      <w:r w:rsidRPr="00AA36EF">
        <w:tab/>
        <w:t>shall perform de-affiliation for each entry in the accepted list of MCPTT groups for de-affiliation for which the MCPTT client is affiliated, as specified in subclause</w:t>
      </w:r>
      <w:r w:rsidRPr="00AA36EF">
        <w:rPr>
          <w:rFonts w:eastAsia="SimSun"/>
        </w:rPr>
        <w:t> </w:t>
      </w:r>
      <w:r w:rsidRPr="00AA36EF">
        <w:t>9.2.1.2.</w:t>
      </w:r>
    </w:p>
    <w:p w14:paraId="794E65D9" w14:textId="77777777" w:rsidR="00F86C52" w:rsidRPr="00AA36EF" w:rsidRDefault="00F86C52" w:rsidP="00F86C52">
      <w:pPr>
        <w:pStyle w:val="H6"/>
        <w:rPr>
          <w:lang w:val="en-GB"/>
        </w:rPr>
      </w:pPr>
      <w:r w:rsidRPr="00AA36EF">
        <w:rPr>
          <w:lang w:val="en-GB"/>
        </w:rPr>
        <w:t>5.3.3</w:t>
      </w:r>
      <w:r w:rsidRPr="00AA36EF">
        <w:rPr>
          <w:lang w:val="en-GB"/>
        </w:rPr>
        <w:tab/>
        <w:t>Test description</w:t>
      </w:r>
    </w:p>
    <w:p w14:paraId="4FA62ED7" w14:textId="77777777" w:rsidR="00F86C52" w:rsidRPr="00AA36EF" w:rsidRDefault="00F86C52" w:rsidP="00F86C52">
      <w:pPr>
        <w:pStyle w:val="H6"/>
        <w:rPr>
          <w:lang w:val="en-GB"/>
        </w:rPr>
      </w:pPr>
      <w:r w:rsidRPr="00AA36EF">
        <w:rPr>
          <w:lang w:val="en-GB"/>
        </w:rPr>
        <w:t>5.3.3.1</w:t>
      </w:r>
      <w:r w:rsidRPr="00AA36EF">
        <w:rPr>
          <w:lang w:val="en-GB"/>
        </w:rPr>
        <w:tab/>
        <w:t>Pre-test conditions</w:t>
      </w:r>
    </w:p>
    <w:p w14:paraId="355FD56F" w14:textId="77777777" w:rsidR="00F86C52" w:rsidRPr="00AA36EF" w:rsidRDefault="00F86C52" w:rsidP="00F86C52">
      <w:pPr>
        <w:pStyle w:val="H6"/>
        <w:rPr>
          <w:lang w:val="en-GB"/>
        </w:rPr>
      </w:pPr>
      <w:r w:rsidRPr="00AA36EF">
        <w:rPr>
          <w:lang w:val="en-GB"/>
        </w:rPr>
        <w:t>System Simulator:</w:t>
      </w:r>
    </w:p>
    <w:p w14:paraId="388BC94F" w14:textId="77777777" w:rsidR="00F86C52" w:rsidRPr="00AA36EF" w:rsidRDefault="00F86C52" w:rsidP="00F86C52">
      <w:pPr>
        <w:pStyle w:val="B11"/>
      </w:pPr>
      <w:r w:rsidRPr="00AA36EF">
        <w:t>-</w:t>
      </w:r>
      <w:r w:rsidRPr="00AA36EF">
        <w:tab/>
        <w:t>SS (MCPTT server)</w:t>
      </w:r>
    </w:p>
    <w:p w14:paraId="65B6A833" w14:textId="77777777" w:rsidR="00F86C52" w:rsidRPr="00AA36EF" w:rsidRDefault="00F86C52" w:rsidP="00F86C52">
      <w:pPr>
        <w:pStyle w:val="B11"/>
      </w:pPr>
      <w:r w:rsidRPr="00AA36EF">
        <w:t>-</w:t>
      </w:r>
      <w:r w:rsidRPr="00AA36E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5F97D4" w14:textId="77777777" w:rsidR="00F86C52" w:rsidRPr="00AA36EF" w:rsidRDefault="00F86C52" w:rsidP="00F86C52">
      <w:pPr>
        <w:pStyle w:val="H6"/>
        <w:rPr>
          <w:lang w:val="en-GB"/>
        </w:rPr>
      </w:pPr>
      <w:r w:rsidRPr="00AA36EF">
        <w:rPr>
          <w:lang w:val="en-GB"/>
        </w:rPr>
        <w:t>IUT:</w:t>
      </w:r>
    </w:p>
    <w:p w14:paraId="0D5057B1" w14:textId="77777777" w:rsidR="00F86C52" w:rsidRPr="00AA36EF" w:rsidRDefault="00F86C52" w:rsidP="00F86C52">
      <w:pPr>
        <w:pStyle w:val="B11"/>
      </w:pPr>
      <w:r w:rsidRPr="00AA36EF">
        <w:t>-</w:t>
      </w:r>
      <w:r w:rsidRPr="00AA36EF">
        <w:tab/>
        <w:t>UE (MCPTT client)</w:t>
      </w:r>
    </w:p>
    <w:p w14:paraId="5E40D334" w14:textId="77777777" w:rsidR="00F86C52" w:rsidRPr="00AA36EF" w:rsidRDefault="00F86C52" w:rsidP="00F86C52">
      <w:pPr>
        <w:pStyle w:val="B11"/>
      </w:pPr>
      <w:r w:rsidRPr="00AA36EF">
        <w:t>-</w:t>
      </w:r>
      <w:r w:rsidRPr="00AA36EF">
        <w:tab/>
        <w:t>The test USIM set as defined in TS 36.579-1 [2], subclause 5.5.10 is inserted.</w:t>
      </w:r>
    </w:p>
    <w:p w14:paraId="77F34AAD" w14:textId="77777777" w:rsidR="00F86C52" w:rsidRPr="00AA36EF" w:rsidRDefault="00F86C52" w:rsidP="00F86C52">
      <w:pPr>
        <w:pStyle w:val="H6"/>
        <w:rPr>
          <w:lang w:val="en-GB"/>
        </w:rPr>
      </w:pPr>
      <w:r w:rsidRPr="00AA36EF">
        <w:rPr>
          <w:lang w:val="en-GB"/>
        </w:rPr>
        <w:t>Preamble:</w:t>
      </w:r>
    </w:p>
    <w:p w14:paraId="4B84D86A" w14:textId="77777777" w:rsidR="00F86C52" w:rsidRPr="00AA36EF" w:rsidRDefault="00F86C52" w:rsidP="00F86C52">
      <w:pPr>
        <w:pStyle w:val="B11"/>
      </w:pPr>
      <w:r w:rsidRPr="00AA36EF">
        <w:t>-</w:t>
      </w:r>
      <w:r w:rsidRPr="00AA36EF">
        <w:tab/>
        <w:t>The UE has performed the Generic Test Procedure for MCPTT UE registration as specified in TS 36.579-1 [2], subclause 5.4.2.</w:t>
      </w:r>
    </w:p>
    <w:p w14:paraId="426F473B" w14:textId="77777777" w:rsidR="00F86C52" w:rsidRPr="00AA36EF" w:rsidRDefault="00F86C52" w:rsidP="00F86C52">
      <w:pPr>
        <w:pStyle w:val="B11"/>
      </w:pPr>
      <w:r w:rsidRPr="00AA36EF">
        <w:t>-</w:t>
      </w:r>
      <w:r w:rsidRPr="00AA36EF">
        <w:tab/>
        <w:t>The MCPTT User performs the Generic Test Procedure for MCPTT Authorization/Configuration and Key Generation as specified in TS 36.579-1 [2], subclause 5.3.2.</w:t>
      </w:r>
    </w:p>
    <w:p w14:paraId="420C6B6A" w14:textId="77777777" w:rsidR="00F86C52" w:rsidRPr="00AA36EF" w:rsidRDefault="00F86C52" w:rsidP="00F86C52">
      <w:pPr>
        <w:pStyle w:val="B11"/>
      </w:pPr>
      <w:r w:rsidRPr="00AA36EF">
        <w:t>-</w:t>
      </w:r>
      <w:r w:rsidRPr="00AA36EF">
        <w:tab/>
        <w:t>UE States at the end of the preamble:</w:t>
      </w:r>
    </w:p>
    <w:p w14:paraId="71819832" w14:textId="77777777" w:rsidR="00F86C52" w:rsidRPr="00AA36EF" w:rsidRDefault="00F86C52" w:rsidP="00F86C52">
      <w:pPr>
        <w:pStyle w:val="B2"/>
      </w:pPr>
      <w:r w:rsidRPr="00AA36EF">
        <w:t>-</w:t>
      </w:r>
      <w:r w:rsidRPr="00AA36EF">
        <w:tab/>
        <w:t>The UE is in E-UTRA Registered, Idle Mode state.</w:t>
      </w:r>
    </w:p>
    <w:p w14:paraId="13B8BC70" w14:textId="77777777" w:rsidR="00F86C52" w:rsidRPr="00AA36EF" w:rsidRDefault="00F86C52" w:rsidP="00F86C52">
      <w:pPr>
        <w:pStyle w:val="B2"/>
      </w:pPr>
      <w:r w:rsidRPr="00AA36EF">
        <w:t>-</w:t>
      </w:r>
      <w:r w:rsidRPr="00AA36EF">
        <w:tab/>
        <w:t>The MCPTT Client Application has been activated and User has registered-in as the MCPTT User with the Server as active user at the Client.</w:t>
      </w:r>
    </w:p>
    <w:p w14:paraId="3121DB59" w14:textId="77777777" w:rsidR="00F86C52" w:rsidRPr="00AA36EF" w:rsidRDefault="00F86C52" w:rsidP="00F86C52">
      <w:pPr>
        <w:pStyle w:val="H6"/>
        <w:rPr>
          <w:lang w:val="en-GB"/>
        </w:rPr>
      </w:pPr>
      <w:r w:rsidRPr="00AA36EF">
        <w:rPr>
          <w:lang w:val="en-GB"/>
        </w:rPr>
        <w:lastRenderedPageBreak/>
        <w:t>5.3.3.2</w:t>
      </w:r>
      <w:r w:rsidRPr="00AA36EF">
        <w:rPr>
          <w:lang w:val="en-GB"/>
        </w:rPr>
        <w:tab/>
        <w:t>Test procedure sequence</w:t>
      </w:r>
    </w:p>
    <w:p w14:paraId="7AE8A3D2" w14:textId="77777777" w:rsidR="00F86C52" w:rsidRPr="00AA36EF" w:rsidRDefault="00F86C52" w:rsidP="00F86C52">
      <w:pPr>
        <w:pStyle w:val="TH"/>
      </w:pPr>
      <w:r w:rsidRPr="00AA36EF">
        <w:t>Table 5.3.3.2-1: Main Behaviour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F86C52" w:rsidRPr="00AA36EF" w14:paraId="33CB3268" w14:textId="77777777" w:rsidTr="005830F3">
        <w:tc>
          <w:tcPr>
            <w:tcW w:w="648" w:type="dxa"/>
            <w:tcBorders>
              <w:bottom w:val="nil"/>
            </w:tcBorders>
          </w:tcPr>
          <w:p w14:paraId="49E19BDC" w14:textId="77777777" w:rsidR="00F86C52" w:rsidRPr="00AA36EF" w:rsidRDefault="00F86C52" w:rsidP="005830F3">
            <w:pPr>
              <w:keepNext/>
              <w:keepLines/>
              <w:spacing w:after="0"/>
              <w:jc w:val="center"/>
            </w:pPr>
            <w:r w:rsidRPr="00AA36EF">
              <w:rPr>
                <w:rFonts w:ascii="Arial" w:hAnsi="Arial"/>
                <w:b/>
                <w:sz w:val="18"/>
              </w:rPr>
              <w:lastRenderedPageBreak/>
              <w:t>St</w:t>
            </w:r>
          </w:p>
        </w:tc>
        <w:tc>
          <w:tcPr>
            <w:tcW w:w="3969" w:type="dxa"/>
            <w:tcBorders>
              <w:bottom w:val="nil"/>
            </w:tcBorders>
          </w:tcPr>
          <w:p w14:paraId="6F252867" w14:textId="77777777" w:rsidR="00F86C52" w:rsidRPr="00AA36EF" w:rsidRDefault="00F86C52" w:rsidP="005830F3">
            <w:pPr>
              <w:keepNext/>
              <w:keepLines/>
              <w:spacing w:after="0"/>
              <w:jc w:val="center"/>
            </w:pPr>
            <w:r w:rsidRPr="00AA36EF">
              <w:rPr>
                <w:rFonts w:ascii="Arial" w:hAnsi="Arial"/>
                <w:b/>
                <w:sz w:val="18"/>
              </w:rPr>
              <w:t>Procedure</w:t>
            </w:r>
          </w:p>
        </w:tc>
        <w:tc>
          <w:tcPr>
            <w:tcW w:w="3686" w:type="dxa"/>
            <w:gridSpan w:val="2"/>
          </w:tcPr>
          <w:p w14:paraId="7F8BDD51" w14:textId="77777777" w:rsidR="00F86C52" w:rsidRPr="00AA36EF" w:rsidRDefault="00F86C52" w:rsidP="005830F3">
            <w:pPr>
              <w:keepNext/>
              <w:keepLines/>
              <w:spacing w:after="0"/>
              <w:jc w:val="center"/>
            </w:pPr>
            <w:r w:rsidRPr="00AA36EF">
              <w:rPr>
                <w:rFonts w:ascii="Arial" w:hAnsi="Arial"/>
                <w:b/>
                <w:sz w:val="18"/>
              </w:rPr>
              <w:t>Message Sequence</w:t>
            </w:r>
          </w:p>
        </w:tc>
        <w:tc>
          <w:tcPr>
            <w:tcW w:w="567" w:type="dxa"/>
            <w:tcBorders>
              <w:bottom w:val="nil"/>
            </w:tcBorders>
          </w:tcPr>
          <w:p w14:paraId="33B66DD4" w14:textId="77777777" w:rsidR="00F86C52" w:rsidRPr="00AA36EF" w:rsidRDefault="00F86C52" w:rsidP="005830F3">
            <w:pPr>
              <w:keepNext/>
              <w:keepLines/>
              <w:spacing w:after="0"/>
              <w:jc w:val="center"/>
            </w:pPr>
            <w:r w:rsidRPr="00AA36EF">
              <w:rPr>
                <w:rFonts w:ascii="Arial" w:hAnsi="Arial"/>
                <w:b/>
                <w:sz w:val="18"/>
              </w:rPr>
              <w:t>TP</w:t>
            </w:r>
          </w:p>
        </w:tc>
        <w:tc>
          <w:tcPr>
            <w:tcW w:w="892" w:type="dxa"/>
            <w:tcBorders>
              <w:bottom w:val="nil"/>
            </w:tcBorders>
          </w:tcPr>
          <w:p w14:paraId="78A02C2A" w14:textId="77777777" w:rsidR="00F86C52" w:rsidRPr="00AA36EF" w:rsidRDefault="00F86C52" w:rsidP="005830F3">
            <w:pPr>
              <w:keepNext/>
              <w:keepLines/>
              <w:spacing w:after="0"/>
              <w:jc w:val="center"/>
            </w:pPr>
            <w:r w:rsidRPr="00AA36EF">
              <w:rPr>
                <w:rFonts w:ascii="Arial" w:hAnsi="Arial"/>
                <w:b/>
                <w:sz w:val="18"/>
              </w:rPr>
              <w:t>Verdict</w:t>
            </w:r>
          </w:p>
        </w:tc>
      </w:tr>
      <w:tr w:rsidR="00F86C52" w:rsidRPr="00AA36EF" w14:paraId="079F2502" w14:textId="77777777" w:rsidTr="005830F3">
        <w:tc>
          <w:tcPr>
            <w:tcW w:w="648" w:type="dxa"/>
            <w:tcBorders>
              <w:top w:val="nil"/>
            </w:tcBorders>
          </w:tcPr>
          <w:p w14:paraId="15599008" w14:textId="77777777" w:rsidR="00F86C52" w:rsidRPr="00AA36EF" w:rsidRDefault="00F86C52" w:rsidP="005830F3">
            <w:pPr>
              <w:keepNext/>
              <w:keepLines/>
              <w:spacing w:after="0"/>
              <w:jc w:val="center"/>
            </w:pPr>
          </w:p>
        </w:tc>
        <w:tc>
          <w:tcPr>
            <w:tcW w:w="3969" w:type="dxa"/>
            <w:tcBorders>
              <w:top w:val="nil"/>
            </w:tcBorders>
          </w:tcPr>
          <w:p w14:paraId="27F74AFD" w14:textId="77777777" w:rsidR="00F86C52" w:rsidRPr="00AA36EF" w:rsidRDefault="00F86C52" w:rsidP="005830F3">
            <w:pPr>
              <w:keepNext/>
              <w:keepLines/>
              <w:spacing w:after="0"/>
              <w:jc w:val="center"/>
            </w:pPr>
          </w:p>
        </w:tc>
        <w:tc>
          <w:tcPr>
            <w:tcW w:w="709" w:type="dxa"/>
          </w:tcPr>
          <w:p w14:paraId="55049BB5" w14:textId="77777777" w:rsidR="00F86C52" w:rsidRPr="00AA36EF" w:rsidRDefault="00F86C52" w:rsidP="005830F3">
            <w:pPr>
              <w:keepNext/>
              <w:keepLines/>
              <w:spacing w:after="0"/>
              <w:jc w:val="center"/>
            </w:pPr>
            <w:r w:rsidRPr="00AA36EF">
              <w:rPr>
                <w:rFonts w:ascii="Arial" w:hAnsi="Arial"/>
                <w:b/>
                <w:sz w:val="18"/>
              </w:rPr>
              <w:t>U - S</w:t>
            </w:r>
          </w:p>
        </w:tc>
        <w:tc>
          <w:tcPr>
            <w:tcW w:w="2977" w:type="dxa"/>
          </w:tcPr>
          <w:p w14:paraId="2CD659C1" w14:textId="77777777" w:rsidR="00F86C52" w:rsidRPr="00AA36EF" w:rsidRDefault="00F86C52" w:rsidP="005830F3">
            <w:pPr>
              <w:keepNext/>
              <w:keepLines/>
              <w:spacing w:after="0"/>
              <w:jc w:val="center"/>
            </w:pPr>
            <w:r w:rsidRPr="00AA36EF">
              <w:rPr>
                <w:rFonts w:ascii="Arial" w:hAnsi="Arial"/>
                <w:b/>
                <w:sz w:val="18"/>
              </w:rPr>
              <w:t>Message</w:t>
            </w:r>
          </w:p>
        </w:tc>
        <w:tc>
          <w:tcPr>
            <w:tcW w:w="567" w:type="dxa"/>
            <w:tcBorders>
              <w:top w:val="nil"/>
            </w:tcBorders>
          </w:tcPr>
          <w:p w14:paraId="363E0347" w14:textId="77777777" w:rsidR="00F86C52" w:rsidRPr="00AA36EF" w:rsidRDefault="00F86C52" w:rsidP="005830F3">
            <w:pPr>
              <w:keepNext/>
              <w:keepLines/>
              <w:spacing w:after="0"/>
              <w:jc w:val="center"/>
            </w:pPr>
          </w:p>
        </w:tc>
        <w:tc>
          <w:tcPr>
            <w:tcW w:w="892" w:type="dxa"/>
            <w:tcBorders>
              <w:top w:val="nil"/>
            </w:tcBorders>
          </w:tcPr>
          <w:p w14:paraId="04107D2F" w14:textId="77777777" w:rsidR="00F86C52" w:rsidRPr="00AA36EF" w:rsidRDefault="00F86C52" w:rsidP="005830F3">
            <w:pPr>
              <w:keepNext/>
              <w:keepLines/>
              <w:spacing w:after="0"/>
              <w:jc w:val="center"/>
            </w:pPr>
          </w:p>
        </w:tc>
      </w:tr>
      <w:tr w:rsidR="00F86C52" w:rsidRPr="00AA36EF" w14:paraId="44C40508" w14:textId="77777777" w:rsidTr="005830F3">
        <w:tc>
          <w:tcPr>
            <w:tcW w:w="648" w:type="dxa"/>
          </w:tcPr>
          <w:p w14:paraId="7F5B624A" w14:textId="77777777" w:rsidR="00F86C52" w:rsidRPr="00AA36EF" w:rsidRDefault="00F86C52" w:rsidP="005830F3">
            <w:pPr>
              <w:keepNext/>
              <w:keepLines/>
              <w:spacing w:after="0"/>
              <w:jc w:val="center"/>
            </w:pPr>
            <w:r w:rsidRPr="00AA36EF">
              <w:rPr>
                <w:rFonts w:ascii="Arial" w:hAnsi="Arial"/>
                <w:sz w:val="18"/>
              </w:rPr>
              <w:t>1</w:t>
            </w:r>
          </w:p>
        </w:tc>
        <w:tc>
          <w:tcPr>
            <w:tcW w:w="3969" w:type="dxa"/>
          </w:tcPr>
          <w:p w14:paraId="6FD6A34C" w14:textId="77777777" w:rsidR="00F86C52" w:rsidRPr="00AA36EF" w:rsidRDefault="00F86C52" w:rsidP="005830F3">
            <w:pPr>
              <w:pStyle w:val="TAL"/>
              <w:rPr>
                <w:rFonts w:cs="Arial"/>
                <w:szCs w:val="18"/>
              </w:rPr>
            </w:pPr>
            <w:r w:rsidRPr="00AA36EF">
              <w:rPr>
                <w:rFonts w:cs="Arial"/>
                <w:szCs w:val="18"/>
              </w:rPr>
              <w:t>Make the MCPTT User send a request to discover which groups the MCPTT User is affiliated to and to subscribe to affiliation status changes for the MCPTT User.</w:t>
            </w:r>
          </w:p>
          <w:p w14:paraId="1843828A"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70F39935"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4C49857B" w14:textId="77777777" w:rsidR="00F86C52" w:rsidRPr="00AA36EF" w:rsidRDefault="00F86C52" w:rsidP="005830F3">
            <w:pPr>
              <w:pStyle w:val="TAL"/>
              <w:rPr>
                <w:rFonts w:cs="Arial"/>
                <w:szCs w:val="18"/>
              </w:rPr>
            </w:pPr>
            <w:r w:rsidRPr="00AA36EF">
              <w:rPr>
                <w:rFonts w:cs="Arial"/>
                <w:szCs w:val="18"/>
              </w:rPr>
              <w:t>-</w:t>
            </w:r>
          </w:p>
        </w:tc>
        <w:tc>
          <w:tcPr>
            <w:tcW w:w="567" w:type="dxa"/>
          </w:tcPr>
          <w:p w14:paraId="3B92AA02"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490DEE7"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A99341A" w14:textId="77777777" w:rsidTr="005830F3">
        <w:tc>
          <w:tcPr>
            <w:tcW w:w="648" w:type="dxa"/>
          </w:tcPr>
          <w:p w14:paraId="2F01D7D4" w14:textId="77777777" w:rsidR="00F86C52" w:rsidRPr="00AA36EF" w:rsidRDefault="00F86C52" w:rsidP="005830F3">
            <w:pPr>
              <w:keepNext/>
              <w:keepLines/>
              <w:spacing w:after="0"/>
              <w:jc w:val="center"/>
            </w:pPr>
            <w:r w:rsidRPr="00AA36EF">
              <w:rPr>
                <w:rFonts w:ascii="Arial" w:hAnsi="Arial"/>
                <w:sz w:val="18"/>
              </w:rPr>
              <w:t>2</w:t>
            </w:r>
          </w:p>
        </w:tc>
        <w:tc>
          <w:tcPr>
            <w:tcW w:w="3969" w:type="dxa"/>
          </w:tcPr>
          <w:p w14:paraId="74C1A446" w14:textId="77777777" w:rsidR="00F86C52" w:rsidRPr="00AA36EF" w:rsidRDefault="00F86C52" w:rsidP="005830F3">
            <w:pPr>
              <w:pStyle w:val="TAL"/>
              <w:rPr>
                <w:rFonts w:cs="Arial"/>
                <w:szCs w:val="18"/>
              </w:rPr>
            </w:pPr>
            <w:r w:rsidRPr="00AA36EF">
              <w:rPr>
                <w:rFonts w:cs="Arial"/>
                <w:szCs w:val="18"/>
              </w:rPr>
              <w:t xml:space="preserve">Check: Does the UE (MCPTT Client) send a SIP SUBSCRIBE message to subscribe to its own affiliation status changes? </w:t>
            </w:r>
          </w:p>
        </w:tc>
        <w:tc>
          <w:tcPr>
            <w:tcW w:w="709" w:type="dxa"/>
          </w:tcPr>
          <w:p w14:paraId="43C7FD7A"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6A540876" w14:textId="77777777" w:rsidR="00F86C52" w:rsidRPr="00AA36EF" w:rsidRDefault="00F86C52" w:rsidP="005830F3">
            <w:pPr>
              <w:pStyle w:val="TAL"/>
              <w:rPr>
                <w:rFonts w:cs="Arial"/>
                <w:szCs w:val="18"/>
              </w:rPr>
            </w:pPr>
            <w:r w:rsidRPr="00AA36EF">
              <w:rPr>
                <w:rFonts w:cs="Arial"/>
                <w:szCs w:val="18"/>
              </w:rPr>
              <w:t>SIP SUBSCRIBE</w:t>
            </w:r>
          </w:p>
        </w:tc>
        <w:tc>
          <w:tcPr>
            <w:tcW w:w="567" w:type="dxa"/>
          </w:tcPr>
          <w:p w14:paraId="34D57A39"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7CBEB0FF"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2D8C8195" w14:textId="77777777" w:rsidTr="005830F3">
        <w:tc>
          <w:tcPr>
            <w:tcW w:w="648" w:type="dxa"/>
          </w:tcPr>
          <w:p w14:paraId="2270A0E4" w14:textId="77777777" w:rsidR="00F86C52" w:rsidRPr="00AA36EF" w:rsidRDefault="00F86C52" w:rsidP="005830F3">
            <w:pPr>
              <w:keepNext/>
              <w:keepLines/>
              <w:spacing w:after="0"/>
              <w:jc w:val="center"/>
            </w:pPr>
            <w:r w:rsidRPr="00AA36EF">
              <w:rPr>
                <w:rFonts w:ascii="Arial" w:hAnsi="Arial"/>
                <w:sz w:val="18"/>
              </w:rPr>
              <w:t>3</w:t>
            </w:r>
          </w:p>
        </w:tc>
        <w:tc>
          <w:tcPr>
            <w:tcW w:w="3969" w:type="dxa"/>
          </w:tcPr>
          <w:p w14:paraId="55D8FD54" w14:textId="77777777" w:rsidR="00F86C52" w:rsidRPr="00AA36EF" w:rsidRDefault="00F86C52" w:rsidP="005830F3">
            <w:pPr>
              <w:pStyle w:val="TAL"/>
              <w:rPr>
                <w:rFonts w:cs="Arial"/>
                <w:szCs w:val="18"/>
              </w:rPr>
            </w:pPr>
            <w:r w:rsidRPr="00AA36EF">
              <w:rPr>
                <w:rFonts w:cs="Arial"/>
                <w:szCs w:val="18"/>
              </w:rPr>
              <w:t>The SS responds to the SIP SUBSCRIBE message with a SIP 200 (OK) message.</w:t>
            </w:r>
          </w:p>
        </w:tc>
        <w:tc>
          <w:tcPr>
            <w:tcW w:w="709" w:type="dxa"/>
            <w:vAlign w:val="center"/>
          </w:tcPr>
          <w:p w14:paraId="007B69B1"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19926D8A"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2181107E"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6F626A1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4425A61E" w14:textId="77777777" w:rsidTr="005830F3">
        <w:tc>
          <w:tcPr>
            <w:tcW w:w="648" w:type="dxa"/>
          </w:tcPr>
          <w:p w14:paraId="0253FA30" w14:textId="77777777" w:rsidR="00F86C52" w:rsidRPr="00AA36EF" w:rsidRDefault="00F86C52" w:rsidP="005830F3">
            <w:pPr>
              <w:keepNext/>
              <w:keepLines/>
              <w:spacing w:after="0"/>
              <w:jc w:val="center"/>
            </w:pPr>
            <w:r w:rsidRPr="00AA36EF">
              <w:rPr>
                <w:rFonts w:ascii="Arial" w:hAnsi="Arial"/>
                <w:sz w:val="18"/>
              </w:rPr>
              <w:t>4</w:t>
            </w:r>
          </w:p>
        </w:tc>
        <w:tc>
          <w:tcPr>
            <w:tcW w:w="3969" w:type="dxa"/>
          </w:tcPr>
          <w:p w14:paraId="6AB1BABB"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MCPTT USER with GROUP A is “affiliated”, but no other group is "affiliated"</w:t>
            </w:r>
          </w:p>
        </w:tc>
        <w:tc>
          <w:tcPr>
            <w:tcW w:w="709" w:type="dxa"/>
            <w:vAlign w:val="center"/>
          </w:tcPr>
          <w:p w14:paraId="3F559A16"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52051C07"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291110CF"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EBEADFE"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604E6748" w14:textId="77777777" w:rsidTr="005830F3">
        <w:tc>
          <w:tcPr>
            <w:tcW w:w="648" w:type="dxa"/>
          </w:tcPr>
          <w:p w14:paraId="73629341" w14:textId="77777777" w:rsidR="00F86C52" w:rsidRPr="00AA36EF" w:rsidRDefault="00F86C52" w:rsidP="005830F3">
            <w:pPr>
              <w:keepNext/>
              <w:keepLines/>
              <w:spacing w:after="0"/>
              <w:jc w:val="center"/>
            </w:pPr>
            <w:r w:rsidRPr="00AA36EF">
              <w:rPr>
                <w:rFonts w:ascii="Arial" w:hAnsi="Arial"/>
                <w:sz w:val="18"/>
              </w:rPr>
              <w:t>4A</w:t>
            </w:r>
          </w:p>
        </w:tc>
        <w:tc>
          <w:tcPr>
            <w:tcW w:w="3969" w:type="dxa"/>
          </w:tcPr>
          <w:p w14:paraId="27B813F5"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5BE274D8"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19A97051"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144691D8" w14:textId="77777777" w:rsidR="00F86C52" w:rsidRPr="00AA36EF" w:rsidRDefault="00F86C52" w:rsidP="005830F3">
            <w:pPr>
              <w:keepNext/>
              <w:keepLines/>
              <w:spacing w:after="0"/>
              <w:jc w:val="center"/>
            </w:pPr>
            <w:r w:rsidRPr="00AA36EF">
              <w:t>-</w:t>
            </w:r>
          </w:p>
        </w:tc>
        <w:tc>
          <w:tcPr>
            <w:tcW w:w="892" w:type="dxa"/>
          </w:tcPr>
          <w:p w14:paraId="7255CAB5" w14:textId="77777777" w:rsidR="00F86C52" w:rsidRPr="00AA36EF" w:rsidRDefault="00F86C52" w:rsidP="005830F3">
            <w:pPr>
              <w:keepNext/>
              <w:keepLines/>
              <w:spacing w:after="0"/>
              <w:jc w:val="center"/>
            </w:pPr>
            <w:r w:rsidRPr="00AA36EF">
              <w:t>-</w:t>
            </w:r>
          </w:p>
        </w:tc>
      </w:tr>
      <w:tr w:rsidR="00F86C52" w:rsidRPr="00AA36EF" w14:paraId="001E5468" w14:textId="77777777" w:rsidTr="005830F3">
        <w:tc>
          <w:tcPr>
            <w:tcW w:w="648" w:type="dxa"/>
          </w:tcPr>
          <w:p w14:paraId="3ADD13CB" w14:textId="77777777" w:rsidR="00F86C52" w:rsidRPr="00AA36EF" w:rsidRDefault="00F86C52" w:rsidP="005830F3">
            <w:pPr>
              <w:keepNext/>
              <w:keepLines/>
              <w:spacing w:after="0"/>
              <w:jc w:val="center"/>
            </w:pPr>
            <w:r w:rsidRPr="00AA36EF">
              <w:rPr>
                <w:rFonts w:ascii="Arial" w:hAnsi="Arial"/>
                <w:sz w:val="18"/>
              </w:rPr>
              <w:t>4B</w:t>
            </w:r>
          </w:p>
        </w:tc>
        <w:tc>
          <w:tcPr>
            <w:tcW w:w="3969" w:type="dxa"/>
          </w:tcPr>
          <w:p w14:paraId="4E4D1608"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MCPTT User is affiliated with GROUP A?</w:t>
            </w:r>
          </w:p>
          <w:p w14:paraId="7E530F16"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376CB8F"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0F6BFD80" w14:textId="77777777" w:rsidR="00F86C52" w:rsidRPr="00AA36EF" w:rsidRDefault="00F86C52" w:rsidP="005830F3">
            <w:pPr>
              <w:pStyle w:val="TAL"/>
              <w:rPr>
                <w:rFonts w:cs="Arial"/>
                <w:szCs w:val="18"/>
              </w:rPr>
            </w:pPr>
            <w:r w:rsidRPr="00AA36EF">
              <w:rPr>
                <w:rFonts w:cs="Arial"/>
                <w:szCs w:val="18"/>
              </w:rPr>
              <w:t>-</w:t>
            </w:r>
          </w:p>
        </w:tc>
        <w:tc>
          <w:tcPr>
            <w:tcW w:w="567" w:type="dxa"/>
          </w:tcPr>
          <w:p w14:paraId="3CE8D517"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4B43B908"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40002B6" w14:textId="77777777" w:rsidTr="005830F3">
        <w:tc>
          <w:tcPr>
            <w:tcW w:w="648" w:type="dxa"/>
          </w:tcPr>
          <w:p w14:paraId="2698CDDC" w14:textId="77777777" w:rsidR="00F86C52" w:rsidRPr="00AA36EF" w:rsidRDefault="00F86C52" w:rsidP="005830F3">
            <w:pPr>
              <w:keepNext/>
              <w:keepLines/>
              <w:spacing w:after="0"/>
              <w:jc w:val="center"/>
            </w:pPr>
            <w:r w:rsidRPr="00AA36EF">
              <w:rPr>
                <w:rFonts w:ascii="Arial" w:hAnsi="Arial"/>
                <w:sz w:val="18"/>
              </w:rPr>
              <w:t>4C</w:t>
            </w:r>
          </w:p>
        </w:tc>
        <w:tc>
          <w:tcPr>
            <w:tcW w:w="3969" w:type="dxa"/>
          </w:tcPr>
          <w:p w14:paraId="4F1E2D9D" w14:textId="090181ED" w:rsidR="00F86C52" w:rsidRPr="00AA36EF" w:rsidRDefault="00F86C52" w:rsidP="005830F3">
            <w:pPr>
              <w:pStyle w:val="TAL"/>
              <w:rPr>
                <w:rFonts w:cs="Arial"/>
                <w:szCs w:val="18"/>
              </w:rPr>
            </w:pPr>
            <w:r w:rsidRPr="00AA36EF">
              <w:rPr>
                <w:rFonts w:cs="Arial"/>
                <w:szCs w:val="18"/>
              </w:rPr>
              <w:t>Make the MCPTT User send a request to de-affiliate from a</w:t>
            </w:r>
            <w:ins w:id="11" w:author="MCC160" w:date="2021-01-11T10:54:00Z">
              <w:r w:rsidR="005830F3" w:rsidRPr="00AA36EF">
                <w:rPr>
                  <w:rFonts w:cs="Arial"/>
                  <w:szCs w:val="18"/>
                </w:rPr>
                <w:t>n</w:t>
              </w:r>
            </w:ins>
            <w:r w:rsidRPr="00AA36EF">
              <w:rPr>
                <w:rFonts w:cs="Arial"/>
                <w:szCs w:val="18"/>
              </w:rPr>
              <w:t xml:space="preserve"> MCPTT group, GROUP A.</w:t>
            </w:r>
          </w:p>
          <w:p w14:paraId="53C8CD34"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97536AE"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00BF958B" w14:textId="77777777" w:rsidR="00F86C52" w:rsidRPr="00AA36EF" w:rsidRDefault="00F86C52" w:rsidP="005830F3">
            <w:pPr>
              <w:pStyle w:val="TAL"/>
              <w:rPr>
                <w:rFonts w:cs="Arial"/>
                <w:szCs w:val="18"/>
              </w:rPr>
            </w:pPr>
            <w:r w:rsidRPr="00AA36EF">
              <w:rPr>
                <w:rFonts w:cs="Arial"/>
                <w:szCs w:val="18"/>
              </w:rPr>
              <w:t>-</w:t>
            </w:r>
          </w:p>
        </w:tc>
        <w:tc>
          <w:tcPr>
            <w:tcW w:w="567" w:type="dxa"/>
          </w:tcPr>
          <w:p w14:paraId="50D8B14A"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24163BC7"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235BB044" w14:textId="77777777" w:rsidTr="005830F3">
        <w:tc>
          <w:tcPr>
            <w:tcW w:w="648" w:type="dxa"/>
          </w:tcPr>
          <w:p w14:paraId="0F74A330" w14:textId="77777777" w:rsidR="00F86C52" w:rsidRPr="00AA36EF" w:rsidRDefault="00F86C52" w:rsidP="005830F3">
            <w:pPr>
              <w:keepNext/>
              <w:keepLines/>
              <w:spacing w:after="0"/>
              <w:jc w:val="center"/>
            </w:pPr>
            <w:r w:rsidRPr="00AA36EF">
              <w:rPr>
                <w:rFonts w:ascii="Arial" w:hAnsi="Arial"/>
                <w:sz w:val="18"/>
              </w:rPr>
              <w:t>4D</w:t>
            </w:r>
          </w:p>
        </w:tc>
        <w:tc>
          <w:tcPr>
            <w:tcW w:w="3969" w:type="dxa"/>
          </w:tcPr>
          <w:p w14:paraId="08A51C37" w14:textId="77777777" w:rsidR="00F86C52" w:rsidRPr="00AA36EF" w:rsidRDefault="00F86C52" w:rsidP="005830F3">
            <w:pPr>
              <w:pStyle w:val="TAL"/>
              <w:rPr>
                <w:rFonts w:cs="Arial"/>
                <w:szCs w:val="18"/>
              </w:rPr>
            </w:pPr>
            <w:r w:rsidRPr="00AA36EF">
              <w:rPr>
                <w:rFonts w:cs="Arial"/>
                <w:szCs w:val="18"/>
              </w:rPr>
              <w:t>Check: Does the UE (MCPTT Client) send a SIP PUBLISH message to de-affiliate with GROUP A?</w:t>
            </w:r>
          </w:p>
        </w:tc>
        <w:tc>
          <w:tcPr>
            <w:tcW w:w="709" w:type="dxa"/>
          </w:tcPr>
          <w:p w14:paraId="4138312A"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23C2E12A"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0644D7FC" w14:textId="77777777" w:rsidR="00F86C52" w:rsidRPr="00AA36EF" w:rsidRDefault="00F86C52" w:rsidP="005830F3">
            <w:pPr>
              <w:keepNext/>
              <w:keepLines/>
              <w:spacing w:after="0"/>
              <w:jc w:val="center"/>
            </w:pPr>
            <w:r w:rsidRPr="00AA36EF">
              <w:rPr>
                <w:rFonts w:ascii="Arial" w:hAnsi="Arial"/>
                <w:sz w:val="18"/>
              </w:rPr>
              <w:t>8</w:t>
            </w:r>
          </w:p>
        </w:tc>
        <w:tc>
          <w:tcPr>
            <w:tcW w:w="892" w:type="dxa"/>
          </w:tcPr>
          <w:p w14:paraId="1A1E9C37"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15E9BEB5" w14:textId="77777777" w:rsidTr="005830F3">
        <w:tc>
          <w:tcPr>
            <w:tcW w:w="648" w:type="dxa"/>
          </w:tcPr>
          <w:p w14:paraId="0F85E2B8" w14:textId="77777777" w:rsidR="00F86C52" w:rsidRPr="00AA36EF" w:rsidRDefault="00F86C52" w:rsidP="005830F3">
            <w:pPr>
              <w:keepNext/>
              <w:keepLines/>
              <w:spacing w:after="0"/>
              <w:jc w:val="center"/>
            </w:pPr>
            <w:r w:rsidRPr="00AA36EF">
              <w:rPr>
                <w:rFonts w:ascii="Arial" w:hAnsi="Arial"/>
                <w:sz w:val="18"/>
              </w:rPr>
              <w:t>4E</w:t>
            </w:r>
          </w:p>
        </w:tc>
        <w:tc>
          <w:tcPr>
            <w:tcW w:w="3969" w:type="dxa"/>
          </w:tcPr>
          <w:p w14:paraId="1E57614C"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193C59C8"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3B4D17D6"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17983FD7"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46D5DF71"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274260A5" w14:textId="77777777" w:rsidTr="005830F3">
        <w:tc>
          <w:tcPr>
            <w:tcW w:w="648" w:type="dxa"/>
          </w:tcPr>
          <w:p w14:paraId="4345D243" w14:textId="77777777" w:rsidR="00F86C52" w:rsidRPr="00AA36EF" w:rsidRDefault="00F86C52" w:rsidP="005830F3">
            <w:pPr>
              <w:keepNext/>
              <w:keepLines/>
              <w:spacing w:after="0"/>
              <w:jc w:val="center"/>
            </w:pPr>
            <w:r w:rsidRPr="00AA36EF">
              <w:rPr>
                <w:rFonts w:ascii="Arial" w:hAnsi="Arial"/>
                <w:sz w:val="18"/>
              </w:rPr>
              <w:t>4F</w:t>
            </w:r>
          </w:p>
        </w:tc>
        <w:tc>
          <w:tcPr>
            <w:tcW w:w="3969" w:type="dxa"/>
          </w:tcPr>
          <w:p w14:paraId="68A02A21"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user with GROUP A is “de-affiliating”</w:t>
            </w:r>
          </w:p>
        </w:tc>
        <w:tc>
          <w:tcPr>
            <w:tcW w:w="709" w:type="dxa"/>
            <w:vAlign w:val="center"/>
          </w:tcPr>
          <w:p w14:paraId="637D335D"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55286EE5"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0B33278E"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4481165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2E090326" w14:textId="77777777" w:rsidTr="005830F3">
        <w:trPr>
          <w:trHeight w:val="90"/>
        </w:trPr>
        <w:tc>
          <w:tcPr>
            <w:tcW w:w="648" w:type="dxa"/>
            <w:tcBorders>
              <w:top w:val="single" w:sz="4" w:space="0" w:color="auto"/>
              <w:left w:val="single" w:sz="4" w:space="0" w:color="auto"/>
              <w:bottom w:val="single" w:sz="4" w:space="0" w:color="auto"/>
              <w:right w:val="single" w:sz="4" w:space="0" w:color="auto"/>
            </w:tcBorders>
          </w:tcPr>
          <w:p w14:paraId="38826266" w14:textId="77777777" w:rsidR="00F86C52" w:rsidRPr="00AA36EF" w:rsidRDefault="00F86C52" w:rsidP="005830F3">
            <w:pPr>
              <w:keepNext/>
              <w:keepLines/>
              <w:spacing w:after="0"/>
              <w:jc w:val="center"/>
            </w:pPr>
            <w:r w:rsidRPr="00AA36EF">
              <w:rPr>
                <w:rFonts w:ascii="Arial" w:hAnsi="Arial"/>
                <w:sz w:val="18"/>
              </w:rPr>
              <w:t>4G</w:t>
            </w:r>
          </w:p>
        </w:tc>
        <w:tc>
          <w:tcPr>
            <w:tcW w:w="3969" w:type="dxa"/>
            <w:tcBorders>
              <w:top w:val="single" w:sz="4" w:space="0" w:color="auto"/>
              <w:left w:val="single" w:sz="4" w:space="0" w:color="auto"/>
              <w:bottom w:val="single" w:sz="4" w:space="0" w:color="auto"/>
              <w:right w:val="single" w:sz="4" w:space="0" w:color="auto"/>
            </w:tcBorders>
          </w:tcPr>
          <w:p w14:paraId="7D05AF54"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E242645"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2BDD0F8B"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AA9FF3E"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46B1CCC2" w14:textId="77777777" w:rsidR="00F86C52" w:rsidRPr="00AA36EF" w:rsidRDefault="00F86C52" w:rsidP="005830F3">
            <w:pPr>
              <w:keepNext/>
              <w:keepLines/>
              <w:spacing w:after="0"/>
              <w:jc w:val="center"/>
            </w:pPr>
            <w:r w:rsidRPr="00AA36EF">
              <w:t>-</w:t>
            </w:r>
          </w:p>
        </w:tc>
      </w:tr>
      <w:tr w:rsidR="00F86C52" w:rsidRPr="00AA36EF" w14:paraId="50853F5B" w14:textId="77777777" w:rsidTr="005830F3">
        <w:tc>
          <w:tcPr>
            <w:tcW w:w="648" w:type="dxa"/>
            <w:tcBorders>
              <w:top w:val="single" w:sz="4" w:space="0" w:color="auto"/>
              <w:left w:val="single" w:sz="4" w:space="0" w:color="auto"/>
              <w:bottom w:val="single" w:sz="4" w:space="0" w:color="auto"/>
              <w:right w:val="single" w:sz="4" w:space="0" w:color="auto"/>
            </w:tcBorders>
          </w:tcPr>
          <w:p w14:paraId="2ACA8606" w14:textId="77777777" w:rsidR="00F86C52" w:rsidRPr="00AA36EF" w:rsidRDefault="00F86C52" w:rsidP="005830F3">
            <w:pPr>
              <w:keepNext/>
              <w:keepLines/>
              <w:spacing w:after="0"/>
              <w:jc w:val="center"/>
              <w:rPr>
                <w:rFonts w:ascii="Arial" w:hAnsi="Arial"/>
                <w:sz w:val="18"/>
              </w:rPr>
            </w:pPr>
            <w:r w:rsidRPr="00AA36EF">
              <w:rPr>
                <w:rFonts w:ascii="Arial" w:hAnsi="Arial"/>
                <w:sz w:val="18"/>
              </w:rPr>
              <w:t>4H</w:t>
            </w:r>
          </w:p>
        </w:tc>
        <w:tc>
          <w:tcPr>
            <w:tcW w:w="3969" w:type="dxa"/>
            <w:tcBorders>
              <w:top w:val="single" w:sz="4" w:space="0" w:color="auto"/>
              <w:left w:val="single" w:sz="4" w:space="0" w:color="auto"/>
              <w:bottom w:val="single" w:sz="4" w:space="0" w:color="auto"/>
              <w:right w:val="single" w:sz="4" w:space="0" w:color="auto"/>
            </w:tcBorders>
          </w:tcPr>
          <w:p w14:paraId="36845704"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0E0B0F32" w14:textId="77777777" w:rsidR="00F86C52" w:rsidRPr="00AA36EF" w:rsidRDefault="00F86C52" w:rsidP="005830F3">
            <w:pPr>
              <w:keepNext/>
              <w:keepLines/>
              <w:spacing w:after="0"/>
              <w:jc w:val="center"/>
              <w:rPr>
                <w:rFonts w:ascii="Arial" w:hAnsi="Arial"/>
                <w:sz w:val="18"/>
              </w:rPr>
            </w:pPr>
            <w:r w:rsidRPr="00AA36E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5952A35D" w14:textId="77777777" w:rsidR="00F86C52" w:rsidRPr="00AA36EF" w:rsidRDefault="00F86C52" w:rsidP="005830F3">
            <w:pPr>
              <w:pStyle w:val="TAL"/>
              <w:rPr>
                <w:rFonts w:cs="Arial"/>
                <w:szCs w:val="18"/>
              </w:rPr>
            </w:pPr>
            <w:r w:rsidRPr="00AA36EF">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2521B73"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32F3DD80" w14:textId="77777777" w:rsidR="00F86C52" w:rsidRPr="00AA36EF" w:rsidRDefault="00F86C52" w:rsidP="005830F3">
            <w:pPr>
              <w:keepNext/>
              <w:keepLines/>
              <w:spacing w:after="0"/>
              <w:jc w:val="center"/>
            </w:pPr>
            <w:r w:rsidRPr="00AA36EF">
              <w:t>-</w:t>
            </w:r>
          </w:p>
        </w:tc>
      </w:tr>
      <w:tr w:rsidR="00F86C52" w:rsidRPr="00AA36EF" w14:paraId="54C794FF" w14:textId="77777777" w:rsidTr="005830F3">
        <w:tc>
          <w:tcPr>
            <w:tcW w:w="648" w:type="dxa"/>
            <w:tcBorders>
              <w:top w:val="single" w:sz="4" w:space="0" w:color="auto"/>
              <w:left w:val="single" w:sz="4" w:space="0" w:color="auto"/>
              <w:bottom w:val="single" w:sz="4" w:space="0" w:color="auto"/>
              <w:right w:val="single" w:sz="4" w:space="0" w:color="auto"/>
            </w:tcBorders>
          </w:tcPr>
          <w:p w14:paraId="22DC6751" w14:textId="77777777" w:rsidR="00F86C52" w:rsidRPr="00AA36EF" w:rsidRDefault="00F86C52" w:rsidP="005830F3">
            <w:pPr>
              <w:keepNext/>
              <w:keepLines/>
              <w:spacing w:after="0"/>
              <w:jc w:val="center"/>
              <w:rPr>
                <w:rFonts w:ascii="Arial" w:hAnsi="Arial"/>
                <w:sz w:val="18"/>
              </w:rPr>
            </w:pPr>
            <w:r w:rsidRPr="00AA36EF">
              <w:rPr>
                <w:rFonts w:ascii="Arial" w:hAnsi="Arial"/>
                <w:sz w:val="18"/>
              </w:rPr>
              <w:t>4I</w:t>
            </w:r>
          </w:p>
        </w:tc>
        <w:tc>
          <w:tcPr>
            <w:tcW w:w="3969" w:type="dxa"/>
            <w:tcBorders>
              <w:top w:val="single" w:sz="4" w:space="0" w:color="auto"/>
              <w:left w:val="single" w:sz="4" w:space="0" w:color="auto"/>
              <w:bottom w:val="single" w:sz="4" w:space="0" w:color="auto"/>
              <w:right w:val="single" w:sz="4" w:space="0" w:color="auto"/>
            </w:tcBorders>
          </w:tcPr>
          <w:p w14:paraId="7C745F6B"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177D99A3" w14:textId="77777777" w:rsidR="00F86C52" w:rsidRPr="00AA36EF" w:rsidRDefault="00F86C52" w:rsidP="005830F3">
            <w:pPr>
              <w:keepNext/>
              <w:keepLines/>
              <w:spacing w:after="0"/>
              <w:jc w:val="center"/>
              <w:rPr>
                <w:rFonts w:ascii="Arial" w:hAnsi="Arial"/>
                <w:sz w:val="18"/>
              </w:rP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487BCF2A"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0C76D00"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0DAD84AD" w14:textId="77777777" w:rsidR="00F86C52" w:rsidRPr="00AA36EF" w:rsidRDefault="00F86C52" w:rsidP="005830F3">
            <w:pPr>
              <w:keepNext/>
              <w:keepLines/>
              <w:spacing w:after="0"/>
              <w:jc w:val="center"/>
            </w:pPr>
            <w:r w:rsidRPr="00AA36EF">
              <w:t>-</w:t>
            </w:r>
          </w:p>
        </w:tc>
      </w:tr>
      <w:tr w:rsidR="00F86C52" w:rsidRPr="00AA36EF" w14:paraId="1DD428CE" w14:textId="77777777" w:rsidTr="005830F3">
        <w:tc>
          <w:tcPr>
            <w:tcW w:w="648" w:type="dxa"/>
          </w:tcPr>
          <w:p w14:paraId="07ABE4AA" w14:textId="77777777" w:rsidR="00F86C52" w:rsidRPr="00AA36EF" w:rsidRDefault="00F86C52" w:rsidP="005830F3">
            <w:pPr>
              <w:keepNext/>
              <w:keepLines/>
              <w:spacing w:after="0"/>
              <w:jc w:val="center"/>
            </w:pPr>
            <w:r w:rsidRPr="00AA36EF">
              <w:rPr>
                <w:rFonts w:ascii="Arial" w:hAnsi="Arial"/>
                <w:sz w:val="18"/>
              </w:rPr>
              <w:t>4J</w:t>
            </w:r>
          </w:p>
        </w:tc>
        <w:tc>
          <w:tcPr>
            <w:tcW w:w="3969" w:type="dxa"/>
          </w:tcPr>
          <w:p w14:paraId="6870020E"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MCPTT User is no longer affiliated with GROUP A?</w:t>
            </w:r>
          </w:p>
          <w:p w14:paraId="2C0BCB0C"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B795DC7"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5A0F9400" w14:textId="77777777" w:rsidR="00F86C52" w:rsidRPr="00AA36EF" w:rsidRDefault="00F86C52" w:rsidP="005830F3">
            <w:pPr>
              <w:pStyle w:val="TAL"/>
              <w:rPr>
                <w:rFonts w:cs="Arial"/>
                <w:szCs w:val="18"/>
              </w:rPr>
            </w:pPr>
            <w:r w:rsidRPr="00AA36EF">
              <w:rPr>
                <w:rFonts w:cs="Arial"/>
                <w:szCs w:val="18"/>
              </w:rPr>
              <w:t>-</w:t>
            </w:r>
          </w:p>
        </w:tc>
        <w:tc>
          <w:tcPr>
            <w:tcW w:w="567" w:type="dxa"/>
          </w:tcPr>
          <w:p w14:paraId="22ADB5BE"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7D220985"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351C8BCB" w14:textId="77777777" w:rsidTr="005830F3">
        <w:tc>
          <w:tcPr>
            <w:tcW w:w="648" w:type="dxa"/>
          </w:tcPr>
          <w:p w14:paraId="6F2E397B" w14:textId="77777777" w:rsidR="00F86C52" w:rsidRPr="00AA36EF" w:rsidRDefault="00F86C52" w:rsidP="005830F3">
            <w:pPr>
              <w:keepNext/>
              <w:keepLines/>
              <w:spacing w:after="0"/>
              <w:jc w:val="center"/>
            </w:pPr>
            <w:r w:rsidRPr="00AA36EF">
              <w:rPr>
                <w:rFonts w:ascii="Arial" w:hAnsi="Arial"/>
                <w:sz w:val="18"/>
              </w:rPr>
              <w:t>5</w:t>
            </w:r>
          </w:p>
        </w:tc>
        <w:tc>
          <w:tcPr>
            <w:tcW w:w="3969" w:type="dxa"/>
          </w:tcPr>
          <w:p w14:paraId="5B600AEF" w14:textId="77777777" w:rsidR="00F86C52" w:rsidRPr="00AA36EF" w:rsidRDefault="00F86C52" w:rsidP="005830F3">
            <w:pPr>
              <w:pStyle w:val="TAL"/>
              <w:rPr>
                <w:rFonts w:cs="Arial"/>
                <w:szCs w:val="18"/>
              </w:rPr>
            </w:pPr>
            <w:r w:rsidRPr="00AA36EF">
              <w:rPr>
                <w:rFonts w:cs="Arial"/>
                <w:szCs w:val="18"/>
              </w:rPr>
              <w:t>Make the MCPTT User send a request to affiliate to an MCPTT group, GROUP A.</w:t>
            </w:r>
          </w:p>
          <w:p w14:paraId="0E90585B"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29A5341"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0578C74C" w14:textId="77777777" w:rsidR="00F86C52" w:rsidRPr="00AA36EF" w:rsidRDefault="00F86C52" w:rsidP="005830F3">
            <w:pPr>
              <w:pStyle w:val="TAL"/>
              <w:rPr>
                <w:rFonts w:cs="Arial"/>
                <w:szCs w:val="18"/>
              </w:rPr>
            </w:pPr>
            <w:r w:rsidRPr="00AA36EF">
              <w:rPr>
                <w:rFonts w:cs="Arial"/>
                <w:szCs w:val="18"/>
              </w:rPr>
              <w:t>-</w:t>
            </w:r>
          </w:p>
        </w:tc>
        <w:tc>
          <w:tcPr>
            <w:tcW w:w="567" w:type="dxa"/>
          </w:tcPr>
          <w:p w14:paraId="05826A8E"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73E890C"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40A8EB52" w14:textId="77777777" w:rsidTr="005830F3">
        <w:tc>
          <w:tcPr>
            <w:tcW w:w="648" w:type="dxa"/>
          </w:tcPr>
          <w:p w14:paraId="232BBD18" w14:textId="77777777" w:rsidR="00F86C52" w:rsidRPr="00AA36EF" w:rsidRDefault="00F86C52" w:rsidP="005830F3">
            <w:pPr>
              <w:keepNext/>
              <w:keepLines/>
              <w:spacing w:after="0"/>
              <w:jc w:val="center"/>
            </w:pPr>
            <w:r w:rsidRPr="00AA36EF">
              <w:rPr>
                <w:rFonts w:ascii="Arial" w:hAnsi="Arial"/>
                <w:sz w:val="18"/>
              </w:rPr>
              <w:t>6</w:t>
            </w:r>
          </w:p>
        </w:tc>
        <w:tc>
          <w:tcPr>
            <w:tcW w:w="3969" w:type="dxa"/>
          </w:tcPr>
          <w:p w14:paraId="60020D18" w14:textId="77777777" w:rsidR="00F86C52" w:rsidRPr="00AA36EF" w:rsidRDefault="00F86C52" w:rsidP="005830F3">
            <w:pPr>
              <w:pStyle w:val="TAL"/>
              <w:rPr>
                <w:rFonts w:cs="Arial"/>
                <w:szCs w:val="18"/>
              </w:rPr>
            </w:pPr>
            <w:r w:rsidRPr="00AA36EF">
              <w:rPr>
                <w:rFonts w:cs="Arial"/>
                <w:szCs w:val="18"/>
              </w:rPr>
              <w:t>Check: Does the UE (MCPTT Client) send a SIP PUBLISH message to affiliate with GROUP A?</w:t>
            </w:r>
          </w:p>
        </w:tc>
        <w:tc>
          <w:tcPr>
            <w:tcW w:w="709" w:type="dxa"/>
          </w:tcPr>
          <w:p w14:paraId="49BD4795"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7D6FEE40"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4A140642" w14:textId="77777777" w:rsidR="00F86C52" w:rsidRPr="00AA36EF" w:rsidRDefault="00F86C52" w:rsidP="005830F3">
            <w:pPr>
              <w:keepNext/>
              <w:keepLines/>
              <w:spacing w:after="0"/>
              <w:jc w:val="center"/>
            </w:pPr>
            <w:r w:rsidRPr="00AA36EF">
              <w:rPr>
                <w:rFonts w:ascii="Arial" w:hAnsi="Arial"/>
                <w:sz w:val="18"/>
              </w:rPr>
              <w:t>2</w:t>
            </w:r>
          </w:p>
        </w:tc>
        <w:tc>
          <w:tcPr>
            <w:tcW w:w="892" w:type="dxa"/>
          </w:tcPr>
          <w:p w14:paraId="7D40F94D"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61FF9B33" w14:textId="77777777" w:rsidTr="005830F3">
        <w:tc>
          <w:tcPr>
            <w:tcW w:w="648" w:type="dxa"/>
          </w:tcPr>
          <w:p w14:paraId="2B587571" w14:textId="77777777" w:rsidR="00F86C52" w:rsidRPr="00AA36EF" w:rsidRDefault="00F86C52" w:rsidP="005830F3">
            <w:pPr>
              <w:keepNext/>
              <w:keepLines/>
              <w:spacing w:after="0"/>
              <w:jc w:val="center"/>
            </w:pPr>
            <w:r w:rsidRPr="00AA36EF">
              <w:rPr>
                <w:rFonts w:ascii="Arial" w:hAnsi="Arial"/>
                <w:sz w:val="18"/>
              </w:rPr>
              <w:t>7</w:t>
            </w:r>
          </w:p>
        </w:tc>
        <w:tc>
          <w:tcPr>
            <w:tcW w:w="3969" w:type="dxa"/>
          </w:tcPr>
          <w:p w14:paraId="7B9E42EB"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017A2D88"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47316D22"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4E348A1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50A195E0"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4EF07F47" w14:textId="77777777" w:rsidTr="005830F3">
        <w:tc>
          <w:tcPr>
            <w:tcW w:w="648" w:type="dxa"/>
          </w:tcPr>
          <w:p w14:paraId="25F1D1CA" w14:textId="77777777" w:rsidR="00F86C52" w:rsidRPr="00AA36EF" w:rsidRDefault="00F86C52" w:rsidP="005830F3">
            <w:pPr>
              <w:keepNext/>
              <w:keepLines/>
              <w:spacing w:after="0"/>
              <w:jc w:val="center"/>
            </w:pPr>
            <w:r w:rsidRPr="00AA36EF">
              <w:rPr>
                <w:rFonts w:ascii="Arial" w:hAnsi="Arial"/>
                <w:sz w:val="18"/>
              </w:rPr>
              <w:t>8</w:t>
            </w:r>
          </w:p>
        </w:tc>
        <w:tc>
          <w:tcPr>
            <w:tcW w:w="3969" w:type="dxa"/>
          </w:tcPr>
          <w:p w14:paraId="4909F931"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MCPTT USER with GROUP A is “affiliating”</w:t>
            </w:r>
          </w:p>
        </w:tc>
        <w:tc>
          <w:tcPr>
            <w:tcW w:w="709" w:type="dxa"/>
            <w:vAlign w:val="center"/>
          </w:tcPr>
          <w:p w14:paraId="1EA9993B"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6B682A66"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162F6D37"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347D88A9"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62C904DB" w14:textId="77777777" w:rsidTr="005830F3">
        <w:tc>
          <w:tcPr>
            <w:tcW w:w="648" w:type="dxa"/>
          </w:tcPr>
          <w:p w14:paraId="7B4FB65C" w14:textId="77777777" w:rsidR="00F86C52" w:rsidRPr="00AA36EF" w:rsidRDefault="00F86C52" w:rsidP="005830F3">
            <w:pPr>
              <w:keepNext/>
              <w:keepLines/>
              <w:spacing w:after="0"/>
              <w:jc w:val="center"/>
            </w:pPr>
            <w:r w:rsidRPr="00AA36EF">
              <w:rPr>
                <w:rFonts w:ascii="Arial" w:hAnsi="Arial"/>
                <w:sz w:val="18"/>
              </w:rPr>
              <w:t>8A</w:t>
            </w:r>
          </w:p>
        </w:tc>
        <w:tc>
          <w:tcPr>
            <w:tcW w:w="3969" w:type="dxa"/>
          </w:tcPr>
          <w:p w14:paraId="3C13D305"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5F933A5C"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2E32C991"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6D6B99F6" w14:textId="77777777" w:rsidR="00F86C52" w:rsidRPr="00AA36EF" w:rsidRDefault="00F86C52" w:rsidP="005830F3">
            <w:pPr>
              <w:keepNext/>
              <w:keepLines/>
              <w:spacing w:after="0"/>
              <w:jc w:val="center"/>
            </w:pPr>
            <w:r w:rsidRPr="00AA36EF">
              <w:t>-</w:t>
            </w:r>
          </w:p>
        </w:tc>
        <w:tc>
          <w:tcPr>
            <w:tcW w:w="892" w:type="dxa"/>
          </w:tcPr>
          <w:p w14:paraId="53FE6DD9" w14:textId="77777777" w:rsidR="00F86C52" w:rsidRPr="00AA36EF" w:rsidRDefault="00F86C52" w:rsidP="005830F3">
            <w:pPr>
              <w:keepNext/>
              <w:keepLines/>
              <w:spacing w:after="0"/>
              <w:jc w:val="center"/>
            </w:pPr>
            <w:r w:rsidRPr="00AA36EF">
              <w:t>-</w:t>
            </w:r>
          </w:p>
        </w:tc>
      </w:tr>
      <w:tr w:rsidR="00F86C52" w:rsidRPr="00AA36EF" w14:paraId="75A174FA" w14:textId="77777777" w:rsidTr="005830F3">
        <w:tc>
          <w:tcPr>
            <w:tcW w:w="648" w:type="dxa"/>
          </w:tcPr>
          <w:p w14:paraId="54CC3C65" w14:textId="77777777" w:rsidR="00F86C52" w:rsidRPr="00AA36EF" w:rsidRDefault="00F86C52" w:rsidP="005830F3">
            <w:pPr>
              <w:keepNext/>
              <w:keepLines/>
              <w:spacing w:after="0"/>
              <w:jc w:val="center"/>
            </w:pPr>
            <w:r w:rsidRPr="00AA36EF">
              <w:rPr>
                <w:rFonts w:ascii="Arial" w:hAnsi="Arial"/>
                <w:sz w:val="18"/>
              </w:rPr>
              <w:t>9</w:t>
            </w:r>
          </w:p>
        </w:tc>
        <w:tc>
          <w:tcPr>
            <w:tcW w:w="3969" w:type="dxa"/>
          </w:tcPr>
          <w:p w14:paraId="3A35CBAE"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MCPTT USER with GROUP A is “affiliated”</w:t>
            </w:r>
          </w:p>
        </w:tc>
        <w:tc>
          <w:tcPr>
            <w:tcW w:w="709" w:type="dxa"/>
            <w:vAlign w:val="center"/>
          </w:tcPr>
          <w:p w14:paraId="3CD395A6"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1C20C711"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30818EC6"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54F1339"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65BE6145" w14:textId="77777777" w:rsidTr="005830F3">
        <w:tc>
          <w:tcPr>
            <w:tcW w:w="648" w:type="dxa"/>
          </w:tcPr>
          <w:p w14:paraId="4E11A403" w14:textId="77777777" w:rsidR="00F86C52" w:rsidRPr="00AA36EF" w:rsidRDefault="00F86C52" w:rsidP="005830F3">
            <w:pPr>
              <w:keepNext/>
              <w:keepLines/>
              <w:spacing w:after="0"/>
              <w:jc w:val="center"/>
            </w:pPr>
            <w:r w:rsidRPr="00AA36EF">
              <w:rPr>
                <w:rFonts w:ascii="Arial" w:hAnsi="Arial"/>
                <w:sz w:val="18"/>
              </w:rPr>
              <w:t>9A</w:t>
            </w:r>
          </w:p>
        </w:tc>
        <w:tc>
          <w:tcPr>
            <w:tcW w:w="3969" w:type="dxa"/>
          </w:tcPr>
          <w:p w14:paraId="15CDF769"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19993556"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259FF4F1"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04848D15" w14:textId="77777777" w:rsidR="00F86C52" w:rsidRPr="00AA36EF" w:rsidRDefault="00F86C52" w:rsidP="005830F3">
            <w:pPr>
              <w:keepNext/>
              <w:keepLines/>
              <w:spacing w:after="0"/>
              <w:jc w:val="center"/>
            </w:pPr>
            <w:r w:rsidRPr="00AA36EF">
              <w:t>-</w:t>
            </w:r>
          </w:p>
        </w:tc>
        <w:tc>
          <w:tcPr>
            <w:tcW w:w="892" w:type="dxa"/>
          </w:tcPr>
          <w:p w14:paraId="6C2515B3" w14:textId="77777777" w:rsidR="00F86C52" w:rsidRPr="00AA36EF" w:rsidRDefault="00F86C52" w:rsidP="005830F3">
            <w:pPr>
              <w:keepNext/>
              <w:keepLines/>
              <w:spacing w:after="0"/>
              <w:jc w:val="center"/>
            </w:pPr>
            <w:r w:rsidRPr="00AA36EF">
              <w:t>-</w:t>
            </w:r>
          </w:p>
        </w:tc>
      </w:tr>
      <w:tr w:rsidR="00F86C52" w:rsidRPr="00AA36EF" w14:paraId="1AFD4E6B" w14:textId="77777777" w:rsidTr="005830F3">
        <w:tc>
          <w:tcPr>
            <w:tcW w:w="648" w:type="dxa"/>
          </w:tcPr>
          <w:p w14:paraId="53A68DF9" w14:textId="77777777" w:rsidR="00F86C52" w:rsidRPr="00AA36EF" w:rsidRDefault="00F86C52" w:rsidP="005830F3">
            <w:pPr>
              <w:keepNext/>
              <w:keepLines/>
              <w:spacing w:after="0"/>
              <w:jc w:val="center"/>
            </w:pPr>
            <w:r w:rsidRPr="00AA36EF">
              <w:rPr>
                <w:rFonts w:ascii="Arial" w:hAnsi="Arial"/>
                <w:sz w:val="18"/>
              </w:rPr>
              <w:t>10</w:t>
            </w:r>
          </w:p>
        </w:tc>
        <w:tc>
          <w:tcPr>
            <w:tcW w:w="3969" w:type="dxa"/>
          </w:tcPr>
          <w:p w14:paraId="37A1779A"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MCPTT User is now affiliated with GROUP A?</w:t>
            </w:r>
          </w:p>
          <w:p w14:paraId="4876293C"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7818B7EA"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67547308" w14:textId="77777777" w:rsidR="00F86C52" w:rsidRPr="00AA36EF" w:rsidRDefault="00F86C52" w:rsidP="005830F3">
            <w:pPr>
              <w:pStyle w:val="TAL"/>
              <w:rPr>
                <w:rFonts w:cs="Arial"/>
                <w:szCs w:val="18"/>
              </w:rPr>
            </w:pPr>
            <w:r w:rsidRPr="00AA36EF">
              <w:rPr>
                <w:rFonts w:cs="Arial"/>
                <w:szCs w:val="18"/>
              </w:rPr>
              <w:t>-</w:t>
            </w:r>
          </w:p>
        </w:tc>
        <w:tc>
          <w:tcPr>
            <w:tcW w:w="567" w:type="dxa"/>
          </w:tcPr>
          <w:p w14:paraId="2DCDF0D2"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509C65E1"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252A9DD8" w14:textId="77777777" w:rsidTr="005830F3">
        <w:tc>
          <w:tcPr>
            <w:tcW w:w="648" w:type="dxa"/>
          </w:tcPr>
          <w:p w14:paraId="02B62502" w14:textId="77777777" w:rsidR="00F86C52" w:rsidRPr="00AA36EF" w:rsidRDefault="00F86C52" w:rsidP="005830F3">
            <w:pPr>
              <w:keepNext/>
              <w:keepLines/>
              <w:spacing w:after="0"/>
              <w:jc w:val="center"/>
            </w:pPr>
            <w:r w:rsidRPr="00AA36EF">
              <w:rPr>
                <w:rFonts w:ascii="Arial" w:hAnsi="Arial"/>
                <w:sz w:val="18"/>
              </w:rPr>
              <w:t>11</w:t>
            </w:r>
          </w:p>
        </w:tc>
        <w:tc>
          <w:tcPr>
            <w:tcW w:w="3969" w:type="dxa"/>
          </w:tcPr>
          <w:p w14:paraId="20B671CE" w14:textId="77777777" w:rsidR="00F86C52" w:rsidRPr="00AA36EF" w:rsidRDefault="00F86C52" w:rsidP="005830F3">
            <w:pPr>
              <w:pStyle w:val="TAL"/>
              <w:rPr>
                <w:rFonts w:cs="Arial"/>
                <w:szCs w:val="18"/>
              </w:rPr>
            </w:pPr>
            <w:r w:rsidRPr="00AA36EF">
              <w:rPr>
                <w:rFonts w:cs="Arial"/>
                <w:szCs w:val="18"/>
              </w:rPr>
              <w:t>Make the MCPTT User send a request to discover which groups a target user is affiliated to and to subscribe to affiliation status changes for that target user.</w:t>
            </w:r>
          </w:p>
          <w:p w14:paraId="1238A889"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22A638D5"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5DDF0B89" w14:textId="77777777" w:rsidR="00F86C52" w:rsidRPr="00AA36EF" w:rsidRDefault="00F86C52" w:rsidP="005830F3">
            <w:pPr>
              <w:pStyle w:val="TAL"/>
              <w:rPr>
                <w:rFonts w:cs="Arial"/>
                <w:szCs w:val="18"/>
              </w:rPr>
            </w:pPr>
            <w:r w:rsidRPr="00AA36EF">
              <w:rPr>
                <w:rFonts w:cs="Arial"/>
                <w:szCs w:val="18"/>
              </w:rPr>
              <w:t>-</w:t>
            </w:r>
          </w:p>
        </w:tc>
        <w:tc>
          <w:tcPr>
            <w:tcW w:w="567" w:type="dxa"/>
          </w:tcPr>
          <w:p w14:paraId="50CA5D89"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E7337A5"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62A0CA2F" w14:textId="77777777" w:rsidTr="005830F3">
        <w:tc>
          <w:tcPr>
            <w:tcW w:w="648" w:type="dxa"/>
          </w:tcPr>
          <w:p w14:paraId="6EF62655" w14:textId="77777777" w:rsidR="00F86C52" w:rsidRPr="00AA36EF" w:rsidRDefault="00F86C52" w:rsidP="005830F3">
            <w:pPr>
              <w:keepNext/>
              <w:keepLines/>
              <w:spacing w:after="0"/>
              <w:jc w:val="center"/>
            </w:pPr>
            <w:r w:rsidRPr="00AA36EF">
              <w:rPr>
                <w:rFonts w:ascii="Arial" w:hAnsi="Arial"/>
                <w:sz w:val="18"/>
              </w:rPr>
              <w:lastRenderedPageBreak/>
              <w:t>12</w:t>
            </w:r>
          </w:p>
        </w:tc>
        <w:tc>
          <w:tcPr>
            <w:tcW w:w="3969" w:type="dxa"/>
          </w:tcPr>
          <w:p w14:paraId="742973ED" w14:textId="77777777" w:rsidR="00F86C52" w:rsidRPr="00AA36EF" w:rsidRDefault="00F86C52" w:rsidP="005830F3">
            <w:pPr>
              <w:pStyle w:val="TAL"/>
              <w:rPr>
                <w:rFonts w:cs="Arial"/>
                <w:szCs w:val="18"/>
              </w:rPr>
            </w:pPr>
            <w:r w:rsidRPr="00AA36EF">
              <w:rPr>
                <w:rFonts w:cs="Arial"/>
                <w:szCs w:val="18"/>
              </w:rPr>
              <w:t xml:space="preserve">Check: Does the UE (MCPTT Client) send a SIP SUBSCRIBE message to subscribe to affiliation status changes of a target user? </w:t>
            </w:r>
          </w:p>
        </w:tc>
        <w:tc>
          <w:tcPr>
            <w:tcW w:w="709" w:type="dxa"/>
          </w:tcPr>
          <w:p w14:paraId="75513E69"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48D430F7" w14:textId="77777777" w:rsidR="00F86C52" w:rsidRPr="00AA36EF" w:rsidRDefault="00F86C52" w:rsidP="005830F3">
            <w:pPr>
              <w:pStyle w:val="TAL"/>
              <w:rPr>
                <w:rFonts w:cs="Arial"/>
                <w:szCs w:val="18"/>
              </w:rPr>
            </w:pPr>
            <w:r w:rsidRPr="00AA36EF">
              <w:rPr>
                <w:rFonts w:cs="Arial"/>
                <w:szCs w:val="18"/>
              </w:rPr>
              <w:t>SIP SUBSCRIBE</w:t>
            </w:r>
          </w:p>
        </w:tc>
        <w:tc>
          <w:tcPr>
            <w:tcW w:w="567" w:type="dxa"/>
          </w:tcPr>
          <w:p w14:paraId="0F674016" w14:textId="77777777" w:rsidR="00F86C52" w:rsidRPr="00AA36EF" w:rsidRDefault="00F86C52" w:rsidP="005830F3">
            <w:pPr>
              <w:keepNext/>
              <w:keepLines/>
              <w:spacing w:after="0"/>
              <w:jc w:val="center"/>
            </w:pPr>
            <w:r w:rsidRPr="00AA36EF">
              <w:rPr>
                <w:rFonts w:ascii="Arial" w:hAnsi="Arial"/>
                <w:sz w:val="18"/>
              </w:rPr>
              <w:t>3</w:t>
            </w:r>
          </w:p>
        </w:tc>
        <w:tc>
          <w:tcPr>
            <w:tcW w:w="892" w:type="dxa"/>
          </w:tcPr>
          <w:p w14:paraId="071242FE"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57D81F64" w14:textId="77777777" w:rsidTr="005830F3">
        <w:tc>
          <w:tcPr>
            <w:tcW w:w="648" w:type="dxa"/>
          </w:tcPr>
          <w:p w14:paraId="4D796AF4" w14:textId="77777777" w:rsidR="00F86C52" w:rsidRPr="00AA36EF" w:rsidRDefault="00F86C52" w:rsidP="005830F3">
            <w:pPr>
              <w:keepNext/>
              <w:keepLines/>
              <w:spacing w:after="0"/>
              <w:jc w:val="center"/>
            </w:pPr>
            <w:r w:rsidRPr="00AA36EF">
              <w:rPr>
                <w:rFonts w:ascii="Arial" w:hAnsi="Arial"/>
                <w:sz w:val="18"/>
              </w:rPr>
              <w:t>13</w:t>
            </w:r>
          </w:p>
        </w:tc>
        <w:tc>
          <w:tcPr>
            <w:tcW w:w="3969" w:type="dxa"/>
          </w:tcPr>
          <w:p w14:paraId="4608F279" w14:textId="77777777" w:rsidR="00F86C52" w:rsidRPr="00AA36EF" w:rsidRDefault="00F86C52" w:rsidP="005830F3">
            <w:pPr>
              <w:pStyle w:val="TAL"/>
              <w:rPr>
                <w:rFonts w:cs="Arial"/>
                <w:szCs w:val="18"/>
              </w:rPr>
            </w:pPr>
            <w:r w:rsidRPr="00AA36EF">
              <w:rPr>
                <w:rFonts w:cs="Arial"/>
                <w:szCs w:val="18"/>
              </w:rPr>
              <w:t>The SS responds to the SIP SUBSCRIBE message with a SIP 200 (OK) message.</w:t>
            </w:r>
          </w:p>
        </w:tc>
        <w:tc>
          <w:tcPr>
            <w:tcW w:w="709" w:type="dxa"/>
            <w:vAlign w:val="center"/>
          </w:tcPr>
          <w:p w14:paraId="604AF202"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36331FB4"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62540239"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4BE629A3"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7BEAF48C" w14:textId="77777777" w:rsidTr="005830F3">
        <w:tc>
          <w:tcPr>
            <w:tcW w:w="648" w:type="dxa"/>
          </w:tcPr>
          <w:p w14:paraId="19391C9E" w14:textId="77777777" w:rsidR="00F86C52" w:rsidRPr="00AA36EF" w:rsidRDefault="00F86C52" w:rsidP="005830F3">
            <w:pPr>
              <w:keepNext/>
              <w:keepLines/>
              <w:spacing w:after="0"/>
              <w:jc w:val="center"/>
              <w:rPr>
                <w:rFonts w:ascii="Arial" w:hAnsi="Arial"/>
                <w:sz w:val="18"/>
              </w:rPr>
            </w:pPr>
            <w:r w:rsidRPr="00AA36EF">
              <w:rPr>
                <w:rFonts w:ascii="Arial" w:hAnsi="Arial"/>
                <w:sz w:val="18"/>
              </w:rPr>
              <w:t>13A</w:t>
            </w:r>
          </w:p>
        </w:tc>
        <w:tc>
          <w:tcPr>
            <w:tcW w:w="3969" w:type="dxa"/>
          </w:tcPr>
          <w:p w14:paraId="3F0B9258"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user is not affiliated to any group</w:t>
            </w:r>
          </w:p>
        </w:tc>
        <w:tc>
          <w:tcPr>
            <w:tcW w:w="709" w:type="dxa"/>
            <w:vAlign w:val="center"/>
          </w:tcPr>
          <w:p w14:paraId="39FA159B" w14:textId="77777777" w:rsidR="00F86C52" w:rsidRPr="00AA36EF" w:rsidRDefault="00F86C52" w:rsidP="005830F3">
            <w:pPr>
              <w:keepNext/>
              <w:keepLines/>
              <w:spacing w:after="0"/>
              <w:jc w:val="center"/>
              <w:rPr>
                <w:rFonts w:ascii="Arial" w:hAnsi="Arial"/>
                <w:sz w:val="18"/>
              </w:rPr>
            </w:pPr>
            <w:r w:rsidRPr="00AA36EF">
              <w:rPr>
                <w:rFonts w:ascii="Arial" w:hAnsi="Arial"/>
                <w:sz w:val="18"/>
              </w:rPr>
              <w:t>&lt;--</w:t>
            </w:r>
          </w:p>
        </w:tc>
        <w:tc>
          <w:tcPr>
            <w:tcW w:w="2977" w:type="dxa"/>
          </w:tcPr>
          <w:p w14:paraId="4A1BBAC4"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24D8DAC7" w14:textId="77777777" w:rsidR="00F86C52" w:rsidRPr="00AA36EF" w:rsidRDefault="00F86C52" w:rsidP="005830F3">
            <w:pPr>
              <w:keepNext/>
              <w:keepLines/>
              <w:spacing w:after="0"/>
              <w:jc w:val="center"/>
              <w:rPr>
                <w:rFonts w:ascii="Arial" w:hAnsi="Arial"/>
                <w:sz w:val="18"/>
              </w:rPr>
            </w:pPr>
            <w:r w:rsidRPr="00AA36EF">
              <w:rPr>
                <w:rFonts w:ascii="Arial" w:hAnsi="Arial"/>
                <w:sz w:val="18"/>
              </w:rPr>
              <w:t>-</w:t>
            </w:r>
          </w:p>
        </w:tc>
        <w:tc>
          <w:tcPr>
            <w:tcW w:w="892" w:type="dxa"/>
          </w:tcPr>
          <w:p w14:paraId="2E4DDB83" w14:textId="77777777" w:rsidR="00F86C52" w:rsidRPr="00AA36EF" w:rsidRDefault="00F86C52" w:rsidP="005830F3">
            <w:pPr>
              <w:keepNext/>
              <w:keepLines/>
              <w:spacing w:after="0"/>
              <w:jc w:val="center"/>
              <w:rPr>
                <w:rFonts w:ascii="Arial" w:hAnsi="Arial"/>
                <w:sz w:val="18"/>
              </w:rPr>
            </w:pPr>
            <w:r w:rsidRPr="00AA36EF">
              <w:rPr>
                <w:rFonts w:ascii="Arial" w:hAnsi="Arial"/>
                <w:sz w:val="18"/>
              </w:rPr>
              <w:t>-</w:t>
            </w:r>
          </w:p>
        </w:tc>
      </w:tr>
      <w:tr w:rsidR="00F86C52" w:rsidRPr="00AA36EF" w14:paraId="5AFEF9EF" w14:textId="77777777" w:rsidTr="005830F3">
        <w:tc>
          <w:tcPr>
            <w:tcW w:w="648" w:type="dxa"/>
          </w:tcPr>
          <w:p w14:paraId="7FB49564" w14:textId="77777777" w:rsidR="00F86C52" w:rsidRPr="00AA36EF" w:rsidRDefault="00F86C52" w:rsidP="005830F3">
            <w:pPr>
              <w:keepNext/>
              <w:keepLines/>
              <w:spacing w:after="0"/>
              <w:jc w:val="center"/>
              <w:rPr>
                <w:rFonts w:ascii="Arial" w:hAnsi="Arial"/>
                <w:sz w:val="18"/>
              </w:rPr>
            </w:pPr>
            <w:r w:rsidRPr="00AA36EF">
              <w:rPr>
                <w:rFonts w:ascii="Arial" w:hAnsi="Arial"/>
                <w:sz w:val="18"/>
              </w:rPr>
              <w:t>13B</w:t>
            </w:r>
          </w:p>
        </w:tc>
        <w:tc>
          <w:tcPr>
            <w:tcW w:w="3969" w:type="dxa"/>
          </w:tcPr>
          <w:p w14:paraId="4DD42B51"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5F8EA45B" w14:textId="77777777" w:rsidR="00F86C52" w:rsidRPr="00AA36EF" w:rsidRDefault="00F86C52" w:rsidP="005830F3">
            <w:pPr>
              <w:keepNext/>
              <w:keepLines/>
              <w:spacing w:after="0"/>
              <w:jc w:val="center"/>
              <w:rPr>
                <w:rFonts w:ascii="Arial" w:hAnsi="Arial"/>
                <w:sz w:val="18"/>
              </w:rPr>
            </w:pPr>
            <w:r w:rsidRPr="00AA36EF">
              <w:rPr>
                <w:rFonts w:ascii="Arial" w:hAnsi="Arial"/>
                <w:sz w:val="18"/>
              </w:rPr>
              <w:t>--&gt;</w:t>
            </w:r>
          </w:p>
        </w:tc>
        <w:tc>
          <w:tcPr>
            <w:tcW w:w="2977" w:type="dxa"/>
          </w:tcPr>
          <w:p w14:paraId="7E442067"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169C1E75" w14:textId="77777777" w:rsidR="00F86C52" w:rsidRPr="00AA36EF" w:rsidRDefault="00F86C52" w:rsidP="005830F3">
            <w:pPr>
              <w:keepNext/>
              <w:keepLines/>
              <w:spacing w:after="0"/>
              <w:jc w:val="center"/>
              <w:rPr>
                <w:rFonts w:ascii="Arial" w:hAnsi="Arial"/>
                <w:sz w:val="18"/>
              </w:rPr>
            </w:pPr>
            <w:r w:rsidRPr="00AA36EF">
              <w:rPr>
                <w:rFonts w:ascii="Arial" w:hAnsi="Arial"/>
                <w:sz w:val="18"/>
              </w:rPr>
              <w:t>-</w:t>
            </w:r>
          </w:p>
        </w:tc>
        <w:tc>
          <w:tcPr>
            <w:tcW w:w="892" w:type="dxa"/>
          </w:tcPr>
          <w:p w14:paraId="7E493EE6" w14:textId="77777777" w:rsidR="00F86C52" w:rsidRPr="00AA36EF" w:rsidRDefault="00F86C52" w:rsidP="005830F3">
            <w:pPr>
              <w:keepNext/>
              <w:keepLines/>
              <w:spacing w:after="0"/>
              <w:jc w:val="center"/>
              <w:rPr>
                <w:rFonts w:ascii="Arial" w:hAnsi="Arial"/>
                <w:sz w:val="18"/>
              </w:rPr>
            </w:pPr>
            <w:r w:rsidRPr="00AA36EF">
              <w:rPr>
                <w:rFonts w:ascii="Arial" w:hAnsi="Arial"/>
                <w:sz w:val="18"/>
              </w:rPr>
              <w:t>-</w:t>
            </w:r>
          </w:p>
        </w:tc>
      </w:tr>
      <w:tr w:rsidR="00F86C52" w:rsidRPr="00AA36EF" w14:paraId="79E35DCD" w14:textId="77777777" w:rsidTr="005830F3">
        <w:tc>
          <w:tcPr>
            <w:tcW w:w="648" w:type="dxa"/>
          </w:tcPr>
          <w:p w14:paraId="02C733C0" w14:textId="77777777" w:rsidR="00F86C52" w:rsidRPr="00AA36EF" w:rsidRDefault="00F86C52" w:rsidP="005830F3">
            <w:pPr>
              <w:keepNext/>
              <w:keepLines/>
              <w:spacing w:after="0"/>
              <w:jc w:val="center"/>
            </w:pPr>
            <w:r w:rsidRPr="00AA36EF">
              <w:rPr>
                <w:rFonts w:ascii="Arial" w:hAnsi="Arial"/>
                <w:sz w:val="18"/>
              </w:rPr>
              <w:t>14</w:t>
            </w:r>
          </w:p>
        </w:tc>
        <w:tc>
          <w:tcPr>
            <w:tcW w:w="3969" w:type="dxa"/>
          </w:tcPr>
          <w:p w14:paraId="2F18EBC6" w14:textId="19E20D28" w:rsidR="00F86C52" w:rsidRPr="00AA36EF" w:rsidRDefault="00F86C52" w:rsidP="005830F3">
            <w:pPr>
              <w:pStyle w:val="TAL"/>
              <w:rPr>
                <w:rFonts w:cs="Arial"/>
                <w:szCs w:val="18"/>
              </w:rPr>
            </w:pPr>
            <w:r w:rsidRPr="00AA36EF">
              <w:rPr>
                <w:rFonts w:cs="Arial"/>
                <w:szCs w:val="18"/>
              </w:rPr>
              <w:t>Make the MCPTT User send a request to have a target user affiliate to a</w:t>
            </w:r>
            <w:ins w:id="12" w:author="MCC160" w:date="2021-01-11T10:54:00Z">
              <w:r w:rsidR="005830F3" w:rsidRPr="00AA36EF">
                <w:rPr>
                  <w:rFonts w:cs="Arial"/>
                  <w:szCs w:val="18"/>
                </w:rPr>
                <w:t>n</w:t>
              </w:r>
            </w:ins>
            <w:r w:rsidRPr="00AA36EF">
              <w:rPr>
                <w:rFonts w:cs="Arial"/>
                <w:szCs w:val="18"/>
              </w:rPr>
              <w:t xml:space="preserve"> MCPTT group, GROUP A (mandatory mode).</w:t>
            </w:r>
          </w:p>
          <w:p w14:paraId="6A19C60C"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79CFB743"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30B67DAD" w14:textId="77777777" w:rsidR="00F86C52" w:rsidRPr="00AA36EF" w:rsidRDefault="00F86C52" w:rsidP="005830F3">
            <w:pPr>
              <w:pStyle w:val="TAL"/>
              <w:rPr>
                <w:rFonts w:cs="Arial"/>
                <w:szCs w:val="18"/>
              </w:rPr>
            </w:pPr>
            <w:r w:rsidRPr="00AA36EF">
              <w:rPr>
                <w:rFonts w:cs="Arial"/>
                <w:szCs w:val="18"/>
              </w:rPr>
              <w:t>-</w:t>
            </w:r>
          </w:p>
        </w:tc>
        <w:tc>
          <w:tcPr>
            <w:tcW w:w="567" w:type="dxa"/>
          </w:tcPr>
          <w:p w14:paraId="640024E5"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494573B"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6EE1C4A" w14:textId="77777777" w:rsidTr="005830F3">
        <w:tc>
          <w:tcPr>
            <w:tcW w:w="648" w:type="dxa"/>
          </w:tcPr>
          <w:p w14:paraId="22928CEB" w14:textId="77777777" w:rsidR="00F86C52" w:rsidRPr="00AA36EF" w:rsidRDefault="00F86C52" w:rsidP="005830F3">
            <w:pPr>
              <w:keepNext/>
              <w:keepLines/>
              <w:spacing w:after="0"/>
              <w:jc w:val="center"/>
            </w:pPr>
            <w:r w:rsidRPr="00AA36EF">
              <w:rPr>
                <w:rFonts w:ascii="Arial" w:hAnsi="Arial"/>
                <w:sz w:val="18"/>
              </w:rPr>
              <w:t>15</w:t>
            </w:r>
          </w:p>
        </w:tc>
        <w:tc>
          <w:tcPr>
            <w:tcW w:w="3969" w:type="dxa"/>
          </w:tcPr>
          <w:p w14:paraId="6B34C831" w14:textId="77777777" w:rsidR="00F86C52" w:rsidRPr="00AA36EF" w:rsidRDefault="00F86C52" w:rsidP="005830F3">
            <w:pPr>
              <w:pStyle w:val="TAL"/>
              <w:rPr>
                <w:rFonts w:cs="Arial"/>
                <w:szCs w:val="18"/>
              </w:rPr>
            </w:pPr>
            <w:r w:rsidRPr="00AA36EF">
              <w:rPr>
                <w:rFonts w:cs="Arial"/>
                <w:szCs w:val="18"/>
              </w:rPr>
              <w:t>Check: Does the UE (MCPTT Client) send a SIP PUBLISH message to have the target user affiliate with GROUP A?</w:t>
            </w:r>
          </w:p>
        </w:tc>
        <w:tc>
          <w:tcPr>
            <w:tcW w:w="709" w:type="dxa"/>
          </w:tcPr>
          <w:p w14:paraId="62F1022D"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52ED5449"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75C7497C" w14:textId="77777777" w:rsidR="00F86C52" w:rsidRPr="00AA36EF" w:rsidRDefault="00F86C52" w:rsidP="005830F3">
            <w:pPr>
              <w:keepNext/>
              <w:keepLines/>
              <w:spacing w:after="0"/>
              <w:jc w:val="center"/>
            </w:pPr>
            <w:r w:rsidRPr="00AA36EF">
              <w:rPr>
                <w:rFonts w:ascii="Arial" w:hAnsi="Arial"/>
                <w:sz w:val="18"/>
              </w:rPr>
              <w:t>4</w:t>
            </w:r>
          </w:p>
        </w:tc>
        <w:tc>
          <w:tcPr>
            <w:tcW w:w="892" w:type="dxa"/>
          </w:tcPr>
          <w:p w14:paraId="795B197F"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2DCF6D6D" w14:textId="77777777" w:rsidTr="005830F3">
        <w:tc>
          <w:tcPr>
            <w:tcW w:w="648" w:type="dxa"/>
          </w:tcPr>
          <w:p w14:paraId="67C02629" w14:textId="77777777" w:rsidR="00F86C52" w:rsidRPr="00AA36EF" w:rsidRDefault="00F86C52" w:rsidP="005830F3">
            <w:pPr>
              <w:keepNext/>
              <w:keepLines/>
              <w:spacing w:after="0"/>
              <w:jc w:val="center"/>
            </w:pPr>
            <w:r w:rsidRPr="00AA36EF">
              <w:rPr>
                <w:rFonts w:ascii="Arial" w:hAnsi="Arial"/>
                <w:sz w:val="18"/>
              </w:rPr>
              <w:t>16</w:t>
            </w:r>
          </w:p>
        </w:tc>
        <w:tc>
          <w:tcPr>
            <w:tcW w:w="3969" w:type="dxa"/>
          </w:tcPr>
          <w:p w14:paraId="5184E695"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728ECD59"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6B68CCC2"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2E84316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2067164E"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45A0168D" w14:textId="77777777" w:rsidTr="005830F3">
        <w:tc>
          <w:tcPr>
            <w:tcW w:w="648" w:type="dxa"/>
          </w:tcPr>
          <w:p w14:paraId="09A5C631" w14:textId="77777777" w:rsidR="00F86C52" w:rsidRPr="00AA36EF" w:rsidRDefault="00F86C52" w:rsidP="005830F3">
            <w:pPr>
              <w:keepNext/>
              <w:keepLines/>
              <w:spacing w:after="0"/>
              <w:jc w:val="center"/>
            </w:pPr>
            <w:r w:rsidRPr="00AA36EF">
              <w:rPr>
                <w:rFonts w:ascii="Arial" w:hAnsi="Arial"/>
                <w:sz w:val="18"/>
              </w:rPr>
              <w:t>17</w:t>
            </w:r>
          </w:p>
        </w:tc>
        <w:tc>
          <w:tcPr>
            <w:tcW w:w="3969" w:type="dxa"/>
          </w:tcPr>
          <w:p w14:paraId="37B1063D"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target user with GROUP A is “affiliating”</w:t>
            </w:r>
          </w:p>
        </w:tc>
        <w:tc>
          <w:tcPr>
            <w:tcW w:w="709" w:type="dxa"/>
            <w:vAlign w:val="center"/>
          </w:tcPr>
          <w:p w14:paraId="1D493418"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1C603FB5"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3378C51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3B2CED80"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5E3364DC" w14:textId="77777777" w:rsidTr="005830F3">
        <w:tc>
          <w:tcPr>
            <w:tcW w:w="648" w:type="dxa"/>
          </w:tcPr>
          <w:p w14:paraId="298DEAE7" w14:textId="77777777" w:rsidR="00F86C52" w:rsidRPr="00AA36EF" w:rsidRDefault="00F86C52" w:rsidP="005830F3">
            <w:pPr>
              <w:keepNext/>
              <w:keepLines/>
              <w:spacing w:after="0"/>
              <w:jc w:val="center"/>
            </w:pPr>
            <w:r w:rsidRPr="00AA36EF">
              <w:rPr>
                <w:rFonts w:ascii="Arial" w:hAnsi="Arial"/>
                <w:sz w:val="18"/>
              </w:rPr>
              <w:t>17A</w:t>
            </w:r>
          </w:p>
        </w:tc>
        <w:tc>
          <w:tcPr>
            <w:tcW w:w="3969" w:type="dxa"/>
          </w:tcPr>
          <w:p w14:paraId="447964ED"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0021BD1B"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29606297"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71B31405" w14:textId="77777777" w:rsidR="00F86C52" w:rsidRPr="00AA36EF" w:rsidRDefault="00F86C52" w:rsidP="005830F3">
            <w:pPr>
              <w:keepNext/>
              <w:keepLines/>
              <w:spacing w:after="0"/>
              <w:jc w:val="center"/>
            </w:pPr>
            <w:r w:rsidRPr="00AA36EF">
              <w:t>-</w:t>
            </w:r>
          </w:p>
        </w:tc>
        <w:tc>
          <w:tcPr>
            <w:tcW w:w="892" w:type="dxa"/>
          </w:tcPr>
          <w:p w14:paraId="7E13F1E2" w14:textId="77777777" w:rsidR="00F86C52" w:rsidRPr="00AA36EF" w:rsidRDefault="00F86C52" w:rsidP="005830F3">
            <w:pPr>
              <w:keepNext/>
              <w:keepLines/>
              <w:spacing w:after="0"/>
              <w:jc w:val="center"/>
            </w:pPr>
            <w:r w:rsidRPr="00AA36EF">
              <w:t>-</w:t>
            </w:r>
          </w:p>
        </w:tc>
      </w:tr>
      <w:tr w:rsidR="00F86C52" w:rsidRPr="00AA36EF" w14:paraId="5B15B592" w14:textId="77777777" w:rsidTr="005830F3">
        <w:tc>
          <w:tcPr>
            <w:tcW w:w="648" w:type="dxa"/>
          </w:tcPr>
          <w:p w14:paraId="74B12C34" w14:textId="77777777" w:rsidR="00F86C52" w:rsidRPr="00AA36EF" w:rsidRDefault="00F86C52" w:rsidP="005830F3">
            <w:pPr>
              <w:keepNext/>
              <w:keepLines/>
              <w:spacing w:after="0"/>
              <w:jc w:val="center"/>
            </w:pPr>
            <w:r w:rsidRPr="00AA36EF">
              <w:rPr>
                <w:rFonts w:ascii="Arial" w:hAnsi="Arial"/>
                <w:sz w:val="18"/>
              </w:rPr>
              <w:t>18</w:t>
            </w:r>
          </w:p>
        </w:tc>
        <w:tc>
          <w:tcPr>
            <w:tcW w:w="3969" w:type="dxa"/>
          </w:tcPr>
          <w:p w14:paraId="4BF9B064"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target user with GROUP A is “affiliated”</w:t>
            </w:r>
          </w:p>
        </w:tc>
        <w:tc>
          <w:tcPr>
            <w:tcW w:w="709" w:type="dxa"/>
            <w:vAlign w:val="center"/>
          </w:tcPr>
          <w:p w14:paraId="44F0BC94"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627F41D8"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470DF1A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CFB987C"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4E0DBED9" w14:textId="77777777" w:rsidTr="005830F3">
        <w:tc>
          <w:tcPr>
            <w:tcW w:w="648" w:type="dxa"/>
          </w:tcPr>
          <w:p w14:paraId="6AE38ADD" w14:textId="77777777" w:rsidR="00F86C52" w:rsidRPr="00AA36EF" w:rsidRDefault="00F86C52" w:rsidP="005830F3">
            <w:pPr>
              <w:keepNext/>
              <w:keepLines/>
              <w:spacing w:after="0"/>
              <w:jc w:val="center"/>
            </w:pPr>
            <w:r w:rsidRPr="00AA36EF">
              <w:rPr>
                <w:rFonts w:ascii="Arial" w:hAnsi="Arial"/>
                <w:sz w:val="18"/>
              </w:rPr>
              <w:t>18A</w:t>
            </w:r>
          </w:p>
        </w:tc>
        <w:tc>
          <w:tcPr>
            <w:tcW w:w="3969" w:type="dxa"/>
          </w:tcPr>
          <w:p w14:paraId="36531E8C"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2DC7A7D1"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5F7DD74A"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79B90DF7" w14:textId="77777777" w:rsidR="00F86C52" w:rsidRPr="00AA36EF" w:rsidRDefault="00F86C52" w:rsidP="005830F3">
            <w:pPr>
              <w:keepNext/>
              <w:keepLines/>
              <w:spacing w:after="0"/>
              <w:jc w:val="center"/>
            </w:pPr>
            <w:r w:rsidRPr="00AA36EF">
              <w:t>-</w:t>
            </w:r>
          </w:p>
        </w:tc>
        <w:tc>
          <w:tcPr>
            <w:tcW w:w="892" w:type="dxa"/>
          </w:tcPr>
          <w:p w14:paraId="4B59C600" w14:textId="77777777" w:rsidR="00F86C52" w:rsidRPr="00AA36EF" w:rsidRDefault="00F86C52" w:rsidP="005830F3">
            <w:pPr>
              <w:keepNext/>
              <w:keepLines/>
              <w:spacing w:after="0"/>
              <w:jc w:val="center"/>
            </w:pPr>
            <w:r w:rsidRPr="00AA36EF">
              <w:t>-</w:t>
            </w:r>
          </w:p>
        </w:tc>
      </w:tr>
      <w:tr w:rsidR="00F86C52" w:rsidRPr="00AA36EF" w14:paraId="3527A9BF" w14:textId="77777777" w:rsidTr="005830F3">
        <w:tc>
          <w:tcPr>
            <w:tcW w:w="648" w:type="dxa"/>
          </w:tcPr>
          <w:p w14:paraId="005F644D" w14:textId="77777777" w:rsidR="00F86C52" w:rsidRPr="00AA36EF" w:rsidRDefault="00F86C52" w:rsidP="005830F3">
            <w:pPr>
              <w:keepNext/>
              <w:keepLines/>
              <w:spacing w:after="0"/>
              <w:jc w:val="center"/>
            </w:pPr>
            <w:r w:rsidRPr="00AA36EF">
              <w:rPr>
                <w:rFonts w:ascii="Arial" w:hAnsi="Arial"/>
                <w:sz w:val="18"/>
              </w:rPr>
              <w:t>19</w:t>
            </w:r>
          </w:p>
        </w:tc>
        <w:tc>
          <w:tcPr>
            <w:tcW w:w="3969" w:type="dxa"/>
          </w:tcPr>
          <w:p w14:paraId="66978CCD"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target user is now affiliated with GROUP A?</w:t>
            </w:r>
          </w:p>
          <w:p w14:paraId="5F018278"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7F71055"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3C3A6572" w14:textId="77777777" w:rsidR="00F86C52" w:rsidRPr="00AA36EF" w:rsidRDefault="00F86C52" w:rsidP="005830F3">
            <w:pPr>
              <w:pStyle w:val="TAL"/>
              <w:rPr>
                <w:rFonts w:cs="Arial"/>
                <w:szCs w:val="18"/>
              </w:rPr>
            </w:pPr>
            <w:r w:rsidRPr="00AA36EF">
              <w:rPr>
                <w:rFonts w:cs="Arial"/>
                <w:szCs w:val="18"/>
              </w:rPr>
              <w:t>-</w:t>
            </w:r>
          </w:p>
        </w:tc>
        <w:tc>
          <w:tcPr>
            <w:tcW w:w="567" w:type="dxa"/>
          </w:tcPr>
          <w:p w14:paraId="275294B7" w14:textId="77777777" w:rsidR="00F86C52" w:rsidRPr="00AA36EF" w:rsidRDefault="00F86C52" w:rsidP="005830F3">
            <w:pPr>
              <w:keepNext/>
              <w:keepLines/>
              <w:spacing w:after="0"/>
              <w:jc w:val="center"/>
            </w:pPr>
            <w:r w:rsidRPr="00AA36EF">
              <w:rPr>
                <w:rFonts w:ascii="Arial" w:hAnsi="Arial"/>
                <w:sz w:val="18"/>
              </w:rPr>
              <w:t>3</w:t>
            </w:r>
          </w:p>
        </w:tc>
        <w:tc>
          <w:tcPr>
            <w:tcW w:w="892" w:type="dxa"/>
          </w:tcPr>
          <w:p w14:paraId="26200334"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745C0D6B" w14:textId="77777777" w:rsidTr="005830F3">
        <w:tc>
          <w:tcPr>
            <w:tcW w:w="648" w:type="dxa"/>
          </w:tcPr>
          <w:p w14:paraId="4DA7E5A5" w14:textId="77777777" w:rsidR="00F86C52" w:rsidRPr="00AA36EF" w:rsidRDefault="00F86C52" w:rsidP="005830F3">
            <w:pPr>
              <w:keepNext/>
              <w:keepLines/>
              <w:spacing w:after="0"/>
              <w:jc w:val="center"/>
            </w:pPr>
            <w:r w:rsidRPr="00AA36EF">
              <w:rPr>
                <w:rFonts w:ascii="Arial" w:hAnsi="Arial"/>
                <w:sz w:val="18"/>
              </w:rPr>
              <w:t>20</w:t>
            </w:r>
          </w:p>
        </w:tc>
        <w:tc>
          <w:tcPr>
            <w:tcW w:w="3969" w:type="dxa"/>
          </w:tcPr>
          <w:p w14:paraId="3D21BBF0" w14:textId="101F89E1" w:rsidR="00F86C52" w:rsidRPr="00AA36EF" w:rsidRDefault="00F86C52" w:rsidP="005830F3">
            <w:pPr>
              <w:pStyle w:val="TAL"/>
              <w:rPr>
                <w:rFonts w:cs="Arial"/>
                <w:szCs w:val="18"/>
              </w:rPr>
            </w:pPr>
            <w:r w:rsidRPr="00AA36EF">
              <w:rPr>
                <w:rFonts w:cs="Arial"/>
                <w:szCs w:val="18"/>
              </w:rPr>
              <w:t>Make the MCPTT User send a request to have a target user de-affiliate to a</w:t>
            </w:r>
            <w:ins w:id="13" w:author="MCC160" w:date="2021-01-11T10:54:00Z">
              <w:r w:rsidR="005830F3" w:rsidRPr="00AA36EF">
                <w:rPr>
                  <w:rFonts w:cs="Arial"/>
                  <w:szCs w:val="18"/>
                </w:rPr>
                <w:t>n</w:t>
              </w:r>
            </w:ins>
            <w:r w:rsidRPr="00AA36EF">
              <w:rPr>
                <w:rFonts w:cs="Arial"/>
                <w:szCs w:val="18"/>
              </w:rPr>
              <w:t xml:space="preserve"> MCPTT group, GROUP A (mandatory mode).</w:t>
            </w:r>
          </w:p>
          <w:p w14:paraId="5233CD96"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2862E6CF"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753D5B94" w14:textId="77777777" w:rsidR="00F86C52" w:rsidRPr="00AA36EF" w:rsidRDefault="00F86C52" w:rsidP="005830F3">
            <w:pPr>
              <w:pStyle w:val="TAL"/>
              <w:rPr>
                <w:rFonts w:cs="Arial"/>
                <w:szCs w:val="18"/>
              </w:rPr>
            </w:pPr>
            <w:r w:rsidRPr="00AA36EF">
              <w:rPr>
                <w:rFonts w:cs="Arial"/>
                <w:szCs w:val="18"/>
              </w:rPr>
              <w:t>-</w:t>
            </w:r>
          </w:p>
        </w:tc>
        <w:tc>
          <w:tcPr>
            <w:tcW w:w="567" w:type="dxa"/>
          </w:tcPr>
          <w:p w14:paraId="4DEF2870"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6AEF2B46"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584CA849" w14:textId="77777777" w:rsidTr="005830F3">
        <w:tc>
          <w:tcPr>
            <w:tcW w:w="648" w:type="dxa"/>
          </w:tcPr>
          <w:p w14:paraId="0A7BBEC8" w14:textId="77777777" w:rsidR="00F86C52" w:rsidRPr="00AA36EF" w:rsidRDefault="00F86C52" w:rsidP="005830F3">
            <w:pPr>
              <w:keepNext/>
              <w:keepLines/>
              <w:spacing w:after="0"/>
              <w:jc w:val="center"/>
            </w:pPr>
            <w:r w:rsidRPr="00AA36EF">
              <w:rPr>
                <w:rFonts w:ascii="Arial" w:hAnsi="Arial"/>
                <w:sz w:val="18"/>
              </w:rPr>
              <w:t>21</w:t>
            </w:r>
          </w:p>
        </w:tc>
        <w:tc>
          <w:tcPr>
            <w:tcW w:w="3969" w:type="dxa"/>
          </w:tcPr>
          <w:p w14:paraId="4852AA57" w14:textId="77777777" w:rsidR="00F86C52" w:rsidRPr="00AA36EF" w:rsidRDefault="00F86C52" w:rsidP="005830F3">
            <w:pPr>
              <w:pStyle w:val="TAL"/>
              <w:rPr>
                <w:rFonts w:cs="Arial"/>
                <w:szCs w:val="18"/>
              </w:rPr>
            </w:pPr>
            <w:r w:rsidRPr="00AA36EF">
              <w:rPr>
                <w:rFonts w:cs="Arial"/>
                <w:szCs w:val="18"/>
              </w:rPr>
              <w:t>Check: Does the UE (MCPTT Client) send a SIP PUBLISH message to have the target user de-affiliate with GROUP A?</w:t>
            </w:r>
          </w:p>
        </w:tc>
        <w:tc>
          <w:tcPr>
            <w:tcW w:w="709" w:type="dxa"/>
          </w:tcPr>
          <w:p w14:paraId="265DA17A"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71087EF0"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6DFAB12D" w14:textId="77777777" w:rsidR="00F86C52" w:rsidRPr="00AA36EF" w:rsidRDefault="00F86C52" w:rsidP="005830F3">
            <w:pPr>
              <w:keepNext/>
              <w:keepLines/>
              <w:spacing w:after="0"/>
              <w:jc w:val="center"/>
            </w:pPr>
            <w:r w:rsidRPr="00AA36EF">
              <w:rPr>
                <w:rFonts w:ascii="Arial" w:hAnsi="Arial"/>
                <w:sz w:val="18"/>
              </w:rPr>
              <w:t>5</w:t>
            </w:r>
          </w:p>
        </w:tc>
        <w:tc>
          <w:tcPr>
            <w:tcW w:w="892" w:type="dxa"/>
          </w:tcPr>
          <w:p w14:paraId="456BEC15"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2A68AA03" w14:textId="77777777" w:rsidTr="005830F3">
        <w:tc>
          <w:tcPr>
            <w:tcW w:w="648" w:type="dxa"/>
          </w:tcPr>
          <w:p w14:paraId="0FE0DD60" w14:textId="77777777" w:rsidR="00F86C52" w:rsidRPr="00AA36EF" w:rsidRDefault="00F86C52" w:rsidP="005830F3">
            <w:pPr>
              <w:keepNext/>
              <w:keepLines/>
              <w:spacing w:after="0"/>
              <w:jc w:val="center"/>
            </w:pPr>
            <w:r w:rsidRPr="00AA36EF">
              <w:rPr>
                <w:rFonts w:ascii="Arial" w:hAnsi="Arial"/>
                <w:sz w:val="18"/>
              </w:rPr>
              <w:t>22</w:t>
            </w:r>
          </w:p>
        </w:tc>
        <w:tc>
          <w:tcPr>
            <w:tcW w:w="3969" w:type="dxa"/>
          </w:tcPr>
          <w:p w14:paraId="40997215"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59BA7109"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608F4534"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735EBB0C"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143AAF6D"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A927BBD" w14:textId="77777777" w:rsidTr="005830F3">
        <w:tc>
          <w:tcPr>
            <w:tcW w:w="648" w:type="dxa"/>
          </w:tcPr>
          <w:p w14:paraId="0C4EFE86" w14:textId="77777777" w:rsidR="00F86C52" w:rsidRPr="00AA36EF" w:rsidRDefault="00F86C52" w:rsidP="005830F3">
            <w:pPr>
              <w:keepNext/>
              <w:keepLines/>
              <w:spacing w:after="0"/>
              <w:jc w:val="center"/>
            </w:pPr>
            <w:r w:rsidRPr="00AA36EF">
              <w:rPr>
                <w:rFonts w:ascii="Arial" w:hAnsi="Arial"/>
                <w:sz w:val="18"/>
              </w:rPr>
              <w:t>23</w:t>
            </w:r>
          </w:p>
        </w:tc>
        <w:tc>
          <w:tcPr>
            <w:tcW w:w="3969" w:type="dxa"/>
          </w:tcPr>
          <w:p w14:paraId="4D870E74" w14:textId="77777777" w:rsidR="00F86C52" w:rsidRPr="00AA36EF" w:rsidRDefault="00F86C52" w:rsidP="005830F3">
            <w:pPr>
              <w:pStyle w:val="TAL"/>
              <w:ind w:left="284" w:hanging="284"/>
              <w:rPr>
                <w:rFonts w:cs="Arial"/>
                <w:szCs w:val="18"/>
              </w:rPr>
            </w:pPr>
            <w:r w:rsidRPr="00AA36EF">
              <w:rPr>
                <w:rFonts w:cs="Arial"/>
                <w:szCs w:val="18"/>
              </w:rPr>
              <w:t>The SS sends a SIP NOTIFY informing that the affiliation status of the target user with GROUP A is “de-affiliating”</w:t>
            </w:r>
          </w:p>
        </w:tc>
        <w:tc>
          <w:tcPr>
            <w:tcW w:w="709" w:type="dxa"/>
            <w:vAlign w:val="center"/>
          </w:tcPr>
          <w:p w14:paraId="514265AF"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7B43D9D7"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7509033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5CC52D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89DA55A" w14:textId="77777777" w:rsidTr="005830F3">
        <w:tc>
          <w:tcPr>
            <w:tcW w:w="648" w:type="dxa"/>
            <w:tcBorders>
              <w:top w:val="single" w:sz="4" w:space="0" w:color="auto"/>
              <w:left w:val="single" w:sz="4" w:space="0" w:color="auto"/>
              <w:bottom w:val="single" w:sz="4" w:space="0" w:color="auto"/>
              <w:right w:val="single" w:sz="4" w:space="0" w:color="auto"/>
            </w:tcBorders>
          </w:tcPr>
          <w:p w14:paraId="20A1CAB8" w14:textId="77777777" w:rsidR="00F86C52" w:rsidRPr="00AA36EF" w:rsidRDefault="00F86C52" w:rsidP="005830F3">
            <w:pPr>
              <w:keepNext/>
              <w:keepLines/>
              <w:spacing w:after="0"/>
              <w:jc w:val="center"/>
            </w:pPr>
            <w:r w:rsidRPr="00AA36EF">
              <w:rPr>
                <w:rFonts w:ascii="Arial" w:hAnsi="Arial"/>
                <w:sz w:val="18"/>
              </w:rPr>
              <w:t>23A</w:t>
            </w:r>
          </w:p>
        </w:tc>
        <w:tc>
          <w:tcPr>
            <w:tcW w:w="3969" w:type="dxa"/>
            <w:tcBorders>
              <w:top w:val="single" w:sz="4" w:space="0" w:color="auto"/>
              <w:left w:val="single" w:sz="4" w:space="0" w:color="auto"/>
              <w:bottom w:val="single" w:sz="4" w:space="0" w:color="auto"/>
              <w:right w:val="single" w:sz="4" w:space="0" w:color="auto"/>
            </w:tcBorders>
          </w:tcPr>
          <w:p w14:paraId="79EAAC23"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3ADABCDE"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748C57C1"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70F6F6A"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3632095A" w14:textId="77777777" w:rsidR="00F86C52" w:rsidRPr="00AA36EF" w:rsidRDefault="00F86C52" w:rsidP="005830F3">
            <w:pPr>
              <w:keepNext/>
              <w:keepLines/>
              <w:spacing w:after="0"/>
              <w:jc w:val="center"/>
            </w:pPr>
            <w:r w:rsidRPr="00AA36EF">
              <w:t>-</w:t>
            </w:r>
          </w:p>
        </w:tc>
      </w:tr>
      <w:tr w:rsidR="00F86C52" w:rsidRPr="00AA36EF" w14:paraId="4062B392" w14:textId="77777777" w:rsidTr="005830F3">
        <w:tc>
          <w:tcPr>
            <w:tcW w:w="648" w:type="dxa"/>
            <w:tcBorders>
              <w:top w:val="single" w:sz="4" w:space="0" w:color="auto"/>
              <w:left w:val="single" w:sz="4" w:space="0" w:color="auto"/>
              <w:bottom w:val="single" w:sz="4" w:space="0" w:color="auto"/>
              <w:right w:val="single" w:sz="4" w:space="0" w:color="auto"/>
            </w:tcBorders>
          </w:tcPr>
          <w:p w14:paraId="12DD3781" w14:textId="77777777" w:rsidR="00F86C52" w:rsidRPr="00AA36EF" w:rsidRDefault="00F86C52" w:rsidP="005830F3">
            <w:pPr>
              <w:keepNext/>
              <w:keepLines/>
              <w:spacing w:after="0"/>
              <w:jc w:val="center"/>
              <w:rPr>
                <w:rFonts w:ascii="Arial" w:hAnsi="Arial"/>
                <w:sz w:val="18"/>
              </w:rPr>
            </w:pPr>
            <w:r w:rsidRPr="00AA36EF">
              <w:rPr>
                <w:rFonts w:ascii="Arial" w:hAnsi="Arial"/>
                <w:sz w:val="18"/>
              </w:rPr>
              <w:t>23B</w:t>
            </w:r>
          </w:p>
        </w:tc>
        <w:tc>
          <w:tcPr>
            <w:tcW w:w="3969" w:type="dxa"/>
            <w:tcBorders>
              <w:top w:val="single" w:sz="4" w:space="0" w:color="auto"/>
              <w:left w:val="single" w:sz="4" w:space="0" w:color="auto"/>
              <w:bottom w:val="single" w:sz="4" w:space="0" w:color="auto"/>
              <w:right w:val="single" w:sz="4" w:space="0" w:color="auto"/>
            </w:tcBorders>
          </w:tcPr>
          <w:p w14:paraId="4BA7001E"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target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60BC57D6" w14:textId="77777777" w:rsidR="00F86C52" w:rsidRPr="00AA36EF" w:rsidRDefault="00F86C52" w:rsidP="005830F3">
            <w:pPr>
              <w:keepNext/>
              <w:keepLines/>
              <w:spacing w:after="0"/>
              <w:jc w:val="center"/>
              <w:rPr>
                <w:rFonts w:ascii="Arial" w:hAnsi="Arial"/>
                <w:sz w:val="18"/>
              </w:rPr>
            </w:pPr>
            <w:r w:rsidRPr="00AA36E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34829DE3" w14:textId="77777777" w:rsidR="00F86C52" w:rsidRPr="00AA36EF" w:rsidRDefault="00F86C52" w:rsidP="005830F3">
            <w:pPr>
              <w:pStyle w:val="TAL"/>
              <w:rPr>
                <w:rFonts w:cs="Arial"/>
                <w:szCs w:val="18"/>
              </w:rPr>
            </w:pPr>
            <w:r w:rsidRPr="00AA36EF">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1EFCB95"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3761DCDC" w14:textId="77777777" w:rsidR="00F86C52" w:rsidRPr="00AA36EF" w:rsidRDefault="00F86C52" w:rsidP="005830F3">
            <w:pPr>
              <w:keepNext/>
              <w:keepLines/>
              <w:spacing w:after="0"/>
              <w:jc w:val="center"/>
            </w:pPr>
            <w:r w:rsidRPr="00AA36EF">
              <w:t>-</w:t>
            </w:r>
          </w:p>
        </w:tc>
      </w:tr>
      <w:tr w:rsidR="00F86C52" w:rsidRPr="00AA36EF" w14:paraId="56C50DDC" w14:textId="77777777" w:rsidTr="005830F3">
        <w:tc>
          <w:tcPr>
            <w:tcW w:w="648" w:type="dxa"/>
            <w:tcBorders>
              <w:top w:val="single" w:sz="4" w:space="0" w:color="auto"/>
              <w:left w:val="single" w:sz="4" w:space="0" w:color="auto"/>
              <w:bottom w:val="single" w:sz="4" w:space="0" w:color="auto"/>
              <w:right w:val="single" w:sz="4" w:space="0" w:color="auto"/>
            </w:tcBorders>
          </w:tcPr>
          <w:p w14:paraId="258FC51A" w14:textId="77777777" w:rsidR="00F86C52" w:rsidRPr="00AA36EF" w:rsidRDefault="00F86C52" w:rsidP="005830F3">
            <w:pPr>
              <w:keepNext/>
              <w:keepLines/>
              <w:spacing w:after="0"/>
              <w:jc w:val="center"/>
              <w:rPr>
                <w:rFonts w:ascii="Arial" w:hAnsi="Arial"/>
                <w:sz w:val="18"/>
              </w:rPr>
            </w:pPr>
            <w:r w:rsidRPr="00AA36EF">
              <w:rPr>
                <w:rFonts w:ascii="Arial" w:hAnsi="Arial"/>
                <w:sz w:val="18"/>
              </w:rPr>
              <w:t>23C</w:t>
            </w:r>
          </w:p>
        </w:tc>
        <w:tc>
          <w:tcPr>
            <w:tcW w:w="3969" w:type="dxa"/>
            <w:tcBorders>
              <w:top w:val="single" w:sz="4" w:space="0" w:color="auto"/>
              <w:left w:val="single" w:sz="4" w:space="0" w:color="auto"/>
              <w:bottom w:val="single" w:sz="4" w:space="0" w:color="auto"/>
              <w:right w:val="single" w:sz="4" w:space="0" w:color="auto"/>
            </w:tcBorders>
          </w:tcPr>
          <w:p w14:paraId="178940DA"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789ACD6" w14:textId="77777777" w:rsidR="00F86C52" w:rsidRPr="00AA36EF" w:rsidRDefault="00F86C52" w:rsidP="005830F3">
            <w:pPr>
              <w:keepNext/>
              <w:keepLines/>
              <w:spacing w:after="0"/>
              <w:jc w:val="center"/>
              <w:rPr>
                <w:rFonts w:ascii="Arial" w:hAnsi="Arial"/>
                <w:sz w:val="18"/>
              </w:rP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47B845B7"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3574B43"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46EEEB48" w14:textId="77777777" w:rsidR="00F86C52" w:rsidRPr="00AA36EF" w:rsidRDefault="00F86C52" w:rsidP="005830F3">
            <w:pPr>
              <w:keepNext/>
              <w:keepLines/>
              <w:spacing w:after="0"/>
              <w:jc w:val="center"/>
            </w:pPr>
            <w:r w:rsidRPr="00AA36EF">
              <w:t>-</w:t>
            </w:r>
          </w:p>
        </w:tc>
      </w:tr>
      <w:tr w:rsidR="00F86C52" w:rsidRPr="00AA36EF" w14:paraId="72BDF77A" w14:textId="77777777" w:rsidTr="005830F3">
        <w:tc>
          <w:tcPr>
            <w:tcW w:w="648" w:type="dxa"/>
          </w:tcPr>
          <w:p w14:paraId="60B18F8E" w14:textId="77777777" w:rsidR="00F86C52" w:rsidRPr="00AA36EF" w:rsidRDefault="00F86C52" w:rsidP="005830F3">
            <w:pPr>
              <w:keepNext/>
              <w:keepLines/>
              <w:spacing w:after="0"/>
              <w:jc w:val="center"/>
            </w:pPr>
            <w:r w:rsidRPr="00AA36EF">
              <w:rPr>
                <w:rFonts w:ascii="Arial" w:hAnsi="Arial"/>
                <w:sz w:val="18"/>
              </w:rPr>
              <w:t>24</w:t>
            </w:r>
          </w:p>
        </w:tc>
        <w:tc>
          <w:tcPr>
            <w:tcW w:w="3969" w:type="dxa"/>
          </w:tcPr>
          <w:p w14:paraId="16DD243D"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target user is now de-affiliated with GROUP A?</w:t>
            </w:r>
          </w:p>
          <w:p w14:paraId="3CC3EFFB"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43DA5663"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2A30E484" w14:textId="77777777" w:rsidR="00F86C52" w:rsidRPr="00AA36EF" w:rsidRDefault="00F86C52" w:rsidP="005830F3">
            <w:pPr>
              <w:pStyle w:val="TAL"/>
              <w:rPr>
                <w:rFonts w:cs="Arial"/>
                <w:szCs w:val="18"/>
              </w:rPr>
            </w:pPr>
            <w:r w:rsidRPr="00AA36EF">
              <w:rPr>
                <w:rFonts w:cs="Arial"/>
                <w:szCs w:val="18"/>
              </w:rPr>
              <w:t>-</w:t>
            </w:r>
          </w:p>
        </w:tc>
        <w:tc>
          <w:tcPr>
            <w:tcW w:w="567" w:type="dxa"/>
          </w:tcPr>
          <w:p w14:paraId="30BB598C" w14:textId="77777777" w:rsidR="00F86C52" w:rsidRPr="00AA36EF" w:rsidRDefault="00F86C52" w:rsidP="005830F3">
            <w:pPr>
              <w:keepNext/>
              <w:keepLines/>
              <w:spacing w:after="0"/>
              <w:jc w:val="center"/>
            </w:pPr>
            <w:r w:rsidRPr="00AA36EF">
              <w:rPr>
                <w:rFonts w:ascii="Arial" w:hAnsi="Arial"/>
                <w:sz w:val="18"/>
              </w:rPr>
              <w:t>3</w:t>
            </w:r>
          </w:p>
        </w:tc>
        <w:tc>
          <w:tcPr>
            <w:tcW w:w="892" w:type="dxa"/>
          </w:tcPr>
          <w:p w14:paraId="1E670F2D"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60BB52D8" w14:textId="77777777" w:rsidTr="005830F3">
        <w:tc>
          <w:tcPr>
            <w:tcW w:w="648" w:type="dxa"/>
          </w:tcPr>
          <w:p w14:paraId="7CCC041E" w14:textId="77777777" w:rsidR="00F86C52" w:rsidRPr="00AA36EF" w:rsidRDefault="00F86C52" w:rsidP="005830F3">
            <w:pPr>
              <w:keepNext/>
              <w:keepLines/>
              <w:spacing w:after="0"/>
              <w:jc w:val="center"/>
            </w:pPr>
            <w:r w:rsidRPr="00AA36EF">
              <w:rPr>
                <w:rFonts w:ascii="Arial" w:hAnsi="Arial"/>
                <w:sz w:val="18"/>
              </w:rPr>
              <w:t>25</w:t>
            </w:r>
          </w:p>
        </w:tc>
        <w:tc>
          <w:tcPr>
            <w:tcW w:w="3969" w:type="dxa"/>
          </w:tcPr>
          <w:p w14:paraId="39C6FC64" w14:textId="24F9481E" w:rsidR="00F86C52" w:rsidRPr="00AA36EF" w:rsidRDefault="00F86C52" w:rsidP="005830F3">
            <w:pPr>
              <w:pStyle w:val="TAL"/>
              <w:rPr>
                <w:rFonts w:cs="Arial"/>
                <w:szCs w:val="18"/>
              </w:rPr>
            </w:pPr>
            <w:r w:rsidRPr="00AA36EF">
              <w:rPr>
                <w:rFonts w:cs="Arial"/>
                <w:szCs w:val="18"/>
              </w:rPr>
              <w:t>Make the MCPTT User send a request to have a target user affiliate to a</w:t>
            </w:r>
            <w:ins w:id="14" w:author="MCC160" w:date="2021-01-11T10:55:00Z">
              <w:r w:rsidR="005830F3" w:rsidRPr="00AA36EF">
                <w:rPr>
                  <w:rFonts w:cs="Arial"/>
                  <w:szCs w:val="18"/>
                </w:rPr>
                <w:t>n</w:t>
              </w:r>
            </w:ins>
            <w:r w:rsidRPr="00AA36EF">
              <w:rPr>
                <w:rFonts w:cs="Arial"/>
                <w:szCs w:val="18"/>
              </w:rPr>
              <w:t xml:space="preserve"> MCPTT group, GROUP A (negotiated mode).</w:t>
            </w:r>
          </w:p>
          <w:p w14:paraId="21CD6E28"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6107C899"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02A78E25" w14:textId="77777777" w:rsidR="00F86C52" w:rsidRPr="00AA36EF" w:rsidRDefault="00F86C52" w:rsidP="005830F3">
            <w:pPr>
              <w:pStyle w:val="TAL"/>
              <w:rPr>
                <w:rFonts w:cs="Arial"/>
                <w:szCs w:val="18"/>
              </w:rPr>
            </w:pPr>
            <w:r w:rsidRPr="00AA36EF">
              <w:rPr>
                <w:rFonts w:cs="Arial"/>
                <w:szCs w:val="18"/>
              </w:rPr>
              <w:t>-</w:t>
            </w:r>
          </w:p>
        </w:tc>
        <w:tc>
          <w:tcPr>
            <w:tcW w:w="567" w:type="dxa"/>
          </w:tcPr>
          <w:p w14:paraId="7104DEE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62E75BD8"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7882D7EF" w14:textId="77777777" w:rsidTr="005830F3">
        <w:tc>
          <w:tcPr>
            <w:tcW w:w="648" w:type="dxa"/>
          </w:tcPr>
          <w:p w14:paraId="0D661F75" w14:textId="77777777" w:rsidR="00F86C52" w:rsidRPr="00AA36EF" w:rsidRDefault="00F86C52" w:rsidP="005830F3">
            <w:pPr>
              <w:keepNext/>
              <w:keepLines/>
              <w:spacing w:after="0"/>
              <w:jc w:val="center"/>
            </w:pPr>
            <w:r w:rsidRPr="00AA36EF">
              <w:rPr>
                <w:rFonts w:ascii="Arial" w:hAnsi="Arial"/>
                <w:sz w:val="18"/>
              </w:rPr>
              <w:t>26</w:t>
            </w:r>
          </w:p>
        </w:tc>
        <w:tc>
          <w:tcPr>
            <w:tcW w:w="3969" w:type="dxa"/>
          </w:tcPr>
          <w:p w14:paraId="21D19011" w14:textId="77777777" w:rsidR="00F86C52" w:rsidRPr="00AA36EF" w:rsidRDefault="00F86C52" w:rsidP="005830F3">
            <w:pPr>
              <w:pStyle w:val="TAL"/>
              <w:rPr>
                <w:rFonts w:cs="Arial"/>
                <w:szCs w:val="18"/>
              </w:rPr>
            </w:pPr>
            <w:r w:rsidRPr="00AA36EF">
              <w:rPr>
                <w:rFonts w:cs="Arial"/>
                <w:szCs w:val="18"/>
              </w:rPr>
              <w:t xml:space="preserve">Check: Does the UE (MCPTT Client) send a SIP MESSAGE </w:t>
            </w:r>
            <w:proofErr w:type="spellStart"/>
            <w:r w:rsidRPr="00AA36EF">
              <w:rPr>
                <w:rFonts w:cs="Arial"/>
                <w:szCs w:val="18"/>
              </w:rPr>
              <w:t>message</w:t>
            </w:r>
            <w:proofErr w:type="spellEnd"/>
            <w:r w:rsidRPr="00AA36EF">
              <w:rPr>
                <w:rFonts w:cs="Arial"/>
                <w:szCs w:val="18"/>
              </w:rPr>
              <w:t xml:space="preserve"> to have a target user affiliate with GROUP A via negotiated mode?</w:t>
            </w:r>
          </w:p>
        </w:tc>
        <w:tc>
          <w:tcPr>
            <w:tcW w:w="709" w:type="dxa"/>
          </w:tcPr>
          <w:p w14:paraId="7F90975E"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690BDE04" w14:textId="77777777" w:rsidR="00F86C52" w:rsidRPr="00AA36EF" w:rsidRDefault="00F86C52" w:rsidP="005830F3">
            <w:pPr>
              <w:pStyle w:val="TAL"/>
              <w:rPr>
                <w:rFonts w:cs="Arial"/>
                <w:szCs w:val="18"/>
              </w:rPr>
            </w:pPr>
            <w:r w:rsidRPr="00AA36EF">
              <w:rPr>
                <w:rFonts w:cs="Arial"/>
                <w:szCs w:val="18"/>
              </w:rPr>
              <w:t>SIP MESSAGE</w:t>
            </w:r>
          </w:p>
        </w:tc>
        <w:tc>
          <w:tcPr>
            <w:tcW w:w="567" w:type="dxa"/>
          </w:tcPr>
          <w:p w14:paraId="07513CD0" w14:textId="77777777" w:rsidR="00F86C52" w:rsidRPr="00AA36EF" w:rsidRDefault="00F86C52" w:rsidP="005830F3">
            <w:pPr>
              <w:keepNext/>
              <w:keepLines/>
              <w:spacing w:after="0"/>
              <w:jc w:val="center"/>
            </w:pPr>
            <w:r w:rsidRPr="00AA36EF">
              <w:rPr>
                <w:rFonts w:ascii="Arial" w:hAnsi="Arial"/>
                <w:sz w:val="18"/>
              </w:rPr>
              <w:t>6</w:t>
            </w:r>
          </w:p>
        </w:tc>
        <w:tc>
          <w:tcPr>
            <w:tcW w:w="892" w:type="dxa"/>
          </w:tcPr>
          <w:p w14:paraId="5296A69E"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D439F38" w14:textId="77777777" w:rsidTr="005830F3">
        <w:tc>
          <w:tcPr>
            <w:tcW w:w="648" w:type="dxa"/>
          </w:tcPr>
          <w:p w14:paraId="4EA2D22D" w14:textId="77777777" w:rsidR="00F86C52" w:rsidRPr="00AA36EF" w:rsidRDefault="00F86C52" w:rsidP="005830F3">
            <w:pPr>
              <w:keepNext/>
              <w:keepLines/>
              <w:spacing w:after="0"/>
              <w:jc w:val="center"/>
            </w:pPr>
            <w:r w:rsidRPr="00AA36EF">
              <w:rPr>
                <w:rFonts w:ascii="Arial" w:hAnsi="Arial"/>
                <w:sz w:val="18"/>
              </w:rPr>
              <w:t>27</w:t>
            </w:r>
          </w:p>
        </w:tc>
        <w:tc>
          <w:tcPr>
            <w:tcW w:w="3969" w:type="dxa"/>
          </w:tcPr>
          <w:p w14:paraId="5765E6FB" w14:textId="77777777" w:rsidR="00F86C52" w:rsidRPr="00AA36EF" w:rsidRDefault="00F86C52" w:rsidP="005830F3">
            <w:pPr>
              <w:pStyle w:val="TAL"/>
              <w:rPr>
                <w:rFonts w:cs="Arial"/>
                <w:szCs w:val="18"/>
              </w:rPr>
            </w:pPr>
            <w:r w:rsidRPr="00AA36EF">
              <w:rPr>
                <w:rFonts w:cs="Arial"/>
                <w:szCs w:val="18"/>
              </w:rPr>
              <w:t xml:space="preserve">The SS responds to the SIP MESSAGE </w:t>
            </w:r>
            <w:proofErr w:type="spellStart"/>
            <w:r w:rsidRPr="00AA36EF">
              <w:rPr>
                <w:rFonts w:cs="Arial"/>
                <w:szCs w:val="18"/>
              </w:rPr>
              <w:t>message</w:t>
            </w:r>
            <w:proofErr w:type="spellEnd"/>
            <w:r w:rsidRPr="00AA36EF">
              <w:rPr>
                <w:rFonts w:cs="Arial"/>
                <w:szCs w:val="18"/>
              </w:rPr>
              <w:t xml:space="preserve"> with a SIP 200 (OK) message.</w:t>
            </w:r>
          </w:p>
        </w:tc>
        <w:tc>
          <w:tcPr>
            <w:tcW w:w="709" w:type="dxa"/>
            <w:vAlign w:val="center"/>
          </w:tcPr>
          <w:p w14:paraId="7B5B14D4"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703B0D90"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24843397"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EBBFF71"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AF6C62D" w14:textId="77777777" w:rsidTr="005830F3">
        <w:tc>
          <w:tcPr>
            <w:tcW w:w="648" w:type="dxa"/>
          </w:tcPr>
          <w:p w14:paraId="763FE2E9" w14:textId="77777777" w:rsidR="00F86C52" w:rsidRPr="00AA36EF" w:rsidRDefault="00F86C52" w:rsidP="005830F3">
            <w:pPr>
              <w:keepNext/>
              <w:keepLines/>
              <w:spacing w:after="0"/>
              <w:jc w:val="center"/>
            </w:pPr>
            <w:r w:rsidRPr="00AA36EF">
              <w:rPr>
                <w:rFonts w:ascii="Arial" w:hAnsi="Arial"/>
                <w:sz w:val="18"/>
              </w:rPr>
              <w:t>28</w:t>
            </w:r>
          </w:p>
        </w:tc>
        <w:tc>
          <w:tcPr>
            <w:tcW w:w="3969" w:type="dxa"/>
          </w:tcPr>
          <w:p w14:paraId="0BF0EDFF"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target user with GROUP A is “affiliating”</w:t>
            </w:r>
          </w:p>
        </w:tc>
        <w:tc>
          <w:tcPr>
            <w:tcW w:w="709" w:type="dxa"/>
            <w:vAlign w:val="center"/>
          </w:tcPr>
          <w:p w14:paraId="34E71219"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1FAE2758"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772821C6"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59A49BB8"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F2B2500" w14:textId="77777777" w:rsidTr="005830F3">
        <w:tc>
          <w:tcPr>
            <w:tcW w:w="648" w:type="dxa"/>
            <w:tcBorders>
              <w:top w:val="single" w:sz="4" w:space="0" w:color="auto"/>
              <w:left w:val="single" w:sz="4" w:space="0" w:color="auto"/>
              <w:bottom w:val="single" w:sz="4" w:space="0" w:color="auto"/>
              <w:right w:val="single" w:sz="4" w:space="0" w:color="auto"/>
            </w:tcBorders>
          </w:tcPr>
          <w:p w14:paraId="081D6825" w14:textId="77777777" w:rsidR="00F86C52" w:rsidRPr="00AA36EF" w:rsidRDefault="00F86C52" w:rsidP="005830F3">
            <w:pPr>
              <w:keepNext/>
              <w:keepLines/>
              <w:spacing w:after="0"/>
              <w:jc w:val="center"/>
            </w:pPr>
            <w:r w:rsidRPr="00AA36EF">
              <w:rPr>
                <w:rFonts w:ascii="Arial" w:hAnsi="Arial"/>
                <w:sz w:val="18"/>
              </w:rPr>
              <w:t>28A</w:t>
            </w:r>
          </w:p>
        </w:tc>
        <w:tc>
          <w:tcPr>
            <w:tcW w:w="3969" w:type="dxa"/>
            <w:tcBorders>
              <w:top w:val="single" w:sz="4" w:space="0" w:color="auto"/>
              <w:left w:val="single" w:sz="4" w:space="0" w:color="auto"/>
              <w:bottom w:val="single" w:sz="4" w:space="0" w:color="auto"/>
              <w:right w:val="single" w:sz="4" w:space="0" w:color="auto"/>
            </w:tcBorders>
          </w:tcPr>
          <w:p w14:paraId="6B3104F7"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2987A68"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3E9CB93B"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1D7AD0EC"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0BADA1F7" w14:textId="77777777" w:rsidR="00F86C52" w:rsidRPr="00AA36EF" w:rsidRDefault="00F86C52" w:rsidP="005830F3">
            <w:pPr>
              <w:keepNext/>
              <w:keepLines/>
              <w:spacing w:after="0"/>
              <w:jc w:val="center"/>
            </w:pPr>
            <w:r w:rsidRPr="00AA36EF">
              <w:t>-</w:t>
            </w:r>
          </w:p>
        </w:tc>
      </w:tr>
      <w:tr w:rsidR="00F86C52" w:rsidRPr="00AA36EF" w14:paraId="4FA9B183" w14:textId="77777777" w:rsidTr="005830F3">
        <w:tc>
          <w:tcPr>
            <w:tcW w:w="648" w:type="dxa"/>
          </w:tcPr>
          <w:p w14:paraId="5537212E" w14:textId="77777777" w:rsidR="00F86C52" w:rsidRPr="00AA36EF" w:rsidRDefault="00F86C52" w:rsidP="005830F3">
            <w:pPr>
              <w:keepNext/>
              <w:keepLines/>
              <w:spacing w:after="0"/>
              <w:jc w:val="center"/>
            </w:pPr>
            <w:r w:rsidRPr="00AA36EF">
              <w:rPr>
                <w:rFonts w:ascii="Arial" w:hAnsi="Arial"/>
                <w:sz w:val="18"/>
              </w:rPr>
              <w:t>29</w:t>
            </w:r>
          </w:p>
        </w:tc>
        <w:tc>
          <w:tcPr>
            <w:tcW w:w="3969" w:type="dxa"/>
          </w:tcPr>
          <w:p w14:paraId="3F00B3AF"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target user with GROUP A is “affiliated”</w:t>
            </w:r>
          </w:p>
        </w:tc>
        <w:tc>
          <w:tcPr>
            <w:tcW w:w="709" w:type="dxa"/>
            <w:vAlign w:val="center"/>
          </w:tcPr>
          <w:p w14:paraId="18FA0F7A"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4C307910"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7AA1280F"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138AD212"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1ACC616" w14:textId="77777777" w:rsidTr="005830F3">
        <w:tc>
          <w:tcPr>
            <w:tcW w:w="648" w:type="dxa"/>
            <w:tcBorders>
              <w:top w:val="single" w:sz="4" w:space="0" w:color="auto"/>
              <w:left w:val="single" w:sz="4" w:space="0" w:color="auto"/>
              <w:bottom w:val="single" w:sz="4" w:space="0" w:color="auto"/>
              <w:right w:val="single" w:sz="4" w:space="0" w:color="auto"/>
            </w:tcBorders>
          </w:tcPr>
          <w:p w14:paraId="3C0BD88A" w14:textId="77777777" w:rsidR="00F86C52" w:rsidRPr="00AA36EF" w:rsidRDefault="00F86C52" w:rsidP="005830F3">
            <w:pPr>
              <w:keepNext/>
              <w:keepLines/>
              <w:spacing w:after="0"/>
              <w:jc w:val="center"/>
            </w:pPr>
            <w:r w:rsidRPr="00AA36EF">
              <w:rPr>
                <w:rFonts w:ascii="Arial" w:hAnsi="Arial"/>
                <w:sz w:val="18"/>
              </w:rPr>
              <w:lastRenderedPageBreak/>
              <w:t>29A</w:t>
            </w:r>
          </w:p>
        </w:tc>
        <w:tc>
          <w:tcPr>
            <w:tcW w:w="3969" w:type="dxa"/>
            <w:tcBorders>
              <w:top w:val="single" w:sz="4" w:space="0" w:color="auto"/>
              <w:left w:val="single" w:sz="4" w:space="0" w:color="auto"/>
              <w:bottom w:val="single" w:sz="4" w:space="0" w:color="auto"/>
              <w:right w:val="single" w:sz="4" w:space="0" w:color="auto"/>
            </w:tcBorders>
          </w:tcPr>
          <w:p w14:paraId="2D7EF9D4"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7B430FBB"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56BF7158"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96C12EA"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121E5B99" w14:textId="77777777" w:rsidR="00F86C52" w:rsidRPr="00AA36EF" w:rsidRDefault="00F86C52" w:rsidP="005830F3">
            <w:pPr>
              <w:keepNext/>
              <w:keepLines/>
              <w:spacing w:after="0"/>
              <w:jc w:val="center"/>
            </w:pPr>
            <w:r w:rsidRPr="00AA36EF">
              <w:t>-</w:t>
            </w:r>
          </w:p>
        </w:tc>
      </w:tr>
      <w:tr w:rsidR="00F86C52" w:rsidRPr="00AA36EF" w14:paraId="61190E6B" w14:textId="77777777" w:rsidTr="005830F3">
        <w:tc>
          <w:tcPr>
            <w:tcW w:w="648" w:type="dxa"/>
          </w:tcPr>
          <w:p w14:paraId="4C381B19" w14:textId="77777777" w:rsidR="00F86C52" w:rsidRPr="00AA36EF" w:rsidRDefault="00F86C52" w:rsidP="005830F3">
            <w:pPr>
              <w:keepNext/>
              <w:keepLines/>
              <w:spacing w:after="0"/>
              <w:jc w:val="center"/>
            </w:pPr>
            <w:r w:rsidRPr="00AA36EF">
              <w:rPr>
                <w:rFonts w:ascii="Arial" w:hAnsi="Arial"/>
                <w:sz w:val="18"/>
              </w:rPr>
              <w:t>30</w:t>
            </w:r>
          </w:p>
        </w:tc>
        <w:tc>
          <w:tcPr>
            <w:tcW w:w="3969" w:type="dxa"/>
          </w:tcPr>
          <w:p w14:paraId="1F747782"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target user is now affiliated with GROUP A?</w:t>
            </w:r>
          </w:p>
          <w:p w14:paraId="52197F81"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373D6A6E"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4A28CD62" w14:textId="77777777" w:rsidR="00F86C52" w:rsidRPr="00AA36EF" w:rsidRDefault="00F86C52" w:rsidP="005830F3">
            <w:pPr>
              <w:pStyle w:val="TAL"/>
              <w:rPr>
                <w:rFonts w:cs="Arial"/>
                <w:szCs w:val="18"/>
              </w:rPr>
            </w:pPr>
            <w:r w:rsidRPr="00AA36EF">
              <w:rPr>
                <w:rFonts w:cs="Arial"/>
                <w:szCs w:val="18"/>
              </w:rPr>
              <w:t>-</w:t>
            </w:r>
          </w:p>
        </w:tc>
        <w:tc>
          <w:tcPr>
            <w:tcW w:w="567" w:type="dxa"/>
          </w:tcPr>
          <w:p w14:paraId="1A5C1720" w14:textId="77777777" w:rsidR="00F86C52" w:rsidRPr="00AA36EF" w:rsidRDefault="00F86C52" w:rsidP="005830F3">
            <w:pPr>
              <w:keepNext/>
              <w:keepLines/>
              <w:spacing w:after="0"/>
              <w:jc w:val="center"/>
            </w:pPr>
            <w:r w:rsidRPr="00AA36EF">
              <w:rPr>
                <w:rFonts w:ascii="Arial" w:hAnsi="Arial"/>
                <w:sz w:val="18"/>
              </w:rPr>
              <w:t>3</w:t>
            </w:r>
          </w:p>
        </w:tc>
        <w:tc>
          <w:tcPr>
            <w:tcW w:w="892" w:type="dxa"/>
          </w:tcPr>
          <w:p w14:paraId="59EFD707"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D67329F" w14:textId="77777777" w:rsidTr="005830F3">
        <w:tc>
          <w:tcPr>
            <w:tcW w:w="648" w:type="dxa"/>
          </w:tcPr>
          <w:p w14:paraId="194B07C6" w14:textId="77777777" w:rsidR="00F86C52" w:rsidRPr="00AA36EF" w:rsidRDefault="00F86C52" w:rsidP="005830F3">
            <w:pPr>
              <w:keepNext/>
              <w:keepLines/>
              <w:spacing w:after="0"/>
              <w:jc w:val="center"/>
            </w:pPr>
            <w:r w:rsidRPr="00AA36EF">
              <w:rPr>
                <w:rFonts w:ascii="Arial" w:hAnsi="Arial"/>
                <w:sz w:val="18"/>
              </w:rPr>
              <w:t>31</w:t>
            </w:r>
          </w:p>
        </w:tc>
        <w:tc>
          <w:tcPr>
            <w:tcW w:w="3969" w:type="dxa"/>
          </w:tcPr>
          <w:p w14:paraId="6E75F5CB" w14:textId="77777777" w:rsidR="00F86C52" w:rsidRPr="00AA36EF" w:rsidRDefault="00F86C52" w:rsidP="005830F3">
            <w:pPr>
              <w:pStyle w:val="TAL"/>
              <w:rPr>
                <w:rFonts w:cs="Arial"/>
                <w:szCs w:val="18"/>
              </w:rPr>
            </w:pPr>
            <w:r w:rsidRPr="00AA36EF">
              <w:rPr>
                <w:rFonts w:cs="Arial"/>
                <w:szCs w:val="18"/>
              </w:rPr>
              <w:t>Make the MCPTT User send a request to de-subscribe from affiliation status changes of a target user.</w:t>
            </w:r>
          </w:p>
          <w:p w14:paraId="3E6355CC"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03DF4011"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26A96E32" w14:textId="77777777" w:rsidR="00F86C52" w:rsidRPr="00AA36EF" w:rsidRDefault="00F86C52" w:rsidP="005830F3">
            <w:pPr>
              <w:pStyle w:val="TAL"/>
              <w:rPr>
                <w:rFonts w:cs="Arial"/>
                <w:szCs w:val="18"/>
              </w:rPr>
            </w:pPr>
            <w:r w:rsidRPr="00AA36EF">
              <w:rPr>
                <w:rFonts w:cs="Arial"/>
                <w:szCs w:val="18"/>
              </w:rPr>
              <w:t>-</w:t>
            </w:r>
          </w:p>
        </w:tc>
        <w:tc>
          <w:tcPr>
            <w:tcW w:w="567" w:type="dxa"/>
          </w:tcPr>
          <w:p w14:paraId="4CF53979"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6AAB178"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5D4E90F" w14:textId="77777777" w:rsidTr="005830F3">
        <w:tc>
          <w:tcPr>
            <w:tcW w:w="648" w:type="dxa"/>
          </w:tcPr>
          <w:p w14:paraId="4B0DB223" w14:textId="77777777" w:rsidR="00F86C52" w:rsidRPr="00AA36EF" w:rsidRDefault="00F86C52" w:rsidP="005830F3">
            <w:pPr>
              <w:keepNext/>
              <w:keepLines/>
              <w:spacing w:after="0"/>
              <w:jc w:val="center"/>
            </w:pPr>
            <w:r w:rsidRPr="00AA36EF">
              <w:rPr>
                <w:rFonts w:ascii="Arial" w:hAnsi="Arial"/>
                <w:sz w:val="18"/>
              </w:rPr>
              <w:t>32</w:t>
            </w:r>
          </w:p>
        </w:tc>
        <w:tc>
          <w:tcPr>
            <w:tcW w:w="3969" w:type="dxa"/>
          </w:tcPr>
          <w:p w14:paraId="6777C147" w14:textId="77777777" w:rsidR="00F86C52" w:rsidRPr="00AA36EF" w:rsidRDefault="00F86C52" w:rsidP="005830F3">
            <w:pPr>
              <w:pStyle w:val="TAL"/>
              <w:rPr>
                <w:rFonts w:cs="Arial"/>
                <w:szCs w:val="18"/>
              </w:rPr>
            </w:pPr>
            <w:r w:rsidRPr="00AA36EF">
              <w:rPr>
                <w:rFonts w:cs="Arial"/>
                <w:szCs w:val="18"/>
              </w:rPr>
              <w:t xml:space="preserve">Check: Does the UE (MCPTT Client) send a SIP SUBSCRIBE message with the Expires header field set to zero to de-subscribe from affiliation status changes for a target user? </w:t>
            </w:r>
          </w:p>
        </w:tc>
        <w:tc>
          <w:tcPr>
            <w:tcW w:w="709" w:type="dxa"/>
          </w:tcPr>
          <w:p w14:paraId="783EB574"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18C41C3A" w14:textId="77777777" w:rsidR="00F86C52" w:rsidRPr="00AA36EF" w:rsidRDefault="00F86C52" w:rsidP="005830F3">
            <w:pPr>
              <w:pStyle w:val="TAL"/>
              <w:rPr>
                <w:rFonts w:cs="Arial"/>
                <w:szCs w:val="18"/>
              </w:rPr>
            </w:pPr>
            <w:r w:rsidRPr="00AA36EF">
              <w:rPr>
                <w:rFonts w:cs="Arial"/>
                <w:szCs w:val="18"/>
              </w:rPr>
              <w:t>SIP SUBSCRIBE</w:t>
            </w:r>
          </w:p>
        </w:tc>
        <w:tc>
          <w:tcPr>
            <w:tcW w:w="567" w:type="dxa"/>
          </w:tcPr>
          <w:p w14:paraId="367BA4ED" w14:textId="77777777" w:rsidR="00F86C52" w:rsidRPr="00AA36EF" w:rsidRDefault="00F86C52" w:rsidP="005830F3">
            <w:pPr>
              <w:keepNext/>
              <w:keepLines/>
              <w:spacing w:after="0"/>
              <w:jc w:val="center"/>
            </w:pPr>
            <w:r w:rsidRPr="00AA36EF">
              <w:rPr>
                <w:rFonts w:ascii="Arial" w:hAnsi="Arial"/>
                <w:sz w:val="18"/>
              </w:rPr>
              <w:t>7</w:t>
            </w:r>
          </w:p>
        </w:tc>
        <w:tc>
          <w:tcPr>
            <w:tcW w:w="892" w:type="dxa"/>
          </w:tcPr>
          <w:p w14:paraId="4072F95B"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AD44A5A" w14:textId="77777777" w:rsidTr="005830F3">
        <w:tc>
          <w:tcPr>
            <w:tcW w:w="648" w:type="dxa"/>
          </w:tcPr>
          <w:p w14:paraId="23FDA57D" w14:textId="77777777" w:rsidR="00F86C52" w:rsidRPr="00AA36EF" w:rsidRDefault="00F86C52" w:rsidP="005830F3">
            <w:pPr>
              <w:keepNext/>
              <w:keepLines/>
              <w:spacing w:after="0"/>
              <w:jc w:val="center"/>
            </w:pPr>
            <w:r w:rsidRPr="00AA36EF">
              <w:rPr>
                <w:rFonts w:ascii="Arial" w:hAnsi="Arial"/>
                <w:sz w:val="18"/>
              </w:rPr>
              <w:t>33</w:t>
            </w:r>
          </w:p>
        </w:tc>
        <w:tc>
          <w:tcPr>
            <w:tcW w:w="3969" w:type="dxa"/>
          </w:tcPr>
          <w:p w14:paraId="54C2795C" w14:textId="77777777" w:rsidR="00F86C52" w:rsidRPr="00AA36EF" w:rsidRDefault="00F86C52" w:rsidP="005830F3">
            <w:pPr>
              <w:pStyle w:val="TAL"/>
              <w:rPr>
                <w:rFonts w:cs="Arial"/>
                <w:szCs w:val="18"/>
              </w:rPr>
            </w:pPr>
            <w:r w:rsidRPr="00AA36EF">
              <w:rPr>
                <w:rFonts w:cs="Arial"/>
                <w:szCs w:val="18"/>
              </w:rPr>
              <w:t>The SS responds to the SIP SUBSCRIBE message with a SIP 200 (OK) message.</w:t>
            </w:r>
          </w:p>
        </w:tc>
        <w:tc>
          <w:tcPr>
            <w:tcW w:w="709" w:type="dxa"/>
            <w:vAlign w:val="center"/>
          </w:tcPr>
          <w:p w14:paraId="43B6AD2A"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521E0FEE"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6655F7F9"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B16F57C"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7C291F5" w14:textId="77777777" w:rsidTr="005830F3">
        <w:tc>
          <w:tcPr>
            <w:tcW w:w="648" w:type="dxa"/>
          </w:tcPr>
          <w:p w14:paraId="0D3509EF" w14:textId="77777777" w:rsidR="00F86C52" w:rsidRPr="00AA36EF" w:rsidRDefault="00F86C52" w:rsidP="005830F3">
            <w:pPr>
              <w:keepNext/>
              <w:keepLines/>
              <w:spacing w:after="0"/>
              <w:jc w:val="center"/>
            </w:pPr>
            <w:r w:rsidRPr="00AA36EF">
              <w:rPr>
                <w:rFonts w:ascii="Arial" w:hAnsi="Arial"/>
                <w:sz w:val="18"/>
              </w:rPr>
              <w:t>34</w:t>
            </w:r>
          </w:p>
        </w:tc>
        <w:tc>
          <w:tcPr>
            <w:tcW w:w="3969" w:type="dxa"/>
          </w:tcPr>
          <w:p w14:paraId="46CAC1E2" w14:textId="0A507667" w:rsidR="00F86C52" w:rsidRPr="00AA36EF" w:rsidRDefault="00F86C52" w:rsidP="005830F3">
            <w:pPr>
              <w:pStyle w:val="TAL"/>
              <w:rPr>
                <w:rFonts w:cs="Arial"/>
                <w:szCs w:val="18"/>
              </w:rPr>
            </w:pPr>
            <w:r w:rsidRPr="00AA36EF">
              <w:rPr>
                <w:rFonts w:cs="Arial"/>
                <w:szCs w:val="18"/>
              </w:rPr>
              <w:t>Make the MCPTT User send a request to de-affiliate from a</w:t>
            </w:r>
            <w:ins w:id="15" w:author="MCC160" w:date="2021-01-11T10:55:00Z">
              <w:r w:rsidR="005830F3" w:rsidRPr="00AA36EF">
                <w:rPr>
                  <w:rFonts w:cs="Arial"/>
                  <w:szCs w:val="18"/>
                </w:rPr>
                <w:t>n</w:t>
              </w:r>
            </w:ins>
            <w:r w:rsidRPr="00AA36EF">
              <w:rPr>
                <w:rFonts w:cs="Arial"/>
                <w:szCs w:val="18"/>
              </w:rPr>
              <w:t xml:space="preserve"> MCPTT group, GROUP A.</w:t>
            </w:r>
          </w:p>
          <w:p w14:paraId="6B7CCD72"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2DE28028"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655B4E2E" w14:textId="77777777" w:rsidR="00F86C52" w:rsidRPr="00AA36EF" w:rsidRDefault="00F86C52" w:rsidP="005830F3">
            <w:pPr>
              <w:pStyle w:val="TAL"/>
              <w:rPr>
                <w:rFonts w:cs="Arial"/>
                <w:szCs w:val="18"/>
              </w:rPr>
            </w:pPr>
            <w:r w:rsidRPr="00AA36EF">
              <w:rPr>
                <w:rFonts w:cs="Arial"/>
                <w:szCs w:val="18"/>
              </w:rPr>
              <w:t>-</w:t>
            </w:r>
          </w:p>
        </w:tc>
        <w:tc>
          <w:tcPr>
            <w:tcW w:w="567" w:type="dxa"/>
          </w:tcPr>
          <w:p w14:paraId="7AD317C5"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F43D156"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03C5BB4C" w14:textId="77777777" w:rsidTr="005830F3">
        <w:tc>
          <w:tcPr>
            <w:tcW w:w="648" w:type="dxa"/>
          </w:tcPr>
          <w:p w14:paraId="3E6622F2" w14:textId="77777777" w:rsidR="00F86C52" w:rsidRPr="00AA36EF" w:rsidRDefault="00F86C52" w:rsidP="005830F3">
            <w:pPr>
              <w:keepNext/>
              <w:keepLines/>
              <w:spacing w:after="0"/>
              <w:jc w:val="center"/>
            </w:pPr>
            <w:r w:rsidRPr="00AA36EF">
              <w:rPr>
                <w:rFonts w:ascii="Arial" w:hAnsi="Arial"/>
                <w:sz w:val="18"/>
              </w:rPr>
              <w:t>35</w:t>
            </w:r>
          </w:p>
        </w:tc>
        <w:tc>
          <w:tcPr>
            <w:tcW w:w="3969" w:type="dxa"/>
          </w:tcPr>
          <w:p w14:paraId="6F576791" w14:textId="77777777" w:rsidR="00F86C52" w:rsidRPr="00AA36EF" w:rsidRDefault="00F86C52" w:rsidP="005830F3">
            <w:pPr>
              <w:pStyle w:val="TAL"/>
              <w:rPr>
                <w:rFonts w:cs="Arial"/>
                <w:szCs w:val="18"/>
              </w:rPr>
            </w:pPr>
            <w:r w:rsidRPr="00AA36EF">
              <w:rPr>
                <w:rFonts w:cs="Arial"/>
                <w:szCs w:val="18"/>
              </w:rPr>
              <w:t>Check: Does the UE (MCPTT Client) send a SIP PUBLISH message to de-affiliate with GROUP A?</w:t>
            </w:r>
          </w:p>
        </w:tc>
        <w:tc>
          <w:tcPr>
            <w:tcW w:w="709" w:type="dxa"/>
          </w:tcPr>
          <w:p w14:paraId="072D14B9"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6780B82C"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50266E50" w14:textId="77777777" w:rsidR="00F86C52" w:rsidRPr="00AA36EF" w:rsidRDefault="00F86C52" w:rsidP="005830F3">
            <w:pPr>
              <w:keepNext/>
              <w:keepLines/>
              <w:spacing w:after="0"/>
              <w:jc w:val="center"/>
            </w:pPr>
            <w:r w:rsidRPr="00AA36EF">
              <w:rPr>
                <w:rFonts w:ascii="Arial" w:hAnsi="Arial"/>
                <w:sz w:val="18"/>
              </w:rPr>
              <w:t>8</w:t>
            </w:r>
          </w:p>
        </w:tc>
        <w:tc>
          <w:tcPr>
            <w:tcW w:w="892" w:type="dxa"/>
          </w:tcPr>
          <w:p w14:paraId="6D62D657"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4C64F46E" w14:textId="77777777" w:rsidTr="005830F3">
        <w:tc>
          <w:tcPr>
            <w:tcW w:w="648" w:type="dxa"/>
          </w:tcPr>
          <w:p w14:paraId="53AF1778" w14:textId="77777777" w:rsidR="00F86C52" w:rsidRPr="00AA36EF" w:rsidRDefault="00F86C52" w:rsidP="005830F3">
            <w:pPr>
              <w:keepNext/>
              <w:keepLines/>
              <w:spacing w:after="0"/>
              <w:jc w:val="center"/>
            </w:pPr>
            <w:r w:rsidRPr="00AA36EF">
              <w:rPr>
                <w:rFonts w:ascii="Arial" w:hAnsi="Arial"/>
                <w:sz w:val="18"/>
              </w:rPr>
              <w:t>36</w:t>
            </w:r>
          </w:p>
        </w:tc>
        <w:tc>
          <w:tcPr>
            <w:tcW w:w="3969" w:type="dxa"/>
          </w:tcPr>
          <w:p w14:paraId="7F242DA8"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29F888C8"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3EA43926"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3D312E23"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22C3CB8F"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45473B0" w14:textId="77777777" w:rsidTr="005830F3">
        <w:tc>
          <w:tcPr>
            <w:tcW w:w="648" w:type="dxa"/>
          </w:tcPr>
          <w:p w14:paraId="580204BD" w14:textId="77777777" w:rsidR="00F86C52" w:rsidRPr="00AA36EF" w:rsidRDefault="00F86C52" w:rsidP="005830F3">
            <w:pPr>
              <w:keepNext/>
              <w:keepLines/>
              <w:spacing w:after="0"/>
              <w:jc w:val="center"/>
            </w:pPr>
            <w:r w:rsidRPr="00AA36EF">
              <w:rPr>
                <w:rFonts w:ascii="Arial" w:hAnsi="Arial"/>
                <w:sz w:val="18"/>
              </w:rPr>
              <w:t>37</w:t>
            </w:r>
          </w:p>
        </w:tc>
        <w:tc>
          <w:tcPr>
            <w:tcW w:w="3969" w:type="dxa"/>
          </w:tcPr>
          <w:p w14:paraId="607CAC43"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user with GROUP A is “de-affiliating”</w:t>
            </w:r>
          </w:p>
        </w:tc>
        <w:tc>
          <w:tcPr>
            <w:tcW w:w="709" w:type="dxa"/>
            <w:vAlign w:val="center"/>
          </w:tcPr>
          <w:p w14:paraId="29E96BDF"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7ADC0234"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654D8DEF"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6B4AEC3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2DB3B74B" w14:textId="77777777" w:rsidTr="005830F3">
        <w:trPr>
          <w:trHeight w:val="90"/>
        </w:trPr>
        <w:tc>
          <w:tcPr>
            <w:tcW w:w="648" w:type="dxa"/>
            <w:tcBorders>
              <w:top w:val="single" w:sz="4" w:space="0" w:color="auto"/>
              <w:left w:val="single" w:sz="4" w:space="0" w:color="auto"/>
              <w:bottom w:val="single" w:sz="4" w:space="0" w:color="auto"/>
              <w:right w:val="single" w:sz="4" w:space="0" w:color="auto"/>
            </w:tcBorders>
          </w:tcPr>
          <w:p w14:paraId="26E6F6E3" w14:textId="77777777" w:rsidR="00F86C52" w:rsidRPr="00AA36EF" w:rsidRDefault="00F86C52" w:rsidP="005830F3">
            <w:pPr>
              <w:keepNext/>
              <w:keepLines/>
              <w:spacing w:after="0"/>
              <w:jc w:val="center"/>
            </w:pPr>
            <w:r w:rsidRPr="00AA36EF">
              <w:rPr>
                <w:rFonts w:ascii="Arial" w:hAnsi="Arial"/>
                <w:sz w:val="18"/>
              </w:rPr>
              <w:t>37A</w:t>
            </w:r>
          </w:p>
        </w:tc>
        <w:tc>
          <w:tcPr>
            <w:tcW w:w="3969" w:type="dxa"/>
            <w:tcBorders>
              <w:top w:val="single" w:sz="4" w:space="0" w:color="auto"/>
              <w:left w:val="single" w:sz="4" w:space="0" w:color="auto"/>
              <w:bottom w:val="single" w:sz="4" w:space="0" w:color="auto"/>
              <w:right w:val="single" w:sz="4" w:space="0" w:color="auto"/>
            </w:tcBorders>
          </w:tcPr>
          <w:p w14:paraId="059A350A"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7F17A8E"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55F75CB8"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DACF575"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3F515196" w14:textId="77777777" w:rsidR="00F86C52" w:rsidRPr="00AA36EF" w:rsidRDefault="00F86C52" w:rsidP="005830F3">
            <w:pPr>
              <w:keepNext/>
              <w:keepLines/>
              <w:spacing w:after="0"/>
              <w:jc w:val="center"/>
            </w:pPr>
            <w:r w:rsidRPr="00AA36EF">
              <w:t>-</w:t>
            </w:r>
          </w:p>
        </w:tc>
      </w:tr>
      <w:tr w:rsidR="00F86C52" w:rsidRPr="00AA36EF" w14:paraId="0FA3C0B0" w14:textId="77777777" w:rsidTr="005830F3">
        <w:tc>
          <w:tcPr>
            <w:tcW w:w="648" w:type="dxa"/>
            <w:tcBorders>
              <w:top w:val="single" w:sz="4" w:space="0" w:color="auto"/>
              <w:left w:val="single" w:sz="4" w:space="0" w:color="auto"/>
              <w:bottom w:val="single" w:sz="4" w:space="0" w:color="auto"/>
              <w:right w:val="single" w:sz="4" w:space="0" w:color="auto"/>
            </w:tcBorders>
          </w:tcPr>
          <w:p w14:paraId="628B7CE1" w14:textId="77777777" w:rsidR="00F86C52" w:rsidRPr="00AA36EF" w:rsidRDefault="00F86C52" w:rsidP="005830F3">
            <w:pPr>
              <w:keepNext/>
              <w:keepLines/>
              <w:spacing w:after="0"/>
              <w:jc w:val="center"/>
              <w:rPr>
                <w:rFonts w:ascii="Arial" w:hAnsi="Arial"/>
                <w:sz w:val="18"/>
              </w:rPr>
            </w:pPr>
            <w:r w:rsidRPr="00AA36EF">
              <w:rPr>
                <w:rFonts w:ascii="Arial" w:hAnsi="Arial"/>
                <w:sz w:val="18"/>
              </w:rPr>
              <w:t>37B</w:t>
            </w:r>
          </w:p>
        </w:tc>
        <w:tc>
          <w:tcPr>
            <w:tcW w:w="3969" w:type="dxa"/>
            <w:tcBorders>
              <w:top w:val="single" w:sz="4" w:space="0" w:color="auto"/>
              <w:left w:val="single" w:sz="4" w:space="0" w:color="auto"/>
              <w:bottom w:val="single" w:sz="4" w:space="0" w:color="auto"/>
              <w:right w:val="single" w:sz="4" w:space="0" w:color="auto"/>
            </w:tcBorders>
          </w:tcPr>
          <w:p w14:paraId="1C42AC44"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44D76F17" w14:textId="77777777" w:rsidR="00F86C52" w:rsidRPr="00AA36EF" w:rsidRDefault="00F86C52" w:rsidP="005830F3">
            <w:pPr>
              <w:keepNext/>
              <w:keepLines/>
              <w:spacing w:after="0"/>
              <w:jc w:val="center"/>
              <w:rPr>
                <w:rFonts w:ascii="Arial" w:hAnsi="Arial"/>
                <w:sz w:val="18"/>
              </w:rPr>
            </w:pPr>
            <w:r w:rsidRPr="00AA36E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17CD9CA6" w14:textId="77777777" w:rsidR="00F86C52" w:rsidRPr="00AA36EF" w:rsidRDefault="00F86C52" w:rsidP="005830F3">
            <w:pPr>
              <w:pStyle w:val="TAL"/>
              <w:rPr>
                <w:rFonts w:cs="Arial"/>
                <w:szCs w:val="18"/>
              </w:rPr>
            </w:pPr>
            <w:r w:rsidRPr="00AA36EF">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45FF573C"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6FC264D9" w14:textId="77777777" w:rsidR="00F86C52" w:rsidRPr="00AA36EF" w:rsidRDefault="00F86C52" w:rsidP="005830F3">
            <w:pPr>
              <w:keepNext/>
              <w:keepLines/>
              <w:spacing w:after="0"/>
              <w:jc w:val="center"/>
            </w:pPr>
            <w:r w:rsidRPr="00AA36EF">
              <w:t>-</w:t>
            </w:r>
          </w:p>
        </w:tc>
      </w:tr>
      <w:tr w:rsidR="00F86C52" w:rsidRPr="00AA36EF" w14:paraId="53209A50" w14:textId="77777777" w:rsidTr="005830F3">
        <w:tc>
          <w:tcPr>
            <w:tcW w:w="648" w:type="dxa"/>
            <w:tcBorders>
              <w:top w:val="single" w:sz="4" w:space="0" w:color="auto"/>
              <w:left w:val="single" w:sz="4" w:space="0" w:color="auto"/>
              <w:bottom w:val="single" w:sz="4" w:space="0" w:color="auto"/>
              <w:right w:val="single" w:sz="4" w:space="0" w:color="auto"/>
            </w:tcBorders>
          </w:tcPr>
          <w:p w14:paraId="1823CA20" w14:textId="77777777" w:rsidR="00F86C52" w:rsidRPr="00AA36EF" w:rsidRDefault="00F86C52" w:rsidP="005830F3">
            <w:pPr>
              <w:keepNext/>
              <w:keepLines/>
              <w:spacing w:after="0"/>
              <w:jc w:val="center"/>
              <w:rPr>
                <w:rFonts w:ascii="Arial" w:hAnsi="Arial"/>
                <w:sz w:val="18"/>
              </w:rPr>
            </w:pPr>
            <w:r w:rsidRPr="00AA36EF">
              <w:rPr>
                <w:rFonts w:ascii="Arial" w:hAnsi="Arial"/>
                <w:sz w:val="18"/>
              </w:rPr>
              <w:t>37C</w:t>
            </w:r>
          </w:p>
        </w:tc>
        <w:tc>
          <w:tcPr>
            <w:tcW w:w="3969" w:type="dxa"/>
            <w:tcBorders>
              <w:top w:val="single" w:sz="4" w:space="0" w:color="auto"/>
              <w:left w:val="single" w:sz="4" w:space="0" w:color="auto"/>
              <w:bottom w:val="single" w:sz="4" w:space="0" w:color="auto"/>
              <w:right w:val="single" w:sz="4" w:space="0" w:color="auto"/>
            </w:tcBorders>
          </w:tcPr>
          <w:p w14:paraId="300DEB38"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10582A9" w14:textId="77777777" w:rsidR="00F86C52" w:rsidRPr="00AA36EF" w:rsidRDefault="00F86C52" w:rsidP="005830F3">
            <w:pPr>
              <w:keepNext/>
              <w:keepLines/>
              <w:spacing w:after="0"/>
              <w:jc w:val="center"/>
              <w:rPr>
                <w:rFonts w:ascii="Arial" w:hAnsi="Arial"/>
                <w:sz w:val="18"/>
              </w:rP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6B725386"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1BFB3C7C"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104C1DD1" w14:textId="77777777" w:rsidR="00F86C52" w:rsidRPr="00AA36EF" w:rsidRDefault="00F86C52" w:rsidP="005830F3">
            <w:pPr>
              <w:keepNext/>
              <w:keepLines/>
              <w:spacing w:after="0"/>
              <w:jc w:val="center"/>
            </w:pPr>
            <w:r w:rsidRPr="00AA36EF">
              <w:t>-</w:t>
            </w:r>
          </w:p>
        </w:tc>
      </w:tr>
      <w:tr w:rsidR="00F86C52" w:rsidRPr="00AA36EF" w14:paraId="4A2CF50E" w14:textId="77777777" w:rsidTr="005830F3">
        <w:tc>
          <w:tcPr>
            <w:tcW w:w="648" w:type="dxa"/>
          </w:tcPr>
          <w:p w14:paraId="24CCE287" w14:textId="77777777" w:rsidR="00F86C52" w:rsidRPr="00AA36EF" w:rsidRDefault="00F86C52" w:rsidP="005830F3">
            <w:pPr>
              <w:keepNext/>
              <w:keepLines/>
              <w:spacing w:after="0"/>
              <w:jc w:val="center"/>
            </w:pPr>
            <w:bookmarkStart w:id="16" w:name="_Hlk54952214"/>
            <w:r w:rsidRPr="00AA36EF">
              <w:rPr>
                <w:rFonts w:ascii="Arial" w:hAnsi="Arial"/>
                <w:sz w:val="18"/>
              </w:rPr>
              <w:t>38</w:t>
            </w:r>
          </w:p>
        </w:tc>
        <w:tc>
          <w:tcPr>
            <w:tcW w:w="3969" w:type="dxa"/>
          </w:tcPr>
          <w:p w14:paraId="631B2B5C"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MCPTT User is no longer affiliated with GROUP A?</w:t>
            </w:r>
          </w:p>
          <w:p w14:paraId="245B4BDB"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D79C575"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2398FC7C" w14:textId="77777777" w:rsidR="00F86C52" w:rsidRPr="00AA36EF" w:rsidRDefault="00F86C52" w:rsidP="005830F3">
            <w:pPr>
              <w:pStyle w:val="TAL"/>
              <w:rPr>
                <w:rFonts w:cs="Arial"/>
                <w:szCs w:val="18"/>
              </w:rPr>
            </w:pPr>
            <w:r w:rsidRPr="00AA36EF">
              <w:rPr>
                <w:rFonts w:cs="Arial"/>
                <w:szCs w:val="18"/>
              </w:rPr>
              <w:t>-</w:t>
            </w:r>
          </w:p>
        </w:tc>
        <w:tc>
          <w:tcPr>
            <w:tcW w:w="567" w:type="dxa"/>
          </w:tcPr>
          <w:p w14:paraId="3F1AF8DD"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08CA0BA2" w14:textId="77777777" w:rsidR="00F86C52" w:rsidRPr="00AA36EF" w:rsidRDefault="00F86C52" w:rsidP="005830F3">
            <w:pPr>
              <w:keepNext/>
              <w:keepLines/>
              <w:spacing w:after="0"/>
              <w:jc w:val="center"/>
            </w:pPr>
            <w:r w:rsidRPr="00AA36EF">
              <w:rPr>
                <w:rFonts w:ascii="Arial" w:hAnsi="Arial"/>
                <w:sz w:val="18"/>
              </w:rPr>
              <w:t>P</w:t>
            </w:r>
          </w:p>
        </w:tc>
      </w:tr>
      <w:bookmarkEnd w:id="16"/>
      <w:tr w:rsidR="00F86C52" w:rsidRPr="00AA36EF" w14:paraId="381423AF" w14:textId="77777777" w:rsidTr="005830F3">
        <w:tc>
          <w:tcPr>
            <w:tcW w:w="648" w:type="dxa"/>
          </w:tcPr>
          <w:p w14:paraId="39C2048F" w14:textId="77777777" w:rsidR="00F86C52" w:rsidRPr="00AA36EF" w:rsidRDefault="00F86C52" w:rsidP="005830F3">
            <w:pPr>
              <w:keepNext/>
              <w:keepLines/>
              <w:spacing w:after="0"/>
              <w:jc w:val="center"/>
            </w:pPr>
            <w:r w:rsidRPr="00AA36EF">
              <w:rPr>
                <w:rFonts w:ascii="Arial" w:hAnsi="Arial"/>
                <w:sz w:val="18"/>
              </w:rPr>
              <w:t>39</w:t>
            </w:r>
          </w:p>
        </w:tc>
        <w:tc>
          <w:tcPr>
            <w:tcW w:w="3969" w:type="dxa"/>
          </w:tcPr>
          <w:p w14:paraId="6335C00F" w14:textId="77777777" w:rsidR="00F86C52" w:rsidRPr="00AA36EF" w:rsidRDefault="00F86C52" w:rsidP="005830F3">
            <w:pPr>
              <w:pStyle w:val="TAL"/>
              <w:rPr>
                <w:rFonts w:cs="Arial"/>
                <w:szCs w:val="18"/>
              </w:rPr>
            </w:pPr>
            <w:r w:rsidRPr="00AA36EF">
              <w:rPr>
                <w:rFonts w:cs="Arial"/>
                <w:szCs w:val="18"/>
              </w:rPr>
              <w:t>The SS sends a SIP MESSAGE to the MCPTT Client to affiliate the MCPTT User to GROUP A via negotiated mode</w:t>
            </w:r>
          </w:p>
        </w:tc>
        <w:tc>
          <w:tcPr>
            <w:tcW w:w="709" w:type="dxa"/>
          </w:tcPr>
          <w:p w14:paraId="2015DEAF"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020CB43F" w14:textId="77777777" w:rsidR="00F86C52" w:rsidRPr="00AA36EF" w:rsidRDefault="00F86C52" w:rsidP="005830F3">
            <w:pPr>
              <w:pStyle w:val="TAL"/>
              <w:rPr>
                <w:rFonts w:cs="Arial"/>
                <w:szCs w:val="18"/>
              </w:rPr>
            </w:pPr>
            <w:r w:rsidRPr="00AA36EF">
              <w:rPr>
                <w:rFonts w:cs="Arial"/>
                <w:szCs w:val="18"/>
              </w:rPr>
              <w:t>SIP MESSAGE</w:t>
            </w:r>
          </w:p>
        </w:tc>
        <w:tc>
          <w:tcPr>
            <w:tcW w:w="567" w:type="dxa"/>
          </w:tcPr>
          <w:p w14:paraId="3C6B921B"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5D0D8A7"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7C0574A" w14:textId="77777777" w:rsidTr="005830F3">
        <w:tc>
          <w:tcPr>
            <w:tcW w:w="648" w:type="dxa"/>
          </w:tcPr>
          <w:p w14:paraId="77A9C012" w14:textId="77777777" w:rsidR="00F86C52" w:rsidRPr="00AA36EF" w:rsidRDefault="00F86C52" w:rsidP="005830F3">
            <w:pPr>
              <w:keepNext/>
              <w:keepLines/>
              <w:spacing w:after="0"/>
              <w:jc w:val="center"/>
            </w:pPr>
            <w:r w:rsidRPr="00AA36EF">
              <w:rPr>
                <w:rFonts w:ascii="Arial" w:hAnsi="Arial"/>
                <w:sz w:val="18"/>
              </w:rPr>
              <w:t>40</w:t>
            </w:r>
          </w:p>
        </w:tc>
        <w:tc>
          <w:tcPr>
            <w:tcW w:w="3969" w:type="dxa"/>
          </w:tcPr>
          <w:p w14:paraId="463A6807" w14:textId="77777777" w:rsidR="00F86C52" w:rsidRPr="00AA36EF" w:rsidRDefault="00F86C52" w:rsidP="005830F3">
            <w:pPr>
              <w:pStyle w:val="TAL"/>
              <w:rPr>
                <w:rFonts w:cs="Arial"/>
                <w:szCs w:val="18"/>
              </w:rPr>
            </w:pPr>
            <w:r w:rsidRPr="00AA36EF">
              <w:rPr>
                <w:rFonts w:cs="Arial"/>
                <w:szCs w:val="18"/>
              </w:rPr>
              <w:t xml:space="preserve">Check: Does the UE (MCPTT Client) send a SIP 200 (OK) message in response to the SIP MESSAGE </w:t>
            </w:r>
            <w:proofErr w:type="spellStart"/>
            <w:r w:rsidRPr="00AA36EF">
              <w:rPr>
                <w:rFonts w:cs="Arial"/>
                <w:szCs w:val="18"/>
              </w:rPr>
              <w:t>message</w:t>
            </w:r>
            <w:proofErr w:type="spellEnd"/>
            <w:r w:rsidRPr="00AA36EF">
              <w:rPr>
                <w:rFonts w:cs="Arial"/>
                <w:szCs w:val="18"/>
              </w:rPr>
              <w:t xml:space="preserve">? </w:t>
            </w:r>
          </w:p>
        </w:tc>
        <w:tc>
          <w:tcPr>
            <w:tcW w:w="709" w:type="dxa"/>
          </w:tcPr>
          <w:p w14:paraId="49B5A730"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58DBC3B0"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01EF1C52" w14:textId="77777777" w:rsidR="00F86C52" w:rsidRPr="00AA36EF" w:rsidRDefault="00F86C52" w:rsidP="005830F3">
            <w:pPr>
              <w:keepNext/>
              <w:keepLines/>
              <w:spacing w:after="0"/>
              <w:jc w:val="center"/>
            </w:pPr>
            <w:r w:rsidRPr="00AA36EF">
              <w:rPr>
                <w:rFonts w:ascii="Arial" w:hAnsi="Arial"/>
                <w:sz w:val="18"/>
              </w:rPr>
              <w:t>9</w:t>
            </w:r>
          </w:p>
        </w:tc>
        <w:tc>
          <w:tcPr>
            <w:tcW w:w="892" w:type="dxa"/>
          </w:tcPr>
          <w:p w14:paraId="4D1E200C"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6B0E9C33" w14:textId="77777777" w:rsidTr="005830F3">
        <w:tc>
          <w:tcPr>
            <w:tcW w:w="648" w:type="dxa"/>
          </w:tcPr>
          <w:p w14:paraId="48E15DB7" w14:textId="77777777" w:rsidR="00F86C52" w:rsidRPr="00AA36EF" w:rsidRDefault="00F86C52" w:rsidP="005830F3">
            <w:pPr>
              <w:keepNext/>
              <w:keepLines/>
              <w:spacing w:after="0"/>
              <w:jc w:val="center"/>
            </w:pPr>
            <w:r w:rsidRPr="00AA36EF">
              <w:rPr>
                <w:rFonts w:ascii="Arial" w:hAnsi="Arial"/>
                <w:sz w:val="18"/>
              </w:rPr>
              <w:t>41</w:t>
            </w:r>
          </w:p>
        </w:tc>
        <w:tc>
          <w:tcPr>
            <w:tcW w:w="3969" w:type="dxa"/>
          </w:tcPr>
          <w:p w14:paraId="08D5194A"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another user is requesting the MCPTT User affiliate to GROUP A?</w:t>
            </w:r>
          </w:p>
          <w:p w14:paraId="7237DD42"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643021B7"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258A4352" w14:textId="77777777" w:rsidR="00F86C52" w:rsidRPr="00AA36EF" w:rsidRDefault="00F86C52" w:rsidP="005830F3">
            <w:pPr>
              <w:pStyle w:val="TAL"/>
              <w:rPr>
                <w:rFonts w:cs="Arial"/>
                <w:szCs w:val="18"/>
              </w:rPr>
            </w:pPr>
            <w:r w:rsidRPr="00AA36EF">
              <w:rPr>
                <w:rFonts w:cs="Arial"/>
                <w:szCs w:val="18"/>
              </w:rPr>
              <w:t>-</w:t>
            </w:r>
          </w:p>
        </w:tc>
        <w:tc>
          <w:tcPr>
            <w:tcW w:w="567" w:type="dxa"/>
          </w:tcPr>
          <w:p w14:paraId="44457276" w14:textId="77777777" w:rsidR="00F86C52" w:rsidRPr="00AA36EF" w:rsidRDefault="00F86C52" w:rsidP="005830F3">
            <w:pPr>
              <w:keepNext/>
              <w:keepLines/>
              <w:spacing w:after="0"/>
              <w:jc w:val="center"/>
            </w:pPr>
            <w:r w:rsidRPr="00AA36EF">
              <w:rPr>
                <w:rFonts w:ascii="Arial" w:hAnsi="Arial"/>
                <w:sz w:val="18"/>
              </w:rPr>
              <w:t>9</w:t>
            </w:r>
          </w:p>
        </w:tc>
        <w:tc>
          <w:tcPr>
            <w:tcW w:w="892" w:type="dxa"/>
          </w:tcPr>
          <w:p w14:paraId="3744F242"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4A59490" w14:textId="77777777" w:rsidTr="005830F3">
        <w:tc>
          <w:tcPr>
            <w:tcW w:w="648" w:type="dxa"/>
          </w:tcPr>
          <w:p w14:paraId="2A8B42A5" w14:textId="77777777" w:rsidR="00F86C52" w:rsidRPr="00AA36EF" w:rsidRDefault="00F86C52" w:rsidP="005830F3">
            <w:pPr>
              <w:keepNext/>
              <w:keepLines/>
              <w:spacing w:after="0"/>
              <w:jc w:val="center"/>
            </w:pPr>
            <w:r w:rsidRPr="00AA36EF">
              <w:rPr>
                <w:rFonts w:ascii="Arial" w:hAnsi="Arial"/>
                <w:sz w:val="18"/>
              </w:rPr>
              <w:t>42</w:t>
            </w:r>
          </w:p>
        </w:tc>
        <w:tc>
          <w:tcPr>
            <w:tcW w:w="3969" w:type="dxa"/>
          </w:tcPr>
          <w:p w14:paraId="3B887FFF" w14:textId="77777777" w:rsidR="00F86C52" w:rsidRPr="00AA36EF" w:rsidRDefault="00F86C52" w:rsidP="005830F3">
            <w:pPr>
              <w:pStyle w:val="TAL"/>
              <w:rPr>
                <w:rFonts w:cs="Arial"/>
                <w:szCs w:val="18"/>
              </w:rPr>
            </w:pPr>
            <w:r w:rsidRPr="00AA36EF">
              <w:rPr>
                <w:rFonts w:cs="Arial"/>
                <w:szCs w:val="18"/>
              </w:rPr>
              <w:t>Make the MCPTT User accept to affiliate to GROUP A.</w:t>
            </w:r>
          </w:p>
          <w:p w14:paraId="7EA31B1F"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2546B06"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0B9A9B47" w14:textId="77777777" w:rsidR="00F86C52" w:rsidRPr="00AA36EF" w:rsidRDefault="00F86C52" w:rsidP="005830F3">
            <w:pPr>
              <w:pStyle w:val="TAL"/>
              <w:rPr>
                <w:rFonts w:cs="Arial"/>
                <w:szCs w:val="18"/>
              </w:rPr>
            </w:pPr>
            <w:r w:rsidRPr="00AA36EF">
              <w:rPr>
                <w:rFonts w:cs="Arial"/>
                <w:szCs w:val="18"/>
              </w:rPr>
              <w:t>-</w:t>
            </w:r>
          </w:p>
        </w:tc>
        <w:tc>
          <w:tcPr>
            <w:tcW w:w="567" w:type="dxa"/>
          </w:tcPr>
          <w:p w14:paraId="45439AF4"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4D9C6A4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67DB45D" w14:textId="77777777" w:rsidTr="005830F3">
        <w:tc>
          <w:tcPr>
            <w:tcW w:w="648" w:type="dxa"/>
          </w:tcPr>
          <w:p w14:paraId="5F411454" w14:textId="77777777" w:rsidR="00F86C52" w:rsidRPr="00AA36EF" w:rsidRDefault="00F86C52" w:rsidP="005830F3">
            <w:pPr>
              <w:keepNext/>
              <w:keepLines/>
              <w:spacing w:after="0"/>
              <w:jc w:val="center"/>
            </w:pPr>
            <w:r w:rsidRPr="00AA36EF">
              <w:rPr>
                <w:rFonts w:ascii="Arial" w:hAnsi="Arial"/>
                <w:sz w:val="18"/>
              </w:rPr>
              <w:t>43</w:t>
            </w:r>
          </w:p>
        </w:tc>
        <w:tc>
          <w:tcPr>
            <w:tcW w:w="3969" w:type="dxa"/>
          </w:tcPr>
          <w:p w14:paraId="5EB5C74F" w14:textId="77777777" w:rsidR="00F86C52" w:rsidRPr="00AA36EF" w:rsidRDefault="00F86C52" w:rsidP="005830F3">
            <w:pPr>
              <w:pStyle w:val="TAL"/>
              <w:rPr>
                <w:rFonts w:cs="Arial"/>
                <w:szCs w:val="18"/>
              </w:rPr>
            </w:pPr>
            <w:r w:rsidRPr="00AA36EF">
              <w:rPr>
                <w:rFonts w:cs="Arial"/>
                <w:szCs w:val="18"/>
              </w:rPr>
              <w:t>Check: Does the UE (MCPTT Client) send a SIP PUBLISH message to affiliate with GROUP A?</w:t>
            </w:r>
          </w:p>
        </w:tc>
        <w:tc>
          <w:tcPr>
            <w:tcW w:w="709" w:type="dxa"/>
          </w:tcPr>
          <w:p w14:paraId="7EAC1802"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2B21FDAA"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520D1CD4" w14:textId="77777777" w:rsidR="00F86C52" w:rsidRPr="00AA36EF" w:rsidRDefault="00F86C52" w:rsidP="005830F3">
            <w:pPr>
              <w:keepNext/>
              <w:keepLines/>
              <w:spacing w:after="0"/>
              <w:jc w:val="center"/>
            </w:pPr>
            <w:r w:rsidRPr="00AA36EF">
              <w:rPr>
                <w:rFonts w:ascii="Arial" w:hAnsi="Arial"/>
                <w:sz w:val="18"/>
              </w:rPr>
              <w:t>9</w:t>
            </w:r>
          </w:p>
        </w:tc>
        <w:tc>
          <w:tcPr>
            <w:tcW w:w="892" w:type="dxa"/>
          </w:tcPr>
          <w:p w14:paraId="5C17C216"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5B7BD10C" w14:textId="77777777" w:rsidTr="005830F3">
        <w:tc>
          <w:tcPr>
            <w:tcW w:w="648" w:type="dxa"/>
          </w:tcPr>
          <w:p w14:paraId="6F7D1C9D" w14:textId="77777777" w:rsidR="00F86C52" w:rsidRPr="00AA36EF" w:rsidRDefault="00F86C52" w:rsidP="005830F3">
            <w:pPr>
              <w:keepNext/>
              <w:keepLines/>
              <w:spacing w:after="0"/>
              <w:jc w:val="center"/>
            </w:pPr>
            <w:r w:rsidRPr="00AA36EF">
              <w:rPr>
                <w:rFonts w:ascii="Arial" w:hAnsi="Arial"/>
                <w:sz w:val="18"/>
              </w:rPr>
              <w:t>44</w:t>
            </w:r>
          </w:p>
        </w:tc>
        <w:tc>
          <w:tcPr>
            <w:tcW w:w="3969" w:type="dxa"/>
          </w:tcPr>
          <w:p w14:paraId="2DBFA228"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2BBC9A65"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7D7BE190"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14895F74"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51FAEA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6B4FD839" w14:textId="77777777" w:rsidTr="005830F3">
        <w:tc>
          <w:tcPr>
            <w:tcW w:w="648" w:type="dxa"/>
          </w:tcPr>
          <w:p w14:paraId="380FA2C9" w14:textId="77777777" w:rsidR="00F86C52" w:rsidRPr="00AA36EF" w:rsidRDefault="00F86C52" w:rsidP="005830F3">
            <w:pPr>
              <w:keepNext/>
              <w:keepLines/>
              <w:spacing w:after="0"/>
              <w:jc w:val="center"/>
            </w:pPr>
            <w:r w:rsidRPr="00AA36EF">
              <w:rPr>
                <w:rFonts w:ascii="Arial" w:hAnsi="Arial"/>
                <w:sz w:val="18"/>
              </w:rPr>
              <w:t>45</w:t>
            </w:r>
          </w:p>
        </w:tc>
        <w:tc>
          <w:tcPr>
            <w:tcW w:w="3969" w:type="dxa"/>
          </w:tcPr>
          <w:p w14:paraId="4AE4C24D"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MCPTT USER with GROUP A is “affiliating”</w:t>
            </w:r>
          </w:p>
        </w:tc>
        <w:tc>
          <w:tcPr>
            <w:tcW w:w="709" w:type="dxa"/>
            <w:vAlign w:val="center"/>
          </w:tcPr>
          <w:p w14:paraId="44FED02D"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7E851DC5"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53D3FD16"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6A10BD7"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74B552F2" w14:textId="77777777" w:rsidTr="005830F3">
        <w:tc>
          <w:tcPr>
            <w:tcW w:w="648" w:type="dxa"/>
            <w:tcBorders>
              <w:top w:val="single" w:sz="4" w:space="0" w:color="auto"/>
              <w:left w:val="single" w:sz="4" w:space="0" w:color="auto"/>
              <w:bottom w:val="single" w:sz="4" w:space="0" w:color="auto"/>
              <w:right w:val="single" w:sz="4" w:space="0" w:color="auto"/>
            </w:tcBorders>
          </w:tcPr>
          <w:p w14:paraId="7126E77C" w14:textId="77777777" w:rsidR="00F86C52" w:rsidRPr="00AA36EF" w:rsidRDefault="00F86C52" w:rsidP="005830F3">
            <w:pPr>
              <w:keepNext/>
              <w:keepLines/>
              <w:spacing w:after="0"/>
              <w:jc w:val="center"/>
            </w:pPr>
            <w:r w:rsidRPr="00AA36EF">
              <w:rPr>
                <w:rFonts w:ascii="Arial" w:hAnsi="Arial"/>
                <w:sz w:val="18"/>
              </w:rPr>
              <w:t>45A</w:t>
            </w:r>
          </w:p>
        </w:tc>
        <w:tc>
          <w:tcPr>
            <w:tcW w:w="3969" w:type="dxa"/>
            <w:tcBorders>
              <w:top w:val="single" w:sz="4" w:space="0" w:color="auto"/>
              <w:left w:val="single" w:sz="4" w:space="0" w:color="auto"/>
              <w:bottom w:val="single" w:sz="4" w:space="0" w:color="auto"/>
              <w:right w:val="single" w:sz="4" w:space="0" w:color="auto"/>
            </w:tcBorders>
          </w:tcPr>
          <w:p w14:paraId="7C8B65B9"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ACA56C8"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0F6FF1C7"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49B1ED5"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5DFAAC6A" w14:textId="77777777" w:rsidR="00F86C52" w:rsidRPr="00AA36EF" w:rsidRDefault="00F86C52" w:rsidP="005830F3">
            <w:pPr>
              <w:keepNext/>
              <w:keepLines/>
              <w:spacing w:after="0"/>
              <w:jc w:val="center"/>
            </w:pPr>
            <w:r w:rsidRPr="00AA36EF">
              <w:t>-</w:t>
            </w:r>
          </w:p>
        </w:tc>
      </w:tr>
      <w:tr w:rsidR="00F86C52" w:rsidRPr="00AA36EF" w14:paraId="2FC1855A" w14:textId="77777777" w:rsidTr="005830F3">
        <w:tc>
          <w:tcPr>
            <w:tcW w:w="648" w:type="dxa"/>
          </w:tcPr>
          <w:p w14:paraId="6B3BF217" w14:textId="77777777" w:rsidR="00F86C52" w:rsidRPr="00AA36EF" w:rsidRDefault="00F86C52" w:rsidP="005830F3">
            <w:pPr>
              <w:keepNext/>
              <w:keepLines/>
              <w:spacing w:after="0"/>
              <w:jc w:val="center"/>
            </w:pPr>
            <w:r w:rsidRPr="00AA36EF">
              <w:rPr>
                <w:rFonts w:ascii="Arial" w:hAnsi="Arial"/>
                <w:sz w:val="18"/>
              </w:rPr>
              <w:t>46</w:t>
            </w:r>
          </w:p>
        </w:tc>
        <w:tc>
          <w:tcPr>
            <w:tcW w:w="3969" w:type="dxa"/>
          </w:tcPr>
          <w:p w14:paraId="75C35703"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MCPTT USER with GROUP A is “affiliated”</w:t>
            </w:r>
          </w:p>
        </w:tc>
        <w:tc>
          <w:tcPr>
            <w:tcW w:w="709" w:type="dxa"/>
            <w:vAlign w:val="center"/>
          </w:tcPr>
          <w:p w14:paraId="61EDF544"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00E71031"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3B64DD26"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2784E13C"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DB1DF8B" w14:textId="77777777" w:rsidTr="005830F3">
        <w:tc>
          <w:tcPr>
            <w:tcW w:w="648" w:type="dxa"/>
            <w:tcBorders>
              <w:top w:val="single" w:sz="4" w:space="0" w:color="auto"/>
              <w:left w:val="single" w:sz="4" w:space="0" w:color="auto"/>
              <w:bottom w:val="single" w:sz="4" w:space="0" w:color="auto"/>
              <w:right w:val="single" w:sz="4" w:space="0" w:color="auto"/>
            </w:tcBorders>
          </w:tcPr>
          <w:p w14:paraId="2E259D45" w14:textId="77777777" w:rsidR="00F86C52" w:rsidRPr="00AA36EF" w:rsidRDefault="00F86C52" w:rsidP="005830F3">
            <w:pPr>
              <w:keepNext/>
              <w:keepLines/>
              <w:spacing w:after="0"/>
              <w:jc w:val="center"/>
            </w:pPr>
            <w:r w:rsidRPr="00AA36EF">
              <w:rPr>
                <w:rFonts w:ascii="Arial" w:hAnsi="Arial"/>
                <w:sz w:val="18"/>
              </w:rPr>
              <w:t>46A</w:t>
            </w:r>
          </w:p>
        </w:tc>
        <w:tc>
          <w:tcPr>
            <w:tcW w:w="3969" w:type="dxa"/>
            <w:tcBorders>
              <w:top w:val="single" w:sz="4" w:space="0" w:color="auto"/>
              <w:left w:val="single" w:sz="4" w:space="0" w:color="auto"/>
              <w:bottom w:val="single" w:sz="4" w:space="0" w:color="auto"/>
              <w:right w:val="single" w:sz="4" w:space="0" w:color="auto"/>
            </w:tcBorders>
          </w:tcPr>
          <w:p w14:paraId="740F3628"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69D916C"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65E09D7F"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506F2FD"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26A4DCA8" w14:textId="77777777" w:rsidR="00F86C52" w:rsidRPr="00AA36EF" w:rsidRDefault="00F86C52" w:rsidP="005830F3">
            <w:pPr>
              <w:keepNext/>
              <w:keepLines/>
              <w:spacing w:after="0"/>
              <w:jc w:val="center"/>
            </w:pPr>
            <w:r w:rsidRPr="00AA36EF">
              <w:t>-</w:t>
            </w:r>
          </w:p>
        </w:tc>
      </w:tr>
      <w:tr w:rsidR="00F86C52" w:rsidRPr="00AA36EF" w14:paraId="0C96955A" w14:textId="77777777" w:rsidTr="005830F3">
        <w:tc>
          <w:tcPr>
            <w:tcW w:w="648" w:type="dxa"/>
          </w:tcPr>
          <w:p w14:paraId="4BD9880D" w14:textId="77777777" w:rsidR="00F86C52" w:rsidRPr="00AA36EF" w:rsidRDefault="00F86C52" w:rsidP="005830F3">
            <w:pPr>
              <w:keepNext/>
              <w:keepLines/>
              <w:spacing w:after="0"/>
              <w:jc w:val="center"/>
            </w:pPr>
            <w:r w:rsidRPr="00AA36EF">
              <w:rPr>
                <w:rFonts w:ascii="Arial" w:hAnsi="Arial"/>
                <w:sz w:val="18"/>
              </w:rPr>
              <w:t>47</w:t>
            </w:r>
          </w:p>
        </w:tc>
        <w:tc>
          <w:tcPr>
            <w:tcW w:w="3969" w:type="dxa"/>
          </w:tcPr>
          <w:p w14:paraId="7345292B"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MCPTT User is now affiliated with GROUP A?</w:t>
            </w:r>
          </w:p>
          <w:p w14:paraId="3F495DA4"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7C9A42B4"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44FDE355" w14:textId="77777777" w:rsidR="00F86C52" w:rsidRPr="00AA36EF" w:rsidRDefault="00F86C52" w:rsidP="005830F3">
            <w:pPr>
              <w:pStyle w:val="TAL"/>
              <w:rPr>
                <w:rFonts w:cs="Arial"/>
                <w:szCs w:val="18"/>
              </w:rPr>
            </w:pPr>
            <w:r w:rsidRPr="00AA36EF">
              <w:rPr>
                <w:rFonts w:cs="Arial"/>
                <w:szCs w:val="18"/>
              </w:rPr>
              <w:t>-</w:t>
            </w:r>
          </w:p>
        </w:tc>
        <w:tc>
          <w:tcPr>
            <w:tcW w:w="567" w:type="dxa"/>
          </w:tcPr>
          <w:p w14:paraId="5B071C1A"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3ACE04B0"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E76A2CD" w14:textId="77777777" w:rsidTr="005830F3">
        <w:tc>
          <w:tcPr>
            <w:tcW w:w="648" w:type="dxa"/>
          </w:tcPr>
          <w:p w14:paraId="07EC6721" w14:textId="77777777" w:rsidR="00F86C52" w:rsidRPr="00AA36EF" w:rsidRDefault="00F86C52" w:rsidP="005830F3">
            <w:pPr>
              <w:keepNext/>
              <w:keepLines/>
              <w:spacing w:after="0"/>
              <w:jc w:val="center"/>
            </w:pPr>
            <w:r w:rsidRPr="00AA36EF">
              <w:rPr>
                <w:rFonts w:ascii="Arial" w:hAnsi="Arial"/>
                <w:sz w:val="18"/>
              </w:rPr>
              <w:t>-</w:t>
            </w:r>
          </w:p>
        </w:tc>
        <w:tc>
          <w:tcPr>
            <w:tcW w:w="3969" w:type="dxa"/>
          </w:tcPr>
          <w:p w14:paraId="133D10C4" w14:textId="77777777" w:rsidR="00F86C52" w:rsidRPr="00AA36EF" w:rsidRDefault="00F86C52" w:rsidP="005830F3">
            <w:pPr>
              <w:pStyle w:val="TAL"/>
            </w:pPr>
            <w:r w:rsidRPr="00AA36EF">
              <w:t>EXCEPTION: SS releases the E-UTRA connection.</w:t>
            </w:r>
          </w:p>
        </w:tc>
        <w:tc>
          <w:tcPr>
            <w:tcW w:w="709" w:type="dxa"/>
          </w:tcPr>
          <w:p w14:paraId="28B8F663"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5AD0FCDE" w14:textId="77777777" w:rsidR="00F86C52" w:rsidRPr="00AA36EF" w:rsidRDefault="00F86C52" w:rsidP="005830F3">
            <w:pPr>
              <w:pStyle w:val="TAL"/>
            </w:pPr>
            <w:r w:rsidRPr="00AA36EF">
              <w:t>-</w:t>
            </w:r>
          </w:p>
        </w:tc>
        <w:tc>
          <w:tcPr>
            <w:tcW w:w="567" w:type="dxa"/>
          </w:tcPr>
          <w:p w14:paraId="1E81C6BD"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3B1FE53"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CCBB39A" w14:textId="77777777" w:rsidTr="005830F3">
        <w:tc>
          <w:tcPr>
            <w:tcW w:w="9762" w:type="dxa"/>
            <w:gridSpan w:val="6"/>
          </w:tcPr>
          <w:p w14:paraId="785054A2" w14:textId="77777777" w:rsidR="00F86C52" w:rsidRPr="00AA36EF" w:rsidRDefault="00F86C52" w:rsidP="005830F3">
            <w:pPr>
              <w:keepNext/>
              <w:keepLines/>
              <w:spacing w:after="0"/>
              <w:rPr>
                <w:rFonts w:ascii="Arial" w:hAnsi="Arial"/>
                <w:sz w:val="18"/>
              </w:rPr>
            </w:pPr>
            <w:r w:rsidRPr="00AA36EF">
              <w:rPr>
                <w:rFonts w:ascii="Arial" w:eastAsia="Calibri" w:hAnsi="Arial" w:cs="Arial"/>
                <w:sz w:val="18"/>
                <w:szCs w:val="18"/>
              </w:rPr>
              <w:lastRenderedPageBreak/>
              <w:t>NOTE 1: This is expected to be done via a suitable implementation dependent MMI.</w:t>
            </w:r>
          </w:p>
        </w:tc>
      </w:tr>
    </w:tbl>
    <w:p w14:paraId="6DB5F262" w14:textId="77777777" w:rsidR="00F86C52" w:rsidRPr="00AA36EF" w:rsidRDefault="00F86C52" w:rsidP="00F86C52"/>
    <w:p w14:paraId="782098D4" w14:textId="77777777" w:rsidR="00F86C52" w:rsidRPr="00AA36EF" w:rsidRDefault="00F86C52" w:rsidP="00F86C52">
      <w:pPr>
        <w:pStyle w:val="H6"/>
        <w:rPr>
          <w:lang w:val="en-GB"/>
        </w:rPr>
      </w:pPr>
      <w:r w:rsidRPr="00AA36EF">
        <w:rPr>
          <w:lang w:val="en-GB"/>
        </w:rPr>
        <w:t>5.3.3.3</w:t>
      </w:r>
      <w:r w:rsidRPr="00AA36EF">
        <w:rPr>
          <w:lang w:val="en-GB"/>
        </w:rPr>
        <w:tab/>
        <w:t>Specific message contents</w:t>
      </w:r>
    </w:p>
    <w:p w14:paraId="1593E757" w14:textId="77777777" w:rsidR="00F86C52" w:rsidRPr="00AA36EF" w:rsidRDefault="00F86C52" w:rsidP="00F86C52">
      <w:pPr>
        <w:pStyle w:val="TH"/>
      </w:pPr>
      <w:r w:rsidRPr="00AA36EF">
        <w:t>Table 5.3.3.3-1: SIP SUBSCRIBE (step 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 w:author="MCC160" w:date="2021-01-18T10: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8">
          <w:tblGrid>
            <w:gridCol w:w="2835"/>
            <w:gridCol w:w="2126"/>
            <w:gridCol w:w="2126"/>
            <w:gridCol w:w="1418"/>
            <w:gridCol w:w="1134"/>
          </w:tblGrid>
        </w:tblGridChange>
      </w:tblGrid>
      <w:tr w:rsidR="00F86C52" w:rsidRPr="00AA36EF" w14:paraId="4572CDA4" w14:textId="77777777" w:rsidTr="009701F1">
        <w:tc>
          <w:tcPr>
            <w:tcW w:w="9639" w:type="dxa"/>
            <w:gridSpan w:val="5"/>
            <w:tcPrChange w:id="19" w:author="MCC160" w:date="2021-01-18T10:19:00Z">
              <w:tcPr>
                <w:tcW w:w="9639" w:type="dxa"/>
                <w:gridSpan w:val="5"/>
              </w:tcPr>
            </w:tcPrChange>
          </w:tcPr>
          <w:p w14:paraId="661EC4DA" w14:textId="77777777" w:rsidR="00F86C52" w:rsidRPr="00AA36EF" w:rsidRDefault="00F86C52" w:rsidP="005830F3">
            <w:pPr>
              <w:pStyle w:val="TAL"/>
            </w:pPr>
            <w:r w:rsidRPr="00AA36EF">
              <w:t xml:space="preserve">Derivation Path: TS 36.579-1 [2], Table 5.5.2.14-1 </w:t>
            </w:r>
          </w:p>
        </w:tc>
      </w:tr>
      <w:tr w:rsidR="00F86C52" w:rsidRPr="00AA36EF" w14:paraId="2F55D49A" w14:textId="77777777" w:rsidTr="009701F1">
        <w:trPr>
          <w:trHeight w:val="90"/>
          <w:trPrChange w:id="20" w:author="MCC160" w:date="2021-01-18T10:19:00Z">
            <w:trPr>
              <w:trHeight w:val="90"/>
            </w:trPr>
          </w:trPrChange>
        </w:trPr>
        <w:tc>
          <w:tcPr>
            <w:tcW w:w="2835" w:type="dxa"/>
            <w:tcPrChange w:id="21" w:author="MCC160" w:date="2021-01-18T10:19:00Z">
              <w:tcPr>
                <w:tcW w:w="2835" w:type="dxa"/>
              </w:tcPr>
            </w:tcPrChange>
          </w:tcPr>
          <w:p w14:paraId="6047DC60"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2" w:author="MCC160" w:date="2021-01-18T10:19:00Z">
              <w:tcPr>
                <w:tcW w:w="2126" w:type="dxa"/>
              </w:tcPr>
            </w:tcPrChange>
          </w:tcPr>
          <w:p w14:paraId="3FDE39DF"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3" w:author="MCC160" w:date="2021-01-18T10:19:00Z">
              <w:tcPr>
                <w:tcW w:w="2126" w:type="dxa"/>
                <w:tcBorders>
                  <w:bottom w:val="single" w:sz="4" w:space="0" w:color="auto"/>
                </w:tcBorders>
              </w:tcPr>
            </w:tcPrChange>
          </w:tcPr>
          <w:p w14:paraId="4B5F0889"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4" w:author="MCC160" w:date="2021-01-18T10:19:00Z">
              <w:tcPr>
                <w:tcW w:w="1418" w:type="dxa"/>
              </w:tcPr>
            </w:tcPrChange>
          </w:tcPr>
          <w:p w14:paraId="17D75886"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5" w:author="MCC160" w:date="2021-01-18T10:19:00Z">
              <w:tcPr>
                <w:tcW w:w="1134" w:type="dxa"/>
              </w:tcPr>
            </w:tcPrChange>
          </w:tcPr>
          <w:p w14:paraId="3B6BBD9C"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6C479B0F" w14:textId="77777777" w:rsidTr="009701F1">
        <w:tc>
          <w:tcPr>
            <w:tcW w:w="2835" w:type="dxa"/>
            <w:tcBorders>
              <w:top w:val="single" w:sz="4" w:space="0" w:color="auto"/>
              <w:left w:val="single" w:sz="4" w:space="0" w:color="auto"/>
              <w:bottom w:val="single" w:sz="4" w:space="0" w:color="auto"/>
              <w:right w:val="single" w:sz="4" w:space="0" w:color="auto"/>
            </w:tcBorders>
            <w:tcPrChange w:id="26"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0AC9E400" w14:textId="77777777" w:rsidR="00F86C52" w:rsidRPr="00AA36EF" w:rsidRDefault="00F86C52" w:rsidP="005830F3">
            <w:pPr>
              <w:pStyle w:val="TAL"/>
              <w:rPr>
                <w:b/>
              </w:rPr>
            </w:pPr>
            <w:r w:rsidRPr="00AA36EF">
              <w:rPr>
                <w:b/>
              </w:rPr>
              <w:t>Expires</w:t>
            </w:r>
          </w:p>
        </w:tc>
        <w:tc>
          <w:tcPr>
            <w:tcW w:w="2126" w:type="dxa"/>
            <w:tcBorders>
              <w:top w:val="single" w:sz="4" w:space="0" w:color="auto"/>
              <w:left w:val="single" w:sz="4" w:space="0" w:color="auto"/>
              <w:bottom w:val="single" w:sz="4" w:space="0" w:color="auto"/>
              <w:right w:val="single" w:sz="4" w:space="0" w:color="auto"/>
            </w:tcBorders>
            <w:tcPrChange w:id="27"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E3C957C"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8"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53FACCE"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9"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26D5574B"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30"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6182A6D8" w14:textId="77777777" w:rsidR="00F86C52" w:rsidRPr="00AA36EF" w:rsidRDefault="00F86C52" w:rsidP="005830F3">
            <w:pPr>
              <w:pStyle w:val="TAL"/>
            </w:pPr>
          </w:p>
        </w:tc>
      </w:tr>
      <w:tr w:rsidR="00F86C52" w:rsidRPr="00AA36EF" w14:paraId="4B0F181D" w14:textId="77777777" w:rsidTr="009701F1">
        <w:tc>
          <w:tcPr>
            <w:tcW w:w="2835" w:type="dxa"/>
            <w:tcBorders>
              <w:top w:val="single" w:sz="4" w:space="0" w:color="auto"/>
              <w:left w:val="single" w:sz="4" w:space="0" w:color="auto"/>
              <w:bottom w:val="single" w:sz="4" w:space="0" w:color="auto"/>
              <w:right w:val="single" w:sz="4" w:space="0" w:color="auto"/>
            </w:tcBorders>
            <w:tcPrChange w:id="31"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1214928D" w14:textId="77777777" w:rsidR="00F86C52" w:rsidRPr="00AA36EF" w:rsidRDefault="00F86C52" w:rsidP="005830F3">
            <w:pPr>
              <w:pStyle w:val="TAL"/>
              <w:rPr>
                <w:b/>
              </w:rPr>
            </w:pPr>
            <w:r w:rsidRPr="00AA36EF">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3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A46E7B1" w14:textId="77777777" w:rsidR="00F86C52" w:rsidRPr="00AA36EF" w:rsidRDefault="00F86C52" w:rsidP="005830F3">
            <w:pPr>
              <w:pStyle w:val="TAL"/>
            </w:pPr>
            <w:r w:rsidRPr="00AA36EF">
              <w:t>"4294967295"</w:t>
            </w:r>
          </w:p>
        </w:tc>
        <w:tc>
          <w:tcPr>
            <w:tcW w:w="2126" w:type="dxa"/>
            <w:tcBorders>
              <w:top w:val="single" w:sz="4" w:space="0" w:color="auto"/>
              <w:left w:val="single" w:sz="4" w:space="0" w:color="auto"/>
              <w:bottom w:val="single" w:sz="4" w:space="0" w:color="auto"/>
              <w:right w:val="single" w:sz="4" w:space="0" w:color="auto"/>
            </w:tcBorders>
            <w:tcPrChange w:id="33"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4D333B2E"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34"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4172314C"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35"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54DA056D" w14:textId="77777777" w:rsidR="00F86C52" w:rsidRPr="00AA36EF" w:rsidRDefault="00F86C52" w:rsidP="005830F3">
            <w:pPr>
              <w:pStyle w:val="TAL"/>
            </w:pPr>
          </w:p>
        </w:tc>
      </w:tr>
      <w:tr w:rsidR="00F86C52" w:rsidRPr="00AA36EF" w:rsidDel="009701F1" w14:paraId="187243FF" w14:textId="1C94EB3A" w:rsidTr="009701F1">
        <w:trPr>
          <w:del w:id="36" w:author="MCC160" w:date="2021-01-18T10:19:00Z"/>
        </w:trPr>
        <w:tc>
          <w:tcPr>
            <w:tcW w:w="2835" w:type="dxa"/>
            <w:tcBorders>
              <w:top w:val="single" w:sz="4" w:space="0" w:color="auto"/>
              <w:left w:val="single" w:sz="4" w:space="0" w:color="auto"/>
              <w:bottom w:val="single" w:sz="4" w:space="0" w:color="auto"/>
              <w:right w:val="single" w:sz="4" w:space="0" w:color="auto"/>
            </w:tcBorders>
            <w:tcPrChange w:id="37"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1D1CF17F" w14:textId="2660DCFC" w:rsidR="00F86C52" w:rsidRPr="00AA36EF" w:rsidDel="009701F1" w:rsidRDefault="00F86C52" w:rsidP="005830F3">
            <w:pPr>
              <w:pStyle w:val="TAL"/>
              <w:rPr>
                <w:del w:id="38" w:author="MCC160" w:date="2021-01-18T10:19:00Z"/>
                <w:b/>
              </w:rPr>
            </w:pPr>
            <w:del w:id="39" w:author="MCC160" w:date="2021-01-18T10:19: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40"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A694A42" w14:textId="6D0A7168" w:rsidR="00F86C52" w:rsidRPr="00AA36EF" w:rsidDel="009701F1" w:rsidRDefault="00F86C52" w:rsidP="005830F3">
            <w:pPr>
              <w:pStyle w:val="TAL"/>
              <w:rPr>
                <w:del w:id="41" w:author="MCC160" w:date="2021-01-18T10:19:00Z"/>
              </w:rPr>
            </w:pPr>
          </w:p>
        </w:tc>
        <w:tc>
          <w:tcPr>
            <w:tcW w:w="2126" w:type="dxa"/>
            <w:tcBorders>
              <w:top w:val="single" w:sz="4" w:space="0" w:color="auto"/>
              <w:left w:val="single" w:sz="4" w:space="0" w:color="auto"/>
              <w:bottom w:val="single" w:sz="4" w:space="0" w:color="auto"/>
              <w:right w:val="single" w:sz="4" w:space="0" w:color="auto"/>
            </w:tcBorders>
            <w:tcPrChange w:id="4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452BDDD" w14:textId="44AD9605" w:rsidR="00F86C52" w:rsidRPr="00AA36EF" w:rsidDel="009701F1" w:rsidRDefault="00F86C52" w:rsidP="005830F3">
            <w:pPr>
              <w:pStyle w:val="TAL"/>
              <w:rPr>
                <w:del w:id="43" w:author="MCC160" w:date="2021-01-18T10:19:00Z"/>
              </w:rPr>
            </w:pPr>
          </w:p>
        </w:tc>
        <w:tc>
          <w:tcPr>
            <w:tcW w:w="1418" w:type="dxa"/>
            <w:tcBorders>
              <w:top w:val="single" w:sz="4" w:space="0" w:color="auto"/>
              <w:left w:val="single" w:sz="4" w:space="0" w:color="auto"/>
              <w:bottom w:val="single" w:sz="4" w:space="0" w:color="auto"/>
              <w:right w:val="single" w:sz="4" w:space="0" w:color="auto"/>
            </w:tcBorders>
            <w:tcPrChange w:id="44"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654A92BC" w14:textId="526125BE" w:rsidR="00F86C52" w:rsidRPr="00AA36EF" w:rsidDel="009701F1" w:rsidRDefault="00F86C52" w:rsidP="005830F3">
            <w:pPr>
              <w:pStyle w:val="TAL"/>
              <w:rPr>
                <w:del w:id="45" w:author="MCC160" w:date="2021-01-18T10:19:00Z"/>
              </w:rPr>
            </w:pPr>
          </w:p>
        </w:tc>
        <w:tc>
          <w:tcPr>
            <w:tcW w:w="1134" w:type="dxa"/>
            <w:tcBorders>
              <w:top w:val="single" w:sz="4" w:space="0" w:color="auto"/>
              <w:left w:val="single" w:sz="4" w:space="0" w:color="auto"/>
              <w:bottom w:val="single" w:sz="4" w:space="0" w:color="auto"/>
              <w:right w:val="single" w:sz="4" w:space="0" w:color="auto"/>
            </w:tcBorders>
            <w:tcPrChange w:id="46"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78EC3320" w14:textId="73F1C163" w:rsidR="00F86C52" w:rsidRPr="00AA36EF" w:rsidDel="009701F1" w:rsidRDefault="00F86C52" w:rsidP="005830F3">
            <w:pPr>
              <w:pStyle w:val="TAL"/>
              <w:rPr>
                <w:del w:id="47" w:author="MCC160" w:date="2021-01-18T10:19:00Z"/>
              </w:rPr>
            </w:pPr>
          </w:p>
        </w:tc>
      </w:tr>
      <w:tr w:rsidR="00F86C52" w:rsidRPr="00AA36EF" w:rsidDel="009701F1" w14:paraId="00C70347" w14:textId="08498B3E" w:rsidTr="009701F1">
        <w:trPr>
          <w:del w:id="48" w:author="MCC160" w:date="2021-01-18T10:19:00Z"/>
        </w:trPr>
        <w:tc>
          <w:tcPr>
            <w:tcW w:w="2835" w:type="dxa"/>
            <w:tcBorders>
              <w:top w:val="single" w:sz="4" w:space="0" w:color="auto"/>
              <w:left w:val="single" w:sz="4" w:space="0" w:color="auto"/>
              <w:bottom w:val="single" w:sz="4" w:space="0" w:color="auto"/>
              <w:right w:val="single" w:sz="4" w:space="0" w:color="auto"/>
            </w:tcBorders>
            <w:tcPrChange w:id="49"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72A73A5E" w14:textId="593E4018" w:rsidR="00F86C52" w:rsidRPr="00AA36EF" w:rsidDel="009701F1" w:rsidRDefault="00F86C52" w:rsidP="005830F3">
            <w:pPr>
              <w:pStyle w:val="TAL"/>
              <w:rPr>
                <w:del w:id="50" w:author="MCC160" w:date="2021-01-18T10:19:00Z"/>
                <w:b/>
              </w:rPr>
            </w:pPr>
            <w:del w:id="51" w:author="MCC160" w:date="2021-01-18T10:19: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5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147712D9" w14:textId="442DC7D6" w:rsidR="00F86C52" w:rsidRPr="00AA36EF" w:rsidDel="009701F1" w:rsidRDefault="00F86C52" w:rsidP="005830F3">
            <w:pPr>
              <w:pStyle w:val="TAL"/>
              <w:rPr>
                <w:del w:id="53" w:author="MCC160" w:date="2021-01-18T10:19:00Z"/>
              </w:rPr>
            </w:pPr>
          </w:p>
        </w:tc>
        <w:tc>
          <w:tcPr>
            <w:tcW w:w="2126" w:type="dxa"/>
            <w:tcBorders>
              <w:top w:val="single" w:sz="4" w:space="0" w:color="auto"/>
              <w:left w:val="single" w:sz="4" w:space="0" w:color="auto"/>
              <w:bottom w:val="single" w:sz="4" w:space="0" w:color="auto"/>
              <w:right w:val="single" w:sz="4" w:space="0" w:color="auto"/>
            </w:tcBorders>
            <w:tcPrChange w:id="54"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71ADB7C" w14:textId="2B5844E5" w:rsidR="00F86C52" w:rsidRPr="00AA36EF" w:rsidDel="009701F1" w:rsidRDefault="00F86C52" w:rsidP="005830F3">
            <w:pPr>
              <w:pStyle w:val="TAL"/>
              <w:rPr>
                <w:del w:id="55" w:author="MCC160" w:date="2021-01-18T10:19:00Z"/>
              </w:rPr>
            </w:pPr>
          </w:p>
        </w:tc>
        <w:tc>
          <w:tcPr>
            <w:tcW w:w="1418" w:type="dxa"/>
            <w:tcBorders>
              <w:top w:val="single" w:sz="4" w:space="0" w:color="auto"/>
              <w:left w:val="single" w:sz="4" w:space="0" w:color="auto"/>
              <w:bottom w:val="single" w:sz="4" w:space="0" w:color="auto"/>
              <w:right w:val="single" w:sz="4" w:space="0" w:color="auto"/>
            </w:tcBorders>
            <w:tcPrChange w:id="56"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1C62F6EC" w14:textId="7457CB19" w:rsidR="00F86C52" w:rsidRPr="00AA36EF" w:rsidDel="009701F1" w:rsidRDefault="00F86C52" w:rsidP="005830F3">
            <w:pPr>
              <w:pStyle w:val="TAL"/>
              <w:rPr>
                <w:del w:id="57" w:author="MCC160" w:date="2021-01-18T10:19:00Z"/>
              </w:rPr>
            </w:pPr>
          </w:p>
        </w:tc>
        <w:tc>
          <w:tcPr>
            <w:tcW w:w="1134" w:type="dxa"/>
            <w:tcBorders>
              <w:top w:val="single" w:sz="4" w:space="0" w:color="auto"/>
              <w:left w:val="single" w:sz="4" w:space="0" w:color="auto"/>
              <w:bottom w:val="single" w:sz="4" w:space="0" w:color="auto"/>
              <w:right w:val="single" w:sz="4" w:space="0" w:color="auto"/>
            </w:tcBorders>
            <w:tcPrChange w:id="58"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1BA76B2B" w14:textId="671769FA" w:rsidR="00F86C52" w:rsidRPr="00AA36EF" w:rsidDel="009701F1" w:rsidRDefault="00F86C52" w:rsidP="005830F3">
            <w:pPr>
              <w:pStyle w:val="TAL"/>
              <w:rPr>
                <w:del w:id="59" w:author="MCC160" w:date="2021-01-18T10:19:00Z"/>
              </w:rPr>
            </w:pPr>
          </w:p>
        </w:tc>
      </w:tr>
      <w:tr w:rsidR="00F86C52" w:rsidRPr="00AA36EF" w14:paraId="3197BC4A" w14:textId="77777777" w:rsidTr="009701F1">
        <w:tc>
          <w:tcPr>
            <w:tcW w:w="2835" w:type="dxa"/>
            <w:tcBorders>
              <w:top w:val="single" w:sz="4" w:space="0" w:color="auto"/>
              <w:left w:val="single" w:sz="4" w:space="0" w:color="auto"/>
              <w:bottom w:val="single" w:sz="4" w:space="0" w:color="auto"/>
              <w:right w:val="single" w:sz="4" w:space="0" w:color="auto"/>
            </w:tcBorders>
            <w:tcPrChange w:id="60"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6DD5662D" w14:textId="77777777" w:rsidR="00F86C52" w:rsidRPr="00AA36EF" w:rsidRDefault="00F86C52" w:rsidP="005830F3">
            <w:pPr>
              <w:pStyle w:val="TAL"/>
              <w:rPr>
                <w:b/>
              </w:rPr>
            </w:pPr>
            <w:del w:id="61" w:author="MCC160" w:date="2021-01-18T10:19: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6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2EBDACB5"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63"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D977166"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64"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75E62121"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65"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1891EF58" w14:textId="77777777" w:rsidR="00F86C52" w:rsidRPr="00AA36EF" w:rsidRDefault="00F86C52" w:rsidP="005830F3">
            <w:pPr>
              <w:pStyle w:val="TAL"/>
            </w:pPr>
          </w:p>
        </w:tc>
      </w:tr>
      <w:tr w:rsidR="009701F1" w:rsidRPr="00AA36EF" w14:paraId="1AD98007" w14:textId="77777777" w:rsidTr="009701F1">
        <w:trPr>
          <w:ins w:id="66" w:author="MCC160" w:date="2021-01-18T10:19:00Z"/>
        </w:trPr>
        <w:tc>
          <w:tcPr>
            <w:tcW w:w="2835" w:type="dxa"/>
            <w:tcBorders>
              <w:top w:val="single" w:sz="4" w:space="0" w:color="auto"/>
              <w:left w:val="single" w:sz="4" w:space="0" w:color="auto"/>
              <w:bottom w:val="single" w:sz="4" w:space="0" w:color="auto"/>
              <w:right w:val="single" w:sz="4" w:space="0" w:color="auto"/>
            </w:tcBorders>
            <w:tcPrChange w:id="67"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7A7DE63F" w14:textId="1F6511FD" w:rsidR="009701F1" w:rsidRPr="00AA36EF" w:rsidRDefault="009701F1" w:rsidP="009701F1">
            <w:pPr>
              <w:pStyle w:val="TAL"/>
              <w:rPr>
                <w:ins w:id="68" w:author="MCC160" w:date="2021-01-18T10:19:00Z"/>
                <w:b/>
              </w:rPr>
            </w:pPr>
            <w:ins w:id="69" w:author="MCC160" w:date="2021-01-18T10:1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70"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4AF6ED2E" w14:textId="77777777" w:rsidR="009701F1" w:rsidRPr="00AA36EF" w:rsidRDefault="009701F1" w:rsidP="009701F1">
            <w:pPr>
              <w:pStyle w:val="TAL"/>
              <w:rPr>
                <w:ins w:id="71" w:author="MCC160" w:date="2021-01-18T10:19:00Z"/>
              </w:rPr>
            </w:pPr>
          </w:p>
        </w:tc>
        <w:tc>
          <w:tcPr>
            <w:tcW w:w="2126" w:type="dxa"/>
            <w:tcBorders>
              <w:top w:val="single" w:sz="4" w:space="0" w:color="auto"/>
              <w:left w:val="single" w:sz="4" w:space="0" w:color="auto"/>
              <w:bottom w:val="single" w:sz="4" w:space="0" w:color="auto"/>
              <w:right w:val="single" w:sz="4" w:space="0" w:color="auto"/>
            </w:tcBorders>
            <w:tcPrChange w:id="7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DF5E5EF" w14:textId="5314C918" w:rsidR="009701F1" w:rsidRPr="00AA36EF" w:rsidRDefault="00121D73" w:rsidP="009701F1">
            <w:pPr>
              <w:pStyle w:val="TAL"/>
              <w:rPr>
                <w:ins w:id="73" w:author="MCC160" w:date="2021-01-18T10:19:00Z"/>
                <w:b/>
                <w:bCs/>
                <w:rPrChange w:id="74" w:author="MCC160" w:date="2021-01-24T10:41:00Z">
                  <w:rPr>
                    <w:ins w:id="75" w:author="MCC160" w:date="2021-01-18T10:19:00Z"/>
                  </w:rPr>
                </w:rPrChange>
              </w:rPr>
            </w:pPr>
            <w:ins w:id="76" w:author="MCC160" w:date="2021-01-24T10:41:00Z">
              <w:r w:rsidRPr="00AA36EF">
                <w:rPr>
                  <w:b/>
                  <w:bCs/>
                  <w:rPrChange w:id="77" w:author="MCC160" w:date="2021-01-24T10:41:00Z">
                    <w:rPr/>
                  </w:rPrChange>
                </w:rPr>
                <w:t>MCPTT-Info</w:t>
              </w:r>
            </w:ins>
          </w:p>
        </w:tc>
        <w:tc>
          <w:tcPr>
            <w:tcW w:w="1418" w:type="dxa"/>
            <w:tcBorders>
              <w:top w:val="single" w:sz="4" w:space="0" w:color="auto"/>
              <w:left w:val="single" w:sz="4" w:space="0" w:color="auto"/>
              <w:bottom w:val="single" w:sz="4" w:space="0" w:color="auto"/>
              <w:right w:val="single" w:sz="4" w:space="0" w:color="auto"/>
            </w:tcBorders>
            <w:tcPrChange w:id="78"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5D82F510" w14:textId="77777777" w:rsidR="009701F1" w:rsidRPr="00AA36EF" w:rsidRDefault="009701F1" w:rsidP="009701F1">
            <w:pPr>
              <w:pStyle w:val="TAL"/>
              <w:rPr>
                <w:ins w:id="79" w:author="MCC160" w:date="2021-01-18T10:19:00Z"/>
              </w:rPr>
            </w:pPr>
          </w:p>
        </w:tc>
        <w:tc>
          <w:tcPr>
            <w:tcW w:w="1134" w:type="dxa"/>
            <w:tcBorders>
              <w:top w:val="single" w:sz="4" w:space="0" w:color="auto"/>
              <w:left w:val="single" w:sz="4" w:space="0" w:color="auto"/>
              <w:bottom w:val="single" w:sz="4" w:space="0" w:color="auto"/>
              <w:right w:val="single" w:sz="4" w:space="0" w:color="auto"/>
            </w:tcBorders>
            <w:tcPrChange w:id="80"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04004EBE" w14:textId="77777777" w:rsidR="009701F1" w:rsidRPr="00AA36EF" w:rsidRDefault="009701F1" w:rsidP="009701F1">
            <w:pPr>
              <w:pStyle w:val="TAL"/>
              <w:rPr>
                <w:ins w:id="81" w:author="MCC160" w:date="2021-01-18T10:19:00Z"/>
              </w:rPr>
            </w:pPr>
          </w:p>
        </w:tc>
      </w:tr>
      <w:tr w:rsidR="009701F1" w:rsidRPr="00AA36EF" w:rsidDel="00121D73" w14:paraId="696D056C" w14:textId="517F1A73" w:rsidTr="009701F1">
        <w:trPr>
          <w:del w:id="82" w:author="MCC160" w:date="2021-01-24T10:44:00Z"/>
        </w:trPr>
        <w:tc>
          <w:tcPr>
            <w:tcW w:w="2835" w:type="dxa"/>
            <w:tcBorders>
              <w:top w:val="single" w:sz="4" w:space="0" w:color="auto"/>
              <w:left w:val="single" w:sz="4" w:space="0" w:color="auto"/>
              <w:bottom w:val="single" w:sz="4" w:space="0" w:color="auto"/>
              <w:right w:val="single" w:sz="4" w:space="0" w:color="auto"/>
            </w:tcBorders>
            <w:tcPrChange w:id="83"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251F3B00" w14:textId="343066A6" w:rsidR="009701F1" w:rsidRPr="00AA36EF" w:rsidDel="00121D73" w:rsidRDefault="009701F1" w:rsidP="009701F1">
            <w:pPr>
              <w:pStyle w:val="TAL"/>
              <w:rPr>
                <w:del w:id="84" w:author="MCC160" w:date="2021-01-24T10:44:00Z"/>
                <w:b/>
              </w:rPr>
            </w:pPr>
            <w:del w:id="85" w:author="MCC160" w:date="2021-01-18T10:19:00Z">
              <w:r w:rsidRPr="00AA36EF" w:rsidDel="00E94458">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86"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A2739DB" w14:textId="5D5E2B64" w:rsidR="009701F1" w:rsidRPr="00AA36EF" w:rsidDel="00121D73" w:rsidRDefault="009701F1" w:rsidP="009701F1">
            <w:pPr>
              <w:pStyle w:val="TAL"/>
              <w:rPr>
                <w:del w:id="87" w:author="MCC160" w:date="2021-01-24T10:44:00Z"/>
              </w:rPr>
            </w:pPr>
            <w:del w:id="88" w:author="MCC160" w:date="2021-01-24T10:44: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89"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0DE34BA5" w14:textId="00B3934B" w:rsidR="009701F1" w:rsidRPr="00AA36EF" w:rsidDel="00121D73" w:rsidRDefault="009701F1" w:rsidP="009701F1">
            <w:pPr>
              <w:pStyle w:val="TAL"/>
              <w:rPr>
                <w:del w:id="90" w:author="MCC160" w:date="2021-01-24T10:44:00Z"/>
              </w:rPr>
            </w:pPr>
          </w:p>
        </w:tc>
        <w:tc>
          <w:tcPr>
            <w:tcW w:w="1418" w:type="dxa"/>
            <w:tcBorders>
              <w:top w:val="single" w:sz="4" w:space="0" w:color="auto"/>
              <w:left w:val="single" w:sz="4" w:space="0" w:color="auto"/>
              <w:bottom w:val="single" w:sz="4" w:space="0" w:color="auto"/>
              <w:right w:val="single" w:sz="4" w:space="0" w:color="auto"/>
            </w:tcBorders>
            <w:tcPrChange w:id="91"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63D9BE8C" w14:textId="0426504F" w:rsidR="009701F1" w:rsidRPr="00AA36EF" w:rsidDel="00121D73" w:rsidRDefault="009701F1" w:rsidP="009701F1">
            <w:pPr>
              <w:pStyle w:val="TAL"/>
              <w:rPr>
                <w:del w:id="92" w:author="MCC160" w:date="2021-01-24T10:44:00Z"/>
              </w:rPr>
            </w:pPr>
          </w:p>
        </w:tc>
        <w:tc>
          <w:tcPr>
            <w:tcW w:w="1134" w:type="dxa"/>
            <w:tcBorders>
              <w:top w:val="single" w:sz="4" w:space="0" w:color="auto"/>
              <w:left w:val="single" w:sz="4" w:space="0" w:color="auto"/>
              <w:bottom w:val="single" w:sz="4" w:space="0" w:color="auto"/>
              <w:right w:val="single" w:sz="4" w:space="0" w:color="auto"/>
            </w:tcBorders>
            <w:tcPrChange w:id="93"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336FF73F" w14:textId="4CE392AF" w:rsidR="009701F1" w:rsidRPr="00AA36EF" w:rsidDel="00121D73" w:rsidRDefault="009701F1" w:rsidP="009701F1">
            <w:pPr>
              <w:pStyle w:val="TAL"/>
              <w:rPr>
                <w:del w:id="94" w:author="MCC160" w:date="2021-01-24T10:44:00Z"/>
              </w:rPr>
            </w:pPr>
          </w:p>
        </w:tc>
      </w:tr>
      <w:tr w:rsidR="00F86C52" w:rsidRPr="00AA36EF" w14:paraId="517196BD" w14:textId="77777777" w:rsidTr="009701F1">
        <w:tc>
          <w:tcPr>
            <w:tcW w:w="2835" w:type="dxa"/>
            <w:tcBorders>
              <w:top w:val="single" w:sz="4" w:space="0" w:color="auto"/>
              <w:left w:val="single" w:sz="4" w:space="0" w:color="auto"/>
              <w:bottom w:val="single" w:sz="4" w:space="0" w:color="auto"/>
              <w:right w:val="single" w:sz="4" w:space="0" w:color="auto"/>
            </w:tcBorders>
            <w:tcPrChange w:id="95"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167602C3" w14:textId="49CB7BF1" w:rsidR="00F86C52" w:rsidRPr="00AA36EF" w:rsidRDefault="009701F1" w:rsidP="005830F3">
            <w:pPr>
              <w:pStyle w:val="TAL"/>
            </w:pPr>
            <w:ins w:id="96" w:author="MCC160" w:date="2021-01-18T10:20:00Z">
              <w:r w:rsidRPr="00AA36EF">
                <w:t xml:space="preserve">    MIME-part-body</w:t>
              </w:r>
            </w:ins>
            <w:del w:id="97" w:author="MCC160" w:date="2021-01-18T10:20:00Z">
              <w:r w:rsidR="00F86C52" w:rsidRPr="00AA36EF" w:rsidDel="009701F1">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98"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4854B65A" w14:textId="685F3AA5" w:rsidR="00F86C52" w:rsidRPr="00AA36EF" w:rsidRDefault="009701F1" w:rsidP="005830F3">
            <w:pPr>
              <w:pStyle w:val="TAL"/>
            </w:pPr>
            <w:ins w:id="99" w:author="MCC160" w:date="2021-01-18T10:20:00Z">
              <w:r w:rsidRPr="00AA36EF">
                <w:t>MCPTT-Info a</w:t>
              </w:r>
            </w:ins>
            <w:del w:id="100" w:author="MCC160" w:date="2021-01-18T10:20:00Z">
              <w:r w:rsidR="00F86C52" w:rsidRPr="00AA36EF" w:rsidDel="009701F1">
                <w:delText>A</w:delText>
              </w:r>
            </w:del>
            <w:r w:rsidR="00F86C52" w:rsidRPr="00AA36EF">
              <w:t>s described in Table 5.3.3.3-2</w:t>
            </w:r>
          </w:p>
        </w:tc>
        <w:tc>
          <w:tcPr>
            <w:tcW w:w="2126" w:type="dxa"/>
            <w:tcBorders>
              <w:top w:val="single" w:sz="4" w:space="0" w:color="auto"/>
              <w:left w:val="single" w:sz="4" w:space="0" w:color="auto"/>
              <w:bottom w:val="single" w:sz="4" w:space="0" w:color="auto"/>
              <w:right w:val="single" w:sz="4" w:space="0" w:color="auto"/>
            </w:tcBorders>
            <w:tcPrChange w:id="101"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4E4676B"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02"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79607412"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03"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0451CEA7" w14:textId="77777777" w:rsidR="00F86C52" w:rsidRPr="00AA36EF" w:rsidRDefault="00F86C52" w:rsidP="005830F3">
            <w:pPr>
              <w:pStyle w:val="TAL"/>
            </w:pPr>
          </w:p>
        </w:tc>
      </w:tr>
    </w:tbl>
    <w:p w14:paraId="0DB0A1BC" w14:textId="77777777" w:rsidR="00F86C52" w:rsidRPr="00AA36EF" w:rsidRDefault="00F86C52" w:rsidP="00F86C52"/>
    <w:p w14:paraId="4C39714D" w14:textId="77777777" w:rsidR="00F86C52" w:rsidRPr="00AA36EF" w:rsidRDefault="00F86C52" w:rsidP="00F86C52">
      <w:pPr>
        <w:pStyle w:val="TH"/>
      </w:pPr>
      <w:r w:rsidRPr="00AA36EF">
        <w:t xml:space="preserve">Table 5.3.3.3-2: </w:t>
      </w:r>
      <w:r w:rsidRPr="00AA36EF">
        <w:rPr>
          <w:lang w:eastAsia="ko-KR"/>
        </w:rPr>
        <w:t>MCPTT-INFO in SIP SUBSCRIBE</w:t>
      </w:r>
      <w:r w:rsidRPr="00AA36EF">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2573E861" w14:textId="77777777" w:rsidTr="005830F3">
        <w:tc>
          <w:tcPr>
            <w:tcW w:w="9639" w:type="dxa"/>
            <w:gridSpan w:val="5"/>
          </w:tcPr>
          <w:p w14:paraId="52BC862A" w14:textId="77777777" w:rsidR="00F86C52" w:rsidRPr="00AA36EF" w:rsidRDefault="00F86C52" w:rsidP="005830F3">
            <w:pPr>
              <w:pStyle w:val="TAL"/>
            </w:pPr>
            <w:r w:rsidRPr="00AA36EF">
              <w:t>Derivation Path: TS 36.579-1 [2], Table 5.5.3.2.1-1</w:t>
            </w:r>
          </w:p>
        </w:tc>
      </w:tr>
      <w:tr w:rsidR="00F86C52" w:rsidRPr="00AA36EF" w14:paraId="12A921B5" w14:textId="77777777" w:rsidTr="005830F3">
        <w:tc>
          <w:tcPr>
            <w:tcW w:w="2835" w:type="dxa"/>
          </w:tcPr>
          <w:p w14:paraId="6AA69306"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13633974"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609FDCAC"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6FE1A1E6"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3E0CF894"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511D6E60" w14:textId="77777777" w:rsidTr="005830F3">
        <w:tc>
          <w:tcPr>
            <w:tcW w:w="2835" w:type="dxa"/>
            <w:vAlign w:val="center"/>
          </w:tcPr>
          <w:p w14:paraId="7D7ECB5B" w14:textId="77777777" w:rsidR="00F86C52" w:rsidRPr="00AA36EF" w:rsidRDefault="00F86C52" w:rsidP="005830F3">
            <w:pPr>
              <w:pStyle w:val="TAL"/>
            </w:pPr>
            <w:proofErr w:type="spellStart"/>
            <w:r w:rsidRPr="00AA36EF">
              <w:t>mcpttinfo</w:t>
            </w:r>
            <w:proofErr w:type="spellEnd"/>
          </w:p>
        </w:tc>
        <w:tc>
          <w:tcPr>
            <w:tcW w:w="2126" w:type="dxa"/>
          </w:tcPr>
          <w:p w14:paraId="044C6184" w14:textId="77777777" w:rsidR="00F86C52" w:rsidRPr="00AA36EF" w:rsidRDefault="00F86C52" w:rsidP="005830F3">
            <w:pPr>
              <w:pStyle w:val="TAL"/>
            </w:pPr>
          </w:p>
        </w:tc>
        <w:tc>
          <w:tcPr>
            <w:tcW w:w="2126" w:type="dxa"/>
            <w:tcBorders>
              <w:bottom w:val="single" w:sz="4" w:space="0" w:color="auto"/>
            </w:tcBorders>
          </w:tcPr>
          <w:p w14:paraId="0145B762" w14:textId="77777777" w:rsidR="00F86C52" w:rsidRPr="00AA36EF" w:rsidRDefault="00F86C52" w:rsidP="005830F3">
            <w:pPr>
              <w:pStyle w:val="TAL"/>
            </w:pPr>
          </w:p>
        </w:tc>
        <w:tc>
          <w:tcPr>
            <w:tcW w:w="1418" w:type="dxa"/>
          </w:tcPr>
          <w:p w14:paraId="6A98E771" w14:textId="77777777" w:rsidR="00F86C52" w:rsidRPr="00AA36EF" w:rsidRDefault="00F86C52" w:rsidP="005830F3">
            <w:pPr>
              <w:pStyle w:val="TAL"/>
            </w:pPr>
          </w:p>
        </w:tc>
        <w:tc>
          <w:tcPr>
            <w:tcW w:w="1134" w:type="dxa"/>
            <w:vAlign w:val="bottom"/>
          </w:tcPr>
          <w:p w14:paraId="06F3C6C7" w14:textId="77777777" w:rsidR="00F86C52" w:rsidRPr="00AA36EF" w:rsidRDefault="00F86C52" w:rsidP="005830F3">
            <w:pPr>
              <w:pStyle w:val="TAL"/>
            </w:pPr>
          </w:p>
        </w:tc>
      </w:tr>
      <w:tr w:rsidR="00F86C52" w:rsidRPr="00AA36EF" w14:paraId="7AD91574" w14:textId="77777777" w:rsidTr="005830F3">
        <w:tc>
          <w:tcPr>
            <w:tcW w:w="2835" w:type="dxa"/>
            <w:vAlign w:val="center"/>
          </w:tcPr>
          <w:p w14:paraId="7120278C" w14:textId="77777777" w:rsidR="00F86C52" w:rsidRPr="00AA36EF" w:rsidRDefault="00F86C52" w:rsidP="005830F3">
            <w:pPr>
              <w:pStyle w:val="TAL"/>
            </w:pPr>
            <w:r w:rsidRPr="00AA36EF">
              <w:t xml:space="preserve">  </w:t>
            </w:r>
            <w:proofErr w:type="spellStart"/>
            <w:r w:rsidRPr="00AA36EF">
              <w:t>mcptt</w:t>
            </w:r>
            <w:proofErr w:type="spellEnd"/>
            <w:r w:rsidRPr="00AA36EF">
              <w:t>-Params</w:t>
            </w:r>
          </w:p>
        </w:tc>
        <w:tc>
          <w:tcPr>
            <w:tcW w:w="2126" w:type="dxa"/>
          </w:tcPr>
          <w:p w14:paraId="799A1B6B" w14:textId="77777777" w:rsidR="00F86C52" w:rsidRPr="00AA36EF" w:rsidRDefault="00F86C52" w:rsidP="005830F3">
            <w:pPr>
              <w:pStyle w:val="TAL"/>
            </w:pPr>
          </w:p>
        </w:tc>
        <w:tc>
          <w:tcPr>
            <w:tcW w:w="2126" w:type="dxa"/>
            <w:tcBorders>
              <w:bottom w:val="single" w:sz="4" w:space="0" w:color="auto"/>
            </w:tcBorders>
          </w:tcPr>
          <w:p w14:paraId="281AD7ED" w14:textId="77777777" w:rsidR="00F86C52" w:rsidRPr="00AA36EF" w:rsidRDefault="00F86C52" w:rsidP="005830F3">
            <w:pPr>
              <w:pStyle w:val="TAL"/>
            </w:pPr>
          </w:p>
        </w:tc>
        <w:tc>
          <w:tcPr>
            <w:tcW w:w="1418" w:type="dxa"/>
          </w:tcPr>
          <w:p w14:paraId="28DA62E9" w14:textId="77777777" w:rsidR="00F86C52" w:rsidRPr="00AA36EF" w:rsidRDefault="00F86C52" w:rsidP="005830F3">
            <w:pPr>
              <w:pStyle w:val="TAL"/>
            </w:pPr>
          </w:p>
        </w:tc>
        <w:tc>
          <w:tcPr>
            <w:tcW w:w="1134" w:type="dxa"/>
            <w:vAlign w:val="bottom"/>
          </w:tcPr>
          <w:p w14:paraId="5D1146E1" w14:textId="77777777" w:rsidR="00F86C52" w:rsidRPr="00AA36EF" w:rsidRDefault="00F86C52" w:rsidP="005830F3">
            <w:pPr>
              <w:pStyle w:val="TAL"/>
            </w:pPr>
          </w:p>
        </w:tc>
      </w:tr>
      <w:tr w:rsidR="00F86C52" w:rsidRPr="00AA36EF" w14:paraId="26C969BE" w14:textId="77777777" w:rsidTr="005830F3">
        <w:tc>
          <w:tcPr>
            <w:tcW w:w="2835" w:type="dxa"/>
            <w:vAlign w:val="center"/>
          </w:tcPr>
          <w:p w14:paraId="7518FCAC" w14:textId="77777777" w:rsidR="00F86C52" w:rsidRPr="00AA36EF" w:rsidRDefault="00F86C52" w:rsidP="005830F3">
            <w:pPr>
              <w:pStyle w:val="TAL"/>
            </w:pPr>
            <w:r w:rsidRPr="00AA36EF">
              <w:t xml:space="preserve">    </w:t>
            </w:r>
            <w:proofErr w:type="spellStart"/>
            <w:r w:rsidRPr="00AA36EF">
              <w:t>mcptt</w:t>
            </w:r>
            <w:proofErr w:type="spellEnd"/>
            <w:r w:rsidRPr="00AA36EF">
              <w:t>-request-</w:t>
            </w:r>
            <w:proofErr w:type="spellStart"/>
            <w:r w:rsidRPr="00AA36EF">
              <w:t>uri</w:t>
            </w:r>
            <w:proofErr w:type="spellEnd"/>
          </w:p>
        </w:tc>
        <w:tc>
          <w:tcPr>
            <w:tcW w:w="2126" w:type="dxa"/>
          </w:tcPr>
          <w:p w14:paraId="5AA2444D" w14:textId="77777777" w:rsidR="00F86C52" w:rsidRPr="00AA36EF" w:rsidRDefault="00F86C52" w:rsidP="005830F3">
            <w:pPr>
              <w:pStyle w:val="TAL"/>
            </w:pPr>
            <w:proofErr w:type="spellStart"/>
            <w:r w:rsidRPr="00AA36EF">
              <w:t>px_MCPTT_ID_User_A</w:t>
            </w:r>
            <w:proofErr w:type="spellEnd"/>
          </w:p>
        </w:tc>
        <w:tc>
          <w:tcPr>
            <w:tcW w:w="2126" w:type="dxa"/>
            <w:tcBorders>
              <w:bottom w:val="single" w:sz="4" w:space="0" w:color="auto"/>
            </w:tcBorders>
          </w:tcPr>
          <w:p w14:paraId="1E231484" w14:textId="77777777" w:rsidR="00F86C52" w:rsidRPr="00AA36EF" w:rsidRDefault="00F86C52" w:rsidP="005830F3">
            <w:pPr>
              <w:pStyle w:val="TAL"/>
            </w:pPr>
          </w:p>
        </w:tc>
        <w:tc>
          <w:tcPr>
            <w:tcW w:w="1418" w:type="dxa"/>
          </w:tcPr>
          <w:p w14:paraId="42D6DDED" w14:textId="77777777" w:rsidR="00F86C52" w:rsidRPr="00AA36EF" w:rsidRDefault="00F86C52" w:rsidP="005830F3">
            <w:pPr>
              <w:pStyle w:val="TAL"/>
            </w:pPr>
          </w:p>
        </w:tc>
        <w:tc>
          <w:tcPr>
            <w:tcW w:w="1134" w:type="dxa"/>
            <w:vAlign w:val="bottom"/>
          </w:tcPr>
          <w:p w14:paraId="480C9BFF" w14:textId="77777777" w:rsidR="00F86C52" w:rsidRPr="00AA36EF" w:rsidRDefault="00F86C52" w:rsidP="005830F3">
            <w:pPr>
              <w:pStyle w:val="TAL"/>
            </w:pPr>
          </w:p>
        </w:tc>
      </w:tr>
    </w:tbl>
    <w:p w14:paraId="17EA6B47" w14:textId="77777777" w:rsidR="00F86C52" w:rsidRPr="00AA36EF" w:rsidRDefault="00F86C52" w:rsidP="00F86C52"/>
    <w:p w14:paraId="172240B0" w14:textId="77777777" w:rsidR="00F86C52" w:rsidRPr="00AA36EF" w:rsidRDefault="00F86C52" w:rsidP="00F86C52">
      <w:pPr>
        <w:pStyle w:val="TH"/>
      </w:pPr>
      <w:r w:rsidRPr="00AA36EF">
        <w:t>Table 5.3.3.3-3: SIP SUBSCRIBE (step 12,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4" w:author="MCC160" w:date="2021-01-18T10:2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05">
          <w:tblGrid>
            <w:gridCol w:w="2835"/>
            <w:gridCol w:w="2126"/>
            <w:gridCol w:w="2126"/>
            <w:gridCol w:w="1418"/>
            <w:gridCol w:w="1134"/>
          </w:tblGrid>
        </w:tblGridChange>
      </w:tblGrid>
      <w:tr w:rsidR="00F86C52" w:rsidRPr="00AA36EF" w14:paraId="787898D9" w14:textId="77777777" w:rsidTr="009701F1">
        <w:tc>
          <w:tcPr>
            <w:tcW w:w="9639" w:type="dxa"/>
            <w:gridSpan w:val="5"/>
            <w:tcPrChange w:id="106" w:author="MCC160" w:date="2021-01-18T10:20:00Z">
              <w:tcPr>
                <w:tcW w:w="9639" w:type="dxa"/>
                <w:gridSpan w:val="5"/>
              </w:tcPr>
            </w:tcPrChange>
          </w:tcPr>
          <w:p w14:paraId="181854C4" w14:textId="77777777" w:rsidR="00F86C52" w:rsidRPr="00AA36EF" w:rsidRDefault="00F86C52" w:rsidP="005830F3">
            <w:pPr>
              <w:pStyle w:val="TAL"/>
            </w:pPr>
            <w:r w:rsidRPr="00AA36EF">
              <w:t>Derivation Path: TS 36.579-1 [2], Table 5.5.2.14-1</w:t>
            </w:r>
          </w:p>
        </w:tc>
      </w:tr>
      <w:tr w:rsidR="00F86C52" w:rsidRPr="00AA36EF" w14:paraId="5267BB16" w14:textId="77777777" w:rsidTr="009701F1">
        <w:tc>
          <w:tcPr>
            <w:tcW w:w="2835" w:type="dxa"/>
            <w:tcPrChange w:id="107" w:author="MCC160" w:date="2021-01-18T10:20:00Z">
              <w:tcPr>
                <w:tcW w:w="2835" w:type="dxa"/>
              </w:tcPr>
            </w:tcPrChange>
          </w:tcPr>
          <w:p w14:paraId="458CBF22"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08" w:author="MCC160" w:date="2021-01-18T10:20:00Z">
              <w:tcPr>
                <w:tcW w:w="2126" w:type="dxa"/>
              </w:tcPr>
            </w:tcPrChange>
          </w:tcPr>
          <w:p w14:paraId="438D5065"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109" w:author="MCC160" w:date="2021-01-18T10:20:00Z">
              <w:tcPr>
                <w:tcW w:w="2126" w:type="dxa"/>
                <w:tcBorders>
                  <w:bottom w:val="single" w:sz="4" w:space="0" w:color="auto"/>
                </w:tcBorders>
              </w:tcPr>
            </w:tcPrChange>
          </w:tcPr>
          <w:p w14:paraId="1F5212C0"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10" w:author="MCC160" w:date="2021-01-18T10:20:00Z">
              <w:tcPr>
                <w:tcW w:w="1418" w:type="dxa"/>
              </w:tcPr>
            </w:tcPrChange>
          </w:tcPr>
          <w:p w14:paraId="2AA62458"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11" w:author="MCC160" w:date="2021-01-18T10:20:00Z">
              <w:tcPr>
                <w:tcW w:w="1134" w:type="dxa"/>
              </w:tcPr>
            </w:tcPrChange>
          </w:tcPr>
          <w:p w14:paraId="42CD2095"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0C06CEBF" w14:textId="77777777" w:rsidTr="009701F1">
        <w:tc>
          <w:tcPr>
            <w:tcW w:w="2835" w:type="dxa"/>
            <w:tcBorders>
              <w:top w:val="single" w:sz="4" w:space="0" w:color="auto"/>
              <w:left w:val="single" w:sz="4" w:space="0" w:color="auto"/>
              <w:bottom w:val="single" w:sz="4" w:space="0" w:color="auto"/>
              <w:right w:val="single" w:sz="4" w:space="0" w:color="auto"/>
            </w:tcBorders>
            <w:tcPrChange w:id="112"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7081155A" w14:textId="77777777" w:rsidR="00F86C52" w:rsidRPr="00AA36EF" w:rsidRDefault="00F86C52" w:rsidP="005830F3">
            <w:pPr>
              <w:pStyle w:val="TAL"/>
              <w:rPr>
                <w:b/>
              </w:rPr>
            </w:pPr>
            <w:r w:rsidRPr="00AA36EF">
              <w:rPr>
                <w:b/>
              </w:rPr>
              <w:t>Expires</w:t>
            </w:r>
          </w:p>
        </w:tc>
        <w:tc>
          <w:tcPr>
            <w:tcW w:w="2126" w:type="dxa"/>
            <w:tcBorders>
              <w:top w:val="single" w:sz="4" w:space="0" w:color="auto"/>
              <w:left w:val="single" w:sz="4" w:space="0" w:color="auto"/>
              <w:bottom w:val="single" w:sz="4" w:space="0" w:color="auto"/>
              <w:right w:val="single" w:sz="4" w:space="0" w:color="auto"/>
            </w:tcBorders>
            <w:tcPrChange w:id="113"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231D2026"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14"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2F670E6C"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15"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1FA11D0D"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16"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02E45112" w14:textId="77777777" w:rsidR="00F86C52" w:rsidRPr="00AA36EF" w:rsidRDefault="00F86C52" w:rsidP="005830F3">
            <w:pPr>
              <w:pStyle w:val="TAL"/>
            </w:pPr>
          </w:p>
        </w:tc>
      </w:tr>
      <w:tr w:rsidR="00F86C52" w:rsidRPr="00AA36EF" w14:paraId="7183F851" w14:textId="77777777" w:rsidTr="009701F1">
        <w:tc>
          <w:tcPr>
            <w:tcW w:w="2835" w:type="dxa"/>
            <w:tcBorders>
              <w:top w:val="single" w:sz="4" w:space="0" w:color="auto"/>
              <w:left w:val="single" w:sz="4" w:space="0" w:color="auto"/>
              <w:bottom w:val="single" w:sz="4" w:space="0" w:color="auto"/>
              <w:right w:val="single" w:sz="4" w:space="0" w:color="auto"/>
            </w:tcBorders>
            <w:tcPrChange w:id="117"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7C36397F" w14:textId="77777777" w:rsidR="00F86C52" w:rsidRPr="00AA36EF" w:rsidRDefault="00F86C52" w:rsidP="005830F3">
            <w:pPr>
              <w:pStyle w:val="TAL"/>
              <w:rPr>
                <w:b/>
              </w:rPr>
            </w:pPr>
            <w:r w:rsidRPr="00AA36EF">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11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748B23D" w14:textId="77777777" w:rsidR="00F86C52" w:rsidRPr="00AA36EF" w:rsidRDefault="00F86C52" w:rsidP="005830F3">
            <w:pPr>
              <w:pStyle w:val="TAL"/>
            </w:pPr>
            <w:r w:rsidRPr="00AA36EF">
              <w:t>"4294967295"</w:t>
            </w:r>
          </w:p>
        </w:tc>
        <w:tc>
          <w:tcPr>
            <w:tcW w:w="2126" w:type="dxa"/>
            <w:tcBorders>
              <w:top w:val="single" w:sz="4" w:space="0" w:color="auto"/>
              <w:left w:val="single" w:sz="4" w:space="0" w:color="auto"/>
              <w:bottom w:val="single" w:sz="4" w:space="0" w:color="auto"/>
              <w:right w:val="single" w:sz="4" w:space="0" w:color="auto"/>
            </w:tcBorders>
            <w:tcPrChange w:id="119"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AEABB7B"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20"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2A27380C"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21"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3D9E0072" w14:textId="77777777" w:rsidR="00F86C52" w:rsidRPr="00AA36EF" w:rsidRDefault="00F86C52" w:rsidP="005830F3">
            <w:pPr>
              <w:pStyle w:val="TAL"/>
            </w:pPr>
          </w:p>
        </w:tc>
      </w:tr>
      <w:tr w:rsidR="00F86C52" w:rsidRPr="00AA36EF" w:rsidDel="009701F1" w14:paraId="43A0EF99" w14:textId="25E8CB50" w:rsidTr="009701F1">
        <w:trPr>
          <w:del w:id="122" w:author="MCC160" w:date="2021-01-18T10:20:00Z"/>
        </w:trPr>
        <w:tc>
          <w:tcPr>
            <w:tcW w:w="2835" w:type="dxa"/>
            <w:tcBorders>
              <w:top w:val="single" w:sz="4" w:space="0" w:color="auto"/>
              <w:left w:val="single" w:sz="4" w:space="0" w:color="auto"/>
              <w:bottom w:val="single" w:sz="4" w:space="0" w:color="auto"/>
              <w:right w:val="single" w:sz="4" w:space="0" w:color="auto"/>
            </w:tcBorders>
            <w:tcPrChange w:id="123"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6EDA32A2" w14:textId="1392ABD0" w:rsidR="00F86C52" w:rsidRPr="00AA36EF" w:rsidDel="009701F1" w:rsidRDefault="00F86C52" w:rsidP="005830F3">
            <w:pPr>
              <w:pStyle w:val="TAL"/>
              <w:rPr>
                <w:del w:id="124" w:author="MCC160" w:date="2021-01-18T10:20:00Z"/>
                <w:b/>
              </w:rPr>
            </w:pPr>
            <w:del w:id="125" w:author="MCC160" w:date="2021-01-18T10:20: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126"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3D570C1" w14:textId="7CD601C8" w:rsidR="00F86C52" w:rsidRPr="00AA36EF" w:rsidDel="009701F1" w:rsidRDefault="00F86C52" w:rsidP="005830F3">
            <w:pPr>
              <w:pStyle w:val="TAL"/>
              <w:rPr>
                <w:del w:id="127" w:author="MCC160" w:date="2021-01-18T10:20:00Z"/>
              </w:rPr>
            </w:pPr>
          </w:p>
        </w:tc>
        <w:tc>
          <w:tcPr>
            <w:tcW w:w="2126" w:type="dxa"/>
            <w:tcBorders>
              <w:top w:val="single" w:sz="4" w:space="0" w:color="auto"/>
              <w:left w:val="single" w:sz="4" w:space="0" w:color="auto"/>
              <w:bottom w:val="single" w:sz="4" w:space="0" w:color="auto"/>
              <w:right w:val="single" w:sz="4" w:space="0" w:color="auto"/>
            </w:tcBorders>
            <w:tcPrChange w:id="12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6E537859" w14:textId="390F50D7" w:rsidR="00F86C52" w:rsidRPr="00AA36EF" w:rsidDel="009701F1" w:rsidRDefault="00F86C52" w:rsidP="005830F3">
            <w:pPr>
              <w:pStyle w:val="TAL"/>
              <w:rPr>
                <w:del w:id="129" w:author="MCC160" w:date="2021-01-18T10:20:00Z"/>
              </w:rPr>
            </w:pPr>
          </w:p>
        </w:tc>
        <w:tc>
          <w:tcPr>
            <w:tcW w:w="1418" w:type="dxa"/>
            <w:tcBorders>
              <w:top w:val="single" w:sz="4" w:space="0" w:color="auto"/>
              <w:left w:val="single" w:sz="4" w:space="0" w:color="auto"/>
              <w:bottom w:val="single" w:sz="4" w:space="0" w:color="auto"/>
              <w:right w:val="single" w:sz="4" w:space="0" w:color="auto"/>
            </w:tcBorders>
            <w:tcPrChange w:id="130"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133CDF2D" w14:textId="1B9D1343" w:rsidR="00F86C52" w:rsidRPr="00AA36EF" w:rsidDel="009701F1" w:rsidRDefault="00F86C52" w:rsidP="005830F3">
            <w:pPr>
              <w:pStyle w:val="TAL"/>
              <w:rPr>
                <w:del w:id="131" w:author="MCC160" w:date="2021-01-18T10:20:00Z"/>
              </w:rPr>
            </w:pPr>
          </w:p>
        </w:tc>
        <w:tc>
          <w:tcPr>
            <w:tcW w:w="1134" w:type="dxa"/>
            <w:tcBorders>
              <w:top w:val="single" w:sz="4" w:space="0" w:color="auto"/>
              <w:left w:val="single" w:sz="4" w:space="0" w:color="auto"/>
              <w:bottom w:val="single" w:sz="4" w:space="0" w:color="auto"/>
              <w:right w:val="single" w:sz="4" w:space="0" w:color="auto"/>
            </w:tcBorders>
            <w:tcPrChange w:id="132"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214A8A1B" w14:textId="73F8ABEE" w:rsidR="00F86C52" w:rsidRPr="00AA36EF" w:rsidDel="009701F1" w:rsidRDefault="00F86C52" w:rsidP="005830F3">
            <w:pPr>
              <w:pStyle w:val="TAL"/>
              <w:rPr>
                <w:del w:id="133" w:author="MCC160" w:date="2021-01-18T10:20:00Z"/>
              </w:rPr>
            </w:pPr>
          </w:p>
        </w:tc>
      </w:tr>
      <w:tr w:rsidR="00F86C52" w:rsidRPr="00AA36EF" w:rsidDel="009701F1" w14:paraId="77431FC3" w14:textId="49B1CAD0" w:rsidTr="009701F1">
        <w:trPr>
          <w:del w:id="134" w:author="MCC160" w:date="2021-01-18T10:20:00Z"/>
        </w:trPr>
        <w:tc>
          <w:tcPr>
            <w:tcW w:w="2835" w:type="dxa"/>
            <w:tcBorders>
              <w:top w:val="single" w:sz="4" w:space="0" w:color="auto"/>
              <w:left w:val="single" w:sz="4" w:space="0" w:color="auto"/>
              <w:bottom w:val="single" w:sz="4" w:space="0" w:color="auto"/>
              <w:right w:val="single" w:sz="4" w:space="0" w:color="auto"/>
            </w:tcBorders>
            <w:tcPrChange w:id="135"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1014867E" w14:textId="38635ED1" w:rsidR="00F86C52" w:rsidRPr="00AA36EF" w:rsidDel="009701F1" w:rsidRDefault="00F86C52" w:rsidP="005830F3">
            <w:pPr>
              <w:pStyle w:val="TAL"/>
              <w:rPr>
                <w:del w:id="136" w:author="MCC160" w:date="2021-01-18T10:20:00Z"/>
                <w:b/>
              </w:rPr>
            </w:pPr>
            <w:del w:id="137" w:author="MCC160" w:date="2021-01-18T10:20: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13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7E78554E" w14:textId="57394A45" w:rsidR="00F86C52" w:rsidRPr="00AA36EF" w:rsidDel="009701F1" w:rsidRDefault="00F86C52" w:rsidP="005830F3">
            <w:pPr>
              <w:pStyle w:val="TAL"/>
              <w:rPr>
                <w:del w:id="139" w:author="MCC160" w:date="2021-01-18T10:20:00Z"/>
              </w:rPr>
            </w:pPr>
          </w:p>
        </w:tc>
        <w:tc>
          <w:tcPr>
            <w:tcW w:w="2126" w:type="dxa"/>
            <w:tcBorders>
              <w:top w:val="single" w:sz="4" w:space="0" w:color="auto"/>
              <w:left w:val="single" w:sz="4" w:space="0" w:color="auto"/>
              <w:bottom w:val="single" w:sz="4" w:space="0" w:color="auto"/>
              <w:right w:val="single" w:sz="4" w:space="0" w:color="auto"/>
            </w:tcBorders>
            <w:tcPrChange w:id="140"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696D80C1" w14:textId="4BE32ACF" w:rsidR="00F86C52" w:rsidRPr="00AA36EF" w:rsidDel="009701F1" w:rsidRDefault="00F86C52" w:rsidP="005830F3">
            <w:pPr>
              <w:pStyle w:val="TAL"/>
              <w:rPr>
                <w:del w:id="141" w:author="MCC160" w:date="2021-01-18T10:20:00Z"/>
              </w:rPr>
            </w:pPr>
          </w:p>
        </w:tc>
        <w:tc>
          <w:tcPr>
            <w:tcW w:w="1418" w:type="dxa"/>
            <w:tcBorders>
              <w:top w:val="single" w:sz="4" w:space="0" w:color="auto"/>
              <w:left w:val="single" w:sz="4" w:space="0" w:color="auto"/>
              <w:bottom w:val="single" w:sz="4" w:space="0" w:color="auto"/>
              <w:right w:val="single" w:sz="4" w:space="0" w:color="auto"/>
            </w:tcBorders>
            <w:tcPrChange w:id="142"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28F149DA" w14:textId="64EE16B2" w:rsidR="00F86C52" w:rsidRPr="00AA36EF" w:rsidDel="009701F1" w:rsidRDefault="00F86C52" w:rsidP="005830F3">
            <w:pPr>
              <w:pStyle w:val="TAL"/>
              <w:rPr>
                <w:del w:id="143" w:author="MCC160" w:date="2021-01-18T10:20:00Z"/>
              </w:rPr>
            </w:pPr>
          </w:p>
        </w:tc>
        <w:tc>
          <w:tcPr>
            <w:tcW w:w="1134" w:type="dxa"/>
            <w:tcBorders>
              <w:top w:val="single" w:sz="4" w:space="0" w:color="auto"/>
              <w:left w:val="single" w:sz="4" w:space="0" w:color="auto"/>
              <w:bottom w:val="single" w:sz="4" w:space="0" w:color="auto"/>
              <w:right w:val="single" w:sz="4" w:space="0" w:color="auto"/>
            </w:tcBorders>
            <w:tcPrChange w:id="144"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4BAAEC96" w14:textId="1CE9A027" w:rsidR="00F86C52" w:rsidRPr="00AA36EF" w:rsidDel="009701F1" w:rsidRDefault="00F86C52" w:rsidP="005830F3">
            <w:pPr>
              <w:pStyle w:val="TAL"/>
              <w:rPr>
                <w:del w:id="145" w:author="MCC160" w:date="2021-01-18T10:20:00Z"/>
              </w:rPr>
            </w:pPr>
          </w:p>
        </w:tc>
      </w:tr>
      <w:tr w:rsidR="00F86C52" w:rsidRPr="00AA36EF" w14:paraId="1180505E" w14:textId="77777777" w:rsidTr="009701F1">
        <w:tc>
          <w:tcPr>
            <w:tcW w:w="2835" w:type="dxa"/>
            <w:tcBorders>
              <w:top w:val="single" w:sz="4" w:space="0" w:color="auto"/>
              <w:left w:val="single" w:sz="4" w:space="0" w:color="auto"/>
              <w:bottom w:val="single" w:sz="4" w:space="0" w:color="auto"/>
              <w:right w:val="single" w:sz="4" w:space="0" w:color="auto"/>
            </w:tcBorders>
            <w:tcPrChange w:id="146"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652683E8" w14:textId="77777777" w:rsidR="00F86C52" w:rsidRPr="00AA36EF" w:rsidRDefault="00F86C52" w:rsidP="005830F3">
            <w:pPr>
              <w:pStyle w:val="TAL"/>
              <w:rPr>
                <w:b/>
              </w:rPr>
            </w:pPr>
            <w:del w:id="147" w:author="MCC160" w:date="2021-01-18T10:20: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14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119F5618"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49"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28B67F08"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50"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7C34251A"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51"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7780566B" w14:textId="77777777" w:rsidR="00F86C52" w:rsidRPr="00AA36EF" w:rsidRDefault="00F86C52" w:rsidP="005830F3">
            <w:pPr>
              <w:pStyle w:val="TAL"/>
            </w:pPr>
          </w:p>
        </w:tc>
      </w:tr>
      <w:tr w:rsidR="00121D73" w:rsidRPr="00AA36EF" w14:paraId="43925063" w14:textId="77777777" w:rsidTr="009701F1">
        <w:trPr>
          <w:ins w:id="152" w:author="MCC160" w:date="2021-01-18T10:20:00Z"/>
        </w:trPr>
        <w:tc>
          <w:tcPr>
            <w:tcW w:w="2835" w:type="dxa"/>
            <w:tcBorders>
              <w:top w:val="single" w:sz="4" w:space="0" w:color="auto"/>
              <w:left w:val="single" w:sz="4" w:space="0" w:color="auto"/>
              <w:bottom w:val="single" w:sz="4" w:space="0" w:color="auto"/>
              <w:right w:val="single" w:sz="4" w:space="0" w:color="auto"/>
            </w:tcBorders>
          </w:tcPr>
          <w:p w14:paraId="0F569132" w14:textId="39D63D1D" w:rsidR="00121D73" w:rsidRPr="00AA36EF" w:rsidDel="009701F1" w:rsidRDefault="00121D73" w:rsidP="00121D73">
            <w:pPr>
              <w:pStyle w:val="TAL"/>
              <w:rPr>
                <w:ins w:id="153" w:author="MCC160" w:date="2021-01-18T10:20:00Z"/>
                <w:b/>
              </w:rPr>
            </w:pPr>
            <w:ins w:id="154" w:author="MCC160" w:date="2021-01-18T10:21: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70CEDA1" w14:textId="77777777" w:rsidR="00121D73" w:rsidRPr="00AA36EF" w:rsidRDefault="00121D73" w:rsidP="00121D73">
            <w:pPr>
              <w:pStyle w:val="TAL"/>
              <w:rPr>
                <w:ins w:id="155" w:author="MCC160" w:date="2021-01-18T10:20:00Z"/>
              </w:rPr>
            </w:pPr>
          </w:p>
        </w:tc>
        <w:tc>
          <w:tcPr>
            <w:tcW w:w="2126" w:type="dxa"/>
            <w:tcBorders>
              <w:top w:val="single" w:sz="4" w:space="0" w:color="auto"/>
              <w:left w:val="single" w:sz="4" w:space="0" w:color="auto"/>
              <w:bottom w:val="single" w:sz="4" w:space="0" w:color="auto"/>
              <w:right w:val="single" w:sz="4" w:space="0" w:color="auto"/>
            </w:tcBorders>
          </w:tcPr>
          <w:p w14:paraId="1604F163" w14:textId="7A980F46" w:rsidR="00121D73" w:rsidRPr="00AA36EF" w:rsidRDefault="00121D73" w:rsidP="00121D73">
            <w:pPr>
              <w:pStyle w:val="TAL"/>
              <w:rPr>
                <w:ins w:id="156" w:author="MCC160" w:date="2021-01-18T10:20:00Z"/>
              </w:rPr>
            </w:pPr>
            <w:ins w:id="157" w:author="MCC160" w:date="2021-01-24T10:45: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6AD29C5" w14:textId="77777777" w:rsidR="00121D73" w:rsidRPr="00AA36EF" w:rsidRDefault="00121D73" w:rsidP="00121D73">
            <w:pPr>
              <w:pStyle w:val="TAL"/>
              <w:rPr>
                <w:ins w:id="158" w:author="MCC160" w:date="2021-01-18T10:20:00Z"/>
              </w:rPr>
            </w:pPr>
          </w:p>
        </w:tc>
        <w:tc>
          <w:tcPr>
            <w:tcW w:w="1134" w:type="dxa"/>
            <w:tcBorders>
              <w:top w:val="single" w:sz="4" w:space="0" w:color="auto"/>
              <w:left w:val="single" w:sz="4" w:space="0" w:color="auto"/>
              <w:bottom w:val="single" w:sz="4" w:space="0" w:color="auto"/>
              <w:right w:val="single" w:sz="4" w:space="0" w:color="auto"/>
            </w:tcBorders>
          </w:tcPr>
          <w:p w14:paraId="4C285D5B" w14:textId="77777777" w:rsidR="00121D73" w:rsidRPr="00AA36EF" w:rsidRDefault="00121D73" w:rsidP="00121D73">
            <w:pPr>
              <w:pStyle w:val="TAL"/>
              <w:rPr>
                <w:ins w:id="159" w:author="MCC160" w:date="2021-01-18T10:20:00Z"/>
              </w:rPr>
            </w:pPr>
          </w:p>
        </w:tc>
      </w:tr>
      <w:tr w:rsidR="00121D73" w:rsidRPr="00AA36EF" w:rsidDel="00121D73" w14:paraId="50DCBBBE" w14:textId="16040F84" w:rsidTr="009701F1">
        <w:trPr>
          <w:del w:id="160" w:author="MCC160" w:date="2021-01-24T10:45:00Z"/>
        </w:trPr>
        <w:tc>
          <w:tcPr>
            <w:tcW w:w="2835" w:type="dxa"/>
            <w:tcBorders>
              <w:top w:val="single" w:sz="4" w:space="0" w:color="auto"/>
              <w:left w:val="single" w:sz="4" w:space="0" w:color="auto"/>
              <w:bottom w:val="single" w:sz="4" w:space="0" w:color="auto"/>
              <w:right w:val="single" w:sz="4" w:space="0" w:color="auto"/>
            </w:tcBorders>
            <w:tcPrChange w:id="161"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0297E59E" w14:textId="2236F2F9" w:rsidR="00121D73" w:rsidRPr="00AA36EF" w:rsidDel="00121D73" w:rsidRDefault="00121D73" w:rsidP="00121D73">
            <w:pPr>
              <w:pStyle w:val="TAL"/>
              <w:rPr>
                <w:del w:id="162" w:author="MCC160" w:date="2021-01-24T10:45:00Z"/>
                <w:b/>
              </w:rPr>
            </w:pPr>
            <w:del w:id="163" w:author="MCC160" w:date="2021-01-18T10:21:00Z">
              <w:r w:rsidRPr="00AA36EF" w:rsidDel="0058684A">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164"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18508C1C" w14:textId="68A0CD32" w:rsidR="00121D73" w:rsidRPr="00AA36EF" w:rsidDel="00121D73" w:rsidRDefault="00121D73" w:rsidP="00121D73">
            <w:pPr>
              <w:pStyle w:val="TAL"/>
              <w:rPr>
                <w:del w:id="165" w:author="MCC160" w:date="2021-01-24T10:45:00Z"/>
              </w:rPr>
            </w:pPr>
            <w:del w:id="166" w:author="MCC160" w:date="2021-01-24T10:45: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167"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651BBA01" w14:textId="7BECE561" w:rsidR="00121D73" w:rsidRPr="00AA36EF" w:rsidDel="00121D73" w:rsidRDefault="00121D73" w:rsidP="00121D73">
            <w:pPr>
              <w:pStyle w:val="TAL"/>
              <w:rPr>
                <w:del w:id="168" w:author="MCC160" w:date="2021-01-24T10:45:00Z"/>
              </w:rPr>
            </w:pPr>
          </w:p>
        </w:tc>
        <w:tc>
          <w:tcPr>
            <w:tcW w:w="1418" w:type="dxa"/>
            <w:tcBorders>
              <w:top w:val="single" w:sz="4" w:space="0" w:color="auto"/>
              <w:left w:val="single" w:sz="4" w:space="0" w:color="auto"/>
              <w:bottom w:val="single" w:sz="4" w:space="0" w:color="auto"/>
              <w:right w:val="single" w:sz="4" w:space="0" w:color="auto"/>
            </w:tcBorders>
            <w:tcPrChange w:id="169"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73BBB32B" w14:textId="4A28C1DC" w:rsidR="00121D73" w:rsidRPr="00AA36EF" w:rsidDel="00121D73" w:rsidRDefault="00121D73" w:rsidP="00121D73">
            <w:pPr>
              <w:pStyle w:val="TAL"/>
              <w:rPr>
                <w:del w:id="170" w:author="MCC160" w:date="2021-01-24T10:45:00Z"/>
              </w:rPr>
            </w:pPr>
          </w:p>
        </w:tc>
        <w:tc>
          <w:tcPr>
            <w:tcW w:w="1134" w:type="dxa"/>
            <w:tcBorders>
              <w:top w:val="single" w:sz="4" w:space="0" w:color="auto"/>
              <w:left w:val="single" w:sz="4" w:space="0" w:color="auto"/>
              <w:bottom w:val="single" w:sz="4" w:space="0" w:color="auto"/>
              <w:right w:val="single" w:sz="4" w:space="0" w:color="auto"/>
            </w:tcBorders>
            <w:tcPrChange w:id="171"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02D56DAA" w14:textId="18A1E612" w:rsidR="00121D73" w:rsidRPr="00AA36EF" w:rsidDel="00121D73" w:rsidRDefault="00121D73" w:rsidP="00121D73">
            <w:pPr>
              <w:pStyle w:val="TAL"/>
              <w:rPr>
                <w:del w:id="172" w:author="MCC160" w:date="2021-01-24T10:45:00Z"/>
              </w:rPr>
            </w:pPr>
          </w:p>
        </w:tc>
      </w:tr>
      <w:tr w:rsidR="00121D73" w:rsidRPr="00AA36EF" w14:paraId="632854C3" w14:textId="77777777" w:rsidTr="009701F1">
        <w:tc>
          <w:tcPr>
            <w:tcW w:w="2835" w:type="dxa"/>
            <w:tcBorders>
              <w:top w:val="single" w:sz="4" w:space="0" w:color="auto"/>
              <w:left w:val="single" w:sz="4" w:space="0" w:color="auto"/>
              <w:bottom w:val="single" w:sz="4" w:space="0" w:color="auto"/>
              <w:right w:val="single" w:sz="4" w:space="0" w:color="auto"/>
            </w:tcBorders>
            <w:tcPrChange w:id="173"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3F1B4F94" w14:textId="21951B17" w:rsidR="00121D73" w:rsidRPr="00AA36EF" w:rsidRDefault="00121D73" w:rsidP="00121D73">
            <w:pPr>
              <w:pStyle w:val="TAL"/>
            </w:pPr>
            <w:ins w:id="174" w:author="MCC160" w:date="2021-01-18T10:21:00Z">
              <w:r w:rsidRPr="00AA36EF">
                <w:t xml:space="preserve">    MIME-part-body</w:t>
              </w:r>
            </w:ins>
            <w:del w:id="175" w:author="MCC160" w:date="2021-01-18T10:21:00Z">
              <w:r w:rsidRPr="00AA36EF" w:rsidDel="0058684A">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176"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15C8AC4C" w14:textId="533F9738" w:rsidR="00121D73" w:rsidRPr="00AA36EF" w:rsidRDefault="00121D73" w:rsidP="00121D73">
            <w:pPr>
              <w:pStyle w:val="TAL"/>
            </w:pPr>
            <w:ins w:id="177" w:author="MCC160" w:date="2021-01-18T10:21:00Z">
              <w:r w:rsidRPr="00AA36EF">
                <w:t xml:space="preserve">MCPTT-Info </w:t>
              </w:r>
            </w:ins>
            <w:del w:id="178" w:author="MCC160" w:date="2021-01-18T10:21:00Z">
              <w:r w:rsidRPr="00AA36EF" w:rsidDel="00F10494">
                <w:delText>A</w:delText>
              </w:r>
            </w:del>
            <w:ins w:id="179" w:author="MCC160" w:date="2021-01-18T10:21:00Z">
              <w:r w:rsidRPr="00AA36EF">
                <w:t>a</w:t>
              </w:r>
            </w:ins>
            <w:r w:rsidRPr="00AA36EF">
              <w:t>s described in Table 5.3.3.3-4</w:t>
            </w:r>
          </w:p>
        </w:tc>
        <w:tc>
          <w:tcPr>
            <w:tcW w:w="2126" w:type="dxa"/>
            <w:tcBorders>
              <w:top w:val="single" w:sz="4" w:space="0" w:color="auto"/>
              <w:left w:val="single" w:sz="4" w:space="0" w:color="auto"/>
              <w:bottom w:val="single" w:sz="4" w:space="0" w:color="auto"/>
              <w:right w:val="single" w:sz="4" w:space="0" w:color="auto"/>
            </w:tcBorders>
            <w:tcPrChange w:id="180"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E8696AE"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181"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1C4F7E75"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182"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30B321E6" w14:textId="77777777" w:rsidR="00121D73" w:rsidRPr="00AA36EF" w:rsidRDefault="00121D73" w:rsidP="00121D73">
            <w:pPr>
              <w:pStyle w:val="TAL"/>
            </w:pPr>
          </w:p>
        </w:tc>
      </w:tr>
    </w:tbl>
    <w:p w14:paraId="1D489F5F" w14:textId="77777777" w:rsidR="00F86C52" w:rsidRPr="00AA36EF" w:rsidRDefault="00F86C52" w:rsidP="00F86C52"/>
    <w:p w14:paraId="0616D3E3" w14:textId="77777777" w:rsidR="00F86C52" w:rsidRPr="00AA36EF" w:rsidRDefault="00F86C52" w:rsidP="00F86C52">
      <w:pPr>
        <w:pStyle w:val="TH"/>
      </w:pPr>
      <w:r w:rsidRPr="00AA36EF">
        <w:t xml:space="preserve">Table 5.3.3.3-4: </w:t>
      </w:r>
      <w:r w:rsidRPr="00AA36EF">
        <w:rPr>
          <w:lang w:eastAsia="ko-KR"/>
        </w:rPr>
        <w:t>MCPTT-INFO in SIP SUBSCRIBE</w:t>
      </w:r>
      <w:r w:rsidRPr="00AA36EF">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764E7484" w14:textId="77777777" w:rsidTr="005830F3">
        <w:tc>
          <w:tcPr>
            <w:tcW w:w="9639" w:type="dxa"/>
            <w:gridSpan w:val="5"/>
          </w:tcPr>
          <w:p w14:paraId="34CB4CCF" w14:textId="77777777" w:rsidR="00F86C52" w:rsidRPr="00AA36EF" w:rsidRDefault="00F86C52" w:rsidP="005830F3">
            <w:pPr>
              <w:pStyle w:val="TAL"/>
            </w:pPr>
            <w:r w:rsidRPr="00AA36EF">
              <w:t>Derivation Path: TS 36.579-1 [2], Table 5.5.3.2.1-1</w:t>
            </w:r>
          </w:p>
        </w:tc>
      </w:tr>
      <w:tr w:rsidR="00F86C52" w:rsidRPr="00AA36EF" w14:paraId="143AB628" w14:textId="77777777" w:rsidTr="005830F3">
        <w:tc>
          <w:tcPr>
            <w:tcW w:w="2835" w:type="dxa"/>
          </w:tcPr>
          <w:p w14:paraId="3AD8EB8F"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ED18D50"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38271107"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4DC500A6"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19B6C89C"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6FB31B78" w14:textId="77777777" w:rsidTr="005830F3">
        <w:tc>
          <w:tcPr>
            <w:tcW w:w="2835" w:type="dxa"/>
            <w:vAlign w:val="center"/>
          </w:tcPr>
          <w:p w14:paraId="2B6AD9D3" w14:textId="77777777" w:rsidR="00F86C52" w:rsidRPr="00AA36EF" w:rsidRDefault="00F86C52" w:rsidP="005830F3">
            <w:pPr>
              <w:pStyle w:val="TAL"/>
            </w:pPr>
            <w:proofErr w:type="spellStart"/>
            <w:r w:rsidRPr="00AA36EF">
              <w:t>mcpttinfo</w:t>
            </w:r>
            <w:proofErr w:type="spellEnd"/>
          </w:p>
        </w:tc>
        <w:tc>
          <w:tcPr>
            <w:tcW w:w="2126" w:type="dxa"/>
          </w:tcPr>
          <w:p w14:paraId="3D333D75" w14:textId="77777777" w:rsidR="00F86C52" w:rsidRPr="00AA36EF" w:rsidRDefault="00F86C52" w:rsidP="005830F3">
            <w:pPr>
              <w:pStyle w:val="TAL"/>
            </w:pPr>
          </w:p>
        </w:tc>
        <w:tc>
          <w:tcPr>
            <w:tcW w:w="2126" w:type="dxa"/>
            <w:tcBorders>
              <w:bottom w:val="single" w:sz="4" w:space="0" w:color="auto"/>
            </w:tcBorders>
          </w:tcPr>
          <w:p w14:paraId="71C9881E" w14:textId="77777777" w:rsidR="00F86C52" w:rsidRPr="00AA36EF" w:rsidRDefault="00F86C52" w:rsidP="005830F3">
            <w:pPr>
              <w:pStyle w:val="TAL"/>
            </w:pPr>
          </w:p>
        </w:tc>
        <w:tc>
          <w:tcPr>
            <w:tcW w:w="1418" w:type="dxa"/>
          </w:tcPr>
          <w:p w14:paraId="5B77E633" w14:textId="77777777" w:rsidR="00F86C52" w:rsidRPr="00AA36EF" w:rsidRDefault="00F86C52" w:rsidP="005830F3">
            <w:pPr>
              <w:pStyle w:val="TAL"/>
            </w:pPr>
          </w:p>
        </w:tc>
        <w:tc>
          <w:tcPr>
            <w:tcW w:w="1134" w:type="dxa"/>
            <w:vAlign w:val="bottom"/>
          </w:tcPr>
          <w:p w14:paraId="21C723BF" w14:textId="77777777" w:rsidR="00F86C52" w:rsidRPr="00AA36EF" w:rsidRDefault="00F86C52" w:rsidP="005830F3">
            <w:pPr>
              <w:pStyle w:val="TAL"/>
            </w:pPr>
          </w:p>
        </w:tc>
      </w:tr>
      <w:tr w:rsidR="00F86C52" w:rsidRPr="00AA36EF" w14:paraId="4AD0CA7E" w14:textId="77777777" w:rsidTr="005830F3">
        <w:tc>
          <w:tcPr>
            <w:tcW w:w="2835" w:type="dxa"/>
            <w:vAlign w:val="center"/>
          </w:tcPr>
          <w:p w14:paraId="4531B691" w14:textId="77777777" w:rsidR="00F86C52" w:rsidRPr="00AA36EF" w:rsidRDefault="00F86C52" w:rsidP="005830F3">
            <w:pPr>
              <w:pStyle w:val="TAL"/>
            </w:pPr>
            <w:r w:rsidRPr="00AA36EF">
              <w:t xml:space="preserve">  </w:t>
            </w:r>
            <w:proofErr w:type="spellStart"/>
            <w:r w:rsidRPr="00AA36EF">
              <w:t>mcptt</w:t>
            </w:r>
            <w:proofErr w:type="spellEnd"/>
            <w:r w:rsidRPr="00AA36EF">
              <w:t>-Params</w:t>
            </w:r>
          </w:p>
        </w:tc>
        <w:tc>
          <w:tcPr>
            <w:tcW w:w="2126" w:type="dxa"/>
          </w:tcPr>
          <w:p w14:paraId="1F35A8C7" w14:textId="77777777" w:rsidR="00F86C52" w:rsidRPr="00AA36EF" w:rsidRDefault="00F86C52" w:rsidP="005830F3">
            <w:pPr>
              <w:pStyle w:val="TAL"/>
            </w:pPr>
          </w:p>
        </w:tc>
        <w:tc>
          <w:tcPr>
            <w:tcW w:w="2126" w:type="dxa"/>
            <w:tcBorders>
              <w:bottom w:val="single" w:sz="4" w:space="0" w:color="auto"/>
            </w:tcBorders>
          </w:tcPr>
          <w:p w14:paraId="6898946F" w14:textId="77777777" w:rsidR="00F86C52" w:rsidRPr="00AA36EF" w:rsidRDefault="00F86C52" w:rsidP="005830F3">
            <w:pPr>
              <w:pStyle w:val="TAL"/>
            </w:pPr>
          </w:p>
        </w:tc>
        <w:tc>
          <w:tcPr>
            <w:tcW w:w="1418" w:type="dxa"/>
          </w:tcPr>
          <w:p w14:paraId="408364BB" w14:textId="77777777" w:rsidR="00F86C52" w:rsidRPr="00AA36EF" w:rsidRDefault="00F86C52" w:rsidP="005830F3">
            <w:pPr>
              <w:pStyle w:val="TAL"/>
            </w:pPr>
          </w:p>
        </w:tc>
        <w:tc>
          <w:tcPr>
            <w:tcW w:w="1134" w:type="dxa"/>
            <w:vAlign w:val="bottom"/>
          </w:tcPr>
          <w:p w14:paraId="0BBC1DD2" w14:textId="77777777" w:rsidR="00F86C52" w:rsidRPr="00AA36EF" w:rsidRDefault="00F86C52" w:rsidP="005830F3">
            <w:pPr>
              <w:pStyle w:val="TAL"/>
            </w:pPr>
          </w:p>
        </w:tc>
      </w:tr>
      <w:tr w:rsidR="00F86C52" w:rsidRPr="00AA36EF" w14:paraId="14699C2F" w14:textId="77777777" w:rsidTr="005830F3">
        <w:tc>
          <w:tcPr>
            <w:tcW w:w="2835" w:type="dxa"/>
            <w:vAlign w:val="center"/>
          </w:tcPr>
          <w:p w14:paraId="46F52F5F" w14:textId="77777777" w:rsidR="00F86C52" w:rsidRPr="00AA36EF" w:rsidRDefault="00F86C52" w:rsidP="005830F3">
            <w:pPr>
              <w:pStyle w:val="TAL"/>
            </w:pPr>
            <w:r w:rsidRPr="00AA36EF">
              <w:t xml:space="preserve">    </w:t>
            </w:r>
            <w:proofErr w:type="spellStart"/>
            <w:r w:rsidRPr="00AA36EF">
              <w:t>mcptt</w:t>
            </w:r>
            <w:proofErr w:type="spellEnd"/>
            <w:r w:rsidRPr="00AA36EF">
              <w:t>-request-</w:t>
            </w:r>
            <w:proofErr w:type="spellStart"/>
            <w:r w:rsidRPr="00AA36EF">
              <w:t>uri</w:t>
            </w:r>
            <w:proofErr w:type="spellEnd"/>
          </w:p>
        </w:tc>
        <w:tc>
          <w:tcPr>
            <w:tcW w:w="2126" w:type="dxa"/>
          </w:tcPr>
          <w:p w14:paraId="4727230F" w14:textId="77777777" w:rsidR="00F86C52" w:rsidRPr="00AA36EF" w:rsidRDefault="00F86C52" w:rsidP="005830F3">
            <w:pPr>
              <w:pStyle w:val="TAL"/>
            </w:pPr>
            <w:proofErr w:type="spellStart"/>
            <w:r w:rsidRPr="00AA36EF">
              <w:t>px_MCPTT_ID_User_B</w:t>
            </w:r>
            <w:proofErr w:type="spellEnd"/>
            <w:r w:rsidRPr="00AA36EF">
              <w:t xml:space="preserve">  </w:t>
            </w:r>
          </w:p>
        </w:tc>
        <w:tc>
          <w:tcPr>
            <w:tcW w:w="2126" w:type="dxa"/>
            <w:tcBorders>
              <w:bottom w:val="single" w:sz="4" w:space="0" w:color="auto"/>
            </w:tcBorders>
          </w:tcPr>
          <w:p w14:paraId="4378BE3B" w14:textId="77777777" w:rsidR="00F86C52" w:rsidRPr="00AA36EF" w:rsidRDefault="00F86C52" w:rsidP="005830F3">
            <w:pPr>
              <w:pStyle w:val="TAL"/>
            </w:pPr>
          </w:p>
        </w:tc>
        <w:tc>
          <w:tcPr>
            <w:tcW w:w="1418" w:type="dxa"/>
          </w:tcPr>
          <w:p w14:paraId="0A26B7BA" w14:textId="77777777" w:rsidR="00F86C52" w:rsidRPr="00AA36EF" w:rsidRDefault="00F86C52" w:rsidP="005830F3">
            <w:pPr>
              <w:pStyle w:val="TAL"/>
            </w:pPr>
          </w:p>
        </w:tc>
        <w:tc>
          <w:tcPr>
            <w:tcW w:w="1134" w:type="dxa"/>
            <w:vAlign w:val="bottom"/>
          </w:tcPr>
          <w:p w14:paraId="0A630954" w14:textId="77777777" w:rsidR="00F86C52" w:rsidRPr="00AA36EF" w:rsidRDefault="00F86C52" w:rsidP="005830F3">
            <w:pPr>
              <w:pStyle w:val="TAL"/>
            </w:pPr>
          </w:p>
        </w:tc>
      </w:tr>
    </w:tbl>
    <w:p w14:paraId="3299612F" w14:textId="77777777" w:rsidR="00F86C52" w:rsidRPr="00AA36EF" w:rsidRDefault="00F86C52" w:rsidP="00F86C52"/>
    <w:p w14:paraId="4132250F" w14:textId="7B769DA1" w:rsidR="00F86C52" w:rsidRPr="00AA36EF" w:rsidRDefault="00F86C52" w:rsidP="00F03583">
      <w:pPr>
        <w:pStyle w:val="TH"/>
        <w:rPr>
          <w:ins w:id="183" w:author="MCC160" w:date="2021-01-12T10:18:00Z"/>
        </w:rPr>
      </w:pPr>
      <w:r w:rsidRPr="00AA36EF">
        <w:t>Table 5.3.3.3-5: Void</w:t>
      </w:r>
    </w:p>
    <w:p w14:paraId="108A1444" w14:textId="77777777" w:rsidR="00F03583" w:rsidRPr="00AA36EF" w:rsidRDefault="00F03583" w:rsidP="00F03583">
      <w:pPr>
        <w:rPr>
          <w:b/>
        </w:rPr>
      </w:pPr>
    </w:p>
    <w:p w14:paraId="3BC49A40" w14:textId="77777777" w:rsidR="00F86C52" w:rsidRPr="00AA36EF" w:rsidRDefault="00F86C52" w:rsidP="00F86C52">
      <w:pPr>
        <w:pStyle w:val="TH"/>
      </w:pPr>
      <w:r w:rsidRPr="00AA36EF">
        <w:lastRenderedPageBreak/>
        <w:t>Table 5.3.3.3-6: SIP SUBSCRIBE (step 32,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4" w:author="MCC160" w:date="2021-01-18T10: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85">
          <w:tblGrid>
            <w:gridCol w:w="2835"/>
            <w:gridCol w:w="2126"/>
            <w:gridCol w:w="2126"/>
            <w:gridCol w:w="1418"/>
            <w:gridCol w:w="1134"/>
          </w:tblGrid>
        </w:tblGridChange>
      </w:tblGrid>
      <w:tr w:rsidR="00F86C52" w:rsidRPr="00AA36EF" w14:paraId="3D09DDB0" w14:textId="77777777" w:rsidTr="00974374">
        <w:tc>
          <w:tcPr>
            <w:tcW w:w="9639" w:type="dxa"/>
            <w:gridSpan w:val="5"/>
            <w:tcPrChange w:id="186" w:author="MCC160" w:date="2021-01-18T10:21:00Z">
              <w:tcPr>
                <w:tcW w:w="9639" w:type="dxa"/>
                <w:gridSpan w:val="5"/>
              </w:tcPr>
            </w:tcPrChange>
          </w:tcPr>
          <w:p w14:paraId="005E4F03" w14:textId="77777777" w:rsidR="00F86C52" w:rsidRPr="00AA36EF" w:rsidRDefault="00F86C52" w:rsidP="005830F3">
            <w:pPr>
              <w:pStyle w:val="TAL"/>
            </w:pPr>
            <w:r w:rsidRPr="00AA36EF">
              <w:t>Derivation Path: TS 36.579-1 [2], Table 5.5.2.14-1 condition re-SUBSCRIBE</w:t>
            </w:r>
          </w:p>
        </w:tc>
      </w:tr>
      <w:tr w:rsidR="00F86C52" w:rsidRPr="00AA36EF" w14:paraId="20FAE6C0" w14:textId="77777777" w:rsidTr="00974374">
        <w:tc>
          <w:tcPr>
            <w:tcW w:w="2835" w:type="dxa"/>
            <w:tcPrChange w:id="187" w:author="MCC160" w:date="2021-01-18T10:21:00Z">
              <w:tcPr>
                <w:tcW w:w="2835" w:type="dxa"/>
              </w:tcPr>
            </w:tcPrChange>
          </w:tcPr>
          <w:p w14:paraId="3E8A7A3D"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88" w:author="MCC160" w:date="2021-01-18T10:21:00Z">
              <w:tcPr>
                <w:tcW w:w="2126" w:type="dxa"/>
              </w:tcPr>
            </w:tcPrChange>
          </w:tcPr>
          <w:p w14:paraId="61803B18"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189" w:author="MCC160" w:date="2021-01-18T10:21:00Z">
              <w:tcPr>
                <w:tcW w:w="2126" w:type="dxa"/>
                <w:tcBorders>
                  <w:bottom w:val="single" w:sz="4" w:space="0" w:color="auto"/>
                </w:tcBorders>
              </w:tcPr>
            </w:tcPrChange>
          </w:tcPr>
          <w:p w14:paraId="0F67E5C2"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90" w:author="MCC160" w:date="2021-01-18T10:21:00Z">
              <w:tcPr>
                <w:tcW w:w="1418" w:type="dxa"/>
              </w:tcPr>
            </w:tcPrChange>
          </w:tcPr>
          <w:p w14:paraId="1FE5F562"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91" w:author="MCC160" w:date="2021-01-18T10:21:00Z">
              <w:tcPr>
                <w:tcW w:w="1134" w:type="dxa"/>
              </w:tcPr>
            </w:tcPrChange>
          </w:tcPr>
          <w:p w14:paraId="54036307"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6D3E1A1F" w14:textId="77777777" w:rsidTr="00974374">
        <w:tc>
          <w:tcPr>
            <w:tcW w:w="2835" w:type="dxa"/>
            <w:tcBorders>
              <w:top w:val="single" w:sz="4" w:space="0" w:color="auto"/>
              <w:left w:val="single" w:sz="4" w:space="0" w:color="auto"/>
              <w:bottom w:val="single" w:sz="4" w:space="0" w:color="auto"/>
              <w:right w:val="single" w:sz="4" w:space="0" w:color="auto"/>
            </w:tcBorders>
            <w:tcPrChange w:id="192"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54731A1B" w14:textId="77777777" w:rsidR="00F86C52" w:rsidRPr="00AA36EF" w:rsidRDefault="00F86C52" w:rsidP="005830F3">
            <w:pPr>
              <w:pStyle w:val="TAL"/>
              <w:rPr>
                <w:rFonts w:cs="Arial"/>
                <w:b/>
                <w:bCs/>
                <w:szCs w:val="18"/>
              </w:rPr>
            </w:pPr>
            <w:r w:rsidRPr="00AA36EF">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Change w:id="193"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5EBD6D27"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94"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41147DD"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95"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45FEA2D4"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96"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54B98C09" w14:textId="77777777" w:rsidR="00F86C52" w:rsidRPr="00AA36EF" w:rsidRDefault="00F86C52" w:rsidP="005830F3">
            <w:pPr>
              <w:pStyle w:val="TAL"/>
            </w:pPr>
          </w:p>
        </w:tc>
      </w:tr>
      <w:tr w:rsidR="00F86C52" w:rsidRPr="00AA36EF" w14:paraId="5EB16C7C" w14:textId="77777777" w:rsidTr="00974374">
        <w:tc>
          <w:tcPr>
            <w:tcW w:w="2835" w:type="dxa"/>
            <w:tcBorders>
              <w:top w:val="single" w:sz="4" w:space="0" w:color="auto"/>
              <w:left w:val="single" w:sz="4" w:space="0" w:color="auto"/>
              <w:bottom w:val="single" w:sz="4" w:space="0" w:color="auto"/>
              <w:right w:val="single" w:sz="4" w:space="0" w:color="auto"/>
            </w:tcBorders>
            <w:tcPrChange w:id="197"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027D03D6" w14:textId="77777777" w:rsidR="00F86C52" w:rsidRPr="00AA36EF" w:rsidRDefault="00F86C52" w:rsidP="005830F3">
            <w:pPr>
              <w:pStyle w:val="TAL"/>
              <w:rPr>
                <w:rFonts w:cs="Arial"/>
                <w:bCs/>
                <w:szCs w:val="18"/>
              </w:rPr>
            </w:pPr>
            <w:r w:rsidRPr="00AA36EF">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19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1108E3DD" w14:textId="77777777" w:rsidR="00F86C52" w:rsidRPr="00AA36EF" w:rsidRDefault="00F86C52" w:rsidP="005830F3">
            <w:pPr>
              <w:pStyle w:val="TAL"/>
            </w:pPr>
            <w:r w:rsidRPr="00AA36EF">
              <w:t>"0"</w:t>
            </w:r>
          </w:p>
        </w:tc>
        <w:tc>
          <w:tcPr>
            <w:tcW w:w="2126" w:type="dxa"/>
            <w:tcBorders>
              <w:top w:val="single" w:sz="4" w:space="0" w:color="auto"/>
              <w:left w:val="single" w:sz="4" w:space="0" w:color="auto"/>
              <w:bottom w:val="single" w:sz="4" w:space="0" w:color="auto"/>
              <w:right w:val="single" w:sz="4" w:space="0" w:color="auto"/>
            </w:tcBorders>
            <w:tcPrChange w:id="199"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1D1A54D4"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00"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163514B2"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01"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0D67B5AD" w14:textId="77777777" w:rsidR="00F86C52" w:rsidRPr="00AA36EF" w:rsidRDefault="00F86C52" w:rsidP="005830F3">
            <w:pPr>
              <w:pStyle w:val="TAL"/>
            </w:pPr>
          </w:p>
        </w:tc>
      </w:tr>
      <w:tr w:rsidR="00F86C52" w:rsidRPr="00AA36EF" w:rsidDel="00974374" w14:paraId="616BD05D" w14:textId="7E012784" w:rsidTr="00974374">
        <w:trPr>
          <w:del w:id="202" w:author="MCC160" w:date="2021-01-18T10:21:00Z"/>
        </w:trPr>
        <w:tc>
          <w:tcPr>
            <w:tcW w:w="2835" w:type="dxa"/>
            <w:tcBorders>
              <w:top w:val="single" w:sz="4" w:space="0" w:color="auto"/>
              <w:left w:val="single" w:sz="4" w:space="0" w:color="auto"/>
              <w:bottom w:val="single" w:sz="4" w:space="0" w:color="auto"/>
              <w:right w:val="single" w:sz="4" w:space="0" w:color="auto"/>
            </w:tcBorders>
            <w:tcPrChange w:id="203"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579BCB8E" w14:textId="3F89DFCB" w:rsidR="00F86C52" w:rsidRPr="00AA36EF" w:rsidDel="00974374" w:rsidRDefault="00F86C52" w:rsidP="005830F3">
            <w:pPr>
              <w:pStyle w:val="TAL"/>
              <w:rPr>
                <w:del w:id="204" w:author="MCC160" w:date="2021-01-18T10:21:00Z"/>
                <w:b/>
              </w:rPr>
            </w:pPr>
            <w:del w:id="205" w:author="MCC160" w:date="2021-01-18T10:21: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06"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0EDCDFC1" w14:textId="275B3601" w:rsidR="00F86C52" w:rsidRPr="00AA36EF" w:rsidDel="00974374" w:rsidRDefault="00F86C52" w:rsidP="005830F3">
            <w:pPr>
              <w:pStyle w:val="TAL"/>
              <w:rPr>
                <w:del w:id="207" w:author="MCC160" w:date="2021-01-18T10:21:00Z"/>
              </w:rPr>
            </w:pPr>
          </w:p>
        </w:tc>
        <w:tc>
          <w:tcPr>
            <w:tcW w:w="2126" w:type="dxa"/>
            <w:tcBorders>
              <w:top w:val="single" w:sz="4" w:space="0" w:color="auto"/>
              <w:left w:val="single" w:sz="4" w:space="0" w:color="auto"/>
              <w:bottom w:val="single" w:sz="4" w:space="0" w:color="auto"/>
              <w:right w:val="single" w:sz="4" w:space="0" w:color="auto"/>
            </w:tcBorders>
            <w:tcPrChange w:id="20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4A80A86F" w14:textId="7133943C" w:rsidR="00F86C52" w:rsidRPr="00AA36EF" w:rsidDel="00974374" w:rsidRDefault="00F86C52" w:rsidP="005830F3">
            <w:pPr>
              <w:pStyle w:val="TAL"/>
              <w:rPr>
                <w:del w:id="209" w:author="MCC160" w:date="2021-01-18T10:21:00Z"/>
              </w:rPr>
            </w:pPr>
          </w:p>
        </w:tc>
        <w:tc>
          <w:tcPr>
            <w:tcW w:w="1418" w:type="dxa"/>
            <w:tcBorders>
              <w:top w:val="single" w:sz="4" w:space="0" w:color="auto"/>
              <w:left w:val="single" w:sz="4" w:space="0" w:color="auto"/>
              <w:bottom w:val="single" w:sz="4" w:space="0" w:color="auto"/>
              <w:right w:val="single" w:sz="4" w:space="0" w:color="auto"/>
            </w:tcBorders>
            <w:tcPrChange w:id="210"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44CA8271" w14:textId="62CAB3C3" w:rsidR="00F86C52" w:rsidRPr="00AA36EF" w:rsidDel="00974374" w:rsidRDefault="00F86C52" w:rsidP="005830F3">
            <w:pPr>
              <w:pStyle w:val="TAL"/>
              <w:rPr>
                <w:del w:id="211" w:author="MCC160" w:date="2021-01-18T10:21:00Z"/>
              </w:rPr>
            </w:pPr>
          </w:p>
        </w:tc>
        <w:tc>
          <w:tcPr>
            <w:tcW w:w="1134" w:type="dxa"/>
            <w:tcBorders>
              <w:top w:val="single" w:sz="4" w:space="0" w:color="auto"/>
              <w:left w:val="single" w:sz="4" w:space="0" w:color="auto"/>
              <w:bottom w:val="single" w:sz="4" w:space="0" w:color="auto"/>
              <w:right w:val="single" w:sz="4" w:space="0" w:color="auto"/>
            </w:tcBorders>
            <w:tcPrChange w:id="212"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27FAF3E8" w14:textId="155F2452" w:rsidR="00F86C52" w:rsidRPr="00AA36EF" w:rsidDel="00974374" w:rsidRDefault="00F86C52" w:rsidP="005830F3">
            <w:pPr>
              <w:pStyle w:val="TAL"/>
              <w:rPr>
                <w:del w:id="213" w:author="MCC160" w:date="2021-01-18T10:21:00Z"/>
              </w:rPr>
            </w:pPr>
          </w:p>
        </w:tc>
      </w:tr>
      <w:tr w:rsidR="00F86C52" w:rsidRPr="00AA36EF" w:rsidDel="00974374" w14:paraId="1DFC1880" w14:textId="67F0750D" w:rsidTr="00974374">
        <w:trPr>
          <w:del w:id="214" w:author="MCC160" w:date="2021-01-18T10:21:00Z"/>
        </w:trPr>
        <w:tc>
          <w:tcPr>
            <w:tcW w:w="2835" w:type="dxa"/>
            <w:tcBorders>
              <w:top w:val="single" w:sz="4" w:space="0" w:color="auto"/>
              <w:left w:val="single" w:sz="4" w:space="0" w:color="auto"/>
              <w:bottom w:val="single" w:sz="4" w:space="0" w:color="auto"/>
              <w:right w:val="single" w:sz="4" w:space="0" w:color="auto"/>
            </w:tcBorders>
            <w:tcPrChange w:id="215"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00256BC3" w14:textId="33D728DE" w:rsidR="00F86C52" w:rsidRPr="00AA36EF" w:rsidDel="00974374" w:rsidRDefault="00F86C52" w:rsidP="005830F3">
            <w:pPr>
              <w:pStyle w:val="TAL"/>
              <w:rPr>
                <w:del w:id="216" w:author="MCC160" w:date="2021-01-18T10:21:00Z"/>
                <w:b/>
              </w:rPr>
            </w:pPr>
            <w:del w:id="217" w:author="MCC160" w:date="2021-01-18T10:21: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1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36A3C180" w14:textId="60479E05" w:rsidR="00F86C52" w:rsidRPr="00AA36EF" w:rsidDel="00974374" w:rsidRDefault="00F86C52" w:rsidP="005830F3">
            <w:pPr>
              <w:pStyle w:val="TAL"/>
              <w:rPr>
                <w:del w:id="219" w:author="MCC160" w:date="2021-01-18T10:21:00Z"/>
              </w:rPr>
            </w:pPr>
          </w:p>
        </w:tc>
        <w:tc>
          <w:tcPr>
            <w:tcW w:w="2126" w:type="dxa"/>
            <w:tcBorders>
              <w:top w:val="single" w:sz="4" w:space="0" w:color="auto"/>
              <w:left w:val="single" w:sz="4" w:space="0" w:color="auto"/>
              <w:bottom w:val="single" w:sz="4" w:space="0" w:color="auto"/>
              <w:right w:val="single" w:sz="4" w:space="0" w:color="auto"/>
            </w:tcBorders>
            <w:tcPrChange w:id="220"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4343250A" w14:textId="368609B2" w:rsidR="00F86C52" w:rsidRPr="00AA36EF" w:rsidDel="00974374" w:rsidRDefault="00F86C52" w:rsidP="005830F3">
            <w:pPr>
              <w:pStyle w:val="TAL"/>
              <w:rPr>
                <w:del w:id="221" w:author="MCC160" w:date="2021-01-18T10:21:00Z"/>
              </w:rPr>
            </w:pPr>
          </w:p>
        </w:tc>
        <w:tc>
          <w:tcPr>
            <w:tcW w:w="1418" w:type="dxa"/>
            <w:tcBorders>
              <w:top w:val="single" w:sz="4" w:space="0" w:color="auto"/>
              <w:left w:val="single" w:sz="4" w:space="0" w:color="auto"/>
              <w:bottom w:val="single" w:sz="4" w:space="0" w:color="auto"/>
              <w:right w:val="single" w:sz="4" w:space="0" w:color="auto"/>
            </w:tcBorders>
            <w:tcPrChange w:id="222"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01F0DB2F" w14:textId="4F2ED05F" w:rsidR="00F86C52" w:rsidRPr="00AA36EF" w:rsidDel="00974374" w:rsidRDefault="00F86C52" w:rsidP="005830F3">
            <w:pPr>
              <w:pStyle w:val="TAL"/>
              <w:rPr>
                <w:del w:id="223" w:author="MCC160" w:date="2021-01-18T10:21:00Z"/>
              </w:rPr>
            </w:pPr>
          </w:p>
        </w:tc>
        <w:tc>
          <w:tcPr>
            <w:tcW w:w="1134" w:type="dxa"/>
            <w:tcBorders>
              <w:top w:val="single" w:sz="4" w:space="0" w:color="auto"/>
              <w:left w:val="single" w:sz="4" w:space="0" w:color="auto"/>
              <w:bottom w:val="single" w:sz="4" w:space="0" w:color="auto"/>
              <w:right w:val="single" w:sz="4" w:space="0" w:color="auto"/>
            </w:tcBorders>
            <w:tcPrChange w:id="224"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101558CB" w14:textId="51FCBD21" w:rsidR="00F86C52" w:rsidRPr="00AA36EF" w:rsidDel="00974374" w:rsidRDefault="00F86C52" w:rsidP="005830F3">
            <w:pPr>
              <w:pStyle w:val="TAL"/>
              <w:rPr>
                <w:del w:id="225" w:author="MCC160" w:date="2021-01-18T10:21:00Z"/>
              </w:rPr>
            </w:pPr>
          </w:p>
        </w:tc>
      </w:tr>
      <w:tr w:rsidR="00F86C52" w:rsidRPr="00AA36EF" w14:paraId="6B3BEBEA" w14:textId="77777777" w:rsidTr="00974374">
        <w:tc>
          <w:tcPr>
            <w:tcW w:w="2835" w:type="dxa"/>
            <w:tcBorders>
              <w:top w:val="single" w:sz="4" w:space="0" w:color="auto"/>
              <w:left w:val="single" w:sz="4" w:space="0" w:color="auto"/>
              <w:bottom w:val="single" w:sz="4" w:space="0" w:color="auto"/>
              <w:right w:val="single" w:sz="4" w:space="0" w:color="auto"/>
            </w:tcBorders>
            <w:tcPrChange w:id="226"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6B44AC2E" w14:textId="77777777" w:rsidR="00F86C52" w:rsidRPr="00AA36EF" w:rsidRDefault="00F86C52" w:rsidP="005830F3">
            <w:pPr>
              <w:pStyle w:val="TAL"/>
              <w:rPr>
                <w:b/>
              </w:rPr>
            </w:pPr>
            <w:del w:id="227" w:author="MCC160" w:date="2021-01-18T10:21: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2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448E5E11"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29"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4BB87AC"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30"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49508EA0"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31"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327C725B" w14:textId="77777777" w:rsidR="00F86C52" w:rsidRPr="00AA36EF" w:rsidRDefault="00F86C52" w:rsidP="005830F3">
            <w:pPr>
              <w:pStyle w:val="TAL"/>
            </w:pPr>
          </w:p>
        </w:tc>
      </w:tr>
      <w:tr w:rsidR="00121D73" w:rsidRPr="00AA36EF" w14:paraId="749462E5" w14:textId="77777777" w:rsidTr="00974374">
        <w:trPr>
          <w:ins w:id="232" w:author="MCC160" w:date="2021-01-18T10:21:00Z"/>
        </w:trPr>
        <w:tc>
          <w:tcPr>
            <w:tcW w:w="2835" w:type="dxa"/>
            <w:tcBorders>
              <w:top w:val="single" w:sz="4" w:space="0" w:color="auto"/>
              <w:left w:val="single" w:sz="4" w:space="0" w:color="auto"/>
              <w:bottom w:val="single" w:sz="4" w:space="0" w:color="auto"/>
              <w:right w:val="single" w:sz="4" w:space="0" w:color="auto"/>
            </w:tcBorders>
          </w:tcPr>
          <w:p w14:paraId="5CBAC381" w14:textId="48D7513F" w:rsidR="00121D73" w:rsidRPr="00AA36EF" w:rsidRDefault="00121D73" w:rsidP="00121D73">
            <w:pPr>
              <w:pStyle w:val="TAL"/>
              <w:rPr>
                <w:ins w:id="233" w:author="MCC160" w:date="2021-01-18T10:21:00Z"/>
                <w:b/>
              </w:rPr>
            </w:pPr>
            <w:ins w:id="234" w:author="MCC160" w:date="2021-01-18T10:21: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3EB0A6D" w14:textId="77777777" w:rsidR="00121D73" w:rsidRPr="00AA36EF" w:rsidRDefault="00121D73" w:rsidP="00121D73">
            <w:pPr>
              <w:pStyle w:val="TAL"/>
              <w:rPr>
                <w:ins w:id="235" w:author="MCC160" w:date="2021-01-18T10:21:00Z"/>
              </w:rPr>
            </w:pPr>
          </w:p>
        </w:tc>
        <w:tc>
          <w:tcPr>
            <w:tcW w:w="2126" w:type="dxa"/>
            <w:tcBorders>
              <w:top w:val="single" w:sz="4" w:space="0" w:color="auto"/>
              <w:left w:val="single" w:sz="4" w:space="0" w:color="auto"/>
              <w:bottom w:val="single" w:sz="4" w:space="0" w:color="auto"/>
              <w:right w:val="single" w:sz="4" w:space="0" w:color="auto"/>
            </w:tcBorders>
          </w:tcPr>
          <w:p w14:paraId="6AFBB3EA" w14:textId="04252FA0" w:rsidR="00121D73" w:rsidRPr="00AA36EF" w:rsidRDefault="00121D73" w:rsidP="00121D73">
            <w:pPr>
              <w:pStyle w:val="TAL"/>
              <w:rPr>
                <w:ins w:id="236" w:author="MCC160" w:date="2021-01-18T10:21:00Z"/>
              </w:rPr>
            </w:pPr>
            <w:ins w:id="237" w:author="MCC160" w:date="2021-01-24T10:47: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531FA50" w14:textId="77777777" w:rsidR="00121D73" w:rsidRPr="00AA36EF" w:rsidRDefault="00121D73" w:rsidP="00121D73">
            <w:pPr>
              <w:pStyle w:val="TAL"/>
              <w:rPr>
                <w:ins w:id="238" w:author="MCC160" w:date="2021-01-18T10:21:00Z"/>
              </w:rPr>
            </w:pPr>
          </w:p>
        </w:tc>
        <w:tc>
          <w:tcPr>
            <w:tcW w:w="1134" w:type="dxa"/>
            <w:tcBorders>
              <w:top w:val="single" w:sz="4" w:space="0" w:color="auto"/>
              <w:left w:val="single" w:sz="4" w:space="0" w:color="auto"/>
              <w:bottom w:val="single" w:sz="4" w:space="0" w:color="auto"/>
              <w:right w:val="single" w:sz="4" w:space="0" w:color="auto"/>
            </w:tcBorders>
          </w:tcPr>
          <w:p w14:paraId="795CB4E3" w14:textId="77777777" w:rsidR="00121D73" w:rsidRPr="00AA36EF" w:rsidRDefault="00121D73" w:rsidP="00121D73">
            <w:pPr>
              <w:pStyle w:val="TAL"/>
              <w:rPr>
                <w:ins w:id="239" w:author="MCC160" w:date="2021-01-18T10:21:00Z"/>
              </w:rPr>
            </w:pPr>
          </w:p>
        </w:tc>
      </w:tr>
      <w:tr w:rsidR="00121D73" w:rsidRPr="00AA36EF" w:rsidDel="00121D73" w14:paraId="4E20E6A0" w14:textId="7AB3B478" w:rsidTr="00974374">
        <w:trPr>
          <w:del w:id="240" w:author="MCC160" w:date="2021-01-24T10:53:00Z"/>
        </w:trPr>
        <w:tc>
          <w:tcPr>
            <w:tcW w:w="2835" w:type="dxa"/>
            <w:tcBorders>
              <w:top w:val="single" w:sz="4" w:space="0" w:color="auto"/>
              <w:left w:val="single" w:sz="4" w:space="0" w:color="auto"/>
              <w:bottom w:val="single" w:sz="4" w:space="0" w:color="auto"/>
              <w:right w:val="single" w:sz="4" w:space="0" w:color="auto"/>
            </w:tcBorders>
            <w:tcPrChange w:id="241"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74D66E8F" w14:textId="430A77F9" w:rsidR="00121D73" w:rsidRPr="00AA36EF" w:rsidDel="00121D73" w:rsidRDefault="00121D73" w:rsidP="00121D73">
            <w:pPr>
              <w:pStyle w:val="TAL"/>
              <w:rPr>
                <w:del w:id="242" w:author="MCC160" w:date="2021-01-24T10:53:00Z"/>
                <w:b/>
              </w:rPr>
            </w:pPr>
            <w:del w:id="243" w:author="MCC160" w:date="2021-01-18T10:21:00Z">
              <w:r w:rsidRPr="00AA36EF" w:rsidDel="00FB10EB">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44"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615C5C35" w14:textId="17408806" w:rsidR="00121D73" w:rsidRPr="00AA36EF" w:rsidDel="00121D73" w:rsidRDefault="00121D73" w:rsidP="00121D73">
            <w:pPr>
              <w:pStyle w:val="TAL"/>
              <w:rPr>
                <w:del w:id="245" w:author="MCC160" w:date="2021-01-24T10:53:00Z"/>
              </w:rPr>
            </w:pPr>
            <w:del w:id="246" w:author="MCC160" w:date="2021-01-24T10:53: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247"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F4A4BA0" w14:textId="21AEFBF7" w:rsidR="00121D73" w:rsidRPr="00AA36EF" w:rsidDel="00121D73" w:rsidRDefault="00121D73" w:rsidP="00121D73">
            <w:pPr>
              <w:pStyle w:val="TAL"/>
              <w:rPr>
                <w:del w:id="248" w:author="MCC160" w:date="2021-01-24T10:53:00Z"/>
              </w:rPr>
            </w:pPr>
          </w:p>
        </w:tc>
        <w:tc>
          <w:tcPr>
            <w:tcW w:w="1418" w:type="dxa"/>
            <w:tcBorders>
              <w:top w:val="single" w:sz="4" w:space="0" w:color="auto"/>
              <w:left w:val="single" w:sz="4" w:space="0" w:color="auto"/>
              <w:bottom w:val="single" w:sz="4" w:space="0" w:color="auto"/>
              <w:right w:val="single" w:sz="4" w:space="0" w:color="auto"/>
            </w:tcBorders>
            <w:tcPrChange w:id="249"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504401F4" w14:textId="5104E588" w:rsidR="00121D73" w:rsidRPr="00AA36EF" w:rsidDel="00121D73" w:rsidRDefault="00121D73" w:rsidP="00121D73">
            <w:pPr>
              <w:pStyle w:val="TAL"/>
              <w:rPr>
                <w:del w:id="250" w:author="MCC160" w:date="2021-01-24T10:53:00Z"/>
              </w:rPr>
            </w:pPr>
          </w:p>
        </w:tc>
        <w:tc>
          <w:tcPr>
            <w:tcW w:w="1134" w:type="dxa"/>
            <w:tcBorders>
              <w:top w:val="single" w:sz="4" w:space="0" w:color="auto"/>
              <w:left w:val="single" w:sz="4" w:space="0" w:color="auto"/>
              <w:bottom w:val="single" w:sz="4" w:space="0" w:color="auto"/>
              <w:right w:val="single" w:sz="4" w:space="0" w:color="auto"/>
            </w:tcBorders>
            <w:tcPrChange w:id="251"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5C0BDCC2" w14:textId="43E67217" w:rsidR="00121D73" w:rsidRPr="00AA36EF" w:rsidDel="00121D73" w:rsidRDefault="00121D73" w:rsidP="00121D73">
            <w:pPr>
              <w:pStyle w:val="TAL"/>
              <w:rPr>
                <w:del w:id="252" w:author="MCC160" w:date="2021-01-24T10:53:00Z"/>
              </w:rPr>
            </w:pPr>
          </w:p>
        </w:tc>
      </w:tr>
      <w:tr w:rsidR="00121D73" w:rsidRPr="00AA36EF" w14:paraId="3F5A55A8" w14:textId="77777777" w:rsidTr="00974374">
        <w:tc>
          <w:tcPr>
            <w:tcW w:w="2835" w:type="dxa"/>
            <w:tcBorders>
              <w:top w:val="single" w:sz="4" w:space="0" w:color="auto"/>
              <w:left w:val="single" w:sz="4" w:space="0" w:color="auto"/>
              <w:bottom w:val="single" w:sz="4" w:space="0" w:color="auto"/>
              <w:right w:val="single" w:sz="4" w:space="0" w:color="auto"/>
            </w:tcBorders>
            <w:tcPrChange w:id="253"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5F3C7465" w14:textId="160B2ACA" w:rsidR="00121D73" w:rsidRPr="00AA36EF" w:rsidRDefault="00121D73" w:rsidP="00121D73">
            <w:pPr>
              <w:pStyle w:val="TAL"/>
            </w:pPr>
            <w:ins w:id="254" w:author="MCC160" w:date="2021-01-18T10:21:00Z">
              <w:r w:rsidRPr="00AA36EF">
                <w:t xml:space="preserve">    MIME-part-body</w:t>
              </w:r>
            </w:ins>
            <w:del w:id="255" w:author="MCC160" w:date="2021-01-18T10:21:00Z">
              <w:r w:rsidRPr="00AA36EF" w:rsidDel="00FB10EB">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256"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D4A3297" w14:textId="1515290C" w:rsidR="00121D73" w:rsidRPr="00AA36EF" w:rsidRDefault="00121D73" w:rsidP="00121D73">
            <w:pPr>
              <w:pStyle w:val="TAL"/>
            </w:pPr>
            <w:ins w:id="257" w:author="MCC160" w:date="2021-01-18T10:22:00Z">
              <w:r w:rsidRPr="00AA36EF">
                <w:t xml:space="preserve">MCPTT-Info </w:t>
              </w:r>
            </w:ins>
            <w:del w:id="258" w:author="MCC160" w:date="2021-01-18T10:22:00Z">
              <w:r w:rsidRPr="00AA36EF" w:rsidDel="00974374">
                <w:delText>A</w:delText>
              </w:r>
            </w:del>
            <w:ins w:id="259" w:author="MCC160" w:date="2021-01-18T10:22:00Z">
              <w:r w:rsidRPr="00AA36EF">
                <w:t>a</w:t>
              </w:r>
            </w:ins>
            <w:r w:rsidRPr="00AA36EF">
              <w:t>s described in Table 5.3.3.3-7</w:t>
            </w:r>
          </w:p>
        </w:tc>
        <w:tc>
          <w:tcPr>
            <w:tcW w:w="2126" w:type="dxa"/>
            <w:tcBorders>
              <w:top w:val="single" w:sz="4" w:space="0" w:color="auto"/>
              <w:left w:val="single" w:sz="4" w:space="0" w:color="auto"/>
              <w:bottom w:val="single" w:sz="4" w:space="0" w:color="auto"/>
              <w:right w:val="single" w:sz="4" w:space="0" w:color="auto"/>
            </w:tcBorders>
            <w:tcPrChange w:id="260"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128393EA"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61"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5CCE2F4E"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62"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6CF99F1F" w14:textId="77777777" w:rsidR="00121D73" w:rsidRPr="00AA36EF" w:rsidRDefault="00121D73" w:rsidP="00121D73">
            <w:pPr>
              <w:pStyle w:val="TAL"/>
            </w:pPr>
          </w:p>
        </w:tc>
      </w:tr>
    </w:tbl>
    <w:p w14:paraId="0794EF5E" w14:textId="77777777" w:rsidR="00F86C52" w:rsidRPr="00AA36EF" w:rsidRDefault="00F86C52" w:rsidP="00F86C52"/>
    <w:p w14:paraId="77AF9ABF" w14:textId="77777777" w:rsidR="00F86C52" w:rsidRPr="00AA36EF" w:rsidRDefault="00F86C52" w:rsidP="00F86C52">
      <w:pPr>
        <w:pStyle w:val="TH"/>
      </w:pPr>
      <w:r w:rsidRPr="00AA36EF">
        <w:t xml:space="preserve">Table 5.3.3.3-7: </w:t>
      </w:r>
      <w:r w:rsidRPr="00AA36EF">
        <w:rPr>
          <w:lang w:eastAsia="ko-KR"/>
        </w:rPr>
        <w:t>MCPTT-INFO in SIP SUBSCRIBE</w:t>
      </w:r>
      <w:r w:rsidRPr="00AA36EF">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2BD84F4F" w14:textId="77777777" w:rsidTr="005830F3">
        <w:tc>
          <w:tcPr>
            <w:tcW w:w="9639" w:type="dxa"/>
            <w:gridSpan w:val="5"/>
          </w:tcPr>
          <w:p w14:paraId="26D09B08" w14:textId="77777777" w:rsidR="00F86C52" w:rsidRPr="00AA36EF" w:rsidRDefault="00F86C52" w:rsidP="005830F3">
            <w:pPr>
              <w:pStyle w:val="TAL"/>
            </w:pPr>
            <w:r w:rsidRPr="00AA36EF">
              <w:t>Derivation Path: TS 36.579-1 [2], Table 5.5.3.2.1-1</w:t>
            </w:r>
          </w:p>
        </w:tc>
      </w:tr>
      <w:tr w:rsidR="00F86C52" w:rsidRPr="00AA36EF" w14:paraId="4D459442" w14:textId="77777777" w:rsidTr="005830F3">
        <w:tc>
          <w:tcPr>
            <w:tcW w:w="2835" w:type="dxa"/>
          </w:tcPr>
          <w:p w14:paraId="24675587"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B48EEFD"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28053CAC"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6BF56760"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408BC65C"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3CC6F73D" w14:textId="77777777" w:rsidTr="005830F3">
        <w:tc>
          <w:tcPr>
            <w:tcW w:w="2835" w:type="dxa"/>
            <w:vAlign w:val="center"/>
          </w:tcPr>
          <w:p w14:paraId="015583D8" w14:textId="77777777" w:rsidR="00F86C52" w:rsidRPr="00AA36EF" w:rsidRDefault="00F86C52" w:rsidP="005830F3">
            <w:pPr>
              <w:pStyle w:val="TAL"/>
            </w:pPr>
            <w:proofErr w:type="spellStart"/>
            <w:r w:rsidRPr="00AA36EF">
              <w:t>mcpttinfo</w:t>
            </w:r>
            <w:proofErr w:type="spellEnd"/>
          </w:p>
        </w:tc>
        <w:tc>
          <w:tcPr>
            <w:tcW w:w="2126" w:type="dxa"/>
          </w:tcPr>
          <w:p w14:paraId="48AF9D1B" w14:textId="77777777" w:rsidR="00F86C52" w:rsidRPr="00AA36EF" w:rsidRDefault="00F86C52" w:rsidP="005830F3">
            <w:pPr>
              <w:pStyle w:val="TAL"/>
            </w:pPr>
          </w:p>
        </w:tc>
        <w:tc>
          <w:tcPr>
            <w:tcW w:w="2126" w:type="dxa"/>
            <w:tcBorders>
              <w:bottom w:val="single" w:sz="4" w:space="0" w:color="auto"/>
            </w:tcBorders>
          </w:tcPr>
          <w:p w14:paraId="142AF206" w14:textId="77777777" w:rsidR="00F86C52" w:rsidRPr="00AA36EF" w:rsidRDefault="00F86C52" w:rsidP="005830F3">
            <w:pPr>
              <w:pStyle w:val="TAL"/>
            </w:pPr>
          </w:p>
        </w:tc>
        <w:tc>
          <w:tcPr>
            <w:tcW w:w="1418" w:type="dxa"/>
          </w:tcPr>
          <w:p w14:paraId="4E938D9F" w14:textId="77777777" w:rsidR="00F86C52" w:rsidRPr="00AA36EF" w:rsidRDefault="00F86C52" w:rsidP="005830F3">
            <w:pPr>
              <w:pStyle w:val="TAL"/>
            </w:pPr>
          </w:p>
        </w:tc>
        <w:tc>
          <w:tcPr>
            <w:tcW w:w="1134" w:type="dxa"/>
            <w:vAlign w:val="bottom"/>
          </w:tcPr>
          <w:p w14:paraId="0DACE482" w14:textId="77777777" w:rsidR="00F86C52" w:rsidRPr="00AA36EF" w:rsidRDefault="00F86C52" w:rsidP="005830F3">
            <w:pPr>
              <w:pStyle w:val="TAL"/>
            </w:pPr>
          </w:p>
        </w:tc>
      </w:tr>
      <w:tr w:rsidR="00F86C52" w:rsidRPr="00AA36EF" w14:paraId="1591B445" w14:textId="77777777" w:rsidTr="005830F3">
        <w:tc>
          <w:tcPr>
            <w:tcW w:w="2835" w:type="dxa"/>
            <w:vAlign w:val="center"/>
          </w:tcPr>
          <w:p w14:paraId="3807B8DA" w14:textId="77777777" w:rsidR="00F86C52" w:rsidRPr="00AA36EF" w:rsidRDefault="00F86C52" w:rsidP="005830F3">
            <w:pPr>
              <w:pStyle w:val="TAL"/>
            </w:pPr>
            <w:r w:rsidRPr="00AA36EF">
              <w:t xml:space="preserve">  </w:t>
            </w:r>
            <w:proofErr w:type="spellStart"/>
            <w:r w:rsidRPr="00AA36EF">
              <w:t>mcptt</w:t>
            </w:r>
            <w:proofErr w:type="spellEnd"/>
            <w:r w:rsidRPr="00AA36EF">
              <w:t>-Params</w:t>
            </w:r>
          </w:p>
        </w:tc>
        <w:tc>
          <w:tcPr>
            <w:tcW w:w="2126" w:type="dxa"/>
          </w:tcPr>
          <w:p w14:paraId="1B4B46EF" w14:textId="77777777" w:rsidR="00F86C52" w:rsidRPr="00AA36EF" w:rsidRDefault="00F86C52" w:rsidP="005830F3">
            <w:pPr>
              <w:pStyle w:val="TAL"/>
            </w:pPr>
          </w:p>
        </w:tc>
        <w:tc>
          <w:tcPr>
            <w:tcW w:w="2126" w:type="dxa"/>
            <w:tcBorders>
              <w:bottom w:val="single" w:sz="4" w:space="0" w:color="auto"/>
            </w:tcBorders>
          </w:tcPr>
          <w:p w14:paraId="31ECFA18" w14:textId="77777777" w:rsidR="00F86C52" w:rsidRPr="00AA36EF" w:rsidRDefault="00F86C52" w:rsidP="005830F3">
            <w:pPr>
              <w:pStyle w:val="TAL"/>
            </w:pPr>
          </w:p>
        </w:tc>
        <w:tc>
          <w:tcPr>
            <w:tcW w:w="1418" w:type="dxa"/>
          </w:tcPr>
          <w:p w14:paraId="6B433831" w14:textId="77777777" w:rsidR="00F86C52" w:rsidRPr="00AA36EF" w:rsidRDefault="00F86C52" w:rsidP="005830F3">
            <w:pPr>
              <w:pStyle w:val="TAL"/>
            </w:pPr>
          </w:p>
        </w:tc>
        <w:tc>
          <w:tcPr>
            <w:tcW w:w="1134" w:type="dxa"/>
            <w:vAlign w:val="bottom"/>
          </w:tcPr>
          <w:p w14:paraId="0CCFA8F7" w14:textId="77777777" w:rsidR="00F86C52" w:rsidRPr="00AA36EF" w:rsidRDefault="00F86C52" w:rsidP="005830F3">
            <w:pPr>
              <w:pStyle w:val="TAL"/>
            </w:pPr>
          </w:p>
        </w:tc>
      </w:tr>
      <w:tr w:rsidR="00F86C52" w:rsidRPr="00AA36EF" w14:paraId="131D2DE0" w14:textId="77777777" w:rsidTr="005830F3">
        <w:tc>
          <w:tcPr>
            <w:tcW w:w="2835" w:type="dxa"/>
            <w:vAlign w:val="center"/>
          </w:tcPr>
          <w:p w14:paraId="11BD78CF" w14:textId="77777777" w:rsidR="00F86C52" w:rsidRPr="00AA36EF" w:rsidRDefault="00F86C52" w:rsidP="005830F3">
            <w:pPr>
              <w:pStyle w:val="TAL"/>
            </w:pPr>
            <w:r w:rsidRPr="00AA36EF">
              <w:t xml:space="preserve">    </w:t>
            </w:r>
            <w:proofErr w:type="spellStart"/>
            <w:r w:rsidRPr="00AA36EF">
              <w:t>mcptt</w:t>
            </w:r>
            <w:proofErr w:type="spellEnd"/>
            <w:r w:rsidRPr="00AA36EF">
              <w:t>-request-</w:t>
            </w:r>
            <w:proofErr w:type="spellStart"/>
            <w:r w:rsidRPr="00AA36EF">
              <w:t>uri</w:t>
            </w:r>
            <w:proofErr w:type="spellEnd"/>
          </w:p>
        </w:tc>
        <w:tc>
          <w:tcPr>
            <w:tcW w:w="2126" w:type="dxa"/>
          </w:tcPr>
          <w:p w14:paraId="2CD06A74" w14:textId="77777777" w:rsidR="00F86C52" w:rsidRPr="00AA36EF" w:rsidRDefault="00F86C52" w:rsidP="005830F3">
            <w:pPr>
              <w:pStyle w:val="TAL"/>
            </w:pPr>
            <w:proofErr w:type="spellStart"/>
            <w:r w:rsidRPr="00AA36EF">
              <w:t>px_MCPTT_ID_User_B</w:t>
            </w:r>
            <w:proofErr w:type="spellEnd"/>
          </w:p>
        </w:tc>
        <w:tc>
          <w:tcPr>
            <w:tcW w:w="2126" w:type="dxa"/>
            <w:tcBorders>
              <w:bottom w:val="single" w:sz="4" w:space="0" w:color="auto"/>
            </w:tcBorders>
          </w:tcPr>
          <w:p w14:paraId="5290A208" w14:textId="77777777" w:rsidR="00F86C52" w:rsidRPr="00AA36EF" w:rsidRDefault="00F86C52" w:rsidP="005830F3">
            <w:pPr>
              <w:pStyle w:val="TAL"/>
            </w:pPr>
          </w:p>
        </w:tc>
        <w:tc>
          <w:tcPr>
            <w:tcW w:w="1418" w:type="dxa"/>
          </w:tcPr>
          <w:p w14:paraId="11A4E819" w14:textId="77777777" w:rsidR="00F86C52" w:rsidRPr="00AA36EF" w:rsidRDefault="00F86C52" w:rsidP="005830F3">
            <w:pPr>
              <w:pStyle w:val="TAL"/>
            </w:pPr>
          </w:p>
        </w:tc>
        <w:tc>
          <w:tcPr>
            <w:tcW w:w="1134" w:type="dxa"/>
            <w:vAlign w:val="bottom"/>
          </w:tcPr>
          <w:p w14:paraId="7E68BCBA" w14:textId="77777777" w:rsidR="00F86C52" w:rsidRPr="00AA36EF" w:rsidRDefault="00F86C52" w:rsidP="005830F3">
            <w:pPr>
              <w:pStyle w:val="TAL"/>
            </w:pPr>
          </w:p>
        </w:tc>
      </w:tr>
    </w:tbl>
    <w:p w14:paraId="6175990E" w14:textId="77777777" w:rsidR="00F86C52" w:rsidRPr="00AA36EF" w:rsidRDefault="00F86C52" w:rsidP="00F86C52"/>
    <w:p w14:paraId="777D8E24" w14:textId="1EF72B50" w:rsidR="00F86C52" w:rsidRPr="00AA36EF" w:rsidRDefault="00F86C52" w:rsidP="005830F3">
      <w:pPr>
        <w:pStyle w:val="TH"/>
        <w:rPr>
          <w:ins w:id="263" w:author="MCC160" w:date="2021-01-11T10:56:00Z"/>
        </w:rPr>
      </w:pPr>
      <w:r w:rsidRPr="00AA36EF">
        <w:t>Table 5.3.3.3-8: Void</w:t>
      </w:r>
    </w:p>
    <w:p w14:paraId="0B455B15" w14:textId="77777777" w:rsidR="005830F3" w:rsidRPr="00AA36EF" w:rsidRDefault="005830F3">
      <w:pPr>
        <w:pPrChange w:id="264" w:author="MCC160" w:date="2021-01-11T10:56:00Z">
          <w:pPr>
            <w:jc w:val="center"/>
          </w:pPr>
        </w:pPrChange>
      </w:pPr>
    </w:p>
    <w:p w14:paraId="26C2F60A" w14:textId="598870A1" w:rsidR="00F86C52" w:rsidRPr="00AA36EF" w:rsidRDefault="00F86C52" w:rsidP="00F86C52">
      <w:pPr>
        <w:pStyle w:val="TH"/>
      </w:pPr>
      <w:r w:rsidRPr="00AA36EF">
        <w:t xml:space="preserve">Table 5.3.3.3-9: SIP 200 (OK) (steps 3, </w:t>
      </w:r>
      <w:del w:id="265" w:author="MCC160" w:date="2021-02-24T18:16:00Z">
        <w:r w:rsidRPr="0016655E" w:rsidDel="0016655E">
          <w:rPr>
            <w:highlight w:val="yellow"/>
            <w:rPrChange w:id="266" w:author="MCC160" w:date="2021-02-24T18:16:00Z">
              <w:rPr/>
            </w:rPrChange>
          </w:rPr>
          <w:delText>4</w:delText>
        </w:r>
        <w:r w:rsidRPr="0016655E" w:rsidDel="0016655E">
          <w:rPr>
            <w:highlight w:val="yellow"/>
            <w:rPrChange w:id="267" w:author="MCC160" w:date="2021-02-24T18:22:00Z">
              <w:rPr/>
            </w:rPrChange>
          </w:rPr>
          <w:delText xml:space="preserve">G, </w:delText>
        </w:r>
      </w:del>
      <w:del w:id="268" w:author="MCC160" w:date="2021-02-24T18:22:00Z">
        <w:r w:rsidRPr="0016655E" w:rsidDel="0016655E">
          <w:rPr>
            <w:highlight w:val="yellow"/>
            <w:rPrChange w:id="269" w:author="MCC160" w:date="2021-02-24T18:22:00Z">
              <w:rPr/>
            </w:rPrChange>
          </w:rPr>
          <w:delText>4I,</w:delText>
        </w:r>
        <w:r w:rsidRPr="00AA36EF" w:rsidDel="0016655E">
          <w:delText xml:space="preserve"> </w:delText>
        </w:r>
      </w:del>
      <w:r w:rsidRPr="00AA36EF">
        <w:t>7, 13, 16, 27, 44</w:t>
      </w:r>
      <w:del w:id="270" w:author="MCC160" w:date="2021-02-24T18:31:00Z">
        <w:r w:rsidRPr="004F1272" w:rsidDel="004F1272">
          <w:rPr>
            <w:highlight w:val="yellow"/>
            <w:rPrChange w:id="271" w:author="MCC160" w:date="2021-02-24T18:31:00Z">
              <w:rPr/>
            </w:rPrChange>
          </w:rPr>
          <w:delText>, 23C</w:delText>
        </w:r>
      </w:del>
      <w:r w:rsidRPr="00AA36EF">
        <w:t xml:space="preserve">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2" w:author="MCC160" w:date="2021-01-18T10: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73">
          <w:tblGrid>
            <w:gridCol w:w="2835"/>
            <w:gridCol w:w="2126"/>
            <w:gridCol w:w="2126"/>
            <w:gridCol w:w="1418"/>
            <w:gridCol w:w="1134"/>
          </w:tblGrid>
        </w:tblGridChange>
      </w:tblGrid>
      <w:tr w:rsidR="00F86C52" w:rsidRPr="00AA36EF" w14:paraId="73E9EBED" w14:textId="77777777" w:rsidTr="00974374">
        <w:tc>
          <w:tcPr>
            <w:tcW w:w="9639" w:type="dxa"/>
            <w:gridSpan w:val="5"/>
            <w:tcPrChange w:id="274" w:author="MCC160" w:date="2021-01-18T10:22:00Z">
              <w:tcPr>
                <w:tcW w:w="9639" w:type="dxa"/>
                <w:gridSpan w:val="5"/>
              </w:tcPr>
            </w:tcPrChange>
          </w:tcPr>
          <w:p w14:paraId="206593F5" w14:textId="77777777" w:rsidR="00F86C52" w:rsidRPr="00AA36EF" w:rsidRDefault="00F86C52" w:rsidP="005830F3">
            <w:pPr>
              <w:pStyle w:val="TAL"/>
            </w:pPr>
            <w:r w:rsidRPr="00AA36EF">
              <w:t>Derivation Path: TS 36.579-1 [2], Table 5.5.2.17.1.2-1</w:t>
            </w:r>
          </w:p>
        </w:tc>
      </w:tr>
      <w:tr w:rsidR="00F86C52" w:rsidRPr="00AA36EF" w14:paraId="124D8B5B" w14:textId="77777777" w:rsidTr="00974374">
        <w:tc>
          <w:tcPr>
            <w:tcW w:w="2835" w:type="dxa"/>
            <w:tcPrChange w:id="275" w:author="MCC160" w:date="2021-01-18T10:22:00Z">
              <w:tcPr>
                <w:tcW w:w="2835" w:type="dxa"/>
              </w:tcPr>
            </w:tcPrChange>
          </w:tcPr>
          <w:p w14:paraId="700CDFB3"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76" w:author="MCC160" w:date="2021-01-18T10:22:00Z">
              <w:tcPr>
                <w:tcW w:w="2126" w:type="dxa"/>
              </w:tcPr>
            </w:tcPrChange>
          </w:tcPr>
          <w:p w14:paraId="38EED8EE"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77" w:author="MCC160" w:date="2021-01-18T10:22:00Z">
              <w:tcPr>
                <w:tcW w:w="2126" w:type="dxa"/>
                <w:tcBorders>
                  <w:bottom w:val="single" w:sz="4" w:space="0" w:color="auto"/>
                </w:tcBorders>
              </w:tcPr>
            </w:tcPrChange>
          </w:tcPr>
          <w:p w14:paraId="3E04E286"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78" w:author="MCC160" w:date="2021-01-18T10:22:00Z">
              <w:tcPr>
                <w:tcW w:w="1418" w:type="dxa"/>
              </w:tcPr>
            </w:tcPrChange>
          </w:tcPr>
          <w:p w14:paraId="5C731422"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79" w:author="MCC160" w:date="2021-01-18T10:22:00Z">
              <w:tcPr>
                <w:tcW w:w="1134" w:type="dxa"/>
              </w:tcPr>
            </w:tcPrChange>
          </w:tcPr>
          <w:p w14:paraId="45D833F1"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730F7ABB" w14:textId="77777777" w:rsidTr="00974374">
        <w:tc>
          <w:tcPr>
            <w:tcW w:w="2835" w:type="dxa"/>
            <w:tcPrChange w:id="280" w:author="MCC160" w:date="2021-01-18T10:22:00Z">
              <w:tcPr>
                <w:tcW w:w="2835" w:type="dxa"/>
              </w:tcPr>
            </w:tcPrChange>
          </w:tcPr>
          <w:p w14:paraId="43E7DDA0" w14:textId="77777777" w:rsidR="00F86C52" w:rsidRPr="00AA36EF" w:rsidRDefault="00F86C52" w:rsidP="005830F3">
            <w:pPr>
              <w:pStyle w:val="TAL"/>
              <w:keepNext w:val="0"/>
              <w:keepLines w:val="0"/>
            </w:pPr>
            <w:r w:rsidRPr="00AA36EF">
              <w:rPr>
                <w:b/>
                <w:bCs/>
                <w:szCs w:val="18"/>
              </w:rPr>
              <w:t>Expires</w:t>
            </w:r>
          </w:p>
        </w:tc>
        <w:tc>
          <w:tcPr>
            <w:tcW w:w="2126" w:type="dxa"/>
            <w:tcPrChange w:id="281" w:author="MCC160" w:date="2021-01-18T10:22:00Z">
              <w:tcPr>
                <w:tcW w:w="2126" w:type="dxa"/>
              </w:tcPr>
            </w:tcPrChange>
          </w:tcPr>
          <w:p w14:paraId="312E2C7A" w14:textId="77777777" w:rsidR="00F86C52" w:rsidRPr="00AA36EF" w:rsidRDefault="00F86C52" w:rsidP="005830F3">
            <w:pPr>
              <w:pStyle w:val="TAL"/>
              <w:keepNext w:val="0"/>
              <w:keepLines w:val="0"/>
            </w:pPr>
          </w:p>
        </w:tc>
        <w:tc>
          <w:tcPr>
            <w:tcW w:w="2126" w:type="dxa"/>
            <w:tcBorders>
              <w:top w:val="single" w:sz="4" w:space="0" w:color="auto"/>
              <w:bottom w:val="single" w:sz="4" w:space="0" w:color="auto"/>
            </w:tcBorders>
            <w:tcPrChange w:id="282" w:author="MCC160" w:date="2021-01-18T10:22:00Z">
              <w:tcPr>
                <w:tcW w:w="2126" w:type="dxa"/>
                <w:tcBorders>
                  <w:top w:val="single" w:sz="4" w:space="0" w:color="auto"/>
                  <w:bottom w:val="single" w:sz="4" w:space="0" w:color="auto"/>
                </w:tcBorders>
              </w:tcPr>
            </w:tcPrChange>
          </w:tcPr>
          <w:p w14:paraId="536D06A2" w14:textId="77777777" w:rsidR="00F86C52" w:rsidRPr="00AA36EF" w:rsidRDefault="00F86C52" w:rsidP="005830F3">
            <w:pPr>
              <w:pStyle w:val="TAL"/>
            </w:pPr>
          </w:p>
        </w:tc>
        <w:tc>
          <w:tcPr>
            <w:tcW w:w="1418" w:type="dxa"/>
            <w:tcPrChange w:id="283" w:author="MCC160" w:date="2021-01-18T10:22:00Z">
              <w:tcPr>
                <w:tcW w:w="1418" w:type="dxa"/>
              </w:tcPr>
            </w:tcPrChange>
          </w:tcPr>
          <w:p w14:paraId="18A4452D" w14:textId="77777777" w:rsidR="00F86C52" w:rsidRPr="00AA36EF" w:rsidRDefault="00F86C52" w:rsidP="005830F3">
            <w:pPr>
              <w:pStyle w:val="TAL"/>
            </w:pPr>
          </w:p>
        </w:tc>
        <w:tc>
          <w:tcPr>
            <w:tcW w:w="1134" w:type="dxa"/>
            <w:tcPrChange w:id="284" w:author="MCC160" w:date="2021-01-18T10:22:00Z">
              <w:tcPr>
                <w:tcW w:w="1134" w:type="dxa"/>
              </w:tcPr>
            </w:tcPrChange>
          </w:tcPr>
          <w:p w14:paraId="70FE9E65" w14:textId="77777777" w:rsidR="00F86C52" w:rsidRPr="00AA36EF" w:rsidRDefault="00F86C52" w:rsidP="005830F3">
            <w:pPr>
              <w:pStyle w:val="TAL"/>
            </w:pPr>
          </w:p>
        </w:tc>
      </w:tr>
      <w:tr w:rsidR="00F86C52" w:rsidRPr="00AA36EF" w14:paraId="5BA5F699" w14:textId="77777777" w:rsidTr="00974374">
        <w:tc>
          <w:tcPr>
            <w:tcW w:w="2835" w:type="dxa"/>
            <w:tcPrChange w:id="285" w:author="MCC160" w:date="2021-01-18T10:22:00Z">
              <w:tcPr>
                <w:tcW w:w="2835" w:type="dxa"/>
              </w:tcPr>
            </w:tcPrChange>
          </w:tcPr>
          <w:p w14:paraId="33E44375" w14:textId="77777777" w:rsidR="00F86C52" w:rsidRPr="00AA36EF" w:rsidRDefault="00F86C52" w:rsidP="005830F3">
            <w:pPr>
              <w:pStyle w:val="TAL"/>
              <w:keepNext w:val="0"/>
              <w:keepLines w:val="0"/>
              <w:rPr>
                <w:b/>
                <w:bCs/>
                <w:szCs w:val="18"/>
              </w:rPr>
            </w:pPr>
            <w:r w:rsidRPr="00AA36EF">
              <w:rPr>
                <w:bCs/>
                <w:szCs w:val="18"/>
              </w:rPr>
              <w:t xml:space="preserve">  delta-seconds</w:t>
            </w:r>
          </w:p>
        </w:tc>
        <w:tc>
          <w:tcPr>
            <w:tcW w:w="2126" w:type="dxa"/>
            <w:tcPrChange w:id="286" w:author="MCC160" w:date="2021-01-18T10:22:00Z">
              <w:tcPr>
                <w:tcW w:w="2126" w:type="dxa"/>
              </w:tcPr>
            </w:tcPrChange>
          </w:tcPr>
          <w:p w14:paraId="56FCAC28" w14:textId="77777777" w:rsidR="00F86C52" w:rsidRPr="00AA36EF" w:rsidRDefault="00F86C52" w:rsidP="005830F3">
            <w:pPr>
              <w:pStyle w:val="TAL"/>
              <w:keepNext w:val="0"/>
              <w:keepLines w:val="0"/>
            </w:pPr>
            <w:r w:rsidRPr="00AA36EF">
              <w:rPr>
                <w:szCs w:val="18"/>
              </w:rPr>
              <w:t>"4294967295"</w:t>
            </w:r>
          </w:p>
        </w:tc>
        <w:tc>
          <w:tcPr>
            <w:tcW w:w="2126" w:type="dxa"/>
            <w:tcBorders>
              <w:top w:val="single" w:sz="4" w:space="0" w:color="auto"/>
              <w:bottom w:val="single" w:sz="4" w:space="0" w:color="auto"/>
            </w:tcBorders>
            <w:tcPrChange w:id="287" w:author="MCC160" w:date="2021-01-18T10:22:00Z">
              <w:tcPr>
                <w:tcW w:w="2126" w:type="dxa"/>
                <w:tcBorders>
                  <w:top w:val="single" w:sz="4" w:space="0" w:color="auto"/>
                  <w:bottom w:val="single" w:sz="4" w:space="0" w:color="auto"/>
                </w:tcBorders>
              </w:tcPr>
            </w:tcPrChange>
          </w:tcPr>
          <w:p w14:paraId="36654D67" w14:textId="77777777" w:rsidR="00F86C52" w:rsidRPr="00AA36EF" w:rsidRDefault="00F86C52" w:rsidP="005830F3">
            <w:pPr>
              <w:pStyle w:val="TAL"/>
            </w:pPr>
          </w:p>
        </w:tc>
        <w:tc>
          <w:tcPr>
            <w:tcW w:w="1418" w:type="dxa"/>
            <w:tcPrChange w:id="288" w:author="MCC160" w:date="2021-01-18T10:22:00Z">
              <w:tcPr>
                <w:tcW w:w="1418" w:type="dxa"/>
              </w:tcPr>
            </w:tcPrChange>
          </w:tcPr>
          <w:p w14:paraId="67573E35" w14:textId="77777777" w:rsidR="00F86C52" w:rsidRPr="00AA36EF" w:rsidRDefault="00F86C52" w:rsidP="005830F3">
            <w:pPr>
              <w:pStyle w:val="TAL"/>
            </w:pPr>
          </w:p>
        </w:tc>
        <w:tc>
          <w:tcPr>
            <w:tcW w:w="1134" w:type="dxa"/>
            <w:tcPrChange w:id="289" w:author="MCC160" w:date="2021-01-18T10:22:00Z">
              <w:tcPr>
                <w:tcW w:w="1134" w:type="dxa"/>
              </w:tcPr>
            </w:tcPrChange>
          </w:tcPr>
          <w:p w14:paraId="18FA76A2" w14:textId="77777777" w:rsidR="00F86C52" w:rsidRPr="00AA36EF" w:rsidRDefault="00F86C52" w:rsidP="005830F3">
            <w:pPr>
              <w:pStyle w:val="TAL"/>
            </w:pPr>
          </w:p>
        </w:tc>
      </w:tr>
      <w:tr w:rsidR="00F86C52" w:rsidRPr="00AA36EF" w:rsidDel="00974374" w14:paraId="6F2CA6D9" w14:textId="7DF8C39D" w:rsidTr="00974374">
        <w:trPr>
          <w:del w:id="290" w:author="MCC160" w:date="2021-01-18T10:22:00Z"/>
        </w:trPr>
        <w:tc>
          <w:tcPr>
            <w:tcW w:w="2835" w:type="dxa"/>
            <w:tcPrChange w:id="291" w:author="MCC160" w:date="2021-01-18T10:22:00Z">
              <w:tcPr>
                <w:tcW w:w="2835" w:type="dxa"/>
              </w:tcPr>
            </w:tcPrChange>
          </w:tcPr>
          <w:p w14:paraId="08F22BF2" w14:textId="5A5B3558" w:rsidR="00F86C52" w:rsidRPr="00AA36EF" w:rsidDel="00974374" w:rsidRDefault="00F86C52" w:rsidP="005830F3">
            <w:pPr>
              <w:pStyle w:val="TAL"/>
              <w:rPr>
                <w:del w:id="292" w:author="MCC160" w:date="2021-01-18T10:22:00Z"/>
                <w:rFonts w:eastAsia="Calibri" w:cs="Arial"/>
                <w:b/>
                <w:szCs w:val="18"/>
              </w:rPr>
            </w:pPr>
            <w:del w:id="293" w:author="MCC160" w:date="2021-01-18T10:22:00Z">
              <w:r w:rsidRPr="00AA36EF" w:rsidDel="00974374">
                <w:rPr>
                  <w:rFonts w:cs="Arial"/>
                  <w:b/>
                  <w:bCs/>
                  <w:szCs w:val="18"/>
                </w:rPr>
                <w:delText>Content-Type</w:delText>
              </w:r>
            </w:del>
          </w:p>
        </w:tc>
        <w:tc>
          <w:tcPr>
            <w:tcW w:w="2126" w:type="dxa"/>
            <w:tcPrChange w:id="294" w:author="MCC160" w:date="2021-01-18T10:22:00Z">
              <w:tcPr>
                <w:tcW w:w="2126" w:type="dxa"/>
              </w:tcPr>
            </w:tcPrChange>
          </w:tcPr>
          <w:p w14:paraId="4D8C86A8" w14:textId="781A5525" w:rsidR="00F86C52" w:rsidRPr="00AA36EF" w:rsidDel="00974374" w:rsidRDefault="00F86C52" w:rsidP="005830F3">
            <w:pPr>
              <w:pStyle w:val="TAL"/>
              <w:rPr>
                <w:del w:id="295" w:author="MCC160" w:date="2021-01-18T10:22:00Z"/>
                <w:szCs w:val="18"/>
              </w:rPr>
            </w:pPr>
          </w:p>
        </w:tc>
        <w:tc>
          <w:tcPr>
            <w:tcW w:w="2126" w:type="dxa"/>
            <w:tcBorders>
              <w:top w:val="single" w:sz="4" w:space="0" w:color="auto"/>
              <w:bottom w:val="single" w:sz="4" w:space="0" w:color="auto"/>
            </w:tcBorders>
            <w:tcPrChange w:id="296" w:author="MCC160" w:date="2021-01-18T10:22:00Z">
              <w:tcPr>
                <w:tcW w:w="2126" w:type="dxa"/>
                <w:tcBorders>
                  <w:top w:val="single" w:sz="4" w:space="0" w:color="auto"/>
                  <w:bottom w:val="single" w:sz="4" w:space="0" w:color="auto"/>
                </w:tcBorders>
              </w:tcPr>
            </w:tcPrChange>
          </w:tcPr>
          <w:p w14:paraId="2316A729" w14:textId="25416707" w:rsidR="00F86C52" w:rsidRPr="00AA36EF" w:rsidDel="00974374" w:rsidRDefault="00F86C52" w:rsidP="005830F3">
            <w:pPr>
              <w:pStyle w:val="TAL"/>
              <w:rPr>
                <w:del w:id="297" w:author="MCC160" w:date="2021-01-18T10:22:00Z"/>
              </w:rPr>
            </w:pPr>
          </w:p>
        </w:tc>
        <w:tc>
          <w:tcPr>
            <w:tcW w:w="1418" w:type="dxa"/>
            <w:tcPrChange w:id="298" w:author="MCC160" w:date="2021-01-18T10:22:00Z">
              <w:tcPr>
                <w:tcW w:w="1418" w:type="dxa"/>
              </w:tcPr>
            </w:tcPrChange>
          </w:tcPr>
          <w:p w14:paraId="3717985A" w14:textId="591A3150" w:rsidR="00F86C52" w:rsidRPr="00AA36EF" w:rsidDel="00974374" w:rsidRDefault="00F86C52" w:rsidP="005830F3">
            <w:pPr>
              <w:pStyle w:val="TAL"/>
              <w:rPr>
                <w:del w:id="299" w:author="MCC160" w:date="2021-01-18T10:22:00Z"/>
              </w:rPr>
            </w:pPr>
          </w:p>
        </w:tc>
        <w:tc>
          <w:tcPr>
            <w:tcW w:w="1134" w:type="dxa"/>
            <w:tcPrChange w:id="300" w:author="MCC160" w:date="2021-01-18T10:22:00Z">
              <w:tcPr>
                <w:tcW w:w="1134" w:type="dxa"/>
              </w:tcPr>
            </w:tcPrChange>
          </w:tcPr>
          <w:p w14:paraId="1F3C80FA" w14:textId="5CE2A5A0" w:rsidR="00F86C52" w:rsidRPr="00AA36EF" w:rsidDel="00974374" w:rsidRDefault="00F86C52" w:rsidP="005830F3">
            <w:pPr>
              <w:pStyle w:val="TAL"/>
              <w:rPr>
                <w:del w:id="301" w:author="MCC160" w:date="2021-01-18T10:22:00Z"/>
              </w:rPr>
            </w:pPr>
          </w:p>
        </w:tc>
      </w:tr>
      <w:tr w:rsidR="00F86C52" w:rsidRPr="00AA36EF" w:rsidDel="00974374" w14:paraId="3D4EE290" w14:textId="1FBE4E8A" w:rsidTr="00974374">
        <w:trPr>
          <w:del w:id="302" w:author="MCC160" w:date="2021-01-18T10:22:00Z"/>
        </w:trPr>
        <w:tc>
          <w:tcPr>
            <w:tcW w:w="2835" w:type="dxa"/>
            <w:tcPrChange w:id="303" w:author="MCC160" w:date="2021-01-18T10:22:00Z">
              <w:tcPr>
                <w:tcW w:w="2835" w:type="dxa"/>
              </w:tcPr>
            </w:tcPrChange>
          </w:tcPr>
          <w:p w14:paraId="1F09BD3C" w14:textId="6DE71BC6" w:rsidR="00F86C52" w:rsidRPr="00AA36EF" w:rsidDel="00974374" w:rsidRDefault="00F86C52" w:rsidP="005830F3">
            <w:pPr>
              <w:pStyle w:val="TAL"/>
              <w:rPr>
                <w:del w:id="304" w:author="MCC160" w:date="2021-01-18T10:22:00Z"/>
                <w:rFonts w:eastAsia="Calibri"/>
              </w:rPr>
            </w:pPr>
            <w:del w:id="305" w:author="MCC160" w:date="2021-01-18T10:22:00Z">
              <w:r w:rsidRPr="00AA36EF" w:rsidDel="00974374">
                <w:rPr>
                  <w:rFonts w:cs="Arial"/>
                  <w:b/>
                  <w:bCs/>
                  <w:szCs w:val="18"/>
                </w:rPr>
                <w:delText xml:space="preserve">  Content-Length</w:delText>
              </w:r>
            </w:del>
          </w:p>
        </w:tc>
        <w:tc>
          <w:tcPr>
            <w:tcW w:w="2126" w:type="dxa"/>
            <w:tcPrChange w:id="306" w:author="MCC160" w:date="2021-01-18T10:22:00Z">
              <w:tcPr>
                <w:tcW w:w="2126" w:type="dxa"/>
              </w:tcPr>
            </w:tcPrChange>
          </w:tcPr>
          <w:p w14:paraId="53AD5793" w14:textId="2D06BD19" w:rsidR="00F86C52" w:rsidRPr="00AA36EF" w:rsidDel="00974374" w:rsidRDefault="00F86C52" w:rsidP="005830F3">
            <w:pPr>
              <w:pStyle w:val="TAL"/>
              <w:rPr>
                <w:del w:id="307" w:author="MCC160" w:date="2021-01-18T10:22:00Z"/>
                <w:szCs w:val="18"/>
              </w:rPr>
            </w:pPr>
            <w:del w:id="308" w:author="MCC160" w:date="2021-01-18T10:22:00Z">
              <w:r w:rsidRPr="00AA36EF" w:rsidDel="00974374">
                <w:rPr>
                  <w:rFonts w:cs="Arial"/>
                  <w:szCs w:val="18"/>
                </w:rPr>
                <w:delText>"</w:delText>
              </w:r>
              <w:r w:rsidRPr="00AA36EF" w:rsidDel="00974374">
                <w:rPr>
                  <w:szCs w:val="18"/>
                </w:rPr>
                <w:delText>0"</w:delText>
              </w:r>
            </w:del>
          </w:p>
        </w:tc>
        <w:tc>
          <w:tcPr>
            <w:tcW w:w="2126" w:type="dxa"/>
            <w:tcBorders>
              <w:top w:val="single" w:sz="4" w:space="0" w:color="auto"/>
              <w:bottom w:val="single" w:sz="4" w:space="0" w:color="auto"/>
            </w:tcBorders>
            <w:tcPrChange w:id="309" w:author="MCC160" w:date="2021-01-18T10:22:00Z">
              <w:tcPr>
                <w:tcW w:w="2126" w:type="dxa"/>
                <w:tcBorders>
                  <w:top w:val="single" w:sz="4" w:space="0" w:color="auto"/>
                  <w:bottom w:val="single" w:sz="4" w:space="0" w:color="auto"/>
                </w:tcBorders>
              </w:tcPr>
            </w:tcPrChange>
          </w:tcPr>
          <w:p w14:paraId="3C0585C2" w14:textId="7691455D" w:rsidR="00F86C52" w:rsidRPr="00AA36EF" w:rsidDel="00974374" w:rsidRDefault="00F86C52" w:rsidP="005830F3">
            <w:pPr>
              <w:pStyle w:val="TAL"/>
              <w:rPr>
                <w:del w:id="310" w:author="MCC160" w:date="2021-01-18T10:22:00Z"/>
              </w:rPr>
            </w:pPr>
          </w:p>
        </w:tc>
        <w:tc>
          <w:tcPr>
            <w:tcW w:w="1418" w:type="dxa"/>
            <w:tcPrChange w:id="311" w:author="MCC160" w:date="2021-01-18T10:22:00Z">
              <w:tcPr>
                <w:tcW w:w="1418" w:type="dxa"/>
              </w:tcPr>
            </w:tcPrChange>
          </w:tcPr>
          <w:p w14:paraId="3AE937C6" w14:textId="3E1F0675" w:rsidR="00F86C52" w:rsidRPr="00AA36EF" w:rsidDel="00974374" w:rsidRDefault="00F86C52" w:rsidP="005830F3">
            <w:pPr>
              <w:pStyle w:val="TAL"/>
              <w:rPr>
                <w:del w:id="312" w:author="MCC160" w:date="2021-01-18T10:22:00Z"/>
              </w:rPr>
            </w:pPr>
          </w:p>
        </w:tc>
        <w:tc>
          <w:tcPr>
            <w:tcW w:w="1134" w:type="dxa"/>
            <w:tcPrChange w:id="313" w:author="MCC160" w:date="2021-01-18T10:22:00Z">
              <w:tcPr>
                <w:tcW w:w="1134" w:type="dxa"/>
              </w:tcPr>
            </w:tcPrChange>
          </w:tcPr>
          <w:p w14:paraId="200D67AC" w14:textId="47479224" w:rsidR="00F86C52" w:rsidRPr="00AA36EF" w:rsidDel="00974374" w:rsidRDefault="00F86C52" w:rsidP="005830F3">
            <w:pPr>
              <w:pStyle w:val="TAL"/>
              <w:rPr>
                <w:del w:id="314" w:author="MCC160" w:date="2021-01-18T10:22:00Z"/>
              </w:rPr>
            </w:pPr>
          </w:p>
        </w:tc>
      </w:tr>
      <w:tr w:rsidR="00F86C52" w:rsidRPr="00AA36EF" w:rsidDel="00CC1C01" w14:paraId="5BC54ACA" w14:textId="40F62572" w:rsidTr="00974374">
        <w:trPr>
          <w:del w:id="315" w:author="MCC160" w:date="2021-01-23T19:49:00Z"/>
        </w:trPr>
        <w:tc>
          <w:tcPr>
            <w:tcW w:w="2835" w:type="dxa"/>
            <w:tcBorders>
              <w:top w:val="single" w:sz="4" w:space="0" w:color="auto"/>
              <w:left w:val="single" w:sz="4" w:space="0" w:color="auto"/>
              <w:bottom w:val="single" w:sz="4" w:space="0" w:color="auto"/>
              <w:right w:val="single" w:sz="4" w:space="0" w:color="auto"/>
            </w:tcBorders>
            <w:vAlign w:val="center"/>
            <w:tcPrChange w:id="316" w:author="MCC160" w:date="2021-01-18T10:22:00Z">
              <w:tcPr>
                <w:tcW w:w="2835" w:type="dxa"/>
                <w:tcBorders>
                  <w:top w:val="single" w:sz="4" w:space="0" w:color="auto"/>
                  <w:left w:val="single" w:sz="4" w:space="0" w:color="auto"/>
                  <w:bottom w:val="single" w:sz="4" w:space="0" w:color="auto"/>
                  <w:right w:val="single" w:sz="4" w:space="0" w:color="auto"/>
                </w:tcBorders>
                <w:vAlign w:val="center"/>
              </w:tcPr>
            </w:tcPrChange>
          </w:tcPr>
          <w:p w14:paraId="1656872E" w14:textId="56CE3F75" w:rsidR="00F86C52" w:rsidRPr="00AA36EF" w:rsidDel="00CC1C01" w:rsidRDefault="00F86C52" w:rsidP="005830F3">
            <w:pPr>
              <w:pStyle w:val="TAL"/>
              <w:rPr>
                <w:del w:id="317" w:author="MCC160" w:date="2021-01-23T19:49:00Z"/>
                <w:rFonts w:eastAsia="Calibri" w:cs="Arial"/>
                <w:b/>
                <w:szCs w:val="18"/>
              </w:rPr>
            </w:pPr>
            <w:del w:id="318" w:author="MCC160" w:date="2021-01-18T10:22:00Z">
              <w:r w:rsidRPr="00AA36EF" w:rsidDel="00974374">
                <w:rPr>
                  <w:rFonts w:cs="Arial"/>
                  <w:b/>
                  <w:szCs w:val="18"/>
                </w:rPr>
                <w:delText xml:space="preserve">    </w:delText>
              </w:r>
            </w:del>
            <w:del w:id="319" w:author="MCC160" w:date="2021-01-23T19:49:00Z">
              <w:r w:rsidRPr="00AA36EF" w:rsidDel="00CC1C0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Change w:id="320" w:author="MCC160" w:date="2021-01-18T10:22:00Z">
              <w:tcPr>
                <w:tcW w:w="2126" w:type="dxa"/>
                <w:tcBorders>
                  <w:top w:val="single" w:sz="4" w:space="0" w:color="auto"/>
                  <w:left w:val="single" w:sz="4" w:space="0" w:color="auto"/>
                  <w:bottom w:val="single" w:sz="4" w:space="0" w:color="auto"/>
                  <w:right w:val="single" w:sz="4" w:space="0" w:color="auto"/>
                </w:tcBorders>
              </w:tcPr>
            </w:tcPrChange>
          </w:tcPr>
          <w:p w14:paraId="108CB386" w14:textId="68720C7D" w:rsidR="00F86C52" w:rsidRPr="00AA36EF" w:rsidDel="00CC1C01" w:rsidRDefault="00F86C52" w:rsidP="005830F3">
            <w:pPr>
              <w:pStyle w:val="TAL"/>
              <w:rPr>
                <w:del w:id="321" w:author="MCC160" w:date="2021-01-23T19:49:00Z"/>
                <w:szCs w:val="18"/>
              </w:rPr>
            </w:pPr>
            <w:del w:id="322" w:author="MCC160" w:date="2021-01-23T19:49:00Z">
              <w:r w:rsidRPr="00AA36EF" w:rsidDel="00CC1C0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323" w:author="MCC160" w:date="2021-01-18T10:22:00Z">
              <w:tcPr>
                <w:tcW w:w="2126" w:type="dxa"/>
                <w:tcBorders>
                  <w:top w:val="single" w:sz="4" w:space="0" w:color="auto"/>
                  <w:left w:val="single" w:sz="4" w:space="0" w:color="auto"/>
                  <w:bottom w:val="single" w:sz="4" w:space="0" w:color="auto"/>
                  <w:right w:val="single" w:sz="4" w:space="0" w:color="auto"/>
                </w:tcBorders>
              </w:tcPr>
            </w:tcPrChange>
          </w:tcPr>
          <w:p w14:paraId="00CFDDEC" w14:textId="4FCCC222" w:rsidR="00F86C52" w:rsidRPr="00AA36EF" w:rsidDel="00CC1C01" w:rsidRDefault="00F86C52" w:rsidP="005830F3">
            <w:pPr>
              <w:pStyle w:val="TAL"/>
              <w:rPr>
                <w:del w:id="324" w:author="MCC160" w:date="2021-01-23T19:49:00Z"/>
              </w:rPr>
            </w:pPr>
            <w:del w:id="325" w:author="MCC160" w:date="2021-01-23T19:49:00Z">
              <w:r w:rsidRPr="00AA36EF" w:rsidDel="00CC1C0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Change w:id="326" w:author="MCC160" w:date="2021-01-18T10:22:00Z">
              <w:tcPr>
                <w:tcW w:w="1418" w:type="dxa"/>
                <w:tcBorders>
                  <w:top w:val="single" w:sz="4" w:space="0" w:color="auto"/>
                  <w:left w:val="single" w:sz="4" w:space="0" w:color="auto"/>
                  <w:bottom w:val="single" w:sz="4" w:space="0" w:color="auto"/>
                  <w:right w:val="single" w:sz="4" w:space="0" w:color="auto"/>
                </w:tcBorders>
              </w:tcPr>
            </w:tcPrChange>
          </w:tcPr>
          <w:p w14:paraId="418149BA" w14:textId="7D408178" w:rsidR="00F86C52" w:rsidRPr="00AA36EF" w:rsidDel="00CC1C01" w:rsidRDefault="00F86C52" w:rsidP="005830F3">
            <w:pPr>
              <w:pStyle w:val="TAL"/>
              <w:rPr>
                <w:del w:id="327" w:author="MCC160" w:date="2021-01-23T19:49:00Z"/>
              </w:rPr>
            </w:pPr>
          </w:p>
        </w:tc>
        <w:tc>
          <w:tcPr>
            <w:tcW w:w="1134" w:type="dxa"/>
            <w:tcBorders>
              <w:top w:val="single" w:sz="4" w:space="0" w:color="auto"/>
              <w:left w:val="single" w:sz="4" w:space="0" w:color="auto"/>
              <w:bottom w:val="single" w:sz="4" w:space="0" w:color="auto"/>
              <w:right w:val="single" w:sz="4" w:space="0" w:color="auto"/>
            </w:tcBorders>
            <w:vAlign w:val="bottom"/>
            <w:tcPrChange w:id="328" w:author="MCC160" w:date="2021-01-18T10:22:00Z">
              <w:tcPr>
                <w:tcW w:w="1134" w:type="dxa"/>
                <w:tcBorders>
                  <w:top w:val="single" w:sz="4" w:space="0" w:color="auto"/>
                  <w:left w:val="single" w:sz="4" w:space="0" w:color="auto"/>
                  <w:bottom w:val="single" w:sz="4" w:space="0" w:color="auto"/>
                  <w:right w:val="single" w:sz="4" w:space="0" w:color="auto"/>
                </w:tcBorders>
                <w:vAlign w:val="bottom"/>
              </w:tcPr>
            </w:tcPrChange>
          </w:tcPr>
          <w:p w14:paraId="17F637BF" w14:textId="2EB3C0BF" w:rsidR="00F86C52" w:rsidRPr="00AA36EF" w:rsidDel="00CC1C01" w:rsidRDefault="00F86C52" w:rsidP="005830F3">
            <w:pPr>
              <w:pStyle w:val="TAL"/>
              <w:rPr>
                <w:del w:id="329" w:author="MCC160" w:date="2021-01-23T19:49:00Z"/>
              </w:rPr>
            </w:pPr>
          </w:p>
        </w:tc>
      </w:tr>
    </w:tbl>
    <w:p w14:paraId="3AD30E43" w14:textId="77777777" w:rsidR="00F86C52" w:rsidRPr="00AA36EF" w:rsidRDefault="00F86C52" w:rsidP="00F86C52"/>
    <w:p w14:paraId="4DD6E2E0" w14:textId="77777777" w:rsidR="00F86C52" w:rsidRPr="00AA36EF" w:rsidRDefault="00F86C52" w:rsidP="00F86C52">
      <w:pPr>
        <w:pStyle w:val="TH"/>
      </w:pPr>
      <w:r w:rsidRPr="00AA36EF">
        <w:t>Table 5.3.3.3-10: SIP 200 (OK) (steps 4E, 22, 33, 36,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411A4CFF" w14:textId="77777777" w:rsidTr="005830F3">
        <w:tc>
          <w:tcPr>
            <w:tcW w:w="9639" w:type="dxa"/>
            <w:gridSpan w:val="5"/>
          </w:tcPr>
          <w:p w14:paraId="47CA909A" w14:textId="77777777" w:rsidR="00F86C52" w:rsidRPr="00AA36EF" w:rsidRDefault="00F86C52" w:rsidP="005830F3">
            <w:pPr>
              <w:pStyle w:val="TAL"/>
            </w:pPr>
            <w:r w:rsidRPr="00AA36EF">
              <w:t>Derivation Path: TS 36.579-1 [2], Table 5.5.2.17.1.2-1</w:t>
            </w:r>
          </w:p>
        </w:tc>
      </w:tr>
      <w:tr w:rsidR="00F86C52" w:rsidRPr="00AA36EF" w14:paraId="3877C03B" w14:textId="77777777" w:rsidTr="005830F3">
        <w:tc>
          <w:tcPr>
            <w:tcW w:w="2835" w:type="dxa"/>
          </w:tcPr>
          <w:p w14:paraId="29089F71" w14:textId="77777777" w:rsidR="00F86C52" w:rsidRPr="00AA36EF" w:rsidRDefault="00F86C52" w:rsidP="005830F3">
            <w:pPr>
              <w:pStyle w:val="TAH"/>
            </w:pPr>
            <w:r w:rsidRPr="00AA36EF">
              <w:t>Information Element</w:t>
            </w:r>
          </w:p>
        </w:tc>
        <w:tc>
          <w:tcPr>
            <w:tcW w:w="2126" w:type="dxa"/>
          </w:tcPr>
          <w:p w14:paraId="4AD96C7F" w14:textId="77777777" w:rsidR="00F86C52" w:rsidRPr="00AA36EF" w:rsidRDefault="00F86C52" w:rsidP="005830F3">
            <w:pPr>
              <w:pStyle w:val="TAH"/>
            </w:pPr>
            <w:r w:rsidRPr="00AA36EF">
              <w:t>Value/remark</w:t>
            </w:r>
          </w:p>
        </w:tc>
        <w:tc>
          <w:tcPr>
            <w:tcW w:w="2126" w:type="dxa"/>
            <w:tcBorders>
              <w:bottom w:val="single" w:sz="4" w:space="0" w:color="auto"/>
            </w:tcBorders>
          </w:tcPr>
          <w:p w14:paraId="122411B1" w14:textId="77777777" w:rsidR="00F86C52" w:rsidRPr="00AA36EF" w:rsidRDefault="00F86C52" w:rsidP="005830F3">
            <w:pPr>
              <w:pStyle w:val="TAH"/>
            </w:pPr>
            <w:r w:rsidRPr="00AA36EF">
              <w:t>Comment</w:t>
            </w:r>
          </w:p>
        </w:tc>
        <w:tc>
          <w:tcPr>
            <w:tcW w:w="1418" w:type="dxa"/>
          </w:tcPr>
          <w:p w14:paraId="0CC766B4" w14:textId="77777777" w:rsidR="00F86C52" w:rsidRPr="00AA36EF" w:rsidRDefault="00F86C52" w:rsidP="005830F3">
            <w:pPr>
              <w:pStyle w:val="TAH"/>
            </w:pPr>
            <w:r w:rsidRPr="00AA36EF">
              <w:t>Reference</w:t>
            </w:r>
          </w:p>
        </w:tc>
        <w:tc>
          <w:tcPr>
            <w:tcW w:w="1134" w:type="dxa"/>
          </w:tcPr>
          <w:p w14:paraId="58BBD218" w14:textId="77777777" w:rsidR="00F86C52" w:rsidRPr="00AA36EF" w:rsidRDefault="00F86C52" w:rsidP="005830F3">
            <w:pPr>
              <w:pStyle w:val="TAH"/>
            </w:pPr>
            <w:r w:rsidRPr="00AA36EF">
              <w:t>Condition</w:t>
            </w:r>
          </w:p>
        </w:tc>
      </w:tr>
      <w:tr w:rsidR="00F86C52" w:rsidRPr="00AA36EF" w14:paraId="71FC69DA" w14:textId="77777777" w:rsidTr="005830F3">
        <w:tc>
          <w:tcPr>
            <w:tcW w:w="2835" w:type="dxa"/>
          </w:tcPr>
          <w:p w14:paraId="65166548" w14:textId="77777777" w:rsidR="00F86C52" w:rsidRPr="00AA36EF" w:rsidRDefault="00F86C52" w:rsidP="005830F3">
            <w:pPr>
              <w:pStyle w:val="TAL"/>
              <w:keepNext w:val="0"/>
              <w:keepLines w:val="0"/>
            </w:pPr>
            <w:r w:rsidRPr="00AA36EF">
              <w:rPr>
                <w:b/>
                <w:bCs/>
                <w:szCs w:val="18"/>
              </w:rPr>
              <w:t>Expires</w:t>
            </w:r>
          </w:p>
        </w:tc>
        <w:tc>
          <w:tcPr>
            <w:tcW w:w="2126" w:type="dxa"/>
          </w:tcPr>
          <w:p w14:paraId="273870CC" w14:textId="77777777" w:rsidR="00F86C52" w:rsidRPr="00AA36EF" w:rsidRDefault="00F86C52" w:rsidP="005830F3">
            <w:pPr>
              <w:pStyle w:val="TAL"/>
              <w:keepNext w:val="0"/>
              <w:keepLines w:val="0"/>
            </w:pPr>
          </w:p>
        </w:tc>
        <w:tc>
          <w:tcPr>
            <w:tcW w:w="2126" w:type="dxa"/>
            <w:tcBorders>
              <w:top w:val="single" w:sz="4" w:space="0" w:color="auto"/>
              <w:bottom w:val="single" w:sz="4" w:space="0" w:color="auto"/>
            </w:tcBorders>
          </w:tcPr>
          <w:p w14:paraId="3B4BFC54" w14:textId="77777777" w:rsidR="00F86C52" w:rsidRPr="00AA36EF" w:rsidRDefault="00F86C52" w:rsidP="005830F3">
            <w:pPr>
              <w:pStyle w:val="TAL"/>
            </w:pPr>
          </w:p>
        </w:tc>
        <w:tc>
          <w:tcPr>
            <w:tcW w:w="1418" w:type="dxa"/>
          </w:tcPr>
          <w:p w14:paraId="6D1C0186" w14:textId="77777777" w:rsidR="00F86C52" w:rsidRPr="00AA36EF" w:rsidRDefault="00F86C52" w:rsidP="005830F3">
            <w:pPr>
              <w:pStyle w:val="TAL"/>
            </w:pPr>
          </w:p>
        </w:tc>
        <w:tc>
          <w:tcPr>
            <w:tcW w:w="1134" w:type="dxa"/>
          </w:tcPr>
          <w:p w14:paraId="667357CE" w14:textId="77777777" w:rsidR="00F86C52" w:rsidRPr="00AA36EF" w:rsidRDefault="00F86C52" w:rsidP="005830F3">
            <w:pPr>
              <w:pStyle w:val="TAL"/>
            </w:pPr>
          </w:p>
        </w:tc>
      </w:tr>
      <w:tr w:rsidR="00F86C52" w:rsidRPr="00AA36EF" w14:paraId="75275AB0" w14:textId="77777777" w:rsidTr="005830F3">
        <w:tc>
          <w:tcPr>
            <w:tcW w:w="2835" w:type="dxa"/>
          </w:tcPr>
          <w:p w14:paraId="7B75BF3C" w14:textId="77777777" w:rsidR="00F86C52" w:rsidRPr="00AA36EF" w:rsidRDefault="00F86C52" w:rsidP="005830F3">
            <w:pPr>
              <w:pStyle w:val="TAL"/>
              <w:keepNext w:val="0"/>
              <w:keepLines w:val="0"/>
              <w:rPr>
                <w:b/>
                <w:bCs/>
                <w:szCs w:val="18"/>
              </w:rPr>
            </w:pPr>
            <w:r w:rsidRPr="00AA36EF">
              <w:rPr>
                <w:bCs/>
                <w:szCs w:val="18"/>
              </w:rPr>
              <w:t xml:space="preserve">  delta-seconds</w:t>
            </w:r>
          </w:p>
        </w:tc>
        <w:tc>
          <w:tcPr>
            <w:tcW w:w="2126" w:type="dxa"/>
          </w:tcPr>
          <w:p w14:paraId="6F36687D" w14:textId="77777777" w:rsidR="00F86C52" w:rsidRPr="00AA36EF" w:rsidRDefault="00F86C52" w:rsidP="005830F3">
            <w:pPr>
              <w:pStyle w:val="TAL"/>
              <w:keepNext w:val="0"/>
              <w:keepLines w:val="0"/>
            </w:pPr>
            <w:r w:rsidRPr="00AA36EF">
              <w:rPr>
                <w:szCs w:val="18"/>
              </w:rPr>
              <w:t>"0"</w:t>
            </w:r>
          </w:p>
        </w:tc>
        <w:tc>
          <w:tcPr>
            <w:tcW w:w="2126" w:type="dxa"/>
            <w:tcBorders>
              <w:top w:val="single" w:sz="4" w:space="0" w:color="auto"/>
              <w:bottom w:val="single" w:sz="4" w:space="0" w:color="auto"/>
            </w:tcBorders>
          </w:tcPr>
          <w:p w14:paraId="155381D1" w14:textId="77777777" w:rsidR="00F86C52" w:rsidRPr="00AA36EF" w:rsidRDefault="00F86C52" w:rsidP="005830F3">
            <w:pPr>
              <w:pStyle w:val="TAL"/>
            </w:pPr>
          </w:p>
        </w:tc>
        <w:tc>
          <w:tcPr>
            <w:tcW w:w="1418" w:type="dxa"/>
          </w:tcPr>
          <w:p w14:paraId="3FA7F2E3" w14:textId="77777777" w:rsidR="00F86C52" w:rsidRPr="00AA36EF" w:rsidRDefault="00F86C52" w:rsidP="005830F3">
            <w:pPr>
              <w:pStyle w:val="TAL"/>
            </w:pPr>
          </w:p>
        </w:tc>
        <w:tc>
          <w:tcPr>
            <w:tcW w:w="1134" w:type="dxa"/>
          </w:tcPr>
          <w:p w14:paraId="291DBEA4" w14:textId="77777777" w:rsidR="00F86C52" w:rsidRPr="00AA36EF" w:rsidRDefault="00F86C52" w:rsidP="005830F3">
            <w:pPr>
              <w:pStyle w:val="TAL"/>
            </w:pPr>
          </w:p>
        </w:tc>
      </w:tr>
      <w:tr w:rsidR="00F86C52" w:rsidRPr="00AA36EF" w:rsidDel="00974374" w14:paraId="6902F10C" w14:textId="432456EB" w:rsidTr="005830F3">
        <w:trPr>
          <w:del w:id="330" w:author="MCC160" w:date="2021-01-18T10:23:00Z"/>
        </w:trPr>
        <w:tc>
          <w:tcPr>
            <w:tcW w:w="2835" w:type="dxa"/>
          </w:tcPr>
          <w:p w14:paraId="01CF0C39" w14:textId="0B075230" w:rsidR="00F86C52" w:rsidRPr="00AA36EF" w:rsidDel="00974374" w:rsidRDefault="00F86C52" w:rsidP="005830F3">
            <w:pPr>
              <w:pStyle w:val="TAL"/>
              <w:rPr>
                <w:del w:id="331" w:author="MCC160" w:date="2021-01-18T10:23:00Z"/>
                <w:rFonts w:eastAsia="Calibri" w:cs="Arial"/>
                <w:b/>
                <w:szCs w:val="18"/>
              </w:rPr>
            </w:pPr>
            <w:del w:id="332" w:author="MCC160" w:date="2021-01-18T10:23:00Z">
              <w:r w:rsidRPr="00AA36EF" w:rsidDel="00974374">
                <w:rPr>
                  <w:rFonts w:cs="Arial"/>
                  <w:b/>
                  <w:bCs/>
                  <w:szCs w:val="18"/>
                </w:rPr>
                <w:delText>Content-Type</w:delText>
              </w:r>
            </w:del>
          </w:p>
        </w:tc>
        <w:tc>
          <w:tcPr>
            <w:tcW w:w="2126" w:type="dxa"/>
          </w:tcPr>
          <w:p w14:paraId="7F14AAF7" w14:textId="32E8BF66" w:rsidR="00F86C52" w:rsidRPr="00AA36EF" w:rsidDel="00974374" w:rsidRDefault="00F86C52" w:rsidP="005830F3">
            <w:pPr>
              <w:pStyle w:val="TAL"/>
              <w:rPr>
                <w:del w:id="333" w:author="MCC160" w:date="2021-01-18T10:23:00Z"/>
                <w:szCs w:val="18"/>
              </w:rPr>
            </w:pPr>
          </w:p>
        </w:tc>
        <w:tc>
          <w:tcPr>
            <w:tcW w:w="2126" w:type="dxa"/>
            <w:tcBorders>
              <w:top w:val="single" w:sz="4" w:space="0" w:color="auto"/>
              <w:bottom w:val="single" w:sz="4" w:space="0" w:color="auto"/>
            </w:tcBorders>
          </w:tcPr>
          <w:p w14:paraId="56EFB1C7" w14:textId="26037C3B" w:rsidR="00F86C52" w:rsidRPr="00AA36EF" w:rsidDel="00974374" w:rsidRDefault="00F86C52" w:rsidP="005830F3">
            <w:pPr>
              <w:pStyle w:val="TAL"/>
              <w:rPr>
                <w:del w:id="334" w:author="MCC160" w:date="2021-01-18T10:23:00Z"/>
              </w:rPr>
            </w:pPr>
          </w:p>
        </w:tc>
        <w:tc>
          <w:tcPr>
            <w:tcW w:w="1418" w:type="dxa"/>
          </w:tcPr>
          <w:p w14:paraId="44840D5D" w14:textId="6EC1A48B" w:rsidR="00F86C52" w:rsidRPr="00AA36EF" w:rsidDel="00974374" w:rsidRDefault="00F86C52" w:rsidP="005830F3">
            <w:pPr>
              <w:pStyle w:val="TAL"/>
              <w:rPr>
                <w:del w:id="335" w:author="MCC160" w:date="2021-01-18T10:23:00Z"/>
              </w:rPr>
            </w:pPr>
          </w:p>
        </w:tc>
        <w:tc>
          <w:tcPr>
            <w:tcW w:w="1134" w:type="dxa"/>
          </w:tcPr>
          <w:p w14:paraId="19017C1C" w14:textId="15D262C8" w:rsidR="00F86C52" w:rsidRPr="00AA36EF" w:rsidDel="00974374" w:rsidRDefault="00F86C52" w:rsidP="005830F3">
            <w:pPr>
              <w:pStyle w:val="TAL"/>
              <w:rPr>
                <w:del w:id="336" w:author="MCC160" w:date="2021-01-18T10:23:00Z"/>
              </w:rPr>
            </w:pPr>
          </w:p>
        </w:tc>
      </w:tr>
      <w:tr w:rsidR="00F86C52" w:rsidRPr="00AA36EF" w:rsidDel="00974374" w14:paraId="4C0B805F" w14:textId="0FC1ADC6" w:rsidTr="005830F3">
        <w:trPr>
          <w:del w:id="337" w:author="MCC160" w:date="2021-01-18T10:23:00Z"/>
        </w:trPr>
        <w:tc>
          <w:tcPr>
            <w:tcW w:w="2835" w:type="dxa"/>
          </w:tcPr>
          <w:p w14:paraId="30E64003" w14:textId="50115F14" w:rsidR="00F86C52" w:rsidRPr="00AA36EF" w:rsidDel="00974374" w:rsidRDefault="00F86C52" w:rsidP="005830F3">
            <w:pPr>
              <w:pStyle w:val="TAL"/>
              <w:rPr>
                <w:del w:id="338" w:author="MCC160" w:date="2021-01-18T10:23:00Z"/>
                <w:rFonts w:eastAsia="Calibri"/>
              </w:rPr>
            </w:pPr>
            <w:del w:id="339" w:author="MCC160" w:date="2021-01-18T10:23:00Z">
              <w:r w:rsidRPr="00AA36EF" w:rsidDel="00974374">
                <w:rPr>
                  <w:rFonts w:cs="Arial"/>
                  <w:b/>
                  <w:bCs/>
                  <w:szCs w:val="18"/>
                </w:rPr>
                <w:delText xml:space="preserve">  Content-Length</w:delText>
              </w:r>
            </w:del>
          </w:p>
        </w:tc>
        <w:tc>
          <w:tcPr>
            <w:tcW w:w="2126" w:type="dxa"/>
          </w:tcPr>
          <w:p w14:paraId="0C328717" w14:textId="50086586" w:rsidR="00F86C52" w:rsidRPr="00AA36EF" w:rsidDel="00974374" w:rsidRDefault="00F86C52" w:rsidP="005830F3">
            <w:pPr>
              <w:pStyle w:val="TAL"/>
              <w:rPr>
                <w:del w:id="340" w:author="MCC160" w:date="2021-01-18T10:23:00Z"/>
                <w:szCs w:val="18"/>
              </w:rPr>
            </w:pPr>
            <w:del w:id="341" w:author="MCC160" w:date="2021-01-18T10:23:00Z">
              <w:r w:rsidRPr="00AA36EF" w:rsidDel="00974374">
                <w:rPr>
                  <w:rFonts w:cs="Arial"/>
                  <w:szCs w:val="18"/>
                </w:rPr>
                <w:delText>"</w:delText>
              </w:r>
              <w:r w:rsidRPr="00AA36EF" w:rsidDel="00974374">
                <w:rPr>
                  <w:szCs w:val="18"/>
                </w:rPr>
                <w:delText>0"</w:delText>
              </w:r>
            </w:del>
          </w:p>
        </w:tc>
        <w:tc>
          <w:tcPr>
            <w:tcW w:w="2126" w:type="dxa"/>
            <w:tcBorders>
              <w:top w:val="single" w:sz="4" w:space="0" w:color="auto"/>
              <w:bottom w:val="single" w:sz="4" w:space="0" w:color="auto"/>
            </w:tcBorders>
          </w:tcPr>
          <w:p w14:paraId="09752239" w14:textId="6D2BA429" w:rsidR="00F86C52" w:rsidRPr="00AA36EF" w:rsidDel="00974374" w:rsidRDefault="00F86C52" w:rsidP="005830F3">
            <w:pPr>
              <w:pStyle w:val="TAL"/>
              <w:rPr>
                <w:del w:id="342" w:author="MCC160" w:date="2021-01-18T10:23:00Z"/>
              </w:rPr>
            </w:pPr>
          </w:p>
        </w:tc>
        <w:tc>
          <w:tcPr>
            <w:tcW w:w="1418" w:type="dxa"/>
          </w:tcPr>
          <w:p w14:paraId="6DAEA644" w14:textId="3E45BAF8" w:rsidR="00F86C52" w:rsidRPr="00AA36EF" w:rsidDel="00974374" w:rsidRDefault="00F86C52" w:rsidP="005830F3">
            <w:pPr>
              <w:pStyle w:val="TAL"/>
              <w:rPr>
                <w:del w:id="343" w:author="MCC160" w:date="2021-01-18T10:23:00Z"/>
              </w:rPr>
            </w:pPr>
          </w:p>
        </w:tc>
        <w:tc>
          <w:tcPr>
            <w:tcW w:w="1134" w:type="dxa"/>
          </w:tcPr>
          <w:p w14:paraId="602D7C6E" w14:textId="1422A286" w:rsidR="00F86C52" w:rsidRPr="00AA36EF" w:rsidDel="00974374" w:rsidRDefault="00F86C52" w:rsidP="005830F3">
            <w:pPr>
              <w:pStyle w:val="TAL"/>
              <w:rPr>
                <w:del w:id="344" w:author="MCC160" w:date="2021-01-18T10:23:00Z"/>
              </w:rPr>
            </w:pPr>
          </w:p>
        </w:tc>
      </w:tr>
      <w:tr w:rsidR="00F86C52" w:rsidRPr="00AA36EF" w:rsidDel="00CC1C01" w14:paraId="3045B47D" w14:textId="6F46AFDB" w:rsidTr="005830F3">
        <w:trPr>
          <w:del w:id="345" w:author="MCC160" w:date="2021-01-23T19:50:00Z"/>
        </w:trPr>
        <w:tc>
          <w:tcPr>
            <w:tcW w:w="2835" w:type="dxa"/>
            <w:tcBorders>
              <w:top w:val="single" w:sz="4" w:space="0" w:color="auto"/>
              <w:left w:val="single" w:sz="4" w:space="0" w:color="auto"/>
              <w:bottom w:val="single" w:sz="4" w:space="0" w:color="auto"/>
              <w:right w:val="single" w:sz="4" w:space="0" w:color="auto"/>
            </w:tcBorders>
            <w:vAlign w:val="center"/>
          </w:tcPr>
          <w:p w14:paraId="70489260" w14:textId="3B101A47" w:rsidR="00F86C52" w:rsidRPr="00AA36EF" w:rsidDel="00CC1C01" w:rsidRDefault="00F86C52" w:rsidP="005830F3">
            <w:pPr>
              <w:pStyle w:val="TAL"/>
              <w:rPr>
                <w:del w:id="346" w:author="MCC160" w:date="2021-01-23T19:50:00Z"/>
                <w:rFonts w:eastAsia="Calibri" w:cs="Arial"/>
                <w:b/>
                <w:szCs w:val="18"/>
              </w:rPr>
            </w:pPr>
            <w:del w:id="347" w:author="MCC160" w:date="2021-01-18T10:23:00Z">
              <w:r w:rsidRPr="00AA36EF" w:rsidDel="00974374">
                <w:rPr>
                  <w:rFonts w:cs="Arial"/>
                  <w:b/>
                  <w:szCs w:val="18"/>
                </w:rPr>
                <w:delText xml:space="preserve">    </w:delText>
              </w:r>
            </w:del>
            <w:del w:id="348" w:author="MCC160" w:date="2021-01-23T19:50:00Z">
              <w:r w:rsidRPr="00AA36EF" w:rsidDel="00CC1C0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B247339" w14:textId="18C143A3" w:rsidR="00F86C52" w:rsidRPr="00AA36EF" w:rsidDel="00CC1C01" w:rsidRDefault="00F86C52" w:rsidP="005830F3">
            <w:pPr>
              <w:pStyle w:val="TAL"/>
              <w:rPr>
                <w:del w:id="349" w:author="MCC160" w:date="2021-01-23T19:50:00Z"/>
                <w:szCs w:val="18"/>
              </w:rPr>
            </w:pPr>
            <w:del w:id="350" w:author="MCC160" w:date="2021-01-23T19:50:00Z">
              <w:r w:rsidRPr="00AA36EF" w:rsidDel="00CC1C0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30651F69" w14:textId="181C7602" w:rsidR="00F86C52" w:rsidRPr="00AA36EF" w:rsidDel="00CC1C01" w:rsidRDefault="00F86C52" w:rsidP="005830F3">
            <w:pPr>
              <w:pStyle w:val="TAL"/>
              <w:rPr>
                <w:del w:id="351" w:author="MCC160" w:date="2021-01-23T19:50:00Z"/>
              </w:rPr>
            </w:pPr>
            <w:del w:id="352" w:author="MCC160" w:date="2021-01-23T19:50:00Z">
              <w:r w:rsidRPr="00AA36EF" w:rsidDel="00CC1C0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3272C07C" w14:textId="16E7DB5C" w:rsidR="00F86C52" w:rsidRPr="00AA36EF" w:rsidDel="00CC1C01" w:rsidRDefault="00F86C52" w:rsidP="005830F3">
            <w:pPr>
              <w:pStyle w:val="TAL"/>
              <w:rPr>
                <w:del w:id="353" w:author="MCC160" w:date="2021-01-23T19:50:00Z"/>
              </w:rPr>
            </w:pPr>
          </w:p>
        </w:tc>
        <w:tc>
          <w:tcPr>
            <w:tcW w:w="1134" w:type="dxa"/>
            <w:tcBorders>
              <w:top w:val="single" w:sz="4" w:space="0" w:color="auto"/>
              <w:left w:val="single" w:sz="4" w:space="0" w:color="auto"/>
              <w:bottom w:val="single" w:sz="4" w:space="0" w:color="auto"/>
              <w:right w:val="single" w:sz="4" w:space="0" w:color="auto"/>
            </w:tcBorders>
            <w:vAlign w:val="bottom"/>
          </w:tcPr>
          <w:p w14:paraId="774F1781" w14:textId="57D7077A" w:rsidR="00F86C52" w:rsidRPr="00AA36EF" w:rsidDel="00CC1C01" w:rsidRDefault="00F86C52" w:rsidP="005830F3">
            <w:pPr>
              <w:pStyle w:val="TAL"/>
              <w:rPr>
                <w:del w:id="354" w:author="MCC160" w:date="2021-01-23T19:50:00Z"/>
              </w:rPr>
            </w:pPr>
          </w:p>
        </w:tc>
      </w:tr>
    </w:tbl>
    <w:p w14:paraId="7D29E65D" w14:textId="77777777" w:rsidR="00F86C52" w:rsidRPr="00AA36EF" w:rsidRDefault="00F86C52" w:rsidP="00F86C52">
      <w:pPr>
        <w:rPr>
          <w:lang w:eastAsia="ja-JP"/>
        </w:rPr>
      </w:pPr>
    </w:p>
    <w:p w14:paraId="4B777E83" w14:textId="5329B498" w:rsidR="00F86C52" w:rsidRPr="00AA36EF" w:rsidRDefault="00F86C52" w:rsidP="00F86C52">
      <w:pPr>
        <w:pStyle w:val="TH"/>
      </w:pPr>
      <w:r w:rsidRPr="00AA36EF">
        <w:t xml:space="preserve">Table 5.3.3.3-11: </w:t>
      </w:r>
      <w:del w:id="355" w:author="MCC160" w:date="2021-02-25T18:41:00Z">
        <w:r w:rsidRPr="001F1B4D" w:rsidDel="001F1B4D">
          <w:rPr>
            <w:highlight w:val="yellow"/>
            <w:rPrChange w:id="356" w:author="MCC160" w:date="2021-02-25T18:41:00Z">
              <w:rPr/>
            </w:rPrChange>
          </w:rPr>
          <w:delText>SIP 200 (OK) (step 40, Table 5.3.3.2-1)</w:delText>
        </w:r>
      </w:del>
      <w:ins w:id="357" w:author="MCC160" w:date="2021-02-25T18:41:00Z">
        <w:r w:rsidR="001F1B4D" w:rsidRPr="001F1B4D">
          <w:rPr>
            <w:highlight w:val="yellow"/>
            <w:rPrChange w:id="358" w:author="MCC160" w:date="2021-02-25T18:41:00Z">
              <w:rPr/>
            </w:rPrChange>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1F1B4D" w:rsidDel="001F1B4D" w14:paraId="435FE67F" w14:textId="777E72DD" w:rsidTr="005830F3">
        <w:trPr>
          <w:del w:id="359" w:author="MCC160" w:date="2021-02-25T18:41:00Z"/>
        </w:trPr>
        <w:tc>
          <w:tcPr>
            <w:tcW w:w="9639" w:type="dxa"/>
            <w:gridSpan w:val="5"/>
          </w:tcPr>
          <w:p w14:paraId="423D43D4" w14:textId="7C878ECE" w:rsidR="00F86C52" w:rsidRPr="001F1B4D" w:rsidDel="001F1B4D" w:rsidRDefault="00F86C52" w:rsidP="005830F3">
            <w:pPr>
              <w:pStyle w:val="TAL"/>
              <w:rPr>
                <w:del w:id="360" w:author="MCC160" w:date="2021-02-25T18:41:00Z"/>
                <w:highlight w:val="yellow"/>
                <w:rPrChange w:id="361" w:author="MCC160" w:date="2021-02-25T18:41:00Z">
                  <w:rPr>
                    <w:del w:id="362" w:author="MCC160" w:date="2021-02-25T18:41:00Z"/>
                  </w:rPr>
                </w:rPrChange>
              </w:rPr>
            </w:pPr>
            <w:del w:id="363" w:author="MCC160" w:date="2021-02-25T18:41:00Z">
              <w:r w:rsidRPr="001F1B4D" w:rsidDel="001F1B4D">
                <w:rPr>
                  <w:highlight w:val="yellow"/>
                  <w:rPrChange w:id="364" w:author="MCC160" w:date="2021-02-25T18:41:00Z">
                    <w:rPr/>
                  </w:rPrChange>
                </w:rPr>
                <w:delText>Derivation Path: TS 36.579-1 [2], Table 5.5.2.17.1.1-1</w:delText>
              </w:r>
            </w:del>
          </w:p>
        </w:tc>
      </w:tr>
      <w:tr w:rsidR="00F86C52" w:rsidRPr="001F1B4D" w:rsidDel="001F1B4D" w14:paraId="556384DC" w14:textId="3AE7DF33" w:rsidTr="005830F3">
        <w:trPr>
          <w:del w:id="365" w:author="MCC160" w:date="2021-02-25T18:41:00Z"/>
        </w:trPr>
        <w:tc>
          <w:tcPr>
            <w:tcW w:w="2835" w:type="dxa"/>
          </w:tcPr>
          <w:p w14:paraId="511A5EBE" w14:textId="0B0894B7" w:rsidR="00F86C52" w:rsidRPr="001F1B4D" w:rsidDel="001F1B4D" w:rsidRDefault="00F86C52" w:rsidP="005830F3">
            <w:pPr>
              <w:pStyle w:val="TAH"/>
              <w:rPr>
                <w:del w:id="366" w:author="MCC160" w:date="2021-02-25T18:41:00Z"/>
                <w:highlight w:val="yellow"/>
                <w:rPrChange w:id="367" w:author="MCC160" w:date="2021-02-25T18:41:00Z">
                  <w:rPr>
                    <w:del w:id="368" w:author="MCC160" w:date="2021-02-25T18:41:00Z"/>
                  </w:rPr>
                </w:rPrChange>
              </w:rPr>
            </w:pPr>
            <w:del w:id="369" w:author="MCC160" w:date="2021-02-25T18:41:00Z">
              <w:r w:rsidRPr="001F1B4D" w:rsidDel="001F1B4D">
                <w:rPr>
                  <w:highlight w:val="yellow"/>
                  <w:rPrChange w:id="370" w:author="MCC160" w:date="2021-02-25T18:41:00Z">
                    <w:rPr/>
                  </w:rPrChange>
                </w:rPr>
                <w:delText>Information Element</w:delText>
              </w:r>
            </w:del>
          </w:p>
        </w:tc>
        <w:tc>
          <w:tcPr>
            <w:tcW w:w="2126" w:type="dxa"/>
          </w:tcPr>
          <w:p w14:paraId="7BB1793C" w14:textId="5A8F8675" w:rsidR="00F86C52" w:rsidRPr="001F1B4D" w:rsidDel="001F1B4D" w:rsidRDefault="00F86C52" w:rsidP="005830F3">
            <w:pPr>
              <w:pStyle w:val="TAH"/>
              <w:rPr>
                <w:del w:id="371" w:author="MCC160" w:date="2021-02-25T18:41:00Z"/>
                <w:highlight w:val="yellow"/>
                <w:rPrChange w:id="372" w:author="MCC160" w:date="2021-02-25T18:41:00Z">
                  <w:rPr>
                    <w:del w:id="373" w:author="MCC160" w:date="2021-02-25T18:41:00Z"/>
                  </w:rPr>
                </w:rPrChange>
              </w:rPr>
            </w:pPr>
            <w:del w:id="374" w:author="MCC160" w:date="2021-02-25T18:41:00Z">
              <w:r w:rsidRPr="001F1B4D" w:rsidDel="001F1B4D">
                <w:rPr>
                  <w:highlight w:val="yellow"/>
                  <w:rPrChange w:id="375" w:author="MCC160" w:date="2021-02-25T18:41:00Z">
                    <w:rPr/>
                  </w:rPrChange>
                </w:rPr>
                <w:delText>Value/remark</w:delText>
              </w:r>
            </w:del>
          </w:p>
        </w:tc>
        <w:tc>
          <w:tcPr>
            <w:tcW w:w="2126" w:type="dxa"/>
            <w:tcBorders>
              <w:bottom w:val="single" w:sz="4" w:space="0" w:color="auto"/>
            </w:tcBorders>
          </w:tcPr>
          <w:p w14:paraId="6284E74F" w14:textId="028A2EEE" w:rsidR="00F86C52" w:rsidRPr="001F1B4D" w:rsidDel="001F1B4D" w:rsidRDefault="00F86C52" w:rsidP="005830F3">
            <w:pPr>
              <w:pStyle w:val="TAH"/>
              <w:rPr>
                <w:del w:id="376" w:author="MCC160" w:date="2021-02-25T18:41:00Z"/>
                <w:highlight w:val="yellow"/>
                <w:rPrChange w:id="377" w:author="MCC160" w:date="2021-02-25T18:41:00Z">
                  <w:rPr>
                    <w:del w:id="378" w:author="MCC160" w:date="2021-02-25T18:41:00Z"/>
                  </w:rPr>
                </w:rPrChange>
              </w:rPr>
            </w:pPr>
            <w:del w:id="379" w:author="MCC160" w:date="2021-02-25T18:41:00Z">
              <w:r w:rsidRPr="001F1B4D" w:rsidDel="001F1B4D">
                <w:rPr>
                  <w:highlight w:val="yellow"/>
                  <w:rPrChange w:id="380" w:author="MCC160" w:date="2021-02-25T18:41:00Z">
                    <w:rPr/>
                  </w:rPrChange>
                </w:rPr>
                <w:delText>Comment</w:delText>
              </w:r>
            </w:del>
          </w:p>
        </w:tc>
        <w:tc>
          <w:tcPr>
            <w:tcW w:w="1418" w:type="dxa"/>
          </w:tcPr>
          <w:p w14:paraId="1FAAACED" w14:textId="7C7AE193" w:rsidR="00F86C52" w:rsidRPr="001F1B4D" w:rsidDel="001F1B4D" w:rsidRDefault="00F86C52" w:rsidP="005830F3">
            <w:pPr>
              <w:pStyle w:val="TAH"/>
              <w:rPr>
                <w:del w:id="381" w:author="MCC160" w:date="2021-02-25T18:41:00Z"/>
                <w:highlight w:val="yellow"/>
                <w:rPrChange w:id="382" w:author="MCC160" w:date="2021-02-25T18:41:00Z">
                  <w:rPr>
                    <w:del w:id="383" w:author="MCC160" w:date="2021-02-25T18:41:00Z"/>
                  </w:rPr>
                </w:rPrChange>
              </w:rPr>
            </w:pPr>
            <w:del w:id="384" w:author="MCC160" w:date="2021-02-25T18:41:00Z">
              <w:r w:rsidRPr="001F1B4D" w:rsidDel="001F1B4D">
                <w:rPr>
                  <w:highlight w:val="yellow"/>
                  <w:rPrChange w:id="385" w:author="MCC160" w:date="2021-02-25T18:41:00Z">
                    <w:rPr/>
                  </w:rPrChange>
                </w:rPr>
                <w:delText>Reference</w:delText>
              </w:r>
            </w:del>
          </w:p>
        </w:tc>
        <w:tc>
          <w:tcPr>
            <w:tcW w:w="1134" w:type="dxa"/>
          </w:tcPr>
          <w:p w14:paraId="71B8B0CC" w14:textId="7F3F4FDD" w:rsidR="00F86C52" w:rsidRPr="001F1B4D" w:rsidDel="001F1B4D" w:rsidRDefault="00F86C52" w:rsidP="005830F3">
            <w:pPr>
              <w:pStyle w:val="TAH"/>
              <w:rPr>
                <w:del w:id="386" w:author="MCC160" w:date="2021-02-25T18:41:00Z"/>
                <w:highlight w:val="yellow"/>
                <w:rPrChange w:id="387" w:author="MCC160" w:date="2021-02-25T18:41:00Z">
                  <w:rPr>
                    <w:del w:id="388" w:author="MCC160" w:date="2021-02-25T18:41:00Z"/>
                  </w:rPr>
                </w:rPrChange>
              </w:rPr>
            </w:pPr>
            <w:del w:id="389" w:author="MCC160" w:date="2021-02-25T18:41:00Z">
              <w:r w:rsidRPr="001F1B4D" w:rsidDel="001F1B4D">
                <w:rPr>
                  <w:highlight w:val="yellow"/>
                  <w:rPrChange w:id="390" w:author="MCC160" w:date="2021-02-25T18:41:00Z">
                    <w:rPr/>
                  </w:rPrChange>
                </w:rPr>
                <w:delText>Condition</w:delText>
              </w:r>
            </w:del>
          </w:p>
        </w:tc>
      </w:tr>
      <w:tr w:rsidR="00F86C52" w:rsidRPr="001F1B4D" w:rsidDel="001F1B4D" w14:paraId="71238A37" w14:textId="27B9BBA3" w:rsidTr="005830F3">
        <w:trPr>
          <w:del w:id="391" w:author="MCC160" w:date="2021-02-25T18:41:00Z"/>
        </w:trPr>
        <w:tc>
          <w:tcPr>
            <w:tcW w:w="2835" w:type="dxa"/>
          </w:tcPr>
          <w:p w14:paraId="65ECC469" w14:textId="4D1FC2C0" w:rsidR="00F86C52" w:rsidRPr="001F1B4D" w:rsidDel="001F1B4D" w:rsidRDefault="00F86C52" w:rsidP="005830F3">
            <w:pPr>
              <w:pStyle w:val="TAL"/>
              <w:keepNext w:val="0"/>
              <w:keepLines w:val="0"/>
              <w:rPr>
                <w:del w:id="392" w:author="MCC160" w:date="2021-02-25T18:41:00Z"/>
                <w:highlight w:val="yellow"/>
                <w:rPrChange w:id="393" w:author="MCC160" w:date="2021-02-25T18:41:00Z">
                  <w:rPr>
                    <w:del w:id="394" w:author="MCC160" w:date="2021-02-25T18:41:00Z"/>
                  </w:rPr>
                </w:rPrChange>
              </w:rPr>
            </w:pPr>
            <w:del w:id="395" w:author="MCC160" w:date="2021-02-25T18:41:00Z">
              <w:r w:rsidRPr="001F1B4D" w:rsidDel="001F1B4D">
                <w:rPr>
                  <w:b/>
                  <w:bCs/>
                  <w:szCs w:val="18"/>
                  <w:highlight w:val="yellow"/>
                  <w:rPrChange w:id="396" w:author="MCC160" w:date="2021-02-25T18:41:00Z">
                    <w:rPr>
                      <w:b/>
                      <w:bCs/>
                      <w:szCs w:val="18"/>
                    </w:rPr>
                  </w:rPrChange>
                </w:rPr>
                <w:delText>Expires</w:delText>
              </w:r>
            </w:del>
          </w:p>
        </w:tc>
        <w:tc>
          <w:tcPr>
            <w:tcW w:w="2126" w:type="dxa"/>
          </w:tcPr>
          <w:p w14:paraId="4737DDD7" w14:textId="567F2414" w:rsidR="00F86C52" w:rsidRPr="001F1B4D" w:rsidDel="001F1B4D" w:rsidRDefault="00F86C52" w:rsidP="005830F3">
            <w:pPr>
              <w:pStyle w:val="TAL"/>
              <w:keepNext w:val="0"/>
              <w:keepLines w:val="0"/>
              <w:rPr>
                <w:del w:id="397" w:author="MCC160" w:date="2021-02-25T18:41:00Z"/>
                <w:highlight w:val="yellow"/>
                <w:rPrChange w:id="398" w:author="MCC160" w:date="2021-02-25T18:41:00Z">
                  <w:rPr>
                    <w:del w:id="399" w:author="MCC160" w:date="2021-02-25T18:41:00Z"/>
                  </w:rPr>
                </w:rPrChange>
              </w:rPr>
            </w:pPr>
          </w:p>
        </w:tc>
        <w:tc>
          <w:tcPr>
            <w:tcW w:w="2126" w:type="dxa"/>
            <w:tcBorders>
              <w:top w:val="single" w:sz="4" w:space="0" w:color="auto"/>
              <w:bottom w:val="single" w:sz="4" w:space="0" w:color="auto"/>
            </w:tcBorders>
          </w:tcPr>
          <w:p w14:paraId="454657F3" w14:textId="6697F56B" w:rsidR="00F86C52" w:rsidRPr="001F1B4D" w:rsidDel="001F1B4D" w:rsidRDefault="00F86C52" w:rsidP="005830F3">
            <w:pPr>
              <w:pStyle w:val="TAL"/>
              <w:rPr>
                <w:del w:id="400" w:author="MCC160" w:date="2021-02-25T18:41:00Z"/>
                <w:highlight w:val="yellow"/>
                <w:rPrChange w:id="401" w:author="MCC160" w:date="2021-02-25T18:41:00Z">
                  <w:rPr>
                    <w:del w:id="402" w:author="MCC160" w:date="2021-02-25T18:41:00Z"/>
                  </w:rPr>
                </w:rPrChange>
              </w:rPr>
            </w:pPr>
          </w:p>
        </w:tc>
        <w:tc>
          <w:tcPr>
            <w:tcW w:w="1418" w:type="dxa"/>
          </w:tcPr>
          <w:p w14:paraId="36A8CCC3" w14:textId="6EAF081F" w:rsidR="00F86C52" w:rsidRPr="001F1B4D" w:rsidDel="001F1B4D" w:rsidRDefault="00F86C52" w:rsidP="005830F3">
            <w:pPr>
              <w:pStyle w:val="TAL"/>
              <w:rPr>
                <w:del w:id="403" w:author="MCC160" w:date="2021-02-25T18:41:00Z"/>
                <w:highlight w:val="yellow"/>
                <w:rPrChange w:id="404" w:author="MCC160" w:date="2021-02-25T18:41:00Z">
                  <w:rPr>
                    <w:del w:id="405" w:author="MCC160" w:date="2021-02-25T18:41:00Z"/>
                  </w:rPr>
                </w:rPrChange>
              </w:rPr>
            </w:pPr>
          </w:p>
        </w:tc>
        <w:tc>
          <w:tcPr>
            <w:tcW w:w="1134" w:type="dxa"/>
          </w:tcPr>
          <w:p w14:paraId="04C41342" w14:textId="4BD78FF0" w:rsidR="00F86C52" w:rsidRPr="001F1B4D" w:rsidDel="001F1B4D" w:rsidRDefault="00F86C52" w:rsidP="005830F3">
            <w:pPr>
              <w:pStyle w:val="TAL"/>
              <w:rPr>
                <w:del w:id="406" w:author="MCC160" w:date="2021-02-25T18:41:00Z"/>
                <w:highlight w:val="yellow"/>
                <w:rPrChange w:id="407" w:author="MCC160" w:date="2021-02-25T18:41:00Z">
                  <w:rPr>
                    <w:del w:id="408" w:author="MCC160" w:date="2021-02-25T18:41:00Z"/>
                  </w:rPr>
                </w:rPrChange>
              </w:rPr>
            </w:pPr>
          </w:p>
        </w:tc>
      </w:tr>
      <w:tr w:rsidR="00F86C52" w:rsidRPr="001F1B4D" w:rsidDel="001F1B4D" w14:paraId="36F96123" w14:textId="7E0F6B77" w:rsidTr="005830F3">
        <w:trPr>
          <w:del w:id="409" w:author="MCC160" w:date="2021-02-25T18:41:00Z"/>
        </w:trPr>
        <w:tc>
          <w:tcPr>
            <w:tcW w:w="2835" w:type="dxa"/>
          </w:tcPr>
          <w:p w14:paraId="7B7A4581" w14:textId="51D34D9D" w:rsidR="00F86C52" w:rsidRPr="001F1B4D" w:rsidDel="001F1B4D" w:rsidRDefault="00F86C52" w:rsidP="005830F3">
            <w:pPr>
              <w:pStyle w:val="TAL"/>
              <w:keepNext w:val="0"/>
              <w:keepLines w:val="0"/>
              <w:rPr>
                <w:del w:id="410" w:author="MCC160" w:date="2021-02-25T18:41:00Z"/>
                <w:b/>
                <w:bCs/>
                <w:szCs w:val="18"/>
                <w:highlight w:val="yellow"/>
                <w:rPrChange w:id="411" w:author="MCC160" w:date="2021-02-25T18:41:00Z">
                  <w:rPr>
                    <w:del w:id="412" w:author="MCC160" w:date="2021-02-25T18:41:00Z"/>
                    <w:b/>
                    <w:bCs/>
                    <w:szCs w:val="18"/>
                  </w:rPr>
                </w:rPrChange>
              </w:rPr>
            </w:pPr>
            <w:del w:id="413" w:author="MCC160" w:date="2021-02-25T18:41:00Z">
              <w:r w:rsidRPr="001F1B4D" w:rsidDel="001F1B4D">
                <w:rPr>
                  <w:bCs/>
                  <w:szCs w:val="18"/>
                  <w:highlight w:val="yellow"/>
                  <w:rPrChange w:id="414" w:author="MCC160" w:date="2021-02-25T18:41:00Z">
                    <w:rPr>
                      <w:bCs/>
                      <w:szCs w:val="18"/>
                    </w:rPr>
                  </w:rPrChange>
                </w:rPr>
                <w:delText xml:space="preserve">  delta-seconds</w:delText>
              </w:r>
            </w:del>
          </w:p>
        </w:tc>
        <w:tc>
          <w:tcPr>
            <w:tcW w:w="2126" w:type="dxa"/>
          </w:tcPr>
          <w:p w14:paraId="1CC96ADD" w14:textId="12DDF017" w:rsidR="00F86C52" w:rsidRPr="001F1B4D" w:rsidDel="001F1B4D" w:rsidRDefault="00F86C52" w:rsidP="005830F3">
            <w:pPr>
              <w:pStyle w:val="TAL"/>
              <w:keepNext w:val="0"/>
              <w:keepLines w:val="0"/>
              <w:rPr>
                <w:del w:id="415" w:author="MCC160" w:date="2021-02-25T18:41:00Z"/>
                <w:highlight w:val="yellow"/>
                <w:rPrChange w:id="416" w:author="MCC160" w:date="2021-02-25T18:41:00Z">
                  <w:rPr>
                    <w:del w:id="417" w:author="MCC160" w:date="2021-02-25T18:41:00Z"/>
                  </w:rPr>
                </w:rPrChange>
              </w:rPr>
            </w:pPr>
            <w:del w:id="418" w:author="MCC160" w:date="2021-02-25T18:41:00Z">
              <w:r w:rsidRPr="001F1B4D" w:rsidDel="001F1B4D">
                <w:rPr>
                  <w:szCs w:val="18"/>
                  <w:highlight w:val="yellow"/>
                  <w:rPrChange w:id="419" w:author="MCC160" w:date="2021-02-25T18:41:00Z">
                    <w:rPr>
                      <w:szCs w:val="18"/>
                    </w:rPr>
                  </w:rPrChange>
                </w:rPr>
                <w:delText>"4294967295"</w:delText>
              </w:r>
            </w:del>
          </w:p>
        </w:tc>
        <w:tc>
          <w:tcPr>
            <w:tcW w:w="2126" w:type="dxa"/>
            <w:tcBorders>
              <w:top w:val="single" w:sz="4" w:space="0" w:color="auto"/>
              <w:bottom w:val="single" w:sz="4" w:space="0" w:color="auto"/>
            </w:tcBorders>
          </w:tcPr>
          <w:p w14:paraId="761563A5" w14:textId="67504DF6" w:rsidR="00F86C52" w:rsidRPr="001F1B4D" w:rsidDel="001F1B4D" w:rsidRDefault="00F86C52" w:rsidP="005830F3">
            <w:pPr>
              <w:pStyle w:val="TAL"/>
              <w:rPr>
                <w:del w:id="420" w:author="MCC160" w:date="2021-02-25T18:41:00Z"/>
                <w:highlight w:val="yellow"/>
                <w:rPrChange w:id="421" w:author="MCC160" w:date="2021-02-25T18:41:00Z">
                  <w:rPr>
                    <w:del w:id="422" w:author="MCC160" w:date="2021-02-25T18:41:00Z"/>
                  </w:rPr>
                </w:rPrChange>
              </w:rPr>
            </w:pPr>
          </w:p>
        </w:tc>
        <w:tc>
          <w:tcPr>
            <w:tcW w:w="1418" w:type="dxa"/>
          </w:tcPr>
          <w:p w14:paraId="2D9C9619" w14:textId="0ECBCBA2" w:rsidR="00F86C52" w:rsidRPr="001F1B4D" w:rsidDel="001F1B4D" w:rsidRDefault="00F86C52" w:rsidP="005830F3">
            <w:pPr>
              <w:pStyle w:val="TAL"/>
              <w:rPr>
                <w:del w:id="423" w:author="MCC160" w:date="2021-02-25T18:41:00Z"/>
                <w:highlight w:val="yellow"/>
                <w:rPrChange w:id="424" w:author="MCC160" w:date="2021-02-25T18:41:00Z">
                  <w:rPr>
                    <w:del w:id="425" w:author="MCC160" w:date="2021-02-25T18:41:00Z"/>
                  </w:rPr>
                </w:rPrChange>
              </w:rPr>
            </w:pPr>
          </w:p>
        </w:tc>
        <w:tc>
          <w:tcPr>
            <w:tcW w:w="1134" w:type="dxa"/>
          </w:tcPr>
          <w:p w14:paraId="6B36F8F3" w14:textId="3B4FC398" w:rsidR="00F86C52" w:rsidRPr="001F1B4D" w:rsidDel="001F1B4D" w:rsidRDefault="00F86C52" w:rsidP="005830F3">
            <w:pPr>
              <w:pStyle w:val="TAL"/>
              <w:rPr>
                <w:del w:id="426" w:author="MCC160" w:date="2021-02-25T18:41:00Z"/>
                <w:highlight w:val="yellow"/>
                <w:rPrChange w:id="427" w:author="MCC160" w:date="2021-02-25T18:41:00Z">
                  <w:rPr>
                    <w:del w:id="428" w:author="MCC160" w:date="2021-02-25T18:41:00Z"/>
                  </w:rPr>
                </w:rPrChange>
              </w:rPr>
            </w:pPr>
          </w:p>
        </w:tc>
      </w:tr>
      <w:tr w:rsidR="00F86C52" w:rsidRPr="00AA36EF" w:rsidDel="00974374" w14:paraId="2FD6376A" w14:textId="30E7708E" w:rsidTr="005830F3">
        <w:trPr>
          <w:del w:id="429" w:author="MCC160" w:date="2021-01-18T10:23:00Z"/>
        </w:trPr>
        <w:tc>
          <w:tcPr>
            <w:tcW w:w="2835" w:type="dxa"/>
          </w:tcPr>
          <w:p w14:paraId="1810540F" w14:textId="320E8356" w:rsidR="00F86C52" w:rsidRPr="00AA36EF" w:rsidDel="00974374" w:rsidRDefault="00F86C52" w:rsidP="005830F3">
            <w:pPr>
              <w:pStyle w:val="TAL"/>
              <w:rPr>
                <w:del w:id="430" w:author="MCC160" w:date="2021-01-18T10:23:00Z"/>
                <w:rFonts w:eastAsia="Calibri" w:cs="Arial"/>
                <w:b/>
                <w:szCs w:val="18"/>
              </w:rPr>
            </w:pPr>
            <w:del w:id="431" w:author="MCC160" w:date="2021-01-18T10:23:00Z">
              <w:r w:rsidRPr="00AA36EF" w:rsidDel="00974374">
                <w:rPr>
                  <w:rFonts w:cs="Arial"/>
                  <w:b/>
                  <w:bCs/>
                  <w:szCs w:val="18"/>
                </w:rPr>
                <w:lastRenderedPageBreak/>
                <w:delText>Content-Type</w:delText>
              </w:r>
            </w:del>
          </w:p>
        </w:tc>
        <w:tc>
          <w:tcPr>
            <w:tcW w:w="2126" w:type="dxa"/>
          </w:tcPr>
          <w:p w14:paraId="45757CD8" w14:textId="71D135CF" w:rsidR="00F86C52" w:rsidRPr="00AA36EF" w:rsidDel="00974374" w:rsidRDefault="00F86C52" w:rsidP="005830F3">
            <w:pPr>
              <w:pStyle w:val="TAL"/>
              <w:rPr>
                <w:del w:id="432" w:author="MCC160" w:date="2021-01-18T10:23:00Z"/>
                <w:szCs w:val="18"/>
              </w:rPr>
            </w:pPr>
          </w:p>
        </w:tc>
        <w:tc>
          <w:tcPr>
            <w:tcW w:w="2126" w:type="dxa"/>
            <w:tcBorders>
              <w:top w:val="single" w:sz="4" w:space="0" w:color="auto"/>
              <w:bottom w:val="single" w:sz="4" w:space="0" w:color="auto"/>
            </w:tcBorders>
          </w:tcPr>
          <w:p w14:paraId="4743498D" w14:textId="020A2F8D" w:rsidR="00F86C52" w:rsidRPr="00AA36EF" w:rsidDel="00974374" w:rsidRDefault="00F86C52" w:rsidP="005830F3">
            <w:pPr>
              <w:pStyle w:val="TAL"/>
              <w:rPr>
                <w:del w:id="433" w:author="MCC160" w:date="2021-01-18T10:23:00Z"/>
              </w:rPr>
            </w:pPr>
          </w:p>
        </w:tc>
        <w:tc>
          <w:tcPr>
            <w:tcW w:w="1418" w:type="dxa"/>
          </w:tcPr>
          <w:p w14:paraId="7B699351" w14:textId="5BCEF6AF" w:rsidR="00F86C52" w:rsidRPr="00AA36EF" w:rsidDel="00974374" w:rsidRDefault="00F86C52" w:rsidP="005830F3">
            <w:pPr>
              <w:pStyle w:val="TAL"/>
              <w:rPr>
                <w:del w:id="434" w:author="MCC160" w:date="2021-01-18T10:23:00Z"/>
              </w:rPr>
            </w:pPr>
          </w:p>
        </w:tc>
        <w:tc>
          <w:tcPr>
            <w:tcW w:w="1134" w:type="dxa"/>
          </w:tcPr>
          <w:p w14:paraId="1C457640" w14:textId="2DDA75D6" w:rsidR="00F86C52" w:rsidRPr="00AA36EF" w:rsidDel="00974374" w:rsidRDefault="00F86C52" w:rsidP="005830F3">
            <w:pPr>
              <w:pStyle w:val="TAL"/>
              <w:rPr>
                <w:del w:id="435" w:author="MCC160" w:date="2021-01-18T10:23:00Z"/>
              </w:rPr>
            </w:pPr>
          </w:p>
        </w:tc>
      </w:tr>
      <w:tr w:rsidR="00F86C52" w:rsidRPr="00AA36EF" w:rsidDel="00974374" w14:paraId="755940AE" w14:textId="2B3F26A1" w:rsidTr="005830F3">
        <w:trPr>
          <w:del w:id="436" w:author="MCC160" w:date="2021-01-18T10:23:00Z"/>
        </w:trPr>
        <w:tc>
          <w:tcPr>
            <w:tcW w:w="2835" w:type="dxa"/>
          </w:tcPr>
          <w:p w14:paraId="48189FE5" w14:textId="5771BB11" w:rsidR="00F86C52" w:rsidRPr="00AA36EF" w:rsidDel="00974374" w:rsidRDefault="00F86C52" w:rsidP="005830F3">
            <w:pPr>
              <w:pStyle w:val="TAL"/>
              <w:rPr>
                <w:del w:id="437" w:author="MCC160" w:date="2021-01-18T10:23:00Z"/>
                <w:rFonts w:eastAsia="Calibri"/>
              </w:rPr>
            </w:pPr>
            <w:del w:id="438" w:author="MCC160" w:date="2021-01-18T10:23:00Z">
              <w:r w:rsidRPr="00AA36EF" w:rsidDel="00974374">
                <w:rPr>
                  <w:rFonts w:cs="Arial"/>
                  <w:b/>
                  <w:bCs/>
                  <w:szCs w:val="18"/>
                </w:rPr>
                <w:delText xml:space="preserve">  Content-Length</w:delText>
              </w:r>
            </w:del>
          </w:p>
        </w:tc>
        <w:tc>
          <w:tcPr>
            <w:tcW w:w="2126" w:type="dxa"/>
          </w:tcPr>
          <w:p w14:paraId="73BAEB7B" w14:textId="36CAC0FD" w:rsidR="00F86C52" w:rsidRPr="00AA36EF" w:rsidDel="00974374" w:rsidRDefault="00F86C52" w:rsidP="005830F3">
            <w:pPr>
              <w:pStyle w:val="TAL"/>
              <w:rPr>
                <w:del w:id="439" w:author="MCC160" w:date="2021-01-18T10:23:00Z"/>
                <w:szCs w:val="18"/>
              </w:rPr>
            </w:pPr>
            <w:del w:id="440" w:author="MCC160" w:date="2021-01-18T10:23:00Z">
              <w:r w:rsidRPr="00AA36EF" w:rsidDel="00974374">
                <w:rPr>
                  <w:rFonts w:cs="Arial"/>
                  <w:szCs w:val="18"/>
                </w:rPr>
                <w:delText>"</w:delText>
              </w:r>
              <w:r w:rsidRPr="00AA36EF" w:rsidDel="00974374">
                <w:rPr>
                  <w:szCs w:val="18"/>
                </w:rPr>
                <w:delText>0"</w:delText>
              </w:r>
            </w:del>
          </w:p>
        </w:tc>
        <w:tc>
          <w:tcPr>
            <w:tcW w:w="2126" w:type="dxa"/>
            <w:tcBorders>
              <w:top w:val="single" w:sz="4" w:space="0" w:color="auto"/>
              <w:bottom w:val="single" w:sz="4" w:space="0" w:color="auto"/>
            </w:tcBorders>
          </w:tcPr>
          <w:p w14:paraId="64E8BEF9" w14:textId="1B5A7AFC" w:rsidR="00F86C52" w:rsidRPr="00AA36EF" w:rsidDel="00974374" w:rsidRDefault="00F86C52" w:rsidP="005830F3">
            <w:pPr>
              <w:pStyle w:val="TAL"/>
              <w:rPr>
                <w:del w:id="441" w:author="MCC160" w:date="2021-01-18T10:23:00Z"/>
              </w:rPr>
            </w:pPr>
          </w:p>
        </w:tc>
        <w:tc>
          <w:tcPr>
            <w:tcW w:w="1418" w:type="dxa"/>
          </w:tcPr>
          <w:p w14:paraId="4FF348DF" w14:textId="792CDD8D" w:rsidR="00F86C52" w:rsidRPr="00AA36EF" w:rsidDel="00974374" w:rsidRDefault="00F86C52" w:rsidP="005830F3">
            <w:pPr>
              <w:pStyle w:val="TAL"/>
              <w:rPr>
                <w:del w:id="442" w:author="MCC160" w:date="2021-01-18T10:23:00Z"/>
              </w:rPr>
            </w:pPr>
          </w:p>
        </w:tc>
        <w:tc>
          <w:tcPr>
            <w:tcW w:w="1134" w:type="dxa"/>
          </w:tcPr>
          <w:p w14:paraId="433F7ADD" w14:textId="493C596A" w:rsidR="00F86C52" w:rsidRPr="00AA36EF" w:rsidDel="00974374" w:rsidRDefault="00F86C52" w:rsidP="005830F3">
            <w:pPr>
              <w:pStyle w:val="TAL"/>
              <w:rPr>
                <w:del w:id="443" w:author="MCC160" w:date="2021-01-18T10:23:00Z"/>
              </w:rPr>
            </w:pPr>
          </w:p>
        </w:tc>
      </w:tr>
      <w:tr w:rsidR="00F86C52" w:rsidRPr="00AA36EF" w:rsidDel="000B6D17" w14:paraId="1F7B0230" w14:textId="0773E940" w:rsidTr="005830F3">
        <w:trPr>
          <w:del w:id="444" w:author="MCC160" w:date="2021-01-24T14:06:00Z"/>
        </w:trPr>
        <w:tc>
          <w:tcPr>
            <w:tcW w:w="2835" w:type="dxa"/>
            <w:tcBorders>
              <w:top w:val="single" w:sz="4" w:space="0" w:color="auto"/>
              <w:left w:val="single" w:sz="4" w:space="0" w:color="auto"/>
              <w:bottom w:val="single" w:sz="4" w:space="0" w:color="auto"/>
              <w:right w:val="single" w:sz="4" w:space="0" w:color="auto"/>
            </w:tcBorders>
            <w:vAlign w:val="center"/>
          </w:tcPr>
          <w:p w14:paraId="7C134F97" w14:textId="63D4C052" w:rsidR="00F86C52" w:rsidRPr="00AA36EF" w:rsidDel="000B6D17" w:rsidRDefault="00F86C52" w:rsidP="005830F3">
            <w:pPr>
              <w:pStyle w:val="TAL"/>
              <w:rPr>
                <w:del w:id="445" w:author="MCC160" w:date="2021-01-24T14:06:00Z"/>
                <w:rFonts w:eastAsia="Calibri" w:cs="Arial"/>
                <w:b/>
                <w:szCs w:val="18"/>
              </w:rPr>
            </w:pPr>
            <w:del w:id="446" w:author="MCC160" w:date="2021-01-18T10:23:00Z">
              <w:r w:rsidRPr="00AA36EF" w:rsidDel="00974374">
                <w:rPr>
                  <w:rFonts w:cs="Arial"/>
                  <w:b/>
                  <w:szCs w:val="18"/>
                </w:rPr>
                <w:delText xml:space="preserve">    </w:delText>
              </w:r>
            </w:del>
            <w:del w:id="447" w:author="MCC160" w:date="2021-01-24T14:06:00Z">
              <w:r w:rsidRPr="00AA36EF" w:rsidDel="000B6D17">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BE141C7" w14:textId="67792D27" w:rsidR="00F86C52" w:rsidRPr="00AA36EF" w:rsidDel="000B6D17" w:rsidRDefault="00F86C52" w:rsidP="005830F3">
            <w:pPr>
              <w:pStyle w:val="TAL"/>
              <w:rPr>
                <w:del w:id="448" w:author="MCC160" w:date="2021-01-24T14:06:00Z"/>
                <w:szCs w:val="18"/>
              </w:rPr>
            </w:pPr>
            <w:del w:id="449" w:author="MCC160" w:date="2021-01-24T14:06:00Z">
              <w:r w:rsidRPr="00AA36EF" w:rsidDel="000B6D17">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BA534C0" w14:textId="7F7B9391" w:rsidR="00F86C52" w:rsidRPr="00AA36EF" w:rsidDel="000B6D17" w:rsidRDefault="00F86C52" w:rsidP="005830F3">
            <w:pPr>
              <w:pStyle w:val="TAL"/>
              <w:rPr>
                <w:del w:id="450" w:author="MCC160" w:date="2021-01-24T14:06:00Z"/>
              </w:rPr>
            </w:pPr>
            <w:del w:id="451" w:author="MCC160" w:date="2021-01-24T14:06:00Z">
              <w:r w:rsidRPr="00AA36EF" w:rsidDel="000B6D17">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BE59233" w14:textId="42D91B22" w:rsidR="00F86C52" w:rsidRPr="00AA36EF" w:rsidDel="000B6D17" w:rsidRDefault="00F86C52" w:rsidP="005830F3">
            <w:pPr>
              <w:pStyle w:val="TAL"/>
              <w:rPr>
                <w:del w:id="452" w:author="MCC160" w:date="2021-01-24T14:0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26904F" w14:textId="1DF2D220" w:rsidR="00F86C52" w:rsidRPr="00AA36EF" w:rsidDel="000B6D17" w:rsidRDefault="00F86C52" w:rsidP="005830F3">
            <w:pPr>
              <w:pStyle w:val="TAL"/>
              <w:rPr>
                <w:del w:id="453" w:author="MCC160" w:date="2021-01-24T14:06:00Z"/>
              </w:rPr>
            </w:pPr>
          </w:p>
        </w:tc>
      </w:tr>
    </w:tbl>
    <w:p w14:paraId="4D0FBCF6" w14:textId="77777777" w:rsidR="00F86C52" w:rsidRPr="00AA36EF" w:rsidRDefault="00F86C52" w:rsidP="00F86C52">
      <w:pPr>
        <w:rPr>
          <w:lang w:eastAsia="ja-JP"/>
        </w:rPr>
      </w:pPr>
    </w:p>
    <w:p w14:paraId="6FD0F4D1" w14:textId="77777777" w:rsidR="00F86C52" w:rsidRPr="00AA36EF" w:rsidRDefault="00F86C52" w:rsidP="00F86C52">
      <w:pPr>
        <w:pStyle w:val="TH"/>
      </w:pPr>
      <w:r w:rsidRPr="00AA36EF">
        <w:t>Table 5.3.3.3-12: SIP PUBLISH (steps 6, 43,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54">
          <w:tblGrid>
            <w:gridCol w:w="2835"/>
            <w:gridCol w:w="2126"/>
            <w:gridCol w:w="2126"/>
            <w:gridCol w:w="1418"/>
            <w:gridCol w:w="1134"/>
          </w:tblGrid>
        </w:tblGridChange>
      </w:tblGrid>
      <w:tr w:rsidR="00F86C52" w:rsidRPr="00AA36EF" w14:paraId="2909C7A2" w14:textId="77777777" w:rsidTr="005830F3">
        <w:tc>
          <w:tcPr>
            <w:tcW w:w="9639" w:type="dxa"/>
            <w:gridSpan w:val="5"/>
          </w:tcPr>
          <w:p w14:paraId="3E4CF2C2" w14:textId="0F66C073" w:rsidR="00F86C52" w:rsidRPr="00AA36EF" w:rsidRDefault="00F86C52" w:rsidP="005830F3">
            <w:pPr>
              <w:pStyle w:val="TAL"/>
            </w:pPr>
            <w:r w:rsidRPr="00AA36EF">
              <w:t>Derivation Path: TS 36.579-1 [2], Table 5.5.2.11-1</w:t>
            </w:r>
            <w:ins w:id="455" w:author="MCC160" w:date="2021-01-24T11:04:00Z">
              <w:r w:rsidR="00121D73" w:rsidRPr="00AA36EF">
                <w:t xml:space="preserve"> with condition </w:t>
              </w:r>
            </w:ins>
            <w:ins w:id="456" w:author="MCC160" w:date="2021-01-24T11:05:00Z">
              <w:r w:rsidR="00121D73" w:rsidRPr="00AA36EF">
                <w:t>PRESENCE-EVENT</w:t>
              </w:r>
            </w:ins>
          </w:p>
        </w:tc>
      </w:tr>
      <w:tr w:rsidR="00F86C52" w:rsidRPr="00AA36EF" w14:paraId="5768F815" w14:textId="77777777" w:rsidTr="005830F3">
        <w:tc>
          <w:tcPr>
            <w:tcW w:w="2835" w:type="dxa"/>
          </w:tcPr>
          <w:p w14:paraId="773C4C71" w14:textId="77777777" w:rsidR="00F86C52" w:rsidRPr="00AA36EF" w:rsidRDefault="00F86C52" w:rsidP="005830F3">
            <w:pPr>
              <w:pStyle w:val="TAH"/>
            </w:pPr>
            <w:r w:rsidRPr="00AA36EF">
              <w:t>Information Element</w:t>
            </w:r>
          </w:p>
        </w:tc>
        <w:tc>
          <w:tcPr>
            <w:tcW w:w="2126" w:type="dxa"/>
          </w:tcPr>
          <w:p w14:paraId="5F4D8CE6" w14:textId="77777777" w:rsidR="00F86C52" w:rsidRPr="00AA36EF" w:rsidRDefault="00F86C52" w:rsidP="005830F3">
            <w:pPr>
              <w:pStyle w:val="TAH"/>
            </w:pPr>
            <w:r w:rsidRPr="00AA36EF">
              <w:t>Value/remark</w:t>
            </w:r>
          </w:p>
        </w:tc>
        <w:tc>
          <w:tcPr>
            <w:tcW w:w="2126" w:type="dxa"/>
            <w:tcBorders>
              <w:bottom w:val="single" w:sz="4" w:space="0" w:color="auto"/>
            </w:tcBorders>
          </w:tcPr>
          <w:p w14:paraId="3D234B84" w14:textId="77777777" w:rsidR="00F86C52" w:rsidRPr="00AA36EF" w:rsidRDefault="00F86C52" w:rsidP="005830F3">
            <w:pPr>
              <w:pStyle w:val="TAH"/>
            </w:pPr>
            <w:r w:rsidRPr="00AA36EF">
              <w:t>Comment</w:t>
            </w:r>
          </w:p>
        </w:tc>
        <w:tc>
          <w:tcPr>
            <w:tcW w:w="1418" w:type="dxa"/>
          </w:tcPr>
          <w:p w14:paraId="0E14D961" w14:textId="77777777" w:rsidR="00F86C52" w:rsidRPr="00AA36EF" w:rsidRDefault="00F86C52" w:rsidP="005830F3">
            <w:pPr>
              <w:pStyle w:val="TAH"/>
            </w:pPr>
            <w:r w:rsidRPr="00AA36EF">
              <w:t>Reference</w:t>
            </w:r>
          </w:p>
        </w:tc>
        <w:tc>
          <w:tcPr>
            <w:tcW w:w="1134" w:type="dxa"/>
          </w:tcPr>
          <w:p w14:paraId="50E40A38" w14:textId="77777777" w:rsidR="00F86C52" w:rsidRPr="00AA36EF" w:rsidRDefault="00F86C52" w:rsidP="005830F3">
            <w:pPr>
              <w:pStyle w:val="TAH"/>
            </w:pPr>
            <w:r w:rsidRPr="00AA36EF">
              <w:t>Condition</w:t>
            </w:r>
          </w:p>
        </w:tc>
      </w:tr>
      <w:tr w:rsidR="00F86C52" w:rsidRPr="00AA36EF" w:rsidDel="00974374" w14:paraId="24C3F826" w14:textId="0F5AE6F2" w:rsidTr="005830F3">
        <w:trPr>
          <w:del w:id="457" w:author="MCC160" w:date="2021-01-18T10:23:00Z"/>
        </w:trPr>
        <w:tc>
          <w:tcPr>
            <w:tcW w:w="2835" w:type="dxa"/>
            <w:tcBorders>
              <w:top w:val="single" w:sz="4" w:space="0" w:color="auto"/>
              <w:left w:val="single" w:sz="4" w:space="0" w:color="auto"/>
              <w:bottom w:val="single" w:sz="4" w:space="0" w:color="auto"/>
              <w:right w:val="single" w:sz="4" w:space="0" w:color="auto"/>
            </w:tcBorders>
          </w:tcPr>
          <w:p w14:paraId="7102337D" w14:textId="5EAC59B3" w:rsidR="00F86C52" w:rsidRPr="00AA36EF" w:rsidDel="00974374" w:rsidRDefault="00F86C52" w:rsidP="005830F3">
            <w:pPr>
              <w:pStyle w:val="TAL"/>
              <w:rPr>
                <w:del w:id="458" w:author="MCC160" w:date="2021-01-18T10:23:00Z"/>
                <w:b/>
              </w:rPr>
            </w:pPr>
            <w:del w:id="459" w:author="MCC160" w:date="2021-01-18T10:23: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7C7E37E5" w14:textId="14FA13ED" w:rsidR="00F86C52" w:rsidRPr="00AA36EF" w:rsidDel="00974374" w:rsidRDefault="00F86C52" w:rsidP="005830F3">
            <w:pPr>
              <w:pStyle w:val="TAL"/>
              <w:rPr>
                <w:del w:id="460" w:author="MCC160" w:date="2021-01-18T10:23:00Z"/>
              </w:rPr>
            </w:pPr>
          </w:p>
        </w:tc>
        <w:tc>
          <w:tcPr>
            <w:tcW w:w="2126" w:type="dxa"/>
            <w:tcBorders>
              <w:top w:val="single" w:sz="4" w:space="0" w:color="auto"/>
              <w:left w:val="single" w:sz="4" w:space="0" w:color="auto"/>
              <w:bottom w:val="single" w:sz="4" w:space="0" w:color="auto"/>
              <w:right w:val="single" w:sz="4" w:space="0" w:color="auto"/>
            </w:tcBorders>
          </w:tcPr>
          <w:p w14:paraId="11334534" w14:textId="58DB3427" w:rsidR="00F86C52" w:rsidRPr="00AA36EF" w:rsidDel="00974374" w:rsidRDefault="00F86C52" w:rsidP="005830F3">
            <w:pPr>
              <w:pStyle w:val="TAL"/>
              <w:rPr>
                <w:del w:id="461" w:author="MCC160" w:date="2021-01-18T10:23:00Z"/>
              </w:rPr>
            </w:pPr>
          </w:p>
        </w:tc>
        <w:tc>
          <w:tcPr>
            <w:tcW w:w="1418" w:type="dxa"/>
            <w:tcBorders>
              <w:top w:val="single" w:sz="4" w:space="0" w:color="auto"/>
              <w:left w:val="single" w:sz="4" w:space="0" w:color="auto"/>
              <w:bottom w:val="single" w:sz="4" w:space="0" w:color="auto"/>
              <w:right w:val="single" w:sz="4" w:space="0" w:color="auto"/>
            </w:tcBorders>
          </w:tcPr>
          <w:p w14:paraId="76F29CDA" w14:textId="6C6C99D3" w:rsidR="00F86C52" w:rsidRPr="00AA36EF" w:rsidDel="00974374" w:rsidRDefault="00F86C52" w:rsidP="005830F3">
            <w:pPr>
              <w:pStyle w:val="TAL"/>
              <w:rPr>
                <w:del w:id="462" w:author="MCC160" w:date="2021-01-18T10:23:00Z"/>
              </w:rPr>
            </w:pPr>
          </w:p>
        </w:tc>
        <w:tc>
          <w:tcPr>
            <w:tcW w:w="1134" w:type="dxa"/>
            <w:tcBorders>
              <w:top w:val="single" w:sz="4" w:space="0" w:color="auto"/>
              <w:left w:val="single" w:sz="4" w:space="0" w:color="auto"/>
              <w:bottom w:val="single" w:sz="4" w:space="0" w:color="auto"/>
              <w:right w:val="single" w:sz="4" w:space="0" w:color="auto"/>
            </w:tcBorders>
          </w:tcPr>
          <w:p w14:paraId="5478438A" w14:textId="1D5635CE" w:rsidR="00F86C52" w:rsidRPr="00AA36EF" w:rsidDel="00974374" w:rsidRDefault="00F86C52" w:rsidP="005830F3">
            <w:pPr>
              <w:pStyle w:val="TAL"/>
              <w:rPr>
                <w:del w:id="463" w:author="MCC160" w:date="2021-01-18T10:23:00Z"/>
              </w:rPr>
            </w:pPr>
          </w:p>
        </w:tc>
      </w:tr>
      <w:tr w:rsidR="00F86C52" w:rsidRPr="00AA36EF" w:rsidDel="00974374" w14:paraId="36B75276" w14:textId="6DA42CD2" w:rsidTr="005830F3">
        <w:trPr>
          <w:del w:id="464" w:author="MCC160" w:date="2021-01-18T10:23:00Z"/>
        </w:trPr>
        <w:tc>
          <w:tcPr>
            <w:tcW w:w="2835" w:type="dxa"/>
            <w:tcBorders>
              <w:top w:val="single" w:sz="4" w:space="0" w:color="auto"/>
              <w:left w:val="single" w:sz="4" w:space="0" w:color="auto"/>
              <w:bottom w:val="single" w:sz="4" w:space="0" w:color="auto"/>
              <w:right w:val="single" w:sz="4" w:space="0" w:color="auto"/>
            </w:tcBorders>
          </w:tcPr>
          <w:p w14:paraId="0D139CAE" w14:textId="06E6E60B" w:rsidR="00F86C52" w:rsidRPr="00AA36EF" w:rsidDel="00974374" w:rsidRDefault="00F86C52" w:rsidP="005830F3">
            <w:pPr>
              <w:pStyle w:val="TAL"/>
              <w:rPr>
                <w:del w:id="465" w:author="MCC160" w:date="2021-01-18T10:23:00Z"/>
                <w:b/>
              </w:rPr>
            </w:pPr>
            <w:del w:id="466" w:author="MCC160" w:date="2021-01-18T10:23: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446E6EA4" w14:textId="6313F149" w:rsidR="00F86C52" w:rsidRPr="00AA36EF" w:rsidDel="00974374" w:rsidRDefault="00F86C52" w:rsidP="005830F3">
            <w:pPr>
              <w:pStyle w:val="TAL"/>
              <w:rPr>
                <w:del w:id="467" w:author="MCC160" w:date="2021-01-18T10:23:00Z"/>
              </w:rPr>
            </w:pPr>
          </w:p>
        </w:tc>
        <w:tc>
          <w:tcPr>
            <w:tcW w:w="2126" w:type="dxa"/>
            <w:tcBorders>
              <w:top w:val="single" w:sz="4" w:space="0" w:color="auto"/>
              <w:left w:val="single" w:sz="4" w:space="0" w:color="auto"/>
              <w:bottom w:val="single" w:sz="4" w:space="0" w:color="auto"/>
              <w:right w:val="single" w:sz="4" w:space="0" w:color="auto"/>
            </w:tcBorders>
          </w:tcPr>
          <w:p w14:paraId="5B976297" w14:textId="0F1C6DB1" w:rsidR="00F86C52" w:rsidRPr="00AA36EF" w:rsidDel="00974374" w:rsidRDefault="00F86C52" w:rsidP="005830F3">
            <w:pPr>
              <w:pStyle w:val="TAL"/>
              <w:rPr>
                <w:del w:id="468" w:author="MCC160" w:date="2021-01-18T10:23:00Z"/>
              </w:rPr>
            </w:pPr>
          </w:p>
        </w:tc>
        <w:tc>
          <w:tcPr>
            <w:tcW w:w="1418" w:type="dxa"/>
            <w:tcBorders>
              <w:top w:val="single" w:sz="4" w:space="0" w:color="auto"/>
              <w:left w:val="single" w:sz="4" w:space="0" w:color="auto"/>
              <w:bottom w:val="single" w:sz="4" w:space="0" w:color="auto"/>
              <w:right w:val="single" w:sz="4" w:space="0" w:color="auto"/>
            </w:tcBorders>
          </w:tcPr>
          <w:p w14:paraId="59AE32F7" w14:textId="50A8CF8E" w:rsidR="00F86C52" w:rsidRPr="00AA36EF" w:rsidDel="00974374" w:rsidRDefault="00F86C52" w:rsidP="005830F3">
            <w:pPr>
              <w:pStyle w:val="TAL"/>
              <w:rPr>
                <w:del w:id="469" w:author="MCC160" w:date="2021-01-18T10:23:00Z"/>
              </w:rPr>
            </w:pPr>
          </w:p>
        </w:tc>
        <w:tc>
          <w:tcPr>
            <w:tcW w:w="1134" w:type="dxa"/>
            <w:tcBorders>
              <w:top w:val="single" w:sz="4" w:space="0" w:color="auto"/>
              <w:left w:val="single" w:sz="4" w:space="0" w:color="auto"/>
              <w:bottom w:val="single" w:sz="4" w:space="0" w:color="auto"/>
              <w:right w:val="single" w:sz="4" w:space="0" w:color="auto"/>
            </w:tcBorders>
          </w:tcPr>
          <w:p w14:paraId="0AE60E18" w14:textId="772F5386" w:rsidR="00F86C52" w:rsidRPr="00AA36EF" w:rsidDel="00974374" w:rsidRDefault="00F86C52" w:rsidP="005830F3">
            <w:pPr>
              <w:pStyle w:val="TAL"/>
              <w:rPr>
                <w:del w:id="470" w:author="MCC160" w:date="2021-01-18T10:23:00Z"/>
              </w:rPr>
            </w:pPr>
          </w:p>
        </w:tc>
      </w:tr>
      <w:tr w:rsidR="00F86C52" w:rsidRPr="00AA36EF" w14:paraId="45057279" w14:textId="77777777" w:rsidTr="005830F3">
        <w:tc>
          <w:tcPr>
            <w:tcW w:w="2835" w:type="dxa"/>
            <w:tcBorders>
              <w:top w:val="single" w:sz="4" w:space="0" w:color="auto"/>
              <w:left w:val="single" w:sz="4" w:space="0" w:color="auto"/>
              <w:bottom w:val="single" w:sz="4" w:space="0" w:color="auto"/>
              <w:right w:val="single" w:sz="4" w:space="0" w:color="auto"/>
            </w:tcBorders>
          </w:tcPr>
          <w:p w14:paraId="31E344FF" w14:textId="77777777" w:rsidR="00F86C52" w:rsidRPr="00AA36EF" w:rsidRDefault="00F86C52" w:rsidP="005830F3">
            <w:pPr>
              <w:pStyle w:val="TAL"/>
              <w:rPr>
                <w:b/>
              </w:rPr>
            </w:pPr>
            <w:del w:id="471" w:author="MCC160" w:date="2021-01-18T10:23: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76DAB317"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3F156BFF"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33DCEC2E"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3D5D72AF" w14:textId="77777777" w:rsidR="00F86C52" w:rsidRPr="00AA36EF" w:rsidRDefault="00F86C52" w:rsidP="005830F3">
            <w:pPr>
              <w:pStyle w:val="TAL"/>
            </w:pPr>
          </w:p>
        </w:tc>
      </w:tr>
      <w:tr w:rsidR="00121D73" w:rsidRPr="00AA36EF" w14:paraId="59281B77" w14:textId="77777777" w:rsidTr="005830F3">
        <w:trPr>
          <w:ins w:id="472" w:author="MCC160" w:date="2021-01-18T10:23:00Z"/>
        </w:trPr>
        <w:tc>
          <w:tcPr>
            <w:tcW w:w="2835" w:type="dxa"/>
            <w:tcBorders>
              <w:top w:val="single" w:sz="4" w:space="0" w:color="auto"/>
              <w:left w:val="single" w:sz="4" w:space="0" w:color="auto"/>
              <w:bottom w:val="single" w:sz="4" w:space="0" w:color="auto"/>
              <w:right w:val="single" w:sz="4" w:space="0" w:color="auto"/>
            </w:tcBorders>
          </w:tcPr>
          <w:p w14:paraId="344B7952" w14:textId="518E03A8" w:rsidR="00121D73" w:rsidRPr="00AA36EF" w:rsidDel="00974374" w:rsidRDefault="00121D73" w:rsidP="00121D73">
            <w:pPr>
              <w:pStyle w:val="TAL"/>
              <w:rPr>
                <w:ins w:id="473" w:author="MCC160" w:date="2021-01-18T10:23:00Z"/>
                <w:b/>
              </w:rPr>
            </w:pPr>
            <w:ins w:id="474" w:author="MCC160" w:date="2021-01-18T10:23: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E79FEB4" w14:textId="77777777" w:rsidR="00121D73" w:rsidRPr="00AA36EF" w:rsidRDefault="00121D73" w:rsidP="00121D73">
            <w:pPr>
              <w:pStyle w:val="TAL"/>
              <w:rPr>
                <w:ins w:id="475" w:author="MCC160" w:date="2021-01-18T10:23:00Z"/>
              </w:rPr>
            </w:pPr>
          </w:p>
        </w:tc>
        <w:tc>
          <w:tcPr>
            <w:tcW w:w="2126" w:type="dxa"/>
            <w:tcBorders>
              <w:top w:val="single" w:sz="4" w:space="0" w:color="auto"/>
              <w:left w:val="single" w:sz="4" w:space="0" w:color="auto"/>
              <w:bottom w:val="single" w:sz="4" w:space="0" w:color="auto"/>
              <w:right w:val="single" w:sz="4" w:space="0" w:color="auto"/>
            </w:tcBorders>
          </w:tcPr>
          <w:p w14:paraId="392D16E8" w14:textId="4E2BE066" w:rsidR="00121D73" w:rsidRPr="00AA36EF" w:rsidRDefault="00121D73" w:rsidP="00121D73">
            <w:pPr>
              <w:pStyle w:val="TAL"/>
              <w:rPr>
                <w:ins w:id="476" w:author="MCC160" w:date="2021-01-18T10:23:00Z"/>
              </w:rPr>
            </w:pPr>
            <w:ins w:id="477" w:author="MCC160" w:date="2021-01-24T11:03: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11D4A21E" w14:textId="77777777" w:rsidR="00121D73" w:rsidRPr="00AA36EF" w:rsidRDefault="00121D73" w:rsidP="00121D73">
            <w:pPr>
              <w:pStyle w:val="TAL"/>
              <w:rPr>
                <w:ins w:id="478" w:author="MCC160" w:date="2021-01-18T10:23:00Z"/>
              </w:rPr>
            </w:pPr>
          </w:p>
        </w:tc>
        <w:tc>
          <w:tcPr>
            <w:tcW w:w="1134" w:type="dxa"/>
            <w:tcBorders>
              <w:top w:val="single" w:sz="4" w:space="0" w:color="auto"/>
              <w:left w:val="single" w:sz="4" w:space="0" w:color="auto"/>
              <w:bottom w:val="single" w:sz="4" w:space="0" w:color="auto"/>
              <w:right w:val="single" w:sz="4" w:space="0" w:color="auto"/>
            </w:tcBorders>
          </w:tcPr>
          <w:p w14:paraId="255C1897" w14:textId="77777777" w:rsidR="00121D73" w:rsidRPr="00AA36EF" w:rsidRDefault="00121D73" w:rsidP="00121D73">
            <w:pPr>
              <w:pStyle w:val="TAL"/>
              <w:rPr>
                <w:ins w:id="479" w:author="MCC160" w:date="2021-01-18T10:23:00Z"/>
              </w:rPr>
            </w:pPr>
          </w:p>
        </w:tc>
      </w:tr>
      <w:tr w:rsidR="00121D73" w:rsidRPr="00AA36EF" w:rsidDel="00121D73" w14:paraId="50D0E0FD" w14:textId="1578300F"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 w:author="MCC160" w:date="2021-01-18T10: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481" w:author="MCC160" w:date="2021-01-24T11:03:00Z"/>
        </w:trPr>
        <w:tc>
          <w:tcPr>
            <w:tcW w:w="2835" w:type="dxa"/>
            <w:tcBorders>
              <w:top w:val="single" w:sz="4" w:space="0" w:color="auto"/>
              <w:left w:val="single" w:sz="4" w:space="0" w:color="auto"/>
              <w:bottom w:val="single" w:sz="4" w:space="0" w:color="auto"/>
              <w:right w:val="single" w:sz="4" w:space="0" w:color="auto"/>
            </w:tcBorders>
            <w:tcPrChange w:id="482" w:author="MCC160" w:date="2021-01-18T10:23:00Z">
              <w:tcPr>
                <w:tcW w:w="2835" w:type="dxa"/>
                <w:tcBorders>
                  <w:top w:val="single" w:sz="4" w:space="0" w:color="auto"/>
                  <w:left w:val="single" w:sz="4" w:space="0" w:color="auto"/>
                  <w:bottom w:val="single" w:sz="4" w:space="0" w:color="auto"/>
                  <w:right w:val="single" w:sz="4" w:space="0" w:color="auto"/>
                </w:tcBorders>
                <w:vAlign w:val="center"/>
              </w:tcPr>
            </w:tcPrChange>
          </w:tcPr>
          <w:p w14:paraId="7D05700F" w14:textId="5E836987" w:rsidR="00121D73" w:rsidRPr="00AA36EF" w:rsidDel="00121D73" w:rsidRDefault="00121D73" w:rsidP="00121D73">
            <w:pPr>
              <w:pStyle w:val="TAL"/>
              <w:rPr>
                <w:del w:id="483" w:author="MCC160" w:date="2021-01-24T11:03:00Z"/>
                <w:b/>
                <w:bCs/>
              </w:rPr>
            </w:pPr>
            <w:del w:id="484" w:author="MCC160" w:date="2021-01-18T10:23:00Z">
              <w:r w:rsidRPr="00AA36EF" w:rsidDel="009445E6">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485"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54A8E310" w14:textId="717B5226" w:rsidR="00121D73" w:rsidRPr="00AA36EF" w:rsidDel="00121D73" w:rsidRDefault="00121D73" w:rsidP="00121D73">
            <w:pPr>
              <w:pStyle w:val="TAL"/>
              <w:rPr>
                <w:del w:id="486" w:author="MCC160" w:date="2021-01-24T11:03:00Z"/>
                <w:rFonts w:cs="Arial"/>
                <w:szCs w:val="18"/>
              </w:rPr>
            </w:pPr>
            <w:del w:id="487" w:author="MCC160" w:date="2021-01-24T11:03: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488"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6E1BC124" w14:textId="230B69BA" w:rsidR="00121D73" w:rsidRPr="00AA36EF" w:rsidDel="00121D73" w:rsidRDefault="00121D73" w:rsidP="00121D73">
            <w:pPr>
              <w:pStyle w:val="TAL"/>
              <w:rPr>
                <w:del w:id="489" w:author="MCC160" w:date="2021-01-24T11:03:00Z"/>
              </w:rPr>
            </w:pPr>
          </w:p>
        </w:tc>
        <w:tc>
          <w:tcPr>
            <w:tcW w:w="1418" w:type="dxa"/>
            <w:tcBorders>
              <w:top w:val="single" w:sz="4" w:space="0" w:color="auto"/>
              <w:left w:val="single" w:sz="4" w:space="0" w:color="auto"/>
              <w:bottom w:val="single" w:sz="4" w:space="0" w:color="auto"/>
              <w:right w:val="single" w:sz="4" w:space="0" w:color="auto"/>
            </w:tcBorders>
            <w:tcPrChange w:id="490" w:author="MCC160" w:date="2021-01-18T10:23:00Z">
              <w:tcPr>
                <w:tcW w:w="1418" w:type="dxa"/>
                <w:tcBorders>
                  <w:top w:val="single" w:sz="4" w:space="0" w:color="auto"/>
                  <w:left w:val="single" w:sz="4" w:space="0" w:color="auto"/>
                  <w:bottom w:val="single" w:sz="4" w:space="0" w:color="auto"/>
                  <w:right w:val="single" w:sz="4" w:space="0" w:color="auto"/>
                </w:tcBorders>
              </w:tcPr>
            </w:tcPrChange>
          </w:tcPr>
          <w:p w14:paraId="39CD643C" w14:textId="07E3CA08" w:rsidR="00121D73" w:rsidRPr="00AA36EF" w:rsidDel="00121D73" w:rsidRDefault="00121D73" w:rsidP="00121D73">
            <w:pPr>
              <w:pStyle w:val="TAL"/>
              <w:rPr>
                <w:del w:id="491" w:author="MCC160" w:date="2021-01-24T11:03:00Z"/>
              </w:rPr>
            </w:pPr>
          </w:p>
        </w:tc>
        <w:tc>
          <w:tcPr>
            <w:tcW w:w="1134" w:type="dxa"/>
            <w:tcBorders>
              <w:top w:val="single" w:sz="4" w:space="0" w:color="auto"/>
              <w:left w:val="single" w:sz="4" w:space="0" w:color="auto"/>
              <w:bottom w:val="single" w:sz="4" w:space="0" w:color="auto"/>
              <w:right w:val="single" w:sz="4" w:space="0" w:color="auto"/>
            </w:tcBorders>
            <w:tcPrChange w:id="492" w:author="MCC160" w:date="2021-01-18T10:23:00Z">
              <w:tcPr>
                <w:tcW w:w="1134" w:type="dxa"/>
                <w:tcBorders>
                  <w:top w:val="single" w:sz="4" w:space="0" w:color="auto"/>
                  <w:left w:val="single" w:sz="4" w:space="0" w:color="auto"/>
                  <w:bottom w:val="single" w:sz="4" w:space="0" w:color="auto"/>
                  <w:right w:val="single" w:sz="4" w:space="0" w:color="auto"/>
                </w:tcBorders>
              </w:tcPr>
            </w:tcPrChange>
          </w:tcPr>
          <w:p w14:paraId="178B29D7" w14:textId="48CA56FE" w:rsidR="00121D73" w:rsidRPr="00AA36EF" w:rsidDel="00121D73" w:rsidRDefault="00121D73" w:rsidP="00121D73">
            <w:pPr>
              <w:pStyle w:val="TAL"/>
              <w:rPr>
                <w:del w:id="493" w:author="MCC160" w:date="2021-01-24T11:03:00Z"/>
              </w:rPr>
            </w:pPr>
          </w:p>
        </w:tc>
      </w:tr>
      <w:tr w:rsidR="00121D73" w:rsidRPr="00AA36EF" w14:paraId="1DD9D8A0" w14:textId="77777777"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 w:author="MCC160" w:date="2021-01-18T10: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495" w:author="MCC160" w:date="2021-01-18T10:23:00Z">
              <w:tcPr>
                <w:tcW w:w="2835" w:type="dxa"/>
                <w:tcBorders>
                  <w:top w:val="single" w:sz="4" w:space="0" w:color="auto"/>
                  <w:left w:val="single" w:sz="4" w:space="0" w:color="auto"/>
                  <w:bottom w:val="single" w:sz="4" w:space="0" w:color="auto"/>
                  <w:right w:val="single" w:sz="4" w:space="0" w:color="auto"/>
                </w:tcBorders>
                <w:vAlign w:val="center"/>
              </w:tcPr>
            </w:tcPrChange>
          </w:tcPr>
          <w:p w14:paraId="7854397A" w14:textId="778F538F" w:rsidR="00121D73" w:rsidRPr="00AA36EF" w:rsidRDefault="00121D73" w:rsidP="00121D73">
            <w:pPr>
              <w:pStyle w:val="TAL"/>
              <w:rPr>
                <w:b/>
                <w:bCs/>
              </w:rPr>
            </w:pPr>
            <w:ins w:id="496" w:author="MCC160" w:date="2021-01-18T10:23:00Z">
              <w:r w:rsidRPr="00AA36EF">
                <w:t xml:space="preserve">    MIME-part-body</w:t>
              </w:r>
            </w:ins>
            <w:del w:id="497" w:author="MCC160" w:date="2021-01-18T10:23:00Z">
              <w:r w:rsidRPr="00AA36EF" w:rsidDel="009445E6">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498"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522DE8EB" w14:textId="4DA5E222" w:rsidR="00121D73" w:rsidRPr="00AA36EF" w:rsidRDefault="00121D73" w:rsidP="00121D73">
            <w:pPr>
              <w:pStyle w:val="TAL"/>
            </w:pPr>
            <w:ins w:id="499" w:author="MCC160" w:date="2021-01-18T10:24:00Z">
              <w:r w:rsidRPr="00AA36EF">
                <w:t>MCPTT-Info a</w:t>
              </w:r>
            </w:ins>
            <w:del w:id="500" w:author="MCC160" w:date="2021-01-18T10:24:00Z">
              <w:r w:rsidRPr="00AA36EF" w:rsidDel="00974374">
                <w:delText>A</w:delText>
              </w:r>
            </w:del>
            <w:r w:rsidRPr="00AA36EF">
              <w:t>s described in Table 5.3.3.3-13</w:t>
            </w:r>
          </w:p>
        </w:tc>
        <w:tc>
          <w:tcPr>
            <w:tcW w:w="2126" w:type="dxa"/>
            <w:tcBorders>
              <w:top w:val="single" w:sz="4" w:space="0" w:color="auto"/>
              <w:left w:val="single" w:sz="4" w:space="0" w:color="auto"/>
              <w:bottom w:val="single" w:sz="4" w:space="0" w:color="auto"/>
              <w:right w:val="single" w:sz="4" w:space="0" w:color="auto"/>
            </w:tcBorders>
            <w:tcPrChange w:id="501"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464D52EB"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502" w:author="MCC160" w:date="2021-01-18T10:23:00Z">
              <w:tcPr>
                <w:tcW w:w="1418" w:type="dxa"/>
                <w:tcBorders>
                  <w:top w:val="single" w:sz="4" w:space="0" w:color="auto"/>
                  <w:left w:val="single" w:sz="4" w:space="0" w:color="auto"/>
                  <w:bottom w:val="single" w:sz="4" w:space="0" w:color="auto"/>
                  <w:right w:val="single" w:sz="4" w:space="0" w:color="auto"/>
                </w:tcBorders>
              </w:tcPr>
            </w:tcPrChange>
          </w:tcPr>
          <w:p w14:paraId="1F72C928"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503" w:author="MCC160" w:date="2021-01-18T10:23:00Z">
              <w:tcPr>
                <w:tcW w:w="1134" w:type="dxa"/>
                <w:tcBorders>
                  <w:top w:val="single" w:sz="4" w:space="0" w:color="auto"/>
                  <w:left w:val="single" w:sz="4" w:space="0" w:color="auto"/>
                  <w:bottom w:val="single" w:sz="4" w:space="0" w:color="auto"/>
                  <w:right w:val="single" w:sz="4" w:space="0" w:color="auto"/>
                </w:tcBorders>
              </w:tcPr>
            </w:tcPrChange>
          </w:tcPr>
          <w:p w14:paraId="119BB776" w14:textId="77777777" w:rsidR="00121D73" w:rsidRPr="00AA36EF" w:rsidRDefault="00121D73" w:rsidP="00121D73">
            <w:pPr>
              <w:pStyle w:val="TAL"/>
            </w:pPr>
          </w:p>
        </w:tc>
      </w:tr>
      <w:tr w:rsidR="00121D73" w:rsidRPr="00AA36EF" w14:paraId="0F6D1E48" w14:textId="77777777" w:rsidTr="00B15A3D">
        <w:trPr>
          <w:ins w:id="504" w:author="MCC160" w:date="2021-01-18T10:24:00Z"/>
        </w:trPr>
        <w:tc>
          <w:tcPr>
            <w:tcW w:w="2835" w:type="dxa"/>
            <w:tcBorders>
              <w:top w:val="single" w:sz="4" w:space="0" w:color="auto"/>
              <w:left w:val="single" w:sz="4" w:space="0" w:color="auto"/>
              <w:bottom w:val="single" w:sz="4" w:space="0" w:color="auto"/>
              <w:right w:val="single" w:sz="4" w:space="0" w:color="auto"/>
            </w:tcBorders>
          </w:tcPr>
          <w:p w14:paraId="5A3EFEE8" w14:textId="72F83CEA" w:rsidR="00121D73" w:rsidRPr="00AA36EF" w:rsidRDefault="00121D73" w:rsidP="00121D73">
            <w:pPr>
              <w:pStyle w:val="TAL"/>
              <w:rPr>
                <w:ins w:id="505" w:author="MCC160" w:date="2021-01-18T10:24:00Z"/>
              </w:rPr>
            </w:pPr>
            <w:ins w:id="506" w:author="MCC160" w:date="2021-01-18T10:24: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DC5EC83" w14:textId="77777777" w:rsidR="00121D73" w:rsidRPr="00AA36EF" w:rsidRDefault="00121D73" w:rsidP="00121D73">
            <w:pPr>
              <w:pStyle w:val="TAL"/>
              <w:rPr>
                <w:ins w:id="507" w:author="MCC160" w:date="2021-01-18T10:24:00Z"/>
              </w:rPr>
            </w:pPr>
          </w:p>
        </w:tc>
        <w:tc>
          <w:tcPr>
            <w:tcW w:w="2126" w:type="dxa"/>
            <w:tcBorders>
              <w:top w:val="single" w:sz="4" w:space="0" w:color="auto"/>
              <w:left w:val="single" w:sz="4" w:space="0" w:color="auto"/>
              <w:bottom w:val="single" w:sz="4" w:space="0" w:color="auto"/>
              <w:right w:val="single" w:sz="4" w:space="0" w:color="auto"/>
            </w:tcBorders>
          </w:tcPr>
          <w:p w14:paraId="6D0F3C72" w14:textId="3BB3FB43" w:rsidR="00121D73" w:rsidRPr="00AA36EF" w:rsidRDefault="00121D73" w:rsidP="00121D73">
            <w:pPr>
              <w:pStyle w:val="TAL"/>
              <w:rPr>
                <w:ins w:id="508" w:author="MCC160" w:date="2021-01-18T10:24:00Z"/>
              </w:rPr>
            </w:pPr>
            <w:ins w:id="509" w:author="MCC160" w:date="2021-01-24T11:05: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7C8EDFF7" w14:textId="77777777" w:rsidR="00121D73" w:rsidRPr="00AA36EF" w:rsidRDefault="00121D73" w:rsidP="00121D73">
            <w:pPr>
              <w:pStyle w:val="TAL"/>
              <w:rPr>
                <w:ins w:id="510" w:author="MCC160" w:date="2021-01-18T10:24:00Z"/>
              </w:rPr>
            </w:pPr>
          </w:p>
        </w:tc>
        <w:tc>
          <w:tcPr>
            <w:tcW w:w="1134" w:type="dxa"/>
            <w:tcBorders>
              <w:top w:val="single" w:sz="4" w:space="0" w:color="auto"/>
              <w:left w:val="single" w:sz="4" w:space="0" w:color="auto"/>
              <w:bottom w:val="single" w:sz="4" w:space="0" w:color="auto"/>
              <w:right w:val="single" w:sz="4" w:space="0" w:color="auto"/>
            </w:tcBorders>
          </w:tcPr>
          <w:p w14:paraId="1032FEFE" w14:textId="77777777" w:rsidR="00121D73" w:rsidRPr="00AA36EF" w:rsidRDefault="00121D73" w:rsidP="00121D73">
            <w:pPr>
              <w:pStyle w:val="TAL"/>
              <w:rPr>
                <w:ins w:id="511" w:author="MCC160" w:date="2021-01-18T10:24:00Z"/>
              </w:rPr>
            </w:pPr>
          </w:p>
        </w:tc>
      </w:tr>
      <w:tr w:rsidR="00121D73" w:rsidRPr="00AA36EF" w:rsidDel="00121D73" w14:paraId="6E8DDC1B" w14:textId="66B43CAE"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 w:author="MCC160" w:date="2021-01-18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513" w:author="MCC160" w:date="2021-01-24T11:05:00Z"/>
        </w:trPr>
        <w:tc>
          <w:tcPr>
            <w:tcW w:w="2835" w:type="dxa"/>
            <w:tcBorders>
              <w:top w:val="single" w:sz="4" w:space="0" w:color="auto"/>
              <w:left w:val="single" w:sz="4" w:space="0" w:color="auto"/>
              <w:bottom w:val="single" w:sz="4" w:space="0" w:color="auto"/>
              <w:right w:val="single" w:sz="4" w:space="0" w:color="auto"/>
            </w:tcBorders>
            <w:tcPrChange w:id="514" w:author="MCC160" w:date="2021-01-18T10:24:00Z">
              <w:tcPr>
                <w:tcW w:w="2835" w:type="dxa"/>
                <w:tcBorders>
                  <w:top w:val="single" w:sz="4" w:space="0" w:color="auto"/>
                  <w:left w:val="single" w:sz="4" w:space="0" w:color="auto"/>
                  <w:bottom w:val="single" w:sz="4" w:space="0" w:color="auto"/>
                  <w:right w:val="single" w:sz="4" w:space="0" w:color="auto"/>
                </w:tcBorders>
                <w:vAlign w:val="center"/>
              </w:tcPr>
            </w:tcPrChange>
          </w:tcPr>
          <w:p w14:paraId="495832CA" w14:textId="70A4BE36" w:rsidR="00121D73" w:rsidRPr="00AA36EF" w:rsidDel="00121D73" w:rsidRDefault="00121D73" w:rsidP="00121D73">
            <w:pPr>
              <w:pStyle w:val="TAL"/>
              <w:rPr>
                <w:del w:id="515" w:author="MCC160" w:date="2021-01-24T11:05:00Z"/>
                <w:b/>
                <w:bCs/>
              </w:rPr>
            </w:pPr>
            <w:del w:id="516" w:author="MCC160" w:date="2021-01-18T10:24:00Z">
              <w:r w:rsidRPr="00AA36EF" w:rsidDel="003747A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517" w:author="MCC160" w:date="2021-01-18T10:24:00Z">
              <w:tcPr>
                <w:tcW w:w="2126" w:type="dxa"/>
                <w:tcBorders>
                  <w:top w:val="single" w:sz="4" w:space="0" w:color="auto"/>
                  <w:left w:val="single" w:sz="4" w:space="0" w:color="auto"/>
                  <w:bottom w:val="single" w:sz="4" w:space="0" w:color="auto"/>
                  <w:right w:val="single" w:sz="4" w:space="0" w:color="auto"/>
                </w:tcBorders>
                <w:vAlign w:val="center"/>
              </w:tcPr>
            </w:tcPrChange>
          </w:tcPr>
          <w:p w14:paraId="57A13FDB" w14:textId="62B742E2" w:rsidR="00121D73" w:rsidRPr="00AA36EF" w:rsidDel="00121D73" w:rsidRDefault="00121D73" w:rsidP="00121D73">
            <w:pPr>
              <w:pStyle w:val="TAL"/>
              <w:rPr>
                <w:del w:id="518" w:author="MCC160" w:date="2021-01-24T11:05:00Z"/>
                <w:iCs/>
              </w:rPr>
            </w:pPr>
            <w:del w:id="519" w:author="MCC160" w:date="2021-01-24T11:05: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520" w:author="MCC160" w:date="2021-01-18T10:24:00Z">
              <w:tcPr>
                <w:tcW w:w="2126" w:type="dxa"/>
                <w:tcBorders>
                  <w:top w:val="single" w:sz="4" w:space="0" w:color="auto"/>
                  <w:left w:val="single" w:sz="4" w:space="0" w:color="auto"/>
                  <w:bottom w:val="single" w:sz="4" w:space="0" w:color="auto"/>
                  <w:right w:val="single" w:sz="4" w:space="0" w:color="auto"/>
                </w:tcBorders>
              </w:tcPr>
            </w:tcPrChange>
          </w:tcPr>
          <w:p w14:paraId="601B918B" w14:textId="2B8DD529" w:rsidR="00121D73" w:rsidRPr="00AA36EF" w:rsidDel="00121D73" w:rsidRDefault="00121D73" w:rsidP="00121D73">
            <w:pPr>
              <w:pStyle w:val="TAL"/>
              <w:rPr>
                <w:del w:id="521" w:author="MCC160" w:date="2021-01-24T11:05:00Z"/>
              </w:rPr>
            </w:pPr>
          </w:p>
        </w:tc>
        <w:tc>
          <w:tcPr>
            <w:tcW w:w="1418" w:type="dxa"/>
            <w:tcBorders>
              <w:top w:val="single" w:sz="4" w:space="0" w:color="auto"/>
              <w:left w:val="single" w:sz="4" w:space="0" w:color="auto"/>
              <w:bottom w:val="single" w:sz="4" w:space="0" w:color="auto"/>
              <w:right w:val="single" w:sz="4" w:space="0" w:color="auto"/>
            </w:tcBorders>
            <w:tcPrChange w:id="522" w:author="MCC160" w:date="2021-01-18T10:24:00Z">
              <w:tcPr>
                <w:tcW w:w="1418" w:type="dxa"/>
                <w:tcBorders>
                  <w:top w:val="single" w:sz="4" w:space="0" w:color="auto"/>
                  <w:left w:val="single" w:sz="4" w:space="0" w:color="auto"/>
                  <w:bottom w:val="single" w:sz="4" w:space="0" w:color="auto"/>
                  <w:right w:val="single" w:sz="4" w:space="0" w:color="auto"/>
                </w:tcBorders>
              </w:tcPr>
            </w:tcPrChange>
          </w:tcPr>
          <w:p w14:paraId="1CAB6B4C" w14:textId="7B373F70" w:rsidR="00121D73" w:rsidRPr="00AA36EF" w:rsidDel="00121D73" w:rsidRDefault="00121D73" w:rsidP="00121D73">
            <w:pPr>
              <w:pStyle w:val="TAL"/>
              <w:rPr>
                <w:del w:id="523" w:author="MCC160" w:date="2021-01-24T11:05:00Z"/>
              </w:rPr>
            </w:pPr>
          </w:p>
        </w:tc>
        <w:tc>
          <w:tcPr>
            <w:tcW w:w="1134" w:type="dxa"/>
            <w:tcBorders>
              <w:top w:val="single" w:sz="4" w:space="0" w:color="auto"/>
              <w:left w:val="single" w:sz="4" w:space="0" w:color="auto"/>
              <w:bottom w:val="single" w:sz="4" w:space="0" w:color="auto"/>
              <w:right w:val="single" w:sz="4" w:space="0" w:color="auto"/>
            </w:tcBorders>
            <w:tcPrChange w:id="524" w:author="MCC160" w:date="2021-01-18T10:24:00Z">
              <w:tcPr>
                <w:tcW w:w="1134" w:type="dxa"/>
                <w:tcBorders>
                  <w:top w:val="single" w:sz="4" w:space="0" w:color="auto"/>
                  <w:left w:val="single" w:sz="4" w:space="0" w:color="auto"/>
                  <w:bottom w:val="single" w:sz="4" w:space="0" w:color="auto"/>
                  <w:right w:val="single" w:sz="4" w:space="0" w:color="auto"/>
                </w:tcBorders>
              </w:tcPr>
            </w:tcPrChange>
          </w:tcPr>
          <w:p w14:paraId="7740085D" w14:textId="118998B6" w:rsidR="00121D73" w:rsidRPr="00AA36EF" w:rsidDel="00121D73" w:rsidRDefault="00121D73" w:rsidP="00121D73">
            <w:pPr>
              <w:pStyle w:val="TAL"/>
              <w:rPr>
                <w:del w:id="525" w:author="MCC160" w:date="2021-01-24T11:05:00Z"/>
              </w:rPr>
            </w:pPr>
          </w:p>
        </w:tc>
      </w:tr>
      <w:tr w:rsidR="00121D73" w:rsidRPr="00AA36EF" w14:paraId="127E55A2" w14:textId="77777777"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 w:author="MCC160" w:date="2021-01-18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527" w:author="MCC160" w:date="2021-01-18T10:24:00Z">
              <w:tcPr>
                <w:tcW w:w="2835" w:type="dxa"/>
                <w:tcBorders>
                  <w:top w:val="single" w:sz="4" w:space="0" w:color="auto"/>
                  <w:left w:val="single" w:sz="4" w:space="0" w:color="auto"/>
                  <w:bottom w:val="single" w:sz="4" w:space="0" w:color="auto"/>
                  <w:right w:val="single" w:sz="4" w:space="0" w:color="auto"/>
                </w:tcBorders>
                <w:vAlign w:val="center"/>
              </w:tcPr>
            </w:tcPrChange>
          </w:tcPr>
          <w:p w14:paraId="5341EF9E" w14:textId="6FE70B66" w:rsidR="00121D73" w:rsidRPr="00AA36EF" w:rsidRDefault="00121D73" w:rsidP="00121D73">
            <w:pPr>
              <w:pStyle w:val="TAL"/>
              <w:rPr>
                <w:b/>
                <w:bCs/>
              </w:rPr>
            </w:pPr>
            <w:ins w:id="528" w:author="MCC160" w:date="2021-01-18T10:24:00Z">
              <w:r w:rsidRPr="00AA36EF">
                <w:t xml:space="preserve">    MIME-part-body</w:t>
              </w:r>
            </w:ins>
            <w:del w:id="529" w:author="MCC160" w:date="2021-01-18T10:24:00Z">
              <w:r w:rsidRPr="00AA36EF" w:rsidDel="003747A9">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530" w:author="MCC160" w:date="2021-01-18T10:24:00Z">
              <w:tcPr>
                <w:tcW w:w="2126" w:type="dxa"/>
                <w:tcBorders>
                  <w:top w:val="single" w:sz="4" w:space="0" w:color="auto"/>
                  <w:left w:val="single" w:sz="4" w:space="0" w:color="auto"/>
                  <w:bottom w:val="single" w:sz="4" w:space="0" w:color="auto"/>
                  <w:right w:val="single" w:sz="4" w:space="0" w:color="auto"/>
                </w:tcBorders>
              </w:tcPr>
            </w:tcPrChange>
          </w:tcPr>
          <w:p w14:paraId="23926B53" w14:textId="199E4119" w:rsidR="00121D73" w:rsidRPr="00AA36EF" w:rsidRDefault="00121D73" w:rsidP="00121D73">
            <w:pPr>
              <w:pStyle w:val="TAL"/>
              <w:rPr>
                <w:iCs/>
              </w:rPr>
            </w:pPr>
            <w:del w:id="531" w:author="MCC160" w:date="2021-01-18T10:24:00Z">
              <w:r w:rsidRPr="00AA36EF" w:rsidDel="00974374">
                <w:delText>A</w:delText>
              </w:r>
            </w:del>
            <w:ins w:id="532" w:author="MCC160" w:date="2021-01-18T10:24:00Z">
              <w:r w:rsidRPr="00AA36EF">
                <w:t>PIDF a</w:t>
              </w:r>
            </w:ins>
            <w:r w:rsidRPr="00AA36EF">
              <w:t>s described in Table 5.3.3.3-14</w:t>
            </w:r>
          </w:p>
        </w:tc>
        <w:tc>
          <w:tcPr>
            <w:tcW w:w="2126" w:type="dxa"/>
            <w:tcBorders>
              <w:top w:val="single" w:sz="4" w:space="0" w:color="auto"/>
              <w:left w:val="single" w:sz="4" w:space="0" w:color="auto"/>
              <w:bottom w:val="single" w:sz="4" w:space="0" w:color="auto"/>
              <w:right w:val="single" w:sz="4" w:space="0" w:color="auto"/>
            </w:tcBorders>
            <w:tcPrChange w:id="533" w:author="MCC160" w:date="2021-01-18T10:24:00Z">
              <w:tcPr>
                <w:tcW w:w="2126" w:type="dxa"/>
                <w:tcBorders>
                  <w:top w:val="single" w:sz="4" w:space="0" w:color="auto"/>
                  <w:left w:val="single" w:sz="4" w:space="0" w:color="auto"/>
                  <w:bottom w:val="single" w:sz="4" w:space="0" w:color="auto"/>
                  <w:right w:val="single" w:sz="4" w:space="0" w:color="auto"/>
                </w:tcBorders>
              </w:tcPr>
            </w:tcPrChange>
          </w:tcPr>
          <w:p w14:paraId="432C0A59"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534" w:author="MCC160" w:date="2021-01-18T10:24:00Z">
              <w:tcPr>
                <w:tcW w:w="1418" w:type="dxa"/>
                <w:tcBorders>
                  <w:top w:val="single" w:sz="4" w:space="0" w:color="auto"/>
                  <w:left w:val="single" w:sz="4" w:space="0" w:color="auto"/>
                  <w:bottom w:val="single" w:sz="4" w:space="0" w:color="auto"/>
                  <w:right w:val="single" w:sz="4" w:space="0" w:color="auto"/>
                </w:tcBorders>
              </w:tcPr>
            </w:tcPrChange>
          </w:tcPr>
          <w:p w14:paraId="0B95BED8"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535" w:author="MCC160" w:date="2021-01-18T10:24:00Z">
              <w:tcPr>
                <w:tcW w:w="1134" w:type="dxa"/>
                <w:tcBorders>
                  <w:top w:val="single" w:sz="4" w:space="0" w:color="auto"/>
                  <w:left w:val="single" w:sz="4" w:space="0" w:color="auto"/>
                  <w:bottom w:val="single" w:sz="4" w:space="0" w:color="auto"/>
                  <w:right w:val="single" w:sz="4" w:space="0" w:color="auto"/>
                </w:tcBorders>
              </w:tcPr>
            </w:tcPrChange>
          </w:tcPr>
          <w:p w14:paraId="0AC71507" w14:textId="77777777" w:rsidR="00121D73" w:rsidRPr="00AA36EF" w:rsidRDefault="00121D73" w:rsidP="00121D73">
            <w:pPr>
              <w:pStyle w:val="TAL"/>
            </w:pPr>
          </w:p>
        </w:tc>
      </w:tr>
    </w:tbl>
    <w:p w14:paraId="13A7E226" w14:textId="77777777" w:rsidR="00F86C52" w:rsidRPr="00AA36EF" w:rsidRDefault="00F86C52" w:rsidP="00F86C52"/>
    <w:p w14:paraId="2A9B8B6C" w14:textId="77777777" w:rsidR="00F86C52" w:rsidRPr="00AA36EF" w:rsidRDefault="00F86C52" w:rsidP="00F86C52">
      <w:pPr>
        <w:pStyle w:val="TH"/>
      </w:pPr>
      <w:r w:rsidRPr="00AA36EF">
        <w:t xml:space="preserve">Table 5.3.3.3-13: </w:t>
      </w:r>
      <w:r w:rsidRPr="00AA36EF">
        <w:rPr>
          <w:lang w:eastAsia="ko-KR"/>
        </w:rPr>
        <w:t>MCPTT-INFO in SIP PUBLISH</w:t>
      </w:r>
      <w:r w:rsidRPr="00AA36EF">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3E2AA6B1" w14:textId="77777777" w:rsidTr="005830F3">
        <w:tc>
          <w:tcPr>
            <w:tcW w:w="9639" w:type="dxa"/>
            <w:gridSpan w:val="5"/>
          </w:tcPr>
          <w:p w14:paraId="2C4069E1" w14:textId="77777777" w:rsidR="00F86C52" w:rsidRPr="00AA36EF" w:rsidRDefault="00F86C52" w:rsidP="005830F3">
            <w:pPr>
              <w:pStyle w:val="TAL"/>
            </w:pPr>
            <w:r w:rsidRPr="00AA36EF">
              <w:t>Derivation Path: TS 36.579-1 [2], Table 5.5.3.2.1-1</w:t>
            </w:r>
          </w:p>
        </w:tc>
      </w:tr>
      <w:tr w:rsidR="00F86C52" w:rsidRPr="00AA36EF" w14:paraId="500BFBF4" w14:textId="77777777" w:rsidTr="005830F3">
        <w:tc>
          <w:tcPr>
            <w:tcW w:w="2835" w:type="dxa"/>
          </w:tcPr>
          <w:p w14:paraId="0549B8DC"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78457A41"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1C700182"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0FF68F4D"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00E443DC"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631E0E1E" w14:textId="77777777" w:rsidTr="005830F3">
        <w:tc>
          <w:tcPr>
            <w:tcW w:w="2835" w:type="dxa"/>
            <w:vAlign w:val="center"/>
          </w:tcPr>
          <w:p w14:paraId="76CD9FD9" w14:textId="77777777" w:rsidR="00F86C52" w:rsidRPr="00AA36EF" w:rsidRDefault="00F86C52" w:rsidP="005830F3">
            <w:pPr>
              <w:pStyle w:val="TAL"/>
            </w:pPr>
            <w:proofErr w:type="spellStart"/>
            <w:r w:rsidRPr="00AA36EF">
              <w:t>mcpttinfo</w:t>
            </w:r>
            <w:proofErr w:type="spellEnd"/>
          </w:p>
        </w:tc>
        <w:tc>
          <w:tcPr>
            <w:tcW w:w="2126" w:type="dxa"/>
          </w:tcPr>
          <w:p w14:paraId="497A35D4" w14:textId="77777777" w:rsidR="00F86C52" w:rsidRPr="00AA36EF" w:rsidRDefault="00F86C52" w:rsidP="005830F3">
            <w:pPr>
              <w:pStyle w:val="TAL"/>
            </w:pPr>
          </w:p>
        </w:tc>
        <w:tc>
          <w:tcPr>
            <w:tcW w:w="2126" w:type="dxa"/>
            <w:tcBorders>
              <w:bottom w:val="single" w:sz="4" w:space="0" w:color="auto"/>
            </w:tcBorders>
          </w:tcPr>
          <w:p w14:paraId="706FD25D" w14:textId="77777777" w:rsidR="00F86C52" w:rsidRPr="00AA36EF" w:rsidRDefault="00F86C52" w:rsidP="005830F3">
            <w:pPr>
              <w:pStyle w:val="TAL"/>
            </w:pPr>
          </w:p>
        </w:tc>
        <w:tc>
          <w:tcPr>
            <w:tcW w:w="1418" w:type="dxa"/>
          </w:tcPr>
          <w:p w14:paraId="0CE63D83" w14:textId="77777777" w:rsidR="00F86C52" w:rsidRPr="00AA36EF" w:rsidRDefault="00F86C52" w:rsidP="005830F3">
            <w:pPr>
              <w:pStyle w:val="TAL"/>
            </w:pPr>
          </w:p>
        </w:tc>
        <w:tc>
          <w:tcPr>
            <w:tcW w:w="1134" w:type="dxa"/>
            <w:vAlign w:val="bottom"/>
          </w:tcPr>
          <w:p w14:paraId="77D28AA7" w14:textId="77777777" w:rsidR="00F86C52" w:rsidRPr="00AA36EF" w:rsidRDefault="00F86C52" w:rsidP="005830F3">
            <w:pPr>
              <w:pStyle w:val="TAL"/>
            </w:pPr>
          </w:p>
        </w:tc>
      </w:tr>
      <w:tr w:rsidR="00F86C52" w:rsidRPr="00AA36EF" w14:paraId="25F82E96" w14:textId="77777777" w:rsidTr="005830F3">
        <w:tc>
          <w:tcPr>
            <w:tcW w:w="2835" w:type="dxa"/>
            <w:vAlign w:val="center"/>
          </w:tcPr>
          <w:p w14:paraId="13109301" w14:textId="77777777" w:rsidR="00F86C52" w:rsidRPr="00AA36EF" w:rsidRDefault="00F86C52" w:rsidP="005830F3">
            <w:pPr>
              <w:pStyle w:val="TAL"/>
            </w:pPr>
            <w:r w:rsidRPr="00AA36EF">
              <w:t xml:space="preserve">  </w:t>
            </w:r>
            <w:proofErr w:type="spellStart"/>
            <w:r w:rsidRPr="00AA36EF">
              <w:t>mcptt</w:t>
            </w:r>
            <w:proofErr w:type="spellEnd"/>
            <w:r w:rsidRPr="00AA36EF">
              <w:t>-Params</w:t>
            </w:r>
          </w:p>
        </w:tc>
        <w:tc>
          <w:tcPr>
            <w:tcW w:w="2126" w:type="dxa"/>
          </w:tcPr>
          <w:p w14:paraId="7DE45BBC" w14:textId="77777777" w:rsidR="00F86C52" w:rsidRPr="00AA36EF" w:rsidRDefault="00F86C52" w:rsidP="005830F3">
            <w:pPr>
              <w:pStyle w:val="TAL"/>
            </w:pPr>
          </w:p>
        </w:tc>
        <w:tc>
          <w:tcPr>
            <w:tcW w:w="2126" w:type="dxa"/>
            <w:tcBorders>
              <w:bottom w:val="single" w:sz="4" w:space="0" w:color="auto"/>
            </w:tcBorders>
          </w:tcPr>
          <w:p w14:paraId="3CA03B5A" w14:textId="77777777" w:rsidR="00F86C52" w:rsidRPr="00AA36EF" w:rsidRDefault="00F86C52" w:rsidP="005830F3">
            <w:pPr>
              <w:pStyle w:val="TAL"/>
            </w:pPr>
          </w:p>
        </w:tc>
        <w:tc>
          <w:tcPr>
            <w:tcW w:w="1418" w:type="dxa"/>
          </w:tcPr>
          <w:p w14:paraId="6A11AF81" w14:textId="77777777" w:rsidR="00F86C52" w:rsidRPr="00AA36EF" w:rsidRDefault="00F86C52" w:rsidP="005830F3">
            <w:pPr>
              <w:pStyle w:val="TAL"/>
            </w:pPr>
          </w:p>
        </w:tc>
        <w:tc>
          <w:tcPr>
            <w:tcW w:w="1134" w:type="dxa"/>
            <w:vAlign w:val="bottom"/>
          </w:tcPr>
          <w:p w14:paraId="4386D077" w14:textId="77777777" w:rsidR="00F86C52" w:rsidRPr="00AA36EF" w:rsidRDefault="00F86C52" w:rsidP="005830F3">
            <w:pPr>
              <w:pStyle w:val="TAL"/>
            </w:pPr>
          </w:p>
        </w:tc>
      </w:tr>
      <w:tr w:rsidR="00F86C52" w:rsidRPr="00AA36EF" w14:paraId="6AD4AF05" w14:textId="77777777" w:rsidTr="005830F3">
        <w:tc>
          <w:tcPr>
            <w:tcW w:w="2835" w:type="dxa"/>
            <w:vAlign w:val="center"/>
          </w:tcPr>
          <w:p w14:paraId="3D2003AA" w14:textId="77777777" w:rsidR="00F86C52" w:rsidRPr="00AA36EF" w:rsidRDefault="00F86C52" w:rsidP="005830F3">
            <w:pPr>
              <w:pStyle w:val="TAL"/>
            </w:pPr>
            <w:r w:rsidRPr="00AA36EF">
              <w:t xml:space="preserve">    </w:t>
            </w:r>
            <w:proofErr w:type="spellStart"/>
            <w:r w:rsidRPr="00AA36EF">
              <w:t>mcptt</w:t>
            </w:r>
            <w:proofErr w:type="spellEnd"/>
            <w:r w:rsidRPr="00AA36EF">
              <w:t>-request-</w:t>
            </w:r>
            <w:proofErr w:type="spellStart"/>
            <w:r w:rsidRPr="00AA36EF">
              <w:t>uri</w:t>
            </w:r>
            <w:proofErr w:type="spellEnd"/>
          </w:p>
        </w:tc>
        <w:tc>
          <w:tcPr>
            <w:tcW w:w="2126" w:type="dxa"/>
          </w:tcPr>
          <w:p w14:paraId="10395C10" w14:textId="77777777" w:rsidR="00F86C52" w:rsidRPr="00AA36EF" w:rsidRDefault="00F86C52" w:rsidP="005830F3">
            <w:pPr>
              <w:pStyle w:val="TAL"/>
            </w:pPr>
            <w:proofErr w:type="spellStart"/>
            <w:r w:rsidRPr="00AA36EF">
              <w:t>px_MCPTT_ID_User_A</w:t>
            </w:r>
            <w:proofErr w:type="spellEnd"/>
          </w:p>
        </w:tc>
        <w:tc>
          <w:tcPr>
            <w:tcW w:w="2126" w:type="dxa"/>
            <w:tcBorders>
              <w:bottom w:val="single" w:sz="4" w:space="0" w:color="auto"/>
            </w:tcBorders>
          </w:tcPr>
          <w:p w14:paraId="038D9A59" w14:textId="77777777" w:rsidR="00F86C52" w:rsidRPr="00AA36EF" w:rsidRDefault="00F86C52" w:rsidP="005830F3">
            <w:pPr>
              <w:pStyle w:val="TAL"/>
            </w:pPr>
          </w:p>
        </w:tc>
        <w:tc>
          <w:tcPr>
            <w:tcW w:w="1418" w:type="dxa"/>
          </w:tcPr>
          <w:p w14:paraId="6A66F536" w14:textId="77777777" w:rsidR="00F86C52" w:rsidRPr="00AA36EF" w:rsidRDefault="00F86C52" w:rsidP="005830F3">
            <w:pPr>
              <w:pStyle w:val="TAL"/>
            </w:pPr>
          </w:p>
        </w:tc>
        <w:tc>
          <w:tcPr>
            <w:tcW w:w="1134" w:type="dxa"/>
            <w:vAlign w:val="bottom"/>
          </w:tcPr>
          <w:p w14:paraId="0ADA1141" w14:textId="77777777" w:rsidR="00F86C52" w:rsidRPr="00AA36EF" w:rsidRDefault="00F86C52" w:rsidP="005830F3">
            <w:pPr>
              <w:pStyle w:val="TAL"/>
            </w:pPr>
          </w:p>
        </w:tc>
      </w:tr>
    </w:tbl>
    <w:p w14:paraId="7C4B4CCC" w14:textId="77777777" w:rsidR="00F86C52" w:rsidRPr="00AA36EF" w:rsidRDefault="00F86C52" w:rsidP="00F86C52"/>
    <w:p w14:paraId="6FCE2338" w14:textId="77777777" w:rsidR="00F86C52" w:rsidRPr="00AA36EF" w:rsidRDefault="00F86C52" w:rsidP="00F86C52">
      <w:pPr>
        <w:pStyle w:val="TH"/>
      </w:pPr>
      <w:r w:rsidRPr="00AA36EF">
        <w:t xml:space="preserve">Table 5.3.3.3-14: </w:t>
      </w:r>
      <w:r w:rsidRPr="00AA36EF">
        <w:rPr>
          <w:lang w:eastAsia="ko-KR"/>
        </w:rPr>
        <w:t>PIDF in SIP PUBLISH</w:t>
      </w:r>
      <w:r w:rsidRPr="00AA36EF">
        <w:t xml:space="preserve">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36" w:author="MCC160" w:date="2021-01-24T11: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537">
          <w:tblGrid>
            <w:gridCol w:w="2835"/>
            <w:gridCol w:w="2126"/>
            <w:gridCol w:w="2126"/>
            <w:gridCol w:w="1418"/>
            <w:gridCol w:w="1134"/>
          </w:tblGrid>
        </w:tblGridChange>
      </w:tblGrid>
      <w:tr w:rsidR="00F86C52" w:rsidRPr="00AA36EF" w14:paraId="33E5A1D1" w14:textId="77777777" w:rsidTr="00121D73">
        <w:tc>
          <w:tcPr>
            <w:tcW w:w="9639" w:type="dxa"/>
            <w:gridSpan w:val="5"/>
            <w:tcPrChange w:id="538" w:author="MCC160" w:date="2021-01-24T11:09:00Z">
              <w:tcPr>
                <w:tcW w:w="9639" w:type="dxa"/>
                <w:gridSpan w:val="5"/>
              </w:tcPr>
            </w:tcPrChange>
          </w:tcPr>
          <w:p w14:paraId="522A17F3" w14:textId="2E4D3888" w:rsidR="00F86C52" w:rsidRPr="00AA36EF" w:rsidRDefault="00F86C52" w:rsidP="005830F3">
            <w:pPr>
              <w:pStyle w:val="TAL"/>
            </w:pPr>
            <w:r w:rsidRPr="00AA36EF">
              <w:t>Derivation Path: TS 36.579-1 [2], Table 5.5.3.5</w:t>
            </w:r>
            <w:ins w:id="539" w:author="MCC160" w:date="2021-01-11T10:57:00Z">
              <w:r w:rsidR="005830F3" w:rsidRPr="00AA36EF">
                <w:t>.1</w:t>
              </w:r>
            </w:ins>
            <w:r w:rsidRPr="00AA36EF">
              <w:t>-1</w:t>
            </w:r>
          </w:p>
        </w:tc>
      </w:tr>
      <w:tr w:rsidR="00F86C52" w:rsidRPr="00AA36EF" w14:paraId="3008F7BD" w14:textId="2D96F440" w:rsidTr="00121D73">
        <w:tc>
          <w:tcPr>
            <w:tcW w:w="2835" w:type="dxa"/>
            <w:tcPrChange w:id="540" w:author="MCC160" w:date="2021-01-24T11:09:00Z">
              <w:tcPr>
                <w:tcW w:w="2835" w:type="dxa"/>
              </w:tcPr>
            </w:tcPrChange>
          </w:tcPr>
          <w:p w14:paraId="0B7D8EEB" w14:textId="09BDEC06"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541" w:author="MCC160" w:date="2021-01-24T11:09:00Z">
              <w:tcPr>
                <w:tcW w:w="2126" w:type="dxa"/>
              </w:tcPr>
            </w:tcPrChange>
          </w:tcPr>
          <w:p w14:paraId="6AE0857D" w14:textId="654F1DE4"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542" w:author="MCC160" w:date="2021-01-24T11:09:00Z">
              <w:tcPr>
                <w:tcW w:w="2126" w:type="dxa"/>
              </w:tcPr>
            </w:tcPrChange>
          </w:tcPr>
          <w:p w14:paraId="426E0E7C" w14:textId="0F228AB9" w:rsidR="00F86C52" w:rsidRPr="00AA36EF" w:rsidRDefault="00F86C52" w:rsidP="005830F3">
            <w:pPr>
              <w:keepNext/>
              <w:keepLines/>
              <w:spacing w:after="0"/>
              <w:jc w:val="center"/>
            </w:pPr>
            <w:r w:rsidRPr="00AA36EF">
              <w:rPr>
                <w:rFonts w:ascii="Arial" w:hAnsi="Arial"/>
                <w:b/>
                <w:sz w:val="18"/>
              </w:rPr>
              <w:t>Comment</w:t>
            </w:r>
          </w:p>
        </w:tc>
        <w:tc>
          <w:tcPr>
            <w:tcW w:w="1418" w:type="dxa"/>
            <w:tcPrChange w:id="543" w:author="MCC160" w:date="2021-01-24T11:09:00Z">
              <w:tcPr>
                <w:tcW w:w="1418" w:type="dxa"/>
              </w:tcPr>
            </w:tcPrChange>
          </w:tcPr>
          <w:p w14:paraId="132E917A" w14:textId="52DE4A3A" w:rsidR="00F86C52" w:rsidRPr="00AA36EF" w:rsidRDefault="00F86C52" w:rsidP="005830F3">
            <w:pPr>
              <w:keepNext/>
              <w:keepLines/>
              <w:spacing w:after="0"/>
              <w:jc w:val="center"/>
            </w:pPr>
            <w:r w:rsidRPr="00AA36EF">
              <w:rPr>
                <w:rFonts w:ascii="Arial" w:hAnsi="Arial"/>
                <w:b/>
                <w:sz w:val="18"/>
              </w:rPr>
              <w:t>Reference</w:t>
            </w:r>
          </w:p>
        </w:tc>
        <w:tc>
          <w:tcPr>
            <w:tcW w:w="1134" w:type="dxa"/>
            <w:tcPrChange w:id="544" w:author="MCC160" w:date="2021-01-24T11:09:00Z">
              <w:tcPr>
                <w:tcW w:w="1134" w:type="dxa"/>
              </w:tcPr>
            </w:tcPrChange>
          </w:tcPr>
          <w:p w14:paraId="7C8FB468" w14:textId="06E5811D"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121D73" w14:paraId="33B3F021" w14:textId="684AD2F4" w:rsidTr="00121D73">
        <w:trPr>
          <w:del w:id="545" w:author="MCC160" w:date="2021-01-24T12:01:00Z"/>
        </w:trPr>
        <w:tc>
          <w:tcPr>
            <w:tcW w:w="2835" w:type="dxa"/>
            <w:vAlign w:val="center"/>
            <w:tcPrChange w:id="546" w:author="MCC160" w:date="2021-01-24T11:09:00Z">
              <w:tcPr>
                <w:tcW w:w="2835" w:type="dxa"/>
                <w:vAlign w:val="center"/>
              </w:tcPr>
            </w:tcPrChange>
          </w:tcPr>
          <w:p w14:paraId="6314CE2C" w14:textId="10E3CF5F" w:rsidR="00F86C52" w:rsidRPr="00AA36EF" w:rsidDel="00121D73" w:rsidRDefault="00F86C52" w:rsidP="005830F3">
            <w:pPr>
              <w:pStyle w:val="TAL"/>
              <w:rPr>
                <w:del w:id="547" w:author="MCC160" w:date="2021-01-24T12:01:00Z"/>
              </w:rPr>
            </w:pPr>
            <w:del w:id="548" w:author="MCC160" w:date="2021-01-24T12:01:00Z">
              <w:r w:rsidRPr="00AA36EF" w:rsidDel="00121D73">
                <w:delText>presence entity</w:delText>
              </w:r>
            </w:del>
          </w:p>
        </w:tc>
        <w:tc>
          <w:tcPr>
            <w:tcW w:w="2126" w:type="dxa"/>
            <w:tcPrChange w:id="549" w:author="MCC160" w:date="2021-01-24T11:09:00Z">
              <w:tcPr>
                <w:tcW w:w="2126" w:type="dxa"/>
              </w:tcPr>
            </w:tcPrChange>
          </w:tcPr>
          <w:p w14:paraId="303656E3" w14:textId="0E9722EA" w:rsidR="00F86C52" w:rsidRPr="00AA36EF" w:rsidDel="00121D73" w:rsidRDefault="00F86C52" w:rsidP="005830F3">
            <w:pPr>
              <w:pStyle w:val="TAL"/>
              <w:rPr>
                <w:del w:id="550" w:author="MCC160" w:date="2021-01-24T12:01:00Z"/>
              </w:rPr>
            </w:pPr>
          </w:p>
        </w:tc>
        <w:tc>
          <w:tcPr>
            <w:tcW w:w="2126" w:type="dxa"/>
            <w:tcBorders>
              <w:bottom w:val="single" w:sz="4" w:space="0" w:color="auto"/>
            </w:tcBorders>
            <w:tcPrChange w:id="551" w:author="MCC160" w:date="2021-01-24T11:09:00Z">
              <w:tcPr>
                <w:tcW w:w="2126" w:type="dxa"/>
                <w:tcBorders>
                  <w:bottom w:val="single" w:sz="4" w:space="0" w:color="auto"/>
                </w:tcBorders>
              </w:tcPr>
            </w:tcPrChange>
          </w:tcPr>
          <w:p w14:paraId="2FB00155" w14:textId="572335B6" w:rsidR="00F86C52" w:rsidRPr="00AA36EF" w:rsidDel="00121D73" w:rsidRDefault="00F86C52" w:rsidP="005830F3">
            <w:pPr>
              <w:pStyle w:val="TAL"/>
              <w:rPr>
                <w:del w:id="552" w:author="MCC160" w:date="2021-01-24T12:01:00Z"/>
              </w:rPr>
            </w:pPr>
          </w:p>
        </w:tc>
        <w:tc>
          <w:tcPr>
            <w:tcW w:w="1418" w:type="dxa"/>
            <w:tcPrChange w:id="553" w:author="MCC160" w:date="2021-01-24T11:09:00Z">
              <w:tcPr>
                <w:tcW w:w="1418" w:type="dxa"/>
              </w:tcPr>
            </w:tcPrChange>
          </w:tcPr>
          <w:p w14:paraId="0E2FDC92" w14:textId="7CD064A0" w:rsidR="00F86C52" w:rsidRPr="00AA36EF" w:rsidDel="00121D73" w:rsidRDefault="00F86C52" w:rsidP="005830F3">
            <w:pPr>
              <w:pStyle w:val="TAL"/>
              <w:rPr>
                <w:del w:id="554" w:author="MCC160" w:date="2021-01-24T12:01:00Z"/>
              </w:rPr>
            </w:pPr>
          </w:p>
        </w:tc>
        <w:tc>
          <w:tcPr>
            <w:tcW w:w="1134" w:type="dxa"/>
            <w:vAlign w:val="bottom"/>
            <w:tcPrChange w:id="555" w:author="MCC160" w:date="2021-01-24T11:09:00Z">
              <w:tcPr>
                <w:tcW w:w="1134" w:type="dxa"/>
                <w:vAlign w:val="bottom"/>
              </w:tcPr>
            </w:tcPrChange>
          </w:tcPr>
          <w:p w14:paraId="5D2D737A" w14:textId="61B14256" w:rsidR="00F86C52" w:rsidRPr="00AA36EF" w:rsidDel="00121D73" w:rsidRDefault="00F86C52" w:rsidP="005830F3">
            <w:pPr>
              <w:pStyle w:val="TAL"/>
              <w:rPr>
                <w:del w:id="556" w:author="MCC160" w:date="2021-01-24T12:01:00Z"/>
              </w:rPr>
            </w:pPr>
          </w:p>
        </w:tc>
      </w:tr>
      <w:tr w:rsidR="00F86C52" w:rsidRPr="00AA36EF" w:rsidDel="00121D73" w14:paraId="6AACEB9D" w14:textId="2B18DDA1" w:rsidTr="00121D73">
        <w:trPr>
          <w:del w:id="557" w:author="MCC160" w:date="2021-01-24T12:01:00Z"/>
        </w:trPr>
        <w:tc>
          <w:tcPr>
            <w:tcW w:w="2835" w:type="dxa"/>
            <w:vAlign w:val="center"/>
            <w:tcPrChange w:id="558" w:author="MCC160" w:date="2021-01-24T11:09:00Z">
              <w:tcPr>
                <w:tcW w:w="2835" w:type="dxa"/>
                <w:vAlign w:val="center"/>
              </w:tcPr>
            </w:tcPrChange>
          </w:tcPr>
          <w:p w14:paraId="190FEF8B" w14:textId="6BDEC270" w:rsidR="00F86C52" w:rsidRPr="00AA36EF" w:rsidDel="00121D73" w:rsidRDefault="00F86C52" w:rsidP="005830F3">
            <w:pPr>
              <w:pStyle w:val="TAL"/>
              <w:rPr>
                <w:del w:id="559" w:author="MCC160" w:date="2021-01-24T12:01:00Z"/>
              </w:rPr>
            </w:pPr>
            <w:del w:id="560" w:author="MCC160" w:date="2021-01-24T12:01:00Z">
              <w:r w:rsidRPr="00AA36EF" w:rsidDel="00121D73">
                <w:delText xml:space="preserve">  tuple id</w:delText>
              </w:r>
            </w:del>
          </w:p>
        </w:tc>
        <w:tc>
          <w:tcPr>
            <w:tcW w:w="2126" w:type="dxa"/>
            <w:tcPrChange w:id="561" w:author="MCC160" w:date="2021-01-24T11:09:00Z">
              <w:tcPr>
                <w:tcW w:w="2126" w:type="dxa"/>
              </w:tcPr>
            </w:tcPrChange>
          </w:tcPr>
          <w:p w14:paraId="13655AE6" w14:textId="5BD62F1B" w:rsidR="00F86C52" w:rsidRPr="00AA36EF" w:rsidDel="00121D73" w:rsidRDefault="00F86C52" w:rsidP="005830F3">
            <w:pPr>
              <w:pStyle w:val="TAL"/>
              <w:rPr>
                <w:del w:id="562" w:author="MCC160" w:date="2021-01-24T12:01:00Z"/>
              </w:rPr>
            </w:pPr>
          </w:p>
        </w:tc>
        <w:tc>
          <w:tcPr>
            <w:tcW w:w="2126" w:type="dxa"/>
            <w:tcBorders>
              <w:bottom w:val="single" w:sz="4" w:space="0" w:color="auto"/>
            </w:tcBorders>
            <w:tcPrChange w:id="563" w:author="MCC160" w:date="2021-01-24T11:09:00Z">
              <w:tcPr>
                <w:tcW w:w="2126" w:type="dxa"/>
                <w:tcBorders>
                  <w:bottom w:val="single" w:sz="4" w:space="0" w:color="auto"/>
                </w:tcBorders>
              </w:tcPr>
            </w:tcPrChange>
          </w:tcPr>
          <w:p w14:paraId="325CF442" w14:textId="42DA18B8" w:rsidR="00F86C52" w:rsidRPr="00AA36EF" w:rsidDel="00121D73" w:rsidRDefault="00F86C52" w:rsidP="005830F3">
            <w:pPr>
              <w:pStyle w:val="TAL"/>
              <w:rPr>
                <w:del w:id="564" w:author="MCC160" w:date="2021-01-24T12:01:00Z"/>
              </w:rPr>
            </w:pPr>
          </w:p>
        </w:tc>
        <w:tc>
          <w:tcPr>
            <w:tcW w:w="1418" w:type="dxa"/>
            <w:tcPrChange w:id="565" w:author="MCC160" w:date="2021-01-24T11:09:00Z">
              <w:tcPr>
                <w:tcW w:w="1418" w:type="dxa"/>
              </w:tcPr>
            </w:tcPrChange>
          </w:tcPr>
          <w:p w14:paraId="3313657D" w14:textId="43F312A0" w:rsidR="00F86C52" w:rsidRPr="00AA36EF" w:rsidDel="00121D73" w:rsidRDefault="00F86C52" w:rsidP="005830F3">
            <w:pPr>
              <w:pStyle w:val="TAL"/>
              <w:rPr>
                <w:del w:id="566" w:author="MCC160" w:date="2021-01-24T12:01:00Z"/>
              </w:rPr>
            </w:pPr>
          </w:p>
        </w:tc>
        <w:tc>
          <w:tcPr>
            <w:tcW w:w="1134" w:type="dxa"/>
            <w:vAlign w:val="bottom"/>
            <w:tcPrChange w:id="567" w:author="MCC160" w:date="2021-01-24T11:09:00Z">
              <w:tcPr>
                <w:tcW w:w="1134" w:type="dxa"/>
                <w:vAlign w:val="bottom"/>
              </w:tcPr>
            </w:tcPrChange>
          </w:tcPr>
          <w:p w14:paraId="0A293A44" w14:textId="5F1E5E69" w:rsidR="00F86C52" w:rsidRPr="00AA36EF" w:rsidDel="00121D73" w:rsidRDefault="00F86C52" w:rsidP="005830F3">
            <w:pPr>
              <w:pStyle w:val="TAL"/>
              <w:rPr>
                <w:del w:id="568" w:author="MCC160" w:date="2021-01-24T12:01:00Z"/>
              </w:rPr>
            </w:pPr>
          </w:p>
        </w:tc>
      </w:tr>
      <w:tr w:rsidR="00F86C52" w:rsidRPr="00AA36EF" w:rsidDel="00121D73" w14:paraId="62349CF5" w14:textId="12BA61CA" w:rsidTr="00121D73">
        <w:trPr>
          <w:del w:id="569" w:author="MCC160" w:date="2021-01-24T12:01:00Z"/>
        </w:trPr>
        <w:tc>
          <w:tcPr>
            <w:tcW w:w="2835" w:type="dxa"/>
            <w:vAlign w:val="center"/>
            <w:tcPrChange w:id="570" w:author="MCC160" w:date="2021-01-24T11:09:00Z">
              <w:tcPr>
                <w:tcW w:w="2835" w:type="dxa"/>
                <w:vAlign w:val="center"/>
              </w:tcPr>
            </w:tcPrChange>
          </w:tcPr>
          <w:p w14:paraId="06D7C69F" w14:textId="058CEAA5" w:rsidR="00F86C52" w:rsidRPr="00AA36EF" w:rsidDel="00121D73" w:rsidRDefault="00F86C52" w:rsidP="005830F3">
            <w:pPr>
              <w:pStyle w:val="TAL"/>
              <w:rPr>
                <w:del w:id="571" w:author="MCC160" w:date="2021-01-24T12:01:00Z"/>
              </w:rPr>
            </w:pPr>
            <w:del w:id="572" w:author="MCC160" w:date="2021-01-24T12:01:00Z">
              <w:r w:rsidRPr="00AA36EF" w:rsidDel="00121D73">
                <w:delText xml:space="preserve">    status</w:delText>
              </w:r>
            </w:del>
          </w:p>
        </w:tc>
        <w:tc>
          <w:tcPr>
            <w:tcW w:w="2126" w:type="dxa"/>
            <w:tcPrChange w:id="573" w:author="MCC160" w:date="2021-01-24T11:09:00Z">
              <w:tcPr>
                <w:tcW w:w="2126" w:type="dxa"/>
              </w:tcPr>
            </w:tcPrChange>
          </w:tcPr>
          <w:p w14:paraId="1EEB7A69" w14:textId="0A1272B8" w:rsidR="00F86C52" w:rsidRPr="00AA36EF" w:rsidDel="00121D73" w:rsidRDefault="00F86C52" w:rsidP="005830F3">
            <w:pPr>
              <w:pStyle w:val="TAL"/>
              <w:rPr>
                <w:del w:id="574" w:author="MCC160" w:date="2021-01-24T12:01:00Z"/>
              </w:rPr>
            </w:pPr>
          </w:p>
        </w:tc>
        <w:tc>
          <w:tcPr>
            <w:tcW w:w="2126" w:type="dxa"/>
            <w:tcPrChange w:id="575" w:author="MCC160" w:date="2021-01-24T11:09:00Z">
              <w:tcPr>
                <w:tcW w:w="2126" w:type="dxa"/>
              </w:tcPr>
            </w:tcPrChange>
          </w:tcPr>
          <w:p w14:paraId="4AC3CDE8" w14:textId="00C7A7DB" w:rsidR="00F86C52" w:rsidRPr="00AA36EF" w:rsidDel="00121D73" w:rsidRDefault="00F86C52" w:rsidP="005830F3">
            <w:pPr>
              <w:pStyle w:val="TAL"/>
              <w:rPr>
                <w:del w:id="576" w:author="MCC160" w:date="2021-01-24T12:01:00Z"/>
              </w:rPr>
            </w:pPr>
          </w:p>
        </w:tc>
        <w:tc>
          <w:tcPr>
            <w:tcW w:w="1418" w:type="dxa"/>
            <w:tcPrChange w:id="577" w:author="MCC160" w:date="2021-01-24T11:09:00Z">
              <w:tcPr>
                <w:tcW w:w="1418" w:type="dxa"/>
              </w:tcPr>
            </w:tcPrChange>
          </w:tcPr>
          <w:p w14:paraId="54BF2D39" w14:textId="067F3A14" w:rsidR="00F86C52" w:rsidRPr="00AA36EF" w:rsidDel="00121D73" w:rsidRDefault="00F86C52" w:rsidP="005830F3">
            <w:pPr>
              <w:pStyle w:val="TAL"/>
              <w:rPr>
                <w:del w:id="578" w:author="MCC160" w:date="2021-01-24T12:01:00Z"/>
              </w:rPr>
            </w:pPr>
          </w:p>
        </w:tc>
        <w:tc>
          <w:tcPr>
            <w:tcW w:w="1134" w:type="dxa"/>
            <w:vAlign w:val="bottom"/>
            <w:tcPrChange w:id="579" w:author="MCC160" w:date="2021-01-24T11:09:00Z">
              <w:tcPr>
                <w:tcW w:w="1134" w:type="dxa"/>
                <w:vAlign w:val="bottom"/>
              </w:tcPr>
            </w:tcPrChange>
          </w:tcPr>
          <w:p w14:paraId="4536CBC8" w14:textId="59E3C99D" w:rsidR="00F86C52" w:rsidRPr="00AA36EF" w:rsidDel="00121D73" w:rsidRDefault="00F86C52" w:rsidP="005830F3">
            <w:pPr>
              <w:pStyle w:val="TAL"/>
              <w:rPr>
                <w:del w:id="580" w:author="MCC160" w:date="2021-01-24T12:01:00Z"/>
              </w:rPr>
            </w:pPr>
          </w:p>
        </w:tc>
      </w:tr>
      <w:tr w:rsidR="00F86C52" w:rsidRPr="00AA36EF" w:rsidDel="00121D73" w14:paraId="538E4547" w14:textId="0799D9B7" w:rsidTr="00121D73">
        <w:trPr>
          <w:del w:id="581" w:author="MCC160" w:date="2021-01-24T12:01:00Z"/>
        </w:trPr>
        <w:tc>
          <w:tcPr>
            <w:tcW w:w="2835" w:type="dxa"/>
            <w:vAlign w:val="center"/>
            <w:tcPrChange w:id="582" w:author="MCC160" w:date="2021-01-24T11:09:00Z">
              <w:tcPr>
                <w:tcW w:w="2835" w:type="dxa"/>
                <w:vAlign w:val="center"/>
              </w:tcPr>
            </w:tcPrChange>
          </w:tcPr>
          <w:p w14:paraId="17765306" w14:textId="08A3DE0E" w:rsidR="00F86C52" w:rsidRPr="00AA36EF" w:rsidDel="00121D73" w:rsidRDefault="00F86C52" w:rsidP="005830F3">
            <w:pPr>
              <w:pStyle w:val="TAL"/>
              <w:rPr>
                <w:del w:id="583" w:author="MCC160" w:date="2021-01-24T12:01:00Z"/>
              </w:rPr>
            </w:pPr>
            <w:del w:id="584" w:author="MCC160" w:date="2021-01-24T12:01:00Z">
              <w:r w:rsidRPr="00AA36EF" w:rsidDel="00121D73">
                <w:delText xml:space="preserve">      affiliation</w:delText>
              </w:r>
            </w:del>
          </w:p>
        </w:tc>
        <w:tc>
          <w:tcPr>
            <w:tcW w:w="2126" w:type="dxa"/>
            <w:tcPrChange w:id="585" w:author="MCC160" w:date="2021-01-24T11:09:00Z">
              <w:tcPr>
                <w:tcW w:w="2126" w:type="dxa"/>
              </w:tcPr>
            </w:tcPrChange>
          </w:tcPr>
          <w:p w14:paraId="315BD5DD" w14:textId="118A6201" w:rsidR="00F86C52" w:rsidRPr="00AA36EF" w:rsidDel="00121D73" w:rsidRDefault="00F86C52" w:rsidP="005830F3">
            <w:pPr>
              <w:pStyle w:val="TAL"/>
              <w:rPr>
                <w:del w:id="586" w:author="MCC160" w:date="2021-01-24T12:01:00Z"/>
              </w:rPr>
            </w:pPr>
          </w:p>
        </w:tc>
        <w:tc>
          <w:tcPr>
            <w:tcW w:w="2126" w:type="dxa"/>
            <w:tcPrChange w:id="587" w:author="MCC160" w:date="2021-01-24T11:09:00Z">
              <w:tcPr>
                <w:tcW w:w="2126" w:type="dxa"/>
              </w:tcPr>
            </w:tcPrChange>
          </w:tcPr>
          <w:p w14:paraId="2B283A1B" w14:textId="04DE8C92" w:rsidR="00F86C52" w:rsidRPr="00AA36EF" w:rsidDel="00121D73" w:rsidRDefault="00F86C52" w:rsidP="005830F3">
            <w:pPr>
              <w:pStyle w:val="TAL"/>
              <w:rPr>
                <w:del w:id="588" w:author="MCC160" w:date="2021-01-24T12:01:00Z"/>
              </w:rPr>
            </w:pPr>
          </w:p>
        </w:tc>
        <w:tc>
          <w:tcPr>
            <w:tcW w:w="1418" w:type="dxa"/>
            <w:tcPrChange w:id="589" w:author="MCC160" w:date="2021-01-24T11:09:00Z">
              <w:tcPr>
                <w:tcW w:w="1418" w:type="dxa"/>
              </w:tcPr>
            </w:tcPrChange>
          </w:tcPr>
          <w:p w14:paraId="4149E7D7" w14:textId="68C36619" w:rsidR="00F86C52" w:rsidRPr="00AA36EF" w:rsidDel="00121D73" w:rsidRDefault="00F86C52" w:rsidP="005830F3">
            <w:pPr>
              <w:pStyle w:val="TAL"/>
              <w:rPr>
                <w:del w:id="590" w:author="MCC160" w:date="2021-01-24T12:01:00Z"/>
              </w:rPr>
            </w:pPr>
          </w:p>
        </w:tc>
        <w:tc>
          <w:tcPr>
            <w:tcW w:w="1134" w:type="dxa"/>
            <w:vAlign w:val="bottom"/>
            <w:tcPrChange w:id="591" w:author="MCC160" w:date="2021-01-24T11:09:00Z">
              <w:tcPr>
                <w:tcW w:w="1134" w:type="dxa"/>
                <w:vAlign w:val="bottom"/>
              </w:tcPr>
            </w:tcPrChange>
          </w:tcPr>
          <w:p w14:paraId="4B4FE844" w14:textId="2B30BB9A" w:rsidR="00F86C52" w:rsidRPr="00AA36EF" w:rsidDel="00121D73" w:rsidRDefault="00F86C52" w:rsidP="005830F3">
            <w:pPr>
              <w:pStyle w:val="TAL"/>
              <w:rPr>
                <w:del w:id="592" w:author="MCC160" w:date="2021-01-24T12:01:00Z"/>
              </w:rPr>
            </w:pPr>
          </w:p>
        </w:tc>
      </w:tr>
      <w:tr w:rsidR="00F86C52" w:rsidRPr="00AA36EF" w:rsidDel="00121D73" w14:paraId="04ADEC3A" w14:textId="3D8AE16C" w:rsidTr="00121D73">
        <w:trPr>
          <w:del w:id="593" w:author="MCC160" w:date="2021-01-24T12:01:00Z"/>
        </w:trPr>
        <w:tc>
          <w:tcPr>
            <w:tcW w:w="2835" w:type="dxa"/>
            <w:vAlign w:val="center"/>
            <w:tcPrChange w:id="594" w:author="MCC160" w:date="2021-01-24T11:09:00Z">
              <w:tcPr>
                <w:tcW w:w="2835" w:type="dxa"/>
                <w:vAlign w:val="center"/>
              </w:tcPr>
            </w:tcPrChange>
          </w:tcPr>
          <w:p w14:paraId="1404A710" w14:textId="6353562C" w:rsidR="00F86C52" w:rsidRPr="00AA36EF" w:rsidDel="00121D73" w:rsidRDefault="00F86C52" w:rsidP="005830F3">
            <w:pPr>
              <w:pStyle w:val="TAL"/>
              <w:rPr>
                <w:del w:id="595" w:author="MCC160" w:date="2021-01-24T12:01:00Z"/>
              </w:rPr>
            </w:pPr>
            <w:del w:id="596" w:author="MCC160" w:date="2021-01-24T12:01:00Z">
              <w:r w:rsidRPr="00AA36EF" w:rsidDel="00121D73">
                <w:delText xml:space="preserve">        group</w:delText>
              </w:r>
            </w:del>
          </w:p>
        </w:tc>
        <w:tc>
          <w:tcPr>
            <w:tcW w:w="2126" w:type="dxa"/>
            <w:tcPrChange w:id="597" w:author="MCC160" w:date="2021-01-24T11:09:00Z">
              <w:tcPr>
                <w:tcW w:w="2126" w:type="dxa"/>
              </w:tcPr>
            </w:tcPrChange>
          </w:tcPr>
          <w:p w14:paraId="1189C45E" w14:textId="02A3EFAC" w:rsidR="00F86C52" w:rsidRPr="00AA36EF" w:rsidDel="00121D73" w:rsidRDefault="00F86C52" w:rsidP="005830F3">
            <w:pPr>
              <w:pStyle w:val="TAL"/>
              <w:rPr>
                <w:del w:id="598" w:author="MCC160" w:date="2021-01-24T12:01:00Z"/>
              </w:rPr>
            </w:pPr>
            <w:del w:id="599" w:author="MCC160" w:date="2021-01-24T12:01:00Z">
              <w:r w:rsidRPr="00AA36EF" w:rsidDel="00121D73">
                <w:delText>px_MCPTT_Group_A_ID</w:delText>
              </w:r>
            </w:del>
          </w:p>
        </w:tc>
        <w:tc>
          <w:tcPr>
            <w:tcW w:w="2126" w:type="dxa"/>
            <w:tcPrChange w:id="600" w:author="MCC160" w:date="2021-01-24T11:09:00Z">
              <w:tcPr>
                <w:tcW w:w="2126" w:type="dxa"/>
              </w:tcPr>
            </w:tcPrChange>
          </w:tcPr>
          <w:p w14:paraId="6D3EFC6C" w14:textId="662E3FEC" w:rsidR="00F86C52" w:rsidRPr="00AA36EF" w:rsidDel="00121D73" w:rsidRDefault="00F86C52" w:rsidP="005830F3">
            <w:pPr>
              <w:pStyle w:val="TAL"/>
              <w:rPr>
                <w:del w:id="601" w:author="MCC160" w:date="2021-01-24T12:01:00Z"/>
              </w:rPr>
            </w:pPr>
          </w:p>
        </w:tc>
        <w:tc>
          <w:tcPr>
            <w:tcW w:w="1418" w:type="dxa"/>
            <w:tcPrChange w:id="602" w:author="MCC160" w:date="2021-01-24T11:09:00Z">
              <w:tcPr>
                <w:tcW w:w="1418" w:type="dxa"/>
              </w:tcPr>
            </w:tcPrChange>
          </w:tcPr>
          <w:p w14:paraId="2466B6DE" w14:textId="1757218C" w:rsidR="00F86C52" w:rsidRPr="00AA36EF" w:rsidDel="00121D73" w:rsidRDefault="00F86C52" w:rsidP="005830F3">
            <w:pPr>
              <w:pStyle w:val="TAL"/>
              <w:rPr>
                <w:del w:id="603" w:author="MCC160" w:date="2021-01-24T12:01:00Z"/>
              </w:rPr>
            </w:pPr>
          </w:p>
        </w:tc>
        <w:tc>
          <w:tcPr>
            <w:tcW w:w="1134" w:type="dxa"/>
            <w:vAlign w:val="bottom"/>
            <w:tcPrChange w:id="604" w:author="MCC160" w:date="2021-01-24T11:09:00Z">
              <w:tcPr>
                <w:tcW w:w="1134" w:type="dxa"/>
                <w:vAlign w:val="bottom"/>
              </w:tcPr>
            </w:tcPrChange>
          </w:tcPr>
          <w:p w14:paraId="13823167" w14:textId="04AEB60E" w:rsidR="00F86C52" w:rsidRPr="00AA36EF" w:rsidDel="00121D73" w:rsidRDefault="00F86C52" w:rsidP="005830F3">
            <w:pPr>
              <w:pStyle w:val="TAL"/>
              <w:rPr>
                <w:del w:id="605" w:author="MCC160" w:date="2021-01-24T12:01:00Z"/>
              </w:rPr>
            </w:pPr>
          </w:p>
        </w:tc>
      </w:tr>
      <w:tr w:rsidR="00F86C52" w:rsidRPr="00AA36EF" w:rsidDel="00121D73" w14:paraId="02B9BE0B" w14:textId="455DF464" w:rsidTr="00121D73">
        <w:trPr>
          <w:del w:id="606" w:author="MCC160" w:date="2021-01-24T12:01:00Z"/>
        </w:trPr>
        <w:tc>
          <w:tcPr>
            <w:tcW w:w="2835" w:type="dxa"/>
            <w:vAlign w:val="center"/>
            <w:tcPrChange w:id="607" w:author="MCC160" w:date="2021-01-24T11:09:00Z">
              <w:tcPr>
                <w:tcW w:w="2835" w:type="dxa"/>
                <w:vAlign w:val="center"/>
              </w:tcPr>
            </w:tcPrChange>
          </w:tcPr>
          <w:p w14:paraId="1F4C1C34" w14:textId="7AF49146" w:rsidR="00F86C52" w:rsidRPr="00AA36EF" w:rsidDel="00121D73" w:rsidRDefault="00F86C52" w:rsidP="005830F3">
            <w:pPr>
              <w:pStyle w:val="TAL"/>
              <w:rPr>
                <w:del w:id="608" w:author="MCC160" w:date="2021-01-24T12:01:00Z"/>
              </w:rPr>
            </w:pPr>
            <w:del w:id="609" w:author="MCC160" w:date="2021-01-24T12:01:00Z">
              <w:r w:rsidRPr="00AA36EF" w:rsidDel="00121D73">
                <w:delText xml:space="preserve">        status</w:delText>
              </w:r>
            </w:del>
          </w:p>
        </w:tc>
        <w:tc>
          <w:tcPr>
            <w:tcW w:w="2126" w:type="dxa"/>
            <w:tcPrChange w:id="610" w:author="MCC160" w:date="2021-01-24T11:09:00Z">
              <w:tcPr>
                <w:tcW w:w="2126" w:type="dxa"/>
              </w:tcPr>
            </w:tcPrChange>
          </w:tcPr>
          <w:p w14:paraId="45E2B408" w14:textId="34771B65" w:rsidR="00F86C52" w:rsidRPr="00AA36EF" w:rsidDel="00121D73" w:rsidRDefault="00F86C52" w:rsidP="005830F3">
            <w:pPr>
              <w:pStyle w:val="TAL"/>
              <w:rPr>
                <w:del w:id="611" w:author="MCC160" w:date="2021-01-24T12:01:00Z"/>
              </w:rPr>
            </w:pPr>
            <w:del w:id="612" w:author="MCC160" w:date="2021-01-24T12:01:00Z">
              <w:r w:rsidRPr="00AA36EF" w:rsidDel="00121D73">
                <w:delText>not present</w:delText>
              </w:r>
            </w:del>
          </w:p>
        </w:tc>
        <w:tc>
          <w:tcPr>
            <w:tcW w:w="2126" w:type="dxa"/>
            <w:tcPrChange w:id="613" w:author="MCC160" w:date="2021-01-24T11:09:00Z">
              <w:tcPr>
                <w:tcW w:w="2126" w:type="dxa"/>
              </w:tcPr>
            </w:tcPrChange>
          </w:tcPr>
          <w:p w14:paraId="25217924" w14:textId="5862B979" w:rsidR="00F86C52" w:rsidRPr="00AA36EF" w:rsidDel="00121D73" w:rsidRDefault="00F86C52" w:rsidP="005830F3">
            <w:pPr>
              <w:pStyle w:val="TAL"/>
              <w:rPr>
                <w:del w:id="614" w:author="MCC160" w:date="2021-01-24T12:01:00Z"/>
              </w:rPr>
            </w:pPr>
          </w:p>
        </w:tc>
        <w:tc>
          <w:tcPr>
            <w:tcW w:w="1418" w:type="dxa"/>
            <w:tcPrChange w:id="615" w:author="MCC160" w:date="2021-01-24T11:09:00Z">
              <w:tcPr>
                <w:tcW w:w="1418" w:type="dxa"/>
              </w:tcPr>
            </w:tcPrChange>
          </w:tcPr>
          <w:p w14:paraId="10311294" w14:textId="5E72313E" w:rsidR="00F86C52" w:rsidRPr="00AA36EF" w:rsidDel="00121D73" w:rsidRDefault="00F86C52" w:rsidP="005830F3">
            <w:pPr>
              <w:pStyle w:val="TAL"/>
              <w:rPr>
                <w:del w:id="616" w:author="MCC160" w:date="2021-01-24T12:01:00Z"/>
              </w:rPr>
            </w:pPr>
          </w:p>
        </w:tc>
        <w:tc>
          <w:tcPr>
            <w:tcW w:w="1134" w:type="dxa"/>
            <w:vAlign w:val="bottom"/>
            <w:tcPrChange w:id="617" w:author="MCC160" w:date="2021-01-24T11:09:00Z">
              <w:tcPr>
                <w:tcW w:w="1134" w:type="dxa"/>
                <w:vAlign w:val="bottom"/>
              </w:tcPr>
            </w:tcPrChange>
          </w:tcPr>
          <w:p w14:paraId="45A26998" w14:textId="5DD81301" w:rsidR="00F86C52" w:rsidRPr="00AA36EF" w:rsidDel="00121D73" w:rsidRDefault="00F86C52" w:rsidP="005830F3">
            <w:pPr>
              <w:pStyle w:val="TAL"/>
              <w:rPr>
                <w:del w:id="618" w:author="MCC160" w:date="2021-01-24T12:01:00Z"/>
              </w:rPr>
            </w:pPr>
          </w:p>
        </w:tc>
      </w:tr>
      <w:tr w:rsidR="00F86C52" w:rsidRPr="00AA36EF" w:rsidDel="00121D73" w14:paraId="3D866D6F" w14:textId="12ABDC54" w:rsidTr="00121D73">
        <w:trPr>
          <w:del w:id="619" w:author="MCC160" w:date="2021-01-24T12:01:00Z"/>
        </w:trPr>
        <w:tc>
          <w:tcPr>
            <w:tcW w:w="2835" w:type="dxa"/>
            <w:vAlign w:val="center"/>
            <w:tcPrChange w:id="620" w:author="MCC160" w:date="2021-01-24T11:09:00Z">
              <w:tcPr>
                <w:tcW w:w="2835" w:type="dxa"/>
                <w:vAlign w:val="center"/>
              </w:tcPr>
            </w:tcPrChange>
          </w:tcPr>
          <w:p w14:paraId="2ABC6CF6" w14:textId="74754575" w:rsidR="00F86C52" w:rsidRPr="00AA36EF" w:rsidDel="00121D73" w:rsidRDefault="00F86C52" w:rsidP="005830F3">
            <w:pPr>
              <w:pStyle w:val="TAL"/>
              <w:rPr>
                <w:del w:id="621" w:author="MCC160" w:date="2021-01-24T12:01:00Z"/>
              </w:rPr>
            </w:pPr>
            <w:del w:id="622" w:author="MCC160" w:date="2021-01-24T12:01:00Z">
              <w:r w:rsidRPr="00AA36EF" w:rsidDel="00121D73">
                <w:delText xml:space="preserve">        expires</w:delText>
              </w:r>
            </w:del>
          </w:p>
        </w:tc>
        <w:tc>
          <w:tcPr>
            <w:tcW w:w="2126" w:type="dxa"/>
            <w:tcPrChange w:id="623" w:author="MCC160" w:date="2021-01-24T11:09:00Z">
              <w:tcPr>
                <w:tcW w:w="2126" w:type="dxa"/>
              </w:tcPr>
            </w:tcPrChange>
          </w:tcPr>
          <w:p w14:paraId="19ACDF5B" w14:textId="79180D17" w:rsidR="00F86C52" w:rsidRPr="00AA36EF" w:rsidDel="00121D73" w:rsidRDefault="00F86C52" w:rsidP="005830F3">
            <w:pPr>
              <w:pStyle w:val="TAL"/>
              <w:rPr>
                <w:del w:id="624" w:author="MCC160" w:date="2021-01-24T12:01:00Z"/>
              </w:rPr>
            </w:pPr>
            <w:del w:id="625" w:author="MCC160" w:date="2021-01-24T12:01:00Z">
              <w:r w:rsidRPr="00AA36EF" w:rsidDel="00121D73">
                <w:delText>not present</w:delText>
              </w:r>
            </w:del>
          </w:p>
        </w:tc>
        <w:tc>
          <w:tcPr>
            <w:tcW w:w="2126" w:type="dxa"/>
            <w:tcPrChange w:id="626" w:author="MCC160" w:date="2021-01-24T11:09:00Z">
              <w:tcPr>
                <w:tcW w:w="2126" w:type="dxa"/>
              </w:tcPr>
            </w:tcPrChange>
          </w:tcPr>
          <w:p w14:paraId="18016334" w14:textId="2ABB2FAE" w:rsidR="00F86C52" w:rsidRPr="00AA36EF" w:rsidDel="00121D73" w:rsidRDefault="00F86C52" w:rsidP="005830F3">
            <w:pPr>
              <w:pStyle w:val="TAL"/>
              <w:rPr>
                <w:del w:id="627" w:author="MCC160" w:date="2021-01-24T12:01:00Z"/>
              </w:rPr>
            </w:pPr>
          </w:p>
        </w:tc>
        <w:tc>
          <w:tcPr>
            <w:tcW w:w="1418" w:type="dxa"/>
            <w:tcPrChange w:id="628" w:author="MCC160" w:date="2021-01-24T11:09:00Z">
              <w:tcPr>
                <w:tcW w:w="1418" w:type="dxa"/>
              </w:tcPr>
            </w:tcPrChange>
          </w:tcPr>
          <w:p w14:paraId="08477DC3" w14:textId="6A20F7A8" w:rsidR="00F86C52" w:rsidRPr="00AA36EF" w:rsidDel="00121D73" w:rsidRDefault="00F86C52" w:rsidP="005830F3">
            <w:pPr>
              <w:pStyle w:val="TAL"/>
              <w:rPr>
                <w:del w:id="629" w:author="MCC160" w:date="2021-01-24T12:01:00Z"/>
              </w:rPr>
            </w:pPr>
          </w:p>
        </w:tc>
        <w:tc>
          <w:tcPr>
            <w:tcW w:w="1134" w:type="dxa"/>
            <w:vAlign w:val="bottom"/>
            <w:tcPrChange w:id="630" w:author="MCC160" w:date="2021-01-24T11:09:00Z">
              <w:tcPr>
                <w:tcW w:w="1134" w:type="dxa"/>
                <w:vAlign w:val="bottom"/>
              </w:tcPr>
            </w:tcPrChange>
          </w:tcPr>
          <w:p w14:paraId="39B05A56" w14:textId="0DC9D2E2" w:rsidR="00F86C52" w:rsidRPr="00AA36EF" w:rsidDel="00121D73" w:rsidRDefault="00F86C52" w:rsidP="005830F3">
            <w:pPr>
              <w:pStyle w:val="TAL"/>
              <w:rPr>
                <w:del w:id="631" w:author="MCC160" w:date="2021-01-24T12:01:00Z"/>
              </w:rPr>
            </w:pPr>
          </w:p>
        </w:tc>
      </w:tr>
      <w:tr w:rsidR="00F86C52" w:rsidRPr="00AA36EF" w14:paraId="46556DE6" w14:textId="6A3D4845" w:rsidTr="00121D73">
        <w:tc>
          <w:tcPr>
            <w:tcW w:w="2835" w:type="dxa"/>
            <w:tcPrChange w:id="632" w:author="MCC160" w:date="2021-01-24T12:02:00Z">
              <w:tcPr>
                <w:tcW w:w="2835" w:type="dxa"/>
                <w:vAlign w:val="center"/>
              </w:tcPr>
            </w:tcPrChange>
          </w:tcPr>
          <w:p w14:paraId="69210D25" w14:textId="795367B3" w:rsidR="00F86C52" w:rsidRPr="00AA36EF" w:rsidRDefault="00F86C52" w:rsidP="005830F3">
            <w:pPr>
              <w:pStyle w:val="TAL"/>
            </w:pPr>
            <w:r w:rsidRPr="00AA36EF">
              <w:t>..p-id</w:t>
            </w:r>
          </w:p>
        </w:tc>
        <w:tc>
          <w:tcPr>
            <w:tcW w:w="2126" w:type="dxa"/>
            <w:tcPrChange w:id="633" w:author="MCC160" w:date="2021-01-24T12:02:00Z">
              <w:tcPr>
                <w:tcW w:w="2126" w:type="dxa"/>
              </w:tcPr>
            </w:tcPrChange>
          </w:tcPr>
          <w:p w14:paraId="34022BC5" w14:textId="11ED1D98" w:rsidR="00F86C52" w:rsidRPr="00AA36EF" w:rsidRDefault="00F86C52" w:rsidP="005830F3">
            <w:pPr>
              <w:pStyle w:val="TAL"/>
            </w:pPr>
            <w:r w:rsidRPr="00AA36EF">
              <w:t>any allowed value</w:t>
            </w:r>
          </w:p>
        </w:tc>
        <w:tc>
          <w:tcPr>
            <w:tcW w:w="2126" w:type="dxa"/>
            <w:tcBorders>
              <w:bottom w:val="single" w:sz="4" w:space="0" w:color="auto"/>
            </w:tcBorders>
            <w:tcPrChange w:id="634" w:author="MCC160" w:date="2021-01-24T12:02:00Z">
              <w:tcPr>
                <w:tcW w:w="2126" w:type="dxa"/>
                <w:tcBorders>
                  <w:bottom w:val="single" w:sz="4" w:space="0" w:color="auto"/>
                </w:tcBorders>
              </w:tcPr>
            </w:tcPrChange>
          </w:tcPr>
          <w:p w14:paraId="5255EA8C" w14:textId="5FA13D3B" w:rsidR="00F86C52" w:rsidRPr="00AA36EF" w:rsidRDefault="00121D73" w:rsidP="005830F3">
            <w:pPr>
              <w:pStyle w:val="TAL"/>
            </w:pPr>
            <w:ins w:id="635" w:author="MCC160" w:date="2021-01-24T12:05:00Z">
              <w:r w:rsidRPr="00AA36EF">
                <w:t xml:space="preserve">p-id shall be </w:t>
              </w:r>
            </w:ins>
            <w:ins w:id="636" w:author="MCC160" w:date="2021-01-24T12:17:00Z">
              <w:r w:rsidRPr="00AA36EF">
                <w:t>present</w:t>
              </w:r>
            </w:ins>
            <w:ins w:id="637" w:author="MCC160" w:date="2021-01-24T12:05:00Z">
              <w:r w:rsidRPr="00AA36EF">
                <w:t xml:space="preserve"> </w:t>
              </w:r>
            </w:ins>
            <w:ins w:id="638" w:author="MCC160" w:date="2021-01-24T12:02:00Z">
              <w:r w:rsidRPr="00AA36EF">
                <w:t>acc. to TS 24.379 [9] clause 9.2.2.2.5 and clause 9.2.2.3.5</w:t>
              </w:r>
            </w:ins>
            <w:ins w:id="639" w:author="MCC160" w:date="2021-01-24T12:04:00Z">
              <w:r w:rsidRPr="00AA36EF">
                <w:t xml:space="preserve"> </w:t>
              </w:r>
            </w:ins>
          </w:p>
        </w:tc>
        <w:tc>
          <w:tcPr>
            <w:tcW w:w="1418" w:type="dxa"/>
            <w:tcPrChange w:id="640" w:author="MCC160" w:date="2021-01-24T12:02:00Z">
              <w:tcPr>
                <w:tcW w:w="1418" w:type="dxa"/>
              </w:tcPr>
            </w:tcPrChange>
          </w:tcPr>
          <w:p w14:paraId="4513EFB9" w14:textId="02F49039" w:rsidR="00F86C52" w:rsidRPr="00AA36EF" w:rsidRDefault="00F86C52" w:rsidP="005830F3">
            <w:pPr>
              <w:pStyle w:val="TAL"/>
            </w:pPr>
          </w:p>
        </w:tc>
        <w:tc>
          <w:tcPr>
            <w:tcW w:w="1134" w:type="dxa"/>
            <w:tcPrChange w:id="641" w:author="MCC160" w:date="2021-01-24T12:02:00Z">
              <w:tcPr>
                <w:tcW w:w="1134" w:type="dxa"/>
                <w:vAlign w:val="bottom"/>
              </w:tcPr>
            </w:tcPrChange>
          </w:tcPr>
          <w:p w14:paraId="28E07782" w14:textId="7B4D9440" w:rsidR="00F86C52" w:rsidRPr="00AA36EF" w:rsidRDefault="00F86C52" w:rsidP="005830F3">
            <w:pPr>
              <w:pStyle w:val="TAL"/>
              <w:rPr>
                <w:u w:val="single"/>
              </w:rPr>
            </w:pPr>
          </w:p>
        </w:tc>
      </w:tr>
    </w:tbl>
    <w:p w14:paraId="5665E8D2" w14:textId="77777777" w:rsidR="00F86C52" w:rsidRPr="00AA36EF" w:rsidRDefault="00F86C52" w:rsidP="00F86C52"/>
    <w:p w14:paraId="1EA19915" w14:textId="77777777" w:rsidR="00F86C52" w:rsidRPr="00AA36EF" w:rsidRDefault="00F86C52" w:rsidP="00F86C52">
      <w:pPr>
        <w:pStyle w:val="TH"/>
      </w:pPr>
      <w:r w:rsidRPr="00AA36EF">
        <w:lastRenderedPageBreak/>
        <w:t>Table 5.3.3.3-15: SIP PUBLISH (step 15,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42">
          <w:tblGrid>
            <w:gridCol w:w="2835"/>
            <w:gridCol w:w="2126"/>
            <w:gridCol w:w="2126"/>
            <w:gridCol w:w="1418"/>
            <w:gridCol w:w="1134"/>
          </w:tblGrid>
        </w:tblGridChange>
      </w:tblGrid>
      <w:tr w:rsidR="00F86C52" w:rsidRPr="00AA36EF" w14:paraId="4D462350" w14:textId="77777777" w:rsidTr="00974374">
        <w:tc>
          <w:tcPr>
            <w:tcW w:w="9639" w:type="dxa"/>
            <w:gridSpan w:val="5"/>
          </w:tcPr>
          <w:p w14:paraId="387A7779" w14:textId="2C373D10" w:rsidR="00F86C52" w:rsidRPr="00AA36EF" w:rsidRDefault="00F86C52" w:rsidP="005830F3">
            <w:pPr>
              <w:pStyle w:val="TAL"/>
            </w:pPr>
            <w:r w:rsidRPr="00AA36EF">
              <w:t>Derivation Path: TS 36.579-1 [2], Table 5.5.2.11-1</w:t>
            </w:r>
            <w:ins w:id="643" w:author="MCC160" w:date="2021-01-24T11:10:00Z">
              <w:r w:rsidR="00121D73" w:rsidRPr="00AA36EF">
                <w:t xml:space="preserve"> with condition PRESENCE-EVENT</w:t>
              </w:r>
            </w:ins>
          </w:p>
        </w:tc>
      </w:tr>
      <w:tr w:rsidR="00F86C52" w:rsidRPr="00AA36EF" w14:paraId="4B1CFA02" w14:textId="77777777" w:rsidTr="00974374">
        <w:tc>
          <w:tcPr>
            <w:tcW w:w="2835" w:type="dxa"/>
          </w:tcPr>
          <w:p w14:paraId="16C5A369"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371AA379"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
          <w:p w14:paraId="13FE38DE"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1AD8634F"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A668C30"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4374" w14:paraId="3421F771" w14:textId="53C8CA37" w:rsidTr="00974374">
        <w:trPr>
          <w:del w:id="644" w:author="MCC160" w:date="2021-01-18T10:25:00Z"/>
        </w:trPr>
        <w:tc>
          <w:tcPr>
            <w:tcW w:w="2835" w:type="dxa"/>
            <w:tcBorders>
              <w:top w:val="single" w:sz="4" w:space="0" w:color="auto"/>
              <w:left w:val="single" w:sz="4" w:space="0" w:color="auto"/>
              <w:bottom w:val="single" w:sz="4" w:space="0" w:color="auto"/>
              <w:right w:val="single" w:sz="4" w:space="0" w:color="auto"/>
            </w:tcBorders>
          </w:tcPr>
          <w:p w14:paraId="31B00036" w14:textId="1686E12F" w:rsidR="00F86C52" w:rsidRPr="00AA36EF" w:rsidDel="00974374" w:rsidRDefault="00F86C52" w:rsidP="005830F3">
            <w:pPr>
              <w:pStyle w:val="TAL"/>
              <w:rPr>
                <w:del w:id="645" w:author="MCC160" w:date="2021-01-18T10:25:00Z"/>
                <w:b/>
              </w:rPr>
            </w:pPr>
            <w:del w:id="646" w:author="MCC160" w:date="2021-01-18T10:25: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4804D728" w14:textId="4F797FE5" w:rsidR="00F86C52" w:rsidRPr="00AA36EF" w:rsidDel="00974374" w:rsidRDefault="00F86C52" w:rsidP="005830F3">
            <w:pPr>
              <w:pStyle w:val="TAL"/>
              <w:rPr>
                <w:del w:id="647" w:author="MCC160" w:date="2021-01-18T10:25:00Z"/>
              </w:rPr>
            </w:pPr>
          </w:p>
        </w:tc>
        <w:tc>
          <w:tcPr>
            <w:tcW w:w="2126" w:type="dxa"/>
            <w:tcBorders>
              <w:top w:val="single" w:sz="4" w:space="0" w:color="auto"/>
              <w:left w:val="single" w:sz="4" w:space="0" w:color="auto"/>
              <w:bottom w:val="single" w:sz="4" w:space="0" w:color="auto"/>
              <w:right w:val="single" w:sz="4" w:space="0" w:color="auto"/>
            </w:tcBorders>
          </w:tcPr>
          <w:p w14:paraId="7CBEF491" w14:textId="032C5A66" w:rsidR="00F86C52" w:rsidRPr="00AA36EF" w:rsidDel="00974374" w:rsidRDefault="00F86C52" w:rsidP="005830F3">
            <w:pPr>
              <w:pStyle w:val="TAL"/>
              <w:rPr>
                <w:del w:id="648" w:author="MCC160" w:date="2021-01-18T10:25:00Z"/>
              </w:rPr>
            </w:pPr>
          </w:p>
        </w:tc>
        <w:tc>
          <w:tcPr>
            <w:tcW w:w="1418" w:type="dxa"/>
            <w:tcBorders>
              <w:top w:val="single" w:sz="4" w:space="0" w:color="auto"/>
              <w:left w:val="single" w:sz="4" w:space="0" w:color="auto"/>
              <w:bottom w:val="single" w:sz="4" w:space="0" w:color="auto"/>
              <w:right w:val="single" w:sz="4" w:space="0" w:color="auto"/>
            </w:tcBorders>
          </w:tcPr>
          <w:p w14:paraId="44B9531D" w14:textId="5794A53D" w:rsidR="00F86C52" w:rsidRPr="00AA36EF" w:rsidDel="00974374" w:rsidRDefault="00F86C52" w:rsidP="005830F3">
            <w:pPr>
              <w:pStyle w:val="TAL"/>
              <w:rPr>
                <w:del w:id="649" w:author="MCC160" w:date="2021-01-18T10:25:00Z"/>
              </w:rPr>
            </w:pPr>
          </w:p>
        </w:tc>
        <w:tc>
          <w:tcPr>
            <w:tcW w:w="1134" w:type="dxa"/>
            <w:tcBorders>
              <w:top w:val="single" w:sz="4" w:space="0" w:color="auto"/>
              <w:left w:val="single" w:sz="4" w:space="0" w:color="auto"/>
              <w:bottom w:val="single" w:sz="4" w:space="0" w:color="auto"/>
              <w:right w:val="single" w:sz="4" w:space="0" w:color="auto"/>
            </w:tcBorders>
          </w:tcPr>
          <w:p w14:paraId="14B663DE" w14:textId="7C93F91D" w:rsidR="00F86C52" w:rsidRPr="00AA36EF" w:rsidDel="00974374" w:rsidRDefault="00F86C52" w:rsidP="005830F3">
            <w:pPr>
              <w:pStyle w:val="TAL"/>
              <w:rPr>
                <w:del w:id="650" w:author="MCC160" w:date="2021-01-18T10:25:00Z"/>
              </w:rPr>
            </w:pPr>
          </w:p>
        </w:tc>
      </w:tr>
      <w:tr w:rsidR="00F86C52" w:rsidRPr="00AA36EF" w:rsidDel="00974374" w14:paraId="6F0CB383" w14:textId="0C85A1AD" w:rsidTr="00974374">
        <w:trPr>
          <w:del w:id="651" w:author="MCC160" w:date="2021-01-18T10:25:00Z"/>
        </w:trPr>
        <w:tc>
          <w:tcPr>
            <w:tcW w:w="2835" w:type="dxa"/>
            <w:tcBorders>
              <w:top w:val="single" w:sz="4" w:space="0" w:color="auto"/>
              <w:left w:val="single" w:sz="4" w:space="0" w:color="auto"/>
              <w:bottom w:val="single" w:sz="4" w:space="0" w:color="auto"/>
              <w:right w:val="single" w:sz="4" w:space="0" w:color="auto"/>
            </w:tcBorders>
          </w:tcPr>
          <w:p w14:paraId="161E81F2" w14:textId="50782E68" w:rsidR="00F86C52" w:rsidRPr="00AA36EF" w:rsidDel="00974374" w:rsidRDefault="00F86C52" w:rsidP="005830F3">
            <w:pPr>
              <w:pStyle w:val="TAL"/>
              <w:rPr>
                <w:del w:id="652" w:author="MCC160" w:date="2021-01-18T10:25:00Z"/>
                <w:b/>
              </w:rPr>
            </w:pPr>
            <w:del w:id="653" w:author="MCC160" w:date="2021-01-18T10:25: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2B6BD6DD" w14:textId="2D992EC3" w:rsidR="00F86C52" w:rsidRPr="00AA36EF" w:rsidDel="00974374" w:rsidRDefault="00F86C52" w:rsidP="005830F3">
            <w:pPr>
              <w:pStyle w:val="TAL"/>
              <w:rPr>
                <w:del w:id="654" w:author="MCC160" w:date="2021-01-18T10:25:00Z"/>
              </w:rPr>
            </w:pPr>
          </w:p>
        </w:tc>
        <w:tc>
          <w:tcPr>
            <w:tcW w:w="2126" w:type="dxa"/>
            <w:tcBorders>
              <w:top w:val="single" w:sz="4" w:space="0" w:color="auto"/>
              <w:left w:val="single" w:sz="4" w:space="0" w:color="auto"/>
              <w:bottom w:val="single" w:sz="4" w:space="0" w:color="auto"/>
              <w:right w:val="single" w:sz="4" w:space="0" w:color="auto"/>
            </w:tcBorders>
          </w:tcPr>
          <w:p w14:paraId="631EADBB" w14:textId="68A3C6A7" w:rsidR="00F86C52" w:rsidRPr="00AA36EF" w:rsidDel="00974374" w:rsidRDefault="00F86C52" w:rsidP="005830F3">
            <w:pPr>
              <w:pStyle w:val="TAL"/>
              <w:rPr>
                <w:del w:id="655" w:author="MCC160" w:date="2021-01-18T10:25:00Z"/>
              </w:rPr>
            </w:pPr>
          </w:p>
        </w:tc>
        <w:tc>
          <w:tcPr>
            <w:tcW w:w="1418" w:type="dxa"/>
            <w:tcBorders>
              <w:top w:val="single" w:sz="4" w:space="0" w:color="auto"/>
              <w:left w:val="single" w:sz="4" w:space="0" w:color="auto"/>
              <w:bottom w:val="single" w:sz="4" w:space="0" w:color="auto"/>
              <w:right w:val="single" w:sz="4" w:space="0" w:color="auto"/>
            </w:tcBorders>
          </w:tcPr>
          <w:p w14:paraId="2AFBC9C8" w14:textId="6E08F05F" w:rsidR="00F86C52" w:rsidRPr="00AA36EF" w:rsidDel="00974374" w:rsidRDefault="00F86C52" w:rsidP="005830F3">
            <w:pPr>
              <w:pStyle w:val="TAL"/>
              <w:rPr>
                <w:del w:id="656" w:author="MCC160" w:date="2021-01-18T10:25:00Z"/>
              </w:rPr>
            </w:pPr>
          </w:p>
        </w:tc>
        <w:tc>
          <w:tcPr>
            <w:tcW w:w="1134" w:type="dxa"/>
            <w:tcBorders>
              <w:top w:val="single" w:sz="4" w:space="0" w:color="auto"/>
              <w:left w:val="single" w:sz="4" w:space="0" w:color="auto"/>
              <w:bottom w:val="single" w:sz="4" w:space="0" w:color="auto"/>
              <w:right w:val="single" w:sz="4" w:space="0" w:color="auto"/>
            </w:tcBorders>
          </w:tcPr>
          <w:p w14:paraId="1878D83F" w14:textId="67FA6871" w:rsidR="00F86C52" w:rsidRPr="00AA36EF" w:rsidDel="00974374" w:rsidRDefault="00F86C52" w:rsidP="005830F3">
            <w:pPr>
              <w:pStyle w:val="TAL"/>
              <w:rPr>
                <w:del w:id="657" w:author="MCC160" w:date="2021-01-18T10:25:00Z"/>
              </w:rPr>
            </w:pPr>
          </w:p>
        </w:tc>
      </w:tr>
      <w:tr w:rsidR="00F86C52" w:rsidRPr="00AA36EF" w14:paraId="0EA47835" w14:textId="77777777" w:rsidTr="00974374">
        <w:tc>
          <w:tcPr>
            <w:tcW w:w="2835" w:type="dxa"/>
            <w:tcBorders>
              <w:top w:val="single" w:sz="4" w:space="0" w:color="auto"/>
              <w:left w:val="single" w:sz="4" w:space="0" w:color="auto"/>
              <w:bottom w:val="single" w:sz="4" w:space="0" w:color="auto"/>
              <w:right w:val="single" w:sz="4" w:space="0" w:color="auto"/>
            </w:tcBorders>
          </w:tcPr>
          <w:p w14:paraId="554FA57F" w14:textId="77777777" w:rsidR="00F86C52" w:rsidRPr="00AA36EF" w:rsidRDefault="00F86C52" w:rsidP="005830F3">
            <w:pPr>
              <w:pStyle w:val="TAL"/>
              <w:rPr>
                <w:b/>
              </w:rPr>
            </w:pPr>
            <w:del w:id="658" w:author="MCC160" w:date="2021-01-18T10:25: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6B8CCB2E"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135B9FF2"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3D13C0AF"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39D3D523" w14:textId="77777777" w:rsidR="00F86C52" w:rsidRPr="00AA36EF" w:rsidRDefault="00F86C52" w:rsidP="005830F3">
            <w:pPr>
              <w:pStyle w:val="TAL"/>
            </w:pPr>
          </w:p>
        </w:tc>
      </w:tr>
      <w:tr w:rsidR="00121D73" w:rsidRPr="00AA36EF" w14:paraId="3FE22E9C" w14:textId="77777777" w:rsidTr="00974374">
        <w:trPr>
          <w:ins w:id="659" w:author="MCC160" w:date="2021-01-18T10:25:00Z"/>
        </w:trPr>
        <w:tc>
          <w:tcPr>
            <w:tcW w:w="2835" w:type="dxa"/>
            <w:tcBorders>
              <w:top w:val="single" w:sz="4" w:space="0" w:color="auto"/>
              <w:left w:val="single" w:sz="4" w:space="0" w:color="auto"/>
              <w:bottom w:val="single" w:sz="4" w:space="0" w:color="auto"/>
              <w:right w:val="single" w:sz="4" w:space="0" w:color="auto"/>
            </w:tcBorders>
          </w:tcPr>
          <w:p w14:paraId="7E37D73E" w14:textId="5D33FF30" w:rsidR="00121D73" w:rsidRPr="00AA36EF" w:rsidRDefault="00121D73" w:rsidP="00121D73">
            <w:pPr>
              <w:pStyle w:val="TAL"/>
              <w:rPr>
                <w:ins w:id="660" w:author="MCC160" w:date="2021-01-18T10:25:00Z"/>
                <w:b/>
              </w:rPr>
            </w:pPr>
            <w:ins w:id="661" w:author="MCC160" w:date="2021-01-18T10:25: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F496CB2" w14:textId="77777777" w:rsidR="00121D73" w:rsidRPr="00AA36EF" w:rsidRDefault="00121D73" w:rsidP="00121D73">
            <w:pPr>
              <w:pStyle w:val="TAL"/>
              <w:rPr>
                <w:ins w:id="662" w:author="MCC160" w:date="2021-01-18T10:25:00Z"/>
              </w:rPr>
            </w:pPr>
          </w:p>
        </w:tc>
        <w:tc>
          <w:tcPr>
            <w:tcW w:w="2126" w:type="dxa"/>
            <w:tcBorders>
              <w:top w:val="single" w:sz="4" w:space="0" w:color="auto"/>
              <w:left w:val="single" w:sz="4" w:space="0" w:color="auto"/>
              <w:bottom w:val="single" w:sz="4" w:space="0" w:color="auto"/>
              <w:right w:val="single" w:sz="4" w:space="0" w:color="auto"/>
            </w:tcBorders>
          </w:tcPr>
          <w:p w14:paraId="7EDBB636" w14:textId="059B7089" w:rsidR="00121D73" w:rsidRPr="00AA36EF" w:rsidRDefault="00121D73" w:rsidP="00121D73">
            <w:pPr>
              <w:pStyle w:val="TAL"/>
              <w:rPr>
                <w:ins w:id="663" w:author="MCC160" w:date="2021-01-18T10:25:00Z"/>
              </w:rPr>
            </w:pPr>
            <w:ins w:id="664" w:author="MCC160" w:date="2021-01-24T11:11: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4DEA35BE" w14:textId="77777777" w:rsidR="00121D73" w:rsidRPr="00AA36EF" w:rsidRDefault="00121D73" w:rsidP="00121D73">
            <w:pPr>
              <w:pStyle w:val="TAL"/>
              <w:rPr>
                <w:ins w:id="665" w:author="MCC160" w:date="2021-01-18T10:25:00Z"/>
              </w:rPr>
            </w:pPr>
          </w:p>
        </w:tc>
        <w:tc>
          <w:tcPr>
            <w:tcW w:w="1134" w:type="dxa"/>
            <w:tcBorders>
              <w:top w:val="single" w:sz="4" w:space="0" w:color="auto"/>
              <w:left w:val="single" w:sz="4" w:space="0" w:color="auto"/>
              <w:bottom w:val="single" w:sz="4" w:space="0" w:color="auto"/>
              <w:right w:val="single" w:sz="4" w:space="0" w:color="auto"/>
            </w:tcBorders>
          </w:tcPr>
          <w:p w14:paraId="2D1CAB3E" w14:textId="77777777" w:rsidR="00121D73" w:rsidRPr="00AA36EF" w:rsidRDefault="00121D73" w:rsidP="00121D73">
            <w:pPr>
              <w:pStyle w:val="TAL"/>
              <w:rPr>
                <w:ins w:id="666" w:author="MCC160" w:date="2021-01-18T10:25:00Z"/>
              </w:rPr>
            </w:pPr>
          </w:p>
        </w:tc>
      </w:tr>
      <w:tr w:rsidR="00121D73" w:rsidRPr="00AA36EF" w:rsidDel="00121D73" w14:paraId="4083981D" w14:textId="7F5A98A5"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7"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668" w:author="MCC160" w:date="2021-01-24T11:11:00Z"/>
        </w:trPr>
        <w:tc>
          <w:tcPr>
            <w:tcW w:w="2835" w:type="dxa"/>
            <w:tcBorders>
              <w:top w:val="single" w:sz="4" w:space="0" w:color="auto"/>
              <w:left w:val="single" w:sz="4" w:space="0" w:color="auto"/>
              <w:bottom w:val="single" w:sz="4" w:space="0" w:color="auto"/>
              <w:right w:val="single" w:sz="4" w:space="0" w:color="auto"/>
            </w:tcBorders>
            <w:tcPrChange w:id="669"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56A45096" w14:textId="43E543E6" w:rsidR="00121D73" w:rsidRPr="00AA36EF" w:rsidDel="00121D73" w:rsidRDefault="00121D73" w:rsidP="00121D73">
            <w:pPr>
              <w:pStyle w:val="TAL"/>
              <w:rPr>
                <w:del w:id="670" w:author="MCC160" w:date="2021-01-24T11:11:00Z"/>
                <w:b/>
                <w:bCs/>
              </w:rPr>
            </w:pPr>
            <w:del w:id="671" w:author="MCC160" w:date="2021-01-18T10:25:00Z">
              <w:r w:rsidRPr="00AA36EF" w:rsidDel="00E41E41">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672"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78B46155" w14:textId="0CE55DBC" w:rsidR="00121D73" w:rsidRPr="00AA36EF" w:rsidDel="00121D73" w:rsidRDefault="00121D73" w:rsidP="00121D73">
            <w:pPr>
              <w:pStyle w:val="TAL"/>
              <w:rPr>
                <w:del w:id="673" w:author="MCC160" w:date="2021-01-24T11:11:00Z"/>
                <w:rFonts w:cs="Arial"/>
                <w:szCs w:val="18"/>
              </w:rPr>
            </w:pPr>
            <w:del w:id="674" w:author="MCC160" w:date="2021-01-24T11:11: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675"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B06E7B9" w14:textId="56499D62" w:rsidR="00121D73" w:rsidRPr="00AA36EF" w:rsidDel="00121D73" w:rsidRDefault="00121D73" w:rsidP="00121D73">
            <w:pPr>
              <w:pStyle w:val="TAL"/>
              <w:rPr>
                <w:del w:id="676" w:author="MCC160" w:date="2021-01-24T11:11:00Z"/>
              </w:rPr>
            </w:pPr>
          </w:p>
        </w:tc>
        <w:tc>
          <w:tcPr>
            <w:tcW w:w="1418" w:type="dxa"/>
            <w:tcBorders>
              <w:top w:val="single" w:sz="4" w:space="0" w:color="auto"/>
              <w:left w:val="single" w:sz="4" w:space="0" w:color="auto"/>
              <w:bottom w:val="single" w:sz="4" w:space="0" w:color="auto"/>
              <w:right w:val="single" w:sz="4" w:space="0" w:color="auto"/>
            </w:tcBorders>
            <w:tcPrChange w:id="677"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12F48923" w14:textId="61279942" w:rsidR="00121D73" w:rsidRPr="00AA36EF" w:rsidDel="00121D73" w:rsidRDefault="00121D73" w:rsidP="00121D73">
            <w:pPr>
              <w:pStyle w:val="TAL"/>
              <w:rPr>
                <w:del w:id="678" w:author="MCC160" w:date="2021-01-24T11:11:00Z"/>
              </w:rPr>
            </w:pPr>
          </w:p>
        </w:tc>
        <w:tc>
          <w:tcPr>
            <w:tcW w:w="1134" w:type="dxa"/>
            <w:tcBorders>
              <w:top w:val="single" w:sz="4" w:space="0" w:color="auto"/>
              <w:left w:val="single" w:sz="4" w:space="0" w:color="auto"/>
              <w:bottom w:val="single" w:sz="4" w:space="0" w:color="auto"/>
              <w:right w:val="single" w:sz="4" w:space="0" w:color="auto"/>
            </w:tcBorders>
            <w:tcPrChange w:id="679"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4A3DD0E4" w14:textId="472F5EF4" w:rsidR="00121D73" w:rsidRPr="00AA36EF" w:rsidDel="00121D73" w:rsidRDefault="00121D73" w:rsidP="00121D73">
            <w:pPr>
              <w:pStyle w:val="TAL"/>
              <w:rPr>
                <w:del w:id="680" w:author="MCC160" w:date="2021-01-24T11:11:00Z"/>
              </w:rPr>
            </w:pPr>
          </w:p>
        </w:tc>
      </w:tr>
      <w:tr w:rsidR="00121D73" w:rsidRPr="00AA36EF" w14:paraId="0009040E" w14:textId="77777777"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1"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682"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136F6FD9" w14:textId="55B94FC6" w:rsidR="00121D73" w:rsidRPr="00AA36EF" w:rsidRDefault="00121D73" w:rsidP="00121D73">
            <w:pPr>
              <w:pStyle w:val="TAL"/>
              <w:rPr>
                <w:b/>
                <w:bCs/>
              </w:rPr>
            </w:pPr>
            <w:ins w:id="683" w:author="MCC160" w:date="2021-01-18T10:25:00Z">
              <w:r w:rsidRPr="00AA36EF">
                <w:t xml:space="preserve">    MIME-part-body</w:t>
              </w:r>
            </w:ins>
            <w:del w:id="684" w:author="MCC160" w:date="2021-01-18T10:25:00Z">
              <w:r w:rsidRPr="00AA36EF" w:rsidDel="00E41E41">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685"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5228D1B" w14:textId="2EB1C5EB" w:rsidR="00121D73" w:rsidRPr="00AA36EF" w:rsidRDefault="00121D73" w:rsidP="00121D73">
            <w:pPr>
              <w:pStyle w:val="TAL"/>
            </w:pPr>
            <w:ins w:id="686" w:author="MCC160" w:date="2021-01-18T10:25:00Z">
              <w:r w:rsidRPr="00AA36EF">
                <w:t>MCPTT-Info a</w:t>
              </w:r>
            </w:ins>
            <w:del w:id="687" w:author="MCC160" w:date="2021-01-18T10:25:00Z">
              <w:r w:rsidRPr="00AA36EF" w:rsidDel="00974374">
                <w:delText>A</w:delText>
              </w:r>
            </w:del>
            <w:r w:rsidRPr="00AA36EF">
              <w:t>s described in Table 5.3.3.3-16</w:t>
            </w:r>
          </w:p>
        </w:tc>
        <w:tc>
          <w:tcPr>
            <w:tcW w:w="2126" w:type="dxa"/>
            <w:tcBorders>
              <w:top w:val="single" w:sz="4" w:space="0" w:color="auto"/>
              <w:left w:val="single" w:sz="4" w:space="0" w:color="auto"/>
              <w:bottom w:val="single" w:sz="4" w:space="0" w:color="auto"/>
              <w:right w:val="single" w:sz="4" w:space="0" w:color="auto"/>
            </w:tcBorders>
            <w:tcPrChange w:id="688"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098C2445"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689"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60582E47"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690"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31F43103" w14:textId="77777777" w:rsidR="00121D73" w:rsidRPr="00AA36EF" w:rsidRDefault="00121D73" w:rsidP="00121D73">
            <w:pPr>
              <w:pStyle w:val="TAL"/>
            </w:pPr>
          </w:p>
        </w:tc>
      </w:tr>
      <w:tr w:rsidR="00121D73" w:rsidRPr="00AA36EF" w14:paraId="134AACD1" w14:textId="77777777"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1"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2" w:author="MCC160" w:date="2021-01-18T10:25:00Z"/>
        </w:trPr>
        <w:tc>
          <w:tcPr>
            <w:tcW w:w="2835" w:type="dxa"/>
            <w:tcBorders>
              <w:top w:val="single" w:sz="4" w:space="0" w:color="auto"/>
              <w:left w:val="single" w:sz="4" w:space="0" w:color="auto"/>
              <w:bottom w:val="single" w:sz="4" w:space="0" w:color="auto"/>
              <w:right w:val="single" w:sz="4" w:space="0" w:color="auto"/>
            </w:tcBorders>
            <w:tcPrChange w:id="693"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2D84419F" w14:textId="4136353F" w:rsidR="00121D73" w:rsidRPr="00AA36EF" w:rsidRDefault="00121D73" w:rsidP="00121D73">
            <w:pPr>
              <w:pStyle w:val="TAL"/>
              <w:rPr>
                <w:ins w:id="694" w:author="MCC160" w:date="2021-01-18T10:25:00Z"/>
              </w:rPr>
            </w:pPr>
            <w:ins w:id="695" w:author="MCC160" w:date="2021-01-18T10:25: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696"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45D62B35" w14:textId="77777777" w:rsidR="00121D73" w:rsidRPr="00AA36EF" w:rsidRDefault="00121D73" w:rsidP="00121D73">
            <w:pPr>
              <w:pStyle w:val="TAL"/>
              <w:rPr>
                <w:ins w:id="697" w:author="MCC160" w:date="2021-01-18T10:25:00Z"/>
              </w:rPr>
            </w:pPr>
          </w:p>
        </w:tc>
        <w:tc>
          <w:tcPr>
            <w:tcW w:w="2126" w:type="dxa"/>
            <w:tcBorders>
              <w:top w:val="single" w:sz="4" w:space="0" w:color="auto"/>
              <w:left w:val="single" w:sz="4" w:space="0" w:color="auto"/>
              <w:bottom w:val="single" w:sz="4" w:space="0" w:color="auto"/>
              <w:right w:val="single" w:sz="4" w:space="0" w:color="auto"/>
            </w:tcBorders>
            <w:tcPrChange w:id="698"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44445DCE" w14:textId="3EE7D6F4" w:rsidR="00121D73" w:rsidRPr="00AA36EF" w:rsidRDefault="00121D73" w:rsidP="00121D73">
            <w:pPr>
              <w:pStyle w:val="TAL"/>
              <w:rPr>
                <w:ins w:id="699" w:author="MCC160" w:date="2021-01-18T10:25:00Z"/>
              </w:rPr>
            </w:pPr>
            <w:ins w:id="700" w:author="MCC160" w:date="2021-01-24T11:11: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Change w:id="701"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0DCF819A" w14:textId="77777777" w:rsidR="00121D73" w:rsidRPr="00AA36EF" w:rsidRDefault="00121D73" w:rsidP="00121D73">
            <w:pPr>
              <w:pStyle w:val="TAL"/>
              <w:rPr>
                <w:ins w:id="702" w:author="MCC160" w:date="2021-01-18T10:25:00Z"/>
              </w:rPr>
            </w:pPr>
          </w:p>
        </w:tc>
        <w:tc>
          <w:tcPr>
            <w:tcW w:w="1134" w:type="dxa"/>
            <w:tcBorders>
              <w:top w:val="single" w:sz="4" w:space="0" w:color="auto"/>
              <w:left w:val="single" w:sz="4" w:space="0" w:color="auto"/>
              <w:bottom w:val="single" w:sz="4" w:space="0" w:color="auto"/>
              <w:right w:val="single" w:sz="4" w:space="0" w:color="auto"/>
            </w:tcBorders>
            <w:tcPrChange w:id="703"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6CABBBA5" w14:textId="77777777" w:rsidR="00121D73" w:rsidRPr="00AA36EF" w:rsidRDefault="00121D73" w:rsidP="00121D73">
            <w:pPr>
              <w:pStyle w:val="TAL"/>
              <w:rPr>
                <w:ins w:id="704" w:author="MCC160" w:date="2021-01-18T10:25:00Z"/>
              </w:rPr>
            </w:pPr>
          </w:p>
        </w:tc>
      </w:tr>
      <w:tr w:rsidR="00121D73" w:rsidRPr="00AA36EF" w:rsidDel="00121D73" w14:paraId="2A50187F" w14:textId="274EA58E"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5"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706" w:author="MCC160" w:date="2021-01-24T11:11:00Z"/>
        </w:trPr>
        <w:tc>
          <w:tcPr>
            <w:tcW w:w="2835" w:type="dxa"/>
            <w:tcBorders>
              <w:top w:val="single" w:sz="4" w:space="0" w:color="auto"/>
              <w:left w:val="single" w:sz="4" w:space="0" w:color="auto"/>
              <w:bottom w:val="single" w:sz="4" w:space="0" w:color="auto"/>
              <w:right w:val="single" w:sz="4" w:space="0" w:color="auto"/>
            </w:tcBorders>
            <w:tcPrChange w:id="707"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74ED36E5" w14:textId="54B42BF9" w:rsidR="00121D73" w:rsidRPr="00AA36EF" w:rsidDel="00121D73" w:rsidRDefault="00121D73" w:rsidP="00121D73">
            <w:pPr>
              <w:pStyle w:val="TAL"/>
              <w:rPr>
                <w:del w:id="708" w:author="MCC160" w:date="2021-01-24T11:11:00Z"/>
                <w:b/>
                <w:bCs/>
              </w:rPr>
            </w:pPr>
            <w:del w:id="709" w:author="MCC160" w:date="2021-01-18T10:25:00Z">
              <w:r w:rsidRPr="00AA36EF" w:rsidDel="00E41E41">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710" w:author="MCC160" w:date="2021-01-18T10:25:00Z">
              <w:tcPr>
                <w:tcW w:w="2126" w:type="dxa"/>
                <w:tcBorders>
                  <w:top w:val="single" w:sz="4" w:space="0" w:color="auto"/>
                  <w:left w:val="single" w:sz="4" w:space="0" w:color="auto"/>
                  <w:bottom w:val="single" w:sz="4" w:space="0" w:color="auto"/>
                  <w:right w:val="single" w:sz="4" w:space="0" w:color="auto"/>
                </w:tcBorders>
                <w:vAlign w:val="center"/>
              </w:tcPr>
            </w:tcPrChange>
          </w:tcPr>
          <w:p w14:paraId="4B5FD6AB" w14:textId="0BBED7E2" w:rsidR="00121D73" w:rsidRPr="00AA36EF" w:rsidDel="00121D73" w:rsidRDefault="00121D73" w:rsidP="00121D73">
            <w:pPr>
              <w:pStyle w:val="TAL"/>
              <w:rPr>
                <w:del w:id="711" w:author="MCC160" w:date="2021-01-24T11:11:00Z"/>
                <w:iCs/>
              </w:rPr>
            </w:pPr>
            <w:del w:id="712" w:author="MCC160" w:date="2021-01-24T11:11: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713"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6BB3FC1" w14:textId="336CBC77" w:rsidR="00121D73" w:rsidRPr="00AA36EF" w:rsidDel="00121D73" w:rsidRDefault="00121D73" w:rsidP="00121D73">
            <w:pPr>
              <w:pStyle w:val="TAL"/>
              <w:rPr>
                <w:del w:id="714" w:author="MCC160" w:date="2021-01-24T11:11:00Z"/>
              </w:rPr>
            </w:pPr>
          </w:p>
        </w:tc>
        <w:tc>
          <w:tcPr>
            <w:tcW w:w="1418" w:type="dxa"/>
            <w:tcBorders>
              <w:top w:val="single" w:sz="4" w:space="0" w:color="auto"/>
              <w:left w:val="single" w:sz="4" w:space="0" w:color="auto"/>
              <w:bottom w:val="single" w:sz="4" w:space="0" w:color="auto"/>
              <w:right w:val="single" w:sz="4" w:space="0" w:color="auto"/>
            </w:tcBorders>
            <w:tcPrChange w:id="715"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48899C97" w14:textId="6D86E005" w:rsidR="00121D73" w:rsidRPr="00AA36EF" w:rsidDel="00121D73" w:rsidRDefault="00121D73" w:rsidP="00121D73">
            <w:pPr>
              <w:pStyle w:val="TAL"/>
              <w:rPr>
                <w:del w:id="716" w:author="MCC160" w:date="2021-01-24T11:11:00Z"/>
              </w:rPr>
            </w:pPr>
          </w:p>
        </w:tc>
        <w:tc>
          <w:tcPr>
            <w:tcW w:w="1134" w:type="dxa"/>
            <w:tcBorders>
              <w:top w:val="single" w:sz="4" w:space="0" w:color="auto"/>
              <w:left w:val="single" w:sz="4" w:space="0" w:color="auto"/>
              <w:bottom w:val="single" w:sz="4" w:space="0" w:color="auto"/>
              <w:right w:val="single" w:sz="4" w:space="0" w:color="auto"/>
            </w:tcBorders>
            <w:tcPrChange w:id="717"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62491FA6" w14:textId="6A4D01E5" w:rsidR="00121D73" w:rsidRPr="00AA36EF" w:rsidDel="00121D73" w:rsidRDefault="00121D73" w:rsidP="00121D73">
            <w:pPr>
              <w:pStyle w:val="TAL"/>
              <w:rPr>
                <w:del w:id="718" w:author="MCC160" w:date="2021-01-24T11:11:00Z"/>
              </w:rPr>
            </w:pPr>
          </w:p>
        </w:tc>
      </w:tr>
      <w:tr w:rsidR="00121D73" w:rsidRPr="00AA36EF" w14:paraId="36663321" w14:textId="77777777"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9"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720"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5DC876E8" w14:textId="5E5EE6C8" w:rsidR="00121D73" w:rsidRPr="00AA36EF" w:rsidRDefault="00121D73" w:rsidP="00121D73">
            <w:pPr>
              <w:pStyle w:val="TAL"/>
              <w:rPr>
                <w:b/>
                <w:bCs/>
              </w:rPr>
            </w:pPr>
            <w:ins w:id="721" w:author="MCC160" w:date="2021-01-18T10:25:00Z">
              <w:r w:rsidRPr="00AA36EF">
                <w:t xml:space="preserve">    MIME-part-body</w:t>
              </w:r>
            </w:ins>
            <w:del w:id="722" w:author="MCC160" w:date="2021-01-18T10:25:00Z">
              <w:r w:rsidRPr="00AA36EF" w:rsidDel="00E41E4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723"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6E869A04" w14:textId="74F78D89" w:rsidR="00121D73" w:rsidRPr="00AA36EF" w:rsidRDefault="00121D73" w:rsidP="00121D73">
            <w:pPr>
              <w:pStyle w:val="TAL"/>
              <w:rPr>
                <w:iCs/>
              </w:rPr>
            </w:pPr>
            <w:ins w:id="724" w:author="MCC160" w:date="2021-01-18T10:25:00Z">
              <w:r w:rsidRPr="00AA36EF">
                <w:t>PIDF a</w:t>
              </w:r>
            </w:ins>
            <w:del w:id="725" w:author="MCC160" w:date="2021-01-18T10:25:00Z">
              <w:r w:rsidRPr="00AA36EF" w:rsidDel="00974374">
                <w:delText>A</w:delText>
              </w:r>
            </w:del>
            <w:r w:rsidRPr="00AA36EF">
              <w:t>s described in Table 5.3.3.3-17</w:t>
            </w:r>
          </w:p>
        </w:tc>
        <w:tc>
          <w:tcPr>
            <w:tcW w:w="2126" w:type="dxa"/>
            <w:tcBorders>
              <w:top w:val="single" w:sz="4" w:space="0" w:color="auto"/>
              <w:left w:val="single" w:sz="4" w:space="0" w:color="auto"/>
              <w:bottom w:val="single" w:sz="4" w:space="0" w:color="auto"/>
              <w:right w:val="single" w:sz="4" w:space="0" w:color="auto"/>
            </w:tcBorders>
            <w:tcPrChange w:id="726"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CCF6F55"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727"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7CEEEEA9"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728"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7546C0FA" w14:textId="77777777" w:rsidR="00121D73" w:rsidRPr="00AA36EF" w:rsidRDefault="00121D73" w:rsidP="00121D73">
            <w:pPr>
              <w:pStyle w:val="TAL"/>
            </w:pPr>
          </w:p>
        </w:tc>
      </w:tr>
    </w:tbl>
    <w:p w14:paraId="09C439A8" w14:textId="77777777" w:rsidR="00F86C52" w:rsidRPr="00AA36EF" w:rsidRDefault="00F86C52" w:rsidP="00F86C52"/>
    <w:p w14:paraId="47E48C24" w14:textId="77777777" w:rsidR="00F86C52" w:rsidRPr="00AA36EF" w:rsidRDefault="00F86C52" w:rsidP="00F86C52">
      <w:pPr>
        <w:pStyle w:val="TH"/>
      </w:pPr>
      <w:r w:rsidRPr="00AA36EF">
        <w:t xml:space="preserve">Table 5.3.3.3-16: </w:t>
      </w:r>
      <w:r w:rsidRPr="00AA36EF">
        <w:rPr>
          <w:lang w:eastAsia="ko-KR"/>
        </w:rPr>
        <w:t>MCPTT-INFO in SIP PUBLISH</w:t>
      </w:r>
      <w:r w:rsidRPr="00AA36EF">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484B359C" w14:textId="77777777" w:rsidTr="005830F3">
        <w:tc>
          <w:tcPr>
            <w:tcW w:w="9639" w:type="dxa"/>
            <w:gridSpan w:val="5"/>
          </w:tcPr>
          <w:p w14:paraId="25E11E11" w14:textId="77777777" w:rsidR="00F86C52" w:rsidRPr="00AA36EF" w:rsidRDefault="00F86C52" w:rsidP="005830F3">
            <w:pPr>
              <w:pStyle w:val="TAL"/>
            </w:pPr>
            <w:r w:rsidRPr="00AA36EF">
              <w:t>Derivation Path: TS 36.579-1 [2], Table 5.5.3.2.1-1</w:t>
            </w:r>
          </w:p>
        </w:tc>
      </w:tr>
      <w:tr w:rsidR="00F86C52" w:rsidRPr="00AA36EF" w14:paraId="55C84674" w14:textId="77777777" w:rsidTr="005830F3">
        <w:tc>
          <w:tcPr>
            <w:tcW w:w="2835" w:type="dxa"/>
          </w:tcPr>
          <w:p w14:paraId="08548DCC"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ED082B5"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10332B0E"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16076EA3"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362C1FAF"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476D7770" w14:textId="77777777" w:rsidTr="005830F3">
        <w:tc>
          <w:tcPr>
            <w:tcW w:w="2835" w:type="dxa"/>
            <w:vAlign w:val="center"/>
          </w:tcPr>
          <w:p w14:paraId="7F43ADB9" w14:textId="77777777" w:rsidR="00F86C52" w:rsidRPr="00AA36EF" w:rsidRDefault="00F86C52" w:rsidP="005830F3">
            <w:pPr>
              <w:pStyle w:val="TAL"/>
            </w:pPr>
            <w:proofErr w:type="spellStart"/>
            <w:r w:rsidRPr="00AA36EF">
              <w:t>mcpttinfo</w:t>
            </w:r>
            <w:proofErr w:type="spellEnd"/>
          </w:p>
        </w:tc>
        <w:tc>
          <w:tcPr>
            <w:tcW w:w="2126" w:type="dxa"/>
          </w:tcPr>
          <w:p w14:paraId="626C8D63" w14:textId="77777777" w:rsidR="00F86C52" w:rsidRPr="00AA36EF" w:rsidRDefault="00F86C52" w:rsidP="005830F3">
            <w:pPr>
              <w:pStyle w:val="TAL"/>
            </w:pPr>
          </w:p>
        </w:tc>
        <w:tc>
          <w:tcPr>
            <w:tcW w:w="2126" w:type="dxa"/>
            <w:tcBorders>
              <w:bottom w:val="single" w:sz="4" w:space="0" w:color="auto"/>
            </w:tcBorders>
          </w:tcPr>
          <w:p w14:paraId="7979007A" w14:textId="77777777" w:rsidR="00F86C52" w:rsidRPr="00AA36EF" w:rsidRDefault="00F86C52" w:rsidP="005830F3">
            <w:pPr>
              <w:pStyle w:val="TAL"/>
            </w:pPr>
          </w:p>
        </w:tc>
        <w:tc>
          <w:tcPr>
            <w:tcW w:w="1418" w:type="dxa"/>
          </w:tcPr>
          <w:p w14:paraId="32144FA4" w14:textId="77777777" w:rsidR="00F86C52" w:rsidRPr="00AA36EF" w:rsidRDefault="00F86C52" w:rsidP="005830F3">
            <w:pPr>
              <w:pStyle w:val="TAL"/>
            </w:pPr>
          </w:p>
        </w:tc>
        <w:tc>
          <w:tcPr>
            <w:tcW w:w="1134" w:type="dxa"/>
            <w:vAlign w:val="bottom"/>
          </w:tcPr>
          <w:p w14:paraId="50402237" w14:textId="77777777" w:rsidR="00F86C52" w:rsidRPr="00AA36EF" w:rsidRDefault="00F86C52" w:rsidP="005830F3">
            <w:pPr>
              <w:pStyle w:val="TAL"/>
            </w:pPr>
          </w:p>
        </w:tc>
      </w:tr>
      <w:tr w:rsidR="00F86C52" w:rsidRPr="00AA36EF" w14:paraId="1B2C1157" w14:textId="77777777" w:rsidTr="005830F3">
        <w:tc>
          <w:tcPr>
            <w:tcW w:w="2835" w:type="dxa"/>
            <w:vAlign w:val="center"/>
          </w:tcPr>
          <w:p w14:paraId="4D8BED43" w14:textId="77777777" w:rsidR="00F86C52" w:rsidRPr="00AA36EF" w:rsidRDefault="00F86C52" w:rsidP="005830F3">
            <w:pPr>
              <w:pStyle w:val="TAL"/>
            </w:pPr>
            <w:r w:rsidRPr="00AA36EF">
              <w:t xml:space="preserve">  </w:t>
            </w:r>
            <w:proofErr w:type="spellStart"/>
            <w:r w:rsidRPr="00AA36EF">
              <w:t>mcptt</w:t>
            </w:r>
            <w:proofErr w:type="spellEnd"/>
            <w:r w:rsidRPr="00AA36EF">
              <w:t>-Params</w:t>
            </w:r>
          </w:p>
        </w:tc>
        <w:tc>
          <w:tcPr>
            <w:tcW w:w="2126" w:type="dxa"/>
          </w:tcPr>
          <w:p w14:paraId="0C19FA8F" w14:textId="77777777" w:rsidR="00F86C52" w:rsidRPr="00AA36EF" w:rsidRDefault="00F86C52" w:rsidP="005830F3">
            <w:pPr>
              <w:pStyle w:val="TAL"/>
            </w:pPr>
          </w:p>
        </w:tc>
        <w:tc>
          <w:tcPr>
            <w:tcW w:w="2126" w:type="dxa"/>
            <w:tcBorders>
              <w:bottom w:val="single" w:sz="4" w:space="0" w:color="auto"/>
            </w:tcBorders>
          </w:tcPr>
          <w:p w14:paraId="5BAE03E8" w14:textId="77777777" w:rsidR="00F86C52" w:rsidRPr="00AA36EF" w:rsidRDefault="00F86C52" w:rsidP="005830F3">
            <w:pPr>
              <w:pStyle w:val="TAL"/>
            </w:pPr>
          </w:p>
        </w:tc>
        <w:tc>
          <w:tcPr>
            <w:tcW w:w="1418" w:type="dxa"/>
          </w:tcPr>
          <w:p w14:paraId="3DD8D1D1" w14:textId="77777777" w:rsidR="00F86C52" w:rsidRPr="00AA36EF" w:rsidRDefault="00F86C52" w:rsidP="005830F3">
            <w:pPr>
              <w:pStyle w:val="TAL"/>
            </w:pPr>
          </w:p>
        </w:tc>
        <w:tc>
          <w:tcPr>
            <w:tcW w:w="1134" w:type="dxa"/>
            <w:vAlign w:val="bottom"/>
          </w:tcPr>
          <w:p w14:paraId="41F62667" w14:textId="77777777" w:rsidR="00F86C52" w:rsidRPr="00AA36EF" w:rsidRDefault="00F86C52" w:rsidP="005830F3">
            <w:pPr>
              <w:pStyle w:val="TAL"/>
            </w:pPr>
          </w:p>
        </w:tc>
      </w:tr>
      <w:tr w:rsidR="00F86C52" w:rsidRPr="00AA36EF" w14:paraId="57E9A17D" w14:textId="77777777" w:rsidTr="005830F3">
        <w:tc>
          <w:tcPr>
            <w:tcW w:w="2835" w:type="dxa"/>
            <w:vAlign w:val="center"/>
          </w:tcPr>
          <w:p w14:paraId="04A1FADE" w14:textId="77777777" w:rsidR="00F86C52" w:rsidRPr="00AA36EF" w:rsidRDefault="00F86C52" w:rsidP="005830F3">
            <w:pPr>
              <w:pStyle w:val="TAL"/>
            </w:pPr>
            <w:r w:rsidRPr="00AA36EF">
              <w:t xml:space="preserve">    </w:t>
            </w:r>
            <w:proofErr w:type="spellStart"/>
            <w:r w:rsidRPr="00AA36EF">
              <w:t>mcptt</w:t>
            </w:r>
            <w:proofErr w:type="spellEnd"/>
            <w:r w:rsidRPr="00AA36EF">
              <w:t>-request-</w:t>
            </w:r>
            <w:proofErr w:type="spellStart"/>
            <w:r w:rsidRPr="00AA36EF">
              <w:t>uri</w:t>
            </w:r>
            <w:proofErr w:type="spellEnd"/>
          </w:p>
        </w:tc>
        <w:tc>
          <w:tcPr>
            <w:tcW w:w="2126" w:type="dxa"/>
          </w:tcPr>
          <w:p w14:paraId="5521DC55" w14:textId="77777777" w:rsidR="00F86C52" w:rsidRPr="00AA36EF" w:rsidRDefault="00F86C52" w:rsidP="005830F3">
            <w:pPr>
              <w:pStyle w:val="TAL"/>
            </w:pPr>
            <w:proofErr w:type="spellStart"/>
            <w:r w:rsidRPr="00AA36EF">
              <w:t>px_MCPTT_ID_User_B</w:t>
            </w:r>
            <w:proofErr w:type="spellEnd"/>
          </w:p>
        </w:tc>
        <w:tc>
          <w:tcPr>
            <w:tcW w:w="2126" w:type="dxa"/>
            <w:tcBorders>
              <w:bottom w:val="single" w:sz="4" w:space="0" w:color="auto"/>
            </w:tcBorders>
          </w:tcPr>
          <w:p w14:paraId="0F0E7FE0" w14:textId="77777777" w:rsidR="00F86C52" w:rsidRPr="00AA36EF" w:rsidRDefault="00F86C52" w:rsidP="005830F3">
            <w:pPr>
              <w:pStyle w:val="TAL"/>
            </w:pPr>
          </w:p>
        </w:tc>
        <w:tc>
          <w:tcPr>
            <w:tcW w:w="1418" w:type="dxa"/>
          </w:tcPr>
          <w:p w14:paraId="3A4C636E" w14:textId="77777777" w:rsidR="00F86C52" w:rsidRPr="00AA36EF" w:rsidRDefault="00F86C52" w:rsidP="005830F3">
            <w:pPr>
              <w:pStyle w:val="TAL"/>
            </w:pPr>
          </w:p>
        </w:tc>
        <w:tc>
          <w:tcPr>
            <w:tcW w:w="1134" w:type="dxa"/>
            <w:vAlign w:val="bottom"/>
          </w:tcPr>
          <w:p w14:paraId="1F8F4F80" w14:textId="77777777" w:rsidR="00F86C52" w:rsidRPr="00AA36EF" w:rsidRDefault="00F86C52" w:rsidP="005830F3">
            <w:pPr>
              <w:pStyle w:val="TAL"/>
            </w:pPr>
          </w:p>
        </w:tc>
      </w:tr>
    </w:tbl>
    <w:p w14:paraId="38E516E5" w14:textId="77777777" w:rsidR="00F86C52" w:rsidRPr="00AA36EF" w:rsidRDefault="00F86C52" w:rsidP="00F86C52"/>
    <w:p w14:paraId="47AC2AE7" w14:textId="77777777" w:rsidR="00F86C52" w:rsidRPr="00AA36EF" w:rsidRDefault="00F86C52" w:rsidP="00F86C52">
      <w:pPr>
        <w:pStyle w:val="TH"/>
      </w:pPr>
      <w:r w:rsidRPr="00AA36EF">
        <w:t xml:space="preserve">Table 5.3.3.3-17: </w:t>
      </w:r>
      <w:r w:rsidRPr="00AA36EF">
        <w:rPr>
          <w:lang w:eastAsia="ko-KR"/>
        </w:rPr>
        <w:t>PIDF in SIP PUBLISH</w:t>
      </w:r>
      <w:r w:rsidRPr="00AA36EF">
        <w:t xml:space="preserve">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29">
          <w:tblGrid>
            <w:gridCol w:w="2835"/>
            <w:gridCol w:w="2126"/>
            <w:gridCol w:w="2126"/>
            <w:gridCol w:w="1418"/>
            <w:gridCol w:w="1134"/>
          </w:tblGrid>
        </w:tblGridChange>
      </w:tblGrid>
      <w:tr w:rsidR="00F86C52" w:rsidRPr="00AA36EF" w14:paraId="4024036C" w14:textId="77777777" w:rsidTr="005830F3">
        <w:tc>
          <w:tcPr>
            <w:tcW w:w="9639" w:type="dxa"/>
            <w:gridSpan w:val="5"/>
          </w:tcPr>
          <w:p w14:paraId="32F6C659" w14:textId="7CBAFD7F" w:rsidR="00F86C52" w:rsidRPr="00AA36EF" w:rsidRDefault="00F86C52" w:rsidP="005830F3">
            <w:pPr>
              <w:pStyle w:val="TAL"/>
            </w:pPr>
            <w:r w:rsidRPr="00AA36EF">
              <w:t>Derivation Path: TS 36.579-1 [2], Table 5.5.3.5</w:t>
            </w:r>
            <w:ins w:id="730" w:author="MCC160" w:date="2021-01-24T10:38:00Z">
              <w:r w:rsidR="00121D73" w:rsidRPr="00AA36EF">
                <w:t>.</w:t>
              </w:r>
            </w:ins>
            <w:ins w:id="731" w:author="MCC160" w:date="2021-01-11T10:58:00Z">
              <w:r w:rsidR="005830F3" w:rsidRPr="00AA36EF">
                <w:t>1</w:t>
              </w:r>
            </w:ins>
            <w:r w:rsidRPr="00AA36EF">
              <w:t>-1</w:t>
            </w:r>
          </w:p>
        </w:tc>
      </w:tr>
      <w:tr w:rsidR="00F86C52" w:rsidRPr="00AA36EF" w14:paraId="4F102D4B" w14:textId="77777777" w:rsidTr="005830F3">
        <w:tc>
          <w:tcPr>
            <w:tcW w:w="2835" w:type="dxa"/>
          </w:tcPr>
          <w:p w14:paraId="40A41DD3"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73190E73"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234C5A13"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43284DF7"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C43C602"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2195D049" w14:textId="77777777" w:rsidTr="005830F3">
        <w:tc>
          <w:tcPr>
            <w:tcW w:w="2835" w:type="dxa"/>
            <w:vAlign w:val="center"/>
          </w:tcPr>
          <w:p w14:paraId="3AA665BF" w14:textId="77777777" w:rsidR="00F86C52" w:rsidRPr="00AA36EF" w:rsidRDefault="00F86C52" w:rsidP="005830F3">
            <w:pPr>
              <w:pStyle w:val="TAL"/>
            </w:pPr>
            <w:r w:rsidRPr="00AA36EF">
              <w:t>presence</w:t>
            </w:r>
            <w:del w:id="732" w:author="MCC160" w:date="2021-01-11T10:59:00Z">
              <w:r w:rsidRPr="00AA36EF" w:rsidDel="005830F3">
                <w:delText xml:space="preserve"> entity</w:delText>
              </w:r>
            </w:del>
          </w:p>
        </w:tc>
        <w:tc>
          <w:tcPr>
            <w:tcW w:w="2126" w:type="dxa"/>
          </w:tcPr>
          <w:p w14:paraId="1C9A1F83" w14:textId="42724CBE" w:rsidR="00F86C52" w:rsidRPr="00AA36EF" w:rsidRDefault="00F86C52" w:rsidP="005830F3">
            <w:pPr>
              <w:pStyle w:val="TAL"/>
            </w:pPr>
            <w:del w:id="733" w:author="MCC160" w:date="2021-01-11T10:59:00Z">
              <w:r w:rsidRPr="00AA36EF" w:rsidDel="005830F3">
                <w:delText xml:space="preserve">px_MCPTT_ID_User_B </w:delText>
              </w:r>
            </w:del>
          </w:p>
        </w:tc>
        <w:tc>
          <w:tcPr>
            <w:tcW w:w="2126" w:type="dxa"/>
            <w:tcBorders>
              <w:bottom w:val="single" w:sz="4" w:space="0" w:color="auto"/>
            </w:tcBorders>
          </w:tcPr>
          <w:p w14:paraId="5FB7B73C" w14:textId="77777777" w:rsidR="00F86C52" w:rsidRPr="00AA36EF" w:rsidRDefault="00F86C52" w:rsidP="005830F3">
            <w:pPr>
              <w:pStyle w:val="TAL"/>
            </w:pPr>
          </w:p>
        </w:tc>
        <w:tc>
          <w:tcPr>
            <w:tcW w:w="1418" w:type="dxa"/>
          </w:tcPr>
          <w:p w14:paraId="25FD600D" w14:textId="77777777" w:rsidR="00F86C52" w:rsidRPr="00AA36EF" w:rsidRDefault="00F86C52" w:rsidP="005830F3">
            <w:pPr>
              <w:pStyle w:val="TAL"/>
            </w:pPr>
          </w:p>
        </w:tc>
        <w:tc>
          <w:tcPr>
            <w:tcW w:w="1134" w:type="dxa"/>
            <w:vAlign w:val="bottom"/>
          </w:tcPr>
          <w:p w14:paraId="045A91BE" w14:textId="77777777" w:rsidR="00F86C52" w:rsidRPr="00AA36EF" w:rsidRDefault="00F86C52" w:rsidP="005830F3">
            <w:pPr>
              <w:pStyle w:val="TAL"/>
            </w:pPr>
          </w:p>
        </w:tc>
      </w:tr>
      <w:tr w:rsidR="005830F3" w:rsidRPr="00AA36EF" w14:paraId="10C4B213" w14:textId="77777777" w:rsidTr="005830F3">
        <w:trPr>
          <w:ins w:id="734" w:author="MCC160" w:date="2021-01-11T10:59:00Z"/>
        </w:trPr>
        <w:tc>
          <w:tcPr>
            <w:tcW w:w="2835" w:type="dxa"/>
            <w:vAlign w:val="center"/>
          </w:tcPr>
          <w:p w14:paraId="4E518213" w14:textId="6D60064A" w:rsidR="005830F3" w:rsidRPr="00AA36EF" w:rsidRDefault="005830F3" w:rsidP="005830F3">
            <w:pPr>
              <w:pStyle w:val="TAL"/>
              <w:rPr>
                <w:ins w:id="735" w:author="MCC160" w:date="2021-01-11T10:59:00Z"/>
              </w:rPr>
            </w:pPr>
            <w:ins w:id="736" w:author="MCC160" w:date="2021-01-11T10:59:00Z">
              <w:r w:rsidRPr="00AA36EF">
                <w:rPr>
                  <w:lang w:eastAsia="en-GB"/>
                </w:rPr>
                <w:t xml:space="preserve">  Entity attribute</w:t>
              </w:r>
            </w:ins>
          </w:p>
        </w:tc>
        <w:tc>
          <w:tcPr>
            <w:tcW w:w="2126" w:type="dxa"/>
          </w:tcPr>
          <w:p w14:paraId="27F7E4E0" w14:textId="17DE33B4" w:rsidR="005830F3" w:rsidRPr="00AA36EF" w:rsidRDefault="005830F3" w:rsidP="005830F3">
            <w:pPr>
              <w:pStyle w:val="TAL"/>
              <w:rPr>
                <w:ins w:id="737" w:author="MCC160" w:date="2021-01-11T10:59:00Z"/>
              </w:rPr>
            </w:pPr>
            <w:proofErr w:type="spellStart"/>
            <w:ins w:id="738" w:author="MCC160" w:date="2021-01-11T10:59:00Z">
              <w:r w:rsidRPr="00AA36EF">
                <w:rPr>
                  <w:lang w:eastAsia="en-GB"/>
                </w:rPr>
                <w:t>px_MCPTT_ID_User_B</w:t>
              </w:r>
              <w:proofErr w:type="spellEnd"/>
            </w:ins>
          </w:p>
        </w:tc>
        <w:tc>
          <w:tcPr>
            <w:tcW w:w="2126" w:type="dxa"/>
            <w:tcBorders>
              <w:bottom w:val="single" w:sz="4" w:space="0" w:color="auto"/>
            </w:tcBorders>
          </w:tcPr>
          <w:p w14:paraId="6C143446" w14:textId="77777777" w:rsidR="005830F3" w:rsidRPr="00AA36EF" w:rsidRDefault="005830F3" w:rsidP="005830F3">
            <w:pPr>
              <w:pStyle w:val="TAL"/>
              <w:rPr>
                <w:ins w:id="739" w:author="MCC160" w:date="2021-01-11T10:59:00Z"/>
              </w:rPr>
            </w:pPr>
          </w:p>
        </w:tc>
        <w:tc>
          <w:tcPr>
            <w:tcW w:w="1418" w:type="dxa"/>
          </w:tcPr>
          <w:p w14:paraId="5E264588" w14:textId="77777777" w:rsidR="005830F3" w:rsidRPr="00AA36EF" w:rsidRDefault="005830F3" w:rsidP="005830F3">
            <w:pPr>
              <w:pStyle w:val="TAL"/>
              <w:rPr>
                <w:ins w:id="740" w:author="MCC160" w:date="2021-01-11T10:59:00Z"/>
              </w:rPr>
            </w:pPr>
          </w:p>
        </w:tc>
        <w:tc>
          <w:tcPr>
            <w:tcW w:w="1134" w:type="dxa"/>
            <w:vAlign w:val="bottom"/>
          </w:tcPr>
          <w:p w14:paraId="7D466604" w14:textId="77777777" w:rsidR="005830F3" w:rsidRPr="00AA36EF" w:rsidRDefault="005830F3" w:rsidP="005830F3">
            <w:pPr>
              <w:pStyle w:val="TAL"/>
              <w:rPr>
                <w:ins w:id="741" w:author="MCC160" w:date="2021-01-11T10:59:00Z"/>
              </w:rPr>
            </w:pPr>
          </w:p>
        </w:tc>
      </w:tr>
      <w:tr w:rsidR="005830F3" w:rsidRPr="00AA36EF" w14:paraId="10B4F2C0" w14:textId="77777777" w:rsidTr="005830F3">
        <w:tc>
          <w:tcPr>
            <w:tcW w:w="2835" w:type="dxa"/>
            <w:vAlign w:val="center"/>
          </w:tcPr>
          <w:p w14:paraId="0B644515" w14:textId="77777777" w:rsidR="005830F3" w:rsidRPr="00AA36EF" w:rsidRDefault="005830F3" w:rsidP="005830F3">
            <w:pPr>
              <w:pStyle w:val="TAL"/>
            </w:pPr>
            <w:r w:rsidRPr="00AA36EF">
              <w:t xml:space="preserve">  tuple</w:t>
            </w:r>
            <w:del w:id="742" w:author="MCC160" w:date="2021-01-11T10:59:00Z">
              <w:r w:rsidRPr="00AA36EF" w:rsidDel="005830F3">
                <w:delText xml:space="preserve"> id</w:delText>
              </w:r>
            </w:del>
          </w:p>
        </w:tc>
        <w:tc>
          <w:tcPr>
            <w:tcW w:w="2126" w:type="dxa"/>
          </w:tcPr>
          <w:p w14:paraId="20BAF1D3" w14:textId="76D9652B" w:rsidR="005830F3" w:rsidRPr="00AA36EF" w:rsidRDefault="005830F3" w:rsidP="005830F3">
            <w:pPr>
              <w:pStyle w:val="TAL"/>
            </w:pPr>
            <w:del w:id="743" w:author="MCC160" w:date="2021-01-11T10:59:00Z">
              <w:r w:rsidRPr="00AA36EF" w:rsidDel="005830F3">
                <w:delText>px_MCPTT_Client_B_ID</w:delText>
              </w:r>
            </w:del>
          </w:p>
        </w:tc>
        <w:tc>
          <w:tcPr>
            <w:tcW w:w="2126" w:type="dxa"/>
            <w:tcBorders>
              <w:bottom w:val="single" w:sz="4" w:space="0" w:color="auto"/>
            </w:tcBorders>
          </w:tcPr>
          <w:p w14:paraId="3EDBF229" w14:textId="77777777" w:rsidR="005830F3" w:rsidRPr="00AA36EF" w:rsidRDefault="005830F3" w:rsidP="005830F3">
            <w:pPr>
              <w:pStyle w:val="TAL"/>
            </w:pPr>
          </w:p>
        </w:tc>
        <w:tc>
          <w:tcPr>
            <w:tcW w:w="1418" w:type="dxa"/>
          </w:tcPr>
          <w:p w14:paraId="16E5E5D0" w14:textId="77777777" w:rsidR="005830F3" w:rsidRPr="00AA36EF" w:rsidRDefault="005830F3" w:rsidP="005830F3">
            <w:pPr>
              <w:pStyle w:val="TAL"/>
            </w:pPr>
          </w:p>
        </w:tc>
        <w:tc>
          <w:tcPr>
            <w:tcW w:w="1134" w:type="dxa"/>
            <w:vAlign w:val="bottom"/>
          </w:tcPr>
          <w:p w14:paraId="0CAE2B04" w14:textId="77777777" w:rsidR="005830F3" w:rsidRPr="00AA36EF" w:rsidRDefault="005830F3" w:rsidP="005830F3">
            <w:pPr>
              <w:pStyle w:val="TAL"/>
            </w:pPr>
          </w:p>
        </w:tc>
      </w:tr>
      <w:tr w:rsidR="005830F3" w:rsidRPr="00AA36EF" w14:paraId="644C61D8" w14:textId="77777777" w:rsidTr="005830F3">
        <w:trPr>
          <w:ins w:id="744" w:author="MCC160" w:date="2021-01-11T10:59:00Z"/>
        </w:trPr>
        <w:tc>
          <w:tcPr>
            <w:tcW w:w="2835" w:type="dxa"/>
            <w:vAlign w:val="center"/>
          </w:tcPr>
          <w:p w14:paraId="6C5DAC34" w14:textId="353FB1C0" w:rsidR="005830F3" w:rsidRPr="00AA36EF" w:rsidRDefault="005830F3" w:rsidP="005830F3">
            <w:pPr>
              <w:pStyle w:val="TAL"/>
              <w:rPr>
                <w:ins w:id="745" w:author="MCC160" w:date="2021-01-11T10:59:00Z"/>
              </w:rPr>
            </w:pPr>
            <w:ins w:id="746" w:author="MCC160" w:date="2021-01-11T10:59:00Z">
              <w:r w:rsidRPr="00AA36EF">
                <w:rPr>
                  <w:lang w:eastAsia="en-GB"/>
                </w:rPr>
                <w:t xml:space="preserve">    Id attribute</w:t>
              </w:r>
            </w:ins>
          </w:p>
        </w:tc>
        <w:tc>
          <w:tcPr>
            <w:tcW w:w="2126" w:type="dxa"/>
          </w:tcPr>
          <w:p w14:paraId="60A43316" w14:textId="6792F44E" w:rsidR="005830F3" w:rsidRPr="00AA36EF" w:rsidRDefault="005830F3" w:rsidP="005830F3">
            <w:pPr>
              <w:pStyle w:val="TAL"/>
              <w:rPr>
                <w:ins w:id="747" w:author="MCC160" w:date="2021-01-11T10:59:00Z"/>
              </w:rPr>
            </w:pPr>
            <w:proofErr w:type="spellStart"/>
            <w:ins w:id="748" w:author="MCC160" w:date="2021-01-11T10:59:00Z">
              <w:r w:rsidRPr="00AA36EF">
                <w:rPr>
                  <w:lang w:eastAsia="en-GB"/>
                </w:rPr>
                <w:t>px_MCPTT_Client_B_ID</w:t>
              </w:r>
              <w:proofErr w:type="spellEnd"/>
            </w:ins>
          </w:p>
        </w:tc>
        <w:tc>
          <w:tcPr>
            <w:tcW w:w="2126" w:type="dxa"/>
            <w:tcBorders>
              <w:bottom w:val="single" w:sz="4" w:space="0" w:color="auto"/>
            </w:tcBorders>
          </w:tcPr>
          <w:p w14:paraId="1648B7EC" w14:textId="77777777" w:rsidR="005830F3" w:rsidRPr="00AA36EF" w:rsidRDefault="005830F3" w:rsidP="005830F3">
            <w:pPr>
              <w:pStyle w:val="TAL"/>
              <w:rPr>
                <w:ins w:id="749" w:author="MCC160" w:date="2021-01-11T10:59:00Z"/>
              </w:rPr>
            </w:pPr>
          </w:p>
        </w:tc>
        <w:tc>
          <w:tcPr>
            <w:tcW w:w="1418" w:type="dxa"/>
          </w:tcPr>
          <w:p w14:paraId="7EC4A5E8" w14:textId="77777777" w:rsidR="005830F3" w:rsidRPr="00AA36EF" w:rsidRDefault="005830F3" w:rsidP="005830F3">
            <w:pPr>
              <w:pStyle w:val="TAL"/>
              <w:rPr>
                <w:ins w:id="750" w:author="MCC160" w:date="2021-01-11T10:59:00Z"/>
              </w:rPr>
            </w:pPr>
          </w:p>
        </w:tc>
        <w:tc>
          <w:tcPr>
            <w:tcW w:w="1134" w:type="dxa"/>
            <w:vAlign w:val="bottom"/>
          </w:tcPr>
          <w:p w14:paraId="591DB8EE" w14:textId="77777777" w:rsidR="005830F3" w:rsidRPr="00AA36EF" w:rsidRDefault="005830F3" w:rsidP="005830F3">
            <w:pPr>
              <w:pStyle w:val="TAL"/>
              <w:rPr>
                <w:ins w:id="751" w:author="MCC160" w:date="2021-01-11T10:59:00Z"/>
              </w:rPr>
            </w:pPr>
          </w:p>
        </w:tc>
      </w:tr>
      <w:tr w:rsidR="005830F3" w:rsidRPr="00AA36EF" w:rsidDel="00121D73" w14:paraId="4835C08B" w14:textId="3DE08A32" w:rsidTr="005830F3">
        <w:trPr>
          <w:del w:id="752" w:author="MCC160" w:date="2021-01-24T12:05:00Z"/>
        </w:trPr>
        <w:tc>
          <w:tcPr>
            <w:tcW w:w="2835" w:type="dxa"/>
            <w:vAlign w:val="center"/>
          </w:tcPr>
          <w:p w14:paraId="08D16F5E" w14:textId="72C6281C" w:rsidR="005830F3" w:rsidRPr="00AA36EF" w:rsidDel="00121D73" w:rsidRDefault="005830F3" w:rsidP="005830F3">
            <w:pPr>
              <w:pStyle w:val="TAL"/>
              <w:rPr>
                <w:del w:id="753" w:author="MCC160" w:date="2021-01-24T12:05:00Z"/>
              </w:rPr>
            </w:pPr>
            <w:del w:id="754" w:author="MCC160" w:date="2021-01-24T12:05:00Z">
              <w:r w:rsidRPr="00AA36EF" w:rsidDel="00121D73">
                <w:delText xml:space="preserve">    status</w:delText>
              </w:r>
            </w:del>
          </w:p>
        </w:tc>
        <w:tc>
          <w:tcPr>
            <w:tcW w:w="2126" w:type="dxa"/>
          </w:tcPr>
          <w:p w14:paraId="65AA24CA" w14:textId="36FDADB6" w:rsidR="005830F3" w:rsidRPr="00AA36EF" w:rsidDel="00121D73" w:rsidRDefault="005830F3" w:rsidP="005830F3">
            <w:pPr>
              <w:pStyle w:val="TAL"/>
              <w:rPr>
                <w:del w:id="755" w:author="MCC160" w:date="2021-01-24T12:05:00Z"/>
              </w:rPr>
            </w:pPr>
          </w:p>
        </w:tc>
        <w:tc>
          <w:tcPr>
            <w:tcW w:w="2126" w:type="dxa"/>
          </w:tcPr>
          <w:p w14:paraId="4B5249B3" w14:textId="3CFDFC8E" w:rsidR="005830F3" w:rsidRPr="00AA36EF" w:rsidDel="00121D73" w:rsidRDefault="005830F3" w:rsidP="005830F3">
            <w:pPr>
              <w:pStyle w:val="TAL"/>
              <w:rPr>
                <w:del w:id="756" w:author="MCC160" w:date="2021-01-24T12:05:00Z"/>
              </w:rPr>
            </w:pPr>
          </w:p>
        </w:tc>
        <w:tc>
          <w:tcPr>
            <w:tcW w:w="1418" w:type="dxa"/>
          </w:tcPr>
          <w:p w14:paraId="2EE23C95" w14:textId="76CE9A77" w:rsidR="005830F3" w:rsidRPr="00AA36EF" w:rsidDel="00121D73" w:rsidRDefault="005830F3" w:rsidP="005830F3">
            <w:pPr>
              <w:pStyle w:val="TAL"/>
              <w:rPr>
                <w:del w:id="757" w:author="MCC160" w:date="2021-01-24T12:05:00Z"/>
              </w:rPr>
            </w:pPr>
          </w:p>
        </w:tc>
        <w:tc>
          <w:tcPr>
            <w:tcW w:w="1134" w:type="dxa"/>
            <w:vAlign w:val="bottom"/>
          </w:tcPr>
          <w:p w14:paraId="383AF0D4" w14:textId="6F08C0FD" w:rsidR="005830F3" w:rsidRPr="00AA36EF" w:rsidDel="00121D73" w:rsidRDefault="005830F3" w:rsidP="005830F3">
            <w:pPr>
              <w:pStyle w:val="TAL"/>
              <w:rPr>
                <w:del w:id="758" w:author="MCC160" w:date="2021-01-24T12:05:00Z"/>
              </w:rPr>
            </w:pPr>
          </w:p>
        </w:tc>
      </w:tr>
      <w:tr w:rsidR="005830F3" w:rsidRPr="00AA36EF" w:rsidDel="00121D73" w14:paraId="1871CE22" w14:textId="085C13B3" w:rsidTr="005830F3">
        <w:trPr>
          <w:del w:id="759" w:author="MCC160" w:date="2021-01-24T12:05:00Z"/>
        </w:trPr>
        <w:tc>
          <w:tcPr>
            <w:tcW w:w="2835" w:type="dxa"/>
            <w:vAlign w:val="center"/>
          </w:tcPr>
          <w:p w14:paraId="512871EE" w14:textId="444B3117" w:rsidR="005830F3" w:rsidRPr="00AA36EF" w:rsidDel="00121D73" w:rsidRDefault="005830F3" w:rsidP="005830F3">
            <w:pPr>
              <w:pStyle w:val="TAL"/>
              <w:rPr>
                <w:del w:id="760" w:author="MCC160" w:date="2021-01-24T12:05:00Z"/>
              </w:rPr>
            </w:pPr>
            <w:del w:id="761" w:author="MCC160" w:date="2021-01-24T12:05:00Z">
              <w:r w:rsidRPr="00AA36EF" w:rsidDel="00121D73">
                <w:delText xml:space="preserve">      affiliation</w:delText>
              </w:r>
            </w:del>
          </w:p>
        </w:tc>
        <w:tc>
          <w:tcPr>
            <w:tcW w:w="2126" w:type="dxa"/>
          </w:tcPr>
          <w:p w14:paraId="17A7A4B6" w14:textId="13A729AF" w:rsidR="005830F3" w:rsidRPr="00AA36EF" w:rsidDel="00121D73" w:rsidRDefault="005830F3" w:rsidP="005830F3">
            <w:pPr>
              <w:pStyle w:val="TAL"/>
              <w:rPr>
                <w:del w:id="762" w:author="MCC160" w:date="2021-01-24T12:05:00Z"/>
              </w:rPr>
            </w:pPr>
          </w:p>
        </w:tc>
        <w:tc>
          <w:tcPr>
            <w:tcW w:w="2126" w:type="dxa"/>
          </w:tcPr>
          <w:p w14:paraId="15668727" w14:textId="0EF6C863" w:rsidR="005830F3" w:rsidRPr="00AA36EF" w:rsidDel="00121D73" w:rsidRDefault="005830F3" w:rsidP="005830F3">
            <w:pPr>
              <w:pStyle w:val="TAL"/>
              <w:rPr>
                <w:del w:id="763" w:author="MCC160" w:date="2021-01-24T12:05:00Z"/>
              </w:rPr>
            </w:pPr>
          </w:p>
        </w:tc>
        <w:tc>
          <w:tcPr>
            <w:tcW w:w="1418" w:type="dxa"/>
          </w:tcPr>
          <w:p w14:paraId="195B9D04" w14:textId="2C723F14" w:rsidR="005830F3" w:rsidRPr="00AA36EF" w:rsidDel="00121D73" w:rsidRDefault="005830F3" w:rsidP="005830F3">
            <w:pPr>
              <w:pStyle w:val="TAL"/>
              <w:rPr>
                <w:del w:id="764" w:author="MCC160" w:date="2021-01-24T12:05:00Z"/>
              </w:rPr>
            </w:pPr>
          </w:p>
        </w:tc>
        <w:tc>
          <w:tcPr>
            <w:tcW w:w="1134" w:type="dxa"/>
            <w:vAlign w:val="bottom"/>
          </w:tcPr>
          <w:p w14:paraId="6AA35E9E" w14:textId="35EAB630" w:rsidR="005830F3" w:rsidRPr="00AA36EF" w:rsidDel="00121D73" w:rsidRDefault="005830F3" w:rsidP="005830F3">
            <w:pPr>
              <w:pStyle w:val="TAL"/>
              <w:rPr>
                <w:del w:id="765" w:author="MCC160" w:date="2021-01-24T12:05:00Z"/>
              </w:rPr>
            </w:pPr>
          </w:p>
        </w:tc>
      </w:tr>
      <w:tr w:rsidR="005830F3" w:rsidRPr="00AA36EF" w:rsidDel="00121D73" w14:paraId="1B1CEE2E" w14:textId="7D03FC3F" w:rsidTr="005830F3">
        <w:trPr>
          <w:del w:id="766" w:author="MCC160" w:date="2021-01-24T12:05:00Z"/>
        </w:trPr>
        <w:tc>
          <w:tcPr>
            <w:tcW w:w="2835" w:type="dxa"/>
            <w:vAlign w:val="center"/>
          </w:tcPr>
          <w:p w14:paraId="60FDB60E" w14:textId="106C401D" w:rsidR="005830F3" w:rsidRPr="00AA36EF" w:rsidDel="00121D73" w:rsidRDefault="005830F3" w:rsidP="005830F3">
            <w:pPr>
              <w:pStyle w:val="TAL"/>
              <w:rPr>
                <w:del w:id="767" w:author="MCC160" w:date="2021-01-24T12:05:00Z"/>
              </w:rPr>
            </w:pPr>
            <w:del w:id="768" w:author="MCC160" w:date="2021-01-24T12:05:00Z">
              <w:r w:rsidRPr="00AA36EF" w:rsidDel="00121D73">
                <w:delText xml:space="preserve">        group</w:delText>
              </w:r>
            </w:del>
          </w:p>
        </w:tc>
        <w:tc>
          <w:tcPr>
            <w:tcW w:w="2126" w:type="dxa"/>
          </w:tcPr>
          <w:p w14:paraId="003E30C6" w14:textId="079B4865" w:rsidR="005830F3" w:rsidRPr="00AA36EF" w:rsidDel="00121D73" w:rsidRDefault="005830F3" w:rsidP="005830F3">
            <w:pPr>
              <w:pStyle w:val="TAL"/>
              <w:rPr>
                <w:del w:id="769" w:author="MCC160" w:date="2021-01-24T12:05:00Z"/>
              </w:rPr>
            </w:pPr>
            <w:del w:id="770" w:author="MCC160" w:date="2021-01-24T12:05:00Z">
              <w:r w:rsidRPr="00AA36EF" w:rsidDel="00121D73">
                <w:delText>px_MCPTT_Group_A_ID</w:delText>
              </w:r>
            </w:del>
          </w:p>
        </w:tc>
        <w:tc>
          <w:tcPr>
            <w:tcW w:w="2126" w:type="dxa"/>
          </w:tcPr>
          <w:p w14:paraId="6CE1CECE" w14:textId="6B350AAE" w:rsidR="005830F3" w:rsidRPr="00AA36EF" w:rsidDel="00121D73" w:rsidRDefault="005830F3" w:rsidP="005830F3">
            <w:pPr>
              <w:pStyle w:val="TAL"/>
              <w:rPr>
                <w:del w:id="771" w:author="MCC160" w:date="2021-01-24T12:05:00Z"/>
              </w:rPr>
            </w:pPr>
          </w:p>
        </w:tc>
        <w:tc>
          <w:tcPr>
            <w:tcW w:w="1418" w:type="dxa"/>
          </w:tcPr>
          <w:p w14:paraId="2DC79B7E" w14:textId="6CE793B1" w:rsidR="005830F3" w:rsidRPr="00AA36EF" w:rsidDel="00121D73" w:rsidRDefault="005830F3" w:rsidP="005830F3">
            <w:pPr>
              <w:pStyle w:val="TAL"/>
              <w:rPr>
                <w:del w:id="772" w:author="MCC160" w:date="2021-01-24T12:05:00Z"/>
              </w:rPr>
            </w:pPr>
          </w:p>
        </w:tc>
        <w:tc>
          <w:tcPr>
            <w:tcW w:w="1134" w:type="dxa"/>
            <w:vAlign w:val="bottom"/>
          </w:tcPr>
          <w:p w14:paraId="5DA4ECCA" w14:textId="0B19EF74" w:rsidR="005830F3" w:rsidRPr="00AA36EF" w:rsidDel="00121D73" w:rsidRDefault="005830F3" w:rsidP="005830F3">
            <w:pPr>
              <w:pStyle w:val="TAL"/>
              <w:rPr>
                <w:del w:id="773" w:author="MCC160" w:date="2021-01-24T12:05:00Z"/>
              </w:rPr>
            </w:pPr>
          </w:p>
        </w:tc>
      </w:tr>
      <w:tr w:rsidR="005830F3" w:rsidRPr="00AA36EF" w:rsidDel="00121D73" w14:paraId="37E1A7E4" w14:textId="49C68ED3" w:rsidTr="005830F3">
        <w:trPr>
          <w:del w:id="774" w:author="MCC160" w:date="2021-01-24T12:05:00Z"/>
        </w:trPr>
        <w:tc>
          <w:tcPr>
            <w:tcW w:w="2835" w:type="dxa"/>
            <w:vAlign w:val="center"/>
          </w:tcPr>
          <w:p w14:paraId="3FEA2AA9" w14:textId="60953648" w:rsidR="005830F3" w:rsidRPr="00AA36EF" w:rsidDel="00121D73" w:rsidRDefault="005830F3" w:rsidP="005830F3">
            <w:pPr>
              <w:pStyle w:val="TAL"/>
              <w:rPr>
                <w:del w:id="775" w:author="MCC160" w:date="2021-01-24T12:05:00Z"/>
              </w:rPr>
            </w:pPr>
            <w:del w:id="776" w:author="MCC160" w:date="2021-01-24T12:05:00Z">
              <w:r w:rsidRPr="00AA36EF" w:rsidDel="00121D73">
                <w:delText xml:space="preserve">        status</w:delText>
              </w:r>
            </w:del>
          </w:p>
        </w:tc>
        <w:tc>
          <w:tcPr>
            <w:tcW w:w="2126" w:type="dxa"/>
          </w:tcPr>
          <w:p w14:paraId="157367F8" w14:textId="3E79345E" w:rsidR="005830F3" w:rsidRPr="00AA36EF" w:rsidDel="00121D73" w:rsidRDefault="005830F3" w:rsidP="005830F3">
            <w:pPr>
              <w:pStyle w:val="TAL"/>
              <w:rPr>
                <w:del w:id="777" w:author="MCC160" w:date="2021-01-24T12:05:00Z"/>
              </w:rPr>
            </w:pPr>
            <w:del w:id="778" w:author="MCC160" w:date="2021-01-24T12:05:00Z">
              <w:r w:rsidRPr="00AA36EF" w:rsidDel="00121D73">
                <w:delText>not present</w:delText>
              </w:r>
            </w:del>
          </w:p>
        </w:tc>
        <w:tc>
          <w:tcPr>
            <w:tcW w:w="2126" w:type="dxa"/>
          </w:tcPr>
          <w:p w14:paraId="07684F04" w14:textId="4ADAD0C4" w:rsidR="005830F3" w:rsidRPr="00AA36EF" w:rsidDel="00121D73" w:rsidRDefault="005830F3" w:rsidP="005830F3">
            <w:pPr>
              <w:pStyle w:val="TAL"/>
              <w:rPr>
                <w:del w:id="779" w:author="MCC160" w:date="2021-01-24T12:05:00Z"/>
              </w:rPr>
            </w:pPr>
          </w:p>
        </w:tc>
        <w:tc>
          <w:tcPr>
            <w:tcW w:w="1418" w:type="dxa"/>
          </w:tcPr>
          <w:p w14:paraId="47AC0F97" w14:textId="4787C825" w:rsidR="005830F3" w:rsidRPr="00AA36EF" w:rsidDel="00121D73" w:rsidRDefault="005830F3" w:rsidP="005830F3">
            <w:pPr>
              <w:pStyle w:val="TAL"/>
              <w:rPr>
                <w:del w:id="780" w:author="MCC160" w:date="2021-01-24T12:05:00Z"/>
              </w:rPr>
            </w:pPr>
          </w:p>
        </w:tc>
        <w:tc>
          <w:tcPr>
            <w:tcW w:w="1134" w:type="dxa"/>
            <w:vAlign w:val="bottom"/>
          </w:tcPr>
          <w:p w14:paraId="2EDEE41B" w14:textId="3F15FE38" w:rsidR="005830F3" w:rsidRPr="00AA36EF" w:rsidDel="00121D73" w:rsidRDefault="005830F3" w:rsidP="005830F3">
            <w:pPr>
              <w:pStyle w:val="TAL"/>
              <w:rPr>
                <w:del w:id="781" w:author="MCC160" w:date="2021-01-24T12:05:00Z"/>
              </w:rPr>
            </w:pPr>
          </w:p>
        </w:tc>
      </w:tr>
      <w:tr w:rsidR="005830F3" w:rsidRPr="00AA36EF" w:rsidDel="00121D73" w14:paraId="50BD24D9" w14:textId="7C4A0545" w:rsidTr="005830F3">
        <w:trPr>
          <w:del w:id="782" w:author="MCC160" w:date="2021-01-24T12:05:00Z"/>
        </w:trPr>
        <w:tc>
          <w:tcPr>
            <w:tcW w:w="2835" w:type="dxa"/>
            <w:vAlign w:val="center"/>
          </w:tcPr>
          <w:p w14:paraId="66F2A5A0" w14:textId="0768C541" w:rsidR="005830F3" w:rsidRPr="00AA36EF" w:rsidDel="00121D73" w:rsidRDefault="005830F3" w:rsidP="005830F3">
            <w:pPr>
              <w:pStyle w:val="TAL"/>
              <w:rPr>
                <w:del w:id="783" w:author="MCC160" w:date="2021-01-24T12:05:00Z"/>
              </w:rPr>
            </w:pPr>
            <w:del w:id="784" w:author="MCC160" w:date="2021-01-24T12:05:00Z">
              <w:r w:rsidRPr="00AA36EF" w:rsidDel="00121D73">
                <w:delText xml:space="preserve">        expires</w:delText>
              </w:r>
            </w:del>
          </w:p>
        </w:tc>
        <w:tc>
          <w:tcPr>
            <w:tcW w:w="2126" w:type="dxa"/>
          </w:tcPr>
          <w:p w14:paraId="05C8D620" w14:textId="6D2C9877" w:rsidR="005830F3" w:rsidRPr="00AA36EF" w:rsidDel="00121D73" w:rsidRDefault="005830F3" w:rsidP="005830F3">
            <w:pPr>
              <w:pStyle w:val="TAL"/>
              <w:rPr>
                <w:del w:id="785" w:author="MCC160" w:date="2021-01-24T12:05:00Z"/>
              </w:rPr>
            </w:pPr>
            <w:del w:id="786" w:author="MCC160" w:date="2021-01-24T12:05:00Z">
              <w:r w:rsidRPr="00AA36EF" w:rsidDel="00121D73">
                <w:delText>not present</w:delText>
              </w:r>
            </w:del>
          </w:p>
        </w:tc>
        <w:tc>
          <w:tcPr>
            <w:tcW w:w="2126" w:type="dxa"/>
          </w:tcPr>
          <w:p w14:paraId="04CB4BCA" w14:textId="62E1F53B" w:rsidR="005830F3" w:rsidRPr="00AA36EF" w:rsidDel="00121D73" w:rsidRDefault="005830F3" w:rsidP="005830F3">
            <w:pPr>
              <w:pStyle w:val="TAL"/>
              <w:rPr>
                <w:del w:id="787" w:author="MCC160" w:date="2021-01-24T12:05:00Z"/>
              </w:rPr>
            </w:pPr>
          </w:p>
        </w:tc>
        <w:tc>
          <w:tcPr>
            <w:tcW w:w="1418" w:type="dxa"/>
          </w:tcPr>
          <w:p w14:paraId="062746C6" w14:textId="1189B6C5" w:rsidR="005830F3" w:rsidRPr="00AA36EF" w:rsidDel="00121D73" w:rsidRDefault="005830F3" w:rsidP="005830F3">
            <w:pPr>
              <w:pStyle w:val="TAL"/>
              <w:rPr>
                <w:del w:id="788" w:author="MCC160" w:date="2021-01-24T12:05:00Z"/>
              </w:rPr>
            </w:pPr>
          </w:p>
        </w:tc>
        <w:tc>
          <w:tcPr>
            <w:tcW w:w="1134" w:type="dxa"/>
            <w:vAlign w:val="bottom"/>
          </w:tcPr>
          <w:p w14:paraId="2BD2CADC" w14:textId="6B357157" w:rsidR="005830F3" w:rsidRPr="00AA36EF" w:rsidDel="00121D73" w:rsidRDefault="005830F3" w:rsidP="005830F3">
            <w:pPr>
              <w:pStyle w:val="TAL"/>
              <w:rPr>
                <w:del w:id="789" w:author="MCC160" w:date="2021-01-24T12:05:00Z"/>
              </w:rPr>
            </w:pPr>
          </w:p>
        </w:tc>
      </w:tr>
      <w:tr w:rsidR="00121D73" w:rsidRPr="00AA36EF" w14:paraId="21FD03DC" w14:textId="3F38F74F" w:rsidTr="00121D7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0" w:author="MCC160" w:date="2021-01-24T12:0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PrChange w:id="791" w:author="MCC160" w:date="2021-01-24T12:06:00Z">
              <w:tcPr>
                <w:tcW w:w="2835" w:type="dxa"/>
                <w:vAlign w:val="center"/>
              </w:tcPr>
            </w:tcPrChange>
          </w:tcPr>
          <w:p w14:paraId="033B8B40" w14:textId="663338D2" w:rsidR="00121D73" w:rsidRPr="00AA36EF" w:rsidRDefault="00121D73" w:rsidP="00121D73">
            <w:pPr>
              <w:pStyle w:val="TAL"/>
            </w:pPr>
            <w:r w:rsidRPr="00AA36EF">
              <w:t>..p-id</w:t>
            </w:r>
          </w:p>
        </w:tc>
        <w:tc>
          <w:tcPr>
            <w:tcW w:w="2126" w:type="dxa"/>
            <w:tcPrChange w:id="792" w:author="MCC160" w:date="2021-01-24T12:06:00Z">
              <w:tcPr>
                <w:tcW w:w="2126" w:type="dxa"/>
              </w:tcPr>
            </w:tcPrChange>
          </w:tcPr>
          <w:p w14:paraId="1E59D7BD" w14:textId="652B828E" w:rsidR="00121D73" w:rsidRPr="00AA36EF" w:rsidRDefault="00121D73" w:rsidP="00121D73">
            <w:pPr>
              <w:pStyle w:val="TAL"/>
            </w:pPr>
            <w:r w:rsidRPr="00AA36EF">
              <w:t>any allowed value</w:t>
            </w:r>
          </w:p>
        </w:tc>
        <w:tc>
          <w:tcPr>
            <w:tcW w:w="2126" w:type="dxa"/>
            <w:tcBorders>
              <w:bottom w:val="single" w:sz="4" w:space="0" w:color="auto"/>
            </w:tcBorders>
            <w:tcPrChange w:id="793" w:author="MCC160" w:date="2021-01-24T12:06:00Z">
              <w:tcPr>
                <w:tcW w:w="2126" w:type="dxa"/>
                <w:tcBorders>
                  <w:bottom w:val="single" w:sz="4" w:space="0" w:color="auto"/>
                </w:tcBorders>
              </w:tcPr>
            </w:tcPrChange>
          </w:tcPr>
          <w:p w14:paraId="77B63E0F" w14:textId="458A6DBE" w:rsidR="00121D73" w:rsidRPr="00AA36EF" w:rsidRDefault="00121D73" w:rsidP="00121D73">
            <w:pPr>
              <w:pStyle w:val="TAL"/>
            </w:pPr>
            <w:ins w:id="794" w:author="MCC160" w:date="2021-01-24T12:06:00Z">
              <w:r w:rsidRPr="00AA36EF">
                <w:t xml:space="preserve">p-id shall be </w:t>
              </w:r>
            </w:ins>
            <w:ins w:id="795" w:author="MCC160" w:date="2021-01-24T12:17:00Z">
              <w:r w:rsidRPr="00AA36EF">
                <w:t>present</w:t>
              </w:r>
            </w:ins>
            <w:ins w:id="796" w:author="MCC160" w:date="2021-01-24T12:06:00Z">
              <w:r w:rsidRPr="00AA36EF">
                <w:t xml:space="preserve"> acc. to TS 24.379 [9] clause 9.2.2.2.5 and clause 9.2.2.3.5 </w:t>
              </w:r>
            </w:ins>
          </w:p>
        </w:tc>
        <w:tc>
          <w:tcPr>
            <w:tcW w:w="1418" w:type="dxa"/>
            <w:tcPrChange w:id="797" w:author="MCC160" w:date="2021-01-24T12:06:00Z">
              <w:tcPr>
                <w:tcW w:w="1418" w:type="dxa"/>
              </w:tcPr>
            </w:tcPrChange>
          </w:tcPr>
          <w:p w14:paraId="2577B279" w14:textId="15E7DB1D" w:rsidR="00121D73" w:rsidRPr="00AA36EF" w:rsidRDefault="00121D73" w:rsidP="00121D73">
            <w:pPr>
              <w:pStyle w:val="TAL"/>
            </w:pPr>
          </w:p>
        </w:tc>
        <w:tc>
          <w:tcPr>
            <w:tcW w:w="1134" w:type="dxa"/>
            <w:tcPrChange w:id="798" w:author="MCC160" w:date="2021-01-24T12:06:00Z">
              <w:tcPr>
                <w:tcW w:w="1134" w:type="dxa"/>
                <w:vAlign w:val="bottom"/>
              </w:tcPr>
            </w:tcPrChange>
          </w:tcPr>
          <w:p w14:paraId="7C068A85" w14:textId="7ACDAB7E" w:rsidR="00121D73" w:rsidRPr="00AA36EF" w:rsidRDefault="00121D73" w:rsidP="00121D73">
            <w:pPr>
              <w:pStyle w:val="TAL"/>
            </w:pPr>
          </w:p>
        </w:tc>
      </w:tr>
    </w:tbl>
    <w:p w14:paraId="0289C600" w14:textId="77777777" w:rsidR="00F86C52" w:rsidRPr="00AA36EF" w:rsidRDefault="00F86C52" w:rsidP="00F86C52"/>
    <w:p w14:paraId="7A7D8E84" w14:textId="77777777" w:rsidR="00F86C52" w:rsidRPr="00AA36EF" w:rsidRDefault="00F86C52" w:rsidP="00F86C52">
      <w:pPr>
        <w:pStyle w:val="TH"/>
      </w:pPr>
      <w:r w:rsidRPr="00AA36EF">
        <w:lastRenderedPageBreak/>
        <w:t>Table 5.3.3.3-18: SIP PUBLISH (step 21,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9" w:author="MCC160" w:date="2021-01-18T10: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800">
          <w:tblGrid>
            <w:gridCol w:w="2835"/>
            <w:gridCol w:w="2126"/>
            <w:gridCol w:w="2126"/>
            <w:gridCol w:w="1418"/>
            <w:gridCol w:w="1134"/>
          </w:tblGrid>
        </w:tblGridChange>
      </w:tblGrid>
      <w:tr w:rsidR="00F86C52" w:rsidRPr="00AA36EF" w14:paraId="231ED855" w14:textId="77777777" w:rsidTr="00974374">
        <w:tc>
          <w:tcPr>
            <w:tcW w:w="9639" w:type="dxa"/>
            <w:gridSpan w:val="5"/>
            <w:tcPrChange w:id="801" w:author="MCC160" w:date="2021-01-18T10:26:00Z">
              <w:tcPr>
                <w:tcW w:w="9639" w:type="dxa"/>
                <w:gridSpan w:val="5"/>
              </w:tcPr>
            </w:tcPrChange>
          </w:tcPr>
          <w:p w14:paraId="3DD157B7" w14:textId="3955E411" w:rsidR="00F86C52" w:rsidRPr="00AA36EF" w:rsidRDefault="00F86C52" w:rsidP="005830F3">
            <w:pPr>
              <w:pStyle w:val="TAL"/>
            </w:pPr>
            <w:r w:rsidRPr="00AA36EF">
              <w:t>Derivation Path: TS 36.579-1 [2], Table 5.5.2.11-1</w:t>
            </w:r>
            <w:ins w:id="802" w:author="MCC160" w:date="2021-01-24T12:25:00Z">
              <w:r w:rsidR="00121D73" w:rsidRPr="00AA36EF">
                <w:t xml:space="preserve"> with condition PRESENCE-EVENT</w:t>
              </w:r>
            </w:ins>
          </w:p>
        </w:tc>
      </w:tr>
      <w:tr w:rsidR="00F86C52" w:rsidRPr="00AA36EF" w14:paraId="6A15E6EB" w14:textId="77777777" w:rsidTr="00974374">
        <w:tc>
          <w:tcPr>
            <w:tcW w:w="2835" w:type="dxa"/>
            <w:tcPrChange w:id="803" w:author="MCC160" w:date="2021-01-18T10:26:00Z">
              <w:tcPr>
                <w:tcW w:w="2835" w:type="dxa"/>
              </w:tcPr>
            </w:tcPrChange>
          </w:tcPr>
          <w:p w14:paraId="715DE7FA"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804" w:author="MCC160" w:date="2021-01-18T10:26:00Z">
              <w:tcPr>
                <w:tcW w:w="2126" w:type="dxa"/>
              </w:tcPr>
            </w:tcPrChange>
          </w:tcPr>
          <w:p w14:paraId="3A995D61"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805" w:author="MCC160" w:date="2021-01-18T10:26:00Z">
              <w:tcPr>
                <w:tcW w:w="2126" w:type="dxa"/>
                <w:tcBorders>
                  <w:bottom w:val="single" w:sz="4" w:space="0" w:color="auto"/>
                </w:tcBorders>
              </w:tcPr>
            </w:tcPrChange>
          </w:tcPr>
          <w:p w14:paraId="28A019F2"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806" w:author="MCC160" w:date="2021-01-18T10:26:00Z">
              <w:tcPr>
                <w:tcW w:w="1418" w:type="dxa"/>
              </w:tcPr>
            </w:tcPrChange>
          </w:tcPr>
          <w:p w14:paraId="21102C3D"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807" w:author="MCC160" w:date="2021-01-18T10:26:00Z">
              <w:tcPr>
                <w:tcW w:w="1134" w:type="dxa"/>
              </w:tcPr>
            </w:tcPrChange>
          </w:tcPr>
          <w:p w14:paraId="047DD30A"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20946F65" w14:textId="77777777" w:rsidTr="00974374">
        <w:tc>
          <w:tcPr>
            <w:tcW w:w="2835" w:type="dxa"/>
            <w:tcBorders>
              <w:top w:val="single" w:sz="4" w:space="0" w:color="auto"/>
              <w:left w:val="single" w:sz="4" w:space="0" w:color="auto"/>
              <w:bottom w:val="single" w:sz="4" w:space="0" w:color="auto"/>
              <w:right w:val="single" w:sz="4" w:space="0" w:color="auto"/>
            </w:tcBorders>
            <w:tcPrChange w:id="808"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6548BFBA" w14:textId="77777777" w:rsidR="00F86C52" w:rsidRPr="00AA36EF" w:rsidRDefault="00F86C52" w:rsidP="005830F3">
            <w:pPr>
              <w:pStyle w:val="TAL"/>
              <w:rPr>
                <w:b/>
                <w:bCs/>
                <w:szCs w:val="18"/>
              </w:rPr>
            </w:pPr>
            <w:r w:rsidRPr="00AA36EF">
              <w:rPr>
                <w:b/>
                <w:bCs/>
                <w:szCs w:val="18"/>
              </w:rPr>
              <w:t>Expires</w:t>
            </w:r>
          </w:p>
        </w:tc>
        <w:tc>
          <w:tcPr>
            <w:tcW w:w="2126" w:type="dxa"/>
            <w:tcBorders>
              <w:top w:val="single" w:sz="4" w:space="0" w:color="auto"/>
              <w:left w:val="single" w:sz="4" w:space="0" w:color="auto"/>
              <w:bottom w:val="single" w:sz="4" w:space="0" w:color="auto"/>
              <w:right w:val="single" w:sz="4" w:space="0" w:color="auto"/>
            </w:tcBorders>
            <w:tcPrChange w:id="809"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32F0342A" w14:textId="77777777" w:rsidR="00F86C52" w:rsidRPr="00AA36EF" w:rsidRDefault="00F86C52" w:rsidP="005830F3">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Change w:id="810"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440DF0D2"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811"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65DC7FA7"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812"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571A21ED" w14:textId="77777777" w:rsidR="00F86C52" w:rsidRPr="00AA36EF" w:rsidRDefault="00F86C52" w:rsidP="005830F3">
            <w:pPr>
              <w:pStyle w:val="TAL"/>
            </w:pPr>
          </w:p>
        </w:tc>
      </w:tr>
      <w:tr w:rsidR="00F86C52" w:rsidRPr="00AA36EF" w14:paraId="2A9C7442" w14:textId="77777777" w:rsidTr="00974374">
        <w:tc>
          <w:tcPr>
            <w:tcW w:w="2835" w:type="dxa"/>
            <w:tcBorders>
              <w:top w:val="single" w:sz="4" w:space="0" w:color="auto"/>
              <w:left w:val="single" w:sz="4" w:space="0" w:color="auto"/>
              <w:bottom w:val="single" w:sz="4" w:space="0" w:color="auto"/>
              <w:right w:val="single" w:sz="4" w:space="0" w:color="auto"/>
            </w:tcBorders>
            <w:tcPrChange w:id="813"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7982378D" w14:textId="77777777" w:rsidR="00F86C52" w:rsidRPr="00AA36EF" w:rsidRDefault="00F86C52" w:rsidP="005830F3">
            <w:pPr>
              <w:pStyle w:val="TAL"/>
              <w:rPr>
                <w:bCs/>
                <w:szCs w:val="18"/>
              </w:rPr>
            </w:pPr>
            <w:r w:rsidRPr="00AA36EF">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814"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39A0F77" w14:textId="77777777" w:rsidR="00F86C52" w:rsidRPr="00AA36EF" w:rsidRDefault="00F86C52" w:rsidP="005830F3">
            <w:pPr>
              <w:pStyle w:val="TAL"/>
              <w:rPr>
                <w:szCs w:val="18"/>
              </w:rPr>
            </w:pPr>
            <w:r w:rsidRPr="00AA36EF">
              <w:rPr>
                <w:szCs w:val="18"/>
              </w:rPr>
              <w:t>"0"</w:t>
            </w:r>
          </w:p>
        </w:tc>
        <w:tc>
          <w:tcPr>
            <w:tcW w:w="2126" w:type="dxa"/>
            <w:tcBorders>
              <w:top w:val="single" w:sz="4" w:space="0" w:color="auto"/>
              <w:left w:val="single" w:sz="4" w:space="0" w:color="auto"/>
              <w:bottom w:val="single" w:sz="4" w:space="0" w:color="auto"/>
              <w:right w:val="single" w:sz="4" w:space="0" w:color="auto"/>
            </w:tcBorders>
            <w:tcPrChange w:id="815"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85009CC"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816"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5194881D"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817"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4A36926E" w14:textId="77777777" w:rsidR="00F86C52" w:rsidRPr="00AA36EF" w:rsidRDefault="00F86C52" w:rsidP="005830F3">
            <w:pPr>
              <w:pStyle w:val="TAL"/>
            </w:pPr>
          </w:p>
        </w:tc>
      </w:tr>
      <w:tr w:rsidR="00F86C52" w:rsidRPr="00AA36EF" w:rsidDel="00974374" w14:paraId="4590DD82" w14:textId="3266CE10" w:rsidTr="00974374">
        <w:trPr>
          <w:del w:id="818" w:author="MCC160" w:date="2021-01-18T10:26:00Z"/>
        </w:trPr>
        <w:tc>
          <w:tcPr>
            <w:tcW w:w="2835" w:type="dxa"/>
            <w:tcBorders>
              <w:top w:val="single" w:sz="4" w:space="0" w:color="auto"/>
              <w:left w:val="single" w:sz="4" w:space="0" w:color="auto"/>
              <w:bottom w:val="single" w:sz="4" w:space="0" w:color="auto"/>
              <w:right w:val="single" w:sz="4" w:space="0" w:color="auto"/>
            </w:tcBorders>
            <w:tcPrChange w:id="819"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4F24C9D7" w14:textId="39F2A409" w:rsidR="00F86C52" w:rsidRPr="00AA36EF" w:rsidDel="00974374" w:rsidRDefault="00F86C52" w:rsidP="005830F3">
            <w:pPr>
              <w:pStyle w:val="TAL"/>
              <w:rPr>
                <w:del w:id="820" w:author="MCC160" w:date="2021-01-18T10:26:00Z"/>
                <w:b/>
              </w:rPr>
            </w:pPr>
            <w:del w:id="821" w:author="MCC160" w:date="2021-01-18T10:26: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822"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516009FB" w14:textId="2C8BAFA8" w:rsidR="00F86C52" w:rsidRPr="00AA36EF" w:rsidDel="00974374" w:rsidRDefault="00F86C52" w:rsidP="005830F3">
            <w:pPr>
              <w:pStyle w:val="TAL"/>
              <w:rPr>
                <w:del w:id="823" w:author="MCC160" w:date="2021-01-18T10:26:00Z"/>
              </w:rPr>
            </w:pPr>
          </w:p>
        </w:tc>
        <w:tc>
          <w:tcPr>
            <w:tcW w:w="2126" w:type="dxa"/>
            <w:tcBorders>
              <w:top w:val="single" w:sz="4" w:space="0" w:color="auto"/>
              <w:left w:val="single" w:sz="4" w:space="0" w:color="auto"/>
              <w:bottom w:val="single" w:sz="4" w:space="0" w:color="auto"/>
              <w:right w:val="single" w:sz="4" w:space="0" w:color="auto"/>
            </w:tcBorders>
            <w:tcPrChange w:id="824"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6C6BC9F5" w14:textId="05DE9754" w:rsidR="00F86C52" w:rsidRPr="00AA36EF" w:rsidDel="00974374" w:rsidRDefault="00F86C52" w:rsidP="005830F3">
            <w:pPr>
              <w:pStyle w:val="TAL"/>
              <w:rPr>
                <w:del w:id="825" w:author="MCC160" w:date="2021-01-18T10:26:00Z"/>
              </w:rPr>
            </w:pPr>
          </w:p>
        </w:tc>
        <w:tc>
          <w:tcPr>
            <w:tcW w:w="1418" w:type="dxa"/>
            <w:tcBorders>
              <w:top w:val="single" w:sz="4" w:space="0" w:color="auto"/>
              <w:left w:val="single" w:sz="4" w:space="0" w:color="auto"/>
              <w:bottom w:val="single" w:sz="4" w:space="0" w:color="auto"/>
              <w:right w:val="single" w:sz="4" w:space="0" w:color="auto"/>
            </w:tcBorders>
            <w:tcPrChange w:id="826"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7E2FABCB" w14:textId="47601615" w:rsidR="00F86C52" w:rsidRPr="00AA36EF" w:rsidDel="00974374" w:rsidRDefault="00F86C52" w:rsidP="005830F3">
            <w:pPr>
              <w:pStyle w:val="TAL"/>
              <w:rPr>
                <w:del w:id="827" w:author="MCC160" w:date="2021-01-18T10:26:00Z"/>
              </w:rPr>
            </w:pPr>
          </w:p>
        </w:tc>
        <w:tc>
          <w:tcPr>
            <w:tcW w:w="1134" w:type="dxa"/>
            <w:tcBorders>
              <w:top w:val="single" w:sz="4" w:space="0" w:color="auto"/>
              <w:left w:val="single" w:sz="4" w:space="0" w:color="auto"/>
              <w:bottom w:val="single" w:sz="4" w:space="0" w:color="auto"/>
              <w:right w:val="single" w:sz="4" w:space="0" w:color="auto"/>
            </w:tcBorders>
            <w:tcPrChange w:id="828"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05DE8B41" w14:textId="4C3BEFAE" w:rsidR="00F86C52" w:rsidRPr="00AA36EF" w:rsidDel="00974374" w:rsidRDefault="00F86C52" w:rsidP="005830F3">
            <w:pPr>
              <w:pStyle w:val="TAL"/>
              <w:rPr>
                <w:del w:id="829" w:author="MCC160" w:date="2021-01-18T10:26:00Z"/>
              </w:rPr>
            </w:pPr>
          </w:p>
        </w:tc>
      </w:tr>
      <w:tr w:rsidR="00F86C52" w:rsidRPr="00AA36EF" w:rsidDel="00974374" w14:paraId="0DE60431" w14:textId="21954218" w:rsidTr="00974374">
        <w:trPr>
          <w:del w:id="830" w:author="MCC160" w:date="2021-01-18T10:26:00Z"/>
        </w:trPr>
        <w:tc>
          <w:tcPr>
            <w:tcW w:w="2835" w:type="dxa"/>
            <w:tcBorders>
              <w:top w:val="single" w:sz="4" w:space="0" w:color="auto"/>
              <w:left w:val="single" w:sz="4" w:space="0" w:color="auto"/>
              <w:bottom w:val="single" w:sz="4" w:space="0" w:color="auto"/>
              <w:right w:val="single" w:sz="4" w:space="0" w:color="auto"/>
            </w:tcBorders>
            <w:tcPrChange w:id="831"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618E9419" w14:textId="5C6D49A2" w:rsidR="00F86C52" w:rsidRPr="00AA36EF" w:rsidDel="00974374" w:rsidRDefault="00F86C52" w:rsidP="005830F3">
            <w:pPr>
              <w:pStyle w:val="TAL"/>
              <w:rPr>
                <w:del w:id="832" w:author="MCC160" w:date="2021-01-18T10:26:00Z"/>
                <w:b/>
              </w:rPr>
            </w:pPr>
            <w:del w:id="833" w:author="MCC160" w:date="2021-01-18T10:26: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834"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35D4750D" w14:textId="67AEB9C5" w:rsidR="00F86C52" w:rsidRPr="00AA36EF" w:rsidDel="00974374" w:rsidRDefault="00F86C52" w:rsidP="005830F3">
            <w:pPr>
              <w:pStyle w:val="TAL"/>
              <w:rPr>
                <w:del w:id="835" w:author="MCC160" w:date="2021-01-18T10:26:00Z"/>
              </w:rPr>
            </w:pPr>
          </w:p>
        </w:tc>
        <w:tc>
          <w:tcPr>
            <w:tcW w:w="2126" w:type="dxa"/>
            <w:tcBorders>
              <w:top w:val="single" w:sz="4" w:space="0" w:color="auto"/>
              <w:left w:val="single" w:sz="4" w:space="0" w:color="auto"/>
              <w:bottom w:val="single" w:sz="4" w:space="0" w:color="auto"/>
              <w:right w:val="single" w:sz="4" w:space="0" w:color="auto"/>
            </w:tcBorders>
            <w:tcPrChange w:id="836"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329B31C4" w14:textId="3519A650" w:rsidR="00F86C52" w:rsidRPr="00AA36EF" w:rsidDel="00974374" w:rsidRDefault="00F86C52" w:rsidP="005830F3">
            <w:pPr>
              <w:pStyle w:val="TAL"/>
              <w:rPr>
                <w:del w:id="837" w:author="MCC160" w:date="2021-01-18T10:26:00Z"/>
              </w:rPr>
            </w:pPr>
          </w:p>
        </w:tc>
        <w:tc>
          <w:tcPr>
            <w:tcW w:w="1418" w:type="dxa"/>
            <w:tcBorders>
              <w:top w:val="single" w:sz="4" w:space="0" w:color="auto"/>
              <w:left w:val="single" w:sz="4" w:space="0" w:color="auto"/>
              <w:bottom w:val="single" w:sz="4" w:space="0" w:color="auto"/>
              <w:right w:val="single" w:sz="4" w:space="0" w:color="auto"/>
            </w:tcBorders>
            <w:tcPrChange w:id="838"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06D0EEF8" w14:textId="340E2C8C" w:rsidR="00F86C52" w:rsidRPr="00AA36EF" w:rsidDel="00974374" w:rsidRDefault="00F86C52" w:rsidP="005830F3">
            <w:pPr>
              <w:pStyle w:val="TAL"/>
              <w:rPr>
                <w:del w:id="839" w:author="MCC160" w:date="2021-01-18T10:26:00Z"/>
              </w:rPr>
            </w:pPr>
          </w:p>
        </w:tc>
        <w:tc>
          <w:tcPr>
            <w:tcW w:w="1134" w:type="dxa"/>
            <w:tcBorders>
              <w:top w:val="single" w:sz="4" w:space="0" w:color="auto"/>
              <w:left w:val="single" w:sz="4" w:space="0" w:color="auto"/>
              <w:bottom w:val="single" w:sz="4" w:space="0" w:color="auto"/>
              <w:right w:val="single" w:sz="4" w:space="0" w:color="auto"/>
            </w:tcBorders>
            <w:tcPrChange w:id="840"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186C4D81" w14:textId="1ECFB667" w:rsidR="00F86C52" w:rsidRPr="00AA36EF" w:rsidDel="00974374" w:rsidRDefault="00F86C52" w:rsidP="005830F3">
            <w:pPr>
              <w:pStyle w:val="TAL"/>
              <w:rPr>
                <w:del w:id="841" w:author="MCC160" w:date="2021-01-18T10:26:00Z"/>
              </w:rPr>
            </w:pPr>
          </w:p>
        </w:tc>
      </w:tr>
      <w:tr w:rsidR="00F86C52" w:rsidRPr="00AA36EF" w14:paraId="33AA3F8F" w14:textId="77777777" w:rsidTr="00974374">
        <w:tc>
          <w:tcPr>
            <w:tcW w:w="2835" w:type="dxa"/>
            <w:tcBorders>
              <w:top w:val="single" w:sz="4" w:space="0" w:color="auto"/>
              <w:left w:val="single" w:sz="4" w:space="0" w:color="auto"/>
              <w:bottom w:val="single" w:sz="4" w:space="0" w:color="auto"/>
              <w:right w:val="single" w:sz="4" w:space="0" w:color="auto"/>
            </w:tcBorders>
            <w:tcPrChange w:id="842"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4C3B735D" w14:textId="77777777" w:rsidR="00F86C52" w:rsidRPr="00AA36EF" w:rsidRDefault="00F86C52" w:rsidP="005830F3">
            <w:pPr>
              <w:pStyle w:val="TAL"/>
              <w:rPr>
                <w:b/>
              </w:rPr>
            </w:pPr>
            <w:del w:id="843" w:author="MCC160" w:date="2021-01-18T10:26: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844"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FC58D08"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845"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78C02200"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846"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7DE55FBE"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847"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63970511" w14:textId="77777777" w:rsidR="00F86C52" w:rsidRPr="00AA36EF" w:rsidRDefault="00F86C52" w:rsidP="005830F3">
            <w:pPr>
              <w:pStyle w:val="TAL"/>
            </w:pPr>
          </w:p>
        </w:tc>
      </w:tr>
      <w:tr w:rsidR="00121D73" w:rsidRPr="00AA36EF" w14:paraId="7DA0481C" w14:textId="77777777" w:rsidTr="00974374">
        <w:trPr>
          <w:ins w:id="848" w:author="MCC160" w:date="2021-01-18T10:26:00Z"/>
        </w:trPr>
        <w:tc>
          <w:tcPr>
            <w:tcW w:w="2835" w:type="dxa"/>
            <w:tcBorders>
              <w:top w:val="single" w:sz="4" w:space="0" w:color="auto"/>
              <w:left w:val="single" w:sz="4" w:space="0" w:color="auto"/>
              <w:bottom w:val="single" w:sz="4" w:space="0" w:color="auto"/>
              <w:right w:val="single" w:sz="4" w:space="0" w:color="auto"/>
            </w:tcBorders>
          </w:tcPr>
          <w:p w14:paraId="54721B62" w14:textId="5E771834" w:rsidR="00121D73" w:rsidRPr="00AA36EF" w:rsidDel="00974374" w:rsidRDefault="00121D73" w:rsidP="00121D73">
            <w:pPr>
              <w:pStyle w:val="TAL"/>
              <w:rPr>
                <w:ins w:id="849" w:author="MCC160" w:date="2021-01-18T10:26:00Z"/>
                <w:b/>
              </w:rPr>
            </w:pPr>
            <w:ins w:id="850" w:author="MCC160" w:date="2021-01-18T10:26: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89167E0" w14:textId="77777777" w:rsidR="00121D73" w:rsidRPr="00AA36EF" w:rsidRDefault="00121D73" w:rsidP="00121D73">
            <w:pPr>
              <w:pStyle w:val="TAL"/>
              <w:rPr>
                <w:ins w:id="851" w:author="MCC160" w:date="2021-01-18T10:26:00Z"/>
              </w:rPr>
            </w:pPr>
          </w:p>
        </w:tc>
        <w:tc>
          <w:tcPr>
            <w:tcW w:w="2126" w:type="dxa"/>
            <w:tcBorders>
              <w:top w:val="single" w:sz="4" w:space="0" w:color="auto"/>
              <w:left w:val="single" w:sz="4" w:space="0" w:color="auto"/>
              <w:bottom w:val="single" w:sz="4" w:space="0" w:color="auto"/>
              <w:right w:val="single" w:sz="4" w:space="0" w:color="auto"/>
            </w:tcBorders>
          </w:tcPr>
          <w:p w14:paraId="3D4ADE15" w14:textId="05296BA2" w:rsidR="00121D73" w:rsidRPr="00AA36EF" w:rsidRDefault="00121D73" w:rsidP="00121D73">
            <w:pPr>
              <w:pStyle w:val="TAL"/>
              <w:rPr>
                <w:ins w:id="852" w:author="MCC160" w:date="2021-01-18T10:26:00Z"/>
              </w:rPr>
            </w:pPr>
            <w:ins w:id="853" w:author="MCC160" w:date="2021-01-24T12:26: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7C36A012" w14:textId="77777777" w:rsidR="00121D73" w:rsidRPr="00AA36EF" w:rsidRDefault="00121D73" w:rsidP="00121D73">
            <w:pPr>
              <w:pStyle w:val="TAL"/>
              <w:rPr>
                <w:ins w:id="854" w:author="MCC160" w:date="2021-01-18T10:26:00Z"/>
              </w:rPr>
            </w:pPr>
          </w:p>
        </w:tc>
        <w:tc>
          <w:tcPr>
            <w:tcW w:w="1134" w:type="dxa"/>
            <w:tcBorders>
              <w:top w:val="single" w:sz="4" w:space="0" w:color="auto"/>
              <w:left w:val="single" w:sz="4" w:space="0" w:color="auto"/>
              <w:bottom w:val="single" w:sz="4" w:space="0" w:color="auto"/>
              <w:right w:val="single" w:sz="4" w:space="0" w:color="auto"/>
            </w:tcBorders>
          </w:tcPr>
          <w:p w14:paraId="56A7C793" w14:textId="77777777" w:rsidR="00121D73" w:rsidRPr="00AA36EF" w:rsidRDefault="00121D73" w:rsidP="00121D73">
            <w:pPr>
              <w:pStyle w:val="TAL"/>
              <w:rPr>
                <w:ins w:id="855" w:author="MCC160" w:date="2021-01-18T10:26:00Z"/>
              </w:rPr>
            </w:pPr>
          </w:p>
        </w:tc>
      </w:tr>
      <w:tr w:rsidR="00121D73" w:rsidRPr="00AA36EF" w:rsidDel="00121D73" w14:paraId="18773940" w14:textId="2BD50550" w:rsidTr="00B15A3D">
        <w:trPr>
          <w:del w:id="856" w:author="MCC160" w:date="2021-01-24T12:27:00Z"/>
        </w:trPr>
        <w:tc>
          <w:tcPr>
            <w:tcW w:w="2835" w:type="dxa"/>
            <w:tcBorders>
              <w:top w:val="single" w:sz="4" w:space="0" w:color="auto"/>
              <w:left w:val="single" w:sz="4" w:space="0" w:color="auto"/>
              <w:bottom w:val="single" w:sz="4" w:space="0" w:color="auto"/>
              <w:right w:val="single" w:sz="4" w:space="0" w:color="auto"/>
            </w:tcBorders>
            <w:tcPrChange w:id="857"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25551762" w14:textId="5C130654" w:rsidR="00121D73" w:rsidRPr="00AA36EF" w:rsidDel="00121D73" w:rsidRDefault="00121D73" w:rsidP="00121D73">
            <w:pPr>
              <w:pStyle w:val="TAL"/>
              <w:rPr>
                <w:del w:id="858" w:author="MCC160" w:date="2021-01-24T12:27:00Z"/>
                <w:b/>
                <w:bCs/>
              </w:rPr>
            </w:pPr>
            <w:del w:id="859" w:author="MCC160" w:date="2021-01-18T10:26:00Z">
              <w:r w:rsidRPr="00AA36EF" w:rsidDel="00A10E75">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860"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4C6EDA8D" w14:textId="0DEDB159" w:rsidR="00121D73" w:rsidRPr="00AA36EF" w:rsidDel="00121D73" w:rsidRDefault="00121D73" w:rsidP="00121D73">
            <w:pPr>
              <w:pStyle w:val="TAL"/>
              <w:rPr>
                <w:del w:id="861" w:author="MCC160" w:date="2021-01-24T12:27:00Z"/>
                <w:rFonts w:cs="Arial"/>
                <w:szCs w:val="18"/>
              </w:rPr>
            </w:pPr>
            <w:del w:id="862" w:author="MCC160" w:date="2021-01-24T12:27: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863"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53C325CB" w14:textId="72B96E55" w:rsidR="00121D73" w:rsidRPr="00AA36EF" w:rsidDel="00121D73" w:rsidRDefault="00121D73" w:rsidP="00121D73">
            <w:pPr>
              <w:pStyle w:val="TAL"/>
              <w:rPr>
                <w:del w:id="864" w:author="MCC160" w:date="2021-01-24T12:27:00Z"/>
              </w:rPr>
            </w:pPr>
          </w:p>
        </w:tc>
        <w:tc>
          <w:tcPr>
            <w:tcW w:w="1418" w:type="dxa"/>
            <w:tcBorders>
              <w:top w:val="single" w:sz="4" w:space="0" w:color="auto"/>
              <w:left w:val="single" w:sz="4" w:space="0" w:color="auto"/>
              <w:bottom w:val="single" w:sz="4" w:space="0" w:color="auto"/>
              <w:right w:val="single" w:sz="4" w:space="0" w:color="auto"/>
            </w:tcBorders>
            <w:tcPrChange w:id="865"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008DBD08" w14:textId="4ECAAC43" w:rsidR="00121D73" w:rsidRPr="00AA36EF" w:rsidDel="00121D73" w:rsidRDefault="00121D73" w:rsidP="00121D73">
            <w:pPr>
              <w:pStyle w:val="TAL"/>
              <w:rPr>
                <w:del w:id="866" w:author="MCC160" w:date="2021-01-24T12:27:00Z"/>
              </w:rPr>
            </w:pPr>
          </w:p>
        </w:tc>
        <w:tc>
          <w:tcPr>
            <w:tcW w:w="1134" w:type="dxa"/>
            <w:tcBorders>
              <w:top w:val="single" w:sz="4" w:space="0" w:color="auto"/>
              <w:left w:val="single" w:sz="4" w:space="0" w:color="auto"/>
              <w:bottom w:val="single" w:sz="4" w:space="0" w:color="auto"/>
              <w:right w:val="single" w:sz="4" w:space="0" w:color="auto"/>
            </w:tcBorders>
            <w:tcPrChange w:id="867"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58999F0A" w14:textId="503F6A12" w:rsidR="00121D73" w:rsidRPr="00AA36EF" w:rsidDel="00121D73" w:rsidRDefault="00121D73" w:rsidP="00121D73">
            <w:pPr>
              <w:pStyle w:val="TAL"/>
              <w:rPr>
                <w:del w:id="868" w:author="MCC160" w:date="2021-01-24T12:27:00Z"/>
              </w:rPr>
            </w:pPr>
          </w:p>
        </w:tc>
      </w:tr>
      <w:tr w:rsidR="00121D73" w:rsidRPr="00AA36EF" w14:paraId="7524D05A" w14:textId="77777777" w:rsidTr="00B15A3D">
        <w:tc>
          <w:tcPr>
            <w:tcW w:w="2835" w:type="dxa"/>
            <w:tcBorders>
              <w:top w:val="single" w:sz="4" w:space="0" w:color="auto"/>
              <w:left w:val="single" w:sz="4" w:space="0" w:color="auto"/>
              <w:bottom w:val="single" w:sz="4" w:space="0" w:color="auto"/>
              <w:right w:val="single" w:sz="4" w:space="0" w:color="auto"/>
            </w:tcBorders>
            <w:tcPrChange w:id="869"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30DBF96F" w14:textId="279579B2" w:rsidR="00121D73" w:rsidRPr="00AA36EF" w:rsidRDefault="00121D73" w:rsidP="00121D73">
            <w:pPr>
              <w:pStyle w:val="TAL"/>
              <w:rPr>
                <w:b/>
                <w:bCs/>
              </w:rPr>
            </w:pPr>
            <w:ins w:id="870" w:author="MCC160" w:date="2021-01-18T10:26:00Z">
              <w:r w:rsidRPr="00AA36EF">
                <w:t xml:space="preserve">    MIME-part-body</w:t>
              </w:r>
            </w:ins>
            <w:del w:id="871" w:author="MCC160" w:date="2021-01-18T10:26:00Z">
              <w:r w:rsidRPr="00AA36EF" w:rsidDel="00A10E75">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872"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01FCDF1C" w14:textId="16EDE965" w:rsidR="00121D73" w:rsidRPr="00AA36EF" w:rsidRDefault="00121D73" w:rsidP="00121D73">
            <w:pPr>
              <w:pStyle w:val="TAL"/>
            </w:pPr>
            <w:ins w:id="873" w:author="MCC160" w:date="2021-01-18T10:26:00Z">
              <w:r w:rsidRPr="00AA36EF">
                <w:t>MCPTT-Info a</w:t>
              </w:r>
            </w:ins>
            <w:del w:id="874" w:author="MCC160" w:date="2021-01-18T10:26:00Z">
              <w:r w:rsidRPr="00AA36EF" w:rsidDel="00974374">
                <w:delText>A</w:delText>
              </w:r>
            </w:del>
            <w:r w:rsidRPr="00AA36EF">
              <w:t>s described in Table 5.3.3.3-19</w:t>
            </w:r>
          </w:p>
        </w:tc>
        <w:tc>
          <w:tcPr>
            <w:tcW w:w="2126" w:type="dxa"/>
            <w:tcBorders>
              <w:top w:val="single" w:sz="4" w:space="0" w:color="auto"/>
              <w:left w:val="single" w:sz="4" w:space="0" w:color="auto"/>
              <w:bottom w:val="single" w:sz="4" w:space="0" w:color="auto"/>
              <w:right w:val="single" w:sz="4" w:space="0" w:color="auto"/>
            </w:tcBorders>
            <w:tcPrChange w:id="875"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5D07E919"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876"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13863935"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877"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1F4D578F" w14:textId="77777777" w:rsidR="00121D73" w:rsidRPr="00AA36EF" w:rsidRDefault="00121D73" w:rsidP="00121D73">
            <w:pPr>
              <w:pStyle w:val="TAL"/>
            </w:pPr>
          </w:p>
        </w:tc>
      </w:tr>
      <w:tr w:rsidR="00121D73" w:rsidRPr="00AA36EF" w14:paraId="0661F736" w14:textId="77777777" w:rsidTr="00B15A3D">
        <w:tblPrEx>
          <w:tblPrExChange w:id="878" w:author="MCC160" w:date="2021-01-18T10:26:00Z">
            <w:tblPrEx>
              <w:tblW w:w="9639" w:type="dxa"/>
            </w:tblPrEx>
          </w:tblPrExChange>
        </w:tblPrEx>
        <w:trPr>
          <w:ins w:id="879" w:author="MCC160" w:date="2021-01-18T10:26:00Z"/>
        </w:trPr>
        <w:tc>
          <w:tcPr>
            <w:tcW w:w="2835" w:type="dxa"/>
            <w:tcBorders>
              <w:top w:val="single" w:sz="4" w:space="0" w:color="auto"/>
              <w:left w:val="single" w:sz="4" w:space="0" w:color="auto"/>
              <w:bottom w:val="single" w:sz="4" w:space="0" w:color="auto"/>
              <w:right w:val="single" w:sz="4" w:space="0" w:color="auto"/>
            </w:tcBorders>
            <w:tcPrChange w:id="880"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35B01B69" w14:textId="2C6A67A6" w:rsidR="00121D73" w:rsidRPr="00AA36EF" w:rsidRDefault="00121D73" w:rsidP="00121D73">
            <w:pPr>
              <w:pStyle w:val="TAL"/>
              <w:rPr>
                <w:ins w:id="881" w:author="MCC160" w:date="2021-01-18T10:26:00Z"/>
              </w:rPr>
            </w:pPr>
            <w:ins w:id="882" w:author="MCC160" w:date="2021-01-18T10:26: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883"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40184AFC" w14:textId="77777777" w:rsidR="00121D73" w:rsidRPr="00AA36EF" w:rsidRDefault="00121D73" w:rsidP="00121D73">
            <w:pPr>
              <w:pStyle w:val="TAL"/>
              <w:rPr>
                <w:ins w:id="884" w:author="MCC160" w:date="2021-01-18T10:26:00Z"/>
              </w:rPr>
            </w:pPr>
          </w:p>
        </w:tc>
        <w:tc>
          <w:tcPr>
            <w:tcW w:w="2126" w:type="dxa"/>
            <w:tcBorders>
              <w:top w:val="single" w:sz="4" w:space="0" w:color="auto"/>
              <w:left w:val="single" w:sz="4" w:space="0" w:color="auto"/>
              <w:bottom w:val="single" w:sz="4" w:space="0" w:color="auto"/>
              <w:right w:val="single" w:sz="4" w:space="0" w:color="auto"/>
            </w:tcBorders>
            <w:tcPrChange w:id="885"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7F017617" w14:textId="6276812F" w:rsidR="00121D73" w:rsidRPr="00AA36EF" w:rsidRDefault="00121D73" w:rsidP="00121D73">
            <w:pPr>
              <w:pStyle w:val="TAL"/>
              <w:rPr>
                <w:ins w:id="886" w:author="MCC160" w:date="2021-01-18T10:26:00Z"/>
              </w:rPr>
            </w:pPr>
            <w:ins w:id="887" w:author="MCC160" w:date="2021-01-24T12:2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Change w:id="888"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761C5AAC" w14:textId="77777777" w:rsidR="00121D73" w:rsidRPr="00AA36EF" w:rsidRDefault="00121D73" w:rsidP="00121D73">
            <w:pPr>
              <w:pStyle w:val="TAL"/>
              <w:rPr>
                <w:ins w:id="889" w:author="MCC160" w:date="2021-01-18T10:26:00Z"/>
              </w:rPr>
            </w:pPr>
          </w:p>
        </w:tc>
        <w:tc>
          <w:tcPr>
            <w:tcW w:w="1134" w:type="dxa"/>
            <w:tcBorders>
              <w:top w:val="single" w:sz="4" w:space="0" w:color="auto"/>
              <w:left w:val="single" w:sz="4" w:space="0" w:color="auto"/>
              <w:bottom w:val="single" w:sz="4" w:space="0" w:color="auto"/>
              <w:right w:val="single" w:sz="4" w:space="0" w:color="auto"/>
            </w:tcBorders>
            <w:tcPrChange w:id="890"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38CF5E50" w14:textId="77777777" w:rsidR="00121D73" w:rsidRPr="00AA36EF" w:rsidRDefault="00121D73" w:rsidP="00121D73">
            <w:pPr>
              <w:pStyle w:val="TAL"/>
              <w:rPr>
                <w:ins w:id="891" w:author="MCC160" w:date="2021-01-18T10:26:00Z"/>
              </w:rPr>
            </w:pPr>
          </w:p>
        </w:tc>
      </w:tr>
      <w:tr w:rsidR="00121D73" w:rsidRPr="00AA36EF" w:rsidDel="00121D73" w14:paraId="19B2A7FA" w14:textId="2FF8FB41" w:rsidTr="00B15A3D">
        <w:trPr>
          <w:del w:id="892" w:author="MCC160" w:date="2021-01-24T12:27:00Z"/>
        </w:trPr>
        <w:tc>
          <w:tcPr>
            <w:tcW w:w="2835" w:type="dxa"/>
            <w:tcBorders>
              <w:top w:val="single" w:sz="4" w:space="0" w:color="auto"/>
              <w:left w:val="single" w:sz="4" w:space="0" w:color="auto"/>
              <w:bottom w:val="single" w:sz="4" w:space="0" w:color="auto"/>
              <w:right w:val="single" w:sz="4" w:space="0" w:color="auto"/>
            </w:tcBorders>
            <w:tcPrChange w:id="893"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205A10DF" w14:textId="7B7362F5" w:rsidR="00121D73" w:rsidRPr="00AA36EF" w:rsidDel="00121D73" w:rsidRDefault="00121D73" w:rsidP="00121D73">
            <w:pPr>
              <w:pStyle w:val="TAL"/>
              <w:rPr>
                <w:del w:id="894" w:author="MCC160" w:date="2021-01-24T12:27:00Z"/>
                <w:b/>
                <w:bCs/>
              </w:rPr>
            </w:pPr>
            <w:del w:id="895" w:author="MCC160" w:date="2021-01-18T10:26:00Z">
              <w:r w:rsidRPr="00AA36EF" w:rsidDel="00A10E75">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896" w:author="MCC160" w:date="2021-01-18T10:26:00Z">
              <w:tcPr>
                <w:tcW w:w="2126" w:type="dxa"/>
                <w:tcBorders>
                  <w:top w:val="single" w:sz="4" w:space="0" w:color="auto"/>
                  <w:left w:val="single" w:sz="4" w:space="0" w:color="auto"/>
                  <w:bottom w:val="single" w:sz="4" w:space="0" w:color="auto"/>
                  <w:right w:val="single" w:sz="4" w:space="0" w:color="auto"/>
                </w:tcBorders>
                <w:vAlign w:val="center"/>
              </w:tcPr>
            </w:tcPrChange>
          </w:tcPr>
          <w:p w14:paraId="3A45FE5F" w14:textId="16C1E147" w:rsidR="00121D73" w:rsidRPr="00AA36EF" w:rsidDel="00121D73" w:rsidRDefault="00121D73" w:rsidP="00121D73">
            <w:pPr>
              <w:pStyle w:val="TAL"/>
              <w:rPr>
                <w:del w:id="897" w:author="MCC160" w:date="2021-01-24T12:27:00Z"/>
                <w:iCs/>
              </w:rPr>
            </w:pPr>
            <w:del w:id="898" w:author="MCC160" w:date="2021-01-24T12:27: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899"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2A3C67AB" w14:textId="26EC2CC6" w:rsidR="00121D73" w:rsidRPr="00AA36EF" w:rsidDel="00121D73" w:rsidRDefault="00121D73" w:rsidP="00121D73">
            <w:pPr>
              <w:pStyle w:val="TAL"/>
              <w:rPr>
                <w:del w:id="900" w:author="MCC160" w:date="2021-01-24T12:27:00Z"/>
              </w:rPr>
            </w:pPr>
          </w:p>
        </w:tc>
        <w:tc>
          <w:tcPr>
            <w:tcW w:w="1418" w:type="dxa"/>
            <w:tcBorders>
              <w:top w:val="single" w:sz="4" w:space="0" w:color="auto"/>
              <w:left w:val="single" w:sz="4" w:space="0" w:color="auto"/>
              <w:bottom w:val="single" w:sz="4" w:space="0" w:color="auto"/>
              <w:right w:val="single" w:sz="4" w:space="0" w:color="auto"/>
            </w:tcBorders>
            <w:tcPrChange w:id="901"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6A61C6D6" w14:textId="4D7E6273" w:rsidR="00121D73" w:rsidRPr="00AA36EF" w:rsidDel="00121D73" w:rsidRDefault="00121D73" w:rsidP="00121D73">
            <w:pPr>
              <w:pStyle w:val="TAL"/>
              <w:rPr>
                <w:del w:id="902" w:author="MCC160" w:date="2021-01-24T12:27:00Z"/>
              </w:rPr>
            </w:pPr>
          </w:p>
        </w:tc>
        <w:tc>
          <w:tcPr>
            <w:tcW w:w="1134" w:type="dxa"/>
            <w:tcBorders>
              <w:top w:val="single" w:sz="4" w:space="0" w:color="auto"/>
              <w:left w:val="single" w:sz="4" w:space="0" w:color="auto"/>
              <w:bottom w:val="single" w:sz="4" w:space="0" w:color="auto"/>
              <w:right w:val="single" w:sz="4" w:space="0" w:color="auto"/>
            </w:tcBorders>
            <w:tcPrChange w:id="903"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4415F707" w14:textId="0493AA4D" w:rsidR="00121D73" w:rsidRPr="00AA36EF" w:rsidDel="00121D73" w:rsidRDefault="00121D73" w:rsidP="00121D73">
            <w:pPr>
              <w:pStyle w:val="TAL"/>
              <w:rPr>
                <w:del w:id="904" w:author="MCC160" w:date="2021-01-24T12:27:00Z"/>
              </w:rPr>
            </w:pPr>
          </w:p>
        </w:tc>
      </w:tr>
      <w:tr w:rsidR="00121D73" w:rsidRPr="00AA36EF" w14:paraId="13BCC89D" w14:textId="77777777" w:rsidTr="00B15A3D">
        <w:tc>
          <w:tcPr>
            <w:tcW w:w="2835" w:type="dxa"/>
            <w:tcBorders>
              <w:top w:val="single" w:sz="4" w:space="0" w:color="auto"/>
              <w:left w:val="single" w:sz="4" w:space="0" w:color="auto"/>
              <w:bottom w:val="single" w:sz="4" w:space="0" w:color="auto"/>
              <w:right w:val="single" w:sz="4" w:space="0" w:color="auto"/>
            </w:tcBorders>
            <w:tcPrChange w:id="905"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75E2F2E4" w14:textId="6F75C539" w:rsidR="00121D73" w:rsidRPr="00AA36EF" w:rsidRDefault="00121D73" w:rsidP="00121D73">
            <w:pPr>
              <w:pStyle w:val="TAL"/>
              <w:rPr>
                <w:b/>
                <w:bCs/>
              </w:rPr>
            </w:pPr>
            <w:ins w:id="906" w:author="MCC160" w:date="2021-01-18T10:26:00Z">
              <w:r w:rsidRPr="00AA36EF">
                <w:t xml:space="preserve">    MIME-part-body</w:t>
              </w:r>
            </w:ins>
            <w:del w:id="907" w:author="MCC160" w:date="2021-01-18T10:26:00Z">
              <w:r w:rsidRPr="00AA36EF" w:rsidDel="00A10E75">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908"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E8D0333" w14:textId="6764660C" w:rsidR="00121D73" w:rsidRPr="00AA36EF" w:rsidRDefault="00121D73" w:rsidP="00121D73">
            <w:pPr>
              <w:pStyle w:val="TAL"/>
              <w:rPr>
                <w:iCs/>
              </w:rPr>
            </w:pPr>
            <w:ins w:id="909" w:author="MCC160" w:date="2021-01-18T10:26:00Z">
              <w:r w:rsidRPr="00AA36EF">
                <w:t>PIDF a</w:t>
              </w:r>
            </w:ins>
            <w:del w:id="910" w:author="MCC160" w:date="2021-01-18T10:26:00Z">
              <w:r w:rsidRPr="00AA36EF" w:rsidDel="00974374">
                <w:delText>A</w:delText>
              </w:r>
            </w:del>
            <w:r w:rsidRPr="00AA36EF">
              <w:t>s described in Table 5.3.3.3-20</w:t>
            </w:r>
          </w:p>
        </w:tc>
        <w:tc>
          <w:tcPr>
            <w:tcW w:w="2126" w:type="dxa"/>
            <w:tcBorders>
              <w:top w:val="single" w:sz="4" w:space="0" w:color="auto"/>
              <w:left w:val="single" w:sz="4" w:space="0" w:color="auto"/>
              <w:bottom w:val="single" w:sz="4" w:space="0" w:color="auto"/>
              <w:right w:val="single" w:sz="4" w:space="0" w:color="auto"/>
            </w:tcBorders>
            <w:tcPrChange w:id="911"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22C0846F"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912"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4EA5660C"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913"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3A48BE64" w14:textId="77777777" w:rsidR="00121D73" w:rsidRPr="00AA36EF" w:rsidRDefault="00121D73" w:rsidP="00121D73">
            <w:pPr>
              <w:pStyle w:val="TAL"/>
            </w:pPr>
          </w:p>
        </w:tc>
      </w:tr>
    </w:tbl>
    <w:p w14:paraId="4C68F10C" w14:textId="77777777" w:rsidR="00F86C52" w:rsidRPr="00AA36EF" w:rsidRDefault="00F86C52" w:rsidP="00F86C52"/>
    <w:p w14:paraId="70F4342B" w14:textId="77777777" w:rsidR="00F86C52" w:rsidRPr="00AA36EF" w:rsidRDefault="00F86C52" w:rsidP="00F86C52">
      <w:pPr>
        <w:pStyle w:val="TH"/>
      </w:pPr>
      <w:r w:rsidRPr="00AA36EF">
        <w:t xml:space="preserve">Table 5.3.3.3-19: </w:t>
      </w:r>
      <w:r w:rsidRPr="00AA36EF">
        <w:rPr>
          <w:lang w:eastAsia="ko-KR"/>
        </w:rPr>
        <w:t>MCPTT-INFO in SIP PUBLISH</w:t>
      </w:r>
      <w:r w:rsidRPr="00AA36EF">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1AFDC793" w14:textId="77777777" w:rsidTr="005830F3">
        <w:tc>
          <w:tcPr>
            <w:tcW w:w="9639" w:type="dxa"/>
            <w:gridSpan w:val="5"/>
          </w:tcPr>
          <w:p w14:paraId="63825B84" w14:textId="77777777" w:rsidR="00F86C52" w:rsidRPr="00AA36EF" w:rsidRDefault="00F86C52" w:rsidP="005830F3">
            <w:pPr>
              <w:pStyle w:val="TAL"/>
            </w:pPr>
            <w:r w:rsidRPr="00AA36EF">
              <w:t>Derivation Path: TS 36.579-1 [2], Table 5.5.3.2.1-1</w:t>
            </w:r>
          </w:p>
        </w:tc>
      </w:tr>
      <w:tr w:rsidR="00F86C52" w:rsidRPr="00AA36EF" w14:paraId="34596B07" w14:textId="77777777" w:rsidTr="005830F3">
        <w:tc>
          <w:tcPr>
            <w:tcW w:w="2835" w:type="dxa"/>
          </w:tcPr>
          <w:p w14:paraId="14DE061B"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49CFA06"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35308535"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2173119B"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5677287F"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4D3DB779" w14:textId="77777777" w:rsidTr="005830F3">
        <w:tc>
          <w:tcPr>
            <w:tcW w:w="2835" w:type="dxa"/>
            <w:vAlign w:val="center"/>
          </w:tcPr>
          <w:p w14:paraId="656BABAE" w14:textId="77777777" w:rsidR="00F86C52" w:rsidRPr="00AA36EF" w:rsidRDefault="00F86C52" w:rsidP="005830F3">
            <w:pPr>
              <w:pStyle w:val="TAL"/>
            </w:pPr>
            <w:proofErr w:type="spellStart"/>
            <w:r w:rsidRPr="00AA36EF">
              <w:t>mcpttinfo</w:t>
            </w:r>
            <w:proofErr w:type="spellEnd"/>
          </w:p>
        </w:tc>
        <w:tc>
          <w:tcPr>
            <w:tcW w:w="2126" w:type="dxa"/>
          </w:tcPr>
          <w:p w14:paraId="6EA61EA1" w14:textId="77777777" w:rsidR="00F86C52" w:rsidRPr="00AA36EF" w:rsidRDefault="00F86C52" w:rsidP="005830F3">
            <w:pPr>
              <w:pStyle w:val="TAL"/>
            </w:pPr>
          </w:p>
        </w:tc>
        <w:tc>
          <w:tcPr>
            <w:tcW w:w="2126" w:type="dxa"/>
            <w:tcBorders>
              <w:bottom w:val="single" w:sz="4" w:space="0" w:color="auto"/>
            </w:tcBorders>
          </w:tcPr>
          <w:p w14:paraId="75F20052" w14:textId="77777777" w:rsidR="00F86C52" w:rsidRPr="00AA36EF" w:rsidRDefault="00F86C52" w:rsidP="005830F3">
            <w:pPr>
              <w:pStyle w:val="TAL"/>
            </w:pPr>
          </w:p>
        </w:tc>
        <w:tc>
          <w:tcPr>
            <w:tcW w:w="1418" w:type="dxa"/>
          </w:tcPr>
          <w:p w14:paraId="6003311D" w14:textId="77777777" w:rsidR="00F86C52" w:rsidRPr="00AA36EF" w:rsidRDefault="00F86C52" w:rsidP="005830F3">
            <w:pPr>
              <w:pStyle w:val="TAL"/>
            </w:pPr>
          </w:p>
        </w:tc>
        <w:tc>
          <w:tcPr>
            <w:tcW w:w="1134" w:type="dxa"/>
            <w:vAlign w:val="bottom"/>
          </w:tcPr>
          <w:p w14:paraId="758011F4" w14:textId="77777777" w:rsidR="00F86C52" w:rsidRPr="00AA36EF" w:rsidRDefault="00F86C52" w:rsidP="005830F3">
            <w:pPr>
              <w:pStyle w:val="TAL"/>
            </w:pPr>
          </w:p>
        </w:tc>
      </w:tr>
      <w:tr w:rsidR="00F86C52" w:rsidRPr="00AA36EF" w14:paraId="553ACB06" w14:textId="77777777" w:rsidTr="005830F3">
        <w:tc>
          <w:tcPr>
            <w:tcW w:w="2835" w:type="dxa"/>
            <w:vAlign w:val="center"/>
          </w:tcPr>
          <w:p w14:paraId="53B48448" w14:textId="77777777" w:rsidR="00F86C52" w:rsidRPr="00AA36EF" w:rsidRDefault="00F86C52" w:rsidP="005830F3">
            <w:pPr>
              <w:pStyle w:val="TAL"/>
            </w:pPr>
            <w:r w:rsidRPr="00AA36EF">
              <w:t xml:space="preserve">  </w:t>
            </w:r>
            <w:proofErr w:type="spellStart"/>
            <w:r w:rsidRPr="00AA36EF">
              <w:t>mcptt</w:t>
            </w:r>
            <w:proofErr w:type="spellEnd"/>
            <w:r w:rsidRPr="00AA36EF">
              <w:t>-Params</w:t>
            </w:r>
          </w:p>
        </w:tc>
        <w:tc>
          <w:tcPr>
            <w:tcW w:w="2126" w:type="dxa"/>
          </w:tcPr>
          <w:p w14:paraId="4F43AA80" w14:textId="77777777" w:rsidR="00F86C52" w:rsidRPr="00AA36EF" w:rsidRDefault="00F86C52" w:rsidP="005830F3">
            <w:pPr>
              <w:pStyle w:val="TAL"/>
            </w:pPr>
          </w:p>
        </w:tc>
        <w:tc>
          <w:tcPr>
            <w:tcW w:w="2126" w:type="dxa"/>
            <w:tcBorders>
              <w:bottom w:val="single" w:sz="4" w:space="0" w:color="auto"/>
            </w:tcBorders>
          </w:tcPr>
          <w:p w14:paraId="71F0E35D" w14:textId="77777777" w:rsidR="00F86C52" w:rsidRPr="00AA36EF" w:rsidRDefault="00F86C52" w:rsidP="005830F3">
            <w:pPr>
              <w:pStyle w:val="TAL"/>
            </w:pPr>
          </w:p>
        </w:tc>
        <w:tc>
          <w:tcPr>
            <w:tcW w:w="1418" w:type="dxa"/>
          </w:tcPr>
          <w:p w14:paraId="414F5215" w14:textId="77777777" w:rsidR="00F86C52" w:rsidRPr="00AA36EF" w:rsidRDefault="00F86C52" w:rsidP="005830F3">
            <w:pPr>
              <w:pStyle w:val="TAL"/>
            </w:pPr>
          </w:p>
        </w:tc>
        <w:tc>
          <w:tcPr>
            <w:tcW w:w="1134" w:type="dxa"/>
            <w:vAlign w:val="bottom"/>
          </w:tcPr>
          <w:p w14:paraId="1B0CCDAB" w14:textId="77777777" w:rsidR="00F86C52" w:rsidRPr="00AA36EF" w:rsidRDefault="00F86C52" w:rsidP="005830F3">
            <w:pPr>
              <w:pStyle w:val="TAL"/>
            </w:pPr>
          </w:p>
        </w:tc>
      </w:tr>
      <w:tr w:rsidR="00F86C52" w:rsidRPr="00AA36EF" w14:paraId="639C4FAF" w14:textId="77777777" w:rsidTr="005830F3">
        <w:tc>
          <w:tcPr>
            <w:tcW w:w="2835" w:type="dxa"/>
            <w:vAlign w:val="center"/>
          </w:tcPr>
          <w:p w14:paraId="4B8B7DF8" w14:textId="77777777" w:rsidR="00F86C52" w:rsidRPr="00AA36EF" w:rsidRDefault="00F86C52" w:rsidP="005830F3">
            <w:pPr>
              <w:pStyle w:val="TAL"/>
            </w:pPr>
            <w:r w:rsidRPr="00AA36EF">
              <w:t xml:space="preserve">    </w:t>
            </w:r>
            <w:proofErr w:type="spellStart"/>
            <w:r w:rsidRPr="00AA36EF">
              <w:t>mcptt</w:t>
            </w:r>
            <w:proofErr w:type="spellEnd"/>
            <w:r w:rsidRPr="00AA36EF">
              <w:t>-request-</w:t>
            </w:r>
            <w:proofErr w:type="spellStart"/>
            <w:r w:rsidRPr="00AA36EF">
              <w:t>uri</w:t>
            </w:r>
            <w:proofErr w:type="spellEnd"/>
          </w:p>
        </w:tc>
        <w:tc>
          <w:tcPr>
            <w:tcW w:w="2126" w:type="dxa"/>
          </w:tcPr>
          <w:p w14:paraId="416C764D" w14:textId="77777777" w:rsidR="00F86C52" w:rsidRPr="00AA36EF" w:rsidRDefault="00F86C52" w:rsidP="005830F3">
            <w:pPr>
              <w:pStyle w:val="TAL"/>
            </w:pPr>
            <w:proofErr w:type="spellStart"/>
            <w:r w:rsidRPr="00AA36EF">
              <w:t>px_MCPTT_ID_User_B</w:t>
            </w:r>
            <w:proofErr w:type="spellEnd"/>
          </w:p>
        </w:tc>
        <w:tc>
          <w:tcPr>
            <w:tcW w:w="2126" w:type="dxa"/>
            <w:tcBorders>
              <w:bottom w:val="single" w:sz="4" w:space="0" w:color="auto"/>
            </w:tcBorders>
          </w:tcPr>
          <w:p w14:paraId="79032E54" w14:textId="77777777" w:rsidR="00F86C52" w:rsidRPr="00AA36EF" w:rsidRDefault="00F86C52" w:rsidP="005830F3">
            <w:pPr>
              <w:pStyle w:val="TAL"/>
            </w:pPr>
          </w:p>
        </w:tc>
        <w:tc>
          <w:tcPr>
            <w:tcW w:w="1418" w:type="dxa"/>
          </w:tcPr>
          <w:p w14:paraId="0A153BDD" w14:textId="77777777" w:rsidR="00F86C52" w:rsidRPr="00AA36EF" w:rsidRDefault="00F86C52" w:rsidP="005830F3">
            <w:pPr>
              <w:pStyle w:val="TAL"/>
            </w:pPr>
          </w:p>
        </w:tc>
        <w:tc>
          <w:tcPr>
            <w:tcW w:w="1134" w:type="dxa"/>
            <w:vAlign w:val="bottom"/>
          </w:tcPr>
          <w:p w14:paraId="6BA63DC3" w14:textId="77777777" w:rsidR="00F86C52" w:rsidRPr="00AA36EF" w:rsidRDefault="00F86C52" w:rsidP="005830F3">
            <w:pPr>
              <w:pStyle w:val="TAL"/>
            </w:pPr>
          </w:p>
        </w:tc>
      </w:tr>
    </w:tbl>
    <w:p w14:paraId="7EA9D180" w14:textId="77777777" w:rsidR="00F86C52" w:rsidRPr="00AA36EF" w:rsidRDefault="00F86C52" w:rsidP="00F86C52"/>
    <w:p w14:paraId="53D70F0A" w14:textId="77777777" w:rsidR="00F86C52" w:rsidRPr="00AA36EF" w:rsidRDefault="00F86C52" w:rsidP="00F86C52">
      <w:pPr>
        <w:pStyle w:val="TH"/>
      </w:pPr>
      <w:r w:rsidRPr="00AA36EF">
        <w:t xml:space="preserve">Table 5.3.3.3-20: </w:t>
      </w:r>
      <w:r w:rsidRPr="00AA36EF">
        <w:rPr>
          <w:lang w:eastAsia="ko-KR"/>
        </w:rPr>
        <w:t>PIDF in SIP PUBLISH</w:t>
      </w:r>
      <w:r w:rsidRPr="00AA36EF">
        <w:t xml:space="preserve">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14">
          <w:tblGrid>
            <w:gridCol w:w="2835"/>
            <w:gridCol w:w="2126"/>
            <w:gridCol w:w="2126"/>
            <w:gridCol w:w="1418"/>
            <w:gridCol w:w="1134"/>
          </w:tblGrid>
        </w:tblGridChange>
      </w:tblGrid>
      <w:tr w:rsidR="00F86C52" w:rsidRPr="00AA36EF" w14:paraId="5C03096B" w14:textId="77777777" w:rsidTr="005830F3">
        <w:tc>
          <w:tcPr>
            <w:tcW w:w="9639" w:type="dxa"/>
            <w:gridSpan w:val="5"/>
          </w:tcPr>
          <w:p w14:paraId="7C68D011" w14:textId="5B798CF1" w:rsidR="00F86C52" w:rsidRPr="00AA36EF" w:rsidRDefault="00F86C52" w:rsidP="005830F3">
            <w:pPr>
              <w:pStyle w:val="TAL"/>
            </w:pPr>
            <w:r w:rsidRPr="00AA36EF">
              <w:t>Derivation Path: TS 36.579-1 [2], Table 5.5.3.5</w:t>
            </w:r>
            <w:ins w:id="915" w:author="MCC160" w:date="2021-01-11T11:00:00Z">
              <w:r w:rsidR="005830F3" w:rsidRPr="00AA36EF">
                <w:t>.1</w:t>
              </w:r>
            </w:ins>
            <w:r w:rsidRPr="00AA36EF">
              <w:t>-1</w:t>
            </w:r>
          </w:p>
        </w:tc>
      </w:tr>
      <w:tr w:rsidR="00F86C52" w:rsidRPr="00AA36EF" w14:paraId="1BBE46C1" w14:textId="77777777" w:rsidTr="005830F3">
        <w:tc>
          <w:tcPr>
            <w:tcW w:w="2835" w:type="dxa"/>
          </w:tcPr>
          <w:p w14:paraId="7B8D47C7"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76078B6F"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1A7D2221"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4D9308C1"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1CC3B9DE"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48B47566" w14:textId="77777777" w:rsidTr="005830F3">
        <w:tc>
          <w:tcPr>
            <w:tcW w:w="2835" w:type="dxa"/>
            <w:vAlign w:val="center"/>
          </w:tcPr>
          <w:p w14:paraId="6DAD0A11" w14:textId="77777777" w:rsidR="00F86C52" w:rsidRPr="00AA36EF" w:rsidRDefault="00F86C52" w:rsidP="005830F3">
            <w:pPr>
              <w:pStyle w:val="TAL"/>
            </w:pPr>
            <w:r w:rsidRPr="00AA36EF">
              <w:t>presence</w:t>
            </w:r>
            <w:del w:id="916" w:author="MCC160" w:date="2021-01-11T11:00:00Z">
              <w:r w:rsidRPr="00AA36EF" w:rsidDel="005830F3">
                <w:delText xml:space="preserve"> entity</w:delText>
              </w:r>
            </w:del>
          </w:p>
        </w:tc>
        <w:tc>
          <w:tcPr>
            <w:tcW w:w="2126" w:type="dxa"/>
          </w:tcPr>
          <w:p w14:paraId="2268119C" w14:textId="47B6DB52" w:rsidR="00F86C52" w:rsidRPr="00AA36EF" w:rsidRDefault="00F86C52" w:rsidP="005830F3">
            <w:pPr>
              <w:pStyle w:val="TAL"/>
            </w:pPr>
            <w:del w:id="917" w:author="MCC160" w:date="2021-01-24T12:18:00Z">
              <w:r w:rsidRPr="00AA36EF" w:rsidDel="00121D73">
                <w:delText xml:space="preserve">px_MCPTT_ID_User_B </w:delText>
              </w:r>
            </w:del>
          </w:p>
        </w:tc>
        <w:tc>
          <w:tcPr>
            <w:tcW w:w="2126" w:type="dxa"/>
            <w:tcBorders>
              <w:bottom w:val="single" w:sz="4" w:space="0" w:color="auto"/>
            </w:tcBorders>
          </w:tcPr>
          <w:p w14:paraId="0D7842A6" w14:textId="77777777" w:rsidR="00F86C52" w:rsidRPr="00AA36EF" w:rsidRDefault="00F86C52" w:rsidP="005830F3">
            <w:pPr>
              <w:pStyle w:val="TAL"/>
            </w:pPr>
          </w:p>
        </w:tc>
        <w:tc>
          <w:tcPr>
            <w:tcW w:w="1418" w:type="dxa"/>
          </w:tcPr>
          <w:p w14:paraId="59A19DE4" w14:textId="77777777" w:rsidR="00F86C52" w:rsidRPr="00AA36EF" w:rsidRDefault="00F86C52" w:rsidP="005830F3">
            <w:pPr>
              <w:pStyle w:val="TAL"/>
            </w:pPr>
          </w:p>
        </w:tc>
        <w:tc>
          <w:tcPr>
            <w:tcW w:w="1134" w:type="dxa"/>
            <w:vAlign w:val="bottom"/>
          </w:tcPr>
          <w:p w14:paraId="28330786" w14:textId="77777777" w:rsidR="00F86C52" w:rsidRPr="00AA36EF" w:rsidRDefault="00F86C52" w:rsidP="005830F3">
            <w:pPr>
              <w:pStyle w:val="TAL"/>
            </w:pPr>
          </w:p>
        </w:tc>
      </w:tr>
      <w:tr w:rsidR="005830F3" w:rsidRPr="00AA36EF" w14:paraId="4B1EF6BB" w14:textId="77777777" w:rsidTr="005830F3">
        <w:trPr>
          <w:ins w:id="918" w:author="MCC160" w:date="2021-01-11T11:00:00Z"/>
        </w:trPr>
        <w:tc>
          <w:tcPr>
            <w:tcW w:w="2835" w:type="dxa"/>
            <w:vAlign w:val="center"/>
          </w:tcPr>
          <w:p w14:paraId="4DF7DE74" w14:textId="7A2243DE" w:rsidR="005830F3" w:rsidRPr="00AA36EF" w:rsidRDefault="005830F3" w:rsidP="005830F3">
            <w:pPr>
              <w:pStyle w:val="TAL"/>
              <w:rPr>
                <w:ins w:id="919" w:author="MCC160" w:date="2021-01-11T11:00:00Z"/>
              </w:rPr>
            </w:pPr>
            <w:ins w:id="920" w:author="MCC160" w:date="2021-01-11T11:01:00Z">
              <w:r w:rsidRPr="00AA36EF">
                <w:rPr>
                  <w:lang w:eastAsia="en-GB"/>
                </w:rPr>
                <w:t xml:space="preserve">  </w:t>
              </w:r>
            </w:ins>
            <w:ins w:id="921" w:author="MCC160" w:date="2021-01-12T10:19:00Z">
              <w:r w:rsidR="00F03583" w:rsidRPr="00AA36EF">
                <w:rPr>
                  <w:lang w:eastAsia="en-GB"/>
                </w:rPr>
                <w:t>e</w:t>
              </w:r>
            </w:ins>
            <w:ins w:id="922" w:author="MCC160" w:date="2021-01-11T11:01:00Z">
              <w:r w:rsidRPr="00AA36EF">
                <w:rPr>
                  <w:lang w:eastAsia="en-GB"/>
                </w:rPr>
                <w:t>ntity attribute</w:t>
              </w:r>
            </w:ins>
          </w:p>
        </w:tc>
        <w:tc>
          <w:tcPr>
            <w:tcW w:w="2126" w:type="dxa"/>
          </w:tcPr>
          <w:p w14:paraId="391DE9EC" w14:textId="328A0AD3" w:rsidR="005830F3" w:rsidRPr="00AA36EF" w:rsidRDefault="005830F3" w:rsidP="005830F3">
            <w:pPr>
              <w:pStyle w:val="TAL"/>
              <w:rPr>
                <w:ins w:id="923" w:author="MCC160" w:date="2021-01-11T11:00:00Z"/>
              </w:rPr>
            </w:pPr>
            <w:proofErr w:type="spellStart"/>
            <w:ins w:id="924" w:author="MCC160" w:date="2021-01-11T11:01:00Z">
              <w:r w:rsidRPr="00AA36EF">
                <w:rPr>
                  <w:lang w:eastAsia="en-GB"/>
                </w:rPr>
                <w:t>px_MCPTT_ID_User_B</w:t>
              </w:r>
              <w:proofErr w:type="spellEnd"/>
              <w:r w:rsidRPr="00AA36EF">
                <w:rPr>
                  <w:lang w:eastAsia="en-GB"/>
                </w:rPr>
                <w:t xml:space="preserve"> </w:t>
              </w:r>
            </w:ins>
          </w:p>
        </w:tc>
        <w:tc>
          <w:tcPr>
            <w:tcW w:w="2126" w:type="dxa"/>
            <w:tcBorders>
              <w:bottom w:val="single" w:sz="4" w:space="0" w:color="auto"/>
            </w:tcBorders>
          </w:tcPr>
          <w:p w14:paraId="4BA3DE26" w14:textId="77777777" w:rsidR="005830F3" w:rsidRPr="00AA36EF" w:rsidRDefault="005830F3" w:rsidP="005830F3">
            <w:pPr>
              <w:pStyle w:val="TAL"/>
              <w:rPr>
                <w:ins w:id="925" w:author="MCC160" w:date="2021-01-11T11:00:00Z"/>
              </w:rPr>
            </w:pPr>
          </w:p>
        </w:tc>
        <w:tc>
          <w:tcPr>
            <w:tcW w:w="1418" w:type="dxa"/>
          </w:tcPr>
          <w:p w14:paraId="688E225B" w14:textId="77777777" w:rsidR="005830F3" w:rsidRPr="00AA36EF" w:rsidRDefault="005830F3" w:rsidP="005830F3">
            <w:pPr>
              <w:pStyle w:val="TAL"/>
              <w:rPr>
                <w:ins w:id="926" w:author="MCC160" w:date="2021-01-11T11:00:00Z"/>
              </w:rPr>
            </w:pPr>
          </w:p>
        </w:tc>
        <w:tc>
          <w:tcPr>
            <w:tcW w:w="1134" w:type="dxa"/>
            <w:vAlign w:val="bottom"/>
          </w:tcPr>
          <w:p w14:paraId="2FC8F2FF" w14:textId="77777777" w:rsidR="005830F3" w:rsidRPr="00AA36EF" w:rsidRDefault="005830F3" w:rsidP="005830F3">
            <w:pPr>
              <w:pStyle w:val="TAL"/>
              <w:rPr>
                <w:ins w:id="927" w:author="MCC160" w:date="2021-01-11T11:00:00Z"/>
              </w:rPr>
            </w:pPr>
          </w:p>
        </w:tc>
      </w:tr>
      <w:tr w:rsidR="005830F3" w:rsidRPr="00AA36EF" w14:paraId="14D2ADBE" w14:textId="77777777" w:rsidTr="005830F3">
        <w:tc>
          <w:tcPr>
            <w:tcW w:w="2835" w:type="dxa"/>
            <w:vAlign w:val="center"/>
          </w:tcPr>
          <w:p w14:paraId="4E089C1A" w14:textId="77777777" w:rsidR="005830F3" w:rsidRPr="00AA36EF" w:rsidRDefault="005830F3" w:rsidP="005830F3">
            <w:pPr>
              <w:pStyle w:val="TAL"/>
            </w:pPr>
            <w:r w:rsidRPr="00AA36EF">
              <w:t xml:space="preserve">  tuple</w:t>
            </w:r>
            <w:del w:id="928" w:author="MCC160" w:date="2021-01-11T11:00:00Z">
              <w:r w:rsidRPr="00AA36EF" w:rsidDel="005830F3">
                <w:delText xml:space="preserve"> id</w:delText>
              </w:r>
            </w:del>
          </w:p>
        </w:tc>
        <w:tc>
          <w:tcPr>
            <w:tcW w:w="2126" w:type="dxa"/>
          </w:tcPr>
          <w:p w14:paraId="3B596750" w14:textId="4D08BF4A" w:rsidR="005830F3" w:rsidRPr="00AA36EF" w:rsidRDefault="005830F3" w:rsidP="005830F3">
            <w:pPr>
              <w:pStyle w:val="TAL"/>
            </w:pPr>
            <w:del w:id="929" w:author="MCC160" w:date="2021-01-24T12:18:00Z">
              <w:r w:rsidRPr="00AA36EF" w:rsidDel="00121D73">
                <w:delText>px_MCPTT_Client_B_ID</w:delText>
              </w:r>
            </w:del>
          </w:p>
        </w:tc>
        <w:tc>
          <w:tcPr>
            <w:tcW w:w="2126" w:type="dxa"/>
            <w:tcBorders>
              <w:bottom w:val="single" w:sz="4" w:space="0" w:color="auto"/>
            </w:tcBorders>
          </w:tcPr>
          <w:p w14:paraId="6FDD480B" w14:textId="77777777" w:rsidR="005830F3" w:rsidRPr="00AA36EF" w:rsidRDefault="005830F3" w:rsidP="005830F3">
            <w:pPr>
              <w:pStyle w:val="TAL"/>
            </w:pPr>
          </w:p>
        </w:tc>
        <w:tc>
          <w:tcPr>
            <w:tcW w:w="1418" w:type="dxa"/>
          </w:tcPr>
          <w:p w14:paraId="1721C1FD" w14:textId="77777777" w:rsidR="005830F3" w:rsidRPr="00AA36EF" w:rsidRDefault="005830F3" w:rsidP="005830F3">
            <w:pPr>
              <w:pStyle w:val="TAL"/>
            </w:pPr>
          </w:p>
        </w:tc>
        <w:tc>
          <w:tcPr>
            <w:tcW w:w="1134" w:type="dxa"/>
            <w:vAlign w:val="bottom"/>
          </w:tcPr>
          <w:p w14:paraId="051BC149" w14:textId="77777777" w:rsidR="005830F3" w:rsidRPr="00AA36EF" w:rsidRDefault="005830F3" w:rsidP="005830F3">
            <w:pPr>
              <w:pStyle w:val="TAL"/>
            </w:pPr>
          </w:p>
        </w:tc>
      </w:tr>
      <w:tr w:rsidR="005830F3" w:rsidRPr="00AA36EF" w14:paraId="751B491E" w14:textId="77777777" w:rsidTr="005830F3">
        <w:trPr>
          <w:ins w:id="930" w:author="MCC160" w:date="2021-01-11T11:00:00Z"/>
        </w:trPr>
        <w:tc>
          <w:tcPr>
            <w:tcW w:w="2835" w:type="dxa"/>
            <w:vAlign w:val="center"/>
          </w:tcPr>
          <w:p w14:paraId="7FFD66A3" w14:textId="6E4856B2" w:rsidR="005830F3" w:rsidRPr="00AA36EF" w:rsidRDefault="005830F3" w:rsidP="005830F3">
            <w:pPr>
              <w:pStyle w:val="TAL"/>
              <w:rPr>
                <w:ins w:id="931" w:author="MCC160" w:date="2021-01-11T11:00:00Z"/>
              </w:rPr>
            </w:pPr>
            <w:ins w:id="932" w:author="MCC160" w:date="2021-01-11T11:01:00Z">
              <w:r w:rsidRPr="00AA36EF">
                <w:rPr>
                  <w:lang w:eastAsia="en-GB"/>
                </w:rPr>
                <w:t xml:space="preserve">    Id attribute</w:t>
              </w:r>
            </w:ins>
          </w:p>
        </w:tc>
        <w:tc>
          <w:tcPr>
            <w:tcW w:w="2126" w:type="dxa"/>
          </w:tcPr>
          <w:p w14:paraId="375770A1" w14:textId="6832D6C9" w:rsidR="005830F3" w:rsidRPr="00AA36EF" w:rsidRDefault="005830F3" w:rsidP="005830F3">
            <w:pPr>
              <w:pStyle w:val="TAL"/>
              <w:rPr>
                <w:ins w:id="933" w:author="MCC160" w:date="2021-01-11T11:00:00Z"/>
              </w:rPr>
            </w:pPr>
            <w:proofErr w:type="spellStart"/>
            <w:ins w:id="934" w:author="MCC160" w:date="2021-01-11T11:01:00Z">
              <w:r w:rsidRPr="00AA36EF">
                <w:rPr>
                  <w:lang w:eastAsia="en-GB"/>
                </w:rPr>
                <w:t>px_MCPTT_Client_B_ID</w:t>
              </w:r>
            </w:ins>
            <w:proofErr w:type="spellEnd"/>
          </w:p>
        </w:tc>
        <w:tc>
          <w:tcPr>
            <w:tcW w:w="2126" w:type="dxa"/>
            <w:tcBorders>
              <w:bottom w:val="single" w:sz="4" w:space="0" w:color="auto"/>
            </w:tcBorders>
          </w:tcPr>
          <w:p w14:paraId="30889C3E" w14:textId="77777777" w:rsidR="005830F3" w:rsidRPr="00AA36EF" w:rsidRDefault="005830F3" w:rsidP="005830F3">
            <w:pPr>
              <w:pStyle w:val="TAL"/>
              <w:rPr>
                <w:ins w:id="935" w:author="MCC160" w:date="2021-01-11T11:00:00Z"/>
              </w:rPr>
            </w:pPr>
          </w:p>
        </w:tc>
        <w:tc>
          <w:tcPr>
            <w:tcW w:w="1418" w:type="dxa"/>
          </w:tcPr>
          <w:p w14:paraId="03DEC281" w14:textId="77777777" w:rsidR="005830F3" w:rsidRPr="00AA36EF" w:rsidRDefault="005830F3" w:rsidP="005830F3">
            <w:pPr>
              <w:pStyle w:val="TAL"/>
              <w:rPr>
                <w:ins w:id="936" w:author="MCC160" w:date="2021-01-11T11:00:00Z"/>
              </w:rPr>
            </w:pPr>
          </w:p>
        </w:tc>
        <w:tc>
          <w:tcPr>
            <w:tcW w:w="1134" w:type="dxa"/>
            <w:vAlign w:val="bottom"/>
          </w:tcPr>
          <w:p w14:paraId="13D88963" w14:textId="77777777" w:rsidR="005830F3" w:rsidRPr="00AA36EF" w:rsidRDefault="005830F3" w:rsidP="005830F3">
            <w:pPr>
              <w:pStyle w:val="TAL"/>
              <w:rPr>
                <w:ins w:id="937" w:author="MCC160" w:date="2021-01-11T11:00:00Z"/>
              </w:rPr>
            </w:pPr>
          </w:p>
        </w:tc>
      </w:tr>
      <w:tr w:rsidR="005830F3" w:rsidRPr="00AA36EF" w14:paraId="59DD2974" w14:textId="77777777" w:rsidTr="005830F3">
        <w:tc>
          <w:tcPr>
            <w:tcW w:w="2835" w:type="dxa"/>
            <w:vAlign w:val="center"/>
          </w:tcPr>
          <w:p w14:paraId="7160098B" w14:textId="77777777" w:rsidR="005830F3" w:rsidRPr="00AA36EF" w:rsidRDefault="005830F3" w:rsidP="005830F3">
            <w:pPr>
              <w:pStyle w:val="TAL"/>
            </w:pPr>
            <w:r w:rsidRPr="00AA36EF">
              <w:t xml:space="preserve">    status</w:t>
            </w:r>
          </w:p>
        </w:tc>
        <w:tc>
          <w:tcPr>
            <w:tcW w:w="2126" w:type="dxa"/>
          </w:tcPr>
          <w:p w14:paraId="0C5B0A31" w14:textId="355C7C8D" w:rsidR="005830F3" w:rsidRPr="00AA36EF" w:rsidRDefault="005830F3" w:rsidP="005830F3">
            <w:pPr>
              <w:pStyle w:val="TAL"/>
            </w:pPr>
            <w:ins w:id="938" w:author="MCC160" w:date="2021-01-11T11:01:00Z">
              <w:r w:rsidRPr="00AA36EF">
                <w:t>not present</w:t>
              </w:r>
            </w:ins>
          </w:p>
        </w:tc>
        <w:tc>
          <w:tcPr>
            <w:tcW w:w="2126" w:type="dxa"/>
          </w:tcPr>
          <w:p w14:paraId="1BA2B479" w14:textId="77777777" w:rsidR="005830F3" w:rsidRPr="00AA36EF" w:rsidRDefault="005830F3" w:rsidP="005830F3">
            <w:pPr>
              <w:pStyle w:val="TAL"/>
            </w:pPr>
          </w:p>
        </w:tc>
        <w:tc>
          <w:tcPr>
            <w:tcW w:w="1418" w:type="dxa"/>
          </w:tcPr>
          <w:p w14:paraId="4BF2420D" w14:textId="77777777" w:rsidR="005830F3" w:rsidRPr="00AA36EF" w:rsidRDefault="005830F3" w:rsidP="005830F3">
            <w:pPr>
              <w:pStyle w:val="TAL"/>
            </w:pPr>
          </w:p>
        </w:tc>
        <w:tc>
          <w:tcPr>
            <w:tcW w:w="1134" w:type="dxa"/>
            <w:vAlign w:val="bottom"/>
          </w:tcPr>
          <w:p w14:paraId="27DCBA20" w14:textId="77777777" w:rsidR="005830F3" w:rsidRPr="00AA36EF" w:rsidRDefault="005830F3" w:rsidP="005830F3">
            <w:pPr>
              <w:pStyle w:val="TAL"/>
            </w:pPr>
          </w:p>
        </w:tc>
      </w:tr>
      <w:tr w:rsidR="005830F3" w:rsidRPr="00AA36EF" w:rsidDel="005830F3" w14:paraId="6C28C60E" w14:textId="73548962" w:rsidTr="005830F3">
        <w:trPr>
          <w:del w:id="939" w:author="MCC160" w:date="2021-01-11T11:01:00Z"/>
        </w:trPr>
        <w:tc>
          <w:tcPr>
            <w:tcW w:w="2835" w:type="dxa"/>
            <w:vAlign w:val="center"/>
          </w:tcPr>
          <w:p w14:paraId="148C1A17" w14:textId="2F5D6A51" w:rsidR="005830F3" w:rsidRPr="00AA36EF" w:rsidDel="005830F3" w:rsidRDefault="005830F3" w:rsidP="005830F3">
            <w:pPr>
              <w:pStyle w:val="TAL"/>
              <w:rPr>
                <w:del w:id="940" w:author="MCC160" w:date="2021-01-11T11:01:00Z"/>
              </w:rPr>
            </w:pPr>
            <w:del w:id="941" w:author="MCC160" w:date="2021-01-11T11:01:00Z">
              <w:r w:rsidRPr="00AA36EF" w:rsidDel="005830F3">
                <w:delText xml:space="preserve">      affiliation</w:delText>
              </w:r>
            </w:del>
          </w:p>
        </w:tc>
        <w:tc>
          <w:tcPr>
            <w:tcW w:w="2126" w:type="dxa"/>
          </w:tcPr>
          <w:p w14:paraId="5DD19AC0" w14:textId="2DC4821D" w:rsidR="005830F3" w:rsidRPr="00AA36EF" w:rsidDel="005830F3" w:rsidRDefault="005830F3" w:rsidP="005830F3">
            <w:pPr>
              <w:pStyle w:val="TAL"/>
              <w:rPr>
                <w:del w:id="942" w:author="MCC160" w:date="2021-01-11T11:01:00Z"/>
              </w:rPr>
            </w:pPr>
          </w:p>
        </w:tc>
        <w:tc>
          <w:tcPr>
            <w:tcW w:w="2126" w:type="dxa"/>
          </w:tcPr>
          <w:p w14:paraId="4D2AB302" w14:textId="66C06075" w:rsidR="005830F3" w:rsidRPr="00AA36EF" w:rsidDel="005830F3" w:rsidRDefault="005830F3" w:rsidP="005830F3">
            <w:pPr>
              <w:pStyle w:val="TAL"/>
              <w:rPr>
                <w:del w:id="943" w:author="MCC160" w:date="2021-01-11T11:01:00Z"/>
              </w:rPr>
            </w:pPr>
          </w:p>
        </w:tc>
        <w:tc>
          <w:tcPr>
            <w:tcW w:w="1418" w:type="dxa"/>
          </w:tcPr>
          <w:p w14:paraId="7A2225D8" w14:textId="7D41651B" w:rsidR="005830F3" w:rsidRPr="00AA36EF" w:rsidDel="005830F3" w:rsidRDefault="005830F3" w:rsidP="005830F3">
            <w:pPr>
              <w:pStyle w:val="TAL"/>
              <w:rPr>
                <w:del w:id="944" w:author="MCC160" w:date="2021-01-11T11:01:00Z"/>
              </w:rPr>
            </w:pPr>
          </w:p>
        </w:tc>
        <w:tc>
          <w:tcPr>
            <w:tcW w:w="1134" w:type="dxa"/>
            <w:vAlign w:val="bottom"/>
          </w:tcPr>
          <w:p w14:paraId="0B12D2AC" w14:textId="50D0BFA2" w:rsidR="005830F3" w:rsidRPr="00AA36EF" w:rsidDel="005830F3" w:rsidRDefault="005830F3" w:rsidP="005830F3">
            <w:pPr>
              <w:pStyle w:val="TAL"/>
              <w:rPr>
                <w:del w:id="945" w:author="MCC160" w:date="2021-01-11T11:01:00Z"/>
              </w:rPr>
            </w:pPr>
          </w:p>
        </w:tc>
      </w:tr>
      <w:tr w:rsidR="005830F3" w:rsidRPr="00AA36EF" w:rsidDel="005830F3" w14:paraId="26ED7894" w14:textId="13E26C27" w:rsidTr="005830F3">
        <w:trPr>
          <w:del w:id="946" w:author="MCC160" w:date="2021-01-11T11:01:00Z"/>
        </w:trPr>
        <w:tc>
          <w:tcPr>
            <w:tcW w:w="2835" w:type="dxa"/>
            <w:vAlign w:val="center"/>
          </w:tcPr>
          <w:p w14:paraId="7343026A" w14:textId="6F46A535" w:rsidR="005830F3" w:rsidRPr="00AA36EF" w:rsidDel="005830F3" w:rsidRDefault="005830F3" w:rsidP="005830F3">
            <w:pPr>
              <w:pStyle w:val="TAL"/>
              <w:rPr>
                <w:del w:id="947" w:author="MCC160" w:date="2021-01-11T11:01:00Z"/>
              </w:rPr>
            </w:pPr>
            <w:del w:id="948" w:author="MCC160" w:date="2021-01-11T11:01:00Z">
              <w:r w:rsidRPr="00AA36EF" w:rsidDel="005830F3">
                <w:delText xml:space="preserve">        group</w:delText>
              </w:r>
            </w:del>
          </w:p>
        </w:tc>
        <w:tc>
          <w:tcPr>
            <w:tcW w:w="2126" w:type="dxa"/>
          </w:tcPr>
          <w:p w14:paraId="6CC09C1C" w14:textId="5DBCDFC9" w:rsidR="005830F3" w:rsidRPr="00AA36EF" w:rsidDel="005830F3" w:rsidRDefault="005830F3" w:rsidP="005830F3">
            <w:pPr>
              <w:pStyle w:val="TAL"/>
              <w:rPr>
                <w:del w:id="949" w:author="MCC160" w:date="2021-01-11T11:01:00Z"/>
              </w:rPr>
            </w:pPr>
            <w:del w:id="950" w:author="MCC160" w:date="2021-01-11T11:01:00Z">
              <w:r w:rsidRPr="00AA36EF" w:rsidDel="005830F3">
                <w:delText>px_MCPTT_Group_A_ID</w:delText>
              </w:r>
            </w:del>
          </w:p>
        </w:tc>
        <w:tc>
          <w:tcPr>
            <w:tcW w:w="2126" w:type="dxa"/>
          </w:tcPr>
          <w:p w14:paraId="3431C4E6" w14:textId="31E1F7E3" w:rsidR="005830F3" w:rsidRPr="00AA36EF" w:rsidDel="005830F3" w:rsidRDefault="005830F3" w:rsidP="005830F3">
            <w:pPr>
              <w:pStyle w:val="TAL"/>
              <w:rPr>
                <w:del w:id="951" w:author="MCC160" w:date="2021-01-11T11:01:00Z"/>
              </w:rPr>
            </w:pPr>
          </w:p>
        </w:tc>
        <w:tc>
          <w:tcPr>
            <w:tcW w:w="1418" w:type="dxa"/>
          </w:tcPr>
          <w:p w14:paraId="745B8697" w14:textId="44EF9F73" w:rsidR="005830F3" w:rsidRPr="00AA36EF" w:rsidDel="005830F3" w:rsidRDefault="005830F3" w:rsidP="005830F3">
            <w:pPr>
              <w:pStyle w:val="TAL"/>
              <w:rPr>
                <w:del w:id="952" w:author="MCC160" w:date="2021-01-11T11:01:00Z"/>
              </w:rPr>
            </w:pPr>
          </w:p>
        </w:tc>
        <w:tc>
          <w:tcPr>
            <w:tcW w:w="1134" w:type="dxa"/>
            <w:vAlign w:val="bottom"/>
          </w:tcPr>
          <w:p w14:paraId="7647434B" w14:textId="37C4CC67" w:rsidR="005830F3" w:rsidRPr="00AA36EF" w:rsidDel="005830F3" w:rsidRDefault="005830F3" w:rsidP="005830F3">
            <w:pPr>
              <w:pStyle w:val="TAL"/>
              <w:rPr>
                <w:del w:id="953" w:author="MCC160" w:date="2021-01-11T11:01:00Z"/>
              </w:rPr>
            </w:pPr>
          </w:p>
        </w:tc>
      </w:tr>
      <w:tr w:rsidR="005830F3" w:rsidRPr="00AA36EF" w:rsidDel="005830F3" w14:paraId="3A3AA168" w14:textId="3096FB3E" w:rsidTr="005830F3">
        <w:trPr>
          <w:del w:id="954" w:author="MCC160" w:date="2021-01-11T11:01:00Z"/>
        </w:trPr>
        <w:tc>
          <w:tcPr>
            <w:tcW w:w="2835" w:type="dxa"/>
            <w:vAlign w:val="center"/>
          </w:tcPr>
          <w:p w14:paraId="7F3781A1" w14:textId="0EE3D5A3" w:rsidR="005830F3" w:rsidRPr="00AA36EF" w:rsidDel="005830F3" w:rsidRDefault="005830F3" w:rsidP="005830F3">
            <w:pPr>
              <w:pStyle w:val="TAL"/>
              <w:rPr>
                <w:del w:id="955" w:author="MCC160" w:date="2021-01-11T11:01:00Z"/>
              </w:rPr>
            </w:pPr>
            <w:del w:id="956" w:author="MCC160" w:date="2021-01-11T11:01:00Z">
              <w:r w:rsidRPr="00AA36EF" w:rsidDel="005830F3">
                <w:delText xml:space="preserve">        status</w:delText>
              </w:r>
            </w:del>
          </w:p>
        </w:tc>
        <w:tc>
          <w:tcPr>
            <w:tcW w:w="2126" w:type="dxa"/>
          </w:tcPr>
          <w:p w14:paraId="0F7502B7" w14:textId="4DF6CD66" w:rsidR="005830F3" w:rsidRPr="00AA36EF" w:rsidDel="005830F3" w:rsidRDefault="005830F3" w:rsidP="005830F3">
            <w:pPr>
              <w:pStyle w:val="TAL"/>
              <w:rPr>
                <w:del w:id="957" w:author="MCC160" w:date="2021-01-11T11:01:00Z"/>
              </w:rPr>
            </w:pPr>
            <w:del w:id="958" w:author="MCC160" w:date="2021-01-11T11:01:00Z">
              <w:r w:rsidRPr="00AA36EF" w:rsidDel="005830F3">
                <w:delText>not present</w:delText>
              </w:r>
            </w:del>
          </w:p>
        </w:tc>
        <w:tc>
          <w:tcPr>
            <w:tcW w:w="2126" w:type="dxa"/>
          </w:tcPr>
          <w:p w14:paraId="16F5D876" w14:textId="1032A065" w:rsidR="005830F3" w:rsidRPr="00AA36EF" w:rsidDel="005830F3" w:rsidRDefault="005830F3" w:rsidP="005830F3">
            <w:pPr>
              <w:pStyle w:val="TAL"/>
              <w:rPr>
                <w:del w:id="959" w:author="MCC160" w:date="2021-01-11T11:01:00Z"/>
              </w:rPr>
            </w:pPr>
          </w:p>
        </w:tc>
        <w:tc>
          <w:tcPr>
            <w:tcW w:w="1418" w:type="dxa"/>
          </w:tcPr>
          <w:p w14:paraId="707DE042" w14:textId="013FEA1C" w:rsidR="005830F3" w:rsidRPr="00AA36EF" w:rsidDel="005830F3" w:rsidRDefault="005830F3" w:rsidP="005830F3">
            <w:pPr>
              <w:pStyle w:val="TAL"/>
              <w:rPr>
                <w:del w:id="960" w:author="MCC160" w:date="2021-01-11T11:01:00Z"/>
              </w:rPr>
            </w:pPr>
          </w:p>
        </w:tc>
        <w:tc>
          <w:tcPr>
            <w:tcW w:w="1134" w:type="dxa"/>
            <w:vAlign w:val="bottom"/>
          </w:tcPr>
          <w:p w14:paraId="2811496D" w14:textId="0C04D61E" w:rsidR="005830F3" w:rsidRPr="00AA36EF" w:rsidDel="005830F3" w:rsidRDefault="005830F3" w:rsidP="005830F3">
            <w:pPr>
              <w:pStyle w:val="TAL"/>
              <w:rPr>
                <w:del w:id="961" w:author="MCC160" w:date="2021-01-11T11:01:00Z"/>
              </w:rPr>
            </w:pPr>
          </w:p>
        </w:tc>
      </w:tr>
      <w:tr w:rsidR="005830F3" w:rsidRPr="00AA36EF" w:rsidDel="00121D73" w14:paraId="710F503A" w14:textId="55F28AAD" w:rsidTr="005830F3">
        <w:trPr>
          <w:del w:id="962" w:author="MCC160" w:date="2021-01-24T12:07:00Z"/>
        </w:trPr>
        <w:tc>
          <w:tcPr>
            <w:tcW w:w="2835" w:type="dxa"/>
            <w:vAlign w:val="center"/>
          </w:tcPr>
          <w:p w14:paraId="764EDF35" w14:textId="239FD902" w:rsidR="005830F3" w:rsidRPr="00AA36EF" w:rsidDel="00121D73" w:rsidRDefault="005830F3" w:rsidP="005830F3">
            <w:pPr>
              <w:pStyle w:val="TAL"/>
              <w:rPr>
                <w:del w:id="963" w:author="MCC160" w:date="2021-01-24T12:07:00Z"/>
              </w:rPr>
            </w:pPr>
            <w:del w:id="964" w:author="MCC160" w:date="2021-01-24T12:07:00Z">
              <w:r w:rsidRPr="00AA36EF" w:rsidDel="00121D73">
                <w:delText xml:space="preserve">        expires</w:delText>
              </w:r>
            </w:del>
          </w:p>
        </w:tc>
        <w:tc>
          <w:tcPr>
            <w:tcW w:w="2126" w:type="dxa"/>
          </w:tcPr>
          <w:p w14:paraId="4AD5D895" w14:textId="44F8FEB6" w:rsidR="005830F3" w:rsidRPr="00AA36EF" w:rsidDel="00121D73" w:rsidRDefault="005830F3" w:rsidP="005830F3">
            <w:pPr>
              <w:pStyle w:val="TAL"/>
              <w:rPr>
                <w:del w:id="965" w:author="MCC160" w:date="2021-01-24T12:07:00Z"/>
              </w:rPr>
            </w:pPr>
            <w:del w:id="966" w:author="MCC160" w:date="2021-01-24T12:07:00Z">
              <w:r w:rsidRPr="00AA36EF" w:rsidDel="00121D73">
                <w:delText>not present</w:delText>
              </w:r>
            </w:del>
          </w:p>
        </w:tc>
        <w:tc>
          <w:tcPr>
            <w:tcW w:w="2126" w:type="dxa"/>
          </w:tcPr>
          <w:p w14:paraId="08E2AE5D" w14:textId="1F505D91" w:rsidR="005830F3" w:rsidRPr="00AA36EF" w:rsidDel="00121D73" w:rsidRDefault="005830F3" w:rsidP="005830F3">
            <w:pPr>
              <w:pStyle w:val="TAL"/>
              <w:rPr>
                <w:del w:id="967" w:author="MCC160" w:date="2021-01-24T12:07:00Z"/>
              </w:rPr>
            </w:pPr>
          </w:p>
        </w:tc>
        <w:tc>
          <w:tcPr>
            <w:tcW w:w="1418" w:type="dxa"/>
          </w:tcPr>
          <w:p w14:paraId="7B47DE47" w14:textId="69224828" w:rsidR="005830F3" w:rsidRPr="00AA36EF" w:rsidDel="00121D73" w:rsidRDefault="005830F3" w:rsidP="005830F3">
            <w:pPr>
              <w:pStyle w:val="TAL"/>
              <w:rPr>
                <w:del w:id="968" w:author="MCC160" w:date="2021-01-24T12:07:00Z"/>
              </w:rPr>
            </w:pPr>
          </w:p>
        </w:tc>
        <w:tc>
          <w:tcPr>
            <w:tcW w:w="1134" w:type="dxa"/>
            <w:vAlign w:val="bottom"/>
          </w:tcPr>
          <w:p w14:paraId="0F27485A" w14:textId="6337277B" w:rsidR="005830F3" w:rsidRPr="00AA36EF" w:rsidDel="00121D73" w:rsidRDefault="005830F3" w:rsidP="005830F3">
            <w:pPr>
              <w:pStyle w:val="TAL"/>
              <w:rPr>
                <w:del w:id="969" w:author="MCC160" w:date="2021-01-24T12:07:00Z"/>
              </w:rPr>
            </w:pPr>
          </w:p>
        </w:tc>
      </w:tr>
      <w:tr w:rsidR="00121D73" w:rsidRPr="00AA36EF" w14:paraId="19872460" w14:textId="77777777" w:rsidTr="00121D7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0" w:author="MCC160" w:date="2021-01-24T12:0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PrChange w:id="971" w:author="MCC160" w:date="2021-01-24T12:06:00Z">
              <w:tcPr>
                <w:tcW w:w="2835" w:type="dxa"/>
                <w:vAlign w:val="center"/>
              </w:tcPr>
            </w:tcPrChange>
          </w:tcPr>
          <w:p w14:paraId="7385AF5D" w14:textId="77777777" w:rsidR="00121D73" w:rsidRPr="00AA36EF" w:rsidRDefault="00121D73" w:rsidP="00121D73">
            <w:pPr>
              <w:pStyle w:val="TAL"/>
            </w:pPr>
            <w:r w:rsidRPr="00AA36EF">
              <w:t>..p-id</w:t>
            </w:r>
          </w:p>
        </w:tc>
        <w:tc>
          <w:tcPr>
            <w:tcW w:w="2126" w:type="dxa"/>
            <w:tcPrChange w:id="972" w:author="MCC160" w:date="2021-01-24T12:06:00Z">
              <w:tcPr>
                <w:tcW w:w="2126" w:type="dxa"/>
              </w:tcPr>
            </w:tcPrChange>
          </w:tcPr>
          <w:p w14:paraId="6AA56B02" w14:textId="77777777" w:rsidR="00121D73" w:rsidRPr="00AA36EF" w:rsidRDefault="00121D73" w:rsidP="00121D73">
            <w:pPr>
              <w:pStyle w:val="TAL"/>
            </w:pPr>
            <w:r w:rsidRPr="00AA36EF">
              <w:t>any allowed value</w:t>
            </w:r>
          </w:p>
        </w:tc>
        <w:tc>
          <w:tcPr>
            <w:tcW w:w="2126" w:type="dxa"/>
            <w:tcBorders>
              <w:bottom w:val="single" w:sz="4" w:space="0" w:color="auto"/>
            </w:tcBorders>
            <w:tcPrChange w:id="973" w:author="MCC160" w:date="2021-01-24T12:06:00Z">
              <w:tcPr>
                <w:tcW w:w="2126" w:type="dxa"/>
                <w:tcBorders>
                  <w:bottom w:val="single" w:sz="4" w:space="0" w:color="auto"/>
                </w:tcBorders>
              </w:tcPr>
            </w:tcPrChange>
          </w:tcPr>
          <w:p w14:paraId="67071F0A" w14:textId="4E14401F" w:rsidR="00121D73" w:rsidRPr="00AA36EF" w:rsidRDefault="00121D73" w:rsidP="00121D73">
            <w:pPr>
              <w:pStyle w:val="TAL"/>
            </w:pPr>
            <w:ins w:id="974" w:author="MCC160" w:date="2021-01-24T12:06:00Z">
              <w:r w:rsidRPr="00AA36EF">
                <w:t xml:space="preserve">p-id shall be </w:t>
              </w:r>
            </w:ins>
            <w:ins w:id="975" w:author="MCC160" w:date="2021-01-24T12:17:00Z">
              <w:r w:rsidRPr="00AA36EF">
                <w:t>present</w:t>
              </w:r>
            </w:ins>
            <w:ins w:id="976" w:author="MCC160" w:date="2021-01-24T12:06:00Z">
              <w:r w:rsidRPr="00AA36EF">
                <w:t xml:space="preserve"> acc. to TS 24.379 [9] clause 9.2.2.2.5 and clause 9.2.2.3.5 </w:t>
              </w:r>
            </w:ins>
          </w:p>
        </w:tc>
        <w:tc>
          <w:tcPr>
            <w:tcW w:w="1418" w:type="dxa"/>
            <w:tcPrChange w:id="977" w:author="MCC160" w:date="2021-01-24T12:06:00Z">
              <w:tcPr>
                <w:tcW w:w="1418" w:type="dxa"/>
              </w:tcPr>
            </w:tcPrChange>
          </w:tcPr>
          <w:p w14:paraId="173EB161" w14:textId="77777777" w:rsidR="00121D73" w:rsidRPr="00AA36EF" w:rsidRDefault="00121D73" w:rsidP="00121D73">
            <w:pPr>
              <w:pStyle w:val="TAL"/>
            </w:pPr>
          </w:p>
        </w:tc>
        <w:tc>
          <w:tcPr>
            <w:tcW w:w="1134" w:type="dxa"/>
            <w:tcPrChange w:id="978" w:author="MCC160" w:date="2021-01-24T12:06:00Z">
              <w:tcPr>
                <w:tcW w:w="1134" w:type="dxa"/>
                <w:vAlign w:val="bottom"/>
              </w:tcPr>
            </w:tcPrChange>
          </w:tcPr>
          <w:p w14:paraId="5B279B8C" w14:textId="77777777" w:rsidR="00121D73" w:rsidRPr="00AA36EF" w:rsidRDefault="00121D73" w:rsidP="00121D73">
            <w:pPr>
              <w:pStyle w:val="TAL"/>
            </w:pPr>
          </w:p>
        </w:tc>
      </w:tr>
    </w:tbl>
    <w:p w14:paraId="708B3A88" w14:textId="77777777" w:rsidR="00F86C52" w:rsidRPr="00AA36EF" w:rsidRDefault="00F86C52" w:rsidP="00F86C52"/>
    <w:p w14:paraId="2851746F" w14:textId="77777777" w:rsidR="00F86C52" w:rsidRPr="00AA36EF" w:rsidRDefault="00F86C52" w:rsidP="00F86C52">
      <w:pPr>
        <w:pStyle w:val="TH"/>
      </w:pPr>
      <w:r w:rsidRPr="00AA36EF">
        <w:lastRenderedPageBreak/>
        <w:t>Table 5.3.3.3-21: SIP PUBLISH (step 4D, 35,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9" w:author="MCC160" w:date="2021-01-18T10: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980">
          <w:tblGrid>
            <w:gridCol w:w="2835"/>
            <w:gridCol w:w="2126"/>
            <w:gridCol w:w="2126"/>
            <w:gridCol w:w="1418"/>
            <w:gridCol w:w="1134"/>
          </w:tblGrid>
        </w:tblGridChange>
      </w:tblGrid>
      <w:tr w:rsidR="00F86C52" w:rsidRPr="00AA36EF" w14:paraId="2A92CAE6" w14:textId="77777777" w:rsidTr="00974374">
        <w:tc>
          <w:tcPr>
            <w:tcW w:w="9639" w:type="dxa"/>
            <w:gridSpan w:val="5"/>
            <w:tcPrChange w:id="981" w:author="MCC160" w:date="2021-01-18T10:27:00Z">
              <w:tcPr>
                <w:tcW w:w="9639" w:type="dxa"/>
                <w:gridSpan w:val="5"/>
              </w:tcPr>
            </w:tcPrChange>
          </w:tcPr>
          <w:p w14:paraId="57EC9812" w14:textId="2F1B232A" w:rsidR="00F86C52" w:rsidRPr="00AA36EF" w:rsidRDefault="00F86C52" w:rsidP="005830F3">
            <w:pPr>
              <w:pStyle w:val="TAL"/>
            </w:pPr>
            <w:r w:rsidRPr="00AA36EF">
              <w:t>Derivation Path: TS 36.579-1 [2], Table 5.5.2.11-1</w:t>
            </w:r>
            <w:ins w:id="982" w:author="MCC160" w:date="2021-01-24T12:26:00Z">
              <w:r w:rsidR="00121D73" w:rsidRPr="00AA36EF">
                <w:t xml:space="preserve"> with condition PRESENCE-EVENT</w:t>
              </w:r>
            </w:ins>
          </w:p>
        </w:tc>
      </w:tr>
      <w:tr w:rsidR="00F86C52" w:rsidRPr="00AA36EF" w14:paraId="3BE11F5F" w14:textId="77777777" w:rsidTr="00974374">
        <w:tc>
          <w:tcPr>
            <w:tcW w:w="2835" w:type="dxa"/>
            <w:tcPrChange w:id="983" w:author="MCC160" w:date="2021-01-18T10:27:00Z">
              <w:tcPr>
                <w:tcW w:w="2835" w:type="dxa"/>
              </w:tcPr>
            </w:tcPrChange>
          </w:tcPr>
          <w:p w14:paraId="5C7EA3A8"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984" w:author="MCC160" w:date="2021-01-18T10:27:00Z">
              <w:tcPr>
                <w:tcW w:w="2126" w:type="dxa"/>
              </w:tcPr>
            </w:tcPrChange>
          </w:tcPr>
          <w:p w14:paraId="01595687"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985" w:author="MCC160" w:date="2021-01-18T10:27:00Z">
              <w:tcPr>
                <w:tcW w:w="2126" w:type="dxa"/>
                <w:tcBorders>
                  <w:bottom w:val="single" w:sz="4" w:space="0" w:color="auto"/>
                </w:tcBorders>
              </w:tcPr>
            </w:tcPrChange>
          </w:tcPr>
          <w:p w14:paraId="5B591B22"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986" w:author="MCC160" w:date="2021-01-18T10:27:00Z">
              <w:tcPr>
                <w:tcW w:w="1418" w:type="dxa"/>
              </w:tcPr>
            </w:tcPrChange>
          </w:tcPr>
          <w:p w14:paraId="0472D9FF"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987" w:author="MCC160" w:date="2021-01-18T10:27:00Z">
              <w:tcPr>
                <w:tcW w:w="1134" w:type="dxa"/>
              </w:tcPr>
            </w:tcPrChange>
          </w:tcPr>
          <w:p w14:paraId="4521C721"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02BC1490" w14:textId="77777777" w:rsidTr="00974374">
        <w:tc>
          <w:tcPr>
            <w:tcW w:w="2835" w:type="dxa"/>
            <w:tcBorders>
              <w:top w:val="single" w:sz="4" w:space="0" w:color="auto"/>
              <w:left w:val="single" w:sz="4" w:space="0" w:color="auto"/>
              <w:bottom w:val="single" w:sz="4" w:space="0" w:color="auto"/>
              <w:right w:val="single" w:sz="4" w:space="0" w:color="auto"/>
            </w:tcBorders>
            <w:tcPrChange w:id="988"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467D45F2" w14:textId="77777777" w:rsidR="00F86C52" w:rsidRPr="00AA36EF" w:rsidRDefault="00F86C52" w:rsidP="005830F3">
            <w:pPr>
              <w:pStyle w:val="TAL"/>
              <w:rPr>
                <w:b/>
                <w:bCs/>
                <w:szCs w:val="18"/>
              </w:rPr>
            </w:pPr>
            <w:r w:rsidRPr="00AA36EF">
              <w:rPr>
                <w:b/>
                <w:bCs/>
                <w:szCs w:val="18"/>
              </w:rPr>
              <w:t>Expires</w:t>
            </w:r>
          </w:p>
        </w:tc>
        <w:tc>
          <w:tcPr>
            <w:tcW w:w="2126" w:type="dxa"/>
            <w:tcBorders>
              <w:top w:val="single" w:sz="4" w:space="0" w:color="auto"/>
              <w:left w:val="single" w:sz="4" w:space="0" w:color="auto"/>
              <w:bottom w:val="single" w:sz="4" w:space="0" w:color="auto"/>
              <w:right w:val="single" w:sz="4" w:space="0" w:color="auto"/>
            </w:tcBorders>
            <w:tcPrChange w:id="989"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EF124DD" w14:textId="77777777" w:rsidR="00F86C52" w:rsidRPr="00AA36EF" w:rsidRDefault="00F86C52" w:rsidP="005830F3">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Change w:id="990"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142004DC"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991"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B6725D8"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992"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2F23929B" w14:textId="77777777" w:rsidR="00F86C52" w:rsidRPr="00AA36EF" w:rsidRDefault="00F86C52" w:rsidP="005830F3">
            <w:pPr>
              <w:pStyle w:val="TAL"/>
            </w:pPr>
          </w:p>
        </w:tc>
      </w:tr>
      <w:tr w:rsidR="00F86C52" w:rsidRPr="00AA36EF" w14:paraId="19156C98" w14:textId="77777777" w:rsidTr="00974374">
        <w:tc>
          <w:tcPr>
            <w:tcW w:w="2835" w:type="dxa"/>
            <w:tcBorders>
              <w:top w:val="single" w:sz="4" w:space="0" w:color="auto"/>
              <w:left w:val="single" w:sz="4" w:space="0" w:color="auto"/>
              <w:bottom w:val="single" w:sz="4" w:space="0" w:color="auto"/>
              <w:right w:val="single" w:sz="4" w:space="0" w:color="auto"/>
            </w:tcBorders>
            <w:tcPrChange w:id="993"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046D7A09" w14:textId="77777777" w:rsidR="00F86C52" w:rsidRPr="00AA36EF" w:rsidRDefault="00F86C52" w:rsidP="005830F3">
            <w:pPr>
              <w:pStyle w:val="TAL"/>
              <w:rPr>
                <w:bCs/>
                <w:szCs w:val="18"/>
              </w:rPr>
            </w:pPr>
            <w:r w:rsidRPr="00AA36EF">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994"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76EF54B4" w14:textId="77777777" w:rsidR="00F86C52" w:rsidRPr="00AA36EF" w:rsidRDefault="00F86C52" w:rsidP="005830F3">
            <w:pPr>
              <w:pStyle w:val="TAL"/>
              <w:rPr>
                <w:szCs w:val="18"/>
              </w:rPr>
            </w:pPr>
            <w:r w:rsidRPr="00AA36EF">
              <w:rPr>
                <w:szCs w:val="18"/>
              </w:rPr>
              <w:t>"0"</w:t>
            </w:r>
          </w:p>
        </w:tc>
        <w:tc>
          <w:tcPr>
            <w:tcW w:w="2126" w:type="dxa"/>
            <w:tcBorders>
              <w:top w:val="single" w:sz="4" w:space="0" w:color="auto"/>
              <w:left w:val="single" w:sz="4" w:space="0" w:color="auto"/>
              <w:bottom w:val="single" w:sz="4" w:space="0" w:color="auto"/>
              <w:right w:val="single" w:sz="4" w:space="0" w:color="auto"/>
            </w:tcBorders>
            <w:tcPrChange w:id="995"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56917F61"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996"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6D0A2DA"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997"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2D044D47" w14:textId="77777777" w:rsidR="00F86C52" w:rsidRPr="00AA36EF" w:rsidRDefault="00F86C52" w:rsidP="005830F3">
            <w:pPr>
              <w:pStyle w:val="TAL"/>
            </w:pPr>
          </w:p>
        </w:tc>
      </w:tr>
      <w:tr w:rsidR="00F86C52" w:rsidRPr="00AA36EF" w:rsidDel="00974374" w14:paraId="5C9CA95E" w14:textId="7EFB6ECC" w:rsidTr="00974374">
        <w:trPr>
          <w:del w:id="998" w:author="MCC160" w:date="2021-01-18T10:27:00Z"/>
        </w:trPr>
        <w:tc>
          <w:tcPr>
            <w:tcW w:w="2835" w:type="dxa"/>
            <w:tcBorders>
              <w:top w:val="single" w:sz="4" w:space="0" w:color="auto"/>
              <w:left w:val="single" w:sz="4" w:space="0" w:color="auto"/>
              <w:bottom w:val="single" w:sz="4" w:space="0" w:color="auto"/>
              <w:right w:val="single" w:sz="4" w:space="0" w:color="auto"/>
            </w:tcBorders>
            <w:tcPrChange w:id="999"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65F3C7DA" w14:textId="0551E180" w:rsidR="00F86C52" w:rsidRPr="00AA36EF" w:rsidDel="00974374" w:rsidRDefault="00F86C52" w:rsidP="005830F3">
            <w:pPr>
              <w:pStyle w:val="TAL"/>
              <w:rPr>
                <w:del w:id="1000" w:author="MCC160" w:date="2021-01-18T10:27:00Z"/>
                <w:b/>
              </w:rPr>
            </w:pPr>
            <w:del w:id="1001" w:author="MCC160" w:date="2021-01-18T10:27: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1002"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5446DEB8" w14:textId="3144B109" w:rsidR="00F86C52" w:rsidRPr="00AA36EF" w:rsidDel="00974374" w:rsidRDefault="00F86C52" w:rsidP="005830F3">
            <w:pPr>
              <w:pStyle w:val="TAL"/>
              <w:rPr>
                <w:del w:id="1003" w:author="MCC160" w:date="2021-01-18T10:27:00Z"/>
              </w:rPr>
            </w:pPr>
          </w:p>
        </w:tc>
        <w:tc>
          <w:tcPr>
            <w:tcW w:w="2126" w:type="dxa"/>
            <w:tcBorders>
              <w:top w:val="single" w:sz="4" w:space="0" w:color="auto"/>
              <w:left w:val="single" w:sz="4" w:space="0" w:color="auto"/>
              <w:bottom w:val="single" w:sz="4" w:space="0" w:color="auto"/>
              <w:right w:val="single" w:sz="4" w:space="0" w:color="auto"/>
            </w:tcBorders>
            <w:tcPrChange w:id="1004"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3DDB2198" w14:textId="33486F53" w:rsidR="00F86C52" w:rsidRPr="00AA36EF" w:rsidDel="00974374" w:rsidRDefault="00F86C52" w:rsidP="005830F3">
            <w:pPr>
              <w:pStyle w:val="TAL"/>
              <w:rPr>
                <w:del w:id="1005" w:author="MCC160" w:date="2021-01-18T10:27:00Z"/>
              </w:rPr>
            </w:pPr>
          </w:p>
        </w:tc>
        <w:tc>
          <w:tcPr>
            <w:tcW w:w="1418" w:type="dxa"/>
            <w:tcBorders>
              <w:top w:val="single" w:sz="4" w:space="0" w:color="auto"/>
              <w:left w:val="single" w:sz="4" w:space="0" w:color="auto"/>
              <w:bottom w:val="single" w:sz="4" w:space="0" w:color="auto"/>
              <w:right w:val="single" w:sz="4" w:space="0" w:color="auto"/>
            </w:tcBorders>
            <w:tcPrChange w:id="1006"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1AA49B83" w14:textId="7CE3A0CF" w:rsidR="00F86C52" w:rsidRPr="00AA36EF" w:rsidDel="00974374" w:rsidRDefault="00F86C52" w:rsidP="005830F3">
            <w:pPr>
              <w:pStyle w:val="TAL"/>
              <w:rPr>
                <w:del w:id="1007" w:author="MCC160" w:date="2021-01-18T10:27:00Z"/>
              </w:rPr>
            </w:pPr>
          </w:p>
        </w:tc>
        <w:tc>
          <w:tcPr>
            <w:tcW w:w="1134" w:type="dxa"/>
            <w:tcBorders>
              <w:top w:val="single" w:sz="4" w:space="0" w:color="auto"/>
              <w:left w:val="single" w:sz="4" w:space="0" w:color="auto"/>
              <w:bottom w:val="single" w:sz="4" w:space="0" w:color="auto"/>
              <w:right w:val="single" w:sz="4" w:space="0" w:color="auto"/>
            </w:tcBorders>
            <w:tcPrChange w:id="1008"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37EEBB85" w14:textId="439D275A" w:rsidR="00F86C52" w:rsidRPr="00AA36EF" w:rsidDel="00974374" w:rsidRDefault="00F86C52" w:rsidP="005830F3">
            <w:pPr>
              <w:pStyle w:val="TAL"/>
              <w:rPr>
                <w:del w:id="1009" w:author="MCC160" w:date="2021-01-18T10:27:00Z"/>
              </w:rPr>
            </w:pPr>
          </w:p>
        </w:tc>
      </w:tr>
      <w:tr w:rsidR="00F86C52" w:rsidRPr="00AA36EF" w:rsidDel="00974374" w14:paraId="732B01E4" w14:textId="49BC35DE" w:rsidTr="00974374">
        <w:trPr>
          <w:del w:id="1010" w:author="MCC160" w:date="2021-01-18T10:27:00Z"/>
        </w:trPr>
        <w:tc>
          <w:tcPr>
            <w:tcW w:w="2835" w:type="dxa"/>
            <w:tcBorders>
              <w:top w:val="single" w:sz="4" w:space="0" w:color="auto"/>
              <w:left w:val="single" w:sz="4" w:space="0" w:color="auto"/>
              <w:bottom w:val="single" w:sz="4" w:space="0" w:color="auto"/>
              <w:right w:val="single" w:sz="4" w:space="0" w:color="auto"/>
            </w:tcBorders>
            <w:tcPrChange w:id="1011"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011A6301" w14:textId="5962FDC6" w:rsidR="00F86C52" w:rsidRPr="00AA36EF" w:rsidDel="00974374" w:rsidRDefault="00F86C52" w:rsidP="005830F3">
            <w:pPr>
              <w:pStyle w:val="TAL"/>
              <w:rPr>
                <w:del w:id="1012" w:author="MCC160" w:date="2021-01-18T10:27:00Z"/>
                <w:b/>
              </w:rPr>
            </w:pPr>
            <w:del w:id="1013" w:author="MCC160" w:date="2021-01-18T10:27: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1014"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6C54C765" w14:textId="45AE7896" w:rsidR="00F86C52" w:rsidRPr="00AA36EF" w:rsidDel="00974374" w:rsidRDefault="00F86C52" w:rsidP="005830F3">
            <w:pPr>
              <w:pStyle w:val="TAL"/>
              <w:rPr>
                <w:del w:id="1015" w:author="MCC160" w:date="2021-01-18T10:27:00Z"/>
              </w:rPr>
            </w:pPr>
          </w:p>
        </w:tc>
        <w:tc>
          <w:tcPr>
            <w:tcW w:w="2126" w:type="dxa"/>
            <w:tcBorders>
              <w:top w:val="single" w:sz="4" w:space="0" w:color="auto"/>
              <w:left w:val="single" w:sz="4" w:space="0" w:color="auto"/>
              <w:bottom w:val="single" w:sz="4" w:space="0" w:color="auto"/>
              <w:right w:val="single" w:sz="4" w:space="0" w:color="auto"/>
            </w:tcBorders>
            <w:tcPrChange w:id="1016"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0B726A14" w14:textId="5154DC4C" w:rsidR="00F86C52" w:rsidRPr="00AA36EF" w:rsidDel="00974374" w:rsidRDefault="00F86C52" w:rsidP="005830F3">
            <w:pPr>
              <w:pStyle w:val="TAL"/>
              <w:rPr>
                <w:del w:id="1017" w:author="MCC160" w:date="2021-01-18T10:27:00Z"/>
              </w:rPr>
            </w:pPr>
          </w:p>
        </w:tc>
        <w:tc>
          <w:tcPr>
            <w:tcW w:w="1418" w:type="dxa"/>
            <w:tcBorders>
              <w:top w:val="single" w:sz="4" w:space="0" w:color="auto"/>
              <w:left w:val="single" w:sz="4" w:space="0" w:color="auto"/>
              <w:bottom w:val="single" w:sz="4" w:space="0" w:color="auto"/>
              <w:right w:val="single" w:sz="4" w:space="0" w:color="auto"/>
            </w:tcBorders>
            <w:tcPrChange w:id="1018"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3F5C2E00" w14:textId="3F94263A" w:rsidR="00F86C52" w:rsidRPr="00AA36EF" w:rsidDel="00974374" w:rsidRDefault="00F86C52" w:rsidP="005830F3">
            <w:pPr>
              <w:pStyle w:val="TAL"/>
              <w:rPr>
                <w:del w:id="1019" w:author="MCC160" w:date="2021-01-18T10:27:00Z"/>
              </w:rPr>
            </w:pPr>
          </w:p>
        </w:tc>
        <w:tc>
          <w:tcPr>
            <w:tcW w:w="1134" w:type="dxa"/>
            <w:tcBorders>
              <w:top w:val="single" w:sz="4" w:space="0" w:color="auto"/>
              <w:left w:val="single" w:sz="4" w:space="0" w:color="auto"/>
              <w:bottom w:val="single" w:sz="4" w:space="0" w:color="auto"/>
              <w:right w:val="single" w:sz="4" w:space="0" w:color="auto"/>
            </w:tcBorders>
            <w:tcPrChange w:id="1020"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4E5D7A56" w14:textId="318B5803" w:rsidR="00F86C52" w:rsidRPr="00AA36EF" w:rsidDel="00974374" w:rsidRDefault="00F86C52" w:rsidP="005830F3">
            <w:pPr>
              <w:pStyle w:val="TAL"/>
              <w:rPr>
                <w:del w:id="1021" w:author="MCC160" w:date="2021-01-18T10:27:00Z"/>
              </w:rPr>
            </w:pPr>
          </w:p>
        </w:tc>
      </w:tr>
      <w:tr w:rsidR="00F86C52" w:rsidRPr="00AA36EF" w14:paraId="682F24D9" w14:textId="77777777" w:rsidTr="00974374">
        <w:tc>
          <w:tcPr>
            <w:tcW w:w="2835" w:type="dxa"/>
            <w:tcBorders>
              <w:top w:val="single" w:sz="4" w:space="0" w:color="auto"/>
              <w:left w:val="single" w:sz="4" w:space="0" w:color="auto"/>
              <w:bottom w:val="single" w:sz="4" w:space="0" w:color="auto"/>
              <w:right w:val="single" w:sz="4" w:space="0" w:color="auto"/>
            </w:tcBorders>
            <w:tcPrChange w:id="1022"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53F48110" w14:textId="77777777" w:rsidR="00F86C52" w:rsidRPr="00AA36EF" w:rsidRDefault="00F86C52" w:rsidP="005830F3">
            <w:pPr>
              <w:pStyle w:val="TAL"/>
              <w:rPr>
                <w:b/>
              </w:rPr>
            </w:pPr>
            <w:del w:id="1023" w:author="MCC160" w:date="2021-01-18T10:27: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1024"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660818C1"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025"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5FAA8B10"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026"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CA5D4AF"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027"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70DCF851" w14:textId="77777777" w:rsidR="00F86C52" w:rsidRPr="00AA36EF" w:rsidRDefault="00F86C52" w:rsidP="005830F3">
            <w:pPr>
              <w:pStyle w:val="TAL"/>
            </w:pPr>
          </w:p>
        </w:tc>
      </w:tr>
      <w:tr w:rsidR="00121D73" w:rsidRPr="00AA36EF" w14:paraId="2F94C973" w14:textId="77777777" w:rsidTr="00974374">
        <w:trPr>
          <w:ins w:id="1028" w:author="MCC160" w:date="2021-01-18T10:27:00Z"/>
        </w:trPr>
        <w:tc>
          <w:tcPr>
            <w:tcW w:w="2835" w:type="dxa"/>
            <w:tcBorders>
              <w:top w:val="single" w:sz="4" w:space="0" w:color="auto"/>
              <w:left w:val="single" w:sz="4" w:space="0" w:color="auto"/>
              <w:bottom w:val="single" w:sz="4" w:space="0" w:color="auto"/>
              <w:right w:val="single" w:sz="4" w:space="0" w:color="auto"/>
            </w:tcBorders>
          </w:tcPr>
          <w:p w14:paraId="7FE3CCB8" w14:textId="179C986A" w:rsidR="00121D73" w:rsidRPr="00AA36EF" w:rsidDel="00974374" w:rsidRDefault="00121D73" w:rsidP="00121D73">
            <w:pPr>
              <w:pStyle w:val="TAL"/>
              <w:rPr>
                <w:ins w:id="1029" w:author="MCC160" w:date="2021-01-18T10:27:00Z"/>
                <w:b/>
              </w:rPr>
            </w:pPr>
            <w:ins w:id="1030" w:author="MCC160" w:date="2021-01-18T10:27: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1319B57" w14:textId="77777777" w:rsidR="00121D73" w:rsidRPr="00AA36EF" w:rsidRDefault="00121D73" w:rsidP="00121D73">
            <w:pPr>
              <w:pStyle w:val="TAL"/>
              <w:rPr>
                <w:ins w:id="1031" w:author="MCC160" w:date="2021-01-18T10:27:00Z"/>
              </w:rPr>
            </w:pPr>
          </w:p>
        </w:tc>
        <w:tc>
          <w:tcPr>
            <w:tcW w:w="2126" w:type="dxa"/>
            <w:tcBorders>
              <w:top w:val="single" w:sz="4" w:space="0" w:color="auto"/>
              <w:left w:val="single" w:sz="4" w:space="0" w:color="auto"/>
              <w:bottom w:val="single" w:sz="4" w:space="0" w:color="auto"/>
              <w:right w:val="single" w:sz="4" w:space="0" w:color="auto"/>
            </w:tcBorders>
          </w:tcPr>
          <w:p w14:paraId="4721330B" w14:textId="523AEE88" w:rsidR="00121D73" w:rsidRPr="00AA36EF" w:rsidRDefault="00121D73" w:rsidP="00121D73">
            <w:pPr>
              <w:pStyle w:val="TAL"/>
              <w:rPr>
                <w:ins w:id="1032" w:author="MCC160" w:date="2021-01-18T10:27:00Z"/>
              </w:rPr>
            </w:pPr>
            <w:ins w:id="1033" w:author="MCC160" w:date="2021-01-24T12:26: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FB0100D" w14:textId="77777777" w:rsidR="00121D73" w:rsidRPr="00AA36EF" w:rsidRDefault="00121D73" w:rsidP="00121D73">
            <w:pPr>
              <w:pStyle w:val="TAL"/>
              <w:rPr>
                <w:ins w:id="1034" w:author="MCC160" w:date="2021-01-18T10:27:00Z"/>
              </w:rPr>
            </w:pPr>
          </w:p>
        </w:tc>
        <w:tc>
          <w:tcPr>
            <w:tcW w:w="1134" w:type="dxa"/>
            <w:tcBorders>
              <w:top w:val="single" w:sz="4" w:space="0" w:color="auto"/>
              <w:left w:val="single" w:sz="4" w:space="0" w:color="auto"/>
              <w:bottom w:val="single" w:sz="4" w:space="0" w:color="auto"/>
              <w:right w:val="single" w:sz="4" w:space="0" w:color="auto"/>
            </w:tcBorders>
          </w:tcPr>
          <w:p w14:paraId="0064A183" w14:textId="77777777" w:rsidR="00121D73" w:rsidRPr="00AA36EF" w:rsidRDefault="00121D73" w:rsidP="00121D73">
            <w:pPr>
              <w:pStyle w:val="TAL"/>
              <w:rPr>
                <w:ins w:id="1035" w:author="MCC160" w:date="2021-01-18T10:27:00Z"/>
              </w:rPr>
            </w:pPr>
          </w:p>
        </w:tc>
      </w:tr>
      <w:tr w:rsidR="00121D73" w:rsidRPr="00AA36EF" w:rsidDel="00121D73" w14:paraId="25E81F12" w14:textId="43DCAD90" w:rsidTr="00B15A3D">
        <w:trPr>
          <w:del w:id="1036" w:author="MCC160" w:date="2021-01-24T12:28:00Z"/>
        </w:trPr>
        <w:tc>
          <w:tcPr>
            <w:tcW w:w="2835" w:type="dxa"/>
            <w:tcBorders>
              <w:top w:val="single" w:sz="4" w:space="0" w:color="auto"/>
              <w:left w:val="single" w:sz="4" w:space="0" w:color="auto"/>
              <w:bottom w:val="single" w:sz="4" w:space="0" w:color="auto"/>
              <w:right w:val="single" w:sz="4" w:space="0" w:color="auto"/>
            </w:tcBorders>
            <w:tcPrChange w:id="1037"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73A5888C" w14:textId="04B38592" w:rsidR="00121D73" w:rsidRPr="00AA36EF" w:rsidDel="00121D73" w:rsidRDefault="00121D73" w:rsidP="00121D73">
            <w:pPr>
              <w:pStyle w:val="TAL"/>
              <w:rPr>
                <w:del w:id="1038" w:author="MCC160" w:date="2021-01-24T12:28:00Z"/>
                <w:b/>
                <w:bCs/>
              </w:rPr>
            </w:pPr>
            <w:del w:id="1039" w:author="MCC160" w:date="2021-01-18T10:27:00Z">
              <w:r w:rsidRPr="00AA36EF" w:rsidDel="009846E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1040"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30745C65" w14:textId="0D8AAD9A" w:rsidR="00121D73" w:rsidRPr="00AA36EF" w:rsidDel="00121D73" w:rsidRDefault="00121D73" w:rsidP="00121D73">
            <w:pPr>
              <w:pStyle w:val="TAL"/>
              <w:rPr>
                <w:del w:id="1041" w:author="MCC160" w:date="2021-01-24T12:28:00Z"/>
                <w:rFonts w:cs="Arial"/>
                <w:szCs w:val="18"/>
              </w:rPr>
            </w:pPr>
            <w:del w:id="1042" w:author="MCC160" w:date="2021-01-24T12:28: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1043"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7B095A24" w14:textId="1C32B21B" w:rsidR="00121D73" w:rsidRPr="00AA36EF" w:rsidDel="00121D73" w:rsidRDefault="00121D73" w:rsidP="00121D73">
            <w:pPr>
              <w:pStyle w:val="TAL"/>
              <w:rPr>
                <w:del w:id="1044" w:author="MCC160" w:date="2021-01-24T12:28:00Z"/>
              </w:rPr>
            </w:pPr>
          </w:p>
        </w:tc>
        <w:tc>
          <w:tcPr>
            <w:tcW w:w="1418" w:type="dxa"/>
            <w:tcBorders>
              <w:top w:val="single" w:sz="4" w:space="0" w:color="auto"/>
              <w:left w:val="single" w:sz="4" w:space="0" w:color="auto"/>
              <w:bottom w:val="single" w:sz="4" w:space="0" w:color="auto"/>
              <w:right w:val="single" w:sz="4" w:space="0" w:color="auto"/>
            </w:tcBorders>
            <w:tcPrChange w:id="1045"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30D413E9" w14:textId="5FE78262" w:rsidR="00121D73" w:rsidRPr="00AA36EF" w:rsidDel="00121D73" w:rsidRDefault="00121D73" w:rsidP="00121D73">
            <w:pPr>
              <w:pStyle w:val="TAL"/>
              <w:rPr>
                <w:del w:id="1046" w:author="MCC160" w:date="2021-01-24T12:28:00Z"/>
              </w:rPr>
            </w:pPr>
          </w:p>
        </w:tc>
        <w:tc>
          <w:tcPr>
            <w:tcW w:w="1134" w:type="dxa"/>
            <w:tcBorders>
              <w:top w:val="single" w:sz="4" w:space="0" w:color="auto"/>
              <w:left w:val="single" w:sz="4" w:space="0" w:color="auto"/>
              <w:bottom w:val="single" w:sz="4" w:space="0" w:color="auto"/>
              <w:right w:val="single" w:sz="4" w:space="0" w:color="auto"/>
            </w:tcBorders>
            <w:tcPrChange w:id="1047"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530C9CCC" w14:textId="4F81DBDE" w:rsidR="00121D73" w:rsidRPr="00AA36EF" w:rsidDel="00121D73" w:rsidRDefault="00121D73" w:rsidP="00121D73">
            <w:pPr>
              <w:pStyle w:val="TAL"/>
              <w:rPr>
                <w:del w:id="1048" w:author="MCC160" w:date="2021-01-24T12:28:00Z"/>
              </w:rPr>
            </w:pPr>
          </w:p>
        </w:tc>
      </w:tr>
      <w:tr w:rsidR="00121D73" w:rsidRPr="00AA36EF" w14:paraId="232B878B" w14:textId="77777777" w:rsidTr="00B15A3D">
        <w:tc>
          <w:tcPr>
            <w:tcW w:w="2835" w:type="dxa"/>
            <w:tcBorders>
              <w:top w:val="single" w:sz="4" w:space="0" w:color="auto"/>
              <w:left w:val="single" w:sz="4" w:space="0" w:color="auto"/>
              <w:bottom w:val="single" w:sz="4" w:space="0" w:color="auto"/>
              <w:right w:val="single" w:sz="4" w:space="0" w:color="auto"/>
            </w:tcBorders>
            <w:tcPrChange w:id="1049"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54FCAAAA" w14:textId="11090B89" w:rsidR="00121D73" w:rsidRPr="00AA36EF" w:rsidRDefault="00121D73" w:rsidP="00121D73">
            <w:pPr>
              <w:pStyle w:val="TAL"/>
              <w:rPr>
                <w:b/>
                <w:bCs/>
              </w:rPr>
            </w:pPr>
            <w:ins w:id="1050" w:author="MCC160" w:date="2021-01-18T10:27:00Z">
              <w:r w:rsidRPr="00AA36EF">
                <w:t xml:space="preserve">    MIME-part-body</w:t>
              </w:r>
            </w:ins>
            <w:del w:id="1051" w:author="MCC160" w:date="2021-01-18T10:27:00Z">
              <w:r w:rsidRPr="00AA36EF" w:rsidDel="009846E9">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1052"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7C2C0D47" w14:textId="35B9A5C5" w:rsidR="00121D73" w:rsidRPr="00AA36EF" w:rsidRDefault="00121D73" w:rsidP="00121D73">
            <w:pPr>
              <w:pStyle w:val="TAL"/>
            </w:pPr>
            <w:del w:id="1053" w:author="MCC160" w:date="2021-01-18T10:27:00Z">
              <w:r w:rsidRPr="00AA36EF" w:rsidDel="00974374">
                <w:delText>A</w:delText>
              </w:r>
            </w:del>
            <w:ins w:id="1054" w:author="MCC160" w:date="2021-01-18T10:27:00Z">
              <w:r w:rsidRPr="00AA36EF">
                <w:t>MCPTT-Info a</w:t>
              </w:r>
            </w:ins>
            <w:r w:rsidRPr="00AA36EF">
              <w:t>s described in Table 5.3.3.3-22</w:t>
            </w:r>
          </w:p>
        </w:tc>
        <w:tc>
          <w:tcPr>
            <w:tcW w:w="2126" w:type="dxa"/>
            <w:tcBorders>
              <w:top w:val="single" w:sz="4" w:space="0" w:color="auto"/>
              <w:left w:val="single" w:sz="4" w:space="0" w:color="auto"/>
              <w:bottom w:val="single" w:sz="4" w:space="0" w:color="auto"/>
              <w:right w:val="single" w:sz="4" w:space="0" w:color="auto"/>
            </w:tcBorders>
            <w:tcPrChange w:id="1055"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1064E9C"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1056"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A028D37"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1057"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3EF048F4" w14:textId="77777777" w:rsidR="00121D73" w:rsidRPr="00AA36EF" w:rsidRDefault="00121D73" w:rsidP="00121D73">
            <w:pPr>
              <w:pStyle w:val="TAL"/>
            </w:pPr>
          </w:p>
        </w:tc>
      </w:tr>
      <w:tr w:rsidR="00121D73" w:rsidRPr="00AA36EF" w14:paraId="4FF9BEB9" w14:textId="77777777" w:rsidTr="00B15A3D">
        <w:tblPrEx>
          <w:tblPrExChange w:id="1058" w:author="MCC160" w:date="2021-01-18T10:27:00Z">
            <w:tblPrEx>
              <w:tblW w:w="9639" w:type="dxa"/>
            </w:tblPrEx>
          </w:tblPrExChange>
        </w:tblPrEx>
        <w:trPr>
          <w:ins w:id="1059" w:author="MCC160" w:date="2021-01-18T10:27:00Z"/>
        </w:trPr>
        <w:tc>
          <w:tcPr>
            <w:tcW w:w="2835" w:type="dxa"/>
            <w:tcBorders>
              <w:top w:val="single" w:sz="4" w:space="0" w:color="auto"/>
              <w:left w:val="single" w:sz="4" w:space="0" w:color="auto"/>
              <w:bottom w:val="single" w:sz="4" w:space="0" w:color="auto"/>
              <w:right w:val="single" w:sz="4" w:space="0" w:color="auto"/>
            </w:tcBorders>
            <w:tcPrChange w:id="1060"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691F2E87" w14:textId="230C47CF" w:rsidR="00121D73" w:rsidRPr="00AA36EF" w:rsidRDefault="00121D73" w:rsidP="00121D73">
            <w:pPr>
              <w:pStyle w:val="TAL"/>
              <w:rPr>
                <w:ins w:id="1061" w:author="MCC160" w:date="2021-01-18T10:27:00Z"/>
              </w:rPr>
            </w:pPr>
            <w:ins w:id="1062" w:author="MCC160" w:date="2021-01-18T10:27: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1063"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6C48DED9" w14:textId="77777777" w:rsidR="00121D73" w:rsidRPr="00AA36EF" w:rsidRDefault="00121D73" w:rsidP="00121D73">
            <w:pPr>
              <w:pStyle w:val="TAL"/>
              <w:rPr>
                <w:ins w:id="1064" w:author="MCC160" w:date="2021-01-18T10:27:00Z"/>
              </w:rPr>
            </w:pPr>
          </w:p>
        </w:tc>
        <w:tc>
          <w:tcPr>
            <w:tcW w:w="2126" w:type="dxa"/>
            <w:tcBorders>
              <w:top w:val="single" w:sz="4" w:space="0" w:color="auto"/>
              <w:left w:val="single" w:sz="4" w:space="0" w:color="auto"/>
              <w:bottom w:val="single" w:sz="4" w:space="0" w:color="auto"/>
              <w:right w:val="single" w:sz="4" w:space="0" w:color="auto"/>
            </w:tcBorders>
            <w:tcPrChange w:id="1065"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29A1F45" w14:textId="600EDF52" w:rsidR="00121D73" w:rsidRPr="00AA36EF" w:rsidRDefault="00121D73" w:rsidP="00121D73">
            <w:pPr>
              <w:pStyle w:val="TAL"/>
              <w:rPr>
                <w:ins w:id="1066" w:author="MCC160" w:date="2021-01-18T10:27:00Z"/>
              </w:rPr>
            </w:pPr>
            <w:ins w:id="1067" w:author="MCC160" w:date="2021-01-24T12:2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Change w:id="1068"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DAE7E66" w14:textId="77777777" w:rsidR="00121D73" w:rsidRPr="00AA36EF" w:rsidRDefault="00121D73" w:rsidP="00121D73">
            <w:pPr>
              <w:pStyle w:val="TAL"/>
              <w:rPr>
                <w:ins w:id="1069" w:author="MCC160" w:date="2021-01-18T10:27:00Z"/>
              </w:rPr>
            </w:pPr>
          </w:p>
        </w:tc>
        <w:tc>
          <w:tcPr>
            <w:tcW w:w="1134" w:type="dxa"/>
            <w:tcBorders>
              <w:top w:val="single" w:sz="4" w:space="0" w:color="auto"/>
              <w:left w:val="single" w:sz="4" w:space="0" w:color="auto"/>
              <w:bottom w:val="single" w:sz="4" w:space="0" w:color="auto"/>
              <w:right w:val="single" w:sz="4" w:space="0" w:color="auto"/>
            </w:tcBorders>
            <w:tcPrChange w:id="1070"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1A33CADA" w14:textId="77777777" w:rsidR="00121D73" w:rsidRPr="00AA36EF" w:rsidRDefault="00121D73" w:rsidP="00121D73">
            <w:pPr>
              <w:pStyle w:val="TAL"/>
              <w:rPr>
                <w:ins w:id="1071" w:author="MCC160" w:date="2021-01-18T10:27:00Z"/>
              </w:rPr>
            </w:pPr>
          </w:p>
        </w:tc>
      </w:tr>
      <w:tr w:rsidR="00121D73" w:rsidRPr="00AA36EF" w:rsidDel="00121D73" w14:paraId="4AB6837D" w14:textId="66285F63" w:rsidTr="00B15A3D">
        <w:trPr>
          <w:del w:id="1072" w:author="MCC160" w:date="2021-01-24T12:28:00Z"/>
        </w:trPr>
        <w:tc>
          <w:tcPr>
            <w:tcW w:w="2835" w:type="dxa"/>
            <w:tcBorders>
              <w:top w:val="single" w:sz="4" w:space="0" w:color="auto"/>
              <w:left w:val="single" w:sz="4" w:space="0" w:color="auto"/>
              <w:bottom w:val="single" w:sz="4" w:space="0" w:color="auto"/>
              <w:right w:val="single" w:sz="4" w:space="0" w:color="auto"/>
            </w:tcBorders>
            <w:tcPrChange w:id="1073"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57FB9D3C" w14:textId="6E59973E" w:rsidR="00121D73" w:rsidRPr="00AA36EF" w:rsidDel="00121D73" w:rsidRDefault="00121D73" w:rsidP="00121D73">
            <w:pPr>
              <w:pStyle w:val="TAL"/>
              <w:rPr>
                <w:del w:id="1074" w:author="MCC160" w:date="2021-01-24T12:28:00Z"/>
                <w:b/>
                <w:bCs/>
              </w:rPr>
            </w:pPr>
            <w:del w:id="1075" w:author="MCC160" w:date="2021-01-18T10:27:00Z">
              <w:r w:rsidRPr="00AA36EF" w:rsidDel="009846E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076" w:author="MCC160" w:date="2021-01-18T10:27:00Z">
              <w:tcPr>
                <w:tcW w:w="2126" w:type="dxa"/>
                <w:tcBorders>
                  <w:top w:val="single" w:sz="4" w:space="0" w:color="auto"/>
                  <w:left w:val="single" w:sz="4" w:space="0" w:color="auto"/>
                  <w:bottom w:val="single" w:sz="4" w:space="0" w:color="auto"/>
                  <w:right w:val="single" w:sz="4" w:space="0" w:color="auto"/>
                </w:tcBorders>
                <w:vAlign w:val="center"/>
              </w:tcPr>
            </w:tcPrChange>
          </w:tcPr>
          <w:p w14:paraId="6ACBFA69" w14:textId="306CA0A3" w:rsidR="00121D73" w:rsidRPr="00AA36EF" w:rsidDel="00121D73" w:rsidRDefault="00121D73" w:rsidP="00121D73">
            <w:pPr>
              <w:pStyle w:val="TAL"/>
              <w:rPr>
                <w:del w:id="1077" w:author="MCC160" w:date="2021-01-24T12:28:00Z"/>
                <w:iCs/>
              </w:rPr>
            </w:pPr>
            <w:del w:id="1078" w:author="MCC160" w:date="2021-01-24T12:28: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079"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2E527266" w14:textId="525B49AE" w:rsidR="00121D73" w:rsidRPr="00AA36EF" w:rsidDel="00121D73" w:rsidRDefault="00121D73" w:rsidP="00121D73">
            <w:pPr>
              <w:pStyle w:val="TAL"/>
              <w:rPr>
                <w:del w:id="1080" w:author="MCC160" w:date="2021-01-24T12:28:00Z"/>
              </w:rPr>
            </w:pPr>
          </w:p>
        </w:tc>
        <w:tc>
          <w:tcPr>
            <w:tcW w:w="1418" w:type="dxa"/>
            <w:tcBorders>
              <w:top w:val="single" w:sz="4" w:space="0" w:color="auto"/>
              <w:left w:val="single" w:sz="4" w:space="0" w:color="auto"/>
              <w:bottom w:val="single" w:sz="4" w:space="0" w:color="auto"/>
              <w:right w:val="single" w:sz="4" w:space="0" w:color="auto"/>
            </w:tcBorders>
            <w:tcPrChange w:id="1081"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BFB8E65" w14:textId="13268875" w:rsidR="00121D73" w:rsidRPr="00AA36EF" w:rsidDel="00121D73" w:rsidRDefault="00121D73" w:rsidP="00121D73">
            <w:pPr>
              <w:pStyle w:val="TAL"/>
              <w:rPr>
                <w:del w:id="1082" w:author="MCC160" w:date="2021-01-24T12:28:00Z"/>
              </w:rPr>
            </w:pPr>
          </w:p>
        </w:tc>
        <w:tc>
          <w:tcPr>
            <w:tcW w:w="1134" w:type="dxa"/>
            <w:tcBorders>
              <w:top w:val="single" w:sz="4" w:space="0" w:color="auto"/>
              <w:left w:val="single" w:sz="4" w:space="0" w:color="auto"/>
              <w:bottom w:val="single" w:sz="4" w:space="0" w:color="auto"/>
              <w:right w:val="single" w:sz="4" w:space="0" w:color="auto"/>
            </w:tcBorders>
            <w:tcPrChange w:id="1083"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6C927C46" w14:textId="484DA7BA" w:rsidR="00121D73" w:rsidRPr="00AA36EF" w:rsidDel="00121D73" w:rsidRDefault="00121D73" w:rsidP="00121D73">
            <w:pPr>
              <w:pStyle w:val="TAL"/>
              <w:rPr>
                <w:del w:id="1084" w:author="MCC160" w:date="2021-01-24T12:28:00Z"/>
              </w:rPr>
            </w:pPr>
          </w:p>
        </w:tc>
      </w:tr>
      <w:tr w:rsidR="00121D73" w:rsidRPr="00AA36EF" w14:paraId="3C64CF4F" w14:textId="77777777" w:rsidTr="00B15A3D">
        <w:tc>
          <w:tcPr>
            <w:tcW w:w="2835" w:type="dxa"/>
            <w:tcBorders>
              <w:top w:val="single" w:sz="4" w:space="0" w:color="auto"/>
              <w:left w:val="single" w:sz="4" w:space="0" w:color="auto"/>
              <w:bottom w:val="single" w:sz="4" w:space="0" w:color="auto"/>
              <w:right w:val="single" w:sz="4" w:space="0" w:color="auto"/>
            </w:tcBorders>
            <w:tcPrChange w:id="1085"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56DF2834" w14:textId="10937366" w:rsidR="00121D73" w:rsidRPr="00AA36EF" w:rsidRDefault="00121D73" w:rsidP="00121D73">
            <w:pPr>
              <w:pStyle w:val="TAL"/>
              <w:rPr>
                <w:b/>
                <w:bCs/>
              </w:rPr>
            </w:pPr>
            <w:ins w:id="1086" w:author="MCC160" w:date="2021-01-18T10:27:00Z">
              <w:r w:rsidRPr="00AA36EF">
                <w:t xml:space="preserve">    MIME-part-body</w:t>
              </w:r>
            </w:ins>
            <w:del w:id="1087" w:author="MCC160" w:date="2021-01-18T10:27:00Z">
              <w:r w:rsidRPr="00AA36EF" w:rsidDel="009846E9">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1088"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A162BE8" w14:textId="069EA5BA" w:rsidR="00121D73" w:rsidRPr="00AA36EF" w:rsidRDefault="00121D73" w:rsidP="00121D73">
            <w:pPr>
              <w:pStyle w:val="TAL"/>
              <w:rPr>
                <w:iCs/>
              </w:rPr>
            </w:pPr>
            <w:ins w:id="1089" w:author="MCC160" w:date="2021-01-18T10:27:00Z">
              <w:r w:rsidRPr="00AA36EF">
                <w:t>PIDF a</w:t>
              </w:r>
            </w:ins>
            <w:del w:id="1090" w:author="MCC160" w:date="2021-01-18T10:27:00Z">
              <w:r w:rsidRPr="00AA36EF" w:rsidDel="00974374">
                <w:delText>A</w:delText>
              </w:r>
            </w:del>
            <w:r w:rsidRPr="00AA36EF">
              <w:t>s described in Table 5.3.3.3-23</w:t>
            </w:r>
          </w:p>
        </w:tc>
        <w:tc>
          <w:tcPr>
            <w:tcW w:w="2126" w:type="dxa"/>
            <w:tcBorders>
              <w:top w:val="single" w:sz="4" w:space="0" w:color="auto"/>
              <w:left w:val="single" w:sz="4" w:space="0" w:color="auto"/>
              <w:bottom w:val="single" w:sz="4" w:space="0" w:color="auto"/>
              <w:right w:val="single" w:sz="4" w:space="0" w:color="auto"/>
            </w:tcBorders>
            <w:tcPrChange w:id="1091"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F9F3507"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1092"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9C22DE7"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1093"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1967C106" w14:textId="77777777" w:rsidR="00121D73" w:rsidRPr="00AA36EF" w:rsidRDefault="00121D73" w:rsidP="00121D73">
            <w:pPr>
              <w:pStyle w:val="TAL"/>
            </w:pPr>
          </w:p>
        </w:tc>
      </w:tr>
    </w:tbl>
    <w:p w14:paraId="0271D229" w14:textId="77777777" w:rsidR="00F86C52" w:rsidRPr="00AA36EF" w:rsidRDefault="00F86C52" w:rsidP="00F86C52"/>
    <w:p w14:paraId="639814CE" w14:textId="77777777" w:rsidR="00F86C52" w:rsidRPr="00AA36EF" w:rsidRDefault="00F86C52" w:rsidP="00F86C52">
      <w:pPr>
        <w:pStyle w:val="TH"/>
      </w:pPr>
      <w:r w:rsidRPr="00AA36EF">
        <w:t xml:space="preserve">Table 5.3.3.3-22: </w:t>
      </w:r>
      <w:r w:rsidRPr="00AA36EF">
        <w:rPr>
          <w:lang w:eastAsia="ko-KR"/>
        </w:rPr>
        <w:t>MCPTT-INFO in SIP PUBLISH</w:t>
      </w:r>
      <w:r w:rsidRPr="00AA36EF">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61BFE541" w14:textId="77777777" w:rsidTr="005830F3">
        <w:tc>
          <w:tcPr>
            <w:tcW w:w="9639" w:type="dxa"/>
            <w:gridSpan w:val="5"/>
          </w:tcPr>
          <w:p w14:paraId="5C631F98" w14:textId="77777777" w:rsidR="00F86C52" w:rsidRPr="00AA36EF" w:rsidRDefault="00F86C52" w:rsidP="005830F3">
            <w:pPr>
              <w:pStyle w:val="TAL"/>
            </w:pPr>
            <w:r w:rsidRPr="00AA36EF">
              <w:t>Derivation Path: TS 36.579-1 [2], Table 5.5.3.2.1-1</w:t>
            </w:r>
          </w:p>
        </w:tc>
      </w:tr>
      <w:tr w:rsidR="00F86C52" w:rsidRPr="00AA36EF" w14:paraId="41F38055" w14:textId="77777777" w:rsidTr="005830F3">
        <w:tc>
          <w:tcPr>
            <w:tcW w:w="2835" w:type="dxa"/>
          </w:tcPr>
          <w:p w14:paraId="19CAE30E"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17754DE8"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0A3A6B24"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7E2CFDD8"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1F134966"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70352C0E" w14:textId="77777777" w:rsidTr="005830F3">
        <w:tc>
          <w:tcPr>
            <w:tcW w:w="2835" w:type="dxa"/>
            <w:vAlign w:val="center"/>
          </w:tcPr>
          <w:p w14:paraId="358F1226" w14:textId="77777777" w:rsidR="00F86C52" w:rsidRPr="00AA36EF" w:rsidRDefault="00F86C52" w:rsidP="005830F3">
            <w:pPr>
              <w:pStyle w:val="TAL"/>
            </w:pPr>
            <w:proofErr w:type="spellStart"/>
            <w:r w:rsidRPr="00AA36EF">
              <w:t>mcpttinfo</w:t>
            </w:r>
            <w:proofErr w:type="spellEnd"/>
          </w:p>
        </w:tc>
        <w:tc>
          <w:tcPr>
            <w:tcW w:w="2126" w:type="dxa"/>
          </w:tcPr>
          <w:p w14:paraId="4CB80A67" w14:textId="77777777" w:rsidR="00F86C52" w:rsidRPr="00AA36EF" w:rsidRDefault="00F86C52" w:rsidP="005830F3">
            <w:pPr>
              <w:pStyle w:val="TAL"/>
            </w:pPr>
          </w:p>
        </w:tc>
        <w:tc>
          <w:tcPr>
            <w:tcW w:w="2126" w:type="dxa"/>
            <w:tcBorders>
              <w:bottom w:val="single" w:sz="4" w:space="0" w:color="auto"/>
            </w:tcBorders>
          </w:tcPr>
          <w:p w14:paraId="4B740003" w14:textId="77777777" w:rsidR="00F86C52" w:rsidRPr="00AA36EF" w:rsidRDefault="00F86C52" w:rsidP="005830F3">
            <w:pPr>
              <w:pStyle w:val="TAL"/>
            </w:pPr>
          </w:p>
        </w:tc>
        <w:tc>
          <w:tcPr>
            <w:tcW w:w="1418" w:type="dxa"/>
          </w:tcPr>
          <w:p w14:paraId="3C3150D3" w14:textId="77777777" w:rsidR="00F86C52" w:rsidRPr="00AA36EF" w:rsidRDefault="00F86C52" w:rsidP="005830F3">
            <w:pPr>
              <w:pStyle w:val="TAL"/>
            </w:pPr>
          </w:p>
        </w:tc>
        <w:tc>
          <w:tcPr>
            <w:tcW w:w="1134" w:type="dxa"/>
            <w:vAlign w:val="bottom"/>
          </w:tcPr>
          <w:p w14:paraId="4AF69168" w14:textId="77777777" w:rsidR="00F86C52" w:rsidRPr="00AA36EF" w:rsidRDefault="00F86C52" w:rsidP="005830F3">
            <w:pPr>
              <w:pStyle w:val="TAL"/>
            </w:pPr>
          </w:p>
        </w:tc>
      </w:tr>
      <w:tr w:rsidR="00F86C52" w:rsidRPr="00AA36EF" w14:paraId="6591A397" w14:textId="77777777" w:rsidTr="005830F3">
        <w:tc>
          <w:tcPr>
            <w:tcW w:w="2835" w:type="dxa"/>
            <w:vAlign w:val="center"/>
          </w:tcPr>
          <w:p w14:paraId="42E7F6CB" w14:textId="77777777" w:rsidR="00F86C52" w:rsidRPr="00AA36EF" w:rsidRDefault="00F86C52" w:rsidP="005830F3">
            <w:pPr>
              <w:pStyle w:val="TAL"/>
            </w:pPr>
            <w:r w:rsidRPr="00AA36EF">
              <w:t xml:space="preserve">  </w:t>
            </w:r>
            <w:proofErr w:type="spellStart"/>
            <w:r w:rsidRPr="00AA36EF">
              <w:t>mcptt</w:t>
            </w:r>
            <w:proofErr w:type="spellEnd"/>
            <w:r w:rsidRPr="00AA36EF">
              <w:t>-Params</w:t>
            </w:r>
          </w:p>
        </w:tc>
        <w:tc>
          <w:tcPr>
            <w:tcW w:w="2126" w:type="dxa"/>
          </w:tcPr>
          <w:p w14:paraId="57F39E30" w14:textId="77777777" w:rsidR="00F86C52" w:rsidRPr="00AA36EF" w:rsidRDefault="00F86C52" w:rsidP="005830F3">
            <w:pPr>
              <w:pStyle w:val="TAL"/>
            </w:pPr>
          </w:p>
        </w:tc>
        <w:tc>
          <w:tcPr>
            <w:tcW w:w="2126" w:type="dxa"/>
            <w:tcBorders>
              <w:bottom w:val="single" w:sz="4" w:space="0" w:color="auto"/>
            </w:tcBorders>
          </w:tcPr>
          <w:p w14:paraId="38088C7A" w14:textId="77777777" w:rsidR="00F86C52" w:rsidRPr="00AA36EF" w:rsidRDefault="00F86C52" w:rsidP="005830F3">
            <w:pPr>
              <w:pStyle w:val="TAL"/>
            </w:pPr>
          </w:p>
        </w:tc>
        <w:tc>
          <w:tcPr>
            <w:tcW w:w="1418" w:type="dxa"/>
          </w:tcPr>
          <w:p w14:paraId="3B01F385" w14:textId="77777777" w:rsidR="00F86C52" w:rsidRPr="00AA36EF" w:rsidRDefault="00F86C52" w:rsidP="005830F3">
            <w:pPr>
              <w:pStyle w:val="TAL"/>
            </w:pPr>
          </w:p>
        </w:tc>
        <w:tc>
          <w:tcPr>
            <w:tcW w:w="1134" w:type="dxa"/>
            <w:vAlign w:val="bottom"/>
          </w:tcPr>
          <w:p w14:paraId="54E80EEE" w14:textId="77777777" w:rsidR="00F86C52" w:rsidRPr="00AA36EF" w:rsidRDefault="00F86C52" w:rsidP="005830F3">
            <w:pPr>
              <w:pStyle w:val="TAL"/>
            </w:pPr>
          </w:p>
        </w:tc>
      </w:tr>
      <w:tr w:rsidR="00F86C52" w:rsidRPr="00AA36EF" w14:paraId="087A9CDE" w14:textId="77777777" w:rsidTr="005830F3">
        <w:tc>
          <w:tcPr>
            <w:tcW w:w="2835" w:type="dxa"/>
            <w:vAlign w:val="center"/>
          </w:tcPr>
          <w:p w14:paraId="1F3DBD9C" w14:textId="77777777" w:rsidR="00F86C52" w:rsidRPr="00AA36EF" w:rsidRDefault="00F86C52" w:rsidP="005830F3">
            <w:pPr>
              <w:pStyle w:val="TAL"/>
            </w:pPr>
            <w:r w:rsidRPr="00AA36EF">
              <w:t xml:space="preserve">    </w:t>
            </w:r>
            <w:proofErr w:type="spellStart"/>
            <w:r w:rsidRPr="00AA36EF">
              <w:t>mcptt</w:t>
            </w:r>
            <w:proofErr w:type="spellEnd"/>
            <w:r w:rsidRPr="00AA36EF">
              <w:t>-request-</w:t>
            </w:r>
            <w:proofErr w:type="spellStart"/>
            <w:r w:rsidRPr="00AA36EF">
              <w:t>uri</w:t>
            </w:r>
            <w:proofErr w:type="spellEnd"/>
          </w:p>
        </w:tc>
        <w:tc>
          <w:tcPr>
            <w:tcW w:w="2126" w:type="dxa"/>
          </w:tcPr>
          <w:p w14:paraId="1E9FD6C7" w14:textId="77777777" w:rsidR="00F86C52" w:rsidRPr="00AA36EF" w:rsidRDefault="00F86C52" w:rsidP="005830F3">
            <w:pPr>
              <w:pStyle w:val="TAL"/>
            </w:pPr>
            <w:proofErr w:type="spellStart"/>
            <w:r w:rsidRPr="00AA36EF">
              <w:t>px_MCPTT_ID_User_A</w:t>
            </w:r>
            <w:proofErr w:type="spellEnd"/>
          </w:p>
        </w:tc>
        <w:tc>
          <w:tcPr>
            <w:tcW w:w="2126" w:type="dxa"/>
            <w:tcBorders>
              <w:bottom w:val="single" w:sz="4" w:space="0" w:color="auto"/>
            </w:tcBorders>
          </w:tcPr>
          <w:p w14:paraId="74FF403F" w14:textId="77777777" w:rsidR="00F86C52" w:rsidRPr="00AA36EF" w:rsidRDefault="00F86C52" w:rsidP="005830F3">
            <w:pPr>
              <w:pStyle w:val="TAL"/>
            </w:pPr>
          </w:p>
        </w:tc>
        <w:tc>
          <w:tcPr>
            <w:tcW w:w="1418" w:type="dxa"/>
          </w:tcPr>
          <w:p w14:paraId="7F509450" w14:textId="77777777" w:rsidR="00F86C52" w:rsidRPr="00AA36EF" w:rsidRDefault="00F86C52" w:rsidP="005830F3">
            <w:pPr>
              <w:pStyle w:val="TAL"/>
            </w:pPr>
          </w:p>
        </w:tc>
        <w:tc>
          <w:tcPr>
            <w:tcW w:w="1134" w:type="dxa"/>
            <w:vAlign w:val="bottom"/>
          </w:tcPr>
          <w:p w14:paraId="5156C2C3" w14:textId="77777777" w:rsidR="00F86C52" w:rsidRPr="00AA36EF" w:rsidRDefault="00F86C52" w:rsidP="005830F3">
            <w:pPr>
              <w:pStyle w:val="TAL"/>
            </w:pPr>
          </w:p>
        </w:tc>
      </w:tr>
    </w:tbl>
    <w:p w14:paraId="62E0A4F2" w14:textId="77777777" w:rsidR="00F86C52" w:rsidRPr="00AA36EF" w:rsidRDefault="00F86C52" w:rsidP="00F86C52"/>
    <w:p w14:paraId="5F24CFDF" w14:textId="77777777" w:rsidR="00F86C52" w:rsidRPr="00AA36EF" w:rsidRDefault="00F86C52" w:rsidP="00F86C52">
      <w:pPr>
        <w:pStyle w:val="TH"/>
      </w:pPr>
      <w:r w:rsidRPr="00AA36EF">
        <w:t xml:space="preserve">Table 5.3.3.3-23: </w:t>
      </w:r>
      <w:r w:rsidRPr="00AA36EF">
        <w:rPr>
          <w:lang w:eastAsia="ko-KR"/>
        </w:rPr>
        <w:t>PIDF in SIP PUBLISH</w:t>
      </w:r>
      <w:r w:rsidRPr="00AA36EF">
        <w:t xml:space="preserve">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4" w:author="MCC160" w:date="2021-01-11T11: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095">
          <w:tblGrid>
            <w:gridCol w:w="2835"/>
            <w:gridCol w:w="2126"/>
            <w:gridCol w:w="2126"/>
            <w:gridCol w:w="1418"/>
            <w:gridCol w:w="1134"/>
          </w:tblGrid>
        </w:tblGridChange>
      </w:tblGrid>
      <w:tr w:rsidR="00F86C52" w:rsidRPr="00AA36EF" w14:paraId="2F70E275" w14:textId="77777777" w:rsidTr="005830F3">
        <w:tc>
          <w:tcPr>
            <w:tcW w:w="9639" w:type="dxa"/>
            <w:gridSpan w:val="5"/>
            <w:tcPrChange w:id="1096" w:author="MCC160" w:date="2021-01-11T11:03:00Z">
              <w:tcPr>
                <w:tcW w:w="9639" w:type="dxa"/>
                <w:gridSpan w:val="5"/>
              </w:tcPr>
            </w:tcPrChange>
          </w:tcPr>
          <w:p w14:paraId="224796CC" w14:textId="1B095E8C" w:rsidR="00F86C52" w:rsidRPr="00AA36EF" w:rsidRDefault="00F86C52" w:rsidP="005830F3">
            <w:pPr>
              <w:pStyle w:val="TAL"/>
            </w:pPr>
            <w:r w:rsidRPr="00AA36EF">
              <w:t>Derivation Path: TS 36.579-1 [2], Table 5.5.3.5</w:t>
            </w:r>
            <w:ins w:id="1097" w:author="MCC160" w:date="2021-01-11T11:03:00Z">
              <w:r w:rsidR="005830F3" w:rsidRPr="00AA36EF">
                <w:t>.1</w:t>
              </w:r>
            </w:ins>
            <w:r w:rsidRPr="00AA36EF">
              <w:t>-1</w:t>
            </w:r>
          </w:p>
        </w:tc>
      </w:tr>
      <w:tr w:rsidR="00F86C52" w:rsidRPr="00AA36EF" w14:paraId="27134188" w14:textId="77777777" w:rsidTr="005830F3">
        <w:tc>
          <w:tcPr>
            <w:tcW w:w="2835" w:type="dxa"/>
            <w:tcPrChange w:id="1098" w:author="MCC160" w:date="2021-01-11T11:03:00Z">
              <w:tcPr>
                <w:tcW w:w="2835" w:type="dxa"/>
              </w:tcPr>
            </w:tcPrChange>
          </w:tcPr>
          <w:p w14:paraId="18AC6DE2"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099" w:author="MCC160" w:date="2021-01-11T11:03:00Z">
              <w:tcPr>
                <w:tcW w:w="2126" w:type="dxa"/>
              </w:tcPr>
            </w:tcPrChange>
          </w:tcPr>
          <w:p w14:paraId="2A00469A"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1100" w:author="MCC160" w:date="2021-01-11T11:03:00Z">
              <w:tcPr>
                <w:tcW w:w="2126" w:type="dxa"/>
              </w:tcPr>
            </w:tcPrChange>
          </w:tcPr>
          <w:p w14:paraId="67A15111"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101" w:author="MCC160" w:date="2021-01-11T11:03:00Z">
              <w:tcPr>
                <w:tcW w:w="1418" w:type="dxa"/>
              </w:tcPr>
            </w:tcPrChange>
          </w:tcPr>
          <w:p w14:paraId="32AFF230"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102" w:author="MCC160" w:date="2021-01-11T11:03:00Z">
              <w:tcPr>
                <w:tcW w:w="1134" w:type="dxa"/>
              </w:tcPr>
            </w:tcPrChange>
          </w:tcPr>
          <w:p w14:paraId="22EADC54"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180625B6" w14:textId="77777777" w:rsidTr="005830F3">
        <w:tc>
          <w:tcPr>
            <w:tcW w:w="2835" w:type="dxa"/>
            <w:vAlign w:val="center"/>
            <w:tcPrChange w:id="1103" w:author="MCC160" w:date="2021-01-11T11:03:00Z">
              <w:tcPr>
                <w:tcW w:w="2835" w:type="dxa"/>
                <w:vAlign w:val="center"/>
              </w:tcPr>
            </w:tcPrChange>
          </w:tcPr>
          <w:p w14:paraId="28C5CF08" w14:textId="77777777" w:rsidR="00F86C52" w:rsidRPr="00AA36EF" w:rsidRDefault="00F86C52" w:rsidP="005830F3">
            <w:pPr>
              <w:pStyle w:val="TAL"/>
            </w:pPr>
            <w:r w:rsidRPr="00AA36EF">
              <w:t>presence</w:t>
            </w:r>
            <w:del w:id="1104" w:author="MCC160" w:date="2021-01-11T11:05:00Z">
              <w:r w:rsidRPr="00AA36EF" w:rsidDel="005830F3">
                <w:delText xml:space="preserve"> entity</w:delText>
              </w:r>
            </w:del>
          </w:p>
        </w:tc>
        <w:tc>
          <w:tcPr>
            <w:tcW w:w="2126" w:type="dxa"/>
            <w:tcPrChange w:id="1105" w:author="MCC160" w:date="2021-01-11T11:03:00Z">
              <w:tcPr>
                <w:tcW w:w="2126" w:type="dxa"/>
              </w:tcPr>
            </w:tcPrChange>
          </w:tcPr>
          <w:p w14:paraId="47A42A77" w14:textId="77777777" w:rsidR="00F86C52" w:rsidRPr="00AA36EF" w:rsidRDefault="00F86C52" w:rsidP="005830F3">
            <w:pPr>
              <w:pStyle w:val="TAL"/>
            </w:pPr>
          </w:p>
        </w:tc>
        <w:tc>
          <w:tcPr>
            <w:tcW w:w="2126" w:type="dxa"/>
            <w:tcBorders>
              <w:bottom w:val="single" w:sz="4" w:space="0" w:color="auto"/>
            </w:tcBorders>
            <w:tcPrChange w:id="1106" w:author="MCC160" w:date="2021-01-11T11:03:00Z">
              <w:tcPr>
                <w:tcW w:w="2126" w:type="dxa"/>
                <w:tcBorders>
                  <w:bottom w:val="single" w:sz="4" w:space="0" w:color="auto"/>
                </w:tcBorders>
              </w:tcPr>
            </w:tcPrChange>
          </w:tcPr>
          <w:p w14:paraId="7FFDF8C9" w14:textId="77777777" w:rsidR="00F86C52" w:rsidRPr="00AA36EF" w:rsidRDefault="00F86C52" w:rsidP="005830F3">
            <w:pPr>
              <w:pStyle w:val="TAL"/>
            </w:pPr>
          </w:p>
        </w:tc>
        <w:tc>
          <w:tcPr>
            <w:tcW w:w="1418" w:type="dxa"/>
            <w:tcPrChange w:id="1107" w:author="MCC160" w:date="2021-01-11T11:03:00Z">
              <w:tcPr>
                <w:tcW w:w="1418" w:type="dxa"/>
              </w:tcPr>
            </w:tcPrChange>
          </w:tcPr>
          <w:p w14:paraId="4D3E23E4" w14:textId="77777777" w:rsidR="00F86C52" w:rsidRPr="00AA36EF" w:rsidRDefault="00F86C52" w:rsidP="005830F3">
            <w:pPr>
              <w:pStyle w:val="TAL"/>
            </w:pPr>
          </w:p>
        </w:tc>
        <w:tc>
          <w:tcPr>
            <w:tcW w:w="1134" w:type="dxa"/>
            <w:vAlign w:val="bottom"/>
            <w:tcPrChange w:id="1108" w:author="MCC160" w:date="2021-01-11T11:03:00Z">
              <w:tcPr>
                <w:tcW w:w="1134" w:type="dxa"/>
                <w:vAlign w:val="bottom"/>
              </w:tcPr>
            </w:tcPrChange>
          </w:tcPr>
          <w:p w14:paraId="63F3B8D1" w14:textId="77777777" w:rsidR="00F86C52" w:rsidRPr="00AA36EF" w:rsidRDefault="00F86C52" w:rsidP="005830F3">
            <w:pPr>
              <w:pStyle w:val="TAL"/>
            </w:pPr>
          </w:p>
        </w:tc>
      </w:tr>
      <w:tr w:rsidR="00F86C52" w:rsidRPr="00AA36EF" w14:paraId="5804AC5B" w14:textId="77777777" w:rsidTr="005830F3">
        <w:tc>
          <w:tcPr>
            <w:tcW w:w="2835" w:type="dxa"/>
            <w:vAlign w:val="center"/>
            <w:tcPrChange w:id="1109" w:author="MCC160" w:date="2021-01-11T11:03:00Z">
              <w:tcPr>
                <w:tcW w:w="2835" w:type="dxa"/>
                <w:vAlign w:val="center"/>
              </w:tcPr>
            </w:tcPrChange>
          </w:tcPr>
          <w:p w14:paraId="3EE16D4A" w14:textId="77777777" w:rsidR="00F86C52" w:rsidRPr="00AA36EF" w:rsidRDefault="00F86C52" w:rsidP="005830F3">
            <w:pPr>
              <w:pStyle w:val="TAL"/>
            </w:pPr>
            <w:r w:rsidRPr="00AA36EF">
              <w:t xml:space="preserve">  tuple</w:t>
            </w:r>
            <w:del w:id="1110" w:author="MCC160" w:date="2021-01-11T11:05:00Z">
              <w:r w:rsidRPr="00AA36EF" w:rsidDel="005830F3">
                <w:delText xml:space="preserve"> id</w:delText>
              </w:r>
            </w:del>
          </w:p>
        </w:tc>
        <w:tc>
          <w:tcPr>
            <w:tcW w:w="2126" w:type="dxa"/>
            <w:tcPrChange w:id="1111" w:author="MCC160" w:date="2021-01-11T11:03:00Z">
              <w:tcPr>
                <w:tcW w:w="2126" w:type="dxa"/>
              </w:tcPr>
            </w:tcPrChange>
          </w:tcPr>
          <w:p w14:paraId="692A963C" w14:textId="77777777" w:rsidR="00F86C52" w:rsidRPr="00AA36EF" w:rsidRDefault="00F86C52" w:rsidP="005830F3">
            <w:pPr>
              <w:pStyle w:val="TAL"/>
            </w:pPr>
          </w:p>
        </w:tc>
        <w:tc>
          <w:tcPr>
            <w:tcW w:w="2126" w:type="dxa"/>
            <w:tcBorders>
              <w:bottom w:val="single" w:sz="4" w:space="0" w:color="auto"/>
            </w:tcBorders>
            <w:tcPrChange w:id="1112" w:author="MCC160" w:date="2021-01-11T11:03:00Z">
              <w:tcPr>
                <w:tcW w:w="2126" w:type="dxa"/>
                <w:tcBorders>
                  <w:bottom w:val="single" w:sz="4" w:space="0" w:color="auto"/>
                </w:tcBorders>
              </w:tcPr>
            </w:tcPrChange>
          </w:tcPr>
          <w:p w14:paraId="21D25A49" w14:textId="77777777" w:rsidR="00F86C52" w:rsidRPr="00AA36EF" w:rsidRDefault="00F86C52" w:rsidP="005830F3">
            <w:pPr>
              <w:pStyle w:val="TAL"/>
            </w:pPr>
          </w:p>
        </w:tc>
        <w:tc>
          <w:tcPr>
            <w:tcW w:w="1418" w:type="dxa"/>
            <w:tcPrChange w:id="1113" w:author="MCC160" w:date="2021-01-11T11:03:00Z">
              <w:tcPr>
                <w:tcW w:w="1418" w:type="dxa"/>
              </w:tcPr>
            </w:tcPrChange>
          </w:tcPr>
          <w:p w14:paraId="1DDE57DF" w14:textId="77777777" w:rsidR="00F86C52" w:rsidRPr="00AA36EF" w:rsidRDefault="00F86C52" w:rsidP="005830F3">
            <w:pPr>
              <w:pStyle w:val="TAL"/>
            </w:pPr>
          </w:p>
        </w:tc>
        <w:tc>
          <w:tcPr>
            <w:tcW w:w="1134" w:type="dxa"/>
            <w:vAlign w:val="bottom"/>
            <w:tcPrChange w:id="1114" w:author="MCC160" w:date="2021-01-11T11:03:00Z">
              <w:tcPr>
                <w:tcW w:w="1134" w:type="dxa"/>
                <w:vAlign w:val="bottom"/>
              </w:tcPr>
            </w:tcPrChange>
          </w:tcPr>
          <w:p w14:paraId="75DDC613" w14:textId="77777777" w:rsidR="00F86C52" w:rsidRPr="00AA36EF" w:rsidRDefault="00F86C52" w:rsidP="005830F3">
            <w:pPr>
              <w:pStyle w:val="TAL"/>
            </w:pPr>
          </w:p>
        </w:tc>
      </w:tr>
      <w:tr w:rsidR="00F86C52" w:rsidRPr="00AA36EF" w14:paraId="07F3F88F" w14:textId="77777777" w:rsidTr="005830F3">
        <w:tc>
          <w:tcPr>
            <w:tcW w:w="2835" w:type="dxa"/>
            <w:vAlign w:val="center"/>
            <w:tcPrChange w:id="1115" w:author="MCC160" w:date="2021-01-11T11:03:00Z">
              <w:tcPr>
                <w:tcW w:w="2835" w:type="dxa"/>
                <w:vAlign w:val="center"/>
              </w:tcPr>
            </w:tcPrChange>
          </w:tcPr>
          <w:p w14:paraId="4654F6CD" w14:textId="77777777" w:rsidR="00F86C52" w:rsidRPr="00AA36EF" w:rsidRDefault="00F86C52" w:rsidP="005830F3">
            <w:pPr>
              <w:pStyle w:val="TAL"/>
            </w:pPr>
            <w:r w:rsidRPr="00AA36EF">
              <w:t xml:space="preserve">    status</w:t>
            </w:r>
          </w:p>
        </w:tc>
        <w:tc>
          <w:tcPr>
            <w:tcW w:w="2126" w:type="dxa"/>
            <w:tcPrChange w:id="1116" w:author="MCC160" w:date="2021-01-11T11:03:00Z">
              <w:tcPr>
                <w:tcW w:w="2126" w:type="dxa"/>
              </w:tcPr>
            </w:tcPrChange>
          </w:tcPr>
          <w:p w14:paraId="448CE4D9" w14:textId="243AB74E" w:rsidR="00F86C52" w:rsidRPr="00AA36EF" w:rsidRDefault="005830F3" w:rsidP="005830F3">
            <w:pPr>
              <w:pStyle w:val="TAL"/>
            </w:pPr>
            <w:ins w:id="1117" w:author="MCC160" w:date="2021-01-11T11:03:00Z">
              <w:r w:rsidRPr="00AA36EF">
                <w:t>not present</w:t>
              </w:r>
            </w:ins>
          </w:p>
        </w:tc>
        <w:tc>
          <w:tcPr>
            <w:tcW w:w="2126" w:type="dxa"/>
            <w:tcPrChange w:id="1118" w:author="MCC160" w:date="2021-01-11T11:03:00Z">
              <w:tcPr>
                <w:tcW w:w="2126" w:type="dxa"/>
              </w:tcPr>
            </w:tcPrChange>
          </w:tcPr>
          <w:p w14:paraId="6C343285" w14:textId="77777777" w:rsidR="00F86C52" w:rsidRPr="00AA36EF" w:rsidRDefault="00F86C52" w:rsidP="005830F3">
            <w:pPr>
              <w:pStyle w:val="TAL"/>
            </w:pPr>
          </w:p>
        </w:tc>
        <w:tc>
          <w:tcPr>
            <w:tcW w:w="1418" w:type="dxa"/>
            <w:tcPrChange w:id="1119" w:author="MCC160" w:date="2021-01-11T11:03:00Z">
              <w:tcPr>
                <w:tcW w:w="1418" w:type="dxa"/>
              </w:tcPr>
            </w:tcPrChange>
          </w:tcPr>
          <w:p w14:paraId="2983026B" w14:textId="77777777" w:rsidR="00F86C52" w:rsidRPr="00AA36EF" w:rsidRDefault="00F86C52" w:rsidP="005830F3">
            <w:pPr>
              <w:pStyle w:val="TAL"/>
            </w:pPr>
          </w:p>
        </w:tc>
        <w:tc>
          <w:tcPr>
            <w:tcW w:w="1134" w:type="dxa"/>
            <w:vAlign w:val="bottom"/>
            <w:tcPrChange w:id="1120" w:author="MCC160" w:date="2021-01-11T11:03:00Z">
              <w:tcPr>
                <w:tcW w:w="1134" w:type="dxa"/>
                <w:vAlign w:val="bottom"/>
              </w:tcPr>
            </w:tcPrChange>
          </w:tcPr>
          <w:p w14:paraId="22007E24" w14:textId="77777777" w:rsidR="00F86C52" w:rsidRPr="00AA36EF" w:rsidRDefault="00F86C52" w:rsidP="005830F3">
            <w:pPr>
              <w:pStyle w:val="TAL"/>
            </w:pPr>
          </w:p>
        </w:tc>
      </w:tr>
      <w:tr w:rsidR="00F86C52" w:rsidRPr="00AA36EF" w:rsidDel="005830F3" w14:paraId="22A4039A" w14:textId="3D30B5D4" w:rsidTr="005830F3">
        <w:trPr>
          <w:del w:id="1121" w:author="MCC160" w:date="2021-01-11T11:03:00Z"/>
        </w:trPr>
        <w:tc>
          <w:tcPr>
            <w:tcW w:w="2835" w:type="dxa"/>
            <w:vAlign w:val="center"/>
            <w:tcPrChange w:id="1122" w:author="MCC160" w:date="2021-01-11T11:03:00Z">
              <w:tcPr>
                <w:tcW w:w="2835" w:type="dxa"/>
                <w:vAlign w:val="center"/>
              </w:tcPr>
            </w:tcPrChange>
          </w:tcPr>
          <w:p w14:paraId="35933262" w14:textId="3DA140B4" w:rsidR="00F86C52" w:rsidRPr="00AA36EF" w:rsidDel="005830F3" w:rsidRDefault="00F86C52" w:rsidP="005830F3">
            <w:pPr>
              <w:pStyle w:val="TAL"/>
              <w:rPr>
                <w:del w:id="1123" w:author="MCC160" w:date="2021-01-11T11:03:00Z"/>
              </w:rPr>
            </w:pPr>
            <w:del w:id="1124" w:author="MCC160" w:date="2021-01-11T11:03:00Z">
              <w:r w:rsidRPr="00AA36EF" w:rsidDel="005830F3">
                <w:delText xml:space="preserve">      affiliation</w:delText>
              </w:r>
            </w:del>
          </w:p>
        </w:tc>
        <w:tc>
          <w:tcPr>
            <w:tcW w:w="2126" w:type="dxa"/>
            <w:tcPrChange w:id="1125" w:author="MCC160" w:date="2021-01-11T11:03:00Z">
              <w:tcPr>
                <w:tcW w:w="2126" w:type="dxa"/>
              </w:tcPr>
            </w:tcPrChange>
          </w:tcPr>
          <w:p w14:paraId="6B00A86C" w14:textId="0FCF0639" w:rsidR="00F86C52" w:rsidRPr="00AA36EF" w:rsidDel="005830F3" w:rsidRDefault="00F86C52" w:rsidP="005830F3">
            <w:pPr>
              <w:pStyle w:val="TAL"/>
              <w:rPr>
                <w:del w:id="1126" w:author="MCC160" w:date="2021-01-11T11:03:00Z"/>
              </w:rPr>
            </w:pPr>
            <w:del w:id="1127" w:author="MCC160" w:date="2021-01-11T11:03:00Z">
              <w:r w:rsidRPr="00AA36EF" w:rsidDel="005830F3">
                <w:delText>not present</w:delText>
              </w:r>
            </w:del>
          </w:p>
        </w:tc>
        <w:tc>
          <w:tcPr>
            <w:tcW w:w="2126" w:type="dxa"/>
            <w:tcPrChange w:id="1128" w:author="MCC160" w:date="2021-01-11T11:03:00Z">
              <w:tcPr>
                <w:tcW w:w="2126" w:type="dxa"/>
              </w:tcPr>
            </w:tcPrChange>
          </w:tcPr>
          <w:p w14:paraId="134A3ABD" w14:textId="142E79F9" w:rsidR="00F86C52" w:rsidRPr="00AA36EF" w:rsidDel="005830F3" w:rsidRDefault="00F86C52" w:rsidP="005830F3">
            <w:pPr>
              <w:pStyle w:val="TAL"/>
              <w:rPr>
                <w:del w:id="1129" w:author="MCC160" w:date="2021-01-11T11:03:00Z"/>
              </w:rPr>
            </w:pPr>
          </w:p>
        </w:tc>
        <w:tc>
          <w:tcPr>
            <w:tcW w:w="1418" w:type="dxa"/>
            <w:tcPrChange w:id="1130" w:author="MCC160" w:date="2021-01-11T11:03:00Z">
              <w:tcPr>
                <w:tcW w:w="1418" w:type="dxa"/>
              </w:tcPr>
            </w:tcPrChange>
          </w:tcPr>
          <w:p w14:paraId="21BC0FBF" w14:textId="560A00F3" w:rsidR="00F86C52" w:rsidRPr="00AA36EF" w:rsidDel="005830F3" w:rsidRDefault="00F86C52" w:rsidP="005830F3">
            <w:pPr>
              <w:pStyle w:val="TAL"/>
              <w:rPr>
                <w:del w:id="1131" w:author="MCC160" w:date="2021-01-11T11:03:00Z"/>
              </w:rPr>
            </w:pPr>
          </w:p>
        </w:tc>
        <w:tc>
          <w:tcPr>
            <w:tcW w:w="1134" w:type="dxa"/>
            <w:vAlign w:val="bottom"/>
            <w:tcPrChange w:id="1132" w:author="MCC160" w:date="2021-01-11T11:03:00Z">
              <w:tcPr>
                <w:tcW w:w="1134" w:type="dxa"/>
                <w:vAlign w:val="bottom"/>
              </w:tcPr>
            </w:tcPrChange>
          </w:tcPr>
          <w:p w14:paraId="46B4D6DF" w14:textId="58D34CA8" w:rsidR="00F86C52" w:rsidRPr="00AA36EF" w:rsidDel="005830F3" w:rsidRDefault="00F86C52" w:rsidP="005830F3">
            <w:pPr>
              <w:pStyle w:val="TAL"/>
              <w:rPr>
                <w:del w:id="1133" w:author="MCC160" w:date="2021-01-11T11:03:00Z"/>
              </w:rPr>
            </w:pPr>
          </w:p>
        </w:tc>
      </w:tr>
      <w:tr w:rsidR="00121D73" w:rsidRPr="00AA36EF" w14:paraId="5239F114" w14:textId="77777777" w:rsidTr="00121D73">
        <w:tc>
          <w:tcPr>
            <w:tcW w:w="2835" w:type="dxa"/>
            <w:tcPrChange w:id="1134" w:author="MCC160" w:date="2021-01-24T12:07:00Z">
              <w:tcPr>
                <w:tcW w:w="2835" w:type="dxa"/>
                <w:vAlign w:val="center"/>
              </w:tcPr>
            </w:tcPrChange>
          </w:tcPr>
          <w:p w14:paraId="092AF594" w14:textId="77777777" w:rsidR="00121D73" w:rsidRPr="00AA36EF" w:rsidRDefault="00121D73" w:rsidP="00121D73">
            <w:pPr>
              <w:pStyle w:val="TAL"/>
            </w:pPr>
            <w:r w:rsidRPr="00AA36EF">
              <w:t>..p-id</w:t>
            </w:r>
          </w:p>
        </w:tc>
        <w:tc>
          <w:tcPr>
            <w:tcW w:w="2126" w:type="dxa"/>
            <w:tcPrChange w:id="1135" w:author="MCC160" w:date="2021-01-24T12:07:00Z">
              <w:tcPr>
                <w:tcW w:w="2126" w:type="dxa"/>
              </w:tcPr>
            </w:tcPrChange>
          </w:tcPr>
          <w:p w14:paraId="501BDEF2" w14:textId="77777777" w:rsidR="00121D73" w:rsidRPr="00AA36EF" w:rsidRDefault="00121D73" w:rsidP="00121D73">
            <w:pPr>
              <w:pStyle w:val="TAL"/>
            </w:pPr>
            <w:r w:rsidRPr="00AA36EF">
              <w:t>any allowed value</w:t>
            </w:r>
          </w:p>
        </w:tc>
        <w:tc>
          <w:tcPr>
            <w:tcW w:w="2126" w:type="dxa"/>
            <w:tcBorders>
              <w:bottom w:val="single" w:sz="4" w:space="0" w:color="auto"/>
            </w:tcBorders>
            <w:tcPrChange w:id="1136" w:author="MCC160" w:date="2021-01-24T12:07:00Z">
              <w:tcPr>
                <w:tcW w:w="2126" w:type="dxa"/>
                <w:tcBorders>
                  <w:bottom w:val="single" w:sz="4" w:space="0" w:color="auto"/>
                </w:tcBorders>
              </w:tcPr>
            </w:tcPrChange>
          </w:tcPr>
          <w:p w14:paraId="5844BBE2" w14:textId="70EF2835" w:rsidR="00121D73" w:rsidRPr="00AA36EF" w:rsidRDefault="00121D73" w:rsidP="00121D73">
            <w:pPr>
              <w:pStyle w:val="TAL"/>
            </w:pPr>
            <w:ins w:id="1137" w:author="MCC160" w:date="2021-01-24T12:07:00Z">
              <w:r w:rsidRPr="00AA36EF">
                <w:t xml:space="preserve">p-id shall be </w:t>
              </w:r>
            </w:ins>
            <w:ins w:id="1138" w:author="MCC160" w:date="2021-01-24T12:16:00Z">
              <w:r w:rsidRPr="00AA36EF">
                <w:t>pr</w:t>
              </w:r>
            </w:ins>
            <w:ins w:id="1139" w:author="MCC160" w:date="2021-01-24T12:17:00Z">
              <w:r w:rsidRPr="00AA36EF">
                <w:t>esent</w:t>
              </w:r>
            </w:ins>
            <w:ins w:id="1140" w:author="MCC160" w:date="2021-01-24T12:07:00Z">
              <w:r w:rsidRPr="00AA36EF">
                <w:t xml:space="preserve"> acc. to TS 24.379 [9] clause 9.2.2.2.5 and clause 9.2.2.3.5 </w:t>
              </w:r>
            </w:ins>
          </w:p>
        </w:tc>
        <w:tc>
          <w:tcPr>
            <w:tcW w:w="1418" w:type="dxa"/>
            <w:tcPrChange w:id="1141" w:author="MCC160" w:date="2021-01-24T12:07:00Z">
              <w:tcPr>
                <w:tcW w:w="1418" w:type="dxa"/>
              </w:tcPr>
            </w:tcPrChange>
          </w:tcPr>
          <w:p w14:paraId="5FE8C25D" w14:textId="77777777" w:rsidR="00121D73" w:rsidRPr="00AA36EF" w:rsidRDefault="00121D73" w:rsidP="00121D73">
            <w:pPr>
              <w:pStyle w:val="TAL"/>
            </w:pPr>
          </w:p>
        </w:tc>
        <w:tc>
          <w:tcPr>
            <w:tcW w:w="1134" w:type="dxa"/>
            <w:tcPrChange w:id="1142" w:author="MCC160" w:date="2021-01-24T12:07:00Z">
              <w:tcPr>
                <w:tcW w:w="1134" w:type="dxa"/>
                <w:vAlign w:val="bottom"/>
              </w:tcPr>
            </w:tcPrChange>
          </w:tcPr>
          <w:p w14:paraId="7F754DE3" w14:textId="77777777" w:rsidR="00121D73" w:rsidRPr="00AA36EF" w:rsidRDefault="00121D73" w:rsidP="00121D73">
            <w:pPr>
              <w:pStyle w:val="TAL"/>
            </w:pPr>
          </w:p>
        </w:tc>
      </w:tr>
    </w:tbl>
    <w:p w14:paraId="13E27099" w14:textId="77777777" w:rsidR="00F86C52" w:rsidRPr="00AA36EF" w:rsidRDefault="00F86C52" w:rsidP="00F86C52"/>
    <w:p w14:paraId="7106595F" w14:textId="77777777" w:rsidR="00F86C52" w:rsidRPr="00AA36EF" w:rsidRDefault="00F86C52" w:rsidP="00F86C52">
      <w:pPr>
        <w:pStyle w:val="TH"/>
      </w:pPr>
      <w:r w:rsidRPr="00AA36EF">
        <w:t>Table 5.3.3.3-24: SIP NOTIFY (step 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43">
          <w:tblGrid>
            <w:gridCol w:w="2835"/>
            <w:gridCol w:w="2126"/>
            <w:gridCol w:w="2126"/>
            <w:gridCol w:w="1418"/>
            <w:gridCol w:w="1134"/>
          </w:tblGrid>
        </w:tblGridChange>
      </w:tblGrid>
      <w:tr w:rsidR="00F86C52" w:rsidRPr="00AA36EF" w14:paraId="535B2E97" w14:textId="77777777" w:rsidTr="009701F1">
        <w:tc>
          <w:tcPr>
            <w:tcW w:w="9639" w:type="dxa"/>
            <w:gridSpan w:val="5"/>
          </w:tcPr>
          <w:p w14:paraId="1B9F8FC5" w14:textId="253C29C6" w:rsidR="00F86C52" w:rsidRPr="00AA36EF" w:rsidRDefault="00F86C52" w:rsidP="005830F3">
            <w:pPr>
              <w:pStyle w:val="TAL"/>
            </w:pPr>
            <w:r w:rsidRPr="00AA36EF">
              <w:t>Derivation Path: TS 36.579-1 [2], Table 5.5.2.8-1</w:t>
            </w:r>
            <w:ins w:id="1144" w:author="MCC160" w:date="2021-01-24T12:30:00Z">
              <w:r w:rsidR="00121D73" w:rsidRPr="00AA36EF">
                <w:t xml:space="preserve"> with condition PRESENCE-EVENT</w:t>
              </w:r>
            </w:ins>
          </w:p>
        </w:tc>
      </w:tr>
      <w:tr w:rsidR="00F86C52" w:rsidRPr="00AA36EF" w14:paraId="654DDA83" w14:textId="77777777" w:rsidTr="009701F1">
        <w:tc>
          <w:tcPr>
            <w:tcW w:w="2835" w:type="dxa"/>
          </w:tcPr>
          <w:p w14:paraId="6C172F45"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507D50CB"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
          <w:p w14:paraId="729156C8"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4CBB2B18"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43711C0C"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6FFABA42" w14:textId="1DF19849" w:rsidTr="009701F1">
        <w:trPr>
          <w:del w:id="1145" w:author="MCC160" w:date="2021-01-18T10:05:00Z"/>
        </w:trPr>
        <w:tc>
          <w:tcPr>
            <w:tcW w:w="2835" w:type="dxa"/>
            <w:tcBorders>
              <w:top w:val="single" w:sz="4" w:space="0" w:color="auto"/>
              <w:left w:val="single" w:sz="4" w:space="0" w:color="auto"/>
              <w:bottom w:val="single" w:sz="4" w:space="0" w:color="auto"/>
              <w:right w:val="single" w:sz="4" w:space="0" w:color="auto"/>
            </w:tcBorders>
          </w:tcPr>
          <w:p w14:paraId="76C4D1D7" w14:textId="37B4BF66" w:rsidR="00F86C52" w:rsidRPr="00AA36EF" w:rsidDel="009701F1" w:rsidRDefault="00F86C52" w:rsidP="005830F3">
            <w:pPr>
              <w:pStyle w:val="TAL"/>
              <w:rPr>
                <w:del w:id="1146" w:author="MCC160" w:date="2021-01-18T10:05:00Z"/>
                <w:b/>
              </w:rPr>
            </w:pPr>
            <w:del w:id="1147" w:author="MCC160" w:date="2021-01-18T10:05: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77B327C7" w14:textId="2C1F77CF" w:rsidR="00F86C52" w:rsidRPr="00AA36EF" w:rsidDel="009701F1" w:rsidRDefault="00F86C52" w:rsidP="005830F3">
            <w:pPr>
              <w:pStyle w:val="TAL"/>
              <w:rPr>
                <w:del w:id="1148" w:author="MCC160" w:date="2021-01-18T10:05:00Z"/>
              </w:rPr>
            </w:pPr>
          </w:p>
        </w:tc>
        <w:tc>
          <w:tcPr>
            <w:tcW w:w="2126" w:type="dxa"/>
            <w:tcBorders>
              <w:top w:val="single" w:sz="4" w:space="0" w:color="auto"/>
              <w:left w:val="single" w:sz="4" w:space="0" w:color="auto"/>
              <w:bottom w:val="single" w:sz="4" w:space="0" w:color="auto"/>
              <w:right w:val="single" w:sz="4" w:space="0" w:color="auto"/>
            </w:tcBorders>
          </w:tcPr>
          <w:p w14:paraId="2F09F51B" w14:textId="4E440C2D" w:rsidR="00F86C52" w:rsidRPr="00AA36EF" w:rsidDel="009701F1" w:rsidRDefault="00F86C52" w:rsidP="005830F3">
            <w:pPr>
              <w:pStyle w:val="TAL"/>
              <w:rPr>
                <w:del w:id="1149" w:author="MCC160" w:date="2021-01-18T10:05:00Z"/>
              </w:rPr>
            </w:pPr>
          </w:p>
        </w:tc>
        <w:tc>
          <w:tcPr>
            <w:tcW w:w="1418" w:type="dxa"/>
            <w:tcBorders>
              <w:top w:val="single" w:sz="4" w:space="0" w:color="auto"/>
              <w:left w:val="single" w:sz="4" w:space="0" w:color="auto"/>
              <w:bottom w:val="single" w:sz="4" w:space="0" w:color="auto"/>
              <w:right w:val="single" w:sz="4" w:space="0" w:color="auto"/>
            </w:tcBorders>
          </w:tcPr>
          <w:p w14:paraId="2C0CD15F" w14:textId="2393FB3B" w:rsidR="00F86C52" w:rsidRPr="00AA36EF" w:rsidDel="009701F1" w:rsidRDefault="00F86C52" w:rsidP="005830F3">
            <w:pPr>
              <w:pStyle w:val="TAL"/>
              <w:rPr>
                <w:del w:id="1150" w:author="MCC160" w:date="2021-01-18T10:05:00Z"/>
              </w:rPr>
            </w:pPr>
          </w:p>
        </w:tc>
        <w:tc>
          <w:tcPr>
            <w:tcW w:w="1134" w:type="dxa"/>
            <w:tcBorders>
              <w:top w:val="single" w:sz="4" w:space="0" w:color="auto"/>
              <w:left w:val="single" w:sz="4" w:space="0" w:color="auto"/>
              <w:bottom w:val="single" w:sz="4" w:space="0" w:color="auto"/>
              <w:right w:val="single" w:sz="4" w:space="0" w:color="auto"/>
            </w:tcBorders>
          </w:tcPr>
          <w:p w14:paraId="02C8E4B6" w14:textId="7F19DAF3" w:rsidR="00F86C52" w:rsidRPr="00AA36EF" w:rsidDel="009701F1" w:rsidRDefault="00F86C52" w:rsidP="005830F3">
            <w:pPr>
              <w:pStyle w:val="TAL"/>
              <w:rPr>
                <w:del w:id="1151" w:author="MCC160" w:date="2021-01-18T10:05:00Z"/>
              </w:rPr>
            </w:pPr>
          </w:p>
        </w:tc>
      </w:tr>
      <w:tr w:rsidR="00F86C52" w:rsidRPr="00AA36EF" w:rsidDel="009701F1" w14:paraId="6028000A" w14:textId="5E32E4F4" w:rsidTr="009701F1">
        <w:trPr>
          <w:del w:id="1152" w:author="MCC160" w:date="2021-01-18T10:05:00Z"/>
        </w:trPr>
        <w:tc>
          <w:tcPr>
            <w:tcW w:w="2835" w:type="dxa"/>
            <w:tcBorders>
              <w:top w:val="single" w:sz="4" w:space="0" w:color="auto"/>
              <w:left w:val="single" w:sz="4" w:space="0" w:color="auto"/>
              <w:bottom w:val="single" w:sz="4" w:space="0" w:color="auto"/>
              <w:right w:val="single" w:sz="4" w:space="0" w:color="auto"/>
            </w:tcBorders>
          </w:tcPr>
          <w:p w14:paraId="00C87343" w14:textId="406FEE71" w:rsidR="00F86C52" w:rsidRPr="00AA36EF" w:rsidDel="009701F1" w:rsidRDefault="00F86C52" w:rsidP="005830F3">
            <w:pPr>
              <w:pStyle w:val="TAL"/>
              <w:rPr>
                <w:del w:id="1153" w:author="MCC160" w:date="2021-01-18T10:05:00Z"/>
                <w:b/>
              </w:rPr>
            </w:pPr>
            <w:del w:id="1154" w:author="MCC160" w:date="2021-01-18T10:05: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24FA9082" w14:textId="211B408A" w:rsidR="00F86C52" w:rsidRPr="00AA36EF" w:rsidDel="009701F1" w:rsidRDefault="00F86C52" w:rsidP="005830F3">
            <w:pPr>
              <w:pStyle w:val="TAL"/>
              <w:rPr>
                <w:del w:id="1155" w:author="MCC160" w:date="2021-01-18T10:05:00Z"/>
              </w:rPr>
            </w:pPr>
          </w:p>
        </w:tc>
        <w:tc>
          <w:tcPr>
            <w:tcW w:w="2126" w:type="dxa"/>
            <w:tcBorders>
              <w:top w:val="single" w:sz="4" w:space="0" w:color="auto"/>
              <w:left w:val="single" w:sz="4" w:space="0" w:color="auto"/>
              <w:bottom w:val="single" w:sz="4" w:space="0" w:color="auto"/>
              <w:right w:val="single" w:sz="4" w:space="0" w:color="auto"/>
            </w:tcBorders>
          </w:tcPr>
          <w:p w14:paraId="3B86836D" w14:textId="2D87BFA8" w:rsidR="00F86C52" w:rsidRPr="00AA36EF" w:rsidDel="009701F1" w:rsidRDefault="00F86C52" w:rsidP="005830F3">
            <w:pPr>
              <w:pStyle w:val="TAL"/>
              <w:rPr>
                <w:del w:id="1156" w:author="MCC160" w:date="2021-01-18T10:05:00Z"/>
              </w:rPr>
            </w:pPr>
          </w:p>
        </w:tc>
        <w:tc>
          <w:tcPr>
            <w:tcW w:w="1418" w:type="dxa"/>
            <w:tcBorders>
              <w:top w:val="single" w:sz="4" w:space="0" w:color="auto"/>
              <w:left w:val="single" w:sz="4" w:space="0" w:color="auto"/>
              <w:bottom w:val="single" w:sz="4" w:space="0" w:color="auto"/>
              <w:right w:val="single" w:sz="4" w:space="0" w:color="auto"/>
            </w:tcBorders>
          </w:tcPr>
          <w:p w14:paraId="326CB46B" w14:textId="4BD05B7C" w:rsidR="00F86C52" w:rsidRPr="00AA36EF" w:rsidDel="009701F1" w:rsidRDefault="00F86C52" w:rsidP="005830F3">
            <w:pPr>
              <w:pStyle w:val="TAL"/>
              <w:rPr>
                <w:del w:id="1157" w:author="MCC160" w:date="2021-01-18T10:05:00Z"/>
              </w:rPr>
            </w:pPr>
          </w:p>
        </w:tc>
        <w:tc>
          <w:tcPr>
            <w:tcW w:w="1134" w:type="dxa"/>
            <w:tcBorders>
              <w:top w:val="single" w:sz="4" w:space="0" w:color="auto"/>
              <w:left w:val="single" w:sz="4" w:space="0" w:color="auto"/>
              <w:bottom w:val="single" w:sz="4" w:space="0" w:color="auto"/>
              <w:right w:val="single" w:sz="4" w:space="0" w:color="auto"/>
            </w:tcBorders>
          </w:tcPr>
          <w:p w14:paraId="0F523781" w14:textId="13527A84" w:rsidR="00F86C52" w:rsidRPr="00AA36EF" w:rsidDel="009701F1" w:rsidRDefault="00F86C52" w:rsidP="005830F3">
            <w:pPr>
              <w:pStyle w:val="TAL"/>
              <w:rPr>
                <w:del w:id="1158" w:author="MCC160" w:date="2021-01-18T10:05:00Z"/>
              </w:rPr>
            </w:pPr>
          </w:p>
        </w:tc>
      </w:tr>
      <w:tr w:rsidR="00F86C52" w:rsidRPr="00AA36EF" w14:paraId="7E605525" w14:textId="77777777" w:rsidTr="009701F1">
        <w:tc>
          <w:tcPr>
            <w:tcW w:w="2835" w:type="dxa"/>
            <w:tcBorders>
              <w:top w:val="single" w:sz="4" w:space="0" w:color="auto"/>
              <w:left w:val="single" w:sz="4" w:space="0" w:color="auto"/>
              <w:bottom w:val="single" w:sz="4" w:space="0" w:color="auto"/>
              <w:right w:val="single" w:sz="4" w:space="0" w:color="auto"/>
            </w:tcBorders>
          </w:tcPr>
          <w:p w14:paraId="799677F7" w14:textId="77777777" w:rsidR="00F86C52" w:rsidRPr="00AA36EF" w:rsidRDefault="00F86C52" w:rsidP="005830F3">
            <w:pPr>
              <w:pStyle w:val="TAL"/>
              <w:rPr>
                <w:b/>
              </w:rPr>
            </w:pPr>
            <w:del w:id="1159" w:author="MCC160" w:date="2021-01-18T10:03: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1C8533FF"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3D287B74"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5514E55C"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1DAFDA8F" w14:textId="77777777" w:rsidR="00F86C52" w:rsidRPr="00AA36EF" w:rsidRDefault="00F86C52" w:rsidP="005830F3">
            <w:pPr>
              <w:pStyle w:val="TAL"/>
            </w:pPr>
          </w:p>
        </w:tc>
      </w:tr>
      <w:tr w:rsidR="00121D73" w:rsidRPr="00AA36EF" w14:paraId="6BD5BE4D" w14:textId="77777777" w:rsidTr="009701F1">
        <w:trPr>
          <w:ins w:id="1160" w:author="MCC160" w:date="2021-01-18T10:28:00Z"/>
        </w:trPr>
        <w:tc>
          <w:tcPr>
            <w:tcW w:w="2835" w:type="dxa"/>
            <w:tcBorders>
              <w:top w:val="single" w:sz="4" w:space="0" w:color="auto"/>
              <w:left w:val="single" w:sz="4" w:space="0" w:color="auto"/>
              <w:bottom w:val="single" w:sz="4" w:space="0" w:color="auto"/>
              <w:right w:val="single" w:sz="4" w:space="0" w:color="auto"/>
            </w:tcBorders>
          </w:tcPr>
          <w:p w14:paraId="064B17DE" w14:textId="01F28132" w:rsidR="00121D73" w:rsidRPr="00AA36EF" w:rsidDel="009701F1" w:rsidRDefault="00121D73" w:rsidP="00121D73">
            <w:pPr>
              <w:pStyle w:val="TAL"/>
              <w:rPr>
                <w:ins w:id="1161" w:author="MCC160" w:date="2021-01-18T10:28:00Z"/>
                <w:b/>
              </w:rPr>
            </w:pPr>
            <w:ins w:id="1162" w:author="MCC160" w:date="2021-01-18T10:28: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9DF4D22" w14:textId="77777777" w:rsidR="00121D73" w:rsidRPr="00AA36EF" w:rsidRDefault="00121D73" w:rsidP="00121D73">
            <w:pPr>
              <w:pStyle w:val="TAL"/>
              <w:rPr>
                <w:ins w:id="1163" w:author="MCC160" w:date="2021-01-18T10:28:00Z"/>
              </w:rPr>
            </w:pPr>
          </w:p>
        </w:tc>
        <w:tc>
          <w:tcPr>
            <w:tcW w:w="2126" w:type="dxa"/>
            <w:tcBorders>
              <w:top w:val="single" w:sz="4" w:space="0" w:color="auto"/>
              <w:left w:val="single" w:sz="4" w:space="0" w:color="auto"/>
              <w:bottom w:val="single" w:sz="4" w:space="0" w:color="auto"/>
              <w:right w:val="single" w:sz="4" w:space="0" w:color="auto"/>
            </w:tcBorders>
          </w:tcPr>
          <w:p w14:paraId="569ECEA4" w14:textId="314E28DE" w:rsidR="00121D73" w:rsidRPr="00AA36EF" w:rsidRDefault="00121D73" w:rsidP="00121D73">
            <w:pPr>
              <w:pStyle w:val="TAL"/>
              <w:rPr>
                <w:ins w:id="1164" w:author="MCC160" w:date="2021-01-18T10:28:00Z"/>
              </w:rPr>
            </w:pPr>
            <w:ins w:id="1165"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256A59BF" w14:textId="77777777" w:rsidR="00121D73" w:rsidRPr="00AA36EF" w:rsidRDefault="00121D73" w:rsidP="00121D73">
            <w:pPr>
              <w:pStyle w:val="TAL"/>
              <w:rPr>
                <w:ins w:id="1166" w:author="MCC160" w:date="2021-01-18T10:28:00Z"/>
              </w:rPr>
            </w:pPr>
          </w:p>
        </w:tc>
        <w:tc>
          <w:tcPr>
            <w:tcW w:w="1134" w:type="dxa"/>
            <w:tcBorders>
              <w:top w:val="single" w:sz="4" w:space="0" w:color="auto"/>
              <w:left w:val="single" w:sz="4" w:space="0" w:color="auto"/>
              <w:bottom w:val="single" w:sz="4" w:space="0" w:color="auto"/>
              <w:right w:val="single" w:sz="4" w:space="0" w:color="auto"/>
            </w:tcBorders>
          </w:tcPr>
          <w:p w14:paraId="7C01CB00" w14:textId="77777777" w:rsidR="00121D73" w:rsidRPr="00AA36EF" w:rsidRDefault="00121D73" w:rsidP="00121D73">
            <w:pPr>
              <w:pStyle w:val="TAL"/>
              <w:rPr>
                <w:ins w:id="1167" w:author="MCC160" w:date="2021-01-18T10:28:00Z"/>
              </w:rPr>
            </w:pPr>
          </w:p>
        </w:tc>
      </w:tr>
      <w:tr w:rsidR="00121D73" w:rsidRPr="00AA36EF" w:rsidDel="00121D73" w14:paraId="1022D8F7" w14:textId="17B72F35" w:rsidTr="009701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8" w:author="MCC160" w:date="2021-01-18T10: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169" w:author="MCC160" w:date="2021-01-24T12:33:00Z"/>
        </w:trPr>
        <w:tc>
          <w:tcPr>
            <w:tcW w:w="2835" w:type="dxa"/>
            <w:tcBorders>
              <w:top w:val="single" w:sz="4" w:space="0" w:color="auto"/>
              <w:left w:val="single" w:sz="4" w:space="0" w:color="auto"/>
              <w:bottom w:val="single" w:sz="4" w:space="0" w:color="auto"/>
              <w:right w:val="single" w:sz="4" w:space="0" w:color="auto"/>
            </w:tcBorders>
            <w:tcPrChange w:id="1170" w:author="MCC160" w:date="2021-01-18T10:04:00Z">
              <w:tcPr>
                <w:tcW w:w="2835" w:type="dxa"/>
                <w:tcBorders>
                  <w:top w:val="single" w:sz="4" w:space="0" w:color="auto"/>
                  <w:left w:val="single" w:sz="4" w:space="0" w:color="auto"/>
                  <w:bottom w:val="single" w:sz="4" w:space="0" w:color="auto"/>
                  <w:right w:val="single" w:sz="4" w:space="0" w:color="auto"/>
                </w:tcBorders>
                <w:vAlign w:val="center"/>
              </w:tcPr>
            </w:tcPrChange>
          </w:tcPr>
          <w:p w14:paraId="50AF6B4B" w14:textId="51A43860" w:rsidR="00121D73" w:rsidRPr="00AA36EF" w:rsidDel="00121D73" w:rsidRDefault="00121D73" w:rsidP="00121D73">
            <w:pPr>
              <w:pStyle w:val="TAL"/>
              <w:rPr>
                <w:del w:id="1171" w:author="MCC160" w:date="2021-01-24T12:33:00Z"/>
                <w:b/>
                <w:bCs/>
              </w:rPr>
            </w:pPr>
            <w:del w:id="1172" w:author="MCC160" w:date="2021-01-18T10:04:00Z">
              <w:r w:rsidRPr="00AA36EF" w:rsidDel="00B7236D">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173" w:author="MCC160" w:date="2021-01-18T10:04:00Z">
              <w:tcPr>
                <w:tcW w:w="2126" w:type="dxa"/>
                <w:tcBorders>
                  <w:top w:val="single" w:sz="4" w:space="0" w:color="auto"/>
                  <w:left w:val="single" w:sz="4" w:space="0" w:color="auto"/>
                  <w:bottom w:val="single" w:sz="4" w:space="0" w:color="auto"/>
                  <w:right w:val="single" w:sz="4" w:space="0" w:color="auto"/>
                </w:tcBorders>
                <w:vAlign w:val="center"/>
              </w:tcPr>
            </w:tcPrChange>
          </w:tcPr>
          <w:p w14:paraId="74B40A03" w14:textId="1DC72775" w:rsidR="00121D73" w:rsidRPr="00AA36EF" w:rsidDel="00121D73" w:rsidRDefault="00121D73" w:rsidP="00121D73">
            <w:pPr>
              <w:pStyle w:val="TAL"/>
              <w:rPr>
                <w:del w:id="1174" w:author="MCC160" w:date="2021-01-24T12:33:00Z"/>
                <w:iCs/>
              </w:rPr>
            </w:pPr>
            <w:del w:id="1175" w:author="MCC160" w:date="2021-01-24T12:33: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176" w:author="MCC160" w:date="2021-01-18T10:04:00Z">
              <w:tcPr>
                <w:tcW w:w="2126" w:type="dxa"/>
                <w:tcBorders>
                  <w:top w:val="single" w:sz="4" w:space="0" w:color="auto"/>
                  <w:left w:val="single" w:sz="4" w:space="0" w:color="auto"/>
                  <w:bottom w:val="single" w:sz="4" w:space="0" w:color="auto"/>
                  <w:right w:val="single" w:sz="4" w:space="0" w:color="auto"/>
                </w:tcBorders>
              </w:tcPr>
            </w:tcPrChange>
          </w:tcPr>
          <w:p w14:paraId="39F11944" w14:textId="7C417609" w:rsidR="00121D73" w:rsidRPr="00AA36EF" w:rsidDel="00121D73" w:rsidRDefault="00121D73" w:rsidP="00121D73">
            <w:pPr>
              <w:pStyle w:val="TAL"/>
              <w:rPr>
                <w:del w:id="1177"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1178" w:author="MCC160" w:date="2021-01-18T10:04:00Z">
              <w:tcPr>
                <w:tcW w:w="1418" w:type="dxa"/>
                <w:tcBorders>
                  <w:top w:val="single" w:sz="4" w:space="0" w:color="auto"/>
                  <w:left w:val="single" w:sz="4" w:space="0" w:color="auto"/>
                  <w:bottom w:val="single" w:sz="4" w:space="0" w:color="auto"/>
                  <w:right w:val="single" w:sz="4" w:space="0" w:color="auto"/>
                </w:tcBorders>
              </w:tcPr>
            </w:tcPrChange>
          </w:tcPr>
          <w:p w14:paraId="71630910" w14:textId="765A42DC" w:rsidR="00121D73" w:rsidRPr="00AA36EF" w:rsidDel="00121D73" w:rsidRDefault="00121D73" w:rsidP="00121D73">
            <w:pPr>
              <w:pStyle w:val="TAL"/>
              <w:rPr>
                <w:del w:id="1179"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1180" w:author="MCC160" w:date="2021-01-18T10:04:00Z">
              <w:tcPr>
                <w:tcW w:w="1134" w:type="dxa"/>
                <w:tcBorders>
                  <w:top w:val="single" w:sz="4" w:space="0" w:color="auto"/>
                  <w:left w:val="single" w:sz="4" w:space="0" w:color="auto"/>
                  <w:bottom w:val="single" w:sz="4" w:space="0" w:color="auto"/>
                  <w:right w:val="single" w:sz="4" w:space="0" w:color="auto"/>
                </w:tcBorders>
              </w:tcPr>
            </w:tcPrChange>
          </w:tcPr>
          <w:p w14:paraId="7F5F8FF6" w14:textId="7FC3DB0B" w:rsidR="00121D73" w:rsidRPr="00AA36EF" w:rsidDel="00121D73" w:rsidRDefault="00121D73" w:rsidP="00121D73">
            <w:pPr>
              <w:pStyle w:val="TAL"/>
              <w:rPr>
                <w:del w:id="1181" w:author="MCC160" w:date="2021-01-24T12:33:00Z"/>
              </w:rPr>
            </w:pPr>
          </w:p>
        </w:tc>
      </w:tr>
      <w:tr w:rsidR="00121D73" w:rsidRPr="00AA36EF" w14:paraId="4C4DA478" w14:textId="77777777" w:rsidTr="009701F1">
        <w:tc>
          <w:tcPr>
            <w:tcW w:w="2835" w:type="dxa"/>
            <w:tcBorders>
              <w:top w:val="single" w:sz="4" w:space="0" w:color="auto"/>
              <w:left w:val="single" w:sz="4" w:space="0" w:color="auto"/>
              <w:bottom w:val="single" w:sz="4" w:space="0" w:color="auto"/>
              <w:right w:val="single" w:sz="4" w:space="0" w:color="auto"/>
            </w:tcBorders>
            <w:vAlign w:val="center"/>
          </w:tcPr>
          <w:p w14:paraId="23EA344E" w14:textId="1172A628" w:rsidR="00121D73" w:rsidRPr="00AA36EF" w:rsidRDefault="00121D73" w:rsidP="00121D73">
            <w:pPr>
              <w:pStyle w:val="TAL"/>
              <w:rPr>
                <w:b/>
                <w:bCs/>
              </w:rPr>
            </w:pPr>
            <w:ins w:id="1182" w:author="MCC160" w:date="2021-01-18T10:05:00Z">
              <w:r w:rsidRPr="00AA36EF">
                <w:t xml:space="preserve">  </w:t>
              </w:r>
            </w:ins>
            <w:ins w:id="1183" w:author="MCC160" w:date="2021-01-18T10:06:00Z">
              <w:r w:rsidRPr="00AA36EF">
                <w:t xml:space="preserve"> </w:t>
              </w:r>
            </w:ins>
            <w:ins w:id="1184" w:author="MCC160" w:date="2021-01-18T10:05:00Z">
              <w:r w:rsidRPr="00AA36EF">
                <w:t xml:space="preserve"> MIME-part-body</w:t>
              </w:r>
            </w:ins>
            <w:del w:id="1185" w:author="MCC160" w:date="2021-01-18T10:05:00Z">
              <w:r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
          <w:p w14:paraId="6AE54D21" w14:textId="7688E2F4" w:rsidR="00121D73" w:rsidRPr="00AA36EF" w:rsidRDefault="00121D73" w:rsidP="00121D73">
            <w:pPr>
              <w:pStyle w:val="TAL"/>
              <w:rPr>
                <w:iCs/>
              </w:rPr>
            </w:pPr>
            <w:ins w:id="1186" w:author="MCC160" w:date="2021-01-18T10:05:00Z">
              <w:r w:rsidRPr="00AA36EF">
                <w:t xml:space="preserve">PIDF </w:t>
              </w:r>
            </w:ins>
            <w:del w:id="1187" w:author="MCC160" w:date="2021-01-18T10:05:00Z">
              <w:r w:rsidRPr="00AA36EF" w:rsidDel="009701F1">
                <w:delText>A</w:delText>
              </w:r>
            </w:del>
            <w:ins w:id="1188" w:author="MCC160" w:date="2021-01-18T10:05:00Z">
              <w:r w:rsidRPr="00AA36EF">
                <w:t>a</w:t>
              </w:r>
            </w:ins>
            <w:r w:rsidRPr="00AA36EF">
              <w:t>s described in Table 5.3.3.3-25</w:t>
            </w:r>
          </w:p>
        </w:tc>
        <w:tc>
          <w:tcPr>
            <w:tcW w:w="2126" w:type="dxa"/>
            <w:tcBorders>
              <w:top w:val="single" w:sz="4" w:space="0" w:color="auto"/>
              <w:left w:val="single" w:sz="4" w:space="0" w:color="auto"/>
              <w:bottom w:val="single" w:sz="4" w:space="0" w:color="auto"/>
              <w:right w:val="single" w:sz="4" w:space="0" w:color="auto"/>
            </w:tcBorders>
          </w:tcPr>
          <w:p w14:paraId="79CCDF0D"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
          <w:p w14:paraId="4395DD80"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
          <w:p w14:paraId="675F4101" w14:textId="77777777" w:rsidR="00121D73" w:rsidRPr="00AA36EF" w:rsidRDefault="00121D73" w:rsidP="00121D73">
            <w:pPr>
              <w:pStyle w:val="TAL"/>
            </w:pPr>
          </w:p>
        </w:tc>
      </w:tr>
    </w:tbl>
    <w:p w14:paraId="59AB7904" w14:textId="77777777" w:rsidR="00F86C52" w:rsidRPr="00AA36EF" w:rsidRDefault="00F86C52" w:rsidP="00F86C52">
      <w:pPr>
        <w:rPr>
          <w:lang w:eastAsia="ja-JP"/>
        </w:rPr>
      </w:pPr>
    </w:p>
    <w:p w14:paraId="224E7E19" w14:textId="77777777" w:rsidR="00F86C52" w:rsidRPr="00AA36EF" w:rsidRDefault="00F86C52" w:rsidP="00F86C52">
      <w:pPr>
        <w:pStyle w:val="TH"/>
      </w:pPr>
      <w:r w:rsidRPr="00AA36EF">
        <w:lastRenderedPageBreak/>
        <w:t xml:space="preserve">Table 5.3.3.3-25: </w:t>
      </w:r>
      <w:r w:rsidRPr="00AA36EF">
        <w:rPr>
          <w:lang w:eastAsia="ko-KR"/>
        </w:rPr>
        <w:t>PIDF in SIP NOTIFY</w:t>
      </w:r>
      <w:r w:rsidRPr="00AA36EF">
        <w:t xml:space="preserve"> (Table 5.3.3.3-24)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89" w:author="MCC160" w:date="2021-01-11T11: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190">
          <w:tblGrid>
            <w:gridCol w:w="2835"/>
            <w:gridCol w:w="2126"/>
            <w:gridCol w:w="2126"/>
            <w:gridCol w:w="1418"/>
            <w:gridCol w:w="1134"/>
          </w:tblGrid>
        </w:tblGridChange>
      </w:tblGrid>
      <w:tr w:rsidR="00F86C52" w:rsidRPr="00AA36EF" w14:paraId="49632CF1" w14:textId="77777777" w:rsidTr="005830F3">
        <w:tc>
          <w:tcPr>
            <w:tcW w:w="9639" w:type="dxa"/>
            <w:gridSpan w:val="5"/>
            <w:tcPrChange w:id="1191" w:author="MCC160" w:date="2021-01-11T11:04:00Z">
              <w:tcPr>
                <w:tcW w:w="9639" w:type="dxa"/>
                <w:gridSpan w:val="5"/>
              </w:tcPr>
            </w:tcPrChange>
          </w:tcPr>
          <w:p w14:paraId="38485149" w14:textId="1F45071A" w:rsidR="00F86C52" w:rsidRPr="00AA36EF" w:rsidRDefault="00F86C52" w:rsidP="005830F3">
            <w:pPr>
              <w:pStyle w:val="TAL"/>
            </w:pPr>
            <w:r w:rsidRPr="00AA36EF">
              <w:t>Derivation Path: TS 36.579-1 [2], Table 5.5.3.5</w:t>
            </w:r>
            <w:ins w:id="1192" w:author="MCC160" w:date="2021-01-11T11:04:00Z">
              <w:r w:rsidR="005830F3" w:rsidRPr="00AA36EF">
                <w:t>.2</w:t>
              </w:r>
            </w:ins>
            <w:r w:rsidRPr="00AA36EF">
              <w:t>-1</w:t>
            </w:r>
          </w:p>
        </w:tc>
      </w:tr>
      <w:tr w:rsidR="00F86C52" w:rsidRPr="00AA36EF" w14:paraId="26E7C4EE" w14:textId="77777777" w:rsidTr="005830F3">
        <w:tc>
          <w:tcPr>
            <w:tcW w:w="2835" w:type="dxa"/>
            <w:tcPrChange w:id="1193" w:author="MCC160" w:date="2021-01-11T11:04:00Z">
              <w:tcPr>
                <w:tcW w:w="2835" w:type="dxa"/>
              </w:tcPr>
            </w:tcPrChange>
          </w:tcPr>
          <w:p w14:paraId="7CC00811"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194" w:author="MCC160" w:date="2021-01-11T11:04:00Z">
              <w:tcPr>
                <w:tcW w:w="2126" w:type="dxa"/>
              </w:tcPr>
            </w:tcPrChange>
          </w:tcPr>
          <w:p w14:paraId="6E02714E"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1195" w:author="MCC160" w:date="2021-01-11T11:04:00Z">
              <w:tcPr>
                <w:tcW w:w="2126" w:type="dxa"/>
              </w:tcPr>
            </w:tcPrChange>
          </w:tcPr>
          <w:p w14:paraId="6EC1A45C"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196" w:author="MCC160" w:date="2021-01-11T11:04:00Z">
              <w:tcPr>
                <w:tcW w:w="1418" w:type="dxa"/>
              </w:tcPr>
            </w:tcPrChange>
          </w:tcPr>
          <w:p w14:paraId="15CB5456"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197" w:author="MCC160" w:date="2021-01-11T11:04:00Z">
              <w:tcPr>
                <w:tcW w:w="1134" w:type="dxa"/>
              </w:tcPr>
            </w:tcPrChange>
          </w:tcPr>
          <w:p w14:paraId="346F24E9"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24A0040B" w14:textId="77777777" w:rsidTr="005830F3">
        <w:tc>
          <w:tcPr>
            <w:tcW w:w="2835" w:type="dxa"/>
            <w:vAlign w:val="center"/>
            <w:tcPrChange w:id="1198" w:author="MCC160" w:date="2021-01-11T11:04:00Z">
              <w:tcPr>
                <w:tcW w:w="2835" w:type="dxa"/>
                <w:vAlign w:val="center"/>
              </w:tcPr>
            </w:tcPrChange>
          </w:tcPr>
          <w:p w14:paraId="247AA07A" w14:textId="77777777" w:rsidR="00F86C52" w:rsidRPr="00AA36EF" w:rsidRDefault="00F86C52" w:rsidP="005830F3">
            <w:pPr>
              <w:pStyle w:val="TAL"/>
            </w:pPr>
            <w:r w:rsidRPr="00AA36EF">
              <w:t>presence</w:t>
            </w:r>
            <w:del w:id="1199" w:author="MCC160" w:date="2021-01-11T11:04:00Z">
              <w:r w:rsidRPr="00AA36EF" w:rsidDel="005830F3">
                <w:delText xml:space="preserve"> entity</w:delText>
              </w:r>
            </w:del>
          </w:p>
        </w:tc>
        <w:tc>
          <w:tcPr>
            <w:tcW w:w="2126" w:type="dxa"/>
            <w:tcPrChange w:id="1200" w:author="MCC160" w:date="2021-01-11T11:04:00Z">
              <w:tcPr>
                <w:tcW w:w="2126" w:type="dxa"/>
              </w:tcPr>
            </w:tcPrChange>
          </w:tcPr>
          <w:p w14:paraId="0F6B1CC6" w14:textId="77777777" w:rsidR="00F86C52" w:rsidRPr="00AA36EF" w:rsidRDefault="00F86C52" w:rsidP="005830F3">
            <w:pPr>
              <w:pStyle w:val="TAL"/>
            </w:pPr>
          </w:p>
        </w:tc>
        <w:tc>
          <w:tcPr>
            <w:tcW w:w="2126" w:type="dxa"/>
            <w:tcBorders>
              <w:bottom w:val="single" w:sz="4" w:space="0" w:color="auto"/>
            </w:tcBorders>
            <w:tcPrChange w:id="1201" w:author="MCC160" w:date="2021-01-11T11:04:00Z">
              <w:tcPr>
                <w:tcW w:w="2126" w:type="dxa"/>
                <w:tcBorders>
                  <w:bottom w:val="single" w:sz="4" w:space="0" w:color="auto"/>
                </w:tcBorders>
              </w:tcPr>
            </w:tcPrChange>
          </w:tcPr>
          <w:p w14:paraId="1B3B911A" w14:textId="77777777" w:rsidR="00F86C52" w:rsidRPr="00AA36EF" w:rsidRDefault="00F86C52" w:rsidP="005830F3">
            <w:pPr>
              <w:pStyle w:val="TAL"/>
            </w:pPr>
          </w:p>
        </w:tc>
        <w:tc>
          <w:tcPr>
            <w:tcW w:w="1418" w:type="dxa"/>
            <w:tcPrChange w:id="1202" w:author="MCC160" w:date="2021-01-11T11:04:00Z">
              <w:tcPr>
                <w:tcW w:w="1418" w:type="dxa"/>
              </w:tcPr>
            </w:tcPrChange>
          </w:tcPr>
          <w:p w14:paraId="573A5CA0" w14:textId="77777777" w:rsidR="00F86C52" w:rsidRPr="00AA36EF" w:rsidRDefault="00F86C52" w:rsidP="005830F3">
            <w:pPr>
              <w:pStyle w:val="TAL"/>
            </w:pPr>
          </w:p>
        </w:tc>
        <w:tc>
          <w:tcPr>
            <w:tcW w:w="1134" w:type="dxa"/>
            <w:vAlign w:val="bottom"/>
            <w:tcPrChange w:id="1203" w:author="MCC160" w:date="2021-01-11T11:04:00Z">
              <w:tcPr>
                <w:tcW w:w="1134" w:type="dxa"/>
                <w:vAlign w:val="bottom"/>
              </w:tcPr>
            </w:tcPrChange>
          </w:tcPr>
          <w:p w14:paraId="75003938" w14:textId="77777777" w:rsidR="00F86C52" w:rsidRPr="00AA36EF" w:rsidRDefault="00F86C52" w:rsidP="005830F3">
            <w:pPr>
              <w:pStyle w:val="TAL"/>
            </w:pPr>
          </w:p>
        </w:tc>
      </w:tr>
      <w:tr w:rsidR="00F86C52" w:rsidRPr="00AA36EF" w14:paraId="1BF6447B" w14:textId="77777777" w:rsidTr="005830F3">
        <w:tc>
          <w:tcPr>
            <w:tcW w:w="2835" w:type="dxa"/>
            <w:vAlign w:val="center"/>
            <w:tcPrChange w:id="1204" w:author="MCC160" w:date="2021-01-11T11:04:00Z">
              <w:tcPr>
                <w:tcW w:w="2835" w:type="dxa"/>
                <w:vAlign w:val="center"/>
              </w:tcPr>
            </w:tcPrChange>
          </w:tcPr>
          <w:p w14:paraId="29C7E6A6" w14:textId="77777777" w:rsidR="00F86C52" w:rsidRPr="00AA36EF" w:rsidRDefault="00F86C52" w:rsidP="005830F3">
            <w:pPr>
              <w:pStyle w:val="TAL"/>
            </w:pPr>
            <w:r w:rsidRPr="00AA36EF">
              <w:t xml:space="preserve">  tuple</w:t>
            </w:r>
            <w:del w:id="1205" w:author="MCC160" w:date="2021-01-11T11:04:00Z">
              <w:r w:rsidRPr="00AA36EF" w:rsidDel="005830F3">
                <w:delText xml:space="preserve"> id</w:delText>
              </w:r>
            </w:del>
          </w:p>
        </w:tc>
        <w:tc>
          <w:tcPr>
            <w:tcW w:w="2126" w:type="dxa"/>
            <w:tcPrChange w:id="1206" w:author="MCC160" w:date="2021-01-11T11:04:00Z">
              <w:tcPr>
                <w:tcW w:w="2126" w:type="dxa"/>
              </w:tcPr>
            </w:tcPrChange>
          </w:tcPr>
          <w:p w14:paraId="74E8412C" w14:textId="77777777" w:rsidR="00F86C52" w:rsidRPr="00AA36EF" w:rsidRDefault="00F86C52" w:rsidP="005830F3">
            <w:pPr>
              <w:pStyle w:val="TAL"/>
            </w:pPr>
          </w:p>
        </w:tc>
        <w:tc>
          <w:tcPr>
            <w:tcW w:w="2126" w:type="dxa"/>
            <w:tcBorders>
              <w:bottom w:val="single" w:sz="4" w:space="0" w:color="auto"/>
            </w:tcBorders>
            <w:tcPrChange w:id="1207" w:author="MCC160" w:date="2021-01-11T11:04:00Z">
              <w:tcPr>
                <w:tcW w:w="2126" w:type="dxa"/>
                <w:tcBorders>
                  <w:bottom w:val="single" w:sz="4" w:space="0" w:color="auto"/>
                </w:tcBorders>
              </w:tcPr>
            </w:tcPrChange>
          </w:tcPr>
          <w:p w14:paraId="0D193125" w14:textId="77777777" w:rsidR="00F86C52" w:rsidRPr="00AA36EF" w:rsidRDefault="00F86C52" w:rsidP="005830F3">
            <w:pPr>
              <w:pStyle w:val="TAL"/>
            </w:pPr>
          </w:p>
        </w:tc>
        <w:tc>
          <w:tcPr>
            <w:tcW w:w="1418" w:type="dxa"/>
            <w:tcPrChange w:id="1208" w:author="MCC160" w:date="2021-01-11T11:04:00Z">
              <w:tcPr>
                <w:tcW w:w="1418" w:type="dxa"/>
              </w:tcPr>
            </w:tcPrChange>
          </w:tcPr>
          <w:p w14:paraId="1A7F0B2C" w14:textId="77777777" w:rsidR="00F86C52" w:rsidRPr="00AA36EF" w:rsidRDefault="00F86C52" w:rsidP="005830F3">
            <w:pPr>
              <w:pStyle w:val="TAL"/>
            </w:pPr>
          </w:p>
        </w:tc>
        <w:tc>
          <w:tcPr>
            <w:tcW w:w="1134" w:type="dxa"/>
            <w:vAlign w:val="bottom"/>
            <w:tcPrChange w:id="1209" w:author="MCC160" w:date="2021-01-11T11:04:00Z">
              <w:tcPr>
                <w:tcW w:w="1134" w:type="dxa"/>
                <w:vAlign w:val="bottom"/>
              </w:tcPr>
            </w:tcPrChange>
          </w:tcPr>
          <w:p w14:paraId="16DC4957" w14:textId="77777777" w:rsidR="00F86C52" w:rsidRPr="00AA36EF" w:rsidRDefault="00F86C52" w:rsidP="005830F3">
            <w:pPr>
              <w:pStyle w:val="TAL"/>
            </w:pPr>
          </w:p>
        </w:tc>
      </w:tr>
      <w:tr w:rsidR="00F86C52" w:rsidRPr="00AA36EF" w14:paraId="7011913D" w14:textId="77777777" w:rsidTr="005830F3">
        <w:tc>
          <w:tcPr>
            <w:tcW w:w="2835" w:type="dxa"/>
            <w:vAlign w:val="center"/>
            <w:tcPrChange w:id="1210" w:author="MCC160" w:date="2021-01-11T11:04:00Z">
              <w:tcPr>
                <w:tcW w:w="2835" w:type="dxa"/>
                <w:vAlign w:val="center"/>
              </w:tcPr>
            </w:tcPrChange>
          </w:tcPr>
          <w:p w14:paraId="51ADED29" w14:textId="77777777" w:rsidR="00F86C52" w:rsidRPr="00AA36EF" w:rsidRDefault="00F86C52" w:rsidP="005830F3">
            <w:pPr>
              <w:pStyle w:val="TAL"/>
            </w:pPr>
            <w:r w:rsidRPr="00AA36EF">
              <w:t xml:space="preserve">    status</w:t>
            </w:r>
          </w:p>
        </w:tc>
        <w:tc>
          <w:tcPr>
            <w:tcW w:w="2126" w:type="dxa"/>
            <w:tcPrChange w:id="1211" w:author="MCC160" w:date="2021-01-11T11:04:00Z">
              <w:tcPr>
                <w:tcW w:w="2126" w:type="dxa"/>
              </w:tcPr>
            </w:tcPrChange>
          </w:tcPr>
          <w:p w14:paraId="18702CDE" w14:textId="77777777" w:rsidR="00F86C52" w:rsidRPr="00AA36EF" w:rsidRDefault="00F86C52" w:rsidP="005830F3">
            <w:pPr>
              <w:pStyle w:val="TAL"/>
            </w:pPr>
          </w:p>
        </w:tc>
        <w:tc>
          <w:tcPr>
            <w:tcW w:w="2126" w:type="dxa"/>
            <w:tcPrChange w:id="1212" w:author="MCC160" w:date="2021-01-11T11:04:00Z">
              <w:tcPr>
                <w:tcW w:w="2126" w:type="dxa"/>
              </w:tcPr>
            </w:tcPrChange>
          </w:tcPr>
          <w:p w14:paraId="2275F480" w14:textId="77777777" w:rsidR="00F86C52" w:rsidRPr="00AA36EF" w:rsidRDefault="00F86C52" w:rsidP="005830F3">
            <w:pPr>
              <w:pStyle w:val="TAL"/>
            </w:pPr>
          </w:p>
        </w:tc>
        <w:tc>
          <w:tcPr>
            <w:tcW w:w="1418" w:type="dxa"/>
            <w:tcPrChange w:id="1213" w:author="MCC160" w:date="2021-01-11T11:04:00Z">
              <w:tcPr>
                <w:tcW w:w="1418" w:type="dxa"/>
              </w:tcPr>
            </w:tcPrChange>
          </w:tcPr>
          <w:p w14:paraId="2231A0A7" w14:textId="77777777" w:rsidR="00F86C52" w:rsidRPr="00AA36EF" w:rsidRDefault="00F86C52" w:rsidP="005830F3">
            <w:pPr>
              <w:pStyle w:val="TAL"/>
            </w:pPr>
          </w:p>
        </w:tc>
        <w:tc>
          <w:tcPr>
            <w:tcW w:w="1134" w:type="dxa"/>
            <w:vAlign w:val="bottom"/>
            <w:tcPrChange w:id="1214" w:author="MCC160" w:date="2021-01-11T11:04:00Z">
              <w:tcPr>
                <w:tcW w:w="1134" w:type="dxa"/>
                <w:vAlign w:val="bottom"/>
              </w:tcPr>
            </w:tcPrChange>
          </w:tcPr>
          <w:p w14:paraId="64ECEB73" w14:textId="77777777" w:rsidR="00F86C52" w:rsidRPr="00AA36EF" w:rsidRDefault="00F86C52" w:rsidP="005830F3">
            <w:pPr>
              <w:pStyle w:val="TAL"/>
            </w:pPr>
          </w:p>
        </w:tc>
      </w:tr>
      <w:tr w:rsidR="00F86C52" w:rsidRPr="00AA36EF" w14:paraId="76A0D6E1" w14:textId="77777777" w:rsidTr="005830F3">
        <w:tc>
          <w:tcPr>
            <w:tcW w:w="2835" w:type="dxa"/>
            <w:vAlign w:val="center"/>
            <w:tcPrChange w:id="1215" w:author="MCC160" w:date="2021-01-11T11:04:00Z">
              <w:tcPr>
                <w:tcW w:w="2835" w:type="dxa"/>
                <w:vAlign w:val="center"/>
              </w:tcPr>
            </w:tcPrChange>
          </w:tcPr>
          <w:p w14:paraId="6CFDB1AA" w14:textId="77777777" w:rsidR="00F86C52" w:rsidRPr="00AA36EF" w:rsidRDefault="00F86C52" w:rsidP="005830F3">
            <w:pPr>
              <w:pStyle w:val="TAL"/>
            </w:pPr>
            <w:r w:rsidRPr="00AA36EF">
              <w:t xml:space="preserve">      affiliation</w:t>
            </w:r>
          </w:p>
        </w:tc>
        <w:tc>
          <w:tcPr>
            <w:tcW w:w="2126" w:type="dxa"/>
            <w:tcPrChange w:id="1216" w:author="MCC160" w:date="2021-01-11T11:04:00Z">
              <w:tcPr>
                <w:tcW w:w="2126" w:type="dxa"/>
              </w:tcPr>
            </w:tcPrChange>
          </w:tcPr>
          <w:p w14:paraId="5B95C529" w14:textId="77777777" w:rsidR="00F86C52" w:rsidRPr="00AA36EF" w:rsidRDefault="00F86C52" w:rsidP="005830F3">
            <w:pPr>
              <w:pStyle w:val="TAL"/>
            </w:pPr>
          </w:p>
        </w:tc>
        <w:tc>
          <w:tcPr>
            <w:tcW w:w="2126" w:type="dxa"/>
            <w:tcPrChange w:id="1217" w:author="MCC160" w:date="2021-01-11T11:04:00Z">
              <w:tcPr>
                <w:tcW w:w="2126" w:type="dxa"/>
              </w:tcPr>
            </w:tcPrChange>
          </w:tcPr>
          <w:p w14:paraId="1BB9A038" w14:textId="77777777" w:rsidR="00F86C52" w:rsidRPr="00AA36EF" w:rsidRDefault="00F86C52" w:rsidP="005830F3">
            <w:pPr>
              <w:pStyle w:val="TAL"/>
            </w:pPr>
          </w:p>
        </w:tc>
        <w:tc>
          <w:tcPr>
            <w:tcW w:w="1418" w:type="dxa"/>
            <w:tcPrChange w:id="1218" w:author="MCC160" w:date="2021-01-11T11:04:00Z">
              <w:tcPr>
                <w:tcW w:w="1418" w:type="dxa"/>
              </w:tcPr>
            </w:tcPrChange>
          </w:tcPr>
          <w:p w14:paraId="3B445485" w14:textId="77777777" w:rsidR="00F86C52" w:rsidRPr="00AA36EF" w:rsidRDefault="00F86C52" w:rsidP="005830F3">
            <w:pPr>
              <w:pStyle w:val="TAL"/>
            </w:pPr>
          </w:p>
        </w:tc>
        <w:tc>
          <w:tcPr>
            <w:tcW w:w="1134" w:type="dxa"/>
            <w:vAlign w:val="bottom"/>
            <w:tcPrChange w:id="1219" w:author="MCC160" w:date="2021-01-11T11:04:00Z">
              <w:tcPr>
                <w:tcW w:w="1134" w:type="dxa"/>
                <w:vAlign w:val="bottom"/>
              </w:tcPr>
            </w:tcPrChange>
          </w:tcPr>
          <w:p w14:paraId="476B336E" w14:textId="77777777" w:rsidR="00F86C52" w:rsidRPr="00AA36EF" w:rsidRDefault="00F86C52" w:rsidP="005830F3">
            <w:pPr>
              <w:pStyle w:val="TAL"/>
            </w:pPr>
          </w:p>
        </w:tc>
      </w:tr>
      <w:tr w:rsidR="00F86C52" w:rsidRPr="00AA36EF" w14:paraId="6F368736" w14:textId="77777777" w:rsidTr="005830F3">
        <w:tc>
          <w:tcPr>
            <w:tcW w:w="2835" w:type="dxa"/>
            <w:vAlign w:val="center"/>
            <w:tcPrChange w:id="1220" w:author="MCC160" w:date="2021-01-11T11:04:00Z">
              <w:tcPr>
                <w:tcW w:w="2835" w:type="dxa"/>
                <w:vAlign w:val="center"/>
              </w:tcPr>
            </w:tcPrChange>
          </w:tcPr>
          <w:p w14:paraId="1360605D" w14:textId="77777777" w:rsidR="00F86C52" w:rsidRPr="00AA36EF" w:rsidRDefault="00F86C52" w:rsidP="005830F3">
            <w:pPr>
              <w:pStyle w:val="TAL"/>
            </w:pPr>
            <w:r w:rsidRPr="00AA36EF">
              <w:t xml:space="preserve">        status</w:t>
            </w:r>
          </w:p>
        </w:tc>
        <w:tc>
          <w:tcPr>
            <w:tcW w:w="2126" w:type="dxa"/>
            <w:tcPrChange w:id="1221" w:author="MCC160" w:date="2021-01-11T11:04:00Z">
              <w:tcPr>
                <w:tcW w:w="2126" w:type="dxa"/>
              </w:tcPr>
            </w:tcPrChange>
          </w:tcPr>
          <w:p w14:paraId="735D958A" w14:textId="79D98899" w:rsidR="00F86C52" w:rsidRPr="00AA36EF" w:rsidRDefault="005830F3" w:rsidP="005830F3">
            <w:pPr>
              <w:pStyle w:val="TAL"/>
            </w:pPr>
            <w:ins w:id="1222" w:author="MCC160" w:date="2021-01-11T11:04:00Z">
              <w:r w:rsidRPr="00AA36EF">
                <w:t>“affiliated”</w:t>
              </w:r>
            </w:ins>
          </w:p>
        </w:tc>
        <w:tc>
          <w:tcPr>
            <w:tcW w:w="2126" w:type="dxa"/>
            <w:tcPrChange w:id="1223" w:author="MCC160" w:date="2021-01-11T11:04:00Z">
              <w:tcPr>
                <w:tcW w:w="2126" w:type="dxa"/>
              </w:tcPr>
            </w:tcPrChange>
          </w:tcPr>
          <w:p w14:paraId="683ED374" w14:textId="77777777" w:rsidR="00F86C52" w:rsidRPr="00AA36EF" w:rsidRDefault="00F86C52" w:rsidP="005830F3">
            <w:pPr>
              <w:pStyle w:val="TAL"/>
            </w:pPr>
          </w:p>
        </w:tc>
        <w:tc>
          <w:tcPr>
            <w:tcW w:w="1418" w:type="dxa"/>
            <w:tcPrChange w:id="1224" w:author="MCC160" w:date="2021-01-11T11:04:00Z">
              <w:tcPr>
                <w:tcW w:w="1418" w:type="dxa"/>
              </w:tcPr>
            </w:tcPrChange>
          </w:tcPr>
          <w:p w14:paraId="4D4300F3" w14:textId="77777777" w:rsidR="00F86C52" w:rsidRPr="00AA36EF" w:rsidRDefault="00F86C52" w:rsidP="005830F3">
            <w:pPr>
              <w:pStyle w:val="TAL"/>
            </w:pPr>
          </w:p>
        </w:tc>
        <w:tc>
          <w:tcPr>
            <w:tcW w:w="1134" w:type="dxa"/>
            <w:vAlign w:val="bottom"/>
            <w:tcPrChange w:id="1225" w:author="MCC160" w:date="2021-01-11T11:04:00Z">
              <w:tcPr>
                <w:tcW w:w="1134" w:type="dxa"/>
                <w:vAlign w:val="bottom"/>
              </w:tcPr>
            </w:tcPrChange>
          </w:tcPr>
          <w:p w14:paraId="1E885521" w14:textId="77777777" w:rsidR="00F86C52" w:rsidRPr="00AA36EF" w:rsidRDefault="00F86C52" w:rsidP="005830F3">
            <w:pPr>
              <w:pStyle w:val="TAL"/>
            </w:pPr>
          </w:p>
        </w:tc>
      </w:tr>
      <w:tr w:rsidR="00F86C52" w:rsidRPr="00AA36EF" w:rsidDel="005830F3" w14:paraId="54095B69" w14:textId="0E3AB298" w:rsidTr="005830F3">
        <w:trPr>
          <w:del w:id="1226" w:author="MCC160" w:date="2021-01-11T11:04:00Z"/>
        </w:trPr>
        <w:tc>
          <w:tcPr>
            <w:tcW w:w="2835" w:type="dxa"/>
            <w:vAlign w:val="center"/>
            <w:tcPrChange w:id="1227" w:author="MCC160" w:date="2021-01-11T11:04:00Z">
              <w:tcPr>
                <w:tcW w:w="2835" w:type="dxa"/>
                <w:vAlign w:val="center"/>
              </w:tcPr>
            </w:tcPrChange>
          </w:tcPr>
          <w:p w14:paraId="19EE139D" w14:textId="27637586" w:rsidR="00F86C52" w:rsidRPr="00AA36EF" w:rsidDel="005830F3" w:rsidRDefault="00F86C52" w:rsidP="005830F3">
            <w:pPr>
              <w:pStyle w:val="TAL"/>
              <w:rPr>
                <w:del w:id="1228" w:author="MCC160" w:date="2021-01-11T11:04:00Z"/>
              </w:rPr>
            </w:pPr>
            <w:del w:id="1229" w:author="MCC160" w:date="2021-01-11T11:04:00Z">
              <w:r w:rsidRPr="00AA36EF" w:rsidDel="005830F3">
                <w:delText xml:space="preserve">          affiliating</w:delText>
              </w:r>
            </w:del>
          </w:p>
        </w:tc>
        <w:tc>
          <w:tcPr>
            <w:tcW w:w="2126" w:type="dxa"/>
            <w:tcPrChange w:id="1230" w:author="MCC160" w:date="2021-01-11T11:04:00Z">
              <w:tcPr>
                <w:tcW w:w="2126" w:type="dxa"/>
              </w:tcPr>
            </w:tcPrChange>
          </w:tcPr>
          <w:p w14:paraId="5D731E36" w14:textId="7B56BBDA" w:rsidR="00F86C52" w:rsidRPr="00AA36EF" w:rsidDel="005830F3" w:rsidRDefault="00F86C52" w:rsidP="005830F3">
            <w:pPr>
              <w:pStyle w:val="TAL"/>
              <w:rPr>
                <w:del w:id="1231" w:author="MCC160" w:date="2021-01-11T11:04:00Z"/>
              </w:rPr>
            </w:pPr>
            <w:del w:id="1232" w:author="MCC160" w:date="2021-01-11T11:04:00Z">
              <w:r w:rsidRPr="00AA36EF" w:rsidDel="005830F3">
                <w:delText>not present</w:delText>
              </w:r>
            </w:del>
          </w:p>
        </w:tc>
        <w:tc>
          <w:tcPr>
            <w:tcW w:w="2126" w:type="dxa"/>
            <w:tcPrChange w:id="1233" w:author="MCC160" w:date="2021-01-11T11:04:00Z">
              <w:tcPr>
                <w:tcW w:w="2126" w:type="dxa"/>
              </w:tcPr>
            </w:tcPrChange>
          </w:tcPr>
          <w:p w14:paraId="245AF5F4" w14:textId="497197DA" w:rsidR="00F86C52" w:rsidRPr="00AA36EF" w:rsidDel="005830F3" w:rsidRDefault="00F86C52" w:rsidP="005830F3">
            <w:pPr>
              <w:pStyle w:val="TAL"/>
              <w:rPr>
                <w:del w:id="1234" w:author="MCC160" w:date="2021-01-11T11:04:00Z"/>
              </w:rPr>
            </w:pPr>
          </w:p>
        </w:tc>
        <w:tc>
          <w:tcPr>
            <w:tcW w:w="1418" w:type="dxa"/>
            <w:tcPrChange w:id="1235" w:author="MCC160" w:date="2021-01-11T11:04:00Z">
              <w:tcPr>
                <w:tcW w:w="1418" w:type="dxa"/>
              </w:tcPr>
            </w:tcPrChange>
          </w:tcPr>
          <w:p w14:paraId="509A608A" w14:textId="25DB5133" w:rsidR="00F86C52" w:rsidRPr="00AA36EF" w:rsidDel="005830F3" w:rsidRDefault="00F86C52" w:rsidP="005830F3">
            <w:pPr>
              <w:pStyle w:val="TAL"/>
              <w:rPr>
                <w:del w:id="1236" w:author="MCC160" w:date="2021-01-11T11:04:00Z"/>
              </w:rPr>
            </w:pPr>
          </w:p>
        </w:tc>
        <w:tc>
          <w:tcPr>
            <w:tcW w:w="1134" w:type="dxa"/>
            <w:vAlign w:val="bottom"/>
            <w:tcPrChange w:id="1237" w:author="MCC160" w:date="2021-01-11T11:04:00Z">
              <w:tcPr>
                <w:tcW w:w="1134" w:type="dxa"/>
                <w:vAlign w:val="bottom"/>
              </w:tcPr>
            </w:tcPrChange>
          </w:tcPr>
          <w:p w14:paraId="4D76723D" w14:textId="69C6E48C" w:rsidR="00F86C52" w:rsidRPr="00AA36EF" w:rsidDel="005830F3" w:rsidRDefault="00F86C52" w:rsidP="005830F3">
            <w:pPr>
              <w:pStyle w:val="TAL"/>
              <w:rPr>
                <w:del w:id="1238" w:author="MCC160" w:date="2021-01-11T11:04:00Z"/>
              </w:rPr>
            </w:pPr>
          </w:p>
        </w:tc>
      </w:tr>
      <w:tr w:rsidR="00F86C52" w:rsidRPr="00AA36EF" w:rsidDel="005830F3" w14:paraId="47A0164C" w14:textId="5E082241" w:rsidTr="005830F3">
        <w:trPr>
          <w:del w:id="1239" w:author="MCC160" w:date="2021-01-11T11:04:00Z"/>
        </w:trPr>
        <w:tc>
          <w:tcPr>
            <w:tcW w:w="2835" w:type="dxa"/>
            <w:vAlign w:val="center"/>
            <w:tcPrChange w:id="1240" w:author="MCC160" w:date="2021-01-11T11:04:00Z">
              <w:tcPr>
                <w:tcW w:w="2835" w:type="dxa"/>
                <w:vAlign w:val="center"/>
              </w:tcPr>
            </w:tcPrChange>
          </w:tcPr>
          <w:p w14:paraId="0604AF67" w14:textId="094AC1FD" w:rsidR="00F86C52" w:rsidRPr="00AA36EF" w:rsidDel="005830F3" w:rsidRDefault="00F86C52" w:rsidP="005830F3">
            <w:pPr>
              <w:pStyle w:val="TAL"/>
              <w:rPr>
                <w:del w:id="1241" w:author="MCC160" w:date="2021-01-11T11:04:00Z"/>
              </w:rPr>
            </w:pPr>
            <w:del w:id="1242" w:author="MCC160" w:date="2021-01-11T11:04:00Z">
              <w:r w:rsidRPr="00AA36EF" w:rsidDel="005830F3">
                <w:delText xml:space="preserve">          affiliated</w:delText>
              </w:r>
            </w:del>
          </w:p>
        </w:tc>
        <w:tc>
          <w:tcPr>
            <w:tcW w:w="2126" w:type="dxa"/>
            <w:tcPrChange w:id="1243" w:author="MCC160" w:date="2021-01-11T11:04:00Z">
              <w:tcPr>
                <w:tcW w:w="2126" w:type="dxa"/>
              </w:tcPr>
            </w:tcPrChange>
          </w:tcPr>
          <w:p w14:paraId="7CC9B73D" w14:textId="1400B9F0" w:rsidR="00F86C52" w:rsidRPr="00AA36EF" w:rsidDel="005830F3" w:rsidRDefault="00F86C52" w:rsidP="005830F3">
            <w:pPr>
              <w:pStyle w:val="TAL"/>
              <w:rPr>
                <w:del w:id="1244" w:author="MCC160" w:date="2021-01-11T11:04:00Z"/>
              </w:rPr>
            </w:pPr>
          </w:p>
        </w:tc>
        <w:tc>
          <w:tcPr>
            <w:tcW w:w="2126" w:type="dxa"/>
            <w:tcPrChange w:id="1245" w:author="MCC160" w:date="2021-01-11T11:04:00Z">
              <w:tcPr>
                <w:tcW w:w="2126" w:type="dxa"/>
              </w:tcPr>
            </w:tcPrChange>
          </w:tcPr>
          <w:p w14:paraId="6187A189" w14:textId="7AE9FA69" w:rsidR="00F86C52" w:rsidRPr="00AA36EF" w:rsidDel="005830F3" w:rsidRDefault="00F86C52" w:rsidP="005830F3">
            <w:pPr>
              <w:pStyle w:val="TAL"/>
              <w:rPr>
                <w:del w:id="1246" w:author="MCC160" w:date="2021-01-11T11:04:00Z"/>
              </w:rPr>
            </w:pPr>
          </w:p>
        </w:tc>
        <w:tc>
          <w:tcPr>
            <w:tcW w:w="1418" w:type="dxa"/>
            <w:tcPrChange w:id="1247" w:author="MCC160" w:date="2021-01-11T11:04:00Z">
              <w:tcPr>
                <w:tcW w:w="1418" w:type="dxa"/>
              </w:tcPr>
            </w:tcPrChange>
          </w:tcPr>
          <w:p w14:paraId="2B4CE0B5" w14:textId="7D388042" w:rsidR="00F86C52" w:rsidRPr="00AA36EF" w:rsidDel="005830F3" w:rsidRDefault="00F86C52" w:rsidP="005830F3">
            <w:pPr>
              <w:pStyle w:val="TAL"/>
              <w:rPr>
                <w:del w:id="1248" w:author="MCC160" w:date="2021-01-11T11:04:00Z"/>
              </w:rPr>
            </w:pPr>
          </w:p>
        </w:tc>
        <w:tc>
          <w:tcPr>
            <w:tcW w:w="1134" w:type="dxa"/>
            <w:vAlign w:val="bottom"/>
            <w:tcPrChange w:id="1249" w:author="MCC160" w:date="2021-01-11T11:04:00Z">
              <w:tcPr>
                <w:tcW w:w="1134" w:type="dxa"/>
                <w:vAlign w:val="bottom"/>
              </w:tcPr>
            </w:tcPrChange>
          </w:tcPr>
          <w:p w14:paraId="3F5554B9" w14:textId="7B9D5664" w:rsidR="00F86C52" w:rsidRPr="00AA36EF" w:rsidDel="005830F3" w:rsidRDefault="00F86C52" w:rsidP="005830F3">
            <w:pPr>
              <w:pStyle w:val="TAL"/>
              <w:rPr>
                <w:del w:id="1250" w:author="MCC160" w:date="2021-01-11T11:04:00Z"/>
              </w:rPr>
            </w:pPr>
          </w:p>
        </w:tc>
      </w:tr>
      <w:tr w:rsidR="00F86C52" w:rsidRPr="00AA36EF" w:rsidDel="00121D73" w14:paraId="779B86DF" w14:textId="1A9C0629" w:rsidTr="005830F3">
        <w:trPr>
          <w:del w:id="1251" w:author="MCC160" w:date="2021-01-24T12:08:00Z"/>
        </w:trPr>
        <w:tc>
          <w:tcPr>
            <w:tcW w:w="2835" w:type="dxa"/>
            <w:vAlign w:val="center"/>
            <w:tcPrChange w:id="1252" w:author="MCC160" w:date="2021-01-11T11:04:00Z">
              <w:tcPr>
                <w:tcW w:w="2835" w:type="dxa"/>
                <w:vAlign w:val="center"/>
              </w:tcPr>
            </w:tcPrChange>
          </w:tcPr>
          <w:p w14:paraId="63843A53" w14:textId="0B65BAA4" w:rsidR="00F86C52" w:rsidRPr="00AA36EF" w:rsidDel="00121D73" w:rsidRDefault="00F86C52" w:rsidP="005830F3">
            <w:pPr>
              <w:pStyle w:val="TAL"/>
              <w:rPr>
                <w:del w:id="1253" w:author="MCC160" w:date="2021-01-24T12:08:00Z"/>
              </w:rPr>
            </w:pPr>
            <w:del w:id="1254" w:author="MCC160" w:date="2021-01-24T12:08:00Z">
              <w:r w:rsidRPr="00AA36EF" w:rsidDel="00121D73">
                <w:delText>..p-id</w:delText>
              </w:r>
            </w:del>
          </w:p>
        </w:tc>
        <w:tc>
          <w:tcPr>
            <w:tcW w:w="2126" w:type="dxa"/>
            <w:tcPrChange w:id="1255" w:author="MCC160" w:date="2021-01-11T11:04:00Z">
              <w:tcPr>
                <w:tcW w:w="2126" w:type="dxa"/>
              </w:tcPr>
            </w:tcPrChange>
          </w:tcPr>
          <w:p w14:paraId="62BE5E63" w14:textId="53AAFBE1" w:rsidR="00F86C52" w:rsidRPr="00AA36EF" w:rsidDel="00121D73" w:rsidRDefault="00F86C52" w:rsidP="005830F3">
            <w:pPr>
              <w:pStyle w:val="TAL"/>
              <w:rPr>
                <w:del w:id="1256" w:author="MCC160" w:date="2021-01-24T12:08:00Z"/>
              </w:rPr>
            </w:pPr>
            <w:del w:id="1257" w:author="MCC160" w:date="2021-01-24T12:08:00Z">
              <w:r w:rsidRPr="00AA36EF" w:rsidDel="00121D73">
                <w:delText>not present</w:delText>
              </w:r>
            </w:del>
          </w:p>
        </w:tc>
        <w:tc>
          <w:tcPr>
            <w:tcW w:w="2126" w:type="dxa"/>
            <w:tcBorders>
              <w:bottom w:val="single" w:sz="4" w:space="0" w:color="auto"/>
            </w:tcBorders>
            <w:tcPrChange w:id="1258" w:author="MCC160" w:date="2021-01-11T11:04:00Z">
              <w:tcPr>
                <w:tcW w:w="2126" w:type="dxa"/>
                <w:tcBorders>
                  <w:bottom w:val="single" w:sz="4" w:space="0" w:color="auto"/>
                </w:tcBorders>
              </w:tcPr>
            </w:tcPrChange>
          </w:tcPr>
          <w:p w14:paraId="3C37ECCF" w14:textId="618DB796" w:rsidR="00F86C52" w:rsidRPr="00AA36EF" w:rsidDel="00121D73" w:rsidRDefault="00F86C52" w:rsidP="005830F3">
            <w:pPr>
              <w:pStyle w:val="TAL"/>
              <w:rPr>
                <w:del w:id="1259" w:author="MCC160" w:date="2021-01-24T12:08:00Z"/>
              </w:rPr>
            </w:pPr>
          </w:p>
        </w:tc>
        <w:tc>
          <w:tcPr>
            <w:tcW w:w="1418" w:type="dxa"/>
            <w:tcPrChange w:id="1260" w:author="MCC160" w:date="2021-01-11T11:04:00Z">
              <w:tcPr>
                <w:tcW w:w="1418" w:type="dxa"/>
              </w:tcPr>
            </w:tcPrChange>
          </w:tcPr>
          <w:p w14:paraId="488489CE" w14:textId="14C8CEF6" w:rsidR="00F86C52" w:rsidRPr="00AA36EF" w:rsidDel="00121D73" w:rsidRDefault="00F86C52" w:rsidP="005830F3">
            <w:pPr>
              <w:pStyle w:val="TAL"/>
              <w:rPr>
                <w:del w:id="1261" w:author="MCC160" w:date="2021-01-24T12:08:00Z"/>
              </w:rPr>
            </w:pPr>
          </w:p>
        </w:tc>
        <w:tc>
          <w:tcPr>
            <w:tcW w:w="1134" w:type="dxa"/>
            <w:vAlign w:val="bottom"/>
            <w:tcPrChange w:id="1262" w:author="MCC160" w:date="2021-01-11T11:04:00Z">
              <w:tcPr>
                <w:tcW w:w="1134" w:type="dxa"/>
                <w:vAlign w:val="bottom"/>
              </w:tcPr>
            </w:tcPrChange>
          </w:tcPr>
          <w:p w14:paraId="1FA77E0D" w14:textId="76B86232" w:rsidR="00F86C52" w:rsidRPr="00AA36EF" w:rsidDel="00121D73" w:rsidRDefault="00F86C52" w:rsidP="005830F3">
            <w:pPr>
              <w:pStyle w:val="TAL"/>
              <w:rPr>
                <w:del w:id="1263" w:author="MCC160" w:date="2021-01-24T12:08:00Z"/>
              </w:rPr>
            </w:pPr>
          </w:p>
        </w:tc>
      </w:tr>
    </w:tbl>
    <w:p w14:paraId="24920429" w14:textId="77777777" w:rsidR="00F86C52" w:rsidRPr="00AA36EF" w:rsidRDefault="00F86C52" w:rsidP="00F86C52">
      <w:pPr>
        <w:rPr>
          <w:lang w:eastAsia="ja-JP"/>
        </w:rPr>
      </w:pPr>
    </w:p>
    <w:p w14:paraId="10B66925" w14:textId="77777777" w:rsidR="00F86C52" w:rsidRPr="00AA36EF" w:rsidRDefault="00F86C52" w:rsidP="00F86C52">
      <w:pPr>
        <w:pStyle w:val="TH"/>
      </w:pPr>
      <w:r w:rsidRPr="00AA36EF">
        <w:t>Table 5.3.3.3-26: SIP NOTIFY (steps 8, 45,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4" w:author="MCC160" w:date="2021-01-18T10: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265">
          <w:tblGrid>
            <w:gridCol w:w="2835"/>
            <w:gridCol w:w="2126"/>
            <w:gridCol w:w="2126"/>
            <w:gridCol w:w="1418"/>
            <w:gridCol w:w="1134"/>
          </w:tblGrid>
        </w:tblGridChange>
      </w:tblGrid>
      <w:tr w:rsidR="00F86C52" w:rsidRPr="00AA36EF" w14:paraId="4AD87C7A" w14:textId="77777777" w:rsidTr="009701F1">
        <w:tc>
          <w:tcPr>
            <w:tcW w:w="9639" w:type="dxa"/>
            <w:gridSpan w:val="5"/>
            <w:tcPrChange w:id="1266" w:author="MCC160" w:date="2021-01-18T10:06:00Z">
              <w:tcPr>
                <w:tcW w:w="9639" w:type="dxa"/>
                <w:gridSpan w:val="5"/>
              </w:tcPr>
            </w:tcPrChange>
          </w:tcPr>
          <w:p w14:paraId="40EC7886" w14:textId="5F3656D9" w:rsidR="00F86C52" w:rsidRPr="00AA36EF" w:rsidRDefault="00F86C52" w:rsidP="005830F3">
            <w:pPr>
              <w:pStyle w:val="TAL"/>
            </w:pPr>
            <w:r w:rsidRPr="00AA36EF">
              <w:t>Derivation Path: TS 36.579-1 [2], Table 5.5.2.8-1</w:t>
            </w:r>
            <w:ins w:id="1267" w:author="MCC160" w:date="2021-01-24T12:31:00Z">
              <w:r w:rsidR="00121D73" w:rsidRPr="00AA36EF">
                <w:t xml:space="preserve"> with condition PRESENCE-EVENT</w:t>
              </w:r>
            </w:ins>
          </w:p>
        </w:tc>
      </w:tr>
      <w:tr w:rsidR="00F86C52" w:rsidRPr="00AA36EF" w14:paraId="5DCCF6D0" w14:textId="77777777" w:rsidTr="009701F1">
        <w:tc>
          <w:tcPr>
            <w:tcW w:w="2835" w:type="dxa"/>
            <w:tcPrChange w:id="1268" w:author="MCC160" w:date="2021-01-18T10:06:00Z">
              <w:tcPr>
                <w:tcW w:w="2835" w:type="dxa"/>
              </w:tcPr>
            </w:tcPrChange>
          </w:tcPr>
          <w:p w14:paraId="6E2C3F51"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269" w:author="MCC160" w:date="2021-01-18T10:06:00Z">
              <w:tcPr>
                <w:tcW w:w="2126" w:type="dxa"/>
              </w:tcPr>
            </w:tcPrChange>
          </w:tcPr>
          <w:p w14:paraId="3285EEF4"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1270" w:author="MCC160" w:date="2021-01-18T10:06:00Z">
              <w:tcPr>
                <w:tcW w:w="2126" w:type="dxa"/>
                <w:tcBorders>
                  <w:bottom w:val="single" w:sz="4" w:space="0" w:color="auto"/>
                </w:tcBorders>
              </w:tcPr>
            </w:tcPrChange>
          </w:tcPr>
          <w:p w14:paraId="572CC91A"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271" w:author="MCC160" w:date="2021-01-18T10:06:00Z">
              <w:tcPr>
                <w:tcW w:w="1418" w:type="dxa"/>
              </w:tcPr>
            </w:tcPrChange>
          </w:tcPr>
          <w:p w14:paraId="6C2BC8B4"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272" w:author="MCC160" w:date="2021-01-18T10:06:00Z">
              <w:tcPr>
                <w:tcW w:w="1134" w:type="dxa"/>
              </w:tcPr>
            </w:tcPrChange>
          </w:tcPr>
          <w:p w14:paraId="66BF8E8F"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100D8490" w14:textId="1DA58EBA" w:rsidTr="009701F1">
        <w:trPr>
          <w:del w:id="1273" w:author="MCC160" w:date="2021-01-18T10:06:00Z"/>
        </w:trPr>
        <w:tc>
          <w:tcPr>
            <w:tcW w:w="2835" w:type="dxa"/>
            <w:tcBorders>
              <w:top w:val="single" w:sz="4" w:space="0" w:color="auto"/>
              <w:left w:val="single" w:sz="4" w:space="0" w:color="auto"/>
              <w:bottom w:val="single" w:sz="4" w:space="0" w:color="auto"/>
              <w:right w:val="single" w:sz="4" w:space="0" w:color="auto"/>
            </w:tcBorders>
            <w:tcPrChange w:id="1274" w:author="MCC160" w:date="2021-01-18T10:06:00Z">
              <w:tcPr>
                <w:tcW w:w="2835" w:type="dxa"/>
                <w:tcBorders>
                  <w:top w:val="single" w:sz="4" w:space="0" w:color="auto"/>
                  <w:left w:val="single" w:sz="4" w:space="0" w:color="auto"/>
                  <w:bottom w:val="single" w:sz="4" w:space="0" w:color="auto"/>
                  <w:right w:val="single" w:sz="4" w:space="0" w:color="auto"/>
                </w:tcBorders>
              </w:tcPr>
            </w:tcPrChange>
          </w:tcPr>
          <w:p w14:paraId="1B2574DD" w14:textId="3FB0A5F3" w:rsidR="00F86C52" w:rsidRPr="00AA36EF" w:rsidDel="009701F1" w:rsidRDefault="00F86C52" w:rsidP="005830F3">
            <w:pPr>
              <w:pStyle w:val="TAL"/>
              <w:rPr>
                <w:del w:id="1275" w:author="MCC160" w:date="2021-01-18T10:06:00Z"/>
                <w:b/>
              </w:rPr>
            </w:pPr>
            <w:del w:id="1276" w:author="MCC160" w:date="2021-01-18T10:06: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1277"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0700F9F6" w14:textId="76DB44B3" w:rsidR="00F86C52" w:rsidRPr="00AA36EF" w:rsidDel="009701F1" w:rsidRDefault="00F86C52" w:rsidP="005830F3">
            <w:pPr>
              <w:pStyle w:val="TAL"/>
              <w:rPr>
                <w:del w:id="1278" w:author="MCC160" w:date="2021-01-18T10:06:00Z"/>
              </w:rPr>
            </w:pPr>
          </w:p>
        </w:tc>
        <w:tc>
          <w:tcPr>
            <w:tcW w:w="2126" w:type="dxa"/>
            <w:tcBorders>
              <w:top w:val="single" w:sz="4" w:space="0" w:color="auto"/>
              <w:left w:val="single" w:sz="4" w:space="0" w:color="auto"/>
              <w:bottom w:val="single" w:sz="4" w:space="0" w:color="auto"/>
              <w:right w:val="single" w:sz="4" w:space="0" w:color="auto"/>
            </w:tcBorders>
            <w:tcPrChange w:id="1279"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4B820445" w14:textId="54E776AB" w:rsidR="00F86C52" w:rsidRPr="00AA36EF" w:rsidDel="009701F1" w:rsidRDefault="00F86C52" w:rsidP="005830F3">
            <w:pPr>
              <w:pStyle w:val="TAL"/>
              <w:rPr>
                <w:del w:id="1280" w:author="MCC160" w:date="2021-01-18T10:06:00Z"/>
              </w:rPr>
            </w:pPr>
          </w:p>
        </w:tc>
        <w:tc>
          <w:tcPr>
            <w:tcW w:w="1418" w:type="dxa"/>
            <w:tcBorders>
              <w:top w:val="single" w:sz="4" w:space="0" w:color="auto"/>
              <w:left w:val="single" w:sz="4" w:space="0" w:color="auto"/>
              <w:bottom w:val="single" w:sz="4" w:space="0" w:color="auto"/>
              <w:right w:val="single" w:sz="4" w:space="0" w:color="auto"/>
            </w:tcBorders>
            <w:tcPrChange w:id="1281"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55EAA3DB" w14:textId="4EC070D6" w:rsidR="00F86C52" w:rsidRPr="00AA36EF" w:rsidDel="009701F1" w:rsidRDefault="00F86C52" w:rsidP="005830F3">
            <w:pPr>
              <w:pStyle w:val="TAL"/>
              <w:rPr>
                <w:del w:id="1282" w:author="MCC160" w:date="2021-01-18T10:06:00Z"/>
              </w:rPr>
            </w:pPr>
          </w:p>
        </w:tc>
        <w:tc>
          <w:tcPr>
            <w:tcW w:w="1134" w:type="dxa"/>
            <w:tcBorders>
              <w:top w:val="single" w:sz="4" w:space="0" w:color="auto"/>
              <w:left w:val="single" w:sz="4" w:space="0" w:color="auto"/>
              <w:bottom w:val="single" w:sz="4" w:space="0" w:color="auto"/>
              <w:right w:val="single" w:sz="4" w:space="0" w:color="auto"/>
            </w:tcBorders>
            <w:tcPrChange w:id="1283"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259CEBC4" w14:textId="47B59F1A" w:rsidR="00F86C52" w:rsidRPr="00AA36EF" w:rsidDel="009701F1" w:rsidRDefault="00F86C52" w:rsidP="005830F3">
            <w:pPr>
              <w:pStyle w:val="TAL"/>
              <w:rPr>
                <w:del w:id="1284" w:author="MCC160" w:date="2021-01-18T10:06:00Z"/>
              </w:rPr>
            </w:pPr>
          </w:p>
        </w:tc>
      </w:tr>
      <w:tr w:rsidR="00F86C52" w:rsidRPr="00AA36EF" w:rsidDel="009701F1" w14:paraId="0C9FF95E" w14:textId="67556CF1" w:rsidTr="009701F1">
        <w:trPr>
          <w:del w:id="1285" w:author="MCC160" w:date="2021-01-18T10:06:00Z"/>
        </w:trPr>
        <w:tc>
          <w:tcPr>
            <w:tcW w:w="2835" w:type="dxa"/>
            <w:tcBorders>
              <w:top w:val="single" w:sz="4" w:space="0" w:color="auto"/>
              <w:left w:val="single" w:sz="4" w:space="0" w:color="auto"/>
              <w:bottom w:val="single" w:sz="4" w:space="0" w:color="auto"/>
              <w:right w:val="single" w:sz="4" w:space="0" w:color="auto"/>
            </w:tcBorders>
            <w:tcPrChange w:id="1286" w:author="MCC160" w:date="2021-01-18T10:06:00Z">
              <w:tcPr>
                <w:tcW w:w="2835" w:type="dxa"/>
                <w:tcBorders>
                  <w:top w:val="single" w:sz="4" w:space="0" w:color="auto"/>
                  <w:left w:val="single" w:sz="4" w:space="0" w:color="auto"/>
                  <w:bottom w:val="single" w:sz="4" w:space="0" w:color="auto"/>
                  <w:right w:val="single" w:sz="4" w:space="0" w:color="auto"/>
                </w:tcBorders>
              </w:tcPr>
            </w:tcPrChange>
          </w:tcPr>
          <w:p w14:paraId="71A3514A" w14:textId="7117670A" w:rsidR="00F86C52" w:rsidRPr="00AA36EF" w:rsidDel="009701F1" w:rsidRDefault="00F86C52" w:rsidP="005830F3">
            <w:pPr>
              <w:pStyle w:val="TAL"/>
              <w:rPr>
                <w:del w:id="1287" w:author="MCC160" w:date="2021-01-18T10:06:00Z"/>
                <w:b/>
              </w:rPr>
            </w:pPr>
            <w:del w:id="1288" w:author="MCC160" w:date="2021-01-18T10:06: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1289"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217280F1" w14:textId="29D8D0C3" w:rsidR="00F86C52" w:rsidRPr="00AA36EF" w:rsidDel="009701F1" w:rsidRDefault="00F86C52" w:rsidP="005830F3">
            <w:pPr>
              <w:pStyle w:val="TAL"/>
              <w:rPr>
                <w:del w:id="1290" w:author="MCC160" w:date="2021-01-18T10:06:00Z"/>
              </w:rPr>
            </w:pPr>
          </w:p>
        </w:tc>
        <w:tc>
          <w:tcPr>
            <w:tcW w:w="2126" w:type="dxa"/>
            <w:tcBorders>
              <w:top w:val="single" w:sz="4" w:space="0" w:color="auto"/>
              <w:left w:val="single" w:sz="4" w:space="0" w:color="auto"/>
              <w:bottom w:val="single" w:sz="4" w:space="0" w:color="auto"/>
              <w:right w:val="single" w:sz="4" w:space="0" w:color="auto"/>
            </w:tcBorders>
            <w:tcPrChange w:id="1291"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40C9572C" w14:textId="7DCD927E" w:rsidR="00F86C52" w:rsidRPr="00AA36EF" w:rsidDel="009701F1" w:rsidRDefault="00F86C52" w:rsidP="005830F3">
            <w:pPr>
              <w:pStyle w:val="TAL"/>
              <w:rPr>
                <w:del w:id="1292" w:author="MCC160" w:date="2021-01-18T10:06:00Z"/>
              </w:rPr>
            </w:pPr>
          </w:p>
        </w:tc>
        <w:tc>
          <w:tcPr>
            <w:tcW w:w="1418" w:type="dxa"/>
            <w:tcBorders>
              <w:top w:val="single" w:sz="4" w:space="0" w:color="auto"/>
              <w:left w:val="single" w:sz="4" w:space="0" w:color="auto"/>
              <w:bottom w:val="single" w:sz="4" w:space="0" w:color="auto"/>
              <w:right w:val="single" w:sz="4" w:space="0" w:color="auto"/>
            </w:tcBorders>
            <w:tcPrChange w:id="1293"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0722009D" w14:textId="5279DAD1" w:rsidR="00F86C52" w:rsidRPr="00AA36EF" w:rsidDel="009701F1" w:rsidRDefault="00F86C52" w:rsidP="005830F3">
            <w:pPr>
              <w:pStyle w:val="TAL"/>
              <w:rPr>
                <w:del w:id="1294" w:author="MCC160" w:date="2021-01-18T10:06:00Z"/>
              </w:rPr>
            </w:pPr>
          </w:p>
        </w:tc>
        <w:tc>
          <w:tcPr>
            <w:tcW w:w="1134" w:type="dxa"/>
            <w:tcBorders>
              <w:top w:val="single" w:sz="4" w:space="0" w:color="auto"/>
              <w:left w:val="single" w:sz="4" w:space="0" w:color="auto"/>
              <w:bottom w:val="single" w:sz="4" w:space="0" w:color="auto"/>
              <w:right w:val="single" w:sz="4" w:space="0" w:color="auto"/>
            </w:tcBorders>
            <w:tcPrChange w:id="1295"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3E7E4168" w14:textId="27CC6542" w:rsidR="00F86C52" w:rsidRPr="00AA36EF" w:rsidDel="009701F1" w:rsidRDefault="00F86C52" w:rsidP="005830F3">
            <w:pPr>
              <w:pStyle w:val="TAL"/>
              <w:rPr>
                <w:del w:id="1296" w:author="MCC160" w:date="2021-01-18T10:06:00Z"/>
              </w:rPr>
            </w:pPr>
          </w:p>
        </w:tc>
      </w:tr>
      <w:tr w:rsidR="00F86C52" w:rsidRPr="00AA36EF" w14:paraId="247B8C28" w14:textId="77777777" w:rsidTr="009701F1">
        <w:tc>
          <w:tcPr>
            <w:tcW w:w="2835" w:type="dxa"/>
            <w:tcBorders>
              <w:top w:val="single" w:sz="4" w:space="0" w:color="auto"/>
              <w:left w:val="single" w:sz="4" w:space="0" w:color="auto"/>
              <w:bottom w:val="single" w:sz="4" w:space="0" w:color="auto"/>
              <w:right w:val="single" w:sz="4" w:space="0" w:color="auto"/>
            </w:tcBorders>
            <w:tcPrChange w:id="1297" w:author="MCC160" w:date="2021-01-18T10:06:00Z">
              <w:tcPr>
                <w:tcW w:w="2835" w:type="dxa"/>
                <w:tcBorders>
                  <w:top w:val="single" w:sz="4" w:space="0" w:color="auto"/>
                  <w:left w:val="single" w:sz="4" w:space="0" w:color="auto"/>
                  <w:bottom w:val="single" w:sz="4" w:space="0" w:color="auto"/>
                  <w:right w:val="single" w:sz="4" w:space="0" w:color="auto"/>
                </w:tcBorders>
              </w:tcPr>
            </w:tcPrChange>
          </w:tcPr>
          <w:p w14:paraId="702E42AB" w14:textId="77777777" w:rsidR="00F86C52" w:rsidRPr="00AA36EF" w:rsidRDefault="00F86C52" w:rsidP="005830F3">
            <w:pPr>
              <w:pStyle w:val="TAL"/>
              <w:rPr>
                <w:b/>
              </w:rPr>
            </w:pPr>
            <w:del w:id="1298" w:author="MCC160" w:date="2021-01-18T10:06: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1299"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39C08AD0"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300"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2A9A2E99"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301"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77FA5FAC"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302"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5B353D3F" w14:textId="77777777" w:rsidR="00F86C52" w:rsidRPr="00AA36EF" w:rsidRDefault="00F86C52" w:rsidP="005830F3">
            <w:pPr>
              <w:pStyle w:val="TAL"/>
            </w:pPr>
          </w:p>
        </w:tc>
      </w:tr>
      <w:tr w:rsidR="00121D73" w:rsidRPr="00AA36EF" w14:paraId="11FFC74F" w14:textId="77777777" w:rsidTr="009701F1">
        <w:trPr>
          <w:ins w:id="1303" w:author="MCC160" w:date="2021-01-18T10:28:00Z"/>
        </w:trPr>
        <w:tc>
          <w:tcPr>
            <w:tcW w:w="2835" w:type="dxa"/>
            <w:tcBorders>
              <w:top w:val="single" w:sz="4" w:space="0" w:color="auto"/>
              <w:left w:val="single" w:sz="4" w:space="0" w:color="auto"/>
              <w:bottom w:val="single" w:sz="4" w:space="0" w:color="auto"/>
              <w:right w:val="single" w:sz="4" w:space="0" w:color="auto"/>
            </w:tcBorders>
          </w:tcPr>
          <w:p w14:paraId="49BCFF0E" w14:textId="1C8DCB10" w:rsidR="00121D73" w:rsidRPr="00AA36EF" w:rsidDel="009701F1" w:rsidRDefault="00121D73" w:rsidP="00121D73">
            <w:pPr>
              <w:pStyle w:val="TAL"/>
              <w:rPr>
                <w:ins w:id="1304" w:author="MCC160" w:date="2021-01-18T10:28:00Z"/>
                <w:b/>
              </w:rPr>
            </w:pPr>
            <w:ins w:id="1305" w:author="MCC160" w:date="2021-01-18T10:28: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29191BA" w14:textId="77777777" w:rsidR="00121D73" w:rsidRPr="00AA36EF" w:rsidRDefault="00121D73" w:rsidP="00121D73">
            <w:pPr>
              <w:pStyle w:val="TAL"/>
              <w:rPr>
                <w:ins w:id="1306" w:author="MCC160" w:date="2021-01-18T10:28:00Z"/>
              </w:rPr>
            </w:pPr>
          </w:p>
        </w:tc>
        <w:tc>
          <w:tcPr>
            <w:tcW w:w="2126" w:type="dxa"/>
            <w:tcBorders>
              <w:top w:val="single" w:sz="4" w:space="0" w:color="auto"/>
              <w:left w:val="single" w:sz="4" w:space="0" w:color="auto"/>
              <w:bottom w:val="single" w:sz="4" w:space="0" w:color="auto"/>
              <w:right w:val="single" w:sz="4" w:space="0" w:color="auto"/>
            </w:tcBorders>
          </w:tcPr>
          <w:p w14:paraId="55907E03" w14:textId="2CFFD9C4" w:rsidR="00121D73" w:rsidRPr="00AA36EF" w:rsidRDefault="00121D73" w:rsidP="00121D73">
            <w:pPr>
              <w:pStyle w:val="TAL"/>
              <w:rPr>
                <w:ins w:id="1307" w:author="MCC160" w:date="2021-01-18T10:28:00Z"/>
              </w:rPr>
            </w:pPr>
            <w:ins w:id="1308"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233F133B" w14:textId="77777777" w:rsidR="00121D73" w:rsidRPr="00AA36EF" w:rsidRDefault="00121D73" w:rsidP="00121D73">
            <w:pPr>
              <w:pStyle w:val="TAL"/>
              <w:rPr>
                <w:ins w:id="1309" w:author="MCC160" w:date="2021-01-18T10:28:00Z"/>
              </w:rPr>
            </w:pPr>
          </w:p>
        </w:tc>
        <w:tc>
          <w:tcPr>
            <w:tcW w:w="1134" w:type="dxa"/>
            <w:tcBorders>
              <w:top w:val="single" w:sz="4" w:space="0" w:color="auto"/>
              <w:left w:val="single" w:sz="4" w:space="0" w:color="auto"/>
              <w:bottom w:val="single" w:sz="4" w:space="0" w:color="auto"/>
              <w:right w:val="single" w:sz="4" w:space="0" w:color="auto"/>
            </w:tcBorders>
          </w:tcPr>
          <w:p w14:paraId="45D1859E" w14:textId="77777777" w:rsidR="00121D73" w:rsidRPr="00AA36EF" w:rsidRDefault="00121D73" w:rsidP="00121D73">
            <w:pPr>
              <w:pStyle w:val="TAL"/>
              <w:rPr>
                <w:ins w:id="1310" w:author="MCC160" w:date="2021-01-18T10:28:00Z"/>
              </w:rPr>
            </w:pPr>
          </w:p>
        </w:tc>
      </w:tr>
      <w:tr w:rsidR="009701F1" w:rsidRPr="00AA36EF" w:rsidDel="00121D73" w14:paraId="1DF727C4" w14:textId="40ADD940" w:rsidTr="009701F1">
        <w:trPr>
          <w:del w:id="1311" w:author="MCC160" w:date="2021-01-24T12:33:00Z"/>
        </w:trPr>
        <w:tc>
          <w:tcPr>
            <w:tcW w:w="2835" w:type="dxa"/>
            <w:tcBorders>
              <w:top w:val="single" w:sz="4" w:space="0" w:color="auto"/>
              <w:left w:val="single" w:sz="4" w:space="0" w:color="auto"/>
              <w:bottom w:val="single" w:sz="4" w:space="0" w:color="auto"/>
              <w:right w:val="single" w:sz="4" w:space="0" w:color="auto"/>
            </w:tcBorders>
            <w:tcPrChange w:id="1312" w:author="MCC160" w:date="2021-01-18T10:06:00Z">
              <w:tcPr>
                <w:tcW w:w="2835" w:type="dxa"/>
                <w:tcBorders>
                  <w:top w:val="single" w:sz="4" w:space="0" w:color="auto"/>
                  <w:left w:val="single" w:sz="4" w:space="0" w:color="auto"/>
                  <w:bottom w:val="single" w:sz="4" w:space="0" w:color="auto"/>
                  <w:right w:val="single" w:sz="4" w:space="0" w:color="auto"/>
                </w:tcBorders>
                <w:vAlign w:val="center"/>
              </w:tcPr>
            </w:tcPrChange>
          </w:tcPr>
          <w:p w14:paraId="32BC8E15" w14:textId="11C77745" w:rsidR="009701F1" w:rsidRPr="00AA36EF" w:rsidDel="00121D73" w:rsidRDefault="009701F1" w:rsidP="009701F1">
            <w:pPr>
              <w:pStyle w:val="TAL"/>
              <w:rPr>
                <w:del w:id="1313" w:author="MCC160" w:date="2021-01-24T12:33:00Z"/>
                <w:b/>
                <w:bCs/>
              </w:rPr>
            </w:pPr>
            <w:del w:id="1314" w:author="MCC160" w:date="2021-01-18T10:06:00Z">
              <w:r w:rsidRPr="00AA36EF" w:rsidDel="0005481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315" w:author="MCC160" w:date="2021-01-18T10:06:00Z">
              <w:tcPr>
                <w:tcW w:w="2126" w:type="dxa"/>
                <w:tcBorders>
                  <w:top w:val="single" w:sz="4" w:space="0" w:color="auto"/>
                  <w:left w:val="single" w:sz="4" w:space="0" w:color="auto"/>
                  <w:bottom w:val="single" w:sz="4" w:space="0" w:color="auto"/>
                  <w:right w:val="single" w:sz="4" w:space="0" w:color="auto"/>
                </w:tcBorders>
                <w:vAlign w:val="center"/>
              </w:tcPr>
            </w:tcPrChange>
          </w:tcPr>
          <w:p w14:paraId="06A39446" w14:textId="5F6277F1" w:rsidR="009701F1" w:rsidRPr="00AA36EF" w:rsidDel="00121D73" w:rsidRDefault="009701F1" w:rsidP="009701F1">
            <w:pPr>
              <w:pStyle w:val="TAL"/>
              <w:rPr>
                <w:del w:id="1316" w:author="MCC160" w:date="2021-01-24T12:33:00Z"/>
                <w:iCs/>
              </w:rPr>
            </w:pPr>
            <w:del w:id="1317" w:author="MCC160" w:date="2021-01-24T12:33: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318"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4C7BF056" w14:textId="5FA04AAA" w:rsidR="009701F1" w:rsidRPr="00AA36EF" w:rsidDel="00121D73" w:rsidRDefault="009701F1" w:rsidP="009701F1">
            <w:pPr>
              <w:pStyle w:val="TAL"/>
              <w:rPr>
                <w:del w:id="1319"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1320"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49BFE1D7" w14:textId="235D4E1A" w:rsidR="009701F1" w:rsidRPr="00AA36EF" w:rsidDel="00121D73" w:rsidRDefault="009701F1" w:rsidP="009701F1">
            <w:pPr>
              <w:pStyle w:val="TAL"/>
              <w:rPr>
                <w:del w:id="1321"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1322"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6147E3B3" w14:textId="4D89F5F7" w:rsidR="009701F1" w:rsidRPr="00AA36EF" w:rsidDel="00121D73" w:rsidRDefault="009701F1" w:rsidP="009701F1">
            <w:pPr>
              <w:pStyle w:val="TAL"/>
              <w:rPr>
                <w:del w:id="1323" w:author="MCC160" w:date="2021-01-24T12:33:00Z"/>
              </w:rPr>
            </w:pPr>
          </w:p>
        </w:tc>
      </w:tr>
      <w:tr w:rsidR="00F86C52" w:rsidRPr="00AA36EF" w14:paraId="70A6F0F4"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1324" w:author="MCC160" w:date="2021-01-18T10:06:00Z">
              <w:tcPr>
                <w:tcW w:w="2835" w:type="dxa"/>
                <w:tcBorders>
                  <w:top w:val="single" w:sz="4" w:space="0" w:color="auto"/>
                  <w:left w:val="single" w:sz="4" w:space="0" w:color="auto"/>
                  <w:bottom w:val="single" w:sz="4" w:space="0" w:color="auto"/>
                  <w:right w:val="single" w:sz="4" w:space="0" w:color="auto"/>
                </w:tcBorders>
                <w:vAlign w:val="center"/>
              </w:tcPr>
            </w:tcPrChange>
          </w:tcPr>
          <w:p w14:paraId="2DBD4699" w14:textId="0B523E3C" w:rsidR="00F86C52" w:rsidRPr="00AA36EF" w:rsidRDefault="009701F1" w:rsidP="005830F3">
            <w:pPr>
              <w:pStyle w:val="TAL"/>
              <w:rPr>
                <w:b/>
                <w:bCs/>
              </w:rPr>
            </w:pPr>
            <w:ins w:id="1325" w:author="MCC160" w:date="2021-01-18T10:07:00Z">
              <w:r w:rsidRPr="00AA36EF">
                <w:t xml:space="preserve">    MIME-part-body</w:t>
              </w:r>
            </w:ins>
            <w:del w:id="1326" w:author="MCC160" w:date="2021-01-18T10:07:00Z">
              <w:r w:rsidR="00F86C52"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1327"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514A1E7E" w14:textId="02014211" w:rsidR="00F86C52" w:rsidRPr="00AA36EF" w:rsidRDefault="00F86C52" w:rsidP="005830F3">
            <w:pPr>
              <w:pStyle w:val="TAL"/>
              <w:rPr>
                <w:iCs/>
              </w:rPr>
            </w:pPr>
            <w:del w:id="1328" w:author="MCC160" w:date="2021-01-18T10:07:00Z">
              <w:r w:rsidRPr="00AA36EF" w:rsidDel="009701F1">
                <w:delText>A</w:delText>
              </w:r>
            </w:del>
            <w:ins w:id="1329" w:author="MCC160" w:date="2021-01-18T10:07:00Z">
              <w:r w:rsidR="009701F1" w:rsidRPr="00AA36EF">
                <w:t>PIDF a</w:t>
              </w:r>
            </w:ins>
            <w:r w:rsidRPr="00AA36EF">
              <w:t>s described in Table 5.3.3.3-27</w:t>
            </w:r>
          </w:p>
        </w:tc>
        <w:tc>
          <w:tcPr>
            <w:tcW w:w="2126" w:type="dxa"/>
            <w:tcBorders>
              <w:top w:val="single" w:sz="4" w:space="0" w:color="auto"/>
              <w:left w:val="single" w:sz="4" w:space="0" w:color="auto"/>
              <w:bottom w:val="single" w:sz="4" w:space="0" w:color="auto"/>
              <w:right w:val="single" w:sz="4" w:space="0" w:color="auto"/>
            </w:tcBorders>
            <w:tcPrChange w:id="1330"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2380A97B"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331"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19F2A821"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332"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0D28C8AB" w14:textId="77777777" w:rsidR="00F86C52" w:rsidRPr="00AA36EF" w:rsidRDefault="00F86C52" w:rsidP="005830F3">
            <w:pPr>
              <w:pStyle w:val="TAL"/>
            </w:pPr>
          </w:p>
        </w:tc>
      </w:tr>
    </w:tbl>
    <w:p w14:paraId="4F76C09E" w14:textId="77777777" w:rsidR="00F86C52" w:rsidRPr="00AA36EF" w:rsidRDefault="00F86C52" w:rsidP="00F86C52">
      <w:pPr>
        <w:rPr>
          <w:lang w:eastAsia="ja-JP"/>
        </w:rPr>
      </w:pPr>
    </w:p>
    <w:p w14:paraId="19C85088" w14:textId="77777777" w:rsidR="00F86C52" w:rsidRPr="00AA36EF" w:rsidRDefault="00F86C52" w:rsidP="00F86C52">
      <w:pPr>
        <w:pStyle w:val="TH"/>
      </w:pPr>
      <w:r w:rsidRPr="00AA36EF">
        <w:t xml:space="preserve">Table 5.3.3.3-27: </w:t>
      </w:r>
      <w:r w:rsidRPr="00AA36EF">
        <w:rPr>
          <w:lang w:eastAsia="ko-KR"/>
        </w:rPr>
        <w:t>PIDF in SIP NOTIFY</w:t>
      </w:r>
      <w:r w:rsidRPr="00AA36EF">
        <w:t xml:space="preserve"> (Table 5.3.3.3-26)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324ACF36" w14:textId="77777777" w:rsidTr="005830F3">
        <w:tc>
          <w:tcPr>
            <w:tcW w:w="9639" w:type="dxa"/>
            <w:gridSpan w:val="5"/>
          </w:tcPr>
          <w:p w14:paraId="34C630CC" w14:textId="20BF4077" w:rsidR="00F86C52" w:rsidRPr="00AA36EF" w:rsidRDefault="00F86C52" w:rsidP="005830F3">
            <w:pPr>
              <w:pStyle w:val="TAL"/>
            </w:pPr>
            <w:r w:rsidRPr="00AA36EF">
              <w:t>Derivation Path: TS 36.579-1 [2], Table 5.5.3.5</w:t>
            </w:r>
            <w:ins w:id="1333" w:author="MCC160" w:date="2021-01-11T11:06:00Z">
              <w:r w:rsidR="005830F3" w:rsidRPr="00AA36EF">
                <w:t>.2</w:t>
              </w:r>
            </w:ins>
            <w:r w:rsidRPr="00AA36EF">
              <w:t>-1</w:t>
            </w:r>
          </w:p>
        </w:tc>
      </w:tr>
      <w:tr w:rsidR="00F86C52" w:rsidRPr="00AA36EF" w14:paraId="189BA8EC" w14:textId="77777777" w:rsidTr="005830F3">
        <w:tc>
          <w:tcPr>
            <w:tcW w:w="2835" w:type="dxa"/>
          </w:tcPr>
          <w:p w14:paraId="7AFC20EE"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35885441"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4A151CF3"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2704803A"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2B804C3"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48E195D3" w14:textId="77777777" w:rsidTr="005830F3">
        <w:tc>
          <w:tcPr>
            <w:tcW w:w="2835" w:type="dxa"/>
            <w:vAlign w:val="center"/>
          </w:tcPr>
          <w:p w14:paraId="26AC37C8" w14:textId="77777777" w:rsidR="00F86C52" w:rsidRPr="00AA36EF" w:rsidRDefault="00F86C52" w:rsidP="005830F3">
            <w:pPr>
              <w:pStyle w:val="TAL"/>
            </w:pPr>
            <w:r w:rsidRPr="00AA36EF">
              <w:t>presence</w:t>
            </w:r>
            <w:del w:id="1334" w:author="MCC160" w:date="2021-01-11T11:06:00Z">
              <w:r w:rsidRPr="00AA36EF" w:rsidDel="005830F3">
                <w:delText xml:space="preserve"> entity</w:delText>
              </w:r>
            </w:del>
          </w:p>
        </w:tc>
        <w:tc>
          <w:tcPr>
            <w:tcW w:w="2126" w:type="dxa"/>
          </w:tcPr>
          <w:p w14:paraId="37E4C986" w14:textId="77777777" w:rsidR="00F86C52" w:rsidRPr="00AA36EF" w:rsidRDefault="00F86C52" w:rsidP="005830F3">
            <w:pPr>
              <w:pStyle w:val="TAL"/>
            </w:pPr>
          </w:p>
        </w:tc>
        <w:tc>
          <w:tcPr>
            <w:tcW w:w="2126" w:type="dxa"/>
            <w:tcBorders>
              <w:bottom w:val="single" w:sz="4" w:space="0" w:color="auto"/>
            </w:tcBorders>
          </w:tcPr>
          <w:p w14:paraId="5F13F9A9" w14:textId="77777777" w:rsidR="00F86C52" w:rsidRPr="00AA36EF" w:rsidRDefault="00F86C52" w:rsidP="005830F3">
            <w:pPr>
              <w:pStyle w:val="TAL"/>
            </w:pPr>
          </w:p>
        </w:tc>
        <w:tc>
          <w:tcPr>
            <w:tcW w:w="1418" w:type="dxa"/>
          </w:tcPr>
          <w:p w14:paraId="1C5DBC63" w14:textId="77777777" w:rsidR="00F86C52" w:rsidRPr="00AA36EF" w:rsidRDefault="00F86C52" w:rsidP="005830F3">
            <w:pPr>
              <w:pStyle w:val="TAL"/>
            </w:pPr>
          </w:p>
        </w:tc>
        <w:tc>
          <w:tcPr>
            <w:tcW w:w="1134" w:type="dxa"/>
            <w:vAlign w:val="bottom"/>
          </w:tcPr>
          <w:p w14:paraId="5310DC55" w14:textId="77777777" w:rsidR="00F86C52" w:rsidRPr="00AA36EF" w:rsidRDefault="00F86C52" w:rsidP="005830F3">
            <w:pPr>
              <w:pStyle w:val="TAL"/>
            </w:pPr>
          </w:p>
        </w:tc>
      </w:tr>
      <w:tr w:rsidR="00F86C52" w:rsidRPr="00AA36EF" w14:paraId="2751B39A" w14:textId="77777777" w:rsidTr="005830F3">
        <w:tc>
          <w:tcPr>
            <w:tcW w:w="2835" w:type="dxa"/>
            <w:vAlign w:val="center"/>
          </w:tcPr>
          <w:p w14:paraId="113D9D8A" w14:textId="77777777" w:rsidR="00F86C52" w:rsidRPr="00AA36EF" w:rsidRDefault="00F86C52" w:rsidP="005830F3">
            <w:pPr>
              <w:pStyle w:val="TAL"/>
            </w:pPr>
            <w:r w:rsidRPr="00AA36EF">
              <w:t xml:space="preserve">  tuple</w:t>
            </w:r>
            <w:del w:id="1335" w:author="MCC160" w:date="2021-01-11T11:06:00Z">
              <w:r w:rsidRPr="00AA36EF" w:rsidDel="005830F3">
                <w:delText xml:space="preserve"> id</w:delText>
              </w:r>
            </w:del>
          </w:p>
        </w:tc>
        <w:tc>
          <w:tcPr>
            <w:tcW w:w="2126" w:type="dxa"/>
          </w:tcPr>
          <w:p w14:paraId="03D18177" w14:textId="77777777" w:rsidR="00F86C52" w:rsidRPr="00AA36EF" w:rsidRDefault="00F86C52" w:rsidP="005830F3">
            <w:pPr>
              <w:pStyle w:val="TAL"/>
            </w:pPr>
          </w:p>
        </w:tc>
        <w:tc>
          <w:tcPr>
            <w:tcW w:w="2126" w:type="dxa"/>
            <w:tcBorders>
              <w:bottom w:val="single" w:sz="4" w:space="0" w:color="auto"/>
            </w:tcBorders>
          </w:tcPr>
          <w:p w14:paraId="17606CE7" w14:textId="77777777" w:rsidR="00F86C52" w:rsidRPr="00AA36EF" w:rsidRDefault="00F86C52" w:rsidP="005830F3">
            <w:pPr>
              <w:pStyle w:val="TAL"/>
            </w:pPr>
          </w:p>
        </w:tc>
        <w:tc>
          <w:tcPr>
            <w:tcW w:w="1418" w:type="dxa"/>
          </w:tcPr>
          <w:p w14:paraId="693E9602" w14:textId="77777777" w:rsidR="00F86C52" w:rsidRPr="00AA36EF" w:rsidRDefault="00F86C52" w:rsidP="005830F3">
            <w:pPr>
              <w:pStyle w:val="TAL"/>
            </w:pPr>
          </w:p>
        </w:tc>
        <w:tc>
          <w:tcPr>
            <w:tcW w:w="1134" w:type="dxa"/>
            <w:vAlign w:val="bottom"/>
          </w:tcPr>
          <w:p w14:paraId="210DBE7E" w14:textId="77777777" w:rsidR="00F86C52" w:rsidRPr="00AA36EF" w:rsidRDefault="00F86C52" w:rsidP="005830F3">
            <w:pPr>
              <w:pStyle w:val="TAL"/>
            </w:pPr>
          </w:p>
        </w:tc>
      </w:tr>
      <w:tr w:rsidR="00F86C52" w:rsidRPr="00AA36EF" w14:paraId="3A873AB1" w14:textId="77777777" w:rsidTr="005830F3">
        <w:tc>
          <w:tcPr>
            <w:tcW w:w="2835" w:type="dxa"/>
            <w:vAlign w:val="center"/>
          </w:tcPr>
          <w:p w14:paraId="0463EDE5" w14:textId="77777777" w:rsidR="00F86C52" w:rsidRPr="00AA36EF" w:rsidRDefault="00F86C52" w:rsidP="005830F3">
            <w:pPr>
              <w:pStyle w:val="TAL"/>
            </w:pPr>
            <w:r w:rsidRPr="00AA36EF">
              <w:t xml:space="preserve">    status</w:t>
            </w:r>
          </w:p>
        </w:tc>
        <w:tc>
          <w:tcPr>
            <w:tcW w:w="2126" w:type="dxa"/>
          </w:tcPr>
          <w:p w14:paraId="08AA2098" w14:textId="77777777" w:rsidR="00F86C52" w:rsidRPr="00AA36EF" w:rsidRDefault="00F86C52" w:rsidP="005830F3">
            <w:pPr>
              <w:pStyle w:val="TAL"/>
            </w:pPr>
          </w:p>
        </w:tc>
        <w:tc>
          <w:tcPr>
            <w:tcW w:w="2126" w:type="dxa"/>
          </w:tcPr>
          <w:p w14:paraId="01B115C1" w14:textId="77777777" w:rsidR="00F86C52" w:rsidRPr="00AA36EF" w:rsidRDefault="00F86C52" w:rsidP="005830F3">
            <w:pPr>
              <w:pStyle w:val="TAL"/>
            </w:pPr>
          </w:p>
        </w:tc>
        <w:tc>
          <w:tcPr>
            <w:tcW w:w="1418" w:type="dxa"/>
          </w:tcPr>
          <w:p w14:paraId="019C38E0" w14:textId="77777777" w:rsidR="00F86C52" w:rsidRPr="00AA36EF" w:rsidRDefault="00F86C52" w:rsidP="005830F3">
            <w:pPr>
              <w:pStyle w:val="TAL"/>
            </w:pPr>
          </w:p>
        </w:tc>
        <w:tc>
          <w:tcPr>
            <w:tcW w:w="1134" w:type="dxa"/>
            <w:vAlign w:val="bottom"/>
          </w:tcPr>
          <w:p w14:paraId="613E9FD9" w14:textId="77777777" w:rsidR="00F86C52" w:rsidRPr="00AA36EF" w:rsidRDefault="00F86C52" w:rsidP="005830F3">
            <w:pPr>
              <w:pStyle w:val="TAL"/>
            </w:pPr>
          </w:p>
        </w:tc>
      </w:tr>
      <w:tr w:rsidR="00F86C52" w:rsidRPr="00AA36EF" w14:paraId="676D5064" w14:textId="77777777" w:rsidTr="005830F3">
        <w:tc>
          <w:tcPr>
            <w:tcW w:w="2835" w:type="dxa"/>
            <w:vAlign w:val="center"/>
          </w:tcPr>
          <w:p w14:paraId="70E3707D" w14:textId="77777777" w:rsidR="00F86C52" w:rsidRPr="00AA36EF" w:rsidRDefault="00F86C52" w:rsidP="005830F3">
            <w:pPr>
              <w:pStyle w:val="TAL"/>
            </w:pPr>
            <w:r w:rsidRPr="00AA36EF">
              <w:t xml:space="preserve">      affiliation</w:t>
            </w:r>
          </w:p>
        </w:tc>
        <w:tc>
          <w:tcPr>
            <w:tcW w:w="2126" w:type="dxa"/>
          </w:tcPr>
          <w:p w14:paraId="605F6398" w14:textId="77777777" w:rsidR="00F86C52" w:rsidRPr="00AA36EF" w:rsidRDefault="00F86C52" w:rsidP="005830F3">
            <w:pPr>
              <w:pStyle w:val="TAL"/>
            </w:pPr>
          </w:p>
        </w:tc>
        <w:tc>
          <w:tcPr>
            <w:tcW w:w="2126" w:type="dxa"/>
          </w:tcPr>
          <w:p w14:paraId="467CA58B" w14:textId="77777777" w:rsidR="00F86C52" w:rsidRPr="00AA36EF" w:rsidRDefault="00F86C52" w:rsidP="005830F3">
            <w:pPr>
              <w:pStyle w:val="TAL"/>
            </w:pPr>
          </w:p>
        </w:tc>
        <w:tc>
          <w:tcPr>
            <w:tcW w:w="1418" w:type="dxa"/>
          </w:tcPr>
          <w:p w14:paraId="36E7B1D8" w14:textId="77777777" w:rsidR="00F86C52" w:rsidRPr="00AA36EF" w:rsidRDefault="00F86C52" w:rsidP="005830F3">
            <w:pPr>
              <w:pStyle w:val="TAL"/>
            </w:pPr>
          </w:p>
        </w:tc>
        <w:tc>
          <w:tcPr>
            <w:tcW w:w="1134" w:type="dxa"/>
            <w:vAlign w:val="bottom"/>
          </w:tcPr>
          <w:p w14:paraId="719E77F8" w14:textId="77777777" w:rsidR="00F86C52" w:rsidRPr="00AA36EF" w:rsidRDefault="00F86C52" w:rsidP="005830F3">
            <w:pPr>
              <w:pStyle w:val="TAL"/>
            </w:pPr>
          </w:p>
        </w:tc>
      </w:tr>
      <w:tr w:rsidR="00F86C52" w:rsidRPr="00AA36EF" w:rsidDel="00B15620" w14:paraId="34AE4193" w14:textId="77D26B9E" w:rsidTr="005830F3">
        <w:trPr>
          <w:del w:id="1336" w:author="MCC160" w:date="2021-01-19T19:07:00Z"/>
        </w:trPr>
        <w:tc>
          <w:tcPr>
            <w:tcW w:w="2835" w:type="dxa"/>
            <w:vAlign w:val="center"/>
          </w:tcPr>
          <w:p w14:paraId="67B1EA5C" w14:textId="572C1246" w:rsidR="00F86C52" w:rsidRPr="00AA36EF" w:rsidDel="00B15620" w:rsidRDefault="00F86C52" w:rsidP="005830F3">
            <w:pPr>
              <w:pStyle w:val="TAL"/>
              <w:rPr>
                <w:del w:id="1337" w:author="MCC160" w:date="2021-01-19T19:07:00Z"/>
                <w:rPrChange w:id="1338" w:author="MCC160" w:date="2021-01-20T14:16:00Z">
                  <w:rPr>
                    <w:del w:id="1339" w:author="MCC160" w:date="2021-01-19T19:07:00Z"/>
                    <w:highlight w:val="yellow"/>
                  </w:rPr>
                </w:rPrChange>
              </w:rPr>
            </w:pPr>
            <w:del w:id="1340" w:author="MCC160" w:date="2021-01-19T19:07:00Z">
              <w:r w:rsidRPr="00AA36EF" w:rsidDel="00B15620">
                <w:rPr>
                  <w:rPrChange w:id="1341" w:author="MCC160" w:date="2021-01-20T14:16:00Z">
                    <w:rPr>
                      <w:highlight w:val="yellow"/>
                    </w:rPr>
                  </w:rPrChange>
                </w:rPr>
                <w:delText xml:space="preserve">        group</w:delText>
              </w:r>
            </w:del>
          </w:p>
        </w:tc>
        <w:tc>
          <w:tcPr>
            <w:tcW w:w="2126" w:type="dxa"/>
          </w:tcPr>
          <w:p w14:paraId="2F78CA0D" w14:textId="02AC93B3" w:rsidR="00F86C52" w:rsidRPr="00AA36EF" w:rsidDel="00B15620" w:rsidRDefault="00F86C52" w:rsidP="005830F3">
            <w:pPr>
              <w:pStyle w:val="TAL"/>
              <w:rPr>
                <w:del w:id="1342" w:author="MCC160" w:date="2021-01-19T19:07:00Z"/>
                <w:rPrChange w:id="1343" w:author="MCC160" w:date="2021-01-20T14:16:00Z">
                  <w:rPr>
                    <w:del w:id="1344" w:author="MCC160" w:date="2021-01-19T19:07:00Z"/>
                    <w:highlight w:val="yellow"/>
                  </w:rPr>
                </w:rPrChange>
              </w:rPr>
            </w:pPr>
            <w:del w:id="1345" w:author="MCC160" w:date="2021-01-19T19:07:00Z">
              <w:r w:rsidRPr="00AA36EF" w:rsidDel="00B15620">
                <w:rPr>
                  <w:rPrChange w:id="1346" w:author="MCC160" w:date="2021-01-20T14:16:00Z">
                    <w:rPr>
                      <w:highlight w:val="yellow"/>
                    </w:rPr>
                  </w:rPrChange>
                </w:rPr>
                <w:delText>px_MCPTT_Group_A_ID</w:delText>
              </w:r>
            </w:del>
          </w:p>
        </w:tc>
        <w:tc>
          <w:tcPr>
            <w:tcW w:w="2126" w:type="dxa"/>
          </w:tcPr>
          <w:p w14:paraId="47EC2D83" w14:textId="31AAFDD7" w:rsidR="00F86C52" w:rsidRPr="00AA36EF" w:rsidDel="00B15620" w:rsidRDefault="00F86C52" w:rsidP="005830F3">
            <w:pPr>
              <w:pStyle w:val="TAL"/>
              <w:rPr>
                <w:del w:id="1347" w:author="MCC160" w:date="2021-01-19T19:07:00Z"/>
              </w:rPr>
            </w:pPr>
          </w:p>
        </w:tc>
        <w:tc>
          <w:tcPr>
            <w:tcW w:w="1418" w:type="dxa"/>
          </w:tcPr>
          <w:p w14:paraId="4A9ADDCB" w14:textId="07D8E359" w:rsidR="00F86C52" w:rsidRPr="00AA36EF" w:rsidDel="00B15620" w:rsidRDefault="00F86C52" w:rsidP="005830F3">
            <w:pPr>
              <w:pStyle w:val="TAL"/>
              <w:rPr>
                <w:del w:id="1348" w:author="MCC160" w:date="2021-01-19T19:07:00Z"/>
              </w:rPr>
            </w:pPr>
          </w:p>
        </w:tc>
        <w:tc>
          <w:tcPr>
            <w:tcW w:w="1134" w:type="dxa"/>
            <w:vAlign w:val="bottom"/>
          </w:tcPr>
          <w:p w14:paraId="323BA178" w14:textId="26968754" w:rsidR="00F86C52" w:rsidRPr="00AA36EF" w:rsidDel="00B15620" w:rsidRDefault="00F86C52" w:rsidP="005830F3">
            <w:pPr>
              <w:pStyle w:val="TAL"/>
              <w:rPr>
                <w:del w:id="1349" w:author="MCC160" w:date="2021-01-19T19:07:00Z"/>
              </w:rPr>
            </w:pPr>
          </w:p>
        </w:tc>
      </w:tr>
      <w:tr w:rsidR="005830F3" w:rsidRPr="00AA36EF" w14:paraId="510D359F" w14:textId="77777777" w:rsidTr="005830F3">
        <w:trPr>
          <w:ins w:id="1350" w:author="MCC160" w:date="2021-01-11T11:07:00Z"/>
        </w:trPr>
        <w:tc>
          <w:tcPr>
            <w:tcW w:w="2835" w:type="dxa"/>
            <w:vAlign w:val="center"/>
          </w:tcPr>
          <w:p w14:paraId="740338C3" w14:textId="723C0586" w:rsidR="005830F3" w:rsidRPr="00AA36EF" w:rsidRDefault="005830F3" w:rsidP="005830F3">
            <w:pPr>
              <w:pStyle w:val="TAL"/>
              <w:rPr>
                <w:ins w:id="1351" w:author="MCC160" w:date="2021-01-11T11:07:00Z"/>
              </w:rPr>
            </w:pPr>
            <w:ins w:id="1352" w:author="MCC160" w:date="2021-01-11T11:07:00Z">
              <w:r w:rsidRPr="00AA36EF">
                <w:rPr>
                  <w:lang w:eastAsia="en-GB"/>
                </w:rPr>
                <w:t xml:space="preserve">        status</w:t>
              </w:r>
            </w:ins>
          </w:p>
        </w:tc>
        <w:tc>
          <w:tcPr>
            <w:tcW w:w="2126" w:type="dxa"/>
          </w:tcPr>
          <w:p w14:paraId="3AA5910B" w14:textId="03ACE2BD" w:rsidR="005830F3" w:rsidRPr="00AA36EF" w:rsidRDefault="005830F3" w:rsidP="005830F3">
            <w:pPr>
              <w:pStyle w:val="TAL"/>
              <w:rPr>
                <w:ins w:id="1353" w:author="MCC160" w:date="2021-01-11T11:07:00Z"/>
              </w:rPr>
            </w:pPr>
            <w:ins w:id="1354" w:author="MCC160" w:date="2021-01-11T11:07:00Z">
              <w:r w:rsidRPr="00AA36EF">
                <w:rPr>
                  <w:lang w:eastAsia="en-GB"/>
                </w:rPr>
                <w:t>“affiliating”</w:t>
              </w:r>
            </w:ins>
          </w:p>
        </w:tc>
        <w:tc>
          <w:tcPr>
            <w:tcW w:w="2126" w:type="dxa"/>
          </w:tcPr>
          <w:p w14:paraId="7CBA24BD" w14:textId="77777777" w:rsidR="005830F3" w:rsidRPr="00AA36EF" w:rsidRDefault="005830F3" w:rsidP="005830F3">
            <w:pPr>
              <w:pStyle w:val="TAL"/>
              <w:rPr>
                <w:ins w:id="1355" w:author="MCC160" w:date="2021-01-11T11:07:00Z"/>
              </w:rPr>
            </w:pPr>
          </w:p>
        </w:tc>
        <w:tc>
          <w:tcPr>
            <w:tcW w:w="1418" w:type="dxa"/>
          </w:tcPr>
          <w:p w14:paraId="0C206D62" w14:textId="77777777" w:rsidR="005830F3" w:rsidRPr="00AA36EF" w:rsidRDefault="005830F3" w:rsidP="005830F3">
            <w:pPr>
              <w:pStyle w:val="TAL"/>
              <w:rPr>
                <w:ins w:id="1356" w:author="MCC160" w:date="2021-01-11T11:07:00Z"/>
              </w:rPr>
            </w:pPr>
          </w:p>
        </w:tc>
        <w:tc>
          <w:tcPr>
            <w:tcW w:w="1134" w:type="dxa"/>
            <w:vAlign w:val="bottom"/>
          </w:tcPr>
          <w:p w14:paraId="531112DB" w14:textId="77777777" w:rsidR="005830F3" w:rsidRPr="00AA36EF" w:rsidRDefault="005830F3" w:rsidP="005830F3">
            <w:pPr>
              <w:pStyle w:val="TAL"/>
              <w:rPr>
                <w:ins w:id="1357" w:author="MCC160" w:date="2021-01-11T11:07:00Z"/>
              </w:rPr>
            </w:pPr>
          </w:p>
        </w:tc>
      </w:tr>
      <w:tr w:rsidR="005830F3" w:rsidRPr="00AA36EF" w14:paraId="2B9B3A54" w14:textId="77777777" w:rsidTr="005830F3">
        <w:trPr>
          <w:ins w:id="1358" w:author="MCC160" w:date="2021-01-11T11:07:00Z"/>
        </w:trPr>
        <w:tc>
          <w:tcPr>
            <w:tcW w:w="2835" w:type="dxa"/>
            <w:vAlign w:val="center"/>
          </w:tcPr>
          <w:p w14:paraId="072D5C1B" w14:textId="1A832648" w:rsidR="005830F3" w:rsidRPr="00AA36EF" w:rsidRDefault="005830F3" w:rsidP="005830F3">
            <w:pPr>
              <w:pStyle w:val="TAL"/>
              <w:rPr>
                <w:ins w:id="1359" w:author="MCC160" w:date="2021-01-11T11:07:00Z"/>
              </w:rPr>
            </w:pPr>
            <w:ins w:id="1360" w:author="MCC160" w:date="2021-01-11T11:07:00Z">
              <w:r w:rsidRPr="00AA36EF">
                <w:rPr>
                  <w:lang w:eastAsia="en-GB"/>
                </w:rPr>
                <w:t>..p-id</w:t>
              </w:r>
            </w:ins>
          </w:p>
        </w:tc>
        <w:tc>
          <w:tcPr>
            <w:tcW w:w="2126" w:type="dxa"/>
          </w:tcPr>
          <w:p w14:paraId="72333DCA" w14:textId="42780B97" w:rsidR="005830F3" w:rsidRPr="00AA36EF" w:rsidRDefault="005830F3" w:rsidP="005830F3">
            <w:pPr>
              <w:pStyle w:val="TAL"/>
              <w:rPr>
                <w:ins w:id="1361" w:author="MCC160" w:date="2021-01-11T11:07:00Z"/>
              </w:rPr>
            </w:pPr>
            <w:ins w:id="1362" w:author="MCC160" w:date="2021-01-11T11:07:00Z">
              <w:r w:rsidRPr="00AA36EF">
                <w:rPr>
                  <w:lang w:eastAsia="en-GB"/>
                </w:rPr>
                <w:t xml:space="preserve">same value as received in </w:t>
              </w:r>
            </w:ins>
            <w:ins w:id="1363" w:author="MCC160" w:date="2021-02-25T18:52:00Z">
              <w:r w:rsidR="006C2327" w:rsidRPr="006C2327">
                <w:rPr>
                  <w:highlight w:val="yellow"/>
                  <w:lang w:eastAsia="en-GB"/>
                  <w:rPrChange w:id="1364" w:author="MCC160" w:date="2021-02-25T18:52:00Z">
                    <w:rPr>
                      <w:lang w:eastAsia="en-GB"/>
                    </w:rPr>
                  </w:rPrChange>
                </w:rPr>
                <w:t>corresponding</w:t>
              </w:r>
              <w:r w:rsidR="006C2327">
                <w:rPr>
                  <w:lang w:eastAsia="en-GB"/>
                </w:rPr>
                <w:t xml:space="preserve"> </w:t>
              </w:r>
            </w:ins>
            <w:ins w:id="1365" w:author="MCC160" w:date="2021-01-11T11:07:00Z">
              <w:r w:rsidRPr="00AA36EF">
                <w:rPr>
                  <w:lang w:eastAsia="en-GB"/>
                </w:rPr>
                <w:t xml:space="preserve">SIP PUBLISH </w:t>
              </w:r>
            </w:ins>
            <w:ins w:id="1366" w:author="MCC160" w:date="2021-02-25T18:53:00Z">
              <w:r w:rsidR="006C2327" w:rsidRPr="006C2327">
                <w:rPr>
                  <w:highlight w:val="yellow"/>
                  <w:lang w:eastAsia="en-GB"/>
                  <w:rPrChange w:id="1367" w:author="MCC160" w:date="2021-02-25T18:53:00Z">
                    <w:rPr>
                      <w:lang w:eastAsia="en-GB"/>
                    </w:rPr>
                  </w:rPrChange>
                </w:rPr>
                <w:t>(</w:t>
              </w:r>
            </w:ins>
            <w:ins w:id="1368" w:author="MCC160" w:date="2021-01-11T11:07:00Z">
              <w:r w:rsidRPr="006C2327">
                <w:rPr>
                  <w:highlight w:val="yellow"/>
                  <w:lang w:eastAsia="en-GB"/>
                  <w:rPrChange w:id="1369" w:author="MCC160" w:date="2021-02-25T18:53:00Z">
                    <w:rPr>
                      <w:lang w:eastAsia="en-GB"/>
                    </w:rPr>
                  </w:rPrChange>
                </w:rPr>
                <w:t xml:space="preserve">step </w:t>
              </w:r>
            </w:ins>
            <w:ins w:id="1370" w:author="MCC160" w:date="2021-02-25T18:53:00Z">
              <w:r w:rsidR="006C2327" w:rsidRPr="006C2327">
                <w:rPr>
                  <w:highlight w:val="yellow"/>
                  <w:lang w:eastAsia="en-GB"/>
                  <w:rPrChange w:id="1371" w:author="MCC160" w:date="2021-02-25T18:53:00Z">
                    <w:rPr>
                      <w:lang w:eastAsia="en-GB"/>
                    </w:rPr>
                  </w:rPrChange>
                </w:rPr>
                <w:t>6, 43)</w:t>
              </w:r>
            </w:ins>
          </w:p>
        </w:tc>
        <w:tc>
          <w:tcPr>
            <w:tcW w:w="2126" w:type="dxa"/>
          </w:tcPr>
          <w:p w14:paraId="32D66140" w14:textId="77777777" w:rsidR="005830F3" w:rsidRPr="00AA36EF" w:rsidRDefault="005830F3" w:rsidP="005830F3">
            <w:pPr>
              <w:pStyle w:val="TAL"/>
              <w:rPr>
                <w:ins w:id="1372" w:author="MCC160" w:date="2021-01-11T11:07:00Z"/>
              </w:rPr>
            </w:pPr>
          </w:p>
        </w:tc>
        <w:tc>
          <w:tcPr>
            <w:tcW w:w="1418" w:type="dxa"/>
          </w:tcPr>
          <w:p w14:paraId="655D9942" w14:textId="77777777" w:rsidR="005830F3" w:rsidRPr="00AA36EF" w:rsidRDefault="005830F3" w:rsidP="005830F3">
            <w:pPr>
              <w:pStyle w:val="TAL"/>
              <w:rPr>
                <w:ins w:id="1373" w:author="MCC160" w:date="2021-01-11T11:07:00Z"/>
              </w:rPr>
            </w:pPr>
          </w:p>
        </w:tc>
        <w:tc>
          <w:tcPr>
            <w:tcW w:w="1134" w:type="dxa"/>
            <w:vAlign w:val="bottom"/>
          </w:tcPr>
          <w:p w14:paraId="52CD5DFB" w14:textId="77777777" w:rsidR="005830F3" w:rsidRPr="00AA36EF" w:rsidRDefault="005830F3" w:rsidP="005830F3">
            <w:pPr>
              <w:pStyle w:val="TAL"/>
              <w:rPr>
                <w:ins w:id="1374" w:author="MCC160" w:date="2021-01-11T11:07:00Z"/>
              </w:rPr>
            </w:pPr>
          </w:p>
        </w:tc>
      </w:tr>
    </w:tbl>
    <w:p w14:paraId="1C167B19" w14:textId="77777777" w:rsidR="00F86C52" w:rsidRPr="00AA36EF" w:rsidRDefault="00F86C52" w:rsidP="00F86C52">
      <w:pPr>
        <w:rPr>
          <w:lang w:eastAsia="ja-JP"/>
        </w:rPr>
      </w:pPr>
    </w:p>
    <w:p w14:paraId="257D27A1" w14:textId="77777777" w:rsidR="00F86C52" w:rsidRPr="00AA36EF" w:rsidRDefault="00F86C52" w:rsidP="00F86C52">
      <w:pPr>
        <w:pStyle w:val="TH"/>
      </w:pPr>
      <w:r w:rsidRPr="00AA36EF">
        <w:t>Table 5.3.3.3-28: SIP NOTIFY (steps 9, 46,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375">
          <w:tblGrid>
            <w:gridCol w:w="2835"/>
            <w:gridCol w:w="2126"/>
            <w:gridCol w:w="2126"/>
            <w:gridCol w:w="1418"/>
            <w:gridCol w:w="1134"/>
          </w:tblGrid>
        </w:tblGridChange>
      </w:tblGrid>
      <w:tr w:rsidR="00F86C52" w:rsidRPr="00AA36EF" w14:paraId="5FD2FA4B" w14:textId="77777777" w:rsidTr="009701F1">
        <w:tc>
          <w:tcPr>
            <w:tcW w:w="9639" w:type="dxa"/>
            <w:gridSpan w:val="5"/>
          </w:tcPr>
          <w:p w14:paraId="4D661225" w14:textId="2787908D" w:rsidR="00F86C52" w:rsidRPr="00AA36EF" w:rsidRDefault="00F86C52" w:rsidP="005830F3">
            <w:pPr>
              <w:pStyle w:val="TAL"/>
            </w:pPr>
            <w:r w:rsidRPr="00AA36EF">
              <w:t>Derivation Path: TS 36.579-1 [2], Table 5.5.2.8-1</w:t>
            </w:r>
            <w:ins w:id="1376" w:author="MCC160" w:date="2021-01-24T12:31:00Z">
              <w:r w:rsidR="00121D73" w:rsidRPr="00AA36EF">
                <w:t xml:space="preserve"> with condition PRESENCE-EVENT</w:t>
              </w:r>
            </w:ins>
          </w:p>
        </w:tc>
      </w:tr>
      <w:tr w:rsidR="00F86C52" w:rsidRPr="00AA36EF" w14:paraId="472EFCB9" w14:textId="77777777" w:rsidTr="009701F1">
        <w:tc>
          <w:tcPr>
            <w:tcW w:w="2835" w:type="dxa"/>
          </w:tcPr>
          <w:p w14:paraId="3BD8FBD1"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0E416256"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
          <w:p w14:paraId="7D6635CF"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552B4BB8"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904C60E"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5E1690" w14:paraId="63C5EEA7" w14:textId="2CED515D" w:rsidTr="009701F1">
        <w:trPr>
          <w:del w:id="1377" w:author="MCC160" w:date="2021-01-18T10:35:00Z"/>
        </w:trPr>
        <w:tc>
          <w:tcPr>
            <w:tcW w:w="2835" w:type="dxa"/>
            <w:tcBorders>
              <w:top w:val="single" w:sz="4" w:space="0" w:color="auto"/>
              <w:left w:val="single" w:sz="4" w:space="0" w:color="auto"/>
              <w:bottom w:val="single" w:sz="4" w:space="0" w:color="auto"/>
              <w:right w:val="single" w:sz="4" w:space="0" w:color="auto"/>
            </w:tcBorders>
          </w:tcPr>
          <w:p w14:paraId="70A225F0" w14:textId="44E5E390" w:rsidR="00F86C52" w:rsidRPr="00AA36EF" w:rsidDel="005E1690" w:rsidRDefault="00F86C52" w:rsidP="005830F3">
            <w:pPr>
              <w:pStyle w:val="TAL"/>
              <w:rPr>
                <w:del w:id="1378" w:author="MCC160" w:date="2021-01-18T10:35:00Z"/>
                <w:b/>
              </w:rPr>
            </w:pPr>
            <w:del w:id="1379" w:author="MCC160" w:date="2021-01-18T10:07: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17965523" w14:textId="4257E2AE" w:rsidR="00F86C52" w:rsidRPr="00AA36EF" w:rsidDel="005E1690" w:rsidRDefault="00F86C52" w:rsidP="005830F3">
            <w:pPr>
              <w:pStyle w:val="TAL"/>
              <w:rPr>
                <w:del w:id="1380" w:author="MCC160" w:date="2021-01-18T10:35:00Z"/>
              </w:rPr>
            </w:pPr>
          </w:p>
        </w:tc>
        <w:tc>
          <w:tcPr>
            <w:tcW w:w="2126" w:type="dxa"/>
            <w:tcBorders>
              <w:top w:val="single" w:sz="4" w:space="0" w:color="auto"/>
              <w:left w:val="single" w:sz="4" w:space="0" w:color="auto"/>
              <w:bottom w:val="single" w:sz="4" w:space="0" w:color="auto"/>
              <w:right w:val="single" w:sz="4" w:space="0" w:color="auto"/>
            </w:tcBorders>
          </w:tcPr>
          <w:p w14:paraId="7D4CD762" w14:textId="409FFF1C" w:rsidR="00F86C52" w:rsidRPr="00AA36EF" w:rsidDel="005E1690" w:rsidRDefault="00F86C52" w:rsidP="005830F3">
            <w:pPr>
              <w:pStyle w:val="TAL"/>
              <w:rPr>
                <w:del w:id="1381" w:author="MCC160" w:date="2021-01-18T10:35:00Z"/>
              </w:rPr>
            </w:pPr>
          </w:p>
        </w:tc>
        <w:tc>
          <w:tcPr>
            <w:tcW w:w="1418" w:type="dxa"/>
            <w:tcBorders>
              <w:top w:val="single" w:sz="4" w:space="0" w:color="auto"/>
              <w:left w:val="single" w:sz="4" w:space="0" w:color="auto"/>
              <w:bottom w:val="single" w:sz="4" w:space="0" w:color="auto"/>
              <w:right w:val="single" w:sz="4" w:space="0" w:color="auto"/>
            </w:tcBorders>
          </w:tcPr>
          <w:p w14:paraId="07EFC93C" w14:textId="550A9D1A" w:rsidR="00F86C52" w:rsidRPr="00AA36EF" w:rsidDel="005E1690" w:rsidRDefault="00F86C52" w:rsidP="005830F3">
            <w:pPr>
              <w:pStyle w:val="TAL"/>
              <w:rPr>
                <w:del w:id="1382" w:author="MCC160" w:date="2021-01-18T10:35:00Z"/>
              </w:rPr>
            </w:pPr>
          </w:p>
        </w:tc>
        <w:tc>
          <w:tcPr>
            <w:tcW w:w="1134" w:type="dxa"/>
            <w:tcBorders>
              <w:top w:val="single" w:sz="4" w:space="0" w:color="auto"/>
              <w:left w:val="single" w:sz="4" w:space="0" w:color="auto"/>
              <w:bottom w:val="single" w:sz="4" w:space="0" w:color="auto"/>
              <w:right w:val="single" w:sz="4" w:space="0" w:color="auto"/>
            </w:tcBorders>
          </w:tcPr>
          <w:p w14:paraId="1507B560" w14:textId="1339D6AC" w:rsidR="00F86C52" w:rsidRPr="00AA36EF" w:rsidDel="005E1690" w:rsidRDefault="00F86C52" w:rsidP="005830F3">
            <w:pPr>
              <w:pStyle w:val="TAL"/>
              <w:rPr>
                <w:del w:id="1383" w:author="MCC160" w:date="2021-01-18T10:35:00Z"/>
              </w:rPr>
            </w:pPr>
          </w:p>
        </w:tc>
      </w:tr>
      <w:tr w:rsidR="00F86C52" w:rsidRPr="00AA36EF" w:rsidDel="005E1690" w14:paraId="4915A012" w14:textId="63BDD3A1" w:rsidTr="009701F1">
        <w:trPr>
          <w:del w:id="1384" w:author="MCC160" w:date="2021-01-18T10:35:00Z"/>
        </w:trPr>
        <w:tc>
          <w:tcPr>
            <w:tcW w:w="2835" w:type="dxa"/>
            <w:tcBorders>
              <w:top w:val="single" w:sz="4" w:space="0" w:color="auto"/>
              <w:left w:val="single" w:sz="4" w:space="0" w:color="auto"/>
              <w:bottom w:val="single" w:sz="4" w:space="0" w:color="auto"/>
              <w:right w:val="single" w:sz="4" w:space="0" w:color="auto"/>
            </w:tcBorders>
          </w:tcPr>
          <w:p w14:paraId="3B616126" w14:textId="27571E33" w:rsidR="00F86C52" w:rsidRPr="00AA36EF" w:rsidDel="005E1690" w:rsidRDefault="00F86C52" w:rsidP="005830F3">
            <w:pPr>
              <w:pStyle w:val="TAL"/>
              <w:rPr>
                <w:del w:id="1385" w:author="MCC160" w:date="2021-01-18T10:35:00Z"/>
                <w:b/>
              </w:rPr>
            </w:pPr>
            <w:del w:id="1386" w:author="MCC160" w:date="2021-01-18T10:07: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21D8B889" w14:textId="542E53F5" w:rsidR="00F86C52" w:rsidRPr="00AA36EF" w:rsidDel="005E1690" w:rsidRDefault="00F86C52" w:rsidP="005830F3">
            <w:pPr>
              <w:pStyle w:val="TAL"/>
              <w:rPr>
                <w:del w:id="1387" w:author="MCC160" w:date="2021-01-18T10:35:00Z"/>
              </w:rPr>
            </w:pPr>
          </w:p>
        </w:tc>
        <w:tc>
          <w:tcPr>
            <w:tcW w:w="2126" w:type="dxa"/>
            <w:tcBorders>
              <w:top w:val="single" w:sz="4" w:space="0" w:color="auto"/>
              <w:left w:val="single" w:sz="4" w:space="0" w:color="auto"/>
              <w:bottom w:val="single" w:sz="4" w:space="0" w:color="auto"/>
              <w:right w:val="single" w:sz="4" w:space="0" w:color="auto"/>
            </w:tcBorders>
          </w:tcPr>
          <w:p w14:paraId="122C2F6C" w14:textId="1057B825" w:rsidR="00F86C52" w:rsidRPr="00AA36EF" w:rsidDel="005E1690" w:rsidRDefault="00F86C52" w:rsidP="005830F3">
            <w:pPr>
              <w:pStyle w:val="TAL"/>
              <w:rPr>
                <w:del w:id="1388" w:author="MCC160" w:date="2021-01-18T10:35:00Z"/>
              </w:rPr>
            </w:pPr>
          </w:p>
        </w:tc>
        <w:tc>
          <w:tcPr>
            <w:tcW w:w="1418" w:type="dxa"/>
            <w:tcBorders>
              <w:top w:val="single" w:sz="4" w:space="0" w:color="auto"/>
              <w:left w:val="single" w:sz="4" w:space="0" w:color="auto"/>
              <w:bottom w:val="single" w:sz="4" w:space="0" w:color="auto"/>
              <w:right w:val="single" w:sz="4" w:space="0" w:color="auto"/>
            </w:tcBorders>
          </w:tcPr>
          <w:p w14:paraId="4423F8EF" w14:textId="10402AA0" w:rsidR="00F86C52" w:rsidRPr="00AA36EF" w:rsidDel="005E1690" w:rsidRDefault="00F86C52" w:rsidP="005830F3">
            <w:pPr>
              <w:pStyle w:val="TAL"/>
              <w:rPr>
                <w:del w:id="1389" w:author="MCC160" w:date="2021-01-18T10:35:00Z"/>
              </w:rPr>
            </w:pPr>
          </w:p>
        </w:tc>
        <w:tc>
          <w:tcPr>
            <w:tcW w:w="1134" w:type="dxa"/>
            <w:tcBorders>
              <w:top w:val="single" w:sz="4" w:space="0" w:color="auto"/>
              <w:left w:val="single" w:sz="4" w:space="0" w:color="auto"/>
              <w:bottom w:val="single" w:sz="4" w:space="0" w:color="auto"/>
              <w:right w:val="single" w:sz="4" w:space="0" w:color="auto"/>
            </w:tcBorders>
          </w:tcPr>
          <w:p w14:paraId="3311B33B" w14:textId="08B00509" w:rsidR="00F86C52" w:rsidRPr="00AA36EF" w:rsidDel="005E1690" w:rsidRDefault="00F86C52" w:rsidP="005830F3">
            <w:pPr>
              <w:pStyle w:val="TAL"/>
              <w:rPr>
                <w:del w:id="1390" w:author="MCC160" w:date="2021-01-18T10:35:00Z"/>
              </w:rPr>
            </w:pPr>
          </w:p>
        </w:tc>
      </w:tr>
      <w:tr w:rsidR="00F86C52" w:rsidRPr="00AA36EF" w14:paraId="1C20DF16" w14:textId="77777777" w:rsidTr="009701F1">
        <w:tc>
          <w:tcPr>
            <w:tcW w:w="2835" w:type="dxa"/>
            <w:tcBorders>
              <w:top w:val="single" w:sz="4" w:space="0" w:color="auto"/>
              <w:left w:val="single" w:sz="4" w:space="0" w:color="auto"/>
              <w:bottom w:val="single" w:sz="4" w:space="0" w:color="auto"/>
              <w:right w:val="single" w:sz="4" w:space="0" w:color="auto"/>
            </w:tcBorders>
          </w:tcPr>
          <w:p w14:paraId="5DAAB0DF" w14:textId="77777777" w:rsidR="00F86C52" w:rsidRPr="00AA36EF" w:rsidRDefault="00F86C52" w:rsidP="005830F3">
            <w:pPr>
              <w:pStyle w:val="TAL"/>
              <w:rPr>
                <w:b/>
              </w:rPr>
            </w:pPr>
            <w:del w:id="1391" w:author="MCC160" w:date="2021-01-18T10:07: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78504F26"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3BF95379"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67042DBC"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265B6AE7" w14:textId="77777777" w:rsidR="00F86C52" w:rsidRPr="00AA36EF" w:rsidRDefault="00F86C52" w:rsidP="005830F3">
            <w:pPr>
              <w:pStyle w:val="TAL"/>
            </w:pPr>
          </w:p>
        </w:tc>
      </w:tr>
      <w:tr w:rsidR="00121D73" w:rsidRPr="00AA36EF" w14:paraId="4052CAEE" w14:textId="77777777" w:rsidTr="009701F1">
        <w:trPr>
          <w:ins w:id="1392"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675114DC" w14:textId="433FF536" w:rsidR="00121D73" w:rsidRPr="00AA36EF" w:rsidDel="009701F1" w:rsidRDefault="00121D73" w:rsidP="00121D73">
            <w:pPr>
              <w:pStyle w:val="TAL"/>
              <w:rPr>
                <w:ins w:id="1393" w:author="MCC160" w:date="2021-01-18T10:29:00Z"/>
                <w:b/>
              </w:rPr>
            </w:pPr>
            <w:ins w:id="1394"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C9A3C5A" w14:textId="77777777" w:rsidR="00121D73" w:rsidRPr="00AA36EF" w:rsidRDefault="00121D73" w:rsidP="00121D73">
            <w:pPr>
              <w:pStyle w:val="TAL"/>
              <w:rPr>
                <w:ins w:id="1395"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340A08E9" w14:textId="5EACE1DD" w:rsidR="00121D73" w:rsidRPr="00AA36EF" w:rsidRDefault="00121D73" w:rsidP="00121D73">
            <w:pPr>
              <w:pStyle w:val="TAL"/>
              <w:rPr>
                <w:ins w:id="1396" w:author="MCC160" w:date="2021-01-18T10:29:00Z"/>
              </w:rPr>
            </w:pPr>
            <w:ins w:id="1397"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0049FAD" w14:textId="77777777" w:rsidR="00121D73" w:rsidRPr="00AA36EF" w:rsidRDefault="00121D73" w:rsidP="00121D73">
            <w:pPr>
              <w:pStyle w:val="TAL"/>
              <w:rPr>
                <w:ins w:id="1398"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4C6E58D5" w14:textId="77777777" w:rsidR="00121D73" w:rsidRPr="00AA36EF" w:rsidRDefault="00121D73" w:rsidP="00121D73">
            <w:pPr>
              <w:pStyle w:val="TAL"/>
              <w:rPr>
                <w:ins w:id="1399" w:author="MCC160" w:date="2021-01-18T10:29:00Z"/>
              </w:rPr>
            </w:pPr>
          </w:p>
        </w:tc>
      </w:tr>
      <w:tr w:rsidR="00121D73" w:rsidRPr="00AA36EF" w:rsidDel="00121D73" w14:paraId="66E7EC48" w14:textId="0CFAFC37" w:rsidTr="009701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0" w:author="MCC160" w:date="2021-01-18T1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401" w:author="MCC160" w:date="2021-01-24T12:33:00Z"/>
        </w:trPr>
        <w:tc>
          <w:tcPr>
            <w:tcW w:w="2835" w:type="dxa"/>
            <w:tcBorders>
              <w:top w:val="single" w:sz="4" w:space="0" w:color="auto"/>
              <w:left w:val="single" w:sz="4" w:space="0" w:color="auto"/>
              <w:bottom w:val="single" w:sz="4" w:space="0" w:color="auto"/>
              <w:right w:val="single" w:sz="4" w:space="0" w:color="auto"/>
            </w:tcBorders>
            <w:tcPrChange w:id="1402" w:author="MCC160" w:date="2021-01-18T10:08:00Z">
              <w:tcPr>
                <w:tcW w:w="2835" w:type="dxa"/>
                <w:tcBorders>
                  <w:top w:val="single" w:sz="4" w:space="0" w:color="auto"/>
                  <w:left w:val="single" w:sz="4" w:space="0" w:color="auto"/>
                  <w:bottom w:val="single" w:sz="4" w:space="0" w:color="auto"/>
                  <w:right w:val="single" w:sz="4" w:space="0" w:color="auto"/>
                </w:tcBorders>
                <w:vAlign w:val="center"/>
              </w:tcPr>
            </w:tcPrChange>
          </w:tcPr>
          <w:p w14:paraId="341B0731" w14:textId="4FA0660E" w:rsidR="00121D73" w:rsidRPr="00AA36EF" w:rsidDel="00121D73" w:rsidRDefault="00121D73" w:rsidP="00121D73">
            <w:pPr>
              <w:pStyle w:val="TAL"/>
              <w:rPr>
                <w:del w:id="1403" w:author="MCC160" w:date="2021-01-24T12:33:00Z"/>
                <w:b/>
                <w:bCs/>
              </w:rPr>
            </w:pPr>
            <w:del w:id="1404" w:author="MCC160" w:date="2021-01-18T10:08:00Z">
              <w:r w:rsidRPr="00AA36EF" w:rsidDel="00A85780">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405" w:author="MCC160" w:date="2021-01-18T10:08:00Z">
              <w:tcPr>
                <w:tcW w:w="2126" w:type="dxa"/>
                <w:tcBorders>
                  <w:top w:val="single" w:sz="4" w:space="0" w:color="auto"/>
                  <w:left w:val="single" w:sz="4" w:space="0" w:color="auto"/>
                  <w:bottom w:val="single" w:sz="4" w:space="0" w:color="auto"/>
                  <w:right w:val="single" w:sz="4" w:space="0" w:color="auto"/>
                </w:tcBorders>
                <w:vAlign w:val="center"/>
              </w:tcPr>
            </w:tcPrChange>
          </w:tcPr>
          <w:p w14:paraId="0BEF9F1F" w14:textId="32A5ABD0" w:rsidR="00121D73" w:rsidRPr="00AA36EF" w:rsidDel="00121D73" w:rsidRDefault="00121D73" w:rsidP="00121D73">
            <w:pPr>
              <w:pStyle w:val="TAL"/>
              <w:rPr>
                <w:del w:id="1406" w:author="MCC160" w:date="2021-01-24T12:33:00Z"/>
                <w:iCs/>
              </w:rPr>
            </w:pPr>
            <w:del w:id="1407" w:author="MCC160" w:date="2021-01-24T12:33: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408" w:author="MCC160" w:date="2021-01-18T10:08:00Z">
              <w:tcPr>
                <w:tcW w:w="2126" w:type="dxa"/>
                <w:tcBorders>
                  <w:top w:val="single" w:sz="4" w:space="0" w:color="auto"/>
                  <w:left w:val="single" w:sz="4" w:space="0" w:color="auto"/>
                  <w:bottom w:val="single" w:sz="4" w:space="0" w:color="auto"/>
                  <w:right w:val="single" w:sz="4" w:space="0" w:color="auto"/>
                </w:tcBorders>
              </w:tcPr>
            </w:tcPrChange>
          </w:tcPr>
          <w:p w14:paraId="02B82435" w14:textId="18BD198A" w:rsidR="00121D73" w:rsidRPr="00AA36EF" w:rsidDel="00121D73" w:rsidRDefault="00121D73" w:rsidP="00121D73">
            <w:pPr>
              <w:pStyle w:val="TAL"/>
              <w:rPr>
                <w:del w:id="1409"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1410" w:author="MCC160" w:date="2021-01-18T10:08:00Z">
              <w:tcPr>
                <w:tcW w:w="1418" w:type="dxa"/>
                <w:tcBorders>
                  <w:top w:val="single" w:sz="4" w:space="0" w:color="auto"/>
                  <w:left w:val="single" w:sz="4" w:space="0" w:color="auto"/>
                  <w:bottom w:val="single" w:sz="4" w:space="0" w:color="auto"/>
                  <w:right w:val="single" w:sz="4" w:space="0" w:color="auto"/>
                </w:tcBorders>
              </w:tcPr>
            </w:tcPrChange>
          </w:tcPr>
          <w:p w14:paraId="6D51C4B7" w14:textId="298987D8" w:rsidR="00121D73" w:rsidRPr="00AA36EF" w:rsidDel="00121D73" w:rsidRDefault="00121D73" w:rsidP="00121D73">
            <w:pPr>
              <w:pStyle w:val="TAL"/>
              <w:rPr>
                <w:del w:id="1411"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1412" w:author="MCC160" w:date="2021-01-18T10:08:00Z">
              <w:tcPr>
                <w:tcW w:w="1134" w:type="dxa"/>
                <w:tcBorders>
                  <w:top w:val="single" w:sz="4" w:space="0" w:color="auto"/>
                  <w:left w:val="single" w:sz="4" w:space="0" w:color="auto"/>
                  <w:bottom w:val="single" w:sz="4" w:space="0" w:color="auto"/>
                  <w:right w:val="single" w:sz="4" w:space="0" w:color="auto"/>
                </w:tcBorders>
              </w:tcPr>
            </w:tcPrChange>
          </w:tcPr>
          <w:p w14:paraId="74F49AEA" w14:textId="1C2D329A" w:rsidR="00121D73" w:rsidRPr="00AA36EF" w:rsidDel="00121D73" w:rsidRDefault="00121D73" w:rsidP="00121D73">
            <w:pPr>
              <w:pStyle w:val="TAL"/>
              <w:rPr>
                <w:del w:id="1413" w:author="MCC160" w:date="2021-01-24T12:33:00Z"/>
              </w:rPr>
            </w:pPr>
          </w:p>
        </w:tc>
      </w:tr>
      <w:tr w:rsidR="00121D73" w:rsidRPr="00AA36EF" w14:paraId="17BDCC2A" w14:textId="77777777" w:rsidTr="009701F1">
        <w:tc>
          <w:tcPr>
            <w:tcW w:w="2835" w:type="dxa"/>
            <w:tcBorders>
              <w:top w:val="single" w:sz="4" w:space="0" w:color="auto"/>
              <w:left w:val="single" w:sz="4" w:space="0" w:color="auto"/>
              <w:bottom w:val="single" w:sz="4" w:space="0" w:color="auto"/>
              <w:right w:val="single" w:sz="4" w:space="0" w:color="auto"/>
            </w:tcBorders>
            <w:vAlign w:val="center"/>
          </w:tcPr>
          <w:p w14:paraId="6A6067EF" w14:textId="7822415D" w:rsidR="00121D73" w:rsidRPr="00AA36EF" w:rsidRDefault="00121D73" w:rsidP="00121D73">
            <w:pPr>
              <w:pStyle w:val="TAL"/>
              <w:rPr>
                <w:b/>
                <w:bCs/>
              </w:rPr>
            </w:pPr>
            <w:ins w:id="1414" w:author="MCC160" w:date="2021-01-18T10:08:00Z">
              <w:r w:rsidRPr="00AA36EF">
                <w:t xml:space="preserve">    MIME-part-body</w:t>
              </w:r>
            </w:ins>
            <w:del w:id="1415" w:author="MCC160" w:date="2021-01-18T10:08:00Z">
              <w:r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
          <w:p w14:paraId="0F803D9A" w14:textId="62FFC3E9" w:rsidR="00121D73" w:rsidRPr="00AA36EF" w:rsidRDefault="00121D73" w:rsidP="00121D73">
            <w:pPr>
              <w:pStyle w:val="TAL"/>
              <w:rPr>
                <w:iCs/>
              </w:rPr>
            </w:pPr>
            <w:ins w:id="1416" w:author="MCC160" w:date="2021-01-18T10:08:00Z">
              <w:r w:rsidRPr="00AA36EF">
                <w:t>PIDF a</w:t>
              </w:r>
            </w:ins>
            <w:del w:id="1417" w:author="MCC160" w:date="2021-01-18T10:08:00Z">
              <w:r w:rsidRPr="00AA36EF" w:rsidDel="009701F1">
                <w:delText>A</w:delText>
              </w:r>
            </w:del>
            <w:r w:rsidRPr="00AA36EF">
              <w:t>s described in Table 5.3.3.3-29</w:t>
            </w:r>
          </w:p>
        </w:tc>
        <w:tc>
          <w:tcPr>
            <w:tcW w:w="2126" w:type="dxa"/>
            <w:tcBorders>
              <w:top w:val="single" w:sz="4" w:space="0" w:color="auto"/>
              <w:left w:val="single" w:sz="4" w:space="0" w:color="auto"/>
              <w:bottom w:val="single" w:sz="4" w:space="0" w:color="auto"/>
              <w:right w:val="single" w:sz="4" w:space="0" w:color="auto"/>
            </w:tcBorders>
          </w:tcPr>
          <w:p w14:paraId="45C80780"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
          <w:p w14:paraId="25D48913"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
          <w:p w14:paraId="659B73FE" w14:textId="77777777" w:rsidR="00121D73" w:rsidRPr="00AA36EF" w:rsidRDefault="00121D73" w:rsidP="00121D73">
            <w:pPr>
              <w:pStyle w:val="TAL"/>
            </w:pPr>
          </w:p>
        </w:tc>
      </w:tr>
    </w:tbl>
    <w:p w14:paraId="674E2885" w14:textId="77777777" w:rsidR="00F86C52" w:rsidRPr="00AA36EF" w:rsidRDefault="00F86C52" w:rsidP="00F86C52">
      <w:pPr>
        <w:rPr>
          <w:lang w:eastAsia="ja-JP"/>
        </w:rPr>
      </w:pPr>
    </w:p>
    <w:p w14:paraId="3C75582C" w14:textId="77777777" w:rsidR="00F86C52" w:rsidRPr="00AA36EF" w:rsidRDefault="00F86C52" w:rsidP="00F86C52">
      <w:pPr>
        <w:pStyle w:val="TH"/>
      </w:pPr>
      <w:r w:rsidRPr="00AA36EF">
        <w:lastRenderedPageBreak/>
        <w:t xml:space="preserve">Table 5.3.3.3-29: </w:t>
      </w:r>
      <w:r w:rsidRPr="00AA36EF">
        <w:rPr>
          <w:lang w:eastAsia="ko-KR"/>
        </w:rPr>
        <w:t>PIDF in SIP NOTIFY</w:t>
      </w:r>
      <w:r w:rsidRPr="00AA36EF">
        <w:t xml:space="preserve"> (Table 5.3.3.3-28)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18" w:author="MCC160" w:date="2021-01-11T11: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419">
          <w:tblGrid>
            <w:gridCol w:w="2835"/>
            <w:gridCol w:w="2126"/>
            <w:gridCol w:w="2126"/>
            <w:gridCol w:w="1418"/>
            <w:gridCol w:w="1134"/>
          </w:tblGrid>
        </w:tblGridChange>
      </w:tblGrid>
      <w:tr w:rsidR="00F86C52" w:rsidRPr="00AA36EF" w14:paraId="17644695" w14:textId="77777777" w:rsidTr="005830F3">
        <w:tc>
          <w:tcPr>
            <w:tcW w:w="9639" w:type="dxa"/>
            <w:gridSpan w:val="5"/>
            <w:tcPrChange w:id="1420" w:author="MCC160" w:date="2021-01-11T11:11:00Z">
              <w:tcPr>
                <w:tcW w:w="9639" w:type="dxa"/>
                <w:gridSpan w:val="5"/>
              </w:tcPr>
            </w:tcPrChange>
          </w:tcPr>
          <w:p w14:paraId="7CC4725D" w14:textId="3D5FA195" w:rsidR="00F86C52" w:rsidRPr="00AA36EF" w:rsidRDefault="00F86C52" w:rsidP="005830F3">
            <w:pPr>
              <w:pStyle w:val="TAL"/>
            </w:pPr>
            <w:r w:rsidRPr="00AA36EF">
              <w:t>Derivation Path: TS 36.579-1 [2], Table 5.5.3.5</w:t>
            </w:r>
            <w:ins w:id="1421" w:author="MCC160" w:date="2021-01-11T11:12:00Z">
              <w:r w:rsidR="005830F3" w:rsidRPr="00AA36EF">
                <w:t>.2</w:t>
              </w:r>
            </w:ins>
            <w:r w:rsidRPr="00AA36EF">
              <w:t>-1</w:t>
            </w:r>
          </w:p>
        </w:tc>
      </w:tr>
      <w:tr w:rsidR="00F86C52" w:rsidRPr="00AA36EF" w14:paraId="5AC89A5A" w14:textId="77777777" w:rsidTr="005830F3">
        <w:tc>
          <w:tcPr>
            <w:tcW w:w="2835" w:type="dxa"/>
            <w:tcPrChange w:id="1422" w:author="MCC160" w:date="2021-01-11T11:11:00Z">
              <w:tcPr>
                <w:tcW w:w="2835" w:type="dxa"/>
              </w:tcPr>
            </w:tcPrChange>
          </w:tcPr>
          <w:p w14:paraId="7CF49213"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423" w:author="MCC160" w:date="2021-01-11T11:11:00Z">
              <w:tcPr>
                <w:tcW w:w="2126" w:type="dxa"/>
              </w:tcPr>
            </w:tcPrChange>
          </w:tcPr>
          <w:p w14:paraId="4D94DBD6"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1424" w:author="MCC160" w:date="2021-01-11T11:11:00Z">
              <w:tcPr>
                <w:tcW w:w="2126" w:type="dxa"/>
              </w:tcPr>
            </w:tcPrChange>
          </w:tcPr>
          <w:p w14:paraId="62C2812C"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425" w:author="MCC160" w:date="2021-01-11T11:11:00Z">
              <w:tcPr>
                <w:tcW w:w="1418" w:type="dxa"/>
              </w:tcPr>
            </w:tcPrChange>
          </w:tcPr>
          <w:p w14:paraId="5AE26C6B"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426" w:author="MCC160" w:date="2021-01-11T11:11:00Z">
              <w:tcPr>
                <w:tcW w:w="1134" w:type="dxa"/>
              </w:tcPr>
            </w:tcPrChange>
          </w:tcPr>
          <w:p w14:paraId="3B66333E"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1491F158" w14:textId="77777777" w:rsidTr="005830F3">
        <w:tc>
          <w:tcPr>
            <w:tcW w:w="2835" w:type="dxa"/>
            <w:vAlign w:val="center"/>
            <w:tcPrChange w:id="1427" w:author="MCC160" w:date="2021-01-11T11:11:00Z">
              <w:tcPr>
                <w:tcW w:w="2835" w:type="dxa"/>
                <w:vAlign w:val="center"/>
              </w:tcPr>
            </w:tcPrChange>
          </w:tcPr>
          <w:p w14:paraId="5CD65DD0" w14:textId="77777777" w:rsidR="00F86C52" w:rsidRPr="00AA36EF" w:rsidRDefault="00F86C52" w:rsidP="005830F3">
            <w:pPr>
              <w:pStyle w:val="TAL"/>
            </w:pPr>
            <w:r w:rsidRPr="00AA36EF">
              <w:t>presence</w:t>
            </w:r>
            <w:del w:id="1428" w:author="MCC160" w:date="2021-01-11T11:10:00Z">
              <w:r w:rsidRPr="00AA36EF" w:rsidDel="005830F3">
                <w:delText xml:space="preserve"> entity</w:delText>
              </w:r>
            </w:del>
          </w:p>
        </w:tc>
        <w:tc>
          <w:tcPr>
            <w:tcW w:w="2126" w:type="dxa"/>
            <w:tcPrChange w:id="1429" w:author="MCC160" w:date="2021-01-11T11:11:00Z">
              <w:tcPr>
                <w:tcW w:w="2126" w:type="dxa"/>
              </w:tcPr>
            </w:tcPrChange>
          </w:tcPr>
          <w:p w14:paraId="26D9DCB7" w14:textId="77777777" w:rsidR="00F86C52" w:rsidRPr="00AA36EF" w:rsidRDefault="00F86C52" w:rsidP="005830F3">
            <w:pPr>
              <w:pStyle w:val="TAL"/>
            </w:pPr>
          </w:p>
        </w:tc>
        <w:tc>
          <w:tcPr>
            <w:tcW w:w="2126" w:type="dxa"/>
            <w:tcBorders>
              <w:bottom w:val="single" w:sz="4" w:space="0" w:color="auto"/>
            </w:tcBorders>
            <w:tcPrChange w:id="1430" w:author="MCC160" w:date="2021-01-11T11:11:00Z">
              <w:tcPr>
                <w:tcW w:w="2126" w:type="dxa"/>
                <w:tcBorders>
                  <w:bottom w:val="single" w:sz="4" w:space="0" w:color="auto"/>
                </w:tcBorders>
              </w:tcPr>
            </w:tcPrChange>
          </w:tcPr>
          <w:p w14:paraId="0EF51E64" w14:textId="77777777" w:rsidR="00F86C52" w:rsidRPr="00AA36EF" w:rsidRDefault="00F86C52" w:rsidP="005830F3">
            <w:pPr>
              <w:pStyle w:val="TAL"/>
            </w:pPr>
          </w:p>
        </w:tc>
        <w:tc>
          <w:tcPr>
            <w:tcW w:w="1418" w:type="dxa"/>
            <w:tcPrChange w:id="1431" w:author="MCC160" w:date="2021-01-11T11:11:00Z">
              <w:tcPr>
                <w:tcW w:w="1418" w:type="dxa"/>
              </w:tcPr>
            </w:tcPrChange>
          </w:tcPr>
          <w:p w14:paraId="6C9BA7DC" w14:textId="77777777" w:rsidR="00F86C52" w:rsidRPr="00AA36EF" w:rsidRDefault="00F86C52" w:rsidP="005830F3">
            <w:pPr>
              <w:pStyle w:val="TAL"/>
            </w:pPr>
          </w:p>
        </w:tc>
        <w:tc>
          <w:tcPr>
            <w:tcW w:w="1134" w:type="dxa"/>
            <w:vAlign w:val="bottom"/>
            <w:tcPrChange w:id="1432" w:author="MCC160" w:date="2021-01-11T11:11:00Z">
              <w:tcPr>
                <w:tcW w:w="1134" w:type="dxa"/>
                <w:vAlign w:val="bottom"/>
              </w:tcPr>
            </w:tcPrChange>
          </w:tcPr>
          <w:p w14:paraId="2A839258" w14:textId="77777777" w:rsidR="00F86C52" w:rsidRPr="00AA36EF" w:rsidRDefault="00F86C52" w:rsidP="005830F3">
            <w:pPr>
              <w:pStyle w:val="TAL"/>
            </w:pPr>
          </w:p>
        </w:tc>
      </w:tr>
      <w:tr w:rsidR="00F86C52" w:rsidRPr="00AA36EF" w14:paraId="752E6C5D" w14:textId="77777777" w:rsidTr="005830F3">
        <w:tc>
          <w:tcPr>
            <w:tcW w:w="2835" w:type="dxa"/>
            <w:vAlign w:val="center"/>
            <w:tcPrChange w:id="1433" w:author="MCC160" w:date="2021-01-11T11:11:00Z">
              <w:tcPr>
                <w:tcW w:w="2835" w:type="dxa"/>
                <w:vAlign w:val="center"/>
              </w:tcPr>
            </w:tcPrChange>
          </w:tcPr>
          <w:p w14:paraId="3DE4795D" w14:textId="77777777" w:rsidR="00F86C52" w:rsidRPr="00AA36EF" w:rsidRDefault="00F86C52" w:rsidP="005830F3">
            <w:pPr>
              <w:pStyle w:val="TAL"/>
            </w:pPr>
            <w:r w:rsidRPr="00AA36EF">
              <w:t xml:space="preserve">  tuple</w:t>
            </w:r>
            <w:del w:id="1434" w:author="MCC160" w:date="2021-01-11T11:10:00Z">
              <w:r w:rsidRPr="00AA36EF" w:rsidDel="005830F3">
                <w:delText xml:space="preserve"> id</w:delText>
              </w:r>
            </w:del>
          </w:p>
        </w:tc>
        <w:tc>
          <w:tcPr>
            <w:tcW w:w="2126" w:type="dxa"/>
            <w:tcPrChange w:id="1435" w:author="MCC160" w:date="2021-01-11T11:11:00Z">
              <w:tcPr>
                <w:tcW w:w="2126" w:type="dxa"/>
              </w:tcPr>
            </w:tcPrChange>
          </w:tcPr>
          <w:p w14:paraId="0110A7B3" w14:textId="77777777" w:rsidR="00F86C52" w:rsidRPr="00AA36EF" w:rsidRDefault="00F86C52" w:rsidP="005830F3">
            <w:pPr>
              <w:pStyle w:val="TAL"/>
            </w:pPr>
          </w:p>
        </w:tc>
        <w:tc>
          <w:tcPr>
            <w:tcW w:w="2126" w:type="dxa"/>
            <w:tcBorders>
              <w:bottom w:val="single" w:sz="4" w:space="0" w:color="auto"/>
            </w:tcBorders>
            <w:tcPrChange w:id="1436" w:author="MCC160" w:date="2021-01-11T11:11:00Z">
              <w:tcPr>
                <w:tcW w:w="2126" w:type="dxa"/>
                <w:tcBorders>
                  <w:bottom w:val="single" w:sz="4" w:space="0" w:color="auto"/>
                </w:tcBorders>
              </w:tcPr>
            </w:tcPrChange>
          </w:tcPr>
          <w:p w14:paraId="76FE395E" w14:textId="77777777" w:rsidR="00F86C52" w:rsidRPr="00AA36EF" w:rsidRDefault="00F86C52" w:rsidP="005830F3">
            <w:pPr>
              <w:pStyle w:val="TAL"/>
            </w:pPr>
          </w:p>
        </w:tc>
        <w:tc>
          <w:tcPr>
            <w:tcW w:w="1418" w:type="dxa"/>
            <w:tcPrChange w:id="1437" w:author="MCC160" w:date="2021-01-11T11:11:00Z">
              <w:tcPr>
                <w:tcW w:w="1418" w:type="dxa"/>
              </w:tcPr>
            </w:tcPrChange>
          </w:tcPr>
          <w:p w14:paraId="11EBC5F6" w14:textId="77777777" w:rsidR="00F86C52" w:rsidRPr="00AA36EF" w:rsidRDefault="00F86C52" w:rsidP="005830F3">
            <w:pPr>
              <w:pStyle w:val="TAL"/>
            </w:pPr>
          </w:p>
        </w:tc>
        <w:tc>
          <w:tcPr>
            <w:tcW w:w="1134" w:type="dxa"/>
            <w:vAlign w:val="bottom"/>
            <w:tcPrChange w:id="1438" w:author="MCC160" w:date="2021-01-11T11:11:00Z">
              <w:tcPr>
                <w:tcW w:w="1134" w:type="dxa"/>
                <w:vAlign w:val="bottom"/>
              </w:tcPr>
            </w:tcPrChange>
          </w:tcPr>
          <w:p w14:paraId="1D16224C" w14:textId="77777777" w:rsidR="00F86C52" w:rsidRPr="00AA36EF" w:rsidRDefault="00F86C52" w:rsidP="005830F3">
            <w:pPr>
              <w:pStyle w:val="TAL"/>
            </w:pPr>
          </w:p>
        </w:tc>
      </w:tr>
      <w:tr w:rsidR="00F86C52" w:rsidRPr="00AA36EF" w14:paraId="5E318108" w14:textId="77777777" w:rsidTr="005830F3">
        <w:tc>
          <w:tcPr>
            <w:tcW w:w="2835" w:type="dxa"/>
            <w:vAlign w:val="center"/>
            <w:tcPrChange w:id="1439" w:author="MCC160" w:date="2021-01-11T11:11:00Z">
              <w:tcPr>
                <w:tcW w:w="2835" w:type="dxa"/>
                <w:vAlign w:val="center"/>
              </w:tcPr>
            </w:tcPrChange>
          </w:tcPr>
          <w:p w14:paraId="110012D1" w14:textId="77777777" w:rsidR="00F86C52" w:rsidRPr="00AA36EF" w:rsidRDefault="00F86C52" w:rsidP="005830F3">
            <w:pPr>
              <w:pStyle w:val="TAL"/>
            </w:pPr>
            <w:r w:rsidRPr="00AA36EF">
              <w:t xml:space="preserve">    status</w:t>
            </w:r>
          </w:p>
        </w:tc>
        <w:tc>
          <w:tcPr>
            <w:tcW w:w="2126" w:type="dxa"/>
            <w:tcPrChange w:id="1440" w:author="MCC160" w:date="2021-01-11T11:11:00Z">
              <w:tcPr>
                <w:tcW w:w="2126" w:type="dxa"/>
              </w:tcPr>
            </w:tcPrChange>
          </w:tcPr>
          <w:p w14:paraId="4ADE861C" w14:textId="77777777" w:rsidR="00F86C52" w:rsidRPr="00AA36EF" w:rsidRDefault="00F86C52" w:rsidP="005830F3">
            <w:pPr>
              <w:pStyle w:val="TAL"/>
            </w:pPr>
          </w:p>
        </w:tc>
        <w:tc>
          <w:tcPr>
            <w:tcW w:w="2126" w:type="dxa"/>
            <w:tcPrChange w:id="1441" w:author="MCC160" w:date="2021-01-11T11:11:00Z">
              <w:tcPr>
                <w:tcW w:w="2126" w:type="dxa"/>
              </w:tcPr>
            </w:tcPrChange>
          </w:tcPr>
          <w:p w14:paraId="55CBC420" w14:textId="77777777" w:rsidR="00F86C52" w:rsidRPr="00AA36EF" w:rsidRDefault="00F86C52" w:rsidP="005830F3">
            <w:pPr>
              <w:pStyle w:val="TAL"/>
            </w:pPr>
          </w:p>
        </w:tc>
        <w:tc>
          <w:tcPr>
            <w:tcW w:w="1418" w:type="dxa"/>
            <w:tcPrChange w:id="1442" w:author="MCC160" w:date="2021-01-11T11:11:00Z">
              <w:tcPr>
                <w:tcW w:w="1418" w:type="dxa"/>
              </w:tcPr>
            </w:tcPrChange>
          </w:tcPr>
          <w:p w14:paraId="052FE54E" w14:textId="77777777" w:rsidR="00F86C52" w:rsidRPr="00AA36EF" w:rsidRDefault="00F86C52" w:rsidP="005830F3">
            <w:pPr>
              <w:pStyle w:val="TAL"/>
            </w:pPr>
          </w:p>
        </w:tc>
        <w:tc>
          <w:tcPr>
            <w:tcW w:w="1134" w:type="dxa"/>
            <w:vAlign w:val="bottom"/>
            <w:tcPrChange w:id="1443" w:author="MCC160" w:date="2021-01-11T11:11:00Z">
              <w:tcPr>
                <w:tcW w:w="1134" w:type="dxa"/>
                <w:vAlign w:val="bottom"/>
              </w:tcPr>
            </w:tcPrChange>
          </w:tcPr>
          <w:p w14:paraId="197CA779" w14:textId="77777777" w:rsidR="00F86C52" w:rsidRPr="00AA36EF" w:rsidRDefault="00F86C52" w:rsidP="005830F3">
            <w:pPr>
              <w:pStyle w:val="TAL"/>
            </w:pPr>
          </w:p>
        </w:tc>
      </w:tr>
      <w:tr w:rsidR="00F86C52" w:rsidRPr="00AA36EF" w14:paraId="1D53C453" w14:textId="77777777" w:rsidTr="005830F3">
        <w:tc>
          <w:tcPr>
            <w:tcW w:w="2835" w:type="dxa"/>
            <w:vAlign w:val="center"/>
            <w:tcPrChange w:id="1444" w:author="MCC160" w:date="2021-01-11T11:11:00Z">
              <w:tcPr>
                <w:tcW w:w="2835" w:type="dxa"/>
                <w:vAlign w:val="center"/>
              </w:tcPr>
            </w:tcPrChange>
          </w:tcPr>
          <w:p w14:paraId="2C2FF2F7" w14:textId="77777777" w:rsidR="00F86C52" w:rsidRPr="00AA36EF" w:rsidRDefault="00F86C52" w:rsidP="005830F3">
            <w:pPr>
              <w:pStyle w:val="TAL"/>
            </w:pPr>
            <w:r w:rsidRPr="00AA36EF">
              <w:t xml:space="preserve">      affiliation</w:t>
            </w:r>
          </w:p>
        </w:tc>
        <w:tc>
          <w:tcPr>
            <w:tcW w:w="2126" w:type="dxa"/>
            <w:tcPrChange w:id="1445" w:author="MCC160" w:date="2021-01-11T11:11:00Z">
              <w:tcPr>
                <w:tcW w:w="2126" w:type="dxa"/>
              </w:tcPr>
            </w:tcPrChange>
          </w:tcPr>
          <w:p w14:paraId="4688A627" w14:textId="77777777" w:rsidR="00F86C52" w:rsidRPr="00AA36EF" w:rsidRDefault="00F86C52" w:rsidP="005830F3">
            <w:pPr>
              <w:pStyle w:val="TAL"/>
            </w:pPr>
          </w:p>
        </w:tc>
        <w:tc>
          <w:tcPr>
            <w:tcW w:w="2126" w:type="dxa"/>
            <w:tcPrChange w:id="1446" w:author="MCC160" w:date="2021-01-11T11:11:00Z">
              <w:tcPr>
                <w:tcW w:w="2126" w:type="dxa"/>
              </w:tcPr>
            </w:tcPrChange>
          </w:tcPr>
          <w:p w14:paraId="035AF765" w14:textId="77777777" w:rsidR="00F86C52" w:rsidRPr="00AA36EF" w:rsidRDefault="00F86C52" w:rsidP="005830F3">
            <w:pPr>
              <w:pStyle w:val="TAL"/>
            </w:pPr>
          </w:p>
        </w:tc>
        <w:tc>
          <w:tcPr>
            <w:tcW w:w="1418" w:type="dxa"/>
            <w:tcPrChange w:id="1447" w:author="MCC160" w:date="2021-01-11T11:11:00Z">
              <w:tcPr>
                <w:tcW w:w="1418" w:type="dxa"/>
              </w:tcPr>
            </w:tcPrChange>
          </w:tcPr>
          <w:p w14:paraId="53D18D45" w14:textId="77777777" w:rsidR="00F86C52" w:rsidRPr="00AA36EF" w:rsidRDefault="00F86C52" w:rsidP="005830F3">
            <w:pPr>
              <w:pStyle w:val="TAL"/>
            </w:pPr>
          </w:p>
        </w:tc>
        <w:tc>
          <w:tcPr>
            <w:tcW w:w="1134" w:type="dxa"/>
            <w:vAlign w:val="bottom"/>
            <w:tcPrChange w:id="1448" w:author="MCC160" w:date="2021-01-11T11:11:00Z">
              <w:tcPr>
                <w:tcW w:w="1134" w:type="dxa"/>
                <w:vAlign w:val="bottom"/>
              </w:tcPr>
            </w:tcPrChange>
          </w:tcPr>
          <w:p w14:paraId="29257705" w14:textId="77777777" w:rsidR="00F86C52" w:rsidRPr="00AA36EF" w:rsidRDefault="00F86C52" w:rsidP="005830F3">
            <w:pPr>
              <w:pStyle w:val="TAL"/>
            </w:pPr>
          </w:p>
        </w:tc>
      </w:tr>
      <w:tr w:rsidR="00F86C52" w:rsidRPr="00AA36EF" w:rsidDel="00121D73" w14:paraId="3167AAFB" w14:textId="2A11CC7C" w:rsidTr="005830F3">
        <w:trPr>
          <w:del w:id="1449" w:author="MCC160" w:date="2021-01-24T12:08:00Z"/>
        </w:trPr>
        <w:tc>
          <w:tcPr>
            <w:tcW w:w="2835" w:type="dxa"/>
            <w:vAlign w:val="center"/>
            <w:tcPrChange w:id="1450" w:author="MCC160" w:date="2021-01-11T11:11:00Z">
              <w:tcPr>
                <w:tcW w:w="2835" w:type="dxa"/>
                <w:vAlign w:val="center"/>
              </w:tcPr>
            </w:tcPrChange>
          </w:tcPr>
          <w:p w14:paraId="319F5EE6" w14:textId="4FAC913F" w:rsidR="00F86C52" w:rsidRPr="00AA36EF" w:rsidDel="00121D73" w:rsidRDefault="00F86C52" w:rsidP="005830F3">
            <w:pPr>
              <w:pStyle w:val="TAL"/>
              <w:rPr>
                <w:del w:id="1451" w:author="MCC160" w:date="2021-01-24T12:08:00Z"/>
              </w:rPr>
            </w:pPr>
            <w:del w:id="1452" w:author="MCC160" w:date="2021-01-24T12:08:00Z">
              <w:r w:rsidRPr="00AA36EF" w:rsidDel="00121D73">
                <w:delText xml:space="preserve">        group</w:delText>
              </w:r>
            </w:del>
          </w:p>
        </w:tc>
        <w:tc>
          <w:tcPr>
            <w:tcW w:w="2126" w:type="dxa"/>
            <w:tcPrChange w:id="1453" w:author="MCC160" w:date="2021-01-11T11:11:00Z">
              <w:tcPr>
                <w:tcW w:w="2126" w:type="dxa"/>
              </w:tcPr>
            </w:tcPrChange>
          </w:tcPr>
          <w:p w14:paraId="4A08609D" w14:textId="67AB5683" w:rsidR="00F86C52" w:rsidRPr="00AA36EF" w:rsidDel="00121D73" w:rsidRDefault="00F86C52" w:rsidP="005830F3">
            <w:pPr>
              <w:pStyle w:val="TAL"/>
              <w:rPr>
                <w:del w:id="1454" w:author="MCC160" w:date="2021-01-24T12:08:00Z"/>
              </w:rPr>
            </w:pPr>
            <w:del w:id="1455" w:author="MCC160" w:date="2021-01-24T12:08:00Z">
              <w:r w:rsidRPr="00AA36EF" w:rsidDel="00121D73">
                <w:delText>px_MCPTT_Group_A_ID</w:delText>
              </w:r>
            </w:del>
          </w:p>
        </w:tc>
        <w:tc>
          <w:tcPr>
            <w:tcW w:w="2126" w:type="dxa"/>
            <w:tcPrChange w:id="1456" w:author="MCC160" w:date="2021-01-11T11:11:00Z">
              <w:tcPr>
                <w:tcW w:w="2126" w:type="dxa"/>
              </w:tcPr>
            </w:tcPrChange>
          </w:tcPr>
          <w:p w14:paraId="3E6F56AE" w14:textId="3322DD8C" w:rsidR="00F86C52" w:rsidRPr="00AA36EF" w:rsidDel="00121D73" w:rsidRDefault="00F86C52" w:rsidP="005830F3">
            <w:pPr>
              <w:pStyle w:val="TAL"/>
              <w:rPr>
                <w:del w:id="1457" w:author="MCC160" w:date="2021-01-24T12:08:00Z"/>
              </w:rPr>
            </w:pPr>
          </w:p>
        </w:tc>
        <w:tc>
          <w:tcPr>
            <w:tcW w:w="1418" w:type="dxa"/>
            <w:tcPrChange w:id="1458" w:author="MCC160" w:date="2021-01-11T11:11:00Z">
              <w:tcPr>
                <w:tcW w:w="1418" w:type="dxa"/>
              </w:tcPr>
            </w:tcPrChange>
          </w:tcPr>
          <w:p w14:paraId="505D1D6A" w14:textId="5B9A044C" w:rsidR="00F86C52" w:rsidRPr="00AA36EF" w:rsidDel="00121D73" w:rsidRDefault="00F86C52" w:rsidP="005830F3">
            <w:pPr>
              <w:pStyle w:val="TAL"/>
              <w:rPr>
                <w:del w:id="1459" w:author="MCC160" w:date="2021-01-24T12:08:00Z"/>
              </w:rPr>
            </w:pPr>
          </w:p>
        </w:tc>
        <w:tc>
          <w:tcPr>
            <w:tcW w:w="1134" w:type="dxa"/>
            <w:vAlign w:val="bottom"/>
            <w:tcPrChange w:id="1460" w:author="MCC160" w:date="2021-01-11T11:11:00Z">
              <w:tcPr>
                <w:tcW w:w="1134" w:type="dxa"/>
                <w:vAlign w:val="bottom"/>
              </w:tcPr>
            </w:tcPrChange>
          </w:tcPr>
          <w:p w14:paraId="1F3E3AEF" w14:textId="3EA3B98B" w:rsidR="00F86C52" w:rsidRPr="00AA36EF" w:rsidDel="00121D73" w:rsidRDefault="00F86C52" w:rsidP="005830F3">
            <w:pPr>
              <w:pStyle w:val="TAL"/>
              <w:rPr>
                <w:del w:id="1461" w:author="MCC160" w:date="2021-01-24T12:08:00Z"/>
              </w:rPr>
            </w:pPr>
          </w:p>
        </w:tc>
      </w:tr>
      <w:tr w:rsidR="00F86C52" w:rsidRPr="00AA36EF" w14:paraId="50BBC0AC" w14:textId="77777777" w:rsidTr="005830F3">
        <w:tc>
          <w:tcPr>
            <w:tcW w:w="2835" w:type="dxa"/>
            <w:vAlign w:val="center"/>
            <w:tcPrChange w:id="1462" w:author="MCC160" w:date="2021-01-11T11:11:00Z">
              <w:tcPr>
                <w:tcW w:w="2835" w:type="dxa"/>
                <w:vAlign w:val="center"/>
              </w:tcPr>
            </w:tcPrChange>
          </w:tcPr>
          <w:p w14:paraId="711735F3" w14:textId="77777777" w:rsidR="00F86C52" w:rsidRPr="00AA36EF" w:rsidRDefault="00F86C52" w:rsidP="005830F3">
            <w:pPr>
              <w:pStyle w:val="TAL"/>
            </w:pPr>
            <w:r w:rsidRPr="00AA36EF">
              <w:t xml:space="preserve">        status</w:t>
            </w:r>
          </w:p>
        </w:tc>
        <w:tc>
          <w:tcPr>
            <w:tcW w:w="2126" w:type="dxa"/>
            <w:tcPrChange w:id="1463" w:author="MCC160" w:date="2021-01-11T11:11:00Z">
              <w:tcPr>
                <w:tcW w:w="2126" w:type="dxa"/>
              </w:tcPr>
            </w:tcPrChange>
          </w:tcPr>
          <w:p w14:paraId="227D9228" w14:textId="340A1D53" w:rsidR="00F86C52" w:rsidRPr="00AA36EF" w:rsidRDefault="005830F3" w:rsidP="005830F3">
            <w:pPr>
              <w:pStyle w:val="TAL"/>
            </w:pPr>
            <w:ins w:id="1464" w:author="MCC160" w:date="2021-01-11T11:11:00Z">
              <w:r w:rsidRPr="00AA36EF">
                <w:t>“affiliated”</w:t>
              </w:r>
            </w:ins>
          </w:p>
        </w:tc>
        <w:tc>
          <w:tcPr>
            <w:tcW w:w="2126" w:type="dxa"/>
            <w:tcPrChange w:id="1465" w:author="MCC160" w:date="2021-01-11T11:11:00Z">
              <w:tcPr>
                <w:tcW w:w="2126" w:type="dxa"/>
              </w:tcPr>
            </w:tcPrChange>
          </w:tcPr>
          <w:p w14:paraId="465CCB24" w14:textId="77777777" w:rsidR="00F86C52" w:rsidRPr="00AA36EF" w:rsidRDefault="00F86C52" w:rsidP="005830F3">
            <w:pPr>
              <w:pStyle w:val="TAL"/>
            </w:pPr>
          </w:p>
        </w:tc>
        <w:tc>
          <w:tcPr>
            <w:tcW w:w="1418" w:type="dxa"/>
            <w:tcPrChange w:id="1466" w:author="MCC160" w:date="2021-01-11T11:11:00Z">
              <w:tcPr>
                <w:tcW w:w="1418" w:type="dxa"/>
              </w:tcPr>
            </w:tcPrChange>
          </w:tcPr>
          <w:p w14:paraId="70EA1046" w14:textId="77777777" w:rsidR="00F86C52" w:rsidRPr="00AA36EF" w:rsidRDefault="00F86C52" w:rsidP="005830F3">
            <w:pPr>
              <w:pStyle w:val="TAL"/>
            </w:pPr>
          </w:p>
        </w:tc>
        <w:tc>
          <w:tcPr>
            <w:tcW w:w="1134" w:type="dxa"/>
            <w:vAlign w:val="bottom"/>
            <w:tcPrChange w:id="1467" w:author="MCC160" w:date="2021-01-11T11:11:00Z">
              <w:tcPr>
                <w:tcW w:w="1134" w:type="dxa"/>
                <w:vAlign w:val="bottom"/>
              </w:tcPr>
            </w:tcPrChange>
          </w:tcPr>
          <w:p w14:paraId="5E7F325B" w14:textId="77777777" w:rsidR="00F86C52" w:rsidRPr="00AA36EF" w:rsidRDefault="00F86C52" w:rsidP="005830F3">
            <w:pPr>
              <w:pStyle w:val="TAL"/>
            </w:pPr>
          </w:p>
        </w:tc>
      </w:tr>
      <w:tr w:rsidR="00F86C52" w:rsidRPr="00AA36EF" w:rsidDel="005830F3" w14:paraId="672169D6" w14:textId="583B8901" w:rsidTr="005830F3">
        <w:trPr>
          <w:del w:id="1468" w:author="MCC160" w:date="2021-01-11T11:11:00Z"/>
        </w:trPr>
        <w:tc>
          <w:tcPr>
            <w:tcW w:w="2835" w:type="dxa"/>
            <w:vAlign w:val="center"/>
            <w:tcPrChange w:id="1469" w:author="MCC160" w:date="2021-01-11T11:11:00Z">
              <w:tcPr>
                <w:tcW w:w="2835" w:type="dxa"/>
                <w:vAlign w:val="center"/>
              </w:tcPr>
            </w:tcPrChange>
          </w:tcPr>
          <w:p w14:paraId="4DDB6ABD" w14:textId="10F0F834" w:rsidR="00F86C52" w:rsidRPr="00AA36EF" w:rsidDel="005830F3" w:rsidRDefault="00F86C52" w:rsidP="005830F3">
            <w:pPr>
              <w:pStyle w:val="TAL"/>
              <w:rPr>
                <w:del w:id="1470" w:author="MCC160" w:date="2021-01-11T11:11:00Z"/>
              </w:rPr>
            </w:pPr>
            <w:del w:id="1471" w:author="MCC160" w:date="2021-01-11T11:11:00Z">
              <w:r w:rsidRPr="00AA36EF" w:rsidDel="005830F3">
                <w:delText xml:space="preserve">          affiliating</w:delText>
              </w:r>
            </w:del>
          </w:p>
        </w:tc>
        <w:tc>
          <w:tcPr>
            <w:tcW w:w="2126" w:type="dxa"/>
            <w:tcPrChange w:id="1472" w:author="MCC160" w:date="2021-01-11T11:11:00Z">
              <w:tcPr>
                <w:tcW w:w="2126" w:type="dxa"/>
              </w:tcPr>
            </w:tcPrChange>
          </w:tcPr>
          <w:p w14:paraId="759AAFD8" w14:textId="39407DAC" w:rsidR="00F86C52" w:rsidRPr="00AA36EF" w:rsidDel="005830F3" w:rsidRDefault="00F86C52" w:rsidP="005830F3">
            <w:pPr>
              <w:pStyle w:val="TAL"/>
              <w:rPr>
                <w:del w:id="1473" w:author="MCC160" w:date="2021-01-11T11:11:00Z"/>
              </w:rPr>
            </w:pPr>
            <w:del w:id="1474" w:author="MCC160" w:date="2021-01-11T11:11:00Z">
              <w:r w:rsidRPr="00AA36EF" w:rsidDel="005830F3">
                <w:delText>not present</w:delText>
              </w:r>
            </w:del>
          </w:p>
        </w:tc>
        <w:tc>
          <w:tcPr>
            <w:tcW w:w="2126" w:type="dxa"/>
            <w:tcPrChange w:id="1475" w:author="MCC160" w:date="2021-01-11T11:11:00Z">
              <w:tcPr>
                <w:tcW w:w="2126" w:type="dxa"/>
              </w:tcPr>
            </w:tcPrChange>
          </w:tcPr>
          <w:p w14:paraId="4A58F3D8" w14:textId="7A2211C9" w:rsidR="00F86C52" w:rsidRPr="00AA36EF" w:rsidDel="005830F3" w:rsidRDefault="00F86C52" w:rsidP="005830F3">
            <w:pPr>
              <w:pStyle w:val="TAL"/>
              <w:rPr>
                <w:del w:id="1476" w:author="MCC160" w:date="2021-01-11T11:11:00Z"/>
              </w:rPr>
            </w:pPr>
          </w:p>
        </w:tc>
        <w:tc>
          <w:tcPr>
            <w:tcW w:w="1418" w:type="dxa"/>
            <w:tcPrChange w:id="1477" w:author="MCC160" w:date="2021-01-11T11:11:00Z">
              <w:tcPr>
                <w:tcW w:w="1418" w:type="dxa"/>
              </w:tcPr>
            </w:tcPrChange>
          </w:tcPr>
          <w:p w14:paraId="518F8168" w14:textId="08115837" w:rsidR="00F86C52" w:rsidRPr="00AA36EF" w:rsidDel="005830F3" w:rsidRDefault="00F86C52" w:rsidP="005830F3">
            <w:pPr>
              <w:pStyle w:val="TAL"/>
              <w:rPr>
                <w:del w:id="1478" w:author="MCC160" w:date="2021-01-11T11:11:00Z"/>
              </w:rPr>
            </w:pPr>
          </w:p>
        </w:tc>
        <w:tc>
          <w:tcPr>
            <w:tcW w:w="1134" w:type="dxa"/>
            <w:vAlign w:val="bottom"/>
            <w:tcPrChange w:id="1479" w:author="MCC160" w:date="2021-01-11T11:11:00Z">
              <w:tcPr>
                <w:tcW w:w="1134" w:type="dxa"/>
                <w:vAlign w:val="bottom"/>
              </w:tcPr>
            </w:tcPrChange>
          </w:tcPr>
          <w:p w14:paraId="096447C1" w14:textId="1C71E3C4" w:rsidR="00F86C52" w:rsidRPr="00AA36EF" w:rsidDel="005830F3" w:rsidRDefault="00F86C52" w:rsidP="005830F3">
            <w:pPr>
              <w:pStyle w:val="TAL"/>
              <w:rPr>
                <w:del w:id="1480" w:author="MCC160" w:date="2021-01-11T11:11:00Z"/>
              </w:rPr>
            </w:pPr>
          </w:p>
        </w:tc>
      </w:tr>
      <w:tr w:rsidR="00F86C52" w:rsidRPr="00AA36EF" w:rsidDel="005830F3" w14:paraId="4A549F72" w14:textId="07C21660" w:rsidTr="005830F3">
        <w:trPr>
          <w:del w:id="1481" w:author="MCC160" w:date="2021-01-11T11:11:00Z"/>
        </w:trPr>
        <w:tc>
          <w:tcPr>
            <w:tcW w:w="2835" w:type="dxa"/>
            <w:vAlign w:val="center"/>
            <w:tcPrChange w:id="1482" w:author="MCC160" w:date="2021-01-11T11:11:00Z">
              <w:tcPr>
                <w:tcW w:w="2835" w:type="dxa"/>
                <w:vAlign w:val="center"/>
              </w:tcPr>
            </w:tcPrChange>
          </w:tcPr>
          <w:p w14:paraId="07E635D3" w14:textId="4F916379" w:rsidR="00F86C52" w:rsidRPr="00AA36EF" w:rsidDel="005830F3" w:rsidRDefault="00F86C52" w:rsidP="005830F3">
            <w:pPr>
              <w:pStyle w:val="TAL"/>
              <w:rPr>
                <w:del w:id="1483" w:author="MCC160" w:date="2021-01-11T11:11:00Z"/>
              </w:rPr>
            </w:pPr>
            <w:del w:id="1484" w:author="MCC160" w:date="2021-01-11T11:11:00Z">
              <w:r w:rsidRPr="00AA36EF" w:rsidDel="005830F3">
                <w:delText xml:space="preserve">          affiliated</w:delText>
              </w:r>
            </w:del>
          </w:p>
        </w:tc>
        <w:tc>
          <w:tcPr>
            <w:tcW w:w="2126" w:type="dxa"/>
            <w:tcPrChange w:id="1485" w:author="MCC160" w:date="2021-01-11T11:11:00Z">
              <w:tcPr>
                <w:tcW w:w="2126" w:type="dxa"/>
              </w:tcPr>
            </w:tcPrChange>
          </w:tcPr>
          <w:p w14:paraId="25AB9587" w14:textId="17A20A2D" w:rsidR="00F86C52" w:rsidRPr="00AA36EF" w:rsidDel="005830F3" w:rsidRDefault="00F86C52" w:rsidP="005830F3">
            <w:pPr>
              <w:pStyle w:val="TAL"/>
              <w:rPr>
                <w:del w:id="1486" w:author="MCC160" w:date="2021-01-11T11:11:00Z"/>
              </w:rPr>
            </w:pPr>
          </w:p>
        </w:tc>
        <w:tc>
          <w:tcPr>
            <w:tcW w:w="2126" w:type="dxa"/>
            <w:tcPrChange w:id="1487" w:author="MCC160" w:date="2021-01-11T11:11:00Z">
              <w:tcPr>
                <w:tcW w:w="2126" w:type="dxa"/>
              </w:tcPr>
            </w:tcPrChange>
          </w:tcPr>
          <w:p w14:paraId="42942686" w14:textId="3E6D256F" w:rsidR="00F86C52" w:rsidRPr="00AA36EF" w:rsidDel="005830F3" w:rsidRDefault="00F86C52" w:rsidP="005830F3">
            <w:pPr>
              <w:pStyle w:val="TAL"/>
              <w:rPr>
                <w:del w:id="1488" w:author="MCC160" w:date="2021-01-11T11:11:00Z"/>
              </w:rPr>
            </w:pPr>
          </w:p>
        </w:tc>
        <w:tc>
          <w:tcPr>
            <w:tcW w:w="1418" w:type="dxa"/>
            <w:tcPrChange w:id="1489" w:author="MCC160" w:date="2021-01-11T11:11:00Z">
              <w:tcPr>
                <w:tcW w:w="1418" w:type="dxa"/>
              </w:tcPr>
            </w:tcPrChange>
          </w:tcPr>
          <w:p w14:paraId="4896AB49" w14:textId="7C41D8EE" w:rsidR="00F86C52" w:rsidRPr="00AA36EF" w:rsidDel="005830F3" w:rsidRDefault="00F86C52" w:rsidP="005830F3">
            <w:pPr>
              <w:pStyle w:val="TAL"/>
              <w:rPr>
                <w:del w:id="1490" w:author="MCC160" w:date="2021-01-11T11:11:00Z"/>
              </w:rPr>
            </w:pPr>
          </w:p>
        </w:tc>
        <w:tc>
          <w:tcPr>
            <w:tcW w:w="1134" w:type="dxa"/>
            <w:vAlign w:val="bottom"/>
            <w:tcPrChange w:id="1491" w:author="MCC160" w:date="2021-01-11T11:11:00Z">
              <w:tcPr>
                <w:tcW w:w="1134" w:type="dxa"/>
                <w:vAlign w:val="bottom"/>
              </w:tcPr>
            </w:tcPrChange>
          </w:tcPr>
          <w:p w14:paraId="5735E9BB" w14:textId="052C18DA" w:rsidR="00F86C52" w:rsidRPr="00AA36EF" w:rsidDel="005830F3" w:rsidRDefault="00F86C52" w:rsidP="005830F3">
            <w:pPr>
              <w:pStyle w:val="TAL"/>
              <w:rPr>
                <w:del w:id="1492" w:author="MCC160" w:date="2021-01-11T11:11:00Z"/>
              </w:rPr>
            </w:pPr>
          </w:p>
        </w:tc>
      </w:tr>
      <w:tr w:rsidR="005830F3" w:rsidRPr="00AA36EF" w14:paraId="314453EB" w14:textId="77777777" w:rsidTr="005830F3">
        <w:trPr>
          <w:ins w:id="1493" w:author="MCC160" w:date="2021-01-11T11:10:00Z"/>
        </w:trPr>
        <w:tc>
          <w:tcPr>
            <w:tcW w:w="2835" w:type="dxa"/>
            <w:vAlign w:val="center"/>
            <w:tcPrChange w:id="1494" w:author="MCC160" w:date="2021-01-11T11:11:00Z">
              <w:tcPr>
                <w:tcW w:w="2835" w:type="dxa"/>
                <w:vAlign w:val="center"/>
              </w:tcPr>
            </w:tcPrChange>
          </w:tcPr>
          <w:p w14:paraId="1AB6F7EA" w14:textId="1416775D" w:rsidR="005830F3" w:rsidRPr="00AA36EF" w:rsidRDefault="005830F3" w:rsidP="005830F3">
            <w:pPr>
              <w:pStyle w:val="TAL"/>
              <w:rPr>
                <w:ins w:id="1495" w:author="MCC160" w:date="2021-01-11T11:10:00Z"/>
              </w:rPr>
            </w:pPr>
            <w:ins w:id="1496" w:author="MCC160" w:date="2021-01-11T11:11:00Z">
              <w:r w:rsidRPr="00AA36EF">
                <w:rPr>
                  <w:lang w:eastAsia="en-GB"/>
                </w:rPr>
                <w:t>..p-id</w:t>
              </w:r>
            </w:ins>
          </w:p>
        </w:tc>
        <w:tc>
          <w:tcPr>
            <w:tcW w:w="2126" w:type="dxa"/>
            <w:tcPrChange w:id="1497" w:author="MCC160" w:date="2021-01-11T11:11:00Z">
              <w:tcPr>
                <w:tcW w:w="2126" w:type="dxa"/>
              </w:tcPr>
            </w:tcPrChange>
          </w:tcPr>
          <w:p w14:paraId="7851876C" w14:textId="2F0C2B08" w:rsidR="005830F3" w:rsidRPr="00AA36EF" w:rsidRDefault="005830F3" w:rsidP="005830F3">
            <w:pPr>
              <w:pStyle w:val="TAL"/>
              <w:rPr>
                <w:ins w:id="1498" w:author="MCC160" w:date="2021-01-11T11:10:00Z"/>
              </w:rPr>
            </w:pPr>
            <w:ins w:id="1499" w:author="MCC160" w:date="2021-01-11T11:11:00Z">
              <w:r w:rsidRPr="00AA36EF">
                <w:rPr>
                  <w:lang w:eastAsia="en-GB"/>
                </w:rPr>
                <w:t xml:space="preserve">same value as received in </w:t>
              </w:r>
            </w:ins>
            <w:ins w:id="1500" w:author="MCC160" w:date="2021-02-25T18:54:00Z">
              <w:r w:rsidR="006C2327" w:rsidRPr="006C2327">
                <w:rPr>
                  <w:highlight w:val="yellow"/>
                  <w:lang w:eastAsia="en-GB"/>
                  <w:rPrChange w:id="1501" w:author="MCC160" w:date="2021-02-25T18:54:00Z">
                    <w:rPr>
                      <w:lang w:eastAsia="en-GB"/>
                    </w:rPr>
                  </w:rPrChange>
                </w:rPr>
                <w:t>corresponding</w:t>
              </w:r>
              <w:r w:rsidR="006C2327" w:rsidRPr="006C2327">
                <w:rPr>
                  <w:lang w:eastAsia="en-GB"/>
                </w:rPr>
                <w:t xml:space="preserve"> </w:t>
              </w:r>
            </w:ins>
            <w:ins w:id="1502" w:author="MCC160" w:date="2021-01-11T11:11:00Z">
              <w:r w:rsidRPr="00AA36EF">
                <w:rPr>
                  <w:lang w:eastAsia="en-GB"/>
                </w:rPr>
                <w:t xml:space="preserve">SIP PUBLISH </w:t>
              </w:r>
            </w:ins>
            <w:ins w:id="1503" w:author="MCC160" w:date="2021-02-25T18:54:00Z">
              <w:r w:rsidR="006C2327" w:rsidRPr="006C2327">
                <w:rPr>
                  <w:highlight w:val="yellow"/>
                  <w:lang w:eastAsia="en-GB"/>
                  <w:rPrChange w:id="1504" w:author="MCC160" w:date="2021-02-25T18:55:00Z">
                    <w:rPr>
                      <w:lang w:eastAsia="en-GB"/>
                    </w:rPr>
                  </w:rPrChange>
                </w:rPr>
                <w:t>(</w:t>
              </w:r>
            </w:ins>
            <w:ins w:id="1505" w:author="MCC160" w:date="2021-02-25T18:55:00Z">
              <w:r w:rsidR="006C2327" w:rsidRPr="006C2327">
                <w:rPr>
                  <w:highlight w:val="yellow"/>
                  <w:lang w:eastAsia="en-GB"/>
                  <w:rPrChange w:id="1506" w:author="MCC160" w:date="2021-02-25T18:55:00Z">
                    <w:rPr>
                      <w:lang w:eastAsia="en-GB"/>
                    </w:rPr>
                  </w:rPrChange>
                </w:rPr>
                <w:t>step 6, 43)</w:t>
              </w:r>
            </w:ins>
          </w:p>
        </w:tc>
        <w:tc>
          <w:tcPr>
            <w:tcW w:w="2126" w:type="dxa"/>
            <w:tcPrChange w:id="1507" w:author="MCC160" w:date="2021-01-11T11:11:00Z">
              <w:tcPr>
                <w:tcW w:w="2126" w:type="dxa"/>
              </w:tcPr>
            </w:tcPrChange>
          </w:tcPr>
          <w:p w14:paraId="6AC53C02" w14:textId="77777777" w:rsidR="005830F3" w:rsidRPr="00AA36EF" w:rsidRDefault="005830F3" w:rsidP="005830F3">
            <w:pPr>
              <w:pStyle w:val="TAL"/>
              <w:rPr>
                <w:ins w:id="1508" w:author="MCC160" w:date="2021-01-11T11:10:00Z"/>
              </w:rPr>
            </w:pPr>
          </w:p>
        </w:tc>
        <w:tc>
          <w:tcPr>
            <w:tcW w:w="1418" w:type="dxa"/>
            <w:tcPrChange w:id="1509" w:author="MCC160" w:date="2021-01-11T11:11:00Z">
              <w:tcPr>
                <w:tcW w:w="1418" w:type="dxa"/>
              </w:tcPr>
            </w:tcPrChange>
          </w:tcPr>
          <w:p w14:paraId="2B9C09A5" w14:textId="77777777" w:rsidR="005830F3" w:rsidRPr="00AA36EF" w:rsidRDefault="005830F3" w:rsidP="005830F3">
            <w:pPr>
              <w:pStyle w:val="TAL"/>
              <w:rPr>
                <w:ins w:id="1510" w:author="MCC160" w:date="2021-01-11T11:10:00Z"/>
              </w:rPr>
            </w:pPr>
          </w:p>
        </w:tc>
        <w:tc>
          <w:tcPr>
            <w:tcW w:w="1134" w:type="dxa"/>
            <w:vAlign w:val="bottom"/>
            <w:tcPrChange w:id="1511" w:author="MCC160" w:date="2021-01-11T11:11:00Z">
              <w:tcPr>
                <w:tcW w:w="1134" w:type="dxa"/>
                <w:vAlign w:val="bottom"/>
              </w:tcPr>
            </w:tcPrChange>
          </w:tcPr>
          <w:p w14:paraId="1C2ACE98" w14:textId="77777777" w:rsidR="005830F3" w:rsidRPr="00AA36EF" w:rsidRDefault="005830F3" w:rsidP="005830F3">
            <w:pPr>
              <w:pStyle w:val="TAL"/>
              <w:rPr>
                <w:ins w:id="1512" w:author="MCC160" w:date="2021-01-11T11:10:00Z"/>
              </w:rPr>
            </w:pPr>
          </w:p>
        </w:tc>
      </w:tr>
    </w:tbl>
    <w:p w14:paraId="2B75C390" w14:textId="77777777" w:rsidR="00F86C52" w:rsidRPr="00AA36EF" w:rsidRDefault="00F86C52" w:rsidP="00F86C52">
      <w:pPr>
        <w:rPr>
          <w:lang w:eastAsia="ja-JP"/>
        </w:rPr>
      </w:pPr>
    </w:p>
    <w:p w14:paraId="5FDC3B69" w14:textId="0642BA1E" w:rsidR="00F86C52" w:rsidRPr="00AA36EF" w:rsidRDefault="00F86C52" w:rsidP="00F86C52">
      <w:pPr>
        <w:pStyle w:val="TH"/>
      </w:pPr>
      <w:r w:rsidRPr="00AA36EF">
        <w:t>Table 5.3.3.3-30: SIP NOTIFY (step</w:t>
      </w:r>
      <w:del w:id="1513" w:author="MCC160" w:date="2021-01-11T11:12:00Z">
        <w:r w:rsidRPr="00AA36EF" w:rsidDel="005830F3">
          <w:delText>s</w:delText>
        </w:r>
      </w:del>
      <w:r w:rsidRPr="00AA36EF">
        <w:t xml:space="preserve"> 17,</w:t>
      </w:r>
      <w:del w:id="1514" w:author="MCC160" w:date="2021-01-11T11:12:00Z">
        <w:r w:rsidRPr="00AA36EF" w:rsidDel="005830F3">
          <w:delText xml:space="preserve"> 28,</w:delText>
        </w:r>
      </w:del>
      <w:r w:rsidRPr="00AA36EF">
        <w:t xml:space="preserve">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515">
          <w:tblGrid>
            <w:gridCol w:w="2835"/>
            <w:gridCol w:w="2126"/>
            <w:gridCol w:w="2126"/>
            <w:gridCol w:w="1418"/>
            <w:gridCol w:w="1134"/>
          </w:tblGrid>
        </w:tblGridChange>
      </w:tblGrid>
      <w:tr w:rsidR="00F86C52" w:rsidRPr="00AA36EF" w14:paraId="142BDDB6" w14:textId="77777777" w:rsidTr="009701F1">
        <w:tc>
          <w:tcPr>
            <w:tcW w:w="9639" w:type="dxa"/>
            <w:gridSpan w:val="5"/>
          </w:tcPr>
          <w:p w14:paraId="1EE00BA8" w14:textId="16C1400D" w:rsidR="00F86C52" w:rsidRPr="00AA36EF" w:rsidRDefault="00F86C52" w:rsidP="005830F3">
            <w:pPr>
              <w:pStyle w:val="TAL"/>
            </w:pPr>
            <w:r w:rsidRPr="00AA36EF">
              <w:t>Derivation Path: TS 36.579-1 [2], Table 5.5.2.8-1</w:t>
            </w:r>
            <w:ins w:id="1516" w:author="MCC160" w:date="2021-01-24T12:31:00Z">
              <w:r w:rsidR="00121D73" w:rsidRPr="00AA36EF">
                <w:t xml:space="preserve"> with condition PRESENCE-EVENT</w:t>
              </w:r>
            </w:ins>
          </w:p>
        </w:tc>
      </w:tr>
      <w:tr w:rsidR="00F86C52" w:rsidRPr="00AA36EF" w14:paraId="7999DF6E" w14:textId="77777777" w:rsidTr="009701F1">
        <w:tc>
          <w:tcPr>
            <w:tcW w:w="2835" w:type="dxa"/>
          </w:tcPr>
          <w:p w14:paraId="71E55300"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05AE1692"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
          <w:p w14:paraId="02A4A45A"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0141C4D9"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53297C7E"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5E1690" w14:paraId="4EA009B2" w14:textId="697EA2FD" w:rsidTr="009701F1">
        <w:trPr>
          <w:del w:id="1517" w:author="MCC160" w:date="2021-01-18T10:34:00Z"/>
        </w:trPr>
        <w:tc>
          <w:tcPr>
            <w:tcW w:w="2835" w:type="dxa"/>
            <w:tcBorders>
              <w:top w:val="single" w:sz="4" w:space="0" w:color="auto"/>
              <w:left w:val="single" w:sz="4" w:space="0" w:color="auto"/>
              <w:bottom w:val="single" w:sz="4" w:space="0" w:color="auto"/>
              <w:right w:val="single" w:sz="4" w:space="0" w:color="auto"/>
            </w:tcBorders>
          </w:tcPr>
          <w:p w14:paraId="1F1D811D" w14:textId="55A01DAA" w:rsidR="00F86C52" w:rsidRPr="00AA36EF" w:rsidDel="005E1690" w:rsidRDefault="00F86C52" w:rsidP="005830F3">
            <w:pPr>
              <w:pStyle w:val="TAL"/>
              <w:rPr>
                <w:del w:id="1518" w:author="MCC160" w:date="2021-01-18T10:34:00Z"/>
                <w:b/>
              </w:rPr>
            </w:pPr>
            <w:del w:id="1519" w:author="MCC160" w:date="2021-01-18T10:07: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49EEFCA4" w14:textId="7A9EF445" w:rsidR="00F86C52" w:rsidRPr="00AA36EF" w:rsidDel="005E1690" w:rsidRDefault="00F86C52" w:rsidP="005830F3">
            <w:pPr>
              <w:pStyle w:val="TAL"/>
              <w:rPr>
                <w:del w:id="1520" w:author="MCC160" w:date="2021-01-18T10:34:00Z"/>
              </w:rPr>
            </w:pPr>
          </w:p>
        </w:tc>
        <w:tc>
          <w:tcPr>
            <w:tcW w:w="2126" w:type="dxa"/>
            <w:tcBorders>
              <w:top w:val="single" w:sz="4" w:space="0" w:color="auto"/>
              <w:left w:val="single" w:sz="4" w:space="0" w:color="auto"/>
              <w:bottom w:val="single" w:sz="4" w:space="0" w:color="auto"/>
              <w:right w:val="single" w:sz="4" w:space="0" w:color="auto"/>
            </w:tcBorders>
          </w:tcPr>
          <w:p w14:paraId="705F07E0" w14:textId="3F0E0263" w:rsidR="00F86C52" w:rsidRPr="00AA36EF" w:rsidDel="005E1690" w:rsidRDefault="00F86C52" w:rsidP="005830F3">
            <w:pPr>
              <w:pStyle w:val="TAL"/>
              <w:rPr>
                <w:del w:id="1521" w:author="MCC160" w:date="2021-01-18T10:34:00Z"/>
              </w:rPr>
            </w:pPr>
          </w:p>
        </w:tc>
        <w:tc>
          <w:tcPr>
            <w:tcW w:w="1418" w:type="dxa"/>
            <w:tcBorders>
              <w:top w:val="single" w:sz="4" w:space="0" w:color="auto"/>
              <w:left w:val="single" w:sz="4" w:space="0" w:color="auto"/>
              <w:bottom w:val="single" w:sz="4" w:space="0" w:color="auto"/>
              <w:right w:val="single" w:sz="4" w:space="0" w:color="auto"/>
            </w:tcBorders>
          </w:tcPr>
          <w:p w14:paraId="08BE1696" w14:textId="177E6B9B" w:rsidR="00F86C52" w:rsidRPr="00AA36EF" w:rsidDel="005E1690" w:rsidRDefault="00F86C52" w:rsidP="005830F3">
            <w:pPr>
              <w:pStyle w:val="TAL"/>
              <w:rPr>
                <w:del w:id="1522" w:author="MCC160" w:date="2021-01-18T10:34:00Z"/>
              </w:rPr>
            </w:pPr>
          </w:p>
        </w:tc>
        <w:tc>
          <w:tcPr>
            <w:tcW w:w="1134" w:type="dxa"/>
            <w:tcBorders>
              <w:top w:val="single" w:sz="4" w:space="0" w:color="auto"/>
              <w:left w:val="single" w:sz="4" w:space="0" w:color="auto"/>
              <w:bottom w:val="single" w:sz="4" w:space="0" w:color="auto"/>
              <w:right w:val="single" w:sz="4" w:space="0" w:color="auto"/>
            </w:tcBorders>
          </w:tcPr>
          <w:p w14:paraId="7F7535DB" w14:textId="67F2D267" w:rsidR="00F86C52" w:rsidRPr="00AA36EF" w:rsidDel="005E1690" w:rsidRDefault="00F86C52" w:rsidP="005830F3">
            <w:pPr>
              <w:pStyle w:val="TAL"/>
              <w:rPr>
                <w:del w:id="1523" w:author="MCC160" w:date="2021-01-18T10:34:00Z"/>
              </w:rPr>
            </w:pPr>
          </w:p>
        </w:tc>
      </w:tr>
      <w:tr w:rsidR="00F86C52" w:rsidRPr="00AA36EF" w:rsidDel="005E1690" w14:paraId="64DF0AB5" w14:textId="612789FF" w:rsidTr="009701F1">
        <w:trPr>
          <w:del w:id="1524" w:author="MCC160" w:date="2021-01-18T10:34:00Z"/>
        </w:trPr>
        <w:tc>
          <w:tcPr>
            <w:tcW w:w="2835" w:type="dxa"/>
            <w:tcBorders>
              <w:top w:val="single" w:sz="4" w:space="0" w:color="auto"/>
              <w:left w:val="single" w:sz="4" w:space="0" w:color="auto"/>
              <w:bottom w:val="single" w:sz="4" w:space="0" w:color="auto"/>
              <w:right w:val="single" w:sz="4" w:space="0" w:color="auto"/>
            </w:tcBorders>
          </w:tcPr>
          <w:p w14:paraId="6CA0C44F" w14:textId="3A3FC17E" w:rsidR="00F86C52" w:rsidRPr="00AA36EF" w:rsidDel="005E1690" w:rsidRDefault="00F86C52" w:rsidP="005830F3">
            <w:pPr>
              <w:pStyle w:val="TAL"/>
              <w:rPr>
                <w:del w:id="1525" w:author="MCC160" w:date="2021-01-18T10:34:00Z"/>
                <w:b/>
              </w:rPr>
            </w:pPr>
            <w:del w:id="1526" w:author="MCC160" w:date="2021-01-18T10:07: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6E97F1F3" w14:textId="3AEEC2BC" w:rsidR="00F86C52" w:rsidRPr="00AA36EF" w:rsidDel="005E1690" w:rsidRDefault="00F86C52" w:rsidP="005830F3">
            <w:pPr>
              <w:pStyle w:val="TAL"/>
              <w:rPr>
                <w:del w:id="1527" w:author="MCC160" w:date="2021-01-18T10:34:00Z"/>
              </w:rPr>
            </w:pPr>
          </w:p>
        </w:tc>
        <w:tc>
          <w:tcPr>
            <w:tcW w:w="2126" w:type="dxa"/>
            <w:tcBorders>
              <w:top w:val="single" w:sz="4" w:space="0" w:color="auto"/>
              <w:left w:val="single" w:sz="4" w:space="0" w:color="auto"/>
              <w:bottom w:val="single" w:sz="4" w:space="0" w:color="auto"/>
              <w:right w:val="single" w:sz="4" w:space="0" w:color="auto"/>
            </w:tcBorders>
          </w:tcPr>
          <w:p w14:paraId="5629DCCE" w14:textId="74B17678" w:rsidR="00F86C52" w:rsidRPr="00AA36EF" w:rsidDel="005E1690" w:rsidRDefault="00F86C52" w:rsidP="005830F3">
            <w:pPr>
              <w:pStyle w:val="TAL"/>
              <w:rPr>
                <w:del w:id="1528" w:author="MCC160" w:date="2021-01-18T10:34:00Z"/>
              </w:rPr>
            </w:pPr>
          </w:p>
        </w:tc>
        <w:tc>
          <w:tcPr>
            <w:tcW w:w="1418" w:type="dxa"/>
            <w:tcBorders>
              <w:top w:val="single" w:sz="4" w:space="0" w:color="auto"/>
              <w:left w:val="single" w:sz="4" w:space="0" w:color="auto"/>
              <w:bottom w:val="single" w:sz="4" w:space="0" w:color="auto"/>
              <w:right w:val="single" w:sz="4" w:space="0" w:color="auto"/>
            </w:tcBorders>
          </w:tcPr>
          <w:p w14:paraId="1F08A979" w14:textId="571AC112" w:rsidR="00F86C52" w:rsidRPr="00AA36EF" w:rsidDel="005E1690" w:rsidRDefault="00F86C52" w:rsidP="005830F3">
            <w:pPr>
              <w:pStyle w:val="TAL"/>
              <w:rPr>
                <w:del w:id="1529" w:author="MCC160" w:date="2021-01-18T10:34:00Z"/>
              </w:rPr>
            </w:pPr>
          </w:p>
        </w:tc>
        <w:tc>
          <w:tcPr>
            <w:tcW w:w="1134" w:type="dxa"/>
            <w:tcBorders>
              <w:top w:val="single" w:sz="4" w:space="0" w:color="auto"/>
              <w:left w:val="single" w:sz="4" w:space="0" w:color="auto"/>
              <w:bottom w:val="single" w:sz="4" w:space="0" w:color="auto"/>
              <w:right w:val="single" w:sz="4" w:space="0" w:color="auto"/>
            </w:tcBorders>
          </w:tcPr>
          <w:p w14:paraId="2A5A4A3F" w14:textId="386DA389" w:rsidR="00F86C52" w:rsidRPr="00AA36EF" w:rsidDel="005E1690" w:rsidRDefault="00F86C52" w:rsidP="005830F3">
            <w:pPr>
              <w:pStyle w:val="TAL"/>
              <w:rPr>
                <w:del w:id="1530" w:author="MCC160" w:date="2021-01-18T10:34:00Z"/>
              </w:rPr>
            </w:pPr>
          </w:p>
        </w:tc>
      </w:tr>
      <w:tr w:rsidR="00F86C52" w:rsidRPr="00AA36EF" w14:paraId="07CAC04A" w14:textId="77777777" w:rsidTr="009701F1">
        <w:tc>
          <w:tcPr>
            <w:tcW w:w="2835" w:type="dxa"/>
            <w:tcBorders>
              <w:top w:val="single" w:sz="4" w:space="0" w:color="auto"/>
              <w:left w:val="single" w:sz="4" w:space="0" w:color="auto"/>
              <w:bottom w:val="single" w:sz="4" w:space="0" w:color="auto"/>
              <w:right w:val="single" w:sz="4" w:space="0" w:color="auto"/>
            </w:tcBorders>
          </w:tcPr>
          <w:p w14:paraId="5BAAA7F4" w14:textId="77777777" w:rsidR="00F86C52" w:rsidRPr="00AA36EF" w:rsidRDefault="00F86C52" w:rsidP="005830F3">
            <w:pPr>
              <w:pStyle w:val="TAL"/>
              <w:rPr>
                <w:b/>
              </w:rPr>
            </w:pPr>
            <w:del w:id="1531" w:author="MCC160" w:date="2021-01-18T10:07: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3CFA328D"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65722F2D"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6888B706"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5FE24DAD" w14:textId="77777777" w:rsidR="00F86C52" w:rsidRPr="00AA36EF" w:rsidRDefault="00F86C52" w:rsidP="005830F3">
            <w:pPr>
              <w:pStyle w:val="TAL"/>
            </w:pPr>
          </w:p>
        </w:tc>
      </w:tr>
      <w:tr w:rsidR="00121D73" w:rsidRPr="00AA36EF" w14:paraId="53BFAD44" w14:textId="77777777" w:rsidTr="009701F1">
        <w:trPr>
          <w:ins w:id="1532"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57517480" w14:textId="7B66FAC4" w:rsidR="00121D73" w:rsidRPr="00AA36EF" w:rsidDel="009701F1" w:rsidRDefault="00121D73" w:rsidP="00121D73">
            <w:pPr>
              <w:pStyle w:val="TAL"/>
              <w:rPr>
                <w:ins w:id="1533" w:author="MCC160" w:date="2021-01-18T10:29:00Z"/>
                <w:b/>
              </w:rPr>
            </w:pPr>
            <w:ins w:id="1534"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AEF406B" w14:textId="77777777" w:rsidR="00121D73" w:rsidRPr="00AA36EF" w:rsidRDefault="00121D73" w:rsidP="00121D73">
            <w:pPr>
              <w:pStyle w:val="TAL"/>
              <w:rPr>
                <w:ins w:id="1535"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7787349D" w14:textId="5987531E" w:rsidR="00121D73" w:rsidRPr="00AA36EF" w:rsidRDefault="00121D73" w:rsidP="00121D73">
            <w:pPr>
              <w:pStyle w:val="TAL"/>
              <w:rPr>
                <w:ins w:id="1536" w:author="MCC160" w:date="2021-01-18T10:29:00Z"/>
              </w:rPr>
            </w:pPr>
            <w:ins w:id="1537"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8FA7308" w14:textId="77777777" w:rsidR="00121D73" w:rsidRPr="00AA36EF" w:rsidRDefault="00121D73" w:rsidP="00121D73">
            <w:pPr>
              <w:pStyle w:val="TAL"/>
              <w:rPr>
                <w:ins w:id="1538"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5B1BC775" w14:textId="77777777" w:rsidR="00121D73" w:rsidRPr="00AA36EF" w:rsidRDefault="00121D73" w:rsidP="00121D73">
            <w:pPr>
              <w:pStyle w:val="TAL"/>
              <w:rPr>
                <w:ins w:id="1539" w:author="MCC160" w:date="2021-01-18T10:29:00Z"/>
              </w:rPr>
            </w:pPr>
          </w:p>
        </w:tc>
      </w:tr>
      <w:tr w:rsidR="00121D73" w:rsidRPr="00AA36EF" w:rsidDel="00121D73" w14:paraId="5974C1AB" w14:textId="32DDFB47" w:rsidTr="009701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0" w:author="MCC160" w:date="2021-01-18T1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541" w:author="MCC160" w:date="2021-01-24T12:34:00Z"/>
        </w:trPr>
        <w:tc>
          <w:tcPr>
            <w:tcW w:w="2835" w:type="dxa"/>
            <w:tcBorders>
              <w:top w:val="single" w:sz="4" w:space="0" w:color="auto"/>
              <w:left w:val="single" w:sz="4" w:space="0" w:color="auto"/>
              <w:bottom w:val="single" w:sz="4" w:space="0" w:color="auto"/>
              <w:right w:val="single" w:sz="4" w:space="0" w:color="auto"/>
            </w:tcBorders>
            <w:tcPrChange w:id="1542" w:author="MCC160" w:date="2021-01-18T10:08:00Z">
              <w:tcPr>
                <w:tcW w:w="2835" w:type="dxa"/>
                <w:tcBorders>
                  <w:top w:val="single" w:sz="4" w:space="0" w:color="auto"/>
                  <w:left w:val="single" w:sz="4" w:space="0" w:color="auto"/>
                  <w:bottom w:val="single" w:sz="4" w:space="0" w:color="auto"/>
                  <w:right w:val="single" w:sz="4" w:space="0" w:color="auto"/>
                </w:tcBorders>
                <w:vAlign w:val="center"/>
              </w:tcPr>
            </w:tcPrChange>
          </w:tcPr>
          <w:p w14:paraId="083F9394" w14:textId="0AA16FE9" w:rsidR="00121D73" w:rsidRPr="00AA36EF" w:rsidDel="00121D73" w:rsidRDefault="00121D73" w:rsidP="00121D73">
            <w:pPr>
              <w:pStyle w:val="TAL"/>
              <w:rPr>
                <w:del w:id="1543" w:author="MCC160" w:date="2021-01-24T12:34:00Z"/>
                <w:b/>
                <w:bCs/>
              </w:rPr>
            </w:pPr>
            <w:del w:id="1544" w:author="MCC160" w:date="2021-01-18T10:08:00Z">
              <w:r w:rsidRPr="00AA36EF" w:rsidDel="00B54FAC">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545" w:author="MCC160" w:date="2021-01-18T10:08:00Z">
              <w:tcPr>
                <w:tcW w:w="2126" w:type="dxa"/>
                <w:tcBorders>
                  <w:top w:val="single" w:sz="4" w:space="0" w:color="auto"/>
                  <w:left w:val="single" w:sz="4" w:space="0" w:color="auto"/>
                  <w:bottom w:val="single" w:sz="4" w:space="0" w:color="auto"/>
                  <w:right w:val="single" w:sz="4" w:space="0" w:color="auto"/>
                </w:tcBorders>
                <w:vAlign w:val="center"/>
              </w:tcPr>
            </w:tcPrChange>
          </w:tcPr>
          <w:p w14:paraId="0A0D4D31" w14:textId="67E66884" w:rsidR="00121D73" w:rsidRPr="00AA36EF" w:rsidDel="00121D73" w:rsidRDefault="00121D73" w:rsidP="00121D73">
            <w:pPr>
              <w:pStyle w:val="TAL"/>
              <w:rPr>
                <w:del w:id="1546" w:author="MCC160" w:date="2021-01-24T12:34:00Z"/>
                <w:iCs/>
              </w:rPr>
            </w:pPr>
            <w:del w:id="1547" w:author="MCC160" w:date="2021-01-24T12:34: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548" w:author="MCC160" w:date="2021-01-18T10:08:00Z">
              <w:tcPr>
                <w:tcW w:w="2126" w:type="dxa"/>
                <w:tcBorders>
                  <w:top w:val="single" w:sz="4" w:space="0" w:color="auto"/>
                  <w:left w:val="single" w:sz="4" w:space="0" w:color="auto"/>
                  <w:bottom w:val="single" w:sz="4" w:space="0" w:color="auto"/>
                  <w:right w:val="single" w:sz="4" w:space="0" w:color="auto"/>
                </w:tcBorders>
              </w:tcPr>
            </w:tcPrChange>
          </w:tcPr>
          <w:p w14:paraId="3B56FBA9" w14:textId="0D447230" w:rsidR="00121D73" w:rsidRPr="00AA36EF" w:rsidDel="00121D73" w:rsidRDefault="00121D73" w:rsidP="00121D73">
            <w:pPr>
              <w:pStyle w:val="TAL"/>
              <w:rPr>
                <w:del w:id="1549" w:author="MCC160" w:date="2021-01-24T12:34:00Z"/>
              </w:rPr>
            </w:pPr>
          </w:p>
        </w:tc>
        <w:tc>
          <w:tcPr>
            <w:tcW w:w="1418" w:type="dxa"/>
            <w:tcBorders>
              <w:top w:val="single" w:sz="4" w:space="0" w:color="auto"/>
              <w:left w:val="single" w:sz="4" w:space="0" w:color="auto"/>
              <w:bottom w:val="single" w:sz="4" w:space="0" w:color="auto"/>
              <w:right w:val="single" w:sz="4" w:space="0" w:color="auto"/>
            </w:tcBorders>
            <w:tcPrChange w:id="1550" w:author="MCC160" w:date="2021-01-18T10:08:00Z">
              <w:tcPr>
                <w:tcW w:w="1418" w:type="dxa"/>
                <w:tcBorders>
                  <w:top w:val="single" w:sz="4" w:space="0" w:color="auto"/>
                  <w:left w:val="single" w:sz="4" w:space="0" w:color="auto"/>
                  <w:bottom w:val="single" w:sz="4" w:space="0" w:color="auto"/>
                  <w:right w:val="single" w:sz="4" w:space="0" w:color="auto"/>
                </w:tcBorders>
              </w:tcPr>
            </w:tcPrChange>
          </w:tcPr>
          <w:p w14:paraId="13015857" w14:textId="15DD53F0" w:rsidR="00121D73" w:rsidRPr="00AA36EF" w:rsidDel="00121D73" w:rsidRDefault="00121D73" w:rsidP="00121D73">
            <w:pPr>
              <w:pStyle w:val="TAL"/>
              <w:rPr>
                <w:del w:id="1551" w:author="MCC160" w:date="2021-01-24T12:34:00Z"/>
              </w:rPr>
            </w:pPr>
          </w:p>
        </w:tc>
        <w:tc>
          <w:tcPr>
            <w:tcW w:w="1134" w:type="dxa"/>
            <w:tcBorders>
              <w:top w:val="single" w:sz="4" w:space="0" w:color="auto"/>
              <w:left w:val="single" w:sz="4" w:space="0" w:color="auto"/>
              <w:bottom w:val="single" w:sz="4" w:space="0" w:color="auto"/>
              <w:right w:val="single" w:sz="4" w:space="0" w:color="auto"/>
            </w:tcBorders>
            <w:tcPrChange w:id="1552" w:author="MCC160" w:date="2021-01-18T10:08:00Z">
              <w:tcPr>
                <w:tcW w:w="1134" w:type="dxa"/>
                <w:tcBorders>
                  <w:top w:val="single" w:sz="4" w:space="0" w:color="auto"/>
                  <w:left w:val="single" w:sz="4" w:space="0" w:color="auto"/>
                  <w:bottom w:val="single" w:sz="4" w:space="0" w:color="auto"/>
                  <w:right w:val="single" w:sz="4" w:space="0" w:color="auto"/>
                </w:tcBorders>
              </w:tcPr>
            </w:tcPrChange>
          </w:tcPr>
          <w:p w14:paraId="35A6C232" w14:textId="66E9D003" w:rsidR="00121D73" w:rsidRPr="00AA36EF" w:rsidDel="00121D73" w:rsidRDefault="00121D73" w:rsidP="00121D73">
            <w:pPr>
              <w:pStyle w:val="TAL"/>
              <w:rPr>
                <w:del w:id="1553" w:author="MCC160" w:date="2021-01-24T12:34:00Z"/>
              </w:rPr>
            </w:pPr>
          </w:p>
        </w:tc>
      </w:tr>
      <w:tr w:rsidR="00121D73" w:rsidRPr="00AA36EF" w14:paraId="6D0208DF" w14:textId="77777777" w:rsidTr="009701F1">
        <w:tc>
          <w:tcPr>
            <w:tcW w:w="2835" w:type="dxa"/>
            <w:tcBorders>
              <w:top w:val="single" w:sz="4" w:space="0" w:color="auto"/>
              <w:left w:val="single" w:sz="4" w:space="0" w:color="auto"/>
              <w:bottom w:val="single" w:sz="4" w:space="0" w:color="auto"/>
              <w:right w:val="single" w:sz="4" w:space="0" w:color="auto"/>
            </w:tcBorders>
            <w:vAlign w:val="center"/>
          </w:tcPr>
          <w:p w14:paraId="6F369E3A" w14:textId="597C553E" w:rsidR="00121D73" w:rsidRPr="00AA36EF" w:rsidRDefault="00121D73" w:rsidP="00121D73">
            <w:pPr>
              <w:pStyle w:val="TAL"/>
              <w:rPr>
                <w:b/>
                <w:bCs/>
              </w:rPr>
            </w:pPr>
            <w:ins w:id="1554" w:author="MCC160" w:date="2021-01-18T10:08:00Z">
              <w:r w:rsidRPr="00AA36EF">
                <w:t xml:space="preserve">    MIME-part-body</w:t>
              </w:r>
            </w:ins>
            <w:del w:id="1555" w:author="MCC160" w:date="2021-01-18T10:08:00Z">
              <w:r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
          <w:p w14:paraId="1D61007F" w14:textId="4D46F5E2" w:rsidR="00121D73" w:rsidRPr="00AA36EF" w:rsidRDefault="00121D73" w:rsidP="00121D73">
            <w:pPr>
              <w:pStyle w:val="TAL"/>
              <w:rPr>
                <w:iCs/>
              </w:rPr>
            </w:pPr>
            <w:ins w:id="1556" w:author="MCC160" w:date="2021-01-18T10:08:00Z">
              <w:r w:rsidRPr="00AA36EF">
                <w:t>PIDF a</w:t>
              </w:r>
            </w:ins>
            <w:del w:id="1557" w:author="MCC160" w:date="2021-01-18T10:08:00Z">
              <w:r w:rsidRPr="00AA36EF" w:rsidDel="009701F1">
                <w:delText>A</w:delText>
              </w:r>
            </w:del>
            <w:r w:rsidRPr="00AA36EF">
              <w:t>s described in Table 5.3.3.3-31</w:t>
            </w:r>
          </w:p>
        </w:tc>
        <w:tc>
          <w:tcPr>
            <w:tcW w:w="2126" w:type="dxa"/>
            <w:tcBorders>
              <w:top w:val="single" w:sz="4" w:space="0" w:color="auto"/>
              <w:left w:val="single" w:sz="4" w:space="0" w:color="auto"/>
              <w:bottom w:val="single" w:sz="4" w:space="0" w:color="auto"/>
              <w:right w:val="single" w:sz="4" w:space="0" w:color="auto"/>
            </w:tcBorders>
          </w:tcPr>
          <w:p w14:paraId="2D5CD17E"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
          <w:p w14:paraId="5CDDA1F1"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
          <w:p w14:paraId="3D9A8C38" w14:textId="77777777" w:rsidR="00121D73" w:rsidRPr="00AA36EF" w:rsidRDefault="00121D73" w:rsidP="00121D73">
            <w:pPr>
              <w:pStyle w:val="TAL"/>
            </w:pPr>
          </w:p>
        </w:tc>
      </w:tr>
    </w:tbl>
    <w:p w14:paraId="021B4CA0" w14:textId="77777777" w:rsidR="00F86C52" w:rsidRPr="00AA36EF" w:rsidRDefault="00F86C52" w:rsidP="00F86C52">
      <w:pPr>
        <w:rPr>
          <w:lang w:eastAsia="ja-JP"/>
        </w:rPr>
      </w:pPr>
    </w:p>
    <w:p w14:paraId="6C57421B" w14:textId="77777777" w:rsidR="00F86C52" w:rsidRPr="00AA36EF" w:rsidRDefault="00F86C52" w:rsidP="00F86C52">
      <w:pPr>
        <w:pStyle w:val="TH"/>
      </w:pPr>
      <w:r w:rsidRPr="00AA36EF">
        <w:t xml:space="preserve">Table 5.3.3.3-31: </w:t>
      </w:r>
      <w:r w:rsidRPr="00AA36EF">
        <w:rPr>
          <w:lang w:eastAsia="ko-KR"/>
        </w:rPr>
        <w:t>PIDF in SIP NOTIFY</w:t>
      </w:r>
      <w:r w:rsidRPr="00AA36EF">
        <w:t xml:space="preserve"> (Table 5.3.3.3-30)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558">
          <w:tblGrid>
            <w:gridCol w:w="2835"/>
            <w:gridCol w:w="2126"/>
            <w:gridCol w:w="2126"/>
            <w:gridCol w:w="1418"/>
            <w:gridCol w:w="1134"/>
          </w:tblGrid>
        </w:tblGridChange>
      </w:tblGrid>
      <w:tr w:rsidR="00F86C52" w:rsidRPr="00AA36EF" w14:paraId="3018C2CD" w14:textId="77777777" w:rsidTr="004035A5">
        <w:tc>
          <w:tcPr>
            <w:tcW w:w="9639" w:type="dxa"/>
            <w:gridSpan w:val="5"/>
          </w:tcPr>
          <w:p w14:paraId="6A8FF78D" w14:textId="7BFC60BE" w:rsidR="00F86C52" w:rsidRPr="00AA36EF" w:rsidRDefault="00F86C52" w:rsidP="005830F3">
            <w:pPr>
              <w:pStyle w:val="TAL"/>
            </w:pPr>
            <w:r w:rsidRPr="00AA36EF">
              <w:t>Derivation Path: TS 36.579-1 [2], Table 5.5.3.5</w:t>
            </w:r>
            <w:ins w:id="1559" w:author="MCC160" w:date="2021-01-24T12:10:00Z">
              <w:r w:rsidR="00121D73" w:rsidRPr="00AA36EF">
                <w:t>.2</w:t>
              </w:r>
            </w:ins>
            <w:r w:rsidRPr="00AA36EF">
              <w:t>-1</w:t>
            </w:r>
          </w:p>
        </w:tc>
      </w:tr>
      <w:tr w:rsidR="00F86C52" w:rsidRPr="00AA36EF" w14:paraId="04416A12" w14:textId="77777777" w:rsidTr="004035A5">
        <w:tc>
          <w:tcPr>
            <w:tcW w:w="2835" w:type="dxa"/>
          </w:tcPr>
          <w:p w14:paraId="40F5FF80"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3857A0DA"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14C28C63"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0690667E"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6CB8AFE9"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637C3D75" w14:textId="77777777" w:rsidTr="004035A5">
        <w:tc>
          <w:tcPr>
            <w:tcW w:w="2835" w:type="dxa"/>
            <w:vAlign w:val="center"/>
          </w:tcPr>
          <w:p w14:paraId="5C8EE1B8" w14:textId="77777777" w:rsidR="00F86C52" w:rsidRPr="00AA36EF" w:rsidRDefault="00F86C52" w:rsidP="005830F3">
            <w:pPr>
              <w:pStyle w:val="TAL"/>
            </w:pPr>
            <w:r w:rsidRPr="00AA36EF">
              <w:t>presence</w:t>
            </w:r>
            <w:del w:id="1560" w:author="MCC160" w:date="2021-01-11T11:14:00Z">
              <w:r w:rsidRPr="00AA36EF" w:rsidDel="004035A5">
                <w:delText xml:space="preserve"> entity</w:delText>
              </w:r>
            </w:del>
          </w:p>
        </w:tc>
        <w:tc>
          <w:tcPr>
            <w:tcW w:w="2126" w:type="dxa"/>
          </w:tcPr>
          <w:p w14:paraId="70763DFC" w14:textId="4782766A" w:rsidR="00F86C52" w:rsidRPr="00AA36EF" w:rsidRDefault="00F86C52" w:rsidP="005830F3">
            <w:pPr>
              <w:pStyle w:val="TAL"/>
            </w:pPr>
            <w:del w:id="1561" w:author="MCC160" w:date="2021-01-11T11:15:00Z">
              <w:r w:rsidRPr="00AA36EF" w:rsidDel="004035A5">
                <w:delText xml:space="preserve">px_MCPTT_ID_User_B </w:delText>
              </w:r>
            </w:del>
          </w:p>
        </w:tc>
        <w:tc>
          <w:tcPr>
            <w:tcW w:w="2126" w:type="dxa"/>
            <w:tcBorders>
              <w:bottom w:val="single" w:sz="4" w:space="0" w:color="auto"/>
            </w:tcBorders>
          </w:tcPr>
          <w:p w14:paraId="0334ED34" w14:textId="77777777" w:rsidR="00F86C52" w:rsidRPr="00AA36EF" w:rsidRDefault="00F86C52" w:rsidP="005830F3">
            <w:pPr>
              <w:pStyle w:val="TAL"/>
            </w:pPr>
          </w:p>
        </w:tc>
        <w:tc>
          <w:tcPr>
            <w:tcW w:w="1418" w:type="dxa"/>
          </w:tcPr>
          <w:p w14:paraId="207C92B9" w14:textId="77777777" w:rsidR="00F86C52" w:rsidRPr="00AA36EF" w:rsidRDefault="00F86C52" w:rsidP="005830F3">
            <w:pPr>
              <w:pStyle w:val="TAL"/>
            </w:pPr>
          </w:p>
        </w:tc>
        <w:tc>
          <w:tcPr>
            <w:tcW w:w="1134" w:type="dxa"/>
            <w:vAlign w:val="bottom"/>
          </w:tcPr>
          <w:p w14:paraId="66158AD7" w14:textId="77777777" w:rsidR="00F86C52" w:rsidRPr="00AA36EF" w:rsidRDefault="00F86C52" w:rsidP="005830F3">
            <w:pPr>
              <w:pStyle w:val="TAL"/>
            </w:pPr>
          </w:p>
        </w:tc>
      </w:tr>
      <w:tr w:rsidR="004035A5" w:rsidRPr="00AA36EF" w14:paraId="75B49EE1" w14:textId="77777777" w:rsidTr="004035A5">
        <w:trPr>
          <w:ins w:id="1562" w:author="MCC160" w:date="2021-01-11T11:14:00Z"/>
        </w:trPr>
        <w:tc>
          <w:tcPr>
            <w:tcW w:w="2835" w:type="dxa"/>
            <w:vAlign w:val="center"/>
          </w:tcPr>
          <w:p w14:paraId="21AE18E7" w14:textId="665A02A1" w:rsidR="004035A5" w:rsidRPr="00AA36EF" w:rsidRDefault="004035A5" w:rsidP="004035A5">
            <w:pPr>
              <w:pStyle w:val="TAL"/>
              <w:rPr>
                <w:ins w:id="1563" w:author="MCC160" w:date="2021-01-11T11:14:00Z"/>
              </w:rPr>
            </w:pPr>
            <w:ins w:id="1564" w:author="MCC160" w:date="2021-01-11T11:15:00Z">
              <w:r w:rsidRPr="00AA36EF">
                <w:rPr>
                  <w:lang w:eastAsia="en-GB"/>
                </w:rPr>
                <w:t xml:space="preserve">  </w:t>
              </w:r>
            </w:ins>
            <w:ins w:id="1565" w:author="MCC160" w:date="2021-01-12T11:03:00Z">
              <w:r w:rsidR="00BB0F10" w:rsidRPr="00AA36EF">
                <w:rPr>
                  <w:lang w:eastAsia="en-GB"/>
                </w:rPr>
                <w:t>e</w:t>
              </w:r>
            </w:ins>
            <w:ins w:id="1566" w:author="MCC160" w:date="2021-01-11T11:15:00Z">
              <w:r w:rsidRPr="00AA36EF">
                <w:rPr>
                  <w:lang w:eastAsia="en-GB"/>
                </w:rPr>
                <w:t>ntity attribute</w:t>
              </w:r>
            </w:ins>
          </w:p>
        </w:tc>
        <w:tc>
          <w:tcPr>
            <w:tcW w:w="2126" w:type="dxa"/>
          </w:tcPr>
          <w:p w14:paraId="2EFE2A70" w14:textId="1B7736EA" w:rsidR="004035A5" w:rsidRPr="00AA36EF" w:rsidRDefault="004035A5" w:rsidP="004035A5">
            <w:pPr>
              <w:pStyle w:val="TAL"/>
              <w:rPr>
                <w:ins w:id="1567" w:author="MCC160" w:date="2021-01-11T11:14:00Z"/>
              </w:rPr>
            </w:pPr>
            <w:proofErr w:type="spellStart"/>
            <w:ins w:id="1568" w:author="MCC160" w:date="2021-01-11T11:15:00Z">
              <w:r w:rsidRPr="00AA36EF">
                <w:t>px_MCPTT_ID_User_B</w:t>
              </w:r>
              <w:proofErr w:type="spellEnd"/>
              <w:r w:rsidRPr="00AA36EF">
                <w:t xml:space="preserve"> </w:t>
              </w:r>
            </w:ins>
          </w:p>
        </w:tc>
        <w:tc>
          <w:tcPr>
            <w:tcW w:w="2126" w:type="dxa"/>
            <w:tcBorders>
              <w:bottom w:val="single" w:sz="4" w:space="0" w:color="auto"/>
            </w:tcBorders>
          </w:tcPr>
          <w:p w14:paraId="67AEE054" w14:textId="77777777" w:rsidR="004035A5" w:rsidRPr="00AA36EF" w:rsidRDefault="004035A5" w:rsidP="004035A5">
            <w:pPr>
              <w:pStyle w:val="TAL"/>
              <w:rPr>
                <w:ins w:id="1569" w:author="MCC160" w:date="2021-01-11T11:14:00Z"/>
              </w:rPr>
            </w:pPr>
          </w:p>
        </w:tc>
        <w:tc>
          <w:tcPr>
            <w:tcW w:w="1418" w:type="dxa"/>
          </w:tcPr>
          <w:p w14:paraId="3AE0E7F5" w14:textId="77777777" w:rsidR="004035A5" w:rsidRPr="00AA36EF" w:rsidRDefault="004035A5" w:rsidP="004035A5">
            <w:pPr>
              <w:pStyle w:val="TAL"/>
              <w:rPr>
                <w:ins w:id="1570" w:author="MCC160" w:date="2021-01-11T11:14:00Z"/>
              </w:rPr>
            </w:pPr>
          </w:p>
        </w:tc>
        <w:tc>
          <w:tcPr>
            <w:tcW w:w="1134" w:type="dxa"/>
            <w:vAlign w:val="bottom"/>
          </w:tcPr>
          <w:p w14:paraId="612F7BFE" w14:textId="77777777" w:rsidR="004035A5" w:rsidRPr="00AA36EF" w:rsidRDefault="004035A5" w:rsidP="004035A5">
            <w:pPr>
              <w:pStyle w:val="TAL"/>
              <w:rPr>
                <w:ins w:id="1571" w:author="MCC160" w:date="2021-01-11T11:14:00Z"/>
              </w:rPr>
            </w:pPr>
          </w:p>
        </w:tc>
      </w:tr>
      <w:tr w:rsidR="004035A5" w:rsidRPr="00AA36EF" w14:paraId="312E0E7F" w14:textId="77777777" w:rsidTr="004035A5">
        <w:tc>
          <w:tcPr>
            <w:tcW w:w="2835" w:type="dxa"/>
            <w:vAlign w:val="center"/>
          </w:tcPr>
          <w:p w14:paraId="304EAC2A" w14:textId="77777777" w:rsidR="004035A5" w:rsidRPr="00AA36EF" w:rsidRDefault="004035A5" w:rsidP="004035A5">
            <w:pPr>
              <w:pStyle w:val="TAL"/>
            </w:pPr>
            <w:r w:rsidRPr="00AA36EF">
              <w:t xml:space="preserve">  tuple</w:t>
            </w:r>
            <w:del w:id="1572" w:author="MCC160" w:date="2021-01-11T11:14:00Z">
              <w:r w:rsidRPr="00AA36EF" w:rsidDel="004035A5">
                <w:delText xml:space="preserve"> id</w:delText>
              </w:r>
            </w:del>
          </w:p>
        </w:tc>
        <w:tc>
          <w:tcPr>
            <w:tcW w:w="2126" w:type="dxa"/>
          </w:tcPr>
          <w:p w14:paraId="552F87FF" w14:textId="1C184E70" w:rsidR="004035A5" w:rsidRPr="00AA36EF" w:rsidRDefault="004035A5" w:rsidP="004035A5">
            <w:pPr>
              <w:pStyle w:val="TAL"/>
            </w:pPr>
            <w:del w:id="1573" w:author="MCC160" w:date="2021-01-24T12:10:00Z">
              <w:r w:rsidRPr="00AA36EF" w:rsidDel="00121D73">
                <w:delText>px_MCPTT_Client_B_ID</w:delText>
              </w:r>
            </w:del>
          </w:p>
        </w:tc>
        <w:tc>
          <w:tcPr>
            <w:tcW w:w="2126" w:type="dxa"/>
          </w:tcPr>
          <w:p w14:paraId="1B811915" w14:textId="77777777" w:rsidR="004035A5" w:rsidRPr="00AA36EF" w:rsidRDefault="004035A5" w:rsidP="004035A5">
            <w:pPr>
              <w:pStyle w:val="TAL"/>
            </w:pPr>
          </w:p>
        </w:tc>
        <w:tc>
          <w:tcPr>
            <w:tcW w:w="1418" w:type="dxa"/>
          </w:tcPr>
          <w:p w14:paraId="42ABED21" w14:textId="77777777" w:rsidR="004035A5" w:rsidRPr="00AA36EF" w:rsidRDefault="004035A5" w:rsidP="004035A5">
            <w:pPr>
              <w:pStyle w:val="TAL"/>
            </w:pPr>
          </w:p>
        </w:tc>
        <w:tc>
          <w:tcPr>
            <w:tcW w:w="1134" w:type="dxa"/>
            <w:vAlign w:val="bottom"/>
          </w:tcPr>
          <w:p w14:paraId="58B4F529" w14:textId="77777777" w:rsidR="004035A5" w:rsidRPr="00AA36EF" w:rsidRDefault="004035A5" w:rsidP="004035A5">
            <w:pPr>
              <w:pStyle w:val="TAL"/>
            </w:pPr>
          </w:p>
        </w:tc>
      </w:tr>
      <w:tr w:rsidR="004035A5" w:rsidRPr="00AA36EF" w14:paraId="670628E5" w14:textId="77777777" w:rsidTr="004035A5">
        <w:trPr>
          <w:ins w:id="1574" w:author="MCC160" w:date="2021-01-11T11:15:00Z"/>
        </w:trPr>
        <w:tc>
          <w:tcPr>
            <w:tcW w:w="2835" w:type="dxa"/>
            <w:vAlign w:val="center"/>
          </w:tcPr>
          <w:p w14:paraId="54A0C4DB" w14:textId="69660FE9" w:rsidR="004035A5" w:rsidRPr="00AA36EF" w:rsidRDefault="004035A5" w:rsidP="004035A5">
            <w:pPr>
              <w:pStyle w:val="TAL"/>
              <w:rPr>
                <w:ins w:id="1575" w:author="MCC160" w:date="2021-01-11T11:15:00Z"/>
              </w:rPr>
            </w:pPr>
            <w:ins w:id="1576" w:author="MCC160" w:date="2021-01-11T11:16:00Z">
              <w:r w:rsidRPr="00AA36EF">
                <w:rPr>
                  <w:lang w:eastAsia="en-GB"/>
                </w:rPr>
                <w:t xml:space="preserve">    Id attribute</w:t>
              </w:r>
            </w:ins>
          </w:p>
        </w:tc>
        <w:tc>
          <w:tcPr>
            <w:tcW w:w="2126" w:type="dxa"/>
          </w:tcPr>
          <w:p w14:paraId="36ACE372" w14:textId="0B7D4E91" w:rsidR="004035A5" w:rsidRPr="00AA36EF" w:rsidRDefault="004035A5" w:rsidP="004035A5">
            <w:pPr>
              <w:pStyle w:val="TAL"/>
              <w:rPr>
                <w:ins w:id="1577" w:author="MCC160" w:date="2021-01-11T11:15:00Z"/>
              </w:rPr>
            </w:pPr>
            <w:proofErr w:type="spellStart"/>
            <w:ins w:id="1578" w:author="MCC160" w:date="2021-01-11T11:16:00Z">
              <w:r w:rsidRPr="00AA36EF">
                <w:rPr>
                  <w:lang w:eastAsia="en-GB"/>
                </w:rPr>
                <w:t>px_MCPTT_Client_B_ID</w:t>
              </w:r>
            </w:ins>
            <w:proofErr w:type="spellEnd"/>
          </w:p>
        </w:tc>
        <w:tc>
          <w:tcPr>
            <w:tcW w:w="2126" w:type="dxa"/>
          </w:tcPr>
          <w:p w14:paraId="219E56BF" w14:textId="77777777" w:rsidR="004035A5" w:rsidRPr="00AA36EF" w:rsidRDefault="004035A5" w:rsidP="004035A5">
            <w:pPr>
              <w:pStyle w:val="TAL"/>
              <w:rPr>
                <w:ins w:id="1579" w:author="MCC160" w:date="2021-01-11T11:15:00Z"/>
              </w:rPr>
            </w:pPr>
          </w:p>
        </w:tc>
        <w:tc>
          <w:tcPr>
            <w:tcW w:w="1418" w:type="dxa"/>
          </w:tcPr>
          <w:p w14:paraId="5272980E" w14:textId="77777777" w:rsidR="004035A5" w:rsidRPr="00AA36EF" w:rsidRDefault="004035A5" w:rsidP="004035A5">
            <w:pPr>
              <w:pStyle w:val="TAL"/>
              <w:rPr>
                <w:ins w:id="1580" w:author="MCC160" w:date="2021-01-11T11:15:00Z"/>
              </w:rPr>
            </w:pPr>
          </w:p>
        </w:tc>
        <w:tc>
          <w:tcPr>
            <w:tcW w:w="1134" w:type="dxa"/>
            <w:vAlign w:val="bottom"/>
          </w:tcPr>
          <w:p w14:paraId="1140338B" w14:textId="77777777" w:rsidR="004035A5" w:rsidRPr="00AA36EF" w:rsidRDefault="004035A5" w:rsidP="004035A5">
            <w:pPr>
              <w:pStyle w:val="TAL"/>
              <w:rPr>
                <w:ins w:id="1581" w:author="MCC160" w:date="2021-01-11T11:15:00Z"/>
              </w:rPr>
            </w:pPr>
          </w:p>
        </w:tc>
      </w:tr>
      <w:tr w:rsidR="004035A5" w:rsidRPr="00AA36EF" w14:paraId="3CBDA009" w14:textId="77777777" w:rsidTr="004035A5">
        <w:tc>
          <w:tcPr>
            <w:tcW w:w="2835" w:type="dxa"/>
            <w:vAlign w:val="center"/>
          </w:tcPr>
          <w:p w14:paraId="4EEEE77E" w14:textId="77777777" w:rsidR="004035A5" w:rsidRPr="00AA36EF" w:rsidRDefault="004035A5" w:rsidP="004035A5">
            <w:pPr>
              <w:pStyle w:val="TAL"/>
            </w:pPr>
            <w:r w:rsidRPr="00AA36EF">
              <w:t xml:space="preserve">    status</w:t>
            </w:r>
          </w:p>
        </w:tc>
        <w:tc>
          <w:tcPr>
            <w:tcW w:w="2126" w:type="dxa"/>
          </w:tcPr>
          <w:p w14:paraId="3E339FF2" w14:textId="77777777" w:rsidR="004035A5" w:rsidRPr="00AA36EF" w:rsidRDefault="004035A5" w:rsidP="004035A5">
            <w:pPr>
              <w:pStyle w:val="TAL"/>
            </w:pPr>
          </w:p>
        </w:tc>
        <w:tc>
          <w:tcPr>
            <w:tcW w:w="2126" w:type="dxa"/>
          </w:tcPr>
          <w:p w14:paraId="5D8BD237" w14:textId="77777777" w:rsidR="004035A5" w:rsidRPr="00AA36EF" w:rsidRDefault="004035A5" w:rsidP="004035A5">
            <w:pPr>
              <w:pStyle w:val="TAL"/>
            </w:pPr>
          </w:p>
        </w:tc>
        <w:tc>
          <w:tcPr>
            <w:tcW w:w="1418" w:type="dxa"/>
          </w:tcPr>
          <w:p w14:paraId="580C76E0" w14:textId="77777777" w:rsidR="004035A5" w:rsidRPr="00AA36EF" w:rsidRDefault="004035A5" w:rsidP="004035A5">
            <w:pPr>
              <w:pStyle w:val="TAL"/>
            </w:pPr>
          </w:p>
        </w:tc>
        <w:tc>
          <w:tcPr>
            <w:tcW w:w="1134" w:type="dxa"/>
            <w:vAlign w:val="bottom"/>
          </w:tcPr>
          <w:p w14:paraId="7139429E" w14:textId="77777777" w:rsidR="004035A5" w:rsidRPr="00AA36EF" w:rsidRDefault="004035A5" w:rsidP="004035A5">
            <w:pPr>
              <w:pStyle w:val="TAL"/>
            </w:pPr>
          </w:p>
        </w:tc>
      </w:tr>
      <w:tr w:rsidR="004035A5" w:rsidRPr="00AA36EF" w14:paraId="7F243C7E" w14:textId="77777777" w:rsidTr="004035A5">
        <w:tc>
          <w:tcPr>
            <w:tcW w:w="2835" w:type="dxa"/>
            <w:vAlign w:val="center"/>
          </w:tcPr>
          <w:p w14:paraId="51B13DD4" w14:textId="77777777" w:rsidR="004035A5" w:rsidRPr="00AA36EF" w:rsidRDefault="004035A5" w:rsidP="004035A5">
            <w:pPr>
              <w:pStyle w:val="TAL"/>
            </w:pPr>
            <w:r w:rsidRPr="00AA36EF">
              <w:t xml:space="preserve">      affiliation</w:t>
            </w:r>
          </w:p>
        </w:tc>
        <w:tc>
          <w:tcPr>
            <w:tcW w:w="2126" w:type="dxa"/>
          </w:tcPr>
          <w:p w14:paraId="179DCF93" w14:textId="77777777" w:rsidR="004035A5" w:rsidRPr="00AA36EF" w:rsidRDefault="004035A5" w:rsidP="004035A5">
            <w:pPr>
              <w:pStyle w:val="TAL"/>
            </w:pPr>
          </w:p>
        </w:tc>
        <w:tc>
          <w:tcPr>
            <w:tcW w:w="2126" w:type="dxa"/>
          </w:tcPr>
          <w:p w14:paraId="1C3100EA" w14:textId="77777777" w:rsidR="004035A5" w:rsidRPr="00AA36EF" w:rsidRDefault="004035A5" w:rsidP="004035A5">
            <w:pPr>
              <w:pStyle w:val="TAL"/>
            </w:pPr>
          </w:p>
        </w:tc>
        <w:tc>
          <w:tcPr>
            <w:tcW w:w="1418" w:type="dxa"/>
          </w:tcPr>
          <w:p w14:paraId="1EFCC190" w14:textId="77777777" w:rsidR="004035A5" w:rsidRPr="00AA36EF" w:rsidRDefault="004035A5" w:rsidP="004035A5">
            <w:pPr>
              <w:pStyle w:val="TAL"/>
            </w:pPr>
          </w:p>
        </w:tc>
        <w:tc>
          <w:tcPr>
            <w:tcW w:w="1134" w:type="dxa"/>
            <w:vAlign w:val="bottom"/>
          </w:tcPr>
          <w:p w14:paraId="619A7FC3" w14:textId="77777777" w:rsidR="004035A5" w:rsidRPr="00AA36EF" w:rsidRDefault="004035A5" w:rsidP="004035A5">
            <w:pPr>
              <w:pStyle w:val="TAL"/>
            </w:pPr>
          </w:p>
        </w:tc>
      </w:tr>
      <w:tr w:rsidR="004035A5" w:rsidRPr="00AA36EF" w:rsidDel="00121D73" w14:paraId="5460CBA9" w14:textId="246730F9" w:rsidTr="004035A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2" w:author="MCC160" w:date="2021-01-11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583" w:author="MCC160" w:date="2021-01-24T12:11:00Z"/>
        </w:trPr>
        <w:tc>
          <w:tcPr>
            <w:tcW w:w="2835" w:type="dxa"/>
            <w:vAlign w:val="center"/>
            <w:tcPrChange w:id="1584" w:author="MCC160" w:date="2021-01-11T11:15:00Z">
              <w:tcPr>
                <w:tcW w:w="2835" w:type="dxa"/>
                <w:vAlign w:val="center"/>
              </w:tcPr>
            </w:tcPrChange>
          </w:tcPr>
          <w:p w14:paraId="2C31BA1E" w14:textId="5768C1C0" w:rsidR="004035A5" w:rsidRPr="00AA36EF" w:rsidDel="00121D73" w:rsidRDefault="004035A5" w:rsidP="004035A5">
            <w:pPr>
              <w:pStyle w:val="TAL"/>
              <w:rPr>
                <w:del w:id="1585" w:author="MCC160" w:date="2021-01-24T12:11:00Z"/>
              </w:rPr>
            </w:pPr>
            <w:del w:id="1586" w:author="MCC160" w:date="2021-01-24T12:11:00Z">
              <w:r w:rsidRPr="00AA36EF" w:rsidDel="00121D73">
                <w:delText xml:space="preserve">        group</w:delText>
              </w:r>
            </w:del>
          </w:p>
        </w:tc>
        <w:tc>
          <w:tcPr>
            <w:tcW w:w="2126" w:type="dxa"/>
            <w:tcPrChange w:id="1587" w:author="MCC160" w:date="2021-01-11T11:15:00Z">
              <w:tcPr>
                <w:tcW w:w="2126" w:type="dxa"/>
              </w:tcPr>
            </w:tcPrChange>
          </w:tcPr>
          <w:p w14:paraId="0ABDCC9F" w14:textId="1CDB0711" w:rsidR="004035A5" w:rsidRPr="00AA36EF" w:rsidDel="00121D73" w:rsidRDefault="004035A5" w:rsidP="004035A5">
            <w:pPr>
              <w:pStyle w:val="TAL"/>
              <w:rPr>
                <w:del w:id="1588" w:author="MCC160" w:date="2021-01-24T12:11:00Z"/>
              </w:rPr>
            </w:pPr>
            <w:del w:id="1589" w:author="MCC160" w:date="2021-01-24T12:11:00Z">
              <w:r w:rsidRPr="00AA36EF" w:rsidDel="00121D73">
                <w:delText>px_MCPTT_Group_A_ID</w:delText>
              </w:r>
            </w:del>
          </w:p>
        </w:tc>
        <w:tc>
          <w:tcPr>
            <w:tcW w:w="2126" w:type="dxa"/>
            <w:tcPrChange w:id="1590" w:author="MCC160" w:date="2021-01-11T11:15:00Z">
              <w:tcPr>
                <w:tcW w:w="2126" w:type="dxa"/>
                <w:tcBorders>
                  <w:bottom w:val="single" w:sz="4" w:space="0" w:color="auto"/>
                </w:tcBorders>
              </w:tcPr>
            </w:tcPrChange>
          </w:tcPr>
          <w:p w14:paraId="2E5F9A53" w14:textId="19AACDA7" w:rsidR="004035A5" w:rsidRPr="00AA36EF" w:rsidDel="00121D73" w:rsidRDefault="004035A5" w:rsidP="004035A5">
            <w:pPr>
              <w:pStyle w:val="TAL"/>
              <w:rPr>
                <w:del w:id="1591" w:author="MCC160" w:date="2021-01-24T12:11:00Z"/>
              </w:rPr>
            </w:pPr>
          </w:p>
        </w:tc>
        <w:tc>
          <w:tcPr>
            <w:tcW w:w="1418" w:type="dxa"/>
            <w:tcPrChange w:id="1592" w:author="MCC160" w:date="2021-01-11T11:15:00Z">
              <w:tcPr>
                <w:tcW w:w="1418" w:type="dxa"/>
              </w:tcPr>
            </w:tcPrChange>
          </w:tcPr>
          <w:p w14:paraId="24B01C39" w14:textId="48A0352B" w:rsidR="004035A5" w:rsidRPr="00AA36EF" w:rsidDel="00121D73" w:rsidRDefault="004035A5" w:rsidP="004035A5">
            <w:pPr>
              <w:pStyle w:val="TAL"/>
              <w:rPr>
                <w:del w:id="1593" w:author="MCC160" w:date="2021-01-24T12:11:00Z"/>
              </w:rPr>
            </w:pPr>
          </w:p>
        </w:tc>
        <w:tc>
          <w:tcPr>
            <w:tcW w:w="1134" w:type="dxa"/>
            <w:vAlign w:val="bottom"/>
            <w:tcPrChange w:id="1594" w:author="MCC160" w:date="2021-01-11T11:15:00Z">
              <w:tcPr>
                <w:tcW w:w="1134" w:type="dxa"/>
                <w:vAlign w:val="bottom"/>
              </w:tcPr>
            </w:tcPrChange>
          </w:tcPr>
          <w:p w14:paraId="133787C8" w14:textId="4524809F" w:rsidR="004035A5" w:rsidRPr="00AA36EF" w:rsidDel="00121D73" w:rsidRDefault="004035A5" w:rsidP="004035A5">
            <w:pPr>
              <w:pStyle w:val="TAL"/>
              <w:rPr>
                <w:del w:id="1595" w:author="MCC160" w:date="2021-01-24T12:11:00Z"/>
              </w:rPr>
            </w:pPr>
          </w:p>
        </w:tc>
      </w:tr>
      <w:tr w:rsidR="004035A5" w:rsidRPr="00AA36EF" w14:paraId="75AAB7C3" w14:textId="77777777" w:rsidTr="004035A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6" w:author="MCC160" w:date="2021-01-11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97" w:author="MCC160" w:date="2021-01-11T11:15:00Z"/>
        </w:trPr>
        <w:tc>
          <w:tcPr>
            <w:tcW w:w="2835" w:type="dxa"/>
            <w:vAlign w:val="center"/>
            <w:tcPrChange w:id="1598" w:author="MCC160" w:date="2021-01-11T11:15:00Z">
              <w:tcPr>
                <w:tcW w:w="2835" w:type="dxa"/>
                <w:vAlign w:val="center"/>
              </w:tcPr>
            </w:tcPrChange>
          </w:tcPr>
          <w:p w14:paraId="2B3D748A" w14:textId="4BD8C62A" w:rsidR="004035A5" w:rsidRPr="00AA36EF" w:rsidRDefault="004035A5" w:rsidP="004035A5">
            <w:pPr>
              <w:pStyle w:val="TAL"/>
              <w:rPr>
                <w:ins w:id="1599" w:author="MCC160" w:date="2021-01-11T11:15:00Z"/>
              </w:rPr>
            </w:pPr>
            <w:ins w:id="1600" w:author="MCC160" w:date="2021-01-11T11:16:00Z">
              <w:r w:rsidRPr="00AA36EF">
                <w:rPr>
                  <w:lang w:eastAsia="en-GB"/>
                </w:rPr>
                <w:t xml:space="preserve">        status</w:t>
              </w:r>
            </w:ins>
          </w:p>
        </w:tc>
        <w:tc>
          <w:tcPr>
            <w:tcW w:w="2126" w:type="dxa"/>
            <w:tcPrChange w:id="1601" w:author="MCC160" w:date="2021-01-11T11:15:00Z">
              <w:tcPr>
                <w:tcW w:w="2126" w:type="dxa"/>
              </w:tcPr>
            </w:tcPrChange>
          </w:tcPr>
          <w:p w14:paraId="6FACABF8" w14:textId="56372860" w:rsidR="004035A5" w:rsidRPr="00AA36EF" w:rsidRDefault="004035A5" w:rsidP="004035A5">
            <w:pPr>
              <w:pStyle w:val="TAL"/>
              <w:rPr>
                <w:ins w:id="1602" w:author="MCC160" w:date="2021-01-11T11:15:00Z"/>
              </w:rPr>
            </w:pPr>
            <w:ins w:id="1603" w:author="MCC160" w:date="2021-01-11T11:16:00Z">
              <w:r w:rsidRPr="00AA36EF">
                <w:rPr>
                  <w:lang w:eastAsia="en-GB"/>
                </w:rPr>
                <w:t>“affiliating”</w:t>
              </w:r>
            </w:ins>
          </w:p>
        </w:tc>
        <w:tc>
          <w:tcPr>
            <w:tcW w:w="2126" w:type="dxa"/>
            <w:tcPrChange w:id="1604" w:author="MCC160" w:date="2021-01-11T11:15:00Z">
              <w:tcPr>
                <w:tcW w:w="2126" w:type="dxa"/>
                <w:tcBorders>
                  <w:bottom w:val="single" w:sz="4" w:space="0" w:color="auto"/>
                </w:tcBorders>
              </w:tcPr>
            </w:tcPrChange>
          </w:tcPr>
          <w:p w14:paraId="4E4E4121" w14:textId="77777777" w:rsidR="004035A5" w:rsidRPr="00AA36EF" w:rsidRDefault="004035A5" w:rsidP="004035A5">
            <w:pPr>
              <w:pStyle w:val="TAL"/>
              <w:rPr>
                <w:ins w:id="1605" w:author="MCC160" w:date="2021-01-11T11:15:00Z"/>
              </w:rPr>
            </w:pPr>
          </w:p>
        </w:tc>
        <w:tc>
          <w:tcPr>
            <w:tcW w:w="1418" w:type="dxa"/>
            <w:tcPrChange w:id="1606" w:author="MCC160" w:date="2021-01-11T11:15:00Z">
              <w:tcPr>
                <w:tcW w:w="1418" w:type="dxa"/>
              </w:tcPr>
            </w:tcPrChange>
          </w:tcPr>
          <w:p w14:paraId="2B256887" w14:textId="77777777" w:rsidR="004035A5" w:rsidRPr="00AA36EF" w:rsidRDefault="004035A5" w:rsidP="004035A5">
            <w:pPr>
              <w:pStyle w:val="TAL"/>
              <w:rPr>
                <w:ins w:id="1607" w:author="MCC160" w:date="2021-01-11T11:15:00Z"/>
              </w:rPr>
            </w:pPr>
          </w:p>
        </w:tc>
        <w:tc>
          <w:tcPr>
            <w:tcW w:w="1134" w:type="dxa"/>
            <w:vAlign w:val="bottom"/>
            <w:tcPrChange w:id="1608" w:author="MCC160" w:date="2021-01-11T11:15:00Z">
              <w:tcPr>
                <w:tcW w:w="1134" w:type="dxa"/>
                <w:vAlign w:val="bottom"/>
              </w:tcPr>
            </w:tcPrChange>
          </w:tcPr>
          <w:p w14:paraId="5527DF34" w14:textId="77777777" w:rsidR="004035A5" w:rsidRPr="00AA36EF" w:rsidRDefault="004035A5" w:rsidP="004035A5">
            <w:pPr>
              <w:pStyle w:val="TAL"/>
              <w:rPr>
                <w:ins w:id="1609" w:author="MCC160" w:date="2021-01-11T11:15:00Z"/>
              </w:rPr>
            </w:pPr>
          </w:p>
        </w:tc>
      </w:tr>
      <w:tr w:rsidR="004035A5" w:rsidRPr="00AA36EF" w14:paraId="4459BC46" w14:textId="77777777" w:rsidTr="004035A5">
        <w:trPr>
          <w:ins w:id="1610" w:author="MCC160" w:date="2021-01-11T11:15:00Z"/>
        </w:trPr>
        <w:tc>
          <w:tcPr>
            <w:tcW w:w="2835" w:type="dxa"/>
            <w:vAlign w:val="center"/>
          </w:tcPr>
          <w:p w14:paraId="5D44FA8F" w14:textId="1D14D307" w:rsidR="004035A5" w:rsidRPr="00AA36EF" w:rsidRDefault="004035A5" w:rsidP="004035A5">
            <w:pPr>
              <w:pStyle w:val="TAL"/>
              <w:rPr>
                <w:ins w:id="1611" w:author="MCC160" w:date="2021-01-11T11:15:00Z"/>
              </w:rPr>
            </w:pPr>
            <w:ins w:id="1612" w:author="MCC160" w:date="2021-01-11T11:16:00Z">
              <w:r w:rsidRPr="00AA36EF">
                <w:rPr>
                  <w:lang w:eastAsia="en-GB"/>
                </w:rPr>
                <w:t>..p-id</w:t>
              </w:r>
            </w:ins>
          </w:p>
        </w:tc>
        <w:tc>
          <w:tcPr>
            <w:tcW w:w="2126" w:type="dxa"/>
          </w:tcPr>
          <w:p w14:paraId="3A4D324A" w14:textId="606A0764" w:rsidR="004035A5" w:rsidRPr="00AA36EF" w:rsidRDefault="004035A5" w:rsidP="004035A5">
            <w:pPr>
              <w:pStyle w:val="TAL"/>
              <w:rPr>
                <w:ins w:id="1613" w:author="MCC160" w:date="2021-01-11T11:15:00Z"/>
              </w:rPr>
            </w:pPr>
            <w:ins w:id="1614" w:author="MCC160" w:date="2021-01-11T11:16:00Z">
              <w:r w:rsidRPr="00AA36EF">
                <w:rPr>
                  <w:lang w:eastAsia="en-GB"/>
                </w:rPr>
                <w:t xml:space="preserve">same value as received in </w:t>
              </w:r>
            </w:ins>
            <w:ins w:id="1615" w:author="MCC160" w:date="2021-02-25T18:55:00Z">
              <w:r w:rsidR="006C2327" w:rsidRPr="006C2327">
                <w:rPr>
                  <w:highlight w:val="yellow"/>
                  <w:lang w:eastAsia="en-GB"/>
                  <w:rPrChange w:id="1616" w:author="MCC160" w:date="2021-02-25T18:55:00Z">
                    <w:rPr>
                      <w:lang w:eastAsia="en-GB"/>
                    </w:rPr>
                  </w:rPrChange>
                </w:rPr>
                <w:t>corresponding</w:t>
              </w:r>
              <w:r w:rsidR="006C2327" w:rsidRPr="006C2327">
                <w:rPr>
                  <w:lang w:eastAsia="en-GB"/>
                </w:rPr>
                <w:t xml:space="preserve"> </w:t>
              </w:r>
            </w:ins>
            <w:ins w:id="1617" w:author="MCC160" w:date="2021-01-11T11:16:00Z">
              <w:r w:rsidRPr="00AA36EF">
                <w:rPr>
                  <w:lang w:eastAsia="en-GB"/>
                </w:rPr>
                <w:t xml:space="preserve">SIP PUBLISH </w:t>
              </w:r>
            </w:ins>
            <w:ins w:id="1618" w:author="MCC160" w:date="2021-02-25T18:55:00Z">
              <w:r w:rsidR="006C2327" w:rsidRPr="006C2327">
                <w:rPr>
                  <w:highlight w:val="yellow"/>
                  <w:lang w:eastAsia="en-GB"/>
                  <w:rPrChange w:id="1619" w:author="MCC160" w:date="2021-02-25T18:56:00Z">
                    <w:rPr>
                      <w:lang w:eastAsia="en-GB"/>
                    </w:rPr>
                  </w:rPrChange>
                </w:rPr>
                <w:t>(</w:t>
              </w:r>
            </w:ins>
            <w:ins w:id="1620" w:author="MCC160" w:date="2021-01-11T11:16:00Z">
              <w:r w:rsidRPr="006C2327">
                <w:rPr>
                  <w:highlight w:val="yellow"/>
                  <w:lang w:eastAsia="en-GB"/>
                  <w:rPrChange w:id="1621" w:author="MCC160" w:date="2021-02-25T18:56:00Z">
                    <w:rPr>
                      <w:lang w:eastAsia="en-GB"/>
                    </w:rPr>
                  </w:rPrChange>
                </w:rPr>
                <w:t>step 15</w:t>
              </w:r>
            </w:ins>
            <w:ins w:id="1622" w:author="MCC160" w:date="2021-02-25T18:55:00Z">
              <w:r w:rsidR="006C2327" w:rsidRPr="006C2327">
                <w:rPr>
                  <w:highlight w:val="yellow"/>
                  <w:lang w:eastAsia="en-GB"/>
                  <w:rPrChange w:id="1623" w:author="MCC160" w:date="2021-02-25T18:56:00Z">
                    <w:rPr>
                      <w:lang w:eastAsia="en-GB"/>
                    </w:rPr>
                  </w:rPrChange>
                </w:rPr>
                <w:t>)</w:t>
              </w:r>
            </w:ins>
          </w:p>
        </w:tc>
        <w:tc>
          <w:tcPr>
            <w:tcW w:w="2126" w:type="dxa"/>
            <w:tcBorders>
              <w:bottom w:val="single" w:sz="4" w:space="0" w:color="auto"/>
            </w:tcBorders>
          </w:tcPr>
          <w:p w14:paraId="3E8F21C4" w14:textId="77777777" w:rsidR="004035A5" w:rsidRPr="00AA36EF" w:rsidRDefault="004035A5" w:rsidP="004035A5">
            <w:pPr>
              <w:pStyle w:val="TAL"/>
              <w:rPr>
                <w:ins w:id="1624" w:author="MCC160" w:date="2021-01-11T11:15:00Z"/>
              </w:rPr>
            </w:pPr>
          </w:p>
        </w:tc>
        <w:tc>
          <w:tcPr>
            <w:tcW w:w="1418" w:type="dxa"/>
          </w:tcPr>
          <w:p w14:paraId="140F30BA" w14:textId="77777777" w:rsidR="004035A5" w:rsidRPr="00AA36EF" w:rsidRDefault="004035A5" w:rsidP="004035A5">
            <w:pPr>
              <w:pStyle w:val="TAL"/>
              <w:rPr>
                <w:ins w:id="1625" w:author="MCC160" w:date="2021-01-11T11:15:00Z"/>
              </w:rPr>
            </w:pPr>
          </w:p>
        </w:tc>
        <w:tc>
          <w:tcPr>
            <w:tcW w:w="1134" w:type="dxa"/>
            <w:vAlign w:val="bottom"/>
          </w:tcPr>
          <w:p w14:paraId="25CCFEDA" w14:textId="77777777" w:rsidR="004035A5" w:rsidRPr="00AA36EF" w:rsidRDefault="004035A5" w:rsidP="004035A5">
            <w:pPr>
              <w:pStyle w:val="TAL"/>
              <w:rPr>
                <w:ins w:id="1626" w:author="MCC160" w:date="2021-01-11T11:15:00Z"/>
              </w:rPr>
            </w:pPr>
          </w:p>
        </w:tc>
      </w:tr>
    </w:tbl>
    <w:p w14:paraId="7397E3A0" w14:textId="77777777" w:rsidR="004035A5" w:rsidRPr="00AA36EF" w:rsidRDefault="004035A5">
      <w:pPr>
        <w:rPr>
          <w:ins w:id="1627" w:author="MCC160" w:date="2021-01-11T11:17:00Z"/>
          <w:lang w:eastAsia="en-GB"/>
        </w:rPr>
        <w:pPrChange w:id="1628" w:author="MCC160" w:date="2021-01-11T11:17:00Z">
          <w:pPr>
            <w:pStyle w:val="TH"/>
            <w:overflowPunct w:val="0"/>
            <w:autoSpaceDE w:val="0"/>
            <w:autoSpaceDN w:val="0"/>
            <w:adjustRightInd w:val="0"/>
            <w:textAlignment w:val="baseline"/>
          </w:pPr>
        </w:pPrChange>
      </w:pPr>
    </w:p>
    <w:p w14:paraId="22E5B7F9" w14:textId="62D72AF5" w:rsidR="004035A5" w:rsidRPr="00AA36EF" w:rsidRDefault="004035A5" w:rsidP="004035A5">
      <w:pPr>
        <w:pStyle w:val="TH"/>
        <w:overflowPunct w:val="0"/>
        <w:autoSpaceDE w:val="0"/>
        <w:autoSpaceDN w:val="0"/>
        <w:adjustRightInd w:val="0"/>
        <w:textAlignment w:val="baseline"/>
        <w:rPr>
          <w:ins w:id="1629" w:author="MCC160" w:date="2021-01-11T11:17:00Z"/>
        </w:rPr>
      </w:pPr>
      <w:ins w:id="1630" w:author="MCC160" w:date="2021-01-11T11:17:00Z">
        <w:r w:rsidRPr="00AA36EF">
          <w:rPr>
            <w:lang w:eastAsia="en-GB"/>
          </w:rPr>
          <w:t>Table 5.3.3.3-31A: SIP NOTIFY (step 28, Table 5.3.3.2-1)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31" w:author="MCC160" w:date="2021-01-18T10: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632">
          <w:tblGrid>
            <w:gridCol w:w="2835"/>
            <w:gridCol w:w="2126"/>
            <w:gridCol w:w="2126"/>
            <w:gridCol w:w="1418"/>
            <w:gridCol w:w="1134"/>
          </w:tblGrid>
        </w:tblGridChange>
      </w:tblGrid>
      <w:tr w:rsidR="004035A5" w:rsidRPr="00AA36EF" w14:paraId="70E38161" w14:textId="77777777" w:rsidTr="009701F1">
        <w:trPr>
          <w:ins w:id="1633" w:author="MCC160" w:date="2021-01-11T11:17:00Z"/>
        </w:trPr>
        <w:tc>
          <w:tcPr>
            <w:tcW w:w="9639" w:type="dxa"/>
            <w:gridSpan w:val="5"/>
            <w:tcPrChange w:id="1634" w:author="MCC160" w:date="2021-01-18T10:09:00Z">
              <w:tcPr>
                <w:tcW w:w="9639" w:type="dxa"/>
                <w:gridSpan w:val="5"/>
              </w:tcPr>
            </w:tcPrChange>
          </w:tcPr>
          <w:p w14:paraId="61CF830D" w14:textId="6E5B30F6" w:rsidR="004035A5" w:rsidRPr="00AA36EF" w:rsidRDefault="004035A5" w:rsidP="009701F1">
            <w:pPr>
              <w:pStyle w:val="TAL"/>
              <w:overflowPunct w:val="0"/>
              <w:autoSpaceDE w:val="0"/>
              <w:autoSpaceDN w:val="0"/>
              <w:adjustRightInd w:val="0"/>
              <w:textAlignment w:val="baseline"/>
              <w:rPr>
                <w:ins w:id="1635" w:author="MCC160" w:date="2021-01-11T11:17:00Z"/>
              </w:rPr>
            </w:pPr>
            <w:ins w:id="1636" w:author="MCC160" w:date="2021-01-11T11:17:00Z">
              <w:r w:rsidRPr="00AA36EF">
                <w:rPr>
                  <w:lang w:eastAsia="en-GB"/>
                </w:rPr>
                <w:t>Derivation Path: TS 36.579-1 [2], Table 5.5.2.8-1</w:t>
              </w:r>
            </w:ins>
            <w:ins w:id="1637" w:author="MCC160" w:date="2021-01-24T12:31:00Z">
              <w:r w:rsidR="00121D73" w:rsidRPr="00AA36EF">
                <w:t xml:space="preserve"> with condition PRESENCE-EVENT</w:t>
              </w:r>
            </w:ins>
          </w:p>
        </w:tc>
      </w:tr>
      <w:tr w:rsidR="004035A5" w:rsidRPr="00AA36EF" w14:paraId="46FF7EC8" w14:textId="77777777" w:rsidTr="009701F1">
        <w:trPr>
          <w:ins w:id="1638" w:author="MCC160" w:date="2021-01-11T11:17:00Z"/>
        </w:trPr>
        <w:tc>
          <w:tcPr>
            <w:tcW w:w="2835" w:type="dxa"/>
            <w:tcPrChange w:id="1639" w:author="MCC160" w:date="2021-01-18T10:09:00Z">
              <w:tcPr>
                <w:tcW w:w="2835" w:type="dxa"/>
              </w:tcPr>
            </w:tcPrChange>
          </w:tcPr>
          <w:p w14:paraId="62E76983" w14:textId="77777777" w:rsidR="004035A5" w:rsidRPr="00AA36EF" w:rsidRDefault="004035A5" w:rsidP="009701F1">
            <w:pPr>
              <w:keepNext/>
              <w:keepLines/>
              <w:overflowPunct w:val="0"/>
              <w:autoSpaceDE w:val="0"/>
              <w:autoSpaceDN w:val="0"/>
              <w:adjustRightInd w:val="0"/>
              <w:spacing w:after="0"/>
              <w:jc w:val="center"/>
              <w:textAlignment w:val="baseline"/>
              <w:rPr>
                <w:ins w:id="1640" w:author="MCC160" w:date="2021-01-11T11:17:00Z"/>
              </w:rPr>
            </w:pPr>
            <w:ins w:id="1641" w:author="MCC160" w:date="2021-01-11T11:17:00Z">
              <w:r w:rsidRPr="00AA36EF">
                <w:rPr>
                  <w:rFonts w:ascii="Arial" w:hAnsi="Arial"/>
                  <w:b/>
                  <w:sz w:val="18"/>
                  <w:lang w:eastAsia="en-GB"/>
                </w:rPr>
                <w:t>Information Element</w:t>
              </w:r>
            </w:ins>
          </w:p>
        </w:tc>
        <w:tc>
          <w:tcPr>
            <w:tcW w:w="2126" w:type="dxa"/>
            <w:tcPrChange w:id="1642" w:author="MCC160" w:date="2021-01-18T10:09:00Z">
              <w:tcPr>
                <w:tcW w:w="2126" w:type="dxa"/>
              </w:tcPr>
            </w:tcPrChange>
          </w:tcPr>
          <w:p w14:paraId="62C7A96B" w14:textId="77777777" w:rsidR="004035A5" w:rsidRPr="00AA36EF" w:rsidRDefault="004035A5" w:rsidP="009701F1">
            <w:pPr>
              <w:keepNext/>
              <w:keepLines/>
              <w:overflowPunct w:val="0"/>
              <w:autoSpaceDE w:val="0"/>
              <w:autoSpaceDN w:val="0"/>
              <w:adjustRightInd w:val="0"/>
              <w:spacing w:after="0"/>
              <w:jc w:val="center"/>
              <w:textAlignment w:val="baseline"/>
              <w:rPr>
                <w:ins w:id="1643" w:author="MCC160" w:date="2021-01-11T11:17:00Z"/>
              </w:rPr>
            </w:pPr>
            <w:ins w:id="1644" w:author="MCC160" w:date="2021-01-11T11:17:00Z">
              <w:r w:rsidRPr="00AA36EF">
                <w:rPr>
                  <w:rFonts w:ascii="Arial" w:hAnsi="Arial"/>
                  <w:b/>
                  <w:sz w:val="18"/>
                  <w:lang w:eastAsia="en-GB"/>
                </w:rPr>
                <w:t>Value/remark</w:t>
              </w:r>
            </w:ins>
          </w:p>
        </w:tc>
        <w:tc>
          <w:tcPr>
            <w:tcW w:w="2126" w:type="dxa"/>
            <w:tcBorders>
              <w:bottom w:val="single" w:sz="4" w:space="0" w:color="auto"/>
            </w:tcBorders>
            <w:tcPrChange w:id="1645" w:author="MCC160" w:date="2021-01-18T10:09:00Z">
              <w:tcPr>
                <w:tcW w:w="2126" w:type="dxa"/>
                <w:tcBorders>
                  <w:bottom w:val="single" w:sz="4" w:space="0" w:color="auto"/>
                </w:tcBorders>
              </w:tcPr>
            </w:tcPrChange>
          </w:tcPr>
          <w:p w14:paraId="20BB5E1E" w14:textId="77777777" w:rsidR="004035A5" w:rsidRPr="00AA36EF" w:rsidRDefault="004035A5" w:rsidP="009701F1">
            <w:pPr>
              <w:keepNext/>
              <w:keepLines/>
              <w:overflowPunct w:val="0"/>
              <w:autoSpaceDE w:val="0"/>
              <w:autoSpaceDN w:val="0"/>
              <w:adjustRightInd w:val="0"/>
              <w:spacing w:after="0"/>
              <w:jc w:val="center"/>
              <w:textAlignment w:val="baseline"/>
              <w:rPr>
                <w:ins w:id="1646" w:author="MCC160" w:date="2021-01-11T11:17:00Z"/>
              </w:rPr>
            </w:pPr>
            <w:ins w:id="1647" w:author="MCC160" w:date="2021-01-11T11:17:00Z">
              <w:r w:rsidRPr="00AA36EF">
                <w:rPr>
                  <w:rFonts w:ascii="Arial" w:hAnsi="Arial"/>
                  <w:b/>
                  <w:sz w:val="18"/>
                  <w:lang w:eastAsia="en-GB"/>
                </w:rPr>
                <w:t>Comment</w:t>
              </w:r>
            </w:ins>
          </w:p>
        </w:tc>
        <w:tc>
          <w:tcPr>
            <w:tcW w:w="1418" w:type="dxa"/>
            <w:tcPrChange w:id="1648" w:author="MCC160" w:date="2021-01-18T10:09:00Z">
              <w:tcPr>
                <w:tcW w:w="1418" w:type="dxa"/>
              </w:tcPr>
            </w:tcPrChange>
          </w:tcPr>
          <w:p w14:paraId="4F165C1F" w14:textId="77777777" w:rsidR="004035A5" w:rsidRPr="00AA36EF" w:rsidRDefault="004035A5" w:rsidP="009701F1">
            <w:pPr>
              <w:keepNext/>
              <w:keepLines/>
              <w:overflowPunct w:val="0"/>
              <w:autoSpaceDE w:val="0"/>
              <w:autoSpaceDN w:val="0"/>
              <w:adjustRightInd w:val="0"/>
              <w:spacing w:after="0"/>
              <w:jc w:val="center"/>
              <w:textAlignment w:val="baseline"/>
              <w:rPr>
                <w:ins w:id="1649" w:author="MCC160" w:date="2021-01-11T11:17:00Z"/>
              </w:rPr>
            </w:pPr>
            <w:ins w:id="1650" w:author="MCC160" w:date="2021-01-11T11:17:00Z">
              <w:r w:rsidRPr="00AA36EF">
                <w:rPr>
                  <w:rFonts w:ascii="Arial" w:hAnsi="Arial"/>
                  <w:b/>
                  <w:sz w:val="18"/>
                  <w:lang w:eastAsia="en-GB"/>
                </w:rPr>
                <w:t>Reference</w:t>
              </w:r>
            </w:ins>
          </w:p>
        </w:tc>
        <w:tc>
          <w:tcPr>
            <w:tcW w:w="1134" w:type="dxa"/>
            <w:tcPrChange w:id="1651" w:author="MCC160" w:date="2021-01-18T10:09:00Z">
              <w:tcPr>
                <w:tcW w:w="1134" w:type="dxa"/>
              </w:tcPr>
            </w:tcPrChange>
          </w:tcPr>
          <w:p w14:paraId="27D8E615" w14:textId="77777777" w:rsidR="004035A5" w:rsidRPr="00AA36EF" w:rsidRDefault="004035A5" w:rsidP="009701F1">
            <w:pPr>
              <w:keepNext/>
              <w:keepLines/>
              <w:overflowPunct w:val="0"/>
              <w:autoSpaceDE w:val="0"/>
              <w:autoSpaceDN w:val="0"/>
              <w:adjustRightInd w:val="0"/>
              <w:spacing w:after="0"/>
              <w:jc w:val="center"/>
              <w:textAlignment w:val="baseline"/>
              <w:rPr>
                <w:ins w:id="1652" w:author="MCC160" w:date="2021-01-11T11:17:00Z"/>
              </w:rPr>
            </w:pPr>
            <w:ins w:id="1653" w:author="MCC160" w:date="2021-01-11T11:17:00Z">
              <w:r w:rsidRPr="00AA36EF">
                <w:rPr>
                  <w:rFonts w:ascii="Arial" w:hAnsi="Arial"/>
                  <w:b/>
                  <w:sz w:val="18"/>
                  <w:lang w:eastAsia="en-GB"/>
                </w:rPr>
                <w:t>Condition</w:t>
              </w:r>
            </w:ins>
          </w:p>
        </w:tc>
      </w:tr>
      <w:tr w:rsidR="004035A5" w:rsidRPr="00AA36EF" w14:paraId="6B74EA3A" w14:textId="77777777" w:rsidTr="009701F1">
        <w:trPr>
          <w:ins w:id="1654" w:author="MCC160" w:date="2021-01-11T11:17:00Z"/>
        </w:trPr>
        <w:tc>
          <w:tcPr>
            <w:tcW w:w="2835" w:type="dxa"/>
            <w:tcBorders>
              <w:top w:val="single" w:sz="4" w:space="0" w:color="auto"/>
              <w:left w:val="single" w:sz="4" w:space="0" w:color="auto"/>
              <w:bottom w:val="single" w:sz="4" w:space="0" w:color="auto"/>
              <w:right w:val="single" w:sz="4" w:space="0" w:color="auto"/>
            </w:tcBorders>
            <w:tcPrChange w:id="1655" w:author="MCC160" w:date="2021-01-18T10:09:00Z">
              <w:tcPr>
                <w:tcW w:w="2835" w:type="dxa"/>
                <w:tcBorders>
                  <w:top w:val="single" w:sz="4" w:space="0" w:color="auto"/>
                  <w:left w:val="single" w:sz="4" w:space="0" w:color="auto"/>
                  <w:bottom w:val="single" w:sz="4" w:space="0" w:color="auto"/>
                  <w:right w:val="single" w:sz="4" w:space="0" w:color="auto"/>
                </w:tcBorders>
              </w:tcPr>
            </w:tcPrChange>
          </w:tcPr>
          <w:p w14:paraId="355D77A6" w14:textId="343D1F97" w:rsidR="004035A5" w:rsidRPr="00AA36EF" w:rsidRDefault="004035A5" w:rsidP="009701F1">
            <w:pPr>
              <w:pStyle w:val="TAL"/>
              <w:overflowPunct w:val="0"/>
              <w:autoSpaceDE w:val="0"/>
              <w:autoSpaceDN w:val="0"/>
              <w:adjustRightInd w:val="0"/>
              <w:textAlignment w:val="baseline"/>
              <w:rPr>
                <w:ins w:id="1656" w:author="MCC160" w:date="2021-01-11T11:17:00Z"/>
                <w:b/>
                <w:lang w:eastAsia="en-GB"/>
              </w:rPr>
            </w:pPr>
            <w:ins w:id="1657" w:author="MCC160" w:date="2021-01-11T11:17:00Z">
              <w:r w:rsidRPr="00AA36EF">
                <w:rPr>
                  <w:b/>
                  <w:lang w:eastAsia="en-GB"/>
                </w:rPr>
                <w:t>Message-body</w:t>
              </w:r>
            </w:ins>
          </w:p>
        </w:tc>
        <w:tc>
          <w:tcPr>
            <w:tcW w:w="2126" w:type="dxa"/>
            <w:tcBorders>
              <w:top w:val="single" w:sz="4" w:space="0" w:color="auto"/>
              <w:left w:val="single" w:sz="4" w:space="0" w:color="auto"/>
              <w:bottom w:val="single" w:sz="4" w:space="0" w:color="auto"/>
              <w:right w:val="single" w:sz="4" w:space="0" w:color="auto"/>
            </w:tcBorders>
            <w:tcPrChange w:id="1658"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5DC3E183" w14:textId="77777777" w:rsidR="004035A5" w:rsidRPr="00AA36EF" w:rsidRDefault="004035A5" w:rsidP="009701F1">
            <w:pPr>
              <w:pStyle w:val="TAL"/>
              <w:overflowPunct w:val="0"/>
              <w:autoSpaceDE w:val="0"/>
              <w:autoSpaceDN w:val="0"/>
              <w:adjustRightInd w:val="0"/>
              <w:textAlignment w:val="baseline"/>
              <w:rPr>
                <w:ins w:id="1659" w:author="MCC160" w:date="2021-01-11T11:17:00Z"/>
              </w:rPr>
            </w:pPr>
          </w:p>
        </w:tc>
        <w:tc>
          <w:tcPr>
            <w:tcW w:w="2126" w:type="dxa"/>
            <w:tcBorders>
              <w:top w:val="single" w:sz="4" w:space="0" w:color="auto"/>
              <w:left w:val="single" w:sz="4" w:space="0" w:color="auto"/>
              <w:bottom w:val="single" w:sz="4" w:space="0" w:color="auto"/>
              <w:right w:val="single" w:sz="4" w:space="0" w:color="auto"/>
            </w:tcBorders>
            <w:tcPrChange w:id="1660"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3EAF3FFF" w14:textId="77777777" w:rsidR="004035A5" w:rsidRPr="00AA36EF" w:rsidRDefault="004035A5" w:rsidP="009701F1">
            <w:pPr>
              <w:pStyle w:val="TAL"/>
              <w:overflowPunct w:val="0"/>
              <w:autoSpaceDE w:val="0"/>
              <w:autoSpaceDN w:val="0"/>
              <w:adjustRightInd w:val="0"/>
              <w:textAlignment w:val="baseline"/>
              <w:rPr>
                <w:ins w:id="1661" w:author="MCC160" w:date="2021-01-11T11:17:00Z"/>
              </w:rPr>
            </w:pPr>
          </w:p>
        </w:tc>
        <w:tc>
          <w:tcPr>
            <w:tcW w:w="1418" w:type="dxa"/>
            <w:tcBorders>
              <w:top w:val="single" w:sz="4" w:space="0" w:color="auto"/>
              <w:left w:val="single" w:sz="4" w:space="0" w:color="auto"/>
              <w:bottom w:val="single" w:sz="4" w:space="0" w:color="auto"/>
              <w:right w:val="single" w:sz="4" w:space="0" w:color="auto"/>
            </w:tcBorders>
            <w:tcPrChange w:id="1662" w:author="MCC160" w:date="2021-01-18T10:09:00Z">
              <w:tcPr>
                <w:tcW w:w="1418" w:type="dxa"/>
                <w:tcBorders>
                  <w:top w:val="single" w:sz="4" w:space="0" w:color="auto"/>
                  <w:left w:val="single" w:sz="4" w:space="0" w:color="auto"/>
                  <w:bottom w:val="single" w:sz="4" w:space="0" w:color="auto"/>
                  <w:right w:val="single" w:sz="4" w:space="0" w:color="auto"/>
                </w:tcBorders>
              </w:tcPr>
            </w:tcPrChange>
          </w:tcPr>
          <w:p w14:paraId="6436F892" w14:textId="77777777" w:rsidR="004035A5" w:rsidRPr="00AA36EF" w:rsidRDefault="004035A5" w:rsidP="009701F1">
            <w:pPr>
              <w:pStyle w:val="TAL"/>
              <w:overflowPunct w:val="0"/>
              <w:autoSpaceDE w:val="0"/>
              <w:autoSpaceDN w:val="0"/>
              <w:adjustRightInd w:val="0"/>
              <w:textAlignment w:val="baseline"/>
              <w:rPr>
                <w:ins w:id="1663" w:author="MCC160" w:date="2021-01-11T11:17:00Z"/>
              </w:rPr>
            </w:pPr>
          </w:p>
        </w:tc>
        <w:tc>
          <w:tcPr>
            <w:tcW w:w="1134" w:type="dxa"/>
            <w:tcBorders>
              <w:top w:val="single" w:sz="4" w:space="0" w:color="auto"/>
              <w:left w:val="single" w:sz="4" w:space="0" w:color="auto"/>
              <w:bottom w:val="single" w:sz="4" w:space="0" w:color="auto"/>
              <w:right w:val="single" w:sz="4" w:space="0" w:color="auto"/>
            </w:tcBorders>
            <w:tcPrChange w:id="1664" w:author="MCC160" w:date="2021-01-18T10:09:00Z">
              <w:tcPr>
                <w:tcW w:w="1134" w:type="dxa"/>
                <w:tcBorders>
                  <w:top w:val="single" w:sz="4" w:space="0" w:color="auto"/>
                  <w:left w:val="single" w:sz="4" w:space="0" w:color="auto"/>
                  <w:bottom w:val="single" w:sz="4" w:space="0" w:color="auto"/>
                  <w:right w:val="single" w:sz="4" w:space="0" w:color="auto"/>
                </w:tcBorders>
              </w:tcPr>
            </w:tcPrChange>
          </w:tcPr>
          <w:p w14:paraId="2BEAD833" w14:textId="77777777" w:rsidR="004035A5" w:rsidRPr="00AA36EF" w:rsidRDefault="004035A5" w:rsidP="009701F1">
            <w:pPr>
              <w:pStyle w:val="TAL"/>
              <w:overflowPunct w:val="0"/>
              <w:autoSpaceDE w:val="0"/>
              <w:autoSpaceDN w:val="0"/>
              <w:adjustRightInd w:val="0"/>
              <w:textAlignment w:val="baseline"/>
              <w:rPr>
                <w:ins w:id="1665" w:author="MCC160" w:date="2021-01-11T11:17:00Z"/>
              </w:rPr>
            </w:pPr>
          </w:p>
        </w:tc>
      </w:tr>
      <w:tr w:rsidR="00121D73" w:rsidRPr="00AA36EF" w14:paraId="16F84FCC" w14:textId="77777777" w:rsidTr="009701F1">
        <w:trPr>
          <w:ins w:id="1666"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5817E0B3" w14:textId="4F19FFED" w:rsidR="00121D73" w:rsidRPr="00AA36EF" w:rsidRDefault="00121D73" w:rsidP="00121D73">
            <w:pPr>
              <w:pStyle w:val="TAL"/>
              <w:overflowPunct w:val="0"/>
              <w:autoSpaceDE w:val="0"/>
              <w:autoSpaceDN w:val="0"/>
              <w:adjustRightInd w:val="0"/>
              <w:textAlignment w:val="baseline"/>
              <w:rPr>
                <w:ins w:id="1667" w:author="MCC160" w:date="2021-01-18T10:29:00Z"/>
                <w:b/>
                <w:lang w:eastAsia="en-GB"/>
              </w:rPr>
            </w:pPr>
            <w:ins w:id="1668"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71422F9" w14:textId="77777777" w:rsidR="00121D73" w:rsidRPr="00AA36EF" w:rsidRDefault="00121D73" w:rsidP="00121D73">
            <w:pPr>
              <w:pStyle w:val="TAL"/>
              <w:overflowPunct w:val="0"/>
              <w:autoSpaceDE w:val="0"/>
              <w:autoSpaceDN w:val="0"/>
              <w:adjustRightInd w:val="0"/>
              <w:textAlignment w:val="baseline"/>
              <w:rPr>
                <w:ins w:id="1669"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4A8E6C2B" w14:textId="6839622F" w:rsidR="00121D73" w:rsidRPr="00AA36EF" w:rsidRDefault="00121D73" w:rsidP="00121D73">
            <w:pPr>
              <w:pStyle w:val="TAL"/>
              <w:overflowPunct w:val="0"/>
              <w:autoSpaceDE w:val="0"/>
              <w:autoSpaceDN w:val="0"/>
              <w:adjustRightInd w:val="0"/>
              <w:textAlignment w:val="baseline"/>
              <w:rPr>
                <w:ins w:id="1670" w:author="MCC160" w:date="2021-01-18T10:29:00Z"/>
              </w:rPr>
            </w:pPr>
            <w:ins w:id="1671"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54D892EC" w14:textId="77777777" w:rsidR="00121D73" w:rsidRPr="00AA36EF" w:rsidRDefault="00121D73" w:rsidP="00121D73">
            <w:pPr>
              <w:pStyle w:val="TAL"/>
              <w:overflowPunct w:val="0"/>
              <w:autoSpaceDE w:val="0"/>
              <w:autoSpaceDN w:val="0"/>
              <w:adjustRightInd w:val="0"/>
              <w:textAlignment w:val="baseline"/>
              <w:rPr>
                <w:ins w:id="1672"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38957C1" w14:textId="77777777" w:rsidR="00121D73" w:rsidRPr="00AA36EF" w:rsidRDefault="00121D73" w:rsidP="00121D73">
            <w:pPr>
              <w:pStyle w:val="TAL"/>
              <w:overflowPunct w:val="0"/>
              <w:autoSpaceDE w:val="0"/>
              <w:autoSpaceDN w:val="0"/>
              <w:adjustRightInd w:val="0"/>
              <w:textAlignment w:val="baseline"/>
              <w:rPr>
                <w:ins w:id="1673" w:author="MCC160" w:date="2021-01-18T10:29:00Z"/>
              </w:rPr>
            </w:pPr>
          </w:p>
        </w:tc>
      </w:tr>
      <w:tr w:rsidR="00121D73" w:rsidRPr="00AA36EF" w14:paraId="3FE2DE46" w14:textId="77777777" w:rsidTr="009701F1">
        <w:trPr>
          <w:ins w:id="1674" w:author="MCC160" w:date="2021-01-11T11:17:00Z"/>
        </w:trPr>
        <w:tc>
          <w:tcPr>
            <w:tcW w:w="2835" w:type="dxa"/>
            <w:tcBorders>
              <w:top w:val="single" w:sz="4" w:space="0" w:color="auto"/>
              <w:left w:val="single" w:sz="4" w:space="0" w:color="auto"/>
              <w:bottom w:val="single" w:sz="4" w:space="0" w:color="auto"/>
              <w:right w:val="single" w:sz="4" w:space="0" w:color="auto"/>
            </w:tcBorders>
            <w:vAlign w:val="center"/>
            <w:tcPrChange w:id="1675" w:author="MCC160" w:date="2021-01-18T10:09:00Z">
              <w:tcPr>
                <w:tcW w:w="2835" w:type="dxa"/>
                <w:tcBorders>
                  <w:top w:val="single" w:sz="4" w:space="0" w:color="auto"/>
                  <w:left w:val="single" w:sz="4" w:space="0" w:color="auto"/>
                  <w:bottom w:val="single" w:sz="4" w:space="0" w:color="auto"/>
                  <w:right w:val="single" w:sz="4" w:space="0" w:color="auto"/>
                </w:tcBorders>
                <w:vAlign w:val="center"/>
              </w:tcPr>
            </w:tcPrChange>
          </w:tcPr>
          <w:p w14:paraId="09913627" w14:textId="6AC084A9" w:rsidR="00121D73" w:rsidRPr="00AA36EF" w:rsidRDefault="00121D73" w:rsidP="00121D73">
            <w:pPr>
              <w:pStyle w:val="TAL"/>
              <w:overflowPunct w:val="0"/>
              <w:autoSpaceDE w:val="0"/>
              <w:autoSpaceDN w:val="0"/>
              <w:adjustRightInd w:val="0"/>
              <w:textAlignment w:val="baseline"/>
              <w:rPr>
                <w:ins w:id="1676" w:author="MCC160" w:date="2021-01-11T11:17:00Z"/>
                <w:b/>
                <w:bCs/>
                <w:lang w:eastAsia="en-GB"/>
              </w:rPr>
            </w:pPr>
            <w:ins w:id="1677" w:author="MCC160" w:date="2021-01-18T10:09:00Z">
              <w:r w:rsidRPr="00AA36EF">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1678"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22D72CDE" w14:textId="5D06DAC3" w:rsidR="00121D73" w:rsidRPr="00AA36EF" w:rsidRDefault="00121D73" w:rsidP="00121D73">
            <w:pPr>
              <w:pStyle w:val="TAL"/>
              <w:overflowPunct w:val="0"/>
              <w:autoSpaceDE w:val="0"/>
              <w:autoSpaceDN w:val="0"/>
              <w:adjustRightInd w:val="0"/>
              <w:textAlignment w:val="baseline"/>
              <w:rPr>
                <w:ins w:id="1679" w:author="MCC160" w:date="2021-01-11T11:17:00Z"/>
                <w:iCs/>
                <w:lang w:eastAsia="en-GB"/>
              </w:rPr>
            </w:pPr>
            <w:ins w:id="1680" w:author="MCC160" w:date="2021-01-18T10:09:00Z">
              <w:r w:rsidRPr="00AA36EF">
                <w:rPr>
                  <w:lang w:eastAsia="en-GB"/>
                </w:rPr>
                <w:t>PIDF a</w:t>
              </w:r>
            </w:ins>
            <w:ins w:id="1681" w:author="MCC160" w:date="2021-01-11T11:17:00Z">
              <w:r w:rsidRPr="00AA36EF">
                <w:rPr>
                  <w:lang w:eastAsia="en-GB"/>
                </w:rPr>
                <w:t>s described in Table 5.3.3.3-31B</w:t>
              </w:r>
            </w:ins>
          </w:p>
        </w:tc>
        <w:tc>
          <w:tcPr>
            <w:tcW w:w="2126" w:type="dxa"/>
            <w:tcBorders>
              <w:top w:val="single" w:sz="4" w:space="0" w:color="auto"/>
              <w:left w:val="single" w:sz="4" w:space="0" w:color="auto"/>
              <w:bottom w:val="single" w:sz="4" w:space="0" w:color="auto"/>
              <w:right w:val="single" w:sz="4" w:space="0" w:color="auto"/>
            </w:tcBorders>
            <w:tcPrChange w:id="1682"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33E10B0E" w14:textId="77777777" w:rsidR="00121D73" w:rsidRPr="00AA36EF" w:rsidRDefault="00121D73" w:rsidP="00121D73">
            <w:pPr>
              <w:pStyle w:val="TAL"/>
              <w:overflowPunct w:val="0"/>
              <w:autoSpaceDE w:val="0"/>
              <w:autoSpaceDN w:val="0"/>
              <w:adjustRightInd w:val="0"/>
              <w:textAlignment w:val="baseline"/>
              <w:rPr>
                <w:ins w:id="1683" w:author="MCC160" w:date="2021-01-11T11:17:00Z"/>
              </w:rPr>
            </w:pPr>
          </w:p>
        </w:tc>
        <w:tc>
          <w:tcPr>
            <w:tcW w:w="1418" w:type="dxa"/>
            <w:tcBorders>
              <w:top w:val="single" w:sz="4" w:space="0" w:color="auto"/>
              <w:left w:val="single" w:sz="4" w:space="0" w:color="auto"/>
              <w:bottom w:val="single" w:sz="4" w:space="0" w:color="auto"/>
              <w:right w:val="single" w:sz="4" w:space="0" w:color="auto"/>
            </w:tcBorders>
            <w:tcPrChange w:id="1684" w:author="MCC160" w:date="2021-01-18T10:09:00Z">
              <w:tcPr>
                <w:tcW w:w="1418" w:type="dxa"/>
                <w:tcBorders>
                  <w:top w:val="single" w:sz="4" w:space="0" w:color="auto"/>
                  <w:left w:val="single" w:sz="4" w:space="0" w:color="auto"/>
                  <w:bottom w:val="single" w:sz="4" w:space="0" w:color="auto"/>
                  <w:right w:val="single" w:sz="4" w:space="0" w:color="auto"/>
                </w:tcBorders>
              </w:tcPr>
            </w:tcPrChange>
          </w:tcPr>
          <w:p w14:paraId="5B71D9B9" w14:textId="77777777" w:rsidR="00121D73" w:rsidRPr="00AA36EF" w:rsidRDefault="00121D73" w:rsidP="00121D73">
            <w:pPr>
              <w:pStyle w:val="TAL"/>
              <w:overflowPunct w:val="0"/>
              <w:autoSpaceDE w:val="0"/>
              <w:autoSpaceDN w:val="0"/>
              <w:adjustRightInd w:val="0"/>
              <w:textAlignment w:val="baseline"/>
              <w:rPr>
                <w:ins w:id="1685" w:author="MCC160" w:date="2021-01-11T11:17:00Z"/>
              </w:rPr>
            </w:pPr>
          </w:p>
        </w:tc>
        <w:tc>
          <w:tcPr>
            <w:tcW w:w="1134" w:type="dxa"/>
            <w:tcBorders>
              <w:top w:val="single" w:sz="4" w:space="0" w:color="auto"/>
              <w:left w:val="single" w:sz="4" w:space="0" w:color="auto"/>
              <w:bottom w:val="single" w:sz="4" w:space="0" w:color="auto"/>
              <w:right w:val="single" w:sz="4" w:space="0" w:color="auto"/>
            </w:tcBorders>
            <w:tcPrChange w:id="1686" w:author="MCC160" w:date="2021-01-18T10:09:00Z">
              <w:tcPr>
                <w:tcW w:w="1134" w:type="dxa"/>
                <w:tcBorders>
                  <w:top w:val="single" w:sz="4" w:space="0" w:color="auto"/>
                  <w:left w:val="single" w:sz="4" w:space="0" w:color="auto"/>
                  <w:bottom w:val="single" w:sz="4" w:space="0" w:color="auto"/>
                  <w:right w:val="single" w:sz="4" w:space="0" w:color="auto"/>
                </w:tcBorders>
              </w:tcPr>
            </w:tcPrChange>
          </w:tcPr>
          <w:p w14:paraId="39BA6C8B" w14:textId="77777777" w:rsidR="00121D73" w:rsidRPr="00AA36EF" w:rsidRDefault="00121D73" w:rsidP="00121D73">
            <w:pPr>
              <w:pStyle w:val="TAL"/>
              <w:overflowPunct w:val="0"/>
              <w:autoSpaceDE w:val="0"/>
              <w:autoSpaceDN w:val="0"/>
              <w:adjustRightInd w:val="0"/>
              <w:textAlignment w:val="baseline"/>
              <w:rPr>
                <w:ins w:id="1687" w:author="MCC160" w:date="2021-01-11T11:17:00Z"/>
              </w:rPr>
            </w:pPr>
          </w:p>
        </w:tc>
      </w:tr>
    </w:tbl>
    <w:p w14:paraId="7D75EBBB" w14:textId="77777777" w:rsidR="004035A5" w:rsidRPr="00AA36EF" w:rsidRDefault="004035A5" w:rsidP="004035A5">
      <w:pPr>
        <w:rPr>
          <w:ins w:id="1688" w:author="MCC160" w:date="2021-01-11T11:17:00Z"/>
          <w:lang w:eastAsia="ja-JP"/>
        </w:rPr>
      </w:pPr>
    </w:p>
    <w:p w14:paraId="2FE17000" w14:textId="66A3F27F" w:rsidR="004035A5" w:rsidRPr="00AA36EF" w:rsidRDefault="004035A5" w:rsidP="004035A5">
      <w:pPr>
        <w:pStyle w:val="TH"/>
        <w:overflowPunct w:val="0"/>
        <w:autoSpaceDE w:val="0"/>
        <w:autoSpaceDN w:val="0"/>
        <w:adjustRightInd w:val="0"/>
        <w:textAlignment w:val="baseline"/>
        <w:rPr>
          <w:ins w:id="1689" w:author="MCC160" w:date="2021-01-11T11:17:00Z"/>
        </w:rPr>
      </w:pPr>
      <w:ins w:id="1690" w:author="MCC160" w:date="2021-01-11T11:17:00Z">
        <w:r w:rsidRPr="00AA36EF">
          <w:rPr>
            <w:lang w:eastAsia="en-GB"/>
          </w:rPr>
          <w:lastRenderedPageBreak/>
          <w:t xml:space="preserve">Table 5.3.3.3-31B: </w:t>
        </w:r>
        <w:r w:rsidRPr="00AA36EF">
          <w:rPr>
            <w:lang w:eastAsia="ko-KR"/>
          </w:rPr>
          <w:t>PIDF in SIP NOTIFY</w:t>
        </w:r>
        <w:r w:rsidRPr="00AA36EF">
          <w:rPr>
            <w:lang w:eastAsia="en-GB"/>
          </w:rPr>
          <w:t xml:space="preserve"> (Table 5.3.3.3-31A)</w:t>
        </w:r>
      </w:ins>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91" w:author="MCC160" w:date="2021-01-24T12: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226"/>
        <w:gridCol w:w="2126"/>
        <w:gridCol w:w="1418"/>
        <w:gridCol w:w="1134"/>
        <w:tblGridChange w:id="1692">
          <w:tblGrid>
            <w:gridCol w:w="2835"/>
            <w:gridCol w:w="2226"/>
            <w:gridCol w:w="2126"/>
            <w:gridCol w:w="1418"/>
            <w:gridCol w:w="1134"/>
          </w:tblGrid>
        </w:tblGridChange>
      </w:tblGrid>
      <w:tr w:rsidR="004035A5" w:rsidRPr="00AA36EF" w14:paraId="6F76C67F" w14:textId="77777777" w:rsidTr="00121D73">
        <w:trPr>
          <w:ins w:id="1693" w:author="MCC160" w:date="2021-01-11T11:17:00Z"/>
        </w:trPr>
        <w:tc>
          <w:tcPr>
            <w:tcW w:w="9739" w:type="dxa"/>
            <w:gridSpan w:val="5"/>
            <w:tcPrChange w:id="1694" w:author="MCC160" w:date="2021-01-24T12:13:00Z">
              <w:tcPr>
                <w:tcW w:w="9639" w:type="dxa"/>
                <w:gridSpan w:val="5"/>
              </w:tcPr>
            </w:tcPrChange>
          </w:tcPr>
          <w:p w14:paraId="76928EA2" w14:textId="77777777" w:rsidR="004035A5" w:rsidRPr="00AA36EF" w:rsidRDefault="004035A5" w:rsidP="009701F1">
            <w:pPr>
              <w:pStyle w:val="TAL"/>
              <w:overflowPunct w:val="0"/>
              <w:autoSpaceDE w:val="0"/>
              <w:autoSpaceDN w:val="0"/>
              <w:adjustRightInd w:val="0"/>
              <w:textAlignment w:val="baseline"/>
              <w:rPr>
                <w:ins w:id="1695" w:author="MCC160" w:date="2021-01-11T11:17:00Z"/>
              </w:rPr>
            </w:pPr>
            <w:ins w:id="1696" w:author="MCC160" w:date="2021-01-11T11:17:00Z">
              <w:r w:rsidRPr="00AA36EF">
                <w:rPr>
                  <w:lang w:eastAsia="en-GB"/>
                </w:rPr>
                <w:t>Derivation Path: TS 36.579-1 [2], Table 5.5.3.5.2-1</w:t>
              </w:r>
            </w:ins>
          </w:p>
        </w:tc>
      </w:tr>
      <w:tr w:rsidR="004035A5" w:rsidRPr="00AA36EF" w14:paraId="02576D4F" w14:textId="77777777" w:rsidTr="00121D73">
        <w:trPr>
          <w:ins w:id="1697" w:author="MCC160" w:date="2021-01-11T11:17:00Z"/>
        </w:trPr>
        <w:tc>
          <w:tcPr>
            <w:tcW w:w="2835" w:type="dxa"/>
            <w:tcPrChange w:id="1698" w:author="MCC160" w:date="2021-01-24T12:13:00Z">
              <w:tcPr>
                <w:tcW w:w="2835" w:type="dxa"/>
              </w:tcPr>
            </w:tcPrChange>
          </w:tcPr>
          <w:p w14:paraId="3AA9FAD6" w14:textId="77777777" w:rsidR="004035A5" w:rsidRPr="00AA36EF" w:rsidRDefault="004035A5" w:rsidP="009701F1">
            <w:pPr>
              <w:keepNext/>
              <w:keepLines/>
              <w:overflowPunct w:val="0"/>
              <w:autoSpaceDE w:val="0"/>
              <w:autoSpaceDN w:val="0"/>
              <w:adjustRightInd w:val="0"/>
              <w:spacing w:after="0"/>
              <w:jc w:val="center"/>
              <w:textAlignment w:val="baseline"/>
              <w:rPr>
                <w:ins w:id="1699" w:author="MCC160" w:date="2021-01-11T11:17:00Z"/>
              </w:rPr>
            </w:pPr>
            <w:ins w:id="1700" w:author="MCC160" w:date="2021-01-11T11:17:00Z">
              <w:r w:rsidRPr="00AA36EF">
                <w:rPr>
                  <w:rFonts w:ascii="Arial" w:hAnsi="Arial"/>
                  <w:b/>
                  <w:sz w:val="18"/>
                  <w:lang w:eastAsia="en-GB"/>
                </w:rPr>
                <w:t>Information Element</w:t>
              </w:r>
            </w:ins>
          </w:p>
        </w:tc>
        <w:tc>
          <w:tcPr>
            <w:tcW w:w="2226" w:type="dxa"/>
            <w:tcPrChange w:id="1701" w:author="MCC160" w:date="2021-01-24T12:13:00Z">
              <w:tcPr>
                <w:tcW w:w="2126" w:type="dxa"/>
              </w:tcPr>
            </w:tcPrChange>
          </w:tcPr>
          <w:p w14:paraId="2608B198" w14:textId="77777777" w:rsidR="004035A5" w:rsidRPr="00AA36EF" w:rsidRDefault="004035A5" w:rsidP="009701F1">
            <w:pPr>
              <w:keepNext/>
              <w:keepLines/>
              <w:overflowPunct w:val="0"/>
              <w:autoSpaceDE w:val="0"/>
              <w:autoSpaceDN w:val="0"/>
              <w:adjustRightInd w:val="0"/>
              <w:spacing w:after="0"/>
              <w:jc w:val="center"/>
              <w:textAlignment w:val="baseline"/>
              <w:rPr>
                <w:ins w:id="1702" w:author="MCC160" w:date="2021-01-11T11:17:00Z"/>
              </w:rPr>
            </w:pPr>
            <w:ins w:id="1703" w:author="MCC160" w:date="2021-01-11T11:17:00Z">
              <w:r w:rsidRPr="00AA36EF">
                <w:rPr>
                  <w:rFonts w:ascii="Arial" w:hAnsi="Arial"/>
                  <w:b/>
                  <w:sz w:val="18"/>
                  <w:lang w:eastAsia="en-GB"/>
                </w:rPr>
                <w:t>Value/remark</w:t>
              </w:r>
            </w:ins>
          </w:p>
        </w:tc>
        <w:tc>
          <w:tcPr>
            <w:tcW w:w="2126" w:type="dxa"/>
            <w:tcPrChange w:id="1704" w:author="MCC160" w:date="2021-01-24T12:13:00Z">
              <w:tcPr>
                <w:tcW w:w="2126" w:type="dxa"/>
              </w:tcPr>
            </w:tcPrChange>
          </w:tcPr>
          <w:p w14:paraId="3691E37E" w14:textId="77777777" w:rsidR="004035A5" w:rsidRPr="00AA36EF" w:rsidRDefault="004035A5" w:rsidP="009701F1">
            <w:pPr>
              <w:keepNext/>
              <w:keepLines/>
              <w:overflowPunct w:val="0"/>
              <w:autoSpaceDE w:val="0"/>
              <w:autoSpaceDN w:val="0"/>
              <w:adjustRightInd w:val="0"/>
              <w:spacing w:after="0"/>
              <w:jc w:val="center"/>
              <w:textAlignment w:val="baseline"/>
              <w:rPr>
                <w:ins w:id="1705" w:author="MCC160" w:date="2021-01-11T11:17:00Z"/>
              </w:rPr>
            </w:pPr>
            <w:ins w:id="1706" w:author="MCC160" w:date="2021-01-11T11:17:00Z">
              <w:r w:rsidRPr="00AA36EF">
                <w:rPr>
                  <w:rFonts w:ascii="Arial" w:hAnsi="Arial"/>
                  <w:b/>
                  <w:sz w:val="18"/>
                  <w:lang w:eastAsia="en-GB"/>
                </w:rPr>
                <w:t>Comment</w:t>
              </w:r>
            </w:ins>
          </w:p>
        </w:tc>
        <w:tc>
          <w:tcPr>
            <w:tcW w:w="1418" w:type="dxa"/>
            <w:tcPrChange w:id="1707" w:author="MCC160" w:date="2021-01-24T12:13:00Z">
              <w:tcPr>
                <w:tcW w:w="1418" w:type="dxa"/>
              </w:tcPr>
            </w:tcPrChange>
          </w:tcPr>
          <w:p w14:paraId="15D1395C" w14:textId="77777777" w:rsidR="004035A5" w:rsidRPr="00AA36EF" w:rsidRDefault="004035A5" w:rsidP="009701F1">
            <w:pPr>
              <w:keepNext/>
              <w:keepLines/>
              <w:overflowPunct w:val="0"/>
              <w:autoSpaceDE w:val="0"/>
              <w:autoSpaceDN w:val="0"/>
              <w:adjustRightInd w:val="0"/>
              <w:spacing w:after="0"/>
              <w:jc w:val="center"/>
              <w:textAlignment w:val="baseline"/>
              <w:rPr>
                <w:ins w:id="1708" w:author="MCC160" w:date="2021-01-11T11:17:00Z"/>
              </w:rPr>
            </w:pPr>
            <w:ins w:id="1709" w:author="MCC160" w:date="2021-01-11T11:17:00Z">
              <w:r w:rsidRPr="00AA36EF">
                <w:rPr>
                  <w:rFonts w:ascii="Arial" w:hAnsi="Arial"/>
                  <w:b/>
                  <w:sz w:val="18"/>
                  <w:lang w:eastAsia="en-GB"/>
                </w:rPr>
                <w:t>Reference</w:t>
              </w:r>
            </w:ins>
          </w:p>
        </w:tc>
        <w:tc>
          <w:tcPr>
            <w:tcW w:w="1134" w:type="dxa"/>
            <w:tcPrChange w:id="1710" w:author="MCC160" w:date="2021-01-24T12:13:00Z">
              <w:tcPr>
                <w:tcW w:w="1134" w:type="dxa"/>
              </w:tcPr>
            </w:tcPrChange>
          </w:tcPr>
          <w:p w14:paraId="16923712" w14:textId="77777777" w:rsidR="004035A5" w:rsidRPr="00AA36EF" w:rsidRDefault="004035A5" w:rsidP="009701F1">
            <w:pPr>
              <w:keepNext/>
              <w:keepLines/>
              <w:overflowPunct w:val="0"/>
              <w:autoSpaceDE w:val="0"/>
              <w:autoSpaceDN w:val="0"/>
              <w:adjustRightInd w:val="0"/>
              <w:spacing w:after="0"/>
              <w:jc w:val="center"/>
              <w:textAlignment w:val="baseline"/>
              <w:rPr>
                <w:ins w:id="1711" w:author="MCC160" w:date="2021-01-11T11:17:00Z"/>
              </w:rPr>
            </w:pPr>
            <w:ins w:id="1712" w:author="MCC160" w:date="2021-01-11T11:17:00Z">
              <w:r w:rsidRPr="00AA36EF">
                <w:rPr>
                  <w:rFonts w:ascii="Arial" w:hAnsi="Arial"/>
                  <w:b/>
                  <w:sz w:val="18"/>
                  <w:lang w:eastAsia="en-GB"/>
                </w:rPr>
                <w:t>Condition</w:t>
              </w:r>
            </w:ins>
          </w:p>
        </w:tc>
      </w:tr>
      <w:tr w:rsidR="004035A5" w:rsidRPr="00AA36EF" w14:paraId="4A12094B" w14:textId="77777777" w:rsidTr="00121D73">
        <w:trPr>
          <w:ins w:id="1713" w:author="MCC160" w:date="2021-01-11T11:17:00Z"/>
        </w:trPr>
        <w:tc>
          <w:tcPr>
            <w:tcW w:w="2835" w:type="dxa"/>
            <w:vAlign w:val="center"/>
            <w:tcPrChange w:id="1714" w:author="MCC160" w:date="2021-01-24T12:13:00Z">
              <w:tcPr>
                <w:tcW w:w="2835" w:type="dxa"/>
                <w:vAlign w:val="center"/>
              </w:tcPr>
            </w:tcPrChange>
          </w:tcPr>
          <w:p w14:paraId="6F0912EA" w14:textId="77777777" w:rsidR="004035A5" w:rsidRPr="00AA36EF" w:rsidRDefault="004035A5" w:rsidP="009701F1">
            <w:pPr>
              <w:pStyle w:val="TAL"/>
              <w:overflowPunct w:val="0"/>
              <w:autoSpaceDE w:val="0"/>
              <w:autoSpaceDN w:val="0"/>
              <w:adjustRightInd w:val="0"/>
              <w:textAlignment w:val="baseline"/>
              <w:rPr>
                <w:ins w:id="1715" w:author="MCC160" w:date="2021-01-11T11:17:00Z"/>
              </w:rPr>
            </w:pPr>
            <w:ins w:id="1716" w:author="MCC160" w:date="2021-01-11T11:17:00Z">
              <w:r w:rsidRPr="00AA36EF">
                <w:rPr>
                  <w:lang w:eastAsia="en-GB"/>
                </w:rPr>
                <w:t>presence</w:t>
              </w:r>
            </w:ins>
          </w:p>
        </w:tc>
        <w:tc>
          <w:tcPr>
            <w:tcW w:w="2226" w:type="dxa"/>
            <w:tcPrChange w:id="1717" w:author="MCC160" w:date="2021-01-24T12:13:00Z">
              <w:tcPr>
                <w:tcW w:w="2126" w:type="dxa"/>
              </w:tcPr>
            </w:tcPrChange>
          </w:tcPr>
          <w:p w14:paraId="4A278316" w14:textId="77777777" w:rsidR="004035A5" w:rsidRPr="00AA36EF" w:rsidRDefault="004035A5" w:rsidP="009701F1">
            <w:pPr>
              <w:pStyle w:val="TAL"/>
              <w:overflowPunct w:val="0"/>
              <w:autoSpaceDE w:val="0"/>
              <w:autoSpaceDN w:val="0"/>
              <w:adjustRightInd w:val="0"/>
              <w:textAlignment w:val="baseline"/>
              <w:rPr>
                <w:ins w:id="1718" w:author="MCC160" w:date="2021-01-11T11:17:00Z"/>
              </w:rPr>
            </w:pPr>
          </w:p>
        </w:tc>
        <w:tc>
          <w:tcPr>
            <w:tcW w:w="2126" w:type="dxa"/>
            <w:tcBorders>
              <w:bottom w:val="single" w:sz="4" w:space="0" w:color="auto"/>
            </w:tcBorders>
            <w:tcPrChange w:id="1719" w:author="MCC160" w:date="2021-01-24T12:13:00Z">
              <w:tcPr>
                <w:tcW w:w="2126" w:type="dxa"/>
                <w:tcBorders>
                  <w:bottom w:val="single" w:sz="4" w:space="0" w:color="auto"/>
                </w:tcBorders>
              </w:tcPr>
            </w:tcPrChange>
          </w:tcPr>
          <w:p w14:paraId="68DCB8EF" w14:textId="77777777" w:rsidR="004035A5" w:rsidRPr="00AA36EF" w:rsidRDefault="004035A5" w:rsidP="009701F1">
            <w:pPr>
              <w:pStyle w:val="TAL"/>
              <w:overflowPunct w:val="0"/>
              <w:autoSpaceDE w:val="0"/>
              <w:autoSpaceDN w:val="0"/>
              <w:adjustRightInd w:val="0"/>
              <w:textAlignment w:val="baseline"/>
              <w:rPr>
                <w:ins w:id="1720" w:author="MCC160" w:date="2021-01-11T11:17:00Z"/>
              </w:rPr>
            </w:pPr>
          </w:p>
        </w:tc>
        <w:tc>
          <w:tcPr>
            <w:tcW w:w="1418" w:type="dxa"/>
            <w:tcPrChange w:id="1721" w:author="MCC160" w:date="2021-01-24T12:13:00Z">
              <w:tcPr>
                <w:tcW w:w="1418" w:type="dxa"/>
              </w:tcPr>
            </w:tcPrChange>
          </w:tcPr>
          <w:p w14:paraId="76AF8FC6" w14:textId="77777777" w:rsidR="004035A5" w:rsidRPr="00AA36EF" w:rsidRDefault="004035A5" w:rsidP="009701F1">
            <w:pPr>
              <w:pStyle w:val="TAL"/>
              <w:overflowPunct w:val="0"/>
              <w:autoSpaceDE w:val="0"/>
              <w:autoSpaceDN w:val="0"/>
              <w:adjustRightInd w:val="0"/>
              <w:textAlignment w:val="baseline"/>
              <w:rPr>
                <w:ins w:id="1722" w:author="MCC160" w:date="2021-01-11T11:17:00Z"/>
              </w:rPr>
            </w:pPr>
          </w:p>
        </w:tc>
        <w:tc>
          <w:tcPr>
            <w:tcW w:w="1134" w:type="dxa"/>
            <w:vAlign w:val="bottom"/>
            <w:tcPrChange w:id="1723" w:author="MCC160" w:date="2021-01-24T12:13:00Z">
              <w:tcPr>
                <w:tcW w:w="1134" w:type="dxa"/>
                <w:vAlign w:val="bottom"/>
              </w:tcPr>
            </w:tcPrChange>
          </w:tcPr>
          <w:p w14:paraId="482B8ECC" w14:textId="77777777" w:rsidR="004035A5" w:rsidRPr="00AA36EF" w:rsidRDefault="004035A5" w:rsidP="009701F1">
            <w:pPr>
              <w:pStyle w:val="TAL"/>
              <w:overflowPunct w:val="0"/>
              <w:autoSpaceDE w:val="0"/>
              <w:autoSpaceDN w:val="0"/>
              <w:adjustRightInd w:val="0"/>
              <w:textAlignment w:val="baseline"/>
              <w:rPr>
                <w:ins w:id="1724" w:author="MCC160" w:date="2021-01-11T11:17:00Z"/>
              </w:rPr>
            </w:pPr>
          </w:p>
        </w:tc>
      </w:tr>
      <w:tr w:rsidR="004035A5" w:rsidRPr="00AA36EF" w14:paraId="4E5B381D" w14:textId="77777777" w:rsidTr="00121D73">
        <w:trPr>
          <w:ins w:id="1725" w:author="MCC160" w:date="2021-01-11T11:17:00Z"/>
        </w:trPr>
        <w:tc>
          <w:tcPr>
            <w:tcW w:w="2835" w:type="dxa"/>
            <w:vAlign w:val="center"/>
            <w:tcPrChange w:id="1726" w:author="MCC160" w:date="2021-01-24T12:13:00Z">
              <w:tcPr>
                <w:tcW w:w="2835" w:type="dxa"/>
                <w:vAlign w:val="center"/>
              </w:tcPr>
            </w:tcPrChange>
          </w:tcPr>
          <w:p w14:paraId="30FB4C47" w14:textId="46AC5F71" w:rsidR="004035A5" w:rsidRPr="00AA36EF" w:rsidRDefault="004035A5" w:rsidP="009701F1">
            <w:pPr>
              <w:pStyle w:val="TAL"/>
              <w:overflowPunct w:val="0"/>
              <w:autoSpaceDE w:val="0"/>
              <w:autoSpaceDN w:val="0"/>
              <w:adjustRightInd w:val="0"/>
              <w:textAlignment w:val="baseline"/>
              <w:rPr>
                <w:ins w:id="1727" w:author="MCC160" w:date="2021-01-11T11:17:00Z"/>
                <w:lang w:eastAsia="en-GB"/>
              </w:rPr>
            </w:pPr>
            <w:ins w:id="1728" w:author="MCC160" w:date="2021-01-11T11:17:00Z">
              <w:r w:rsidRPr="00AA36EF">
                <w:rPr>
                  <w:lang w:eastAsia="en-GB"/>
                </w:rPr>
                <w:t xml:space="preserve">  </w:t>
              </w:r>
            </w:ins>
            <w:ins w:id="1729" w:author="MCC160" w:date="2021-01-12T11:03:00Z">
              <w:r w:rsidR="00BB0F10" w:rsidRPr="00AA36EF">
                <w:rPr>
                  <w:lang w:eastAsia="en-GB"/>
                </w:rPr>
                <w:t>e</w:t>
              </w:r>
            </w:ins>
            <w:ins w:id="1730" w:author="MCC160" w:date="2021-01-11T11:17:00Z">
              <w:r w:rsidRPr="00AA36EF">
                <w:rPr>
                  <w:lang w:eastAsia="en-GB"/>
                </w:rPr>
                <w:t>ntity attribute</w:t>
              </w:r>
            </w:ins>
          </w:p>
        </w:tc>
        <w:tc>
          <w:tcPr>
            <w:tcW w:w="2226" w:type="dxa"/>
            <w:tcPrChange w:id="1731" w:author="MCC160" w:date="2021-01-24T12:13:00Z">
              <w:tcPr>
                <w:tcW w:w="2126" w:type="dxa"/>
              </w:tcPr>
            </w:tcPrChange>
          </w:tcPr>
          <w:p w14:paraId="33AA04F4" w14:textId="77777777" w:rsidR="004035A5" w:rsidRPr="00AA36EF" w:rsidRDefault="004035A5" w:rsidP="009701F1">
            <w:pPr>
              <w:pStyle w:val="TAL"/>
              <w:overflowPunct w:val="0"/>
              <w:autoSpaceDE w:val="0"/>
              <w:autoSpaceDN w:val="0"/>
              <w:adjustRightInd w:val="0"/>
              <w:textAlignment w:val="baseline"/>
              <w:rPr>
                <w:ins w:id="1732" w:author="MCC160" w:date="2021-01-11T11:17:00Z"/>
                <w:lang w:eastAsia="en-GB"/>
              </w:rPr>
            </w:pPr>
            <w:proofErr w:type="spellStart"/>
            <w:ins w:id="1733" w:author="MCC160" w:date="2021-01-11T11:17:00Z">
              <w:r w:rsidRPr="00AA36EF">
                <w:rPr>
                  <w:lang w:eastAsia="en-GB"/>
                </w:rPr>
                <w:t>px_MCPTT_ID_User_B</w:t>
              </w:r>
              <w:proofErr w:type="spellEnd"/>
              <w:r w:rsidRPr="00AA36EF">
                <w:rPr>
                  <w:lang w:eastAsia="en-GB"/>
                </w:rPr>
                <w:t xml:space="preserve"> </w:t>
              </w:r>
            </w:ins>
          </w:p>
        </w:tc>
        <w:tc>
          <w:tcPr>
            <w:tcW w:w="2126" w:type="dxa"/>
            <w:tcBorders>
              <w:bottom w:val="single" w:sz="4" w:space="0" w:color="auto"/>
            </w:tcBorders>
            <w:tcPrChange w:id="1734" w:author="MCC160" w:date="2021-01-24T12:13:00Z">
              <w:tcPr>
                <w:tcW w:w="2126" w:type="dxa"/>
                <w:tcBorders>
                  <w:bottom w:val="single" w:sz="4" w:space="0" w:color="auto"/>
                </w:tcBorders>
              </w:tcPr>
            </w:tcPrChange>
          </w:tcPr>
          <w:p w14:paraId="1C8CD138" w14:textId="77777777" w:rsidR="004035A5" w:rsidRPr="00AA36EF" w:rsidRDefault="004035A5" w:rsidP="009701F1">
            <w:pPr>
              <w:pStyle w:val="TAL"/>
              <w:overflowPunct w:val="0"/>
              <w:autoSpaceDE w:val="0"/>
              <w:autoSpaceDN w:val="0"/>
              <w:adjustRightInd w:val="0"/>
              <w:textAlignment w:val="baseline"/>
              <w:rPr>
                <w:ins w:id="1735" w:author="MCC160" w:date="2021-01-11T11:17:00Z"/>
              </w:rPr>
            </w:pPr>
          </w:p>
        </w:tc>
        <w:tc>
          <w:tcPr>
            <w:tcW w:w="1418" w:type="dxa"/>
            <w:tcPrChange w:id="1736" w:author="MCC160" w:date="2021-01-24T12:13:00Z">
              <w:tcPr>
                <w:tcW w:w="1418" w:type="dxa"/>
              </w:tcPr>
            </w:tcPrChange>
          </w:tcPr>
          <w:p w14:paraId="61431D3F" w14:textId="77777777" w:rsidR="004035A5" w:rsidRPr="00AA36EF" w:rsidRDefault="004035A5" w:rsidP="009701F1">
            <w:pPr>
              <w:pStyle w:val="TAL"/>
              <w:overflowPunct w:val="0"/>
              <w:autoSpaceDE w:val="0"/>
              <w:autoSpaceDN w:val="0"/>
              <w:adjustRightInd w:val="0"/>
              <w:textAlignment w:val="baseline"/>
              <w:rPr>
                <w:ins w:id="1737" w:author="MCC160" w:date="2021-01-11T11:17:00Z"/>
              </w:rPr>
            </w:pPr>
          </w:p>
        </w:tc>
        <w:tc>
          <w:tcPr>
            <w:tcW w:w="1134" w:type="dxa"/>
            <w:vAlign w:val="bottom"/>
            <w:tcPrChange w:id="1738" w:author="MCC160" w:date="2021-01-24T12:13:00Z">
              <w:tcPr>
                <w:tcW w:w="1134" w:type="dxa"/>
                <w:vAlign w:val="bottom"/>
              </w:tcPr>
            </w:tcPrChange>
          </w:tcPr>
          <w:p w14:paraId="66C5D3CC" w14:textId="77777777" w:rsidR="004035A5" w:rsidRPr="00AA36EF" w:rsidRDefault="004035A5" w:rsidP="009701F1">
            <w:pPr>
              <w:pStyle w:val="TAL"/>
              <w:overflowPunct w:val="0"/>
              <w:autoSpaceDE w:val="0"/>
              <w:autoSpaceDN w:val="0"/>
              <w:adjustRightInd w:val="0"/>
              <w:textAlignment w:val="baseline"/>
              <w:rPr>
                <w:ins w:id="1739" w:author="MCC160" w:date="2021-01-11T11:17:00Z"/>
              </w:rPr>
            </w:pPr>
          </w:p>
        </w:tc>
      </w:tr>
      <w:tr w:rsidR="004035A5" w:rsidRPr="00AA36EF" w14:paraId="46937E75" w14:textId="77777777" w:rsidTr="00121D73">
        <w:trPr>
          <w:ins w:id="1740" w:author="MCC160" w:date="2021-01-11T11:17:00Z"/>
        </w:trPr>
        <w:tc>
          <w:tcPr>
            <w:tcW w:w="2835" w:type="dxa"/>
            <w:vAlign w:val="center"/>
            <w:tcPrChange w:id="1741" w:author="MCC160" w:date="2021-01-24T12:13:00Z">
              <w:tcPr>
                <w:tcW w:w="2835" w:type="dxa"/>
                <w:vAlign w:val="center"/>
              </w:tcPr>
            </w:tcPrChange>
          </w:tcPr>
          <w:p w14:paraId="1C8485CE" w14:textId="77777777" w:rsidR="004035A5" w:rsidRPr="00AA36EF" w:rsidRDefault="004035A5" w:rsidP="009701F1">
            <w:pPr>
              <w:pStyle w:val="TAL"/>
              <w:overflowPunct w:val="0"/>
              <w:autoSpaceDE w:val="0"/>
              <w:autoSpaceDN w:val="0"/>
              <w:adjustRightInd w:val="0"/>
              <w:textAlignment w:val="baseline"/>
              <w:rPr>
                <w:ins w:id="1742" w:author="MCC160" w:date="2021-01-11T11:17:00Z"/>
              </w:rPr>
            </w:pPr>
            <w:ins w:id="1743" w:author="MCC160" w:date="2021-01-11T11:17:00Z">
              <w:r w:rsidRPr="00AA36EF">
                <w:rPr>
                  <w:lang w:eastAsia="en-GB"/>
                </w:rPr>
                <w:t xml:space="preserve">  tuple</w:t>
              </w:r>
            </w:ins>
          </w:p>
        </w:tc>
        <w:tc>
          <w:tcPr>
            <w:tcW w:w="2226" w:type="dxa"/>
            <w:tcPrChange w:id="1744" w:author="MCC160" w:date="2021-01-24T12:13:00Z">
              <w:tcPr>
                <w:tcW w:w="2126" w:type="dxa"/>
              </w:tcPr>
            </w:tcPrChange>
          </w:tcPr>
          <w:p w14:paraId="230DFE70" w14:textId="77777777" w:rsidR="004035A5" w:rsidRPr="00AA36EF" w:rsidRDefault="004035A5" w:rsidP="009701F1">
            <w:pPr>
              <w:pStyle w:val="TAL"/>
              <w:overflowPunct w:val="0"/>
              <w:autoSpaceDE w:val="0"/>
              <w:autoSpaceDN w:val="0"/>
              <w:adjustRightInd w:val="0"/>
              <w:textAlignment w:val="baseline"/>
              <w:rPr>
                <w:ins w:id="1745" w:author="MCC160" w:date="2021-01-11T11:17:00Z"/>
              </w:rPr>
            </w:pPr>
          </w:p>
        </w:tc>
        <w:tc>
          <w:tcPr>
            <w:tcW w:w="2126" w:type="dxa"/>
            <w:tcPrChange w:id="1746" w:author="MCC160" w:date="2021-01-24T12:13:00Z">
              <w:tcPr>
                <w:tcW w:w="2126" w:type="dxa"/>
              </w:tcPr>
            </w:tcPrChange>
          </w:tcPr>
          <w:p w14:paraId="6AE6D6EB" w14:textId="77777777" w:rsidR="004035A5" w:rsidRPr="00AA36EF" w:rsidRDefault="004035A5" w:rsidP="009701F1">
            <w:pPr>
              <w:pStyle w:val="TAL"/>
              <w:overflowPunct w:val="0"/>
              <w:autoSpaceDE w:val="0"/>
              <w:autoSpaceDN w:val="0"/>
              <w:adjustRightInd w:val="0"/>
              <w:textAlignment w:val="baseline"/>
              <w:rPr>
                <w:ins w:id="1747" w:author="MCC160" w:date="2021-01-11T11:17:00Z"/>
              </w:rPr>
            </w:pPr>
          </w:p>
        </w:tc>
        <w:tc>
          <w:tcPr>
            <w:tcW w:w="1418" w:type="dxa"/>
            <w:tcPrChange w:id="1748" w:author="MCC160" w:date="2021-01-24T12:13:00Z">
              <w:tcPr>
                <w:tcW w:w="1418" w:type="dxa"/>
              </w:tcPr>
            </w:tcPrChange>
          </w:tcPr>
          <w:p w14:paraId="34CFD31B" w14:textId="77777777" w:rsidR="004035A5" w:rsidRPr="00AA36EF" w:rsidRDefault="004035A5" w:rsidP="009701F1">
            <w:pPr>
              <w:pStyle w:val="TAL"/>
              <w:overflowPunct w:val="0"/>
              <w:autoSpaceDE w:val="0"/>
              <w:autoSpaceDN w:val="0"/>
              <w:adjustRightInd w:val="0"/>
              <w:textAlignment w:val="baseline"/>
              <w:rPr>
                <w:ins w:id="1749" w:author="MCC160" w:date="2021-01-11T11:17:00Z"/>
              </w:rPr>
            </w:pPr>
          </w:p>
        </w:tc>
        <w:tc>
          <w:tcPr>
            <w:tcW w:w="1134" w:type="dxa"/>
            <w:vAlign w:val="bottom"/>
            <w:tcPrChange w:id="1750" w:author="MCC160" w:date="2021-01-24T12:13:00Z">
              <w:tcPr>
                <w:tcW w:w="1134" w:type="dxa"/>
                <w:vAlign w:val="bottom"/>
              </w:tcPr>
            </w:tcPrChange>
          </w:tcPr>
          <w:p w14:paraId="23E295A4" w14:textId="77777777" w:rsidR="004035A5" w:rsidRPr="00AA36EF" w:rsidRDefault="004035A5" w:rsidP="009701F1">
            <w:pPr>
              <w:pStyle w:val="TAL"/>
              <w:overflowPunct w:val="0"/>
              <w:autoSpaceDE w:val="0"/>
              <w:autoSpaceDN w:val="0"/>
              <w:adjustRightInd w:val="0"/>
              <w:textAlignment w:val="baseline"/>
              <w:rPr>
                <w:ins w:id="1751" w:author="MCC160" w:date="2021-01-11T11:17:00Z"/>
              </w:rPr>
            </w:pPr>
          </w:p>
        </w:tc>
      </w:tr>
      <w:tr w:rsidR="004035A5" w:rsidRPr="00AA36EF" w14:paraId="4D45FFCC" w14:textId="77777777" w:rsidTr="00121D73">
        <w:trPr>
          <w:ins w:id="1752" w:author="MCC160" w:date="2021-01-11T11:17:00Z"/>
        </w:trPr>
        <w:tc>
          <w:tcPr>
            <w:tcW w:w="2835" w:type="dxa"/>
            <w:vAlign w:val="center"/>
            <w:tcPrChange w:id="1753" w:author="MCC160" w:date="2021-01-24T12:13:00Z">
              <w:tcPr>
                <w:tcW w:w="2835" w:type="dxa"/>
                <w:vAlign w:val="center"/>
              </w:tcPr>
            </w:tcPrChange>
          </w:tcPr>
          <w:p w14:paraId="23672C17" w14:textId="77777777" w:rsidR="004035A5" w:rsidRPr="00AA36EF" w:rsidRDefault="004035A5" w:rsidP="009701F1">
            <w:pPr>
              <w:pStyle w:val="TAL"/>
              <w:overflowPunct w:val="0"/>
              <w:autoSpaceDE w:val="0"/>
              <w:autoSpaceDN w:val="0"/>
              <w:adjustRightInd w:val="0"/>
              <w:textAlignment w:val="baseline"/>
              <w:rPr>
                <w:ins w:id="1754" w:author="MCC160" w:date="2021-01-11T11:17:00Z"/>
                <w:lang w:eastAsia="en-GB"/>
              </w:rPr>
            </w:pPr>
            <w:ins w:id="1755" w:author="MCC160" w:date="2021-01-11T11:17:00Z">
              <w:r w:rsidRPr="00AA36EF">
                <w:rPr>
                  <w:lang w:eastAsia="en-GB"/>
                </w:rPr>
                <w:t xml:space="preserve">    Id attribute</w:t>
              </w:r>
            </w:ins>
          </w:p>
        </w:tc>
        <w:tc>
          <w:tcPr>
            <w:tcW w:w="2226" w:type="dxa"/>
            <w:tcPrChange w:id="1756" w:author="MCC160" w:date="2021-01-24T12:13:00Z">
              <w:tcPr>
                <w:tcW w:w="2126" w:type="dxa"/>
              </w:tcPr>
            </w:tcPrChange>
          </w:tcPr>
          <w:p w14:paraId="4813432D" w14:textId="77777777" w:rsidR="004035A5" w:rsidRPr="00AA36EF" w:rsidRDefault="004035A5" w:rsidP="009701F1">
            <w:pPr>
              <w:pStyle w:val="TAL"/>
              <w:overflowPunct w:val="0"/>
              <w:autoSpaceDE w:val="0"/>
              <w:autoSpaceDN w:val="0"/>
              <w:adjustRightInd w:val="0"/>
              <w:textAlignment w:val="baseline"/>
              <w:rPr>
                <w:ins w:id="1757" w:author="MCC160" w:date="2021-01-11T11:17:00Z"/>
                <w:lang w:eastAsia="en-GB"/>
              </w:rPr>
            </w:pPr>
            <w:proofErr w:type="spellStart"/>
            <w:ins w:id="1758" w:author="MCC160" w:date="2021-01-11T11:17:00Z">
              <w:r w:rsidRPr="00AA36EF">
                <w:rPr>
                  <w:lang w:eastAsia="en-GB"/>
                </w:rPr>
                <w:t>px_MCPTT_Client_B_ID</w:t>
              </w:r>
              <w:proofErr w:type="spellEnd"/>
            </w:ins>
          </w:p>
        </w:tc>
        <w:tc>
          <w:tcPr>
            <w:tcW w:w="2126" w:type="dxa"/>
            <w:tcPrChange w:id="1759" w:author="MCC160" w:date="2021-01-24T12:13:00Z">
              <w:tcPr>
                <w:tcW w:w="2126" w:type="dxa"/>
              </w:tcPr>
            </w:tcPrChange>
          </w:tcPr>
          <w:p w14:paraId="2604E081" w14:textId="77777777" w:rsidR="004035A5" w:rsidRPr="00AA36EF" w:rsidRDefault="004035A5" w:rsidP="009701F1">
            <w:pPr>
              <w:pStyle w:val="TAL"/>
              <w:overflowPunct w:val="0"/>
              <w:autoSpaceDE w:val="0"/>
              <w:autoSpaceDN w:val="0"/>
              <w:adjustRightInd w:val="0"/>
              <w:textAlignment w:val="baseline"/>
              <w:rPr>
                <w:ins w:id="1760" w:author="MCC160" w:date="2021-01-11T11:17:00Z"/>
              </w:rPr>
            </w:pPr>
          </w:p>
        </w:tc>
        <w:tc>
          <w:tcPr>
            <w:tcW w:w="1418" w:type="dxa"/>
            <w:tcPrChange w:id="1761" w:author="MCC160" w:date="2021-01-24T12:13:00Z">
              <w:tcPr>
                <w:tcW w:w="1418" w:type="dxa"/>
              </w:tcPr>
            </w:tcPrChange>
          </w:tcPr>
          <w:p w14:paraId="24256F76" w14:textId="77777777" w:rsidR="004035A5" w:rsidRPr="00AA36EF" w:rsidRDefault="004035A5" w:rsidP="009701F1">
            <w:pPr>
              <w:pStyle w:val="TAL"/>
              <w:overflowPunct w:val="0"/>
              <w:autoSpaceDE w:val="0"/>
              <w:autoSpaceDN w:val="0"/>
              <w:adjustRightInd w:val="0"/>
              <w:textAlignment w:val="baseline"/>
              <w:rPr>
                <w:ins w:id="1762" w:author="MCC160" w:date="2021-01-11T11:17:00Z"/>
              </w:rPr>
            </w:pPr>
          </w:p>
        </w:tc>
        <w:tc>
          <w:tcPr>
            <w:tcW w:w="1134" w:type="dxa"/>
            <w:vAlign w:val="bottom"/>
            <w:tcPrChange w:id="1763" w:author="MCC160" w:date="2021-01-24T12:13:00Z">
              <w:tcPr>
                <w:tcW w:w="1134" w:type="dxa"/>
                <w:vAlign w:val="bottom"/>
              </w:tcPr>
            </w:tcPrChange>
          </w:tcPr>
          <w:p w14:paraId="4B31B6FE" w14:textId="77777777" w:rsidR="004035A5" w:rsidRPr="00AA36EF" w:rsidRDefault="004035A5" w:rsidP="009701F1">
            <w:pPr>
              <w:pStyle w:val="TAL"/>
              <w:overflowPunct w:val="0"/>
              <w:autoSpaceDE w:val="0"/>
              <w:autoSpaceDN w:val="0"/>
              <w:adjustRightInd w:val="0"/>
              <w:textAlignment w:val="baseline"/>
              <w:rPr>
                <w:ins w:id="1764" w:author="MCC160" w:date="2021-01-11T11:17:00Z"/>
              </w:rPr>
            </w:pPr>
          </w:p>
        </w:tc>
      </w:tr>
      <w:tr w:rsidR="004035A5" w:rsidRPr="00AA36EF" w14:paraId="135311F0" w14:textId="77777777" w:rsidTr="00121D73">
        <w:trPr>
          <w:ins w:id="1765" w:author="MCC160" w:date="2021-01-11T11:17:00Z"/>
        </w:trPr>
        <w:tc>
          <w:tcPr>
            <w:tcW w:w="2835" w:type="dxa"/>
            <w:vAlign w:val="center"/>
            <w:tcPrChange w:id="1766" w:author="MCC160" w:date="2021-01-24T12:13:00Z">
              <w:tcPr>
                <w:tcW w:w="2835" w:type="dxa"/>
                <w:vAlign w:val="center"/>
              </w:tcPr>
            </w:tcPrChange>
          </w:tcPr>
          <w:p w14:paraId="11730091" w14:textId="77777777" w:rsidR="004035A5" w:rsidRPr="00AA36EF" w:rsidRDefault="004035A5" w:rsidP="009701F1">
            <w:pPr>
              <w:pStyle w:val="TAL"/>
              <w:overflowPunct w:val="0"/>
              <w:autoSpaceDE w:val="0"/>
              <w:autoSpaceDN w:val="0"/>
              <w:adjustRightInd w:val="0"/>
              <w:textAlignment w:val="baseline"/>
              <w:rPr>
                <w:ins w:id="1767" w:author="MCC160" w:date="2021-01-11T11:17:00Z"/>
              </w:rPr>
            </w:pPr>
            <w:ins w:id="1768" w:author="MCC160" w:date="2021-01-11T11:17:00Z">
              <w:r w:rsidRPr="00AA36EF">
                <w:rPr>
                  <w:lang w:eastAsia="en-GB"/>
                </w:rPr>
                <w:t xml:space="preserve">    status</w:t>
              </w:r>
            </w:ins>
          </w:p>
        </w:tc>
        <w:tc>
          <w:tcPr>
            <w:tcW w:w="2226" w:type="dxa"/>
            <w:tcPrChange w:id="1769" w:author="MCC160" w:date="2021-01-24T12:13:00Z">
              <w:tcPr>
                <w:tcW w:w="2126" w:type="dxa"/>
              </w:tcPr>
            </w:tcPrChange>
          </w:tcPr>
          <w:p w14:paraId="03E96AC9" w14:textId="77777777" w:rsidR="004035A5" w:rsidRPr="00AA36EF" w:rsidRDefault="004035A5" w:rsidP="009701F1">
            <w:pPr>
              <w:pStyle w:val="TAL"/>
              <w:overflowPunct w:val="0"/>
              <w:autoSpaceDE w:val="0"/>
              <w:autoSpaceDN w:val="0"/>
              <w:adjustRightInd w:val="0"/>
              <w:textAlignment w:val="baseline"/>
              <w:rPr>
                <w:ins w:id="1770" w:author="MCC160" w:date="2021-01-11T11:17:00Z"/>
              </w:rPr>
            </w:pPr>
          </w:p>
        </w:tc>
        <w:tc>
          <w:tcPr>
            <w:tcW w:w="2126" w:type="dxa"/>
            <w:tcPrChange w:id="1771" w:author="MCC160" w:date="2021-01-24T12:13:00Z">
              <w:tcPr>
                <w:tcW w:w="2126" w:type="dxa"/>
              </w:tcPr>
            </w:tcPrChange>
          </w:tcPr>
          <w:p w14:paraId="2CB245A9" w14:textId="77777777" w:rsidR="004035A5" w:rsidRPr="00AA36EF" w:rsidRDefault="004035A5" w:rsidP="009701F1">
            <w:pPr>
              <w:pStyle w:val="TAL"/>
              <w:overflowPunct w:val="0"/>
              <w:autoSpaceDE w:val="0"/>
              <w:autoSpaceDN w:val="0"/>
              <w:adjustRightInd w:val="0"/>
              <w:textAlignment w:val="baseline"/>
              <w:rPr>
                <w:ins w:id="1772" w:author="MCC160" w:date="2021-01-11T11:17:00Z"/>
              </w:rPr>
            </w:pPr>
          </w:p>
        </w:tc>
        <w:tc>
          <w:tcPr>
            <w:tcW w:w="1418" w:type="dxa"/>
            <w:tcPrChange w:id="1773" w:author="MCC160" w:date="2021-01-24T12:13:00Z">
              <w:tcPr>
                <w:tcW w:w="1418" w:type="dxa"/>
              </w:tcPr>
            </w:tcPrChange>
          </w:tcPr>
          <w:p w14:paraId="4E27376A" w14:textId="77777777" w:rsidR="004035A5" w:rsidRPr="00AA36EF" w:rsidRDefault="004035A5" w:rsidP="009701F1">
            <w:pPr>
              <w:pStyle w:val="TAL"/>
              <w:overflowPunct w:val="0"/>
              <w:autoSpaceDE w:val="0"/>
              <w:autoSpaceDN w:val="0"/>
              <w:adjustRightInd w:val="0"/>
              <w:textAlignment w:val="baseline"/>
              <w:rPr>
                <w:ins w:id="1774" w:author="MCC160" w:date="2021-01-11T11:17:00Z"/>
              </w:rPr>
            </w:pPr>
          </w:p>
        </w:tc>
        <w:tc>
          <w:tcPr>
            <w:tcW w:w="1134" w:type="dxa"/>
            <w:vAlign w:val="bottom"/>
            <w:tcPrChange w:id="1775" w:author="MCC160" w:date="2021-01-24T12:13:00Z">
              <w:tcPr>
                <w:tcW w:w="1134" w:type="dxa"/>
                <w:vAlign w:val="bottom"/>
              </w:tcPr>
            </w:tcPrChange>
          </w:tcPr>
          <w:p w14:paraId="5185C13D" w14:textId="77777777" w:rsidR="004035A5" w:rsidRPr="00AA36EF" w:rsidRDefault="004035A5" w:rsidP="009701F1">
            <w:pPr>
              <w:pStyle w:val="TAL"/>
              <w:overflowPunct w:val="0"/>
              <w:autoSpaceDE w:val="0"/>
              <w:autoSpaceDN w:val="0"/>
              <w:adjustRightInd w:val="0"/>
              <w:textAlignment w:val="baseline"/>
              <w:rPr>
                <w:ins w:id="1776" w:author="MCC160" w:date="2021-01-11T11:17:00Z"/>
              </w:rPr>
            </w:pPr>
          </w:p>
        </w:tc>
      </w:tr>
      <w:tr w:rsidR="004035A5" w:rsidRPr="00AA36EF" w14:paraId="6F11D88E" w14:textId="77777777" w:rsidTr="00121D73">
        <w:trPr>
          <w:ins w:id="1777" w:author="MCC160" w:date="2021-01-11T11:17:00Z"/>
        </w:trPr>
        <w:tc>
          <w:tcPr>
            <w:tcW w:w="2835" w:type="dxa"/>
            <w:vAlign w:val="center"/>
            <w:tcPrChange w:id="1778" w:author="MCC160" w:date="2021-01-24T12:13:00Z">
              <w:tcPr>
                <w:tcW w:w="2835" w:type="dxa"/>
                <w:vAlign w:val="center"/>
              </w:tcPr>
            </w:tcPrChange>
          </w:tcPr>
          <w:p w14:paraId="74E3D051" w14:textId="77777777" w:rsidR="004035A5" w:rsidRPr="00AA36EF" w:rsidRDefault="004035A5" w:rsidP="009701F1">
            <w:pPr>
              <w:pStyle w:val="TAL"/>
              <w:overflowPunct w:val="0"/>
              <w:autoSpaceDE w:val="0"/>
              <w:autoSpaceDN w:val="0"/>
              <w:adjustRightInd w:val="0"/>
              <w:textAlignment w:val="baseline"/>
              <w:rPr>
                <w:ins w:id="1779" w:author="MCC160" w:date="2021-01-11T11:17:00Z"/>
              </w:rPr>
            </w:pPr>
            <w:ins w:id="1780" w:author="MCC160" w:date="2021-01-11T11:17:00Z">
              <w:r w:rsidRPr="00AA36EF">
                <w:rPr>
                  <w:lang w:eastAsia="en-GB"/>
                </w:rPr>
                <w:t xml:space="preserve">      affiliation</w:t>
              </w:r>
            </w:ins>
          </w:p>
        </w:tc>
        <w:tc>
          <w:tcPr>
            <w:tcW w:w="2226" w:type="dxa"/>
            <w:tcPrChange w:id="1781" w:author="MCC160" w:date="2021-01-24T12:13:00Z">
              <w:tcPr>
                <w:tcW w:w="2126" w:type="dxa"/>
              </w:tcPr>
            </w:tcPrChange>
          </w:tcPr>
          <w:p w14:paraId="62BBB31A" w14:textId="77777777" w:rsidR="004035A5" w:rsidRPr="00AA36EF" w:rsidRDefault="004035A5" w:rsidP="009701F1">
            <w:pPr>
              <w:pStyle w:val="TAL"/>
              <w:overflowPunct w:val="0"/>
              <w:autoSpaceDE w:val="0"/>
              <w:autoSpaceDN w:val="0"/>
              <w:adjustRightInd w:val="0"/>
              <w:textAlignment w:val="baseline"/>
              <w:rPr>
                <w:ins w:id="1782" w:author="MCC160" w:date="2021-01-11T11:17:00Z"/>
              </w:rPr>
            </w:pPr>
          </w:p>
        </w:tc>
        <w:tc>
          <w:tcPr>
            <w:tcW w:w="2126" w:type="dxa"/>
            <w:tcPrChange w:id="1783" w:author="MCC160" w:date="2021-01-24T12:13:00Z">
              <w:tcPr>
                <w:tcW w:w="2126" w:type="dxa"/>
              </w:tcPr>
            </w:tcPrChange>
          </w:tcPr>
          <w:p w14:paraId="55D2DA10" w14:textId="77777777" w:rsidR="004035A5" w:rsidRPr="00AA36EF" w:rsidRDefault="004035A5" w:rsidP="009701F1">
            <w:pPr>
              <w:pStyle w:val="TAL"/>
              <w:overflowPunct w:val="0"/>
              <w:autoSpaceDE w:val="0"/>
              <w:autoSpaceDN w:val="0"/>
              <w:adjustRightInd w:val="0"/>
              <w:textAlignment w:val="baseline"/>
              <w:rPr>
                <w:ins w:id="1784" w:author="MCC160" w:date="2021-01-11T11:17:00Z"/>
              </w:rPr>
            </w:pPr>
          </w:p>
        </w:tc>
        <w:tc>
          <w:tcPr>
            <w:tcW w:w="1418" w:type="dxa"/>
            <w:tcPrChange w:id="1785" w:author="MCC160" w:date="2021-01-24T12:13:00Z">
              <w:tcPr>
                <w:tcW w:w="1418" w:type="dxa"/>
              </w:tcPr>
            </w:tcPrChange>
          </w:tcPr>
          <w:p w14:paraId="15048E0D" w14:textId="77777777" w:rsidR="004035A5" w:rsidRPr="00AA36EF" w:rsidRDefault="004035A5" w:rsidP="009701F1">
            <w:pPr>
              <w:pStyle w:val="TAL"/>
              <w:overflowPunct w:val="0"/>
              <w:autoSpaceDE w:val="0"/>
              <w:autoSpaceDN w:val="0"/>
              <w:adjustRightInd w:val="0"/>
              <w:textAlignment w:val="baseline"/>
              <w:rPr>
                <w:ins w:id="1786" w:author="MCC160" w:date="2021-01-11T11:17:00Z"/>
              </w:rPr>
            </w:pPr>
          </w:p>
        </w:tc>
        <w:tc>
          <w:tcPr>
            <w:tcW w:w="1134" w:type="dxa"/>
            <w:vAlign w:val="bottom"/>
            <w:tcPrChange w:id="1787" w:author="MCC160" w:date="2021-01-24T12:13:00Z">
              <w:tcPr>
                <w:tcW w:w="1134" w:type="dxa"/>
                <w:vAlign w:val="bottom"/>
              </w:tcPr>
            </w:tcPrChange>
          </w:tcPr>
          <w:p w14:paraId="6ACA5453" w14:textId="77777777" w:rsidR="004035A5" w:rsidRPr="00AA36EF" w:rsidRDefault="004035A5" w:rsidP="009701F1">
            <w:pPr>
              <w:pStyle w:val="TAL"/>
              <w:overflowPunct w:val="0"/>
              <w:autoSpaceDE w:val="0"/>
              <w:autoSpaceDN w:val="0"/>
              <w:adjustRightInd w:val="0"/>
              <w:textAlignment w:val="baseline"/>
              <w:rPr>
                <w:ins w:id="1788" w:author="MCC160" w:date="2021-01-11T11:17:00Z"/>
              </w:rPr>
            </w:pPr>
          </w:p>
        </w:tc>
      </w:tr>
      <w:tr w:rsidR="004035A5" w:rsidRPr="00AA36EF" w14:paraId="71FB19C1" w14:textId="77777777" w:rsidTr="00121D73">
        <w:trPr>
          <w:ins w:id="1789" w:author="MCC160" w:date="2021-01-11T11:17:00Z"/>
        </w:trPr>
        <w:tc>
          <w:tcPr>
            <w:tcW w:w="2835" w:type="dxa"/>
            <w:vAlign w:val="center"/>
            <w:tcPrChange w:id="1790" w:author="MCC160" w:date="2021-01-24T12:13:00Z">
              <w:tcPr>
                <w:tcW w:w="2835" w:type="dxa"/>
                <w:vAlign w:val="center"/>
              </w:tcPr>
            </w:tcPrChange>
          </w:tcPr>
          <w:p w14:paraId="30466033" w14:textId="77777777" w:rsidR="004035A5" w:rsidRPr="00AA36EF" w:rsidRDefault="004035A5" w:rsidP="009701F1">
            <w:pPr>
              <w:pStyle w:val="TAL"/>
              <w:overflowPunct w:val="0"/>
              <w:autoSpaceDE w:val="0"/>
              <w:autoSpaceDN w:val="0"/>
              <w:adjustRightInd w:val="0"/>
              <w:textAlignment w:val="baseline"/>
              <w:rPr>
                <w:ins w:id="1791" w:author="MCC160" w:date="2021-01-11T11:17:00Z"/>
                <w:lang w:eastAsia="en-GB"/>
              </w:rPr>
            </w:pPr>
            <w:ins w:id="1792" w:author="MCC160" w:date="2021-01-11T11:17:00Z">
              <w:r w:rsidRPr="00AA36EF">
                <w:rPr>
                  <w:lang w:eastAsia="en-GB"/>
                </w:rPr>
                <w:t xml:space="preserve">        status</w:t>
              </w:r>
            </w:ins>
          </w:p>
        </w:tc>
        <w:tc>
          <w:tcPr>
            <w:tcW w:w="2226" w:type="dxa"/>
            <w:tcPrChange w:id="1793" w:author="MCC160" w:date="2021-01-24T12:13:00Z">
              <w:tcPr>
                <w:tcW w:w="2126" w:type="dxa"/>
              </w:tcPr>
            </w:tcPrChange>
          </w:tcPr>
          <w:p w14:paraId="16E54305" w14:textId="77777777" w:rsidR="004035A5" w:rsidRPr="00AA36EF" w:rsidRDefault="004035A5" w:rsidP="009701F1">
            <w:pPr>
              <w:pStyle w:val="TAL"/>
              <w:overflowPunct w:val="0"/>
              <w:autoSpaceDE w:val="0"/>
              <w:autoSpaceDN w:val="0"/>
              <w:adjustRightInd w:val="0"/>
              <w:textAlignment w:val="baseline"/>
              <w:rPr>
                <w:ins w:id="1794" w:author="MCC160" w:date="2021-01-11T11:17:00Z"/>
                <w:lang w:eastAsia="en-GB"/>
              </w:rPr>
            </w:pPr>
            <w:ins w:id="1795" w:author="MCC160" w:date="2021-01-11T11:17:00Z">
              <w:r w:rsidRPr="00AA36EF">
                <w:rPr>
                  <w:lang w:eastAsia="en-GB"/>
                </w:rPr>
                <w:t>“affiliating”</w:t>
              </w:r>
            </w:ins>
          </w:p>
        </w:tc>
        <w:tc>
          <w:tcPr>
            <w:tcW w:w="2126" w:type="dxa"/>
            <w:tcPrChange w:id="1796" w:author="MCC160" w:date="2021-01-24T12:13:00Z">
              <w:tcPr>
                <w:tcW w:w="2126" w:type="dxa"/>
              </w:tcPr>
            </w:tcPrChange>
          </w:tcPr>
          <w:p w14:paraId="7448DD05" w14:textId="77777777" w:rsidR="004035A5" w:rsidRPr="00AA36EF" w:rsidRDefault="004035A5" w:rsidP="009701F1">
            <w:pPr>
              <w:pStyle w:val="TAL"/>
              <w:overflowPunct w:val="0"/>
              <w:autoSpaceDE w:val="0"/>
              <w:autoSpaceDN w:val="0"/>
              <w:adjustRightInd w:val="0"/>
              <w:textAlignment w:val="baseline"/>
              <w:rPr>
                <w:ins w:id="1797" w:author="MCC160" w:date="2021-01-11T11:17:00Z"/>
              </w:rPr>
            </w:pPr>
          </w:p>
        </w:tc>
        <w:tc>
          <w:tcPr>
            <w:tcW w:w="1418" w:type="dxa"/>
            <w:tcPrChange w:id="1798" w:author="MCC160" w:date="2021-01-24T12:13:00Z">
              <w:tcPr>
                <w:tcW w:w="1418" w:type="dxa"/>
              </w:tcPr>
            </w:tcPrChange>
          </w:tcPr>
          <w:p w14:paraId="2A541097" w14:textId="77777777" w:rsidR="004035A5" w:rsidRPr="00AA36EF" w:rsidRDefault="004035A5" w:rsidP="009701F1">
            <w:pPr>
              <w:pStyle w:val="TAL"/>
              <w:overflowPunct w:val="0"/>
              <w:autoSpaceDE w:val="0"/>
              <w:autoSpaceDN w:val="0"/>
              <w:adjustRightInd w:val="0"/>
              <w:textAlignment w:val="baseline"/>
              <w:rPr>
                <w:ins w:id="1799" w:author="MCC160" w:date="2021-01-11T11:17:00Z"/>
              </w:rPr>
            </w:pPr>
          </w:p>
        </w:tc>
        <w:tc>
          <w:tcPr>
            <w:tcW w:w="1134" w:type="dxa"/>
            <w:vAlign w:val="bottom"/>
            <w:tcPrChange w:id="1800" w:author="MCC160" w:date="2021-01-24T12:13:00Z">
              <w:tcPr>
                <w:tcW w:w="1134" w:type="dxa"/>
                <w:vAlign w:val="bottom"/>
              </w:tcPr>
            </w:tcPrChange>
          </w:tcPr>
          <w:p w14:paraId="760D296C" w14:textId="77777777" w:rsidR="004035A5" w:rsidRPr="00AA36EF" w:rsidRDefault="004035A5" w:rsidP="009701F1">
            <w:pPr>
              <w:pStyle w:val="TAL"/>
              <w:overflowPunct w:val="0"/>
              <w:autoSpaceDE w:val="0"/>
              <w:autoSpaceDN w:val="0"/>
              <w:adjustRightInd w:val="0"/>
              <w:textAlignment w:val="baseline"/>
              <w:rPr>
                <w:ins w:id="1801" w:author="MCC160" w:date="2021-01-11T11:17:00Z"/>
              </w:rPr>
            </w:pPr>
          </w:p>
        </w:tc>
      </w:tr>
    </w:tbl>
    <w:p w14:paraId="66C02359" w14:textId="77777777" w:rsidR="004035A5" w:rsidRPr="00AA36EF" w:rsidRDefault="004035A5" w:rsidP="004035A5">
      <w:pPr>
        <w:rPr>
          <w:ins w:id="1802" w:author="MCC160" w:date="2021-01-11T11:17:00Z"/>
          <w:lang w:eastAsia="ja-JP"/>
        </w:rPr>
      </w:pPr>
    </w:p>
    <w:p w14:paraId="20720197" w14:textId="77777777" w:rsidR="00F86C52" w:rsidRPr="00AA36EF" w:rsidRDefault="00F86C52" w:rsidP="00F86C52">
      <w:pPr>
        <w:rPr>
          <w:lang w:eastAsia="ja-JP"/>
        </w:rPr>
      </w:pPr>
    </w:p>
    <w:p w14:paraId="50B3C69C" w14:textId="77777777" w:rsidR="00F86C52" w:rsidRPr="00AA36EF" w:rsidRDefault="00F86C52" w:rsidP="00F86C52">
      <w:pPr>
        <w:pStyle w:val="TH"/>
      </w:pPr>
      <w:r w:rsidRPr="00AA36EF">
        <w:t>Table 5.3.3.3-32: SIP NOTIFY (step</w:t>
      </w:r>
      <w:del w:id="1803" w:author="MCC160" w:date="2021-01-11T11:18:00Z">
        <w:r w:rsidRPr="00AA36EF" w:rsidDel="004035A5">
          <w:delText>s</w:delText>
        </w:r>
      </w:del>
      <w:r w:rsidRPr="00AA36EF">
        <w:t xml:space="preserve"> 18,</w:t>
      </w:r>
      <w:del w:id="1804" w:author="MCC160" w:date="2021-01-11T11:18:00Z">
        <w:r w:rsidRPr="00AA36EF" w:rsidDel="004035A5">
          <w:delText xml:space="preserve"> 29,</w:delText>
        </w:r>
      </w:del>
      <w:r w:rsidRPr="00AA36EF">
        <w:t xml:space="preserve">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05" w:author="MCC160" w:date="2021-01-18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806">
          <w:tblGrid>
            <w:gridCol w:w="2835"/>
            <w:gridCol w:w="2126"/>
            <w:gridCol w:w="2126"/>
            <w:gridCol w:w="1418"/>
            <w:gridCol w:w="1134"/>
          </w:tblGrid>
        </w:tblGridChange>
      </w:tblGrid>
      <w:tr w:rsidR="00F86C52" w:rsidRPr="00AA36EF" w14:paraId="2A5F0290" w14:textId="77777777" w:rsidTr="009701F1">
        <w:tc>
          <w:tcPr>
            <w:tcW w:w="9639" w:type="dxa"/>
            <w:gridSpan w:val="5"/>
            <w:tcPrChange w:id="1807" w:author="MCC160" w:date="2021-01-18T10:10:00Z">
              <w:tcPr>
                <w:tcW w:w="9639" w:type="dxa"/>
                <w:gridSpan w:val="5"/>
              </w:tcPr>
            </w:tcPrChange>
          </w:tcPr>
          <w:p w14:paraId="1BD736D3" w14:textId="668D79D6" w:rsidR="00F86C52" w:rsidRPr="00AA36EF" w:rsidRDefault="00F86C52" w:rsidP="005830F3">
            <w:pPr>
              <w:pStyle w:val="TAL"/>
            </w:pPr>
            <w:r w:rsidRPr="00AA36EF">
              <w:t>Derivation Path: TS 36.579-1 [2], Table 5.5.2.8-1</w:t>
            </w:r>
            <w:ins w:id="1808" w:author="MCC160" w:date="2021-01-24T12:31:00Z">
              <w:r w:rsidR="00121D73" w:rsidRPr="00AA36EF">
                <w:t xml:space="preserve"> with condition PRESENCE-EVENT</w:t>
              </w:r>
            </w:ins>
          </w:p>
        </w:tc>
      </w:tr>
      <w:tr w:rsidR="00F86C52" w:rsidRPr="00AA36EF" w14:paraId="21D8A532" w14:textId="77777777" w:rsidTr="009701F1">
        <w:tc>
          <w:tcPr>
            <w:tcW w:w="2835" w:type="dxa"/>
            <w:tcPrChange w:id="1809" w:author="MCC160" w:date="2021-01-18T10:10:00Z">
              <w:tcPr>
                <w:tcW w:w="2835" w:type="dxa"/>
              </w:tcPr>
            </w:tcPrChange>
          </w:tcPr>
          <w:p w14:paraId="19F213D9"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810" w:author="MCC160" w:date="2021-01-18T10:10:00Z">
              <w:tcPr>
                <w:tcW w:w="2126" w:type="dxa"/>
              </w:tcPr>
            </w:tcPrChange>
          </w:tcPr>
          <w:p w14:paraId="76F034E2"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1811" w:author="MCC160" w:date="2021-01-18T10:10:00Z">
              <w:tcPr>
                <w:tcW w:w="2126" w:type="dxa"/>
                <w:tcBorders>
                  <w:bottom w:val="single" w:sz="4" w:space="0" w:color="auto"/>
                </w:tcBorders>
              </w:tcPr>
            </w:tcPrChange>
          </w:tcPr>
          <w:p w14:paraId="7829C61F"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812" w:author="MCC160" w:date="2021-01-18T10:10:00Z">
              <w:tcPr>
                <w:tcW w:w="1418" w:type="dxa"/>
              </w:tcPr>
            </w:tcPrChange>
          </w:tcPr>
          <w:p w14:paraId="75A2958F"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813" w:author="MCC160" w:date="2021-01-18T10:10:00Z">
              <w:tcPr>
                <w:tcW w:w="1134" w:type="dxa"/>
              </w:tcPr>
            </w:tcPrChange>
          </w:tcPr>
          <w:p w14:paraId="79508A5A"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7BC8BCA9" w14:textId="1E633884" w:rsidTr="009701F1">
        <w:trPr>
          <w:del w:id="1814" w:author="MCC160" w:date="2021-01-18T10:10:00Z"/>
        </w:trPr>
        <w:tc>
          <w:tcPr>
            <w:tcW w:w="2835" w:type="dxa"/>
            <w:tcBorders>
              <w:top w:val="single" w:sz="4" w:space="0" w:color="auto"/>
              <w:left w:val="single" w:sz="4" w:space="0" w:color="auto"/>
              <w:bottom w:val="single" w:sz="4" w:space="0" w:color="auto"/>
              <w:right w:val="single" w:sz="4" w:space="0" w:color="auto"/>
            </w:tcBorders>
            <w:tcPrChange w:id="1815"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0F462471" w14:textId="0C2537C1" w:rsidR="00F86C52" w:rsidRPr="00AA36EF" w:rsidDel="009701F1" w:rsidRDefault="00F86C52" w:rsidP="005830F3">
            <w:pPr>
              <w:pStyle w:val="TAL"/>
              <w:rPr>
                <w:del w:id="1816" w:author="MCC160" w:date="2021-01-18T10:10:00Z"/>
                <w:b/>
              </w:rPr>
            </w:pPr>
            <w:del w:id="1817" w:author="MCC160" w:date="2021-01-18T10:10: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1818"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0F0BC26" w14:textId="0AD8956C" w:rsidR="00F86C52" w:rsidRPr="00AA36EF" w:rsidDel="009701F1" w:rsidRDefault="00F86C52" w:rsidP="005830F3">
            <w:pPr>
              <w:pStyle w:val="TAL"/>
              <w:rPr>
                <w:del w:id="1819" w:author="MCC160" w:date="2021-01-18T10:10:00Z"/>
              </w:rPr>
            </w:pPr>
          </w:p>
        </w:tc>
        <w:tc>
          <w:tcPr>
            <w:tcW w:w="2126" w:type="dxa"/>
            <w:tcBorders>
              <w:top w:val="single" w:sz="4" w:space="0" w:color="auto"/>
              <w:left w:val="single" w:sz="4" w:space="0" w:color="auto"/>
              <w:bottom w:val="single" w:sz="4" w:space="0" w:color="auto"/>
              <w:right w:val="single" w:sz="4" w:space="0" w:color="auto"/>
            </w:tcBorders>
            <w:tcPrChange w:id="1820"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7E6EC103" w14:textId="31E90D74" w:rsidR="00F86C52" w:rsidRPr="00AA36EF" w:rsidDel="009701F1" w:rsidRDefault="00F86C52" w:rsidP="005830F3">
            <w:pPr>
              <w:pStyle w:val="TAL"/>
              <w:rPr>
                <w:del w:id="1821" w:author="MCC160" w:date="2021-01-18T10:10:00Z"/>
              </w:rPr>
            </w:pPr>
          </w:p>
        </w:tc>
        <w:tc>
          <w:tcPr>
            <w:tcW w:w="1418" w:type="dxa"/>
            <w:tcBorders>
              <w:top w:val="single" w:sz="4" w:space="0" w:color="auto"/>
              <w:left w:val="single" w:sz="4" w:space="0" w:color="auto"/>
              <w:bottom w:val="single" w:sz="4" w:space="0" w:color="auto"/>
              <w:right w:val="single" w:sz="4" w:space="0" w:color="auto"/>
            </w:tcBorders>
            <w:tcPrChange w:id="1822"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79EF8DAB" w14:textId="54B5DDFA" w:rsidR="00F86C52" w:rsidRPr="00AA36EF" w:rsidDel="009701F1" w:rsidRDefault="00F86C52" w:rsidP="005830F3">
            <w:pPr>
              <w:pStyle w:val="TAL"/>
              <w:rPr>
                <w:del w:id="1823" w:author="MCC160" w:date="2021-01-18T10:10:00Z"/>
              </w:rPr>
            </w:pPr>
          </w:p>
        </w:tc>
        <w:tc>
          <w:tcPr>
            <w:tcW w:w="1134" w:type="dxa"/>
            <w:tcBorders>
              <w:top w:val="single" w:sz="4" w:space="0" w:color="auto"/>
              <w:left w:val="single" w:sz="4" w:space="0" w:color="auto"/>
              <w:bottom w:val="single" w:sz="4" w:space="0" w:color="auto"/>
              <w:right w:val="single" w:sz="4" w:space="0" w:color="auto"/>
            </w:tcBorders>
            <w:tcPrChange w:id="1824"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761AC371" w14:textId="60119A8F" w:rsidR="00F86C52" w:rsidRPr="00AA36EF" w:rsidDel="009701F1" w:rsidRDefault="00F86C52" w:rsidP="005830F3">
            <w:pPr>
              <w:pStyle w:val="TAL"/>
              <w:rPr>
                <w:del w:id="1825" w:author="MCC160" w:date="2021-01-18T10:10:00Z"/>
              </w:rPr>
            </w:pPr>
          </w:p>
        </w:tc>
      </w:tr>
      <w:tr w:rsidR="00F86C52" w:rsidRPr="00AA36EF" w:rsidDel="009701F1" w14:paraId="73EF3B18" w14:textId="39E1A528" w:rsidTr="009701F1">
        <w:trPr>
          <w:del w:id="1826" w:author="MCC160" w:date="2021-01-18T10:10:00Z"/>
        </w:trPr>
        <w:tc>
          <w:tcPr>
            <w:tcW w:w="2835" w:type="dxa"/>
            <w:tcBorders>
              <w:top w:val="single" w:sz="4" w:space="0" w:color="auto"/>
              <w:left w:val="single" w:sz="4" w:space="0" w:color="auto"/>
              <w:bottom w:val="single" w:sz="4" w:space="0" w:color="auto"/>
              <w:right w:val="single" w:sz="4" w:space="0" w:color="auto"/>
            </w:tcBorders>
            <w:tcPrChange w:id="1827"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5EFA8DEA" w14:textId="30700656" w:rsidR="00F86C52" w:rsidRPr="00AA36EF" w:rsidDel="009701F1" w:rsidRDefault="00F86C52" w:rsidP="005830F3">
            <w:pPr>
              <w:pStyle w:val="TAL"/>
              <w:rPr>
                <w:del w:id="1828" w:author="MCC160" w:date="2021-01-18T10:10:00Z"/>
                <w:b/>
              </w:rPr>
            </w:pPr>
            <w:del w:id="1829" w:author="MCC160" w:date="2021-01-18T10:10: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1830"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4D2320D9" w14:textId="54AFD919" w:rsidR="00F86C52" w:rsidRPr="00AA36EF" w:rsidDel="009701F1" w:rsidRDefault="00F86C52" w:rsidP="005830F3">
            <w:pPr>
              <w:pStyle w:val="TAL"/>
              <w:rPr>
                <w:del w:id="1831" w:author="MCC160" w:date="2021-01-18T10:10:00Z"/>
              </w:rPr>
            </w:pPr>
          </w:p>
        </w:tc>
        <w:tc>
          <w:tcPr>
            <w:tcW w:w="2126" w:type="dxa"/>
            <w:tcBorders>
              <w:top w:val="single" w:sz="4" w:space="0" w:color="auto"/>
              <w:left w:val="single" w:sz="4" w:space="0" w:color="auto"/>
              <w:bottom w:val="single" w:sz="4" w:space="0" w:color="auto"/>
              <w:right w:val="single" w:sz="4" w:space="0" w:color="auto"/>
            </w:tcBorders>
            <w:tcPrChange w:id="1832"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57B012AD" w14:textId="79287556" w:rsidR="00F86C52" w:rsidRPr="00AA36EF" w:rsidDel="009701F1" w:rsidRDefault="00F86C52" w:rsidP="005830F3">
            <w:pPr>
              <w:pStyle w:val="TAL"/>
              <w:rPr>
                <w:del w:id="1833" w:author="MCC160" w:date="2021-01-18T10:10:00Z"/>
              </w:rPr>
            </w:pPr>
          </w:p>
        </w:tc>
        <w:tc>
          <w:tcPr>
            <w:tcW w:w="1418" w:type="dxa"/>
            <w:tcBorders>
              <w:top w:val="single" w:sz="4" w:space="0" w:color="auto"/>
              <w:left w:val="single" w:sz="4" w:space="0" w:color="auto"/>
              <w:bottom w:val="single" w:sz="4" w:space="0" w:color="auto"/>
              <w:right w:val="single" w:sz="4" w:space="0" w:color="auto"/>
            </w:tcBorders>
            <w:tcPrChange w:id="1834"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18C95BA1" w14:textId="202A5B9B" w:rsidR="00F86C52" w:rsidRPr="00AA36EF" w:rsidDel="009701F1" w:rsidRDefault="00F86C52" w:rsidP="005830F3">
            <w:pPr>
              <w:pStyle w:val="TAL"/>
              <w:rPr>
                <w:del w:id="1835" w:author="MCC160" w:date="2021-01-18T10:10:00Z"/>
              </w:rPr>
            </w:pPr>
          </w:p>
        </w:tc>
        <w:tc>
          <w:tcPr>
            <w:tcW w:w="1134" w:type="dxa"/>
            <w:tcBorders>
              <w:top w:val="single" w:sz="4" w:space="0" w:color="auto"/>
              <w:left w:val="single" w:sz="4" w:space="0" w:color="auto"/>
              <w:bottom w:val="single" w:sz="4" w:space="0" w:color="auto"/>
              <w:right w:val="single" w:sz="4" w:space="0" w:color="auto"/>
            </w:tcBorders>
            <w:tcPrChange w:id="1836"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7FCCEEB9" w14:textId="14090A6D" w:rsidR="00F86C52" w:rsidRPr="00AA36EF" w:rsidDel="009701F1" w:rsidRDefault="00F86C52" w:rsidP="005830F3">
            <w:pPr>
              <w:pStyle w:val="TAL"/>
              <w:rPr>
                <w:del w:id="1837" w:author="MCC160" w:date="2021-01-18T10:10:00Z"/>
              </w:rPr>
            </w:pPr>
          </w:p>
        </w:tc>
      </w:tr>
      <w:tr w:rsidR="00F86C52" w:rsidRPr="00AA36EF" w14:paraId="71ED2BDE" w14:textId="77777777" w:rsidTr="009701F1">
        <w:tc>
          <w:tcPr>
            <w:tcW w:w="2835" w:type="dxa"/>
            <w:tcBorders>
              <w:top w:val="single" w:sz="4" w:space="0" w:color="auto"/>
              <w:left w:val="single" w:sz="4" w:space="0" w:color="auto"/>
              <w:bottom w:val="single" w:sz="4" w:space="0" w:color="auto"/>
              <w:right w:val="single" w:sz="4" w:space="0" w:color="auto"/>
            </w:tcBorders>
            <w:tcPrChange w:id="1838"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3BBB0CB8" w14:textId="77777777" w:rsidR="00F86C52" w:rsidRPr="00AA36EF" w:rsidRDefault="00F86C52" w:rsidP="005830F3">
            <w:pPr>
              <w:pStyle w:val="TAL"/>
              <w:rPr>
                <w:b/>
              </w:rPr>
            </w:pPr>
            <w:del w:id="1839" w:author="MCC160" w:date="2021-01-18T10:10: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1840"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1E3B235"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841"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67385A0B"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842"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77E33A13"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843"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6337E230" w14:textId="77777777" w:rsidR="00F86C52" w:rsidRPr="00AA36EF" w:rsidRDefault="00F86C52" w:rsidP="005830F3">
            <w:pPr>
              <w:pStyle w:val="TAL"/>
            </w:pPr>
          </w:p>
        </w:tc>
      </w:tr>
      <w:tr w:rsidR="00121D73" w:rsidRPr="00AA36EF" w14:paraId="6BE406F4" w14:textId="77777777" w:rsidTr="009701F1">
        <w:trPr>
          <w:ins w:id="1844"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4B35BE08" w14:textId="25EBB1A8" w:rsidR="00121D73" w:rsidRPr="00AA36EF" w:rsidDel="009701F1" w:rsidRDefault="00121D73" w:rsidP="00121D73">
            <w:pPr>
              <w:pStyle w:val="TAL"/>
              <w:rPr>
                <w:ins w:id="1845" w:author="MCC160" w:date="2021-01-18T10:29:00Z"/>
                <w:b/>
              </w:rPr>
            </w:pPr>
            <w:ins w:id="1846"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7C80E3F" w14:textId="77777777" w:rsidR="00121D73" w:rsidRPr="00AA36EF" w:rsidRDefault="00121D73" w:rsidP="00121D73">
            <w:pPr>
              <w:pStyle w:val="TAL"/>
              <w:rPr>
                <w:ins w:id="1847"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00D782D3" w14:textId="45431FD5" w:rsidR="00121D73" w:rsidRPr="00AA36EF" w:rsidRDefault="00121D73" w:rsidP="00121D73">
            <w:pPr>
              <w:pStyle w:val="TAL"/>
              <w:rPr>
                <w:ins w:id="1848" w:author="MCC160" w:date="2021-01-18T10:29:00Z"/>
              </w:rPr>
            </w:pPr>
            <w:ins w:id="1849"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66C27666" w14:textId="77777777" w:rsidR="00121D73" w:rsidRPr="00AA36EF" w:rsidRDefault="00121D73" w:rsidP="00121D73">
            <w:pPr>
              <w:pStyle w:val="TAL"/>
              <w:rPr>
                <w:ins w:id="1850"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4D45052A" w14:textId="77777777" w:rsidR="00121D73" w:rsidRPr="00AA36EF" w:rsidRDefault="00121D73" w:rsidP="00121D73">
            <w:pPr>
              <w:pStyle w:val="TAL"/>
              <w:rPr>
                <w:ins w:id="1851" w:author="MCC160" w:date="2021-01-18T10:29:00Z"/>
              </w:rPr>
            </w:pPr>
          </w:p>
        </w:tc>
      </w:tr>
      <w:tr w:rsidR="00121D73" w:rsidRPr="00AA36EF" w:rsidDel="00121D73" w14:paraId="2518EC4B" w14:textId="6E4296D2" w:rsidTr="009701F1">
        <w:trPr>
          <w:del w:id="1852" w:author="MCC160" w:date="2021-01-24T12:34:00Z"/>
        </w:trPr>
        <w:tc>
          <w:tcPr>
            <w:tcW w:w="2835" w:type="dxa"/>
            <w:tcBorders>
              <w:top w:val="single" w:sz="4" w:space="0" w:color="auto"/>
              <w:left w:val="single" w:sz="4" w:space="0" w:color="auto"/>
              <w:bottom w:val="single" w:sz="4" w:space="0" w:color="auto"/>
              <w:right w:val="single" w:sz="4" w:space="0" w:color="auto"/>
            </w:tcBorders>
            <w:tcPrChange w:id="1853" w:author="MCC160" w:date="2021-01-18T10:10:00Z">
              <w:tcPr>
                <w:tcW w:w="2835" w:type="dxa"/>
                <w:tcBorders>
                  <w:top w:val="single" w:sz="4" w:space="0" w:color="auto"/>
                  <w:left w:val="single" w:sz="4" w:space="0" w:color="auto"/>
                  <w:bottom w:val="single" w:sz="4" w:space="0" w:color="auto"/>
                  <w:right w:val="single" w:sz="4" w:space="0" w:color="auto"/>
                </w:tcBorders>
                <w:vAlign w:val="center"/>
              </w:tcPr>
            </w:tcPrChange>
          </w:tcPr>
          <w:p w14:paraId="32B8DB16" w14:textId="11EB7258" w:rsidR="00121D73" w:rsidRPr="00AA36EF" w:rsidDel="00121D73" w:rsidRDefault="00121D73" w:rsidP="00121D73">
            <w:pPr>
              <w:pStyle w:val="TAL"/>
              <w:rPr>
                <w:del w:id="1854" w:author="MCC160" w:date="2021-01-24T12:34:00Z"/>
                <w:b/>
                <w:bCs/>
              </w:rPr>
            </w:pPr>
            <w:del w:id="1855" w:author="MCC160" w:date="2021-01-18T10:10:00Z">
              <w:r w:rsidRPr="00AA36EF" w:rsidDel="00710866">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856" w:author="MCC160" w:date="2021-01-18T10:10:00Z">
              <w:tcPr>
                <w:tcW w:w="2126" w:type="dxa"/>
                <w:tcBorders>
                  <w:top w:val="single" w:sz="4" w:space="0" w:color="auto"/>
                  <w:left w:val="single" w:sz="4" w:space="0" w:color="auto"/>
                  <w:bottom w:val="single" w:sz="4" w:space="0" w:color="auto"/>
                  <w:right w:val="single" w:sz="4" w:space="0" w:color="auto"/>
                </w:tcBorders>
                <w:vAlign w:val="center"/>
              </w:tcPr>
            </w:tcPrChange>
          </w:tcPr>
          <w:p w14:paraId="78B9A325" w14:textId="3E354079" w:rsidR="00121D73" w:rsidRPr="00AA36EF" w:rsidDel="00121D73" w:rsidRDefault="00121D73" w:rsidP="00121D73">
            <w:pPr>
              <w:pStyle w:val="TAL"/>
              <w:rPr>
                <w:del w:id="1857" w:author="MCC160" w:date="2021-01-24T12:34:00Z"/>
                <w:iCs/>
              </w:rPr>
            </w:pPr>
            <w:del w:id="1858" w:author="MCC160" w:date="2021-01-24T12:34: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859"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04B4BF93" w14:textId="1BF747B6" w:rsidR="00121D73" w:rsidRPr="00AA36EF" w:rsidDel="00121D73" w:rsidRDefault="00121D73" w:rsidP="00121D73">
            <w:pPr>
              <w:pStyle w:val="TAL"/>
              <w:rPr>
                <w:del w:id="1860" w:author="MCC160" w:date="2021-01-24T12:34:00Z"/>
              </w:rPr>
            </w:pPr>
          </w:p>
        </w:tc>
        <w:tc>
          <w:tcPr>
            <w:tcW w:w="1418" w:type="dxa"/>
            <w:tcBorders>
              <w:top w:val="single" w:sz="4" w:space="0" w:color="auto"/>
              <w:left w:val="single" w:sz="4" w:space="0" w:color="auto"/>
              <w:bottom w:val="single" w:sz="4" w:space="0" w:color="auto"/>
              <w:right w:val="single" w:sz="4" w:space="0" w:color="auto"/>
            </w:tcBorders>
            <w:tcPrChange w:id="1861"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25262B11" w14:textId="7886DE37" w:rsidR="00121D73" w:rsidRPr="00AA36EF" w:rsidDel="00121D73" w:rsidRDefault="00121D73" w:rsidP="00121D73">
            <w:pPr>
              <w:pStyle w:val="TAL"/>
              <w:rPr>
                <w:del w:id="1862" w:author="MCC160" w:date="2021-01-24T12:34:00Z"/>
              </w:rPr>
            </w:pPr>
          </w:p>
        </w:tc>
        <w:tc>
          <w:tcPr>
            <w:tcW w:w="1134" w:type="dxa"/>
            <w:tcBorders>
              <w:top w:val="single" w:sz="4" w:space="0" w:color="auto"/>
              <w:left w:val="single" w:sz="4" w:space="0" w:color="auto"/>
              <w:bottom w:val="single" w:sz="4" w:space="0" w:color="auto"/>
              <w:right w:val="single" w:sz="4" w:space="0" w:color="auto"/>
            </w:tcBorders>
            <w:tcPrChange w:id="1863"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444EFBA6" w14:textId="6907E0A9" w:rsidR="00121D73" w:rsidRPr="00AA36EF" w:rsidDel="00121D73" w:rsidRDefault="00121D73" w:rsidP="00121D73">
            <w:pPr>
              <w:pStyle w:val="TAL"/>
              <w:rPr>
                <w:del w:id="1864" w:author="MCC160" w:date="2021-01-24T12:34:00Z"/>
              </w:rPr>
            </w:pPr>
          </w:p>
        </w:tc>
      </w:tr>
      <w:tr w:rsidR="00121D73" w:rsidRPr="00AA36EF" w14:paraId="56534337"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1865" w:author="MCC160" w:date="2021-01-18T10:10:00Z">
              <w:tcPr>
                <w:tcW w:w="2835" w:type="dxa"/>
                <w:tcBorders>
                  <w:top w:val="single" w:sz="4" w:space="0" w:color="auto"/>
                  <w:left w:val="single" w:sz="4" w:space="0" w:color="auto"/>
                  <w:bottom w:val="single" w:sz="4" w:space="0" w:color="auto"/>
                  <w:right w:val="single" w:sz="4" w:space="0" w:color="auto"/>
                </w:tcBorders>
                <w:vAlign w:val="center"/>
              </w:tcPr>
            </w:tcPrChange>
          </w:tcPr>
          <w:p w14:paraId="482DBCAE" w14:textId="12874AD8" w:rsidR="00121D73" w:rsidRPr="00AA36EF" w:rsidRDefault="00121D73" w:rsidP="00121D73">
            <w:pPr>
              <w:pStyle w:val="TAL"/>
              <w:rPr>
                <w:b/>
                <w:bCs/>
              </w:rPr>
            </w:pPr>
            <w:ins w:id="1866" w:author="MCC160" w:date="2021-01-18T10:10:00Z">
              <w:r w:rsidRPr="00AA36EF">
                <w:t xml:space="preserve">    MIME-part-body</w:t>
              </w:r>
            </w:ins>
            <w:del w:id="1867" w:author="MCC160" w:date="2021-01-18T10:10:00Z">
              <w:r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1868"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DAC4B56" w14:textId="72457661" w:rsidR="00121D73" w:rsidRPr="00AA36EF" w:rsidRDefault="00121D73" w:rsidP="00121D73">
            <w:pPr>
              <w:pStyle w:val="TAL"/>
              <w:rPr>
                <w:iCs/>
              </w:rPr>
            </w:pPr>
            <w:del w:id="1869" w:author="MCC160" w:date="2021-01-18T10:10:00Z">
              <w:r w:rsidRPr="00AA36EF" w:rsidDel="009701F1">
                <w:delText>A</w:delText>
              </w:r>
            </w:del>
            <w:ins w:id="1870" w:author="MCC160" w:date="2021-01-18T10:10:00Z">
              <w:r w:rsidRPr="00AA36EF">
                <w:t>PIDF a</w:t>
              </w:r>
            </w:ins>
            <w:r w:rsidRPr="00AA36EF">
              <w:t>s described in Table 5.3.3.3-33</w:t>
            </w:r>
          </w:p>
        </w:tc>
        <w:tc>
          <w:tcPr>
            <w:tcW w:w="2126" w:type="dxa"/>
            <w:tcBorders>
              <w:top w:val="single" w:sz="4" w:space="0" w:color="auto"/>
              <w:left w:val="single" w:sz="4" w:space="0" w:color="auto"/>
              <w:bottom w:val="single" w:sz="4" w:space="0" w:color="auto"/>
              <w:right w:val="single" w:sz="4" w:space="0" w:color="auto"/>
            </w:tcBorders>
            <w:tcPrChange w:id="1871"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75D2D9D6"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1872"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34FBDE67"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1873"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3D8FF268" w14:textId="77777777" w:rsidR="00121D73" w:rsidRPr="00AA36EF" w:rsidRDefault="00121D73" w:rsidP="00121D73">
            <w:pPr>
              <w:pStyle w:val="TAL"/>
            </w:pPr>
          </w:p>
        </w:tc>
      </w:tr>
    </w:tbl>
    <w:p w14:paraId="5346811A" w14:textId="77777777" w:rsidR="00F86C52" w:rsidRPr="00AA36EF" w:rsidRDefault="00F86C52" w:rsidP="00F86C52">
      <w:pPr>
        <w:rPr>
          <w:lang w:eastAsia="ja-JP"/>
        </w:rPr>
      </w:pPr>
    </w:p>
    <w:p w14:paraId="52D3A068" w14:textId="77777777" w:rsidR="00F86C52" w:rsidRPr="00AA36EF" w:rsidRDefault="00F86C52" w:rsidP="00F86C52">
      <w:pPr>
        <w:pStyle w:val="TH"/>
      </w:pPr>
      <w:r w:rsidRPr="00AA36EF">
        <w:t xml:space="preserve">Table 5.3.3.3-33: </w:t>
      </w:r>
      <w:r w:rsidRPr="00AA36EF">
        <w:rPr>
          <w:lang w:eastAsia="ko-KR"/>
        </w:rPr>
        <w:t>PIDF in SIP NOTIFY</w:t>
      </w:r>
      <w:r w:rsidRPr="00AA36EF">
        <w:t xml:space="preserve"> (Table 5.3.3.3-32)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74" w:author="MCC160" w:date="2021-01-11T11: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875">
          <w:tblGrid>
            <w:gridCol w:w="2835"/>
            <w:gridCol w:w="2126"/>
            <w:gridCol w:w="2126"/>
            <w:gridCol w:w="1418"/>
            <w:gridCol w:w="1134"/>
          </w:tblGrid>
        </w:tblGridChange>
      </w:tblGrid>
      <w:tr w:rsidR="00F86C52" w:rsidRPr="00AA36EF" w14:paraId="50F3E72D" w14:textId="77777777" w:rsidTr="004035A5">
        <w:tc>
          <w:tcPr>
            <w:tcW w:w="9639" w:type="dxa"/>
            <w:gridSpan w:val="5"/>
            <w:tcPrChange w:id="1876" w:author="MCC160" w:date="2021-01-11T11:19:00Z">
              <w:tcPr>
                <w:tcW w:w="9639" w:type="dxa"/>
                <w:gridSpan w:val="5"/>
              </w:tcPr>
            </w:tcPrChange>
          </w:tcPr>
          <w:p w14:paraId="1BBD8715" w14:textId="2CFC7EED" w:rsidR="00F86C52" w:rsidRPr="00AA36EF" w:rsidRDefault="00F86C52" w:rsidP="005830F3">
            <w:pPr>
              <w:pStyle w:val="TAL"/>
            </w:pPr>
            <w:r w:rsidRPr="00AA36EF">
              <w:t>Derivation Path: TS 36.579-1 [2], Table 5.5.3.5</w:t>
            </w:r>
            <w:ins w:id="1877" w:author="MCC160" w:date="2021-01-11T11:18:00Z">
              <w:r w:rsidR="004035A5" w:rsidRPr="00AA36EF">
                <w:t>.2</w:t>
              </w:r>
            </w:ins>
            <w:r w:rsidRPr="00AA36EF">
              <w:t>-1</w:t>
            </w:r>
          </w:p>
        </w:tc>
      </w:tr>
      <w:tr w:rsidR="00F86C52" w:rsidRPr="00AA36EF" w14:paraId="79540537" w14:textId="77777777" w:rsidTr="004035A5">
        <w:tc>
          <w:tcPr>
            <w:tcW w:w="2835" w:type="dxa"/>
            <w:tcPrChange w:id="1878" w:author="MCC160" w:date="2021-01-11T11:19:00Z">
              <w:tcPr>
                <w:tcW w:w="2835" w:type="dxa"/>
              </w:tcPr>
            </w:tcPrChange>
          </w:tcPr>
          <w:p w14:paraId="37F88C2E"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879" w:author="MCC160" w:date="2021-01-11T11:19:00Z">
              <w:tcPr>
                <w:tcW w:w="2126" w:type="dxa"/>
              </w:tcPr>
            </w:tcPrChange>
          </w:tcPr>
          <w:p w14:paraId="55268A97"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1880" w:author="MCC160" w:date="2021-01-11T11:19:00Z">
              <w:tcPr>
                <w:tcW w:w="2126" w:type="dxa"/>
              </w:tcPr>
            </w:tcPrChange>
          </w:tcPr>
          <w:p w14:paraId="429FA071"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881" w:author="MCC160" w:date="2021-01-11T11:19:00Z">
              <w:tcPr>
                <w:tcW w:w="1418" w:type="dxa"/>
              </w:tcPr>
            </w:tcPrChange>
          </w:tcPr>
          <w:p w14:paraId="00DAE3E0"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882" w:author="MCC160" w:date="2021-01-11T11:19:00Z">
              <w:tcPr>
                <w:tcW w:w="1134" w:type="dxa"/>
              </w:tcPr>
            </w:tcPrChange>
          </w:tcPr>
          <w:p w14:paraId="6864AD2A"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318B22C9" w14:textId="77777777" w:rsidTr="004035A5">
        <w:tc>
          <w:tcPr>
            <w:tcW w:w="2835" w:type="dxa"/>
            <w:vAlign w:val="center"/>
            <w:tcPrChange w:id="1883" w:author="MCC160" w:date="2021-01-11T11:19:00Z">
              <w:tcPr>
                <w:tcW w:w="2835" w:type="dxa"/>
                <w:vAlign w:val="center"/>
              </w:tcPr>
            </w:tcPrChange>
          </w:tcPr>
          <w:p w14:paraId="2758F5EF" w14:textId="77777777" w:rsidR="00F86C52" w:rsidRPr="00AA36EF" w:rsidRDefault="00F86C52" w:rsidP="005830F3">
            <w:pPr>
              <w:pStyle w:val="TAL"/>
            </w:pPr>
            <w:r w:rsidRPr="00AA36EF">
              <w:t>presence entity</w:t>
            </w:r>
          </w:p>
        </w:tc>
        <w:tc>
          <w:tcPr>
            <w:tcW w:w="2126" w:type="dxa"/>
            <w:tcPrChange w:id="1884" w:author="MCC160" w:date="2021-01-11T11:19:00Z">
              <w:tcPr>
                <w:tcW w:w="2126" w:type="dxa"/>
              </w:tcPr>
            </w:tcPrChange>
          </w:tcPr>
          <w:p w14:paraId="1ADF9B7B" w14:textId="4BEB75E3" w:rsidR="00F86C52" w:rsidRPr="00AA36EF" w:rsidRDefault="00F86C52" w:rsidP="005830F3">
            <w:pPr>
              <w:pStyle w:val="TAL"/>
            </w:pPr>
            <w:del w:id="1885" w:author="MCC160" w:date="2021-01-11T11:20:00Z">
              <w:r w:rsidRPr="00AA36EF" w:rsidDel="004035A5">
                <w:delText xml:space="preserve">px_MCPTT_ID_User_B </w:delText>
              </w:r>
            </w:del>
          </w:p>
        </w:tc>
        <w:tc>
          <w:tcPr>
            <w:tcW w:w="2126" w:type="dxa"/>
            <w:tcBorders>
              <w:bottom w:val="single" w:sz="4" w:space="0" w:color="auto"/>
            </w:tcBorders>
            <w:tcPrChange w:id="1886" w:author="MCC160" w:date="2021-01-11T11:19:00Z">
              <w:tcPr>
                <w:tcW w:w="2126" w:type="dxa"/>
                <w:tcBorders>
                  <w:bottom w:val="single" w:sz="4" w:space="0" w:color="auto"/>
                </w:tcBorders>
              </w:tcPr>
            </w:tcPrChange>
          </w:tcPr>
          <w:p w14:paraId="0F5C865E" w14:textId="77777777" w:rsidR="00F86C52" w:rsidRPr="00AA36EF" w:rsidRDefault="00F86C52" w:rsidP="005830F3">
            <w:pPr>
              <w:pStyle w:val="TAL"/>
            </w:pPr>
          </w:p>
        </w:tc>
        <w:tc>
          <w:tcPr>
            <w:tcW w:w="1418" w:type="dxa"/>
            <w:tcPrChange w:id="1887" w:author="MCC160" w:date="2021-01-11T11:19:00Z">
              <w:tcPr>
                <w:tcW w:w="1418" w:type="dxa"/>
              </w:tcPr>
            </w:tcPrChange>
          </w:tcPr>
          <w:p w14:paraId="6B9B7EF7" w14:textId="77777777" w:rsidR="00F86C52" w:rsidRPr="00AA36EF" w:rsidRDefault="00F86C52" w:rsidP="005830F3">
            <w:pPr>
              <w:pStyle w:val="TAL"/>
            </w:pPr>
          </w:p>
        </w:tc>
        <w:tc>
          <w:tcPr>
            <w:tcW w:w="1134" w:type="dxa"/>
            <w:vAlign w:val="bottom"/>
            <w:tcPrChange w:id="1888" w:author="MCC160" w:date="2021-01-11T11:19:00Z">
              <w:tcPr>
                <w:tcW w:w="1134" w:type="dxa"/>
                <w:vAlign w:val="bottom"/>
              </w:tcPr>
            </w:tcPrChange>
          </w:tcPr>
          <w:p w14:paraId="4762BA1F" w14:textId="77777777" w:rsidR="00F86C52" w:rsidRPr="00AA36EF" w:rsidRDefault="00F86C52" w:rsidP="005830F3">
            <w:pPr>
              <w:pStyle w:val="TAL"/>
            </w:pPr>
          </w:p>
        </w:tc>
      </w:tr>
      <w:tr w:rsidR="004035A5" w:rsidRPr="00AA36EF" w14:paraId="436D7EB3" w14:textId="77777777" w:rsidTr="004035A5">
        <w:trPr>
          <w:ins w:id="1889" w:author="MCC160" w:date="2021-01-11T11:19:00Z"/>
        </w:trPr>
        <w:tc>
          <w:tcPr>
            <w:tcW w:w="2835" w:type="dxa"/>
            <w:vAlign w:val="center"/>
            <w:tcPrChange w:id="1890" w:author="MCC160" w:date="2021-01-11T11:19:00Z">
              <w:tcPr>
                <w:tcW w:w="2835" w:type="dxa"/>
                <w:vAlign w:val="center"/>
              </w:tcPr>
            </w:tcPrChange>
          </w:tcPr>
          <w:p w14:paraId="2B467C55" w14:textId="0021C767" w:rsidR="004035A5" w:rsidRPr="00AA36EF" w:rsidRDefault="004035A5" w:rsidP="004035A5">
            <w:pPr>
              <w:pStyle w:val="TAL"/>
              <w:rPr>
                <w:ins w:id="1891" w:author="MCC160" w:date="2021-01-11T11:19:00Z"/>
              </w:rPr>
            </w:pPr>
            <w:ins w:id="1892" w:author="MCC160" w:date="2021-01-11T11:20:00Z">
              <w:r w:rsidRPr="00AA36EF">
                <w:rPr>
                  <w:lang w:eastAsia="en-GB"/>
                </w:rPr>
                <w:t xml:space="preserve">  </w:t>
              </w:r>
            </w:ins>
            <w:ins w:id="1893" w:author="MCC160" w:date="2021-01-12T11:03:00Z">
              <w:r w:rsidR="00BB0F10" w:rsidRPr="00AA36EF">
                <w:rPr>
                  <w:lang w:eastAsia="en-GB"/>
                </w:rPr>
                <w:t>e</w:t>
              </w:r>
            </w:ins>
            <w:ins w:id="1894" w:author="MCC160" w:date="2021-01-11T11:20:00Z">
              <w:r w:rsidRPr="00AA36EF">
                <w:rPr>
                  <w:lang w:eastAsia="en-GB"/>
                </w:rPr>
                <w:t>ntity attribute</w:t>
              </w:r>
            </w:ins>
          </w:p>
        </w:tc>
        <w:tc>
          <w:tcPr>
            <w:tcW w:w="2126" w:type="dxa"/>
            <w:tcPrChange w:id="1895" w:author="MCC160" w:date="2021-01-11T11:19:00Z">
              <w:tcPr>
                <w:tcW w:w="2126" w:type="dxa"/>
              </w:tcPr>
            </w:tcPrChange>
          </w:tcPr>
          <w:p w14:paraId="4A1C863F" w14:textId="1BFE7582" w:rsidR="004035A5" w:rsidRPr="00AA36EF" w:rsidRDefault="004035A5" w:rsidP="004035A5">
            <w:pPr>
              <w:pStyle w:val="TAL"/>
              <w:rPr>
                <w:ins w:id="1896" w:author="MCC160" w:date="2021-01-11T11:19:00Z"/>
              </w:rPr>
            </w:pPr>
            <w:proofErr w:type="spellStart"/>
            <w:ins w:id="1897" w:author="MCC160" w:date="2021-01-11T11:20:00Z">
              <w:r w:rsidRPr="00AA36EF">
                <w:rPr>
                  <w:lang w:eastAsia="en-GB"/>
                </w:rPr>
                <w:t>px_MCPTT_ID_User_B</w:t>
              </w:r>
            </w:ins>
            <w:proofErr w:type="spellEnd"/>
          </w:p>
        </w:tc>
        <w:tc>
          <w:tcPr>
            <w:tcW w:w="2126" w:type="dxa"/>
            <w:tcBorders>
              <w:bottom w:val="single" w:sz="4" w:space="0" w:color="auto"/>
            </w:tcBorders>
            <w:tcPrChange w:id="1898" w:author="MCC160" w:date="2021-01-11T11:19:00Z">
              <w:tcPr>
                <w:tcW w:w="2126" w:type="dxa"/>
                <w:tcBorders>
                  <w:bottom w:val="single" w:sz="4" w:space="0" w:color="auto"/>
                </w:tcBorders>
              </w:tcPr>
            </w:tcPrChange>
          </w:tcPr>
          <w:p w14:paraId="4356EFA9" w14:textId="77777777" w:rsidR="004035A5" w:rsidRPr="00AA36EF" w:rsidRDefault="004035A5" w:rsidP="004035A5">
            <w:pPr>
              <w:pStyle w:val="TAL"/>
              <w:rPr>
                <w:ins w:id="1899" w:author="MCC160" w:date="2021-01-11T11:19:00Z"/>
              </w:rPr>
            </w:pPr>
          </w:p>
        </w:tc>
        <w:tc>
          <w:tcPr>
            <w:tcW w:w="1418" w:type="dxa"/>
            <w:tcPrChange w:id="1900" w:author="MCC160" w:date="2021-01-11T11:19:00Z">
              <w:tcPr>
                <w:tcW w:w="1418" w:type="dxa"/>
              </w:tcPr>
            </w:tcPrChange>
          </w:tcPr>
          <w:p w14:paraId="7934F8E3" w14:textId="77777777" w:rsidR="004035A5" w:rsidRPr="00AA36EF" w:rsidRDefault="004035A5" w:rsidP="004035A5">
            <w:pPr>
              <w:pStyle w:val="TAL"/>
              <w:rPr>
                <w:ins w:id="1901" w:author="MCC160" w:date="2021-01-11T11:19:00Z"/>
              </w:rPr>
            </w:pPr>
          </w:p>
        </w:tc>
        <w:tc>
          <w:tcPr>
            <w:tcW w:w="1134" w:type="dxa"/>
            <w:vAlign w:val="bottom"/>
            <w:tcPrChange w:id="1902" w:author="MCC160" w:date="2021-01-11T11:19:00Z">
              <w:tcPr>
                <w:tcW w:w="1134" w:type="dxa"/>
                <w:vAlign w:val="bottom"/>
              </w:tcPr>
            </w:tcPrChange>
          </w:tcPr>
          <w:p w14:paraId="003D1C26" w14:textId="77777777" w:rsidR="004035A5" w:rsidRPr="00AA36EF" w:rsidRDefault="004035A5" w:rsidP="004035A5">
            <w:pPr>
              <w:pStyle w:val="TAL"/>
              <w:rPr>
                <w:ins w:id="1903" w:author="MCC160" w:date="2021-01-11T11:19:00Z"/>
              </w:rPr>
            </w:pPr>
          </w:p>
        </w:tc>
      </w:tr>
      <w:tr w:rsidR="004035A5" w:rsidRPr="00AA36EF" w14:paraId="11EFF83D" w14:textId="77777777" w:rsidTr="004035A5">
        <w:tc>
          <w:tcPr>
            <w:tcW w:w="2835" w:type="dxa"/>
            <w:vAlign w:val="center"/>
            <w:tcPrChange w:id="1904" w:author="MCC160" w:date="2021-01-11T11:19:00Z">
              <w:tcPr>
                <w:tcW w:w="2835" w:type="dxa"/>
                <w:vAlign w:val="center"/>
              </w:tcPr>
            </w:tcPrChange>
          </w:tcPr>
          <w:p w14:paraId="41C24599" w14:textId="77777777" w:rsidR="004035A5" w:rsidRPr="00AA36EF" w:rsidRDefault="004035A5" w:rsidP="004035A5">
            <w:pPr>
              <w:pStyle w:val="TAL"/>
            </w:pPr>
            <w:r w:rsidRPr="00AA36EF">
              <w:t xml:space="preserve">  tuple id</w:t>
            </w:r>
          </w:p>
        </w:tc>
        <w:tc>
          <w:tcPr>
            <w:tcW w:w="2126" w:type="dxa"/>
            <w:tcPrChange w:id="1905" w:author="MCC160" w:date="2021-01-11T11:19:00Z">
              <w:tcPr>
                <w:tcW w:w="2126" w:type="dxa"/>
              </w:tcPr>
            </w:tcPrChange>
          </w:tcPr>
          <w:p w14:paraId="54F4CA7C" w14:textId="23165B8F" w:rsidR="004035A5" w:rsidRPr="00AA36EF" w:rsidRDefault="004035A5" w:rsidP="004035A5">
            <w:pPr>
              <w:pStyle w:val="TAL"/>
            </w:pPr>
            <w:del w:id="1906" w:author="MCC160" w:date="2021-01-11T11:20:00Z">
              <w:r w:rsidRPr="00AA36EF" w:rsidDel="004035A5">
                <w:delText>px_MCPTT_Client_B_ID</w:delText>
              </w:r>
            </w:del>
          </w:p>
        </w:tc>
        <w:tc>
          <w:tcPr>
            <w:tcW w:w="2126" w:type="dxa"/>
            <w:tcBorders>
              <w:bottom w:val="single" w:sz="4" w:space="0" w:color="auto"/>
            </w:tcBorders>
            <w:tcPrChange w:id="1907" w:author="MCC160" w:date="2021-01-11T11:19:00Z">
              <w:tcPr>
                <w:tcW w:w="2126" w:type="dxa"/>
                <w:tcBorders>
                  <w:bottom w:val="single" w:sz="4" w:space="0" w:color="auto"/>
                </w:tcBorders>
              </w:tcPr>
            </w:tcPrChange>
          </w:tcPr>
          <w:p w14:paraId="4E08D0F6" w14:textId="77777777" w:rsidR="004035A5" w:rsidRPr="00AA36EF" w:rsidRDefault="004035A5" w:rsidP="004035A5">
            <w:pPr>
              <w:pStyle w:val="TAL"/>
            </w:pPr>
          </w:p>
        </w:tc>
        <w:tc>
          <w:tcPr>
            <w:tcW w:w="1418" w:type="dxa"/>
            <w:tcPrChange w:id="1908" w:author="MCC160" w:date="2021-01-11T11:19:00Z">
              <w:tcPr>
                <w:tcW w:w="1418" w:type="dxa"/>
              </w:tcPr>
            </w:tcPrChange>
          </w:tcPr>
          <w:p w14:paraId="43454602" w14:textId="77777777" w:rsidR="004035A5" w:rsidRPr="00AA36EF" w:rsidRDefault="004035A5" w:rsidP="004035A5">
            <w:pPr>
              <w:pStyle w:val="TAL"/>
            </w:pPr>
          </w:p>
        </w:tc>
        <w:tc>
          <w:tcPr>
            <w:tcW w:w="1134" w:type="dxa"/>
            <w:vAlign w:val="bottom"/>
            <w:tcPrChange w:id="1909" w:author="MCC160" w:date="2021-01-11T11:19:00Z">
              <w:tcPr>
                <w:tcW w:w="1134" w:type="dxa"/>
                <w:vAlign w:val="bottom"/>
              </w:tcPr>
            </w:tcPrChange>
          </w:tcPr>
          <w:p w14:paraId="539B8FFE" w14:textId="77777777" w:rsidR="004035A5" w:rsidRPr="00AA36EF" w:rsidRDefault="004035A5" w:rsidP="004035A5">
            <w:pPr>
              <w:pStyle w:val="TAL"/>
            </w:pPr>
          </w:p>
        </w:tc>
      </w:tr>
      <w:tr w:rsidR="004035A5" w:rsidRPr="00AA36EF" w14:paraId="178FA966" w14:textId="77777777" w:rsidTr="004035A5">
        <w:trPr>
          <w:ins w:id="1910" w:author="MCC160" w:date="2021-01-11T11:19:00Z"/>
        </w:trPr>
        <w:tc>
          <w:tcPr>
            <w:tcW w:w="2835" w:type="dxa"/>
            <w:vAlign w:val="center"/>
            <w:tcPrChange w:id="1911" w:author="MCC160" w:date="2021-01-11T11:19:00Z">
              <w:tcPr>
                <w:tcW w:w="2835" w:type="dxa"/>
                <w:vAlign w:val="center"/>
              </w:tcPr>
            </w:tcPrChange>
          </w:tcPr>
          <w:p w14:paraId="5E8018D1" w14:textId="5AED299D" w:rsidR="004035A5" w:rsidRPr="00AA36EF" w:rsidRDefault="004035A5" w:rsidP="004035A5">
            <w:pPr>
              <w:pStyle w:val="TAL"/>
              <w:rPr>
                <w:ins w:id="1912" w:author="MCC160" w:date="2021-01-11T11:19:00Z"/>
              </w:rPr>
            </w:pPr>
            <w:ins w:id="1913" w:author="MCC160" w:date="2021-01-11T11:20:00Z">
              <w:r w:rsidRPr="00AA36EF">
                <w:rPr>
                  <w:lang w:eastAsia="en-GB"/>
                </w:rPr>
                <w:t xml:space="preserve">    Id attribute</w:t>
              </w:r>
            </w:ins>
          </w:p>
        </w:tc>
        <w:tc>
          <w:tcPr>
            <w:tcW w:w="2126" w:type="dxa"/>
            <w:tcPrChange w:id="1914" w:author="MCC160" w:date="2021-01-11T11:19:00Z">
              <w:tcPr>
                <w:tcW w:w="2126" w:type="dxa"/>
              </w:tcPr>
            </w:tcPrChange>
          </w:tcPr>
          <w:p w14:paraId="7344F96B" w14:textId="57625E73" w:rsidR="004035A5" w:rsidRPr="00AA36EF" w:rsidRDefault="004035A5" w:rsidP="004035A5">
            <w:pPr>
              <w:pStyle w:val="TAL"/>
              <w:rPr>
                <w:ins w:id="1915" w:author="MCC160" w:date="2021-01-11T11:19:00Z"/>
              </w:rPr>
            </w:pPr>
            <w:proofErr w:type="spellStart"/>
            <w:ins w:id="1916" w:author="MCC160" w:date="2021-01-11T11:20:00Z">
              <w:r w:rsidRPr="00AA36EF">
                <w:rPr>
                  <w:lang w:eastAsia="en-GB"/>
                </w:rPr>
                <w:t>px_MCPTT_Client_B_ID</w:t>
              </w:r>
            </w:ins>
            <w:proofErr w:type="spellEnd"/>
          </w:p>
        </w:tc>
        <w:tc>
          <w:tcPr>
            <w:tcW w:w="2126" w:type="dxa"/>
            <w:tcBorders>
              <w:bottom w:val="single" w:sz="4" w:space="0" w:color="auto"/>
            </w:tcBorders>
            <w:tcPrChange w:id="1917" w:author="MCC160" w:date="2021-01-11T11:19:00Z">
              <w:tcPr>
                <w:tcW w:w="2126" w:type="dxa"/>
                <w:tcBorders>
                  <w:bottom w:val="single" w:sz="4" w:space="0" w:color="auto"/>
                </w:tcBorders>
              </w:tcPr>
            </w:tcPrChange>
          </w:tcPr>
          <w:p w14:paraId="38216280" w14:textId="77777777" w:rsidR="004035A5" w:rsidRPr="00AA36EF" w:rsidRDefault="004035A5" w:rsidP="004035A5">
            <w:pPr>
              <w:pStyle w:val="TAL"/>
              <w:rPr>
                <w:ins w:id="1918" w:author="MCC160" w:date="2021-01-11T11:19:00Z"/>
              </w:rPr>
            </w:pPr>
          </w:p>
        </w:tc>
        <w:tc>
          <w:tcPr>
            <w:tcW w:w="1418" w:type="dxa"/>
            <w:tcPrChange w:id="1919" w:author="MCC160" w:date="2021-01-11T11:19:00Z">
              <w:tcPr>
                <w:tcW w:w="1418" w:type="dxa"/>
              </w:tcPr>
            </w:tcPrChange>
          </w:tcPr>
          <w:p w14:paraId="73CCA03D" w14:textId="77777777" w:rsidR="004035A5" w:rsidRPr="00AA36EF" w:rsidRDefault="004035A5" w:rsidP="004035A5">
            <w:pPr>
              <w:pStyle w:val="TAL"/>
              <w:rPr>
                <w:ins w:id="1920" w:author="MCC160" w:date="2021-01-11T11:19:00Z"/>
              </w:rPr>
            </w:pPr>
          </w:p>
        </w:tc>
        <w:tc>
          <w:tcPr>
            <w:tcW w:w="1134" w:type="dxa"/>
            <w:vAlign w:val="bottom"/>
            <w:tcPrChange w:id="1921" w:author="MCC160" w:date="2021-01-11T11:19:00Z">
              <w:tcPr>
                <w:tcW w:w="1134" w:type="dxa"/>
                <w:vAlign w:val="bottom"/>
              </w:tcPr>
            </w:tcPrChange>
          </w:tcPr>
          <w:p w14:paraId="0C2C38E7" w14:textId="77777777" w:rsidR="004035A5" w:rsidRPr="00AA36EF" w:rsidRDefault="004035A5" w:rsidP="004035A5">
            <w:pPr>
              <w:pStyle w:val="TAL"/>
              <w:rPr>
                <w:ins w:id="1922" w:author="MCC160" w:date="2021-01-11T11:19:00Z"/>
              </w:rPr>
            </w:pPr>
          </w:p>
        </w:tc>
      </w:tr>
      <w:tr w:rsidR="004035A5" w:rsidRPr="00AA36EF" w14:paraId="33DCBBC6" w14:textId="77777777" w:rsidTr="004035A5">
        <w:tc>
          <w:tcPr>
            <w:tcW w:w="2835" w:type="dxa"/>
            <w:vAlign w:val="center"/>
            <w:tcPrChange w:id="1923" w:author="MCC160" w:date="2021-01-11T11:19:00Z">
              <w:tcPr>
                <w:tcW w:w="2835" w:type="dxa"/>
                <w:vAlign w:val="center"/>
              </w:tcPr>
            </w:tcPrChange>
          </w:tcPr>
          <w:p w14:paraId="3E130464" w14:textId="77777777" w:rsidR="004035A5" w:rsidRPr="00AA36EF" w:rsidRDefault="004035A5" w:rsidP="004035A5">
            <w:pPr>
              <w:pStyle w:val="TAL"/>
            </w:pPr>
            <w:r w:rsidRPr="00AA36EF">
              <w:t xml:space="preserve">    status</w:t>
            </w:r>
          </w:p>
        </w:tc>
        <w:tc>
          <w:tcPr>
            <w:tcW w:w="2126" w:type="dxa"/>
            <w:tcPrChange w:id="1924" w:author="MCC160" w:date="2021-01-11T11:19:00Z">
              <w:tcPr>
                <w:tcW w:w="2126" w:type="dxa"/>
              </w:tcPr>
            </w:tcPrChange>
          </w:tcPr>
          <w:p w14:paraId="7A9C4E0F" w14:textId="77777777" w:rsidR="004035A5" w:rsidRPr="00AA36EF" w:rsidRDefault="004035A5" w:rsidP="004035A5">
            <w:pPr>
              <w:pStyle w:val="TAL"/>
            </w:pPr>
          </w:p>
        </w:tc>
        <w:tc>
          <w:tcPr>
            <w:tcW w:w="2126" w:type="dxa"/>
            <w:tcPrChange w:id="1925" w:author="MCC160" w:date="2021-01-11T11:19:00Z">
              <w:tcPr>
                <w:tcW w:w="2126" w:type="dxa"/>
              </w:tcPr>
            </w:tcPrChange>
          </w:tcPr>
          <w:p w14:paraId="596B9E91" w14:textId="77777777" w:rsidR="004035A5" w:rsidRPr="00AA36EF" w:rsidRDefault="004035A5" w:rsidP="004035A5">
            <w:pPr>
              <w:pStyle w:val="TAL"/>
            </w:pPr>
          </w:p>
        </w:tc>
        <w:tc>
          <w:tcPr>
            <w:tcW w:w="1418" w:type="dxa"/>
            <w:tcPrChange w:id="1926" w:author="MCC160" w:date="2021-01-11T11:19:00Z">
              <w:tcPr>
                <w:tcW w:w="1418" w:type="dxa"/>
              </w:tcPr>
            </w:tcPrChange>
          </w:tcPr>
          <w:p w14:paraId="10AF0A1A" w14:textId="77777777" w:rsidR="004035A5" w:rsidRPr="00AA36EF" w:rsidRDefault="004035A5" w:rsidP="004035A5">
            <w:pPr>
              <w:pStyle w:val="TAL"/>
            </w:pPr>
          </w:p>
        </w:tc>
        <w:tc>
          <w:tcPr>
            <w:tcW w:w="1134" w:type="dxa"/>
            <w:vAlign w:val="bottom"/>
            <w:tcPrChange w:id="1927" w:author="MCC160" w:date="2021-01-11T11:19:00Z">
              <w:tcPr>
                <w:tcW w:w="1134" w:type="dxa"/>
                <w:vAlign w:val="bottom"/>
              </w:tcPr>
            </w:tcPrChange>
          </w:tcPr>
          <w:p w14:paraId="262350BA" w14:textId="77777777" w:rsidR="004035A5" w:rsidRPr="00AA36EF" w:rsidRDefault="004035A5" w:rsidP="004035A5">
            <w:pPr>
              <w:pStyle w:val="TAL"/>
            </w:pPr>
          </w:p>
        </w:tc>
      </w:tr>
      <w:tr w:rsidR="004035A5" w:rsidRPr="00AA36EF" w14:paraId="4B641B0A" w14:textId="77777777" w:rsidTr="004035A5">
        <w:tc>
          <w:tcPr>
            <w:tcW w:w="2835" w:type="dxa"/>
            <w:vAlign w:val="center"/>
            <w:tcPrChange w:id="1928" w:author="MCC160" w:date="2021-01-11T11:19:00Z">
              <w:tcPr>
                <w:tcW w:w="2835" w:type="dxa"/>
                <w:vAlign w:val="center"/>
              </w:tcPr>
            </w:tcPrChange>
          </w:tcPr>
          <w:p w14:paraId="361C6A5B" w14:textId="77777777" w:rsidR="004035A5" w:rsidRPr="00AA36EF" w:rsidRDefault="004035A5" w:rsidP="004035A5">
            <w:pPr>
              <w:pStyle w:val="TAL"/>
            </w:pPr>
            <w:r w:rsidRPr="00AA36EF">
              <w:t xml:space="preserve">      affiliation</w:t>
            </w:r>
          </w:p>
        </w:tc>
        <w:tc>
          <w:tcPr>
            <w:tcW w:w="2126" w:type="dxa"/>
            <w:tcPrChange w:id="1929" w:author="MCC160" w:date="2021-01-11T11:19:00Z">
              <w:tcPr>
                <w:tcW w:w="2126" w:type="dxa"/>
              </w:tcPr>
            </w:tcPrChange>
          </w:tcPr>
          <w:p w14:paraId="7B28ED36" w14:textId="77777777" w:rsidR="004035A5" w:rsidRPr="00AA36EF" w:rsidRDefault="004035A5" w:rsidP="004035A5">
            <w:pPr>
              <w:pStyle w:val="TAL"/>
            </w:pPr>
          </w:p>
        </w:tc>
        <w:tc>
          <w:tcPr>
            <w:tcW w:w="2126" w:type="dxa"/>
            <w:tcPrChange w:id="1930" w:author="MCC160" w:date="2021-01-11T11:19:00Z">
              <w:tcPr>
                <w:tcW w:w="2126" w:type="dxa"/>
              </w:tcPr>
            </w:tcPrChange>
          </w:tcPr>
          <w:p w14:paraId="6C212DBF" w14:textId="77777777" w:rsidR="004035A5" w:rsidRPr="00AA36EF" w:rsidRDefault="004035A5" w:rsidP="004035A5">
            <w:pPr>
              <w:pStyle w:val="TAL"/>
            </w:pPr>
          </w:p>
        </w:tc>
        <w:tc>
          <w:tcPr>
            <w:tcW w:w="1418" w:type="dxa"/>
            <w:tcPrChange w:id="1931" w:author="MCC160" w:date="2021-01-11T11:19:00Z">
              <w:tcPr>
                <w:tcW w:w="1418" w:type="dxa"/>
              </w:tcPr>
            </w:tcPrChange>
          </w:tcPr>
          <w:p w14:paraId="4FE4DF6A" w14:textId="77777777" w:rsidR="004035A5" w:rsidRPr="00AA36EF" w:rsidRDefault="004035A5" w:rsidP="004035A5">
            <w:pPr>
              <w:pStyle w:val="TAL"/>
            </w:pPr>
          </w:p>
        </w:tc>
        <w:tc>
          <w:tcPr>
            <w:tcW w:w="1134" w:type="dxa"/>
            <w:vAlign w:val="bottom"/>
            <w:tcPrChange w:id="1932" w:author="MCC160" w:date="2021-01-11T11:19:00Z">
              <w:tcPr>
                <w:tcW w:w="1134" w:type="dxa"/>
                <w:vAlign w:val="bottom"/>
              </w:tcPr>
            </w:tcPrChange>
          </w:tcPr>
          <w:p w14:paraId="1A5BB60F" w14:textId="77777777" w:rsidR="004035A5" w:rsidRPr="00AA36EF" w:rsidRDefault="004035A5" w:rsidP="004035A5">
            <w:pPr>
              <w:pStyle w:val="TAL"/>
            </w:pPr>
          </w:p>
        </w:tc>
      </w:tr>
      <w:tr w:rsidR="004035A5" w:rsidRPr="00AA36EF" w:rsidDel="00121D73" w14:paraId="656B943D" w14:textId="5B75F19D" w:rsidTr="004035A5">
        <w:trPr>
          <w:del w:id="1933" w:author="MCC160" w:date="2021-01-24T12:14:00Z"/>
        </w:trPr>
        <w:tc>
          <w:tcPr>
            <w:tcW w:w="2835" w:type="dxa"/>
            <w:vAlign w:val="center"/>
            <w:tcPrChange w:id="1934" w:author="MCC160" w:date="2021-01-11T11:19:00Z">
              <w:tcPr>
                <w:tcW w:w="2835" w:type="dxa"/>
                <w:vAlign w:val="center"/>
              </w:tcPr>
            </w:tcPrChange>
          </w:tcPr>
          <w:p w14:paraId="5A6E344F" w14:textId="436EC80E" w:rsidR="004035A5" w:rsidRPr="00AA36EF" w:rsidDel="00121D73" w:rsidRDefault="004035A5" w:rsidP="004035A5">
            <w:pPr>
              <w:pStyle w:val="TAL"/>
              <w:rPr>
                <w:del w:id="1935" w:author="MCC160" w:date="2021-01-24T12:14:00Z"/>
              </w:rPr>
            </w:pPr>
            <w:del w:id="1936" w:author="MCC160" w:date="2021-01-24T12:14:00Z">
              <w:r w:rsidRPr="00AA36EF" w:rsidDel="00121D73">
                <w:delText xml:space="preserve">        group</w:delText>
              </w:r>
            </w:del>
          </w:p>
        </w:tc>
        <w:tc>
          <w:tcPr>
            <w:tcW w:w="2126" w:type="dxa"/>
            <w:tcPrChange w:id="1937" w:author="MCC160" w:date="2021-01-11T11:19:00Z">
              <w:tcPr>
                <w:tcW w:w="2126" w:type="dxa"/>
              </w:tcPr>
            </w:tcPrChange>
          </w:tcPr>
          <w:p w14:paraId="50D9A732" w14:textId="19F3F5DE" w:rsidR="004035A5" w:rsidRPr="00AA36EF" w:rsidDel="00121D73" w:rsidRDefault="004035A5" w:rsidP="004035A5">
            <w:pPr>
              <w:pStyle w:val="TAL"/>
              <w:rPr>
                <w:del w:id="1938" w:author="MCC160" w:date="2021-01-24T12:14:00Z"/>
              </w:rPr>
            </w:pPr>
            <w:del w:id="1939" w:author="MCC160" w:date="2021-01-24T12:14:00Z">
              <w:r w:rsidRPr="00AA36EF" w:rsidDel="00121D73">
                <w:delText>px_MCPTT_Group_A_ID</w:delText>
              </w:r>
            </w:del>
          </w:p>
        </w:tc>
        <w:tc>
          <w:tcPr>
            <w:tcW w:w="2126" w:type="dxa"/>
            <w:tcPrChange w:id="1940" w:author="MCC160" w:date="2021-01-11T11:19:00Z">
              <w:tcPr>
                <w:tcW w:w="2126" w:type="dxa"/>
              </w:tcPr>
            </w:tcPrChange>
          </w:tcPr>
          <w:p w14:paraId="48F0039A" w14:textId="3F2C13E0" w:rsidR="004035A5" w:rsidRPr="00AA36EF" w:rsidDel="00121D73" w:rsidRDefault="004035A5" w:rsidP="004035A5">
            <w:pPr>
              <w:pStyle w:val="TAL"/>
              <w:rPr>
                <w:del w:id="1941" w:author="MCC160" w:date="2021-01-24T12:14:00Z"/>
              </w:rPr>
            </w:pPr>
          </w:p>
        </w:tc>
        <w:tc>
          <w:tcPr>
            <w:tcW w:w="1418" w:type="dxa"/>
            <w:tcPrChange w:id="1942" w:author="MCC160" w:date="2021-01-11T11:19:00Z">
              <w:tcPr>
                <w:tcW w:w="1418" w:type="dxa"/>
              </w:tcPr>
            </w:tcPrChange>
          </w:tcPr>
          <w:p w14:paraId="3AC70E00" w14:textId="19034421" w:rsidR="004035A5" w:rsidRPr="00AA36EF" w:rsidDel="00121D73" w:rsidRDefault="004035A5" w:rsidP="004035A5">
            <w:pPr>
              <w:pStyle w:val="TAL"/>
              <w:rPr>
                <w:del w:id="1943" w:author="MCC160" w:date="2021-01-24T12:14:00Z"/>
              </w:rPr>
            </w:pPr>
          </w:p>
        </w:tc>
        <w:tc>
          <w:tcPr>
            <w:tcW w:w="1134" w:type="dxa"/>
            <w:vAlign w:val="bottom"/>
            <w:tcPrChange w:id="1944" w:author="MCC160" w:date="2021-01-11T11:19:00Z">
              <w:tcPr>
                <w:tcW w:w="1134" w:type="dxa"/>
                <w:vAlign w:val="bottom"/>
              </w:tcPr>
            </w:tcPrChange>
          </w:tcPr>
          <w:p w14:paraId="0170F4CA" w14:textId="2D5971F8" w:rsidR="004035A5" w:rsidRPr="00AA36EF" w:rsidDel="00121D73" w:rsidRDefault="004035A5" w:rsidP="004035A5">
            <w:pPr>
              <w:pStyle w:val="TAL"/>
              <w:rPr>
                <w:del w:id="1945" w:author="MCC160" w:date="2021-01-24T12:14:00Z"/>
              </w:rPr>
            </w:pPr>
          </w:p>
        </w:tc>
      </w:tr>
      <w:tr w:rsidR="004035A5" w:rsidRPr="00AA36EF" w14:paraId="002ECFA1" w14:textId="77777777" w:rsidTr="004035A5">
        <w:tc>
          <w:tcPr>
            <w:tcW w:w="2835" w:type="dxa"/>
            <w:vAlign w:val="center"/>
            <w:tcPrChange w:id="1946" w:author="MCC160" w:date="2021-01-11T11:19:00Z">
              <w:tcPr>
                <w:tcW w:w="2835" w:type="dxa"/>
                <w:vAlign w:val="center"/>
              </w:tcPr>
            </w:tcPrChange>
          </w:tcPr>
          <w:p w14:paraId="6B22E477" w14:textId="77777777" w:rsidR="004035A5" w:rsidRPr="00AA36EF" w:rsidRDefault="004035A5" w:rsidP="004035A5">
            <w:pPr>
              <w:pStyle w:val="TAL"/>
            </w:pPr>
            <w:r w:rsidRPr="00AA36EF">
              <w:t xml:space="preserve">        status</w:t>
            </w:r>
          </w:p>
        </w:tc>
        <w:tc>
          <w:tcPr>
            <w:tcW w:w="2126" w:type="dxa"/>
            <w:tcPrChange w:id="1947" w:author="MCC160" w:date="2021-01-11T11:19:00Z">
              <w:tcPr>
                <w:tcW w:w="2126" w:type="dxa"/>
              </w:tcPr>
            </w:tcPrChange>
          </w:tcPr>
          <w:p w14:paraId="34A39BA6" w14:textId="56373BF1" w:rsidR="004035A5" w:rsidRPr="00AA36EF" w:rsidRDefault="004035A5" w:rsidP="004035A5">
            <w:pPr>
              <w:pStyle w:val="TAL"/>
            </w:pPr>
            <w:ins w:id="1948" w:author="MCC160" w:date="2021-01-11T11:19:00Z">
              <w:r w:rsidRPr="00AA36EF">
                <w:rPr>
                  <w:lang w:eastAsia="en-GB"/>
                </w:rPr>
                <w:t>“affiliated”</w:t>
              </w:r>
            </w:ins>
          </w:p>
        </w:tc>
        <w:tc>
          <w:tcPr>
            <w:tcW w:w="2126" w:type="dxa"/>
            <w:tcPrChange w:id="1949" w:author="MCC160" w:date="2021-01-11T11:19:00Z">
              <w:tcPr>
                <w:tcW w:w="2126" w:type="dxa"/>
              </w:tcPr>
            </w:tcPrChange>
          </w:tcPr>
          <w:p w14:paraId="0396F0DF" w14:textId="77777777" w:rsidR="004035A5" w:rsidRPr="00AA36EF" w:rsidRDefault="004035A5" w:rsidP="004035A5">
            <w:pPr>
              <w:pStyle w:val="TAL"/>
            </w:pPr>
          </w:p>
        </w:tc>
        <w:tc>
          <w:tcPr>
            <w:tcW w:w="1418" w:type="dxa"/>
            <w:tcPrChange w:id="1950" w:author="MCC160" w:date="2021-01-11T11:19:00Z">
              <w:tcPr>
                <w:tcW w:w="1418" w:type="dxa"/>
              </w:tcPr>
            </w:tcPrChange>
          </w:tcPr>
          <w:p w14:paraId="50A34C04" w14:textId="77777777" w:rsidR="004035A5" w:rsidRPr="00AA36EF" w:rsidRDefault="004035A5" w:rsidP="004035A5">
            <w:pPr>
              <w:pStyle w:val="TAL"/>
            </w:pPr>
          </w:p>
        </w:tc>
        <w:tc>
          <w:tcPr>
            <w:tcW w:w="1134" w:type="dxa"/>
            <w:vAlign w:val="bottom"/>
            <w:tcPrChange w:id="1951" w:author="MCC160" w:date="2021-01-11T11:19:00Z">
              <w:tcPr>
                <w:tcW w:w="1134" w:type="dxa"/>
                <w:vAlign w:val="bottom"/>
              </w:tcPr>
            </w:tcPrChange>
          </w:tcPr>
          <w:p w14:paraId="23A8075A" w14:textId="77777777" w:rsidR="004035A5" w:rsidRPr="00AA36EF" w:rsidRDefault="004035A5" w:rsidP="004035A5">
            <w:pPr>
              <w:pStyle w:val="TAL"/>
            </w:pPr>
          </w:p>
        </w:tc>
      </w:tr>
      <w:tr w:rsidR="004035A5" w:rsidRPr="00AA36EF" w:rsidDel="004035A5" w14:paraId="30B020A4" w14:textId="791C56E5" w:rsidTr="004035A5">
        <w:trPr>
          <w:del w:id="1952" w:author="MCC160" w:date="2021-01-11T11:19:00Z"/>
        </w:trPr>
        <w:tc>
          <w:tcPr>
            <w:tcW w:w="2835" w:type="dxa"/>
            <w:vAlign w:val="center"/>
            <w:tcPrChange w:id="1953" w:author="MCC160" w:date="2021-01-11T11:19:00Z">
              <w:tcPr>
                <w:tcW w:w="2835" w:type="dxa"/>
                <w:vAlign w:val="center"/>
              </w:tcPr>
            </w:tcPrChange>
          </w:tcPr>
          <w:p w14:paraId="1EE0155A" w14:textId="1C20A8F4" w:rsidR="004035A5" w:rsidRPr="00AA36EF" w:rsidDel="004035A5" w:rsidRDefault="004035A5" w:rsidP="004035A5">
            <w:pPr>
              <w:pStyle w:val="TAL"/>
              <w:rPr>
                <w:del w:id="1954" w:author="MCC160" w:date="2021-01-11T11:19:00Z"/>
              </w:rPr>
            </w:pPr>
            <w:del w:id="1955" w:author="MCC160" w:date="2021-01-11T11:19:00Z">
              <w:r w:rsidRPr="00AA36EF" w:rsidDel="004035A5">
                <w:delText xml:space="preserve">          affiliating</w:delText>
              </w:r>
            </w:del>
          </w:p>
        </w:tc>
        <w:tc>
          <w:tcPr>
            <w:tcW w:w="2126" w:type="dxa"/>
            <w:tcPrChange w:id="1956" w:author="MCC160" w:date="2021-01-11T11:19:00Z">
              <w:tcPr>
                <w:tcW w:w="2126" w:type="dxa"/>
              </w:tcPr>
            </w:tcPrChange>
          </w:tcPr>
          <w:p w14:paraId="159FEA93" w14:textId="59138608" w:rsidR="004035A5" w:rsidRPr="00AA36EF" w:rsidDel="004035A5" w:rsidRDefault="004035A5" w:rsidP="004035A5">
            <w:pPr>
              <w:pStyle w:val="TAL"/>
              <w:rPr>
                <w:del w:id="1957" w:author="MCC160" w:date="2021-01-11T11:19:00Z"/>
              </w:rPr>
            </w:pPr>
            <w:del w:id="1958" w:author="MCC160" w:date="2021-01-11T11:19:00Z">
              <w:r w:rsidRPr="00AA36EF" w:rsidDel="004035A5">
                <w:delText>not present</w:delText>
              </w:r>
            </w:del>
          </w:p>
        </w:tc>
        <w:tc>
          <w:tcPr>
            <w:tcW w:w="2126" w:type="dxa"/>
            <w:tcPrChange w:id="1959" w:author="MCC160" w:date="2021-01-11T11:19:00Z">
              <w:tcPr>
                <w:tcW w:w="2126" w:type="dxa"/>
              </w:tcPr>
            </w:tcPrChange>
          </w:tcPr>
          <w:p w14:paraId="32F6D934" w14:textId="5D09B9D8" w:rsidR="004035A5" w:rsidRPr="00AA36EF" w:rsidDel="004035A5" w:rsidRDefault="004035A5" w:rsidP="004035A5">
            <w:pPr>
              <w:pStyle w:val="TAL"/>
              <w:rPr>
                <w:del w:id="1960" w:author="MCC160" w:date="2021-01-11T11:19:00Z"/>
              </w:rPr>
            </w:pPr>
          </w:p>
        </w:tc>
        <w:tc>
          <w:tcPr>
            <w:tcW w:w="1418" w:type="dxa"/>
            <w:tcPrChange w:id="1961" w:author="MCC160" w:date="2021-01-11T11:19:00Z">
              <w:tcPr>
                <w:tcW w:w="1418" w:type="dxa"/>
              </w:tcPr>
            </w:tcPrChange>
          </w:tcPr>
          <w:p w14:paraId="42F76486" w14:textId="592B849C" w:rsidR="004035A5" w:rsidRPr="00AA36EF" w:rsidDel="004035A5" w:rsidRDefault="004035A5" w:rsidP="004035A5">
            <w:pPr>
              <w:pStyle w:val="TAL"/>
              <w:rPr>
                <w:del w:id="1962" w:author="MCC160" w:date="2021-01-11T11:19:00Z"/>
              </w:rPr>
            </w:pPr>
          </w:p>
        </w:tc>
        <w:tc>
          <w:tcPr>
            <w:tcW w:w="1134" w:type="dxa"/>
            <w:vAlign w:val="bottom"/>
            <w:tcPrChange w:id="1963" w:author="MCC160" w:date="2021-01-11T11:19:00Z">
              <w:tcPr>
                <w:tcW w:w="1134" w:type="dxa"/>
                <w:vAlign w:val="bottom"/>
              </w:tcPr>
            </w:tcPrChange>
          </w:tcPr>
          <w:p w14:paraId="27D85135" w14:textId="758B3926" w:rsidR="004035A5" w:rsidRPr="00AA36EF" w:rsidDel="004035A5" w:rsidRDefault="004035A5" w:rsidP="004035A5">
            <w:pPr>
              <w:pStyle w:val="TAL"/>
              <w:rPr>
                <w:del w:id="1964" w:author="MCC160" w:date="2021-01-11T11:19:00Z"/>
              </w:rPr>
            </w:pPr>
          </w:p>
        </w:tc>
      </w:tr>
      <w:tr w:rsidR="004035A5" w:rsidRPr="00AA36EF" w:rsidDel="004035A5" w14:paraId="62B51251" w14:textId="2292FE4E" w:rsidTr="004035A5">
        <w:trPr>
          <w:del w:id="1965" w:author="MCC160" w:date="2021-01-11T11:19:00Z"/>
        </w:trPr>
        <w:tc>
          <w:tcPr>
            <w:tcW w:w="2835" w:type="dxa"/>
            <w:vAlign w:val="center"/>
            <w:tcPrChange w:id="1966" w:author="MCC160" w:date="2021-01-11T11:19:00Z">
              <w:tcPr>
                <w:tcW w:w="2835" w:type="dxa"/>
                <w:vAlign w:val="center"/>
              </w:tcPr>
            </w:tcPrChange>
          </w:tcPr>
          <w:p w14:paraId="6FE10ADE" w14:textId="1DC652EB" w:rsidR="004035A5" w:rsidRPr="00AA36EF" w:rsidDel="004035A5" w:rsidRDefault="004035A5" w:rsidP="004035A5">
            <w:pPr>
              <w:pStyle w:val="TAL"/>
              <w:rPr>
                <w:del w:id="1967" w:author="MCC160" w:date="2021-01-11T11:19:00Z"/>
              </w:rPr>
            </w:pPr>
            <w:del w:id="1968" w:author="MCC160" w:date="2021-01-11T11:19:00Z">
              <w:r w:rsidRPr="00AA36EF" w:rsidDel="004035A5">
                <w:delText xml:space="preserve">          affiliated</w:delText>
              </w:r>
            </w:del>
          </w:p>
        </w:tc>
        <w:tc>
          <w:tcPr>
            <w:tcW w:w="2126" w:type="dxa"/>
            <w:tcPrChange w:id="1969" w:author="MCC160" w:date="2021-01-11T11:19:00Z">
              <w:tcPr>
                <w:tcW w:w="2126" w:type="dxa"/>
              </w:tcPr>
            </w:tcPrChange>
          </w:tcPr>
          <w:p w14:paraId="276AD7F1" w14:textId="5C67BEE3" w:rsidR="004035A5" w:rsidRPr="00AA36EF" w:rsidDel="004035A5" w:rsidRDefault="004035A5" w:rsidP="004035A5">
            <w:pPr>
              <w:pStyle w:val="TAL"/>
              <w:rPr>
                <w:del w:id="1970" w:author="MCC160" w:date="2021-01-11T11:19:00Z"/>
              </w:rPr>
            </w:pPr>
          </w:p>
        </w:tc>
        <w:tc>
          <w:tcPr>
            <w:tcW w:w="2126" w:type="dxa"/>
            <w:tcPrChange w:id="1971" w:author="MCC160" w:date="2021-01-11T11:19:00Z">
              <w:tcPr>
                <w:tcW w:w="2126" w:type="dxa"/>
                <w:tcBorders>
                  <w:bottom w:val="single" w:sz="4" w:space="0" w:color="auto"/>
                </w:tcBorders>
              </w:tcPr>
            </w:tcPrChange>
          </w:tcPr>
          <w:p w14:paraId="48EB049A" w14:textId="1312E92D" w:rsidR="004035A5" w:rsidRPr="00AA36EF" w:rsidDel="004035A5" w:rsidRDefault="004035A5" w:rsidP="004035A5">
            <w:pPr>
              <w:pStyle w:val="TAL"/>
              <w:rPr>
                <w:del w:id="1972" w:author="MCC160" w:date="2021-01-11T11:19:00Z"/>
              </w:rPr>
            </w:pPr>
          </w:p>
        </w:tc>
        <w:tc>
          <w:tcPr>
            <w:tcW w:w="1418" w:type="dxa"/>
            <w:tcPrChange w:id="1973" w:author="MCC160" w:date="2021-01-11T11:19:00Z">
              <w:tcPr>
                <w:tcW w:w="1418" w:type="dxa"/>
              </w:tcPr>
            </w:tcPrChange>
          </w:tcPr>
          <w:p w14:paraId="7B1C6FCB" w14:textId="57882D9A" w:rsidR="004035A5" w:rsidRPr="00AA36EF" w:rsidDel="004035A5" w:rsidRDefault="004035A5" w:rsidP="004035A5">
            <w:pPr>
              <w:pStyle w:val="TAL"/>
              <w:rPr>
                <w:del w:id="1974" w:author="MCC160" w:date="2021-01-11T11:19:00Z"/>
              </w:rPr>
            </w:pPr>
          </w:p>
        </w:tc>
        <w:tc>
          <w:tcPr>
            <w:tcW w:w="1134" w:type="dxa"/>
            <w:vAlign w:val="bottom"/>
            <w:tcPrChange w:id="1975" w:author="MCC160" w:date="2021-01-11T11:19:00Z">
              <w:tcPr>
                <w:tcW w:w="1134" w:type="dxa"/>
                <w:vAlign w:val="bottom"/>
              </w:tcPr>
            </w:tcPrChange>
          </w:tcPr>
          <w:p w14:paraId="0CF9B583" w14:textId="1E4A4703" w:rsidR="004035A5" w:rsidRPr="00AA36EF" w:rsidDel="004035A5" w:rsidRDefault="004035A5" w:rsidP="004035A5">
            <w:pPr>
              <w:pStyle w:val="TAL"/>
              <w:rPr>
                <w:del w:id="1976" w:author="MCC160" w:date="2021-01-11T11:19:00Z"/>
              </w:rPr>
            </w:pPr>
          </w:p>
        </w:tc>
      </w:tr>
      <w:tr w:rsidR="006C2327" w:rsidRPr="00AA36EF" w14:paraId="2AF21B34" w14:textId="77777777" w:rsidTr="004035A5">
        <w:trPr>
          <w:ins w:id="1977" w:author="MCC160" w:date="2021-01-11T11:19:00Z"/>
        </w:trPr>
        <w:tc>
          <w:tcPr>
            <w:tcW w:w="2835" w:type="dxa"/>
            <w:vAlign w:val="center"/>
            <w:tcPrChange w:id="1978" w:author="MCC160" w:date="2021-01-11T11:19:00Z">
              <w:tcPr>
                <w:tcW w:w="2835" w:type="dxa"/>
                <w:vAlign w:val="center"/>
              </w:tcPr>
            </w:tcPrChange>
          </w:tcPr>
          <w:p w14:paraId="3341F350" w14:textId="1D79560C" w:rsidR="006C2327" w:rsidRPr="00AA36EF" w:rsidRDefault="006C2327" w:rsidP="006C2327">
            <w:pPr>
              <w:pStyle w:val="TAL"/>
              <w:rPr>
                <w:ins w:id="1979" w:author="MCC160" w:date="2021-01-11T11:19:00Z"/>
              </w:rPr>
            </w:pPr>
            <w:proofErr w:type="gramStart"/>
            <w:ins w:id="1980" w:author="MCC160" w:date="2021-01-11T11:20:00Z">
              <w:r w:rsidRPr="00AA36EF">
                <w:rPr>
                  <w:lang w:eastAsia="en-GB"/>
                </w:rPr>
                <w:t>..</w:t>
              </w:r>
              <w:proofErr w:type="gramEnd"/>
              <w:r w:rsidRPr="00AA36EF">
                <w:rPr>
                  <w:lang w:eastAsia="en-GB"/>
                </w:rPr>
                <w:t>p-id</w:t>
              </w:r>
            </w:ins>
          </w:p>
        </w:tc>
        <w:tc>
          <w:tcPr>
            <w:tcW w:w="2126" w:type="dxa"/>
            <w:tcPrChange w:id="1981" w:author="MCC160" w:date="2021-01-11T11:19:00Z">
              <w:tcPr>
                <w:tcW w:w="2126" w:type="dxa"/>
              </w:tcPr>
            </w:tcPrChange>
          </w:tcPr>
          <w:p w14:paraId="04202087" w14:textId="2BCDA95F" w:rsidR="006C2327" w:rsidRPr="00AA36EF" w:rsidRDefault="006C2327" w:rsidP="006C2327">
            <w:pPr>
              <w:pStyle w:val="TAL"/>
              <w:rPr>
                <w:ins w:id="1982" w:author="MCC160" w:date="2021-01-11T11:19:00Z"/>
              </w:rPr>
            </w:pPr>
            <w:ins w:id="1983" w:author="MCC160" w:date="2021-02-25T18:56:00Z">
              <w:r w:rsidRPr="00AA36EF">
                <w:rPr>
                  <w:lang w:eastAsia="en-GB"/>
                </w:rPr>
                <w:t xml:space="preserve">same value as received in </w:t>
              </w:r>
              <w:r w:rsidRPr="003E5688">
                <w:rPr>
                  <w:highlight w:val="yellow"/>
                  <w:lang w:eastAsia="en-GB"/>
                </w:rPr>
                <w:t>corresponding</w:t>
              </w:r>
              <w:r w:rsidRPr="006C2327">
                <w:rPr>
                  <w:lang w:eastAsia="en-GB"/>
                </w:rPr>
                <w:t xml:space="preserve"> </w:t>
              </w:r>
              <w:r w:rsidRPr="00AA36EF">
                <w:rPr>
                  <w:lang w:eastAsia="en-GB"/>
                </w:rPr>
                <w:t xml:space="preserve">SIP PUBLISH </w:t>
              </w:r>
              <w:r w:rsidRPr="003E5688">
                <w:rPr>
                  <w:highlight w:val="yellow"/>
                  <w:lang w:eastAsia="en-GB"/>
                </w:rPr>
                <w:t>(step 15)</w:t>
              </w:r>
            </w:ins>
          </w:p>
        </w:tc>
        <w:tc>
          <w:tcPr>
            <w:tcW w:w="2126" w:type="dxa"/>
            <w:tcBorders>
              <w:bottom w:val="single" w:sz="4" w:space="0" w:color="auto"/>
            </w:tcBorders>
            <w:tcPrChange w:id="1984" w:author="MCC160" w:date="2021-01-11T11:19:00Z">
              <w:tcPr>
                <w:tcW w:w="2126" w:type="dxa"/>
                <w:tcBorders>
                  <w:bottom w:val="single" w:sz="4" w:space="0" w:color="auto"/>
                </w:tcBorders>
              </w:tcPr>
            </w:tcPrChange>
          </w:tcPr>
          <w:p w14:paraId="5F8C9410" w14:textId="77777777" w:rsidR="006C2327" w:rsidRPr="00AA36EF" w:rsidRDefault="006C2327" w:rsidP="006C2327">
            <w:pPr>
              <w:pStyle w:val="TAL"/>
              <w:rPr>
                <w:ins w:id="1985" w:author="MCC160" w:date="2021-01-11T11:19:00Z"/>
              </w:rPr>
            </w:pPr>
          </w:p>
        </w:tc>
        <w:tc>
          <w:tcPr>
            <w:tcW w:w="1418" w:type="dxa"/>
            <w:tcPrChange w:id="1986" w:author="MCC160" w:date="2021-01-11T11:19:00Z">
              <w:tcPr>
                <w:tcW w:w="1418" w:type="dxa"/>
              </w:tcPr>
            </w:tcPrChange>
          </w:tcPr>
          <w:p w14:paraId="2F190C6B" w14:textId="77777777" w:rsidR="006C2327" w:rsidRPr="00AA36EF" w:rsidRDefault="006C2327" w:rsidP="006C2327">
            <w:pPr>
              <w:pStyle w:val="TAL"/>
              <w:rPr>
                <w:ins w:id="1987" w:author="MCC160" w:date="2021-01-11T11:19:00Z"/>
              </w:rPr>
            </w:pPr>
          </w:p>
        </w:tc>
        <w:tc>
          <w:tcPr>
            <w:tcW w:w="1134" w:type="dxa"/>
            <w:vAlign w:val="bottom"/>
            <w:tcPrChange w:id="1988" w:author="MCC160" w:date="2021-01-11T11:19:00Z">
              <w:tcPr>
                <w:tcW w:w="1134" w:type="dxa"/>
                <w:vAlign w:val="bottom"/>
              </w:tcPr>
            </w:tcPrChange>
          </w:tcPr>
          <w:p w14:paraId="6EFE4035" w14:textId="77777777" w:rsidR="006C2327" w:rsidRPr="00AA36EF" w:rsidRDefault="006C2327" w:rsidP="006C2327">
            <w:pPr>
              <w:pStyle w:val="TAL"/>
              <w:rPr>
                <w:ins w:id="1989" w:author="MCC160" w:date="2021-01-11T11:19:00Z"/>
              </w:rPr>
            </w:pPr>
          </w:p>
        </w:tc>
      </w:tr>
    </w:tbl>
    <w:p w14:paraId="2FE0B6A0" w14:textId="77777777" w:rsidR="004035A5" w:rsidRPr="00AA36EF" w:rsidRDefault="004035A5" w:rsidP="004035A5">
      <w:pPr>
        <w:rPr>
          <w:ins w:id="1990" w:author="MCC160" w:date="2021-01-11T11:21:00Z"/>
          <w:lang w:eastAsia="ja-JP"/>
        </w:rPr>
      </w:pPr>
    </w:p>
    <w:p w14:paraId="5ACAE7EC" w14:textId="77777777" w:rsidR="004035A5" w:rsidRPr="00AA36EF" w:rsidRDefault="004035A5" w:rsidP="004035A5">
      <w:pPr>
        <w:pStyle w:val="TH"/>
        <w:overflowPunct w:val="0"/>
        <w:autoSpaceDE w:val="0"/>
        <w:autoSpaceDN w:val="0"/>
        <w:adjustRightInd w:val="0"/>
        <w:textAlignment w:val="baseline"/>
        <w:rPr>
          <w:ins w:id="1991" w:author="MCC160" w:date="2021-01-11T11:21:00Z"/>
        </w:rPr>
      </w:pPr>
      <w:ins w:id="1992" w:author="MCC160" w:date="2021-01-11T11:21:00Z">
        <w:r w:rsidRPr="00AA36EF">
          <w:rPr>
            <w:lang w:eastAsia="en-GB"/>
          </w:rPr>
          <w:t>Table 5.3.3.3-33A: SIP NOTIFY (step 29, Table 5.3.3.2-1)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3" w:author="MCC160" w:date="2021-01-18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994">
          <w:tblGrid>
            <w:gridCol w:w="2835"/>
            <w:gridCol w:w="2126"/>
            <w:gridCol w:w="2126"/>
            <w:gridCol w:w="1418"/>
            <w:gridCol w:w="1134"/>
          </w:tblGrid>
        </w:tblGridChange>
      </w:tblGrid>
      <w:tr w:rsidR="004035A5" w:rsidRPr="00AA36EF" w14:paraId="153D7576" w14:textId="77777777" w:rsidTr="009701F1">
        <w:trPr>
          <w:ins w:id="1995" w:author="MCC160" w:date="2021-01-11T11:21:00Z"/>
        </w:trPr>
        <w:tc>
          <w:tcPr>
            <w:tcW w:w="9639" w:type="dxa"/>
            <w:gridSpan w:val="5"/>
            <w:tcPrChange w:id="1996" w:author="MCC160" w:date="2021-01-18T10:10:00Z">
              <w:tcPr>
                <w:tcW w:w="9639" w:type="dxa"/>
                <w:gridSpan w:val="5"/>
              </w:tcPr>
            </w:tcPrChange>
          </w:tcPr>
          <w:p w14:paraId="353033BC" w14:textId="62BEEE76" w:rsidR="004035A5" w:rsidRPr="00AA36EF" w:rsidRDefault="004035A5" w:rsidP="009701F1">
            <w:pPr>
              <w:pStyle w:val="TAL"/>
              <w:overflowPunct w:val="0"/>
              <w:autoSpaceDE w:val="0"/>
              <w:autoSpaceDN w:val="0"/>
              <w:adjustRightInd w:val="0"/>
              <w:textAlignment w:val="baseline"/>
              <w:rPr>
                <w:ins w:id="1997" w:author="MCC160" w:date="2021-01-11T11:21:00Z"/>
              </w:rPr>
            </w:pPr>
            <w:ins w:id="1998" w:author="MCC160" w:date="2021-01-11T11:21:00Z">
              <w:r w:rsidRPr="00AA36EF">
                <w:rPr>
                  <w:lang w:eastAsia="en-GB"/>
                </w:rPr>
                <w:t>Derivation Path: TS 36.579-1 [2], Table 5.5.2.8-1</w:t>
              </w:r>
            </w:ins>
            <w:ins w:id="1999" w:author="MCC160" w:date="2021-01-24T12:32:00Z">
              <w:r w:rsidR="00121D73" w:rsidRPr="00AA36EF">
                <w:t xml:space="preserve"> with condition PRESENCE-EVENT</w:t>
              </w:r>
            </w:ins>
          </w:p>
        </w:tc>
      </w:tr>
      <w:tr w:rsidR="004035A5" w:rsidRPr="00AA36EF" w14:paraId="0E606010" w14:textId="77777777" w:rsidTr="009701F1">
        <w:trPr>
          <w:ins w:id="2000" w:author="MCC160" w:date="2021-01-11T11:21:00Z"/>
        </w:trPr>
        <w:tc>
          <w:tcPr>
            <w:tcW w:w="2835" w:type="dxa"/>
            <w:tcPrChange w:id="2001" w:author="MCC160" w:date="2021-01-18T10:10:00Z">
              <w:tcPr>
                <w:tcW w:w="2835" w:type="dxa"/>
              </w:tcPr>
            </w:tcPrChange>
          </w:tcPr>
          <w:p w14:paraId="71CFF240" w14:textId="77777777" w:rsidR="004035A5" w:rsidRPr="00AA36EF" w:rsidRDefault="004035A5" w:rsidP="009701F1">
            <w:pPr>
              <w:keepNext/>
              <w:keepLines/>
              <w:overflowPunct w:val="0"/>
              <w:autoSpaceDE w:val="0"/>
              <w:autoSpaceDN w:val="0"/>
              <w:adjustRightInd w:val="0"/>
              <w:spacing w:after="0"/>
              <w:jc w:val="center"/>
              <w:textAlignment w:val="baseline"/>
              <w:rPr>
                <w:ins w:id="2002" w:author="MCC160" w:date="2021-01-11T11:21:00Z"/>
              </w:rPr>
            </w:pPr>
            <w:ins w:id="2003" w:author="MCC160" w:date="2021-01-11T11:21:00Z">
              <w:r w:rsidRPr="00AA36EF">
                <w:rPr>
                  <w:rFonts w:ascii="Arial" w:hAnsi="Arial"/>
                  <w:b/>
                  <w:sz w:val="18"/>
                  <w:lang w:eastAsia="en-GB"/>
                </w:rPr>
                <w:t>Information Element</w:t>
              </w:r>
            </w:ins>
          </w:p>
        </w:tc>
        <w:tc>
          <w:tcPr>
            <w:tcW w:w="2126" w:type="dxa"/>
            <w:tcPrChange w:id="2004" w:author="MCC160" w:date="2021-01-18T10:10:00Z">
              <w:tcPr>
                <w:tcW w:w="2126" w:type="dxa"/>
              </w:tcPr>
            </w:tcPrChange>
          </w:tcPr>
          <w:p w14:paraId="518D7EE7" w14:textId="77777777" w:rsidR="004035A5" w:rsidRPr="00AA36EF" w:rsidRDefault="004035A5" w:rsidP="009701F1">
            <w:pPr>
              <w:keepNext/>
              <w:keepLines/>
              <w:overflowPunct w:val="0"/>
              <w:autoSpaceDE w:val="0"/>
              <w:autoSpaceDN w:val="0"/>
              <w:adjustRightInd w:val="0"/>
              <w:spacing w:after="0"/>
              <w:jc w:val="center"/>
              <w:textAlignment w:val="baseline"/>
              <w:rPr>
                <w:ins w:id="2005" w:author="MCC160" w:date="2021-01-11T11:21:00Z"/>
              </w:rPr>
            </w:pPr>
            <w:ins w:id="2006" w:author="MCC160" w:date="2021-01-11T11:21:00Z">
              <w:r w:rsidRPr="00AA36EF">
                <w:rPr>
                  <w:rFonts w:ascii="Arial" w:hAnsi="Arial"/>
                  <w:b/>
                  <w:sz w:val="18"/>
                  <w:lang w:eastAsia="en-GB"/>
                </w:rPr>
                <w:t>Value/remark</w:t>
              </w:r>
            </w:ins>
          </w:p>
        </w:tc>
        <w:tc>
          <w:tcPr>
            <w:tcW w:w="2126" w:type="dxa"/>
            <w:tcBorders>
              <w:bottom w:val="single" w:sz="4" w:space="0" w:color="auto"/>
            </w:tcBorders>
            <w:tcPrChange w:id="2007" w:author="MCC160" w:date="2021-01-18T10:10:00Z">
              <w:tcPr>
                <w:tcW w:w="2126" w:type="dxa"/>
                <w:tcBorders>
                  <w:bottom w:val="single" w:sz="4" w:space="0" w:color="auto"/>
                </w:tcBorders>
              </w:tcPr>
            </w:tcPrChange>
          </w:tcPr>
          <w:p w14:paraId="3C4A5549" w14:textId="77777777" w:rsidR="004035A5" w:rsidRPr="00AA36EF" w:rsidRDefault="004035A5" w:rsidP="009701F1">
            <w:pPr>
              <w:keepNext/>
              <w:keepLines/>
              <w:overflowPunct w:val="0"/>
              <w:autoSpaceDE w:val="0"/>
              <w:autoSpaceDN w:val="0"/>
              <w:adjustRightInd w:val="0"/>
              <w:spacing w:after="0"/>
              <w:jc w:val="center"/>
              <w:textAlignment w:val="baseline"/>
              <w:rPr>
                <w:ins w:id="2008" w:author="MCC160" w:date="2021-01-11T11:21:00Z"/>
              </w:rPr>
            </w:pPr>
            <w:ins w:id="2009" w:author="MCC160" w:date="2021-01-11T11:21:00Z">
              <w:r w:rsidRPr="00AA36EF">
                <w:rPr>
                  <w:rFonts w:ascii="Arial" w:hAnsi="Arial"/>
                  <w:b/>
                  <w:sz w:val="18"/>
                  <w:lang w:eastAsia="en-GB"/>
                </w:rPr>
                <w:t>Comment</w:t>
              </w:r>
            </w:ins>
          </w:p>
        </w:tc>
        <w:tc>
          <w:tcPr>
            <w:tcW w:w="1418" w:type="dxa"/>
            <w:tcPrChange w:id="2010" w:author="MCC160" w:date="2021-01-18T10:10:00Z">
              <w:tcPr>
                <w:tcW w:w="1418" w:type="dxa"/>
              </w:tcPr>
            </w:tcPrChange>
          </w:tcPr>
          <w:p w14:paraId="0AB6A48B" w14:textId="77777777" w:rsidR="004035A5" w:rsidRPr="00AA36EF" w:rsidRDefault="004035A5" w:rsidP="009701F1">
            <w:pPr>
              <w:keepNext/>
              <w:keepLines/>
              <w:overflowPunct w:val="0"/>
              <w:autoSpaceDE w:val="0"/>
              <w:autoSpaceDN w:val="0"/>
              <w:adjustRightInd w:val="0"/>
              <w:spacing w:after="0"/>
              <w:jc w:val="center"/>
              <w:textAlignment w:val="baseline"/>
              <w:rPr>
                <w:ins w:id="2011" w:author="MCC160" w:date="2021-01-11T11:21:00Z"/>
              </w:rPr>
            </w:pPr>
            <w:ins w:id="2012" w:author="MCC160" w:date="2021-01-11T11:21:00Z">
              <w:r w:rsidRPr="00AA36EF">
                <w:rPr>
                  <w:rFonts w:ascii="Arial" w:hAnsi="Arial"/>
                  <w:b/>
                  <w:sz w:val="18"/>
                  <w:lang w:eastAsia="en-GB"/>
                </w:rPr>
                <w:t>Reference</w:t>
              </w:r>
            </w:ins>
          </w:p>
        </w:tc>
        <w:tc>
          <w:tcPr>
            <w:tcW w:w="1134" w:type="dxa"/>
            <w:tcPrChange w:id="2013" w:author="MCC160" w:date="2021-01-18T10:10:00Z">
              <w:tcPr>
                <w:tcW w:w="1134" w:type="dxa"/>
              </w:tcPr>
            </w:tcPrChange>
          </w:tcPr>
          <w:p w14:paraId="1BD325DD" w14:textId="77777777" w:rsidR="004035A5" w:rsidRPr="00AA36EF" w:rsidRDefault="004035A5" w:rsidP="009701F1">
            <w:pPr>
              <w:keepNext/>
              <w:keepLines/>
              <w:overflowPunct w:val="0"/>
              <w:autoSpaceDE w:val="0"/>
              <w:autoSpaceDN w:val="0"/>
              <w:adjustRightInd w:val="0"/>
              <w:spacing w:after="0"/>
              <w:jc w:val="center"/>
              <w:textAlignment w:val="baseline"/>
              <w:rPr>
                <w:ins w:id="2014" w:author="MCC160" w:date="2021-01-11T11:21:00Z"/>
              </w:rPr>
            </w:pPr>
            <w:ins w:id="2015" w:author="MCC160" w:date="2021-01-11T11:21:00Z">
              <w:r w:rsidRPr="00AA36EF">
                <w:rPr>
                  <w:rFonts w:ascii="Arial" w:hAnsi="Arial"/>
                  <w:b/>
                  <w:sz w:val="18"/>
                  <w:lang w:eastAsia="en-GB"/>
                </w:rPr>
                <w:t>Condition</w:t>
              </w:r>
            </w:ins>
          </w:p>
        </w:tc>
      </w:tr>
      <w:tr w:rsidR="004035A5" w:rsidRPr="00AA36EF" w14:paraId="0D18257F" w14:textId="77777777" w:rsidTr="009701F1">
        <w:trPr>
          <w:ins w:id="2016" w:author="MCC160" w:date="2021-01-11T11:21:00Z"/>
        </w:trPr>
        <w:tc>
          <w:tcPr>
            <w:tcW w:w="2835" w:type="dxa"/>
            <w:tcBorders>
              <w:top w:val="single" w:sz="4" w:space="0" w:color="auto"/>
              <w:left w:val="single" w:sz="4" w:space="0" w:color="auto"/>
              <w:bottom w:val="single" w:sz="4" w:space="0" w:color="auto"/>
              <w:right w:val="single" w:sz="4" w:space="0" w:color="auto"/>
            </w:tcBorders>
            <w:tcPrChange w:id="2017"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798C4D8A" w14:textId="56994C02" w:rsidR="004035A5" w:rsidRPr="00AA36EF" w:rsidRDefault="004035A5" w:rsidP="009701F1">
            <w:pPr>
              <w:pStyle w:val="TAL"/>
              <w:overflowPunct w:val="0"/>
              <w:autoSpaceDE w:val="0"/>
              <w:autoSpaceDN w:val="0"/>
              <w:adjustRightInd w:val="0"/>
              <w:textAlignment w:val="baseline"/>
              <w:rPr>
                <w:ins w:id="2018" w:author="MCC160" w:date="2021-01-11T11:21:00Z"/>
                <w:b/>
                <w:lang w:eastAsia="en-GB"/>
              </w:rPr>
            </w:pPr>
            <w:ins w:id="2019" w:author="MCC160" w:date="2021-01-11T11:21:00Z">
              <w:r w:rsidRPr="00AA36EF">
                <w:rPr>
                  <w:b/>
                  <w:lang w:eastAsia="en-GB"/>
                </w:rPr>
                <w:t>Message-body</w:t>
              </w:r>
            </w:ins>
          </w:p>
        </w:tc>
        <w:tc>
          <w:tcPr>
            <w:tcW w:w="2126" w:type="dxa"/>
            <w:tcBorders>
              <w:top w:val="single" w:sz="4" w:space="0" w:color="auto"/>
              <w:left w:val="single" w:sz="4" w:space="0" w:color="auto"/>
              <w:bottom w:val="single" w:sz="4" w:space="0" w:color="auto"/>
              <w:right w:val="single" w:sz="4" w:space="0" w:color="auto"/>
            </w:tcBorders>
            <w:tcPrChange w:id="2020"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687AE02" w14:textId="77777777" w:rsidR="004035A5" w:rsidRPr="00AA36EF" w:rsidRDefault="004035A5" w:rsidP="009701F1">
            <w:pPr>
              <w:pStyle w:val="TAL"/>
              <w:overflowPunct w:val="0"/>
              <w:autoSpaceDE w:val="0"/>
              <w:autoSpaceDN w:val="0"/>
              <w:adjustRightInd w:val="0"/>
              <w:textAlignment w:val="baseline"/>
              <w:rPr>
                <w:ins w:id="2021" w:author="MCC160" w:date="2021-01-11T11:21:00Z"/>
              </w:rPr>
            </w:pPr>
          </w:p>
        </w:tc>
        <w:tc>
          <w:tcPr>
            <w:tcW w:w="2126" w:type="dxa"/>
            <w:tcBorders>
              <w:top w:val="single" w:sz="4" w:space="0" w:color="auto"/>
              <w:left w:val="single" w:sz="4" w:space="0" w:color="auto"/>
              <w:bottom w:val="single" w:sz="4" w:space="0" w:color="auto"/>
              <w:right w:val="single" w:sz="4" w:space="0" w:color="auto"/>
            </w:tcBorders>
            <w:tcPrChange w:id="2022"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6E2B3467" w14:textId="77777777" w:rsidR="004035A5" w:rsidRPr="00AA36EF" w:rsidRDefault="004035A5" w:rsidP="009701F1">
            <w:pPr>
              <w:pStyle w:val="TAL"/>
              <w:overflowPunct w:val="0"/>
              <w:autoSpaceDE w:val="0"/>
              <w:autoSpaceDN w:val="0"/>
              <w:adjustRightInd w:val="0"/>
              <w:textAlignment w:val="baseline"/>
              <w:rPr>
                <w:ins w:id="2023" w:author="MCC160" w:date="2021-01-11T11:21:00Z"/>
              </w:rPr>
            </w:pPr>
          </w:p>
        </w:tc>
        <w:tc>
          <w:tcPr>
            <w:tcW w:w="1418" w:type="dxa"/>
            <w:tcBorders>
              <w:top w:val="single" w:sz="4" w:space="0" w:color="auto"/>
              <w:left w:val="single" w:sz="4" w:space="0" w:color="auto"/>
              <w:bottom w:val="single" w:sz="4" w:space="0" w:color="auto"/>
              <w:right w:val="single" w:sz="4" w:space="0" w:color="auto"/>
            </w:tcBorders>
            <w:tcPrChange w:id="2024"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0A863DAB" w14:textId="77777777" w:rsidR="004035A5" w:rsidRPr="00AA36EF" w:rsidRDefault="004035A5" w:rsidP="009701F1">
            <w:pPr>
              <w:pStyle w:val="TAL"/>
              <w:overflowPunct w:val="0"/>
              <w:autoSpaceDE w:val="0"/>
              <w:autoSpaceDN w:val="0"/>
              <w:adjustRightInd w:val="0"/>
              <w:textAlignment w:val="baseline"/>
              <w:rPr>
                <w:ins w:id="2025" w:author="MCC160" w:date="2021-01-11T11:21:00Z"/>
              </w:rPr>
            </w:pPr>
          </w:p>
        </w:tc>
        <w:tc>
          <w:tcPr>
            <w:tcW w:w="1134" w:type="dxa"/>
            <w:tcBorders>
              <w:top w:val="single" w:sz="4" w:space="0" w:color="auto"/>
              <w:left w:val="single" w:sz="4" w:space="0" w:color="auto"/>
              <w:bottom w:val="single" w:sz="4" w:space="0" w:color="auto"/>
              <w:right w:val="single" w:sz="4" w:space="0" w:color="auto"/>
            </w:tcBorders>
            <w:tcPrChange w:id="2026"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5AF89279" w14:textId="77777777" w:rsidR="004035A5" w:rsidRPr="00AA36EF" w:rsidRDefault="004035A5" w:rsidP="009701F1">
            <w:pPr>
              <w:pStyle w:val="TAL"/>
              <w:overflowPunct w:val="0"/>
              <w:autoSpaceDE w:val="0"/>
              <w:autoSpaceDN w:val="0"/>
              <w:adjustRightInd w:val="0"/>
              <w:textAlignment w:val="baseline"/>
              <w:rPr>
                <w:ins w:id="2027" w:author="MCC160" w:date="2021-01-11T11:21:00Z"/>
              </w:rPr>
            </w:pPr>
          </w:p>
        </w:tc>
      </w:tr>
      <w:tr w:rsidR="00121D73" w:rsidRPr="00AA36EF" w14:paraId="19E90EA9" w14:textId="77777777" w:rsidTr="009701F1">
        <w:trPr>
          <w:ins w:id="2028"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4988BCF4" w14:textId="1CE43C31" w:rsidR="00121D73" w:rsidRPr="00AA36EF" w:rsidRDefault="00121D73" w:rsidP="00121D73">
            <w:pPr>
              <w:pStyle w:val="TAL"/>
              <w:overflowPunct w:val="0"/>
              <w:autoSpaceDE w:val="0"/>
              <w:autoSpaceDN w:val="0"/>
              <w:adjustRightInd w:val="0"/>
              <w:textAlignment w:val="baseline"/>
              <w:rPr>
                <w:ins w:id="2029" w:author="MCC160" w:date="2021-01-18T10:29:00Z"/>
                <w:b/>
                <w:lang w:eastAsia="en-GB"/>
              </w:rPr>
            </w:pPr>
            <w:ins w:id="2030"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DC5AB05" w14:textId="77777777" w:rsidR="00121D73" w:rsidRPr="00AA36EF" w:rsidRDefault="00121D73" w:rsidP="00121D73">
            <w:pPr>
              <w:pStyle w:val="TAL"/>
              <w:overflowPunct w:val="0"/>
              <w:autoSpaceDE w:val="0"/>
              <w:autoSpaceDN w:val="0"/>
              <w:adjustRightInd w:val="0"/>
              <w:textAlignment w:val="baseline"/>
              <w:rPr>
                <w:ins w:id="2031"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433E9224" w14:textId="508353E7" w:rsidR="00121D73" w:rsidRPr="00AA36EF" w:rsidRDefault="00121D73" w:rsidP="00121D73">
            <w:pPr>
              <w:pStyle w:val="TAL"/>
              <w:overflowPunct w:val="0"/>
              <w:autoSpaceDE w:val="0"/>
              <w:autoSpaceDN w:val="0"/>
              <w:adjustRightInd w:val="0"/>
              <w:textAlignment w:val="baseline"/>
              <w:rPr>
                <w:ins w:id="2032" w:author="MCC160" w:date="2021-01-18T10:29:00Z"/>
              </w:rPr>
            </w:pPr>
            <w:ins w:id="2033"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5279592D" w14:textId="77777777" w:rsidR="00121D73" w:rsidRPr="00AA36EF" w:rsidRDefault="00121D73" w:rsidP="00121D73">
            <w:pPr>
              <w:pStyle w:val="TAL"/>
              <w:overflowPunct w:val="0"/>
              <w:autoSpaceDE w:val="0"/>
              <w:autoSpaceDN w:val="0"/>
              <w:adjustRightInd w:val="0"/>
              <w:textAlignment w:val="baseline"/>
              <w:rPr>
                <w:ins w:id="2034"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45EF4FB" w14:textId="77777777" w:rsidR="00121D73" w:rsidRPr="00AA36EF" w:rsidRDefault="00121D73" w:rsidP="00121D73">
            <w:pPr>
              <w:pStyle w:val="TAL"/>
              <w:overflowPunct w:val="0"/>
              <w:autoSpaceDE w:val="0"/>
              <w:autoSpaceDN w:val="0"/>
              <w:adjustRightInd w:val="0"/>
              <w:textAlignment w:val="baseline"/>
              <w:rPr>
                <w:ins w:id="2035" w:author="MCC160" w:date="2021-01-18T10:29:00Z"/>
              </w:rPr>
            </w:pPr>
          </w:p>
        </w:tc>
      </w:tr>
      <w:tr w:rsidR="00121D73" w:rsidRPr="00AA36EF" w14:paraId="6B309DE5" w14:textId="77777777" w:rsidTr="009701F1">
        <w:trPr>
          <w:ins w:id="2036" w:author="MCC160" w:date="2021-01-11T11:21:00Z"/>
        </w:trPr>
        <w:tc>
          <w:tcPr>
            <w:tcW w:w="2835" w:type="dxa"/>
            <w:tcBorders>
              <w:top w:val="single" w:sz="4" w:space="0" w:color="auto"/>
              <w:left w:val="single" w:sz="4" w:space="0" w:color="auto"/>
              <w:bottom w:val="single" w:sz="4" w:space="0" w:color="auto"/>
              <w:right w:val="single" w:sz="4" w:space="0" w:color="auto"/>
            </w:tcBorders>
            <w:vAlign w:val="center"/>
            <w:tcPrChange w:id="2037" w:author="MCC160" w:date="2021-01-18T10:10:00Z">
              <w:tcPr>
                <w:tcW w:w="2835" w:type="dxa"/>
                <w:tcBorders>
                  <w:top w:val="single" w:sz="4" w:space="0" w:color="auto"/>
                  <w:left w:val="single" w:sz="4" w:space="0" w:color="auto"/>
                  <w:bottom w:val="single" w:sz="4" w:space="0" w:color="auto"/>
                  <w:right w:val="single" w:sz="4" w:space="0" w:color="auto"/>
                </w:tcBorders>
                <w:vAlign w:val="center"/>
              </w:tcPr>
            </w:tcPrChange>
          </w:tcPr>
          <w:p w14:paraId="6F99559C" w14:textId="4BF922FA" w:rsidR="00121D73" w:rsidRPr="00AA36EF" w:rsidRDefault="00121D73" w:rsidP="00121D73">
            <w:pPr>
              <w:pStyle w:val="TAL"/>
              <w:overflowPunct w:val="0"/>
              <w:autoSpaceDE w:val="0"/>
              <w:autoSpaceDN w:val="0"/>
              <w:adjustRightInd w:val="0"/>
              <w:textAlignment w:val="baseline"/>
              <w:rPr>
                <w:ins w:id="2038" w:author="MCC160" w:date="2021-01-11T11:21:00Z"/>
                <w:b/>
                <w:bCs/>
                <w:lang w:eastAsia="en-GB"/>
              </w:rPr>
            </w:pPr>
            <w:ins w:id="2039" w:author="MCC160" w:date="2021-01-18T10:11:00Z">
              <w:r w:rsidRPr="00AA36EF">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2040"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68763E33" w14:textId="6BE0D49C" w:rsidR="00121D73" w:rsidRPr="00AA36EF" w:rsidRDefault="00121D73" w:rsidP="00121D73">
            <w:pPr>
              <w:pStyle w:val="TAL"/>
              <w:overflowPunct w:val="0"/>
              <w:autoSpaceDE w:val="0"/>
              <w:autoSpaceDN w:val="0"/>
              <w:adjustRightInd w:val="0"/>
              <w:textAlignment w:val="baseline"/>
              <w:rPr>
                <w:ins w:id="2041" w:author="MCC160" w:date="2021-01-11T11:21:00Z"/>
                <w:iCs/>
                <w:lang w:eastAsia="en-GB"/>
              </w:rPr>
            </w:pPr>
            <w:ins w:id="2042" w:author="MCC160" w:date="2021-01-18T10:11:00Z">
              <w:r w:rsidRPr="00AA36EF">
                <w:rPr>
                  <w:lang w:eastAsia="en-GB"/>
                </w:rPr>
                <w:t>PIDF a</w:t>
              </w:r>
            </w:ins>
            <w:ins w:id="2043" w:author="MCC160" w:date="2021-01-11T11:21:00Z">
              <w:r w:rsidRPr="00AA36EF">
                <w:rPr>
                  <w:lang w:eastAsia="en-GB"/>
                </w:rPr>
                <w:t>s described in Table 5.3.3.3-33B</w:t>
              </w:r>
            </w:ins>
          </w:p>
        </w:tc>
        <w:tc>
          <w:tcPr>
            <w:tcW w:w="2126" w:type="dxa"/>
            <w:tcBorders>
              <w:top w:val="single" w:sz="4" w:space="0" w:color="auto"/>
              <w:left w:val="single" w:sz="4" w:space="0" w:color="auto"/>
              <w:bottom w:val="single" w:sz="4" w:space="0" w:color="auto"/>
              <w:right w:val="single" w:sz="4" w:space="0" w:color="auto"/>
            </w:tcBorders>
            <w:tcPrChange w:id="2044"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B3D2689" w14:textId="77777777" w:rsidR="00121D73" w:rsidRPr="00AA36EF" w:rsidRDefault="00121D73" w:rsidP="00121D73">
            <w:pPr>
              <w:pStyle w:val="TAL"/>
              <w:overflowPunct w:val="0"/>
              <w:autoSpaceDE w:val="0"/>
              <w:autoSpaceDN w:val="0"/>
              <w:adjustRightInd w:val="0"/>
              <w:textAlignment w:val="baseline"/>
              <w:rPr>
                <w:ins w:id="2045" w:author="MCC160" w:date="2021-01-11T11:21:00Z"/>
              </w:rPr>
            </w:pPr>
          </w:p>
        </w:tc>
        <w:tc>
          <w:tcPr>
            <w:tcW w:w="1418" w:type="dxa"/>
            <w:tcBorders>
              <w:top w:val="single" w:sz="4" w:space="0" w:color="auto"/>
              <w:left w:val="single" w:sz="4" w:space="0" w:color="auto"/>
              <w:bottom w:val="single" w:sz="4" w:space="0" w:color="auto"/>
              <w:right w:val="single" w:sz="4" w:space="0" w:color="auto"/>
            </w:tcBorders>
            <w:tcPrChange w:id="2046"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13FC20DA" w14:textId="77777777" w:rsidR="00121D73" w:rsidRPr="00AA36EF" w:rsidRDefault="00121D73" w:rsidP="00121D73">
            <w:pPr>
              <w:pStyle w:val="TAL"/>
              <w:overflowPunct w:val="0"/>
              <w:autoSpaceDE w:val="0"/>
              <w:autoSpaceDN w:val="0"/>
              <w:adjustRightInd w:val="0"/>
              <w:textAlignment w:val="baseline"/>
              <w:rPr>
                <w:ins w:id="2047" w:author="MCC160" w:date="2021-01-11T11:21:00Z"/>
              </w:rPr>
            </w:pPr>
          </w:p>
        </w:tc>
        <w:tc>
          <w:tcPr>
            <w:tcW w:w="1134" w:type="dxa"/>
            <w:tcBorders>
              <w:top w:val="single" w:sz="4" w:space="0" w:color="auto"/>
              <w:left w:val="single" w:sz="4" w:space="0" w:color="auto"/>
              <w:bottom w:val="single" w:sz="4" w:space="0" w:color="auto"/>
              <w:right w:val="single" w:sz="4" w:space="0" w:color="auto"/>
            </w:tcBorders>
            <w:tcPrChange w:id="2048"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4A84FED2" w14:textId="77777777" w:rsidR="00121D73" w:rsidRPr="00AA36EF" w:rsidRDefault="00121D73" w:rsidP="00121D73">
            <w:pPr>
              <w:pStyle w:val="TAL"/>
              <w:overflowPunct w:val="0"/>
              <w:autoSpaceDE w:val="0"/>
              <w:autoSpaceDN w:val="0"/>
              <w:adjustRightInd w:val="0"/>
              <w:textAlignment w:val="baseline"/>
              <w:rPr>
                <w:ins w:id="2049" w:author="MCC160" w:date="2021-01-11T11:21:00Z"/>
              </w:rPr>
            </w:pPr>
          </w:p>
        </w:tc>
      </w:tr>
    </w:tbl>
    <w:p w14:paraId="432651B4" w14:textId="77777777" w:rsidR="004035A5" w:rsidRPr="00AA36EF" w:rsidRDefault="004035A5" w:rsidP="004035A5">
      <w:pPr>
        <w:rPr>
          <w:ins w:id="2050" w:author="MCC160" w:date="2021-01-11T11:21:00Z"/>
          <w:lang w:eastAsia="ja-JP"/>
        </w:rPr>
      </w:pPr>
    </w:p>
    <w:p w14:paraId="30193571" w14:textId="10B6D264" w:rsidR="004035A5" w:rsidRPr="00AA36EF" w:rsidRDefault="004035A5" w:rsidP="004035A5">
      <w:pPr>
        <w:pStyle w:val="TH"/>
        <w:overflowPunct w:val="0"/>
        <w:autoSpaceDE w:val="0"/>
        <w:autoSpaceDN w:val="0"/>
        <w:adjustRightInd w:val="0"/>
        <w:textAlignment w:val="baseline"/>
        <w:rPr>
          <w:ins w:id="2051" w:author="MCC160" w:date="2021-01-11T11:21:00Z"/>
        </w:rPr>
      </w:pPr>
      <w:ins w:id="2052" w:author="MCC160" w:date="2021-01-11T11:21:00Z">
        <w:r w:rsidRPr="00AA36EF">
          <w:rPr>
            <w:lang w:eastAsia="en-GB"/>
          </w:rPr>
          <w:lastRenderedPageBreak/>
          <w:t xml:space="preserve">Table 5.3.3.3-33B: </w:t>
        </w:r>
        <w:r w:rsidRPr="00AA36EF">
          <w:rPr>
            <w:lang w:eastAsia="ko-KR"/>
          </w:rPr>
          <w:t>PIDF in SIP NOTIFY</w:t>
        </w:r>
        <w:r w:rsidRPr="00AA36EF">
          <w:rPr>
            <w:lang w:eastAsia="en-GB"/>
          </w:rPr>
          <w:t xml:space="preserve"> (Table 5.3.3.3-33A)</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53" w:author="MCC160" w:date="2021-01-24T12:1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054">
          <w:tblGrid>
            <w:gridCol w:w="2835"/>
            <w:gridCol w:w="2126"/>
            <w:gridCol w:w="2126"/>
            <w:gridCol w:w="1418"/>
            <w:gridCol w:w="1134"/>
          </w:tblGrid>
        </w:tblGridChange>
      </w:tblGrid>
      <w:tr w:rsidR="004035A5" w:rsidRPr="00AA36EF" w14:paraId="497CF9F1" w14:textId="77777777" w:rsidTr="00121D73">
        <w:trPr>
          <w:ins w:id="2055" w:author="MCC160" w:date="2021-01-11T11:21:00Z"/>
        </w:trPr>
        <w:tc>
          <w:tcPr>
            <w:tcW w:w="9639" w:type="dxa"/>
            <w:gridSpan w:val="5"/>
            <w:tcPrChange w:id="2056" w:author="MCC160" w:date="2021-01-24T12:14:00Z">
              <w:tcPr>
                <w:tcW w:w="9639" w:type="dxa"/>
                <w:gridSpan w:val="5"/>
              </w:tcPr>
            </w:tcPrChange>
          </w:tcPr>
          <w:p w14:paraId="5223FBBA" w14:textId="77777777" w:rsidR="004035A5" w:rsidRPr="00AA36EF" w:rsidRDefault="004035A5" w:rsidP="009701F1">
            <w:pPr>
              <w:pStyle w:val="TAL"/>
              <w:overflowPunct w:val="0"/>
              <w:autoSpaceDE w:val="0"/>
              <w:autoSpaceDN w:val="0"/>
              <w:adjustRightInd w:val="0"/>
              <w:textAlignment w:val="baseline"/>
              <w:rPr>
                <w:ins w:id="2057" w:author="MCC160" w:date="2021-01-11T11:21:00Z"/>
              </w:rPr>
            </w:pPr>
            <w:ins w:id="2058" w:author="MCC160" w:date="2021-01-11T11:21:00Z">
              <w:r w:rsidRPr="00AA36EF">
                <w:rPr>
                  <w:lang w:eastAsia="en-GB"/>
                </w:rPr>
                <w:t>Derivation Path: TS 36.579-1 [2], Table 5.5.3.5.2-1</w:t>
              </w:r>
            </w:ins>
          </w:p>
        </w:tc>
      </w:tr>
      <w:tr w:rsidR="004035A5" w:rsidRPr="00AA36EF" w14:paraId="438795D0" w14:textId="77777777" w:rsidTr="00121D73">
        <w:trPr>
          <w:ins w:id="2059" w:author="MCC160" w:date="2021-01-11T11:21:00Z"/>
        </w:trPr>
        <w:tc>
          <w:tcPr>
            <w:tcW w:w="2835" w:type="dxa"/>
            <w:tcPrChange w:id="2060" w:author="MCC160" w:date="2021-01-24T12:14:00Z">
              <w:tcPr>
                <w:tcW w:w="2835" w:type="dxa"/>
              </w:tcPr>
            </w:tcPrChange>
          </w:tcPr>
          <w:p w14:paraId="5A8D778E" w14:textId="77777777" w:rsidR="004035A5" w:rsidRPr="00AA36EF" w:rsidRDefault="004035A5" w:rsidP="009701F1">
            <w:pPr>
              <w:keepNext/>
              <w:keepLines/>
              <w:overflowPunct w:val="0"/>
              <w:autoSpaceDE w:val="0"/>
              <w:autoSpaceDN w:val="0"/>
              <w:adjustRightInd w:val="0"/>
              <w:spacing w:after="0"/>
              <w:jc w:val="center"/>
              <w:textAlignment w:val="baseline"/>
              <w:rPr>
                <w:ins w:id="2061" w:author="MCC160" w:date="2021-01-11T11:21:00Z"/>
              </w:rPr>
            </w:pPr>
            <w:ins w:id="2062" w:author="MCC160" w:date="2021-01-11T11:21:00Z">
              <w:r w:rsidRPr="00AA36EF">
                <w:rPr>
                  <w:rFonts w:ascii="Arial" w:hAnsi="Arial"/>
                  <w:b/>
                  <w:sz w:val="18"/>
                  <w:lang w:eastAsia="en-GB"/>
                </w:rPr>
                <w:t>Information Element</w:t>
              </w:r>
            </w:ins>
          </w:p>
        </w:tc>
        <w:tc>
          <w:tcPr>
            <w:tcW w:w="2126" w:type="dxa"/>
            <w:tcPrChange w:id="2063" w:author="MCC160" w:date="2021-01-24T12:14:00Z">
              <w:tcPr>
                <w:tcW w:w="2126" w:type="dxa"/>
              </w:tcPr>
            </w:tcPrChange>
          </w:tcPr>
          <w:p w14:paraId="003056BC" w14:textId="77777777" w:rsidR="004035A5" w:rsidRPr="00AA36EF" w:rsidRDefault="004035A5" w:rsidP="009701F1">
            <w:pPr>
              <w:keepNext/>
              <w:keepLines/>
              <w:overflowPunct w:val="0"/>
              <w:autoSpaceDE w:val="0"/>
              <w:autoSpaceDN w:val="0"/>
              <w:adjustRightInd w:val="0"/>
              <w:spacing w:after="0"/>
              <w:jc w:val="center"/>
              <w:textAlignment w:val="baseline"/>
              <w:rPr>
                <w:ins w:id="2064" w:author="MCC160" w:date="2021-01-11T11:21:00Z"/>
              </w:rPr>
            </w:pPr>
            <w:ins w:id="2065" w:author="MCC160" w:date="2021-01-11T11:21:00Z">
              <w:r w:rsidRPr="00AA36EF">
                <w:rPr>
                  <w:rFonts w:ascii="Arial" w:hAnsi="Arial"/>
                  <w:b/>
                  <w:sz w:val="18"/>
                  <w:lang w:eastAsia="en-GB"/>
                </w:rPr>
                <w:t>Value/remark</w:t>
              </w:r>
            </w:ins>
          </w:p>
        </w:tc>
        <w:tc>
          <w:tcPr>
            <w:tcW w:w="2126" w:type="dxa"/>
            <w:tcPrChange w:id="2066" w:author="MCC160" w:date="2021-01-24T12:14:00Z">
              <w:tcPr>
                <w:tcW w:w="2126" w:type="dxa"/>
              </w:tcPr>
            </w:tcPrChange>
          </w:tcPr>
          <w:p w14:paraId="597C1D19" w14:textId="77777777" w:rsidR="004035A5" w:rsidRPr="00AA36EF" w:rsidRDefault="004035A5" w:rsidP="009701F1">
            <w:pPr>
              <w:keepNext/>
              <w:keepLines/>
              <w:overflowPunct w:val="0"/>
              <w:autoSpaceDE w:val="0"/>
              <w:autoSpaceDN w:val="0"/>
              <w:adjustRightInd w:val="0"/>
              <w:spacing w:after="0"/>
              <w:jc w:val="center"/>
              <w:textAlignment w:val="baseline"/>
              <w:rPr>
                <w:ins w:id="2067" w:author="MCC160" w:date="2021-01-11T11:21:00Z"/>
              </w:rPr>
            </w:pPr>
            <w:ins w:id="2068" w:author="MCC160" w:date="2021-01-11T11:21:00Z">
              <w:r w:rsidRPr="00AA36EF">
                <w:rPr>
                  <w:rFonts w:ascii="Arial" w:hAnsi="Arial"/>
                  <w:b/>
                  <w:sz w:val="18"/>
                  <w:lang w:eastAsia="en-GB"/>
                </w:rPr>
                <w:t>Comment</w:t>
              </w:r>
            </w:ins>
          </w:p>
        </w:tc>
        <w:tc>
          <w:tcPr>
            <w:tcW w:w="1418" w:type="dxa"/>
            <w:tcPrChange w:id="2069" w:author="MCC160" w:date="2021-01-24T12:14:00Z">
              <w:tcPr>
                <w:tcW w:w="1418" w:type="dxa"/>
              </w:tcPr>
            </w:tcPrChange>
          </w:tcPr>
          <w:p w14:paraId="097527C5" w14:textId="77777777" w:rsidR="004035A5" w:rsidRPr="00AA36EF" w:rsidRDefault="004035A5" w:rsidP="009701F1">
            <w:pPr>
              <w:keepNext/>
              <w:keepLines/>
              <w:overflowPunct w:val="0"/>
              <w:autoSpaceDE w:val="0"/>
              <w:autoSpaceDN w:val="0"/>
              <w:adjustRightInd w:val="0"/>
              <w:spacing w:after="0"/>
              <w:jc w:val="center"/>
              <w:textAlignment w:val="baseline"/>
              <w:rPr>
                <w:ins w:id="2070" w:author="MCC160" w:date="2021-01-11T11:21:00Z"/>
              </w:rPr>
            </w:pPr>
            <w:ins w:id="2071" w:author="MCC160" w:date="2021-01-11T11:21:00Z">
              <w:r w:rsidRPr="00AA36EF">
                <w:rPr>
                  <w:rFonts w:ascii="Arial" w:hAnsi="Arial"/>
                  <w:b/>
                  <w:sz w:val="18"/>
                  <w:lang w:eastAsia="en-GB"/>
                </w:rPr>
                <w:t>Reference</w:t>
              </w:r>
            </w:ins>
          </w:p>
        </w:tc>
        <w:tc>
          <w:tcPr>
            <w:tcW w:w="1134" w:type="dxa"/>
            <w:tcPrChange w:id="2072" w:author="MCC160" w:date="2021-01-24T12:14:00Z">
              <w:tcPr>
                <w:tcW w:w="1134" w:type="dxa"/>
              </w:tcPr>
            </w:tcPrChange>
          </w:tcPr>
          <w:p w14:paraId="6E8370B4" w14:textId="77777777" w:rsidR="004035A5" w:rsidRPr="00AA36EF" w:rsidRDefault="004035A5" w:rsidP="009701F1">
            <w:pPr>
              <w:keepNext/>
              <w:keepLines/>
              <w:overflowPunct w:val="0"/>
              <w:autoSpaceDE w:val="0"/>
              <w:autoSpaceDN w:val="0"/>
              <w:adjustRightInd w:val="0"/>
              <w:spacing w:after="0"/>
              <w:jc w:val="center"/>
              <w:textAlignment w:val="baseline"/>
              <w:rPr>
                <w:ins w:id="2073" w:author="MCC160" w:date="2021-01-11T11:21:00Z"/>
              </w:rPr>
            </w:pPr>
            <w:ins w:id="2074" w:author="MCC160" w:date="2021-01-11T11:21:00Z">
              <w:r w:rsidRPr="00AA36EF">
                <w:rPr>
                  <w:rFonts w:ascii="Arial" w:hAnsi="Arial"/>
                  <w:b/>
                  <w:sz w:val="18"/>
                  <w:lang w:eastAsia="en-GB"/>
                </w:rPr>
                <w:t>Condition</w:t>
              </w:r>
            </w:ins>
          </w:p>
        </w:tc>
      </w:tr>
      <w:tr w:rsidR="004035A5" w:rsidRPr="00AA36EF" w14:paraId="14D63239" w14:textId="77777777" w:rsidTr="00121D73">
        <w:trPr>
          <w:ins w:id="2075" w:author="MCC160" w:date="2021-01-11T11:21:00Z"/>
        </w:trPr>
        <w:tc>
          <w:tcPr>
            <w:tcW w:w="2835" w:type="dxa"/>
            <w:vAlign w:val="center"/>
            <w:tcPrChange w:id="2076" w:author="MCC160" w:date="2021-01-24T12:14:00Z">
              <w:tcPr>
                <w:tcW w:w="2835" w:type="dxa"/>
                <w:vAlign w:val="center"/>
              </w:tcPr>
            </w:tcPrChange>
          </w:tcPr>
          <w:p w14:paraId="438B201C" w14:textId="77777777" w:rsidR="004035A5" w:rsidRPr="00AA36EF" w:rsidRDefault="004035A5" w:rsidP="009701F1">
            <w:pPr>
              <w:pStyle w:val="TAL"/>
              <w:overflowPunct w:val="0"/>
              <w:autoSpaceDE w:val="0"/>
              <w:autoSpaceDN w:val="0"/>
              <w:adjustRightInd w:val="0"/>
              <w:textAlignment w:val="baseline"/>
              <w:rPr>
                <w:ins w:id="2077" w:author="MCC160" w:date="2021-01-11T11:21:00Z"/>
              </w:rPr>
            </w:pPr>
            <w:ins w:id="2078" w:author="MCC160" w:date="2021-01-11T11:21:00Z">
              <w:r w:rsidRPr="00AA36EF">
                <w:rPr>
                  <w:lang w:eastAsia="en-GB"/>
                </w:rPr>
                <w:t>presence</w:t>
              </w:r>
            </w:ins>
          </w:p>
        </w:tc>
        <w:tc>
          <w:tcPr>
            <w:tcW w:w="2126" w:type="dxa"/>
            <w:tcPrChange w:id="2079" w:author="MCC160" w:date="2021-01-24T12:14:00Z">
              <w:tcPr>
                <w:tcW w:w="2126" w:type="dxa"/>
              </w:tcPr>
            </w:tcPrChange>
          </w:tcPr>
          <w:p w14:paraId="4B5B99F4" w14:textId="77777777" w:rsidR="004035A5" w:rsidRPr="00AA36EF" w:rsidRDefault="004035A5" w:rsidP="009701F1">
            <w:pPr>
              <w:pStyle w:val="TAL"/>
              <w:overflowPunct w:val="0"/>
              <w:autoSpaceDE w:val="0"/>
              <w:autoSpaceDN w:val="0"/>
              <w:adjustRightInd w:val="0"/>
              <w:textAlignment w:val="baseline"/>
              <w:rPr>
                <w:ins w:id="2080" w:author="MCC160" w:date="2021-01-11T11:21:00Z"/>
              </w:rPr>
            </w:pPr>
          </w:p>
        </w:tc>
        <w:tc>
          <w:tcPr>
            <w:tcW w:w="2126" w:type="dxa"/>
            <w:tcBorders>
              <w:bottom w:val="single" w:sz="4" w:space="0" w:color="auto"/>
            </w:tcBorders>
            <w:tcPrChange w:id="2081" w:author="MCC160" w:date="2021-01-24T12:14:00Z">
              <w:tcPr>
                <w:tcW w:w="2126" w:type="dxa"/>
                <w:tcBorders>
                  <w:bottom w:val="single" w:sz="4" w:space="0" w:color="auto"/>
                </w:tcBorders>
              </w:tcPr>
            </w:tcPrChange>
          </w:tcPr>
          <w:p w14:paraId="142DFFEF" w14:textId="77777777" w:rsidR="004035A5" w:rsidRPr="00AA36EF" w:rsidRDefault="004035A5" w:rsidP="009701F1">
            <w:pPr>
              <w:pStyle w:val="TAL"/>
              <w:overflowPunct w:val="0"/>
              <w:autoSpaceDE w:val="0"/>
              <w:autoSpaceDN w:val="0"/>
              <w:adjustRightInd w:val="0"/>
              <w:textAlignment w:val="baseline"/>
              <w:rPr>
                <w:ins w:id="2082" w:author="MCC160" w:date="2021-01-11T11:21:00Z"/>
              </w:rPr>
            </w:pPr>
          </w:p>
        </w:tc>
        <w:tc>
          <w:tcPr>
            <w:tcW w:w="1418" w:type="dxa"/>
            <w:tcPrChange w:id="2083" w:author="MCC160" w:date="2021-01-24T12:14:00Z">
              <w:tcPr>
                <w:tcW w:w="1418" w:type="dxa"/>
              </w:tcPr>
            </w:tcPrChange>
          </w:tcPr>
          <w:p w14:paraId="43C02294" w14:textId="77777777" w:rsidR="004035A5" w:rsidRPr="00AA36EF" w:rsidRDefault="004035A5" w:rsidP="009701F1">
            <w:pPr>
              <w:pStyle w:val="TAL"/>
              <w:overflowPunct w:val="0"/>
              <w:autoSpaceDE w:val="0"/>
              <w:autoSpaceDN w:val="0"/>
              <w:adjustRightInd w:val="0"/>
              <w:textAlignment w:val="baseline"/>
              <w:rPr>
                <w:ins w:id="2084" w:author="MCC160" w:date="2021-01-11T11:21:00Z"/>
              </w:rPr>
            </w:pPr>
          </w:p>
        </w:tc>
        <w:tc>
          <w:tcPr>
            <w:tcW w:w="1134" w:type="dxa"/>
            <w:vAlign w:val="bottom"/>
            <w:tcPrChange w:id="2085" w:author="MCC160" w:date="2021-01-24T12:14:00Z">
              <w:tcPr>
                <w:tcW w:w="1134" w:type="dxa"/>
                <w:vAlign w:val="bottom"/>
              </w:tcPr>
            </w:tcPrChange>
          </w:tcPr>
          <w:p w14:paraId="3CFB6ECB" w14:textId="77777777" w:rsidR="004035A5" w:rsidRPr="00AA36EF" w:rsidRDefault="004035A5" w:rsidP="009701F1">
            <w:pPr>
              <w:pStyle w:val="TAL"/>
              <w:overflowPunct w:val="0"/>
              <w:autoSpaceDE w:val="0"/>
              <w:autoSpaceDN w:val="0"/>
              <w:adjustRightInd w:val="0"/>
              <w:textAlignment w:val="baseline"/>
              <w:rPr>
                <w:ins w:id="2086" w:author="MCC160" w:date="2021-01-11T11:21:00Z"/>
              </w:rPr>
            </w:pPr>
          </w:p>
        </w:tc>
      </w:tr>
      <w:tr w:rsidR="004035A5" w:rsidRPr="00AA36EF" w14:paraId="28F4E697" w14:textId="77777777" w:rsidTr="00121D73">
        <w:trPr>
          <w:ins w:id="2087" w:author="MCC160" w:date="2021-01-11T11:21:00Z"/>
        </w:trPr>
        <w:tc>
          <w:tcPr>
            <w:tcW w:w="2835" w:type="dxa"/>
            <w:vAlign w:val="center"/>
            <w:tcPrChange w:id="2088" w:author="MCC160" w:date="2021-01-24T12:14:00Z">
              <w:tcPr>
                <w:tcW w:w="2835" w:type="dxa"/>
                <w:vAlign w:val="center"/>
              </w:tcPr>
            </w:tcPrChange>
          </w:tcPr>
          <w:p w14:paraId="78516B54" w14:textId="24260467" w:rsidR="004035A5" w:rsidRPr="00AA36EF" w:rsidRDefault="004035A5" w:rsidP="009701F1">
            <w:pPr>
              <w:pStyle w:val="TAL"/>
              <w:overflowPunct w:val="0"/>
              <w:autoSpaceDE w:val="0"/>
              <w:autoSpaceDN w:val="0"/>
              <w:adjustRightInd w:val="0"/>
              <w:textAlignment w:val="baseline"/>
              <w:rPr>
                <w:ins w:id="2089" w:author="MCC160" w:date="2021-01-11T11:21:00Z"/>
                <w:lang w:eastAsia="en-GB"/>
              </w:rPr>
            </w:pPr>
            <w:ins w:id="2090" w:author="MCC160" w:date="2021-01-11T11:21:00Z">
              <w:r w:rsidRPr="00AA36EF">
                <w:rPr>
                  <w:lang w:eastAsia="en-GB"/>
                </w:rPr>
                <w:t xml:space="preserve">  </w:t>
              </w:r>
            </w:ins>
            <w:ins w:id="2091" w:author="MCC160" w:date="2021-01-12T11:03:00Z">
              <w:r w:rsidR="00BB0F10" w:rsidRPr="00AA36EF">
                <w:rPr>
                  <w:lang w:eastAsia="en-GB"/>
                </w:rPr>
                <w:t>e</w:t>
              </w:r>
            </w:ins>
            <w:ins w:id="2092" w:author="MCC160" w:date="2021-01-11T11:21:00Z">
              <w:r w:rsidRPr="00AA36EF">
                <w:rPr>
                  <w:lang w:eastAsia="en-GB"/>
                </w:rPr>
                <w:t>ntity attribute</w:t>
              </w:r>
            </w:ins>
          </w:p>
        </w:tc>
        <w:tc>
          <w:tcPr>
            <w:tcW w:w="2126" w:type="dxa"/>
            <w:tcPrChange w:id="2093" w:author="MCC160" w:date="2021-01-24T12:14:00Z">
              <w:tcPr>
                <w:tcW w:w="2126" w:type="dxa"/>
              </w:tcPr>
            </w:tcPrChange>
          </w:tcPr>
          <w:p w14:paraId="668F5F50" w14:textId="77777777" w:rsidR="004035A5" w:rsidRPr="00AA36EF" w:rsidRDefault="004035A5" w:rsidP="009701F1">
            <w:pPr>
              <w:pStyle w:val="TAL"/>
              <w:overflowPunct w:val="0"/>
              <w:autoSpaceDE w:val="0"/>
              <w:autoSpaceDN w:val="0"/>
              <w:adjustRightInd w:val="0"/>
              <w:textAlignment w:val="baseline"/>
              <w:rPr>
                <w:ins w:id="2094" w:author="MCC160" w:date="2021-01-11T11:21:00Z"/>
                <w:lang w:eastAsia="en-GB"/>
              </w:rPr>
            </w:pPr>
            <w:proofErr w:type="spellStart"/>
            <w:ins w:id="2095" w:author="MCC160" w:date="2021-01-11T11:21:00Z">
              <w:r w:rsidRPr="00AA36EF">
                <w:rPr>
                  <w:lang w:eastAsia="en-GB"/>
                </w:rPr>
                <w:t>px_MCPTT_ID_User_B</w:t>
              </w:r>
              <w:proofErr w:type="spellEnd"/>
            </w:ins>
          </w:p>
        </w:tc>
        <w:tc>
          <w:tcPr>
            <w:tcW w:w="2126" w:type="dxa"/>
            <w:tcBorders>
              <w:bottom w:val="single" w:sz="4" w:space="0" w:color="auto"/>
            </w:tcBorders>
            <w:tcPrChange w:id="2096" w:author="MCC160" w:date="2021-01-24T12:14:00Z">
              <w:tcPr>
                <w:tcW w:w="2126" w:type="dxa"/>
                <w:tcBorders>
                  <w:bottom w:val="single" w:sz="4" w:space="0" w:color="auto"/>
                </w:tcBorders>
              </w:tcPr>
            </w:tcPrChange>
          </w:tcPr>
          <w:p w14:paraId="25486C30" w14:textId="77777777" w:rsidR="004035A5" w:rsidRPr="00AA36EF" w:rsidRDefault="004035A5" w:rsidP="009701F1">
            <w:pPr>
              <w:pStyle w:val="TAL"/>
              <w:overflowPunct w:val="0"/>
              <w:autoSpaceDE w:val="0"/>
              <w:autoSpaceDN w:val="0"/>
              <w:adjustRightInd w:val="0"/>
              <w:textAlignment w:val="baseline"/>
              <w:rPr>
                <w:ins w:id="2097" w:author="MCC160" w:date="2021-01-11T11:21:00Z"/>
              </w:rPr>
            </w:pPr>
          </w:p>
        </w:tc>
        <w:tc>
          <w:tcPr>
            <w:tcW w:w="1418" w:type="dxa"/>
            <w:tcPrChange w:id="2098" w:author="MCC160" w:date="2021-01-24T12:14:00Z">
              <w:tcPr>
                <w:tcW w:w="1418" w:type="dxa"/>
              </w:tcPr>
            </w:tcPrChange>
          </w:tcPr>
          <w:p w14:paraId="666B2508" w14:textId="77777777" w:rsidR="004035A5" w:rsidRPr="00AA36EF" w:rsidRDefault="004035A5" w:rsidP="009701F1">
            <w:pPr>
              <w:pStyle w:val="TAL"/>
              <w:overflowPunct w:val="0"/>
              <w:autoSpaceDE w:val="0"/>
              <w:autoSpaceDN w:val="0"/>
              <w:adjustRightInd w:val="0"/>
              <w:textAlignment w:val="baseline"/>
              <w:rPr>
                <w:ins w:id="2099" w:author="MCC160" w:date="2021-01-11T11:21:00Z"/>
              </w:rPr>
            </w:pPr>
          </w:p>
        </w:tc>
        <w:tc>
          <w:tcPr>
            <w:tcW w:w="1134" w:type="dxa"/>
            <w:vAlign w:val="bottom"/>
            <w:tcPrChange w:id="2100" w:author="MCC160" w:date="2021-01-24T12:14:00Z">
              <w:tcPr>
                <w:tcW w:w="1134" w:type="dxa"/>
                <w:vAlign w:val="bottom"/>
              </w:tcPr>
            </w:tcPrChange>
          </w:tcPr>
          <w:p w14:paraId="37789B91" w14:textId="77777777" w:rsidR="004035A5" w:rsidRPr="00AA36EF" w:rsidRDefault="004035A5" w:rsidP="009701F1">
            <w:pPr>
              <w:pStyle w:val="TAL"/>
              <w:overflowPunct w:val="0"/>
              <w:autoSpaceDE w:val="0"/>
              <w:autoSpaceDN w:val="0"/>
              <w:adjustRightInd w:val="0"/>
              <w:textAlignment w:val="baseline"/>
              <w:rPr>
                <w:ins w:id="2101" w:author="MCC160" w:date="2021-01-11T11:21:00Z"/>
              </w:rPr>
            </w:pPr>
          </w:p>
        </w:tc>
      </w:tr>
      <w:tr w:rsidR="004035A5" w:rsidRPr="00AA36EF" w14:paraId="3E7F4678" w14:textId="77777777" w:rsidTr="00121D73">
        <w:trPr>
          <w:ins w:id="2102" w:author="MCC160" w:date="2021-01-11T11:21:00Z"/>
        </w:trPr>
        <w:tc>
          <w:tcPr>
            <w:tcW w:w="2835" w:type="dxa"/>
            <w:vAlign w:val="center"/>
            <w:tcPrChange w:id="2103" w:author="MCC160" w:date="2021-01-24T12:14:00Z">
              <w:tcPr>
                <w:tcW w:w="2835" w:type="dxa"/>
                <w:vAlign w:val="center"/>
              </w:tcPr>
            </w:tcPrChange>
          </w:tcPr>
          <w:p w14:paraId="563EEB52" w14:textId="77777777" w:rsidR="004035A5" w:rsidRPr="00AA36EF" w:rsidRDefault="004035A5" w:rsidP="009701F1">
            <w:pPr>
              <w:pStyle w:val="TAL"/>
              <w:overflowPunct w:val="0"/>
              <w:autoSpaceDE w:val="0"/>
              <w:autoSpaceDN w:val="0"/>
              <w:adjustRightInd w:val="0"/>
              <w:textAlignment w:val="baseline"/>
              <w:rPr>
                <w:ins w:id="2104" w:author="MCC160" w:date="2021-01-11T11:21:00Z"/>
              </w:rPr>
            </w:pPr>
            <w:ins w:id="2105" w:author="MCC160" w:date="2021-01-11T11:21:00Z">
              <w:r w:rsidRPr="00AA36EF">
                <w:rPr>
                  <w:lang w:eastAsia="en-GB"/>
                </w:rPr>
                <w:t xml:space="preserve">  tuple</w:t>
              </w:r>
            </w:ins>
          </w:p>
        </w:tc>
        <w:tc>
          <w:tcPr>
            <w:tcW w:w="2126" w:type="dxa"/>
            <w:tcPrChange w:id="2106" w:author="MCC160" w:date="2021-01-24T12:14:00Z">
              <w:tcPr>
                <w:tcW w:w="2126" w:type="dxa"/>
              </w:tcPr>
            </w:tcPrChange>
          </w:tcPr>
          <w:p w14:paraId="46D69908" w14:textId="77777777" w:rsidR="004035A5" w:rsidRPr="00AA36EF" w:rsidRDefault="004035A5" w:rsidP="009701F1">
            <w:pPr>
              <w:pStyle w:val="TAL"/>
              <w:overflowPunct w:val="0"/>
              <w:autoSpaceDE w:val="0"/>
              <w:autoSpaceDN w:val="0"/>
              <w:adjustRightInd w:val="0"/>
              <w:textAlignment w:val="baseline"/>
              <w:rPr>
                <w:ins w:id="2107" w:author="MCC160" w:date="2021-01-11T11:21:00Z"/>
              </w:rPr>
            </w:pPr>
          </w:p>
        </w:tc>
        <w:tc>
          <w:tcPr>
            <w:tcW w:w="2126" w:type="dxa"/>
            <w:tcBorders>
              <w:bottom w:val="single" w:sz="4" w:space="0" w:color="auto"/>
            </w:tcBorders>
            <w:tcPrChange w:id="2108" w:author="MCC160" w:date="2021-01-24T12:14:00Z">
              <w:tcPr>
                <w:tcW w:w="2126" w:type="dxa"/>
                <w:tcBorders>
                  <w:bottom w:val="single" w:sz="4" w:space="0" w:color="auto"/>
                </w:tcBorders>
              </w:tcPr>
            </w:tcPrChange>
          </w:tcPr>
          <w:p w14:paraId="31B9A57E" w14:textId="77777777" w:rsidR="004035A5" w:rsidRPr="00AA36EF" w:rsidRDefault="004035A5" w:rsidP="009701F1">
            <w:pPr>
              <w:pStyle w:val="TAL"/>
              <w:overflowPunct w:val="0"/>
              <w:autoSpaceDE w:val="0"/>
              <w:autoSpaceDN w:val="0"/>
              <w:adjustRightInd w:val="0"/>
              <w:textAlignment w:val="baseline"/>
              <w:rPr>
                <w:ins w:id="2109" w:author="MCC160" w:date="2021-01-11T11:21:00Z"/>
              </w:rPr>
            </w:pPr>
          </w:p>
        </w:tc>
        <w:tc>
          <w:tcPr>
            <w:tcW w:w="1418" w:type="dxa"/>
            <w:tcPrChange w:id="2110" w:author="MCC160" w:date="2021-01-24T12:14:00Z">
              <w:tcPr>
                <w:tcW w:w="1418" w:type="dxa"/>
              </w:tcPr>
            </w:tcPrChange>
          </w:tcPr>
          <w:p w14:paraId="3A0EA798" w14:textId="77777777" w:rsidR="004035A5" w:rsidRPr="00AA36EF" w:rsidRDefault="004035A5" w:rsidP="009701F1">
            <w:pPr>
              <w:pStyle w:val="TAL"/>
              <w:overflowPunct w:val="0"/>
              <w:autoSpaceDE w:val="0"/>
              <w:autoSpaceDN w:val="0"/>
              <w:adjustRightInd w:val="0"/>
              <w:textAlignment w:val="baseline"/>
              <w:rPr>
                <w:ins w:id="2111" w:author="MCC160" w:date="2021-01-11T11:21:00Z"/>
              </w:rPr>
            </w:pPr>
          </w:p>
        </w:tc>
        <w:tc>
          <w:tcPr>
            <w:tcW w:w="1134" w:type="dxa"/>
            <w:vAlign w:val="bottom"/>
            <w:tcPrChange w:id="2112" w:author="MCC160" w:date="2021-01-24T12:14:00Z">
              <w:tcPr>
                <w:tcW w:w="1134" w:type="dxa"/>
                <w:vAlign w:val="bottom"/>
              </w:tcPr>
            </w:tcPrChange>
          </w:tcPr>
          <w:p w14:paraId="5F403D5F" w14:textId="77777777" w:rsidR="004035A5" w:rsidRPr="00AA36EF" w:rsidRDefault="004035A5" w:rsidP="009701F1">
            <w:pPr>
              <w:pStyle w:val="TAL"/>
              <w:overflowPunct w:val="0"/>
              <w:autoSpaceDE w:val="0"/>
              <w:autoSpaceDN w:val="0"/>
              <w:adjustRightInd w:val="0"/>
              <w:textAlignment w:val="baseline"/>
              <w:rPr>
                <w:ins w:id="2113" w:author="MCC160" w:date="2021-01-11T11:21:00Z"/>
              </w:rPr>
            </w:pPr>
          </w:p>
        </w:tc>
      </w:tr>
      <w:tr w:rsidR="004035A5" w:rsidRPr="00AA36EF" w14:paraId="782EA6B4" w14:textId="77777777" w:rsidTr="00121D73">
        <w:trPr>
          <w:ins w:id="2114" w:author="MCC160" w:date="2021-01-11T11:21:00Z"/>
        </w:trPr>
        <w:tc>
          <w:tcPr>
            <w:tcW w:w="2835" w:type="dxa"/>
            <w:vAlign w:val="center"/>
            <w:tcPrChange w:id="2115" w:author="MCC160" w:date="2021-01-24T12:14:00Z">
              <w:tcPr>
                <w:tcW w:w="2835" w:type="dxa"/>
                <w:vAlign w:val="center"/>
              </w:tcPr>
            </w:tcPrChange>
          </w:tcPr>
          <w:p w14:paraId="33BF4515" w14:textId="77777777" w:rsidR="004035A5" w:rsidRPr="00AA36EF" w:rsidRDefault="004035A5" w:rsidP="009701F1">
            <w:pPr>
              <w:pStyle w:val="TAL"/>
              <w:overflowPunct w:val="0"/>
              <w:autoSpaceDE w:val="0"/>
              <w:autoSpaceDN w:val="0"/>
              <w:adjustRightInd w:val="0"/>
              <w:textAlignment w:val="baseline"/>
              <w:rPr>
                <w:ins w:id="2116" w:author="MCC160" w:date="2021-01-11T11:21:00Z"/>
                <w:lang w:eastAsia="en-GB"/>
              </w:rPr>
            </w:pPr>
            <w:ins w:id="2117" w:author="MCC160" w:date="2021-01-11T11:21:00Z">
              <w:r w:rsidRPr="00AA36EF">
                <w:rPr>
                  <w:lang w:eastAsia="en-GB"/>
                </w:rPr>
                <w:t xml:space="preserve">    Id attribute</w:t>
              </w:r>
            </w:ins>
          </w:p>
        </w:tc>
        <w:tc>
          <w:tcPr>
            <w:tcW w:w="2126" w:type="dxa"/>
            <w:tcPrChange w:id="2118" w:author="MCC160" w:date="2021-01-24T12:14:00Z">
              <w:tcPr>
                <w:tcW w:w="2126" w:type="dxa"/>
              </w:tcPr>
            </w:tcPrChange>
          </w:tcPr>
          <w:p w14:paraId="4BCA0827" w14:textId="77777777" w:rsidR="004035A5" w:rsidRPr="00AA36EF" w:rsidRDefault="004035A5" w:rsidP="009701F1">
            <w:pPr>
              <w:pStyle w:val="TAL"/>
              <w:overflowPunct w:val="0"/>
              <w:autoSpaceDE w:val="0"/>
              <w:autoSpaceDN w:val="0"/>
              <w:adjustRightInd w:val="0"/>
              <w:textAlignment w:val="baseline"/>
              <w:rPr>
                <w:ins w:id="2119" w:author="MCC160" w:date="2021-01-11T11:21:00Z"/>
                <w:lang w:eastAsia="en-GB"/>
              </w:rPr>
            </w:pPr>
            <w:proofErr w:type="spellStart"/>
            <w:ins w:id="2120" w:author="MCC160" w:date="2021-01-11T11:21:00Z">
              <w:r w:rsidRPr="00AA36EF">
                <w:rPr>
                  <w:lang w:eastAsia="en-GB"/>
                </w:rPr>
                <w:t>px_MCPTT_Client_B_ID</w:t>
              </w:r>
              <w:proofErr w:type="spellEnd"/>
            </w:ins>
          </w:p>
        </w:tc>
        <w:tc>
          <w:tcPr>
            <w:tcW w:w="2126" w:type="dxa"/>
            <w:tcBorders>
              <w:bottom w:val="single" w:sz="4" w:space="0" w:color="auto"/>
            </w:tcBorders>
            <w:tcPrChange w:id="2121" w:author="MCC160" w:date="2021-01-24T12:14:00Z">
              <w:tcPr>
                <w:tcW w:w="2126" w:type="dxa"/>
                <w:tcBorders>
                  <w:bottom w:val="single" w:sz="4" w:space="0" w:color="auto"/>
                </w:tcBorders>
              </w:tcPr>
            </w:tcPrChange>
          </w:tcPr>
          <w:p w14:paraId="20A78B9F" w14:textId="77777777" w:rsidR="004035A5" w:rsidRPr="00AA36EF" w:rsidRDefault="004035A5" w:rsidP="009701F1">
            <w:pPr>
              <w:pStyle w:val="TAL"/>
              <w:overflowPunct w:val="0"/>
              <w:autoSpaceDE w:val="0"/>
              <w:autoSpaceDN w:val="0"/>
              <w:adjustRightInd w:val="0"/>
              <w:textAlignment w:val="baseline"/>
              <w:rPr>
                <w:ins w:id="2122" w:author="MCC160" w:date="2021-01-11T11:21:00Z"/>
              </w:rPr>
            </w:pPr>
          </w:p>
        </w:tc>
        <w:tc>
          <w:tcPr>
            <w:tcW w:w="1418" w:type="dxa"/>
            <w:tcPrChange w:id="2123" w:author="MCC160" w:date="2021-01-24T12:14:00Z">
              <w:tcPr>
                <w:tcW w:w="1418" w:type="dxa"/>
              </w:tcPr>
            </w:tcPrChange>
          </w:tcPr>
          <w:p w14:paraId="56A4293A" w14:textId="77777777" w:rsidR="004035A5" w:rsidRPr="00AA36EF" w:rsidRDefault="004035A5" w:rsidP="009701F1">
            <w:pPr>
              <w:pStyle w:val="TAL"/>
              <w:overflowPunct w:val="0"/>
              <w:autoSpaceDE w:val="0"/>
              <w:autoSpaceDN w:val="0"/>
              <w:adjustRightInd w:val="0"/>
              <w:textAlignment w:val="baseline"/>
              <w:rPr>
                <w:ins w:id="2124" w:author="MCC160" w:date="2021-01-11T11:21:00Z"/>
              </w:rPr>
            </w:pPr>
          </w:p>
        </w:tc>
        <w:tc>
          <w:tcPr>
            <w:tcW w:w="1134" w:type="dxa"/>
            <w:vAlign w:val="bottom"/>
            <w:tcPrChange w:id="2125" w:author="MCC160" w:date="2021-01-24T12:14:00Z">
              <w:tcPr>
                <w:tcW w:w="1134" w:type="dxa"/>
                <w:vAlign w:val="bottom"/>
              </w:tcPr>
            </w:tcPrChange>
          </w:tcPr>
          <w:p w14:paraId="72CE876F" w14:textId="77777777" w:rsidR="004035A5" w:rsidRPr="00AA36EF" w:rsidRDefault="004035A5" w:rsidP="009701F1">
            <w:pPr>
              <w:pStyle w:val="TAL"/>
              <w:overflowPunct w:val="0"/>
              <w:autoSpaceDE w:val="0"/>
              <w:autoSpaceDN w:val="0"/>
              <w:adjustRightInd w:val="0"/>
              <w:textAlignment w:val="baseline"/>
              <w:rPr>
                <w:ins w:id="2126" w:author="MCC160" w:date="2021-01-11T11:21:00Z"/>
              </w:rPr>
            </w:pPr>
          </w:p>
        </w:tc>
      </w:tr>
      <w:tr w:rsidR="004035A5" w:rsidRPr="00AA36EF" w14:paraId="56C333BE" w14:textId="77777777" w:rsidTr="00121D73">
        <w:trPr>
          <w:ins w:id="2127" w:author="MCC160" w:date="2021-01-11T11:21:00Z"/>
        </w:trPr>
        <w:tc>
          <w:tcPr>
            <w:tcW w:w="2835" w:type="dxa"/>
            <w:vAlign w:val="center"/>
            <w:tcPrChange w:id="2128" w:author="MCC160" w:date="2021-01-24T12:14:00Z">
              <w:tcPr>
                <w:tcW w:w="2835" w:type="dxa"/>
                <w:vAlign w:val="center"/>
              </w:tcPr>
            </w:tcPrChange>
          </w:tcPr>
          <w:p w14:paraId="30BE517C" w14:textId="77777777" w:rsidR="004035A5" w:rsidRPr="00AA36EF" w:rsidRDefault="004035A5" w:rsidP="009701F1">
            <w:pPr>
              <w:pStyle w:val="TAL"/>
              <w:overflowPunct w:val="0"/>
              <w:autoSpaceDE w:val="0"/>
              <w:autoSpaceDN w:val="0"/>
              <w:adjustRightInd w:val="0"/>
              <w:textAlignment w:val="baseline"/>
              <w:rPr>
                <w:ins w:id="2129" w:author="MCC160" w:date="2021-01-11T11:21:00Z"/>
              </w:rPr>
            </w:pPr>
            <w:ins w:id="2130" w:author="MCC160" w:date="2021-01-11T11:21:00Z">
              <w:r w:rsidRPr="00AA36EF">
                <w:rPr>
                  <w:lang w:eastAsia="en-GB"/>
                </w:rPr>
                <w:t xml:space="preserve">    status</w:t>
              </w:r>
            </w:ins>
          </w:p>
        </w:tc>
        <w:tc>
          <w:tcPr>
            <w:tcW w:w="2126" w:type="dxa"/>
            <w:tcPrChange w:id="2131" w:author="MCC160" w:date="2021-01-24T12:14:00Z">
              <w:tcPr>
                <w:tcW w:w="2126" w:type="dxa"/>
              </w:tcPr>
            </w:tcPrChange>
          </w:tcPr>
          <w:p w14:paraId="1048D2E6" w14:textId="77777777" w:rsidR="004035A5" w:rsidRPr="00AA36EF" w:rsidRDefault="004035A5" w:rsidP="009701F1">
            <w:pPr>
              <w:pStyle w:val="TAL"/>
              <w:overflowPunct w:val="0"/>
              <w:autoSpaceDE w:val="0"/>
              <w:autoSpaceDN w:val="0"/>
              <w:adjustRightInd w:val="0"/>
              <w:textAlignment w:val="baseline"/>
              <w:rPr>
                <w:ins w:id="2132" w:author="MCC160" w:date="2021-01-11T11:21:00Z"/>
              </w:rPr>
            </w:pPr>
          </w:p>
        </w:tc>
        <w:tc>
          <w:tcPr>
            <w:tcW w:w="2126" w:type="dxa"/>
            <w:tcPrChange w:id="2133" w:author="MCC160" w:date="2021-01-24T12:14:00Z">
              <w:tcPr>
                <w:tcW w:w="2126" w:type="dxa"/>
              </w:tcPr>
            </w:tcPrChange>
          </w:tcPr>
          <w:p w14:paraId="54CF74A8" w14:textId="77777777" w:rsidR="004035A5" w:rsidRPr="00AA36EF" w:rsidRDefault="004035A5" w:rsidP="009701F1">
            <w:pPr>
              <w:pStyle w:val="TAL"/>
              <w:overflowPunct w:val="0"/>
              <w:autoSpaceDE w:val="0"/>
              <w:autoSpaceDN w:val="0"/>
              <w:adjustRightInd w:val="0"/>
              <w:textAlignment w:val="baseline"/>
              <w:rPr>
                <w:ins w:id="2134" w:author="MCC160" w:date="2021-01-11T11:21:00Z"/>
              </w:rPr>
            </w:pPr>
          </w:p>
        </w:tc>
        <w:tc>
          <w:tcPr>
            <w:tcW w:w="1418" w:type="dxa"/>
            <w:tcPrChange w:id="2135" w:author="MCC160" w:date="2021-01-24T12:14:00Z">
              <w:tcPr>
                <w:tcW w:w="1418" w:type="dxa"/>
              </w:tcPr>
            </w:tcPrChange>
          </w:tcPr>
          <w:p w14:paraId="35BB263A" w14:textId="77777777" w:rsidR="004035A5" w:rsidRPr="00AA36EF" w:rsidRDefault="004035A5" w:rsidP="009701F1">
            <w:pPr>
              <w:pStyle w:val="TAL"/>
              <w:overflowPunct w:val="0"/>
              <w:autoSpaceDE w:val="0"/>
              <w:autoSpaceDN w:val="0"/>
              <w:adjustRightInd w:val="0"/>
              <w:textAlignment w:val="baseline"/>
              <w:rPr>
                <w:ins w:id="2136" w:author="MCC160" w:date="2021-01-11T11:21:00Z"/>
              </w:rPr>
            </w:pPr>
          </w:p>
        </w:tc>
        <w:tc>
          <w:tcPr>
            <w:tcW w:w="1134" w:type="dxa"/>
            <w:vAlign w:val="bottom"/>
            <w:tcPrChange w:id="2137" w:author="MCC160" w:date="2021-01-24T12:14:00Z">
              <w:tcPr>
                <w:tcW w:w="1134" w:type="dxa"/>
                <w:vAlign w:val="bottom"/>
              </w:tcPr>
            </w:tcPrChange>
          </w:tcPr>
          <w:p w14:paraId="67B646B3" w14:textId="77777777" w:rsidR="004035A5" w:rsidRPr="00AA36EF" w:rsidRDefault="004035A5" w:rsidP="009701F1">
            <w:pPr>
              <w:pStyle w:val="TAL"/>
              <w:overflowPunct w:val="0"/>
              <w:autoSpaceDE w:val="0"/>
              <w:autoSpaceDN w:val="0"/>
              <w:adjustRightInd w:val="0"/>
              <w:textAlignment w:val="baseline"/>
              <w:rPr>
                <w:ins w:id="2138" w:author="MCC160" w:date="2021-01-11T11:21:00Z"/>
              </w:rPr>
            </w:pPr>
          </w:p>
        </w:tc>
      </w:tr>
      <w:tr w:rsidR="004035A5" w:rsidRPr="00AA36EF" w14:paraId="26F43B35" w14:textId="77777777" w:rsidTr="00121D73">
        <w:trPr>
          <w:ins w:id="2139" w:author="MCC160" w:date="2021-01-11T11:21:00Z"/>
        </w:trPr>
        <w:tc>
          <w:tcPr>
            <w:tcW w:w="2835" w:type="dxa"/>
            <w:vAlign w:val="center"/>
            <w:tcPrChange w:id="2140" w:author="MCC160" w:date="2021-01-24T12:14:00Z">
              <w:tcPr>
                <w:tcW w:w="2835" w:type="dxa"/>
                <w:vAlign w:val="center"/>
              </w:tcPr>
            </w:tcPrChange>
          </w:tcPr>
          <w:p w14:paraId="19A4DD63" w14:textId="77777777" w:rsidR="004035A5" w:rsidRPr="00AA36EF" w:rsidRDefault="004035A5" w:rsidP="009701F1">
            <w:pPr>
              <w:pStyle w:val="TAL"/>
              <w:overflowPunct w:val="0"/>
              <w:autoSpaceDE w:val="0"/>
              <w:autoSpaceDN w:val="0"/>
              <w:adjustRightInd w:val="0"/>
              <w:textAlignment w:val="baseline"/>
              <w:rPr>
                <w:ins w:id="2141" w:author="MCC160" w:date="2021-01-11T11:21:00Z"/>
              </w:rPr>
            </w:pPr>
            <w:ins w:id="2142" w:author="MCC160" w:date="2021-01-11T11:21:00Z">
              <w:r w:rsidRPr="00AA36EF">
                <w:rPr>
                  <w:lang w:eastAsia="en-GB"/>
                </w:rPr>
                <w:t xml:space="preserve">      affiliation</w:t>
              </w:r>
            </w:ins>
          </w:p>
        </w:tc>
        <w:tc>
          <w:tcPr>
            <w:tcW w:w="2126" w:type="dxa"/>
            <w:tcPrChange w:id="2143" w:author="MCC160" w:date="2021-01-24T12:14:00Z">
              <w:tcPr>
                <w:tcW w:w="2126" w:type="dxa"/>
              </w:tcPr>
            </w:tcPrChange>
          </w:tcPr>
          <w:p w14:paraId="64CDDEE0" w14:textId="77777777" w:rsidR="004035A5" w:rsidRPr="00AA36EF" w:rsidRDefault="004035A5" w:rsidP="009701F1">
            <w:pPr>
              <w:pStyle w:val="TAL"/>
              <w:overflowPunct w:val="0"/>
              <w:autoSpaceDE w:val="0"/>
              <w:autoSpaceDN w:val="0"/>
              <w:adjustRightInd w:val="0"/>
              <w:textAlignment w:val="baseline"/>
              <w:rPr>
                <w:ins w:id="2144" w:author="MCC160" w:date="2021-01-11T11:21:00Z"/>
              </w:rPr>
            </w:pPr>
          </w:p>
        </w:tc>
        <w:tc>
          <w:tcPr>
            <w:tcW w:w="2126" w:type="dxa"/>
            <w:tcPrChange w:id="2145" w:author="MCC160" w:date="2021-01-24T12:14:00Z">
              <w:tcPr>
                <w:tcW w:w="2126" w:type="dxa"/>
              </w:tcPr>
            </w:tcPrChange>
          </w:tcPr>
          <w:p w14:paraId="48EC3541" w14:textId="77777777" w:rsidR="004035A5" w:rsidRPr="00AA36EF" w:rsidRDefault="004035A5" w:rsidP="009701F1">
            <w:pPr>
              <w:pStyle w:val="TAL"/>
              <w:overflowPunct w:val="0"/>
              <w:autoSpaceDE w:val="0"/>
              <w:autoSpaceDN w:val="0"/>
              <w:adjustRightInd w:val="0"/>
              <w:textAlignment w:val="baseline"/>
              <w:rPr>
                <w:ins w:id="2146" w:author="MCC160" w:date="2021-01-11T11:21:00Z"/>
              </w:rPr>
            </w:pPr>
          </w:p>
        </w:tc>
        <w:tc>
          <w:tcPr>
            <w:tcW w:w="1418" w:type="dxa"/>
            <w:tcPrChange w:id="2147" w:author="MCC160" w:date="2021-01-24T12:14:00Z">
              <w:tcPr>
                <w:tcW w:w="1418" w:type="dxa"/>
              </w:tcPr>
            </w:tcPrChange>
          </w:tcPr>
          <w:p w14:paraId="28C3DE73" w14:textId="77777777" w:rsidR="004035A5" w:rsidRPr="00AA36EF" w:rsidRDefault="004035A5" w:rsidP="009701F1">
            <w:pPr>
              <w:pStyle w:val="TAL"/>
              <w:overflowPunct w:val="0"/>
              <w:autoSpaceDE w:val="0"/>
              <w:autoSpaceDN w:val="0"/>
              <w:adjustRightInd w:val="0"/>
              <w:textAlignment w:val="baseline"/>
              <w:rPr>
                <w:ins w:id="2148" w:author="MCC160" w:date="2021-01-11T11:21:00Z"/>
              </w:rPr>
            </w:pPr>
          </w:p>
        </w:tc>
        <w:tc>
          <w:tcPr>
            <w:tcW w:w="1134" w:type="dxa"/>
            <w:vAlign w:val="bottom"/>
            <w:tcPrChange w:id="2149" w:author="MCC160" w:date="2021-01-24T12:14:00Z">
              <w:tcPr>
                <w:tcW w:w="1134" w:type="dxa"/>
                <w:vAlign w:val="bottom"/>
              </w:tcPr>
            </w:tcPrChange>
          </w:tcPr>
          <w:p w14:paraId="7D39A177" w14:textId="77777777" w:rsidR="004035A5" w:rsidRPr="00AA36EF" w:rsidRDefault="004035A5" w:rsidP="009701F1">
            <w:pPr>
              <w:pStyle w:val="TAL"/>
              <w:overflowPunct w:val="0"/>
              <w:autoSpaceDE w:val="0"/>
              <w:autoSpaceDN w:val="0"/>
              <w:adjustRightInd w:val="0"/>
              <w:textAlignment w:val="baseline"/>
              <w:rPr>
                <w:ins w:id="2150" w:author="MCC160" w:date="2021-01-11T11:21:00Z"/>
              </w:rPr>
            </w:pPr>
          </w:p>
        </w:tc>
      </w:tr>
      <w:tr w:rsidR="004035A5" w:rsidRPr="00AA36EF" w14:paraId="0BDEF9AD" w14:textId="77777777" w:rsidTr="00121D73">
        <w:trPr>
          <w:ins w:id="2151" w:author="MCC160" w:date="2021-01-11T11:21:00Z"/>
        </w:trPr>
        <w:tc>
          <w:tcPr>
            <w:tcW w:w="2835" w:type="dxa"/>
            <w:vAlign w:val="center"/>
            <w:tcPrChange w:id="2152" w:author="MCC160" w:date="2021-01-24T12:14:00Z">
              <w:tcPr>
                <w:tcW w:w="2835" w:type="dxa"/>
                <w:vAlign w:val="center"/>
              </w:tcPr>
            </w:tcPrChange>
          </w:tcPr>
          <w:p w14:paraId="7A88B9D3" w14:textId="77777777" w:rsidR="004035A5" w:rsidRPr="00AA36EF" w:rsidRDefault="004035A5" w:rsidP="009701F1">
            <w:pPr>
              <w:pStyle w:val="TAL"/>
              <w:overflowPunct w:val="0"/>
              <w:autoSpaceDE w:val="0"/>
              <w:autoSpaceDN w:val="0"/>
              <w:adjustRightInd w:val="0"/>
              <w:textAlignment w:val="baseline"/>
              <w:rPr>
                <w:ins w:id="2153" w:author="MCC160" w:date="2021-01-11T11:21:00Z"/>
              </w:rPr>
            </w:pPr>
            <w:ins w:id="2154" w:author="MCC160" w:date="2021-01-11T11:21:00Z">
              <w:r w:rsidRPr="00AA36EF">
                <w:rPr>
                  <w:lang w:eastAsia="en-GB"/>
                </w:rPr>
                <w:t xml:space="preserve">        status</w:t>
              </w:r>
            </w:ins>
          </w:p>
        </w:tc>
        <w:tc>
          <w:tcPr>
            <w:tcW w:w="2126" w:type="dxa"/>
            <w:tcPrChange w:id="2155" w:author="MCC160" w:date="2021-01-24T12:14:00Z">
              <w:tcPr>
                <w:tcW w:w="2126" w:type="dxa"/>
              </w:tcPr>
            </w:tcPrChange>
          </w:tcPr>
          <w:p w14:paraId="6A4DD1FB" w14:textId="77777777" w:rsidR="004035A5" w:rsidRPr="00AA36EF" w:rsidRDefault="004035A5" w:rsidP="009701F1">
            <w:pPr>
              <w:pStyle w:val="TAL"/>
              <w:overflowPunct w:val="0"/>
              <w:autoSpaceDE w:val="0"/>
              <w:autoSpaceDN w:val="0"/>
              <w:adjustRightInd w:val="0"/>
              <w:textAlignment w:val="baseline"/>
              <w:rPr>
                <w:ins w:id="2156" w:author="MCC160" w:date="2021-01-11T11:21:00Z"/>
              </w:rPr>
            </w:pPr>
            <w:ins w:id="2157" w:author="MCC160" w:date="2021-01-11T11:21:00Z">
              <w:r w:rsidRPr="00AA36EF">
                <w:rPr>
                  <w:lang w:eastAsia="en-GB"/>
                </w:rPr>
                <w:t>“affiliated”</w:t>
              </w:r>
            </w:ins>
          </w:p>
        </w:tc>
        <w:tc>
          <w:tcPr>
            <w:tcW w:w="2126" w:type="dxa"/>
            <w:tcPrChange w:id="2158" w:author="MCC160" w:date="2021-01-24T12:14:00Z">
              <w:tcPr>
                <w:tcW w:w="2126" w:type="dxa"/>
              </w:tcPr>
            </w:tcPrChange>
          </w:tcPr>
          <w:p w14:paraId="467D6D9D" w14:textId="77777777" w:rsidR="004035A5" w:rsidRPr="00AA36EF" w:rsidRDefault="004035A5" w:rsidP="009701F1">
            <w:pPr>
              <w:pStyle w:val="TAL"/>
              <w:overflowPunct w:val="0"/>
              <w:autoSpaceDE w:val="0"/>
              <w:autoSpaceDN w:val="0"/>
              <w:adjustRightInd w:val="0"/>
              <w:textAlignment w:val="baseline"/>
              <w:rPr>
                <w:ins w:id="2159" w:author="MCC160" w:date="2021-01-11T11:21:00Z"/>
              </w:rPr>
            </w:pPr>
          </w:p>
        </w:tc>
        <w:tc>
          <w:tcPr>
            <w:tcW w:w="1418" w:type="dxa"/>
            <w:tcPrChange w:id="2160" w:author="MCC160" w:date="2021-01-24T12:14:00Z">
              <w:tcPr>
                <w:tcW w:w="1418" w:type="dxa"/>
              </w:tcPr>
            </w:tcPrChange>
          </w:tcPr>
          <w:p w14:paraId="54E2FB4C" w14:textId="77777777" w:rsidR="004035A5" w:rsidRPr="00AA36EF" w:rsidRDefault="004035A5" w:rsidP="009701F1">
            <w:pPr>
              <w:pStyle w:val="TAL"/>
              <w:overflowPunct w:val="0"/>
              <w:autoSpaceDE w:val="0"/>
              <w:autoSpaceDN w:val="0"/>
              <w:adjustRightInd w:val="0"/>
              <w:textAlignment w:val="baseline"/>
              <w:rPr>
                <w:ins w:id="2161" w:author="MCC160" w:date="2021-01-11T11:21:00Z"/>
              </w:rPr>
            </w:pPr>
          </w:p>
        </w:tc>
        <w:tc>
          <w:tcPr>
            <w:tcW w:w="1134" w:type="dxa"/>
            <w:vAlign w:val="bottom"/>
            <w:tcPrChange w:id="2162" w:author="MCC160" w:date="2021-01-24T12:14:00Z">
              <w:tcPr>
                <w:tcW w:w="1134" w:type="dxa"/>
                <w:vAlign w:val="bottom"/>
              </w:tcPr>
            </w:tcPrChange>
          </w:tcPr>
          <w:p w14:paraId="22CF7597" w14:textId="77777777" w:rsidR="004035A5" w:rsidRPr="00AA36EF" w:rsidRDefault="004035A5" w:rsidP="009701F1">
            <w:pPr>
              <w:pStyle w:val="TAL"/>
              <w:overflowPunct w:val="0"/>
              <w:autoSpaceDE w:val="0"/>
              <w:autoSpaceDN w:val="0"/>
              <w:adjustRightInd w:val="0"/>
              <w:textAlignment w:val="baseline"/>
              <w:rPr>
                <w:ins w:id="2163" w:author="MCC160" w:date="2021-01-11T11:21:00Z"/>
              </w:rPr>
            </w:pPr>
          </w:p>
        </w:tc>
      </w:tr>
    </w:tbl>
    <w:p w14:paraId="578CA250" w14:textId="77777777" w:rsidR="00F86C52" w:rsidRPr="00AA36EF" w:rsidRDefault="00F86C52" w:rsidP="00F86C52">
      <w:pPr>
        <w:rPr>
          <w:lang w:eastAsia="ja-JP"/>
        </w:rPr>
      </w:pPr>
    </w:p>
    <w:p w14:paraId="493BBEB0" w14:textId="77777777" w:rsidR="00F86C52" w:rsidRPr="00AA36EF" w:rsidRDefault="00F86C52" w:rsidP="00F86C52">
      <w:pPr>
        <w:pStyle w:val="TH"/>
      </w:pPr>
      <w:r w:rsidRPr="00AA36EF">
        <w:t>Table 5.3.3.3-34: SIP NOTIFY (step 23,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64" w:author="MCC160" w:date="2021-01-18T10: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165">
          <w:tblGrid>
            <w:gridCol w:w="2835"/>
            <w:gridCol w:w="2126"/>
            <w:gridCol w:w="2126"/>
            <w:gridCol w:w="1418"/>
            <w:gridCol w:w="1134"/>
          </w:tblGrid>
        </w:tblGridChange>
      </w:tblGrid>
      <w:tr w:rsidR="00F86C52" w:rsidRPr="00AA36EF" w14:paraId="29421921" w14:textId="77777777" w:rsidTr="009701F1">
        <w:tc>
          <w:tcPr>
            <w:tcW w:w="9639" w:type="dxa"/>
            <w:gridSpan w:val="5"/>
            <w:tcPrChange w:id="2166" w:author="MCC160" w:date="2021-01-18T10:11:00Z">
              <w:tcPr>
                <w:tcW w:w="9639" w:type="dxa"/>
                <w:gridSpan w:val="5"/>
              </w:tcPr>
            </w:tcPrChange>
          </w:tcPr>
          <w:p w14:paraId="140F47CC" w14:textId="0212E719" w:rsidR="00F86C52" w:rsidRPr="00AA36EF" w:rsidRDefault="00F86C52" w:rsidP="005830F3">
            <w:pPr>
              <w:pStyle w:val="TAL"/>
            </w:pPr>
            <w:r w:rsidRPr="00AA36EF">
              <w:t>Derivation Path: TS 36.579-1 [2], Table 5.5.2.8-1</w:t>
            </w:r>
            <w:ins w:id="2167" w:author="MCC160" w:date="2021-01-24T12:32:00Z">
              <w:r w:rsidR="00121D73" w:rsidRPr="00AA36EF">
                <w:t xml:space="preserve"> with condition PRESENCE-EVENT</w:t>
              </w:r>
            </w:ins>
          </w:p>
        </w:tc>
      </w:tr>
      <w:tr w:rsidR="00F86C52" w:rsidRPr="00AA36EF" w14:paraId="55EEF85F" w14:textId="77777777" w:rsidTr="009701F1">
        <w:tc>
          <w:tcPr>
            <w:tcW w:w="2835" w:type="dxa"/>
            <w:tcPrChange w:id="2168" w:author="MCC160" w:date="2021-01-18T10:11:00Z">
              <w:tcPr>
                <w:tcW w:w="2835" w:type="dxa"/>
              </w:tcPr>
            </w:tcPrChange>
          </w:tcPr>
          <w:p w14:paraId="67CACD6B"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169" w:author="MCC160" w:date="2021-01-18T10:11:00Z">
              <w:tcPr>
                <w:tcW w:w="2126" w:type="dxa"/>
              </w:tcPr>
            </w:tcPrChange>
          </w:tcPr>
          <w:p w14:paraId="6A37782E"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170" w:author="MCC160" w:date="2021-01-18T10:11:00Z">
              <w:tcPr>
                <w:tcW w:w="2126" w:type="dxa"/>
                <w:tcBorders>
                  <w:bottom w:val="single" w:sz="4" w:space="0" w:color="auto"/>
                </w:tcBorders>
              </w:tcPr>
            </w:tcPrChange>
          </w:tcPr>
          <w:p w14:paraId="6D0A75A5"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171" w:author="MCC160" w:date="2021-01-18T10:11:00Z">
              <w:tcPr>
                <w:tcW w:w="1418" w:type="dxa"/>
              </w:tcPr>
            </w:tcPrChange>
          </w:tcPr>
          <w:p w14:paraId="45501B39"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172" w:author="MCC160" w:date="2021-01-18T10:11:00Z">
              <w:tcPr>
                <w:tcW w:w="1134" w:type="dxa"/>
              </w:tcPr>
            </w:tcPrChange>
          </w:tcPr>
          <w:p w14:paraId="2D314348"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02BD75BF" w14:textId="1669C737" w:rsidTr="009701F1">
        <w:trPr>
          <w:del w:id="2173" w:author="MCC160" w:date="2021-01-18T10:11:00Z"/>
        </w:trPr>
        <w:tc>
          <w:tcPr>
            <w:tcW w:w="2835" w:type="dxa"/>
            <w:tcBorders>
              <w:top w:val="single" w:sz="4" w:space="0" w:color="auto"/>
              <w:left w:val="single" w:sz="4" w:space="0" w:color="auto"/>
              <w:bottom w:val="single" w:sz="4" w:space="0" w:color="auto"/>
              <w:right w:val="single" w:sz="4" w:space="0" w:color="auto"/>
            </w:tcBorders>
            <w:tcPrChange w:id="2174" w:author="MCC160" w:date="2021-01-18T10:11:00Z">
              <w:tcPr>
                <w:tcW w:w="2835" w:type="dxa"/>
                <w:tcBorders>
                  <w:top w:val="single" w:sz="4" w:space="0" w:color="auto"/>
                  <w:left w:val="single" w:sz="4" w:space="0" w:color="auto"/>
                  <w:bottom w:val="single" w:sz="4" w:space="0" w:color="auto"/>
                  <w:right w:val="single" w:sz="4" w:space="0" w:color="auto"/>
                </w:tcBorders>
              </w:tcPr>
            </w:tcPrChange>
          </w:tcPr>
          <w:p w14:paraId="4BBB3ED6" w14:textId="65B90A66" w:rsidR="00F86C52" w:rsidRPr="00AA36EF" w:rsidDel="009701F1" w:rsidRDefault="00F86C52" w:rsidP="005830F3">
            <w:pPr>
              <w:pStyle w:val="TAL"/>
              <w:rPr>
                <w:del w:id="2175" w:author="MCC160" w:date="2021-01-18T10:11:00Z"/>
                <w:b/>
              </w:rPr>
            </w:pPr>
            <w:del w:id="2176" w:author="MCC160" w:date="2021-01-18T10:11: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177"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696667EA" w14:textId="06D0C8DE" w:rsidR="00F86C52" w:rsidRPr="00AA36EF" w:rsidDel="009701F1" w:rsidRDefault="00F86C52" w:rsidP="005830F3">
            <w:pPr>
              <w:pStyle w:val="TAL"/>
              <w:rPr>
                <w:del w:id="2178" w:author="MCC160" w:date="2021-01-18T10:11:00Z"/>
              </w:rPr>
            </w:pPr>
          </w:p>
        </w:tc>
        <w:tc>
          <w:tcPr>
            <w:tcW w:w="2126" w:type="dxa"/>
            <w:tcBorders>
              <w:top w:val="single" w:sz="4" w:space="0" w:color="auto"/>
              <w:left w:val="single" w:sz="4" w:space="0" w:color="auto"/>
              <w:bottom w:val="single" w:sz="4" w:space="0" w:color="auto"/>
              <w:right w:val="single" w:sz="4" w:space="0" w:color="auto"/>
            </w:tcBorders>
            <w:tcPrChange w:id="2179"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18AD637D" w14:textId="12B6B003" w:rsidR="00F86C52" w:rsidRPr="00AA36EF" w:rsidDel="009701F1" w:rsidRDefault="00F86C52" w:rsidP="005830F3">
            <w:pPr>
              <w:pStyle w:val="TAL"/>
              <w:rPr>
                <w:del w:id="2180" w:author="MCC160" w:date="2021-01-18T10:11:00Z"/>
              </w:rPr>
            </w:pPr>
          </w:p>
        </w:tc>
        <w:tc>
          <w:tcPr>
            <w:tcW w:w="1418" w:type="dxa"/>
            <w:tcBorders>
              <w:top w:val="single" w:sz="4" w:space="0" w:color="auto"/>
              <w:left w:val="single" w:sz="4" w:space="0" w:color="auto"/>
              <w:bottom w:val="single" w:sz="4" w:space="0" w:color="auto"/>
              <w:right w:val="single" w:sz="4" w:space="0" w:color="auto"/>
            </w:tcBorders>
            <w:tcPrChange w:id="2181"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4ECE5FF7" w14:textId="058B21E2" w:rsidR="00F86C52" w:rsidRPr="00AA36EF" w:rsidDel="009701F1" w:rsidRDefault="00F86C52" w:rsidP="005830F3">
            <w:pPr>
              <w:pStyle w:val="TAL"/>
              <w:rPr>
                <w:del w:id="2182" w:author="MCC160" w:date="2021-01-18T10:11:00Z"/>
              </w:rPr>
            </w:pPr>
          </w:p>
        </w:tc>
        <w:tc>
          <w:tcPr>
            <w:tcW w:w="1134" w:type="dxa"/>
            <w:tcBorders>
              <w:top w:val="single" w:sz="4" w:space="0" w:color="auto"/>
              <w:left w:val="single" w:sz="4" w:space="0" w:color="auto"/>
              <w:bottom w:val="single" w:sz="4" w:space="0" w:color="auto"/>
              <w:right w:val="single" w:sz="4" w:space="0" w:color="auto"/>
            </w:tcBorders>
            <w:tcPrChange w:id="2183"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5E44715A" w14:textId="459F96D2" w:rsidR="00F86C52" w:rsidRPr="00AA36EF" w:rsidDel="009701F1" w:rsidRDefault="00F86C52" w:rsidP="005830F3">
            <w:pPr>
              <w:pStyle w:val="TAL"/>
              <w:rPr>
                <w:del w:id="2184" w:author="MCC160" w:date="2021-01-18T10:11:00Z"/>
              </w:rPr>
            </w:pPr>
          </w:p>
        </w:tc>
      </w:tr>
      <w:tr w:rsidR="00F86C52" w:rsidRPr="00AA36EF" w:rsidDel="009701F1" w14:paraId="59245822" w14:textId="36DD8FC9" w:rsidTr="009701F1">
        <w:trPr>
          <w:del w:id="2185" w:author="MCC160" w:date="2021-01-18T10:11:00Z"/>
        </w:trPr>
        <w:tc>
          <w:tcPr>
            <w:tcW w:w="2835" w:type="dxa"/>
            <w:tcBorders>
              <w:top w:val="single" w:sz="4" w:space="0" w:color="auto"/>
              <w:left w:val="single" w:sz="4" w:space="0" w:color="auto"/>
              <w:bottom w:val="single" w:sz="4" w:space="0" w:color="auto"/>
              <w:right w:val="single" w:sz="4" w:space="0" w:color="auto"/>
            </w:tcBorders>
            <w:tcPrChange w:id="2186" w:author="MCC160" w:date="2021-01-18T10:11:00Z">
              <w:tcPr>
                <w:tcW w:w="2835" w:type="dxa"/>
                <w:tcBorders>
                  <w:top w:val="single" w:sz="4" w:space="0" w:color="auto"/>
                  <w:left w:val="single" w:sz="4" w:space="0" w:color="auto"/>
                  <w:bottom w:val="single" w:sz="4" w:space="0" w:color="auto"/>
                  <w:right w:val="single" w:sz="4" w:space="0" w:color="auto"/>
                </w:tcBorders>
              </w:tcPr>
            </w:tcPrChange>
          </w:tcPr>
          <w:p w14:paraId="395AD104" w14:textId="38751ACC" w:rsidR="00F86C52" w:rsidRPr="00AA36EF" w:rsidDel="009701F1" w:rsidRDefault="00F86C52" w:rsidP="005830F3">
            <w:pPr>
              <w:pStyle w:val="TAL"/>
              <w:rPr>
                <w:del w:id="2187" w:author="MCC160" w:date="2021-01-18T10:11:00Z"/>
                <w:b/>
              </w:rPr>
            </w:pPr>
            <w:del w:id="2188" w:author="MCC160" w:date="2021-01-18T10:11: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189"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6C115BDF" w14:textId="7F91CC43" w:rsidR="00F86C52" w:rsidRPr="00AA36EF" w:rsidDel="009701F1" w:rsidRDefault="00F86C52" w:rsidP="005830F3">
            <w:pPr>
              <w:pStyle w:val="TAL"/>
              <w:rPr>
                <w:del w:id="2190" w:author="MCC160" w:date="2021-01-18T10:11:00Z"/>
              </w:rPr>
            </w:pPr>
          </w:p>
        </w:tc>
        <w:tc>
          <w:tcPr>
            <w:tcW w:w="2126" w:type="dxa"/>
            <w:tcBorders>
              <w:top w:val="single" w:sz="4" w:space="0" w:color="auto"/>
              <w:left w:val="single" w:sz="4" w:space="0" w:color="auto"/>
              <w:bottom w:val="single" w:sz="4" w:space="0" w:color="auto"/>
              <w:right w:val="single" w:sz="4" w:space="0" w:color="auto"/>
            </w:tcBorders>
            <w:tcPrChange w:id="2191"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70FE6D8C" w14:textId="17562379" w:rsidR="00F86C52" w:rsidRPr="00AA36EF" w:rsidDel="009701F1" w:rsidRDefault="00F86C52" w:rsidP="005830F3">
            <w:pPr>
              <w:pStyle w:val="TAL"/>
              <w:rPr>
                <w:del w:id="2192" w:author="MCC160" w:date="2021-01-18T10:11:00Z"/>
              </w:rPr>
            </w:pPr>
          </w:p>
        </w:tc>
        <w:tc>
          <w:tcPr>
            <w:tcW w:w="1418" w:type="dxa"/>
            <w:tcBorders>
              <w:top w:val="single" w:sz="4" w:space="0" w:color="auto"/>
              <w:left w:val="single" w:sz="4" w:space="0" w:color="auto"/>
              <w:bottom w:val="single" w:sz="4" w:space="0" w:color="auto"/>
              <w:right w:val="single" w:sz="4" w:space="0" w:color="auto"/>
            </w:tcBorders>
            <w:tcPrChange w:id="2193"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6BBD97A8" w14:textId="5E9B999E" w:rsidR="00F86C52" w:rsidRPr="00AA36EF" w:rsidDel="009701F1" w:rsidRDefault="00F86C52" w:rsidP="005830F3">
            <w:pPr>
              <w:pStyle w:val="TAL"/>
              <w:rPr>
                <w:del w:id="2194" w:author="MCC160" w:date="2021-01-18T10:11:00Z"/>
              </w:rPr>
            </w:pPr>
          </w:p>
        </w:tc>
        <w:tc>
          <w:tcPr>
            <w:tcW w:w="1134" w:type="dxa"/>
            <w:tcBorders>
              <w:top w:val="single" w:sz="4" w:space="0" w:color="auto"/>
              <w:left w:val="single" w:sz="4" w:space="0" w:color="auto"/>
              <w:bottom w:val="single" w:sz="4" w:space="0" w:color="auto"/>
              <w:right w:val="single" w:sz="4" w:space="0" w:color="auto"/>
            </w:tcBorders>
            <w:tcPrChange w:id="2195"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636FF55A" w14:textId="1261393D" w:rsidR="00F86C52" w:rsidRPr="00AA36EF" w:rsidDel="009701F1" w:rsidRDefault="00F86C52" w:rsidP="005830F3">
            <w:pPr>
              <w:pStyle w:val="TAL"/>
              <w:rPr>
                <w:del w:id="2196" w:author="MCC160" w:date="2021-01-18T10:11:00Z"/>
              </w:rPr>
            </w:pPr>
          </w:p>
        </w:tc>
      </w:tr>
      <w:tr w:rsidR="00F86C52" w:rsidRPr="00AA36EF" w14:paraId="6651E5DC" w14:textId="77777777" w:rsidTr="009701F1">
        <w:tc>
          <w:tcPr>
            <w:tcW w:w="2835" w:type="dxa"/>
            <w:tcBorders>
              <w:top w:val="single" w:sz="4" w:space="0" w:color="auto"/>
              <w:left w:val="single" w:sz="4" w:space="0" w:color="auto"/>
              <w:bottom w:val="single" w:sz="4" w:space="0" w:color="auto"/>
              <w:right w:val="single" w:sz="4" w:space="0" w:color="auto"/>
            </w:tcBorders>
            <w:tcPrChange w:id="2197" w:author="MCC160" w:date="2021-01-18T10:11:00Z">
              <w:tcPr>
                <w:tcW w:w="2835" w:type="dxa"/>
                <w:tcBorders>
                  <w:top w:val="single" w:sz="4" w:space="0" w:color="auto"/>
                  <w:left w:val="single" w:sz="4" w:space="0" w:color="auto"/>
                  <w:bottom w:val="single" w:sz="4" w:space="0" w:color="auto"/>
                  <w:right w:val="single" w:sz="4" w:space="0" w:color="auto"/>
                </w:tcBorders>
              </w:tcPr>
            </w:tcPrChange>
          </w:tcPr>
          <w:p w14:paraId="6255F368" w14:textId="77777777" w:rsidR="00F86C52" w:rsidRPr="00AA36EF" w:rsidRDefault="00F86C52" w:rsidP="005830F3">
            <w:pPr>
              <w:pStyle w:val="TAL"/>
              <w:rPr>
                <w:b/>
              </w:rPr>
            </w:pPr>
            <w:del w:id="2198" w:author="MCC160" w:date="2021-01-18T10:11: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199"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1667BB92"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200"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24937AE6"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201"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48DE9F7F"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202"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1F99B217" w14:textId="77777777" w:rsidR="00F86C52" w:rsidRPr="00AA36EF" w:rsidRDefault="00F86C52" w:rsidP="005830F3">
            <w:pPr>
              <w:pStyle w:val="TAL"/>
            </w:pPr>
          </w:p>
        </w:tc>
      </w:tr>
      <w:tr w:rsidR="00121D73" w:rsidRPr="00AA36EF" w14:paraId="7FFBC8FE" w14:textId="77777777" w:rsidTr="009701F1">
        <w:trPr>
          <w:ins w:id="2203"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04981ACB" w14:textId="795AC2E3" w:rsidR="00121D73" w:rsidRPr="00AA36EF" w:rsidDel="009701F1" w:rsidRDefault="00121D73" w:rsidP="00121D73">
            <w:pPr>
              <w:pStyle w:val="TAL"/>
              <w:rPr>
                <w:ins w:id="2204" w:author="MCC160" w:date="2021-01-18T10:29:00Z"/>
                <w:b/>
              </w:rPr>
            </w:pPr>
            <w:ins w:id="2205"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A488DEC" w14:textId="77777777" w:rsidR="00121D73" w:rsidRPr="00AA36EF" w:rsidRDefault="00121D73" w:rsidP="00121D73">
            <w:pPr>
              <w:pStyle w:val="TAL"/>
              <w:rPr>
                <w:ins w:id="2206"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2C798F12" w14:textId="0294330E" w:rsidR="00121D73" w:rsidRPr="00AA36EF" w:rsidRDefault="00121D73" w:rsidP="00121D73">
            <w:pPr>
              <w:pStyle w:val="TAL"/>
              <w:rPr>
                <w:ins w:id="2207" w:author="MCC160" w:date="2021-01-18T10:29:00Z"/>
              </w:rPr>
            </w:pPr>
            <w:ins w:id="2208"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4E727470" w14:textId="77777777" w:rsidR="00121D73" w:rsidRPr="00AA36EF" w:rsidRDefault="00121D73" w:rsidP="00121D73">
            <w:pPr>
              <w:pStyle w:val="TAL"/>
              <w:rPr>
                <w:ins w:id="2209"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7E9D0CB" w14:textId="77777777" w:rsidR="00121D73" w:rsidRPr="00AA36EF" w:rsidRDefault="00121D73" w:rsidP="00121D73">
            <w:pPr>
              <w:pStyle w:val="TAL"/>
              <w:rPr>
                <w:ins w:id="2210" w:author="MCC160" w:date="2021-01-18T10:29:00Z"/>
              </w:rPr>
            </w:pPr>
          </w:p>
        </w:tc>
      </w:tr>
      <w:tr w:rsidR="00121D73" w:rsidRPr="00AA36EF" w:rsidDel="00121D73" w14:paraId="23BDCB8D" w14:textId="5B16689A" w:rsidTr="009701F1">
        <w:trPr>
          <w:del w:id="2211" w:author="MCC160" w:date="2021-01-24T12:35:00Z"/>
        </w:trPr>
        <w:tc>
          <w:tcPr>
            <w:tcW w:w="2835" w:type="dxa"/>
            <w:tcBorders>
              <w:top w:val="single" w:sz="4" w:space="0" w:color="auto"/>
              <w:left w:val="single" w:sz="4" w:space="0" w:color="auto"/>
              <w:bottom w:val="single" w:sz="4" w:space="0" w:color="auto"/>
              <w:right w:val="single" w:sz="4" w:space="0" w:color="auto"/>
            </w:tcBorders>
            <w:tcPrChange w:id="2212" w:author="MCC160" w:date="2021-01-18T10:11:00Z">
              <w:tcPr>
                <w:tcW w:w="2835" w:type="dxa"/>
                <w:tcBorders>
                  <w:top w:val="single" w:sz="4" w:space="0" w:color="auto"/>
                  <w:left w:val="single" w:sz="4" w:space="0" w:color="auto"/>
                  <w:bottom w:val="single" w:sz="4" w:space="0" w:color="auto"/>
                  <w:right w:val="single" w:sz="4" w:space="0" w:color="auto"/>
                </w:tcBorders>
                <w:vAlign w:val="center"/>
              </w:tcPr>
            </w:tcPrChange>
          </w:tcPr>
          <w:p w14:paraId="6EEC0A07" w14:textId="4AE1559D" w:rsidR="00121D73" w:rsidRPr="00AA36EF" w:rsidDel="00121D73" w:rsidRDefault="00121D73" w:rsidP="00121D73">
            <w:pPr>
              <w:pStyle w:val="TAL"/>
              <w:rPr>
                <w:del w:id="2213" w:author="MCC160" w:date="2021-01-24T12:35:00Z"/>
                <w:b/>
                <w:bCs/>
              </w:rPr>
            </w:pPr>
            <w:del w:id="2214" w:author="MCC160" w:date="2021-01-18T10:11:00Z">
              <w:r w:rsidRPr="00AA36EF" w:rsidDel="00A14CA8">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215" w:author="MCC160" w:date="2021-01-18T10:11:00Z">
              <w:tcPr>
                <w:tcW w:w="2126" w:type="dxa"/>
                <w:tcBorders>
                  <w:top w:val="single" w:sz="4" w:space="0" w:color="auto"/>
                  <w:left w:val="single" w:sz="4" w:space="0" w:color="auto"/>
                  <w:bottom w:val="single" w:sz="4" w:space="0" w:color="auto"/>
                  <w:right w:val="single" w:sz="4" w:space="0" w:color="auto"/>
                </w:tcBorders>
                <w:vAlign w:val="center"/>
              </w:tcPr>
            </w:tcPrChange>
          </w:tcPr>
          <w:p w14:paraId="704997F7" w14:textId="6F889D96" w:rsidR="00121D73" w:rsidRPr="00AA36EF" w:rsidDel="00121D73" w:rsidRDefault="00121D73" w:rsidP="00121D73">
            <w:pPr>
              <w:pStyle w:val="TAL"/>
              <w:rPr>
                <w:del w:id="2216" w:author="MCC160" w:date="2021-01-24T12:35:00Z"/>
                <w:iCs/>
              </w:rPr>
            </w:pPr>
            <w:del w:id="2217" w:author="MCC160" w:date="2021-01-24T12:35: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218"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5257CE73" w14:textId="671281AB" w:rsidR="00121D73" w:rsidRPr="00AA36EF" w:rsidDel="00121D73" w:rsidRDefault="00121D73" w:rsidP="00121D73">
            <w:pPr>
              <w:pStyle w:val="TAL"/>
              <w:rPr>
                <w:del w:id="2219"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220"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0D97E507" w14:textId="4C0578D4" w:rsidR="00121D73" w:rsidRPr="00AA36EF" w:rsidDel="00121D73" w:rsidRDefault="00121D73" w:rsidP="00121D73">
            <w:pPr>
              <w:pStyle w:val="TAL"/>
              <w:rPr>
                <w:del w:id="2221"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222"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1739E974" w14:textId="08F93296" w:rsidR="00121D73" w:rsidRPr="00AA36EF" w:rsidDel="00121D73" w:rsidRDefault="00121D73" w:rsidP="00121D73">
            <w:pPr>
              <w:pStyle w:val="TAL"/>
              <w:rPr>
                <w:del w:id="2223" w:author="MCC160" w:date="2021-01-24T12:35:00Z"/>
              </w:rPr>
            </w:pPr>
          </w:p>
        </w:tc>
      </w:tr>
      <w:tr w:rsidR="00121D73" w:rsidRPr="00AA36EF" w14:paraId="55624495"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2224" w:author="MCC160" w:date="2021-01-18T10:11:00Z">
              <w:tcPr>
                <w:tcW w:w="2835" w:type="dxa"/>
                <w:tcBorders>
                  <w:top w:val="single" w:sz="4" w:space="0" w:color="auto"/>
                  <w:left w:val="single" w:sz="4" w:space="0" w:color="auto"/>
                  <w:bottom w:val="single" w:sz="4" w:space="0" w:color="auto"/>
                  <w:right w:val="single" w:sz="4" w:space="0" w:color="auto"/>
                </w:tcBorders>
                <w:vAlign w:val="center"/>
              </w:tcPr>
            </w:tcPrChange>
          </w:tcPr>
          <w:p w14:paraId="4336B3D8" w14:textId="230FF5D8" w:rsidR="00121D73" w:rsidRPr="00AA36EF" w:rsidRDefault="00121D73" w:rsidP="00121D73">
            <w:pPr>
              <w:pStyle w:val="TAL"/>
              <w:rPr>
                <w:b/>
                <w:bCs/>
              </w:rPr>
            </w:pPr>
            <w:ins w:id="2225" w:author="MCC160" w:date="2021-01-18T10:11:00Z">
              <w:r w:rsidRPr="00AA36EF">
                <w:t xml:space="preserve">    MIME-part-body</w:t>
              </w:r>
            </w:ins>
            <w:del w:id="2226" w:author="MCC160" w:date="2021-01-18T10:11:00Z">
              <w:r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227"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249E3438" w14:textId="0285A784" w:rsidR="00121D73" w:rsidRPr="00AA36EF" w:rsidRDefault="00121D73" w:rsidP="00121D73">
            <w:pPr>
              <w:pStyle w:val="TAL"/>
              <w:rPr>
                <w:iCs/>
              </w:rPr>
            </w:pPr>
            <w:ins w:id="2228" w:author="MCC160" w:date="2021-01-18T10:12:00Z">
              <w:r w:rsidRPr="00AA36EF">
                <w:t>PIDF a</w:t>
              </w:r>
            </w:ins>
            <w:del w:id="2229" w:author="MCC160" w:date="2021-01-18T10:12:00Z">
              <w:r w:rsidRPr="00AA36EF" w:rsidDel="009701F1">
                <w:delText>A</w:delText>
              </w:r>
            </w:del>
            <w:r w:rsidRPr="00AA36EF">
              <w:t>s described in Table 5.3.3.3-35</w:t>
            </w:r>
          </w:p>
        </w:tc>
        <w:tc>
          <w:tcPr>
            <w:tcW w:w="2126" w:type="dxa"/>
            <w:tcBorders>
              <w:top w:val="single" w:sz="4" w:space="0" w:color="auto"/>
              <w:left w:val="single" w:sz="4" w:space="0" w:color="auto"/>
              <w:bottom w:val="single" w:sz="4" w:space="0" w:color="auto"/>
              <w:right w:val="single" w:sz="4" w:space="0" w:color="auto"/>
            </w:tcBorders>
            <w:tcPrChange w:id="2230"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64461E82"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231"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710D5D15"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232"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28B8D223" w14:textId="77777777" w:rsidR="00121D73" w:rsidRPr="00AA36EF" w:rsidRDefault="00121D73" w:rsidP="00121D73">
            <w:pPr>
              <w:pStyle w:val="TAL"/>
            </w:pPr>
          </w:p>
        </w:tc>
      </w:tr>
    </w:tbl>
    <w:p w14:paraId="35EDE6FD" w14:textId="77777777" w:rsidR="00F86C52" w:rsidRPr="00AA36EF" w:rsidRDefault="00F86C52" w:rsidP="00F86C52">
      <w:pPr>
        <w:rPr>
          <w:lang w:eastAsia="ja-JP"/>
        </w:rPr>
      </w:pPr>
    </w:p>
    <w:p w14:paraId="02C3501B" w14:textId="77777777" w:rsidR="00F86C52" w:rsidRPr="00AA36EF" w:rsidRDefault="00F86C52" w:rsidP="00F86C52">
      <w:pPr>
        <w:pStyle w:val="TH"/>
      </w:pPr>
      <w:r w:rsidRPr="00AA36EF">
        <w:t xml:space="preserve">Table 5.3.3.3-35: </w:t>
      </w:r>
      <w:r w:rsidRPr="00AA36EF">
        <w:rPr>
          <w:lang w:eastAsia="ko-KR"/>
        </w:rPr>
        <w:t>PIDF in SIP NOTIFY</w:t>
      </w:r>
      <w:r w:rsidRPr="00AA36EF">
        <w:t xml:space="preserve"> (Table 5.3.3.3-34)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233">
          <w:tblGrid>
            <w:gridCol w:w="2835"/>
            <w:gridCol w:w="2126"/>
            <w:gridCol w:w="2126"/>
            <w:gridCol w:w="1418"/>
            <w:gridCol w:w="1134"/>
          </w:tblGrid>
        </w:tblGridChange>
      </w:tblGrid>
      <w:tr w:rsidR="00F86C52" w:rsidRPr="00AA36EF" w14:paraId="78BD6307" w14:textId="77777777" w:rsidTr="004035A5">
        <w:tc>
          <w:tcPr>
            <w:tcW w:w="9639" w:type="dxa"/>
            <w:gridSpan w:val="5"/>
          </w:tcPr>
          <w:p w14:paraId="19E4C745" w14:textId="3AC151F9" w:rsidR="00F86C52" w:rsidRPr="00AA36EF" w:rsidRDefault="00F86C52" w:rsidP="005830F3">
            <w:pPr>
              <w:pStyle w:val="TAL"/>
            </w:pPr>
            <w:r w:rsidRPr="00AA36EF">
              <w:t>Derivation Path: TS 36.579-1 [2], Table 5.5.3.5</w:t>
            </w:r>
            <w:ins w:id="2234" w:author="MCC160" w:date="2021-01-11T11:23:00Z">
              <w:r w:rsidR="004035A5" w:rsidRPr="00AA36EF">
                <w:t>.2</w:t>
              </w:r>
            </w:ins>
            <w:r w:rsidRPr="00AA36EF">
              <w:t>-1</w:t>
            </w:r>
          </w:p>
        </w:tc>
      </w:tr>
      <w:tr w:rsidR="00F86C52" w:rsidRPr="00AA36EF" w14:paraId="669BBE74" w14:textId="77777777" w:rsidTr="004035A5">
        <w:tc>
          <w:tcPr>
            <w:tcW w:w="2835" w:type="dxa"/>
          </w:tcPr>
          <w:p w14:paraId="148D06E5"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014E42B5"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3261C01E"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6B1418BC"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D05E7D5"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7F199DF7" w14:textId="77777777" w:rsidTr="004035A5">
        <w:tc>
          <w:tcPr>
            <w:tcW w:w="2835" w:type="dxa"/>
            <w:vAlign w:val="center"/>
          </w:tcPr>
          <w:p w14:paraId="7FE64D84" w14:textId="77777777" w:rsidR="00F86C52" w:rsidRPr="00AA36EF" w:rsidRDefault="00F86C52" w:rsidP="005830F3">
            <w:pPr>
              <w:pStyle w:val="TAL"/>
            </w:pPr>
            <w:r w:rsidRPr="00AA36EF">
              <w:t>presence</w:t>
            </w:r>
            <w:del w:id="2235" w:author="MCC160" w:date="2021-01-11T11:21:00Z">
              <w:r w:rsidRPr="00AA36EF" w:rsidDel="004035A5">
                <w:delText xml:space="preserve"> entity</w:delText>
              </w:r>
            </w:del>
          </w:p>
        </w:tc>
        <w:tc>
          <w:tcPr>
            <w:tcW w:w="2126" w:type="dxa"/>
          </w:tcPr>
          <w:p w14:paraId="4138B7F1" w14:textId="651F9263" w:rsidR="00F86C52" w:rsidRPr="00AA36EF" w:rsidRDefault="00F86C52" w:rsidP="005830F3">
            <w:pPr>
              <w:pStyle w:val="TAL"/>
            </w:pPr>
            <w:del w:id="2236" w:author="MCC160" w:date="2021-01-11T11:22:00Z">
              <w:r w:rsidRPr="00AA36EF" w:rsidDel="004035A5">
                <w:delText xml:space="preserve">px_MCPTT_ID_User_B </w:delText>
              </w:r>
            </w:del>
          </w:p>
        </w:tc>
        <w:tc>
          <w:tcPr>
            <w:tcW w:w="2126" w:type="dxa"/>
            <w:tcBorders>
              <w:bottom w:val="single" w:sz="4" w:space="0" w:color="auto"/>
            </w:tcBorders>
          </w:tcPr>
          <w:p w14:paraId="37F55D1C" w14:textId="77777777" w:rsidR="00F86C52" w:rsidRPr="00AA36EF" w:rsidRDefault="00F86C52" w:rsidP="005830F3">
            <w:pPr>
              <w:pStyle w:val="TAL"/>
            </w:pPr>
          </w:p>
        </w:tc>
        <w:tc>
          <w:tcPr>
            <w:tcW w:w="1418" w:type="dxa"/>
          </w:tcPr>
          <w:p w14:paraId="5B01DCBA" w14:textId="77777777" w:rsidR="00F86C52" w:rsidRPr="00AA36EF" w:rsidRDefault="00F86C52" w:rsidP="005830F3">
            <w:pPr>
              <w:pStyle w:val="TAL"/>
            </w:pPr>
          </w:p>
        </w:tc>
        <w:tc>
          <w:tcPr>
            <w:tcW w:w="1134" w:type="dxa"/>
            <w:vAlign w:val="bottom"/>
          </w:tcPr>
          <w:p w14:paraId="717DB870" w14:textId="77777777" w:rsidR="00F86C52" w:rsidRPr="00AA36EF" w:rsidRDefault="00F86C52" w:rsidP="005830F3">
            <w:pPr>
              <w:pStyle w:val="TAL"/>
            </w:pPr>
          </w:p>
        </w:tc>
      </w:tr>
      <w:tr w:rsidR="004035A5" w:rsidRPr="00AA36EF" w14:paraId="1ECB674E" w14:textId="77777777" w:rsidTr="004035A5">
        <w:trPr>
          <w:ins w:id="2237" w:author="MCC160" w:date="2021-01-11T11:21:00Z"/>
        </w:trPr>
        <w:tc>
          <w:tcPr>
            <w:tcW w:w="2835" w:type="dxa"/>
            <w:vAlign w:val="center"/>
          </w:tcPr>
          <w:p w14:paraId="13455861" w14:textId="12DB82DD" w:rsidR="004035A5" w:rsidRPr="00AA36EF" w:rsidRDefault="004035A5" w:rsidP="004035A5">
            <w:pPr>
              <w:pStyle w:val="TAL"/>
              <w:rPr>
                <w:ins w:id="2238" w:author="MCC160" w:date="2021-01-11T11:21:00Z"/>
              </w:rPr>
            </w:pPr>
            <w:ins w:id="2239" w:author="MCC160" w:date="2021-01-11T11:22:00Z">
              <w:r w:rsidRPr="00AA36EF">
                <w:rPr>
                  <w:lang w:eastAsia="en-GB"/>
                </w:rPr>
                <w:t xml:space="preserve">  </w:t>
              </w:r>
            </w:ins>
            <w:ins w:id="2240" w:author="MCC160" w:date="2021-01-12T11:03:00Z">
              <w:r w:rsidR="00BB0F10" w:rsidRPr="00AA36EF">
                <w:rPr>
                  <w:lang w:eastAsia="en-GB"/>
                </w:rPr>
                <w:t>e</w:t>
              </w:r>
            </w:ins>
            <w:ins w:id="2241" w:author="MCC160" w:date="2021-01-11T11:22:00Z">
              <w:r w:rsidRPr="00AA36EF">
                <w:rPr>
                  <w:lang w:eastAsia="en-GB"/>
                </w:rPr>
                <w:t>ntity attribute</w:t>
              </w:r>
            </w:ins>
          </w:p>
        </w:tc>
        <w:tc>
          <w:tcPr>
            <w:tcW w:w="2126" w:type="dxa"/>
          </w:tcPr>
          <w:p w14:paraId="665C36CF" w14:textId="285878D0" w:rsidR="004035A5" w:rsidRPr="00AA36EF" w:rsidRDefault="004035A5" w:rsidP="004035A5">
            <w:pPr>
              <w:pStyle w:val="TAL"/>
              <w:rPr>
                <w:ins w:id="2242" w:author="MCC160" w:date="2021-01-11T11:21:00Z"/>
              </w:rPr>
            </w:pPr>
            <w:proofErr w:type="spellStart"/>
            <w:ins w:id="2243" w:author="MCC160" w:date="2021-01-11T11:22:00Z">
              <w:r w:rsidRPr="00AA36EF">
                <w:rPr>
                  <w:lang w:eastAsia="en-GB"/>
                </w:rPr>
                <w:t>px_MCPTT_ID_User_B</w:t>
              </w:r>
              <w:proofErr w:type="spellEnd"/>
              <w:r w:rsidRPr="00AA36EF">
                <w:rPr>
                  <w:lang w:eastAsia="en-GB"/>
                </w:rPr>
                <w:t xml:space="preserve"> </w:t>
              </w:r>
            </w:ins>
          </w:p>
        </w:tc>
        <w:tc>
          <w:tcPr>
            <w:tcW w:w="2126" w:type="dxa"/>
            <w:tcBorders>
              <w:bottom w:val="single" w:sz="4" w:space="0" w:color="auto"/>
            </w:tcBorders>
          </w:tcPr>
          <w:p w14:paraId="7AAF9E87" w14:textId="77777777" w:rsidR="004035A5" w:rsidRPr="00AA36EF" w:rsidRDefault="004035A5" w:rsidP="004035A5">
            <w:pPr>
              <w:pStyle w:val="TAL"/>
              <w:rPr>
                <w:ins w:id="2244" w:author="MCC160" w:date="2021-01-11T11:21:00Z"/>
              </w:rPr>
            </w:pPr>
          </w:p>
        </w:tc>
        <w:tc>
          <w:tcPr>
            <w:tcW w:w="1418" w:type="dxa"/>
          </w:tcPr>
          <w:p w14:paraId="3E61A07F" w14:textId="77777777" w:rsidR="004035A5" w:rsidRPr="00AA36EF" w:rsidRDefault="004035A5" w:rsidP="004035A5">
            <w:pPr>
              <w:pStyle w:val="TAL"/>
              <w:rPr>
                <w:ins w:id="2245" w:author="MCC160" w:date="2021-01-11T11:21:00Z"/>
              </w:rPr>
            </w:pPr>
          </w:p>
        </w:tc>
        <w:tc>
          <w:tcPr>
            <w:tcW w:w="1134" w:type="dxa"/>
            <w:vAlign w:val="bottom"/>
          </w:tcPr>
          <w:p w14:paraId="425700ED" w14:textId="77777777" w:rsidR="004035A5" w:rsidRPr="00AA36EF" w:rsidRDefault="004035A5" w:rsidP="004035A5">
            <w:pPr>
              <w:pStyle w:val="TAL"/>
              <w:rPr>
                <w:ins w:id="2246" w:author="MCC160" w:date="2021-01-11T11:21:00Z"/>
              </w:rPr>
            </w:pPr>
          </w:p>
        </w:tc>
      </w:tr>
      <w:tr w:rsidR="004035A5" w:rsidRPr="00AA36EF" w14:paraId="74F88FDA" w14:textId="77777777" w:rsidTr="004035A5">
        <w:tc>
          <w:tcPr>
            <w:tcW w:w="2835" w:type="dxa"/>
            <w:vAlign w:val="center"/>
          </w:tcPr>
          <w:p w14:paraId="14CE018C" w14:textId="77777777" w:rsidR="004035A5" w:rsidRPr="00AA36EF" w:rsidRDefault="004035A5" w:rsidP="004035A5">
            <w:pPr>
              <w:pStyle w:val="TAL"/>
            </w:pPr>
            <w:r w:rsidRPr="00AA36EF">
              <w:t xml:space="preserve">  tuple</w:t>
            </w:r>
            <w:del w:id="2247" w:author="MCC160" w:date="2021-01-11T11:21:00Z">
              <w:r w:rsidRPr="00AA36EF" w:rsidDel="004035A5">
                <w:delText xml:space="preserve"> id</w:delText>
              </w:r>
            </w:del>
          </w:p>
        </w:tc>
        <w:tc>
          <w:tcPr>
            <w:tcW w:w="2126" w:type="dxa"/>
          </w:tcPr>
          <w:p w14:paraId="3E1E123B" w14:textId="073FBD1B" w:rsidR="004035A5" w:rsidRPr="00AA36EF" w:rsidRDefault="004035A5" w:rsidP="004035A5">
            <w:pPr>
              <w:pStyle w:val="TAL"/>
            </w:pPr>
            <w:del w:id="2248" w:author="MCC160" w:date="2021-01-11T11:22:00Z">
              <w:r w:rsidRPr="00AA36EF" w:rsidDel="004035A5">
                <w:delText>px_MCPTT_Client_B_ID</w:delText>
              </w:r>
            </w:del>
          </w:p>
        </w:tc>
        <w:tc>
          <w:tcPr>
            <w:tcW w:w="2126" w:type="dxa"/>
            <w:tcBorders>
              <w:bottom w:val="single" w:sz="4" w:space="0" w:color="auto"/>
            </w:tcBorders>
          </w:tcPr>
          <w:p w14:paraId="22AE2805" w14:textId="77777777" w:rsidR="004035A5" w:rsidRPr="00AA36EF" w:rsidRDefault="004035A5" w:rsidP="004035A5">
            <w:pPr>
              <w:pStyle w:val="TAL"/>
            </w:pPr>
          </w:p>
        </w:tc>
        <w:tc>
          <w:tcPr>
            <w:tcW w:w="1418" w:type="dxa"/>
          </w:tcPr>
          <w:p w14:paraId="0E41FF57" w14:textId="77777777" w:rsidR="004035A5" w:rsidRPr="00AA36EF" w:rsidRDefault="004035A5" w:rsidP="004035A5">
            <w:pPr>
              <w:pStyle w:val="TAL"/>
            </w:pPr>
          </w:p>
        </w:tc>
        <w:tc>
          <w:tcPr>
            <w:tcW w:w="1134" w:type="dxa"/>
            <w:vAlign w:val="bottom"/>
          </w:tcPr>
          <w:p w14:paraId="14ED76F0" w14:textId="77777777" w:rsidR="004035A5" w:rsidRPr="00AA36EF" w:rsidRDefault="004035A5" w:rsidP="004035A5">
            <w:pPr>
              <w:pStyle w:val="TAL"/>
            </w:pPr>
          </w:p>
        </w:tc>
      </w:tr>
      <w:tr w:rsidR="004035A5" w:rsidRPr="00AA36EF" w14:paraId="4EC2F74B" w14:textId="77777777" w:rsidTr="004035A5">
        <w:trPr>
          <w:ins w:id="2249" w:author="MCC160" w:date="2021-01-11T11:21:00Z"/>
        </w:trPr>
        <w:tc>
          <w:tcPr>
            <w:tcW w:w="2835" w:type="dxa"/>
            <w:vAlign w:val="center"/>
          </w:tcPr>
          <w:p w14:paraId="176CA866" w14:textId="6CAF832D" w:rsidR="004035A5" w:rsidRPr="00AA36EF" w:rsidRDefault="004035A5" w:rsidP="004035A5">
            <w:pPr>
              <w:pStyle w:val="TAL"/>
              <w:rPr>
                <w:ins w:id="2250" w:author="MCC160" w:date="2021-01-11T11:21:00Z"/>
              </w:rPr>
            </w:pPr>
            <w:ins w:id="2251" w:author="MCC160" w:date="2021-01-11T11:22:00Z">
              <w:r w:rsidRPr="00AA36EF">
                <w:rPr>
                  <w:lang w:eastAsia="en-GB"/>
                </w:rPr>
                <w:t xml:space="preserve">    Id attribute</w:t>
              </w:r>
            </w:ins>
          </w:p>
        </w:tc>
        <w:tc>
          <w:tcPr>
            <w:tcW w:w="2126" w:type="dxa"/>
          </w:tcPr>
          <w:p w14:paraId="3E851038" w14:textId="244856C0" w:rsidR="004035A5" w:rsidRPr="00AA36EF" w:rsidRDefault="004035A5" w:rsidP="004035A5">
            <w:pPr>
              <w:pStyle w:val="TAL"/>
              <w:rPr>
                <w:ins w:id="2252" w:author="MCC160" w:date="2021-01-11T11:21:00Z"/>
              </w:rPr>
            </w:pPr>
            <w:proofErr w:type="spellStart"/>
            <w:ins w:id="2253" w:author="MCC160" w:date="2021-01-11T11:22:00Z">
              <w:r w:rsidRPr="00AA36EF">
                <w:rPr>
                  <w:lang w:eastAsia="en-GB"/>
                </w:rPr>
                <w:t>px_MCPTT_Client_B_ID</w:t>
              </w:r>
            </w:ins>
            <w:proofErr w:type="spellEnd"/>
          </w:p>
        </w:tc>
        <w:tc>
          <w:tcPr>
            <w:tcW w:w="2126" w:type="dxa"/>
            <w:tcBorders>
              <w:bottom w:val="single" w:sz="4" w:space="0" w:color="auto"/>
            </w:tcBorders>
          </w:tcPr>
          <w:p w14:paraId="11CC12E8" w14:textId="77777777" w:rsidR="004035A5" w:rsidRPr="00AA36EF" w:rsidRDefault="004035A5" w:rsidP="004035A5">
            <w:pPr>
              <w:pStyle w:val="TAL"/>
              <w:rPr>
                <w:ins w:id="2254" w:author="MCC160" w:date="2021-01-11T11:21:00Z"/>
              </w:rPr>
            </w:pPr>
          </w:p>
        </w:tc>
        <w:tc>
          <w:tcPr>
            <w:tcW w:w="1418" w:type="dxa"/>
          </w:tcPr>
          <w:p w14:paraId="5CFE0A99" w14:textId="77777777" w:rsidR="004035A5" w:rsidRPr="00AA36EF" w:rsidRDefault="004035A5" w:rsidP="004035A5">
            <w:pPr>
              <w:pStyle w:val="TAL"/>
              <w:rPr>
                <w:ins w:id="2255" w:author="MCC160" w:date="2021-01-11T11:21:00Z"/>
              </w:rPr>
            </w:pPr>
          </w:p>
        </w:tc>
        <w:tc>
          <w:tcPr>
            <w:tcW w:w="1134" w:type="dxa"/>
            <w:vAlign w:val="bottom"/>
          </w:tcPr>
          <w:p w14:paraId="18E971E4" w14:textId="77777777" w:rsidR="004035A5" w:rsidRPr="00AA36EF" w:rsidRDefault="004035A5" w:rsidP="004035A5">
            <w:pPr>
              <w:pStyle w:val="TAL"/>
              <w:rPr>
                <w:ins w:id="2256" w:author="MCC160" w:date="2021-01-11T11:21:00Z"/>
              </w:rPr>
            </w:pPr>
          </w:p>
        </w:tc>
      </w:tr>
      <w:tr w:rsidR="004035A5" w:rsidRPr="00AA36EF" w14:paraId="37CA8E9E" w14:textId="77777777" w:rsidTr="004035A5">
        <w:tc>
          <w:tcPr>
            <w:tcW w:w="2835" w:type="dxa"/>
            <w:vAlign w:val="center"/>
          </w:tcPr>
          <w:p w14:paraId="7EB3A703" w14:textId="77777777" w:rsidR="004035A5" w:rsidRPr="00AA36EF" w:rsidRDefault="004035A5" w:rsidP="004035A5">
            <w:pPr>
              <w:pStyle w:val="TAL"/>
            </w:pPr>
            <w:r w:rsidRPr="00AA36EF">
              <w:t xml:space="preserve">    status</w:t>
            </w:r>
          </w:p>
        </w:tc>
        <w:tc>
          <w:tcPr>
            <w:tcW w:w="2126" w:type="dxa"/>
          </w:tcPr>
          <w:p w14:paraId="4D1B1201" w14:textId="77777777" w:rsidR="004035A5" w:rsidRPr="00AA36EF" w:rsidRDefault="004035A5" w:rsidP="004035A5">
            <w:pPr>
              <w:pStyle w:val="TAL"/>
            </w:pPr>
          </w:p>
        </w:tc>
        <w:tc>
          <w:tcPr>
            <w:tcW w:w="2126" w:type="dxa"/>
          </w:tcPr>
          <w:p w14:paraId="228E8A34" w14:textId="77777777" w:rsidR="004035A5" w:rsidRPr="00AA36EF" w:rsidRDefault="004035A5" w:rsidP="004035A5">
            <w:pPr>
              <w:pStyle w:val="TAL"/>
            </w:pPr>
          </w:p>
        </w:tc>
        <w:tc>
          <w:tcPr>
            <w:tcW w:w="1418" w:type="dxa"/>
          </w:tcPr>
          <w:p w14:paraId="5158BE90" w14:textId="77777777" w:rsidR="004035A5" w:rsidRPr="00AA36EF" w:rsidRDefault="004035A5" w:rsidP="004035A5">
            <w:pPr>
              <w:pStyle w:val="TAL"/>
            </w:pPr>
          </w:p>
        </w:tc>
        <w:tc>
          <w:tcPr>
            <w:tcW w:w="1134" w:type="dxa"/>
            <w:vAlign w:val="bottom"/>
          </w:tcPr>
          <w:p w14:paraId="549373B3" w14:textId="77777777" w:rsidR="004035A5" w:rsidRPr="00AA36EF" w:rsidRDefault="004035A5" w:rsidP="004035A5">
            <w:pPr>
              <w:pStyle w:val="TAL"/>
            </w:pPr>
          </w:p>
        </w:tc>
      </w:tr>
      <w:tr w:rsidR="004035A5" w:rsidRPr="00AA36EF" w14:paraId="619B5078" w14:textId="77777777" w:rsidTr="004035A5">
        <w:tc>
          <w:tcPr>
            <w:tcW w:w="2835" w:type="dxa"/>
            <w:vAlign w:val="center"/>
          </w:tcPr>
          <w:p w14:paraId="70CE0F26" w14:textId="77777777" w:rsidR="004035A5" w:rsidRPr="00AA36EF" w:rsidRDefault="004035A5" w:rsidP="004035A5">
            <w:pPr>
              <w:pStyle w:val="TAL"/>
            </w:pPr>
            <w:r w:rsidRPr="00AA36EF">
              <w:t xml:space="preserve">      affiliation</w:t>
            </w:r>
          </w:p>
        </w:tc>
        <w:tc>
          <w:tcPr>
            <w:tcW w:w="2126" w:type="dxa"/>
          </w:tcPr>
          <w:p w14:paraId="2C281726" w14:textId="77777777" w:rsidR="004035A5" w:rsidRPr="00AA36EF" w:rsidRDefault="004035A5" w:rsidP="004035A5">
            <w:pPr>
              <w:pStyle w:val="TAL"/>
            </w:pPr>
          </w:p>
        </w:tc>
        <w:tc>
          <w:tcPr>
            <w:tcW w:w="2126" w:type="dxa"/>
          </w:tcPr>
          <w:p w14:paraId="190CC77A" w14:textId="77777777" w:rsidR="004035A5" w:rsidRPr="00AA36EF" w:rsidRDefault="004035A5" w:rsidP="004035A5">
            <w:pPr>
              <w:pStyle w:val="TAL"/>
            </w:pPr>
          </w:p>
        </w:tc>
        <w:tc>
          <w:tcPr>
            <w:tcW w:w="1418" w:type="dxa"/>
          </w:tcPr>
          <w:p w14:paraId="1A4D4F6A" w14:textId="77777777" w:rsidR="004035A5" w:rsidRPr="00AA36EF" w:rsidRDefault="004035A5" w:rsidP="004035A5">
            <w:pPr>
              <w:pStyle w:val="TAL"/>
            </w:pPr>
          </w:p>
        </w:tc>
        <w:tc>
          <w:tcPr>
            <w:tcW w:w="1134" w:type="dxa"/>
            <w:vAlign w:val="bottom"/>
          </w:tcPr>
          <w:p w14:paraId="22EC62E9" w14:textId="77777777" w:rsidR="004035A5" w:rsidRPr="00AA36EF" w:rsidRDefault="004035A5" w:rsidP="004035A5">
            <w:pPr>
              <w:pStyle w:val="TAL"/>
            </w:pPr>
          </w:p>
        </w:tc>
      </w:tr>
      <w:tr w:rsidR="004035A5" w:rsidRPr="00AA36EF" w:rsidDel="00121D73" w14:paraId="6F07A578" w14:textId="4BD7DD59" w:rsidTr="004035A5">
        <w:trPr>
          <w:del w:id="2257" w:author="MCC160" w:date="2021-01-24T12:15:00Z"/>
        </w:trPr>
        <w:tc>
          <w:tcPr>
            <w:tcW w:w="2835" w:type="dxa"/>
            <w:vAlign w:val="center"/>
          </w:tcPr>
          <w:p w14:paraId="1E6B04E8" w14:textId="6C1C25F1" w:rsidR="004035A5" w:rsidRPr="00AA36EF" w:rsidDel="00121D73" w:rsidRDefault="004035A5" w:rsidP="004035A5">
            <w:pPr>
              <w:pStyle w:val="TAL"/>
              <w:rPr>
                <w:del w:id="2258" w:author="MCC160" w:date="2021-01-24T12:15:00Z"/>
              </w:rPr>
            </w:pPr>
            <w:del w:id="2259" w:author="MCC160" w:date="2021-01-24T12:15:00Z">
              <w:r w:rsidRPr="00AA36EF" w:rsidDel="00121D73">
                <w:delText xml:space="preserve">        group</w:delText>
              </w:r>
            </w:del>
          </w:p>
        </w:tc>
        <w:tc>
          <w:tcPr>
            <w:tcW w:w="2126" w:type="dxa"/>
          </w:tcPr>
          <w:p w14:paraId="0AA7EEAF" w14:textId="08550F7C" w:rsidR="004035A5" w:rsidRPr="00AA36EF" w:rsidDel="00121D73" w:rsidRDefault="004035A5" w:rsidP="004035A5">
            <w:pPr>
              <w:pStyle w:val="TAL"/>
              <w:rPr>
                <w:del w:id="2260" w:author="MCC160" w:date="2021-01-24T12:15:00Z"/>
              </w:rPr>
            </w:pPr>
            <w:del w:id="2261" w:author="MCC160" w:date="2021-01-24T12:15:00Z">
              <w:r w:rsidRPr="00AA36EF" w:rsidDel="00121D73">
                <w:delText>px_MCPTT_Group_A_ID</w:delText>
              </w:r>
            </w:del>
          </w:p>
        </w:tc>
        <w:tc>
          <w:tcPr>
            <w:tcW w:w="2126" w:type="dxa"/>
          </w:tcPr>
          <w:p w14:paraId="677C5E1A" w14:textId="423FC470" w:rsidR="004035A5" w:rsidRPr="00AA36EF" w:rsidDel="00121D73" w:rsidRDefault="004035A5" w:rsidP="004035A5">
            <w:pPr>
              <w:pStyle w:val="TAL"/>
              <w:rPr>
                <w:del w:id="2262" w:author="MCC160" w:date="2021-01-24T12:15:00Z"/>
              </w:rPr>
            </w:pPr>
          </w:p>
        </w:tc>
        <w:tc>
          <w:tcPr>
            <w:tcW w:w="1418" w:type="dxa"/>
          </w:tcPr>
          <w:p w14:paraId="293303EF" w14:textId="235FE5F7" w:rsidR="004035A5" w:rsidRPr="00AA36EF" w:rsidDel="00121D73" w:rsidRDefault="004035A5" w:rsidP="004035A5">
            <w:pPr>
              <w:pStyle w:val="TAL"/>
              <w:rPr>
                <w:del w:id="2263" w:author="MCC160" w:date="2021-01-24T12:15:00Z"/>
              </w:rPr>
            </w:pPr>
          </w:p>
        </w:tc>
        <w:tc>
          <w:tcPr>
            <w:tcW w:w="1134" w:type="dxa"/>
            <w:vAlign w:val="bottom"/>
          </w:tcPr>
          <w:p w14:paraId="252A9E4D" w14:textId="3105F013" w:rsidR="004035A5" w:rsidRPr="00AA36EF" w:rsidDel="00121D73" w:rsidRDefault="004035A5" w:rsidP="004035A5">
            <w:pPr>
              <w:pStyle w:val="TAL"/>
              <w:rPr>
                <w:del w:id="2264" w:author="MCC160" w:date="2021-01-24T12:15:00Z"/>
              </w:rPr>
            </w:pPr>
          </w:p>
        </w:tc>
      </w:tr>
      <w:tr w:rsidR="004035A5" w:rsidRPr="00AA36EF" w14:paraId="48F269E3" w14:textId="77777777" w:rsidTr="004035A5">
        <w:tc>
          <w:tcPr>
            <w:tcW w:w="2835" w:type="dxa"/>
            <w:vAlign w:val="center"/>
          </w:tcPr>
          <w:p w14:paraId="1363E0F6" w14:textId="77777777" w:rsidR="004035A5" w:rsidRPr="00AA36EF" w:rsidRDefault="004035A5" w:rsidP="004035A5">
            <w:pPr>
              <w:pStyle w:val="TAL"/>
            </w:pPr>
            <w:r w:rsidRPr="00AA36EF">
              <w:t xml:space="preserve">        status</w:t>
            </w:r>
          </w:p>
        </w:tc>
        <w:tc>
          <w:tcPr>
            <w:tcW w:w="2126" w:type="dxa"/>
          </w:tcPr>
          <w:p w14:paraId="79B9F449" w14:textId="0249DE78" w:rsidR="004035A5" w:rsidRPr="00AA36EF" w:rsidRDefault="004035A5" w:rsidP="004035A5">
            <w:pPr>
              <w:pStyle w:val="TAL"/>
            </w:pPr>
            <w:ins w:id="2265" w:author="MCC160" w:date="2021-01-11T11:22:00Z">
              <w:r w:rsidRPr="00AA36EF">
                <w:t>“</w:t>
              </w:r>
              <w:proofErr w:type="spellStart"/>
              <w:r w:rsidRPr="00AA36EF">
                <w:t>deaffiliating</w:t>
              </w:r>
              <w:proofErr w:type="spellEnd"/>
              <w:r w:rsidRPr="00AA36EF">
                <w:t>”</w:t>
              </w:r>
            </w:ins>
          </w:p>
        </w:tc>
        <w:tc>
          <w:tcPr>
            <w:tcW w:w="2126" w:type="dxa"/>
          </w:tcPr>
          <w:p w14:paraId="6DDD9A30" w14:textId="77777777" w:rsidR="004035A5" w:rsidRPr="00AA36EF" w:rsidRDefault="004035A5" w:rsidP="004035A5">
            <w:pPr>
              <w:pStyle w:val="TAL"/>
            </w:pPr>
          </w:p>
        </w:tc>
        <w:tc>
          <w:tcPr>
            <w:tcW w:w="1418" w:type="dxa"/>
          </w:tcPr>
          <w:p w14:paraId="69712570" w14:textId="77777777" w:rsidR="004035A5" w:rsidRPr="00AA36EF" w:rsidRDefault="004035A5" w:rsidP="004035A5">
            <w:pPr>
              <w:pStyle w:val="TAL"/>
            </w:pPr>
          </w:p>
        </w:tc>
        <w:tc>
          <w:tcPr>
            <w:tcW w:w="1134" w:type="dxa"/>
            <w:vAlign w:val="bottom"/>
          </w:tcPr>
          <w:p w14:paraId="34B61939" w14:textId="77777777" w:rsidR="004035A5" w:rsidRPr="00AA36EF" w:rsidRDefault="004035A5" w:rsidP="004035A5">
            <w:pPr>
              <w:pStyle w:val="TAL"/>
            </w:pPr>
          </w:p>
        </w:tc>
      </w:tr>
      <w:tr w:rsidR="004035A5" w:rsidRPr="00AA36EF" w:rsidDel="004035A5" w14:paraId="080DC6B7" w14:textId="39C4E8E2" w:rsidTr="004035A5">
        <w:trPr>
          <w:del w:id="2266" w:author="MCC160" w:date="2021-01-11T11:22:00Z"/>
        </w:trPr>
        <w:tc>
          <w:tcPr>
            <w:tcW w:w="2835" w:type="dxa"/>
            <w:vAlign w:val="center"/>
          </w:tcPr>
          <w:p w14:paraId="16D4FC90" w14:textId="77CCEAF6" w:rsidR="004035A5" w:rsidRPr="00AA36EF" w:rsidDel="004035A5" w:rsidRDefault="004035A5" w:rsidP="004035A5">
            <w:pPr>
              <w:pStyle w:val="TAL"/>
              <w:rPr>
                <w:del w:id="2267" w:author="MCC160" w:date="2021-01-11T11:22:00Z"/>
              </w:rPr>
            </w:pPr>
            <w:del w:id="2268" w:author="MCC160" w:date="2021-01-11T11:22:00Z">
              <w:r w:rsidRPr="00AA36EF" w:rsidDel="004035A5">
                <w:delText xml:space="preserve">          affiliating</w:delText>
              </w:r>
            </w:del>
          </w:p>
        </w:tc>
        <w:tc>
          <w:tcPr>
            <w:tcW w:w="2126" w:type="dxa"/>
          </w:tcPr>
          <w:p w14:paraId="03E9E4A7" w14:textId="6AE867FE" w:rsidR="004035A5" w:rsidRPr="00AA36EF" w:rsidDel="004035A5" w:rsidRDefault="004035A5" w:rsidP="004035A5">
            <w:pPr>
              <w:pStyle w:val="TAL"/>
              <w:rPr>
                <w:del w:id="2269" w:author="MCC160" w:date="2021-01-11T11:22:00Z"/>
              </w:rPr>
            </w:pPr>
            <w:del w:id="2270" w:author="MCC160" w:date="2021-01-11T11:22:00Z">
              <w:r w:rsidRPr="00AA36EF" w:rsidDel="004035A5">
                <w:delText>not present</w:delText>
              </w:r>
            </w:del>
          </w:p>
        </w:tc>
        <w:tc>
          <w:tcPr>
            <w:tcW w:w="2126" w:type="dxa"/>
          </w:tcPr>
          <w:p w14:paraId="3EF580F5" w14:textId="70EA678B" w:rsidR="004035A5" w:rsidRPr="00AA36EF" w:rsidDel="004035A5" w:rsidRDefault="004035A5" w:rsidP="004035A5">
            <w:pPr>
              <w:pStyle w:val="TAL"/>
              <w:rPr>
                <w:del w:id="2271" w:author="MCC160" w:date="2021-01-11T11:22:00Z"/>
              </w:rPr>
            </w:pPr>
          </w:p>
        </w:tc>
        <w:tc>
          <w:tcPr>
            <w:tcW w:w="1418" w:type="dxa"/>
          </w:tcPr>
          <w:p w14:paraId="6B6109DF" w14:textId="6B932B77" w:rsidR="004035A5" w:rsidRPr="00AA36EF" w:rsidDel="004035A5" w:rsidRDefault="004035A5" w:rsidP="004035A5">
            <w:pPr>
              <w:pStyle w:val="TAL"/>
              <w:rPr>
                <w:del w:id="2272" w:author="MCC160" w:date="2021-01-11T11:22:00Z"/>
              </w:rPr>
            </w:pPr>
          </w:p>
        </w:tc>
        <w:tc>
          <w:tcPr>
            <w:tcW w:w="1134" w:type="dxa"/>
            <w:vAlign w:val="bottom"/>
          </w:tcPr>
          <w:p w14:paraId="04C4AC2C" w14:textId="07F76AB2" w:rsidR="004035A5" w:rsidRPr="00AA36EF" w:rsidDel="004035A5" w:rsidRDefault="004035A5" w:rsidP="004035A5">
            <w:pPr>
              <w:pStyle w:val="TAL"/>
              <w:rPr>
                <w:del w:id="2273" w:author="MCC160" w:date="2021-01-11T11:22:00Z"/>
              </w:rPr>
            </w:pPr>
          </w:p>
        </w:tc>
      </w:tr>
      <w:tr w:rsidR="004035A5" w:rsidRPr="00AA36EF" w:rsidDel="004035A5" w14:paraId="00B9E13B" w14:textId="1262A171" w:rsidTr="004035A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4" w:author="MCC160" w:date="2021-01-11T11: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275" w:author="MCC160" w:date="2021-01-11T11:22:00Z"/>
        </w:trPr>
        <w:tc>
          <w:tcPr>
            <w:tcW w:w="2835" w:type="dxa"/>
            <w:vAlign w:val="center"/>
            <w:tcPrChange w:id="2276" w:author="MCC160" w:date="2021-01-11T11:22:00Z">
              <w:tcPr>
                <w:tcW w:w="2835" w:type="dxa"/>
                <w:vAlign w:val="center"/>
              </w:tcPr>
            </w:tcPrChange>
          </w:tcPr>
          <w:p w14:paraId="138D0CD6" w14:textId="3DFBE94D" w:rsidR="004035A5" w:rsidRPr="00AA36EF" w:rsidDel="004035A5" w:rsidRDefault="004035A5" w:rsidP="004035A5">
            <w:pPr>
              <w:pStyle w:val="TAL"/>
              <w:rPr>
                <w:del w:id="2277" w:author="MCC160" w:date="2021-01-11T11:22:00Z"/>
              </w:rPr>
            </w:pPr>
            <w:del w:id="2278" w:author="MCC160" w:date="2021-01-11T11:22:00Z">
              <w:r w:rsidRPr="00AA36EF" w:rsidDel="004035A5">
                <w:delText xml:space="preserve">          disaffiliating</w:delText>
              </w:r>
            </w:del>
          </w:p>
        </w:tc>
        <w:tc>
          <w:tcPr>
            <w:tcW w:w="2126" w:type="dxa"/>
            <w:tcPrChange w:id="2279" w:author="MCC160" w:date="2021-01-11T11:22:00Z">
              <w:tcPr>
                <w:tcW w:w="2126" w:type="dxa"/>
              </w:tcPr>
            </w:tcPrChange>
          </w:tcPr>
          <w:p w14:paraId="2532239E" w14:textId="0431F88E" w:rsidR="004035A5" w:rsidRPr="00AA36EF" w:rsidDel="004035A5" w:rsidRDefault="004035A5" w:rsidP="004035A5">
            <w:pPr>
              <w:pStyle w:val="TAL"/>
              <w:rPr>
                <w:del w:id="2280" w:author="MCC160" w:date="2021-01-11T11:22:00Z"/>
              </w:rPr>
            </w:pPr>
          </w:p>
        </w:tc>
        <w:tc>
          <w:tcPr>
            <w:tcW w:w="2126" w:type="dxa"/>
            <w:tcPrChange w:id="2281" w:author="MCC160" w:date="2021-01-11T11:22:00Z">
              <w:tcPr>
                <w:tcW w:w="2126" w:type="dxa"/>
                <w:tcBorders>
                  <w:bottom w:val="single" w:sz="4" w:space="0" w:color="auto"/>
                </w:tcBorders>
              </w:tcPr>
            </w:tcPrChange>
          </w:tcPr>
          <w:p w14:paraId="0F8D2EE1" w14:textId="0C19214D" w:rsidR="004035A5" w:rsidRPr="00AA36EF" w:rsidDel="004035A5" w:rsidRDefault="004035A5" w:rsidP="004035A5">
            <w:pPr>
              <w:pStyle w:val="TAL"/>
              <w:rPr>
                <w:del w:id="2282" w:author="MCC160" w:date="2021-01-11T11:22:00Z"/>
              </w:rPr>
            </w:pPr>
          </w:p>
        </w:tc>
        <w:tc>
          <w:tcPr>
            <w:tcW w:w="1418" w:type="dxa"/>
            <w:tcPrChange w:id="2283" w:author="MCC160" w:date="2021-01-11T11:22:00Z">
              <w:tcPr>
                <w:tcW w:w="1418" w:type="dxa"/>
              </w:tcPr>
            </w:tcPrChange>
          </w:tcPr>
          <w:p w14:paraId="364C3658" w14:textId="3B1F45EA" w:rsidR="004035A5" w:rsidRPr="00AA36EF" w:rsidDel="004035A5" w:rsidRDefault="004035A5" w:rsidP="004035A5">
            <w:pPr>
              <w:pStyle w:val="TAL"/>
              <w:rPr>
                <w:del w:id="2284" w:author="MCC160" w:date="2021-01-11T11:22:00Z"/>
              </w:rPr>
            </w:pPr>
          </w:p>
        </w:tc>
        <w:tc>
          <w:tcPr>
            <w:tcW w:w="1134" w:type="dxa"/>
            <w:vAlign w:val="bottom"/>
            <w:tcPrChange w:id="2285" w:author="MCC160" w:date="2021-01-11T11:22:00Z">
              <w:tcPr>
                <w:tcW w:w="1134" w:type="dxa"/>
                <w:vAlign w:val="bottom"/>
              </w:tcPr>
            </w:tcPrChange>
          </w:tcPr>
          <w:p w14:paraId="24CDA82F" w14:textId="39C9EBAA" w:rsidR="004035A5" w:rsidRPr="00AA36EF" w:rsidDel="004035A5" w:rsidRDefault="004035A5" w:rsidP="004035A5">
            <w:pPr>
              <w:pStyle w:val="TAL"/>
              <w:rPr>
                <w:del w:id="2286" w:author="MCC160" w:date="2021-01-11T11:22:00Z"/>
              </w:rPr>
            </w:pPr>
          </w:p>
        </w:tc>
      </w:tr>
      <w:tr w:rsidR="00284A1D" w:rsidRPr="00AA36EF" w:rsidDel="004035A5" w14:paraId="3E924497" w14:textId="77777777" w:rsidTr="004035A5">
        <w:trPr>
          <w:ins w:id="2287" w:author="MCC160" w:date="2021-01-11T11:22:00Z"/>
        </w:trPr>
        <w:tc>
          <w:tcPr>
            <w:tcW w:w="2835" w:type="dxa"/>
            <w:vAlign w:val="center"/>
          </w:tcPr>
          <w:p w14:paraId="447FE5D1" w14:textId="55BB0417" w:rsidR="00284A1D" w:rsidRPr="00AA36EF" w:rsidDel="004035A5" w:rsidRDefault="00284A1D" w:rsidP="00284A1D">
            <w:pPr>
              <w:pStyle w:val="TAL"/>
              <w:rPr>
                <w:ins w:id="2288" w:author="MCC160" w:date="2021-01-11T11:22:00Z"/>
              </w:rPr>
            </w:pPr>
            <w:proofErr w:type="gramStart"/>
            <w:ins w:id="2289" w:author="MCC160" w:date="2021-01-11T11:23:00Z">
              <w:r w:rsidRPr="00AA36EF">
                <w:rPr>
                  <w:lang w:eastAsia="en-GB"/>
                </w:rPr>
                <w:t>..</w:t>
              </w:r>
              <w:proofErr w:type="gramEnd"/>
              <w:r w:rsidRPr="00AA36EF">
                <w:rPr>
                  <w:lang w:eastAsia="en-GB"/>
                </w:rPr>
                <w:t>p-id</w:t>
              </w:r>
            </w:ins>
          </w:p>
        </w:tc>
        <w:tc>
          <w:tcPr>
            <w:tcW w:w="2126" w:type="dxa"/>
          </w:tcPr>
          <w:p w14:paraId="79A05B90" w14:textId="24836F0C" w:rsidR="00284A1D" w:rsidRPr="00AA36EF" w:rsidDel="004035A5" w:rsidRDefault="00284A1D" w:rsidP="00284A1D">
            <w:pPr>
              <w:pStyle w:val="TAL"/>
              <w:rPr>
                <w:ins w:id="2290" w:author="MCC160" w:date="2021-01-11T11:22:00Z"/>
              </w:rPr>
            </w:pPr>
            <w:ins w:id="2291" w:author="MCC160" w:date="2021-02-25T18:57:00Z">
              <w:r w:rsidRPr="00AA36EF">
                <w:rPr>
                  <w:lang w:eastAsia="en-GB"/>
                </w:rPr>
                <w:t xml:space="preserve">same value as received in </w:t>
              </w:r>
              <w:r w:rsidRPr="003E5688">
                <w:rPr>
                  <w:highlight w:val="yellow"/>
                  <w:lang w:eastAsia="en-GB"/>
                </w:rPr>
                <w:t>corresponding</w:t>
              </w:r>
              <w:r w:rsidRPr="006C2327">
                <w:rPr>
                  <w:lang w:eastAsia="en-GB"/>
                </w:rPr>
                <w:t xml:space="preserve"> </w:t>
              </w:r>
              <w:r w:rsidRPr="00AA36EF">
                <w:rPr>
                  <w:lang w:eastAsia="en-GB"/>
                </w:rPr>
                <w:t xml:space="preserve">SIP PUBLISH </w:t>
              </w:r>
              <w:r w:rsidRPr="003E5688">
                <w:rPr>
                  <w:highlight w:val="yellow"/>
                  <w:lang w:eastAsia="en-GB"/>
                </w:rPr>
                <w:t xml:space="preserve">(step </w:t>
              </w:r>
              <w:r>
                <w:rPr>
                  <w:highlight w:val="yellow"/>
                  <w:lang w:eastAsia="en-GB"/>
                </w:rPr>
                <w:t>2</w:t>
              </w:r>
              <w:r w:rsidRPr="003E5688">
                <w:rPr>
                  <w:highlight w:val="yellow"/>
                  <w:lang w:eastAsia="en-GB"/>
                </w:rPr>
                <w:t>1)</w:t>
              </w:r>
            </w:ins>
          </w:p>
        </w:tc>
        <w:tc>
          <w:tcPr>
            <w:tcW w:w="2126" w:type="dxa"/>
            <w:tcBorders>
              <w:bottom w:val="single" w:sz="4" w:space="0" w:color="auto"/>
            </w:tcBorders>
          </w:tcPr>
          <w:p w14:paraId="17E59EF2" w14:textId="77777777" w:rsidR="00284A1D" w:rsidRPr="00AA36EF" w:rsidDel="004035A5" w:rsidRDefault="00284A1D" w:rsidP="00284A1D">
            <w:pPr>
              <w:pStyle w:val="TAL"/>
              <w:rPr>
                <w:ins w:id="2292" w:author="MCC160" w:date="2021-01-11T11:22:00Z"/>
              </w:rPr>
            </w:pPr>
          </w:p>
        </w:tc>
        <w:tc>
          <w:tcPr>
            <w:tcW w:w="1418" w:type="dxa"/>
          </w:tcPr>
          <w:p w14:paraId="5F0F78AA" w14:textId="77777777" w:rsidR="00284A1D" w:rsidRPr="00AA36EF" w:rsidDel="004035A5" w:rsidRDefault="00284A1D" w:rsidP="00284A1D">
            <w:pPr>
              <w:pStyle w:val="TAL"/>
              <w:rPr>
                <w:ins w:id="2293" w:author="MCC160" w:date="2021-01-11T11:22:00Z"/>
              </w:rPr>
            </w:pPr>
          </w:p>
        </w:tc>
        <w:tc>
          <w:tcPr>
            <w:tcW w:w="1134" w:type="dxa"/>
            <w:vAlign w:val="bottom"/>
          </w:tcPr>
          <w:p w14:paraId="6F94E7EC" w14:textId="77777777" w:rsidR="00284A1D" w:rsidRPr="00AA36EF" w:rsidDel="004035A5" w:rsidRDefault="00284A1D" w:rsidP="00284A1D">
            <w:pPr>
              <w:pStyle w:val="TAL"/>
              <w:rPr>
                <w:ins w:id="2294" w:author="MCC160" w:date="2021-01-11T11:22:00Z"/>
              </w:rPr>
            </w:pPr>
          </w:p>
        </w:tc>
      </w:tr>
    </w:tbl>
    <w:p w14:paraId="760232DA" w14:textId="77777777" w:rsidR="00F86C52" w:rsidRPr="00AA36EF" w:rsidRDefault="00F86C52" w:rsidP="00F86C52">
      <w:pPr>
        <w:rPr>
          <w:lang w:eastAsia="ja-JP"/>
        </w:rPr>
      </w:pPr>
    </w:p>
    <w:p w14:paraId="4D65CBA8" w14:textId="77777777" w:rsidR="00F86C52" w:rsidRPr="00AA36EF" w:rsidRDefault="00F86C52" w:rsidP="00F86C52">
      <w:pPr>
        <w:pStyle w:val="TH"/>
      </w:pPr>
      <w:r w:rsidRPr="00AA36EF">
        <w:t>Table 5.3.3.3-36: SIP NOTIFY (step 37,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95" w:author="MCC160" w:date="2021-01-18T10: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296">
          <w:tblGrid>
            <w:gridCol w:w="2835"/>
            <w:gridCol w:w="2126"/>
            <w:gridCol w:w="2126"/>
            <w:gridCol w:w="1418"/>
            <w:gridCol w:w="1134"/>
          </w:tblGrid>
        </w:tblGridChange>
      </w:tblGrid>
      <w:tr w:rsidR="00F86C52" w:rsidRPr="00AA36EF" w14:paraId="006B2E22" w14:textId="77777777" w:rsidTr="009701F1">
        <w:tc>
          <w:tcPr>
            <w:tcW w:w="9639" w:type="dxa"/>
            <w:gridSpan w:val="5"/>
            <w:tcPrChange w:id="2297" w:author="MCC160" w:date="2021-01-18T10:12:00Z">
              <w:tcPr>
                <w:tcW w:w="9639" w:type="dxa"/>
                <w:gridSpan w:val="5"/>
              </w:tcPr>
            </w:tcPrChange>
          </w:tcPr>
          <w:p w14:paraId="5542D827" w14:textId="1E1A14E0" w:rsidR="00F86C52" w:rsidRPr="00AA36EF" w:rsidRDefault="00F86C52" w:rsidP="005830F3">
            <w:pPr>
              <w:pStyle w:val="TAL"/>
            </w:pPr>
            <w:r w:rsidRPr="00AA36EF">
              <w:t>Derivation Path: TS 36.579-1 [2], Table 5.5.2.8-1</w:t>
            </w:r>
            <w:ins w:id="2298" w:author="MCC160" w:date="2021-01-24T12:32:00Z">
              <w:r w:rsidR="00121D73" w:rsidRPr="00AA36EF">
                <w:t xml:space="preserve"> with condition PRESENCE-EVENT</w:t>
              </w:r>
            </w:ins>
          </w:p>
        </w:tc>
      </w:tr>
      <w:tr w:rsidR="00F86C52" w:rsidRPr="00AA36EF" w14:paraId="165616D3" w14:textId="77777777" w:rsidTr="009701F1">
        <w:tc>
          <w:tcPr>
            <w:tcW w:w="2835" w:type="dxa"/>
            <w:tcPrChange w:id="2299" w:author="MCC160" w:date="2021-01-18T10:12:00Z">
              <w:tcPr>
                <w:tcW w:w="2835" w:type="dxa"/>
              </w:tcPr>
            </w:tcPrChange>
          </w:tcPr>
          <w:p w14:paraId="2AD57949"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300" w:author="MCC160" w:date="2021-01-18T10:12:00Z">
              <w:tcPr>
                <w:tcW w:w="2126" w:type="dxa"/>
              </w:tcPr>
            </w:tcPrChange>
          </w:tcPr>
          <w:p w14:paraId="5A9AC26E"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301" w:author="MCC160" w:date="2021-01-18T10:12:00Z">
              <w:tcPr>
                <w:tcW w:w="2126" w:type="dxa"/>
                <w:tcBorders>
                  <w:bottom w:val="single" w:sz="4" w:space="0" w:color="auto"/>
                </w:tcBorders>
              </w:tcPr>
            </w:tcPrChange>
          </w:tcPr>
          <w:p w14:paraId="7E21E44A"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302" w:author="MCC160" w:date="2021-01-18T10:12:00Z">
              <w:tcPr>
                <w:tcW w:w="1418" w:type="dxa"/>
              </w:tcPr>
            </w:tcPrChange>
          </w:tcPr>
          <w:p w14:paraId="753FE9CF"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303" w:author="MCC160" w:date="2021-01-18T10:12:00Z">
              <w:tcPr>
                <w:tcW w:w="1134" w:type="dxa"/>
              </w:tcPr>
            </w:tcPrChange>
          </w:tcPr>
          <w:p w14:paraId="2FF99F04"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749354E6" w14:textId="07B1B2A6" w:rsidTr="009701F1">
        <w:trPr>
          <w:del w:id="2304" w:author="MCC160" w:date="2021-01-18T10:12:00Z"/>
        </w:trPr>
        <w:tc>
          <w:tcPr>
            <w:tcW w:w="2835" w:type="dxa"/>
            <w:tcBorders>
              <w:top w:val="single" w:sz="4" w:space="0" w:color="auto"/>
              <w:left w:val="single" w:sz="4" w:space="0" w:color="auto"/>
              <w:bottom w:val="single" w:sz="4" w:space="0" w:color="auto"/>
              <w:right w:val="single" w:sz="4" w:space="0" w:color="auto"/>
            </w:tcBorders>
            <w:tcPrChange w:id="2305" w:author="MCC160" w:date="2021-01-18T10:12:00Z">
              <w:tcPr>
                <w:tcW w:w="2835" w:type="dxa"/>
                <w:tcBorders>
                  <w:top w:val="single" w:sz="4" w:space="0" w:color="auto"/>
                  <w:left w:val="single" w:sz="4" w:space="0" w:color="auto"/>
                  <w:bottom w:val="single" w:sz="4" w:space="0" w:color="auto"/>
                  <w:right w:val="single" w:sz="4" w:space="0" w:color="auto"/>
                </w:tcBorders>
              </w:tcPr>
            </w:tcPrChange>
          </w:tcPr>
          <w:p w14:paraId="7FB6633B" w14:textId="4F32320D" w:rsidR="00F86C52" w:rsidRPr="00AA36EF" w:rsidDel="009701F1" w:rsidRDefault="00F86C52" w:rsidP="005830F3">
            <w:pPr>
              <w:pStyle w:val="TAL"/>
              <w:rPr>
                <w:del w:id="2306" w:author="MCC160" w:date="2021-01-18T10:12:00Z"/>
                <w:b/>
              </w:rPr>
            </w:pPr>
            <w:del w:id="2307" w:author="MCC160" w:date="2021-01-18T10:12: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308"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1309D2AF" w14:textId="53B6F1C4" w:rsidR="00F86C52" w:rsidRPr="00AA36EF" w:rsidDel="009701F1" w:rsidRDefault="00F86C52" w:rsidP="005830F3">
            <w:pPr>
              <w:pStyle w:val="TAL"/>
              <w:rPr>
                <w:del w:id="2309" w:author="MCC160" w:date="2021-01-18T10:12:00Z"/>
              </w:rPr>
            </w:pPr>
          </w:p>
        </w:tc>
        <w:tc>
          <w:tcPr>
            <w:tcW w:w="2126" w:type="dxa"/>
            <w:tcBorders>
              <w:top w:val="single" w:sz="4" w:space="0" w:color="auto"/>
              <w:left w:val="single" w:sz="4" w:space="0" w:color="auto"/>
              <w:bottom w:val="single" w:sz="4" w:space="0" w:color="auto"/>
              <w:right w:val="single" w:sz="4" w:space="0" w:color="auto"/>
            </w:tcBorders>
            <w:tcPrChange w:id="2310"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7AE44DFA" w14:textId="2C65CC43" w:rsidR="00F86C52" w:rsidRPr="00AA36EF" w:rsidDel="009701F1" w:rsidRDefault="00F86C52" w:rsidP="005830F3">
            <w:pPr>
              <w:pStyle w:val="TAL"/>
              <w:rPr>
                <w:del w:id="2311" w:author="MCC160" w:date="2021-01-18T10:12:00Z"/>
              </w:rPr>
            </w:pPr>
          </w:p>
        </w:tc>
        <w:tc>
          <w:tcPr>
            <w:tcW w:w="1418" w:type="dxa"/>
            <w:tcBorders>
              <w:top w:val="single" w:sz="4" w:space="0" w:color="auto"/>
              <w:left w:val="single" w:sz="4" w:space="0" w:color="auto"/>
              <w:bottom w:val="single" w:sz="4" w:space="0" w:color="auto"/>
              <w:right w:val="single" w:sz="4" w:space="0" w:color="auto"/>
            </w:tcBorders>
            <w:tcPrChange w:id="2312"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239057D3" w14:textId="5859FAEF" w:rsidR="00F86C52" w:rsidRPr="00AA36EF" w:rsidDel="009701F1" w:rsidRDefault="00F86C52" w:rsidP="005830F3">
            <w:pPr>
              <w:pStyle w:val="TAL"/>
              <w:rPr>
                <w:del w:id="2313" w:author="MCC160" w:date="2021-01-18T10:12:00Z"/>
              </w:rPr>
            </w:pPr>
          </w:p>
        </w:tc>
        <w:tc>
          <w:tcPr>
            <w:tcW w:w="1134" w:type="dxa"/>
            <w:tcBorders>
              <w:top w:val="single" w:sz="4" w:space="0" w:color="auto"/>
              <w:left w:val="single" w:sz="4" w:space="0" w:color="auto"/>
              <w:bottom w:val="single" w:sz="4" w:space="0" w:color="auto"/>
              <w:right w:val="single" w:sz="4" w:space="0" w:color="auto"/>
            </w:tcBorders>
            <w:tcPrChange w:id="2314"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7385F19F" w14:textId="0EFC7F70" w:rsidR="00F86C52" w:rsidRPr="00AA36EF" w:rsidDel="009701F1" w:rsidRDefault="00F86C52" w:rsidP="005830F3">
            <w:pPr>
              <w:pStyle w:val="TAL"/>
              <w:rPr>
                <w:del w:id="2315" w:author="MCC160" w:date="2021-01-18T10:12:00Z"/>
              </w:rPr>
            </w:pPr>
          </w:p>
        </w:tc>
      </w:tr>
      <w:tr w:rsidR="00F86C52" w:rsidRPr="00AA36EF" w:rsidDel="009701F1" w14:paraId="0D408877" w14:textId="568BD1DB" w:rsidTr="009701F1">
        <w:trPr>
          <w:del w:id="2316" w:author="MCC160" w:date="2021-01-18T10:12:00Z"/>
        </w:trPr>
        <w:tc>
          <w:tcPr>
            <w:tcW w:w="2835" w:type="dxa"/>
            <w:tcBorders>
              <w:top w:val="single" w:sz="4" w:space="0" w:color="auto"/>
              <w:left w:val="single" w:sz="4" w:space="0" w:color="auto"/>
              <w:bottom w:val="single" w:sz="4" w:space="0" w:color="auto"/>
              <w:right w:val="single" w:sz="4" w:space="0" w:color="auto"/>
            </w:tcBorders>
            <w:tcPrChange w:id="2317" w:author="MCC160" w:date="2021-01-18T10:12:00Z">
              <w:tcPr>
                <w:tcW w:w="2835" w:type="dxa"/>
                <w:tcBorders>
                  <w:top w:val="single" w:sz="4" w:space="0" w:color="auto"/>
                  <w:left w:val="single" w:sz="4" w:space="0" w:color="auto"/>
                  <w:bottom w:val="single" w:sz="4" w:space="0" w:color="auto"/>
                  <w:right w:val="single" w:sz="4" w:space="0" w:color="auto"/>
                </w:tcBorders>
              </w:tcPr>
            </w:tcPrChange>
          </w:tcPr>
          <w:p w14:paraId="532CEA5F" w14:textId="14A6126D" w:rsidR="00F86C52" w:rsidRPr="00AA36EF" w:rsidDel="009701F1" w:rsidRDefault="00F86C52" w:rsidP="005830F3">
            <w:pPr>
              <w:pStyle w:val="TAL"/>
              <w:rPr>
                <w:del w:id="2318" w:author="MCC160" w:date="2021-01-18T10:12:00Z"/>
                <w:b/>
              </w:rPr>
            </w:pPr>
            <w:del w:id="2319" w:author="MCC160" w:date="2021-01-18T10:12: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320"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7D283139" w14:textId="421D9C24" w:rsidR="00F86C52" w:rsidRPr="00AA36EF" w:rsidDel="009701F1" w:rsidRDefault="00F86C52" w:rsidP="005830F3">
            <w:pPr>
              <w:pStyle w:val="TAL"/>
              <w:rPr>
                <w:del w:id="2321" w:author="MCC160" w:date="2021-01-18T10:12:00Z"/>
              </w:rPr>
            </w:pPr>
          </w:p>
        </w:tc>
        <w:tc>
          <w:tcPr>
            <w:tcW w:w="2126" w:type="dxa"/>
            <w:tcBorders>
              <w:top w:val="single" w:sz="4" w:space="0" w:color="auto"/>
              <w:left w:val="single" w:sz="4" w:space="0" w:color="auto"/>
              <w:bottom w:val="single" w:sz="4" w:space="0" w:color="auto"/>
              <w:right w:val="single" w:sz="4" w:space="0" w:color="auto"/>
            </w:tcBorders>
            <w:tcPrChange w:id="2322"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09F55B6F" w14:textId="04FBE1EE" w:rsidR="00F86C52" w:rsidRPr="00AA36EF" w:rsidDel="009701F1" w:rsidRDefault="00F86C52" w:rsidP="005830F3">
            <w:pPr>
              <w:pStyle w:val="TAL"/>
              <w:rPr>
                <w:del w:id="2323" w:author="MCC160" w:date="2021-01-18T10:12:00Z"/>
              </w:rPr>
            </w:pPr>
          </w:p>
        </w:tc>
        <w:tc>
          <w:tcPr>
            <w:tcW w:w="1418" w:type="dxa"/>
            <w:tcBorders>
              <w:top w:val="single" w:sz="4" w:space="0" w:color="auto"/>
              <w:left w:val="single" w:sz="4" w:space="0" w:color="auto"/>
              <w:bottom w:val="single" w:sz="4" w:space="0" w:color="auto"/>
              <w:right w:val="single" w:sz="4" w:space="0" w:color="auto"/>
            </w:tcBorders>
            <w:tcPrChange w:id="2324"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24C17164" w14:textId="4E171A90" w:rsidR="00F86C52" w:rsidRPr="00AA36EF" w:rsidDel="009701F1" w:rsidRDefault="00F86C52" w:rsidP="005830F3">
            <w:pPr>
              <w:pStyle w:val="TAL"/>
              <w:rPr>
                <w:del w:id="2325" w:author="MCC160" w:date="2021-01-18T10:12:00Z"/>
              </w:rPr>
            </w:pPr>
          </w:p>
        </w:tc>
        <w:tc>
          <w:tcPr>
            <w:tcW w:w="1134" w:type="dxa"/>
            <w:tcBorders>
              <w:top w:val="single" w:sz="4" w:space="0" w:color="auto"/>
              <w:left w:val="single" w:sz="4" w:space="0" w:color="auto"/>
              <w:bottom w:val="single" w:sz="4" w:space="0" w:color="auto"/>
              <w:right w:val="single" w:sz="4" w:space="0" w:color="auto"/>
            </w:tcBorders>
            <w:tcPrChange w:id="2326"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2C27C86B" w14:textId="6762DB81" w:rsidR="00F86C52" w:rsidRPr="00AA36EF" w:rsidDel="009701F1" w:rsidRDefault="00F86C52" w:rsidP="005830F3">
            <w:pPr>
              <w:pStyle w:val="TAL"/>
              <w:rPr>
                <w:del w:id="2327" w:author="MCC160" w:date="2021-01-18T10:12:00Z"/>
              </w:rPr>
            </w:pPr>
          </w:p>
        </w:tc>
      </w:tr>
      <w:tr w:rsidR="00F86C52" w:rsidRPr="00AA36EF" w14:paraId="1745FF55" w14:textId="77777777" w:rsidTr="009701F1">
        <w:tc>
          <w:tcPr>
            <w:tcW w:w="2835" w:type="dxa"/>
            <w:tcBorders>
              <w:top w:val="single" w:sz="4" w:space="0" w:color="auto"/>
              <w:left w:val="single" w:sz="4" w:space="0" w:color="auto"/>
              <w:bottom w:val="single" w:sz="4" w:space="0" w:color="auto"/>
              <w:right w:val="single" w:sz="4" w:space="0" w:color="auto"/>
            </w:tcBorders>
            <w:tcPrChange w:id="2328" w:author="MCC160" w:date="2021-01-18T10:12:00Z">
              <w:tcPr>
                <w:tcW w:w="2835" w:type="dxa"/>
                <w:tcBorders>
                  <w:top w:val="single" w:sz="4" w:space="0" w:color="auto"/>
                  <w:left w:val="single" w:sz="4" w:space="0" w:color="auto"/>
                  <w:bottom w:val="single" w:sz="4" w:space="0" w:color="auto"/>
                  <w:right w:val="single" w:sz="4" w:space="0" w:color="auto"/>
                </w:tcBorders>
              </w:tcPr>
            </w:tcPrChange>
          </w:tcPr>
          <w:p w14:paraId="7FBFFDAA" w14:textId="77777777" w:rsidR="00F86C52" w:rsidRPr="00AA36EF" w:rsidRDefault="00F86C52" w:rsidP="005830F3">
            <w:pPr>
              <w:pStyle w:val="TAL"/>
              <w:rPr>
                <w:b/>
              </w:rPr>
            </w:pPr>
            <w:del w:id="2329" w:author="MCC160" w:date="2021-01-18T10:12: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330"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03736B0E"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331"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7DDEBB25"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332"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64BE6A15"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333"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77F89A57" w14:textId="77777777" w:rsidR="00F86C52" w:rsidRPr="00AA36EF" w:rsidRDefault="00F86C52" w:rsidP="005830F3">
            <w:pPr>
              <w:pStyle w:val="TAL"/>
            </w:pPr>
          </w:p>
        </w:tc>
      </w:tr>
      <w:tr w:rsidR="00121D73" w:rsidRPr="00AA36EF" w14:paraId="7CC8EA02" w14:textId="77777777" w:rsidTr="009701F1">
        <w:trPr>
          <w:ins w:id="2334"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1332BE22" w14:textId="42C639CD" w:rsidR="00121D73" w:rsidRPr="00AA36EF" w:rsidDel="009701F1" w:rsidRDefault="00121D73" w:rsidP="00121D73">
            <w:pPr>
              <w:pStyle w:val="TAL"/>
              <w:rPr>
                <w:ins w:id="2335" w:author="MCC160" w:date="2021-01-18T10:29:00Z"/>
                <w:b/>
              </w:rPr>
            </w:pPr>
            <w:ins w:id="2336"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CB4E96F" w14:textId="77777777" w:rsidR="00121D73" w:rsidRPr="00AA36EF" w:rsidRDefault="00121D73" w:rsidP="00121D73">
            <w:pPr>
              <w:pStyle w:val="TAL"/>
              <w:rPr>
                <w:ins w:id="2337"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636BFAF3" w14:textId="59B03395" w:rsidR="00121D73" w:rsidRPr="00AA36EF" w:rsidRDefault="00121D73" w:rsidP="00121D73">
            <w:pPr>
              <w:pStyle w:val="TAL"/>
              <w:rPr>
                <w:ins w:id="2338" w:author="MCC160" w:date="2021-01-18T10:29:00Z"/>
              </w:rPr>
            </w:pPr>
            <w:ins w:id="2339"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40871BE3" w14:textId="77777777" w:rsidR="00121D73" w:rsidRPr="00AA36EF" w:rsidRDefault="00121D73" w:rsidP="00121D73">
            <w:pPr>
              <w:pStyle w:val="TAL"/>
              <w:rPr>
                <w:ins w:id="2340"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A45A49D" w14:textId="77777777" w:rsidR="00121D73" w:rsidRPr="00AA36EF" w:rsidRDefault="00121D73" w:rsidP="00121D73">
            <w:pPr>
              <w:pStyle w:val="TAL"/>
              <w:rPr>
                <w:ins w:id="2341" w:author="MCC160" w:date="2021-01-18T10:29:00Z"/>
              </w:rPr>
            </w:pPr>
          </w:p>
        </w:tc>
      </w:tr>
      <w:tr w:rsidR="00121D73" w:rsidRPr="00AA36EF" w:rsidDel="00121D73" w14:paraId="3346A6D4" w14:textId="15EB0088" w:rsidTr="009701F1">
        <w:trPr>
          <w:del w:id="2342" w:author="MCC160" w:date="2021-01-24T12:35:00Z"/>
        </w:trPr>
        <w:tc>
          <w:tcPr>
            <w:tcW w:w="2835" w:type="dxa"/>
            <w:tcBorders>
              <w:top w:val="single" w:sz="4" w:space="0" w:color="auto"/>
              <w:left w:val="single" w:sz="4" w:space="0" w:color="auto"/>
              <w:bottom w:val="single" w:sz="4" w:space="0" w:color="auto"/>
              <w:right w:val="single" w:sz="4" w:space="0" w:color="auto"/>
            </w:tcBorders>
            <w:tcPrChange w:id="2343" w:author="MCC160" w:date="2021-01-18T10:12:00Z">
              <w:tcPr>
                <w:tcW w:w="2835" w:type="dxa"/>
                <w:tcBorders>
                  <w:top w:val="single" w:sz="4" w:space="0" w:color="auto"/>
                  <w:left w:val="single" w:sz="4" w:space="0" w:color="auto"/>
                  <w:bottom w:val="single" w:sz="4" w:space="0" w:color="auto"/>
                  <w:right w:val="single" w:sz="4" w:space="0" w:color="auto"/>
                </w:tcBorders>
                <w:vAlign w:val="center"/>
              </w:tcPr>
            </w:tcPrChange>
          </w:tcPr>
          <w:p w14:paraId="73611FF1" w14:textId="0FEC4076" w:rsidR="00121D73" w:rsidRPr="00AA36EF" w:rsidDel="00121D73" w:rsidRDefault="00121D73" w:rsidP="00121D73">
            <w:pPr>
              <w:pStyle w:val="TAL"/>
              <w:rPr>
                <w:del w:id="2344" w:author="MCC160" w:date="2021-01-24T12:35:00Z"/>
                <w:b/>
                <w:bCs/>
              </w:rPr>
            </w:pPr>
            <w:del w:id="2345" w:author="MCC160" w:date="2021-01-18T10:12:00Z">
              <w:r w:rsidRPr="00AA36EF" w:rsidDel="0060388C">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346" w:author="MCC160" w:date="2021-01-18T10:12:00Z">
              <w:tcPr>
                <w:tcW w:w="2126" w:type="dxa"/>
                <w:tcBorders>
                  <w:top w:val="single" w:sz="4" w:space="0" w:color="auto"/>
                  <w:left w:val="single" w:sz="4" w:space="0" w:color="auto"/>
                  <w:bottom w:val="single" w:sz="4" w:space="0" w:color="auto"/>
                  <w:right w:val="single" w:sz="4" w:space="0" w:color="auto"/>
                </w:tcBorders>
                <w:vAlign w:val="center"/>
              </w:tcPr>
            </w:tcPrChange>
          </w:tcPr>
          <w:p w14:paraId="70134600" w14:textId="24E94A92" w:rsidR="00121D73" w:rsidRPr="00AA36EF" w:rsidDel="00121D73" w:rsidRDefault="00121D73" w:rsidP="00121D73">
            <w:pPr>
              <w:pStyle w:val="TAL"/>
              <w:rPr>
                <w:del w:id="2347" w:author="MCC160" w:date="2021-01-24T12:35:00Z"/>
                <w:iCs/>
              </w:rPr>
            </w:pPr>
            <w:del w:id="2348" w:author="MCC160" w:date="2021-01-24T12:35: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349"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2E716C1B" w14:textId="24DE95B0" w:rsidR="00121D73" w:rsidRPr="00AA36EF" w:rsidDel="00121D73" w:rsidRDefault="00121D73" w:rsidP="00121D73">
            <w:pPr>
              <w:pStyle w:val="TAL"/>
              <w:rPr>
                <w:del w:id="2350"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351"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504D1642" w14:textId="0A2141D4" w:rsidR="00121D73" w:rsidRPr="00AA36EF" w:rsidDel="00121D73" w:rsidRDefault="00121D73" w:rsidP="00121D73">
            <w:pPr>
              <w:pStyle w:val="TAL"/>
              <w:rPr>
                <w:del w:id="2352"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353"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385BC2A3" w14:textId="38E72108" w:rsidR="00121D73" w:rsidRPr="00AA36EF" w:rsidDel="00121D73" w:rsidRDefault="00121D73" w:rsidP="00121D73">
            <w:pPr>
              <w:pStyle w:val="TAL"/>
              <w:rPr>
                <w:del w:id="2354" w:author="MCC160" w:date="2021-01-24T12:35:00Z"/>
              </w:rPr>
            </w:pPr>
          </w:p>
        </w:tc>
      </w:tr>
      <w:tr w:rsidR="00121D73" w:rsidRPr="00AA36EF" w14:paraId="587E8C8D"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2355" w:author="MCC160" w:date="2021-01-18T10:12:00Z">
              <w:tcPr>
                <w:tcW w:w="2835" w:type="dxa"/>
                <w:tcBorders>
                  <w:top w:val="single" w:sz="4" w:space="0" w:color="auto"/>
                  <w:left w:val="single" w:sz="4" w:space="0" w:color="auto"/>
                  <w:bottom w:val="single" w:sz="4" w:space="0" w:color="auto"/>
                  <w:right w:val="single" w:sz="4" w:space="0" w:color="auto"/>
                </w:tcBorders>
                <w:vAlign w:val="center"/>
              </w:tcPr>
            </w:tcPrChange>
          </w:tcPr>
          <w:p w14:paraId="387AF506" w14:textId="4D585A47" w:rsidR="00121D73" w:rsidRPr="00AA36EF" w:rsidRDefault="00121D73" w:rsidP="00121D73">
            <w:pPr>
              <w:pStyle w:val="TAL"/>
              <w:rPr>
                <w:b/>
                <w:bCs/>
              </w:rPr>
            </w:pPr>
            <w:ins w:id="2356" w:author="MCC160" w:date="2021-01-18T10:12:00Z">
              <w:r w:rsidRPr="00AA36EF">
                <w:t xml:space="preserve">    MIME-part-body</w:t>
              </w:r>
            </w:ins>
            <w:del w:id="2357" w:author="MCC160" w:date="2021-01-18T10:12:00Z">
              <w:r w:rsidRPr="00AA36EF" w:rsidDel="0060388C">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358"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6016B122" w14:textId="25033EB3" w:rsidR="00121D73" w:rsidRPr="00AA36EF" w:rsidRDefault="00121D73" w:rsidP="00121D73">
            <w:pPr>
              <w:pStyle w:val="TAL"/>
              <w:rPr>
                <w:iCs/>
              </w:rPr>
            </w:pPr>
            <w:ins w:id="2359" w:author="MCC160" w:date="2021-01-18T10:12:00Z">
              <w:r w:rsidRPr="00AA36EF">
                <w:t>PIDF a</w:t>
              </w:r>
            </w:ins>
            <w:del w:id="2360" w:author="MCC160" w:date="2021-01-18T10:12:00Z">
              <w:r w:rsidRPr="00AA36EF" w:rsidDel="009701F1">
                <w:delText>A</w:delText>
              </w:r>
            </w:del>
            <w:r w:rsidRPr="00AA36EF">
              <w:t>s described in Table 5.3.3.3-37</w:t>
            </w:r>
          </w:p>
        </w:tc>
        <w:tc>
          <w:tcPr>
            <w:tcW w:w="2126" w:type="dxa"/>
            <w:tcBorders>
              <w:top w:val="single" w:sz="4" w:space="0" w:color="auto"/>
              <w:left w:val="single" w:sz="4" w:space="0" w:color="auto"/>
              <w:bottom w:val="single" w:sz="4" w:space="0" w:color="auto"/>
              <w:right w:val="single" w:sz="4" w:space="0" w:color="auto"/>
            </w:tcBorders>
            <w:tcPrChange w:id="2361"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619649E7"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362"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5D9E19FA"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363"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15577DB7" w14:textId="77777777" w:rsidR="00121D73" w:rsidRPr="00AA36EF" w:rsidRDefault="00121D73" w:rsidP="00121D73">
            <w:pPr>
              <w:pStyle w:val="TAL"/>
            </w:pPr>
          </w:p>
        </w:tc>
      </w:tr>
    </w:tbl>
    <w:p w14:paraId="09E2EA79" w14:textId="77777777" w:rsidR="00F86C52" w:rsidRPr="00AA36EF" w:rsidRDefault="00F86C52" w:rsidP="00F86C52">
      <w:pPr>
        <w:rPr>
          <w:lang w:eastAsia="ja-JP"/>
        </w:rPr>
      </w:pPr>
    </w:p>
    <w:p w14:paraId="6149D0FD" w14:textId="77777777" w:rsidR="00F86C52" w:rsidRPr="00AA36EF" w:rsidRDefault="00F86C52" w:rsidP="00F86C52">
      <w:pPr>
        <w:pStyle w:val="TH"/>
      </w:pPr>
      <w:r w:rsidRPr="00AA36EF">
        <w:lastRenderedPageBreak/>
        <w:t xml:space="preserve">Table 5.3.3.3-37: </w:t>
      </w:r>
      <w:r w:rsidRPr="00AA36EF">
        <w:rPr>
          <w:lang w:eastAsia="ko-KR"/>
        </w:rPr>
        <w:t>PIDF in SIP NOTIFY</w:t>
      </w:r>
      <w:r w:rsidRPr="00AA36EF">
        <w:t xml:space="preserve"> (Table 5.3.3.3-36)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64" w:author="MCC160" w:date="2021-01-11T11: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365">
          <w:tblGrid>
            <w:gridCol w:w="2835"/>
            <w:gridCol w:w="2126"/>
            <w:gridCol w:w="2126"/>
            <w:gridCol w:w="1418"/>
            <w:gridCol w:w="1134"/>
          </w:tblGrid>
        </w:tblGridChange>
      </w:tblGrid>
      <w:tr w:rsidR="00F86C52" w:rsidRPr="00AA36EF" w14:paraId="1805136F" w14:textId="77777777" w:rsidTr="004035A5">
        <w:tc>
          <w:tcPr>
            <w:tcW w:w="9639" w:type="dxa"/>
            <w:gridSpan w:val="5"/>
            <w:tcPrChange w:id="2366" w:author="MCC160" w:date="2021-01-11T11:25:00Z">
              <w:tcPr>
                <w:tcW w:w="9639" w:type="dxa"/>
                <w:gridSpan w:val="5"/>
              </w:tcPr>
            </w:tcPrChange>
          </w:tcPr>
          <w:p w14:paraId="67E35A1E" w14:textId="38316FA3" w:rsidR="00F86C52" w:rsidRPr="00AA36EF" w:rsidRDefault="00F86C52" w:rsidP="005830F3">
            <w:pPr>
              <w:pStyle w:val="TAL"/>
            </w:pPr>
            <w:r w:rsidRPr="00AA36EF">
              <w:t>Derivation Path: TS 36.579-1 [2], Table 5.5.3.5</w:t>
            </w:r>
            <w:ins w:id="2367" w:author="MCC160" w:date="2021-01-11T11:24:00Z">
              <w:r w:rsidR="004035A5" w:rsidRPr="00AA36EF">
                <w:t>.2</w:t>
              </w:r>
            </w:ins>
            <w:r w:rsidRPr="00AA36EF">
              <w:t>-1</w:t>
            </w:r>
          </w:p>
        </w:tc>
      </w:tr>
      <w:tr w:rsidR="00F86C52" w:rsidRPr="00AA36EF" w14:paraId="12A5967E" w14:textId="77777777" w:rsidTr="004035A5">
        <w:tc>
          <w:tcPr>
            <w:tcW w:w="2835" w:type="dxa"/>
            <w:tcPrChange w:id="2368" w:author="MCC160" w:date="2021-01-11T11:25:00Z">
              <w:tcPr>
                <w:tcW w:w="2835" w:type="dxa"/>
              </w:tcPr>
            </w:tcPrChange>
          </w:tcPr>
          <w:p w14:paraId="15C73755"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369" w:author="MCC160" w:date="2021-01-11T11:25:00Z">
              <w:tcPr>
                <w:tcW w:w="2126" w:type="dxa"/>
              </w:tcPr>
            </w:tcPrChange>
          </w:tcPr>
          <w:p w14:paraId="16A27F97"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2370" w:author="MCC160" w:date="2021-01-11T11:25:00Z">
              <w:tcPr>
                <w:tcW w:w="2126" w:type="dxa"/>
              </w:tcPr>
            </w:tcPrChange>
          </w:tcPr>
          <w:p w14:paraId="730570CF"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371" w:author="MCC160" w:date="2021-01-11T11:25:00Z">
              <w:tcPr>
                <w:tcW w:w="1418" w:type="dxa"/>
              </w:tcPr>
            </w:tcPrChange>
          </w:tcPr>
          <w:p w14:paraId="32C5B4CE"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372" w:author="MCC160" w:date="2021-01-11T11:25:00Z">
              <w:tcPr>
                <w:tcW w:w="1134" w:type="dxa"/>
              </w:tcPr>
            </w:tcPrChange>
          </w:tcPr>
          <w:p w14:paraId="65B60333"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2DAEAAA2" w14:textId="77777777" w:rsidTr="004035A5">
        <w:tc>
          <w:tcPr>
            <w:tcW w:w="2835" w:type="dxa"/>
            <w:vAlign w:val="center"/>
            <w:tcPrChange w:id="2373" w:author="MCC160" w:date="2021-01-11T11:25:00Z">
              <w:tcPr>
                <w:tcW w:w="2835" w:type="dxa"/>
                <w:vAlign w:val="center"/>
              </w:tcPr>
            </w:tcPrChange>
          </w:tcPr>
          <w:p w14:paraId="758B26E1" w14:textId="77777777" w:rsidR="00F86C52" w:rsidRPr="00AA36EF" w:rsidRDefault="00F86C52" w:rsidP="005830F3">
            <w:pPr>
              <w:pStyle w:val="TAL"/>
            </w:pPr>
            <w:r w:rsidRPr="00AA36EF">
              <w:t>presence</w:t>
            </w:r>
            <w:del w:id="2374" w:author="MCC160" w:date="2021-01-11T11:25:00Z">
              <w:r w:rsidRPr="00AA36EF" w:rsidDel="004035A5">
                <w:delText xml:space="preserve"> entity</w:delText>
              </w:r>
            </w:del>
          </w:p>
        </w:tc>
        <w:tc>
          <w:tcPr>
            <w:tcW w:w="2126" w:type="dxa"/>
            <w:tcPrChange w:id="2375" w:author="MCC160" w:date="2021-01-11T11:25:00Z">
              <w:tcPr>
                <w:tcW w:w="2126" w:type="dxa"/>
              </w:tcPr>
            </w:tcPrChange>
          </w:tcPr>
          <w:p w14:paraId="765F6E09" w14:textId="77777777" w:rsidR="00F86C52" w:rsidRPr="00AA36EF" w:rsidRDefault="00F86C52" w:rsidP="005830F3">
            <w:pPr>
              <w:pStyle w:val="TAL"/>
            </w:pPr>
          </w:p>
        </w:tc>
        <w:tc>
          <w:tcPr>
            <w:tcW w:w="2126" w:type="dxa"/>
            <w:tcBorders>
              <w:bottom w:val="single" w:sz="4" w:space="0" w:color="auto"/>
            </w:tcBorders>
            <w:tcPrChange w:id="2376" w:author="MCC160" w:date="2021-01-11T11:25:00Z">
              <w:tcPr>
                <w:tcW w:w="2126" w:type="dxa"/>
                <w:tcBorders>
                  <w:bottom w:val="single" w:sz="4" w:space="0" w:color="auto"/>
                </w:tcBorders>
              </w:tcPr>
            </w:tcPrChange>
          </w:tcPr>
          <w:p w14:paraId="460D497A" w14:textId="77777777" w:rsidR="00F86C52" w:rsidRPr="00AA36EF" w:rsidRDefault="00F86C52" w:rsidP="005830F3">
            <w:pPr>
              <w:pStyle w:val="TAL"/>
            </w:pPr>
          </w:p>
        </w:tc>
        <w:tc>
          <w:tcPr>
            <w:tcW w:w="1418" w:type="dxa"/>
            <w:tcPrChange w:id="2377" w:author="MCC160" w:date="2021-01-11T11:25:00Z">
              <w:tcPr>
                <w:tcW w:w="1418" w:type="dxa"/>
              </w:tcPr>
            </w:tcPrChange>
          </w:tcPr>
          <w:p w14:paraId="06C8B10E" w14:textId="77777777" w:rsidR="00F86C52" w:rsidRPr="00AA36EF" w:rsidRDefault="00F86C52" w:rsidP="005830F3">
            <w:pPr>
              <w:pStyle w:val="TAL"/>
            </w:pPr>
          </w:p>
        </w:tc>
        <w:tc>
          <w:tcPr>
            <w:tcW w:w="1134" w:type="dxa"/>
            <w:vAlign w:val="bottom"/>
            <w:tcPrChange w:id="2378" w:author="MCC160" w:date="2021-01-11T11:25:00Z">
              <w:tcPr>
                <w:tcW w:w="1134" w:type="dxa"/>
                <w:vAlign w:val="bottom"/>
              </w:tcPr>
            </w:tcPrChange>
          </w:tcPr>
          <w:p w14:paraId="5C3D107E" w14:textId="77777777" w:rsidR="00F86C52" w:rsidRPr="00AA36EF" w:rsidRDefault="00F86C52" w:rsidP="005830F3">
            <w:pPr>
              <w:pStyle w:val="TAL"/>
            </w:pPr>
          </w:p>
        </w:tc>
      </w:tr>
      <w:tr w:rsidR="00F86C52" w:rsidRPr="00AA36EF" w14:paraId="236DFA86" w14:textId="77777777" w:rsidTr="004035A5">
        <w:tc>
          <w:tcPr>
            <w:tcW w:w="2835" w:type="dxa"/>
            <w:vAlign w:val="center"/>
            <w:tcPrChange w:id="2379" w:author="MCC160" w:date="2021-01-11T11:25:00Z">
              <w:tcPr>
                <w:tcW w:w="2835" w:type="dxa"/>
                <w:vAlign w:val="center"/>
              </w:tcPr>
            </w:tcPrChange>
          </w:tcPr>
          <w:p w14:paraId="20D4E22B" w14:textId="77777777" w:rsidR="00F86C52" w:rsidRPr="00AA36EF" w:rsidRDefault="00F86C52" w:rsidP="005830F3">
            <w:pPr>
              <w:pStyle w:val="TAL"/>
            </w:pPr>
            <w:r w:rsidRPr="00AA36EF">
              <w:t xml:space="preserve">  tuple</w:t>
            </w:r>
            <w:del w:id="2380" w:author="MCC160" w:date="2021-01-11T11:25:00Z">
              <w:r w:rsidRPr="00AA36EF" w:rsidDel="004035A5">
                <w:delText xml:space="preserve"> id</w:delText>
              </w:r>
            </w:del>
          </w:p>
        </w:tc>
        <w:tc>
          <w:tcPr>
            <w:tcW w:w="2126" w:type="dxa"/>
            <w:tcPrChange w:id="2381" w:author="MCC160" w:date="2021-01-11T11:25:00Z">
              <w:tcPr>
                <w:tcW w:w="2126" w:type="dxa"/>
              </w:tcPr>
            </w:tcPrChange>
          </w:tcPr>
          <w:p w14:paraId="21F552E1" w14:textId="77777777" w:rsidR="00F86C52" w:rsidRPr="00AA36EF" w:rsidRDefault="00F86C52" w:rsidP="005830F3">
            <w:pPr>
              <w:pStyle w:val="TAL"/>
            </w:pPr>
          </w:p>
        </w:tc>
        <w:tc>
          <w:tcPr>
            <w:tcW w:w="2126" w:type="dxa"/>
            <w:tcBorders>
              <w:bottom w:val="single" w:sz="4" w:space="0" w:color="auto"/>
            </w:tcBorders>
            <w:tcPrChange w:id="2382" w:author="MCC160" w:date="2021-01-11T11:25:00Z">
              <w:tcPr>
                <w:tcW w:w="2126" w:type="dxa"/>
                <w:tcBorders>
                  <w:bottom w:val="single" w:sz="4" w:space="0" w:color="auto"/>
                </w:tcBorders>
              </w:tcPr>
            </w:tcPrChange>
          </w:tcPr>
          <w:p w14:paraId="5B79519C" w14:textId="77777777" w:rsidR="00F86C52" w:rsidRPr="00AA36EF" w:rsidRDefault="00F86C52" w:rsidP="005830F3">
            <w:pPr>
              <w:pStyle w:val="TAL"/>
            </w:pPr>
          </w:p>
        </w:tc>
        <w:tc>
          <w:tcPr>
            <w:tcW w:w="1418" w:type="dxa"/>
            <w:tcPrChange w:id="2383" w:author="MCC160" w:date="2021-01-11T11:25:00Z">
              <w:tcPr>
                <w:tcW w:w="1418" w:type="dxa"/>
              </w:tcPr>
            </w:tcPrChange>
          </w:tcPr>
          <w:p w14:paraId="583CBFA3" w14:textId="77777777" w:rsidR="00F86C52" w:rsidRPr="00AA36EF" w:rsidRDefault="00F86C52" w:rsidP="005830F3">
            <w:pPr>
              <w:pStyle w:val="TAL"/>
            </w:pPr>
          </w:p>
        </w:tc>
        <w:tc>
          <w:tcPr>
            <w:tcW w:w="1134" w:type="dxa"/>
            <w:vAlign w:val="bottom"/>
            <w:tcPrChange w:id="2384" w:author="MCC160" w:date="2021-01-11T11:25:00Z">
              <w:tcPr>
                <w:tcW w:w="1134" w:type="dxa"/>
                <w:vAlign w:val="bottom"/>
              </w:tcPr>
            </w:tcPrChange>
          </w:tcPr>
          <w:p w14:paraId="2D90B49F" w14:textId="77777777" w:rsidR="00F86C52" w:rsidRPr="00AA36EF" w:rsidRDefault="00F86C52" w:rsidP="005830F3">
            <w:pPr>
              <w:pStyle w:val="TAL"/>
            </w:pPr>
          </w:p>
        </w:tc>
      </w:tr>
      <w:tr w:rsidR="00F86C52" w:rsidRPr="00AA36EF" w14:paraId="57EAB0B6" w14:textId="77777777" w:rsidTr="004035A5">
        <w:tc>
          <w:tcPr>
            <w:tcW w:w="2835" w:type="dxa"/>
            <w:vAlign w:val="center"/>
            <w:tcPrChange w:id="2385" w:author="MCC160" w:date="2021-01-11T11:25:00Z">
              <w:tcPr>
                <w:tcW w:w="2835" w:type="dxa"/>
                <w:vAlign w:val="center"/>
              </w:tcPr>
            </w:tcPrChange>
          </w:tcPr>
          <w:p w14:paraId="4D30BA73" w14:textId="77777777" w:rsidR="00F86C52" w:rsidRPr="00AA36EF" w:rsidRDefault="00F86C52" w:rsidP="005830F3">
            <w:pPr>
              <w:pStyle w:val="TAL"/>
            </w:pPr>
            <w:r w:rsidRPr="00AA36EF">
              <w:t xml:space="preserve">    status</w:t>
            </w:r>
          </w:p>
        </w:tc>
        <w:tc>
          <w:tcPr>
            <w:tcW w:w="2126" w:type="dxa"/>
            <w:tcPrChange w:id="2386" w:author="MCC160" w:date="2021-01-11T11:25:00Z">
              <w:tcPr>
                <w:tcW w:w="2126" w:type="dxa"/>
              </w:tcPr>
            </w:tcPrChange>
          </w:tcPr>
          <w:p w14:paraId="616DAA76" w14:textId="77777777" w:rsidR="00F86C52" w:rsidRPr="00AA36EF" w:rsidRDefault="00F86C52" w:rsidP="005830F3">
            <w:pPr>
              <w:pStyle w:val="TAL"/>
            </w:pPr>
          </w:p>
        </w:tc>
        <w:tc>
          <w:tcPr>
            <w:tcW w:w="2126" w:type="dxa"/>
            <w:tcPrChange w:id="2387" w:author="MCC160" w:date="2021-01-11T11:25:00Z">
              <w:tcPr>
                <w:tcW w:w="2126" w:type="dxa"/>
              </w:tcPr>
            </w:tcPrChange>
          </w:tcPr>
          <w:p w14:paraId="47316528" w14:textId="77777777" w:rsidR="00F86C52" w:rsidRPr="00AA36EF" w:rsidRDefault="00F86C52" w:rsidP="005830F3">
            <w:pPr>
              <w:pStyle w:val="TAL"/>
            </w:pPr>
          </w:p>
        </w:tc>
        <w:tc>
          <w:tcPr>
            <w:tcW w:w="1418" w:type="dxa"/>
            <w:tcPrChange w:id="2388" w:author="MCC160" w:date="2021-01-11T11:25:00Z">
              <w:tcPr>
                <w:tcW w:w="1418" w:type="dxa"/>
              </w:tcPr>
            </w:tcPrChange>
          </w:tcPr>
          <w:p w14:paraId="4D0285C6" w14:textId="77777777" w:rsidR="00F86C52" w:rsidRPr="00AA36EF" w:rsidRDefault="00F86C52" w:rsidP="005830F3">
            <w:pPr>
              <w:pStyle w:val="TAL"/>
            </w:pPr>
          </w:p>
        </w:tc>
        <w:tc>
          <w:tcPr>
            <w:tcW w:w="1134" w:type="dxa"/>
            <w:vAlign w:val="bottom"/>
            <w:tcPrChange w:id="2389" w:author="MCC160" w:date="2021-01-11T11:25:00Z">
              <w:tcPr>
                <w:tcW w:w="1134" w:type="dxa"/>
                <w:vAlign w:val="bottom"/>
              </w:tcPr>
            </w:tcPrChange>
          </w:tcPr>
          <w:p w14:paraId="74D2D963" w14:textId="77777777" w:rsidR="00F86C52" w:rsidRPr="00AA36EF" w:rsidRDefault="00F86C52" w:rsidP="005830F3">
            <w:pPr>
              <w:pStyle w:val="TAL"/>
            </w:pPr>
          </w:p>
        </w:tc>
      </w:tr>
      <w:tr w:rsidR="00F86C52" w:rsidRPr="00AA36EF" w14:paraId="7A8D7DC7" w14:textId="77777777" w:rsidTr="004035A5">
        <w:tc>
          <w:tcPr>
            <w:tcW w:w="2835" w:type="dxa"/>
            <w:vAlign w:val="center"/>
            <w:tcPrChange w:id="2390" w:author="MCC160" w:date="2021-01-11T11:25:00Z">
              <w:tcPr>
                <w:tcW w:w="2835" w:type="dxa"/>
                <w:vAlign w:val="center"/>
              </w:tcPr>
            </w:tcPrChange>
          </w:tcPr>
          <w:p w14:paraId="618A18CC" w14:textId="77777777" w:rsidR="00F86C52" w:rsidRPr="00AA36EF" w:rsidRDefault="00F86C52" w:rsidP="005830F3">
            <w:pPr>
              <w:pStyle w:val="TAL"/>
            </w:pPr>
            <w:r w:rsidRPr="00AA36EF">
              <w:t xml:space="preserve">      affiliation</w:t>
            </w:r>
          </w:p>
        </w:tc>
        <w:tc>
          <w:tcPr>
            <w:tcW w:w="2126" w:type="dxa"/>
            <w:tcPrChange w:id="2391" w:author="MCC160" w:date="2021-01-11T11:25:00Z">
              <w:tcPr>
                <w:tcW w:w="2126" w:type="dxa"/>
              </w:tcPr>
            </w:tcPrChange>
          </w:tcPr>
          <w:p w14:paraId="09E62C6B" w14:textId="77777777" w:rsidR="00F86C52" w:rsidRPr="00AA36EF" w:rsidRDefault="00F86C52" w:rsidP="005830F3">
            <w:pPr>
              <w:pStyle w:val="TAL"/>
            </w:pPr>
          </w:p>
        </w:tc>
        <w:tc>
          <w:tcPr>
            <w:tcW w:w="2126" w:type="dxa"/>
            <w:tcPrChange w:id="2392" w:author="MCC160" w:date="2021-01-11T11:25:00Z">
              <w:tcPr>
                <w:tcW w:w="2126" w:type="dxa"/>
              </w:tcPr>
            </w:tcPrChange>
          </w:tcPr>
          <w:p w14:paraId="5E42C455" w14:textId="77777777" w:rsidR="00F86C52" w:rsidRPr="00AA36EF" w:rsidRDefault="00F86C52" w:rsidP="005830F3">
            <w:pPr>
              <w:pStyle w:val="TAL"/>
            </w:pPr>
          </w:p>
        </w:tc>
        <w:tc>
          <w:tcPr>
            <w:tcW w:w="1418" w:type="dxa"/>
            <w:tcPrChange w:id="2393" w:author="MCC160" w:date="2021-01-11T11:25:00Z">
              <w:tcPr>
                <w:tcW w:w="1418" w:type="dxa"/>
              </w:tcPr>
            </w:tcPrChange>
          </w:tcPr>
          <w:p w14:paraId="4272EB50" w14:textId="77777777" w:rsidR="00F86C52" w:rsidRPr="00AA36EF" w:rsidRDefault="00F86C52" w:rsidP="005830F3">
            <w:pPr>
              <w:pStyle w:val="TAL"/>
            </w:pPr>
          </w:p>
        </w:tc>
        <w:tc>
          <w:tcPr>
            <w:tcW w:w="1134" w:type="dxa"/>
            <w:vAlign w:val="bottom"/>
            <w:tcPrChange w:id="2394" w:author="MCC160" w:date="2021-01-11T11:25:00Z">
              <w:tcPr>
                <w:tcW w:w="1134" w:type="dxa"/>
                <w:vAlign w:val="bottom"/>
              </w:tcPr>
            </w:tcPrChange>
          </w:tcPr>
          <w:p w14:paraId="4DBA2E42" w14:textId="77777777" w:rsidR="00F86C52" w:rsidRPr="00AA36EF" w:rsidRDefault="00F86C52" w:rsidP="005830F3">
            <w:pPr>
              <w:pStyle w:val="TAL"/>
            </w:pPr>
          </w:p>
        </w:tc>
      </w:tr>
      <w:tr w:rsidR="00F86C52" w:rsidRPr="00AA36EF" w:rsidDel="00121D73" w14:paraId="41BAD391" w14:textId="440E0C79" w:rsidTr="004035A5">
        <w:trPr>
          <w:del w:id="2395" w:author="MCC160" w:date="2021-01-24T12:15:00Z"/>
        </w:trPr>
        <w:tc>
          <w:tcPr>
            <w:tcW w:w="2835" w:type="dxa"/>
            <w:vAlign w:val="center"/>
            <w:tcPrChange w:id="2396" w:author="MCC160" w:date="2021-01-11T11:25:00Z">
              <w:tcPr>
                <w:tcW w:w="2835" w:type="dxa"/>
                <w:vAlign w:val="center"/>
              </w:tcPr>
            </w:tcPrChange>
          </w:tcPr>
          <w:p w14:paraId="211F3966" w14:textId="22B011EE" w:rsidR="00F86C52" w:rsidRPr="00AA36EF" w:rsidDel="00121D73" w:rsidRDefault="00F86C52" w:rsidP="005830F3">
            <w:pPr>
              <w:pStyle w:val="TAL"/>
              <w:rPr>
                <w:del w:id="2397" w:author="MCC160" w:date="2021-01-24T12:15:00Z"/>
              </w:rPr>
            </w:pPr>
            <w:del w:id="2398" w:author="MCC160" w:date="2021-01-24T12:15:00Z">
              <w:r w:rsidRPr="00AA36EF" w:rsidDel="00121D73">
                <w:delText xml:space="preserve">        group</w:delText>
              </w:r>
            </w:del>
          </w:p>
        </w:tc>
        <w:tc>
          <w:tcPr>
            <w:tcW w:w="2126" w:type="dxa"/>
            <w:tcPrChange w:id="2399" w:author="MCC160" w:date="2021-01-11T11:25:00Z">
              <w:tcPr>
                <w:tcW w:w="2126" w:type="dxa"/>
              </w:tcPr>
            </w:tcPrChange>
          </w:tcPr>
          <w:p w14:paraId="45E9CC81" w14:textId="11524B40" w:rsidR="00F86C52" w:rsidRPr="00AA36EF" w:rsidDel="00121D73" w:rsidRDefault="00F86C52" w:rsidP="005830F3">
            <w:pPr>
              <w:pStyle w:val="TAL"/>
              <w:rPr>
                <w:del w:id="2400" w:author="MCC160" w:date="2021-01-24T12:15:00Z"/>
              </w:rPr>
            </w:pPr>
            <w:del w:id="2401" w:author="MCC160" w:date="2021-01-24T12:15:00Z">
              <w:r w:rsidRPr="00AA36EF" w:rsidDel="00121D73">
                <w:delText>px_MCPTT_Group_A_ID</w:delText>
              </w:r>
            </w:del>
          </w:p>
        </w:tc>
        <w:tc>
          <w:tcPr>
            <w:tcW w:w="2126" w:type="dxa"/>
            <w:tcPrChange w:id="2402" w:author="MCC160" w:date="2021-01-11T11:25:00Z">
              <w:tcPr>
                <w:tcW w:w="2126" w:type="dxa"/>
              </w:tcPr>
            </w:tcPrChange>
          </w:tcPr>
          <w:p w14:paraId="35575186" w14:textId="1D1D95A4" w:rsidR="00F86C52" w:rsidRPr="00AA36EF" w:rsidDel="00121D73" w:rsidRDefault="00F86C52" w:rsidP="005830F3">
            <w:pPr>
              <w:pStyle w:val="TAL"/>
              <w:rPr>
                <w:del w:id="2403" w:author="MCC160" w:date="2021-01-24T12:15:00Z"/>
              </w:rPr>
            </w:pPr>
          </w:p>
        </w:tc>
        <w:tc>
          <w:tcPr>
            <w:tcW w:w="1418" w:type="dxa"/>
            <w:tcPrChange w:id="2404" w:author="MCC160" w:date="2021-01-11T11:25:00Z">
              <w:tcPr>
                <w:tcW w:w="1418" w:type="dxa"/>
              </w:tcPr>
            </w:tcPrChange>
          </w:tcPr>
          <w:p w14:paraId="71DF414B" w14:textId="130281AF" w:rsidR="00F86C52" w:rsidRPr="00AA36EF" w:rsidDel="00121D73" w:rsidRDefault="00F86C52" w:rsidP="005830F3">
            <w:pPr>
              <w:pStyle w:val="TAL"/>
              <w:rPr>
                <w:del w:id="2405" w:author="MCC160" w:date="2021-01-24T12:15:00Z"/>
              </w:rPr>
            </w:pPr>
          </w:p>
        </w:tc>
        <w:tc>
          <w:tcPr>
            <w:tcW w:w="1134" w:type="dxa"/>
            <w:vAlign w:val="bottom"/>
            <w:tcPrChange w:id="2406" w:author="MCC160" w:date="2021-01-11T11:25:00Z">
              <w:tcPr>
                <w:tcW w:w="1134" w:type="dxa"/>
                <w:vAlign w:val="bottom"/>
              </w:tcPr>
            </w:tcPrChange>
          </w:tcPr>
          <w:p w14:paraId="1CD8BC41" w14:textId="6235C687" w:rsidR="00F86C52" w:rsidRPr="00AA36EF" w:rsidDel="00121D73" w:rsidRDefault="00F86C52" w:rsidP="005830F3">
            <w:pPr>
              <w:pStyle w:val="TAL"/>
              <w:rPr>
                <w:del w:id="2407" w:author="MCC160" w:date="2021-01-24T12:15:00Z"/>
              </w:rPr>
            </w:pPr>
          </w:p>
        </w:tc>
      </w:tr>
      <w:tr w:rsidR="00F86C52" w:rsidRPr="00AA36EF" w14:paraId="1DF65DD5" w14:textId="77777777" w:rsidTr="004035A5">
        <w:tc>
          <w:tcPr>
            <w:tcW w:w="2835" w:type="dxa"/>
            <w:vAlign w:val="center"/>
            <w:tcPrChange w:id="2408" w:author="MCC160" w:date="2021-01-11T11:25:00Z">
              <w:tcPr>
                <w:tcW w:w="2835" w:type="dxa"/>
                <w:vAlign w:val="center"/>
              </w:tcPr>
            </w:tcPrChange>
          </w:tcPr>
          <w:p w14:paraId="3753463B" w14:textId="77777777" w:rsidR="00F86C52" w:rsidRPr="00AA36EF" w:rsidRDefault="00F86C52" w:rsidP="005830F3">
            <w:pPr>
              <w:pStyle w:val="TAL"/>
            </w:pPr>
            <w:r w:rsidRPr="00AA36EF">
              <w:t xml:space="preserve">        status</w:t>
            </w:r>
          </w:p>
        </w:tc>
        <w:tc>
          <w:tcPr>
            <w:tcW w:w="2126" w:type="dxa"/>
            <w:tcPrChange w:id="2409" w:author="MCC160" w:date="2021-01-11T11:25:00Z">
              <w:tcPr>
                <w:tcW w:w="2126" w:type="dxa"/>
              </w:tcPr>
            </w:tcPrChange>
          </w:tcPr>
          <w:p w14:paraId="10BA1622" w14:textId="12556B42" w:rsidR="00F86C52" w:rsidRPr="00AA36EF" w:rsidRDefault="004035A5" w:rsidP="005830F3">
            <w:pPr>
              <w:pStyle w:val="TAL"/>
            </w:pPr>
            <w:ins w:id="2410" w:author="MCC160" w:date="2021-01-11T11:25:00Z">
              <w:r w:rsidRPr="00AA36EF">
                <w:t>“</w:t>
              </w:r>
              <w:proofErr w:type="spellStart"/>
              <w:r w:rsidRPr="00AA36EF">
                <w:t>deaffiliating</w:t>
              </w:r>
              <w:proofErr w:type="spellEnd"/>
              <w:r w:rsidRPr="00AA36EF">
                <w:t>”</w:t>
              </w:r>
            </w:ins>
          </w:p>
        </w:tc>
        <w:tc>
          <w:tcPr>
            <w:tcW w:w="2126" w:type="dxa"/>
            <w:tcPrChange w:id="2411" w:author="MCC160" w:date="2021-01-11T11:25:00Z">
              <w:tcPr>
                <w:tcW w:w="2126" w:type="dxa"/>
              </w:tcPr>
            </w:tcPrChange>
          </w:tcPr>
          <w:p w14:paraId="4DEFE1E1" w14:textId="77777777" w:rsidR="00F86C52" w:rsidRPr="00AA36EF" w:rsidRDefault="00F86C52" w:rsidP="005830F3">
            <w:pPr>
              <w:pStyle w:val="TAL"/>
            </w:pPr>
          </w:p>
        </w:tc>
        <w:tc>
          <w:tcPr>
            <w:tcW w:w="1418" w:type="dxa"/>
            <w:tcPrChange w:id="2412" w:author="MCC160" w:date="2021-01-11T11:25:00Z">
              <w:tcPr>
                <w:tcW w:w="1418" w:type="dxa"/>
              </w:tcPr>
            </w:tcPrChange>
          </w:tcPr>
          <w:p w14:paraId="06B9522D" w14:textId="77777777" w:rsidR="00F86C52" w:rsidRPr="00AA36EF" w:rsidRDefault="00F86C52" w:rsidP="005830F3">
            <w:pPr>
              <w:pStyle w:val="TAL"/>
            </w:pPr>
          </w:p>
        </w:tc>
        <w:tc>
          <w:tcPr>
            <w:tcW w:w="1134" w:type="dxa"/>
            <w:vAlign w:val="bottom"/>
            <w:tcPrChange w:id="2413" w:author="MCC160" w:date="2021-01-11T11:25:00Z">
              <w:tcPr>
                <w:tcW w:w="1134" w:type="dxa"/>
                <w:vAlign w:val="bottom"/>
              </w:tcPr>
            </w:tcPrChange>
          </w:tcPr>
          <w:p w14:paraId="0E924F3C" w14:textId="77777777" w:rsidR="00F86C52" w:rsidRPr="00AA36EF" w:rsidRDefault="00F86C52" w:rsidP="005830F3">
            <w:pPr>
              <w:pStyle w:val="TAL"/>
            </w:pPr>
          </w:p>
        </w:tc>
      </w:tr>
      <w:tr w:rsidR="00F86C52" w:rsidRPr="00AA36EF" w:rsidDel="004035A5" w14:paraId="51C125CC" w14:textId="5E83950B" w:rsidTr="004035A5">
        <w:trPr>
          <w:del w:id="2414" w:author="MCC160" w:date="2021-01-11T11:25:00Z"/>
        </w:trPr>
        <w:tc>
          <w:tcPr>
            <w:tcW w:w="2835" w:type="dxa"/>
            <w:vAlign w:val="center"/>
            <w:tcPrChange w:id="2415" w:author="MCC160" w:date="2021-01-11T11:25:00Z">
              <w:tcPr>
                <w:tcW w:w="2835" w:type="dxa"/>
                <w:vAlign w:val="center"/>
              </w:tcPr>
            </w:tcPrChange>
          </w:tcPr>
          <w:p w14:paraId="0F7A6E3A" w14:textId="2B3939F2" w:rsidR="00F86C52" w:rsidRPr="00AA36EF" w:rsidDel="004035A5" w:rsidRDefault="00F86C52" w:rsidP="005830F3">
            <w:pPr>
              <w:pStyle w:val="TAL"/>
              <w:rPr>
                <w:del w:id="2416" w:author="MCC160" w:date="2021-01-11T11:25:00Z"/>
              </w:rPr>
            </w:pPr>
            <w:del w:id="2417" w:author="MCC160" w:date="2021-01-11T11:25:00Z">
              <w:r w:rsidRPr="00AA36EF" w:rsidDel="004035A5">
                <w:delText xml:space="preserve">          affiliating</w:delText>
              </w:r>
            </w:del>
          </w:p>
        </w:tc>
        <w:tc>
          <w:tcPr>
            <w:tcW w:w="2126" w:type="dxa"/>
            <w:tcPrChange w:id="2418" w:author="MCC160" w:date="2021-01-11T11:25:00Z">
              <w:tcPr>
                <w:tcW w:w="2126" w:type="dxa"/>
              </w:tcPr>
            </w:tcPrChange>
          </w:tcPr>
          <w:p w14:paraId="66E3633C" w14:textId="7AB41A68" w:rsidR="00F86C52" w:rsidRPr="00AA36EF" w:rsidDel="004035A5" w:rsidRDefault="00F86C52" w:rsidP="005830F3">
            <w:pPr>
              <w:pStyle w:val="TAL"/>
              <w:rPr>
                <w:del w:id="2419" w:author="MCC160" w:date="2021-01-11T11:25:00Z"/>
              </w:rPr>
            </w:pPr>
            <w:del w:id="2420" w:author="MCC160" w:date="2021-01-11T11:25:00Z">
              <w:r w:rsidRPr="00AA36EF" w:rsidDel="004035A5">
                <w:delText>not present</w:delText>
              </w:r>
            </w:del>
          </w:p>
        </w:tc>
        <w:tc>
          <w:tcPr>
            <w:tcW w:w="2126" w:type="dxa"/>
            <w:tcPrChange w:id="2421" w:author="MCC160" w:date="2021-01-11T11:25:00Z">
              <w:tcPr>
                <w:tcW w:w="2126" w:type="dxa"/>
              </w:tcPr>
            </w:tcPrChange>
          </w:tcPr>
          <w:p w14:paraId="3C62EF88" w14:textId="6A65F327" w:rsidR="00F86C52" w:rsidRPr="00AA36EF" w:rsidDel="004035A5" w:rsidRDefault="00F86C52" w:rsidP="005830F3">
            <w:pPr>
              <w:pStyle w:val="TAL"/>
              <w:rPr>
                <w:del w:id="2422" w:author="MCC160" w:date="2021-01-11T11:25:00Z"/>
              </w:rPr>
            </w:pPr>
          </w:p>
        </w:tc>
        <w:tc>
          <w:tcPr>
            <w:tcW w:w="1418" w:type="dxa"/>
            <w:tcPrChange w:id="2423" w:author="MCC160" w:date="2021-01-11T11:25:00Z">
              <w:tcPr>
                <w:tcW w:w="1418" w:type="dxa"/>
              </w:tcPr>
            </w:tcPrChange>
          </w:tcPr>
          <w:p w14:paraId="3A8BFC1D" w14:textId="642E043F" w:rsidR="00F86C52" w:rsidRPr="00AA36EF" w:rsidDel="004035A5" w:rsidRDefault="00F86C52" w:rsidP="005830F3">
            <w:pPr>
              <w:pStyle w:val="TAL"/>
              <w:rPr>
                <w:del w:id="2424" w:author="MCC160" w:date="2021-01-11T11:25:00Z"/>
              </w:rPr>
            </w:pPr>
          </w:p>
        </w:tc>
        <w:tc>
          <w:tcPr>
            <w:tcW w:w="1134" w:type="dxa"/>
            <w:vAlign w:val="bottom"/>
            <w:tcPrChange w:id="2425" w:author="MCC160" w:date="2021-01-11T11:25:00Z">
              <w:tcPr>
                <w:tcW w:w="1134" w:type="dxa"/>
                <w:vAlign w:val="bottom"/>
              </w:tcPr>
            </w:tcPrChange>
          </w:tcPr>
          <w:p w14:paraId="2753B7DB" w14:textId="5465C000" w:rsidR="00F86C52" w:rsidRPr="00AA36EF" w:rsidDel="004035A5" w:rsidRDefault="00F86C52" w:rsidP="005830F3">
            <w:pPr>
              <w:pStyle w:val="TAL"/>
              <w:rPr>
                <w:del w:id="2426" w:author="MCC160" w:date="2021-01-11T11:25:00Z"/>
              </w:rPr>
            </w:pPr>
          </w:p>
        </w:tc>
      </w:tr>
      <w:tr w:rsidR="00F86C52" w:rsidRPr="00AA36EF" w:rsidDel="004035A5" w14:paraId="7C86F73F" w14:textId="546AC17B" w:rsidTr="004035A5">
        <w:trPr>
          <w:del w:id="2427" w:author="MCC160" w:date="2021-01-11T11:25:00Z"/>
        </w:trPr>
        <w:tc>
          <w:tcPr>
            <w:tcW w:w="2835" w:type="dxa"/>
            <w:vAlign w:val="center"/>
            <w:tcPrChange w:id="2428" w:author="MCC160" w:date="2021-01-11T11:25:00Z">
              <w:tcPr>
                <w:tcW w:w="2835" w:type="dxa"/>
                <w:vAlign w:val="center"/>
              </w:tcPr>
            </w:tcPrChange>
          </w:tcPr>
          <w:p w14:paraId="79D3E9C2" w14:textId="1C8A98AF" w:rsidR="00F86C52" w:rsidRPr="00AA36EF" w:rsidDel="004035A5" w:rsidRDefault="00F86C52" w:rsidP="005830F3">
            <w:pPr>
              <w:pStyle w:val="TAL"/>
              <w:rPr>
                <w:del w:id="2429" w:author="MCC160" w:date="2021-01-11T11:25:00Z"/>
              </w:rPr>
            </w:pPr>
            <w:del w:id="2430" w:author="MCC160" w:date="2021-01-11T11:25:00Z">
              <w:r w:rsidRPr="00AA36EF" w:rsidDel="004035A5">
                <w:delText xml:space="preserve">          disaffiliating</w:delText>
              </w:r>
            </w:del>
          </w:p>
        </w:tc>
        <w:tc>
          <w:tcPr>
            <w:tcW w:w="2126" w:type="dxa"/>
            <w:tcPrChange w:id="2431" w:author="MCC160" w:date="2021-01-11T11:25:00Z">
              <w:tcPr>
                <w:tcW w:w="2126" w:type="dxa"/>
              </w:tcPr>
            </w:tcPrChange>
          </w:tcPr>
          <w:p w14:paraId="51BBB1D5" w14:textId="0C1027E7" w:rsidR="00F86C52" w:rsidRPr="00AA36EF" w:rsidDel="004035A5" w:rsidRDefault="00F86C52" w:rsidP="005830F3">
            <w:pPr>
              <w:pStyle w:val="TAL"/>
              <w:rPr>
                <w:del w:id="2432" w:author="MCC160" w:date="2021-01-11T11:25:00Z"/>
              </w:rPr>
            </w:pPr>
          </w:p>
        </w:tc>
        <w:tc>
          <w:tcPr>
            <w:tcW w:w="2126" w:type="dxa"/>
            <w:tcPrChange w:id="2433" w:author="MCC160" w:date="2021-01-11T11:25:00Z">
              <w:tcPr>
                <w:tcW w:w="2126" w:type="dxa"/>
                <w:tcBorders>
                  <w:bottom w:val="single" w:sz="4" w:space="0" w:color="auto"/>
                </w:tcBorders>
              </w:tcPr>
            </w:tcPrChange>
          </w:tcPr>
          <w:p w14:paraId="28A22A0C" w14:textId="62D7707A" w:rsidR="00F86C52" w:rsidRPr="00AA36EF" w:rsidDel="004035A5" w:rsidRDefault="00F86C52" w:rsidP="005830F3">
            <w:pPr>
              <w:pStyle w:val="TAL"/>
              <w:rPr>
                <w:del w:id="2434" w:author="MCC160" w:date="2021-01-11T11:25:00Z"/>
              </w:rPr>
            </w:pPr>
          </w:p>
        </w:tc>
        <w:tc>
          <w:tcPr>
            <w:tcW w:w="1418" w:type="dxa"/>
            <w:tcPrChange w:id="2435" w:author="MCC160" w:date="2021-01-11T11:25:00Z">
              <w:tcPr>
                <w:tcW w:w="1418" w:type="dxa"/>
              </w:tcPr>
            </w:tcPrChange>
          </w:tcPr>
          <w:p w14:paraId="7033D6E3" w14:textId="7E02F4EC" w:rsidR="00F86C52" w:rsidRPr="00AA36EF" w:rsidDel="004035A5" w:rsidRDefault="00F86C52" w:rsidP="005830F3">
            <w:pPr>
              <w:pStyle w:val="TAL"/>
              <w:rPr>
                <w:del w:id="2436" w:author="MCC160" w:date="2021-01-11T11:25:00Z"/>
              </w:rPr>
            </w:pPr>
          </w:p>
        </w:tc>
        <w:tc>
          <w:tcPr>
            <w:tcW w:w="1134" w:type="dxa"/>
            <w:vAlign w:val="bottom"/>
            <w:tcPrChange w:id="2437" w:author="MCC160" w:date="2021-01-11T11:25:00Z">
              <w:tcPr>
                <w:tcW w:w="1134" w:type="dxa"/>
                <w:vAlign w:val="bottom"/>
              </w:tcPr>
            </w:tcPrChange>
          </w:tcPr>
          <w:p w14:paraId="0FC7BC14" w14:textId="527B048F" w:rsidR="00F86C52" w:rsidRPr="00AA36EF" w:rsidDel="004035A5" w:rsidRDefault="00F86C52" w:rsidP="005830F3">
            <w:pPr>
              <w:pStyle w:val="TAL"/>
              <w:rPr>
                <w:del w:id="2438" w:author="MCC160" w:date="2021-01-11T11:25:00Z"/>
              </w:rPr>
            </w:pPr>
          </w:p>
        </w:tc>
      </w:tr>
      <w:tr w:rsidR="00284A1D" w:rsidRPr="00AA36EF" w:rsidDel="004035A5" w14:paraId="135679A9" w14:textId="77777777" w:rsidTr="004035A5">
        <w:trPr>
          <w:ins w:id="2439" w:author="MCC160" w:date="2021-01-11T11:25:00Z"/>
        </w:trPr>
        <w:tc>
          <w:tcPr>
            <w:tcW w:w="2835" w:type="dxa"/>
            <w:vAlign w:val="center"/>
          </w:tcPr>
          <w:p w14:paraId="34EE8AB6" w14:textId="7C5306A7" w:rsidR="00284A1D" w:rsidRPr="00AA36EF" w:rsidDel="004035A5" w:rsidRDefault="00284A1D" w:rsidP="00284A1D">
            <w:pPr>
              <w:pStyle w:val="TAL"/>
              <w:rPr>
                <w:ins w:id="2440" w:author="MCC160" w:date="2021-01-11T11:25:00Z"/>
              </w:rPr>
            </w:pPr>
            <w:proofErr w:type="gramStart"/>
            <w:ins w:id="2441" w:author="MCC160" w:date="2021-01-11T11:25:00Z">
              <w:r w:rsidRPr="00AA36EF">
                <w:rPr>
                  <w:lang w:eastAsia="en-GB"/>
                </w:rPr>
                <w:t>..</w:t>
              </w:r>
              <w:proofErr w:type="gramEnd"/>
              <w:r w:rsidRPr="00AA36EF">
                <w:rPr>
                  <w:lang w:eastAsia="en-GB"/>
                </w:rPr>
                <w:t>p-id</w:t>
              </w:r>
            </w:ins>
          </w:p>
        </w:tc>
        <w:tc>
          <w:tcPr>
            <w:tcW w:w="2126" w:type="dxa"/>
          </w:tcPr>
          <w:p w14:paraId="3E4C4122" w14:textId="39B518E5" w:rsidR="00284A1D" w:rsidRPr="00AA36EF" w:rsidDel="004035A5" w:rsidRDefault="00284A1D" w:rsidP="00284A1D">
            <w:pPr>
              <w:pStyle w:val="TAL"/>
              <w:rPr>
                <w:ins w:id="2442" w:author="MCC160" w:date="2021-01-11T11:25:00Z"/>
              </w:rPr>
            </w:pPr>
            <w:ins w:id="2443" w:author="MCC160" w:date="2021-02-25T19:00:00Z">
              <w:r w:rsidRPr="00AA36EF">
                <w:rPr>
                  <w:lang w:eastAsia="en-GB"/>
                </w:rPr>
                <w:t xml:space="preserve">same value as received in </w:t>
              </w:r>
              <w:r w:rsidRPr="003E5688">
                <w:rPr>
                  <w:highlight w:val="yellow"/>
                  <w:lang w:eastAsia="en-GB"/>
                </w:rPr>
                <w:t>corresponding</w:t>
              </w:r>
              <w:r w:rsidRPr="006C2327">
                <w:rPr>
                  <w:lang w:eastAsia="en-GB"/>
                </w:rPr>
                <w:t xml:space="preserve"> </w:t>
              </w:r>
              <w:r w:rsidRPr="00AA36EF">
                <w:rPr>
                  <w:lang w:eastAsia="en-GB"/>
                </w:rPr>
                <w:t xml:space="preserve">SIP PUBLISH </w:t>
              </w:r>
              <w:r w:rsidRPr="003E5688">
                <w:rPr>
                  <w:highlight w:val="yellow"/>
                  <w:lang w:eastAsia="en-GB"/>
                </w:rPr>
                <w:t xml:space="preserve">(step </w:t>
              </w:r>
              <w:r>
                <w:rPr>
                  <w:highlight w:val="yellow"/>
                  <w:lang w:eastAsia="en-GB"/>
                </w:rPr>
                <w:t>35</w:t>
              </w:r>
              <w:r w:rsidRPr="003E5688">
                <w:rPr>
                  <w:highlight w:val="yellow"/>
                  <w:lang w:eastAsia="en-GB"/>
                </w:rPr>
                <w:t>)</w:t>
              </w:r>
            </w:ins>
          </w:p>
        </w:tc>
        <w:tc>
          <w:tcPr>
            <w:tcW w:w="2126" w:type="dxa"/>
            <w:tcBorders>
              <w:bottom w:val="single" w:sz="4" w:space="0" w:color="auto"/>
            </w:tcBorders>
          </w:tcPr>
          <w:p w14:paraId="0E6B871A" w14:textId="77777777" w:rsidR="00284A1D" w:rsidRPr="00AA36EF" w:rsidDel="004035A5" w:rsidRDefault="00284A1D" w:rsidP="00284A1D">
            <w:pPr>
              <w:pStyle w:val="TAL"/>
              <w:rPr>
                <w:ins w:id="2444" w:author="MCC160" w:date="2021-01-11T11:25:00Z"/>
              </w:rPr>
            </w:pPr>
          </w:p>
        </w:tc>
        <w:tc>
          <w:tcPr>
            <w:tcW w:w="1418" w:type="dxa"/>
          </w:tcPr>
          <w:p w14:paraId="4E2AAA70" w14:textId="77777777" w:rsidR="00284A1D" w:rsidRPr="00AA36EF" w:rsidDel="004035A5" w:rsidRDefault="00284A1D" w:rsidP="00284A1D">
            <w:pPr>
              <w:pStyle w:val="TAL"/>
              <w:rPr>
                <w:ins w:id="2445" w:author="MCC160" w:date="2021-01-11T11:25:00Z"/>
              </w:rPr>
            </w:pPr>
          </w:p>
        </w:tc>
        <w:tc>
          <w:tcPr>
            <w:tcW w:w="1134" w:type="dxa"/>
            <w:vAlign w:val="bottom"/>
          </w:tcPr>
          <w:p w14:paraId="55D97B27" w14:textId="77777777" w:rsidR="00284A1D" w:rsidRPr="00AA36EF" w:rsidDel="004035A5" w:rsidRDefault="00284A1D" w:rsidP="00284A1D">
            <w:pPr>
              <w:pStyle w:val="TAL"/>
              <w:rPr>
                <w:ins w:id="2446" w:author="MCC160" w:date="2021-01-11T11:25:00Z"/>
              </w:rPr>
            </w:pPr>
          </w:p>
        </w:tc>
      </w:tr>
    </w:tbl>
    <w:p w14:paraId="60C81DA0" w14:textId="77777777" w:rsidR="00F86C52" w:rsidRPr="00AA36EF" w:rsidRDefault="00F86C52" w:rsidP="00F86C52">
      <w:pPr>
        <w:rPr>
          <w:lang w:eastAsia="ja-JP"/>
        </w:rPr>
      </w:pPr>
    </w:p>
    <w:p w14:paraId="78257922" w14:textId="77777777" w:rsidR="00F86C52" w:rsidRPr="00AA36EF" w:rsidRDefault="00F86C52" w:rsidP="00F86C52">
      <w:pPr>
        <w:pStyle w:val="TH"/>
      </w:pPr>
      <w:r w:rsidRPr="00AA36EF">
        <w:t>Table 5.3.3.3-38: SIP MESSAGE (step 26,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47" w:author="MCC160" w:date="2021-01-18T10: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448">
          <w:tblGrid>
            <w:gridCol w:w="2835"/>
            <w:gridCol w:w="2126"/>
            <w:gridCol w:w="2126"/>
            <w:gridCol w:w="1418"/>
            <w:gridCol w:w="1134"/>
          </w:tblGrid>
        </w:tblGridChange>
      </w:tblGrid>
      <w:tr w:rsidR="00F86C52" w:rsidRPr="00AA36EF" w14:paraId="67816CD8" w14:textId="77777777" w:rsidTr="009701F1">
        <w:tc>
          <w:tcPr>
            <w:tcW w:w="9639" w:type="dxa"/>
            <w:gridSpan w:val="5"/>
            <w:tcPrChange w:id="2449" w:author="MCC160" w:date="2021-01-18T10:13:00Z">
              <w:tcPr>
                <w:tcW w:w="9639" w:type="dxa"/>
                <w:gridSpan w:val="5"/>
              </w:tcPr>
            </w:tcPrChange>
          </w:tcPr>
          <w:p w14:paraId="50A510C6" w14:textId="7292FAF9" w:rsidR="00F86C52" w:rsidRPr="00AA36EF" w:rsidRDefault="00F86C52" w:rsidP="005830F3">
            <w:pPr>
              <w:pStyle w:val="TAL"/>
            </w:pPr>
            <w:r w:rsidRPr="00AA36EF">
              <w:t>Derivation Path: TS 36.579-1 [2], Table 5.5.2.7.1-1</w:t>
            </w:r>
            <w:ins w:id="2450" w:author="MCC160" w:date="2021-01-24T16:02:00Z">
              <w:r w:rsidR="00020948" w:rsidRPr="00AA36EF">
                <w:t xml:space="preserve"> with condition AFFILIATION</w:t>
              </w:r>
            </w:ins>
          </w:p>
        </w:tc>
      </w:tr>
      <w:tr w:rsidR="00F86C52" w:rsidRPr="00AA36EF" w14:paraId="00C0F843" w14:textId="77777777" w:rsidTr="009701F1">
        <w:tc>
          <w:tcPr>
            <w:tcW w:w="2835" w:type="dxa"/>
            <w:tcPrChange w:id="2451" w:author="MCC160" w:date="2021-01-18T10:13:00Z">
              <w:tcPr>
                <w:tcW w:w="2835" w:type="dxa"/>
              </w:tcPr>
            </w:tcPrChange>
          </w:tcPr>
          <w:p w14:paraId="6B399067"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452" w:author="MCC160" w:date="2021-01-18T10:13:00Z">
              <w:tcPr>
                <w:tcW w:w="2126" w:type="dxa"/>
              </w:tcPr>
            </w:tcPrChange>
          </w:tcPr>
          <w:p w14:paraId="1A65BBE0"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453" w:author="MCC160" w:date="2021-01-18T10:13:00Z">
              <w:tcPr>
                <w:tcW w:w="2126" w:type="dxa"/>
                <w:tcBorders>
                  <w:bottom w:val="single" w:sz="4" w:space="0" w:color="auto"/>
                </w:tcBorders>
              </w:tcPr>
            </w:tcPrChange>
          </w:tcPr>
          <w:p w14:paraId="4BE54EF9"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454" w:author="MCC160" w:date="2021-01-18T10:13:00Z">
              <w:tcPr>
                <w:tcW w:w="1418" w:type="dxa"/>
              </w:tcPr>
            </w:tcPrChange>
          </w:tcPr>
          <w:p w14:paraId="3713950D"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455" w:author="MCC160" w:date="2021-01-18T10:13:00Z">
              <w:tcPr>
                <w:tcW w:w="1134" w:type="dxa"/>
              </w:tcPr>
            </w:tcPrChange>
          </w:tcPr>
          <w:p w14:paraId="0549F176"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13490E52" w14:textId="2DD96AE6" w:rsidTr="009701F1">
        <w:trPr>
          <w:del w:id="2456" w:author="MCC160" w:date="2021-01-18T10:13:00Z"/>
        </w:trPr>
        <w:tc>
          <w:tcPr>
            <w:tcW w:w="2835" w:type="dxa"/>
            <w:tcBorders>
              <w:top w:val="single" w:sz="4" w:space="0" w:color="auto"/>
              <w:left w:val="single" w:sz="4" w:space="0" w:color="auto"/>
              <w:bottom w:val="single" w:sz="4" w:space="0" w:color="auto"/>
              <w:right w:val="single" w:sz="4" w:space="0" w:color="auto"/>
            </w:tcBorders>
            <w:tcPrChange w:id="2457"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0600E541" w14:textId="4F626DFA" w:rsidR="00F86C52" w:rsidRPr="00AA36EF" w:rsidDel="009701F1" w:rsidRDefault="00F86C52" w:rsidP="005830F3">
            <w:pPr>
              <w:pStyle w:val="TAL"/>
              <w:rPr>
                <w:del w:id="2458" w:author="MCC160" w:date="2021-01-18T10:13:00Z"/>
                <w:b/>
              </w:rPr>
            </w:pPr>
            <w:del w:id="2459" w:author="MCC160" w:date="2021-01-18T10:13: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460"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6B67A9F5" w14:textId="0E21F98C" w:rsidR="00F86C52" w:rsidRPr="00AA36EF" w:rsidDel="009701F1" w:rsidRDefault="00F86C52" w:rsidP="005830F3">
            <w:pPr>
              <w:pStyle w:val="TAL"/>
              <w:rPr>
                <w:del w:id="2461" w:author="MCC160" w:date="2021-01-18T10:13:00Z"/>
              </w:rPr>
            </w:pPr>
          </w:p>
        </w:tc>
        <w:tc>
          <w:tcPr>
            <w:tcW w:w="2126" w:type="dxa"/>
            <w:tcBorders>
              <w:top w:val="single" w:sz="4" w:space="0" w:color="auto"/>
              <w:left w:val="single" w:sz="4" w:space="0" w:color="auto"/>
              <w:bottom w:val="single" w:sz="4" w:space="0" w:color="auto"/>
              <w:right w:val="single" w:sz="4" w:space="0" w:color="auto"/>
            </w:tcBorders>
            <w:tcPrChange w:id="2462"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02EFFBF3" w14:textId="486F2EA6" w:rsidR="00F86C52" w:rsidRPr="00AA36EF" w:rsidDel="009701F1" w:rsidRDefault="00F86C52" w:rsidP="005830F3">
            <w:pPr>
              <w:pStyle w:val="TAL"/>
              <w:rPr>
                <w:del w:id="2463" w:author="MCC160" w:date="2021-01-18T10:13:00Z"/>
              </w:rPr>
            </w:pPr>
          </w:p>
        </w:tc>
        <w:tc>
          <w:tcPr>
            <w:tcW w:w="1418" w:type="dxa"/>
            <w:tcBorders>
              <w:top w:val="single" w:sz="4" w:space="0" w:color="auto"/>
              <w:left w:val="single" w:sz="4" w:space="0" w:color="auto"/>
              <w:bottom w:val="single" w:sz="4" w:space="0" w:color="auto"/>
              <w:right w:val="single" w:sz="4" w:space="0" w:color="auto"/>
            </w:tcBorders>
            <w:tcPrChange w:id="2464"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4BA148B5" w14:textId="6C5D7862" w:rsidR="00F86C52" w:rsidRPr="00AA36EF" w:rsidDel="009701F1" w:rsidRDefault="00F86C52" w:rsidP="005830F3">
            <w:pPr>
              <w:pStyle w:val="TAL"/>
              <w:rPr>
                <w:del w:id="2465" w:author="MCC160" w:date="2021-01-18T10:13:00Z"/>
              </w:rPr>
            </w:pPr>
          </w:p>
        </w:tc>
        <w:tc>
          <w:tcPr>
            <w:tcW w:w="1134" w:type="dxa"/>
            <w:tcBorders>
              <w:top w:val="single" w:sz="4" w:space="0" w:color="auto"/>
              <w:left w:val="single" w:sz="4" w:space="0" w:color="auto"/>
              <w:bottom w:val="single" w:sz="4" w:space="0" w:color="auto"/>
              <w:right w:val="single" w:sz="4" w:space="0" w:color="auto"/>
            </w:tcBorders>
            <w:tcPrChange w:id="2466"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056F20C6" w14:textId="58E03EE3" w:rsidR="00F86C52" w:rsidRPr="00AA36EF" w:rsidDel="009701F1" w:rsidRDefault="00F86C52" w:rsidP="005830F3">
            <w:pPr>
              <w:pStyle w:val="TAL"/>
              <w:rPr>
                <w:del w:id="2467" w:author="MCC160" w:date="2021-01-18T10:13:00Z"/>
              </w:rPr>
            </w:pPr>
          </w:p>
        </w:tc>
      </w:tr>
      <w:tr w:rsidR="00F86C52" w:rsidRPr="00AA36EF" w:rsidDel="009701F1" w14:paraId="1BA1D824" w14:textId="251CEB0A" w:rsidTr="009701F1">
        <w:trPr>
          <w:del w:id="2468" w:author="MCC160" w:date="2021-01-18T10:13:00Z"/>
        </w:trPr>
        <w:tc>
          <w:tcPr>
            <w:tcW w:w="2835" w:type="dxa"/>
            <w:tcBorders>
              <w:top w:val="single" w:sz="4" w:space="0" w:color="auto"/>
              <w:left w:val="single" w:sz="4" w:space="0" w:color="auto"/>
              <w:bottom w:val="single" w:sz="4" w:space="0" w:color="auto"/>
              <w:right w:val="single" w:sz="4" w:space="0" w:color="auto"/>
            </w:tcBorders>
            <w:tcPrChange w:id="2469"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74B710B7" w14:textId="18F84A7F" w:rsidR="00F86C52" w:rsidRPr="00AA36EF" w:rsidDel="009701F1" w:rsidRDefault="00F86C52" w:rsidP="005830F3">
            <w:pPr>
              <w:pStyle w:val="TAL"/>
              <w:rPr>
                <w:del w:id="2470" w:author="MCC160" w:date="2021-01-18T10:13:00Z"/>
                <w:b/>
              </w:rPr>
            </w:pPr>
            <w:del w:id="2471" w:author="MCC160" w:date="2021-01-18T10:13: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472"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2E092DC6" w14:textId="084EB2F9" w:rsidR="00F86C52" w:rsidRPr="00AA36EF" w:rsidDel="009701F1" w:rsidRDefault="00F86C52" w:rsidP="005830F3">
            <w:pPr>
              <w:pStyle w:val="TAL"/>
              <w:rPr>
                <w:del w:id="2473" w:author="MCC160" w:date="2021-01-18T10:13:00Z"/>
              </w:rPr>
            </w:pPr>
          </w:p>
        </w:tc>
        <w:tc>
          <w:tcPr>
            <w:tcW w:w="2126" w:type="dxa"/>
            <w:tcBorders>
              <w:top w:val="single" w:sz="4" w:space="0" w:color="auto"/>
              <w:left w:val="single" w:sz="4" w:space="0" w:color="auto"/>
              <w:bottom w:val="single" w:sz="4" w:space="0" w:color="auto"/>
              <w:right w:val="single" w:sz="4" w:space="0" w:color="auto"/>
            </w:tcBorders>
            <w:tcPrChange w:id="2474"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312DD0FC" w14:textId="4E349CD9" w:rsidR="00F86C52" w:rsidRPr="00AA36EF" w:rsidDel="009701F1" w:rsidRDefault="00F86C52" w:rsidP="005830F3">
            <w:pPr>
              <w:pStyle w:val="TAL"/>
              <w:rPr>
                <w:del w:id="2475" w:author="MCC160" w:date="2021-01-18T10:13:00Z"/>
              </w:rPr>
            </w:pPr>
          </w:p>
        </w:tc>
        <w:tc>
          <w:tcPr>
            <w:tcW w:w="1418" w:type="dxa"/>
            <w:tcBorders>
              <w:top w:val="single" w:sz="4" w:space="0" w:color="auto"/>
              <w:left w:val="single" w:sz="4" w:space="0" w:color="auto"/>
              <w:bottom w:val="single" w:sz="4" w:space="0" w:color="auto"/>
              <w:right w:val="single" w:sz="4" w:space="0" w:color="auto"/>
            </w:tcBorders>
            <w:tcPrChange w:id="2476"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45B71509" w14:textId="537218FB" w:rsidR="00F86C52" w:rsidRPr="00AA36EF" w:rsidDel="009701F1" w:rsidRDefault="00F86C52" w:rsidP="005830F3">
            <w:pPr>
              <w:pStyle w:val="TAL"/>
              <w:rPr>
                <w:del w:id="2477" w:author="MCC160" w:date="2021-01-18T10:13:00Z"/>
              </w:rPr>
            </w:pPr>
          </w:p>
        </w:tc>
        <w:tc>
          <w:tcPr>
            <w:tcW w:w="1134" w:type="dxa"/>
            <w:tcBorders>
              <w:top w:val="single" w:sz="4" w:space="0" w:color="auto"/>
              <w:left w:val="single" w:sz="4" w:space="0" w:color="auto"/>
              <w:bottom w:val="single" w:sz="4" w:space="0" w:color="auto"/>
              <w:right w:val="single" w:sz="4" w:space="0" w:color="auto"/>
            </w:tcBorders>
            <w:tcPrChange w:id="2478"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1BAECAAC" w14:textId="5B354174" w:rsidR="00F86C52" w:rsidRPr="00AA36EF" w:rsidDel="009701F1" w:rsidRDefault="00F86C52" w:rsidP="005830F3">
            <w:pPr>
              <w:pStyle w:val="TAL"/>
              <w:rPr>
                <w:del w:id="2479" w:author="MCC160" w:date="2021-01-18T10:13:00Z"/>
              </w:rPr>
            </w:pPr>
          </w:p>
        </w:tc>
      </w:tr>
      <w:tr w:rsidR="00F86C52" w:rsidRPr="00AA36EF" w14:paraId="194E6528" w14:textId="77777777" w:rsidTr="009701F1">
        <w:tc>
          <w:tcPr>
            <w:tcW w:w="2835" w:type="dxa"/>
            <w:tcBorders>
              <w:top w:val="single" w:sz="4" w:space="0" w:color="auto"/>
              <w:left w:val="single" w:sz="4" w:space="0" w:color="auto"/>
              <w:bottom w:val="single" w:sz="4" w:space="0" w:color="auto"/>
              <w:right w:val="single" w:sz="4" w:space="0" w:color="auto"/>
            </w:tcBorders>
            <w:tcPrChange w:id="2480"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2AEDA4A3" w14:textId="77777777" w:rsidR="00F86C52" w:rsidRPr="00AA36EF" w:rsidRDefault="00F86C52" w:rsidP="005830F3">
            <w:pPr>
              <w:pStyle w:val="TAL"/>
              <w:rPr>
                <w:b/>
              </w:rPr>
            </w:pPr>
            <w:del w:id="2481" w:author="MCC160" w:date="2021-01-18T10:13: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482"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79D1C698"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483"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7FBCBD0F"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484"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06ADF4CB"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485"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5A94CB76" w14:textId="77777777" w:rsidR="00F86C52" w:rsidRPr="00AA36EF" w:rsidRDefault="00F86C52" w:rsidP="005830F3">
            <w:pPr>
              <w:pStyle w:val="TAL"/>
            </w:pPr>
          </w:p>
        </w:tc>
      </w:tr>
      <w:tr w:rsidR="002D747B" w:rsidRPr="00AA36EF" w14:paraId="38949D02" w14:textId="77777777" w:rsidTr="009701F1">
        <w:trPr>
          <w:ins w:id="2486" w:author="MCC160" w:date="2021-01-18T10:18:00Z"/>
        </w:trPr>
        <w:tc>
          <w:tcPr>
            <w:tcW w:w="2835" w:type="dxa"/>
            <w:tcBorders>
              <w:top w:val="single" w:sz="4" w:space="0" w:color="auto"/>
              <w:left w:val="single" w:sz="4" w:space="0" w:color="auto"/>
              <w:bottom w:val="single" w:sz="4" w:space="0" w:color="auto"/>
              <w:right w:val="single" w:sz="4" w:space="0" w:color="auto"/>
            </w:tcBorders>
          </w:tcPr>
          <w:p w14:paraId="789F2EB4" w14:textId="385824A0" w:rsidR="002D747B" w:rsidRPr="00AA36EF" w:rsidDel="009701F1" w:rsidRDefault="002D747B" w:rsidP="002D747B">
            <w:pPr>
              <w:pStyle w:val="TAL"/>
              <w:rPr>
                <w:ins w:id="2487" w:author="MCC160" w:date="2021-01-18T10:18:00Z"/>
                <w:b/>
              </w:rPr>
            </w:pPr>
            <w:ins w:id="2488" w:author="MCC160" w:date="2021-01-18T10:18: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DCFA1E2" w14:textId="77777777" w:rsidR="002D747B" w:rsidRPr="00AA36EF" w:rsidRDefault="002D747B" w:rsidP="002D747B">
            <w:pPr>
              <w:pStyle w:val="TAL"/>
              <w:rPr>
                <w:ins w:id="2489" w:author="MCC160" w:date="2021-01-18T10:18:00Z"/>
              </w:rPr>
            </w:pPr>
          </w:p>
        </w:tc>
        <w:tc>
          <w:tcPr>
            <w:tcW w:w="2126" w:type="dxa"/>
            <w:tcBorders>
              <w:top w:val="single" w:sz="4" w:space="0" w:color="auto"/>
              <w:left w:val="single" w:sz="4" w:space="0" w:color="auto"/>
              <w:bottom w:val="single" w:sz="4" w:space="0" w:color="auto"/>
              <w:right w:val="single" w:sz="4" w:space="0" w:color="auto"/>
            </w:tcBorders>
          </w:tcPr>
          <w:p w14:paraId="7182238E" w14:textId="39304ACC" w:rsidR="002D747B" w:rsidRPr="00AA36EF" w:rsidRDefault="002D747B" w:rsidP="002D747B">
            <w:pPr>
              <w:pStyle w:val="TAL"/>
              <w:rPr>
                <w:ins w:id="2490" w:author="MCC160" w:date="2021-01-18T10:18:00Z"/>
              </w:rPr>
            </w:pPr>
            <w:ins w:id="2491" w:author="MCC160" w:date="2021-01-24T15:29: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289AF13A" w14:textId="77777777" w:rsidR="002D747B" w:rsidRPr="00AA36EF" w:rsidRDefault="002D747B" w:rsidP="002D747B">
            <w:pPr>
              <w:pStyle w:val="TAL"/>
              <w:rPr>
                <w:ins w:id="2492" w:author="MCC160" w:date="2021-01-18T10:18:00Z"/>
              </w:rPr>
            </w:pPr>
          </w:p>
        </w:tc>
        <w:tc>
          <w:tcPr>
            <w:tcW w:w="1134" w:type="dxa"/>
            <w:tcBorders>
              <w:top w:val="single" w:sz="4" w:space="0" w:color="auto"/>
              <w:left w:val="single" w:sz="4" w:space="0" w:color="auto"/>
              <w:bottom w:val="single" w:sz="4" w:space="0" w:color="auto"/>
              <w:right w:val="single" w:sz="4" w:space="0" w:color="auto"/>
            </w:tcBorders>
          </w:tcPr>
          <w:p w14:paraId="5B25149C" w14:textId="77777777" w:rsidR="002D747B" w:rsidRPr="00AA36EF" w:rsidRDefault="002D747B" w:rsidP="002D747B">
            <w:pPr>
              <w:pStyle w:val="TAL"/>
              <w:rPr>
                <w:ins w:id="2493" w:author="MCC160" w:date="2021-01-18T10:18:00Z"/>
              </w:rPr>
            </w:pPr>
          </w:p>
        </w:tc>
      </w:tr>
      <w:tr w:rsidR="002D747B" w:rsidRPr="00AA36EF" w:rsidDel="002D747B" w14:paraId="3537B608" w14:textId="11BD3B29" w:rsidTr="009701F1">
        <w:trPr>
          <w:del w:id="2494" w:author="MCC160" w:date="2021-01-24T15:29:00Z"/>
        </w:trPr>
        <w:tc>
          <w:tcPr>
            <w:tcW w:w="2835" w:type="dxa"/>
            <w:tcBorders>
              <w:top w:val="single" w:sz="4" w:space="0" w:color="auto"/>
              <w:left w:val="single" w:sz="4" w:space="0" w:color="auto"/>
              <w:bottom w:val="single" w:sz="4" w:space="0" w:color="auto"/>
              <w:right w:val="single" w:sz="4" w:space="0" w:color="auto"/>
            </w:tcBorders>
            <w:tcPrChange w:id="2495"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6F8B6999" w14:textId="47073297" w:rsidR="002D747B" w:rsidRPr="00AA36EF" w:rsidDel="002D747B" w:rsidRDefault="002D747B" w:rsidP="002D747B">
            <w:pPr>
              <w:pStyle w:val="TAL"/>
              <w:rPr>
                <w:del w:id="2496" w:author="MCC160" w:date="2021-01-24T15:29:00Z"/>
                <w:b/>
              </w:rPr>
            </w:pPr>
            <w:del w:id="2497" w:author="MCC160" w:date="2021-01-24T15:29:00Z">
              <w:r w:rsidRPr="00AA36EF" w:rsidDel="002D747B">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498"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525F0A04" w14:textId="1B332F4F" w:rsidR="002D747B" w:rsidRPr="00AA36EF" w:rsidDel="002D747B" w:rsidRDefault="002D747B" w:rsidP="002D747B">
            <w:pPr>
              <w:pStyle w:val="TAL"/>
              <w:rPr>
                <w:del w:id="2499" w:author="MCC160" w:date="2021-01-24T15:29:00Z"/>
              </w:rPr>
            </w:pPr>
            <w:del w:id="2500" w:author="MCC160" w:date="2021-01-24T15:29:00Z">
              <w:r w:rsidRPr="00AA36EF" w:rsidDel="002D747B">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2501"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231029F9" w14:textId="15AA9F47" w:rsidR="002D747B" w:rsidRPr="00AA36EF" w:rsidDel="002D747B" w:rsidRDefault="002D747B" w:rsidP="002D747B">
            <w:pPr>
              <w:pStyle w:val="TAL"/>
              <w:rPr>
                <w:del w:id="2502" w:author="MCC160" w:date="2021-01-24T15:29:00Z"/>
              </w:rPr>
            </w:pPr>
          </w:p>
        </w:tc>
        <w:tc>
          <w:tcPr>
            <w:tcW w:w="1418" w:type="dxa"/>
            <w:tcBorders>
              <w:top w:val="single" w:sz="4" w:space="0" w:color="auto"/>
              <w:left w:val="single" w:sz="4" w:space="0" w:color="auto"/>
              <w:bottom w:val="single" w:sz="4" w:space="0" w:color="auto"/>
              <w:right w:val="single" w:sz="4" w:space="0" w:color="auto"/>
            </w:tcBorders>
            <w:tcPrChange w:id="2503"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3E270C39" w14:textId="4DAD1566" w:rsidR="002D747B" w:rsidRPr="00AA36EF" w:rsidDel="002D747B" w:rsidRDefault="002D747B" w:rsidP="002D747B">
            <w:pPr>
              <w:pStyle w:val="TAL"/>
              <w:rPr>
                <w:del w:id="2504" w:author="MCC160" w:date="2021-01-24T15:29:00Z"/>
              </w:rPr>
            </w:pPr>
          </w:p>
        </w:tc>
        <w:tc>
          <w:tcPr>
            <w:tcW w:w="1134" w:type="dxa"/>
            <w:tcBorders>
              <w:top w:val="single" w:sz="4" w:space="0" w:color="auto"/>
              <w:left w:val="single" w:sz="4" w:space="0" w:color="auto"/>
              <w:bottom w:val="single" w:sz="4" w:space="0" w:color="auto"/>
              <w:right w:val="single" w:sz="4" w:space="0" w:color="auto"/>
            </w:tcBorders>
            <w:tcPrChange w:id="2505"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7B0CCD95" w14:textId="041AC326" w:rsidR="002D747B" w:rsidRPr="00AA36EF" w:rsidDel="002D747B" w:rsidRDefault="002D747B" w:rsidP="002D747B">
            <w:pPr>
              <w:pStyle w:val="TAL"/>
              <w:rPr>
                <w:del w:id="2506" w:author="MCC160" w:date="2021-01-24T15:29:00Z"/>
              </w:rPr>
            </w:pPr>
          </w:p>
        </w:tc>
      </w:tr>
      <w:tr w:rsidR="002D747B" w:rsidRPr="00AA36EF" w14:paraId="180EB583" w14:textId="77777777" w:rsidTr="009701F1">
        <w:tc>
          <w:tcPr>
            <w:tcW w:w="2835" w:type="dxa"/>
            <w:tcBorders>
              <w:top w:val="single" w:sz="4" w:space="0" w:color="auto"/>
              <w:left w:val="single" w:sz="4" w:space="0" w:color="auto"/>
              <w:bottom w:val="single" w:sz="4" w:space="0" w:color="auto"/>
              <w:right w:val="single" w:sz="4" w:space="0" w:color="auto"/>
            </w:tcBorders>
            <w:tcPrChange w:id="2507"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354F0FC6" w14:textId="1F7030F7" w:rsidR="002D747B" w:rsidRPr="00AA36EF" w:rsidRDefault="002D747B" w:rsidP="002D747B">
            <w:pPr>
              <w:pStyle w:val="TAL"/>
            </w:pPr>
            <w:ins w:id="2508" w:author="MCC160" w:date="2021-01-18T10:15:00Z">
              <w:r w:rsidRPr="00AA36EF">
                <w:t xml:space="preserve">    MIME-part-body</w:t>
              </w:r>
            </w:ins>
            <w:del w:id="2509" w:author="MCC160" w:date="2021-01-18T10:15:00Z">
              <w:r w:rsidRPr="00AA36EF" w:rsidDel="001E062C">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2510"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351CE19E" w14:textId="585BC32E" w:rsidR="002D747B" w:rsidRPr="00AA36EF" w:rsidRDefault="002D747B" w:rsidP="002D747B">
            <w:pPr>
              <w:pStyle w:val="TAL"/>
            </w:pPr>
            <w:ins w:id="2511" w:author="MCC160" w:date="2021-01-18T10:15:00Z">
              <w:r w:rsidRPr="00AA36EF">
                <w:t>MCPTT-Info a</w:t>
              </w:r>
            </w:ins>
            <w:del w:id="2512" w:author="MCC160" w:date="2021-01-18T10:15:00Z">
              <w:r w:rsidRPr="00AA36EF" w:rsidDel="009701F1">
                <w:delText>A</w:delText>
              </w:r>
            </w:del>
            <w:r w:rsidRPr="00AA36EF">
              <w:t>s described in Table 5.3.3.3-39</w:t>
            </w:r>
          </w:p>
        </w:tc>
        <w:tc>
          <w:tcPr>
            <w:tcW w:w="2126" w:type="dxa"/>
            <w:tcBorders>
              <w:top w:val="single" w:sz="4" w:space="0" w:color="auto"/>
              <w:left w:val="single" w:sz="4" w:space="0" w:color="auto"/>
              <w:bottom w:val="single" w:sz="4" w:space="0" w:color="auto"/>
              <w:right w:val="single" w:sz="4" w:space="0" w:color="auto"/>
            </w:tcBorders>
            <w:tcPrChange w:id="2513"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30083734" w14:textId="77777777" w:rsidR="002D747B" w:rsidRPr="00AA36EF" w:rsidRDefault="002D747B" w:rsidP="002D747B">
            <w:pPr>
              <w:pStyle w:val="TAL"/>
            </w:pPr>
          </w:p>
        </w:tc>
        <w:tc>
          <w:tcPr>
            <w:tcW w:w="1418" w:type="dxa"/>
            <w:tcBorders>
              <w:top w:val="single" w:sz="4" w:space="0" w:color="auto"/>
              <w:left w:val="single" w:sz="4" w:space="0" w:color="auto"/>
              <w:bottom w:val="single" w:sz="4" w:space="0" w:color="auto"/>
              <w:right w:val="single" w:sz="4" w:space="0" w:color="auto"/>
            </w:tcBorders>
            <w:tcPrChange w:id="2514"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463A8056" w14:textId="77777777" w:rsidR="002D747B" w:rsidRPr="00AA36EF" w:rsidRDefault="002D747B" w:rsidP="002D747B">
            <w:pPr>
              <w:pStyle w:val="TAL"/>
            </w:pPr>
          </w:p>
        </w:tc>
        <w:tc>
          <w:tcPr>
            <w:tcW w:w="1134" w:type="dxa"/>
            <w:tcBorders>
              <w:top w:val="single" w:sz="4" w:space="0" w:color="auto"/>
              <w:left w:val="single" w:sz="4" w:space="0" w:color="auto"/>
              <w:bottom w:val="single" w:sz="4" w:space="0" w:color="auto"/>
              <w:right w:val="single" w:sz="4" w:space="0" w:color="auto"/>
            </w:tcBorders>
            <w:tcPrChange w:id="2515"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4D5A30CB" w14:textId="77777777" w:rsidR="002D747B" w:rsidRPr="00AA36EF" w:rsidRDefault="002D747B" w:rsidP="002D747B">
            <w:pPr>
              <w:pStyle w:val="TAL"/>
            </w:pPr>
          </w:p>
        </w:tc>
      </w:tr>
      <w:tr w:rsidR="002D747B" w:rsidRPr="00AA36EF" w:rsidDel="002D747B" w14:paraId="5CABA37B" w14:textId="4494CBB3" w:rsidTr="009701F1">
        <w:trPr>
          <w:del w:id="2516" w:author="MCC160" w:date="2021-01-24T15:30:00Z"/>
        </w:trPr>
        <w:tc>
          <w:tcPr>
            <w:tcW w:w="2835" w:type="dxa"/>
            <w:tcBorders>
              <w:top w:val="single" w:sz="4" w:space="0" w:color="auto"/>
              <w:left w:val="single" w:sz="4" w:space="0" w:color="auto"/>
              <w:bottom w:val="single" w:sz="4" w:space="0" w:color="auto"/>
              <w:right w:val="single" w:sz="4" w:space="0" w:color="auto"/>
            </w:tcBorders>
            <w:vAlign w:val="center"/>
            <w:tcPrChange w:id="2517" w:author="MCC160" w:date="2021-01-18T10:13:00Z">
              <w:tcPr>
                <w:tcW w:w="2835" w:type="dxa"/>
                <w:tcBorders>
                  <w:top w:val="single" w:sz="4" w:space="0" w:color="auto"/>
                  <w:left w:val="single" w:sz="4" w:space="0" w:color="auto"/>
                  <w:bottom w:val="single" w:sz="4" w:space="0" w:color="auto"/>
                  <w:right w:val="single" w:sz="4" w:space="0" w:color="auto"/>
                </w:tcBorders>
                <w:vAlign w:val="center"/>
              </w:tcPr>
            </w:tcPrChange>
          </w:tcPr>
          <w:p w14:paraId="07562D4C" w14:textId="33701C7D" w:rsidR="002D747B" w:rsidRPr="00AA36EF" w:rsidDel="002D747B" w:rsidRDefault="002D747B" w:rsidP="002D747B">
            <w:pPr>
              <w:pStyle w:val="TAL"/>
              <w:rPr>
                <w:del w:id="2518" w:author="MCC160" w:date="2021-01-24T15:30:00Z"/>
              </w:rPr>
            </w:pPr>
            <w:del w:id="2519" w:author="MCC160" w:date="2021-01-24T15:30:00Z">
              <w:r w:rsidRPr="00AA36EF" w:rsidDel="002D747B">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520"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101473C3" w14:textId="31CCC102" w:rsidR="002D747B" w:rsidRPr="00AA36EF" w:rsidDel="002D747B" w:rsidRDefault="002D747B" w:rsidP="002D747B">
            <w:pPr>
              <w:pStyle w:val="TAL"/>
              <w:rPr>
                <w:del w:id="2521" w:author="MCC160" w:date="2021-01-24T15:30:00Z"/>
              </w:rPr>
            </w:pPr>
            <w:del w:id="2522" w:author="MCC160" w:date="2021-01-24T15:30:00Z">
              <w:r w:rsidRPr="00AA36EF" w:rsidDel="002D747B">
                <w:delText>"application/vnd.3gpp.mcptt-affiliation-command+xml"</w:delText>
              </w:r>
            </w:del>
          </w:p>
        </w:tc>
        <w:tc>
          <w:tcPr>
            <w:tcW w:w="2126" w:type="dxa"/>
            <w:tcBorders>
              <w:top w:val="single" w:sz="4" w:space="0" w:color="auto"/>
              <w:left w:val="single" w:sz="4" w:space="0" w:color="auto"/>
              <w:bottom w:val="single" w:sz="4" w:space="0" w:color="auto"/>
              <w:right w:val="single" w:sz="4" w:space="0" w:color="auto"/>
            </w:tcBorders>
            <w:tcPrChange w:id="2523"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7BA9A753" w14:textId="17153FF9" w:rsidR="002D747B" w:rsidRPr="00AA36EF" w:rsidDel="002D747B" w:rsidRDefault="002D747B" w:rsidP="002D747B">
            <w:pPr>
              <w:pStyle w:val="TAL"/>
              <w:rPr>
                <w:del w:id="2524" w:author="MCC160" w:date="2021-01-24T15:30:00Z"/>
              </w:rPr>
            </w:pPr>
          </w:p>
        </w:tc>
        <w:tc>
          <w:tcPr>
            <w:tcW w:w="1418" w:type="dxa"/>
            <w:tcBorders>
              <w:top w:val="single" w:sz="4" w:space="0" w:color="auto"/>
              <w:left w:val="single" w:sz="4" w:space="0" w:color="auto"/>
              <w:bottom w:val="single" w:sz="4" w:space="0" w:color="auto"/>
              <w:right w:val="single" w:sz="4" w:space="0" w:color="auto"/>
            </w:tcBorders>
            <w:tcPrChange w:id="2525"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368510CA" w14:textId="2543E98F" w:rsidR="002D747B" w:rsidRPr="00AA36EF" w:rsidDel="002D747B" w:rsidRDefault="002D747B" w:rsidP="002D747B">
            <w:pPr>
              <w:pStyle w:val="TAL"/>
              <w:rPr>
                <w:del w:id="2526" w:author="MCC160" w:date="2021-01-24T15:30:00Z"/>
              </w:rPr>
            </w:pPr>
          </w:p>
        </w:tc>
        <w:tc>
          <w:tcPr>
            <w:tcW w:w="1134" w:type="dxa"/>
            <w:tcBorders>
              <w:top w:val="single" w:sz="4" w:space="0" w:color="auto"/>
              <w:left w:val="single" w:sz="4" w:space="0" w:color="auto"/>
              <w:bottom w:val="single" w:sz="4" w:space="0" w:color="auto"/>
              <w:right w:val="single" w:sz="4" w:space="0" w:color="auto"/>
            </w:tcBorders>
            <w:tcPrChange w:id="2527"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29E1F61E" w14:textId="3963CBF8" w:rsidR="002D747B" w:rsidRPr="00AA36EF" w:rsidDel="002D747B" w:rsidRDefault="002D747B" w:rsidP="002D747B">
            <w:pPr>
              <w:pStyle w:val="TAL"/>
              <w:rPr>
                <w:del w:id="2528" w:author="MCC160" w:date="2021-01-24T15:30:00Z"/>
              </w:rPr>
            </w:pPr>
          </w:p>
        </w:tc>
      </w:tr>
      <w:tr w:rsidR="002D747B" w:rsidRPr="00AA36EF" w:rsidDel="00020948" w14:paraId="397348C0" w14:textId="3187A98D" w:rsidTr="009701F1">
        <w:trPr>
          <w:del w:id="2529" w:author="MCC160" w:date="2021-01-24T16:02:00Z"/>
        </w:trPr>
        <w:tc>
          <w:tcPr>
            <w:tcW w:w="2835" w:type="dxa"/>
            <w:tcBorders>
              <w:top w:val="single" w:sz="4" w:space="0" w:color="auto"/>
              <w:left w:val="single" w:sz="4" w:space="0" w:color="auto"/>
              <w:bottom w:val="single" w:sz="4" w:space="0" w:color="auto"/>
              <w:right w:val="single" w:sz="4" w:space="0" w:color="auto"/>
            </w:tcBorders>
            <w:tcPrChange w:id="2530" w:author="MCC160" w:date="2021-01-18T10:15:00Z">
              <w:tcPr>
                <w:tcW w:w="2835" w:type="dxa"/>
                <w:tcBorders>
                  <w:top w:val="single" w:sz="4" w:space="0" w:color="auto"/>
                  <w:left w:val="single" w:sz="4" w:space="0" w:color="auto"/>
                  <w:bottom w:val="single" w:sz="4" w:space="0" w:color="auto"/>
                  <w:right w:val="single" w:sz="4" w:space="0" w:color="auto"/>
                </w:tcBorders>
                <w:vAlign w:val="center"/>
              </w:tcPr>
            </w:tcPrChange>
          </w:tcPr>
          <w:p w14:paraId="3FAB8392" w14:textId="1B2D8189" w:rsidR="002D747B" w:rsidRPr="00AA36EF" w:rsidDel="00020948" w:rsidRDefault="002D747B" w:rsidP="002D747B">
            <w:pPr>
              <w:pStyle w:val="TAL"/>
              <w:rPr>
                <w:del w:id="2531" w:author="MCC160" w:date="2021-01-24T16:02:00Z"/>
              </w:rPr>
            </w:pPr>
            <w:del w:id="2532" w:author="MCC160" w:date="2021-01-18T10:15:00Z">
              <w:r w:rsidRPr="00AA36EF" w:rsidDel="00716C48">
                <w:delText xml:space="preserve">        MCPTT-Affiliation-Command</w:delText>
              </w:r>
            </w:del>
          </w:p>
        </w:tc>
        <w:tc>
          <w:tcPr>
            <w:tcW w:w="2126" w:type="dxa"/>
            <w:tcBorders>
              <w:top w:val="single" w:sz="4" w:space="0" w:color="auto"/>
              <w:left w:val="single" w:sz="4" w:space="0" w:color="auto"/>
              <w:bottom w:val="single" w:sz="4" w:space="0" w:color="auto"/>
              <w:right w:val="single" w:sz="4" w:space="0" w:color="auto"/>
            </w:tcBorders>
            <w:tcPrChange w:id="2533" w:author="MCC160" w:date="2021-01-18T10:15:00Z">
              <w:tcPr>
                <w:tcW w:w="2126" w:type="dxa"/>
                <w:tcBorders>
                  <w:top w:val="single" w:sz="4" w:space="0" w:color="auto"/>
                  <w:left w:val="single" w:sz="4" w:space="0" w:color="auto"/>
                  <w:bottom w:val="single" w:sz="4" w:space="0" w:color="auto"/>
                  <w:right w:val="single" w:sz="4" w:space="0" w:color="auto"/>
                </w:tcBorders>
              </w:tcPr>
            </w:tcPrChange>
          </w:tcPr>
          <w:p w14:paraId="31E3425E" w14:textId="6C7163C7" w:rsidR="002D747B" w:rsidRPr="00AA36EF" w:rsidDel="00020948" w:rsidRDefault="002D747B" w:rsidP="002D747B">
            <w:pPr>
              <w:pStyle w:val="TAL"/>
              <w:rPr>
                <w:del w:id="2534" w:author="MCC160" w:date="2021-01-24T16:02:00Z"/>
              </w:rPr>
            </w:pPr>
            <w:del w:id="2535" w:author="MCC160" w:date="2021-01-18T10:16:00Z">
              <w:r w:rsidRPr="00AA36EF" w:rsidDel="009701F1">
                <w:delText>A</w:delText>
              </w:r>
            </w:del>
            <w:del w:id="2536" w:author="MCC160" w:date="2021-01-24T16:02:00Z">
              <w:r w:rsidRPr="00AA36EF" w:rsidDel="00020948">
                <w:delText>s described in Table 5.3.3.3-40</w:delText>
              </w:r>
            </w:del>
          </w:p>
        </w:tc>
        <w:tc>
          <w:tcPr>
            <w:tcW w:w="2126" w:type="dxa"/>
            <w:tcBorders>
              <w:top w:val="single" w:sz="4" w:space="0" w:color="auto"/>
              <w:left w:val="single" w:sz="4" w:space="0" w:color="auto"/>
              <w:bottom w:val="single" w:sz="4" w:space="0" w:color="auto"/>
              <w:right w:val="single" w:sz="4" w:space="0" w:color="auto"/>
            </w:tcBorders>
            <w:tcPrChange w:id="2537" w:author="MCC160" w:date="2021-01-18T10:15:00Z">
              <w:tcPr>
                <w:tcW w:w="2126" w:type="dxa"/>
                <w:tcBorders>
                  <w:top w:val="single" w:sz="4" w:space="0" w:color="auto"/>
                  <w:left w:val="single" w:sz="4" w:space="0" w:color="auto"/>
                  <w:bottom w:val="single" w:sz="4" w:space="0" w:color="auto"/>
                  <w:right w:val="single" w:sz="4" w:space="0" w:color="auto"/>
                </w:tcBorders>
              </w:tcPr>
            </w:tcPrChange>
          </w:tcPr>
          <w:p w14:paraId="7675F12D" w14:textId="550DC5F9" w:rsidR="002D747B" w:rsidRPr="00AA36EF" w:rsidDel="00020948" w:rsidRDefault="002D747B" w:rsidP="002D747B">
            <w:pPr>
              <w:pStyle w:val="TAL"/>
              <w:rPr>
                <w:del w:id="2538" w:author="MCC160" w:date="2021-01-24T16:02:00Z"/>
              </w:rPr>
            </w:pPr>
          </w:p>
        </w:tc>
        <w:tc>
          <w:tcPr>
            <w:tcW w:w="1418" w:type="dxa"/>
            <w:tcBorders>
              <w:top w:val="single" w:sz="4" w:space="0" w:color="auto"/>
              <w:left w:val="single" w:sz="4" w:space="0" w:color="auto"/>
              <w:bottom w:val="single" w:sz="4" w:space="0" w:color="auto"/>
              <w:right w:val="single" w:sz="4" w:space="0" w:color="auto"/>
            </w:tcBorders>
            <w:tcPrChange w:id="2539" w:author="MCC160" w:date="2021-01-18T10:15:00Z">
              <w:tcPr>
                <w:tcW w:w="1418" w:type="dxa"/>
                <w:tcBorders>
                  <w:top w:val="single" w:sz="4" w:space="0" w:color="auto"/>
                  <w:left w:val="single" w:sz="4" w:space="0" w:color="auto"/>
                  <w:bottom w:val="single" w:sz="4" w:space="0" w:color="auto"/>
                  <w:right w:val="single" w:sz="4" w:space="0" w:color="auto"/>
                </w:tcBorders>
              </w:tcPr>
            </w:tcPrChange>
          </w:tcPr>
          <w:p w14:paraId="25B2542B" w14:textId="0C70C4E4" w:rsidR="002D747B" w:rsidRPr="00AA36EF" w:rsidDel="00020948" w:rsidRDefault="002D747B" w:rsidP="002D747B">
            <w:pPr>
              <w:pStyle w:val="TAL"/>
              <w:rPr>
                <w:del w:id="2540" w:author="MCC160" w:date="2021-01-24T16:02:00Z"/>
              </w:rPr>
            </w:pPr>
          </w:p>
        </w:tc>
        <w:tc>
          <w:tcPr>
            <w:tcW w:w="1134" w:type="dxa"/>
            <w:tcBorders>
              <w:top w:val="single" w:sz="4" w:space="0" w:color="auto"/>
              <w:left w:val="single" w:sz="4" w:space="0" w:color="auto"/>
              <w:bottom w:val="single" w:sz="4" w:space="0" w:color="auto"/>
              <w:right w:val="single" w:sz="4" w:space="0" w:color="auto"/>
            </w:tcBorders>
            <w:tcPrChange w:id="2541" w:author="MCC160" w:date="2021-01-18T10:15:00Z">
              <w:tcPr>
                <w:tcW w:w="1134" w:type="dxa"/>
                <w:tcBorders>
                  <w:top w:val="single" w:sz="4" w:space="0" w:color="auto"/>
                  <w:left w:val="single" w:sz="4" w:space="0" w:color="auto"/>
                  <w:bottom w:val="single" w:sz="4" w:space="0" w:color="auto"/>
                  <w:right w:val="single" w:sz="4" w:space="0" w:color="auto"/>
                </w:tcBorders>
              </w:tcPr>
            </w:tcPrChange>
          </w:tcPr>
          <w:p w14:paraId="4553C32C" w14:textId="5D3E13BA" w:rsidR="002D747B" w:rsidRPr="00AA36EF" w:rsidDel="00020948" w:rsidRDefault="002D747B" w:rsidP="002D747B">
            <w:pPr>
              <w:pStyle w:val="TAL"/>
              <w:rPr>
                <w:del w:id="2542" w:author="MCC160" w:date="2021-01-24T16:02:00Z"/>
              </w:rPr>
            </w:pPr>
          </w:p>
        </w:tc>
      </w:tr>
    </w:tbl>
    <w:p w14:paraId="16BAB875" w14:textId="77777777" w:rsidR="00F86C52" w:rsidRPr="00AA36EF" w:rsidRDefault="00F86C52" w:rsidP="00F86C52"/>
    <w:p w14:paraId="144317A7" w14:textId="77777777" w:rsidR="00F86C52" w:rsidRPr="00AA36EF" w:rsidRDefault="00F86C52" w:rsidP="00F86C52">
      <w:pPr>
        <w:pStyle w:val="TH"/>
      </w:pPr>
      <w:r w:rsidRPr="00AA36EF">
        <w:t xml:space="preserve">Table 5.3.3.3-39: </w:t>
      </w:r>
      <w:r w:rsidRPr="00AA36EF">
        <w:rPr>
          <w:lang w:eastAsia="ko-KR"/>
        </w:rPr>
        <w:t>MCPTT-INFO in SIP MESSAGE</w:t>
      </w:r>
      <w:r w:rsidRPr="00AA36EF">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2EFED098" w14:textId="77777777" w:rsidTr="005830F3">
        <w:tc>
          <w:tcPr>
            <w:tcW w:w="9639" w:type="dxa"/>
            <w:gridSpan w:val="5"/>
          </w:tcPr>
          <w:p w14:paraId="6CEF2F84" w14:textId="77777777" w:rsidR="00F86C52" w:rsidRPr="00AA36EF" w:rsidRDefault="00F86C52" w:rsidP="005830F3">
            <w:pPr>
              <w:pStyle w:val="TAL"/>
            </w:pPr>
            <w:r w:rsidRPr="00AA36EF">
              <w:t>Derivation Path: TS 36.579-1 [2], Table 5.5.3.2.1-1</w:t>
            </w:r>
          </w:p>
        </w:tc>
      </w:tr>
      <w:tr w:rsidR="00F86C52" w:rsidRPr="00AA36EF" w14:paraId="1B8FBC3E" w14:textId="77777777" w:rsidTr="005830F3">
        <w:tc>
          <w:tcPr>
            <w:tcW w:w="2835" w:type="dxa"/>
          </w:tcPr>
          <w:p w14:paraId="00951198"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71D0946F"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69DB6A92"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21945F59"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541A99EB"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53152135" w14:textId="77777777" w:rsidTr="005830F3">
        <w:tc>
          <w:tcPr>
            <w:tcW w:w="2835" w:type="dxa"/>
            <w:vAlign w:val="center"/>
          </w:tcPr>
          <w:p w14:paraId="74355144" w14:textId="77777777" w:rsidR="00F86C52" w:rsidRPr="00AA36EF" w:rsidRDefault="00F86C52" w:rsidP="005830F3">
            <w:pPr>
              <w:pStyle w:val="TAL"/>
            </w:pPr>
            <w:proofErr w:type="spellStart"/>
            <w:r w:rsidRPr="00AA36EF">
              <w:t>mcpttinfo</w:t>
            </w:r>
            <w:proofErr w:type="spellEnd"/>
          </w:p>
        </w:tc>
        <w:tc>
          <w:tcPr>
            <w:tcW w:w="2126" w:type="dxa"/>
          </w:tcPr>
          <w:p w14:paraId="3C7B8721" w14:textId="77777777" w:rsidR="00F86C52" w:rsidRPr="00AA36EF" w:rsidRDefault="00F86C52" w:rsidP="005830F3">
            <w:pPr>
              <w:pStyle w:val="TAL"/>
            </w:pPr>
          </w:p>
        </w:tc>
        <w:tc>
          <w:tcPr>
            <w:tcW w:w="2126" w:type="dxa"/>
            <w:tcBorders>
              <w:bottom w:val="single" w:sz="4" w:space="0" w:color="auto"/>
            </w:tcBorders>
          </w:tcPr>
          <w:p w14:paraId="69FBC657" w14:textId="77777777" w:rsidR="00F86C52" w:rsidRPr="00AA36EF" w:rsidRDefault="00F86C52" w:rsidP="005830F3">
            <w:pPr>
              <w:pStyle w:val="TAL"/>
            </w:pPr>
          </w:p>
        </w:tc>
        <w:tc>
          <w:tcPr>
            <w:tcW w:w="1418" w:type="dxa"/>
          </w:tcPr>
          <w:p w14:paraId="7AF4F123" w14:textId="77777777" w:rsidR="00F86C52" w:rsidRPr="00AA36EF" w:rsidRDefault="00F86C52" w:rsidP="005830F3">
            <w:pPr>
              <w:pStyle w:val="TAL"/>
            </w:pPr>
          </w:p>
        </w:tc>
        <w:tc>
          <w:tcPr>
            <w:tcW w:w="1134" w:type="dxa"/>
            <w:vAlign w:val="bottom"/>
          </w:tcPr>
          <w:p w14:paraId="21D3BD62" w14:textId="77777777" w:rsidR="00F86C52" w:rsidRPr="00AA36EF" w:rsidRDefault="00F86C52" w:rsidP="005830F3">
            <w:pPr>
              <w:pStyle w:val="TAL"/>
            </w:pPr>
          </w:p>
        </w:tc>
      </w:tr>
      <w:tr w:rsidR="00F86C52" w:rsidRPr="00AA36EF" w14:paraId="1F86BBB9" w14:textId="77777777" w:rsidTr="005830F3">
        <w:tc>
          <w:tcPr>
            <w:tcW w:w="2835" w:type="dxa"/>
            <w:vAlign w:val="center"/>
          </w:tcPr>
          <w:p w14:paraId="6CA7C877" w14:textId="77777777" w:rsidR="00F86C52" w:rsidRPr="00AA36EF" w:rsidRDefault="00F86C52" w:rsidP="005830F3">
            <w:pPr>
              <w:pStyle w:val="TAL"/>
            </w:pPr>
            <w:r w:rsidRPr="00AA36EF">
              <w:t xml:space="preserve">  </w:t>
            </w:r>
            <w:proofErr w:type="spellStart"/>
            <w:r w:rsidRPr="00AA36EF">
              <w:t>mcptt</w:t>
            </w:r>
            <w:proofErr w:type="spellEnd"/>
            <w:r w:rsidRPr="00AA36EF">
              <w:t>-Params</w:t>
            </w:r>
          </w:p>
        </w:tc>
        <w:tc>
          <w:tcPr>
            <w:tcW w:w="2126" w:type="dxa"/>
          </w:tcPr>
          <w:p w14:paraId="7BC271BE" w14:textId="77777777" w:rsidR="00F86C52" w:rsidRPr="00AA36EF" w:rsidRDefault="00F86C52" w:rsidP="005830F3">
            <w:pPr>
              <w:pStyle w:val="TAL"/>
            </w:pPr>
          </w:p>
        </w:tc>
        <w:tc>
          <w:tcPr>
            <w:tcW w:w="2126" w:type="dxa"/>
            <w:tcBorders>
              <w:bottom w:val="single" w:sz="4" w:space="0" w:color="auto"/>
            </w:tcBorders>
          </w:tcPr>
          <w:p w14:paraId="6D92713E" w14:textId="77777777" w:rsidR="00F86C52" w:rsidRPr="00AA36EF" w:rsidRDefault="00F86C52" w:rsidP="005830F3">
            <w:pPr>
              <w:pStyle w:val="TAL"/>
            </w:pPr>
          </w:p>
        </w:tc>
        <w:tc>
          <w:tcPr>
            <w:tcW w:w="1418" w:type="dxa"/>
          </w:tcPr>
          <w:p w14:paraId="260F5508" w14:textId="77777777" w:rsidR="00F86C52" w:rsidRPr="00AA36EF" w:rsidRDefault="00F86C52" w:rsidP="005830F3">
            <w:pPr>
              <w:pStyle w:val="TAL"/>
            </w:pPr>
          </w:p>
        </w:tc>
        <w:tc>
          <w:tcPr>
            <w:tcW w:w="1134" w:type="dxa"/>
            <w:vAlign w:val="bottom"/>
          </w:tcPr>
          <w:p w14:paraId="353DD0F9" w14:textId="77777777" w:rsidR="00F86C52" w:rsidRPr="00AA36EF" w:rsidRDefault="00F86C52" w:rsidP="005830F3">
            <w:pPr>
              <w:pStyle w:val="TAL"/>
            </w:pPr>
          </w:p>
        </w:tc>
      </w:tr>
      <w:tr w:rsidR="00F86C52" w:rsidRPr="00AA36EF" w14:paraId="335F3C9A" w14:textId="77777777" w:rsidTr="005830F3">
        <w:tc>
          <w:tcPr>
            <w:tcW w:w="2835" w:type="dxa"/>
            <w:vAlign w:val="center"/>
          </w:tcPr>
          <w:p w14:paraId="0EDC64D4" w14:textId="77777777" w:rsidR="00F86C52" w:rsidRPr="00AA36EF" w:rsidRDefault="00F86C52" w:rsidP="005830F3">
            <w:pPr>
              <w:pStyle w:val="TAL"/>
            </w:pPr>
            <w:r w:rsidRPr="00AA36EF">
              <w:t xml:space="preserve">    </w:t>
            </w:r>
            <w:proofErr w:type="spellStart"/>
            <w:r w:rsidRPr="00AA36EF">
              <w:t>mcptt</w:t>
            </w:r>
            <w:proofErr w:type="spellEnd"/>
            <w:r w:rsidRPr="00AA36EF">
              <w:t>-request-</w:t>
            </w:r>
            <w:proofErr w:type="spellStart"/>
            <w:r w:rsidRPr="00AA36EF">
              <w:t>uri</w:t>
            </w:r>
            <w:proofErr w:type="spellEnd"/>
          </w:p>
        </w:tc>
        <w:tc>
          <w:tcPr>
            <w:tcW w:w="2126" w:type="dxa"/>
          </w:tcPr>
          <w:p w14:paraId="3814CA78" w14:textId="77777777" w:rsidR="00F86C52" w:rsidRPr="00AA36EF" w:rsidRDefault="00F86C52" w:rsidP="005830F3">
            <w:pPr>
              <w:pStyle w:val="TAL"/>
            </w:pPr>
            <w:proofErr w:type="spellStart"/>
            <w:r w:rsidRPr="00AA36EF">
              <w:t>px_MCPTT_ID_User_B</w:t>
            </w:r>
            <w:proofErr w:type="spellEnd"/>
          </w:p>
        </w:tc>
        <w:tc>
          <w:tcPr>
            <w:tcW w:w="2126" w:type="dxa"/>
            <w:tcBorders>
              <w:bottom w:val="single" w:sz="4" w:space="0" w:color="auto"/>
            </w:tcBorders>
          </w:tcPr>
          <w:p w14:paraId="10A832F1" w14:textId="77777777" w:rsidR="00F86C52" w:rsidRPr="00AA36EF" w:rsidRDefault="00F86C52" w:rsidP="005830F3">
            <w:pPr>
              <w:pStyle w:val="TAL"/>
            </w:pPr>
          </w:p>
        </w:tc>
        <w:tc>
          <w:tcPr>
            <w:tcW w:w="1418" w:type="dxa"/>
          </w:tcPr>
          <w:p w14:paraId="1FB6F6C2" w14:textId="77777777" w:rsidR="00F86C52" w:rsidRPr="00AA36EF" w:rsidRDefault="00F86C52" w:rsidP="005830F3">
            <w:pPr>
              <w:pStyle w:val="TAL"/>
            </w:pPr>
          </w:p>
        </w:tc>
        <w:tc>
          <w:tcPr>
            <w:tcW w:w="1134" w:type="dxa"/>
            <w:vAlign w:val="bottom"/>
          </w:tcPr>
          <w:p w14:paraId="49253496" w14:textId="77777777" w:rsidR="00F86C52" w:rsidRPr="00AA36EF" w:rsidRDefault="00F86C52" w:rsidP="005830F3">
            <w:pPr>
              <w:pStyle w:val="TAL"/>
            </w:pPr>
          </w:p>
        </w:tc>
      </w:tr>
    </w:tbl>
    <w:p w14:paraId="67A4BF2D" w14:textId="77777777" w:rsidR="00F86C52" w:rsidRPr="00AA36EF" w:rsidRDefault="00F86C52" w:rsidP="00F86C52"/>
    <w:p w14:paraId="36471C61" w14:textId="02D274E0" w:rsidR="00F86C52" w:rsidRPr="00AA36EF" w:rsidRDefault="00F86C52" w:rsidP="00F86C52">
      <w:pPr>
        <w:pStyle w:val="TH"/>
      </w:pPr>
      <w:r w:rsidRPr="00AA36EF">
        <w:t xml:space="preserve">Table 5.3.3.3-40: </w:t>
      </w:r>
      <w:ins w:id="2543" w:author="MCC160" w:date="2021-01-24T16:02:00Z">
        <w:r w:rsidR="00020948" w:rsidRPr="00AA36EF">
          <w:t>Void</w:t>
        </w:r>
      </w:ins>
      <w:del w:id="2544" w:author="MCC160" w:date="2021-01-24T16:02:00Z">
        <w:r w:rsidRPr="00AA36EF" w:rsidDel="00020948">
          <w:delText>MCPTT-AFFILIATION-COMMAND in SIP MESSAGE (Table 5.3.3.3-38)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86C52" w:rsidRPr="00AA36EF" w:rsidDel="00020948" w14:paraId="07AB7321" w14:textId="16CA3E46" w:rsidTr="005830F3">
        <w:trPr>
          <w:jc w:val="center"/>
          <w:del w:id="2545" w:author="MCC160" w:date="2021-01-24T16:02:00Z"/>
        </w:trPr>
        <w:tc>
          <w:tcPr>
            <w:tcW w:w="9639" w:type="dxa"/>
            <w:gridSpan w:val="5"/>
            <w:tcBorders>
              <w:top w:val="single" w:sz="4" w:space="0" w:color="auto"/>
              <w:left w:val="single" w:sz="4" w:space="0" w:color="auto"/>
              <w:bottom w:val="single" w:sz="4" w:space="0" w:color="auto"/>
              <w:right w:val="single" w:sz="4" w:space="0" w:color="auto"/>
            </w:tcBorders>
          </w:tcPr>
          <w:p w14:paraId="611898D1" w14:textId="19A2D4CB" w:rsidR="00F86C52" w:rsidRPr="00AA36EF" w:rsidDel="00020948" w:rsidRDefault="00F86C52" w:rsidP="005830F3">
            <w:pPr>
              <w:pStyle w:val="TAL"/>
              <w:rPr>
                <w:del w:id="2546" w:author="MCC160" w:date="2021-01-24T16:02:00Z"/>
              </w:rPr>
            </w:pPr>
            <w:del w:id="2547" w:author="MCC160" w:date="2021-01-24T16:02:00Z">
              <w:r w:rsidRPr="00AA36EF" w:rsidDel="00020948">
                <w:delText xml:space="preserve">Derivation Path: TS 36.579-1 [2], Table 5.5.3.7-1 </w:delText>
              </w:r>
            </w:del>
          </w:p>
        </w:tc>
      </w:tr>
      <w:tr w:rsidR="00F86C52" w:rsidRPr="00AA36EF" w:rsidDel="00020948" w14:paraId="2F5A2FD0" w14:textId="547BD153" w:rsidTr="005830F3">
        <w:trPr>
          <w:jc w:val="center"/>
          <w:del w:id="2548"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576C6D5D" w14:textId="5C5D9C28" w:rsidR="00F86C52" w:rsidRPr="00AA36EF" w:rsidDel="00020948" w:rsidRDefault="00F86C52" w:rsidP="005830F3">
            <w:pPr>
              <w:keepNext/>
              <w:keepLines/>
              <w:spacing w:after="0"/>
              <w:jc w:val="center"/>
              <w:rPr>
                <w:del w:id="2549" w:author="MCC160" w:date="2021-01-24T16:02:00Z"/>
                <w:rFonts w:ascii="Arial" w:hAnsi="Arial"/>
                <w:b/>
                <w:bCs/>
                <w:sz w:val="18"/>
              </w:rPr>
            </w:pPr>
            <w:del w:id="2550" w:author="MCC160" w:date="2021-01-24T16:02:00Z">
              <w:r w:rsidRPr="00AA36EF" w:rsidDel="00020948">
                <w:rPr>
                  <w:rFonts w:ascii="Arial" w:hAnsi="Arial"/>
                  <w:b/>
                  <w:bCs/>
                  <w:sz w:val="18"/>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75AC6159" w14:textId="43F6B371" w:rsidR="00F86C52" w:rsidRPr="00AA36EF" w:rsidDel="00020948" w:rsidRDefault="00F86C52" w:rsidP="005830F3">
            <w:pPr>
              <w:keepNext/>
              <w:keepLines/>
              <w:spacing w:after="0"/>
              <w:jc w:val="center"/>
              <w:rPr>
                <w:del w:id="2551" w:author="MCC160" w:date="2021-01-24T16:02:00Z"/>
                <w:rFonts w:ascii="Arial" w:hAnsi="Arial"/>
                <w:b/>
                <w:bCs/>
                <w:sz w:val="18"/>
              </w:rPr>
            </w:pPr>
            <w:del w:id="2552" w:author="MCC160" w:date="2021-01-24T16:02:00Z">
              <w:r w:rsidRPr="00AA36EF" w:rsidDel="00020948">
                <w:rPr>
                  <w:rFonts w:ascii="Arial" w:hAnsi="Arial"/>
                  <w:b/>
                  <w:bCs/>
                  <w:sz w:val="18"/>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711F87FE" w14:textId="6B0EC092" w:rsidR="00F86C52" w:rsidRPr="00AA36EF" w:rsidDel="00020948" w:rsidRDefault="00F86C52" w:rsidP="005830F3">
            <w:pPr>
              <w:keepNext/>
              <w:keepLines/>
              <w:spacing w:after="0"/>
              <w:jc w:val="center"/>
              <w:rPr>
                <w:del w:id="2553" w:author="MCC160" w:date="2021-01-24T16:02:00Z"/>
                <w:rFonts w:ascii="Arial" w:hAnsi="Arial"/>
                <w:b/>
                <w:bCs/>
                <w:sz w:val="18"/>
              </w:rPr>
            </w:pPr>
            <w:del w:id="2554" w:author="MCC160" w:date="2021-01-24T16:02:00Z">
              <w:r w:rsidRPr="00AA36EF" w:rsidDel="00020948">
                <w:rPr>
                  <w:rFonts w:ascii="Arial" w:hAnsi="Arial"/>
                  <w:b/>
                  <w:bCs/>
                  <w:sz w:val="18"/>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61B1146E" w14:textId="51B4105D" w:rsidR="00F86C52" w:rsidRPr="00AA36EF" w:rsidDel="00020948" w:rsidRDefault="00F86C52" w:rsidP="005830F3">
            <w:pPr>
              <w:keepNext/>
              <w:keepLines/>
              <w:spacing w:after="0"/>
              <w:jc w:val="center"/>
              <w:rPr>
                <w:del w:id="2555" w:author="MCC160" w:date="2021-01-24T16:02:00Z"/>
                <w:rFonts w:ascii="Arial" w:hAnsi="Arial"/>
                <w:b/>
                <w:bCs/>
                <w:sz w:val="18"/>
              </w:rPr>
            </w:pPr>
            <w:del w:id="2556" w:author="MCC160" w:date="2021-01-24T16:02:00Z">
              <w:r w:rsidRPr="00AA36EF" w:rsidDel="00020948">
                <w:rPr>
                  <w:rFonts w:ascii="Arial" w:hAnsi="Arial"/>
                  <w:b/>
                  <w:bCs/>
                  <w:sz w:val="18"/>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6169B539" w14:textId="7381C552" w:rsidR="00F86C52" w:rsidRPr="00AA36EF" w:rsidDel="00020948" w:rsidRDefault="00F86C52" w:rsidP="005830F3">
            <w:pPr>
              <w:keepNext/>
              <w:keepLines/>
              <w:spacing w:after="0"/>
              <w:jc w:val="center"/>
              <w:rPr>
                <w:del w:id="2557" w:author="MCC160" w:date="2021-01-24T16:02:00Z"/>
                <w:rFonts w:ascii="Arial" w:hAnsi="Arial"/>
                <w:b/>
                <w:bCs/>
                <w:sz w:val="18"/>
              </w:rPr>
            </w:pPr>
            <w:del w:id="2558" w:author="MCC160" w:date="2021-01-24T16:02:00Z">
              <w:r w:rsidRPr="00AA36EF" w:rsidDel="00020948">
                <w:rPr>
                  <w:rFonts w:ascii="Arial" w:hAnsi="Arial"/>
                  <w:b/>
                  <w:bCs/>
                  <w:sz w:val="18"/>
                </w:rPr>
                <w:delText>Condition</w:delText>
              </w:r>
            </w:del>
          </w:p>
        </w:tc>
      </w:tr>
      <w:tr w:rsidR="00F86C52" w:rsidRPr="00AA36EF" w:rsidDel="00020948" w14:paraId="79F94813" w14:textId="50F0E39F" w:rsidTr="005830F3">
        <w:trPr>
          <w:jc w:val="center"/>
          <w:del w:id="2559"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31E90BD1" w14:textId="63CD6826" w:rsidR="00F86C52" w:rsidRPr="00AA36EF" w:rsidDel="00020948" w:rsidRDefault="00F86C52" w:rsidP="005830F3">
            <w:pPr>
              <w:pStyle w:val="TAL"/>
              <w:rPr>
                <w:del w:id="2560" w:author="MCC160" w:date="2021-01-24T16:02:00Z"/>
              </w:rPr>
            </w:pPr>
            <w:del w:id="2561" w:author="MCC160" w:date="2021-01-24T16:02:00Z">
              <w:r w:rsidRPr="00AA36EF" w:rsidDel="00020948">
                <w:delText>command-list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4770ED1" w14:textId="5A215C2F" w:rsidR="00F86C52" w:rsidRPr="00AA36EF" w:rsidDel="00020948" w:rsidRDefault="00F86C52" w:rsidP="005830F3">
            <w:pPr>
              <w:pStyle w:val="TAL"/>
              <w:rPr>
                <w:del w:id="2562" w:author="MCC160" w:date="2021-01-24T16:02:00Z"/>
              </w:rPr>
            </w:pPr>
          </w:p>
        </w:tc>
        <w:tc>
          <w:tcPr>
            <w:tcW w:w="2126" w:type="dxa"/>
            <w:tcBorders>
              <w:top w:val="single" w:sz="4" w:space="0" w:color="auto"/>
              <w:left w:val="single" w:sz="4" w:space="0" w:color="auto"/>
              <w:bottom w:val="single" w:sz="4" w:space="0" w:color="auto"/>
              <w:right w:val="single" w:sz="4" w:space="0" w:color="auto"/>
            </w:tcBorders>
          </w:tcPr>
          <w:p w14:paraId="7680431C" w14:textId="4CDA63DF" w:rsidR="00F86C52" w:rsidRPr="00AA36EF" w:rsidDel="00020948" w:rsidRDefault="00F86C52" w:rsidP="005830F3">
            <w:pPr>
              <w:pStyle w:val="TAL"/>
              <w:rPr>
                <w:del w:id="2563" w:author="MCC160" w:date="2021-01-24T16:02:00Z"/>
              </w:rPr>
            </w:pPr>
          </w:p>
        </w:tc>
        <w:tc>
          <w:tcPr>
            <w:tcW w:w="1418" w:type="dxa"/>
            <w:tcBorders>
              <w:top w:val="single" w:sz="4" w:space="0" w:color="auto"/>
              <w:left w:val="single" w:sz="4" w:space="0" w:color="auto"/>
              <w:bottom w:val="single" w:sz="4" w:space="0" w:color="auto"/>
              <w:right w:val="single" w:sz="4" w:space="0" w:color="auto"/>
            </w:tcBorders>
          </w:tcPr>
          <w:p w14:paraId="319B8B8C" w14:textId="713631F5" w:rsidR="00F86C52" w:rsidRPr="00AA36EF" w:rsidDel="00020948" w:rsidRDefault="00F86C52" w:rsidP="005830F3">
            <w:pPr>
              <w:pStyle w:val="TAL"/>
              <w:rPr>
                <w:del w:id="2564" w:author="MCC160" w:date="2021-01-24T16:02:00Z"/>
              </w:rPr>
            </w:pPr>
          </w:p>
        </w:tc>
        <w:tc>
          <w:tcPr>
            <w:tcW w:w="1133" w:type="dxa"/>
            <w:tcBorders>
              <w:top w:val="single" w:sz="4" w:space="0" w:color="auto"/>
              <w:left w:val="single" w:sz="4" w:space="0" w:color="auto"/>
              <w:bottom w:val="single" w:sz="4" w:space="0" w:color="auto"/>
              <w:right w:val="single" w:sz="4" w:space="0" w:color="auto"/>
            </w:tcBorders>
            <w:vAlign w:val="bottom"/>
          </w:tcPr>
          <w:p w14:paraId="374555CC" w14:textId="47277CF0" w:rsidR="00F86C52" w:rsidRPr="00AA36EF" w:rsidDel="00020948" w:rsidRDefault="00F86C52" w:rsidP="005830F3">
            <w:pPr>
              <w:pStyle w:val="TAL"/>
              <w:rPr>
                <w:del w:id="2565" w:author="MCC160" w:date="2021-01-24T16:02:00Z"/>
              </w:rPr>
            </w:pPr>
          </w:p>
        </w:tc>
      </w:tr>
      <w:tr w:rsidR="00F86C52" w:rsidRPr="00AA36EF" w:rsidDel="00020948" w14:paraId="0B985983" w14:textId="41CAE937" w:rsidTr="005830F3">
        <w:trPr>
          <w:jc w:val="center"/>
          <w:del w:id="2566"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6B4F005A" w14:textId="298DA8C0" w:rsidR="00F86C52" w:rsidRPr="00AA36EF" w:rsidDel="00020948" w:rsidRDefault="00F86C52" w:rsidP="005830F3">
            <w:pPr>
              <w:pStyle w:val="TAL"/>
              <w:rPr>
                <w:del w:id="2567" w:author="MCC160" w:date="2021-01-24T16:02:00Z"/>
              </w:rPr>
            </w:pPr>
            <w:del w:id="2568" w:author="MCC160" w:date="2021-01-24T16:02:00Z">
              <w:r w:rsidRPr="00AA36EF" w:rsidDel="00020948">
                <w:delText xml:space="preserve">  affiliate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0CD7BD9" w14:textId="3A8F9695" w:rsidR="00F86C52" w:rsidRPr="00AA36EF" w:rsidDel="00020948" w:rsidRDefault="00F86C52" w:rsidP="005830F3">
            <w:pPr>
              <w:pStyle w:val="TAL"/>
              <w:rPr>
                <w:del w:id="2569" w:author="MCC160" w:date="2021-01-24T16:02:00Z"/>
              </w:rPr>
            </w:pPr>
          </w:p>
        </w:tc>
        <w:tc>
          <w:tcPr>
            <w:tcW w:w="2126" w:type="dxa"/>
            <w:tcBorders>
              <w:top w:val="single" w:sz="4" w:space="0" w:color="auto"/>
              <w:left w:val="single" w:sz="4" w:space="0" w:color="auto"/>
              <w:bottom w:val="single" w:sz="4" w:space="0" w:color="auto"/>
              <w:right w:val="single" w:sz="4" w:space="0" w:color="auto"/>
            </w:tcBorders>
          </w:tcPr>
          <w:p w14:paraId="7615171C" w14:textId="31909AE3" w:rsidR="00F86C52" w:rsidRPr="00AA36EF" w:rsidDel="00020948" w:rsidRDefault="00F86C52" w:rsidP="005830F3">
            <w:pPr>
              <w:pStyle w:val="TAL"/>
              <w:rPr>
                <w:del w:id="2570" w:author="MCC160" w:date="2021-01-24T16:02:00Z"/>
              </w:rPr>
            </w:pPr>
          </w:p>
        </w:tc>
        <w:tc>
          <w:tcPr>
            <w:tcW w:w="1418" w:type="dxa"/>
            <w:tcBorders>
              <w:top w:val="single" w:sz="4" w:space="0" w:color="auto"/>
              <w:left w:val="single" w:sz="4" w:space="0" w:color="auto"/>
              <w:bottom w:val="single" w:sz="4" w:space="0" w:color="auto"/>
              <w:right w:val="single" w:sz="4" w:space="0" w:color="auto"/>
            </w:tcBorders>
          </w:tcPr>
          <w:p w14:paraId="222480DD" w14:textId="1392B841" w:rsidR="00F86C52" w:rsidRPr="00AA36EF" w:rsidDel="00020948" w:rsidRDefault="00F86C52" w:rsidP="005830F3">
            <w:pPr>
              <w:pStyle w:val="TAL"/>
              <w:rPr>
                <w:del w:id="2571" w:author="MCC160" w:date="2021-01-24T16:02:00Z"/>
              </w:rPr>
            </w:pPr>
          </w:p>
        </w:tc>
        <w:tc>
          <w:tcPr>
            <w:tcW w:w="1133" w:type="dxa"/>
            <w:tcBorders>
              <w:top w:val="single" w:sz="4" w:space="0" w:color="auto"/>
              <w:left w:val="single" w:sz="4" w:space="0" w:color="auto"/>
              <w:bottom w:val="single" w:sz="4" w:space="0" w:color="auto"/>
              <w:right w:val="single" w:sz="4" w:space="0" w:color="auto"/>
            </w:tcBorders>
            <w:vAlign w:val="bottom"/>
          </w:tcPr>
          <w:p w14:paraId="6D706324" w14:textId="7EB35B85" w:rsidR="00F86C52" w:rsidRPr="00AA36EF" w:rsidDel="00020948" w:rsidRDefault="00F86C52" w:rsidP="005830F3">
            <w:pPr>
              <w:pStyle w:val="TAL"/>
              <w:rPr>
                <w:del w:id="2572" w:author="MCC160" w:date="2021-01-24T16:02:00Z"/>
              </w:rPr>
            </w:pPr>
          </w:p>
        </w:tc>
      </w:tr>
      <w:tr w:rsidR="00F86C52" w:rsidRPr="00AA36EF" w:rsidDel="00020948" w14:paraId="377BEBC8" w14:textId="088229F0" w:rsidTr="005830F3">
        <w:trPr>
          <w:jc w:val="center"/>
          <w:del w:id="2573"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6EAEACC3" w14:textId="5E11B2EE" w:rsidR="00F86C52" w:rsidRPr="00AA36EF" w:rsidDel="00020948" w:rsidRDefault="00F86C52" w:rsidP="005830F3">
            <w:pPr>
              <w:pStyle w:val="TAL"/>
              <w:rPr>
                <w:del w:id="2574" w:author="MCC160" w:date="2021-01-24T16:02:00Z"/>
              </w:rPr>
            </w:pPr>
            <w:del w:id="2575" w:author="MCC160" w:date="2021-01-24T16:02:00Z">
              <w:r w:rsidRPr="00AA36EF" w:rsidDel="00020948">
                <w:delText xml:space="preserve">    group</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E269B31" w14:textId="69E9CE48" w:rsidR="00F86C52" w:rsidRPr="00AA36EF" w:rsidDel="00020948" w:rsidRDefault="00F86C52" w:rsidP="005830F3">
            <w:pPr>
              <w:pStyle w:val="TAL"/>
              <w:rPr>
                <w:del w:id="2576" w:author="MCC160" w:date="2021-01-24T16:02:00Z"/>
              </w:rPr>
            </w:pPr>
            <w:del w:id="2577" w:author="MCC160" w:date="2021-01-24T16:02:00Z">
              <w:r w:rsidRPr="00AA36EF" w:rsidDel="00020948">
                <w:delText>px_MCPTT_Group_A_ID</w:delText>
              </w:r>
            </w:del>
          </w:p>
        </w:tc>
        <w:tc>
          <w:tcPr>
            <w:tcW w:w="2126" w:type="dxa"/>
            <w:tcBorders>
              <w:top w:val="single" w:sz="4" w:space="0" w:color="auto"/>
              <w:left w:val="single" w:sz="4" w:space="0" w:color="auto"/>
              <w:bottom w:val="single" w:sz="4" w:space="0" w:color="auto"/>
              <w:right w:val="single" w:sz="4" w:space="0" w:color="auto"/>
            </w:tcBorders>
          </w:tcPr>
          <w:p w14:paraId="6A1C856F" w14:textId="499B817D" w:rsidR="00F86C52" w:rsidRPr="00AA36EF" w:rsidDel="00020948" w:rsidRDefault="00F86C52" w:rsidP="005830F3">
            <w:pPr>
              <w:pStyle w:val="TAL"/>
              <w:rPr>
                <w:del w:id="2578" w:author="MCC160" w:date="2021-01-24T16:02:00Z"/>
              </w:rPr>
            </w:pPr>
          </w:p>
        </w:tc>
        <w:tc>
          <w:tcPr>
            <w:tcW w:w="1418" w:type="dxa"/>
            <w:tcBorders>
              <w:top w:val="single" w:sz="4" w:space="0" w:color="auto"/>
              <w:left w:val="single" w:sz="4" w:space="0" w:color="auto"/>
              <w:bottom w:val="single" w:sz="4" w:space="0" w:color="auto"/>
              <w:right w:val="single" w:sz="4" w:space="0" w:color="auto"/>
            </w:tcBorders>
          </w:tcPr>
          <w:p w14:paraId="6337DCF9" w14:textId="6DC37060" w:rsidR="00F86C52" w:rsidRPr="00AA36EF" w:rsidDel="00020948" w:rsidRDefault="00F86C52" w:rsidP="005830F3">
            <w:pPr>
              <w:pStyle w:val="TAL"/>
              <w:rPr>
                <w:del w:id="2579" w:author="MCC160" w:date="2021-01-24T16:02:00Z"/>
              </w:rPr>
            </w:pPr>
          </w:p>
        </w:tc>
        <w:tc>
          <w:tcPr>
            <w:tcW w:w="1133" w:type="dxa"/>
            <w:tcBorders>
              <w:top w:val="single" w:sz="4" w:space="0" w:color="auto"/>
              <w:left w:val="single" w:sz="4" w:space="0" w:color="auto"/>
              <w:bottom w:val="single" w:sz="4" w:space="0" w:color="auto"/>
              <w:right w:val="single" w:sz="4" w:space="0" w:color="auto"/>
            </w:tcBorders>
            <w:vAlign w:val="bottom"/>
          </w:tcPr>
          <w:p w14:paraId="71251AA4" w14:textId="7DBAF627" w:rsidR="00F86C52" w:rsidRPr="00AA36EF" w:rsidDel="00020948" w:rsidRDefault="00F86C52" w:rsidP="005830F3">
            <w:pPr>
              <w:pStyle w:val="TAL"/>
              <w:rPr>
                <w:del w:id="2580" w:author="MCC160" w:date="2021-01-24T16:02:00Z"/>
              </w:rPr>
            </w:pPr>
          </w:p>
        </w:tc>
      </w:tr>
    </w:tbl>
    <w:p w14:paraId="28112835" w14:textId="77777777" w:rsidR="00F86C52" w:rsidRPr="00AA36EF" w:rsidRDefault="00F86C52" w:rsidP="00F86C52"/>
    <w:p w14:paraId="354036D9" w14:textId="77777777" w:rsidR="00F86C52" w:rsidRPr="00AA36EF" w:rsidRDefault="00F86C52" w:rsidP="00F86C52">
      <w:pPr>
        <w:pStyle w:val="TH"/>
      </w:pPr>
      <w:r w:rsidRPr="00AA36EF">
        <w:lastRenderedPageBreak/>
        <w:t>Table 5.3.3.3-41: SIP MESSAGE (step 39,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81" w:author="MCC160" w:date="2021-01-18T10: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582">
          <w:tblGrid>
            <w:gridCol w:w="2835"/>
            <w:gridCol w:w="2126"/>
            <w:gridCol w:w="2126"/>
            <w:gridCol w:w="1418"/>
            <w:gridCol w:w="1134"/>
          </w:tblGrid>
        </w:tblGridChange>
      </w:tblGrid>
      <w:tr w:rsidR="00F86C52" w:rsidRPr="00AA36EF" w14:paraId="33E491F0" w14:textId="77777777" w:rsidTr="009701F1">
        <w:tc>
          <w:tcPr>
            <w:tcW w:w="9639" w:type="dxa"/>
            <w:gridSpan w:val="5"/>
            <w:tcPrChange w:id="2583" w:author="MCC160" w:date="2021-01-18T10:16:00Z">
              <w:tcPr>
                <w:tcW w:w="9639" w:type="dxa"/>
                <w:gridSpan w:val="5"/>
              </w:tcPr>
            </w:tcPrChange>
          </w:tcPr>
          <w:p w14:paraId="7B84E225" w14:textId="3F86F844" w:rsidR="00F86C52" w:rsidRPr="00AA36EF" w:rsidRDefault="00F86C52" w:rsidP="005830F3">
            <w:pPr>
              <w:pStyle w:val="TAL"/>
            </w:pPr>
            <w:r w:rsidRPr="00AA36EF">
              <w:t>Derivation Path: TS 36.579-1 [2], Table 5.5.2.7.2-1</w:t>
            </w:r>
            <w:ins w:id="2584" w:author="MCC160" w:date="2021-01-24T15:32:00Z">
              <w:r w:rsidR="002D747B" w:rsidRPr="00AA36EF">
                <w:t xml:space="preserve"> with condition AFFILIATION</w:t>
              </w:r>
            </w:ins>
          </w:p>
        </w:tc>
      </w:tr>
      <w:tr w:rsidR="00F86C52" w:rsidRPr="00AA36EF" w14:paraId="1C24DCBD" w14:textId="77777777" w:rsidTr="009701F1">
        <w:tc>
          <w:tcPr>
            <w:tcW w:w="2835" w:type="dxa"/>
            <w:tcPrChange w:id="2585" w:author="MCC160" w:date="2021-01-18T10:16:00Z">
              <w:tcPr>
                <w:tcW w:w="2835" w:type="dxa"/>
              </w:tcPr>
            </w:tcPrChange>
          </w:tcPr>
          <w:p w14:paraId="62BF7EA0"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586" w:author="MCC160" w:date="2021-01-18T10:16:00Z">
              <w:tcPr>
                <w:tcW w:w="2126" w:type="dxa"/>
              </w:tcPr>
            </w:tcPrChange>
          </w:tcPr>
          <w:p w14:paraId="6769A32E"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587" w:author="MCC160" w:date="2021-01-18T10:16:00Z">
              <w:tcPr>
                <w:tcW w:w="2126" w:type="dxa"/>
                <w:tcBorders>
                  <w:bottom w:val="single" w:sz="4" w:space="0" w:color="auto"/>
                </w:tcBorders>
              </w:tcPr>
            </w:tcPrChange>
          </w:tcPr>
          <w:p w14:paraId="5AA5FA7E"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588" w:author="MCC160" w:date="2021-01-18T10:16:00Z">
              <w:tcPr>
                <w:tcW w:w="1418" w:type="dxa"/>
              </w:tcPr>
            </w:tcPrChange>
          </w:tcPr>
          <w:p w14:paraId="2C87AB5C"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589" w:author="MCC160" w:date="2021-01-18T10:16:00Z">
              <w:tcPr>
                <w:tcW w:w="1134" w:type="dxa"/>
              </w:tcPr>
            </w:tcPrChange>
          </w:tcPr>
          <w:p w14:paraId="6BC5BE5D"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66392FB6" w14:textId="7D643E7E" w:rsidTr="009701F1">
        <w:trPr>
          <w:del w:id="2590" w:author="MCC160" w:date="2021-01-18T10:16:00Z"/>
        </w:trPr>
        <w:tc>
          <w:tcPr>
            <w:tcW w:w="2835" w:type="dxa"/>
            <w:tcBorders>
              <w:top w:val="single" w:sz="4" w:space="0" w:color="auto"/>
              <w:left w:val="single" w:sz="4" w:space="0" w:color="auto"/>
              <w:bottom w:val="single" w:sz="4" w:space="0" w:color="auto"/>
              <w:right w:val="single" w:sz="4" w:space="0" w:color="auto"/>
            </w:tcBorders>
            <w:tcPrChange w:id="2591"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4D350850" w14:textId="3689364A" w:rsidR="00F86C52" w:rsidRPr="00AA36EF" w:rsidDel="009701F1" w:rsidRDefault="00F86C52" w:rsidP="005830F3">
            <w:pPr>
              <w:pStyle w:val="TAL"/>
              <w:rPr>
                <w:del w:id="2592" w:author="MCC160" w:date="2021-01-18T10:16:00Z"/>
                <w:b/>
              </w:rPr>
            </w:pPr>
            <w:del w:id="2593" w:author="MCC160" w:date="2021-01-18T10:16: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594"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068CD41C" w14:textId="48F48B6D" w:rsidR="00F86C52" w:rsidRPr="00AA36EF" w:rsidDel="009701F1" w:rsidRDefault="00F86C52" w:rsidP="005830F3">
            <w:pPr>
              <w:pStyle w:val="TAL"/>
              <w:rPr>
                <w:del w:id="2595" w:author="MCC160" w:date="2021-01-18T10:16:00Z"/>
              </w:rPr>
            </w:pPr>
          </w:p>
        </w:tc>
        <w:tc>
          <w:tcPr>
            <w:tcW w:w="2126" w:type="dxa"/>
            <w:tcBorders>
              <w:top w:val="single" w:sz="4" w:space="0" w:color="auto"/>
              <w:left w:val="single" w:sz="4" w:space="0" w:color="auto"/>
              <w:bottom w:val="single" w:sz="4" w:space="0" w:color="auto"/>
              <w:right w:val="single" w:sz="4" w:space="0" w:color="auto"/>
            </w:tcBorders>
            <w:tcPrChange w:id="2596"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63B1F0FD" w14:textId="6895A691" w:rsidR="00F86C52" w:rsidRPr="00AA36EF" w:rsidDel="009701F1" w:rsidRDefault="00F86C52" w:rsidP="005830F3">
            <w:pPr>
              <w:pStyle w:val="TAL"/>
              <w:rPr>
                <w:del w:id="2597" w:author="MCC160" w:date="2021-01-18T10:16:00Z"/>
              </w:rPr>
            </w:pPr>
          </w:p>
        </w:tc>
        <w:tc>
          <w:tcPr>
            <w:tcW w:w="1418" w:type="dxa"/>
            <w:tcBorders>
              <w:top w:val="single" w:sz="4" w:space="0" w:color="auto"/>
              <w:left w:val="single" w:sz="4" w:space="0" w:color="auto"/>
              <w:bottom w:val="single" w:sz="4" w:space="0" w:color="auto"/>
              <w:right w:val="single" w:sz="4" w:space="0" w:color="auto"/>
            </w:tcBorders>
            <w:tcPrChange w:id="2598"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3C770A4E" w14:textId="5023FDF0" w:rsidR="00F86C52" w:rsidRPr="00AA36EF" w:rsidDel="009701F1" w:rsidRDefault="00F86C52" w:rsidP="005830F3">
            <w:pPr>
              <w:pStyle w:val="TAL"/>
              <w:rPr>
                <w:del w:id="2599" w:author="MCC160" w:date="2021-01-18T10:16:00Z"/>
              </w:rPr>
            </w:pPr>
          </w:p>
        </w:tc>
        <w:tc>
          <w:tcPr>
            <w:tcW w:w="1134" w:type="dxa"/>
            <w:tcBorders>
              <w:top w:val="single" w:sz="4" w:space="0" w:color="auto"/>
              <w:left w:val="single" w:sz="4" w:space="0" w:color="auto"/>
              <w:bottom w:val="single" w:sz="4" w:space="0" w:color="auto"/>
              <w:right w:val="single" w:sz="4" w:space="0" w:color="auto"/>
            </w:tcBorders>
            <w:tcPrChange w:id="2600"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3DD3177F" w14:textId="0FD1C44C" w:rsidR="00F86C52" w:rsidRPr="00AA36EF" w:rsidDel="009701F1" w:rsidRDefault="00F86C52" w:rsidP="005830F3">
            <w:pPr>
              <w:pStyle w:val="TAL"/>
              <w:rPr>
                <w:del w:id="2601" w:author="MCC160" w:date="2021-01-18T10:16:00Z"/>
              </w:rPr>
            </w:pPr>
          </w:p>
        </w:tc>
      </w:tr>
      <w:tr w:rsidR="00F86C52" w:rsidRPr="00AA36EF" w:rsidDel="009701F1" w14:paraId="63C4AB36" w14:textId="75D92AF0" w:rsidTr="009701F1">
        <w:trPr>
          <w:del w:id="2602" w:author="MCC160" w:date="2021-01-18T10:16:00Z"/>
        </w:trPr>
        <w:tc>
          <w:tcPr>
            <w:tcW w:w="2835" w:type="dxa"/>
            <w:tcBorders>
              <w:top w:val="single" w:sz="4" w:space="0" w:color="auto"/>
              <w:left w:val="single" w:sz="4" w:space="0" w:color="auto"/>
              <w:bottom w:val="single" w:sz="4" w:space="0" w:color="auto"/>
              <w:right w:val="single" w:sz="4" w:space="0" w:color="auto"/>
            </w:tcBorders>
            <w:tcPrChange w:id="2603"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3AE84B62" w14:textId="6A3741AA" w:rsidR="00F86C52" w:rsidRPr="00AA36EF" w:rsidDel="009701F1" w:rsidRDefault="00F86C52" w:rsidP="005830F3">
            <w:pPr>
              <w:pStyle w:val="TAL"/>
              <w:rPr>
                <w:del w:id="2604" w:author="MCC160" w:date="2021-01-18T10:16:00Z"/>
                <w:b/>
              </w:rPr>
            </w:pPr>
            <w:del w:id="2605" w:author="MCC160" w:date="2021-01-18T10:16: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606"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7CA0C883" w14:textId="64DF00B4" w:rsidR="00F86C52" w:rsidRPr="00AA36EF" w:rsidDel="009701F1" w:rsidRDefault="00F86C52" w:rsidP="005830F3">
            <w:pPr>
              <w:pStyle w:val="TAL"/>
              <w:rPr>
                <w:del w:id="2607" w:author="MCC160" w:date="2021-01-18T10:16:00Z"/>
              </w:rPr>
            </w:pPr>
          </w:p>
        </w:tc>
        <w:tc>
          <w:tcPr>
            <w:tcW w:w="2126" w:type="dxa"/>
            <w:tcBorders>
              <w:top w:val="single" w:sz="4" w:space="0" w:color="auto"/>
              <w:left w:val="single" w:sz="4" w:space="0" w:color="auto"/>
              <w:bottom w:val="single" w:sz="4" w:space="0" w:color="auto"/>
              <w:right w:val="single" w:sz="4" w:space="0" w:color="auto"/>
            </w:tcBorders>
            <w:tcPrChange w:id="2608"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3F394898" w14:textId="5A2AF373" w:rsidR="00F86C52" w:rsidRPr="00AA36EF" w:rsidDel="009701F1" w:rsidRDefault="00F86C52" w:rsidP="005830F3">
            <w:pPr>
              <w:pStyle w:val="TAL"/>
              <w:rPr>
                <w:del w:id="2609" w:author="MCC160" w:date="2021-01-18T10:16:00Z"/>
              </w:rPr>
            </w:pPr>
          </w:p>
        </w:tc>
        <w:tc>
          <w:tcPr>
            <w:tcW w:w="1418" w:type="dxa"/>
            <w:tcBorders>
              <w:top w:val="single" w:sz="4" w:space="0" w:color="auto"/>
              <w:left w:val="single" w:sz="4" w:space="0" w:color="auto"/>
              <w:bottom w:val="single" w:sz="4" w:space="0" w:color="auto"/>
              <w:right w:val="single" w:sz="4" w:space="0" w:color="auto"/>
            </w:tcBorders>
            <w:tcPrChange w:id="2610"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13A2C491" w14:textId="3CCA587F" w:rsidR="00F86C52" w:rsidRPr="00AA36EF" w:rsidDel="009701F1" w:rsidRDefault="00F86C52" w:rsidP="005830F3">
            <w:pPr>
              <w:pStyle w:val="TAL"/>
              <w:rPr>
                <w:del w:id="2611" w:author="MCC160" w:date="2021-01-18T10:16:00Z"/>
              </w:rPr>
            </w:pPr>
          </w:p>
        </w:tc>
        <w:tc>
          <w:tcPr>
            <w:tcW w:w="1134" w:type="dxa"/>
            <w:tcBorders>
              <w:top w:val="single" w:sz="4" w:space="0" w:color="auto"/>
              <w:left w:val="single" w:sz="4" w:space="0" w:color="auto"/>
              <w:bottom w:val="single" w:sz="4" w:space="0" w:color="auto"/>
              <w:right w:val="single" w:sz="4" w:space="0" w:color="auto"/>
            </w:tcBorders>
            <w:tcPrChange w:id="2612"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665B9DE1" w14:textId="39B1D22F" w:rsidR="00F86C52" w:rsidRPr="00AA36EF" w:rsidDel="009701F1" w:rsidRDefault="00F86C52" w:rsidP="005830F3">
            <w:pPr>
              <w:pStyle w:val="TAL"/>
              <w:rPr>
                <w:del w:id="2613" w:author="MCC160" w:date="2021-01-18T10:16:00Z"/>
              </w:rPr>
            </w:pPr>
          </w:p>
        </w:tc>
      </w:tr>
      <w:tr w:rsidR="00F86C52" w:rsidRPr="00AA36EF" w14:paraId="228102FE" w14:textId="77777777" w:rsidTr="009701F1">
        <w:tc>
          <w:tcPr>
            <w:tcW w:w="2835" w:type="dxa"/>
            <w:tcBorders>
              <w:top w:val="single" w:sz="4" w:space="0" w:color="auto"/>
              <w:left w:val="single" w:sz="4" w:space="0" w:color="auto"/>
              <w:bottom w:val="single" w:sz="4" w:space="0" w:color="auto"/>
              <w:right w:val="single" w:sz="4" w:space="0" w:color="auto"/>
            </w:tcBorders>
            <w:tcPrChange w:id="2614"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0AE914BB" w14:textId="77777777" w:rsidR="00F86C52" w:rsidRPr="00AA36EF" w:rsidRDefault="00F86C52" w:rsidP="005830F3">
            <w:pPr>
              <w:pStyle w:val="TAL"/>
              <w:rPr>
                <w:b/>
              </w:rPr>
            </w:pPr>
            <w:del w:id="2615" w:author="MCC160" w:date="2021-01-18T10:17: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616"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2ACD02CE"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617"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15F16D82"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618"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6A02D171"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619"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0929C541" w14:textId="77777777" w:rsidR="00F86C52" w:rsidRPr="00AA36EF" w:rsidRDefault="00F86C52" w:rsidP="005830F3">
            <w:pPr>
              <w:pStyle w:val="TAL"/>
            </w:pPr>
          </w:p>
        </w:tc>
      </w:tr>
      <w:tr w:rsidR="002D747B" w:rsidRPr="00AA36EF" w14:paraId="15647C4E" w14:textId="77777777" w:rsidTr="009701F1">
        <w:trPr>
          <w:ins w:id="2620" w:author="MCC160" w:date="2021-01-18T10:30:00Z"/>
        </w:trPr>
        <w:tc>
          <w:tcPr>
            <w:tcW w:w="2835" w:type="dxa"/>
            <w:tcBorders>
              <w:top w:val="single" w:sz="4" w:space="0" w:color="auto"/>
              <w:left w:val="single" w:sz="4" w:space="0" w:color="auto"/>
              <w:bottom w:val="single" w:sz="4" w:space="0" w:color="auto"/>
              <w:right w:val="single" w:sz="4" w:space="0" w:color="auto"/>
            </w:tcBorders>
          </w:tcPr>
          <w:p w14:paraId="371BDC6F" w14:textId="1C5278A3" w:rsidR="002D747B" w:rsidRPr="00AA36EF" w:rsidDel="009701F1" w:rsidRDefault="002D747B" w:rsidP="002D747B">
            <w:pPr>
              <w:pStyle w:val="TAL"/>
              <w:rPr>
                <w:ins w:id="2621" w:author="MCC160" w:date="2021-01-18T10:30:00Z"/>
                <w:b/>
              </w:rPr>
            </w:pPr>
            <w:ins w:id="2622" w:author="MCC160" w:date="2021-01-18T10:30: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2E46F22" w14:textId="77777777" w:rsidR="002D747B" w:rsidRPr="00AA36EF" w:rsidRDefault="002D747B" w:rsidP="002D747B">
            <w:pPr>
              <w:pStyle w:val="TAL"/>
              <w:rPr>
                <w:ins w:id="2623" w:author="MCC160" w:date="2021-01-18T10:30:00Z"/>
              </w:rPr>
            </w:pPr>
          </w:p>
        </w:tc>
        <w:tc>
          <w:tcPr>
            <w:tcW w:w="2126" w:type="dxa"/>
            <w:tcBorders>
              <w:top w:val="single" w:sz="4" w:space="0" w:color="auto"/>
              <w:left w:val="single" w:sz="4" w:space="0" w:color="auto"/>
              <w:bottom w:val="single" w:sz="4" w:space="0" w:color="auto"/>
              <w:right w:val="single" w:sz="4" w:space="0" w:color="auto"/>
            </w:tcBorders>
          </w:tcPr>
          <w:p w14:paraId="508838E7" w14:textId="36C84E8A" w:rsidR="002D747B" w:rsidRPr="00AA36EF" w:rsidRDefault="002D747B" w:rsidP="002D747B">
            <w:pPr>
              <w:pStyle w:val="TAL"/>
              <w:rPr>
                <w:ins w:id="2624" w:author="MCC160" w:date="2021-01-18T10:30:00Z"/>
              </w:rPr>
            </w:pPr>
            <w:ins w:id="2625" w:author="MCC160" w:date="2021-01-24T15:31: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14FBCFAF" w14:textId="77777777" w:rsidR="002D747B" w:rsidRPr="00AA36EF" w:rsidRDefault="002D747B" w:rsidP="002D747B">
            <w:pPr>
              <w:pStyle w:val="TAL"/>
              <w:rPr>
                <w:ins w:id="2626" w:author="MCC160" w:date="2021-01-18T10:30:00Z"/>
              </w:rPr>
            </w:pPr>
          </w:p>
        </w:tc>
        <w:tc>
          <w:tcPr>
            <w:tcW w:w="1134" w:type="dxa"/>
            <w:tcBorders>
              <w:top w:val="single" w:sz="4" w:space="0" w:color="auto"/>
              <w:left w:val="single" w:sz="4" w:space="0" w:color="auto"/>
              <w:bottom w:val="single" w:sz="4" w:space="0" w:color="auto"/>
              <w:right w:val="single" w:sz="4" w:space="0" w:color="auto"/>
            </w:tcBorders>
          </w:tcPr>
          <w:p w14:paraId="1B5B3748" w14:textId="77777777" w:rsidR="002D747B" w:rsidRPr="00AA36EF" w:rsidRDefault="002D747B" w:rsidP="002D747B">
            <w:pPr>
              <w:pStyle w:val="TAL"/>
              <w:rPr>
                <w:ins w:id="2627" w:author="MCC160" w:date="2021-01-18T10:30:00Z"/>
              </w:rPr>
            </w:pPr>
          </w:p>
        </w:tc>
      </w:tr>
      <w:tr w:rsidR="002D747B" w:rsidRPr="00AA36EF" w:rsidDel="002D747B" w14:paraId="0B0AEE80" w14:textId="7CB786A9" w:rsidTr="009701F1">
        <w:trPr>
          <w:del w:id="2628" w:author="MCC160" w:date="2021-01-24T15:32:00Z"/>
        </w:trPr>
        <w:tc>
          <w:tcPr>
            <w:tcW w:w="2835" w:type="dxa"/>
            <w:tcBorders>
              <w:top w:val="single" w:sz="4" w:space="0" w:color="auto"/>
              <w:left w:val="single" w:sz="4" w:space="0" w:color="auto"/>
              <w:bottom w:val="single" w:sz="4" w:space="0" w:color="auto"/>
              <w:right w:val="single" w:sz="4" w:space="0" w:color="auto"/>
            </w:tcBorders>
            <w:tcPrChange w:id="2629"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4A5C7C7A" w14:textId="6E96BBE1" w:rsidR="002D747B" w:rsidRPr="00AA36EF" w:rsidDel="002D747B" w:rsidRDefault="002D747B" w:rsidP="002D747B">
            <w:pPr>
              <w:pStyle w:val="TAL"/>
              <w:rPr>
                <w:del w:id="2630" w:author="MCC160" w:date="2021-01-24T15:32:00Z"/>
                <w:b/>
              </w:rPr>
            </w:pPr>
            <w:del w:id="2631" w:author="MCC160" w:date="2021-01-18T10:30:00Z">
              <w:r w:rsidRPr="00AA36EF" w:rsidDel="00386562">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632"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5920229F" w14:textId="0C81944D" w:rsidR="002D747B" w:rsidRPr="00AA36EF" w:rsidDel="002D747B" w:rsidRDefault="002D747B" w:rsidP="002D747B">
            <w:pPr>
              <w:pStyle w:val="TAL"/>
              <w:rPr>
                <w:del w:id="2633" w:author="MCC160" w:date="2021-01-24T15:32:00Z"/>
              </w:rPr>
            </w:pPr>
            <w:del w:id="2634" w:author="MCC160" w:date="2021-01-24T15:32:00Z">
              <w:r w:rsidRPr="00AA36EF" w:rsidDel="002D747B">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2635"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40DD007C" w14:textId="6223178D" w:rsidR="002D747B" w:rsidRPr="00AA36EF" w:rsidDel="002D747B" w:rsidRDefault="002D747B" w:rsidP="002D747B">
            <w:pPr>
              <w:pStyle w:val="TAL"/>
              <w:rPr>
                <w:del w:id="2636" w:author="MCC160" w:date="2021-01-24T15:32:00Z"/>
              </w:rPr>
            </w:pPr>
          </w:p>
        </w:tc>
        <w:tc>
          <w:tcPr>
            <w:tcW w:w="1418" w:type="dxa"/>
            <w:tcBorders>
              <w:top w:val="single" w:sz="4" w:space="0" w:color="auto"/>
              <w:left w:val="single" w:sz="4" w:space="0" w:color="auto"/>
              <w:bottom w:val="single" w:sz="4" w:space="0" w:color="auto"/>
              <w:right w:val="single" w:sz="4" w:space="0" w:color="auto"/>
            </w:tcBorders>
            <w:tcPrChange w:id="2637"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79685CE6" w14:textId="774B644C" w:rsidR="002D747B" w:rsidRPr="00AA36EF" w:rsidDel="002D747B" w:rsidRDefault="002D747B" w:rsidP="002D747B">
            <w:pPr>
              <w:pStyle w:val="TAL"/>
              <w:rPr>
                <w:del w:id="2638" w:author="MCC160" w:date="2021-01-24T15:32:00Z"/>
              </w:rPr>
            </w:pPr>
          </w:p>
        </w:tc>
        <w:tc>
          <w:tcPr>
            <w:tcW w:w="1134" w:type="dxa"/>
            <w:tcBorders>
              <w:top w:val="single" w:sz="4" w:space="0" w:color="auto"/>
              <w:left w:val="single" w:sz="4" w:space="0" w:color="auto"/>
              <w:bottom w:val="single" w:sz="4" w:space="0" w:color="auto"/>
              <w:right w:val="single" w:sz="4" w:space="0" w:color="auto"/>
            </w:tcBorders>
            <w:tcPrChange w:id="2639"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33C0EB2D" w14:textId="22539CEA" w:rsidR="002D747B" w:rsidRPr="00AA36EF" w:rsidDel="002D747B" w:rsidRDefault="002D747B" w:rsidP="002D747B">
            <w:pPr>
              <w:pStyle w:val="TAL"/>
              <w:rPr>
                <w:del w:id="2640" w:author="MCC160" w:date="2021-01-24T15:32:00Z"/>
              </w:rPr>
            </w:pPr>
          </w:p>
        </w:tc>
      </w:tr>
      <w:tr w:rsidR="002D747B" w:rsidRPr="00AA36EF" w14:paraId="0F451A05" w14:textId="77777777" w:rsidTr="009701F1">
        <w:tc>
          <w:tcPr>
            <w:tcW w:w="2835" w:type="dxa"/>
            <w:tcBorders>
              <w:top w:val="single" w:sz="4" w:space="0" w:color="auto"/>
              <w:left w:val="single" w:sz="4" w:space="0" w:color="auto"/>
              <w:bottom w:val="single" w:sz="4" w:space="0" w:color="auto"/>
              <w:right w:val="single" w:sz="4" w:space="0" w:color="auto"/>
            </w:tcBorders>
            <w:tcPrChange w:id="2641"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3D6C4D1D" w14:textId="2DD9C084" w:rsidR="002D747B" w:rsidRPr="00AA36EF" w:rsidRDefault="002D747B" w:rsidP="002D747B">
            <w:pPr>
              <w:pStyle w:val="TAL"/>
            </w:pPr>
            <w:ins w:id="2642" w:author="MCC160" w:date="2021-01-18T10:30:00Z">
              <w:r w:rsidRPr="00AA36EF">
                <w:t xml:space="preserve">    MIME-part-body</w:t>
              </w:r>
            </w:ins>
            <w:del w:id="2643" w:author="MCC160" w:date="2021-01-18T10:30:00Z">
              <w:r w:rsidRPr="00AA36EF" w:rsidDel="00386562">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2644"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7ED7163E" w14:textId="2FF96061" w:rsidR="002D747B" w:rsidRPr="00AA36EF" w:rsidRDefault="002D747B" w:rsidP="002D747B">
            <w:pPr>
              <w:pStyle w:val="TAL"/>
            </w:pPr>
            <w:ins w:id="2645" w:author="MCC160" w:date="2021-01-18T10:31:00Z">
              <w:r w:rsidRPr="00AA36EF">
                <w:t xml:space="preserve">MCPTT-Info </w:t>
              </w:r>
            </w:ins>
            <w:del w:id="2646" w:author="MCC160" w:date="2021-01-18T10:31:00Z">
              <w:r w:rsidRPr="00AA36EF" w:rsidDel="00974374">
                <w:delText>A</w:delText>
              </w:r>
            </w:del>
            <w:ins w:id="2647" w:author="MCC160" w:date="2021-01-18T10:31:00Z">
              <w:r w:rsidRPr="00AA36EF">
                <w:t>a</w:t>
              </w:r>
            </w:ins>
            <w:r w:rsidRPr="00AA36EF">
              <w:t>s described in Table 5.3.3.3-42</w:t>
            </w:r>
          </w:p>
        </w:tc>
        <w:tc>
          <w:tcPr>
            <w:tcW w:w="2126" w:type="dxa"/>
            <w:tcBorders>
              <w:top w:val="single" w:sz="4" w:space="0" w:color="auto"/>
              <w:left w:val="single" w:sz="4" w:space="0" w:color="auto"/>
              <w:bottom w:val="single" w:sz="4" w:space="0" w:color="auto"/>
              <w:right w:val="single" w:sz="4" w:space="0" w:color="auto"/>
            </w:tcBorders>
            <w:tcPrChange w:id="2648"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1C7D3805" w14:textId="77777777" w:rsidR="002D747B" w:rsidRPr="00AA36EF" w:rsidRDefault="002D747B" w:rsidP="002D747B">
            <w:pPr>
              <w:pStyle w:val="TAL"/>
            </w:pPr>
          </w:p>
        </w:tc>
        <w:tc>
          <w:tcPr>
            <w:tcW w:w="1418" w:type="dxa"/>
            <w:tcBorders>
              <w:top w:val="single" w:sz="4" w:space="0" w:color="auto"/>
              <w:left w:val="single" w:sz="4" w:space="0" w:color="auto"/>
              <w:bottom w:val="single" w:sz="4" w:space="0" w:color="auto"/>
              <w:right w:val="single" w:sz="4" w:space="0" w:color="auto"/>
            </w:tcBorders>
            <w:tcPrChange w:id="2649"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0ADAD616" w14:textId="77777777" w:rsidR="002D747B" w:rsidRPr="00AA36EF" w:rsidRDefault="002D747B" w:rsidP="002D747B">
            <w:pPr>
              <w:pStyle w:val="TAL"/>
            </w:pPr>
          </w:p>
        </w:tc>
        <w:tc>
          <w:tcPr>
            <w:tcW w:w="1134" w:type="dxa"/>
            <w:tcBorders>
              <w:top w:val="single" w:sz="4" w:space="0" w:color="auto"/>
              <w:left w:val="single" w:sz="4" w:space="0" w:color="auto"/>
              <w:bottom w:val="single" w:sz="4" w:space="0" w:color="auto"/>
              <w:right w:val="single" w:sz="4" w:space="0" w:color="auto"/>
            </w:tcBorders>
            <w:tcPrChange w:id="2650"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0853BB4C" w14:textId="77777777" w:rsidR="002D747B" w:rsidRPr="00AA36EF" w:rsidRDefault="002D747B" w:rsidP="002D747B">
            <w:pPr>
              <w:pStyle w:val="TAL"/>
            </w:pPr>
          </w:p>
        </w:tc>
      </w:tr>
      <w:tr w:rsidR="002D747B" w:rsidRPr="00AA36EF" w:rsidDel="002D747B" w14:paraId="5380297B" w14:textId="6D0D5C6E" w:rsidTr="009701F1">
        <w:trPr>
          <w:del w:id="2651" w:author="MCC160" w:date="2021-01-24T15:33:00Z"/>
        </w:trPr>
        <w:tc>
          <w:tcPr>
            <w:tcW w:w="2835" w:type="dxa"/>
            <w:tcBorders>
              <w:top w:val="single" w:sz="4" w:space="0" w:color="auto"/>
              <w:left w:val="single" w:sz="4" w:space="0" w:color="auto"/>
              <w:bottom w:val="single" w:sz="4" w:space="0" w:color="auto"/>
              <w:right w:val="single" w:sz="4" w:space="0" w:color="auto"/>
            </w:tcBorders>
            <w:vAlign w:val="center"/>
            <w:tcPrChange w:id="2652" w:author="MCC160" w:date="2021-01-18T10:16:00Z">
              <w:tcPr>
                <w:tcW w:w="2835" w:type="dxa"/>
                <w:tcBorders>
                  <w:top w:val="single" w:sz="4" w:space="0" w:color="auto"/>
                  <w:left w:val="single" w:sz="4" w:space="0" w:color="auto"/>
                  <w:bottom w:val="single" w:sz="4" w:space="0" w:color="auto"/>
                  <w:right w:val="single" w:sz="4" w:space="0" w:color="auto"/>
                </w:tcBorders>
                <w:vAlign w:val="center"/>
              </w:tcPr>
            </w:tcPrChange>
          </w:tcPr>
          <w:p w14:paraId="6903E943" w14:textId="6CF768FE" w:rsidR="002D747B" w:rsidRPr="00AA36EF" w:rsidDel="002D747B" w:rsidRDefault="002D747B" w:rsidP="002D747B">
            <w:pPr>
              <w:pStyle w:val="TAL"/>
              <w:rPr>
                <w:del w:id="2653" w:author="MCC160" w:date="2021-01-24T15:33:00Z"/>
              </w:rPr>
            </w:pPr>
            <w:del w:id="2654" w:author="MCC160" w:date="2021-01-18T10:30:00Z">
              <w:r w:rsidRPr="00AA36EF" w:rsidDel="00386562">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655"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56189910" w14:textId="5C431274" w:rsidR="002D747B" w:rsidRPr="00AA36EF" w:rsidDel="002D747B" w:rsidRDefault="002D747B" w:rsidP="002D747B">
            <w:pPr>
              <w:pStyle w:val="TAL"/>
              <w:rPr>
                <w:del w:id="2656" w:author="MCC160" w:date="2021-01-24T15:33:00Z"/>
              </w:rPr>
            </w:pPr>
            <w:del w:id="2657" w:author="MCC160" w:date="2021-01-24T15:33:00Z">
              <w:r w:rsidRPr="00AA36EF" w:rsidDel="002D747B">
                <w:delText>"application/vnd.3gpp.mcptt-affiliation-command+xml"</w:delText>
              </w:r>
            </w:del>
          </w:p>
        </w:tc>
        <w:tc>
          <w:tcPr>
            <w:tcW w:w="2126" w:type="dxa"/>
            <w:tcBorders>
              <w:top w:val="single" w:sz="4" w:space="0" w:color="auto"/>
              <w:left w:val="single" w:sz="4" w:space="0" w:color="auto"/>
              <w:bottom w:val="single" w:sz="4" w:space="0" w:color="auto"/>
              <w:right w:val="single" w:sz="4" w:space="0" w:color="auto"/>
            </w:tcBorders>
            <w:tcPrChange w:id="2658"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08B4DFF8" w14:textId="1427C41C" w:rsidR="002D747B" w:rsidRPr="00AA36EF" w:rsidDel="002D747B" w:rsidRDefault="002D747B" w:rsidP="002D747B">
            <w:pPr>
              <w:pStyle w:val="TAL"/>
              <w:rPr>
                <w:del w:id="2659" w:author="MCC160" w:date="2021-01-24T15:33:00Z"/>
              </w:rPr>
            </w:pPr>
          </w:p>
        </w:tc>
        <w:tc>
          <w:tcPr>
            <w:tcW w:w="1418" w:type="dxa"/>
            <w:tcBorders>
              <w:top w:val="single" w:sz="4" w:space="0" w:color="auto"/>
              <w:left w:val="single" w:sz="4" w:space="0" w:color="auto"/>
              <w:bottom w:val="single" w:sz="4" w:space="0" w:color="auto"/>
              <w:right w:val="single" w:sz="4" w:space="0" w:color="auto"/>
            </w:tcBorders>
            <w:tcPrChange w:id="2660"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1E00E8D0" w14:textId="549B2316" w:rsidR="002D747B" w:rsidRPr="00AA36EF" w:rsidDel="002D747B" w:rsidRDefault="002D747B" w:rsidP="002D747B">
            <w:pPr>
              <w:pStyle w:val="TAL"/>
              <w:rPr>
                <w:del w:id="2661" w:author="MCC160" w:date="2021-01-24T15:33:00Z"/>
              </w:rPr>
            </w:pPr>
          </w:p>
        </w:tc>
        <w:tc>
          <w:tcPr>
            <w:tcW w:w="1134" w:type="dxa"/>
            <w:tcBorders>
              <w:top w:val="single" w:sz="4" w:space="0" w:color="auto"/>
              <w:left w:val="single" w:sz="4" w:space="0" w:color="auto"/>
              <w:bottom w:val="single" w:sz="4" w:space="0" w:color="auto"/>
              <w:right w:val="single" w:sz="4" w:space="0" w:color="auto"/>
            </w:tcBorders>
            <w:tcPrChange w:id="2662"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23F0447D" w14:textId="5E9DF6AE" w:rsidR="002D747B" w:rsidRPr="00AA36EF" w:rsidDel="002D747B" w:rsidRDefault="002D747B" w:rsidP="002D747B">
            <w:pPr>
              <w:pStyle w:val="TAL"/>
              <w:rPr>
                <w:del w:id="2663" w:author="MCC160" w:date="2021-01-24T15:33:00Z"/>
              </w:rPr>
            </w:pPr>
          </w:p>
        </w:tc>
      </w:tr>
      <w:tr w:rsidR="002D747B" w:rsidRPr="00AA36EF" w:rsidDel="00020948" w14:paraId="460C3E35" w14:textId="04BAA052" w:rsidTr="00B15A3D">
        <w:trPr>
          <w:del w:id="2664" w:author="MCC160" w:date="2021-01-24T16:03:00Z"/>
        </w:trPr>
        <w:tc>
          <w:tcPr>
            <w:tcW w:w="2835" w:type="dxa"/>
            <w:tcBorders>
              <w:top w:val="single" w:sz="4" w:space="0" w:color="auto"/>
              <w:left w:val="single" w:sz="4" w:space="0" w:color="auto"/>
              <w:bottom w:val="single" w:sz="4" w:space="0" w:color="auto"/>
              <w:right w:val="single" w:sz="4" w:space="0" w:color="auto"/>
            </w:tcBorders>
            <w:tcPrChange w:id="2665" w:author="MCC160" w:date="2021-01-18T10:30:00Z">
              <w:tcPr>
                <w:tcW w:w="2835" w:type="dxa"/>
                <w:tcBorders>
                  <w:top w:val="single" w:sz="4" w:space="0" w:color="auto"/>
                  <w:left w:val="single" w:sz="4" w:space="0" w:color="auto"/>
                  <w:bottom w:val="single" w:sz="4" w:space="0" w:color="auto"/>
                  <w:right w:val="single" w:sz="4" w:space="0" w:color="auto"/>
                </w:tcBorders>
                <w:vAlign w:val="center"/>
              </w:tcPr>
            </w:tcPrChange>
          </w:tcPr>
          <w:p w14:paraId="76C424C1" w14:textId="05B983DC" w:rsidR="002D747B" w:rsidRPr="00AA36EF" w:rsidDel="00020948" w:rsidRDefault="002D747B" w:rsidP="002D747B">
            <w:pPr>
              <w:pStyle w:val="TAL"/>
              <w:rPr>
                <w:del w:id="2666" w:author="MCC160" w:date="2021-01-24T16:03:00Z"/>
              </w:rPr>
            </w:pPr>
            <w:del w:id="2667" w:author="MCC160" w:date="2021-01-18T10:30:00Z">
              <w:r w:rsidRPr="00AA36EF" w:rsidDel="00386562">
                <w:delText xml:space="preserve">        MCPTT-Affiliation-Command</w:delText>
              </w:r>
            </w:del>
          </w:p>
        </w:tc>
        <w:tc>
          <w:tcPr>
            <w:tcW w:w="2126" w:type="dxa"/>
            <w:tcBorders>
              <w:top w:val="single" w:sz="4" w:space="0" w:color="auto"/>
              <w:left w:val="single" w:sz="4" w:space="0" w:color="auto"/>
              <w:bottom w:val="single" w:sz="4" w:space="0" w:color="auto"/>
              <w:right w:val="single" w:sz="4" w:space="0" w:color="auto"/>
            </w:tcBorders>
            <w:tcPrChange w:id="2668" w:author="MCC160" w:date="2021-01-18T10:30:00Z">
              <w:tcPr>
                <w:tcW w:w="2126" w:type="dxa"/>
                <w:tcBorders>
                  <w:top w:val="single" w:sz="4" w:space="0" w:color="auto"/>
                  <w:left w:val="single" w:sz="4" w:space="0" w:color="auto"/>
                  <w:bottom w:val="single" w:sz="4" w:space="0" w:color="auto"/>
                  <w:right w:val="single" w:sz="4" w:space="0" w:color="auto"/>
                </w:tcBorders>
              </w:tcPr>
            </w:tcPrChange>
          </w:tcPr>
          <w:p w14:paraId="5DC2EE7B" w14:textId="0CA8C8A8" w:rsidR="002D747B" w:rsidRPr="00AA36EF" w:rsidDel="00020948" w:rsidRDefault="002D747B" w:rsidP="002D747B">
            <w:pPr>
              <w:pStyle w:val="TAL"/>
              <w:rPr>
                <w:del w:id="2669" w:author="MCC160" w:date="2021-01-24T16:03:00Z"/>
              </w:rPr>
            </w:pPr>
            <w:del w:id="2670" w:author="MCC160" w:date="2021-01-18T10:31:00Z">
              <w:r w:rsidRPr="00AA36EF" w:rsidDel="00974374">
                <w:delText>A</w:delText>
              </w:r>
            </w:del>
            <w:del w:id="2671" w:author="MCC160" w:date="2021-01-24T16:03:00Z">
              <w:r w:rsidRPr="00AA36EF" w:rsidDel="00020948">
                <w:delText>s described in Table 5.3.3.3-43</w:delText>
              </w:r>
            </w:del>
          </w:p>
        </w:tc>
        <w:tc>
          <w:tcPr>
            <w:tcW w:w="2126" w:type="dxa"/>
            <w:tcBorders>
              <w:top w:val="single" w:sz="4" w:space="0" w:color="auto"/>
              <w:left w:val="single" w:sz="4" w:space="0" w:color="auto"/>
              <w:bottom w:val="single" w:sz="4" w:space="0" w:color="auto"/>
              <w:right w:val="single" w:sz="4" w:space="0" w:color="auto"/>
            </w:tcBorders>
            <w:tcPrChange w:id="2672" w:author="MCC160" w:date="2021-01-18T10:30:00Z">
              <w:tcPr>
                <w:tcW w:w="2126" w:type="dxa"/>
                <w:tcBorders>
                  <w:top w:val="single" w:sz="4" w:space="0" w:color="auto"/>
                  <w:left w:val="single" w:sz="4" w:space="0" w:color="auto"/>
                  <w:bottom w:val="single" w:sz="4" w:space="0" w:color="auto"/>
                  <w:right w:val="single" w:sz="4" w:space="0" w:color="auto"/>
                </w:tcBorders>
              </w:tcPr>
            </w:tcPrChange>
          </w:tcPr>
          <w:p w14:paraId="1A43D3F4" w14:textId="42269818" w:rsidR="002D747B" w:rsidRPr="00AA36EF" w:rsidDel="00020948" w:rsidRDefault="002D747B" w:rsidP="002D747B">
            <w:pPr>
              <w:pStyle w:val="TAL"/>
              <w:rPr>
                <w:del w:id="2673" w:author="MCC160" w:date="2021-01-24T16:03:00Z"/>
              </w:rPr>
            </w:pPr>
          </w:p>
        </w:tc>
        <w:tc>
          <w:tcPr>
            <w:tcW w:w="1418" w:type="dxa"/>
            <w:tcBorders>
              <w:top w:val="single" w:sz="4" w:space="0" w:color="auto"/>
              <w:left w:val="single" w:sz="4" w:space="0" w:color="auto"/>
              <w:bottom w:val="single" w:sz="4" w:space="0" w:color="auto"/>
              <w:right w:val="single" w:sz="4" w:space="0" w:color="auto"/>
            </w:tcBorders>
            <w:tcPrChange w:id="2674" w:author="MCC160" w:date="2021-01-18T10:30:00Z">
              <w:tcPr>
                <w:tcW w:w="1418" w:type="dxa"/>
                <w:tcBorders>
                  <w:top w:val="single" w:sz="4" w:space="0" w:color="auto"/>
                  <w:left w:val="single" w:sz="4" w:space="0" w:color="auto"/>
                  <w:bottom w:val="single" w:sz="4" w:space="0" w:color="auto"/>
                  <w:right w:val="single" w:sz="4" w:space="0" w:color="auto"/>
                </w:tcBorders>
              </w:tcPr>
            </w:tcPrChange>
          </w:tcPr>
          <w:p w14:paraId="3727075D" w14:textId="5DA599FF" w:rsidR="002D747B" w:rsidRPr="00AA36EF" w:rsidDel="00020948" w:rsidRDefault="002D747B" w:rsidP="002D747B">
            <w:pPr>
              <w:pStyle w:val="TAL"/>
              <w:rPr>
                <w:del w:id="2675" w:author="MCC160" w:date="2021-01-24T16:03:00Z"/>
              </w:rPr>
            </w:pPr>
          </w:p>
        </w:tc>
        <w:tc>
          <w:tcPr>
            <w:tcW w:w="1134" w:type="dxa"/>
            <w:tcBorders>
              <w:top w:val="single" w:sz="4" w:space="0" w:color="auto"/>
              <w:left w:val="single" w:sz="4" w:space="0" w:color="auto"/>
              <w:bottom w:val="single" w:sz="4" w:space="0" w:color="auto"/>
              <w:right w:val="single" w:sz="4" w:space="0" w:color="auto"/>
            </w:tcBorders>
            <w:tcPrChange w:id="2676" w:author="MCC160" w:date="2021-01-18T10:30:00Z">
              <w:tcPr>
                <w:tcW w:w="1134" w:type="dxa"/>
                <w:tcBorders>
                  <w:top w:val="single" w:sz="4" w:space="0" w:color="auto"/>
                  <w:left w:val="single" w:sz="4" w:space="0" w:color="auto"/>
                  <w:bottom w:val="single" w:sz="4" w:space="0" w:color="auto"/>
                  <w:right w:val="single" w:sz="4" w:space="0" w:color="auto"/>
                </w:tcBorders>
              </w:tcPr>
            </w:tcPrChange>
          </w:tcPr>
          <w:p w14:paraId="6F525ED0" w14:textId="3511BE34" w:rsidR="002D747B" w:rsidRPr="00AA36EF" w:rsidDel="00020948" w:rsidRDefault="002D747B" w:rsidP="002D747B">
            <w:pPr>
              <w:pStyle w:val="TAL"/>
              <w:rPr>
                <w:del w:id="2677" w:author="MCC160" w:date="2021-01-24T16:03:00Z"/>
              </w:rPr>
            </w:pPr>
          </w:p>
        </w:tc>
      </w:tr>
    </w:tbl>
    <w:p w14:paraId="5EBB5FC7" w14:textId="77777777" w:rsidR="00F86C52" w:rsidRPr="00AA36EF" w:rsidRDefault="00F86C52" w:rsidP="00F86C52"/>
    <w:p w14:paraId="55563E0B" w14:textId="77777777" w:rsidR="00F86C52" w:rsidRPr="00AA36EF" w:rsidRDefault="00F86C52" w:rsidP="00F86C52">
      <w:pPr>
        <w:pStyle w:val="TH"/>
      </w:pPr>
      <w:r w:rsidRPr="00AA36EF">
        <w:t xml:space="preserve">Table 5.3.3.3-42: </w:t>
      </w:r>
      <w:r w:rsidRPr="00AA36EF">
        <w:rPr>
          <w:lang w:eastAsia="ko-KR"/>
        </w:rPr>
        <w:t>MCPTT-INFO in SIP MESSAGE</w:t>
      </w:r>
      <w:r w:rsidRPr="00AA36EF">
        <w:t xml:space="preserve"> (Table 5.3.3.3-41)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678">
          <w:tblGrid>
            <w:gridCol w:w="2835"/>
            <w:gridCol w:w="2126"/>
            <w:gridCol w:w="2126"/>
            <w:gridCol w:w="1418"/>
            <w:gridCol w:w="1134"/>
          </w:tblGrid>
        </w:tblGridChange>
      </w:tblGrid>
      <w:tr w:rsidR="00F86C52" w:rsidRPr="00AA36EF" w14:paraId="0465F8D1" w14:textId="77777777" w:rsidTr="00077D8F">
        <w:tc>
          <w:tcPr>
            <w:tcW w:w="9639" w:type="dxa"/>
            <w:gridSpan w:val="5"/>
          </w:tcPr>
          <w:p w14:paraId="68970349" w14:textId="11636770" w:rsidR="00F86C52" w:rsidRPr="00AA36EF" w:rsidRDefault="00F86C52" w:rsidP="005830F3">
            <w:pPr>
              <w:pStyle w:val="TAL"/>
            </w:pPr>
            <w:r w:rsidRPr="00AA36EF">
              <w:t>Derivation Path: TS 36.579-1 [2], Table 5.5.3.2.</w:t>
            </w:r>
            <w:ins w:id="2679" w:author="MCC160" w:date="2021-01-20T14:16:00Z">
              <w:r w:rsidR="003A3184" w:rsidRPr="00AA36EF">
                <w:t>2</w:t>
              </w:r>
            </w:ins>
            <w:del w:id="2680" w:author="MCC160" w:date="2021-01-20T14:16:00Z">
              <w:r w:rsidRPr="00AA36EF" w:rsidDel="003A3184">
                <w:delText>1</w:delText>
              </w:r>
            </w:del>
            <w:r w:rsidRPr="00AA36EF">
              <w:t>-1</w:t>
            </w:r>
          </w:p>
        </w:tc>
      </w:tr>
      <w:tr w:rsidR="00F86C52" w:rsidRPr="00AA36EF" w14:paraId="420BBA93" w14:textId="5515A847" w:rsidTr="00077D8F">
        <w:tc>
          <w:tcPr>
            <w:tcW w:w="2835" w:type="dxa"/>
          </w:tcPr>
          <w:p w14:paraId="57070F9D" w14:textId="102D034E"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44EEE1E3" w14:textId="40396D5A"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1B5C91DE" w14:textId="012036CB"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4954A14D" w14:textId="5220A0CC"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4EBCF4E4" w14:textId="5DEFD6F0"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537E3FC0" w14:textId="6DFAB510" w:rsidTr="00077D8F">
        <w:tc>
          <w:tcPr>
            <w:tcW w:w="2835" w:type="dxa"/>
            <w:vAlign w:val="center"/>
          </w:tcPr>
          <w:p w14:paraId="57017AE2" w14:textId="12446987" w:rsidR="00F86C52" w:rsidRPr="00AA36EF" w:rsidRDefault="00F86C52" w:rsidP="005830F3">
            <w:pPr>
              <w:pStyle w:val="TAL"/>
            </w:pPr>
            <w:proofErr w:type="spellStart"/>
            <w:r w:rsidRPr="00AA36EF">
              <w:t>mcpttinfo</w:t>
            </w:r>
            <w:proofErr w:type="spellEnd"/>
          </w:p>
        </w:tc>
        <w:tc>
          <w:tcPr>
            <w:tcW w:w="2126" w:type="dxa"/>
          </w:tcPr>
          <w:p w14:paraId="6ED41600" w14:textId="65911311" w:rsidR="00F86C52" w:rsidRPr="00AA36EF" w:rsidRDefault="00F86C52" w:rsidP="005830F3">
            <w:pPr>
              <w:pStyle w:val="TAL"/>
            </w:pPr>
          </w:p>
        </w:tc>
        <w:tc>
          <w:tcPr>
            <w:tcW w:w="2126" w:type="dxa"/>
            <w:tcBorders>
              <w:bottom w:val="single" w:sz="4" w:space="0" w:color="auto"/>
            </w:tcBorders>
          </w:tcPr>
          <w:p w14:paraId="595CFF66" w14:textId="099567C5" w:rsidR="00F86C52" w:rsidRPr="00AA36EF" w:rsidRDefault="00F86C52" w:rsidP="005830F3">
            <w:pPr>
              <w:pStyle w:val="TAL"/>
            </w:pPr>
          </w:p>
        </w:tc>
        <w:tc>
          <w:tcPr>
            <w:tcW w:w="1418" w:type="dxa"/>
          </w:tcPr>
          <w:p w14:paraId="5FBEE091" w14:textId="43BA95F5" w:rsidR="00F86C52" w:rsidRPr="00AA36EF" w:rsidRDefault="00F86C52" w:rsidP="005830F3">
            <w:pPr>
              <w:pStyle w:val="TAL"/>
            </w:pPr>
          </w:p>
        </w:tc>
        <w:tc>
          <w:tcPr>
            <w:tcW w:w="1134" w:type="dxa"/>
            <w:vAlign w:val="bottom"/>
          </w:tcPr>
          <w:p w14:paraId="38BA05D3" w14:textId="6817A3FB" w:rsidR="00F86C52" w:rsidRPr="00AA36EF" w:rsidRDefault="00F86C52" w:rsidP="005830F3">
            <w:pPr>
              <w:pStyle w:val="TAL"/>
            </w:pPr>
          </w:p>
        </w:tc>
      </w:tr>
      <w:tr w:rsidR="00F86C52" w:rsidRPr="00AA36EF" w14:paraId="615AB532" w14:textId="43F5CCAB" w:rsidTr="00077D8F">
        <w:tc>
          <w:tcPr>
            <w:tcW w:w="2835" w:type="dxa"/>
            <w:vAlign w:val="center"/>
          </w:tcPr>
          <w:p w14:paraId="2D608942" w14:textId="34767F4F" w:rsidR="00F86C52" w:rsidRPr="00AA36EF" w:rsidRDefault="00F86C52" w:rsidP="005830F3">
            <w:pPr>
              <w:pStyle w:val="TAL"/>
            </w:pPr>
            <w:r w:rsidRPr="00AA36EF">
              <w:t xml:space="preserve">  </w:t>
            </w:r>
            <w:proofErr w:type="spellStart"/>
            <w:r w:rsidRPr="00AA36EF">
              <w:t>mcptt</w:t>
            </w:r>
            <w:proofErr w:type="spellEnd"/>
            <w:r w:rsidRPr="00AA36EF">
              <w:t>-Params</w:t>
            </w:r>
          </w:p>
        </w:tc>
        <w:tc>
          <w:tcPr>
            <w:tcW w:w="2126" w:type="dxa"/>
          </w:tcPr>
          <w:p w14:paraId="6B7E8104" w14:textId="40FEC4C7" w:rsidR="00F86C52" w:rsidRPr="00AA36EF" w:rsidRDefault="00F86C52" w:rsidP="005830F3">
            <w:pPr>
              <w:pStyle w:val="TAL"/>
            </w:pPr>
          </w:p>
        </w:tc>
        <w:tc>
          <w:tcPr>
            <w:tcW w:w="2126" w:type="dxa"/>
            <w:tcBorders>
              <w:bottom w:val="single" w:sz="4" w:space="0" w:color="auto"/>
            </w:tcBorders>
          </w:tcPr>
          <w:p w14:paraId="6F2860B3" w14:textId="08CFE049" w:rsidR="00F86C52" w:rsidRPr="00AA36EF" w:rsidRDefault="00F86C52" w:rsidP="005830F3">
            <w:pPr>
              <w:pStyle w:val="TAL"/>
            </w:pPr>
          </w:p>
        </w:tc>
        <w:tc>
          <w:tcPr>
            <w:tcW w:w="1418" w:type="dxa"/>
          </w:tcPr>
          <w:p w14:paraId="7B12A2BE" w14:textId="29DC09C4" w:rsidR="00F86C52" w:rsidRPr="00AA36EF" w:rsidRDefault="00F86C52" w:rsidP="005830F3">
            <w:pPr>
              <w:pStyle w:val="TAL"/>
            </w:pPr>
          </w:p>
        </w:tc>
        <w:tc>
          <w:tcPr>
            <w:tcW w:w="1134" w:type="dxa"/>
            <w:vAlign w:val="bottom"/>
          </w:tcPr>
          <w:p w14:paraId="14FA4CA3" w14:textId="796F7559" w:rsidR="00F86C52" w:rsidRPr="00AA36EF" w:rsidRDefault="00F86C52" w:rsidP="005830F3">
            <w:pPr>
              <w:pStyle w:val="TAL"/>
            </w:pPr>
          </w:p>
        </w:tc>
      </w:tr>
      <w:tr w:rsidR="00F86C52" w:rsidRPr="00AA36EF" w14:paraId="586BF02D" w14:textId="68A51ABE" w:rsidTr="00077D8F">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1" w:author="MCC160" w:date="2021-01-11T11: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vAlign w:val="center"/>
            <w:tcPrChange w:id="2682" w:author="MCC160" w:date="2021-01-11T11:28:00Z">
              <w:tcPr>
                <w:tcW w:w="2835" w:type="dxa"/>
                <w:vAlign w:val="center"/>
              </w:tcPr>
            </w:tcPrChange>
          </w:tcPr>
          <w:p w14:paraId="6FE630E7" w14:textId="7FFBCE05" w:rsidR="00F86C52" w:rsidRPr="00AA36EF" w:rsidRDefault="00F86C52" w:rsidP="005830F3">
            <w:pPr>
              <w:pStyle w:val="TAL"/>
            </w:pPr>
            <w:r w:rsidRPr="00AA36EF">
              <w:t xml:space="preserve">    </w:t>
            </w:r>
            <w:proofErr w:type="spellStart"/>
            <w:ins w:id="2683" w:author="MCC160" w:date="2021-01-20T14:15:00Z">
              <w:r w:rsidR="003A3184" w:rsidRPr="00AA36EF">
                <w:t>mcptt</w:t>
              </w:r>
              <w:proofErr w:type="spellEnd"/>
              <w:r w:rsidR="003A3184" w:rsidRPr="00AA36EF">
                <w:t>-calling-user-id</w:t>
              </w:r>
            </w:ins>
            <w:del w:id="2684" w:author="MCC160" w:date="2021-01-20T14:15:00Z">
              <w:r w:rsidRPr="00AA36EF" w:rsidDel="003A3184">
                <w:delText>mcptt-request-uri</w:delText>
              </w:r>
            </w:del>
          </w:p>
        </w:tc>
        <w:tc>
          <w:tcPr>
            <w:tcW w:w="2126" w:type="dxa"/>
            <w:tcPrChange w:id="2685" w:author="MCC160" w:date="2021-01-11T11:28:00Z">
              <w:tcPr>
                <w:tcW w:w="2126" w:type="dxa"/>
              </w:tcPr>
            </w:tcPrChange>
          </w:tcPr>
          <w:p w14:paraId="6CEF03C7" w14:textId="446FEE4A" w:rsidR="00F86C52" w:rsidRPr="00AA36EF" w:rsidRDefault="003A3184" w:rsidP="005830F3">
            <w:pPr>
              <w:pStyle w:val="TAL"/>
            </w:pPr>
            <w:ins w:id="2686" w:author="MCC160" w:date="2021-01-20T14:15:00Z">
              <w:r w:rsidRPr="00AA36EF">
                <w:t>not present</w:t>
              </w:r>
            </w:ins>
            <w:del w:id="2687" w:author="MCC160" w:date="2021-01-20T14:15:00Z">
              <w:r w:rsidR="00F86C52" w:rsidRPr="00AA36EF" w:rsidDel="003A3184">
                <w:delText>px_MCPTT_ID_User_A</w:delText>
              </w:r>
            </w:del>
          </w:p>
        </w:tc>
        <w:tc>
          <w:tcPr>
            <w:tcW w:w="2126" w:type="dxa"/>
            <w:tcPrChange w:id="2688" w:author="MCC160" w:date="2021-01-11T11:28:00Z">
              <w:tcPr>
                <w:tcW w:w="2126" w:type="dxa"/>
                <w:tcBorders>
                  <w:bottom w:val="single" w:sz="4" w:space="0" w:color="auto"/>
                </w:tcBorders>
              </w:tcPr>
            </w:tcPrChange>
          </w:tcPr>
          <w:p w14:paraId="2870DEDB" w14:textId="25B0E425" w:rsidR="00F86C52" w:rsidRPr="00AA36EF" w:rsidRDefault="00F86C52" w:rsidP="005830F3">
            <w:pPr>
              <w:pStyle w:val="TAL"/>
            </w:pPr>
          </w:p>
        </w:tc>
        <w:tc>
          <w:tcPr>
            <w:tcW w:w="1418" w:type="dxa"/>
            <w:tcPrChange w:id="2689" w:author="MCC160" w:date="2021-01-11T11:28:00Z">
              <w:tcPr>
                <w:tcW w:w="1418" w:type="dxa"/>
              </w:tcPr>
            </w:tcPrChange>
          </w:tcPr>
          <w:p w14:paraId="0D225140" w14:textId="0E2D140B" w:rsidR="00F86C52" w:rsidRPr="00AA36EF" w:rsidRDefault="00F86C52" w:rsidP="005830F3">
            <w:pPr>
              <w:pStyle w:val="TAL"/>
            </w:pPr>
          </w:p>
        </w:tc>
        <w:tc>
          <w:tcPr>
            <w:tcW w:w="1134" w:type="dxa"/>
            <w:vAlign w:val="bottom"/>
            <w:tcPrChange w:id="2690" w:author="MCC160" w:date="2021-01-11T11:28:00Z">
              <w:tcPr>
                <w:tcW w:w="1134" w:type="dxa"/>
                <w:vAlign w:val="bottom"/>
              </w:tcPr>
            </w:tcPrChange>
          </w:tcPr>
          <w:p w14:paraId="7893C7FB" w14:textId="7266B11A" w:rsidR="00F86C52" w:rsidRPr="00AA36EF" w:rsidRDefault="00F86C52" w:rsidP="005830F3">
            <w:pPr>
              <w:pStyle w:val="TAL"/>
            </w:pPr>
          </w:p>
        </w:tc>
      </w:tr>
    </w:tbl>
    <w:p w14:paraId="3FE9E243" w14:textId="77777777" w:rsidR="00F86C52" w:rsidRPr="00AA36EF" w:rsidRDefault="00F86C52" w:rsidP="00F86C52"/>
    <w:p w14:paraId="0A99FE1C" w14:textId="0A210422" w:rsidR="00F86C52" w:rsidRPr="00AA36EF" w:rsidRDefault="00F86C52" w:rsidP="00F86C52">
      <w:pPr>
        <w:pStyle w:val="TH"/>
      </w:pPr>
      <w:r w:rsidRPr="00AA36EF">
        <w:t xml:space="preserve">Table 5.3.3.3-43: </w:t>
      </w:r>
      <w:ins w:id="2691" w:author="MCC160" w:date="2021-01-24T16:03:00Z">
        <w:r w:rsidR="00020948" w:rsidRPr="00AA36EF">
          <w:t>Void</w:t>
        </w:r>
      </w:ins>
      <w:del w:id="2692" w:author="MCC160" w:date="2021-01-24T16:03:00Z">
        <w:r w:rsidRPr="00AA36EF" w:rsidDel="00020948">
          <w:delText>MCPTT-AFFILIATION-COMMAND in SIP MESSAGE (Table 5.3.3.3-41)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86C52" w:rsidRPr="00AA36EF" w:rsidDel="00020948" w14:paraId="7570AB19" w14:textId="2D102622" w:rsidTr="005830F3">
        <w:trPr>
          <w:jc w:val="center"/>
          <w:del w:id="2693" w:author="MCC160" w:date="2021-01-24T16:03:00Z"/>
        </w:trPr>
        <w:tc>
          <w:tcPr>
            <w:tcW w:w="9639" w:type="dxa"/>
            <w:gridSpan w:val="5"/>
            <w:tcBorders>
              <w:top w:val="single" w:sz="4" w:space="0" w:color="auto"/>
              <w:left w:val="single" w:sz="4" w:space="0" w:color="auto"/>
              <w:bottom w:val="single" w:sz="4" w:space="0" w:color="auto"/>
              <w:right w:val="single" w:sz="4" w:space="0" w:color="auto"/>
            </w:tcBorders>
          </w:tcPr>
          <w:p w14:paraId="50B61C83" w14:textId="66ECFF6F" w:rsidR="00F86C52" w:rsidRPr="00AA36EF" w:rsidDel="00020948" w:rsidRDefault="00F86C52" w:rsidP="005830F3">
            <w:pPr>
              <w:pStyle w:val="TAL"/>
              <w:rPr>
                <w:del w:id="2694" w:author="MCC160" w:date="2021-01-24T16:03:00Z"/>
              </w:rPr>
            </w:pPr>
            <w:del w:id="2695" w:author="MCC160" w:date="2021-01-24T16:03:00Z">
              <w:r w:rsidRPr="00AA36EF" w:rsidDel="00020948">
                <w:delText xml:space="preserve">Derivation Path: TS 36.579-1 [2], Table 5.5.3.7-1 </w:delText>
              </w:r>
            </w:del>
          </w:p>
        </w:tc>
      </w:tr>
      <w:tr w:rsidR="00F86C52" w:rsidRPr="00AA36EF" w:rsidDel="00020948" w14:paraId="68EE70F1" w14:textId="56DE9CED" w:rsidTr="005830F3">
        <w:trPr>
          <w:jc w:val="center"/>
          <w:del w:id="2696"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7E60D24B" w14:textId="40697EAF" w:rsidR="00F86C52" w:rsidRPr="00AA36EF" w:rsidDel="00020948" w:rsidRDefault="00F86C52" w:rsidP="005830F3">
            <w:pPr>
              <w:keepNext/>
              <w:keepLines/>
              <w:spacing w:after="0"/>
              <w:jc w:val="center"/>
              <w:rPr>
                <w:del w:id="2697" w:author="MCC160" w:date="2021-01-24T16:03:00Z"/>
                <w:rFonts w:ascii="Arial" w:hAnsi="Arial"/>
                <w:b/>
                <w:bCs/>
                <w:sz w:val="18"/>
              </w:rPr>
            </w:pPr>
            <w:del w:id="2698" w:author="MCC160" w:date="2021-01-24T16:03:00Z">
              <w:r w:rsidRPr="00AA36EF" w:rsidDel="00020948">
                <w:rPr>
                  <w:rFonts w:ascii="Arial" w:hAnsi="Arial"/>
                  <w:b/>
                  <w:bCs/>
                  <w:sz w:val="18"/>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63707CF5" w14:textId="39B5E34E" w:rsidR="00F86C52" w:rsidRPr="00AA36EF" w:rsidDel="00020948" w:rsidRDefault="00F86C52" w:rsidP="005830F3">
            <w:pPr>
              <w:keepNext/>
              <w:keepLines/>
              <w:spacing w:after="0"/>
              <w:jc w:val="center"/>
              <w:rPr>
                <w:del w:id="2699" w:author="MCC160" w:date="2021-01-24T16:03:00Z"/>
                <w:rFonts w:ascii="Arial" w:hAnsi="Arial"/>
                <w:b/>
                <w:bCs/>
                <w:sz w:val="18"/>
              </w:rPr>
            </w:pPr>
            <w:del w:id="2700" w:author="MCC160" w:date="2021-01-24T16:03:00Z">
              <w:r w:rsidRPr="00AA36EF" w:rsidDel="00020948">
                <w:rPr>
                  <w:rFonts w:ascii="Arial" w:hAnsi="Arial"/>
                  <w:b/>
                  <w:bCs/>
                  <w:sz w:val="18"/>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6D76AAA1" w14:textId="0B1401B7" w:rsidR="00F86C52" w:rsidRPr="00AA36EF" w:rsidDel="00020948" w:rsidRDefault="00F86C52" w:rsidP="005830F3">
            <w:pPr>
              <w:keepNext/>
              <w:keepLines/>
              <w:spacing w:after="0"/>
              <w:jc w:val="center"/>
              <w:rPr>
                <w:del w:id="2701" w:author="MCC160" w:date="2021-01-24T16:03:00Z"/>
                <w:rFonts w:ascii="Arial" w:hAnsi="Arial"/>
                <w:b/>
                <w:bCs/>
                <w:sz w:val="18"/>
              </w:rPr>
            </w:pPr>
            <w:del w:id="2702" w:author="MCC160" w:date="2021-01-24T16:03:00Z">
              <w:r w:rsidRPr="00AA36EF" w:rsidDel="00020948">
                <w:rPr>
                  <w:rFonts w:ascii="Arial" w:hAnsi="Arial"/>
                  <w:b/>
                  <w:bCs/>
                  <w:sz w:val="18"/>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7C7CC457" w14:textId="24D3490A" w:rsidR="00F86C52" w:rsidRPr="00AA36EF" w:rsidDel="00020948" w:rsidRDefault="00F86C52" w:rsidP="005830F3">
            <w:pPr>
              <w:keepNext/>
              <w:keepLines/>
              <w:spacing w:after="0"/>
              <w:jc w:val="center"/>
              <w:rPr>
                <w:del w:id="2703" w:author="MCC160" w:date="2021-01-24T16:03:00Z"/>
                <w:rFonts w:ascii="Arial" w:hAnsi="Arial"/>
                <w:b/>
                <w:bCs/>
                <w:sz w:val="18"/>
              </w:rPr>
            </w:pPr>
            <w:del w:id="2704" w:author="MCC160" w:date="2021-01-24T16:03:00Z">
              <w:r w:rsidRPr="00AA36EF" w:rsidDel="00020948">
                <w:rPr>
                  <w:rFonts w:ascii="Arial" w:hAnsi="Arial"/>
                  <w:b/>
                  <w:bCs/>
                  <w:sz w:val="18"/>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59854680" w14:textId="6A6C46A2" w:rsidR="00F86C52" w:rsidRPr="00AA36EF" w:rsidDel="00020948" w:rsidRDefault="00F86C52" w:rsidP="005830F3">
            <w:pPr>
              <w:keepNext/>
              <w:keepLines/>
              <w:spacing w:after="0"/>
              <w:jc w:val="center"/>
              <w:rPr>
                <w:del w:id="2705" w:author="MCC160" w:date="2021-01-24T16:03:00Z"/>
                <w:rFonts w:ascii="Arial" w:hAnsi="Arial"/>
                <w:b/>
                <w:bCs/>
                <w:sz w:val="18"/>
              </w:rPr>
            </w:pPr>
            <w:del w:id="2706" w:author="MCC160" w:date="2021-01-24T16:03:00Z">
              <w:r w:rsidRPr="00AA36EF" w:rsidDel="00020948">
                <w:rPr>
                  <w:rFonts w:ascii="Arial" w:hAnsi="Arial"/>
                  <w:b/>
                  <w:bCs/>
                  <w:sz w:val="18"/>
                </w:rPr>
                <w:delText>Condition</w:delText>
              </w:r>
            </w:del>
          </w:p>
        </w:tc>
      </w:tr>
      <w:tr w:rsidR="00F86C52" w:rsidRPr="00AA36EF" w:rsidDel="00020948" w14:paraId="5CA03BC5" w14:textId="0F5CD851" w:rsidTr="005830F3">
        <w:trPr>
          <w:jc w:val="center"/>
          <w:del w:id="2707"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1E6FC297" w14:textId="1D3CDA13" w:rsidR="00F86C52" w:rsidRPr="00AA36EF" w:rsidDel="00020948" w:rsidRDefault="00F86C52" w:rsidP="005830F3">
            <w:pPr>
              <w:pStyle w:val="TAL"/>
              <w:rPr>
                <w:del w:id="2708" w:author="MCC160" w:date="2021-01-24T16:03:00Z"/>
              </w:rPr>
            </w:pPr>
            <w:del w:id="2709" w:author="MCC160" w:date="2021-01-24T16:03:00Z">
              <w:r w:rsidRPr="00AA36EF" w:rsidDel="00020948">
                <w:delText>command-list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088EA0E" w14:textId="4286D395" w:rsidR="00F86C52" w:rsidRPr="00AA36EF" w:rsidDel="00020948" w:rsidRDefault="00F86C52" w:rsidP="005830F3">
            <w:pPr>
              <w:pStyle w:val="TAL"/>
              <w:rPr>
                <w:del w:id="2710" w:author="MCC160" w:date="2021-01-24T16:03:00Z"/>
              </w:rPr>
            </w:pPr>
          </w:p>
        </w:tc>
        <w:tc>
          <w:tcPr>
            <w:tcW w:w="2126" w:type="dxa"/>
            <w:tcBorders>
              <w:top w:val="single" w:sz="4" w:space="0" w:color="auto"/>
              <w:left w:val="single" w:sz="4" w:space="0" w:color="auto"/>
              <w:bottom w:val="single" w:sz="4" w:space="0" w:color="auto"/>
              <w:right w:val="single" w:sz="4" w:space="0" w:color="auto"/>
            </w:tcBorders>
          </w:tcPr>
          <w:p w14:paraId="5F87F4B3" w14:textId="496FDC50" w:rsidR="00F86C52" w:rsidRPr="00AA36EF" w:rsidDel="00020948" w:rsidRDefault="00F86C52" w:rsidP="005830F3">
            <w:pPr>
              <w:pStyle w:val="TAL"/>
              <w:rPr>
                <w:del w:id="2711" w:author="MCC160" w:date="2021-01-24T16:03:00Z"/>
              </w:rPr>
            </w:pPr>
          </w:p>
        </w:tc>
        <w:tc>
          <w:tcPr>
            <w:tcW w:w="1418" w:type="dxa"/>
            <w:tcBorders>
              <w:top w:val="single" w:sz="4" w:space="0" w:color="auto"/>
              <w:left w:val="single" w:sz="4" w:space="0" w:color="auto"/>
              <w:bottom w:val="single" w:sz="4" w:space="0" w:color="auto"/>
              <w:right w:val="single" w:sz="4" w:space="0" w:color="auto"/>
            </w:tcBorders>
          </w:tcPr>
          <w:p w14:paraId="7DC35A27" w14:textId="6363B317" w:rsidR="00F86C52" w:rsidRPr="00AA36EF" w:rsidDel="00020948" w:rsidRDefault="00F86C52" w:rsidP="005830F3">
            <w:pPr>
              <w:pStyle w:val="TAL"/>
              <w:rPr>
                <w:del w:id="2712" w:author="MCC160" w:date="2021-01-24T16:03:00Z"/>
              </w:rPr>
            </w:pPr>
          </w:p>
        </w:tc>
        <w:tc>
          <w:tcPr>
            <w:tcW w:w="1133" w:type="dxa"/>
            <w:tcBorders>
              <w:top w:val="single" w:sz="4" w:space="0" w:color="auto"/>
              <w:left w:val="single" w:sz="4" w:space="0" w:color="auto"/>
              <w:bottom w:val="single" w:sz="4" w:space="0" w:color="auto"/>
              <w:right w:val="single" w:sz="4" w:space="0" w:color="auto"/>
            </w:tcBorders>
            <w:vAlign w:val="bottom"/>
          </w:tcPr>
          <w:p w14:paraId="4A669649" w14:textId="02DA64E2" w:rsidR="00F86C52" w:rsidRPr="00AA36EF" w:rsidDel="00020948" w:rsidRDefault="00F86C52" w:rsidP="005830F3">
            <w:pPr>
              <w:pStyle w:val="TAL"/>
              <w:rPr>
                <w:del w:id="2713" w:author="MCC160" w:date="2021-01-24T16:03:00Z"/>
              </w:rPr>
            </w:pPr>
          </w:p>
        </w:tc>
      </w:tr>
      <w:tr w:rsidR="00F86C52" w:rsidRPr="00AA36EF" w:rsidDel="00020948" w14:paraId="1472BF49" w14:textId="38D432CE" w:rsidTr="005830F3">
        <w:trPr>
          <w:jc w:val="center"/>
          <w:del w:id="2714"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0A21D8D3" w14:textId="69FFF26E" w:rsidR="00F86C52" w:rsidRPr="00AA36EF" w:rsidDel="00020948" w:rsidRDefault="00F86C52" w:rsidP="005830F3">
            <w:pPr>
              <w:pStyle w:val="TAL"/>
              <w:rPr>
                <w:del w:id="2715" w:author="MCC160" w:date="2021-01-24T16:03:00Z"/>
              </w:rPr>
            </w:pPr>
            <w:del w:id="2716" w:author="MCC160" w:date="2021-01-24T16:03:00Z">
              <w:r w:rsidRPr="00AA36EF" w:rsidDel="00020948">
                <w:delText xml:space="preserve">  affiliate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F87CB7A" w14:textId="1B045BFA" w:rsidR="00F86C52" w:rsidRPr="00AA36EF" w:rsidDel="00020948" w:rsidRDefault="00F86C52" w:rsidP="005830F3">
            <w:pPr>
              <w:pStyle w:val="TAL"/>
              <w:rPr>
                <w:del w:id="2717" w:author="MCC160" w:date="2021-01-24T16:03:00Z"/>
              </w:rPr>
            </w:pPr>
          </w:p>
        </w:tc>
        <w:tc>
          <w:tcPr>
            <w:tcW w:w="2126" w:type="dxa"/>
            <w:tcBorders>
              <w:top w:val="single" w:sz="4" w:space="0" w:color="auto"/>
              <w:left w:val="single" w:sz="4" w:space="0" w:color="auto"/>
              <w:bottom w:val="single" w:sz="4" w:space="0" w:color="auto"/>
              <w:right w:val="single" w:sz="4" w:space="0" w:color="auto"/>
            </w:tcBorders>
          </w:tcPr>
          <w:p w14:paraId="2795E356" w14:textId="11493C85" w:rsidR="00F86C52" w:rsidRPr="00AA36EF" w:rsidDel="00020948" w:rsidRDefault="00F86C52" w:rsidP="005830F3">
            <w:pPr>
              <w:pStyle w:val="TAL"/>
              <w:rPr>
                <w:del w:id="2718" w:author="MCC160" w:date="2021-01-24T16:03:00Z"/>
              </w:rPr>
            </w:pPr>
          </w:p>
        </w:tc>
        <w:tc>
          <w:tcPr>
            <w:tcW w:w="1418" w:type="dxa"/>
            <w:tcBorders>
              <w:top w:val="single" w:sz="4" w:space="0" w:color="auto"/>
              <w:left w:val="single" w:sz="4" w:space="0" w:color="auto"/>
              <w:bottom w:val="single" w:sz="4" w:space="0" w:color="auto"/>
              <w:right w:val="single" w:sz="4" w:space="0" w:color="auto"/>
            </w:tcBorders>
          </w:tcPr>
          <w:p w14:paraId="3C3F0FD1" w14:textId="41A384B8" w:rsidR="00F86C52" w:rsidRPr="00AA36EF" w:rsidDel="00020948" w:rsidRDefault="00F86C52" w:rsidP="005830F3">
            <w:pPr>
              <w:pStyle w:val="TAL"/>
              <w:rPr>
                <w:del w:id="2719" w:author="MCC160" w:date="2021-01-24T16:03:00Z"/>
              </w:rPr>
            </w:pPr>
          </w:p>
        </w:tc>
        <w:tc>
          <w:tcPr>
            <w:tcW w:w="1133" w:type="dxa"/>
            <w:tcBorders>
              <w:top w:val="single" w:sz="4" w:space="0" w:color="auto"/>
              <w:left w:val="single" w:sz="4" w:space="0" w:color="auto"/>
              <w:bottom w:val="single" w:sz="4" w:space="0" w:color="auto"/>
              <w:right w:val="single" w:sz="4" w:space="0" w:color="auto"/>
            </w:tcBorders>
            <w:vAlign w:val="bottom"/>
          </w:tcPr>
          <w:p w14:paraId="5A4E99E5" w14:textId="39276ED8" w:rsidR="00F86C52" w:rsidRPr="00AA36EF" w:rsidDel="00020948" w:rsidRDefault="00F86C52" w:rsidP="005830F3">
            <w:pPr>
              <w:pStyle w:val="TAL"/>
              <w:rPr>
                <w:del w:id="2720" w:author="MCC160" w:date="2021-01-24T16:03:00Z"/>
              </w:rPr>
            </w:pPr>
          </w:p>
        </w:tc>
      </w:tr>
      <w:tr w:rsidR="00F86C52" w:rsidRPr="00AA36EF" w:rsidDel="00020948" w14:paraId="3C66C77C" w14:textId="12CB67FB" w:rsidTr="005830F3">
        <w:trPr>
          <w:jc w:val="center"/>
          <w:del w:id="2721"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112105E0" w14:textId="0B0F0D58" w:rsidR="00F86C52" w:rsidRPr="00AA36EF" w:rsidDel="00020948" w:rsidRDefault="00F86C52" w:rsidP="005830F3">
            <w:pPr>
              <w:pStyle w:val="TAL"/>
              <w:rPr>
                <w:del w:id="2722" w:author="MCC160" w:date="2021-01-24T16:03:00Z"/>
              </w:rPr>
            </w:pPr>
            <w:del w:id="2723" w:author="MCC160" w:date="2021-01-24T16:03:00Z">
              <w:r w:rsidRPr="00AA36EF" w:rsidDel="00020948">
                <w:delText xml:space="preserve">    group</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AEB1840" w14:textId="4B426055" w:rsidR="00F86C52" w:rsidRPr="00AA36EF" w:rsidDel="00020948" w:rsidRDefault="00F86C52" w:rsidP="005830F3">
            <w:pPr>
              <w:pStyle w:val="TAL"/>
              <w:rPr>
                <w:del w:id="2724" w:author="MCC160" w:date="2021-01-24T16:03:00Z"/>
              </w:rPr>
            </w:pPr>
            <w:del w:id="2725" w:author="MCC160" w:date="2021-01-24T16:03:00Z">
              <w:r w:rsidRPr="00AA36EF" w:rsidDel="00020948">
                <w:delText>px_MCPTT_Group_A_ID</w:delText>
              </w:r>
            </w:del>
          </w:p>
        </w:tc>
        <w:tc>
          <w:tcPr>
            <w:tcW w:w="2126" w:type="dxa"/>
            <w:tcBorders>
              <w:top w:val="single" w:sz="4" w:space="0" w:color="auto"/>
              <w:left w:val="single" w:sz="4" w:space="0" w:color="auto"/>
              <w:bottom w:val="single" w:sz="4" w:space="0" w:color="auto"/>
              <w:right w:val="single" w:sz="4" w:space="0" w:color="auto"/>
            </w:tcBorders>
          </w:tcPr>
          <w:p w14:paraId="680E19BA" w14:textId="4C768687" w:rsidR="00F86C52" w:rsidRPr="00AA36EF" w:rsidDel="00020948" w:rsidRDefault="00F86C52" w:rsidP="005830F3">
            <w:pPr>
              <w:pStyle w:val="TAL"/>
              <w:rPr>
                <w:del w:id="2726" w:author="MCC160" w:date="2021-01-24T16:03:00Z"/>
              </w:rPr>
            </w:pPr>
          </w:p>
        </w:tc>
        <w:tc>
          <w:tcPr>
            <w:tcW w:w="1418" w:type="dxa"/>
            <w:tcBorders>
              <w:top w:val="single" w:sz="4" w:space="0" w:color="auto"/>
              <w:left w:val="single" w:sz="4" w:space="0" w:color="auto"/>
              <w:bottom w:val="single" w:sz="4" w:space="0" w:color="auto"/>
              <w:right w:val="single" w:sz="4" w:space="0" w:color="auto"/>
            </w:tcBorders>
          </w:tcPr>
          <w:p w14:paraId="7FFDE389" w14:textId="7A13C73A" w:rsidR="00F86C52" w:rsidRPr="00AA36EF" w:rsidDel="00020948" w:rsidRDefault="00F86C52" w:rsidP="005830F3">
            <w:pPr>
              <w:pStyle w:val="TAL"/>
              <w:rPr>
                <w:del w:id="2727" w:author="MCC160" w:date="2021-01-24T16:03:00Z"/>
              </w:rPr>
            </w:pPr>
          </w:p>
        </w:tc>
        <w:tc>
          <w:tcPr>
            <w:tcW w:w="1133" w:type="dxa"/>
            <w:tcBorders>
              <w:top w:val="single" w:sz="4" w:space="0" w:color="auto"/>
              <w:left w:val="single" w:sz="4" w:space="0" w:color="auto"/>
              <w:bottom w:val="single" w:sz="4" w:space="0" w:color="auto"/>
              <w:right w:val="single" w:sz="4" w:space="0" w:color="auto"/>
            </w:tcBorders>
            <w:vAlign w:val="bottom"/>
          </w:tcPr>
          <w:p w14:paraId="4A0EFF59" w14:textId="63CEE245" w:rsidR="00F86C52" w:rsidRPr="00AA36EF" w:rsidDel="00020948" w:rsidRDefault="00F86C52" w:rsidP="005830F3">
            <w:pPr>
              <w:pStyle w:val="TAL"/>
              <w:rPr>
                <w:del w:id="2728" w:author="MCC160" w:date="2021-01-24T16:03:00Z"/>
              </w:rPr>
            </w:pPr>
          </w:p>
        </w:tc>
      </w:tr>
    </w:tbl>
    <w:p w14:paraId="4DFFA4D5" w14:textId="77777777" w:rsidR="00F86C52" w:rsidRPr="00AA36EF" w:rsidRDefault="00F86C52" w:rsidP="00F86C52"/>
    <w:p w14:paraId="63634F7A" w14:textId="77777777" w:rsidR="00F86C52" w:rsidRPr="00AA36EF" w:rsidRDefault="00F86C52" w:rsidP="00F86C52">
      <w:pPr>
        <w:pStyle w:val="TH"/>
      </w:pPr>
      <w:r w:rsidRPr="00AA36EF">
        <w:t>Table 5.3.3.3-44: SIP NOTIFY (step 13A,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29" w:author="MCC160" w:date="2021-01-18T10: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730">
          <w:tblGrid>
            <w:gridCol w:w="2835"/>
            <w:gridCol w:w="2126"/>
            <w:gridCol w:w="2126"/>
            <w:gridCol w:w="1418"/>
            <w:gridCol w:w="1134"/>
          </w:tblGrid>
        </w:tblGridChange>
      </w:tblGrid>
      <w:tr w:rsidR="00F86C52" w:rsidRPr="00AA36EF" w14:paraId="60BA2C0E" w14:textId="77777777" w:rsidTr="00974374">
        <w:tc>
          <w:tcPr>
            <w:tcW w:w="9639" w:type="dxa"/>
            <w:gridSpan w:val="5"/>
            <w:tcPrChange w:id="2731" w:author="MCC160" w:date="2021-01-18T10:31:00Z">
              <w:tcPr>
                <w:tcW w:w="9639" w:type="dxa"/>
                <w:gridSpan w:val="5"/>
              </w:tcPr>
            </w:tcPrChange>
          </w:tcPr>
          <w:p w14:paraId="73ECDBD3" w14:textId="2EF19BD6" w:rsidR="00F86C52" w:rsidRPr="00AA36EF" w:rsidRDefault="00F86C52" w:rsidP="005830F3">
            <w:pPr>
              <w:pStyle w:val="TAL"/>
            </w:pPr>
            <w:r w:rsidRPr="00AA36EF">
              <w:t>Derivation Path: TS 36.579-1 [2], Table 5.5.2.8-1</w:t>
            </w:r>
            <w:ins w:id="2732" w:author="MCC160" w:date="2021-01-24T12:32:00Z">
              <w:r w:rsidR="00121D73" w:rsidRPr="00AA36EF">
                <w:t xml:space="preserve"> with condition PRESENCE-EVENT</w:t>
              </w:r>
            </w:ins>
          </w:p>
        </w:tc>
      </w:tr>
      <w:tr w:rsidR="00F86C52" w:rsidRPr="00AA36EF" w14:paraId="787EB1D4" w14:textId="77777777" w:rsidTr="00974374">
        <w:tc>
          <w:tcPr>
            <w:tcW w:w="2835" w:type="dxa"/>
            <w:tcPrChange w:id="2733" w:author="MCC160" w:date="2021-01-18T10:31:00Z">
              <w:tcPr>
                <w:tcW w:w="2835" w:type="dxa"/>
              </w:tcPr>
            </w:tcPrChange>
          </w:tcPr>
          <w:p w14:paraId="6138FF68"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734" w:author="MCC160" w:date="2021-01-18T10:31:00Z">
              <w:tcPr>
                <w:tcW w:w="2126" w:type="dxa"/>
              </w:tcPr>
            </w:tcPrChange>
          </w:tcPr>
          <w:p w14:paraId="62AB2F51"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735" w:author="MCC160" w:date="2021-01-18T10:31:00Z">
              <w:tcPr>
                <w:tcW w:w="2126" w:type="dxa"/>
                <w:tcBorders>
                  <w:bottom w:val="single" w:sz="4" w:space="0" w:color="auto"/>
                </w:tcBorders>
              </w:tcPr>
            </w:tcPrChange>
          </w:tcPr>
          <w:p w14:paraId="5C431DE6"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736" w:author="MCC160" w:date="2021-01-18T10:31:00Z">
              <w:tcPr>
                <w:tcW w:w="1418" w:type="dxa"/>
              </w:tcPr>
            </w:tcPrChange>
          </w:tcPr>
          <w:p w14:paraId="15DEFAD7"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737" w:author="MCC160" w:date="2021-01-18T10:31:00Z">
              <w:tcPr>
                <w:tcW w:w="1134" w:type="dxa"/>
              </w:tcPr>
            </w:tcPrChange>
          </w:tcPr>
          <w:p w14:paraId="2649CE5E"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4374" w14:paraId="1B55DBED" w14:textId="14F2C131" w:rsidTr="00974374">
        <w:trPr>
          <w:del w:id="2738" w:author="MCC160" w:date="2021-01-18T10:31:00Z"/>
        </w:trPr>
        <w:tc>
          <w:tcPr>
            <w:tcW w:w="2835" w:type="dxa"/>
            <w:tcBorders>
              <w:top w:val="single" w:sz="4" w:space="0" w:color="auto"/>
              <w:left w:val="single" w:sz="4" w:space="0" w:color="auto"/>
              <w:bottom w:val="single" w:sz="4" w:space="0" w:color="auto"/>
              <w:right w:val="single" w:sz="4" w:space="0" w:color="auto"/>
            </w:tcBorders>
            <w:tcPrChange w:id="2739"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2F790F5F" w14:textId="05B243FA" w:rsidR="00F86C52" w:rsidRPr="00AA36EF" w:rsidDel="00974374" w:rsidRDefault="00F86C52" w:rsidP="005830F3">
            <w:pPr>
              <w:pStyle w:val="TAL"/>
              <w:rPr>
                <w:del w:id="2740" w:author="MCC160" w:date="2021-01-18T10:31:00Z"/>
                <w:b/>
              </w:rPr>
            </w:pPr>
            <w:del w:id="2741" w:author="MCC160" w:date="2021-01-18T10:31: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742"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524F8501" w14:textId="22E6821F" w:rsidR="00F86C52" w:rsidRPr="00AA36EF" w:rsidDel="00974374" w:rsidRDefault="00F86C52" w:rsidP="005830F3">
            <w:pPr>
              <w:pStyle w:val="TAL"/>
              <w:rPr>
                <w:del w:id="2743" w:author="MCC160" w:date="2021-01-18T10:31:00Z"/>
              </w:rPr>
            </w:pPr>
          </w:p>
        </w:tc>
        <w:tc>
          <w:tcPr>
            <w:tcW w:w="2126" w:type="dxa"/>
            <w:tcBorders>
              <w:top w:val="single" w:sz="4" w:space="0" w:color="auto"/>
              <w:left w:val="single" w:sz="4" w:space="0" w:color="auto"/>
              <w:bottom w:val="single" w:sz="4" w:space="0" w:color="auto"/>
              <w:right w:val="single" w:sz="4" w:space="0" w:color="auto"/>
            </w:tcBorders>
            <w:tcPrChange w:id="2744"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4FAE5ADE" w14:textId="001AB0DD" w:rsidR="00F86C52" w:rsidRPr="00AA36EF" w:rsidDel="00974374" w:rsidRDefault="00F86C52" w:rsidP="005830F3">
            <w:pPr>
              <w:pStyle w:val="TAL"/>
              <w:rPr>
                <w:del w:id="2745" w:author="MCC160" w:date="2021-01-18T10:31:00Z"/>
              </w:rPr>
            </w:pPr>
          </w:p>
        </w:tc>
        <w:tc>
          <w:tcPr>
            <w:tcW w:w="1418" w:type="dxa"/>
            <w:tcBorders>
              <w:top w:val="single" w:sz="4" w:space="0" w:color="auto"/>
              <w:left w:val="single" w:sz="4" w:space="0" w:color="auto"/>
              <w:bottom w:val="single" w:sz="4" w:space="0" w:color="auto"/>
              <w:right w:val="single" w:sz="4" w:space="0" w:color="auto"/>
            </w:tcBorders>
            <w:tcPrChange w:id="2746"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6EE0D8E0" w14:textId="1AFFBA58" w:rsidR="00F86C52" w:rsidRPr="00AA36EF" w:rsidDel="00974374" w:rsidRDefault="00F86C52" w:rsidP="005830F3">
            <w:pPr>
              <w:pStyle w:val="TAL"/>
              <w:rPr>
                <w:del w:id="2747" w:author="MCC160" w:date="2021-01-18T10:31:00Z"/>
              </w:rPr>
            </w:pPr>
          </w:p>
        </w:tc>
        <w:tc>
          <w:tcPr>
            <w:tcW w:w="1134" w:type="dxa"/>
            <w:tcBorders>
              <w:top w:val="single" w:sz="4" w:space="0" w:color="auto"/>
              <w:left w:val="single" w:sz="4" w:space="0" w:color="auto"/>
              <w:bottom w:val="single" w:sz="4" w:space="0" w:color="auto"/>
              <w:right w:val="single" w:sz="4" w:space="0" w:color="auto"/>
            </w:tcBorders>
            <w:tcPrChange w:id="2748"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42ED0E99" w14:textId="5F9C9451" w:rsidR="00F86C52" w:rsidRPr="00AA36EF" w:rsidDel="00974374" w:rsidRDefault="00F86C52" w:rsidP="005830F3">
            <w:pPr>
              <w:pStyle w:val="TAL"/>
              <w:rPr>
                <w:del w:id="2749" w:author="MCC160" w:date="2021-01-18T10:31:00Z"/>
              </w:rPr>
            </w:pPr>
          </w:p>
        </w:tc>
      </w:tr>
      <w:tr w:rsidR="00F86C52" w:rsidRPr="00AA36EF" w:rsidDel="00974374" w14:paraId="169A64DB" w14:textId="420ECA64" w:rsidTr="00974374">
        <w:trPr>
          <w:del w:id="2750" w:author="MCC160" w:date="2021-01-18T10:31:00Z"/>
        </w:trPr>
        <w:tc>
          <w:tcPr>
            <w:tcW w:w="2835" w:type="dxa"/>
            <w:tcBorders>
              <w:top w:val="single" w:sz="4" w:space="0" w:color="auto"/>
              <w:left w:val="single" w:sz="4" w:space="0" w:color="auto"/>
              <w:bottom w:val="single" w:sz="4" w:space="0" w:color="auto"/>
              <w:right w:val="single" w:sz="4" w:space="0" w:color="auto"/>
            </w:tcBorders>
            <w:tcPrChange w:id="2751"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47E2CC7E" w14:textId="5DA7D1B9" w:rsidR="00F86C52" w:rsidRPr="00AA36EF" w:rsidDel="00974374" w:rsidRDefault="00F86C52" w:rsidP="005830F3">
            <w:pPr>
              <w:pStyle w:val="TAL"/>
              <w:rPr>
                <w:del w:id="2752" w:author="MCC160" w:date="2021-01-18T10:31:00Z"/>
                <w:b/>
              </w:rPr>
            </w:pPr>
            <w:del w:id="2753" w:author="MCC160" w:date="2021-01-18T10:31: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754"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62CBDCDB" w14:textId="0A259BD9" w:rsidR="00F86C52" w:rsidRPr="00AA36EF" w:rsidDel="00974374" w:rsidRDefault="00F86C52" w:rsidP="005830F3">
            <w:pPr>
              <w:pStyle w:val="TAL"/>
              <w:rPr>
                <w:del w:id="2755" w:author="MCC160" w:date="2021-01-18T10:31:00Z"/>
              </w:rPr>
            </w:pPr>
          </w:p>
        </w:tc>
        <w:tc>
          <w:tcPr>
            <w:tcW w:w="2126" w:type="dxa"/>
            <w:tcBorders>
              <w:top w:val="single" w:sz="4" w:space="0" w:color="auto"/>
              <w:left w:val="single" w:sz="4" w:space="0" w:color="auto"/>
              <w:bottom w:val="single" w:sz="4" w:space="0" w:color="auto"/>
              <w:right w:val="single" w:sz="4" w:space="0" w:color="auto"/>
            </w:tcBorders>
            <w:tcPrChange w:id="2756"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41E4AAA8" w14:textId="5FD88E0D" w:rsidR="00F86C52" w:rsidRPr="00AA36EF" w:rsidDel="00974374" w:rsidRDefault="00F86C52" w:rsidP="005830F3">
            <w:pPr>
              <w:pStyle w:val="TAL"/>
              <w:rPr>
                <w:del w:id="2757" w:author="MCC160" w:date="2021-01-18T10:31:00Z"/>
              </w:rPr>
            </w:pPr>
          </w:p>
        </w:tc>
        <w:tc>
          <w:tcPr>
            <w:tcW w:w="1418" w:type="dxa"/>
            <w:tcBorders>
              <w:top w:val="single" w:sz="4" w:space="0" w:color="auto"/>
              <w:left w:val="single" w:sz="4" w:space="0" w:color="auto"/>
              <w:bottom w:val="single" w:sz="4" w:space="0" w:color="auto"/>
              <w:right w:val="single" w:sz="4" w:space="0" w:color="auto"/>
            </w:tcBorders>
            <w:tcPrChange w:id="2758"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7C73B47D" w14:textId="11CE67BC" w:rsidR="00F86C52" w:rsidRPr="00AA36EF" w:rsidDel="00974374" w:rsidRDefault="00F86C52" w:rsidP="005830F3">
            <w:pPr>
              <w:pStyle w:val="TAL"/>
              <w:rPr>
                <w:del w:id="2759" w:author="MCC160" w:date="2021-01-18T10:31:00Z"/>
              </w:rPr>
            </w:pPr>
          </w:p>
        </w:tc>
        <w:tc>
          <w:tcPr>
            <w:tcW w:w="1134" w:type="dxa"/>
            <w:tcBorders>
              <w:top w:val="single" w:sz="4" w:space="0" w:color="auto"/>
              <w:left w:val="single" w:sz="4" w:space="0" w:color="auto"/>
              <w:bottom w:val="single" w:sz="4" w:space="0" w:color="auto"/>
              <w:right w:val="single" w:sz="4" w:space="0" w:color="auto"/>
            </w:tcBorders>
            <w:tcPrChange w:id="2760"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7DE007DB" w14:textId="366E5710" w:rsidR="00F86C52" w:rsidRPr="00AA36EF" w:rsidDel="00974374" w:rsidRDefault="00F86C52" w:rsidP="005830F3">
            <w:pPr>
              <w:pStyle w:val="TAL"/>
              <w:rPr>
                <w:del w:id="2761" w:author="MCC160" w:date="2021-01-18T10:31:00Z"/>
              </w:rPr>
            </w:pPr>
          </w:p>
        </w:tc>
      </w:tr>
      <w:tr w:rsidR="00F86C52" w:rsidRPr="00AA36EF" w14:paraId="16BADAE1" w14:textId="77777777" w:rsidTr="00974374">
        <w:tc>
          <w:tcPr>
            <w:tcW w:w="2835" w:type="dxa"/>
            <w:tcBorders>
              <w:top w:val="single" w:sz="4" w:space="0" w:color="auto"/>
              <w:left w:val="single" w:sz="4" w:space="0" w:color="auto"/>
              <w:bottom w:val="single" w:sz="4" w:space="0" w:color="auto"/>
              <w:right w:val="single" w:sz="4" w:space="0" w:color="auto"/>
            </w:tcBorders>
            <w:tcPrChange w:id="2762"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3C1BE89F" w14:textId="77777777" w:rsidR="00F86C52" w:rsidRPr="00AA36EF" w:rsidRDefault="00F86C52" w:rsidP="005830F3">
            <w:pPr>
              <w:pStyle w:val="TAL"/>
              <w:rPr>
                <w:b/>
              </w:rPr>
            </w:pPr>
            <w:del w:id="2763" w:author="MCC160" w:date="2021-01-18T10:32: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764"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15B7E50B"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765"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4ADAA333"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766"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40B3AAF4"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767"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47B21ACC" w14:textId="77777777" w:rsidR="00F86C52" w:rsidRPr="00AA36EF" w:rsidRDefault="00F86C52" w:rsidP="005830F3">
            <w:pPr>
              <w:pStyle w:val="TAL"/>
            </w:pPr>
          </w:p>
        </w:tc>
      </w:tr>
      <w:tr w:rsidR="00121D73" w:rsidRPr="00AA36EF" w14:paraId="223CBF95" w14:textId="77777777" w:rsidTr="00974374">
        <w:trPr>
          <w:ins w:id="2768" w:author="MCC160" w:date="2021-01-18T10:31:00Z"/>
        </w:trPr>
        <w:tc>
          <w:tcPr>
            <w:tcW w:w="2835" w:type="dxa"/>
            <w:tcBorders>
              <w:top w:val="single" w:sz="4" w:space="0" w:color="auto"/>
              <w:left w:val="single" w:sz="4" w:space="0" w:color="auto"/>
              <w:bottom w:val="single" w:sz="4" w:space="0" w:color="auto"/>
              <w:right w:val="single" w:sz="4" w:space="0" w:color="auto"/>
            </w:tcBorders>
            <w:tcPrChange w:id="2769"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7FA29859" w14:textId="13824F11" w:rsidR="00121D73" w:rsidRPr="00AA36EF" w:rsidRDefault="00121D73" w:rsidP="00121D73">
            <w:pPr>
              <w:pStyle w:val="TAL"/>
              <w:rPr>
                <w:ins w:id="2770" w:author="MCC160" w:date="2021-01-18T10:31:00Z"/>
                <w:b/>
              </w:rPr>
            </w:pPr>
            <w:ins w:id="2771" w:author="MCC160" w:date="2021-01-18T10:32: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2772"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1BBB92CF" w14:textId="77777777" w:rsidR="00121D73" w:rsidRPr="00AA36EF" w:rsidRDefault="00121D73" w:rsidP="00121D73">
            <w:pPr>
              <w:pStyle w:val="TAL"/>
              <w:rPr>
                <w:ins w:id="2773" w:author="MCC160" w:date="2021-01-18T10:31:00Z"/>
              </w:rPr>
            </w:pPr>
          </w:p>
        </w:tc>
        <w:tc>
          <w:tcPr>
            <w:tcW w:w="2126" w:type="dxa"/>
            <w:tcBorders>
              <w:top w:val="single" w:sz="4" w:space="0" w:color="auto"/>
              <w:left w:val="single" w:sz="4" w:space="0" w:color="auto"/>
              <w:bottom w:val="single" w:sz="4" w:space="0" w:color="auto"/>
              <w:right w:val="single" w:sz="4" w:space="0" w:color="auto"/>
            </w:tcBorders>
            <w:tcPrChange w:id="2774"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05FBC813" w14:textId="24E2429A" w:rsidR="00121D73" w:rsidRPr="00AA36EF" w:rsidRDefault="00121D73" w:rsidP="00121D73">
            <w:pPr>
              <w:pStyle w:val="TAL"/>
              <w:rPr>
                <w:ins w:id="2775" w:author="MCC160" w:date="2021-01-18T10:31:00Z"/>
              </w:rPr>
            </w:pPr>
            <w:ins w:id="2776"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Change w:id="2777"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27372F36" w14:textId="77777777" w:rsidR="00121D73" w:rsidRPr="00AA36EF" w:rsidRDefault="00121D73" w:rsidP="00121D73">
            <w:pPr>
              <w:pStyle w:val="TAL"/>
              <w:rPr>
                <w:ins w:id="2778" w:author="MCC160" w:date="2021-01-18T10:31:00Z"/>
              </w:rPr>
            </w:pPr>
          </w:p>
        </w:tc>
        <w:tc>
          <w:tcPr>
            <w:tcW w:w="1134" w:type="dxa"/>
            <w:tcBorders>
              <w:top w:val="single" w:sz="4" w:space="0" w:color="auto"/>
              <w:left w:val="single" w:sz="4" w:space="0" w:color="auto"/>
              <w:bottom w:val="single" w:sz="4" w:space="0" w:color="auto"/>
              <w:right w:val="single" w:sz="4" w:space="0" w:color="auto"/>
            </w:tcBorders>
            <w:tcPrChange w:id="2779"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0B1AE7D6" w14:textId="77777777" w:rsidR="00121D73" w:rsidRPr="00AA36EF" w:rsidRDefault="00121D73" w:rsidP="00121D73">
            <w:pPr>
              <w:pStyle w:val="TAL"/>
              <w:rPr>
                <w:ins w:id="2780" w:author="MCC160" w:date="2021-01-18T10:31:00Z"/>
              </w:rPr>
            </w:pPr>
          </w:p>
        </w:tc>
      </w:tr>
      <w:tr w:rsidR="00121D73" w:rsidRPr="00AA36EF" w:rsidDel="00121D73" w14:paraId="75545EA4" w14:textId="6CB1A0A4" w:rsidTr="00B15A3D">
        <w:trPr>
          <w:del w:id="2781" w:author="MCC160" w:date="2021-01-24T12:35:00Z"/>
        </w:trPr>
        <w:tc>
          <w:tcPr>
            <w:tcW w:w="2835" w:type="dxa"/>
            <w:tcBorders>
              <w:top w:val="single" w:sz="4" w:space="0" w:color="auto"/>
              <w:left w:val="single" w:sz="4" w:space="0" w:color="auto"/>
              <w:bottom w:val="single" w:sz="4" w:space="0" w:color="auto"/>
              <w:right w:val="single" w:sz="4" w:space="0" w:color="auto"/>
            </w:tcBorders>
            <w:tcPrChange w:id="2782"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196BAA41" w14:textId="4A241B8A" w:rsidR="00121D73" w:rsidRPr="00AA36EF" w:rsidDel="00121D73" w:rsidRDefault="00121D73" w:rsidP="00121D73">
            <w:pPr>
              <w:pStyle w:val="TAL"/>
              <w:rPr>
                <w:del w:id="2783" w:author="MCC160" w:date="2021-01-24T12:35:00Z"/>
                <w:b/>
                <w:bCs/>
              </w:rPr>
            </w:pPr>
            <w:del w:id="2784" w:author="MCC160" w:date="2021-01-18T10:32:00Z">
              <w:r w:rsidRPr="00AA36EF" w:rsidDel="003E3A76">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785" w:author="MCC160" w:date="2021-01-18T10:32:00Z">
              <w:tcPr>
                <w:tcW w:w="2126" w:type="dxa"/>
                <w:tcBorders>
                  <w:top w:val="single" w:sz="4" w:space="0" w:color="auto"/>
                  <w:left w:val="single" w:sz="4" w:space="0" w:color="auto"/>
                  <w:bottom w:val="single" w:sz="4" w:space="0" w:color="auto"/>
                  <w:right w:val="single" w:sz="4" w:space="0" w:color="auto"/>
                </w:tcBorders>
                <w:vAlign w:val="center"/>
              </w:tcPr>
            </w:tcPrChange>
          </w:tcPr>
          <w:p w14:paraId="526F4226" w14:textId="7558ED1D" w:rsidR="00121D73" w:rsidRPr="00AA36EF" w:rsidDel="00121D73" w:rsidRDefault="00121D73" w:rsidP="00121D73">
            <w:pPr>
              <w:pStyle w:val="TAL"/>
              <w:rPr>
                <w:del w:id="2786" w:author="MCC160" w:date="2021-01-24T12:35:00Z"/>
                <w:iCs/>
              </w:rPr>
            </w:pPr>
            <w:del w:id="2787" w:author="MCC160" w:date="2021-01-24T12:35: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788"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11499109" w14:textId="6F8D794D" w:rsidR="00121D73" w:rsidRPr="00AA36EF" w:rsidDel="00121D73" w:rsidRDefault="00121D73" w:rsidP="00121D73">
            <w:pPr>
              <w:pStyle w:val="TAL"/>
              <w:rPr>
                <w:del w:id="2789"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790"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4E4DC8F5" w14:textId="21738446" w:rsidR="00121D73" w:rsidRPr="00AA36EF" w:rsidDel="00121D73" w:rsidRDefault="00121D73" w:rsidP="00121D73">
            <w:pPr>
              <w:pStyle w:val="TAL"/>
              <w:rPr>
                <w:del w:id="2791"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792"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19232BCF" w14:textId="67A62A4C" w:rsidR="00121D73" w:rsidRPr="00AA36EF" w:rsidDel="00121D73" w:rsidRDefault="00121D73" w:rsidP="00121D73">
            <w:pPr>
              <w:pStyle w:val="TAL"/>
              <w:rPr>
                <w:del w:id="2793" w:author="MCC160" w:date="2021-01-24T12:35:00Z"/>
              </w:rPr>
            </w:pPr>
          </w:p>
        </w:tc>
      </w:tr>
      <w:tr w:rsidR="00121D73" w:rsidRPr="00AA36EF" w14:paraId="4E57CDE0" w14:textId="77777777" w:rsidTr="00B15A3D">
        <w:tc>
          <w:tcPr>
            <w:tcW w:w="2835" w:type="dxa"/>
            <w:tcBorders>
              <w:top w:val="single" w:sz="4" w:space="0" w:color="auto"/>
              <w:left w:val="single" w:sz="4" w:space="0" w:color="auto"/>
              <w:bottom w:val="single" w:sz="4" w:space="0" w:color="auto"/>
              <w:right w:val="single" w:sz="4" w:space="0" w:color="auto"/>
            </w:tcBorders>
            <w:tcPrChange w:id="2794"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40BFAD7E" w14:textId="18B591D1" w:rsidR="00121D73" w:rsidRPr="00AA36EF" w:rsidRDefault="00121D73" w:rsidP="00121D73">
            <w:pPr>
              <w:pStyle w:val="TAL"/>
              <w:rPr>
                <w:b/>
                <w:bCs/>
              </w:rPr>
            </w:pPr>
            <w:ins w:id="2795" w:author="MCC160" w:date="2021-01-18T10:32:00Z">
              <w:r w:rsidRPr="00AA36EF">
                <w:t xml:space="preserve">    MIME-part-body</w:t>
              </w:r>
            </w:ins>
            <w:del w:id="2796" w:author="MCC160" w:date="2021-01-18T10:32:00Z">
              <w:r w:rsidRPr="00AA36EF" w:rsidDel="003E3A76">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797"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146F949E" w14:textId="579529DD" w:rsidR="00121D73" w:rsidRPr="00AA36EF" w:rsidRDefault="00121D73" w:rsidP="00121D73">
            <w:pPr>
              <w:pStyle w:val="TAL"/>
              <w:rPr>
                <w:iCs/>
              </w:rPr>
            </w:pPr>
            <w:del w:id="2798" w:author="MCC160" w:date="2021-01-18T10:32:00Z">
              <w:r w:rsidRPr="00AA36EF" w:rsidDel="00974374">
                <w:delText>A</w:delText>
              </w:r>
            </w:del>
            <w:ins w:id="2799" w:author="MCC160" w:date="2021-01-18T10:32:00Z">
              <w:r w:rsidRPr="00AA36EF">
                <w:t>PIDF a</w:t>
              </w:r>
            </w:ins>
            <w:r w:rsidRPr="00AA36EF">
              <w:t>s described in Table 5.3.3.3-45</w:t>
            </w:r>
          </w:p>
        </w:tc>
        <w:tc>
          <w:tcPr>
            <w:tcW w:w="2126" w:type="dxa"/>
            <w:tcBorders>
              <w:top w:val="single" w:sz="4" w:space="0" w:color="auto"/>
              <w:left w:val="single" w:sz="4" w:space="0" w:color="auto"/>
              <w:bottom w:val="single" w:sz="4" w:space="0" w:color="auto"/>
              <w:right w:val="single" w:sz="4" w:space="0" w:color="auto"/>
            </w:tcBorders>
            <w:tcPrChange w:id="2800"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17A51CB6"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801"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344B2525"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802"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41DCCAAB" w14:textId="77777777" w:rsidR="00121D73" w:rsidRPr="00AA36EF" w:rsidRDefault="00121D73" w:rsidP="00121D73">
            <w:pPr>
              <w:pStyle w:val="TAL"/>
            </w:pPr>
          </w:p>
        </w:tc>
      </w:tr>
    </w:tbl>
    <w:p w14:paraId="1981D65B" w14:textId="77777777" w:rsidR="00F86C52" w:rsidRPr="00AA36EF" w:rsidRDefault="00F86C52" w:rsidP="00F86C52"/>
    <w:p w14:paraId="25091B94" w14:textId="77777777" w:rsidR="00F86C52" w:rsidRPr="00AA36EF" w:rsidRDefault="00F86C52" w:rsidP="00F86C52">
      <w:pPr>
        <w:pStyle w:val="TH"/>
      </w:pPr>
      <w:r w:rsidRPr="00AA36EF">
        <w:t xml:space="preserve">Table 5.3.3.3-45: </w:t>
      </w:r>
      <w:r w:rsidRPr="00AA36EF">
        <w:rPr>
          <w:lang w:eastAsia="ko-KR"/>
        </w:rPr>
        <w:t>PIDF in SIP NOTIFY</w:t>
      </w:r>
      <w:r w:rsidRPr="00AA36EF">
        <w:t xml:space="preserve"> (Table 5.3.3.3-44)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1B30B32A" w14:textId="77777777" w:rsidTr="00077D8F">
        <w:tc>
          <w:tcPr>
            <w:tcW w:w="9639" w:type="dxa"/>
            <w:gridSpan w:val="5"/>
          </w:tcPr>
          <w:p w14:paraId="6973D148" w14:textId="27F9E953" w:rsidR="00F86C52" w:rsidRPr="00AA36EF" w:rsidRDefault="00F86C52" w:rsidP="005830F3">
            <w:pPr>
              <w:pStyle w:val="TAL"/>
            </w:pPr>
            <w:r w:rsidRPr="00AA36EF">
              <w:t>Derivation Path: TS 36.579-1 [2], Table 5.5.3.5</w:t>
            </w:r>
            <w:ins w:id="2803" w:author="MCC160" w:date="2021-01-11T14:15:00Z">
              <w:r w:rsidR="00B51622" w:rsidRPr="00AA36EF">
                <w:t>.2</w:t>
              </w:r>
            </w:ins>
            <w:r w:rsidRPr="00AA36EF">
              <w:t>-1</w:t>
            </w:r>
          </w:p>
        </w:tc>
      </w:tr>
      <w:tr w:rsidR="00F86C52" w:rsidRPr="00AA36EF" w14:paraId="0ED1A795" w14:textId="77777777" w:rsidTr="00077D8F">
        <w:tc>
          <w:tcPr>
            <w:tcW w:w="2835" w:type="dxa"/>
          </w:tcPr>
          <w:p w14:paraId="36561D56"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0B0463C"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2583250B"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3330E825"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646A26A"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4DBAED5E" w14:textId="77777777" w:rsidTr="00077D8F">
        <w:tc>
          <w:tcPr>
            <w:tcW w:w="2835" w:type="dxa"/>
            <w:vAlign w:val="center"/>
          </w:tcPr>
          <w:p w14:paraId="1C16C856" w14:textId="77777777" w:rsidR="00F86C52" w:rsidRPr="00AA36EF" w:rsidRDefault="00F86C52" w:rsidP="005830F3">
            <w:pPr>
              <w:pStyle w:val="TAL"/>
            </w:pPr>
            <w:r w:rsidRPr="00AA36EF">
              <w:t>presence</w:t>
            </w:r>
            <w:del w:id="2804" w:author="MCC160" w:date="2021-01-11T11:29:00Z">
              <w:r w:rsidRPr="00AA36EF" w:rsidDel="00077D8F">
                <w:delText xml:space="preserve"> entity</w:delText>
              </w:r>
            </w:del>
          </w:p>
        </w:tc>
        <w:tc>
          <w:tcPr>
            <w:tcW w:w="2126" w:type="dxa"/>
          </w:tcPr>
          <w:p w14:paraId="3110507A" w14:textId="77777777" w:rsidR="00F86C52" w:rsidRPr="00AA36EF" w:rsidRDefault="00F86C52" w:rsidP="005830F3">
            <w:pPr>
              <w:pStyle w:val="TAL"/>
            </w:pPr>
          </w:p>
        </w:tc>
        <w:tc>
          <w:tcPr>
            <w:tcW w:w="2126" w:type="dxa"/>
            <w:tcBorders>
              <w:bottom w:val="single" w:sz="4" w:space="0" w:color="auto"/>
            </w:tcBorders>
          </w:tcPr>
          <w:p w14:paraId="59EC2BDD" w14:textId="77777777" w:rsidR="00F86C52" w:rsidRPr="00AA36EF" w:rsidRDefault="00F86C52" w:rsidP="005830F3">
            <w:pPr>
              <w:pStyle w:val="TAL"/>
            </w:pPr>
          </w:p>
        </w:tc>
        <w:tc>
          <w:tcPr>
            <w:tcW w:w="1418" w:type="dxa"/>
          </w:tcPr>
          <w:p w14:paraId="545BAB6E" w14:textId="77777777" w:rsidR="00F86C52" w:rsidRPr="00AA36EF" w:rsidRDefault="00F86C52" w:rsidP="005830F3">
            <w:pPr>
              <w:pStyle w:val="TAL"/>
            </w:pPr>
          </w:p>
        </w:tc>
        <w:tc>
          <w:tcPr>
            <w:tcW w:w="1134" w:type="dxa"/>
            <w:vAlign w:val="bottom"/>
          </w:tcPr>
          <w:p w14:paraId="5BCC7540" w14:textId="77777777" w:rsidR="00F86C52" w:rsidRPr="00AA36EF" w:rsidRDefault="00F86C52" w:rsidP="005830F3">
            <w:pPr>
              <w:pStyle w:val="TAL"/>
            </w:pPr>
          </w:p>
        </w:tc>
      </w:tr>
      <w:tr w:rsidR="00F86C52" w:rsidRPr="00AA36EF" w14:paraId="779F12C2" w14:textId="77777777" w:rsidTr="00077D8F">
        <w:tc>
          <w:tcPr>
            <w:tcW w:w="2835" w:type="dxa"/>
            <w:vAlign w:val="center"/>
          </w:tcPr>
          <w:p w14:paraId="1731162D" w14:textId="77777777" w:rsidR="00F86C52" w:rsidRPr="00AA36EF" w:rsidRDefault="00F86C52" w:rsidP="005830F3">
            <w:pPr>
              <w:pStyle w:val="TAL"/>
            </w:pPr>
            <w:r w:rsidRPr="00AA36EF">
              <w:t xml:space="preserve">  tuple</w:t>
            </w:r>
            <w:del w:id="2805" w:author="MCC160" w:date="2021-01-11T11:29:00Z">
              <w:r w:rsidRPr="00AA36EF" w:rsidDel="00077D8F">
                <w:delText xml:space="preserve"> id</w:delText>
              </w:r>
            </w:del>
          </w:p>
        </w:tc>
        <w:tc>
          <w:tcPr>
            <w:tcW w:w="2126" w:type="dxa"/>
          </w:tcPr>
          <w:p w14:paraId="512C8CD2" w14:textId="77777777" w:rsidR="00F86C52" w:rsidRPr="00AA36EF" w:rsidRDefault="00F86C52" w:rsidP="005830F3">
            <w:pPr>
              <w:pStyle w:val="TAL"/>
            </w:pPr>
          </w:p>
        </w:tc>
        <w:tc>
          <w:tcPr>
            <w:tcW w:w="2126" w:type="dxa"/>
            <w:tcBorders>
              <w:bottom w:val="single" w:sz="4" w:space="0" w:color="auto"/>
            </w:tcBorders>
          </w:tcPr>
          <w:p w14:paraId="35233147" w14:textId="77777777" w:rsidR="00F86C52" w:rsidRPr="00AA36EF" w:rsidRDefault="00F86C52" w:rsidP="005830F3">
            <w:pPr>
              <w:pStyle w:val="TAL"/>
            </w:pPr>
          </w:p>
        </w:tc>
        <w:tc>
          <w:tcPr>
            <w:tcW w:w="1418" w:type="dxa"/>
          </w:tcPr>
          <w:p w14:paraId="2226343B" w14:textId="77777777" w:rsidR="00F86C52" w:rsidRPr="00AA36EF" w:rsidRDefault="00F86C52" w:rsidP="005830F3">
            <w:pPr>
              <w:pStyle w:val="TAL"/>
            </w:pPr>
          </w:p>
        </w:tc>
        <w:tc>
          <w:tcPr>
            <w:tcW w:w="1134" w:type="dxa"/>
            <w:vAlign w:val="bottom"/>
          </w:tcPr>
          <w:p w14:paraId="2EAE8131" w14:textId="77777777" w:rsidR="00F86C52" w:rsidRPr="00AA36EF" w:rsidRDefault="00F86C52" w:rsidP="005830F3">
            <w:pPr>
              <w:pStyle w:val="TAL"/>
            </w:pPr>
          </w:p>
        </w:tc>
      </w:tr>
      <w:tr w:rsidR="00F86C52" w:rsidRPr="00AA36EF" w14:paraId="5B42A256" w14:textId="77777777" w:rsidTr="00077D8F">
        <w:tc>
          <w:tcPr>
            <w:tcW w:w="2835" w:type="dxa"/>
            <w:vAlign w:val="center"/>
          </w:tcPr>
          <w:p w14:paraId="2C9F9423" w14:textId="77777777" w:rsidR="00F86C52" w:rsidRPr="00AA36EF" w:rsidRDefault="00F86C52" w:rsidP="005830F3">
            <w:pPr>
              <w:pStyle w:val="TAL"/>
            </w:pPr>
            <w:r w:rsidRPr="00AA36EF">
              <w:t xml:space="preserve">    status</w:t>
            </w:r>
          </w:p>
        </w:tc>
        <w:tc>
          <w:tcPr>
            <w:tcW w:w="2126" w:type="dxa"/>
          </w:tcPr>
          <w:p w14:paraId="0102DFB4" w14:textId="77777777" w:rsidR="00F86C52" w:rsidRPr="00AA36EF" w:rsidRDefault="00F86C52" w:rsidP="005830F3">
            <w:pPr>
              <w:pStyle w:val="TAL"/>
            </w:pPr>
            <w:r w:rsidRPr="00AA36EF">
              <w:t>not present</w:t>
            </w:r>
          </w:p>
        </w:tc>
        <w:tc>
          <w:tcPr>
            <w:tcW w:w="2126" w:type="dxa"/>
          </w:tcPr>
          <w:p w14:paraId="664CBFD3" w14:textId="77777777" w:rsidR="00F86C52" w:rsidRPr="00AA36EF" w:rsidRDefault="00F86C52" w:rsidP="005830F3">
            <w:pPr>
              <w:pStyle w:val="TAL"/>
            </w:pPr>
          </w:p>
        </w:tc>
        <w:tc>
          <w:tcPr>
            <w:tcW w:w="1418" w:type="dxa"/>
          </w:tcPr>
          <w:p w14:paraId="2967EDC7" w14:textId="77777777" w:rsidR="00F86C52" w:rsidRPr="00AA36EF" w:rsidRDefault="00F86C52" w:rsidP="005830F3">
            <w:pPr>
              <w:pStyle w:val="TAL"/>
            </w:pPr>
          </w:p>
        </w:tc>
        <w:tc>
          <w:tcPr>
            <w:tcW w:w="1134" w:type="dxa"/>
            <w:vAlign w:val="bottom"/>
          </w:tcPr>
          <w:p w14:paraId="1319AE5B" w14:textId="77777777" w:rsidR="00F86C52" w:rsidRPr="00AA36EF" w:rsidRDefault="00F86C52" w:rsidP="005830F3">
            <w:pPr>
              <w:pStyle w:val="TAL"/>
            </w:pPr>
          </w:p>
        </w:tc>
      </w:tr>
    </w:tbl>
    <w:p w14:paraId="265AAFCF" w14:textId="77777777" w:rsidR="00F86C52" w:rsidRPr="00AA36EF" w:rsidRDefault="00F86C52" w:rsidP="00F86C52">
      <w:pPr>
        <w:rPr>
          <w:lang w:eastAsia="ja-JP"/>
        </w:rPr>
      </w:pPr>
    </w:p>
    <w:p w14:paraId="001767A1" w14:textId="77777777" w:rsidR="00F86C52" w:rsidRPr="00AA36EF" w:rsidRDefault="00F86C52" w:rsidP="00F86C52">
      <w:pPr>
        <w:pStyle w:val="TH"/>
      </w:pPr>
      <w:r w:rsidRPr="00AA36EF">
        <w:lastRenderedPageBreak/>
        <w:t>Table 5.3.3.3-46: SIP NOTIFY (step 4H,</w:t>
      </w:r>
      <w:del w:id="2806" w:author="MCC160" w:date="2021-01-11T14:17:00Z">
        <w:r w:rsidRPr="00AA36EF" w:rsidDel="00B51622">
          <w:delText xml:space="preserve"> 23B,</w:delText>
        </w:r>
      </w:del>
      <w:r w:rsidRPr="00AA36EF">
        <w:t xml:space="preserve"> 37B,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807">
          <w:tblGrid>
            <w:gridCol w:w="2835"/>
            <w:gridCol w:w="2126"/>
            <w:gridCol w:w="2126"/>
            <w:gridCol w:w="1418"/>
            <w:gridCol w:w="1134"/>
          </w:tblGrid>
        </w:tblGridChange>
      </w:tblGrid>
      <w:tr w:rsidR="00F86C52" w:rsidRPr="00AA36EF" w14:paraId="1EA8F9ED" w14:textId="77777777" w:rsidTr="00B51622">
        <w:tc>
          <w:tcPr>
            <w:tcW w:w="9639" w:type="dxa"/>
            <w:gridSpan w:val="5"/>
          </w:tcPr>
          <w:p w14:paraId="1CEF2D49" w14:textId="56EAA0B6" w:rsidR="00F86C52" w:rsidRPr="00AA36EF" w:rsidRDefault="00F86C52" w:rsidP="005830F3">
            <w:pPr>
              <w:pStyle w:val="TAL"/>
            </w:pPr>
            <w:r w:rsidRPr="00AA36EF">
              <w:t>Derivation Path: TS 36.579-1 [2], Table 5.5.2.8-1</w:t>
            </w:r>
            <w:ins w:id="2808" w:author="MCC160" w:date="2021-01-24T12:32:00Z">
              <w:r w:rsidR="00121D73" w:rsidRPr="00AA36EF">
                <w:t xml:space="preserve"> with condition PRESENCE-EVENT</w:t>
              </w:r>
            </w:ins>
          </w:p>
        </w:tc>
      </w:tr>
      <w:tr w:rsidR="00F86C52" w:rsidRPr="00AA36EF" w14:paraId="5EBEB7DC" w14:textId="77777777" w:rsidTr="00B51622">
        <w:tc>
          <w:tcPr>
            <w:tcW w:w="2835" w:type="dxa"/>
          </w:tcPr>
          <w:p w14:paraId="5388C73F"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4150A709"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
          <w:p w14:paraId="4E24D45E"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75F3FAA7"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2BE3D713"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4374" w14:paraId="5BAD3291" w14:textId="67B9E4FB" w:rsidTr="00B51622">
        <w:trPr>
          <w:del w:id="2809"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55A06975" w14:textId="49E82FEC" w:rsidR="00F86C52" w:rsidRPr="00AA36EF" w:rsidDel="00974374" w:rsidRDefault="00F86C52" w:rsidP="005830F3">
            <w:pPr>
              <w:pStyle w:val="TAL"/>
              <w:rPr>
                <w:del w:id="2810" w:author="MCC160" w:date="2021-01-18T10:32:00Z"/>
                <w:b/>
              </w:rPr>
            </w:pPr>
            <w:del w:id="2811" w:author="MCC160" w:date="2021-01-18T10:32: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05FA94FC" w14:textId="6B835A15" w:rsidR="00F86C52" w:rsidRPr="00AA36EF" w:rsidDel="00974374" w:rsidRDefault="00F86C52" w:rsidP="005830F3">
            <w:pPr>
              <w:pStyle w:val="TAL"/>
              <w:rPr>
                <w:del w:id="2812"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7932351A" w14:textId="2923C04E" w:rsidR="00F86C52" w:rsidRPr="00AA36EF" w:rsidDel="00974374" w:rsidRDefault="00F86C52" w:rsidP="005830F3">
            <w:pPr>
              <w:pStyle w:val="TAL"/>
              <w:rPr>
                <w:del w:id="2813" w:author="MCC160" w:date="2021-01-18T10:32:00Z"/>
              </w:rPr>
            </w:pPr>
          </w:p>
        </w:tc>
        <w:tc>
          <w:tcPr>
            <w:tcW w:w="1418" w:type="dxa"/>
            <w:tcBorders>
              <w:top w:val="single" w:sz="4" w:space="0" w:color="auto"/>
              <w:left w:val="single" w:sz="4" w:space="0" w:color="auto"/>
              <w:bottom w:val="single" w:sz="4" w:space="0" w:color="auto"/>
              <w:right w:val="single" w:sz="4" w:space="0" w:color="auto"/>
            </w:tcBorders>
          </w:tcPr>
          <w:p w14:paraId="162C1112" w14:textId="5B9540BC" w:rsidR="00F86C52" w:rsidRPr="00AA36EF" w:rsidDel="00974374" w:rsidRDefault="00F86C52" w:rsidP="005830F3">
            <w:pPr>
              <w:pStyle w:val="TAL"/>
              <w:rPr>
                <w:del w:id="2814"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3397A54C" w14:textId="07E14251" w:rsidR="00F86C52" w:rsidRPr="00AA36EF" w:rsidDel="00974374" w:rsidRDefault="00F86C52" w:rsidP="005830F3">
            <w:pPr>
              <w:pStyle w:val="TAL"/>
              <w:rPr>
                <w:del w:id="2815" w:author="MCC160" w:date="2021-01-18T10:32:00Z"/>
              </w:rPr>
            </w:pPr>
          </w:p>
        </w:tc>
      </w:tr>
      <w:tr w:rsidR="00F86C52" w:rsidRPr="00AA36EF" w:rsidDel="00974374" w14:paraId="0CAE49FA" w14:textId="28D50AA4" w:rsidTr="00B51622">
        <w:trPr>
          <w:del w:id="2816"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1E79DC57" w14:textId="4703F7F1" w:rsidR="00F86C52" w:rsidRPr="00AA36EF" w:rsidDel="00974374" w:rsidRDefault="00F86C52" w:rsidP="005830F3">
            <w:pPr>
              <w:pStyle w:val="TAL"/>
              <w:rPr>
                <w:del w:id="2817" w:author="MCC160" w:date="2021-01-18T10:32:00Z"/>
                <w:b/>
              </w:rPr>
            </w:pPr>
            <w:del w:id="2818" w:author="MCC160" w:date="2021-01-18T10:32: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4406AC27" w14:textId="7E4BBE73" w:rsidR="00F86C52" w:rsidRPr="00AA36EF" w:rsidDel="00974374" w:rsidRDefault="00F86C52" w:rsidP="005830F3">
            <w:pPr>
              <w:pStyle w:val="TAL"/>
              <w:rPr>
                <w:del w:id="2819"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4F0736FF" w14:textId="3AD6432E" w:rsidR="00F86C52" w:rsidRPr="00AA36EF" w:rsidDel="00974374" w:rsidRDefault="00F86C52" w:rsidP="005830F3">
            <w:pPr>
              <w:pStyle w:val="TAL"/>
              <w:rPr>
                <w:del w:id="2820" w:author="MCC160" w:date="2021-01-18T10:32:00Z"/>
              </w:rPr>
            </w:pPr>
          </w:p>
        </w:tc>
        <w:tc>
          <w:tcPr>
            <w:tcW w:w="1418" w:type="dxa"/>
            <w:tcBorders>
              <w:top w:val="single" w:sz="4" w:space="0" w:color="auto"/>
              <w:left w:val="single" w:sz="4" w:space="0" w:color="auto"/>
              <w:bottom w:val="single" w:sz="4" w:space="0" w:color="auto"/>
              <w:right w:val="single" w:sz="4" w:space="0" w:color="auto"/>
            </w:tcBorders>
          </w:tcPr>
          <w:p w14:paraId="62D5C4E1" w14:textId="48DC09DC" w:rsidR="00F86C52" w:rsidRPr="00AA36EF" w:rsidDel="00974374" w:rsidRDefault="00F86C52" w:rsidP="005830F3">
            <w:pPr>
              <w:pStyle w:val="TAL"/>
              <w:rPr>
                <w:del w:id="2821"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3DEEC953" w14:textId="3C732812" w:rsidR="00F86C52" w:rsidRPr="00AA36EF" w:rsidDel="00974374" w:rsidRDefault="00F86C52" w:rsidP="005830F3">
            <w:pPr>
              <w:pStyle w:val="TAL"/>
              <w:rPr>
                <w:del w:id="2822" w:author="MCC160" w:date="2021-01-18T10:32:00Z"/>
              </w:rPr>
            </w:pPr>
          </w:p>
        </w:tc>
      </w:tr>
      <w:tr w:rsidR="00F86C52" w:rsidRPr="00AA36EF" w14:paraId="448ED4B4" w14:textId="77777777" w:rsidTr="00B51622">
        <w:tc>
          <w:tcPr>
            <w:tcW w:w="2835" w:type="dxa"/>
            <w:tcBorders>
              <w:top w:val="single" w:sz="4" w:space="0" w:color="auto"/>
              <w:left w:val="single" w:sz="4" w:space="0" w:color="auto"/>
              <w:bottom w:val="single" w:sz="4" w:space="0" w:color="auto"/>
              <w:right w:val="single" w:sz="4" w:space="0" w:color="auto"/>
            </w:tcBorders>
          </w:tcPr>
          <w:p w14:paraId="1558A09D" w14:textId="77777777" w:rsidR="00F86C52" w:rsidRPr="00AA36EF" w:rsidRDefault="00F86C52" w:rsidP="005830F3">
            <w:pPr>
              <w:pStyle w:val="TAL"/>
              <w:rPr>
                <w:b/>
              </w:rPr>
            </w:pPr>
            <w:del w:id="2823" w:author="MCC160" w:date="2021-01-18T10:32: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041661A2"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69AC38F9"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0F12A058"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589E1B6C" w14:textId="77777777" w:rsidR="00F86C52" w:rsidRPr="00AA36EF" w:rsidRDefault="00F86C52" w:rsidP="005830F3">
            <w:pPr>
              <w:pStyle w:val="TAL"/>
            </w:pPr>
          </w:p>
        </w:tc>
      </w:tr>
      <w:tr w:rsidR="00121D73" w:rsidRPr="00AA36EF" w14:paraId="5440374F" w14:textId="77777777" w:rsidTr="00B51622">
        <w:trPr>
          <w:ins w:id="2824"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22935752" w14:textId="2D24B8F7" w:rsidR="00121D73" w:rsidRPr="00AA36EF" w:rsidDel="00974374" w:rsidRDefault="00121D73" w:rsidP="00121D73">
            <w:pPr>
              <w:pStyle w:val="TAL"/>
              <w:rPr>
                <w:ins w:id="2825" w:author="MCC160" w:date="2021-01-18T10:32:00Z"/>
                <w:b/>
              </w:rPr>
            </w:pPr>
            <w:ins w:id="2826" w:author="MCC160" w:date="2021-01-18T10:32: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989A83A" w14:textId="77777777" w:rsidR="00121D73" w:rsidRPr="00AA36EF" w:rsidRDefault="00121D73" w:rsidP="00121D73">
            <w:pPr>
              <w:pStyle w:val="TAL"/>
              <w:rPr>
                <w:ins w:id="2827"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01077ED5" w14:textId="3FBC46E9" w:rsidR="00121D73" w:rsidRPr="00AA36EF" w:rsidRDefault="00121D73" w:rsidP="00121D73">
            <w:pPr>
              <w:pStyle w:val="TAL"/>
              <w:rPr>
                <w:ins w:id="2828" w:author="MCC160" w:date="2021-01-18T10:32:00Z"/>
              </w:rPr>
            </w:pPr>
            <w:ins w:id="2829"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79968FA" w14:textId="77777777" w:rsidR="00121D73" w:rsidRPr="00AA36EF" w:rsidRDefault="00121D73" w:rsidP="00121D73">
            <w:pPr>
              <w:pStyle w:val="TAL"/>
              <w:rPr>
                <w:ins w:id="2830"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735D101E" w14:textId="77777777" w:rsidR="00121D73" w:rsidRPr="00AA36EF" w:rsidRDefault="00121D73" w:rsidP="00121D73">
            <w:pPr>
              <w:pStyle w:val="TAL"/>
              <w:rPr>
                <w:ins w:id="2831" w:author="MCC160" w:date="2021-01-18T10:32:00Z"/>
              </w:rPr>
            </w:pPr>
          </w:p>
        </w:tc>
      </w:tr>
      <w:tr w:rsidR="00121D73" w:rsidRPr="00AA36EF" w:rsidDel="00121D73" w14:paraId="308ECB27" w14:textId="23261B84"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32" w:author="MCC160" w:date="2021-01-18T10:3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833" w:author="MCC160" w:date="2021-01-24T12:35:00Z"/>
        </w:trPr>
        <w:tc>
          <w:tcPr>
            <w:tcW w:w="2835" w:type="dxa"/>
            <w:tcBorders>
              <w:top w:val="single" w:sz="4" w:space="0" w:color="auto"/>
              <w:left w:val="single" w:sz="4" w:space="0" w:color="auto"/>
              <w:bottom w:val="single" w:sz="4" w:space="0" w:color="auto"/>
              <w:right w:val="single" w:sz="4" w:space="0" w:color="auto"/>
            </w:tcBorders>
            <w:tcPrChange w:id="2834"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3682C865" w14:textId="46113A9E" w:rsidR="00121D73" w:rsidRPr="00AA36EF" w:rsidDel="00121D73" w:rsidRDefault="00121D73" w:rsidP="00121D73">
            <w:pPr>
              <w:pStyle w:val="TAL"/>
              <w:rPr>
                <w:del w:id="2835" w:author="MCC160" w:date="2021-01-24T12:35:00Z"/>
                <w:b/>
                <w:bCs/>
              </w:rPr>
            </w:pPr>
            <w:del w:id="2836" w:author="MCC160" w:date="2021-01-18T10:32:00Z">
              <w:r w:rsidRPr="00AA36EF" w:rsidDel="00A63213">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837" w:author="MCC160" w:date="2021-01-18T10:32:00Z">
              <w:tcPr>
                <w:tcW w:w="2126" w:type="dxa"/>
                <w:tcBorders>
                  <w:top w:val="single" w:sz="4" w:space="0" w:color="auto"/>
                  <w:left w:val="single" w:sz="4" w:space="0" w:color="auto"/>
                  <w:bottom w:val="single" w:sz="4" w:space="0" w:color="auto"/>
                  <w:right w:val="single" w:sz="4" w:space="0" w:color="auto"/>
                </w:tcBorders>
                <w:vAlign w:val="center"/>
              </w:tcPr>
            </w:tcPrChange>
          </w:tcPr>
          <w:p w14:paraId="524E9DB6" w14:textId="64F9E81D" w:rsidR="00121D73" w:rsidRPr="00AA36EF" w:rsidDel="00121D73" w:rsidRDefault="00121D73" w:rsidP="00121D73">
            <w:pPr>
              <w:pStyle w:val="TAL"/>
              <w:rPr>
                <w:del w:id="2838" w:author="MCC160" w:date="2021-01-24T12:35:00Z"/>
                <w:iCs/>
              </w:rPr>
            </w:pPr>
            <w:del w:id="2839" w:author="MCC160" w:date="2021-01-24T12:35: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840"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2D0532D9" w14:textId="624A9678" w:rsidR="00121D73" w:rsidRPr="00AA36EF" w:rsidDel="00121D73" w:rsidRDefault="00121D73" w:rsidP="00121D73">
            <w:pPr>
              <w:pStyle w:val="TAL"/>
              <w:rPr>
                <w:del w:id="2841"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842"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3B7C7F9B" w14:textId="627B760C" w:rsidR="00121D73" w:rsidRPr="00AA36EF" w:rsidDel="00121D73" w:rsidRDefault="00121D73" w:rsidP="00121D73">
            <w:pPr>
              <w:pStyle w:val="TAL"/>
              <w:rPr>
                <w:del w:id="2843"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844"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32382FCE" w14:textId="356C9F40" w:rsidR="00121D73" w:rsidRPr="00AA36EF" w:rsidDel="00121D73" w:rsidRDefault="00121D73" w:rsidP="00121D73">
            <w:pPr>
              <w:pStyle w:val="TAL"/>
              <w:rPr>
                <w:del w:id="2845" w:author="MCC160" w:date="2021-01-24T12:35:00Z"/>
              </w:rPr>
            </w:pPr>
          </w:p>
        </w:tc>
      </w:tr>
      <w:tr w:rsidR="00121D73" w:rsidRPr="00AA36EF" w14:paraId="4529DB77" w14:textId="77777777" w:rsidTr="00B15A3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6" w:author="MCC160" w:date="2021-01-18T10:3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2847"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71145E6C" w14:textId="258ED72F" w:rsidR="00121D73" w:rsidRPr="00AA36EF" w:rsidRDefault="00121D73" w:rsidP="00121D73">
            <w:pPr>
              <w:pStyle w:val="TAL"/>
              <w:rPr>
                <w:b/>
                <w:bCs/>
              </w:rPr>
            </w:pPr>
            <w:ins w:id="2848" w:author="MCC160" w:date="2021-01-18T10:32:00Z">
              <w:r w:rsidRPr="00AA36EF">
                <w:t xml:space="preserve">    MIME-part-body</w:t>
              </w:r>
            </w:ins>
            <w:del w:id="2849" w:author="MCC160" w:date="2021-01-18T10:32:00Z">
              <w:r w:rsidRPr="00AA36EF" w:rsidDel="00A63213">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850"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35774B79" w14:textId="229062CE" w:rsidR="00121D73" w:rsidRPr="00AA36EF" w:rsidRDefault="00121D73" w:rsidP="00121D73">
            <w:pPr>
              <w:pStyle w:val="TAL"/>
              <w:rPr>
                <w:iCs/>
              </w:rPr>
            </w:pPr>
            <w:del w:id="2851" w:author="MCC160" w:date="2021-01-18T10:32:00Z">
              <w:r w:rsidRPr="00AA36EF" w:rsidDel="00974374">
                <w:delText>A</w:delText>
              </w:r>
            </w:del>
            <w:ins w:id="2852" w:author="MCC160" w:date="2021-01-18T10:32:00Z">
              <w:r w:rsidRPr="00AA36EF">
                <w:t>PIDF a</w:t>
              </w:r>
            </w:ins>
            <w:r w:rsidRPr="00AA36EF">
              <w:t>s described in Table 5.3.3.3-4</w:t>
            </w:r>
            <w:del w:id="2853" w:author="MCC160" w:date="2021-01-11T14:14:00Z">
              <w:r w:rsidRPr="00AA36EF" w:rsidDel="00B51622">
                <w:delText>5</w:delText>
              </w:r>
            </w:del>
            <w:ins w:id="2854" w:author="MCC160" w:date="2021-01-11T14:14:00Z">
              <w:r w:rsidRPr="00AA36EF">
                <w:t>6A</w:t>
              </w:r>
            </w:ins>
          </w:p>
        </w:tc>
        <w:tc>
          <w:tcPr>
            <w:tcW w:w="2126" w:type="dxa"/>
            <w:tcBorders>
              <w:top w:val="single" w:sz="4" w:space="0" w:color="auto"/>
              <w:left w:val="single" w:sz="4" w:space="0" w:color="auto"/>
              <w:bottom w:val="single" w:sz="4" w:space="0" w:color="auto"/>
              <w:right w:val="single" w:sz="4" w:space="0" w:color="auto"/>
            </w:tcBorders>
            <w:tcPrChange w:id="2855"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3C972CB6"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856"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0E9B0E19"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857"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6D788F99" w14:textId="77777777" w:rsidR="00121D73" w:rsidRPr="00AA36EF" w:rsidRDefault="00121D73" w:rsidP="00121D73">
            <w:pPr>
              <w:pStyle w:val="TAL"/>
            </w:pPr>
          </w:p>
        </w:tc>
      </w:tr>
    </w:tbl>
    <w:p w14:paraId="4FC75F13" w14:textId="77777777" w:rsidR="00B51622" w:rsidRPr="00AA36EF" w:rsidRDefault="00B51622" w:rsidP="00B51622">
      <w:pPr>
        <w:rPr>
          <w:ins w:id="2858" w:author="MCC160" w:date="2021-01-11T14:16:00Z"/>
          <w:lang w:eastAsia="ja-JP"/>
        </w:rPr>
      </w:pPr>
    </w:p>
    <w:p w14:paraId="2E974362" w14:textId="77777777" w:rsidR="00B51622" w:rsidRPr="00AA36EF" w:rsidRDefault="00B51622" w:rsidP="00B51622">
      <w:pPr>
        <w:pStyle w:val="TH"/>
        <w:overflowPunct w:val="0"/>
        <w:autoSpaceDE w:val="0"/>
        <w:autoSpaceDN w:val="0"/>
        <w:adjustRightInd w:val="0"/>
        <w:textAlignment w:val="baseline"/>
        <w:rPr>
          <w:ins w:id="2859" w:author="MCC160" w:date="2021-01-11T14:16:00Z"/>
        </w:rPr>
      </w:pPr>
      <w:ins w:id="2860" w:author="MCC160" w:date="2021-01-11T14:16:00Z">
        <w:r w:rsidRPr="00AA36EF">
          <w:rPr>
            <w:lang w:eastAsia="en-GB"/>
          </w:rPr>
          <w:t xml:space="preserve">Table 5.3.3.3-46A: </w:t>
        </w:r>
        <w:r w:rsidRPr="00AA36EF">
          <w:rPr>
            <w:lang w:eastAsia="ko-KR"/>
          </w:rPr>
          <w:t>PIDF in SIP NOTIFY</w:t>
        </w:r>
        <w:r w:rsidRPr="00AA36EF">
          <w:rPr>
            <w:lang w:eastAsia="en-GB"/>
          </w:rPr>
          <w:t xml:space="preserve"> (Table 5.3.3.3-46)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61" w:author="MCC160" w:date="2021-01-24T13:4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862">
          <w:tblGrid>
            <w:gridCol w:w="2835"/>
            <w:gridCol w:w="2126"/>
            <w:gridCol w:w="2126"/>
            <w:gridCol w:w="1418"/>
            <w:gridCol w:w="1134"/>
          </w:tblGrid>
        </w:tblGridChange>
      </w:tblGrid>
      <w:tr w:rsidR="00B51622" w:rsidRPr="00AA36EF" w14:paraId="457EC574" w14:textId="77777777" w:rsidTr="001D2A53">
        <w:trPr>
          <w:ins w:id="2863" w:author="MCC160" w:date="2021-01-11T14:16:00Z"/>
        </w:trPr>
        <w:tc>
          <w:tcPr>
            <w:tcW w:w="9639" w:type="dxa"/>
            <w:gridSpan w:val="5"/>
            <w:tcPrChange w:id="2864" w:author="MCC160" w:date="2021-01-24T13:47:00Z">
              <w:tcPr>
                <w:tcW w:w="9639" w:type="dxa"/>
                <w:gridSpan w:val="5"/>
              </w:tcPr>
            </w:tcPrChange>
          </w:tcPr>
          <w:p w14:paraId="7C00CB28" w14:textId="77777777" w:rsidR="00B51622" w:rsidRPr="00AA36EF" w:rsidRDefault="00B51622" w:rsidP="009701F1">
            <w:pPr>
              <w:pStyle w:val="TAL"/>
              <w:overflowPunct w:val="0"/>
              <w:autoSpaceDE w:val="0"/>
              <w:autoSpaceDN w:val="0"/>
              <w:adjustRightInd w:val="0"/>
              <w:textAlignment w:val="baseline"/>
              <w:rPr>
                <w:ins w:id="2865" w:author="MCC160" w:date="2021-01-11T14:16:00Z"/>
              </w:rPr>
            </w:pPr>
            <w:ins w:id="2866" w:author="MCC160" w:date="2021-01-11T14:16:00Z">
              <w:r w:rsidRPr="00AA36EF">
                <w:rPr>
                  <w:lang w:eastAsia="en-GB"/>
                </w:rPr>
                <w:t>Derivation Path: TS 36.579-1 [2], Table 5.5.3.5.2-1</w:t>
              </w:r>
            </w:ins>
          </w:p>
        </w:tc>
      </w:tr>
      <w:tr w:rsidR="00B51622" w:rsidRPr="00AA36EF" w14:paraId="682E2553" w14:textId="77777777" w:rsidTr="001D2A53">
        <w:trPr>
          <w:ins w:id="2867" w:author="MCC160" w:date="2021-01-11T14:16:00Z"/>
        </w:trPr>
        <w:tc>
          <w:tcPr>
            <w:tcW w:w="2835" w:type="dxa"/>
            <w:tcPrChange w:id="2868" w:author="MCC160" w:date="2021-01-24T13:47:00Z">
              <w:tcPr>
                <w:tcW w:w="2835" w:type="dxa"/>
              </w:tcPr>
            </w:tcPrChange>
          </w:tcPr>
          <w:p w14:paraId="2B69B9CD" w14:textId="77777777" w:rsidR="00B51622" w:rsidRPr="00AA36EF" w:rsidRDefault="00B51622" w:rsidP="009701F1">
            <w:pPr>
              <w:keepNext/>
              <w:keepLines/>
              <w:overflowPunct w:val="0"/>
              <w:autoSpaceDE w:val="0"/>
              <w:autoSpaceDN w:val="0"/>
              <w:adjustRightInd w:val="0"/>
              <w:spacing w:after="0"/>
              <w:jc w:val="center"/>
              <w:textAlignment w:val="baseline"/>
              <w:rPr>
                <w:ins w:id="2869" w:author="MCC160" w:date="2021-01-11T14:16:00Z"/>
              </w:rPr>
            </w:pPr>
            <w:ins w:id="2870" w:author="MCC160" w:date="2021-01-11T14:16:00Z">
              <w:r w:rsidRPr="00AA36EF">
                <w:rPr>
                  <w:rFonts w:ascii="Arial" w:hAnsi="Arial"/>
                  <w:b/>
                  <w:sz w:val="18"/>
                  <w:lang w:eastAsia="en-GB"/>
                </w:rPr>
                <w:t>Information Element</w:t>
              </w:r>
            </w:ins>
          </w:p>
        </w:tc>
        <w:tc>
          <w:tcPr>
            <w:tcW w:w="2126" w:type="dxa"/>
            <w:tcPrChange w:id="2871" w:author="MCC160" w:date="2021-01-24T13:47:00Z">
              <w:tcPr>
                <w:tcW w:w="2126" w:type="dxa"/>
              </w:tcPr>
            </w:tcPrChange>
          </w:tcPr>
          <w:p w14:paraId="1209ABF7" w14:textId="77777777" w:rsidR="00B51622" w:rsidRPr="00AA36EF" w:rsidRDefault="00B51622" w:rsidP="009701F1">
            <w:pPr>
              <w:keepNext/>
              <w:keepLines/>
              <w:overflowPunct w:val="0"/>
              <w:autoSpaceDE w:val="0"/>
              <w:autoSpaceDN w:val="0"/>
              <w:adjustRightInd w:val="0"/>
              <w:spacing w:after="0"/>
              <w:jc w:val="center"/>
              <w:textAlignment w:val="baseline"/>
              <w:rPr>
                <w:ins w:id="2872" w:author="MCC160" w:date="2021-01-11T14:16:00Z"/>
              </w:rPr>
            </w:pPr>
            <w:ins w:id="2873" w:author="MCC160" w:date="2021-01-11T14:16:00Z">
              <w:r w:rsidRPr="00AA36EF">
                <w:rPr>
                  <w:rFonts w:ascii="Arial" w:hAnsi="Arial"/>
                  <w:b/>
                  <w:sz w:val="18"/>
                  <w:lang w:eastAsia="en-GB"/>
                </w:rPr>
                <w:t>Value/remark</w:t>
              </w:r>
            </w:ins>
          </w:p>
        </w:tc>
        <w:tc>
          <w:tcPr>
            <w:tcW w:w="2126" w:type="dxa"/>
            <w:tcPrChange w:id="2874" w:author="MCC160" w:date="2021-01-24T13:47:00Z">
              <w:tcPr>
                <w:tcW w:w="2126" w:type="dxa"/>
              </w:tcPr>
            </w:tcPrChange>
          </w:tcPr>
          <w:p w14:paraId="1816E8F1" w14:textId="77777777" w:rsidR="00B51622" w:rsidRPr="00AA36EF" w:rsidRDefault="00B51622" w:rsidP="009701F1">
            <w:pPr>
              <w:keepNext/>
              <w:keepLines/>
              <w:overflowPunct w:val="0"/>
              <w:autoSpaceDE w:val="0"/>
              <w:autoSpaceDN w:val="0"/>
              <w:adjustRightInd w:val="0"/>
              <w:spacing w:after="0"/>
              <w:jc w:val="center"/>
              <w:textAlignment w:val="baseline"/>
              <w:rPr>
                <w:ins w:id="2875" w:author="MCC160" w:date="2021-01-11T14:16:00Z"/>
              </w:rPr>
            </w:pPr>
            <w:ins w:id="2876" w:author="MCC160" w:date="2021-01-11T14:16:00Z">
              <w:r w:rsidRPr="00AA36EF">
                <w:rPr>
                  <w:rFonts w:ascii="Arial" w:hAnsi="Arial"/>
                  <w:b/>
                  <w:sz w:val="18"/>
                  <w:lang w:eastAsia="en-GB"/>
                </w:rPr>
                <w:t>Comment</w:t>
              </w:r>
            </w:ins>
          </w:p>
        </w:tc>
        <w:tc>
          <w:tcPr>
            <w:tcW w:w="1418" w:type="dxa"/>
            <w:tcPrChange w:id="2877" w:author="MCC160" w:date="2021-01-24T13:47:00Z">
              <w:tcPr>
                <w:tcW w:w="1418" w:type="dxa"/>
              </w:tcPr>
            </w:tcPrChange>
          </w:tcPr>
          <w:p w14:paraId="41F32098" w14:textId="77777777" w:rsidR="00B51622" w:rsidRPr="00AA36EF" w:rsidRDefault="00B51622" w:rsidP="009701F1">
            <w:pPr>
              <w:keepNext/>
              <w:keepLines/>
              <w:overflowPunct w:val="0"/>
              <w:autoSpaceDE w:val="0"/>
              <w:autoSpaceDN w:val="0"/>
              <w:adjustRightInd w:val="0"/>
              <w:spacing w:after="0"/>
              <w:jc w:val="center"/>
              <w:textAlignment w:val="baseline"/>
              <w:rPr>
                <w:ins w:id="2878" w:author="MCC160" w:date="2021-01-11T14:16:00Z"/>
              </w:rPr>
            </w:pPr>
            <w:ins w:id="2879" w:author="MCC160" w:date="2021-01-11T14:16:00Z">
              <w:r w:rsidRPr="00AA36EF">
                <w:rPr>
                  <w:rFonts w:ascii="Arial" w:hAnsi="Arial"/>
                  <w:b/>
                  <w:sz w:val="18"/>
                  <w:lang w:eastAsia="en-GB"/>
                </w:rPr>
                <w:t>Reference</w:t>
              </w:r>
            </w:ins>
          </w:p>
        </w:tc>
        <w:tc>
          <w:tcPr>
            <w:tcW w:w="1134" w:type="dxa"/>
            <w:tcPrChange w:id="2880" w:author="MCC160" w:date="2021-01-24T13:47:00Z">
              <w:tcPr>
                <w:tcW w:w="1134" w:type="dxa"/>
              </w:tcPr>
            </w:tcPrChange>
          </w:tcPr>
          <w:p w14:paraId="27364628" w14:textId="77777777" w:rsidR="00B51622" w:rsidRPr="00AA36EF" w:rsidRDefault="00B51622" w:rsidP="009701F1">
            <w:pPr>
              <w:keepNext/>
              <w:keepLines/>
              <w:overflowPunct w:val="0"/>
              <w:autoSpaceDE w:val="0"/>
              <w:autoSpaceDN w:val="0"/>
              <w:adjustRightInd w:val="0"/>
              <w:spacing w:after="0"/>
              <w:jc w:val="center"/>
              <w:textAlignment w:val="baseline"/>
              <w:rPr>
                <w:ins w:id="2881" w:author="MCC160" w:date="2021-01-11T14:16:00Z"/>
              </w:rPr>
            </w:pPr>
            <w:ins w:id="2882" w:author="MCC160" w:date="2021-01-11T14:16:00Z">
              <w:r w:rsidRPr="00AA36EF">
                <w:rPr>
                  <w:rFonts w:ascii="Arial" w:hAnsi="Arial"/>
                  <w:b/>
                  <w:sz w:val="18"/>
                  <w:lang w:eastAsia="en-GB"/>
                </w:rPr>
                <w:t>Condition</w:t>
              </w:r>
            </w:ins>
          </w:p>
        </w:tc>
      </w:tr>
      <w:tr w:rsidR="00B51622" w:rsidRPr="00AA36EF" w14:paraId="2E211369" w14:textId="77777777" w:rsidTr="001D2A53">
        <w:trPr>
          <w:ins w:id="2883" w:author="MCC160" w:date="2021-01-11T14:16:00Z"/>
        </w:trPr>
        <w:tc>
          <w:tcPr>
            <w:tcW w:w="2835" w:type="dxa"/>
            <w:vAlign w:val="center"/>
            <w:tcPrChange w:id="2884" w:author="MCC160" w:date="2021-01-24T13:47:00Z">
              <w:tcPr>
                <w:tcW w:w="2835" w:type="dxa"/>
                <w:vAlign w:val="center"/>
              </w:tcPr>
            </w:tcPrChange>
          </w:tcPr>
          <w:p w14:paraId="4D5AD537" w14:textId="77777777" w:rsidR="00B51622" w:rsidRPr="00AA36EF" w:rsidRDefault="00B51622" w:rsidP="009701F1">
            <w:pPr>
              <w:pStyle w:val="TAL"/>
              <w:overflowPunct w:val="0"/>
              <w:autoSpaceDE w:val="0"/>
              <w:autoSpaceDN w:val="0"/>
              <w:adjustRightInd w:val="0"/>
              <w:textAlignment w:val="baseline"/>
              <w:rPr>
                <w:ins w:id="2885" w:author="MCC160" w:date="2021-01-11T14:16:00Z"/>
              </w:rPr>
            </w:pPr>
            <w:ins w:id="2886" w:author="MCC160" w:date="2021-01-11T14:16:00Z">
              <w:r w:rsidRPr="00AA36EF">
                <w:rPr>
                  <w:lang w:eastAsia="en-GB"/>
                </w:rPr>
                <w:t>presence</w:t>
              </w:r>
            </w:ins>
          </w:p>
        </w:tc>
        <w:tc>
          <w:tcPr>
            <w:tcW w:w="2126" w:type="dxa"/>
            <w:tcPrChange w:id="2887" w:author="MCC160" w:date="2021-01-24T13:47:00Z">
              <w:tcPr>
                <w:tcW w:w="2126" w:type="dxa"/>
              </w:tcPr>
            </w:tcPrChange>
          </w:tcPr>
          <w:p w14:paraId="30B286AF" w14:textId="77777777" w:rsidR="00B51622" w:rsidRPr="00AA36EF" w:rsidRDefault="00B51622" w:rsidP="009701F1">
            <w:pPr>
              <w:pStyle w:val="TAL"/>
              <w:overflowPunct w:val="0"/>
              <w:autoSpaceDE w:val="0"/>
              <w:autoSpaceDN w:val="0"/>
              <w:adjustRightInd w:val="0"/>
              <w:textAlignment w:val="baseline"/>
              <w:rPr>
                <w:ins w:id="2888" w:author="MCC160" w:date="2021-01-11T14:16:00Z"/>
              </w:rPr>
            </w:pPr>
          </w:p>
        </w:tc>
        <w:tc>
          <w:tcPr>
            <w:tcW w:w="2126" w:type="dxa"/>
            <w:tcBorders>
              <w:bottom w:val="single" w:sz="4" w:space="0" w:color="auto"/>
            </w:tcBorders>
            <w:tcPrChange w:id="2889" w:author="MCC160" w:date="2021-01-24T13:47:00Z">
              <w:tcPr>
                <w:tcW w:w="2126" w:type="dxa"/>
                <w:tcBorders>
                  <w:bottom w:val="single" w:sz="4" w:space="0" w:color="auto"/>
                </w:tcBorders>
              </w:tcPr>
            </w:tcPrChange>
          </w:tcPr>
          <w:p w14:paraId="4BE5AA09" w14:textId="77777777" w:rsidR="00B51622" w:rsidRPr="00AA36EF" w:rsidRDefault="00B51622" w:rsidP="009701F1">
            <w:pPr>
              <w:pStyle w:val="TAL"/>
              <w:overflowPunct w:val="0"/>
              <w:autoSpaceDE w:val="0"/>
              <w:autoSpaceDN w:val="0"/>
              <w:adjustRightInd w:val="0"/>
              <w:textAlignment w:val="baseline"/>
              <w:rPr>
                <w:ins w:id="2890" w:author="MCC160" w:date="2021-01-11T14:16:00Z"/>
              </w:rPr>
            </w:pPr>
          </w:p>
        </w:tc>
        <w:tc>
          <w:tcPr>
            <w:tcW w:w="1418" w:type="dxa"/>
            <w:tcPrChange w:id="2891" w:author="MCC160" w:date="2021-01-24T13:47:00Z">
              <w:tcPr>
                <w:tcW w:w="1418" w:type="dxa"/>
              </w:tcPr>
            </w:tcPrChange>
          </w:tcPr>
          <w:p w14:paraId="44B8F988" w14:textId="77777777" w:rsidR="00B51622" w:rsidRPr="00AA36EF" w:rsidRDefault="00B51622" w:rsidP="009701F1">
            <w:pPr>
              <w:pStyle w:val="TAL"/>
              <w:overflowPunct w:val="0"/>
              <w:autoSpaceDE w:val="0"/>
              <w:autoSpaceDN w:val="0"/>
              <w:adjustRightInd w:val="0"/>
              <w:textAlignment w:val="baseline"/>
              <w:rPr>
                <w:ins w:id="2892" w:author="MCC160" w:date="2021-01-11T14:16:00Z"/>
              </w:rPr>
            </w:pPr>
          </w:p>
        </w:tc>
        <w:tc>
          <w:tcPr>
            <w:tcW w:w="1134" w:type="dxa"/>
            <w:vAlign w:val="bottom"/>
            <w:tcPrChange w:id="2893" w:author="MCC160" w:date="2021-01-24T13:47:00Z">
              <w:tcPr>
                <w:tcW w:w="1134" w:type="dxa"/>
                <w:vAlign w:val="bottom"/>
              </w:tcPr>
            </w:tcPrChange>
          </w:tcPr>
          <w:p w14:paraId="07499D38" w14:textId="77777777" w:rsidR="00B51622" w:rsidRPr="00AA36EF" w:rsidRDefault="00B51622" w:rsidP="009701F1">
            <w:pPr>
              <w:pStyle w:val="TAL"/>
              <w:overflowPunct w:val="0"/>
              <w:autoSpaceDE w:val="0"/>
              <w:autoSpaceDN w:val="0"/>
              <w:adjustRightInd w:val="0"/>
              <w:textAlignment w:val="baseline"/>
              <w:rPr>
                <w:ins w:id="2894" w:author="MCC160" w:date="2021-01-11T14:16:00Z"/>
              </w:rPr>
            </w:pPr>
          </w:p>
        </w:tc>
      </w:tr>
      <w:tr w:rsidR="00B51622" w:rsidRPr="00AA36EF" w14:paraId="6BE7E3BF" w14:textId="77777777" w:rsidTr="001D2A53">
        <w:trPr>
          <w:ins w:id="2895" w:author="MCC160" w:date="2021-01-11T14:16:00Z"/>
        </w:trPr>
        <w:tc>
          <w:tcPr>
            <w:tcW w:w="2835" w:type="dxa"/>
            <w:vAlign w:val="center"/>
            <w:tcPrChange w:id="2896" w:author="MCC160" w:date="2021-01-24T13:47:00Z">
              <w:tcPr>
                <w:tcW w:w="2835" w:type="dxa"/>
                <w:vAlign w:val="center"/>
              </w:tcPr>
            </w:tcPrChange>
          </w:tcPr>
          <w:p w14:paraId="6E1F1399" w14:textId="77777777" w:rsidR="00B51622" w:rsidRPr="00AA36EF" w:rsidRDefault="00B51622" w:rsidP="009701F1">
            <w:pPr>
              <w:pStyle w:val="TAL"/>
              <w:overflowPunct w:val="0"/>
              <w:autoSpaceDE w:val="0"/>
              <w:autoSpaceDN w:val="0"/>
              <w:adjustRightInd w:val="0"/>
              <w:textAlignment w:val="baseline"/>
              <w:rPr>
                <w:ins w:id="2897" w:author="MCC160" w:date="2021-01-11T14:16:00Z"/>
              </w:rPr>
            </w:pPr>
            <w:ins w:id="2898" w:author="MCC160" w:date="2021-01-11T14:16:00Z">
              <w:r w:rsidRPr="00AA36EF">
                <w:rPr>
                  <w:lang w:eastAsia="en-GB"/>
                </w:rPr>
                <w:t xml:space="preserve">  tuple id</w:t>
              </w:r>
            </w:ins>
          </w:p>
        </w:tc>
        <w:tc>
          <w:tcPr>
            <w:tcW w:w="2126" w:type="dxa"/>
            <w:tcPrChange w:id="2899" w:author="MCC160" w:date="2021-01-24T13:47:00Z">
              <w:tcPr>
                <w:tcW w:w="2126" w:type="dxa"/>
              </w:tcPr>
            </w:tcPrChange>
          </w:tcPr>
          <w:p w14:paraId="393FC20E" w14:textId="77777777" w:rsidR="00B51622" w:rsidRPr="00AA36EF" w:rsidRDefault="00B51622" w:rsidP="009701F1">
            <w:pPr>
              <w:pStyle w:val="TAL"/>
              <w:overflowPunct w:val="0"/>
              <w:autoSpaceDE w:val="0"/>
              <w:autoSpaceDN w:val="0"/>
              <w:adjustRightInd w:val="0"/>
              <w:textAlignment w:val="baseline"/>
              <w:rPr>
                <w:ins w:id="2900" w:author="MCC160" w:date="2021-01-11T14:16:00Z"/>
              </w:rPr>
            </w:pPr>
          </w:p>
        </w:tc>
        <w:tc>
          <w:tcPr>
            <w:tcW w:w="2126" w:type="dxa"/>
            <w:tcBorders>
              <w:bottom w:val="single" w:sz="4" w:space="0" w:color="auto"/>
            </w:tcBorders>
            <w:tcPrChange w:id="2901" w:author="MCC160" w:date="2021-01-24T13:47:00Z">
              <w:tcPr>
                <w:tcW w:w="2126" w:type="dxa"/>
                <w:tcBorders>
                  <w:bottom w:val="single" w:sz="4" w:space="0" w:color="auto"/>
                </w:tcBorders>
              </w:tcPr>
            </w:tcPrChange>
          </w:tcPr>
          <w:p w14:paraId="5E045519" w14:textId="77777777" w:rsidR="00B51622" w:rsidRPr="00AA36EF" w:rsidRDefault="00B51622" w:rsidP="009701F1">
            <w:pPr>
              <w:pStyle w:val="TAL"/>
              <w:overflowPunct w:val="0"/>
              <w:autoSpaceDE w:val="0"/>
              <w:autoSpaceDN w:val="0"/>
              <w:adjustRightInd w:val="0"/>
              <w:textAlignment w:val="baseline"/>
              <w:rPr>
                <w:ins w:id="2902" w:author="MCC160" w:date="2021-01-11T14:16:00Z"/>
              </w:rPr>
            </w:pPr>
          </w:p>
        </w:tc>
        <w:tc>
          <w:tcPr>
            <w:tcW w:w="1418" w:type="dxa"/>
            <w:tcPrChange w:id="2903" w:author="MCC160" w:date="2021-01-24T13:47:00Z">
              <w:tcPr>
                <w:tcW w:w="1418" w:type="dxa"/>
              </w:tcPr>
            </w:tcPrChange>
          </w:tcPr>
          <w:p w14:paraId="67417AE5" w14:textId="77777777" w:rsidR="00B51622" w:rsidRPr="00AA36EF" w:rsidRDefault="00B51622" w:rsidP="009701F1">
            <w:pPr>
              <w:pStyle w:val="TAL"/>
              <w:overflowPunct w:val="0"/>
              <w:autoSpaceDE w:val="0"/>
              <w:autoSpaceDN w:val="0"/>
              <w:adjustRightInd w:val="0"/>
              <w:textAlignment w:val="baseline"/>
              <w:rPr>
                <w:ins w:id="2904" w:author="MCC160" w:date="2021-01-11T14:16:00Z"/>
              </w:rPr>
            </w:pPr>
          </w:p>
        </w:tc>
        <w:tc>
          <w:tcPr>
            <w:tcW w:w="1134" w:type="dxa"/>
            <w:vAlign w:val="bottom"/>
            <w:tcPrChange w:id="2905" w:author="MCC160" w:date="2021-01-24T13:47:00Z">
              <w:tcPr>
                <w:tcW w:w="1134" w:type="dxa"/>
                <w:vAlign w:val="bottom"/>
              </w:tcPr>
            </w:tcPrChange>
          </w:tcPr>
          <w:p w14:paraId="561482B9" w14:textId="77777777" w:rsidR="00B51622" w:rsidRPr="00AA36EF" w:rsidRDefault="00B51622" w:rsidP="009701F1">
            <w:pPr>
              <w:pStyle w:val="TAL"/>
              <w:overflowPunct w:val="0"/>
              <w:autoSpaceDE w:val="0"/>
              <w:autoSpaceDN w:val="0"/>
              <w:adjustRightInd w:val="0"/>
              <w:textAlignment w:val="baseline"/>
              <w:rPr>
                <w:ins w:id="2906" w:author="MCC160" w:date="2021-01-11T14:16:00Z"/>
              </w:rPr>
            </w:pPr>
          </w:p>
        </w:tc>
      </w:tr>
      <w:tr w:rsidR="00B51622" w:rsidRPr="00AA36EF" w14:paraId="00E752B5" w14:textId="77777777" w:rsidTr="001D2A53">
        <w:trPr>
          <w:ins w:id="2907" w:author="MCC160" w:date="2021-01-11T14:16:00Z"/>
        </w:trPr>
        <w:tc>
          <w:tcPr>
            <w:tcW w:w="2835" w:type="dxa"/>
            <w:vAlign w:val="center"/>
            <w:tcPrChange w:id="2908" w:author="MCC160" w:date="2021-01-24T13:47:00Z">
              <w:tcPr>
                <w:tcW w:w="2835" w:type="dxa"/>
                <w:vAlign w:val="center"/>
              </w:tcPr>
            </w:tcPrChange>
          </w:tcPr>
          <w:p w14:paraId="51A0BE52" w14:textId="77777777" w:rsidR="00B51622" w:rsidRPr="00AA36EF" w:rsidRDefault="00B51622" w:rsidP="009701F1">
            <w:pPr>
              <w:pStyle w:val="TAL"/>
              <w:overflowPunct w:val="0"/>
              <w:autoSpaceDE w:val="0"/>
              <w:autoSpaceDN w:val="0"/>
              <w:adjustRightInd w:val="0"/>
              <w:textAlignment w:val="baseline"/>
              <w:rPr>
                <w:ins w:id="2909" w:author="MCC160" w:date="2021-01-11T14:16:00Z"/>
              </w:rPr>
            </w:pPr>
            <w:ins w:id="2910" w:author="MCC160" w:date="2021-01-11T14:16:00Z">
              <w:r w:rsidRPr="00AA36EF">
                <w:rPr>
                  <w:lang w:eastAsia="en-GB"/>
                </w:rPr>
                <w:t xml:space="preserve">    status</w:t>
              </w:r>
            </w:ins>
          </w:p>
        </w:tc>
        <w:tc>
          <w:tcPr>
            <w:tcW w:w="2126" w:type="dxa"/>
            <w:tcPrChange w:id="2911" w:author="MCC160" w:date="2021-01-24T13:47:00Z">
              <w:tcPr>
                <w:tcW w:w="2126" w:type="dxa"/>
              </w:tcPr>
            </w:tcPrChange>
          </w:tcPr>
          <w:p w14:paraId="1EB22104" w14:textId="77777777" w:rsidR="00B51622" w:rsidRPr="00AA36EF" w:rsidRDefault="00B51622" w:rsidP="009701F1">
            <w:pPr>
              <w:pStyle w:val="TAL"/>
              <w:overflowPunct w:val="0"/>
              <w:autoSpaceDE w:val="0"/>
              <w:autoSpaceDN w:val="0"/>
              <w:adjustRightInd w:val="0"/>
              <w:textAlignment w:val="baseline"/>
              <w:rPr>
                <w:ins w:id="2912" w:author="MCC160" w:date="2021-01-11T14:16:00Z"/>
              </w:rPr>
            </w:pPr>
            <w:ins w:id="2913" w:author="MCC160" w:date="2021-01-11T14:16:00Z">
              <w:r w:rsidRPr="00AA36EF">
                <w:t>not present</w:t>
              </w:r>
            </w:ins>
          </w:p>
        </w:tc>
        <w:tc>
          <w:tcPr>
            <w:tcW w:w="2126" w:type="dxa"/>
            <w:tcPrChange w:id="2914" w:author="MCC160" w:date="2021-01-24T13:47:00Z">
              <w:tcPr>
                <w:tcW w:w="2126" w:type="dxa"/>
              </w:tcPr>
            </w:tcPrChange>
          </w:tcPr>
          <w:p w14:paraId="32A94609" w14:textId="77777777" w:rsidR="00B51622" w:rsidRPr="00AA36EF" w:rsidRDefault="00B51622" w:rsidP="009701F1">
            <w:pPr>
              <w:pStyle w:val="TAL"/>
              <w:overflowPunct w:val="0"/>
              <w:autoSpaceDE w:val="0"/>
              <w:autoSpaceDN w:val="0"/>
              <w:adjustRightInd w:val="0"/>
              <w:textAlignment w:val="baseline"/>
              <w:rPr>
                <w:ins w:id="2915" w:author="MCC160" w:date="2021-01-11T14:16:00Z"/>
              </w:rPr>
            </w:pPr>
          </w:p>
        </w:tc>
        <w:tc>
          <w:tcPr>
            <w:tcW w:w="1418" w:type="dxa"/>
            <w:tcPrChange w:id="2916" w:author="MCC160" w:date="2021-01-24T13:47:00Z">
              <w:tcPr>
                <w:tcW w:w="1418" w:type="dxa"/>
              </w:tcPr>
            </w:tcPrChange>
          </w:tcPr>
          <w:p w14:paraId="22F087DC" w14:textId="77777777" w:rsidR="00B51622" w:rsidRPr="00AA36EF" w:rsidRDefault="00B51622" w:rsidP="009701F1">
            <w:pPr>
              <w:pStyle w:val="TAL"/>
              <w:overflowPunct w:val="0"/>
              <w:autoSpaceDE w:val="0"/>
              <w:autoSpaceDN w:val="0"/>
              <w:adjustRightInd w:val="0"/>
              <w:textAlignment w:val="baseline"/>
              <w:rPr>
                <w:ins w:id="2917" w:author="MCC160" w:date="2021-01-11T14:16:00Z"/>
              </w:rPr>
            </w:pPr>
          </w:p>
        </w:tc>
        <w:tc>
          <w:tcPr>
            <w:tcW w:w="1134" w:type="dxa"/>
            <w:vAlign w:val="bottom"/>
            <w:tcPrChange w:id="2918" w:author="MCC160" w:date="2021-01-24T13:47:00Z">
              <w:tcPr>
                <w:tcW w:w="1134" w:type="dxa"/>
                <w:vAlign w:val="bottom"/>
              </w:tcPr>
            </w:tcPrChange>
          </w:tcPr>
          <w:p w14:paraId="0098CC6E" w14:textId="77777777" w:rsidR="00B51622" w:rsidRPr="00AA36EF" w:rsidRDefault="00B51622" w:rsidP="009701F1">
            <w:pPr>
              <w:pStyle w:val="TAL"/>
              <w:overflowPunct w:val="0"/>
              <w:autoSpaceDE w:val="0"/>
              <w:autoSpaceDN w:val="0"/>
              <w:adjustRightInd w:val="0"/>
              <w:textAlignment w:val="baseline"/>
              <w:rPr>
                <w:ins w:id="2919" w:author="MCC160" w:date="2021-01-11T14:16:00Z"/>
              </w:rPr>
            </w:pPr>
          </w:p>
        </w:tc>
      </w:tr>
      <w:tr w:rsidR="00B51622" w:rsidRPr="00AA36EF" w14:paraId="0A545229" w14:textId="77777777" w:rsidTr="001D2A53">
        <w:trPr>
          <w:ins w:id="2920" w:author="MCC160" w:date="2021-01-11T14:16:00Z"/>
        </w:trPr>
        <w:tc>
          <w:tcPr>
            <w:tcW w:w="2835" w:type="dxa"/>
            <w:vAlign w:val="center"/>
            <w:tcPrChange w:id="2921" w:author="MCC160" w:date="2021-01-24T13:47:00Z">
              <w:tcPr>
                <w:tcW w:w="2835" w:type="dxa"/>
                <w:vAlign w:val="center"/>
              </w:tcPr>
            </w:tcPrChange>
          </w:tcPr>
          <w:p w14:paraId="455CACD1" w14:textId="77777777" w:rsidR="00B51622" w:rsidRPr="00AA36EF" w:rsidRDefault="00B51622" w:rsidP="009701F1">
            <w:pPr>
              <w:pStyle w:val="TAL"/>
              <w:overflowPunct w:val="0"/>
              <w:autoSpaceDE w:val="0"/>
              <w:autoSpaceDN w:val="0"/>
              <w:adjustRightInd w:val="0"/>
              <w:textAlignment w:val="baseline"/>
              <w:rPr>
                <w:ins w:id="2922" w:author="MCC160" w:date="2021-01-11T14:16:00Z"/>
                <w:lang w:eastAsia="en-GB"/>
              </w:rPr>
            </w:pPr>
            <w:ins w:id="2923" w:author="MCC160" w:date="2021-01-11T14:16:00Z">
              <w:r w:rsidRPr="00AA36EF">
                <w:rPr>
                  <w:lang w:eastAsia="en-GB"/>
                </w:rPr>
                <w:t>..p-id</w:t>
              </w:r>
            </w:ins>
          </w:p>
        </w:tc>
        <w:tc>
          <w:tcPr>
            <w:tcW w:w="2126" w:type="dxa"/>
            <w:tcPrChange w:id="2924" w:author="MCC160" w:date="2021-01-24T13:47:00Z">
              <w:tcPr>
                <w:tcW w:w="2126" w:type="dxa"/>
              </w:tcPr>
            </w:tcPrChange>
          </w:tcPr>
          <w:p w14:paraId="0F5EA2B5" w14:textId="0AEE64C5" w:rsidR="00B51622" w:rsidRPr="00AA36EF" w:rsidRDefault="00B51622" w:rsidP="009701F1">
            <w:pPr>
              <w:pStyle w:val="TAL"/>
              <w:overflowPunct w:val="0"/>
              <w:autoSpaceDE w:val="0"/>
              <w:autoSpaceDN w:val="0"/>
              <w:adjustRightInd w:val="0"/>
              <w:textAlignment w:val="baseline"/>
              <w:rPr>
                <w:ins w:id="2925" w:author="MCC160" w:date="2021-01-11T14:16:00Z"/>
                <w:lang w:eastAsia="en-GB"/>
              </w:rPr>
            </w:pPr>
            <w:ins w:id="2926" w:author="MCC160" w:date="2021-01-11T14:16:00Z">
              <w:r w:rsidRPr="00AA36EF">
                <w:rPr>
                  <w:lang w:eastAsia="en-GB"/>
                </w:rPr>
                <w:t xml:space="preserve">same value </w:t>
              </w:r>
            </w:ins>
            <w:ins w:id="2927" w:author="MCC160" w:date="2021-01-11T14:17:00Z">
              <w:r w:rsidRPr="00AA36EF">
                <w:rPr>
                  <w:lang w:eastAsia="en-GB"/>
                </w:rPr>
                <w:t xml:space="preserve">as </w:t>
              </w:r>
            </w:ins>
            <w:ins w:id="2928" w:author="MCC160" w:date="2021-01-11T14:16:00Z">
              <w:r w:rsidRPr="00AA36EF">
                <w:rPr>
                  <w:lang w:eastAsia="en-GB"/>
                </w:rPr>
                <w:t>received in the corresponding SIP PUBLISH</w:t>
              </w:r>
            </w:ins>
            <w:ins w:id="2929" w:author="MCC160" w:date="2021-02-25T18:58:00Z">
              <w:r w:rsidR="00284A1D">
                <w:rPr>
                  <w:lang w:eastAsia="en-GB"/>
                </w:rPr>
                <w:t xml:space="preserve"> </w:t>
              </w:r>
              <w:r w:rsidR="00284A1D" w:rsidRPr="00284A1D">
                <w:rPr>
                  <w:highlight w:val="yellow"/>
                  <w:lang w:eastAsia="en-GB"/>
                  <w:rPrChange w:id="2930" w:author="MCC160" w:date="2021-02-25T18:59:00Z">
                    <w:rPr>
                      <w:lang w:eastAsia="en-GB"/>
                    </w:rPr>
                  </w:rPrChange>
                </w:rPr>
                <w:t xml:space="preserve">(step </w:t>
              </w:r>
            </w:ins>
            <w:ins w:id="2931" w:author="MCC160" w:date="2021-02-25T18:59:00Z">
              <w:r w:rsidR="00284A1D" w:rsidRPr="00284A1D">
                <w:rPr>
                  <w:highlight w:val="yellow"/>
                  <w:lang w:eastAsia="en-GB"/>
                  <w:rPrChange w:id="2932" w:author="MCC160" w:date="2021-02-25T18:59:00Z">
                    <w:rPr>
                      <w:lang w:eastAsia="en-GB"/>
                    </w:rPr>
                  </w:rPrChange>
                </w:rPr>
                <w:t>4D, 35)</w:t>
              </w:r>
            </w:ins>
          </w:p>
        </w:tc>
        <w:tc>
          <w:tcPr>
            <w:tcW w:w="2126" w:type="dxa"/>
            <w:tcBorders>
              <w:bottom w:val="single" w:sz="4" w:space="0" w:color="auto"/>
            </w:tcBorders>
            <w:tcPrChange w:id="2933" w:author="MCC160" w:date="2021-01-24T13:47:00Z">
              <w:tcPr>
                <w:tcW w:w="2126" w:type="dxa"/>
                <w:tcBorders>
                  <w:bottom w:val="single" w:sz="4" w:space="0" w:color="auto"/>
                </w:tcBorders>
              </w:tcPr>
            </w:tcPrChange>
          </w:tcPr>
          <w:p w14:paraId="3C94BDA4" w14:textId="77777777" w:rsidR="00B51622" w:rsidRPr="00AA36EF" w:rsidRDefault="00B51622" w:rsidP="009701F1">
            <w:pPr>
              <w:pStyle w:val="TAL"/>
              <w:overflowPunct w:val="0"/>
              <w:autoSpaceDE w:val="0"/>
              <w:autoSpaceDN w:val="0"/>
              <w:adjustRightInd w:val="0"/>
              <w:textAlignment w:val="baseline"/>
              <w:rPr>
                <w:ins w:id="2934" w:author="MCC160" w:date="2021-01-11T14:16:00Z"/>
              </w:rPr>
            </w:pPr>
          </w:p>
        </w:tc>
        <w:tc>
          <w:tcPr>
            <w:tcW w:w="1418" w:type="dxa"/>
            <w:tcPrChange w:id="2935" w:author="MCC160" w:date="2021-01-24T13:47:00Z">
              <w:tcPr>
                <w:tcW w:w="1418" w:type="dxa"/>
              </w:tcPr>
            </w:tcPrChange>
          </w:tcPr>
          <w:p w14:paraId="313C05C9" w14:textId="77777777" w:rsidR="00B51622" w:rsidRPr="00AA36EF" w:rsidRDefault="00B51622" w:rsidP="009701F1">
            <w:pPr>
              <w:pStyle w:val="TAL"/>
              <w:overflowPunct w:val="0"/>
              <w:autoSpaceDE w:val="0"/>
              <w:autoSpaceDN w:val="0"/>
              <w:adjustRightInd w:val="0"/>
              <w:textAlignment w:val="baseline"/>
              <w:rPr>
                <w:ins w:id="2936" w:author="MCC160" w:date="2021-01-11T14:16:00Z"/>
              </w:rPr>
            </w:pPr>
          </w:p>
        </w:tc>
        <w:tc>
          <w:tcPr>
            <w:tcW w:w="1134" w:type="dxa"/>
            <w:vAlign w:val="bottom"/>
            <w:tcPrChange w:id="2937" w:author="MCC160" w:date="2021-01-24T13:47:00Z">
              <w:tcPr>
                <w:tcW w:w="1134" w:type="dxa"/>
                <w:vAlign w:val="bottom"/>
              </w:tcPr>
            </w:tcPrChange>
          </w:tcPr>
          <w:p w14:paraId="66B6B540" w14:textId="77777777" w:rsidR="00B51622" w:rsidRPr="00AA36EF" w:rsidRDefault="00B51622" w:rsidP="009701F1">
            <w:pPr>
              <w:pStyle w:val="TAL"/>
              <w:overflowPunct w:val="0"/>
              <w:autoSpaceDE w:val="0"/>
              <w:autoSpaceDN w:val="0"/>
              <w:adjustRightInd w:val="0"/>
              <w:textAlignment w:val="baseline"/>
              <w:rPr>
                <w:ins w:id="2938" w:author="MCC160" w:date="2021-01-11T14:16:00Z"/>
              </w:rPr>
            </w:pPr>
          </w:p>
        </w:tc>
      </w:tr>
    </w:tbl>
    <w:p w14:paraId="5FE0B6AD" w14:textId="77777777" w:rsidR="00B51622" w:rsidRPr="00AA36EF" w:rsidRDefault="00B51622" w:rsidP="00B51622">
      <w:pPr>
        <w:rPr>
          <w:ins w:id="2939" w:author="MCC160" w:date="2021-01-11T14:16:00Z"/>
          <w:lang w:eastAsia="ja-JP"/>
        </w:rPr>
      </w:pPr>
    </w:p>
    <w:p w14:paraId="4ACCE523" w14:textId="77777777" w:rsidR="00B51622" w:rsidRPr="00AA36EF" w:rsidRDefault="00B51622" w:rsidP="00B51622">
      <w:pPr>
        <w:pStyle w:val="TH"/>
        <w:overflowPunct w:val="0"/>
        <w:autoSpaceDE w:val="0"/>
        <w:autoSpaceDN w:val="0"/>
        <w:adjustRightInd w:val="0"/>
        <w:textAlignment w:val="baseline"/>
        <w:rPr>
          <w:ins w:id="2940" w:author="MCC160" w:date="2021-01-11T14:16:00Z"/>
        </w:rPr>
      </w:pPr>
      <w:ins w:id="2941" w:author="MCC160" w:date="2021-01-11T14:16:00Z">
        <w:r w:rsidRPr="00AA36EF">
          <w:rPr>
            <w:lang w:eastAsia="en-GB"/>
          </w:rPr>
          <w:t>Table 5.3.3.3-46B: SIP NOTIFY (step 23B, Table 5.3.3.2-1)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42" w:author="MCC160" w:date="2021-01-18T10: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943">
          <w:tblGrid>
            <w:gridCol w:w="2835"/>
            <w:gridCol w:w="2126"/>
            <w:gridCol w:w="2126"/>
            <w:gridCol w:w="1418"/>
            <w:gridCol w:w="1134"/>
          </w:tblGrid>
        </w:tblGridChange>
      </w:tblGrid>
      <w:tr w:rsidR="00B51622" w:rsidRPr="00AA36EF" w14:paraId="7A808667" w14:textId="77777777" w:rsidTr="00974374">
        <w:trPr>
          <w:ins w:id="2944" w:author="MCC160" w:date="2021-01-11T14:16:00Z"/>
        </w:trPr>
        <w:tc>
          <w:tcPr>
            <w:tcW w:w="9639" w:type="dxa"/>
            <w:gridSpan w:val="5"/>
            <w:tcPrChange w:id="2945" w:author="MCC160" w:date="2021-01-18T10:32:00Z">
              <w:tcPr>
                <w:tcW w:w="9639" w:type="dxa"/>
                <w:gridSpan w:val="5"/>
              </w:tcPr>
            </w:tcPrChange>
          </w:tcPr>
          <w:p w14:paraId="317F44D6" w14:textId="3026BBCA" w:rsidR="00B51622" w:rsidRPr="00AA36EF" w:rsidRDefault="00B51622" w:rsidP="009701F1">
            <w:pPr>
              <w:pStyle w:val="TAL"/>
              <w:overflowPunct w:val="0"/>
              <w:autoSpaceDE w:val="0"/>
              <w:autoSpaceDN w:val="0"/>
              <w:adjustRightInd w:val="0"/>
              <w:textAlignment w:val="baseline"/>
              <w:rPr>
                <w:ins w:id="2946" w:author="MCC160" w:date="2021-01-11T14:16:00Z"/>
              </w:rPr>
            </w:pPr>
            <w:ins w:id="2947" w:author="MCC160" w:date="2021-01-11T14:16:00Z">
              <w:r w:rsidRPr="00AA36EF">
                <w:rPr>
                  <w:lang w:eastAsia="en-GB"/>
                </w:rPr>
                <w:t>Derivation Path: TS 36.579-1 [2], Table 5.5.2.8-1</w:t>
              </w:r>
            </w:ins>
            <w:ins w:id="2948" w:author="MCC160" w:date="2021-01-24T12:32:00Z">
              <w:r w:rsidR="00121D73" w:rsidRPr="00AA36EF">
                <w:t xml:space="preserve"> with condition PRESENCE-EVENT</w:t>
              </w:r>
            </w:ins>
          </w:p>
        </w:tc>
      </w:tr>
      <w:tr w:rsidR="00B51622" w:rsidRPr="00AA36EF" w14:paraId="4A7A28A3" w14:textId="77777777" w:rsidTr="00974374">
        <w:trPr>
          <w:ins w:id="2949" w:author="MCC160" w:date="2021-01-11T14:16:00Z"/>
        </w:trPr>
        <w:tc>
          <w:tcPr>
            <w:tcW w:w="2835" w:type="dxa"/>
            <w:tcPrChange w:id="2950" w:author="MCC160" w:date="2021-01-18T10:32:00Z">
              <w:tcPr>
                <w:tcW w:w="2835" w:type="dxa"/>
              </w:tcPr>
            </w:tcPrChange>
          </w:tcPr>
          <w:p w14:paraId="2FB11441" w14:textId="77777777" w:rsidR="00B51622" w:rsidRPr="00AA36EF" w:rsidRDefault="00B51622" w:rsidP="009701F1">
            <w:pPr>
              <w:keepNext/>
              <w:keepLines/>
              <w:overflowPunct w:val="0"/>
              <w:autoSpaceDE w:val="0"/>
              <w:autoSpaceDN w:val="0"/>
              <w:adjustRightInd w:val="0"/>
              <w:spacing w:after="0"/>
              <w:jc w:val="center"/>
              <w:textAlignment w:val="baseline"/>
              <w:rPr>
                <w:ins w:id="2951" w:author="MCC160" w:date="2021-01-11T14:16:00Z"/>
              </w:rPr>
            </w:pPr>
            <w:ins w:id="2952" w:author="MCC160" w:date="2021-01-11T14:16:00Z">
              <w:r w:rsidRPr="00AA36EF">
                <w:rPr>
                  <w:rFonts w:ascii="Arial" w:hAnsi="Arial"/>
                  <w:b/>
                  <w:sz w:val="18"/>
                  <w:lang w:eastAsia="en-GB"/>
                </w:rPr>
                <w:t>Information Element</w:t>
              </w:r>
            </w:ins>
          </w:p>
        </w:tc>
        <w:tc>
          <w:tcPr>
            <w:tcW w:w="2126" w:type="dxa"/>
            <w:tcPrChange w:id="2953" w:author="MCC160" w:date="2021-01-18T10:32:00Z">
              <w:tcPr>
                <w:tcW w:w="2126" w:type="dxa"/>
              </w:tcPr>
            </w:tcPrChange>
          </w:tcPr>
          <w:p w14:paraId="3762DEC0" w14:textId="77777777" w:rsidR="00B51622" w:rsidRPr="00AA36EF" w:rsidRDefault="00B51622" w:rsidP="009701F1">
            <w:pPr>
              <w:keepNext/>
              <w:keepLines/>
              <w:overflowPunct w:val="0"/>
              <w:autoSpaceDE w:val="0"/>
              <w:autoSpaceDN w:val="0"/>
              <w:adjustRightInd w:val="0"/>
              <w:spacing w:after="0"/>
              <w:jc w:val="center"/>
              <w:textAlignment w:val="baseline"/>
              <w:rPr>
                <w:ins w:id="2954" w:author="MCC160" w:date="2021-01-11T14:16:00Z"/>
              </w:rPr>
            </w:pPr>
            <w:ins w:id="2955" w:author="MCC160" w:date="2021-01-11T14:16:00Z">
              <w:r w:rsidRPr="00AA36EF">
                <w:rPr>
                  <w:rFonts w:ascii="Arial" w:hAnsi="Arial"/>
                  <w:b/>
                  <w:sz w:val="18"/>
                  <w:lang w:eastAsia="en-GB"/>
                </w:rPr>
                <w:t>Value/remark</w:t>
              </w:r>
            </w:ins>
          </w:p>
        </w:tc>
        <w:tc>
          <w:tcPr>
            <w:tcW w:w="2126" w:type="dxa"/>
            <w:tcBorders>
              <w:bottom w:val="single" w:sz="4" w:space="0" w:color="auto"/>
            </w:tcBorders>
            <w:tcPrChange w:id="2956" w:author="MCC160" w:date="2021-01-18T10:32:00Z">
              <w:tcPr>
                <w:tcW w:w="2126" w:type="dxa"/>
                <w:tcBorders>
                  <w:bottom w:val="single" w:sz="4" w:space="0" w:color="auto"/>
                </w:tcBorders>
              </w:tcPr>
            </w:tcPrChange>
          </w:tcPr>
          <w:p w14:paraId="67083D1F" w14:textId="77777777" w:rsidR="00B51622" w:rsidRPr="00AA36EF" w:rsidRDefault="00B51622" w:rsidP="009701F1">
            <w:pPr>
              <w:keepNext/>
              <w:keepLines/>
              <w:overflowPunct w:val="0"/>
              <w:autoSpaceDE w:val="0"/>
              <w:autoSpaceDN w:val="0"/>
              <w:adjustRightInd w:val="0"/>
              <w:spacing w:after="0"/>
              <w:jc w:val="center"/>
              <w:textAlignment w:val="baseline"/>
              <w:rPr>
                <w:ins w:id="2957" w:author="MCC160" w:date="2021-01-11T14:16:00Z"/>
              </w:rPr>
            </w:pPr>
            <w:ins w:id="2958" w:author="MCC160" w:date="2021-01-11T14:16:00Z">
              <w:r w:rsidRPr="00AA36EF">
                <w:rPr>
                  <w:rFonts w:ascii="Arial" w:hAnsi="Arial"/>
                  <w:b/>
                  <w:sz w:val="18"/>
                  <w:lang w:eastAsia="en-GB"/>
                </w:rPr>
                <w:t>Comment</w:t>
              </w:r>
            </w:ins>
          </w:p>
        </w:tc>
        <w:tc>
          <w:tcPr>
            <w:tcW w:w="1418" w:type="dxa"/>
            <w:tcPrChange w:id="2959" w:author="MCC160" w:date="2021-01-18T10:32:00Z">
              <w:tcPr>
                <w:tcW w:w="1418" w:type="dxa"/>
              </w:tcPr>
            </w:tcPrChange>
          </w:tcPr>
          <w:p w14:paraId="421DB224" w14:textId="77777777" w:rsidR="00B51622" w:rsidRPr="00AA36EF" w:rsidRDefault="00B51622" w:rsidP="009701F1">
            <w:pPr>
              <w:keepNext/>
              <w:keepLines/>
              <w:overflowPunct w:val="0"/>
              <w:autoSpaceDE w:val="0"/>
              <w:autoSpaceDN w:val="0"/>
              <w:adjustRightInd w:val="0"/>
              <w:spacing w:after="0"/>
              <w:jc w:val="center"/>
              <w:textAlignment w:val="baseline"/>
              <w:rPr>
                <w:ins w:id="2960" w:author="MCC160" w:date="2021-01-11T14:16:00Z"/>
              </w:rPr>
            </w:pPr>
            <w:ins w:id="2961" w:author="MCC160" w:date="2021-01-11T14:16:00Z">
              <w:r w:rsidRPr="00AA36EF">
                <w:rPr>
                  <w:rFonts w:ascii="Arial" w:hAnsi="Arial"/>
                  <w:b/>
                  <w:sz w:val="18"/>
                  <w:lang w:eastAsia="en-GB"/>
                </w:rPr>
                <w:t>Reference</w:t>
              </w:r>
            </w:ins>
          </w:p>
        </w:tc>
        <w:tc>
          <w:tcPr>
            <w:tcW w:w="1134" w:type="dxa"/>
            <w:tcPrChange w:id="2962" w:author="MCC160" w:date="2021-01-18T10:32:00Z">
              <w:tcPr>
                <w:tcW w:w="1134" w:type="dxa"/>
              </w:tcPr>
            </w:tcPrChange>
          </w:tcPr>
          <w:p w14:paraId="0847EDCB" w14:textId="77777777" w:rsidR="00B51622" w:rsidRPr="00AA36EF" w:rsidRDefault="00B51622" w:rsidP="009701F1">
            <w:pPr>
              <w:keepNext/>
              <w:keepLines/>
              <w:overflowPunct w:val="0"/>
              <w:autoSpaceDE w:val="0"/>
              <w:autoSpaceDN w:val="0"/>
              <w:adjustRightInd w:val="0"/>
              <w:spacing w:after="0"/>
              <w:jc w:val="center"/>
              <w:textAlignment w:val="baseline"/>
              <w:rPr>
                <w:ins w:id="2963" w:author="MCC160" w:date="2021-01-11T14:16:00Z"/>
              </w:rPr>
            </w:pPr>
            <w:ins w:id="2964" w:author="MCC160" w:date="2021-01-11T14:16:00Z">
              <w:r w:rsidRPr="00AA36EF">
                <w:rPr>
                  <w:rFonts w:ascii="Arial" w:hAnsi="Arial"/>
                  <w:b/>
                  <w:sz w:val="18"/>
                  <w:lang w:eastAsia="en-GB"/>
                </w:rPr>
                <w:t>Condition</w:t>
              </w:r>
            </w:ins>
          </w:p>
        </w:tc>
      </w:tr>
      <w:tr w:rsidR="00B51622" w:rsidRPr="00AA36EF" w14:paraId="23BD4549" w14:textId="77777777" w:rsidTr="00974374">
        <w:trPr>
          <w:ins w:id="2965" w:author="MCC160" w:date="2021-01-11T14:16:00Z"/>
        </w:trPr>
        <w:tc>
          <w:tcPr>
            <w:tcW w:w="2835" w:type="dxa"/>
            <w:tcBorders>
              <w:top w:val="single" w:sz="4" w:space="0" w:color="auto"/>
              <w:left w:val="single" w:sz="4" w:space="0" w:color="auto"/>
              <w:bottom w:val="single" w:sz="4" w:space="0" w:color="auto"/>
              <w:right w:val="single" w:sz="4" w:space="0" w:color="auto"/>
            </w:tcBorders>
            <w:tcPrChange w:id="2966" w:author="MCC160" w:date="2021-01-18T10:32:00Z">
              <w:tcPr>
                <w:tcW w:w="2835" w:type="dxa"/>
                <w:tcBorders>
                  <w:top w:val="single" w:sz="4" w:space="0" w:color="auto"/>
                  <w:left w:val="single" w:sz="4" w:space="0" w:color="auto"/>
                  <w:bottom w:val="single" w:sz="4" w:space="0" w:color="auto"/>
                  <w:right w:val="single" w:sz="4" w:space="0" w:color="auto"/>
                </w:tcBorders>
              </w:tcPr>
            </w:tcPrChange>
          </w:tcPr>
          <w:p w14:paraId="7070AAE5" w14:textId="1EF88940" w:rsidR="00B51622" w:rsidRPr="00AA36EF" w:rsidRDefault="00B51622" w:rsidP="009701F1">
            <w:pPr>
              <w:pStyle w:val="TAL"/>
              <w:overflowPunct w:val="0"/>
              <w:autoSpaceDE w:val="0"/>
              <w:autoSpaceDN w:val="0"/>
              <w:adjustRightInd w:val="0"/>
              <w:textAlignment w:val="baseline"/>
              <w:rPr>
                <w:ins w:id="2967" w:author="MCC160" w:date="2021-01-11T14:16:00Z"/>
                <w:b/>
                <w:lang w:eastAsia="en-GB"/>
              </w:rPr>
            </w:pPr>
            <w:ins w:id="2968" w:author="MCC160" w:date="2021-01-11T14:16:00Z">
              <w:r w:rsidRPr="00AA36EF">
                <w:rPr>
                  <w:b/>
                  <w:lang w:eastAsia="en-GB"/>
                </w:rPr>
                <w:t>Message-body</w:t>
              </w:r>
            </w:ins>
          </w:p>
        </w:tc>
        <w:tc>
          <w:tcPr>
            <w:tcW w:w="2126" w:type="dxa"/>
            <w:tcBorders>
              <w:top w:val="single" w:sz="4" w:space="0" w:color="auto"/>
              <w:left w:val="single" w:sz="4" w:space="0" w:color="auto"/>
              <w:bottom w:val="single" w:sz="4" w:space="0" w:color="auto"/>
              <w:right w:val="single" w:sz="4" w:space="0" w:color="auto"/>
            </w:tcBorders>
            <w:tcPrChange w:id="2969"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2D591678" w14:textId="77777777" w:rsidR="00B51622" w:rsidRPr="00AA36EF" w:rsidRDefault="00B51622" w:rsidP="009701F1">
            <w:pPr>
              <w:pStyle w:val="TAL"/>
              <w:overflowPunct w:val="0"/>
              <w:autoSpaceDE w:val="0"/>
              <w:autoSpaceDN w:val="0"/>
              <w:adjustRightInd w:val="0"/>
              <w:textAlignment w:val="baseline"/>
              <w:rPr>
                <w:ins w:id="2970" w:author="MCC160" w:date="2021-01-11T14:16:00Z"/>
              </w:rPr>
            </w:pPr>
          </w:p>
        </w:tc>
        <w:tc>
          <w:tcPr>
            <w:tcW w:w="2126" w:type="dxa"/>
            <w:tcBorders>
              <w:top w:val="single" w:sz="4" w:space="0" w:color="auto"/>
              <w:left w:val="single" w:sz="4" w:space="0" w:color="auto"/>
              <w:bottom w:val="single" w:sz="4" w:space="0" w:color="auto"/>
              <w:right w:val="single" w:sz="4" w:space="0" w:color="auto"/>
            </w:tcBorders>
            <w:tcPrChange w:id="2971"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4DBFB60F" w14:textId="77777777" w:rsidR="00B51622" w:rsidRPr="00AA36EF" w:rsidRDefault="00B51622" w:rsidP="009701F1">
            <w:pPr>
              <w:pStyle w:val="TAL"/>
              <w:overflowPunct w:val="0"/>
              <w:autoSpaceDE w:val="0"/>
              <w:autoSpaceDN w:val="0"/>
              <w:adjustRightInd w:val="0"/>
              <w:textAlignment w:val="baseline"/>
              <w:rPr>
                <w:ins w:id="2972" w:author="MCC160" w:date="2021-01-11T14:16:00Z"/>
              </w:rPr>
            </w:pPr>
          </w:p>
        </w:tc>
        <w:tc>
          <w:tcPr>
            <w:tcW w:w="1418" w:type="dxa"/>
            <w:tcBorders>
              <w:top w:val="single" w:sz="4" w:space="0" w:color="auto"/>
              <w:left w:val="single" w:sz="4" w:space="0" w:color="auto"/>
              <w:bottom w:val="single" w:sz="4" w:space="0" w:color="auto"/>
              <w:right w:val="single" w:sz="4" w:space="0" w:color="auto"/>
            </w:tcBorders>
            <w:tcPrChange w:id="2973"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4EB84DB1" w14:textId="77777777" w:rsidR="00B51622" w:rsidRPr="00AA36EF" w:rsidRDefault="00B51622" w:rsidP="009701F1">
            <w:pPr>
              <w:pStyle w:val="TAL"/>
              <w:overflowPunct w:val="0"/>
              <w:autoSpaceDE w:val="0"/>
              <w:autoSpaceDN w:val="0"/>
              <w:adjustRightInd w:val="0"/>
              <w:textAlignment w:val="baseline"/>
              <w:rPr>
                <w:ins w:id="2974" w:author="MCC160" w:date="2021-01-11T14:16:00Z"/>
              </w:rPr>
            </w:pPr>
          </w:p>
        </w:tc>
        <w:tc>
          <w:tcPr>
            <w:tcW w:w="1134" w:type="dxa"/>
            <w:tcBorders>
              <w:top w:val="single" w:sz="4" w:space="0" w:color="auto"/>
              <w:left w:val="single" w:sz="4" w:space="0" w:color="auto"/>
              <w:bottom w:val="single" w:sz="4" w:space="0" w:color="auto"/>
              <w:right w:val="single" w:sz="4" w:space="0" w:color="auto"/>
            </w:tcBorders>
            <w:tcPrChange w:id="2975"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0F895CE4" w14:textId="77777777" w:rsidR="00B51622" w:rsidRPr="00AA36EF" w:rsidRDefault="00B51622" w:rsidP="009701F1">
            <w:pPr>
              <w:pStyle w:val="TAL"/>
              <w:overflowPunct w:val="0"/>
              <w:autoSpaceDE w:val="0"/>
              <w:autoSpaceDN w:val="0"/>
              <w:adjustRightInd w:val="0"/>
              <w:textAlignment w:val="baseline"/>
              <w:rPr>
                <w:ins w:id="2976" w:author="MCC160" w:date="2021-01-11T14:16:00Z"/>
              </w:rPr>
            </w:pPr>
          </w:p>
        </w:tc>
      </w:tr>
      <w:tr w:rsidR="00121D73" w:rsidRPr="00AA36EF" w14:paraId="5108060C" w14:textId="77777777" w:rsidTr="00974374">
        <w:trPr>
          <w:ins w:id="2977"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63AA46C1" w14:textId="71C4C44F" w:rsidR="00121D73" w:rsidRPr="00AA36EF" w:rsidRDefault="00121D73" w:rsidP="00121D73">
            <w:pPr>
              <w:pStyle w:val="TAL"/>
              <w:overflowPunct w:val="0"/>
              <w:autoSpaceDE w:val="0"/>
              <w:autoSpaceDN w:val="0"/>
              <w:adjustRightInd w:val="0"/>
              <w:textAlignment w:val="baseline"/>
              <w:rPr>
                <w:ins w:id="2978" w:author="MCC160" w:date="2021-01-18T10:32:00Z"/>
                <w:b/>
                <w:lang w:eastAsia="en-GB"/>
              </w:rPr>
            </w:pPr>
            <w:ins w:id="2979" w:author="MCC160" w:date="2021-01-18T10:33: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669402B" w14:textId="77777777" w:rsidR="00121D73" w:rsidRPr="00AA36EF" w:rsidRDefault="00121D73" w:rsidP="00121D73">
            <w:pPr>
              <w:pStyle w:val="TAL"/>
              <w:overflowPunct w:val="0"/>
              <w:autoSpaceDE w:val="0"/>
              <w:autoSpaceDN w:val="0"/>
              <w:adjustRightInd w:val="0"/>
              <w:textAlignment w:val="baseline"/>
              <w:rPr>
                <w:ins w:id="2980"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5ECF743B" w14:textId="5A75B279" w:rsidR="00121D73" w:rsidRPr="00AA36EF" w:rsidRDefault="00121D73" w:rsidP="00121D73">
            <w:pPr>
              <w:pStyle w:val="TAL"/>
              <w:overflowPunct w:val="0"/>
              <w:autoSpaceDE w:val="0"/>
              <w:autoSpaceDN w:val="0"/>
              <w:adjustRightInd w:val="0"/>
              <w:textAlignment w:val="baseline"/>
              <w:rPr>
                <w:ins w:id="2981" w:author="MCC160" w:date="2021-01-18T10:32:00Z"/>
              </w:rPr>
            </w:pPr>
            <w:ins w:id="2982"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57AAE7A1" w14:textId="77777777" w:rsidR="00121D73" w:rsidRPr="00AA36EF" w:rsidRDefault="00121D73" w:rsidP="00121D73">
            <w:pPr>
              <w:pStyle w:val="TAL"/>
              <w:overflowPunct w:val="0"/>
              <w:autoSpaceDE w:val="0"/>
              <w:autoSpaceDN w:val="0"/>
              <w:adjustRightInd w:val="0"/>
              <w:textAlignment w:val="baseline"/>
              <w:rPr>
                <w:ins w:id="2983"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5284F06A" w14:textId="77777777" w:rsidR="00121D73" w:rsidRPr="00AA36EF" w:rsidRDefault="00121D73" w:rsidP="00121D73">
            <w:pPr>
              <w:pStyle w:val="TAL"/>
              <w:overflowPunct w:val="0"/>
              <w:autoSpaceDE w:val="0"/>
              <w:autoSpaceDN w:val="0"/>
              <w:adjustRightInd w:val="0"/>
              <w:textAlignment w:val="baseline"/>
              <w:rPr>
                <w:ins w:id="2984" w:author="MCC160" w:date="2021-01-18T10:32:00Z"/>
              </w:rPr>
            </w:pPr>
          </w:p>
        </w:tc>
      </w:tr>
      <w:tr w:rsidR="00121D73" w:rsidRPr="00AA36EF" w14:paraId="07B691A2" w14:textId="77777777" w:rsidTr="00B15A3D">
        <w:trPr>
          <w:ins w:id="2985" w:author="MCC160" w:date="2021-01-11T14:16:00Z"/>
        </w:trPr>
        <w:tc>
          <w:tcPr>
            <w:tcW w:w="2835" w:type="dxa"/>
            <w:tcBorders>
              <w:top w:val="single" w:sz="4" w:space="0" w:color="auto"/>
              <w:left w:val="single" w:sz="4" w:space="0" w:color="auto"/>
              <w:bottom w:val="single" w:sz="4" w:space="0" w:color="auto"/>
              <w:right w:val="single" w:sz="4" w:space="0" w:color="auto"/>
            </w:tcBorders>
            <w:tcPrChange w:id="2986" w:author="MCC160" w:date="2021-01-18T10:33:00Z">
              <w:tcPr>
                <w:tcW w:w="2835" w:type="dxa"/>
                <w:tcBorders>
                  <w:top w:val="single" w:sz="4" w:space="0" w:color="auto"/>
                  <w:left w:val="single" w:sz="4" w:space="0" w:color="auto"/>
                  <w:bottom w:val="single" w:sz="4" w:space="0" w:color="auto"/>
                  <w:right w:val="single" w:sz="4" w:space="0" w:color="auto"/>
                </w:tcBorders>
                <w:vAlign w:val="center"/>
              </w:tcPr>
            </w:tcPrChange>
          </w:tcPr>
          <w:p w14:paraId="324DF5D4" w14:textId="114CFF1C" w:rsidR="00121D73" w:rsidRPr="00AA36EF" w:rsidRDefault="00121D73" w:rsidP="00121D73">
            <w:pPr>
              <w:pStyle w:val="TAL"/>
              <w:overflowPunct w:val="0"/>
              <w:autoSpaceDE w:val="0"/>
              <w:autoSpaceDN w:val="0"/>
              <w:adjustRightInd w:val="0"/>
              <w:textAlignment w:val="baseline"/>
              <w:rPr>
                <w:ins w:id="2987" w:author="MCC160" w:date="2021-01-11T14:16:00Z"/>
                <w:b/>
                <w:bCs/>
                <w:lang w:eastAsia="en-GB"/>
              </w:rPr>
            </w:pPr>
            <w:ins w:id="2988" w:author="MCC160" w:date="2021-01-18T10:33:00Z">
              <w:r w:rsidRPr="00AA36EF">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2989"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73DC94EA" w14:textId="2948CDBE" w:rsidR="00121D73" w:rsidRPr="00AA36EF" w:rsidRDefault="00121D73" w:rsidP="00121D73">
            <w:pPr>
              <w:pStyle w:val="TAL"/>
              <w:overflowPunct w:val="0"/>
              <w:autoSpaceDE w:val="0"/>
              <w:autoSpaceDN w:val="0"/>
              <w:adjustRightInd w:val="0"/>
              <w:textAlignment w:val="baseline"/>
              <w:rPr>
                <w:ins w:id="2990" w:author="MCC160" w:date="2021-01-11T14:16:00Z"/>
                <w:iCs/>
                <w:lang w:eastAsia="en-GB"/>
              </w:rPr>
            </w:pPr>
            <w:ins w:id="2991" w:author="MCC160" w:date="2021-01-18T10:33:00Z">
              <w:r w:rsidRPr="00AA36EF">
                <w:rPr>
                  <w:lang w:eastAsia="en-GB"/>
                </w:rPr>
                <w:t>PIDF a</w:t>
              </w:r>
            </w:ins>
            <w:ins w:id="2992" w:author="MCC160" w:date="2021-01-11T14:16:00Z">
              <w:r w:rsidRPr="00AA36EF">
                <w:rPr>
                  <w:lang w:eastAsia="en-GB"/>
                </w:rPr>
                <w:t>s described in Table 5.3.3.3-46C</w:t>
              </w:r>
            </w:ins>
          </w:p>
        </w:tc>
        <w:tc>
          <w:tcPr>
            <w:tcW w:w="2126" w:type="dxa"/>
            <w:tcBorders>
              <w:top w:val="single" w:sz="4" w:space="0" w:color="auto"/>
              <w:left w:val="single" w:sz="4" w:space="0" w:color="auto"/>
              <w:bottom w:val="single" w:sz="4" w:space="0" w:color="auto"/>
              <w:right w:val="single" w:sz="4" w:space="0" w:color="auto"/>
            </w:tcBorders>
            <w:tcPrChange w:id="2993"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7049D01D" w14:textId="77777777" w:rsidR="00121D73" w:rsidRPr="00AA36EF" w:rsidRDefault="00121D73" w:rsidP="00121D73">
            <w:pPr>
              <w:pStyle w:val="TAL"/>
              <w:overflowPunct w:val="0"/>
              <w:autoSpaceDE w:val="0"/>
              <w:autoSpaceDN w:val="0"/>
              <w:adjustRightInd w:val="0"/>
              <w:textAlignment w:val="baseline"/>
              <w:rPr>
                <w:ins w:id="2994" w:author="MCC160" w:date="2021-01-11T14:16:00Z"/>
              </w:rPr>
            </w:pPr>
          </w:p>
        </w:tc>
        <w:tc>
          <w:tcPr>
            <w:tcW w:w="1418" w:type="dxa"/>
            <w:tcBorders>
              <w:top w:val="single" w:sz="4" w:space="0" w:color="auto"/>
              <w:left w:val="single" w:sz="4" w:space="0" w:color="auto"/>
              <w:bottom w:val="single" w:sz="4" w:space="0" w:color="auto"/>
              <w:right w:val="single" w:sz="4" w:space="0" w:color="auto"/>
            </w:tcBorders>
            <w:tcPrChange w:id="2995"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5AC1D328" w14:textId="77777777" w:rsidR="00121D73" w:rsidRPr="00AA36EF" w:rsidRDefault="00121D73" w:rsidP="00121D73">
            <w:pPr>
              <w:pStyle w:val="TAL"/>
              <w:overflowPunct w:val="0"/>
              <w:autoSpaceDE w:val="0"/>
              <w:autoSpaceDN w:val="0"/>
              <w:adjustRightInd w:val="0"/>
              <w:textAlignment w:val="baseline"/>
              <w:rPr>
                <w:ins w:id="2996" w:author="MCC160" w:date="2021-01-11T14:16:00Z"/>
              </w:rPr>
            </w:pPr>
          </w:p>
        </w:tc>
        <w:tc>
          <w:tcPr>
            <w:tcW w:w="1134" w:type="dxa"/>
            <w:tcBorders>
              <w:top w:val="single" w:sz="4" w:space="0" w:color="auto"/>
              <w:left w:val="single" w:sz="4" w:space="0" w:color="auto"/>
              <w:bottom w:val="single" w:sz="4" w:space="0" w:color="auto"/>
              <w:right w:val="single" w:sz="4" w:space="0" w:color="auto"/>
            </w:tcBorders>
            <w:tcPrChange w:id="2997"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58CE91A7" w14:textId="77777777" w:rsidR="00121D73" w:rsidRPr="00AA36EF" w:rsidRDefault="00121D73" w:rsidP="00121D73">
            <w:pPr>
              <w:pStyle w:val="TAL"/>
              <w:overflowPunct w:val="0"/>
              <w:autoSpaceDE w:val="0"/>
              <w:autoSpaceDN w:val="0"/>
              <w:adjustRightInd w:val="0"/>
              <w:textAlignment w:val="baseline"/>
              <w:rPr>
                <w:ins w:id="2998" w:author="MCC160" w:date="2021-01-11T14:16:00Z"/>
              </w:rPr>
            </w:pPr>
          </w:p>
        </w:tc>
      </w:tr>
    </w:tbl>
    <w:p w14:paraId="01FD9ECA" w14:textId="77777777" w:rsidR="00B51622" w:rsidRPr="00AA36EF" w:rsidRDefault="00B51622" w:rsidP="00B51622">
      <w:pPr>
        <w:rPr>
          <w:ins w:id="2999" w:author="MCC160" w:date="2021-01-11T14:16:00Z"/>
          <w:lang w:eastAsia="ja-JP"/>
        </w:rPr>
      </w:pPr>
    </w:p>
    <w:p w14:paraId="79C161ED" w14:textId="77777777" w:rsidR="00B51622" w:rsidRPr="00AA36EF" w:rsidRDefault="00B51622" w:rsidP="00B51622">
      <w:pPr>
        <w:pStyle w:val="TH"/>
        <w:overflowPunct w:val="0"/>
        <w:autoSpaceDE w:val="0"/>
        <w:autoSpaceDN w:val="0"/>
        <w:adjustRightInd w:val="0"/>
        <w:textAlignment w:val="baseline"/>
        <w:rPr>
          <w:ins w:id="3000" w:author="MCC160" w:date="2021-01-11T14:16:00Z"/>
        </w:rPr>
      </w:pPr>
      <w:ins w:id="3001" w:author="MCC160" w:date="2021-01-11T14:16:00Z">
        <w:r w:rsidRPr="00AA36EF">
          <w:rPr>
            <w:lang w:eastAsia="en-GB"/>
          </w:rPr>
          <w:t xml:space="preserve">Table 5.3.3.3-46C: </w:t>
        </w:r>
        <w:r w:rsidRPr="00AA36EF">
          <w:rPr>
            <w:lang w:eastAsia="ko-KR"/>
          </w:rPr>
          <w:t>PIDF in SIP NOTIFY</w:t>
        </w:r>
        <w:r w:rsidRPr="00AA36EF">
          <w:rPr>
            <w:lang w:eastAsia="en-GB"/>
          </w:rPr>
          <w:t xml:space="preserve"> (Table 5.3.3.3-46B)</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51622" w:rsidRPr="00AA36EF" w14:paraId="6D1B8020" w14:textId="77777777" w:rsidTr="00284A1D">
        <w:trPr>
          <w:ins w:id="3002" w:author="MCC160" w:date="2021-01-11T14:16:00Z"/>
        </w:trPr>
        <w:tc>
          <w:tcPr>
            <w:tcW w:w="9639" w:type="dxa"/>
            <w:gridSpan w:val="5"/>
          </w:tcPr>
          <w:p w14:paraId="0AD6CA4C" w14:textId="77777777" w:rsidR="00B51622" w:rsidRPr="00AA36EF" w:rsidRDefault="00B51622" w:rsidP="009701F1">
            <w:pPr>
              <w:pStyle w:val="TAL"/>
              <w:overflowPunct w:val="0"/>
              <w:autoSpaceDE w:val="0"/>
              <w:autoSpaceDN w:val="0"/>
              <w:adjustRightInd w:val="0"/>
              <w:textAlignment w:val="baseline"/>
              <w:rPr>
                <w:ins w:id="3003" w:author="MCC160" w:date="2021-01-11T14:16:00Z"/>
              </w:rPr>
            </w:pPr>
            <w:ins w:id="3004" w:author="MCC160" w:date="2021-01-11T14:16:00Z">
              <w:r w:rsidRPr="00AA36EF">
                <w:rPr>
                  <w:lang w:eastAsia="en-GB"/>
                </w:rPr>
                <w:t>Derivation Path: TS 36.579-1 [2], Table 5.5.3.5.2-1</w:t>
              </w:r>
            </w:ins>
          </w:p>
        </w:tc>
      </w:tr>
      <w:tr w:rsidR="00B51622" w:rsidRPr="00AA36EF" w14:paraId="47F329DC" w14:textId="77777777" w:rsidTr="00284A1D">
        <w:trPr>
          <w:ins w:id="3005" w:author="MCC160" w:date="2021-01-11T14:16:00Z"/>
        </w:trPr>
        <w:tc>
          <w:tcPr>
            <w:tcW w:w="2835" w:type="dxa"/>
          </w:tcPr>
          <w:p w14:paraId="530F4682" w14:textId="77777777" w:rsidR="00B51622" w:rsidRPr="00AA36EF" w:rsidRDefault="00B51622" w:rsidP="009701F1">
            <w:pPr>
              <w:keepNext/>
              <w:keepLines/>
              <w:overflowPunct w:val="0"/>
              <w:autoSpaceDE w:val="0"/>
              <w:autoSpaceDN w:val="0"/>
              <w:adjustRightInd w:val="0"/>
              <w:spacing w:after="0"/>
              <w:jc w:val="center"/>
              <w:textAlignment w:val="baseline"/>
              <w:rPr>
                <w:ins w:id="3006" w:author="MCC160" w:date="2021-01-11T14:16:00Z"/>
              </w:rPr>
            </w:pPr>
            <w:ins w:id="3007" w:author="MCC160" w:date="2021-01-11T14:16:00Z">
              <w:r w:rsidRPr="00AA36EF">
                <w:rPr>
                  <w:rFonts w:ascii="Arial" w:hAnsi="Arial"/>
                  <w:b/>
                  <w:sz w:val="18"/>
                  <w:lang w:eastAsia="en-GB"/>
                </w:rPr>
                <w:t>Information Element</w:t>
              </w:r>
            </w:ins>
          </w:p>
        </w:tc>
        <w:tc>
          <w:tcPr>
            <w:tcW w:w="2126" w:type="dxa"/>
          </w:tcPr>
          <w:p w14:paraId="0C10BEE0" w14:textId="77777777" w:rsidR="00B51622" w:rsidRPr="00AA36EF" w:rsidRDefault="00B51622" w:rsidP="009701F1">
            <w:pPr>
              <w:keepNext/>
              <w:keepLines/>
              <w:overflowPunct w:val="0"/>
              <w:autoSpaceDE w:val="0"/>
              <w:autoSpaceDN w:val="0"/>
              <w:adjustRightInd w:val="0"/>
              <w:spacing w:after="0"/>
              <w:jc w:val="center"/>
              <w:textAlignment w:val="baseline"/>
              <w:rPr>
                <w:ins w:id="3008" w:author="MCC160" w:date="2021-01-11T14:16:00Z"/>
              </w:rPr>
            </w:pPr>
            <w:ins w:id="3009" w:author="MCC160" w:date="2021-01-11T14:16:00Z">
              <w:r w:rsidRPr="00AA36EF">
                <w:rPr>
                  <w:rFonts w:ascii="Arial" w:hAnsi="Arial"/>
                  <w:b/>
                  <w:sz w:val="18"/>
                  <w:lang w:eastAsia="en-GB"/>
                </w:rPr>
                <w:t>Value/remark</w:t>
              </w:r>
            </w:ins>
          </w:p>
        </w:tc>
        <w:tc>
          <w:tcPr>
            <w:tcW w:w="2126" w:type="dxa"/>
          </w:tcPr>
          <w:p w14:paraId="79773C16" w14:textId="77777777" w:rsidR="00B51622" w:rsidRPr="00AA36EF" w:rsidRDefault="00B51622" w:rsidP="009701F1">
            <w:pPr>
              <w:keepNext/>
              <w:keepLines/>
              <w:overflowPunct w:val="0"/>
              <w:autoSpaceDE w:val="0"/>
              <w:autoSpaceDN w:val="0"/>
              <w:adjustRightInd w:val="0"/>
              <w:spacing w:after="0"/>
              <w:jc w:val="center"/>
              <w:textAlignment w:val="baseline"/>
              <w:rPr>
                <w:ins w:id="3010" w:author="MCC160" w:date="2021-01-11T14:16:00Z"/>
              </w:rPr>
            </w:pPr>
            <w:ins w:id="3011" w:author="MCC160" w:date="2021-01-11T14:16:00Z">
              <w:r w:rsidRPr="00AA36EF">
                <w:rPr>
                  <w:rFonts w:ascii="Arial" w:hAnsi="Arial"/>
                  <w:b/>
                  <w:sz w:val="18"/>
                  <w:lang w:eastAsia="en-GB"/>
                </w:rPr>
                <w:t>Comment</w:t>
              </w:r>
            </w:ins>
          </w:p>
        </w:tc>
        <w:tc>
          <w:tcPr>
            <w:tcW w:w="1418" w:type="dxa"/>
          </w:tcPr>
          <w:p w14:paraId="6E491858" w14:textId="77777777" w:rsidR="00B51622" w:rsidRPr="00AA36EF" w:rsidRDefault="00B51622" w:rsidP="009701F1">
            <w:pPr>
              <w:keepNext/>
              <w:keepLines/>
              <w:overflowPunct w:val="0"/>
              <w:autoSpaceDE w:val="0"/>
              <w:autoSpaceDN w:val="0"/>
              <w:adjustRightInd w:val="0"/>
              <w:spacing w:after="0"/>
              <w:jc w:val="center"/>
              <w:textAlignment w:val="baseline"/>
              <w:rPr>
                <w:ins w:id="3012" w:author="MCC160" w:date="2021-01-11T14:16:00Z"/>
              </w:rPr>
            </w:pPr>
            <w:ins w:id="3013" w:author="MCC160" w:date="2021-01-11T14:16:00Z">
              <w:r w:rsidRPr="00AA36EF">
                <w:rPr>
                  <w:rFonts w:ascii="Arial" w:hAnsi="Arial"/>
                  <w:b/>
                  <w:sz w:val="18"/>
                  <w:lang w:eastAsia="en-GB"/>
                </w:rPr>
                <w:t>Reference</w:t>
              </w:r>
            </w:ins>
          </w:p>
        </w:tc>
        <w:tc>
          <w:tcPr>
            <w:tcW w:w="1134" w:type="dxa"/>
          </w:tcPr>
          <w:p w14:paraId="0537C7A8" w14:textId="77777777" w:rsidR="00B51622" w:rsidRPr="00AA36EF" w:rsidRDefault="00B51622" w:rsidP="009701F1">
            <w:pPr>
              <w:keepNext/>
              <w:keepLines/>
              <w:overflowPunct w:val="0"/>
              <w:autoSpaceDE w:val="0"/>
              <w:autoSpaceDN w:val="0"/>
              <w:adjustRightInd w:val="0"/>
              <w:spacing w:after="0"/>
              <w:jc w:val="center"/>
              <w:textAlignment w:val="baseline"/>
              <w:rPr>
                <w:ins w:id="3014" w:author="MCC160" w:date="2021-01-11T14:16:00Z"/>
              </w:rPr>
            </w:pPr>
            <w:ins w:id="3015" w:author="MCC160" w:date="2021-01-11T14:16:00Z">
              <w:r w:rsidRPr="00AA36EF">
                <w:rPr>
                  <w:rFonts w:ascii="Arial" w:hAnsi="Arial"/>
                  <w:b/>
                  <w:sz w:val="18"/>
                  <w:lang w:eastAsia="en-GB"/>
                </w:rPr>
                <w:t>Condition</w:t>
              </w:r>
            </w:ins>
          </w:p>
        </w:tc>
      </w:tr>
      <w:tr w:rsidR="00B51622" w:rsidRPr="00AA36EF" w14:paraId="64AD648A" w14:textId="77777777" w:rsidTr="00284A1D">
        <w:trPr>
          <w:ins w:id="3016" w:author="MCC160" w:date="2021-01-11T14:16:00Z"/>
        </w:trPr>
        <w:tc>
          <w:tcPr>
            <w:tcW w:w="2835" w:type="dxa"/>
            <w:vAlign w:val="center"/>
          </w:tcPr>
          <w:p w14:paraId="5699AEBE" w14:textId="77777777" w:rsidR="00B51622" w:rsidRPr="00AA36EF" w:rsidRDefault="00B51622" w:rsidP="009701F1">
            <w:pPr>
              <w:pStyle w:val="TAL"/>
              <w:overflowPunct w:val="0"/>
              <w:autoSpaceDE w:val="0"/>
              <w:autoSpaceDN w:val="0"/>
              <w:adjustRightInd w:val="0"/>
              <w:textAlignment w:val="baseline"/>
              <w:rPr>
                <w:ins w:id="3017" w:author="MCC160" w:date="2021-01-11T14:16:00Z"/>
              </w:rPr>
            </w:pPr>
            <w:ins w:id="3018" w:author="MCC160" w:date="2021-01-11T14:16:00Z">
              <w:r w:rsidRPr="00AA36EF">
                <w:rPr>
                  <w:lang w:eastAsia="en-GB"/>
                </w:rPr>
                <w:t>presence</w:t>
              </w:r>
            </w:ins>
          </w:p>
        </w:tc>
        <w:tc>
          <w:tcPr>
            <w:tcW w:w="2126" w:type="dxa"/>
          </w:tcPr>
          <w:p w14:paraId="60D19659" w14:textId="77777777" w:rsidR="00B51622" w:rsidRPr="00AA36EF" w:rsidRDefault="00B51622" w:rsidP="009701F1">
            <w:pPr>
              <w:pStyle w:val="TAL"/>
              <w:overflowPunct w:val="0"/>
              <w:autoSpaceDE w:val="0"/>
              <w:autoSpaceDN w:val="0"/>
              <w:adjustRightInd w:val="0"/>
              <w:textAlignment w:val="baseline"/>
              <w:rPr>
                <w:ins w:id="3019" w:author="MCC160" w:date="2021-01-11T14:16:00Z"/>
              </w:rPr>
            </w:pPr>
          </w:p>
        </w:tc>
        <w:tc>
          <w:tcPr>
            <w:tcW w:w="2126" w:type="dxa"/>
            <w:tcBorders>
              <w:bottom w:val="single" w:sz="4" w:space="0" w:color="auto"/>
            </w:tcBorders>
          </w:tcPr>
          <w:p w14:paraId="6381C0AD" w14:textId="77777777" w:rsidR="00B51622" w:rsidRPr="00AA36EF" w:rsidRDefault="00B51622" w:rsidP="009701F1">
            <w:pPr>
              <w:pStyle w:val="TAL"/>
              <w:overflowPunct w:val="0"/>
              <w:autoSpaceDE w:val="0"/>
              <w:autoSpaceDN w:val="0"/>
              <w:adjustRightInd w:val="0"/>
              <w:textAlignment w:val="baseline"/>
              <w:rPr>
                <w:ins w:id="3020" w:author="MCC160" w:date="2021-01-11T14:16:00Z"/>
              </w:rPr>
            </w:pPr>
          </w:p>
        </w:tc>
        <w:tc>
          <w:tcPr>
            <w:tcW w:w="1418" w:type="dxa"/>
          </w:tcPr>
          <w:p w14:paraId="03C99FB7" w14:textId="77777777" w:rsidR="00B51622" w:rsidRPr="00AA36EF" w:rsidRDefault="00B51622" w:rsidP="009701F1">
            <w:pPr>
              <w:pStyle w:val="TAL"/>
              <w:overflowPunct w:val="0"/>
              <w:autoSpaceDE w:val="0"/>
              <w:autoSpaceDN w:val="0"/>
              <w:adjustRightInd w:val="0"/>
              <w:textAlignment w:val="baseline"/>
              <w:rPr>
                <w:ins w:id="3021" w:author="MCC160" w:date="2021-01-11T14:16:00Z"/>
              </w:rPr>
            </w:pPr>
          </w:p>
        </w:tc>
        <w:tc>
          <w:tcPr>
            <w:tcW w:w="1134" w:type="dxa"/>
            <w:vAlign w:val="bottom"/>
          </w:tcPr>
          <w:p w14:paraId="6900F46A" w14:textId="77777777" w:rsidR="00B51622" w:rsidRPr="00AA36EF" w:rsidRDefault="00B51622" w:rsidP="009701F1">
            <w:pPr>
              <w:pStyle w:val="TAL"/>
              <w:overflowPunct w:val="0"/>
              <w:autoSpaceDE w:val="0"/>
              <w:autoSpaceDN w:val="0"/>
              <w:adjustRightInd w:val="0"/>
              <w:textAlignment w:val="baseline"/>
              <w:rPr>
                <w:ins w:id="3022" w:author="MCC160" w:date="2021-01-11T14:16:00Z"/>
              </w:rPr>
            </w:pPr>
          </w:p>
        </w:tc>
      </w:tr>
      <w:tr w:rsidR="00B51622" w:rsidRPr="00AA36EF" w14:paraId="491D19CA" w14:textId="77777777" w:rsidTr="00284A1D">
        <w:trPr>
          <w:ins w:id="3023" w:author="MCC160" w:date="2021-01-11T14:16:00Z"/>
        </w:trPr>
        <w:tc>
          <w:tcPr>
            <w:tcW w:w="2835" w:type="dxa"/>
            <w:vAlign w:val="center"/>
          </w:tcPr>
          <w:p w14:paraId="6AF700C2" w14:textId="77777777" w:rsidR="00B51622" w:rsidRPr="00AA36EF" w:rsidRDefault="00B51622" w:rsidP="009701F1">
            <w:pPr>
              <w:pStyle w:val="TAL"/>
              <w:overflowPunct w:val="0"/>
              <w:autoSpaceDE w:val="0"/>
              <w:autoSpaceDN w:val="0"/>
              <w:adjustRightInd w:val="0"/>
              <w:textAlignment w:val="baseline"/>
              <w:rPr>
                <w:ins w:id="3024" w:author="MCC160" w:date="2021-01-11T14:16:00Z"/>
                <w:lang w:eastAsia="en-GB"/>
              </w:rPr>
            </w:pPr>
            <w:ins w:id="3025" w:author="MCC160" w:date="2021-01-11T14:16:00Z">
              <w:r w:rsidRPr="00AA36EF">
                <w:rPr>
                  <w:lang w:eastAsia="en-GB"/>
                </w:rPr>
                <w:t xml:space="preserve">  entity attribute</w:t>
              </w:r>
            </w:ins>
          </w:p>
        </w:tc>
        <w:tc>
          <w:tcPr>
            <w:tcW w:w="2126" w:type="dxa"/>
          </w:tcPr>
          <w:p w14:paraId="20E511A2" w14:textId="77777777" w:rsidR="00B51622" w:rsidRPr="00AA36EF" w:rsidRDefault="00B51622" w:rsidP="009701F1">
            <w:pPr>
              <w:pStyle w:val="TAL"/>
              <w:overflowPunct w:val="0"/>
              <w:autoSpaceDE w:val="0"/>
              <w:autoSpaceDN w:val="0"/>
              <w:adjustRightInd w:val="0"/>
              <w:textAlignment w:val="baseline"/>
              <w:rPr>
                <w:ins w:id="3026" w:author="MCC160" w:date="2021-01-11T14:16:00Z"/>
              </w:rPr>
            </w:pPr>
            <w:proofErr w:type="spellStart"/>
            <w:ins w:id="3027" w:author="MCC160" w:date="2021-01-11T14:16:00Z">
              <w:r w:rsidRPr="00AA36EF">
                <w:t>px_MCPTT_ID_User_B</w:t>
              </w:r>
              <w:proofErr w:type="spellEnd"/>
            </w:ins>
          </w:p>
        </w:tc>
        <w:tc>
          <w:tcPr>
            <w:tcW w:w="2126" w:type="dxa"/>
            <w:tcBorders>
              <w:bottom w:val="single" w:sz="4" w:space="0" w:color="auto"/>
            </w:tcBorders>
          </w:tcPr>
          <w:p w14:paraId="0EE230C6" w14:textId="77777777" w:rsidR="00B51622" w:rsidRPr="00AA36EF" w:rsidRDefault="00B51622" w:rsidP="009701F1">
            <w:pPr>
              <w:pStyle w:val="TAL"/>
              <w:overflowPunct w:val="0"/>
              <w:autoSpaceDE w:val="0"/>
              <w:autoSpaceDN w:val="0"/>
              <w:adjustRightInd w:val="0"/>
              <w:textAlignment w:val="baseline"/>
              <w:rPr>
                <w:ins w:id="3028" w:author="MCC160" w:date="2021-01-11T14:16:00Z"/>
              </w:rPr>
            </w:pPr>
          </w:p>
        </w:tc>
        <w:tc>
          <w:tcPr>
            <w:tcW w:w="1418" w:type="dxa"/>
          </w:tcPr>
          <w:p w14:paraId="1675C2E5" w14:textId="77777777" w:rsidR="00B51622" w:rsidRPr="00AA36EF" w:rsidRDefault="00B51622" w:rsidP="009701F1">
            <w:pPr>
              <w:pStyle w:val="TAL"/>
              <w:overflowPunct w:val="0"/>
              <w:autoSpaceDE w:val="0"/>
              <w:autoSpaceDN w:val="0"/>
              <w:adjustRightInd w:val="0"/>
              <w:textAlignment w:val="baseline"/>
              <w:rPr>
                <w:ins w:id="3029" w:author="MCC160" w:date="2021-01-11T14:16:00Z"/>
              </w:rPr>
            </w:pPr>
          </w:p>
        </w:tc>
        <w:tc>
          <w:tcPr>
            <w:tcW w:w="1134" w:type="dxa"/>
            <w:vAlign w:val="bottom"/>
          </w:tcPr>
          <w:p w14:paraId="3EC2900D" w14:textId="77777777" w:rsidR="00B51622" w:rsidRPr="00AA36EF" w:rsidRDefault="00B51622" w:rsidP="009701F1">
            <w:pPr>
              <w:pStyle w:val="TAL"/>
              <w:overflowPunct w:val="0"/>
              <w:autoSpaceDE w:val="0"/>
              <w:autoSpaceDN w:val="0"/>
              <w:adjustRightInd w:val="0"/>
              <w:textAlignment w:val="baseline"/>
              <w:rPr>
                <w:ins w:id="3030" w:author="MCC160" w:date="2021-01-11T14:16:00Z"/>
              </w:rPr>
            </w:pPr>
          </w:p>
        </w:tc>
      </w:tr>
      <w:tr w:rsidR="00B51622" w:rsidRPr="00AA36EF" w14:paraId="31F676A3" w14:textId="77777777" w:rsidTr="00284A1D">
        <w:trPr>
          <w:ins w:id="3031" w:author="MCC160" w:date="2021-01-11T14:16:00Z"/>
        </w:trPr>
        <w:tc>
          <w:tcPr>
            <w:tcW w:w="2835" w:type="dxa"/>
            <w:vAlign w:val="center"/>
          </w:tcPr>
          <w:p w14:paraId="7C7336C4" w14:textId="77777777" w:rsidR="00B51622" w:rsidRPr="00AA36EF" w:rsidRDefault="00B51622" w:rsidP="009701F1">
            <w:pPr>
              <w:pStyle w:val="TAL"/>
              <w:overflowPunct w:val="0"/>
              <w:autoSpaceDE w:val="0"/>
              <w:autoSpaceDN w:val="0"/>
              <w:adjustRightInd w:val="0"/>
              <w:textAlignment w:val="baseline"/>
              <w:rPr>
                <w:ins w:id="3032" w:author="MCC160" w:date="2021-01-11T14:16:00Z"/>
              </w:rPr>
            </w:pPr>
            <w:ins w:id="3033" w:author="MCC160" w:date="2021-01-11T14:16:00Z">
              <w:r w:rsidRPr="00AA36EF">
                <w:rPr>
                  <w:lang w:eastAsia="en-GB"/>
                </w:rPr>
                <w:t xml:space="preserve">  tuple id</w:t>
              </w:r>
            </w:ins>
          </w:p>
        </w:tc>
        <w:tc>
          <w:tcPr>
            <w:tcW w:w="2126" w:type="dxa"/>
          </w:tcPr>
          <w:p w14:paraId="6B08FBFB" w14:textId="77777777" w:rsidR="00B51622" w:rsidRPr="00AA36EF" w:rsidRDefault="00B51622" w:rsidP="009701F1">
            <w:pPr>
              <w:pStyle w:val="TAL"/>
              <w:overflowPunct w:val="0"/>
              <w:autoSpaceDE w:val="0"/>
              <w:autoSpaceDN w:val="0"/>
              <w:adjustRightInd w:val="0"/>
              <w:textAlignment w:val="baseline"/>
              <w:rPr>
                <w:ins w:id="3034" w:author="MCC160" w:date="2021-01-11T14:16:00Z"/>
              </w:rPr>
            </w:pPr>
          </w:p>
        </w:tc>
        <w:tc>
          <w:tcPr>
            <w:tcW w:w="2126" w:type="dxa"/>
            <w:tcBorders>
              <w:bottom w:val="single" w:sz="4" w:space="0" w:color="auto"/>
            </w:tcBorders>
          </w:tcPr>
          <w:p w14:paraId="52B7B2E9" w14:textId="77777777" w:rsidR="00B51622" w:rsidRPr="00AA36EF" w:rsidRDefault="00B51622" w:rsidP="009701F1">
            <w:pPr>
              <w:pStyle w:val="TAL"/>
              <w:overflowPunct w:val="0"/>
              <w:autoSpaceDE w:val="0"/>
              <w:autoSpaceDN w:val="0"/>
              <w:adjustRightInd w:val="0"/>
              <w:textAlignment w:val="baseline"/>
              <w:rPr>
                <w:ins w:id="3035" w:author="MCC160" w:date="2021-01-11T14:16:00Z"/>
              </w:rPr>
            </w:pPr>
          </w:p>
        </w:tc>
        <w:tc>
          <w:tcPr>
            <w:tcW w:w="1418" w:type="dxa"/>
          </w:tcPr>
          <w:p w14:paraId="6C576FAE" w14:textId="77777777" w:rsidR="00B51622" w:rsidRPr="00AA36EF" w:rsidRDefault="00B51622" w:rsidP="009701F1">
            <w:pPr>
              <w:pStyle w:val="TAL"/>
              <w:overflowPunct w:val="0"/>
              <w:autoSpaceDE w:val="0"/>
              <w:autoSpaceDN w:val="0"/>
              <w:adjustRightInd w:val="0"/>
              <w:textAlignment w:val="baseline"/>
              <w:rPr>
                <w:ins w:id="3036" w:author="MCC160" w:date="2021-01-11T14:16:00Z"/>
              </w:rPr>
            </w:pPr>
          </w:p>
        </w:tc>
        <w:tc>
          <w:tcPr>
            <w:tcW w:w="1134" w:type="dxa"/>
            <w:vAlign w:val="bottom"/>
          </w:tcPr>
          <w:p w14:paraId="71645AA6" w14:textId="77777777" w:rsidR="00B51622" w:rsidRPr="00AA36EF" w:rsidRDefault="00B51622" w:rsidP="009701F1">
            <w:pPr>
              <w:pStyle w:val="TAL"/>
              <w:overflowPunct w:val="0"/>
              <w:autoSpaceDE w:val="0"/>
              <w:autoSpaceDN w:val="0"/>
              <w:adjustRightInd w:val="0"/>
              <w:textAlignment w:val="baseline"/>
              <w:rPr>
                <w:ins w:id="3037" w:author="MCC160" w:date="2021-01-11T14:16:00Z"/>
              </w:rPr>
            </w:pPr>
          </w:p>
        </w:tc>
      </w:tr>
      <w:tr w:rsidR="00B51622" w:rsidRPr="00AA36EF" w14:paraId="07BA0065" w14:textId="77777777" w:rsidTr="00284A1D">
        <w:trPr>
          <w:ins w:id="3038" w:author="MCC160" w:date="2021-01-11T14:16:00Z"/>
        </w:trPr>
        <w:tc>
          <w:tcPr>
            <w:tcW w:w="2835" w:type="dxa"/>
            <w:vAlign w:val="center"/>
          </w:tcPr>
          <w:p w14:paraId="57320715" w14:textId="77777777" w:rsidR="00B51622" w:rsidRPr="00AA36EF" w:rsidRDefault="00B51622" w:rsidP="009701F1">
            <w:pPr>
              <w:pStyle w:val="TAL"/>
              <w:overflowPunct w:val="0"/>
              <w:autoSpaceDE w:val="0"/>
              <w:autoSpaceDN w:val="0"/>
              <w:adjustRightInd w:val="0"/>
              <w:textAlignment w:val="baseline"/>
              <w:rPr>
                <w:ins w:id="3039" w:author="MCC160" w:date="2021-01-11T14:16:00Z"/>
                <w:lang w:eastAsia="en-GB"/>
              </w:rPr>
            </w:pPr>
            <w:ins w:id="3040" w:author="MCC160" w:date="2021-01-11T14:16:00Z">
              <w:r w:rsidRPr="00AA36EF">
                <w:rPr>
                  <w:lang w:eastAsia="en-GB"/>
                </w:rPr>
                <w:t xml:space="preserve">    Id attribute</w:t>
              </w:r>
            </w:ins>
          </w:p>
        </w:tc>
        <w:tc>
          <w:tcPr>
            <w:tcW w:w="2126" w:type="dxa"/>
          </w:tcPr>
          <w:p w14:paraId="35468F7D" w14:textId="77777777" w:rsidR="00B51622" w:rsidRPr="00AA36EF" w:rsidRDefault="00B51622" w:rsidP="009701F1">
            <w:pPr>
              <w:pStyle w:val="TAL"/>
              <w:overflowPunct w:val="0"/>
              <w:autoSpaceDE w:val="0"/>
              <w:autoSpaceDN w:val="0"/>
              <w:adjustRightInd w:val="0"/>
              <w:textAlignment w:val="baseline"/>
              <w:rPr>
                <w:ins w:id="3041" w:author="MCC160" w:date="2021-01-11T14:16:00Z"/>
                <w:lang w:eastAsia="en-GB"/>
              </w:rPr>
            </w:pPr>
            <w:proofErr w:type="spellStart"/>
            <w:ins w:id="3042" w:author="MCC160" w:date="2021-01-11T14:16:00Z">
              <w:r w:rsidRPr="00AA36EF">
                <w:rPr>
                  <w:lang w:eastAsia="en-GB"/>
                </w:rPr>
                <w:t>px_MCPTT_Client_B_ID</w:t>
              </w:r>
              <w:proofErr w:type="spellEnd"/>
            </w:ins>
          </w:p>
        </w:tc>
        <w:tc>
          <w:tcPr>
            <w:tcW w:w="2126" w:type="dxa"/>
            <w:tcBorders>
              <w:bottom w:val="single" w:sz="4" w:space="0" w:color="auto"/>
            </w:tcBorders>
          </w:tcPr>
          <w:p w14:paraId="6EFB8699" w14:textId="77777777" w:rsidR="00B51622" w:rsidRPr="00AA36EF" w:rsidRDefault="00B51622" w:rsidP="009701F1">
            <w:pPr>
              <w:pStyle w:val="TAL"/>
              <w:overflowPunct w:val="0"/>
              <w:autoSpaceDE w:val="0"/>
              <w:autoSpaceDN w:val="0"/>
              <w:adjustRightInd w:val="0"/>
              <w:textAlignment w:val="baseline"/>
              <w:rPr>
                <w:ins w:id="3043" w:author="MCC160" w:date="2021-01-11T14:16:00Z"/>
              </w:rPr>
            </w:pPr>
          </w:p>
        </w:tc>
        <w:tc>
          <w:tcPr>
            <w:tcW w:w="1418" w:type="dxa"/>
          </w:tcPr>
          <w:p w14:paraId="426793C4" w14:textId="77777777" w:rsidR="00B51622" w:rsidRPr="00AA36EF" w:rsidRDefault="00B51622" w:rsidP="009701F1">
            <w:pPr>
              <w:pStyle w:val="TAL"/>
              <w:overflowPunct w:val="0"/>
              <w:autoSpaceDE w:val="0"/>
              <w:autoSpaceDN w:val="0"/>
              <w:adjustRightInd w:val="0"/>
              <w:textAlignment w:val="baseline"/>
              <w:rPr>
                <w:ins w:id="3044" w:author="MCC160" w:date="2021-01-11T14:16:00Z"/>
              </w:rPr>
            </w:pPr>
          </w:p>
        </w:tc>
        <w:tc>
          <w:tcPr>
            <w:tcW w:w="1134" w:type="dxa"/>
            <w:vAlign w:val="bottom"/>
          </w:tcPr>
          <w:p w14:paraId="1A9CAD88" w14:textId="77777777" w:rsidR="00B51622" w:rsidRPr="00AA36EF" w:rsidRDefault="00B51622" w:rsidP="009701F1">
            <w:pPr>
              <w:pStyle w:val="TAL"/>
              <w:overflowPunct w:val="0"/>
              <w:autoSpaceDE w:val="0"/>
              <w:autoSpaceDN w:val="0"/>
              <w:adjustRightInd w:val="0"/>
              <w:textAlignment w:val="baseline"/>
              <w:rPr>
                <w:ins w:id="3045" w:author="MCC160" w:date="2021-01-11T14:16:00Z"/>
              </w:rPr>
            </w:pPr>
          </w:p>
        </w:tc>
      </w:tr>
      <w:tr w:rsidR="00B51622" w:rsidRPr="00AA36EF" w14:paraId="5BF8B35C" w14:textId="77777777" w:rsidTr="00284A1D">
        <w:trPr>
          <w:ins w:id="3046" w:author="MCC160" w:date="2021-01-11T14:16:00Z"/>
        </w:trPr>
        <w:tc>
          <w:tcPr>
            <w:tcW w:w="2835" w:type="dxa"/>
            <w:vAlign w:val="center"/>
          </w:tcPr>
          <w:p w14:paraId="05ADC8D5" w14:textId="77777777" w:rsidR="00B51622" w:rsidRPr="00AA36EF" w:rsidRDefault="00B51622" w:rsidP="009701F1">
            <w:pPr>
              <w:pStyle w:val="TAL"/>
              <w:overflowPunct w:val="0"/>
              <w:autoSpaceDE w:val="0"/>
              <w:autoSpaceDN w:val="0"/>
              <w:adjustRightInd w:val="0"/>
              <w:textAlignment w:val="baseline"/>
              <w:rPr>
                <w:ins w:id="3047" w:author="MCC160" w:date="2021-01-11T14:16:00Z"/>
              </w:rPr>
            </w:pPr>
            <w:ins w:id="3048" w:author="MCC160" w:date="2021-01-11T14:16:00Z">
              <w:r w:rsidRPr="00AA36EF">
                <w:rPr>
                  <w:lang w:eastAsia="en-GB"/>
                </w:rPr>
                <w:t xml:space="preserve">    status</w:t>
              </w:r>
            </w:ins>
          </w:p>
        </w:tc>
        <w:tc>
          <w:tcPr>
            <w:tcW w:w="2126" w:type="dxa"/>
          </w:tcPr>
          <w:p w14:paraId="76FE584F" w14:textId="77777777" w:rsidR="00B51622" w:rsidRPr="00AA36EF" w:rsidRDefault="00B51622" w:rsidP="009701F1">
            <w:pPr>
              <w:pStyle w:val="TAL"/>
              <w:overflowPunct w:val="0"/>
              <w:autoSpaceDE w:val="0"/>
              <w:autoSpaceDN w:val="0"/>
              <w:adjustRightInd w:val="0"/>
              <w:textAlignment w:val="baseline"/>
              <w:rPr>
                <w:ins w:id="3049" w:author="MCC160" w:date="2021-01-11T14:16:00Z"/>
              </w:rPr>
            </w:pPr>
            <w:ins w:id="3050" w:author="MCC160" w:date="2021-01-11T14:16:00Z">
              <w:r w:rsidRPr="00AA36EF">
                <w:t>not present</w:t>
              </w:r>
            </w:ins>
          </w:p>
        </w:tc>
        <w:tc>
          <w:tcPr>
            <w:tcW w:w="2126" w:type="dxa"/>
          </w:tcPr>
          <w:p w14:paraId="168ED31A" w14:textId="77777777" w:rsidR="00B51622" w:rsidRPr="00AA36EF" w:rsidRDefault="00B51622" w:rsidP="009701F1">
            <w:pPr>
              <w:pStyle w:val="TAL"/>
              <w:overflowPunct w:val="0"/>
              <w:autoSpaceDE w:val="0"/>
              <w:autoSpaceDN w:val="0"/>
              <w:adjustRightInd w:val="0"/>
              <w:textAlignment w:val="baseline"/>
              <w:rPr>
                <w:ins w:id="3051" w:author="MCC160" w:date="2021-01-11T14:16:00Z"/>
              </w:rPr>
            </w:pPr>
          </w:p>
        </w:tc>
        <w:tc>
          <w:tcPr>
            <w:tcW w:w="1418" w:type="dxa"/>
          </w:tcPr>
          <w:p w14:paraId="00453E6D" w14:textId="77777777" w:rsidR="00B51622" w:rsidRPr="00AA36EF" w:rsidRDefault="00B51622" w:rsidP="009701F1">
            <w:pPr>
              <w:pStyle w:val="TAL"/>
              <w:overflowPunct w:val="0"/>
              <w:autoSpaceDE w:val="0"/>
              <w:autoSpaceDN w:val="0"/>
              <w:adjustRightInd w:val="0"/>
              <w:textAlignment w:val="baseline"/>
              <w:rPr>
                <w:ins w:id="3052" w:author="MCC160" w:date="2021-01-11T14:16:00Z"/>
              </w:rPr>
            </w:pPr>
          </w:p>
        </w:tc>
        <w:tc>
          <w:tcPr>
            <w:tcW w:w="1134" w:type="dxa"/>
            <w:vAlign w:val="bottom"/>
          </w:tcPr>
          <w:p w14:paraId="7B7894FD" w14:textId="77777777" w:rsidR="00B51622" w:rsidRPr="00AA36EF" w:rsidRDefault="00B51622" w:rsidP="009701F1">
            <w:pPr>
              <w:pStyle w:val="TAL"/>
              <w:overflowPunct w:val="0"/>
              <w:autoSpaceDE w:val="0"/>
              <w:autoSpaceDN w:val="0"/>
              <w:adjustRightInd w:val="0"/>
              <w:textAlignment w:val="baseline"/>
              <w:rPr>
                <w:ins w:id="3053" w:author="MCC160" w:date="2021-01-11T14:16:00Z"/>
              </w:rPr>
            </w:pPr>
          </w:p>
        </w:tc>
      </w:tr>
      <w:tr w:rsidR="00284A1D" w:rsidRPr="00AA36EF" w14:paraId="026994D6" w14:textId="77777777" w:rsidTr="00284A1D">
        <w:trPr>
          <w:ins w:id="3054" w:author="MCC160" w:date="2021-01-11T14:16:00Z"/>
        </w:trPr>
        <w:tc>
          <w:tcPr>
            <w:tcW w:w="2835" w:type="dxa"/>
            <w:vAlign w:val="center"/>
          </w:tcPr>
          <w:p w14:paraId="6F05A59D" w14:textId="77777777" w:rsidR="00284A1D" w:rsidRPr="00AA36EF" w:rsidRDefault="00284A1D" w:rsidP="00284A1D">
            <w:pPr>
              <w:pStyle w:val="TAL"/>
              <w:overflowPunct w:val="0"/>
              <w:autoSpaceDE w:val="0"/>
              <w:autoSpaceDN w:val="0"/>
              <w:adjustRightInd w:val="0"/>
              <w:textAlignment w:val="baseline"/>
              <w:rPr>
                <w:ins w:id="3055" w:author="MCC160" w:date="2021-01-11T14:16:00Z"/>
                <w:lang w:eastAsia="en-GB"/>
              </w:rPr>
            </w:pPr>
            <w:proofErr w:type="gramStart"/>
            <w:ins w:id="3056" w:author="MCC160" w:date="2021-01-11T14:16:00Z">
              <w:r w:rsidRPr="00AA36EF">
                <w:rPr>
                  <w:lang w:eastAsia="en-GB"/>
                </w:rPr>
                <w:t>..</w:t>
              </w:r>
              <w:proofErr w:type="gramEnd"/>
              <w:r w:rsidRPr="00AA36EF">
                <w:rPr>
                  <w:lang w:eastAsia="en-GB"/>
                </w:rPr>
                <w:t>p-id</w:t>
              </w:r>
            </w:ins>
          </w:p>
        </w:tc>
        <w:tc>
          <w:tcPr>
            <w:tcW w:w="2126" w:type="dxa"/>
          </w:tcPr>
          <w:p w14:paraId="46AF6608" w14:textId="16FD0CAD" w:rsidR="00284A1D" w:rsidRPr="00AA36EF" w:rsidRDefault="00284A1D" w:rsidP="00284A1D">
            <w:pPr>
              <w:pStyle w:val="TAL"/>
              <w:overflowPunct w:val="0"/>
              <w:autoSpaceDE w:val="0"/>
              <w:autoSpaceDN w:val="0"/>
              <w:adjustRightInd w:val="0"/>
              <w:textAlignment w:val="baseline"/>
              <w:rPr>
                <w:ins w:id="3057" w:author="MCC160" w:date="2021-01-11T14:16:00Z"/>
                <w:lang w:eastAsia="en-GB"/>
              </w:rPr>
            </w:pPr>
            <w:ins w:id="3058" w:author="MCC160" w:date="2021-02-25T18:58:00Z">
              <w:r w:rsidRPr="00AA36EF">
                <w:rPr>
                  <w:lang w:eastAsia="en-GB"/>
                </w:rPr>
                <w:t xml:space="preserve">same value as received in </w:t>
              </w:r>
              <w:r w:rsidRPr="003E5688">
                <w:rPr>
                  <w:highlight w:val="yellow"/>
                  <w:lang w:eastAsia="en-GB"/>
                </w:rPr>
                <w:t>corresponding</w:t>
              </w:r>
              <w:r w:rsidRPr="006C2327">
                <w:rPr>
                  <w:lang w:eastAsia="en-GB"/>
                </w:rPr>
                <w:t xml:space="preserve"> </w:t>
              </w:r>
              <w:r w:rsidRPr="00AA36EF">
                <w:rPr>
                  <w:lang w:eastAsia="en-GB"/>
                </w:rPr>
                <w:t xml:space="preserve">SIP PUBLISH </w:t>
              </w:r>
              <w:r w:rsidRPr="003E5688">
                <w:rPr>
                  <w:highlight w:val="yellow"/>
                  <w:lang w:eastAsia="en-GB"/>
                </w:rPr>
                <w:t xml:space="preserve">(step </w:t>
              </w:r>
              <w:r>
                <w:rPr>
                  <w:highlight w:val="yellow"/>
                  <w:lang w:eastAsia="en-GB"/>
                </w:rPr>
                <w:t>2</w:t>
              </w:r>
              <w:r w:rsidRPr="003E5688">
                <w:rPr>
                  <w:highlight w:val="yellow"/>
                  <w:lang w:eastAsia="en-GB"/>
                </w:rPr>
                <w:t>1)</w:t>
              </w:r>
            </w:ins>
          </w:p>
        </w:tc>
        <w:tc>
          <w:tcPr>
            <w:tcW w:w="2126" w:type="dxa"/>
            <w:tcBorders>
              <w:bottom w:val="single" w:sz="4" w:space="0" w:color="auto"/>
            </w:tcBorders>
          </w:tcPr>
          <w:p w14:paraId="51EA0D42" w14:textId="77777777" w:rsidR="00284A1D" w:rsidRPr="00AA36EF" w:rsidRDefault="00284A1D" w:rsidP="00284A1D">
            <w:pPr>
              <w:pStyle w:val="TAL"/>
              <w:overflowPunct w:val="0"/>
              <w:autoSpaceDE w:val="0"/>
              <w:autoSpaceDN w:val="0"/>
              <w:adjustRightInd w:val="0"/>
              <w:textAlignment w:val="baseline"/>
              <w:rPr>
                <w:ins w:id="3059" w:author="MCC160" w:date="2021-01-11T14:16:00Z"/>
              </w:rPr>
            </w:pPr>
          </w:p>
        </w:tc>
        <w:tc>
          <w:tcPr>
            <w:tcW w:w="1418" w:type="dxa"/>
          </w:tcPr>
          <w:p w14:paraId="1B0B7A57" w14:textId="77777777" w:rsidR="00284A1D" w:rsidRPr="00AA36EF" w:rsidRDefault="00284A1D" w:rsidP="00284A1D">
            <w:pPr>
              <w:pStyle w:val="TAL"/>
              <w:overflowPunct w:val="0"/>
              <w:autoSpaceDE w:val="0"/>
              <w:autoSpaceDN w:val="0"/>
              <w:adjustRightInd w:val="0"/>
              <w:textAlignment w:val="baseline"/>
              <w:rPr>
                <w:ins w:id="3060" w:author="MCC160" w:date="2021-01-11T14:16:00Z"/>
              </w:rPr>
            </w:pPr>
          </w:p>
        </w:tc>
        <w:tc>
          <w:tcPr>
            <w:tcW w:w="1134" w:type="dxa"/>
            <w:vAlign w:val="bottom"/>
          </w:tcPr>
          <w:p w14:paraId="22611B85" w14:textId="77777777" w:rsidR="00284A1D" w:rsidRPr="00AA36EF" w:rsidRDefault="00284A1D" w:rsidP="00284A1D">
            <w:pPr>
              <w:pStyle w:val="TAL"/>
              <w:overflowPunct w:val="0"/>
              <w:autoSpaceDE w:val="0"/>
              <w:autoSpaceDN w:val="0"/>
              <w:adjustRightInd w:val="0"/>
              <w:textAlignment w:val="baseline"/>
              <w:rPr>
                <w:ins w:id="3061" w:author="MCC160" w:date="2021-01-11T14:16:00Z"/>
              </w:rPr>
            </w:pPr>
          </w:p>
        </w:tc>
      </w:tr>
    </w:tbl>
    <w:p w14:paraId="71D539DF" w14:textId="77777777" w:rsidR="00F86C52" w:rsidRPr="00AA36EF" w:rsidRDefault="00F86C52" w:rsidP="00F86C52">
      <w:pPr>
        <w:rPr>
          <w:lang w:eastAsia="ja-JP"/>
        </w:rPr>
      </w:pPr>
    </w:p>
    <w:p w14:paraId="1C1A1175" w14:textId="77777777" w:rsidR="00F86C52" w:rsidRPr="00AA36EF" w:rsidRDefault="00F86C52" w:rsidP="00F86C52">
      <w:pPr>
        <w:pStyle w:val="TH"/>
      </w:pPr>
      <w:r w:rsidRPr="00AA36EF">
        <w:t>Table 5.3.3.3-47: SIP NOTIFY (step 4F,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062" w:author="MCC160" w:date="2021-01-18T10: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3063">
          <w:tblGrid>
            <w:gridCol w:w="2835"/>
            <w:gridCol w:w="2126"/>
            <w:gridCol w:w="2126"/>
            <w:gridCol w:w="1418"/>
            <w:gridCol w:w="1134"/>
          </w:tblGrid>
        </w:tblGridChange>
      </w:tblGrid>
      <w:tr w:rsidR="00F86C52" w:rsidRPr="00AA36EF" w14:paraId="6FFFB656" w14:textId="77777777" w:rsidTr="00974374">
        <w:tc>
          <w:tcPr>
            <w:tcW w:w="9639" w:type="dxa"/>
            <w:gridSpan w:val="5"/>
            <w:tcPrChange w:id="3064" w:author="MCC160" w:date="2021-01-18T10:33:00Z">
              <w:tcPr>
                <w:tcW w:w="9639" w:type="dxa"/>
                <w:gridSpan w:val="5"/>
              </w:tcPr>
            </w:tcPrChange>
          </w:tcPr>
          <w:p w14:paraId="2F1C6948" w14:textId="5D20880A" w:rsidR="00F86C52" w:rsidRPr="00AA36EF" w:rsidRDefault="00F86C52" w:rsidP="005830F3">
            <w:pPr>
              <w:pStyle w:val="TAL"/>
            </w:pPr>
            <w:r w:rsidRPr="00AA36EF">
              <w:t>Derivation Path: TS 36.579-1 [2], Table 5.5.2.8-1</w:t>
            </w:r>
            <w:ins w:id="3065" w:author="MCC160" w:date="2021-01-24T12:32:00Z">
              <w:r w:rsidR="00121D73" w:rsidRPr="00AA36EF">
                <w:t xml:space="preserve"> with condition PRESENCE-EVENT</w:t>
              </w:r>
            </w:ins>
          </w:p>
        </w:tc>
      </w:tr>
      <w:tr w:rsidR="00F86C52" w:rsidRPr="00AA36EF" w14:paraId="5F09CA35" w14:textId="77777777" w:rsidTr="00974374">
        <w:tc>
          <w:tcPr>
            <w:tcW w:w="2835" w:type="dxa"/>
            <w:tcPrChange w:id="3066" w:author="MCC160" w:date="2021-01-18T10:33:00Z">
              <w:tcPr>
                <w:tcW w:w="2835" w:type="dxa"/>
              </w:tcPr>
            </w:tcPrChange>
          </w:tcPr>
          <w:p w14:paraId="4002F083"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3067" w:author="MCC160" w:date="2021-01-18T10:33:00Z">
              <w:tcPr>
                <w:tcW w:w="2126" w:type="dxa"/>
              </w:tcPr>
            </w:tcPrChange>
          </w:tcPr>
          <w:p w14:paraId="4BD1A163"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3068" w:author="MCC160" w:date="2021-01-18T10:33:00Z">
              <w:tcPr>
                <w:tcW w:w="2126" w:type="dxa"/>
                <w:tcBorders>
                  <w:bottom w:val="single" w:sz="4" w:space="0" w:color="auto"/>
                </w:tcBorders>
              </w:tcPr>
            </w:tcPrChange>
          </w:tcPr>
          <w:p w14:paraId="44293DF6"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3069" w:author="MCC160" w:date="2021-01-18T10:33:00Z">
              <w:tcPr>
                <w:tcW w:w="1418" w:type="dxa"/>
              </w:tcPr>
            </w:tcPrChange>
          </w:tcPr>
          <w:p w14:paraId="7D3AEEE4"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3070" w:author="MCC160" w:date="2021-01-18T10:33:00Z">
              <w:tcPr>
                <w:tcW w:w="1134" w:type="dxa"/>
              </w:tcPr>
            </w:tcPrChange>
          </w:tcPr>
          <w:p w14:paraId="58EB8994"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4374" w14:paraId="57F4EE70" w14:textId="6CDD907B" w:rsidTr="00974374">
        <w:trPr>
          <w:del w:id="3071" w:author="MCC160" w:date="2021-01-18T10:33:00Z"/>
        </w:trPr>
        <w:tc>
          <w:tcPr>
            <w:tcW w:w="2835" w:type="dxa"/>
            <w:tcBorders>
              <w:top w:val="single" w:sz="4" w:space="0" w:color="auto"/>
              <w:left w:val="single" w:sz="4" w:space="0" w:color="auto"/>
              <w:bottom w:val="single" w:sz="4" w:space="0" w:color="auto"/>
              <w:right w:val="single" w:sz="4" w:space="0" w:color="auto"/>
            </w:tcBorders>
            <w:tcPrChange w:id="3072" w:author="MCC160" w:date="2021-01-18T10:33:00Z">
              <w:tcPr>
                <w:tcW w:w="2835" w:type="dxa"/>
                <w:tcBorders>
                  <w:top w:val="single" w:sz="4" w:space="0" w:color="auto"/>
                  <w:left w:val="single" w:sz="4" w:space="0" w:color="auto"/>
                  <w:bottom w:val="single" w:sz="4" w:space="0" w:color="auto"/>
                  <w:right w:val="single" w:sz="4" w:space="0" w:color="auto"/>
                </w:tcBorders>
              </w:tcPr>
            </w:tcPrChange>
          </w:tcPr>
          <w:p w14:paraId="159F2C1F" w14:textId="345AF770" w:rsidR="00F86C52" w:rsidRPr="00AA36EF" w:rsidDel="00974374" w:rsidRDefault="00F86C52" w:rsidP="005830F3">
            <w:pPr>
              <w:pStyle w:val="TAL"/>
              <w:rPr>
                <w:del w:id="3073" w:author="MCC160" w:date="2021-01-18T10:33:00Z"/>
                <w:b/>
              </w:rPr>
            </w:pPr>
            <w:del w:id="3074" w:author="MCC160" w:date="2021-01-18T10:33: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3075"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166C6513" w14:textId="20D34E9E" w:rsidR="00F86C52" w:rsidRPr="00AA36EF" w:rsidDel="00974374" w:rsidRDefault="00F86C52" w:rsidP="005830F3">
            <w:pPr>
              <w:pStyle w:val="TAL"/>
              <w:rPr>
                <w:del w:id="3076" w:author="MCC160" w:date="2021-01-18T10:33:00Z"/>
              </w:rPr>
            </w:pPr>
          </w:p>
        </w:tc>
        <w:tc>
          <w:tcPr>
            <w:tcW w:w="2126" w:type="dxa"/>
            <w:tcBorders>
              <w:top w:val="single" w:sz="4" w:space="0" w:color="auto"/>
              <w:left w:val="single" w:sz="4" w:space="0" w:color="auto"/>
              <w:bottom w:val="single" w:sz="4" w:space="0" w:color="auto"/>
              <w:right w:val="single" w:sz="4" w:space="0" w:color="auto"/>
            </w:tcBorders>
            <w:tcPrChange w:id="3077"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576E4C23" w14:textId="657BCF73" w:rsidR="00F86C52" w:rsidRPr="00AA36EF" w:rsidDel="00974374" w:rsidRDefault="00F86C52" w:rsidP="005830F3">
            <w:pPr>
              <w:pStyle w:val="TAL"/>
              <w:rPr>
                <w:del w:id="3078" w:author="MCC160" w:date="2021-01-18T10:33:00Z"/>
              </w:rPr>
            </w:pPr>
          </w:p>
        </w:tc>
        <w:tc>
          <w:tcPr>
            <w:tcW w:w="1418" w:type="dxa"/>
            <w:tcBorders>
              <w:top w:val="single" w:sz="4" w:space="0" w:color="auto"/>
              <w:left w:val="single" w:sz="4" w:space="0" w:color="auto"/>
              <w:bottom w:val="single" w:sz="4" w:space="0" w:color="auto"/>
              <w:right w:val="single" w:sz="4" w:space="0" w:color="auto"/>
            </w:tcBorders>
            <w:tcPrChange w:id="3079"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3D6BCA6F" w14:textId="59D256A0" w:rsidR="00F86C52" w:rsidRPr="00AA36EF" w:rsidDel="00974374" w:rsidRDefault="00F86C52" w:rsidP="005830F3">
            <w:pPr>
              <w:pStyle w:val="TAL"/>
              <w:rPr>
                <w:del w:id="3080" w:author="MCC160" w:date="2021-01-18T10:33:00Z"/>
              </w:rPr>
            </w:pPr>
          </w:p>
        </w:tc>
        <w:tc>
          <w:tcPr>
            <w:tcW w:w="1134" w:type="dxa"/>
            <w:tcBorders>
              <w:top w:val="single" w:sz="4" w:space="0" w:color="auto"/>
              <w:left w:val="single" w:sz="4" w:space="0" w:color="auto"/>
              <w:bottom w:val="single" w:sz="4" w:space="0" w:color="auto"/>
              <w:right w:val="single" w:sz="4" w:space="0" w:color="auto"/>
            </w:tcBorders>
            <w:tcPrChange w:id="3081"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6B41D77E" w14:textId="75522EE2" w:rsidR="00F86C52" w:rsidRPr="00AA36EF" w:rsidDel="00974374" w:rsidRDefault="00F86C52" w:rsidP="005830F3">
            <w:pPr>
              <w:pStyle w:val="TAL"/>
              <w:rPr>
                <w:del w:id="3082" w:author="MCC160" w:date="2021-01-18T10:33:00Z"/>
              </w:rPr>
            </w:pPr>
          </w:p>
        </w:tc>
      </w:tr>
      <w:tr w:rsidR="00F86C52" w:rsidRPr="00AA36EF" w:rsidDel="00974374" w14:paraId="78D98199" w14:textId="222839A2" w:rsidTr="00974374">
        <w:trPr>
          <w:del w:id="3083" w:author="MCC160" w:date="2021-01-18T10:33:00Z"/>
        </w:trPr>
        <w:tc>
          <w:tcPr>
            <w:tcW w:w="2835" w:type="dxa"/>
            <w:tcBorders>
              <w:top w:val="single" w:sz="4" w:space="0" w:color="auto"/>
              <w:left w:val="single" w:sz="4" w:space="0" w:color="auto"/>
              <w:bottom w:val="single" w:sz="4" w:space="0" w:color="auto"/>
              <w:right w:val="single" w:sz="4" w:space="0" w:color="auto"/>
            </w:tcBorders>
            <w:tcPrChange w:id="3084" w:author="MCC160" w:date="2021-01-18T10:33:00Z">
              <w:tcPr>
                <w:tcW w:w="2835" w:type="dxa"/>
                <w:tcBorders>
                  <w:top w:val="single" w:sz="4" w:space="0" w:color="auto"/>
                  <w:left w:val="single" w:sz="4" w:space="0" w:color="auto"/>
                  <w:bottom w:val="single" w:sz="4" w:space="0" w:color="auto"/>
                  <w:right w:val="single" w:sz="4" w:space="0" w:color="auto"/>
                </w:tcBorders>
              </w:tcPr>
            </w:tcPrChange>
          </w:tcPr>
          <w:p w14:paraId="6A6C2DA7" w14:textId="1A767BC5" w:rsidR="00F86C52" w:rsidRPr="00AA36EF" w:rsidDel="00974374" w:rsidRDefault="00F86C52" w:rsidP="005830F3">
            <w:pPr>
              <w:pStyle w:val="TAL"/>
              <w:rPr>
                <w:del w:id="3085" w:author="MCC160" w:date="2021-01-18T10:33:00Z"/>
                <w:b/>
              </w:rPr>
            </w:pPr>
            <w:del w:id="3086" w:author="MCC160" w:date="2021-01-18T10:33: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3087"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5320603E" w14:textId="4E76F6A7" w:rsidR="00F86C52" w:rsidRPr="00AA36EF" w:rsidDel="00974374" w:rsidRDefault="00F86C52" w:rsidP="005830F3">
            <w:pPr>
              <w:pStyle w:val="TAL"/>
              <w:rPr>
                <w:del w:id="3088" w:author="MCC160" w:date="2021-01-18T10:33:00Z"/>
              </w:rPr>
            </w:pPr>
          </w:p>
        </w:tc>
        <w:tc>
          <w:tcPr>
            <w:tcW w:w="2126" w:type="dxa"/>
            <w:tcBorders>
              <w:top w:val="single" w:sz="4" w:space="0" w:color="auto"/>
              <w:left w:val="single" w:sz="4" w:space="0" w:color="auto"/>
              <w:bottom w:val="single" w:sz="4" w:space="0" w:color="auto"/>
              <w:right w:val="single" w:sz="4" w:space="0" w:color="auto"/>
            </w:tcBorders>
            <w:tcPrChange w:id="3089"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1C191F0A" w14:textId="44E14673" w:rsidR="00F86C52" w:rsidRPr="00AA36EF" w:rsidDel="00974374" w:rsidRDefault="00F86C52" w:rsidP="005830F3">
            <w:pPr>
              <w:pStyle w:val="TAL"/>
              <w:rPr>
                <w:del w:id="3090" w:author="MCC160" w:date="2021-01-18T10:33:00Z"/>
              </w:rPr>
            </w:pPr>
          </w:p>
        </w:tc>
        <w:tc>
          <w:tcPr>
            <w:tcW w:w="1418" w:type="dxa"/>
            <w:tcBorders>
              <w:top w:val="single" w:sz="4" w:space="0" w:color="auto"/>
              <w:left w:val="single" w:sz="4" w:space="0" w:color="auto"/>
              <w:bottom w:val="single" w:sz="4" w:space="0" w:color="auto"/>
              <w:right w:val="single" w:sz="4" w:space="0" w:color="auto"/>
            </w:tcBorders>
            <w:tcPrChange w:id="3091"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0AC8876C" w14:textId="11588531" w:rsidR="00F86C52" w:rsidRPr="00AA36EF" w:rsidDel="00974374" w:rsidRDefault="00F86C52" w:rsidP="005830F3">
            <w:pPr>
              <w:pStyle w:val="TAL"/>
              <w:rPr>
                <w:del w:id="3092" w:author="MCC160" w:date="2021-01-18T10:33:00Z"/>
              </w:rPr>
            </w:pPr>
          </w:p>
        </w:tc>
        <w:tc>
          <w:tcPr>
            <w:tcW w:w="1134" w:type="dxa"/>
            <w:tcBorders>
              <w:top w:val="single" w:sz="4" w:space="0" w:color="auto"/>
              <w:left w:val="single" w:sz="4" w:space="0" w:color="auto"/>
              <w:bottom w:val="single" w:sz="4" w:space="0" w:color="auto"/>
              <w:right w:val="single" w:sz="4" w:space="0" w:color="auto"/>
            </w:tcBorders>
            <w:tcPrChange w:id="3093"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49FFE3F8" w14:textId="0BFA735C" w:rsidR="00F86C52" w:rsidRPr="00AA36EF" w:rsidDel="00974374" w:rsidRDefault="00F86C52" w:rsidP="005830F3">
            <w:pPr>
              <w:pStyle w:val="TAL"/>
              <w:rPr>
                <w:del w:id="3094" w:author="MCC160" w:date="2021-01-18T10:33:00Z"/>
              </w:rPr>
            </w:pPr>
          </w:p>
        </w:tc>
      </w:tr>
      <w:tr w:rsidR="00F86C52" w:rsidRPr="00AA36EF" w14:paraId="536756FF" w14:textId="77777777" w:rsidTr="00974374">
        <w:tc>
          <w:tcPr>
            <w:tcW w:w="2835" w:type="dxa"/>
            <w:tcBorders>
              <w:top w:val="single" w:sz="4" w:space="0" w:color="auto"/>
              <w:left w:val="single" w:sz="4" w:space="0" w:color="auto"/>
              <w:bottom w:val="single" w:sz="4" w:space="0" w:color="auto"/>
              <w:right w:val="single" w:sz="4" w:space="0" w:color="auto"/>
            </w:tcBorders>
            <w:tcPrChange w:id="3095" w:author="MCC160" w:date="2021-01-18T10:33:00Z">
              <w:tcPr>
                <w:tcW w:w="2835" w:type="dxa"/>
                <w:tcBorders>
                  <w:top w:val="single" w:sz="4" w:space="0" w:color="auto"/>
                  <w:left w:val="single" w:sz="4" w:space="0" w:color="auto"/>
                  <w:bottom w:val="single" w:sz="4" w:space="0" w:color="auto"/>
                  <w:right w:val="single" w:sz="4" w:space="0" w:color="auto"/>
                </w:tcBorders>
              </w:tcPr>
            </w:tcPrChange>
          </w:tcPr>
          <w:p w14:paraId="4B4DC8FC" w14:textId="77777777" w:rsidR="00F86C52" w:rsidRPr="00AA36EF" w:rsidRDefault="00F86C52" w:rsidP="005830F3">
            <w:pPr>
              <w:pStyle w:val="TAL"/>
              <w:rPr>
                <w:b/>
              </w:rPr>
            </w:pPr>
            <w:del w:id="3096" w:author="MCC160" w:date="2021-01-18T10:33: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3097"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022455E0"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3098"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46FF1C2F"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3099"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43E91E8D"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3100"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6145F225" w14:textId="77777777" w:rsidR="00F86C52" w:rsidRPr="00AA36EF" w:rsidRDefault="00F86C52" w:rsidP="005830F3">
            <w:pPr>
              <w:pStyle w:val="TAL"/>
            </w:pPr>
          </w:p>
        </w:tc>
      </w:tr>
      <w:tr w:rsidR="00121D73" w:rsidRPr="00AA36EF" w14:paraId="17E66D2A" w14:textId="77777777" w:rsidTr="00974374">
        <w:trPr>
          <w:ins w:id="3101" w:author="MCC160" w:date="2021-01-18T10:33:00Z"/>
        </w:trPr>
        <w:tc>
          <w:tcPr>
            <w:tcW w:w="2835" w:type="dxa"/>
            <w:tcBorders>
              <w:top w:val="single" w:sz="4" w:space="0" w:color="auto"/>
              <w:left w:val="single" w:sz="4" w:space="0" w:color="auto"/>
              <w:bottom w:val="single" w:sz="4" w:space="0" w:color="auto"/>
              <w:right w:val="single" w:sz="4" w:space="0" w:color="auto"/>
            </w:tcBorders>
          </w:tcPr>
          <w:p w14:paraId="32F8423B" w14:textId="5306E4D9" w:rsidR="00121D73" w:rsidRPr="00AA36EF" w:rsidDel="00974374" w:rsidRDefault="00121D73" w:rsidP="00121D73">
            <w:pPr>
              <w:pStyle w:val="TAL"/>
              <w:rPr>
                <w:ins w:id="3102" w:author="MCC160" w:date="2021-01-18T10:33:00Z"/>
                <w:b/>
              </w:rPr>
            </w:pPr>
            <w:ins w:id="3103" w:author="MCC160" w:date="2021-01-18T10:33: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9119E62" w14:textId="77777777" w:rsidR="00121D73" w:rsidRPr="00AA36EF" w:rsidRDefault="00121D73" w:rsidP="00121D73">
            <w:pPr>
              <w:pStyle w:val="TAL"/>
              <w:rPr>
                <w:ins w:id="3104" w:author="MCC160" w:date="2021-01-18T10:33:00Z"/>
              </w:rPr>
            </w:pPr>
          </w:p>
        </w:tc>
        <w:tc>
          <w:tcPr>
            <w:tcW w:w="2126" w:type="dxa"/>
            <w:tcBorders>
              <w:top w:val="single" w:sz="4" w:space="0" w:color="auto"/>
              <w:left w:val="single" w:sz="4" w:space="0" w:color="auto"/>
              <w:bottom w:val="single" w:sz="4" w:space="0" w:color="auto"/>
              <w:right w:val="single" w:sz="4" w:space="0" w:color="auto"/>
            </w:tcBorders>
          </w:tcPr>
          <w:p w14:paraId="33F60459" w14:textId="1A86FEA1" w:rsidR="00121D73" w:rsidRPr="00AA36EF" w:rsidRDefault="00121D73" w:rsidP="00121D73">
            <w:pPr>
              <w:pStyle w:val="TAL"/>
              <w:rPr>
                <w:ins w:id="3105" w:author="MCC160" w:date="2021-01-18T10:33:00Z"/>
              </w:rPr>
            </w:pPr>
            <w:ins w:id="3106"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0118FCB" w14:textId="77777777" w:rsidR="00121D73" w:rsidRPr="00AA36EF" w:rsidRDefault="00121D73" w:rsidP="00121D73">
            <w:pPr>
              <w:pStyle w:val="TAL"/>
              <w:rPr>
                <w:ins w:id="3107" w:author="MCC160" w:date="2021-01-18T10:33:00Z"/>
              </w:rPr>
            </w:pPr>
          </w:p>
        </w:tc>
        <w:tc>
          <w:tcPr>
            <w:tcW w:w="1134" w:type="dxa"/>
            <w:tcBorders>
              <w:top w:val="single" w:sz="4" w:space="0" w:color="auto"/>
              <w:left w:val="single" w:sz="4" w:space="0" w:color="auto"/>
              <w:bottom w:val="single" w:sz="4" w:space="0" w:color="auto"/>
              <w:right w:val="single" w:sz="4" w:space="0" w:color="auto"/>
            </w:tcBorders>
          </w:tcPr>
          <w:p w14:paraId="3CC620D5" w14:textId="77777777" w:rsidR="00121D73" w:rsidRPr="00AA36EF" w:rsidRDefault="00121D73" w:rsidP="00121D73">
            <w:pPr>
              <w:pStyle w:val="TAL"/>
              <w:rPr>
                <w:ins w:id="3108" w:author="MCC160" w:date="2021-01-18T10:33:00Z"/>
              </w:rPr>
            </w:pPr>
          </w:p>
        </w:tc>
      </w:tr>
      <w:tr w:rsidR="00121D73" w:rsidRPr="00AA36EF" w:rsidDel="00121D73" w14:paraId="5715962F" w14:textId="1DD2E48F" w:rsidTr="00B15A3D">
        <w:trPr>
          <w:del w:id="3109" w:author="MCC160" w:date="2021-01-24T12:33:00Z"/>
        </w:trPr>
        <w:tc>
          <w:tcPr>
            <w:tcW w:w="2835" w:type="dxa"/>
            <w:tcBorders>
              <w:top w:val="single" w:sz="4" w:space="0" w:color="auto"/>
              <w:left w:val="single" w:sz="4" w:space="0" w:color="auto"/>
              <w:bottom w:val="single" w:sz="4" w:space="0" w:color="auto"/>
              <w:right w:val="single" w:sz="4" w:space="0" w:color="auto"/>
            </w:tcBorders>
            <w:tcPrChange w:id="3110" w:author="MCC160" w:date="2021-01-18T10:33:00Z">
              <w:tcPr>
                <w:tcW w:w="2835" w:type="dxa"/>
                <w:tcBorders>
                  <w:top w:val="single" w:sz="4" w:space="0" w:color="auto"/>
                  <w:left w:val="single" w:sz="4" w:space="0" w:color="auto"/>
                  <w:bottom w:val="single" w:sz="4" w:space="0" w:color="auto"/>
                  <w:right w:val="single" w:sz="4" w:space="0" w:color="auto"/>
                </w:tcBorders>
                <w:vAlign w:val="center"/>
              </w:tcPr>
            </w:tcPrChange>
          </w:tcPr>
          <w:p w14:paraId="3E816182" w14:textId="3A473AC4" w:rsidR="00121D73" w:rsidRPr="00AA36EF" w:rsidDel="00121D73" w:rsidRDefault="00121D73" w:rsidP="00121D73">
            <w:pPr>
              <w:pStyle w:val="TAL"/>
              <w:rPr>
                <w:del w:id="3111" w:author="MCC160" w:date="2021-01-24T12:33:00Z"/>
                <w:b/>
                <w:bCs/>
              </w:rPr>
            </w:pPr>
            <w:del w:id="3112" w:author="MCC160" w:date="2021-01-18T10:33:00Z">
              <w:r w:rsidRPr="00AA36EF" w:rsidDel="00917002">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3113" w:author="MCC160" w:date="2021-01-18T10:33:00Z">
              <w:tcPr>
                <w:tcW w:w="2126" w:type="dxa"/>
                <w:tcBorders>
                  <w:top w:val="single" w:sz="4" w:space="0" w:color="auto"/>
                  <w:left w:val="single" w:sz="4" w:space="0" w:color="auto"/>
                  <w:bottom w:val="single" w:sz="4" w:space="0" w:color="auto"/>
                  <w:right w:val="single" w:sz="4" w:space="0" w:color="auto"/>
                </w:tcBorders>
                <w:vAlign w:val="center"/>
              </w:tcPr>
            </w:tcPrChange>
          </w:tcPr>
          <w:p w14:paraId="04868F26" w14:textId="5D57429F" w:rsidR="00121D73" w:rsidRPr="00AA36EF" w:rsidDel="00121D73" w:rsidRDefault="00121D73" w:rsidP="00121D73">
            <w:pPr>
              <w:pStyle w:val="TAL"/>
              <w:rPr>
                <w:del w:id="3114" w:author="MCC160" w:date="2021-01-24T12:33:00Z"/>
                <w:iCs/>
              </w:rPr>
            </w:pPr>
            <w:del w:id="3115" w:author="MCC160" w:date="2021-01-24T12:33: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3116"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392E4CE4" w14:textId="77A3B48F" w:rsidR="00121D73" w:rsidRPr="00AA36EF" w:rsidDel="00121D73" w:rsidRDefault="00121D73" w:rsidP="00121D73">
            <w:pPr>
              <w:pStyle w:val="TAL"/>
              <w:rPr>
                <w:del w:id="3117"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3118"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4048A77C" w14:textId="5E52DA3E" w:rsidR="00121D73" w:rsidRPr="00AA36EF" w:rsidDel="00121D73" w:rsidRDefault="00121D73" w:rsidP="00121D73">
            <w:pPr>
              <w:pStyle w:val="TAL"/>
              <w:rPr>
                <w:del w:id="3119"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3120"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3E4E2606" w14:textId="2B8B65F3" w:rsidR="00121D73" w:rsidRPr="00AA36EF" w:rsidDel="00121D73" w:rsidRDefault="00121D73" w:rsidP="00121D73">
            <w:pPr>
              <w:pStyle w:val="TAL"/>
              <w:rPr>
                <w:del w:id="3121" w:author="MCC160" w:date="2021-01-24T12:33:00Z"/>
              </w:rPr>
            </w:pPr>
          </w:p>
        </w:tc>
      </w:tr>
      <w:tr w:rsidR="00121D73" w:rsidRPr="00AA36EF" w14:paraId="6359680C" w14:textId="77777777" w:rsidTr="00B15A3D">
        <w:tc>
          <w:tcPr>
            <w:tcW w:w="2835" w:type="dxa"/>
            <w:tcBorders>
              <w:top w:val="single" w:sz="4" w:space="0" w:color="auto"/>
              <w:left w:val="single" w:sz="4" w:space="0" w:color="auto"/>
              <w:bottom w:val="single" w:sz="4" w:space="0" w:color="auto"/>
              <w:right w:val="single" w:sz="4" w:space="0" w:color="auto"/>
            </w:tcBorders>
            <w:tcPrChange w:id="3122" w:author="MCC160" w:date="2021-01-18T10:33:00Z">
              <w:tcPr>
                <w:tcW w:w="2835" w:type="dxa"/>
                <w:tcBorders>
                  <w:top w:val="single" w:sz="4" w:space="0" w:color="auto"/>
                  <w:left w:val="single" w:sz="4" w:space="0" w:color="auto"/>
                  <w:bottom w:val="single" w:sz="4" w:space="0" w:color="auto"/>
                  <w:right w:val="single" w:sz="4" w:space="0" w:color="auto"/>
                </w:tcBorders>
                <w:vAlign w:val="center"/>
              </w:tcPr>
            </w:tcPrChange>
          </w:tcPr>
          <w:p w14:paraId="722F7964" w14:textId="7D219D0E" w:rsidR="00121D73" w:rsidRPr="00AA36EF" w:rsidRDefault="00121D73" w:rsidP="00121D73">
            <w:pPr>
              <w:pStyle w:val="TAL"/>
              <w:rPr>
                <w:b/>
                <w:bCs/>
              </w:rPr>
            </w:pPr>
            <w:ins w:id="3123" w:author="MCC160" w:date="2021-01-18T10:33:00Z">
              <w:r w:rsidRPr="00AA36EF">
                <w:t xml:space="preserve">    MIME-part-body</w:t>
              </w:r>
            </w:ins>
            <w:del w:id="3124" w:author="MCC160" w:date="2021-01-18T10:33:00Z">
              <w:r w:rsidRPr="00AA36EF" w:rsidDel="00917002">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3125"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2250D5E2" w14:textId="37524B97" w:rsidR="00121D73" w:rsidRPr="00AA36EF" w:rsidRDefault="00121D73" w:rsidP="00121D73">
            <w:pPr>
              <w:pStyle w:val="TAL"/>
              <w:rPr>
                <w:iCs/>
              </w:rPr>
            </w:pPr>
            <w:ins w:id="3126" w:author="MCC160" w:date="2021-01-18T10:33:00Z">
              <w:r w:rsidRPr="00AA36EF">
                <w:t>PIDF a</w:t>
              </w:r>
            </w:ins>
            <w:del w:id="3127" w:author="MCC160" w:date="2021-01-18T10:33:00Z">
              <w:r w:rsidRPr="00AA36EF" w:rsidDel="00974374">
                <w:delText>A</w:delText>
              </w:r>
            </w:del>
            <w:r w:rsidRPr="00AA36EF">
              <w:t>s described in Table 5.3.3.3-48</w:t>
            </w:r>
          </w:p>
        </w:tc>
        <w:tc>
          <w:tcPr>
            <w:tcW w:w="2126" w:type="dxa"/>
            <w:tcBorders>
              <w:top w:val="single" w:sz="4" w:space="0" w:color="auto"/>
              <w:left w:val="single" w:sz="4" w:space="0" w:color="auto"/>
              <w:bottom w:val="single" w:sz="4" w:space="0" w:color="auto"/>
              <w:right w:val="single" w:sz="4" w:space="0" w:color="auto"/>
            </w:tcBorders>
            <w:tcPrChange w:id="3128"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122A0FF4"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3129"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72B2B6BD"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3130"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4D196C37" w14:textId="77777777" w:rsidR="00121D73" w:rsidRPr="00AA36EF" w:rsidRDefault="00121D73" w:rsidP="00121D73">
            <w:pPr>
              <w:pStyle w:val="TAL"/>
            </w:pPr>
          </w:p>
        </w:tc>
      </w:tr>
    </w:tbl>
    <w:p w14:paraId="77F98E0A" w14:textId="77777777" w:rsidR="00F86C52" w:rsidRPr="00AA36EF" w:rsidRDefault="00F86C52" w:rsidP="00F86C52">
      <w:pPr>
        <w:rPr>
          <w:lang w:eastAsia="ja-JP"/>
        </w:rPr>
      </w:pPr>
    </w:p>
    <w:p w14:paraId="3BCB153C" w14:textId="77777777" w:rsidR="00F86C52" w:rsidRPr="00AA36EF" w:rsidRDefault="00F86C52" w:rsidP="00F86C52">
      <w:pPr>
        <w:pStyle w:val="TH"/>
      </w:pPr>
      <w:r w:rsidRPr="00AA36EF">
        <w:lastRenderedPageBreak/>
        <w:t xml:space="preserve">Table 5.3.3.3-48: </w:t>
      </w:r>
      <w:r w:rsidRPr="00AA36EF">
        <w:rPr>
          <w:lang w:eastAsia="ko-KR"/>
        </w:rPr>
        <w:t>PIDF in SIP NOTIFY</w:t>
      </w:r>
      <w:r w:rsidRPr="00AA36EF">
        <w:t xml:space="preserve"> (Table 5.3.3.3-47)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131">
          <w:tblGrid>
            <w:gridCol w:w="2835"/>
            <w:gridCol w:w="2126"/>
            <w:gridCol w:w="2126"/>
            <w:gridCol w:w="1418"/>
            <w:gridCol w:w="1134"/>
          </w:tblGrid>
        </w:tblGridChange>
      </w:tblGrid>
      <w:tr w:rsidR="00F86C52" w:rsidRPr="00AA36EF" w14:paraId="3DE140A5" w14:textId="77777777" w:rsidTr="00B51622">
        <w:tc>
          <w:tcPr>
            <w:tcW w:w="9639" w:type="dxa"/>
            <w:gridSpan w:val="5"/>
          </w:tcPr>
          <w:p w14:paraId="78FA8585" w14:textId="3E4F5FD3" w:rsidR="00F86C52" w:rsidRPr="00AA36EF" w:rsidRDefault="00F86C52" w:rsidP="005830F3">
            <w:pPr>
              <w:pStyle w:val="TAL"/>
            </w:pPr>
            <w:r w:rsidRPr="00AA36EF">
              <w:t>Derivation Path: TS 36.579-1 [2], Table 5.5.3.5</w:t>
            </w:r>
            <w:ins w:id="3132" w:author="MCC160" w:date="2021-01-11T14:17:00Z">
              <w:r w:rsidR="00B51622" w:rsidRPr="00AA36EF">
                <w:t>.2</w:t>
              </w:r>
            </w:ins>
            <w:r w:rsidRPr="00AA36EF">
              <w:t>-1</w:t>
            </w:r>
          </w:p>
        </w:tc>
      </w:tr>
      <w:tr w:rsidR="00F86C52" w:rsidRPr="00AA36EF" w14:paraId="7D8B145C" w14:textId="77777777" w:rsidTr="00B51622">
        <w:tc>
          <w:tcPr>
            <w:tcW w:w="2835" w:type="dxa"/>
          </w:tcPr>
          <w:p w14:paraId="0579C134"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AF59167"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29D7E806"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5AECEC38"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4E2F0978"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389DD7F2" w14:textId="77777777" w:rsidTr="00B51622">
        <w:tc>
          <w:tcPr>
            <w:tcW w:w="2835" w:type="dxa"/>
            <w:vAlign w:val="center"/>
          </w:tcPr>
          <w:p w14:paraId="5B991078" w14:textId="77777777" w:rsidR="00F86C52" w:rsidRPr="00AA36EF" w:rsidRDefault="00F86C52" w:rsidP="005830F3">
            <w:pPr>
              <w:pStyle w:val="TAL"/>
            </w:pPr>
            <w:r w:rsidRPr="00AA36EF">
              <w:t>presence</w:t>
            </w:r>
            <w:del w:id="3133" w:author="MCC160" w:date="2021-01-11T14:18:00Z">
              <w:r w:rsidRPr="00AA36EF" w:rsidDel="00B51622">
                <w:delText xml:space="preserve"> entity</w:delText>
              </w:r>
            </w:del>
          </w:p>
        </w:tc>
        <w:tc>
          <w:tcPr>
            <w:tcW w:w="2126" w:type="dxa"/>
          </w:tcPr>
          <w:p w14:paraId="1A19BFF6" w14:textId="2584FE15" w:rsidR="00F86C52" w:rsidRPr="00AA36EF" w:rsidRDefault="00F86C52" w:rsidP="005830F3">
            <w:pPr>
              <w:pStyle w:val="TAL"/>
            </w:pPr>
            <w:del w:id="3134" w:author="MCC160" w:date="2021-01-11T14:18:00Z">
              <w:r w:rsidRPr="00AA36EF" w:rsidDel="00B51622">
                <w:delText>px_MCPTT_ID_User_A</w:delText>
              </w:r>
            </w:del>
          </w:p>
        </w:tc>
        <w:tc>
          <w:tcPr>
            <w:tcW w:w="2126" w:type="dxa"/>
            <w:tcBorders>
              <w:bottom w:val="single" w:sz="4" w:space="0" w:color="auto"/>
            </w:tcBorders>
          </w:tcPr>
          <w:p w14:paraId="68E5F736" w14:textId="77777777" w:rsidR="00F86C52" w:rsidRPr="00AA36EF" w:rsidRDefault="00F86C52" w:rsidP="005830F3">
            <w:pPr>
              <w:pStyle w:val="TAL"/>
            </w:pPr>
          </w:p>
        </w:tc>
        <w:tc>
          <w:tcPr>
            <w:tcW w:w="1418" w:type="dxa"/>
          </w:tcPr>
          <w:p w14:paraId="5949D152" w14:textId="77777777" w:rsidR="00F86C52" w:rsidRPr="00AA36EF" w:rsidRDefault="00F86C52" w:rsidP="005830F3">
            <w:pPr>
              <w:pStyle w:val="TAL"/>
            </w:pPr>
          </w:p>
        </w:tc>
        <w:tc>
          <w:tcPr>
            <w:tcW w:w="1134" w:type="dxa"/>
            <w:vAlign w:val="bottom"/>
          </w:tcPr>
          <w:p w14:paraId="7FF0168B" w14:textId="77777777" w:rsidR="00F86C52" w:rsidRPr="00AA36EF" w:rsidRDefault="00F86C52" w:rsidP="005830F3">
            <w:pPr>
              <w:pStyle w:val="TAL"/>
            </w:pPr>
          </w:p>
        </w:tc>
      </w:tr>
      <w:tr w:rsidR="00B51622" w:rsidRPr="00AA36EF" w14:paraId="797FD971" w14:textId="77777777" w:rsidTr="00B51622">
        <w:tc>
          <w:tcPr>
            <w:tcW w:w="2835" w:type="dxa"/>
            <w:vAlign w:val="center"/>
          </w:tcPr>
          <w:p w14:paraId="1A7225B9" w14:textId="77777777" w:rsidR="00B51622" w:rsidRPr="00AA36EF" w:rsidRDefault="00B51622" w:rsidP="00B51622">
            <w:pPr>
              <w:pStyle w:val="TAL"/>
            </w:pPr>
            <w:r w:rsidRPr="00AA36EF">
              <w:t xml:space="preserve">  tuple</w:t>
            </w:r>
            <w:del w:id="3135" w:author="MCC160" w:date="2021-01-11T14:18:00Z">
              <w:r w:rsidRPr="00AA36EF" w:rsidDel="00B51622">
                <w:delText xml:space="preserve"> id</w:delText>
              </w:r>
            </w:del>
          </w:p>
        </w:tc>
        <w:tc>
          <w:tcPr>
            <w:tcW w:w="2126" w:type="dxa"/>
          </w:tcPr>
          <w:p w14:paraId="281DF6A3" w14:textId="3710A6E6" w:rsidR="00B51622" w:rsidRPr="00AA36EF" w:rsidRDefault="00B51622" w:rsidP="00B51622">
            <w:pPr>
              <w:pStyle w:val="TAL"/>
            </w:pPr>
            <w:del w:id="3136" w:author="MCC160" w:date="2021-01-15T15:06:00Z">
              <w:r w:rsidRPr="00AA36EF" w:rsidDel="0071002C">
                <w:delText>px_MCPTT_Client_A_ID</w:delText>
              </w:r>
            </w:del>
          </w:p>
        </w:tc>
        <w:tc>
          <w:tcPr>
            <w:tcW w:w="2126" w:type="dxa"/>
            <w:tcBorders>
              <w:bottom w:val="single" w:sz="4" w:space="0" w:color="auto"/>
            </w:tcBorders>
          </w:tcPr>
          <w:p w14:paraId="208B892F" w14:textId="77777777" w:rsidR="00B51622" w:rsidRPr="00AA36EF" w:rsidRDefault="00B51622" w:rsidP="00B51622">
            <w:pPr>
              <w:pStyle w:val="TAL"/>
            </w:pPr>
          </w:p>
        </w:tc>
        <w:tc>
          <w:tcPr>
            <w:tcW w:w="1418" w:type="dxa"/>
          </w:tcPr>
          <w:p w14:paraId="241A8BDE" w14:textId="77777777" w:rsidR="00B51622" w:rsidRPr="00AA36EF" w:rsidRDefault="00B51622" w:rsidP="00B51622">
            <w:pPr>
              <w:pStyle w:val="TAL"/>
            </w:pPr>
          </w:p>
        </w:tc>
        <w:tc>
          <w:tcPr>
            <w:tcW w:w="1134" w:type="dxa"/>
            <w:vAlign w:val="bottom"/>
          </w:tcPr>
          <w:p w14:paraId="29749B8B" w14:textId="77777777" w:rsidR="00B51622" w:rsidRPr="00AA36EF" w:rsidRDefault="00B51622" w:rsidP="00B51622">
            <w:pPr>
              <w:pStyle w:val="TAL"/>
            </w:pPr>
          </w:p>
        </w:tc>
      </w:tr>
      <w:tr w:rsidR="00B51622" w:rsidRPr="00AA36EF" w14:paraId="67A3F307" w14:textId="77777777" w:rsidTr="00B51622">
        <w:tc>
          <w:tcPr>
            <w:tcW w:w="2835" w:type="dxa"/>
            <w:vAlign w:val="center"/>
          </w:tcPr>
          <w:p w14:paraId="38C5BBDD" w14:textId="77777777" w:rsidR="00B51622" w:rsidRPr="00AA36EF" w:rsidRDefault="00B51622" w:rsidP="00B51622">
            <w:pPr>
              <w:pStyle w:val="TAL"/>
            </w:pPr>
            <w:r w:rsidRPr="00AA36EF">
              <w:t xml:space="preserve">    status</w:t>
            </w:r>
          </w:p>
        </w:tc>
        <w:tc>
          <w:tcPr>
            <w:tcW w:w="2126" w:type="dxa"/>
          </w:tcPr>
          <w:p w14:paraId="14C4D1D9" w14:textId="77777777" w:rsidR="00B51622" w:rsidRPr="00AA36EF" w:rsidRDefault="00B51622" w:rsidP="00B51622">
            <w:pPr>
              <w:pStyle w:val="TAL"/>
            </w:pPr>
          </w:p>
        </w:tc>
        <w:tc>
          <w:tcPr>
            <w:tcW w:w="2126" w:type="dxa"/>
          </w:tcPr>
          <w:p w14:paraId="5DB32D06" w14:textId="77777777" w:rsidR="00B51622" w:rsidRPr="00AA36EF" w:rsidRDefault="00B51622" w:rsidP="00B51622">
            <w:pPr>
              <w:pStyle w:val="TAL"/>
            </w:pPr>
          </w:p>
        </w:tc>
        <w:tc>
          <w:tcPr>
            <w:tcW w:w="1418" w:type="dxa"/>
          </w:tcPr>
          <w:p w14:paraId="3DD32C0D" w14:textId="77777777" w:rsidR="00B51622" w:rsidRPr="00AA36EF" w:rsidRDefault="00B51622" w:rsidP="00B51622">
            <w:pPr>
              <w:pStyle w:val="TAL"/>
            </w:pPr>
          </w:p>
        </w:tc>
        <w:tc>
          <w:tcPr>
            <w:tcW w:w="1134" w:type="dxa"/>
            <w:vAlign w:val="bottom"/>
          </w:tcPr>
          <w:p w14:paraId="694DC5A3" w14:textId="77777777" w:rsidR="00B51622" w:rsidRPr="00AA36EF" w:rsidRDefault="00B51622" w:rsidP="00B51622">
            <w:pPr>
              <w:pStyle w:val="TAL"/>
            </w:pPr>
          </w:p>
        </w:tc>
      </w:tr>
      <w:tr w:rsidR="00B51622" w:rsidRPr="00AA36EF" w14:paraId="66D2B937" w14:textId="77777777" w:rsidTr="00B51622">
        <w:tc>
          <w:tcPr>
            <w:tcW w:w="2835" w:type="dxa"/>
            <w:vAlign w:val="center"/>
          </w:tcPr>
          <w:p w14:paraId="17AF3434" w14:textId="77777777" w:rsidR="00B51622" w:rsidRPr="00AA36EF" w:rsidRDefault="00B51622" w:rsidP="00B51622">
            <w:pPr>
              <w:pStyle w:val="TAL"/>
            </w:pPr>
            <w:r w:rsidRPr="00AA36EF">
              <w:t xml:space="preserve">      affiliation</w:t>
            </w:r>
          </w:p>
        </w:tc>
        <w:tc>
          <w:tcPr>
            <w:tcW w:w="2126" w:type="dxa"/>
          </w:tcPr>
          <w:p w14:paraId="37726E81" w14:textId="77777777" w:rsidR="00B51622" w:rsidRPr="00AA36EF" w:rsidRDefault="00B51622" w:rsidP="00B51622">
            <w:pPr>
              <w:pStyle w:val="TAL"/>
            </w:pPr>
          </w:p>
        </w:tc>
        <w:tc>
          <w:tcPr>
            <w:tcW w:w="2126" w:type="dxa"/>
          </w:tcPr>
          <w:p w14:paraId="3C062CDF" w14:textId="77777777" w:rsidR="00B51622" w:rsidRPr="00AA36EF" w:rsidRDefault="00B51622" w:rsidP="00B51622">
            <w:pPr>
              <w:pStyle w:val="TAL"/>
            </w:pPr>
          </w:p>
        </w:tc>
        <w:tc>
          <w:tcPr>
            <w:tcW w:w="1418" w:type="dxa"/>
          </w:tcPr>
          <w:p w14:paraId="53F430F7" w14:textId="77777777" w:rsidR="00B51622" w:rsidRPr="00AA36EF" w:rsidRDefault="00B51622" w:rsidP="00B51622">
            <w:pPr>
              <w:pStyle w:val="TAL"/>
            </w:pPr>
          </w:p>
        </w:tc>
        <w:tc>
          <w:tcPr>
            <w:tcW w:w="1134" w:type="dxa"/>
            <w:vAlign w:val="bottom"/>
          </w:tcPr>
          <w:p w14:paraId="5A075848" w14:textId="77777777" w:rsidR="00B51622" w:rsidRPr="00AA36EF" w:rsidRDefault="00B51622" w:rsidP="00B51622">
            <w:pPr>
              <w:pStyle w:val="TAL"/>
            </w:pPr>
          </w:p>
        </w:tc>
      </w:tr>
      <w:tr w:rsidR="00B51622" w:rsidRPr="00AA36EF" w:rsidDel="001D2A53" w14:paraId="72CAE409" w14:textId="282A7258" w:rsidTr="00B51622">
        <w:trPr>
          <w:del w:id="3137" w:author="MCC160" w:date="2021-01-24T13:46:00Z"/>
        </w:trPr>
        <w:tc>
          <w:tcPr>
            <w:tcW w:w="2835" w:type="dxa"/>
            <w:vAlign w:val="center"/>
          </w:tcPr>
          <w:p w14:paraId="3D1864DF" w14:textId="1E5BFB44" w:rsidR="00B51622" w:rsidRPr="00AA36EF" w:rsidDel="001D2A53" w:rsidRDefault="00B51622" w:rsidP="00B51622">
            <w:pPr>
              <w:pStyle w:val="TAL"/>
              <w:rPr>
                <w:del w:id="3138" w:author="MCC160" w:date="2021-01-24T13:46:00Z"/>
              </w:rPr>
            </w:pPr>
            <w:del w:id="3139" w:author="MCC160" w:date="2021-01-24T13:46:00Z">
              <w:r w:rsidRPr="00AA36EF" w:rsidDel="001D2A53">
                <w:delText xml:space="preserve">        group</w:delText>
              </w:r>
            </w:del>
          </w:p>
        </w:tc>
        <w:tc>
          <w:tcPr>
            <w:tcW w:w="2126" w:type="dxa"/>
          </w:tcPr>
          <w:p w14:paraId="6BE29C72" w14:textId="5EAEFBC2" w:rsidR="00B51622" w:rsidRPr="00AA36EF" w:rsidDel="001D2A53" w:rsidRDefault="00B51622" w:rsidP="00B51622">
            <w:pPr>
              <w:pStyle w:val="TAL"/>
              <w:rPr>
                <w:del w:id="3140" w:author="MCC160" w:date="2021-01-24T13:46:00Z"/>
              </w:rPr>
            </w:pPr>
            <w:del w:id="3141" w:author="MCC160" w:date="2021-01-24T13:46:00Z">
              <w:r w:rsidRPr="00AA36EF" w:rsidDel="001D2A53">
                <w:delText>px_MCPTT_Group_A_ID</w:delText>
              </w:r>
            </w:del>
          </w:p>
        </w:tc>
        <w:tc>
          <w:tcPr>
            <w:tcW w:w="2126" w:type="dxa"/>
          </w:tcPr>
          <w:p w14:paraId="6F98AEA8" w14:textId="79FD1D8F" w:rsidR="00B51622" w:rsidRPr="00AA36EF" w:rsidDel="001D2A53" w:rsidRDefault="00B51622" w:rsidP="00B51622">
            <w:pPr>
              <w:pStyle w:val="TAL"/>
              <w:rPr>
                <w:del w:id="3142" w:author="MCC160" w:date="2021-01-24T13:46:00Z"/>
              </w:rPr>
            </w:pPr>
          </w:p>
        </w:tc>
        <w:tc>
          <w:tcPr>
            <w:tcW w:w="1418" w:type="dxa"/>
          </w:tcPr>
          <w:p w14:paraId="4F715CF0" w14:textId="7E640037" w:rsidR="00B51622" w:rsidRPr="00AA36EF" w:rsidDel="001D2A53" w:rsidRDefault="00B51622" w:rsidP="00B51622">
            <w:pPr>
              <w:pStyle w:val="TAL"/>
              <w:rPr>
                <w:del w:id="3143" w:author="MCC160" w:date="2021-01-24T13:46:00Z"/>
              </w:rPr>
            </w:pPr>
          </w:p>
        </w:tc>
        <w:tc>
          <w:tcPr>
            <w:tcW w:w="1134" w:type="dxa"/>
            <w:vAlign w:val="bottom"/>
          </w:tcPr>
          <w:p w14:paraId="4B075168" w14:textId="5D693531" w:rsidR="00B51622" w:rsidRPr="00AA36EF" w:rsidDel="001D2A53" w:rsidRDefault="00B51622" w:rsidP="00B51622">
            <w:pPr>
              <w:pStyle w:val="TAL"/>
              <w:rPr>
                <w:del w:id="3144" w:author="MCC160" w:date="2021-01-24T13:46:00Z"/>
              </w:rPr>
            </w:pPr>
          </w:p>
        </w:tc>
      </w:tr>
      <w:tr w:rsidR="00B51622" w:rsidRPr="00AA36EF" w14:paraId="2A723AA3" w14:textId="77777777" w:rsidTr="00B51622">
        <w:tc>
          <w:tcPr>
            <w:tcW w:w="2835" w:type="dxa"/>
            <w:vAlign w:val="center"/>
          </w:tcPr>
          <w:p w14:paraId="6C9B24A1" w14:textId="77777777" w:rsidR="00B51622" w:rsidRPr="00AA36EF" w:rsidRDefault="00B51622" w:rsidP="00B51622">
            <w:pPr>
              <w:pStyle w:val="TAL"/>
            </w:pPr>
            <w:r w:rsidRPr="00AA36EF">
              <w:t xml:space="preserve">        status</w:t>
            </w:r>
          </w:p>
        </w:tc>
        <w:tc>
          <w:tcPr>
            <w:tcW w:w="2126" w:type="dxa"/>
          </w:tcPr>
          <w:p w14:paraId="16D91BF8" w14:textId="10817D68" w:rsidR="00B51622" w:rsidRPr="00AA36EF" w:rsidRDefault="00B51622">
            <w:pPr>
              <w:pStyle w:val="TAL"/>
            </w:pPr>
            <w:ins w:id="3145" w:author="MCC160" w:date="2021-01-11T14:18:00Z">
              <w:r w:rsidRPr="00AA36EF">
                <w:t>“</w:t>
              </w:r>
              <w:proofErr w:type="spellStart"/>
              <w:r w:rsidRPr="00AA36EF">
                <w:t>deaffiliating</w:t>
              </w:r>
              <w:proofErr w:type="spellEnd"/>
              <w:r w:rsidRPr="00AA36EF">
                <w:t>”</w:t>
              </w:r>
            </w:ins>
          </w:p>
        </w:tc>
        <w:tc>
          <w:tcPr>
            <w:tcW w:w="2126" w:type="dxa"/>
          </w:tcPr>
          <w:p w14:paraId="2212A6BA" w14:textId="77777777" w:rsidR="00B51622" w:rsidRPr="00AA36EF" w:rsidRDefault="00B51622" w:rsidP="00B51622">
            <w:pPr>
              <w:pStyle w:val="TAL"/>
            </w:pPr>
          </w:p>
        </w:tc>
        <w:tc>
          <w:tcPr>
            <w:tcW w:w="1418" w:type="dxa"/>
          </w:tcPr>
          <w:p w14:paraId="4092F8CC" w14:textId="77777777" w:rsidR="00B51622" w:rsidRPr="00AA36EF" w:rsidRDefault="00B51622" w:rsidP="00B51622">
            <w:pPr>
              <w:pStyle w:val="TAL"/>
            </w:pPr>
          </w:p>
        </w:tc>
        <w:tc>
          <w:tcPr>
            <w:tcW w:w="1134" w:type="dxa"/>
            <w:vAlign w:val="bottom"/>
          </w:tcPr>
          <w:p w14:paraId="615F9209" w14:textId="77777777" w:rsidR="00B51622" w:rsidRPr="00AA36EF" w:rsidRDefault="00B51622" w:rsidP="00B51622">
            <w:pPr>
              <w:pStyle w:val="TAL"/>
            </w:pPr>
          </w:p>
        </w:tc>
      </w:tr>
      <w:tr w:rsidR="00B51622" w:rsidRPr="00AA36EF" w:rsidDel="00B51622" w14:paraId="42C764C6" w14:textId="267434FE" w:rsidTr="00B51622">
        <w:trPr>
          <w:del w:id="3146" w:author="MCC160" w:date="2021-01-11T14:19:00Z"/>
        </w:trPr>
        <w:tc>
          <w:tcPr>
            <w:tcW w:w="2835" w:type="dxa"/>
            <w:vAlign w:val="center"/>
          </w:tcPr>
          <w:p w14:paraId="7B40511C" w14:textId="76ABB530" w:rsidR="00B51622" w:rsidRPr="00AA36EF" w:rsidDel="00B51622" w:rsidRDefault="00B51622" w:rsidP="00B51622">
            <w:pPr>
              <w:pStyle w:val="TAL"/>
              <w:rPr>
                <w:del w:id="3147" w:author="MCC160" w:date="2021-01-11T14:19:00Z"/>
              </w:rPr>
            </w:pPr>
            <w:del w:id="3148" w:author="MCC160" w:date="2021-01-11T14:19:00Z">
              <w:r w:rsidRPr="00AA36EF" w:rsidDel="00B51622">
                <w:delText xml:space="preserve">          affiliating</w:delText>
              </w:r>
            </w:del>
          </w:p>
        </w:tc>
        <w:tc>
          <w:tcPr>
            <w:tcW w:w="2126" w:type="dxa"/>
          </w:tcPr>
          <w:p w14:paraId="6D748D77" w14:textId="6B3C45E1" w:rsidR="00B51622" w:rsidRPr="00AA36EF" w:rsidDel="00B51622" w:rsidRDefault="00B51622" w:rsidP="00B51622">
            <w:pPr>
              <w:pStyle w:val="TAL"/>
              <w:rPr>
                <w:del w:id="3149" w:author="MCC160" w:date="2021-01-11T14:19:00Z"/>
              </w:rPr>
            </w:pPr>
            <w:del w:id="3150" w:author="MCC160" w:date="2021-01-11T14:19:00Z">
              <w:r w:rsidRPr="00AA36EF" w:rsidDel="00B51622">
                <w:delText>not present</w:delText>
              </w:r>
            </w:del>
          </w:p>
        </w:tc>
        <w:tc>
          <w:tcPr>
            <w:tcW w:w="2126" w:type="dxa"/>
          </w:tcPr>
          <w:p w14:paraId="2B63F675" w14:textId="0251C0C7" w:rsidR="00B51622" w:rsidRPr="00AA36EF" w:rsidDel="00B51622" w:rsidRDefault="00B51622" w:rsidP="00B51622">
            <w:pPr>
              <w:pStyle w:val="TAL"/>
              <w:rPr>
                <w:del w:id="3151" w:author="MCC160" w:date="2021-01-11T14:19:00Z"/>
              </w:rPr>
            </w:pPr>
          </w:p>
        </w:tc>
        <w:tc>
          <w:tcPr>
            <w:tcW w:w="1418" w:type="dxa"/>
          </w:tcPr>
          <w:p w14:paraId="34F2B375" w14:textId="155D4579" w:rsidR="00B51622" w:rsidRPr="00AA36EF" w:rsidDel="00B51622" w:rsidRDefault="00B51622" w:rsidP="00B51622">
            <w:pPr>
              <w:pStyle w:val="TAL"/>
              <w:rPr>
                <w:del w:id="3152" w:author="MCC160" w:date="2021-01-11T14:19:00Z"/>
              </w:rPr>
            </w:pPr>
          </w:p>
        </w:tc>
        <w:tc>
          <w:tcPr>
            <w:tcW w:w="1134" w:type="dxa"/>
            <w:vAlign w:val="bottom"/>
          </w:tcPr>
          <w:p w14:paraId="5DDB57E2" w14:textId="363EE8C2" w:rsidR="00B51622" w:rsidRPr="00AA36EF" w:rsidDel="00B51622" w:rsidRDefault="00B51622" w:rsidP="00B51622">
            <w:pPr>
              <w:pStyle w:val="TAL"/>
              <w:rPr>
                <w:del w:id="3153" w:author="MCC160" w:date="2021-01-11T14:19:00Z"/>
              </w:rPr>
            </w:pPr>
          </w:p>
        </w:tc>
      </w:tr>
      <w:tr w:rsidR="00B51622" w:rsidRPr="00AA36EF" w:rsidDel="00B51622" w14:paraId="3879E6D2" w14:textId="22AA8B83" w:rsidTr="00B5162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54" w:author="MCC160" w:date="2021-01-11T14: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3155" w:author="MCC160" w:date="2021-01-11T14:19:00Z"/>
        </w:trPr>
        <w:tc>
          <w:tcPr>
            <w:tcW w:w="2835" w:type="dxa"/>
            <w:vAlign w:val="center"/>
            <w:tcPrChange w:id="3156" w:author="MCC160" w:date="2021-01-11T14:19:00Z">
              <w:tcPr>
                <w:tcW w:w="2835" w:type="dxa"/>
                <w:vAlign w:val="center"/>
              </w:tcPr>
            </w:tcPrChange>
          </w:tcPr>
          <w:p w14:paraId="7671DA71" w14:textId="4F9A267D" w:rsidR="00B51622" w:rsidRPr="00AA36EF" w:rsidDel="00B51622" w:rsidRDefault="00B51622" w:rsidP="00B51622">
            <w:pPr>
              <w:pStyle w:val="TAL"/>
              <w:rPr>
                <w:del w:id="3157" w:author="MCC160" w:date="2021-01-11T14:19:00Z"/>
              </w:rPr>
            </w:pPr>
            <w:del w:id="3158" w:author="MCC160" w:date="2021-01-11T14:19:00Z">
              <w:r w:rsidRPr="00AA36EF" w:rsidDel="00B51622">
                <w:delText xml:space="preserve">          disaffiliating</w:delText>
              </w:r>
            </w:del>
          </w:p>
        </w:tc>
        <w:tc>
          <w:tcPr>
            <w:tcW w:w="2126" w:type="dxa"/>
            <w:tcPrChange w:id="3159" w:author="MCC160" w:date="2021-01-11T14:19:00Z">
              <w:tcPr>
                <w:tcW w:w="2126" w:type="dxa"/>
              </w:tcPr>
            </w:tcPrChange>
          </w:tcPr>
          <w:p w14:paraId="08D60B14" w14:textId="67C35B01" w:rsidR="00B51622" w:rsidRPr="00AA36EF" w:rsidDel="00B51622" w:rsidRDefault="00B51622" w:rsidP="00B51622">
            <w:pPr>
              <w:pStyle w:val="TAL"/>
              <w:rPr>
                <w:del w:id="3160" w:author="MCC160" w:date="2021-01-11T14:19:00Z"/>
              </w:rPr>
            </w:pPr>
          </w:p>
        </w:tc>
        <w:tc>
          <w:tcPr>
            <w:tcW w:w="2126" w:type="dxa"/>
            <w:tcPrChange w:id="3161" w:author="MCC160" w:date="2021-01-11T14:19:00Z">
              <w:tcPr>
                <w:tcW w:w="2126" w:type="dxa"/>
                <w:tcBorders>
                  <w:bottom w:val="single" w:sz="4" w:space="0" w:color="auto"/>
                </w:tcBorders>
              </w:tcPr>
            </w:tcPrChange>
          </w:tcPr>
          <w:p w14:paraId="1673B2A5" w14:textId="4C872E26" w:rsidR="00B51622" w:rsidRPr="00AA36EF" w:rsidDel="00B51622" w:rsidRDefault="00B51622" w:rsidP="00B51622">
            <w:pPr>
              <w:pStyle w:val="TAL"/>
              <w:rPr>
                <w:del w:id="3162" w:author="MCC160" w:date="2021-01-11T14:19:00Z"/>
              </w:rPr>
            </w:pPr>
          </w:p>
        </w:tc>
        <w:tc>
          <w:tcPr>
            <w:tcW w:w="1418" w:type="dxa"/>
            <w:tcPrChange w:id="3163" w:author="MCC160" w:date="2021-01-11T14:19:00Z">
              <w:tcPr>
                <w:tcW w:w="1418" w:type="dxa"/>
              </w:tcPr>
            </w:tcPrChange>
          </w:tcPr>
          <w:p w14:paraId="6F991624" w14:textId="79023A26" w:rsidR="00B51622" w:rsidRPr="00AA36EF" w:rsidDel="00B51622" w:rsidRDefault="00B51622" w:rsidP="00B51622">
            <w:pPr>
              <w:pStyle w:val="TAL"/>
              <w:rPr>
                <w:del w:id="3164" w:author="MCC160" w:date="2021-01-11T14:19:00Z"/>
              </w:rPr>
            </w:pPr>
          </w:p>
        </w:tc>
        <w:tc>
          <w:tcPr>
            <w:tcW w:w="1134" w:type="dxa"/>
            <w:vAlign w:val="bottom"/>
            <w:tcPrChange w:id="3165" w:author="MCC160" w:date="2021-01-11T14:19:00Z">
              <w:tcPr>
                <w:tcW w:w="1134" w:type="dxa"/>
                <w:vAlign w:val="bottom"/>
              </w:tcPr>
            </w:tcPrChange>
          </w:tcPr>
          <w:p w14:paraId="5EF357BD" w14:textId="657DB58B" w:rsidR="00B51622" w:rsidRPr="00AA36EF" w:rsidDel="00B51622" w:rsidRDefault="00B51622" w:rsidP="00B51622">
            <w:pPr>
              <w:pStyle w:val="TAL"/>
              <w:rPr>
                <w:del w:id="3166" w:author="MCC160" w:date="2021-01-11T14:19:00Z"/>
              </w:rPr>
            </w:pPr>
          </w:p>
        </w:tc>
      </w:tr>
      <w:tr w:rsidR="00284A1D" w:rsidRPr="00AA36EF" w:rsidDel="00B51622" w14:paraId="723DD116" w14:textId="77777777" w:rsidTr="00B51622">
        <w:trPr>
          <w:ins w:id="3167" w:author="MCC160" w:date="2021-01-11T14:19:00Z"/>
        </w:trPr>
        <w:tc>
          <w:tcPr>
            <w:tcW w:w="2835" w:type="dxa"/>
            <w:vAlign w:val="center"/>
          </w:tcPr>
          <w:p w14:paraId="7085BD5D" w14:textId="7A9ACCEF" w:rsidR="00284A1D" w:rsidRPr="00AA36EF" w:rsidDel="00B51622" w:rsidRDefault="00284A1D" w:rsidP="00284A1D">
            <w:pPr>
              <w:pStyle w:val="TAL"/>
              <w:rPr>
                <w:ins w:id="3168" w:author="MCC160" w:date="2021-01-11T14:19:00Z"/>
              </w:rPr>
            </w:pPr>
            <w:proofErr w:type="gramStart"/>
            <w:ins w:id="3169" w:author="MCC160" w:date="2021-01-11T14:19:00Z">
              <w:r w:rsidRPr="00AA36EF">
                <w:rPr>
                  <w:lang w:eastAsia="en-GB"/>
                </w:rPr>
                <w:t>..</w:t>
              </w:r>
              <w:proofErr w:type="gramEnd"/>
              <w:r w:rsidRPr="00AA36EF">
                <w:rPr>
                  <w:lang w:eastAsia="en-GB"/>
                </w:rPr>
                <w:t>p-id</w:t>
              </w:r>
            </w:ins>
          </w:p>
        </w:tc>
        <w:tc>
          <w:tcPr>
            <w:tcW w:w="2126" w:type="dxa"/>
          </w:tcPr>
          <w:p w14:paraId="55BE7E50" w14:textId="1571E9BF" w:rsidR="00284A1D" w:rsidRPr="00AA36EF" w:rsidDel="00B51622" w:rsidRDefault="00284A1D" w:rsidP="00284A1D">
            <w:pPr>
              <w:pStyle w:val="TAL"/>
              <w:rPr>
                <w:ins w:id="3170" w:author="MCC160" w:date="2021-01-11T14:19:00Z"/>
              </w:rPr>
            </w:pPr>
            <w:ins w:id="3171" w:author="MCC160" w:date="2021-02-25T19:00:00Z">
              <w:r w:rsidRPr="00AA36EF">
                <w:rPr>
                  <w:lang w:eastAsia="en-GB"/>
                </w:rPr>
                <w:t xml:space="preserve">same value as received in </w:t>
              </w:r>
              <w:r w:rsidRPr="003E5688">
                <w:rPr>
                  <w:highlight w:val="yellow"/>
                  <w:lang w:eastAsia="en-GB"/>
                </w:rPr>
                <w:t>corresponding</w:t>
              </w:r>
              <w:r w:rsidRPr="006C2327">
                <w:rPr>
                  <w:lang w:eastAsia="en-GB"/>
                </w:rPr>
                <w:t xml:space="preserve"> </w:t>
              </w:r>
              <w:r w:rsidRPr="00AA36EF">
                <w:rPr>
                  <w:lang w:eastAsia="en-GB"/>
                </w:rPr>
                <w:t xml:space="preserve">SIP PUBLISH </w:t>
              </w:r>
              <w:r w:rsidRPr="003E5688">
                <w:rPr>
                  <w:highlight w:val="yellow"/>
                  <w:lang w:eastAsia="en-GB"/>
                </w:rPr>
                <w:t xml:space="preserve">(step </w:t>
              </w:r>
              <w:r>
                <w:rPr>
                  <w:highlight w:val="yellow"/>
                  <w:lang w:eastAsia="en-GB"/>
                </w:rPr>
                <w:t>4D</w:t>
              </w:r>
              <w:r w:rsidRPr="003E5688">
                <w:rPr>
                  <w:highlight w:val="yellow"/>
                  <w:lang w:eastAsia="en-GB"/>
                </w:rPr>
                <w:t>)</w:t>
              </w:r>
            </w:ins>
          </w:p>
        </w:tc>
        <w:tc>
          <w:tcPr>
            <w:tcW w:w="2126" w:type="dxa"/>
            <w:tcBorders>
              <w:bottom w:val="single" w:sz="4" w:space="0" w:color="auto"/>
            </w:tcBorders>
          </w:tcPr>
          <w:p w14:paraId="0800A1B3" w14:textId="77777777" w:rsidR="00284A1D" w:rsidRPr="00AA36EF" w:rsidDel="00B51622" w:rsidRDefault="00284A1D" w:rsidP="00284A1D">
            <w:pPr>
              <w:pStyle w:val="TAL"/>
              <w:rPr>
                <w:ins w:id="3172" w:author="MCC160" w:date="2021-01-11T14:19:00Z"/>
              </w:rPr>
            </w:pPr>
          </w:p>
        </w:tc>
        <w:tc>
          <w:tcPr>
            <w:tcW w:w="1418" w:type="dxa"/>
          </w:tcPr>
          <w:p w14:paraId="1B481351" w14:textId="77777777" w:rsidR="00284A1D" w:rsidRPr="00AA36EF" w:rsidDel="00B51622" w:rsidRDefault="00284A1D" w:rsidP="00284A1D">
            <w:pPr>
              <w:pStyle w:val="TAL"/>
              <w:rPr>
                <w:ins w:id="3173" w:author="MCC160" w:date="2021-01-11T14:19:00Z"/>
              </w:rPr>
            </w:pPr>
          </w:p>
        </w:tc>
        <w:tc>
          <w:tcPr>
            <w:tcW w:w="1134" w:type="dxa"/>
            <w:vAlign w:val="bottom"/>
          </w:tcPr>
          <w:p w14:paraId="3719C240" w14:textId="77777777" w:rsidR="00284A1D" w:rsidRPr="00AA36EF" w:rsidDel="00B51622" w:rsidRDefault="00284A1D" w:rsidP="00284A1D">
            <w:pPr>
              <w:pStyle w:val="TAL"/>
              <w:rPr>
                <w:ins w:id="3174" w:author="MCC160" w:date="2021-01-11T14:19:00Z"/>
              </w:rPr>
            </w:pPr>
          </w:p>
        </w:tc>
      </w:tr>
    </w:tbl>
    <w:p w14:paraId="3798D51D" w14:textId="77777777" w:rsidR="00F86C52" w:rsidRPr="00AA36EF" w:rsidRDefault="00F86C52" w:rsidP="00F86C52">
      <w:pPr>
        <w:rPr>
          <w:lang w:eastAsia="ja-JP"/>
        </w:rPr>
      </w:pPr>
    </w:p>
    <w:p w14:paraId="5EC372D4" w14:textId="28215E41" w:rsidR="00F86C52" w:rsidRPr="00AA36EF" w:rsidDel="00B51622" w:rsidRDefault="00F86C52">
      <w:pPr>
        <w:pStyle w:val="CRCoverPage"/>
        <w:tabs>
          <w:tab w:val="right" w:pos="9639"/>
        </w:tabs>
        <w:spacing w:after="0"/>
        <w:rPr>
          <w:del w:id="3175" w:author="MCC160" w:date="2021-01-11T14:18:00Z"/>
          <w:color w:val="0070C0"/>
          <w:sz w:val="28"/>
          <w:szCs w:val="28"/>
        </w:rPr>
      </w:pPr>
    </w:p>
    <w:bookmarkEnd w:id="1"/>
    <w:p w14:paraId="24FA456A" w14:textId="77777777" w:rsidR="00200507" w:rsidRPr="00AA36EF" w:rsidRDefault="00200507">
      <w:pPr>
        <w:pStyle w:val="Heading5"/>
        <w:rPr>
          <w:lang w:val="en-GB"/>
        </w:rPr>
      </w:pPr>
      <w:r w:rsidRPr="00AA36EF">
        <w:rPr>
          <w:color w:val="0070C0"/>
          <w:sz w:val="28"/>
          <w:szCs w:val="28"/>
          <w:lang w:val="en-GB"/>
        </w:rPr>
        <w:t>&lt;End of modification&gt;</w:t>
      </w:r>
    </w:p>
    <w:sectPr w:rsidR="00200507" w:rsidRPr="00AA36EF">
      <w:head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4EBEB" w14:textId="77777777" w:rsidR="008755A9" w:rsidRDefault="008755A9">
      <w:pPr>
        <w:spacing w:after="0"/>
      </w:pPr>
      <w:r>
        <w:separator/>
      </w:r>
    </w:p>
  </w:endnote>
  <w:endnote w:type="continuationSeparator" w:id="0">
    <w:p w14:paraId="12CC4E93" w14:textId="77777777" w:rsidR="008755A9" w:rsidRDefault="008755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fixed"/>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0D3E8" w14:textId="77777777" w:rsidR="008755A9" w:rsidRDefault="008755A9">
      <w:pPr>
        <w:spacing w:after="0"/>
      </w:pPr>
      <w:r>
        <w:separator/>
      </w:r>
    </w:p>
  </w:footnote>
  <w:footnote w:type="continuationSeparator" w:id="0">
    <w:p w14:paraId="5EE0F193" w14:textId="77777777" w:rsidR="008755A9" w:rsidRDefault="008755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E3256" w14:textId="77777777" w:rsidR="004F1272" w:rsidRDefault="004F1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0CCCD" w14:textId="77777777" w:rsidR="004F1272" w:rsidRDefault="004F1272">
    <w:pPr>
      <w:framePr w:h="284" w:hRule="exact" w:wrap="around" w:vAnchor="text" w:hAnchor="margin" w:xAlign="right" w:y="1"/>
      <w:rPr>
        <w:rFonts w:ascii="Arial" w:hAnsi="Arial" w:cs="Arial"/>
        <w:b/>
        <w:sz w:val="18"/>
        <w:szCs w:val="18"/>
      </w:rPr>
    </w:pPr>
  </w:p>
  <w:p w14:paraId="62BD9C8D" w14:textId="77777777" w:rsidR="004F1272" w:rsidRDefault="004F1272">
    <w:pPr>
      <w:framePr w:h="284" w:hRule="exact" w:wrap="around" w:vAnchor="text" w:hAnchor="margin" w:y="7"/>
      <w:rPr>
        <w:rFonts w:ascii="Arial" w:hAnsi="Arial" w:cs="Arial"/>
        <w:b/>
        <w:sz w:val="18"/>
        <w:szCs w:val="18"/>
      </w:rPr>
    </w:pPr>
  </w:p>
  <w:p w14:paraId="1F2BC363" w14:textId="77777777" w:rsidR="004F1272" w:rsidRDefault="004F12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multilevel"/>
    <w:tmpl w:val="1F8E493A"/>
    <w:lvl w:ilvl="0">
      <w:start w:val="1"/>
      <w:numFmt w:val="bullet"/>
      <w:pStyle w:val="NormalBullet"/>
      <w:lvlText w:val="-"/>
      <w:lvlJc w:val="left"/>
      <w:pPr>
        <w:tabs>
          <w:tab w:val="num" w:pos="720"/>
        </w:tabs>
        <w:ind w:left="720" w:hanging="360"/>
      </w:pPr>
    </w:lvl>
    <w:lvl w:ilvl="1">
      <w:start w:val="1"/>
      <w:numFmt w:val="bullet"/>
      <w:lvlText w:val=""/>
      <w:lvlJc w:val="left"/>
      <w:pPr>
        <w:tabs>
          <w:tab w:val="num" w:pos="1364"/>
        </w:tabs>
        <w:ind w:left="1364" w:hanging="284"/>
      </w:pPr>
      <w:rPr>
        <w:rFonts w:ascii="Wingdings" w:hAnsi="Wingdings" w:hint="default"/>
        <w:color w:val="0000FF"/>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0834F74"/>
    <w:multiLevelType w:val="hybridMultilevel"/>
    <w:tmpl w:val="23B66370"/>
    <w:lvl w:ilvl="0" w:tplc="66CC0E8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5B8788A"/>
    <w:multiLevelType w:val="hybridMultilevel"/>
    <w:tmpl w:val="D1A8D518"/>
    <w:lvl w:ilvl="0" w:tplc="ECB8DF72">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F43405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15"/>
  </w:num>
  <w:num w:numId="3">
    <w:abstractNumId w:val="18"/>
  </w:num>
  <w:num w:numId="4">
    <w:abstractNumId w:val="42"/>
  </w:num>
  <w:num w:numId="5">
    <w:abstractNumId w:val="22"/>
  </w:num>
  <w:num w:numId="6">
    <w:abstractNumId w:val="24"/>
  </w:num>
  <w:num w:numId="7">
    <w:abstractNumId w:val="33"/>
  </w:num>
  <w:num w:numId="8">
    <w:abstractNumId w:val="32"/>
  </w:num>
  <w:num w:numId="9">
    <w:abstractNumId w:val="39"/>
  </w:num>
  <w:num w:numId="10">
    <w:abstractNumId w:val="34"/>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1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30"/>
  </w:num>
  <w:num w:numId="21">
    <w:abstractNumId w:val="14"/>
  </w:num>
  <w:num w:numId="22">
    <w:abstractNumId w:val="41"/>
  </w:num>
  <w:num w:numId="23">
    <w:abstractNumId w:val="31"/>
  </w:num>
  <w:num w:numId="24">
    <w:abstractNumId w:val="40"/>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9"/>
  </w:num>
  <w:num w:numId="36">
    <w:abstractNumId w:val="26"/>
  </w:num>
  <w:num w:numId="37">
    <w:abstractNumId w:val="28"/>
  </w:num>
  <w:num w:numId="38">
    <w:abstractNumId w:val="21"/>
  </w:num>
  <w:num w:numId="39">
    <w:abstractNumId w:val="36"/>
  </w:num>
  <w:num w:numId="40">
    <w:abstractNumId w:val="9"/>
  </w:num>
  <w:num w:numId="41">
    <w:abstractNumId w:val="23"/>
  </w:num>
  <w:num w:numId="42">
    <w:abstractNumId w:val="38"/>
  </w:num>
  <w:num w:numId="43">
    <w:abstractNumId w:val="13"/>
  </w:num>
  <w:num w:numId="44">
    <w:abstractNumId w:val="25"/>
  </w:num>
  <w:num w:numId="45">
    <w:abstractNumId w:val="27"/>
  </w:num>
  <w:num w:numId="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85F8A10"/>
    <w:rsid w:val="8BFFF322"/>
    <w:rsid w:val="9F106A01"/>
    <w:rsid w:val="ADEFEE1B"/>
    <w:rsid w:val="BBFF9963"/>
    <w:rsid w:val="DBE548AE"/>
    <w:rsid w:val="DDFF450B"/>
    <w:rsid w:val="DF7A543C"/>
    <w:rsid w:val="EF3FB53E"/>
    <w:rsid w:val="EFFBDD32"/>
    <w:rsid w:val="EFFFC948"/>
    <w:rsid w:val="F2FFF135"/>
    <w:rsid w:val="F4FFE5F5"/>
    <w:rsid w:val="F55FBBCB"/>
    <w:rsid w:val="FA9D1EA2"/>
    <w:rsid w:val="FADF9CF2"/>
    <w:rsid w:val="FDFBCEF5"/>
    <w:rsid w:val="FFF7B37E"/>
    <w:rsid w:val="00004105"/>
    <w:rsid w:val="00004B4A"/>
    <w:rsid w:val="000113EA"/>
    <w:rsid w:val="00016C4B"/>
    <w:rsid w:val="00020948"/>
    <w:rsid w:val="00022872"/>
    <w:rsid w:val="00022E4A"/>
    <w:rsid w:val="00026686"/>
    <w:rsid w:val="00032AC4"/>
    <w:rsid w:val="000414D1"/>
    <w:rsid w:val="00043F72"/>
    <w:rsid w:val="000468E1"/>
    <w:rsid w:val="0005011A"/>
    <w:rsid w:val="00056347"/>
    <w:rsid w:val="0005703D"/>
    <w:rsid w:val="000575F2"/>
    <w:rsid w:val="00060CD6"/>
    <w:rsid w:val="00077D8F"/>
    <w:rsid w:val="00090914"/>
    <w:rsid w:val="000A6394"/>
    <w:rsid w:val="000B6D17"/>
    <w:rsid w:val="000B7FED"/>
    <w:rsid w:val="000C038A"/>
    <w:rsid w:val="000C433D"/>
    <w:rsid w:val="000C6598"/>
    <w:rsid w:val="000C6ACB"/>
    <w:rsid w:val="000C6D9E"/>
    <w:rsid w:val="000D1B06"/>
    <w:rsid w:val="000D382A"/>
    <w:rsid w:val="000E4DE5"/>
    <w:rsid w:val="000E5967"/>
    <w:rsid w:val="000F3F75"/>
    <w:rsid w:val="000F566D"/>
    <w:rsid w:val="00115324"/>
    <w:rsid w:val="001160D0"/>
    <w:rsid w:val="0011681A"/>
    <w:rsid w:val="00121D73"/>
    <w:rsid w:val="001226E7"/>
    <w:rsid w:val="00126FDA"/>
    <w:rsid w:val="00145D43"/>
    <w:rsid w:val="00157E99"/>
    <w:rsid w:val="00162BF3"/>
    <w:rsid w:val="0016655E"/>
    <w:rsid w:val="001750D3"/>
    <w:rsid w:val="001769A7"/>
    <w:rsid w:val="00186E85"/>
    <w:rsid w:val="00192C46"/>
    <w:rsid w:val="001A08B3"/>
    <w:rsid w:val="001A7B60"/>
    <w:rsid w:val="001B1A39"/>
    <w:rsid w:val="001B52F0"/>
    <w:rsid w:val="001B5FA9"/>
    <w:rsid w:val="001B7A65"/>
    <w:rsid w:val="001C12A9"/>
    <w:rsid w:val="001C4221"/>
    <w:rsid w:val="001D2A53"/>
    <w:rsid w:val="001E41F3"/>
    <w:rsid w:val="001F1B4D"/>
    <w:rsid w:val="00200170"/>
    <w:rsid w:val="00200507"/>
    <w:rsid w:val="002038A2"/>
    <w:rsid w:val="0021550B"/>
    <w:rsid w:val="002218BC"/>
    <w:rsid w:val="00223E43"/>
    <w:rsid w:val="00230C7F"/>
    <w:rsid w:val="0023761D"/>
    <w:rsid w:val="002454D9"/>
    <w:rsid w:val="0025597F"/>
    <w:rsid w:val="00257AA8"/>
    <w:rsid w:val="0026004D"/>
    <w:rsid w:val="002640DD"/>
    <w:rsid w:val="00275D12"/>
    <w:rsid w:val="00284A1D"/>
    <w:rsid w:val="00284FEB"/>
    <w:rsid w:val="002860C4"/>
    <w:rsid w:val="002923FD"/>
    <w:rsid w:val="00296B6C"/>
    <w:rsid w:val="002A5B60"/>
    <w:rsid w:val="002B4EDF"/>
    <w:rsid w:val="002B5741"/>
    <w:rsid w:val="002C010C"/>
    <w:rsid w:val="002C4952"/>
    <w:rsid w:val="002D3016"/>
    <w:rsid w:val="002D747B"/>
    <w:rsid w:val="002E5695"/>
    <w:rsid w:val="002F4207"/>
    <w:rsid w:val="002F4F8B"/>
    <w:rsid w:val="002F6197"/>
    <w:rsid w:val="00305409"/>
    <w:rsid w:val="003059BF"/>
    <w:rsid w:val="003134BA"/>
    <w:rsid w:val="00313FF3"/>
    <w:rsid w:val="00341801"/>
    <w:rsid w:val="0035293A"/>
    <w:rsid w:val="003609EF"/>
    <w:rsid w:val="0036231A"/>
    <w:rsid w:val="00372F2A"/>
    <w:rsid w:val="00374DD4"/>
    <w:rsid w:val="0038340F"/>
    <w:rsid w:val="00387C6E"/>
    <w:rsid w:val="003915B5"/>
    <w:rsid w:val="003A1474"/>
    <w:rsid w:val="003A3184"/>
    <w:rsid w:val="003A516E"/>
    <w:rsid w:val="003B320F"/>
    <w:rsid w:val="003B3447"/>
    <w:rsid w:val="003B49EC"/>
    <w:rsid w:val="003B7A78"/>
    <w:rsid w:val="003C4A76"/>
    <w:rsid w:val="003D6730"/>
    <w:rsid w:val="003E1A36"/>
    <w:rsid w:val="003F0485"/>
    <w:rsid w:val="004035A5"/>
    <w:rsid w:val="00403613"/>
    <w:rsid w:val="00410371"/>
    <w:rsid w:val="00411D39"/>
    <w:rsid w:val="004242F1"/>
    <w:rsid w:val="00447FA8"/>
    <w:rsid w:val="00455D93"/>
    <w:rsid w:val="00465098"/>
    <w:rsid w:val="00465DC4"/>
    <w:rsid w:val="004831BC"/>
    <w:rsid w:val="0049667F"/>
    <w:rsid w:val="004A3C9D"/>
    <w:rsid w:val="004B6EBC"/>
    <w:rsid w:val="004B75B7"/>
    <w:rsid w:val="004C6171"/>
    <w:rsid w:val="004D193F"/>
    <w:rsid w:val="004D7044"/>
    <w:rsid w:val="004E7138"/>
    <w:rsid w:val="004F1272"/>
    <w:rsid w:val="004F47DF"/>
    <w:rsid w:val="004F5592"/>
    <w:rsid w:val="00500EA7"/>
    <w:rsid w:val="00502E46"/>
    <w:rsid w:val="005064E8"/>
    <w:rsid w:val="00512136"/>
    <w:rsid w:val="0051580D"/>
    <w:rsid w:val="0052097D"/>
    <w:rsid w:val="005231FD"/>
    <w:rsid w:val="0052368A"/>
    <w:rsid w:val="0052704B"/>
    <w:rsid w:val="00536C97"/>
    <w:rsid w:val="00547111"/>
    <w:rsid w:val="00570191"/>
    <w:rsid w:val="00576658"/>
    <w:rsid w:val="005830F3"/>
    <w:rsid w:val="00585888"/>
    <w:rsid w:val="00592D74"/>
    <w:rsid w:val="005A05FA"/>
    <w:rsid w:val="005A38A0"/>
    <w:rsid w:val="005B22E8"/>
    <w:rsid w:val="005C2FDE"/>
    <w:rsid w:val="005D65E4"/>
    <w:rsid w:val="005E0B85"/>
    <w:rsid w:val="005E1690"/>
    <w:rsid w:val="005E2C44"/>
    <w:rsid w:val="005F528F"/>
    <w:rsid w:val="00614825"/>
    <w:rsid w:val="00621188"/>
    <w:rsid w:val="00621478"/>
    <w:rsid w:val="006245A2"/>
    <w:rsid w:val="006257ED"/>
    <w:rsid w:val="00630417"/>
    <w:rsid w:val="0063124C"/>
    <w:rsid w:val="0063297A"/>
    <w:rsid w:val="00637A1D"/>
    <w:rsid w:val="00655996"/>
    <w:rsid w:val="00657550"/>
    <w:rsid w:val="00657EAC"/>
    <w:rsid w:val="00674604"/>
    <w:rsid w:val="006808B0"/>
    <w:rsid w:val="006833B8"/>
    <w:rsid w:val="00692E67"/>
    <w:rsid w:val="00695808"/>
    <w:rsid w:val="006A01FE"/>
    <w:rsid w:val="006A5C10"/>
    <w:rsid w:val="006B46FB"/>
    <w:rsid w:val="006C1A7E"/>
    <w:rsid w:val="006C2327"/>
    <w:rsid w:val="006E21FB"/>
    <w:rsid w:val="00704831"/>
    <w:rsid w:val="0071002C"/>
    <w:rsid w:val="007101DE"/>
    <w:rsid w:val="00715D4D"/>
    <w:rsid w:val="007274FC"/>
    <w:rsid w:val="00727FBD"/>
    <w:rsid w:val="00731C77"/>
    <w:rsid w:val="007323AD"/>
    <w:rsid w:val="00754A89"/>
    <w:rsid w:val="00756176"/>
    <w:rsid w:val="0076144F"/>
    <w:rsid w:val="00765E9A"/>
    <w:rsid w:val="007700C3"/>
    <w:rsid w:val="00772DB7"/>
    <w:rsid w:val="007733F4"/>
    <w:rsid w:val="00774480"/>
    <w:rsid w:val="00785914"/>
    <w:rsid w:val="00786861"/>
    <w:rsid w:val="00786CF6"/>
    <w:rsid w:val="00792342"/>
    <w:rsid w:val="00796DA9"/>
    <w:rsid w:val="007977A8"/>
    <w:rsid w:val="007A005C"/>
    <w:rsid w:val="007B1E4E"/>
    <w:rsid w:val="007B3191"/>
    <w:rsid w:val="007B4A70"/>
    <w:rsid w:val="007B512A"/>
    <w:rsid w:val="007C2097"/>
    <w:rsid w:val="007C29DE"/>
    <w:rsid w:val="007C3445"/>
    <w:rsid w:val="007D6A07"/>
    <w:rsid w:val="007E02A2"/>
    <w:rsid w:val="007E588B"/>
    <w:rsid w:val="007F7259"/>
    <w:rsid w:val="00801399"/>
    <w:rsid w:val="008040A8"/>
    <w:rsid w:val="00804278"/>
    <w:rsid w:val="00817030"/>
    <w:rsid w:val="00820FAF"/>
    <w:rsid w:val="008279FA"/>
    <w:rsid w:val="00831019"/>
    <w:rsid w:val="0084074A"/>
    <w:rsid w:val="00842711"/>
    <w:rsid w:val="0084384B"/>
    <w:rsid w:val="008446F4"/>
    <w:rsid w:val="00851864"/>
    <w:rsid w:val="00851AF8"/>
    <w:rsid w:val="00853652"/>
    <w:rsid w:val="00855D0D"/>
    <w:rsid w:val="00857320"/>
    <w:rsid w:val="008626E7"/>
    <w:rsid w:val="00867BDA"/>
    <w:rsid w:val="00870EE7"/>
    <w:rsid w:val="00872013"/>
    <w:rsid w:val="008755A9"/>
    <w:rsid w:val="00885A83"/>
    <w:rsid w:val="008863B9"/>
    <w:rsid w:val="00886B53"/>
    <w:rsid w:val="008949A4"/>
    <w:rsid w:val="008956CB"/>
    <w:rsid w:val="008A0321"/>
    <w:rsid w:val="008A176F"/>
    <w:rsid w:val="008A45A6"/>
    <w:rsid w:val="008B0F84"/>
    <w:rsid w:val="008B4EBD"/>
    <w:rsid w:val="008B7CC5"/>
    <w:rsid w:val="008C0642"/>
    <w:rsid w:val="008C4C40"/>
    <w:rsid w:val="008C7783"/>
    <w:rsid w:val="008F686C"/>
    <w:rsid w:val="0090474D"/>
    <w:rsid w:val="00912BE0"/>
    <w:rsid w:val="009148DE"/>
    <w:rsid w:val="00926176"/>
    <w:rsid w:val="00941E30"/>
    <w:rsid w:val="00956E65"/>
    <w:rsid w:val="00964B6D"/>
    <w:rsid w:val="009701F1"/>
    <w:rsid w:val="00970FC4"/>
    <w:rsid w:val="009727DB"/>
    <w:rsid w:val="00974374"/>
    <w:rsid w:val="009777D9"/>
    <w:rsid w:val="00982752"/>
    <w:rsid w:val="00985E3E"/>
    <w:rsid w:val="00986917"/>
    <w:rsid w:val="00991B88"/>
    <w:rsid w:val="009929DA"/>
    <w:rsid w:val="009A2357"/>
    <w:rsid w:val="009A5753"/>
    <w:rsid w:val="009A579D"/>
    <w:rsid w:val="009B2B99"/>
    <w:rsid w:val="009B660E"/>
    <w:rsid w:val="009C0C0F"/>
    <w:rsid w:val="009C2206"/>
    <w:rsid w:val="009C5EE9"/>
    <w:rsid w:val="009E0764"/>
    <w:rsid w:val="009E3297"/>
    <w:rsid w:val="009F5AB0"/>
    <w:rsid w:val="009F6986"/>
    <w:rsid w:val="009F734F"/>
    <w:rsid w:val="00A01734"/>
    <w:rsid w:val="00A067F5"/>
    <w:rsid w:val="00A1238B"/>
    <w:rsid w:val="00A15EF1"/>
    <w:rsid w:val="00A2034E"/>
    <w:rsid w:val="00A216E2"/>
    <w:rsid w:val="00A246B6"/>
    <w:rsid w:val="00A248AB"/>
    <w:rsid w:val="00A41461"/>
    <w:rsid w:val="00A43ECD"/>
    <w:rsid w:val="00A453C9"/>
    <w:rsid w:val="00A47E70"/>
    <w:rsid w:val="00A50CF0"/>
    <w:rsid w:val="00A53F56"/>
    <w:rsid w:val="00A638B4"/>
    <w:rsid w:val="00A646C7"/>
    <w:rsid w:val="00A65CC8"/>
    <w:rsid w:val="00A66AEE"/>
    <w:rsid w:val="00A71D99"/>
    <w:rsid w:val="00A73937"/>
    <w:rsid w:val="00A7671C"/>
    <w:rsid w:val="00A84809"/>
    <w:rsid w:val="00A90499"/>
    <w:rsid w:val="00AA0F62"/>
    <w:rsid w:val="00AA2CBC"/>
    <w:rsid w:val="00AA36EF"/>
    <w:rsid w:val="00AA6950"/>
    <w:rsid w:val="00AB127E"/>
    <w:rsid w:val="00AB24FB"/>
    <w:rsid w:val="00AB32E9"/>
    <w:rsid w:val="00AB3503"/>
    <w:rsid w:val="00AC5820"/>
    <w:rsid w:val="00AC6DDF"/>
    <w:rsid w:val="00AC7870"/>
    <w:rsid w:val="00AD1CD8"/>
    <w:rsid w:val="00AD5722"/>
    <w:rsid w:val="00B077E9"/>
    <w:rsid w:val="00B12563"/>
    <w:rsid w:val="00B12DF4"/>
    <w:rsid w:val="00B13F2A"/>
    <w:rsid w:val="00B15620"/>
    <w:rsid w:val="00B15A3D"/>
    <w:rsid w:val="00B258BB"/>
    <w:rsid w:val="00B271D9"/>
    <w:rsid w:val="00B311E3"/>
    <w:rsid w:val="00B32C09"/>
    <w:rsid w:val="00B3654B"/>
    <w:rsid w:val="00B448F0"/>
    <w:rsid w:val="00B44BCC"/>
    <w:rsid w:val="00B51622"/>
    <w:rsid w:val="00B57468"/>
    <w:rsid w:val="00B57FFA"/>
    <w:rsid w:val="00B61220"/>
    <w:rsid w:val="00B63C88"/>
    <w:rsid w:val="00B67B97"/>
    <w:rsid w:val="00B76F01"/>
    <w:rsid w:val="00B96184"/>
    <w:rsid w:val="00B968C8"/>
    <w:rsid w:val="00B97A40"/>
    <w:rsid w:val="00BA3EC5"/>
    <w:rsid w:val="00BA4579"/>
    <w:rsid w:val="00BA51D9"/>
    <w:rsid w:val="00BB0F10"/>
    <w:rsid w:val="00BB5DFC"/>
    <w:rsid w:val="00BC038A"/>
    <w:rsid w:val="00BC18B2"/>
    <w:rsid w:val="00BC1BE1"/>
    <w:rsid w:val="00BD279D"/>
    <w:rsid w:val="00BD6BB8"/>
    <w:rsid w:val="00C1348A"/>
    <w:rsid w:val="00C23358"/>
    <w:rsid w:val="00C2733A"/>
    <w:rsid w:val="00C3226F"/>
    <w:rsid w:val="00C57E26"/>
    <w:rsid w:val="00C60B65"/>
    <w:rsid w:val="00C64AC7"/>
    <w:rsid w:val="00C66BA2"/>
    <w:rsid w:val="00C767EC"/>
    <w:rsid w:val="00C769F2"/>
    <w:rsid w:val="00C90402"/>
    <w:rsid w:val="00C94DC4"/>
    <w:rsid w:val="00C95985"/>
    <w:rsid w:val="00CA65D8"/>
    <w:rsid w:val="00CB38F1"/>
    <w:rsid w:val="00CB5735"/>
    <w:rsid w:val="00CC1C01"/>
    <w:rsid w:val="00CC1F8A"/>
    <w:rsid w:val="00CC2846"/>
    <w:rsid w:val="00CC5026"/>
    <w:rsid w:val="00CC6292"/>
    <w:rsid w:val="00CC68D0"/>
    <w:rsid w:val="00CE20DD"/>
    <w:rsid w:val="00CF60FB"/>
    <w:rsid w:val="00D03F9A"/>
    <w:rsid w:val="00D06D51"/>
    <w:rsid w:val="00D12602"/>
    <w:rsid w:val="00D16939"/>
    <w:rsid w:val="00D16E85"/>
    <w:rsid w:val="00D16F02"/>
    <w:rsid w:val="00D24991"/>
    <w:rsid w:val="00D456FF"/>
    <w:rsid w:val="00D50255"/>
    <w:rsid w:val="00D534FF"/>
    <w:rsid w:val="00D549C1"/>
    <w:rsid w:val="00D64E6C"/>
    <w:rsid w:val="00D66520"/>
    <w:rsid w:val="00D7495F"/>
    <w:rsid w:val="00D84A73"/>
    <w:rsid w:val="00D8700D"/>
    <w:rsid w:val="00D939F5"/>
    <w:rsid w:val="00D95103"/>
    <w:rsid w:val="00DA713A"/>
    <w:rsid w:val="00DE196F"/>
    <w:rsid w:val="00DE1A45"/>
    <w:rsid w:val="00DE34CF"/>
    <w:rsid w:val="00DE3CA7"/>
    <w:rsid w:val="00DE7618"/>
    <w:rsid w:val="00E07231"/>
    <w:rsid w:val="00E11BE1"/>
    <w:rsid w:val="00E13F3D"/>
    <w:rsid w:val="00E202A8"/>
    <w:rsid w:val="00E279DF"/>
    <w:rsid w:val="00E34898"/>
    <w:rsid w:val="00E36283"/>
    <w:rsid w:val="00E372A1"/>
    <w:rsid w:val="00E42698"/>
    <w:rsid w:val="00E5343B"/>
    <w:rsid w:val="00E537B8"/>
    <w:rsid w:val="00E53A4E"/>
    <w:rsid w:val="00E53F4D"/>
    <w:rsid w:val="00E561E5"/>
    <w:rsid w:val="00E57EF4"/>
    <w:rsid w:val="00E6541B"/>
    <w:rsid w:val="00E77641"/>
    <w:rsid w:val="00E80635"/>
    <w:rsid w:val="00E913DE"/>
    <w:rsid w:val="00E94E03"/>
    <w:rsid w:val="00EB09B7"/>
    <w:rsid w:val="00EB1557"/>
    <w:rsid w:val="00EC3219"/>
    <w:rsid w:val="00EE446B"/>
    <w:rsid w:val="00EE5208"/>
    <w:rsid w:val="00EE6E6A"/>
    <w:rsid w:val="00EE6F20"/>
    <w:rsid w:val="00EE7D7C"/>
    <w:rsid w:val="00EF4039"/>
    <w:rsid w:val="00EF5A07"/>
    <w:rsid w:val="00EF6F36"/>
    <w:rsid w:val="00F01BCD"/>
    <w:rsid w:val="00F03583"/>
    <w:rsid w:val="00F03E49"/>
    <w:rsid w:val="00F0401A"/>
    <w:rsid w:val="00F067C6"/>
    <w:rsid w:val="00F10494"/>
    <w:rsid w:val="00F25D98"/>
    <w:rsid w:val="00F300FB"/>
    <w:rsid w:val="00F31DE1"/>
    <w:rsid w:val="00F35DE4"/>
    <w:rsid w:val="00F40C5F"/>
    <w:rsid w:val="00F541F9"/>
    <w:rsid w:val="00F54929"/>
    <w:rsid w:val="00F569C1"/>
    <w:rsid w:val="00F66109"/>
    <w:rsid w:val="00F72B48"/>
    <w:rsid w:val="00F7407A"/>
    <w:rsid w:val="00F777B8"/>
    <w:rsid w:val="00F832B9"/>
    <w:rsid w:val="00F863F2"/>
    <w:rsid w:val="00F86C52"/>
    <w:rsid w:val="00F94BCF"/>
    <w:rsid w:val="00F94CCD"/>
    <w:rsid w:val="00FA2BE9"/>
    <w:rsid w:val="00FA3981"/>
    <w:rsid w:val="00FA5699"/>
    <w:rsid w:val="00FA660E"/>
    <w:rsid w:val="00FB6386"/>
    <w:rsid w:val="00FB71DE"/>
    <w:rsid w:val="00FC4899"/>
    <w:rsid w:val="00FD1F03"/>
    <w:rsid w:val="00FD7CFD"/>
    <w:rsid w:val="13FA74E7"/>
    <w:rsid w:val="3AFE5D6D"/>
    <w:rsid w:val="3D8CF008"/>
    <w:rsid w:val="42FED1CA"/>
    <w:rsid w:val="5EFF0C59"/>
    <w:rsid w:val="5FBFE596"/>
    <w:rsid w:val="5FD7CFF6"/>
    <w:rsid w:val="5FDF6A02"/>
    <w:rsid w:val="6FF7BE7D"/>
    <w:rsid w:val="73F64125"/>
    <w:rsid w:val="741E64DC"/>
    <w:rsid w:val="7B6AD943"/>
    <w:rsid w:val="7B7F18C1"/>
    <w:rsid w:val="7EFEF8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B0041C"/>
  <w15:chartTrackingRefBased/>
  <w15:docId w15:val="{6073B33D-EAFB-47FC-ACDE-174ED6BDB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lock Text" w:semiHidden="1" w:unhideWhenUsed="1"/>
    <w:lsdException w:name="Hyperlink" w:qFormat="1"/>
    <w:lsdException w:name="Strong"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ind w:left="1134" w:hanging="1134"/>
      <w:outlineLvl w:val="0"/>
    </w:pPr>
    <w:rPr>
      <w:rFonts w:ascii="Arial" w:hAnsi="Arial"/>
      <w:sz w:val="36"/>
      <w:lang w:val="es-ES" w:eastAsia="en-US"/>
    </w:rPr>
  </w:style>
  <w:style w:type="paragraph" w:styleId="Heading2">
    <w:name w:val="heading 2"/>
    <w:aliases w:val="H2,UNDERRUBRIK 1-2,h2,2nd level,H21,H22,H23,H24,H25,R2,E2,heading 2,†berschrift 2,õberschrift 2,H2-Heading 2,Header 2,l2,Header2,22,heading2,list2,A,A.B.C.,list 2,Heading2,Heading Indent No L2,no numbering,level 2,Header&#10;2,2&#10;2,Head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E4"/>
    <w:basedOn w:val="Heading3"/>
    <w:next w:val="Normal"/>
    <w:link w:val="Heading4Char"/>
    <w:qFormat/>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rCar3">
    <w:name w:val="Car Car3"/>
    <w:rPr>
      <w:rFonts w:ascii="Arial" w:eastAsia="MS Mincho" w:hAnsi="Arial"/>
      <w:sz w:val="36"/>
      <w:lang w:val="en-GB" w:eastAsia="en-US" w:bidi="ar-SA"/>
    </w:rPr>
  </w:style>
  <w:style w:type="character" w:customStyle="1" w:styleId="WW8Num32z0">
    <w:name w:val="WW8Num32z0"/>
    <w:rPr>
      <w:rFonts w:ascii="Times New Roman" w:eastAsia="Times New Roman" w:hAnsi="Times New Roman" w:cs="Times New Roma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WW8Num25z1">
    <w:name w:val="WW8Num25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31z0">
    <w:name w:val="WW8Num31z0"/>
    <w:rPr>
      <w:rFonts w:ascii="Symbol" w:hAnsi="Symbol"/>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WW8Num16z2">
    <w:name w:val="WW8Num16z2"/>
    <w:rPr>
      <w:rFonts w:ascii="Wingdings" w:hAnsi="Wingdings"/>
    </w:rPr>
  </w:style>
  <w:style w:type="character" w:customStyle="1" w:styleId="CharChar14">
    <w:name w:val="Char Char14"/>
    <w:rPr>
      <w:rFonts w:ascii="Arial" w:eastAsia="SimSun" w:hAnsi="Arial" w:cs="Arial" w:hint="default"/>
      <w:sz w:val="36"/>
      <w:lang w:val="en-GB" w:eastAsia="en-US" w:bidi="ar-SA"/>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9Char">
    <w:name w:val="标题 9 Char"/>
    <w:uiPriority w:val="9"/>
    <w:rPr>
      <w:rFonts w:ascii="Arial" w:hAnsi="Arial"/>
      <w:sz w:val="36"/>
      <w:lang w:val="en-GB"/>
    </w:rPr>
  </w:style>
  <w:style w:type="character" w:customStyle="1" w:styleId="B3Char">
    <w:name w:val="B3 Char"/>
    <w:link w:val="B3"/>
    <w:rPr>
      <w:rFonts w:ascii="Times New Roman" w:hAnsi="Times New Roman"/>
      <w:lang w:eastAsia="en-US"/>
    </w:rPr>
  </w:style>
  <w:style w:type="character" w:customStyle="1" w:styleId="WW8Num29z3">
    <w:name w:val="WW8Num29z3"/>
    <w:rPr>
      <w:rFonts w:ascii="Symbol" w:hAnsi="Symbol"/>
    </w:rPr>
  </w:style>
  <w:style w:type="character" w:customStyle="1" w:styleId="WW8Num9z1">
    <w:name w:val="WW8Num9z1"/>
    <w:rPr>
      <w:rFonts w:ascii="Courier New" w:hAnsi="Courier New" w:cs="Courier New"/>
    </w:rPr>
  </w:style>
  <w:style w:type="character" w:customStyle="1" w:styleId="BodyText2Char4">
    <w:name w:val="Body Text 2 Char4"/>
    <w:rPr>
      <w:rFonts w:ascii="CG Times (WN)" w:eastAsia="Malgun Gothic" w:hAnsi="CG Times (WN)"/>
      <w:i/>
      <w:lang w:val="en-GB" w:eastAsia="ko-KR"/>
    </w:rPr>
  </w:style>
  <w:style w:type="character" w:customStyle="1" w:styleId="1e9ptCar">
    <w:name w:val="1e) 9 pt Car"/>
    <w:link w:val="1e9pt"/>
    <w:rPr>
      <w:rFonts w:ascii="Times New Roman" w:hAnsi="Times New Roman"/>
      <w:szCs w:val="18"/>
      <w:lang w:val="en-GB" w:eastAsia="en-GB"/>
    </w:rPr>
  </w:style>
  <w:style w:type="character" w:customStyle="1" w:styleId="T1Char9">
    <w:name w:val="T1 Char9"/>
    <w:aliases w:val="Header 6 Char Char9"/>
    <w:rPr>
      <w:rFonts w:ascii="Arial" w:hAnsi="Arial" w:cs="Arial"/>
      <w:lang w:val="en-GB" w:eastAsia="en-US" w:bidi="he-IL"/>
    </w:rPr>
  </w:style>
  <w:style w:type="character" w:customStyle="1" w:styleId="EndnoteTextChar1">
    <w:name w:val="Endnote Text Char1"/>
    <w:uiPriority w:val="99"/>
    <w:semiHidden/>
    <w:locked/>
    <w:rPr>
      <w:rFonts w:eastAsia="SimSun"/>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HeadingChar">
    <w:name w:val="Heading Char"/>
    <w:link w:val="Heading"/>
    <w:rPr>
      <w:rFonts w:ascii="Arial" w:hAnsi="Arial"/>
      <w:b/>
      <w:sz w:val="22"/>
      <w:lang w:val="en-US" w:eastAsia="en-US" w:bidi="ar-SA"/>
    </w:rPr>
  </w:style>
  <w:style w:type="character" w:customStyle="1" w:styleId="4">
    <w:name w:val="(文字) (文字)4"/>
    <w:rPr>
      <w:rFonts w:eastAsia="MS Mincho"/>
      <w:lang w:val="en-GB" w:eastAsia="ar-SA" w:bidi="ar-SA"/>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character" w:customStyle="1" w:styleId="CharChar15">
    <w:name w:val="Char Char15"/>
    <w:rPr>
      <w:rFonts w:ascii="Arial" w:hAnsi="Arial"/>
      <w:sz w:val="36"/>
      <w:lang w:val="en-GB"/>
    </w:rPr>
  </w:style>
  <w:style w:type="character" w:customStyle="1" w:styleId="T1Char2">
    <w:name w:val="T1 Char2"/>
    <w:aliases w:val="Header 6 Char Char2"/>
    <w:rPr>
      <w:rFonts w:ascii="Arial" w:hAnsi="Arial"/>
      <w:lang w:val="en-GB" w:eastAsia="en-US"/>
    </w:rPr>
  </w:style>
  <w:style w:type="character" w:customStyle="1" w:styleId="CharChar28">
    <w:name w:val="Char Char28"/>
    <w:rPr>
      <w:rFonts w:ascii="Arial" w:hAnsi="Arial" w:cs="Arial" w:hint="default"/>
      <w:sz w:val="36"/>
      <w:lang w:val="en-GB" w:eastAsia="en-US"/>
    </w:rPr>
  </w:style>
  <w:style w:type="character" w:customStyle="1" w:styleId="WW8Num15z2">
    <w:name w:val="WW8Num15z2"/>
    <w:rPr>
      <w:rFonts w:ascii="Wingdings" w:hAnsi="Wingding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eastAsia="en-US" w:bidi="ar-SA"/>
    </w:rPr>
  </w:style>
  <w:style w:type="character" w:customStyle="1" w:styleId="TF">
    <w:name w:val="TF (文字)"/>
    <w:locked/>
    <w:rPr>
      <w:rFonts w:ascii="Arial" w:hAnsi="Arial"/>
      <w:b/>
      <w:lang w:val="en-GB"/>
    </w:rPr>
  </w:style>
  <w:style w:type="character" w:customStyle="1" w:styleId="Heading6Char1">
    <w:name w:val="Heading 6 Char1"/>
    <w:aliases w:val="T1 Char1,Header 6 Char1,Header 6 Char Char1,Heading 6 Char3,T1 Char10"/>
    <w:rPr>
      <w:rFonts w:ascii="Cambria" w:eastAsia="MS Gothic" w:hAnsi="Cambria" w:cs="Times New Roman"/>
      <w:i/>
      <w:iCs/>
      <w:color w:val="243F60"/>
      <w:lang w:eastAsia="en-US"/>
    </w:rPr>
  </w:style>
  <w:style w:type="character" w:customStyle="1" w:styleId="a">
    <w:name w:val="コメント参照"/>
    <w:rPr>
      <w:sz w:val="16"/>
    </w:rPr>
  </w:style>
  <w:style w:type="character" w:customStyle="1" w:styleId="CRCoverPageChar">
    <w:name w:val="CR Cover Page Char"/>
    <w:link w:val="CRCoverPage"/>
    <w:locked/>
    <w:rPr>
      <w:rFonts w:ascii="Arial" w:hAnsi="Arial"/>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Pr>
      <w:rFonts w:ascii="Arial" w:eastAsia="Times New Roman" w:hAnsi="Arial"/>
      <w:sz w:val="22"/>
    </w:rPr>
  </w:style>
  <w:style w:type="character" w:customStyle="1" w:styleId="B2Car">
    <w:name w:val="B2 Car"/>
    <w:rPr>
      <w:lang w:val="en-GB"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Pr>
      <w:rFonts w:ascii="Calibri" w:eastAsia="Calibri" w:hAnsi="Calibri"/>
      <w:sz w:val="22"/>
      <w:szCs w:val="22"/>
      <w:lang w:val="en-US"/>
    </w:rPr>
  </w:style>
  <w:style w:type="character" w:customStyle="1" w:styleId="cap">
    <w:name w:val="cap (文字)"/>
    <w:rPr>
      <w:rFonts w:eastAsia="MS Mincho"/>
      <w:b/>
      <w:lang w:val="en-GB" w:eastAsia="ar-SA" w:bidi="ar-SA"/>
    </w:rPr>
  </w:style>
  <w:style w:type="character" w:customStyle="1" w:styleId="1Char">
    <w:name w:val="标题 1 Char"/>
    <w:aliases w:val="h151 Char1,h161 Char1"/>
    <w:uiPriority w:val="9"/>
    <w:rPr>
      <w:rFonts w:ascii="Arial" w:hAnsi="Arial"/>
      <w:sz w:val="36"/>
      <w:lang w:val="en-GB" w:eastAsia="en-US" w:bidi="ar-SA"/>
    </w:rPr>
  </w:style>
  <w:style w:type="character" w:customStyle="1" w:styleId="Char">
    <w:name w:val="列表 Char"/>
    <w:rPr>
      <w:lang w:val="en-GB"/>
    </w:rPr>
  </w:style>
  <w:style w:type="character" w:customStyle="1" w:styleId="WW8Num1z0">
    <w:name w:val="WW8Num1z0"/>
    <w:rPr>
      <w:rFonts w:ascii="Symbol" w:hAnsi="Symbol"/>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tyle>
  <w:style w:type="character" w:customStyle="1" w:styleId="1">
    <w:name w:val="文末脚注文字列 (文字)1"/>
    <w:rPr>
      <w:rFonts w:ascii="Times New Roman" w:hAnsi="Times New Roman" w:cs="Times New Roman" w:hint="default"/>
      <w:lang w:val="en-GB" w:eastAsia="en-US"/>
    </w:rPr>
  </w:style>
  <w:style w:type="character" w:customStyle="1" w:styleId="CharChar6">
    <w:name w:val="Char Char6"/>
    <w:rPr>
      <w:rFonts w:ascii="Arial" w:eastAsia="SimSun" w:hAnsi="Arial"/>
      <w:sz w:val="32"/>
      <w:lang w:val="en-GB" w:eastAsia="en-US" w:bidi="ar-SA"/>
    </w:rPr>
  </w:style>
  <w:style w:type="character" w:customStyle="1" w:styleId="a0">
    <w:name w:val="番号付け記号"/>
  </w:style>
  <w:style w:type="character" w:customStyle="1" w:styleId="WW8Num32z3">
    <w:name w:val="WW8Num32z3"/>
    <w:rPr>
      <w:rFonts w:ascii="Symbol" w:hAnsi="Symbol"/>
    </w:rPr>
  </w:style>
  <w:style w:type="character" w:customStyle="1" w:styleId="gmaildefault">
    <w:name w:val="gmail_default"/>
  </w:style>
  <w:style w:type="character" w:customStyle="1" w:styleId="a1">
    <w:name w:val="脚注番号"/>
    <w:rPr>
      <w:b/>
      <w:position w:val="3"/>
      <w:sz w:val="16"/>
    </w:rPr>
  </w:style>
  <w:style w:type="character" w:customStyle="1" w:styleId="CharChar23">
    <w:name w:val="Char Char23"/>
    <w:rPr>
      <w:rFonts w:ascii="Arial" w:hAnsi="Arial"/>
      <w:lang w:val="en-GB" w:eastAsia="en-US"/>
    </w:rPr>
  </w:style>
  <w:style w:type="character" w:customStyle="1" w:styleId="Titre32">
    <w:name w:val="Titre 32"/>
    <w:rPr>
      <w:rFonts w:ascii="Arial" w:hAnsi="Arial"/>
      <w:sz w:val="28"/>
      <w:szCs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Pr>
      <w:rFonts w:ascii="Arial" w:hAnsi="Arial"/>
      <w:sz w:val="24"/>
    </w:rPr>
  </w:style>
  <w:style w:type="character" w:customStyle="1" w:styleId="Style50">
    <w:name w:val="_Style 50"/>
    <w:uiPriority w:val="99"/>
    <w:unhideWhenUsed/>
    <w:rPr>
      <w:color w:val="2B579A"/>
      <w:shd w:val="clear" w:color="auto" w:fill="E6E6E6"/>
    </w:rPr>
  </w:style>
  <w:style w:type="character" w:customStyle="1" w:styleId="WW8Num34z2">
    <w:name w:val="WW8Num34z2"/>
    <w:rPr>
      <w:rFonts w:ascii="Wingdings" w:hAnsi="Wingdings"/>
    </w:rPr>
  </w:style>
  <w:style w:type="character" w:customStyle="1" w:styleId="CharChar16">
    <w:name w:val="Char Char16"/>
    <w:rPr>
      <w:rFonts w:ascii="Arial" w:eastAsia="SimSun" w:hAnsi="Arial"/>
      <w:lang w:val="en-GB" w:eastAsia="en-US" w:bidi="ar-SA"/>
    </w:rPr>
  </w:style>
  <w:style w:type="character" w:customStyle="1" w:styleId="B5Char">
    <w:name w:val="B5 Char"/>
    <w:link w:val="B5"/>
    <w:qFormat/>
    <w:rPr>
      <w:rFonts w:ascii="Times New Roman" w:hAnsi="Times New Roman"/>
      <w:lang w:eastAsia="en-US"/>
    </w:rPr>
  </w:style>
  <w:style w:type="character" w:customStyle="1" w:styleId="BodyTextIndent3Char">
    <w:name w:val="Body Text Indent 3 Char"/>
    <w:link w:val="BodyTextIndent3"/>
    <w:rPr>
      <w:rFonts w:ascii="Times New Roman" w:hAnsi="Times New Roman"/>
      <w:lang w:eastAsia="ja-JP"/>
    </w:rPr>
  </w:style>
  <w:style w:type="character" w:customStyle="1" w:styleId="Heading4C">
    <w:name w:val="Heading 4 C"/>
    <w:rPr>
      <w:rFonts w:ascii="Arial" w:hAnsi="Arial"/>
      <w:sz w:val="24"/>
      <w:szCs w:val="28"/>
      <w:lang w:val="en-GB" w:eastAsia="en-US" w:bidi="ar-SA"/>
    </w:rPr>
  </w:style>
  <w:style w:type="character" w:customStyle="1" w:styleId="CharChar18">
    <w:name w:val="Char Char18"/>
    <w:rPr>
      <w:rFonts w:ascii="Arial" w:hAnsi="Arial"/>
      <w:lang w:eastAsia="en-US"/>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WW8Num35z0">
    <w:name w:val="WW8Num35z0"/>
    <w:rPr>
      <w:rFonts w:ascii="Times New Roman" w:eastAsia="SimSun" w:hAnsi="Times New Roman" w:cs="Times New Roman"/>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sz w:val="28"/>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a2">
    <w:name w:val="段落フォント"/>
  </w:style>
  <w:style w:type="character" w:customStyle="1" w:styleId="Heading8Char3">
    <w:name w:val="Heading 8 Char3"/>
    <w:rPr>
      <w:rFonts w:ascii="Arial" w:eastAsia="Times New Roman" w:hAnsi="Arial"/>
      <w:sz w:val="36"/>
      <w:lang w:val="en-GB"/>
    </w:rPr>
  </w:style>
  <w:style w:type="character" w:customStyle="1" w:styleId="H1">
    <w:name w:val="H1 (文字)"/>
    <w:rPr>
      <w:rFonts w:ascii="Arial" w:eastAsia="MS Mincho" w:hAnsi="Arial"/>
      <w:sz w:val="36"/>
      <w:lang w:val="en-GB" w:eastAsia="ar-SA" w:bidi="ar-SA"/>
    </w:rPr>
  </w:style>
  <w:style w:type="character" w:customStyle="1" w:styleId="Heading7Char3">
    <w:name w:val="Heading 7 Char3"/>
    <w:rPr>
      <w:rFonts w:ascii="Arial" w:eastAsia="Times New Roman" w:hAnsi="Arial"/>
      <w:lang w:val="en-GB"/>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CharChar29">
    <w:name w:val="Char Char29"/>
    <w:rPr>
      <w:rFonts w:ascii="Arial" w:hAnsi="Arial" w:cs="Arial" w:hint="default"/>
      <w:sz w:val="36"/>
      <w:lang w:val="en-GB" w:eastAsia="en-US"/>
    </w:rPr>
  </w:style>
  <w:style w:type="character" w:customStyle="1" w:styleId="EmailStyle97">
    <w:name w:val="EmailStyle97"/>
    <w:semiHidden/>
    <w:rPr>
      <w:rFonts w:ascii="Arial" w:hAnsi="Arial" w:cs="Arial"/>
      <w:color w:val="auto"/>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CharChar5">
    <w:name w:val="Char Char5"/>
    <w:rPr>
      <w:rFonts w:ascii="Arial" w:eastAsia="SimSun" w:hAnsi="Arial"/>
      <w:sz w:val="28"/>
      <w:lang w:val="en-GB" w:eastAsia="en-US" w:bidi="ar-SA"/>
    </w:rPr>
  </w:style>
  <w:style w:type="character" w:customStyle="1" w:styleId="Char0">
    <w:name w:val="文档结构图 Char"/>
    <w:uiPriority w:val="99"/>
    <w:semiHidden/>
    <w:rPr>
      <w:rFonts w:ascii="Tahoma" w:hAnsi="Tahoma"/>
      <w:lang w:val="en-GB" w:eastAsia="en-US"/>
    </w:rPr>
  </w:style>
  <w:style w:type="character" w:customStyle="1" w:styleId="WW8Num5z2">
    <w:name w:val="WW8Num5z2"/>
    <w:rPr>
      <w:rFonts w:ascii="Wingdings" w:hAnsi="Wingdings"/>
    </w:rPr>
  </w:style>
  <w:style w:type="character" w:customStyle="1" w:styleId="CarCar30">
    <w:name w:val="Car Car3"/>
    <w:rPr>
      <w:rFonts w:ascii="Arial" w:eastAsia="MS Mincho" w:hAnsi="Arial"/>
      <w:sz w:val="36"/>
      <w:lang w:val="en-GB" w:eastAsia="en-US" w:bidi="ar-SA"/>
    </w:rPr>
  </w:style>
  <w:style w:type="character" w:customStyle="1" w:styleId="CharChar8">
    <w:name w:val="Char Char8"/>
    <w:semiHidden/>
    <w:rPr>
      <w:rFonts w:ascii="Times New Roman" w:hAnsi="Times New Roman"/>
      <w:b/>
      <w:lang w:val="en-GB" w:eastAsia="en-US"/>
    </w:rPr>
  </w:style>
  <w:style w:type="character" w:customStyle="1" w:styleId="WW8Num16z1">
    <w:name w:val="WW8Num16z1"/>
    <w:rPr>
      <w:rFonts w:ascii="Courier New" w:hAnsi="Courier New" w:cs="Courier New"/>
    </w:rPr>
  </w:style>
  <w:style w:type="character" w:customStyle="1" w:styleId="Heading1Char1">
    <w:name w:val="Heading 1 Char1"/>
    <w:aliases w:val="H1 Char4,h1 Char4,app heading 1 Char,l1 Char,Huvudrubrik Char,1 Char,1st level Char,õberschrift 1 Char,numreq Char,H1-Heading 1 Char,Header 1 Char,Legal Line 1 Char,head 1 Char,II+ Char,I Char,Heading1 Char,a Char,Section Head Char"/>
    <w:link w:val="Heading1"/>
    <w:rPr>
      <w:rFonts w:ascii="Arial" w:hAnsi="Arial"/>
      <w:sz w:val="36"/>
      <w:lang w:eastAsia="en-US" w:bidi="ar-SA"/>
    </w:rPr>
  </w:style>
  <w:style w:type="character" w:customStyle="1" w:styleId="BodyTextIndent2Char3">
    <w:name w:val="Body Text Indent 2 Char3"/>
    <w:rPr>
      <w:rFonts w:ascii="Arial" w:eastAsia="MS Mincho" w:hAnsi="Arial" w:cs="Arial"/>
      <w:lang w:val="en-GB"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7">
    <w:name w:val="(文字) (文字)7"/>
    <w:rPr>
      <w:rFonts w:ascii="Arial" w:eastAsia="MS Mincho" w:hAnsi="Arial"/>
      <w:sz w:val="36"/>
      <w:lang w:val="en-GB" w:eastAsia="ar-SA" w:bidi="ar-SA"/>
    </w:rPr>
  </w:style>
  <w:style w:type="character" w:customStyle="1" w:styleId="B3c">
    <w:name w:val="B3 c"/>
    <w:rPr>
      <w:lang w:val="en-GB" w:eastAsia="en-GB"/>
    </w:rPr>
  </w:style>
  <w:style w:type="character" w:customStyle="1" w:styleId="Char3">
    <w:name w:val="批注文字 Char3"/>
    <w:uiPriority w:val="99"/>
    <w:qFormat/>
    <w:rPr>
      <w:lang w:val="en-GB" w:eastAsia="en-US"/>
    </w:rPr>
  </w:style>
  <w:style w:type="character" w:customStyle="1" w:styleId="B1Char2">
    <w:name w:val="B1 Char2"/>
  </w:style>
  <w:style w:type="character" w:customStyle="1" w:styleId="WW8Num41z1">
    <w:name w:val="WW8Num41z1"/>
    <w:rPr>
      <w:rFonts w:ascii="Wingdings" w:hAnsi="Wingdings"/>
    </w:rPr>
  </w:style>
  <w:style w:type="character" w:customStyle="1" w:styleId="CaptionChar">
    <w:name w:val="Caption Char"/>
    <w:aliases w:val="cap Char7,cap Char Char7,Caption Char1 Char Char6,cap Char Char1 Char6,Caption Char Char1 Char Char6,cap Char2 Char Char1,Ca Char1"/>
    <w:link w:val="Caption"/>
    <w:rPr>
      <w:rFonts w:ascii="Times New Roman" w:hAnsi="Times New Roman"/>
      <w:b/>
    </w:rPr>
  </w:style>
  <w:style w:type="character" w:customStyle="1" w:styleId="TANChar">
    <w:name w:val="TAN Char"/>
    <w:link w:val="TAN"/>
    <w:rPr>
      <w:rFonts w:ascii="Arial" w:hAnsi="Arial"/>
      <w:sz w:val="18"/>
      <w:lang w:eastAsia="en-US"/>
    </w:rPr>
  </w:style>
  <w:style w:type="character" w:customStyle="1" w:styleId="PlainTextChar3">
    <w:name w:val="Plain Text Char3"/>
    <w:rPr>
      <w:rFonts w:ascii="Courier New" w:hAnsi="Courier New"/>
      <w:lang w:val="nb-NO" w:eastAsia="ja-JP"/>
    </w:rPr>
  </w:style>
  <w:style w:type="character" w:customStyle="1" w:styleId="Heading3Char1">
    <w:name w:val="Heading 3 Char1"/>
    <w:aliases w:val="H3 Char12,Underrubrik2 Char12,E3 Char,h3 Char12,RFQ2 Char,Titolo Sotto/Sottosezione Char,no break Char12,Heading3 Char,H3-Heading 3 Char,3 Char12,l3.3 Char,l3 Char12,list 3 Char12,list3 Char,subhead Char,h31 Char,OdsKap3 Char,1. Char"/>
    <w:link w:val="Heading3"/>
    <w:rPr>
      <w:rFonts w:ascii="Arial" w:hAnsi="Arial"/>
      <w:sz w:val="28"/>
      <w:lang w:eastAsia="en-US"/>
    </w:rPr>
  </w:style>
  <w:style w:type="character" w:customStyle="1" w:styleId="CharChar26">
    <w:name w:val="Char Char26"/>
    <w:rPr>
      <w:rFonts w:ascii="Times New Roman" w:hAnsi="Times New Roman"/>
      <w:lang w:val="en-GB" w:eastAsia="en-US"/>
    </w:rPr>
  </w:style>
  <w:style w:type="character" w:customStyle="1" w:styleId="TFZchn">
    <w:name w:val="TF Zchn"/>
    <w:link w:val="TF1"/>
    <w:locked/>
    <w:rPr>
      <w:rFonts w:ascii="Arial" w:hAnsi="Arial"/>
      <w:b/>
      <w:lang w:val="en-US" w:eastAsia="en-US" w:bidi="ar-SA"/>
    </w:rPr>
  </w:style>
  <w:style w:type="character" w:customStyle="1" w:styleId="H6Car">
    <w:name w:val="H6 Car"/>
    <w:rPr>
      <w:rFonts w:ascii="Arial" w:eastAsia="Times New Roman" w:hAnsi="Arial"/>
      <w:sz w:val="22"/>
      <w:lang w:val="en-GB"/>
    </w:rPr>
  </w:style>
  <w:style w:type="character" w:customStyle="1" w:styleId="T1Char8">
    <w:name w:val="T1 Char8"/>
    <w:aliases w:val="Header 6 Char Char7"/>
    <w:rPr>
      <w:rFonts w:ascii="Arial" w:hAnsi="Arial"/>
      <w:lang w:val="en-GB" w:eastAsia="en-US" w:bidi="ar-SA"/>
    </w:rPr>
  </w:style>
  <w:style w:type="character" w:customStyle="1" w:styleId="CarCar7">
    <w:name w:val="Car Car7"/>
    <w:rPr>
      <w:rFonts w:eastAsia="MS Mincho"/>
      <w:lang w:val="en-GB" w:eastAsia="en-US" w:bidi="ar-SA"/>
    </w:rPr>
  </w:style>
  <w:style w:type="character" w:customStyle="1" w:styleId="Char1">
    <w:name w:val="页脚 Char"/>
    <w:uiPriority w:val="99"/>
    <w:rPr>
      <w:rFonts w:ascii="Arial" w:hAnsi="Arial"/>
      <w:b/>
      <w:i/>
      <w:sz w:val="18"/>
      <w:lang w:val="en-GB" w:eastAsia="en-GB"/>
    </w:rPr>
  </w:style>
  <w:style w:type="character" w:customStyle="1" w:styleId="Heading7Char1">
    <w:name w:val="Heading 7 Char1"/>
    <w:rPr>
      <w:rFonts w:ascii="Arial" w:hAnsi="Arial"/>
      <w:lang w:val="en-GB"/>
    </w:rPr>
  </w:style>
  <w:style w:type="character" w:customStyle="1" w:styleId="headerodd">
    <w:name w:val="header odd (文字)"/>
    <w:rPr>
      <w:rFonts w:ascii="Arial" w:eastAsia="MS Mincho" w:hAnsi="Arial"/>
      <w:b/>
      <w:sz w:val="18"/>
      <w:lang w:val="en-GB" w:eastAsia="ar-SA" w:bidi="ar-SA"/>
    </w:rPr>
  </w:style>
  <w:style w:type="character" w:customStyle="1" w:styleId="CarCar6">
    <w:name w:val="Car Car6"/>
    <w:rPr>
      <w:rFonts w:ascii="Courier New" w:hAnsi="Courier New"/>
      <w:lang w:val="nb-NO" w:eastAsia="ja-JP" w:bidi="ar-SA"/>
    </w:rPr>
  </w:style>
  <w:style w:type="character" w:customStyle="1" w:styleId="B1LatinItaliqueCar">
    <w:name w:val="B1 + (Latin) Italique Car"/>
    <w:link w:val="B1LatinItalique"/>
    <w:rPr>
      <w:rFonts w:ascii="Times New Roman" w:hAnsi="Times New Roman"/>
      <w:i/>
      <w:iCs/>
    </w:rPr>
  </w:style>
  <w:style w:type="character" w:customStyle="1" w:styleId="BodyTextIndent2Char1">
    <w:name w:val="Body Text Indent 2 Char1"/>
    <w:rPr>
      <w:rFonts w:ascii="Arial" w:eastAsia="MS Mincho" w:hAnsi="Arial"/>
      <w:lang w:val="en-GB" w:eastAsia="ja-JP"/>
    </w:rPr>
  </w:style>
  <w:style w:type="character" w:customStyle="1" w:styleId="WW8Num16z0">
    <w:name w:val="WW8Num16z0"/>
    <w:rPr>
      <w:rFonts w:ascii="Times New Roman" w:eastAsia="MS Mincho" w:hAnsi="Times New Roman" w:cs="Times New Roman"/>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6">
    <w:name w:val="(文字) (文字)6"/>
    <w:rPr>
      <w:rFonts w:eastAsia="MS Mincho"/>
      <w:lang w:val="en-GB" w:eastAsia="ar-SA"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B1Char">
    <w:name w:val="B1 Char"/>
  </w:style>
  <w:style w:type="character" w:customStyle="1" w:styleId="5">
    <w:name w:val="(文字) (文字)5"/>
    <w:rPr>
      <w:rFonts w:ascii="Courier New" w:eastAsia="MS Mincho" w:hAnsi="Courier New"/>
      <w:lang w:val="nb-NO" w:eastAsia="ar-SA" w:bidi="ar-SA"/>
    </w:rPr>
  </w:style>
  <w:style w:type="character" w:customStyle="1" w:styleId="Char10">
    <w:name w:val="批注主题 Char1"/>
    <w:uiPriority w:val="99"/>
    <w:rPr>
      <w:b/>
      <w:bCs/>
      <w:lang w:val="en-GB"/>
    </w:rPr>
  </w:style>
  <w:style w:type="character" w:customStyle="1" w:styleId="BodyText2Char">
    <w:name w:val="Body Text 2 Char"/>
    <w:link w:val="BodyText2"/>
    <w:rPr>
      <w:rFonts w:ascii="Times New Roman" w:hAnsi="Times New Roman"/>
      <w:lang w:eastAsia="ja-JP"/>
    </w:rPr>
  </w:style>
  <w:style w:type="character" w:customStyle="1" w:styleId="BodyTextIndentChar">
    <w:name w:val="Body Text Indent Char"/>
    <w:link w:val="BodyTextIndent"/>
    <w:rPr>
      <w:rFonts w:ascii="Times New Roman" w:eastAsia="Batang" w:hAnsi="Times New Roman"/>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lang w:val="en-GB"/>
    </w:rPr>
  </w:style>
  <w:style w:type="character" w:customStyle="1" w:styleId="Mention1">
    <w:name w:val="Mention1"/>
    <w:uiPriority w:val="99"/>
    <w:unhideWhenUsed/>
    <w:rPr>
      <w:color w:val="2B579A"/>
      <w:shd w:val="clear" w:color="auto" w:fill="E6E6E6"/>
    </w:rPr>
  </w:style>
  <w:style w:type="character" w:customStyle="1" w:styleId="CarCar9">
    <w:name w:val="Car Car9"/>
    <w:rPr>
      <w:rFonts w:ascii="Arial" w:hAnsi="Arial"/>
      <w:lang w:val="en-GB" w:eastAsia="ja-JP" w:bidi="ar-SA"/>
    </w:rPr>
  </w:style>
  <w:style w:type="character" w:customStyle="1" w:styleId="B4Char">
    <w:name w:val="B4 Char"/>
    <w:link w:val="B4"/>
    <w:qFormat/>
    <w:rPr>
      <w:rFonts w:ascii="Times New Roman" w:hAnsi="Times New Roman"/>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Char2">
    <w:name w:val="批注文字 Char"/>
    <w:uiPriority w:val="99"/>
    <w:qFormat/>
    <w:rPr>
      <w:lang w:val="en-GB"/>
    </w:rPr>
  </w:style>
  <w:style w:type="character" w:customStyle="1" w:styleId="Heading9Char1">
    <w:name w:val="Heading 9 Char1"/>
    <w:rPr>
      <w:rFonts w:ascii="Arial" w:hAnsi="Arial"/>
      <w:sz w:val="36"/>
      <w:lang w:val="en-GB"/>
    </w:rPr>
  </w:style>
  <w:style w:type="character" w:customStyle="1" w:styleId="FooterChar">
    <w:name w:val="Footer Char"/>
    <w:link w:val="Footer"/>
    <w:rPr>
      <w:rFonts w:ascii="Arial" w:hAnsi="Arial"/>
      <w:b/>
      <w:i/>
      <w:sz w:val="18"/>
      <w:lang w:val="en-GB" w:eastAsia="en-US"/>
    </w:rPr>
  </w:style>
  <w:style w:type="character" w:customStyle="1" w:styleId="TAHCar">
    <w:name w:val="TAH Car"/>
    <w:link w:val="TAH"/>
    <w:qFormat/>
    <w:rPr>
      <w:rFonts w:ascii="Arial" w:hAnsi="Arial"/>
      <w:b/>
      <w:sz w:val="18"/>
      <w:lang w:eastAsia="en-US"/>
    </w:rPr>
  </w:style>
  <w:style w:type="character" w:customStyle="1" w:styleId="WW8Num34z0">
    <w:name w:val="WW8Num34z0"/>
    <w:rPr>
      <w:rFonts w:ascii="Times New Roman" w:eastAsia="SimSun" w:hAnsi="Times New Roman" w:cs="Times New Roman"/>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styleId="FootnoteReference">
    <w:name w:val="footnote reference"/>
    <w:rPr>
      <w:b/>
      <w:position w:val="6"/>
      <w:sz w:val="16"/>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BodyText3Char1">
    <w:name w:val="Body Text 3 Char1"/>
    <w:rPr>
      <w:lang w:val="en-GB" w:eastAsia="ja-JP"/>
    </w:rPr>
  </w:style>
  <w:style w:type="character" w:customStyle="1" w:styleId="StyleTACChar">
    <w:name w:val="Style TAC + Char"/>
    <w:link w:val="StyleTAC"/>
    <w:rPr>
      <w:rFonts w:ascii="Arial" w:eastAsia="SimSun" w:hAnsi="Arial"/>
      <w:kern w:val="2"/>
      <w:sz w:val="18"/>
      <w:lang w:eastAsia="ko-KR"/>
    </w:rPr>
  </w:style>
  <w:style w:type="character" w:customStyle="1" w:styleId="PLChar">
    <w:name w:val="PL Char"/>
    <w:link w:val="PL"/>
    <w:qFormat/>
    <w:rPr>
      <w:rFonts w:ascii="Courier New" w:hAnsi="Courier New"/>
      <w:sz w:val="16"/>
      <w:lang w:val="en-GB" w:eastAsia="en-US" w:bidi="ar-SA"/>
    </w:rPr>
  </w:style>
  <w:style w:type="character" w:customStyle="1" w:styleId="Heading8Char4">
    <w:name w:val="Heading 8 Char4"/>
    <w:rPr>
      <w:rFonts w:ascii="Arial" w:eastAsia="Times New Roman" w:hAnsi="Arial"/>
      <w:sz w:val="36"/>
    </w:rPr>
  </w:style>
  <w:style w:type="character" w:customStyle="1" w:styleId="CommentSubjectChar">
    <w:name w:val="Comment Subject Char"/>
    <w:link w:val="CommentSubject"/>
    <w:rPr>
      <w:rFonts w:ascii="Times New Roman" w:hAnsi="Times New Roman"/>
      <w:b/>
      <w:bCs/>
      <w:lang w:eastAsia="en-US"/>
    </w:rPr>
  </w:style>
  <w:style w:type="character" w:customStyle="1" w:styleId="h4CharChar">
    <w:name w:val="h4 Char Char"/>
    <w:rPr>
      <w:rFonts w:ascii="Arial" w:hAnsi="Arial"/>
      <w:sz w:val="24"/>
      <w:lang w:val="en-GB" w:eastAsia="ja-JP" w:bidi="ar-SA"/>
    </w:rPr>
  </w:style>
  <w:style w:type="character" w:customStyle="1" w:styleId="Heading7Char4">
    <w:name w:val="Heading 7 Char4"/>
    <w:rPr>
      <w:rFonts w:ascii="Arial" w:eastAsia="Times New Roman" w:hAnsi="Arial"/>
    </w:rPr>
  </w:style>
  <w:style w:type="character" w:customStyle="1" w:styleId="EditorsNoteChar">
    <w:name w:val="Editor's Note Char"/>
    <w:aliases w:val="EN Char"/>
    <w:qFormat/>
    <w:rPr>
      <w:rFonts w:ascii="Times New Roman" w:hAnsi="Times New Roman"/>
      <w:color w:val="FF0000"/>
      <w:lang w:val="en-GB"/>
    </w:rPr>
  </w:style>
  <w:style w:type="character" w:customStyle="1" w:styleId="Absatz-Standardschriftart">
    <w:name w:val="Absatz-Standardschriftart"/>
  </w:style>
  <w:style w:type="character" w:customStyle="1" w:styleId="BodyText3Char4">
    <w:name w:val="Body Text 3 Char4"/>
    <w:rPr>
      <w:rFonts w:ascii="CG Times (WN)" w:eastAsia="Osaka" w:hAnsi="CG Times (WN)"/>
      <w:color w:val="000000"/>
      <w:lang w:val="en-GB" w:eastAsia="ko-KR"/>
    </w:rPr>
  </w:style>
  <w:style w:type="character" w:customStyle="1" w:styleId="6Char">
    <w:name w:val="标题 6 Char"/>
    <w:uiPriority w:val="9"/>
    <w:rPr>
      <w:rFonts w:ascii="Arial" w:hAnsi="Arial"/>
      <w:lang w:val="en-GB"/>
    </w:rPr>
  </w:style>
  <w:style w:type="character" w:customStyle="1" w:styleId="UnresolvedMention1">
    <w:name w:val="Unresolved Mention1"/>
    <w:uiPriority w:val="99"/>
    <w:unhideWhenUsed/>
    <w:rPr>
      <w:color w:val="808080"/>
      <w:shd w:val="clear" w:color="auto" w:fill="E6E6E6"/>
    </w:rPr>
  </w:style>
  <w:style w:type="character" w:customStyle="1" w:styleId="8">
    <w:name w:val="(文字) (文字)8"/>
    <w:rPr>
      <w:rFonts w:ascii="Arial" w:eastAsia="MS Mincho" w:hAnsi="Arial"/>
      <w:lang w:val="en-GB" w:eastAsia="ar-SA" w:bidi="ar-SA"/>
    </w:rPr>
  </w:style>
  <w:style w:type="character" w:customStyle="1" w:styleId="ListChar3">
    <w:name w:val="List Char3"/>
    <w:rPr>
      <w:rFonts w:ascii="Times New Roman" w:eastAsia="Times New Roman" w:hAnsi="Times New Roman"/>
      <w:lang w:val="en-GB"/>
    </w:rPr>
  </w:style>
  <w:style w:type="character" w:customStyle="1" w:styleId="BodyTextIndentChar1">
    <w:name w:val="Body Text Indent Char1"/>
    <w:rPr>
      <w:rFonts w:eastAsia="MS Mincho"/>
      <w:lang w:val="en-GB"/>
    </w:rPr>
  </w:style>
  <w:style w:type="character" w:customStyle="1" w:styleId="WW8Num34z1">
    <w:name w:val="WW8Num34z1"/>
    <w:rPr>
      <w:rFonts w:ascii="Wingdings" w:hAnsi="Wingdings"/>
    </w:rPr>
  </w:style>
  <w:style w:type="character" w:customStyle="1" w:styleId="CharChar13">
    <w:name w:val="Char Char13"/>
    <w:semiHidden/>
    <w:rPr>
      <w:rFonts w:ascii="SimSun" w:eastAsia="SimSun" w:hAnsi="SimSun" w:hint="eastAsia"/>
      <w:lang w:val="en-GB" w:eastAsia="en-US" w:bidi="ar-SA"/>
    </w:rPr>
  </w:style>
  <w:style w:type="character" w:customStyle="1" w:styleId="WW8Num31z2">
    <w:name w:val="WW8Num31z2"/>
    <w:rPr>
      <w:rFonts w:ascii="Wingdings" w:hAnsi="Wingdings"/>
    </w:rPr>
  </w:style>
  <w:style w:type="character" w:customStyle="1" w:styleId="CharChar140">
    <w:name w:val="Char Char14"/>
    <w:rPr>
      <w:rFonts w:ascii="Arial" w:eastAsia="SimSun" w:hAnsi="Arial"/>
      <w:sz w:val="36"/>
      <w:lang w:val="en-GB" w:eastAsia="en-US" w:bidi="ar-SA"/>
    </w:rPr>
  </w:style>
  <w:style w:type="character" w:customStyle="1" w:styleId="WW8Num11z2">
    <w:name w:val="WW8Num11z2"/>
    <w:rPr>
      <w:rFonts w:ascii="Wingdings" w:hAnsi="Wingdings"/>
    </w:rPr>
  </w:style>
  <w:style w:type="character" w:customStyle="1" w:styleId="ZchnZchn5">
    <w:name w:val="Zchn Zchn5"/>
    <w:rPr>
      <w:rFonts w:ascii="Courier New" w:eastAsia="Batang" w:hAnsi="Courier New"/>
      <w:lang w:val="nb-NO" w:eastAsia="en-US" w:bidi="ar-SA"/>
    </w:rPr>
  </w:style>
  <w:style w:type="character" w:customStyle="1" w:styleId="CharChar7">
    <w:name w:val="Char Char7"/>
    <w:rPr>
      <w:rFonts w:ascii="Arial" w:eastAsia="SimSun" w:hAnsi="Arial"/>
      <w:sz w:val="36"/>
      <w:lang w:val="en-GB" w:eastAsia="en-US" w:bidi="ar-SA"/>
    </w:rPr>
  </w:style>
  <w:style w:type="character" w:customStyle="1" w:styleId="WW8Num18z0">
    <w:name w:val="WW8Num18z0"/>
    <w:rPr>
      <w:rFonts w:ascii="Times New Roman" w:eastAsia="Times New Roman" w:hAnsi="Times New Roman" w:cs="Times New Roman"/>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customStyle="1" w:styleId="wxs2Char">
    <w:name w:val="wxs_2级标题 Char"/>
    <w:link w:val="wxs2"/>
    <w:rPr>
      <w:rFonts w:ascii="Times New Roman" w:eastAsia="SimSun" w:hAnsi="Times New Roman"/>
      <w:b/>
      <w:bCs/>
      <w:kern w:val="44"/>
      <w:sz w:val="30"/>
      <w:szCs w:val="32"/>
      <w:lang w:eastAsia="en-US"/>
    </w:rPr>
  </w:style>
  <w:style w:type="character" w:customStyle="1" w:styleId="apple-converted-space">
    <w:name w:val="apple-converted-space"/>
  </w:style>
  <w:style w:type="character" w:customStyle="1" w:styleId="BodyTextIndent2Char2">
    <w:name w:val="Body Text Indent 2 Char2"/>
    <w:rPr>
      <w:rFonts w:ascii="Arial" w:eastAsia="MS Mincho" w:hAnsi="Arial" w:cs="Arial"/>
      <w:lang w:val="en-GB" w:eastAsia="ja-JP" w:bidi="ar-SA"/>
    </w:rPr>
  </w:style>
  <w:style w:type="character" w:customStyle="1" w:styleId="CarCar2">
    <w:name w:val="Car Car2"/>
    <w:rPr>
      <w:rFonts w:eastAsia="MS Mincho"/>
      <w:lang w:val="en-GB" w:eastAsia="ja-JP" w:bidi="ar-SA"/>
    </w:rPr>
  </w:style>
  <w:style w:type="character" w:customStyle="1" w:styleId="WW8Num9z0">
    <w:name w:val="WW8Num9z0"/>
    <w:rPr>
      <w:rFonts w:ascii="Times New Roman" w:eastAsia="MS Mincho" w:hAnsi="Times New Roman" w:cs="Times New Roman"/>
    </w:rPr>
  </w:style>
  <w:style w:type="character" w:customStyle="1" w:styleId="WW8Num27z1">
    <w:name w:val="WW8Num27z1"/>
    <w:rPr>
      <w:rFonts w:ascii="Courier New" w:hAnsi="Courier New" w:cs="Courier New"/>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harChar1">
    <w:name w:val="Char Char1"/>
    <w:rPr>
      <w:lang w:val="en-GB" w:eastAsia="ja-JP"/>
    </w:rPr>
  </w:style>
  <w:style w:type="character" w:customStyle="1" w:styleId="FooterChar3">
    <w:name w:val="Footer Char3"/>
    <w:rPr>
      <w:rFonts w:ascii="Arial" w:eastAsia="Times New Roman" w:hAnsi="Arial"/>
      <w:b/>
      <w:i/>
      <w:sz w:val="18"/>
      <w:lang w:val="en-GB" w:eastAsia="en-GB"/>
    </w:rPr>
  </w:style>
  <w:style w:type="character" w:customStyle="1" w:styleId="FooterChar2">
    <w:name w:val="Footer Char2"/>
    <w:rPr>
      <w:rFonts w:ascii="Arial" w:eastAsia="Times New Roman" w:hAnsi="Arial"/>
      <w:b/>
      <w:i/>
      <w:sz w:val="18"/>
      <w:lang w:val="en-GB" w:eastAsia="en-GB"/>
    </w:rPr>
  </w:style>
  <w:style w:type="character" w:customStyle="1" w:styleId="CharChar80">
    <w:name w:val="Char Char8"/>
    <w:semiHidden/>
    <w:rPr>
      <w:rFonts w:ascii="Times New Roman" w:hAnsi="Times New Roman"/>
      <w:b/>
      <w:bCs/>
      <w:lang w:val="en-GB" w:eastAsia="en-US"/>
    </w:rPr>
  </w:style>
  <w:style w:type="character" w:customStyle="1" w:styleId="B1Char1">
    <w:name w:val="B1 Char1"/>
    <w:link w:val="B11"/>
    <w:qFormat/>
    <w:rPr>
      <w:rFonts w:ascii="Times New Roman" w:hAnsi="Times New Roman"/>
      <w:lang w:eastAsia="en-US"/>
    </w:rPr>
  </w:style>
  <w:style w:type="character" w:customStyle="1" w:styleId="CharChar25">
    <w:name w:val="Char Char25"/>
    <w:rPr>
      <w:rFonts w:ascii="Arial" w:hAnsi="Arial" w:cs="Arial" w:hint="default"/>
      <w:lang w:val="en-GB" w:eastAsia="en-US"/>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Pr>
      <w:rFonts w:ascii="Arial" w:hAnsi="Arial"/>
      <w:sz w:val="24"/>
      <w:szCs w:val="28"/>
      <w:lang w:val="en-GB" w:eastAsia="en-GB"/>
    </w:rPr>
  </w:style>
  <w:style w:type="character" w:customStyle="1" w:styleId="HTMLPreformattedChar2">
    <w:name w:val="HTML Preformatted Char2"/>
    <w:rPr>
      <w:rFonts w:ascii="Courier New" w:hAnsi="Courier New"/>
      <w:lang w:val="en-GB"/>
    </w:rPr>
  </w:style>
  <w:style w:type="character" w:customStyle="1" w:styleId="DefaultParagraphFont1">
    <w:name w:val="Default Paragraph Font1"/>
  </w:style>
  <w:style w:type="character" w:customStyle="1" w:styleId="NOCharChar">
    <w:name w:val="NO Char Char"/>
    <w:rPr>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WW8Num38z0">
    <w:name w:val="WW8Num38z0"/>
    <w:rPr>
      <w:rFonts w:ascii="Times New Roman" w:eastAsia="SimSun" w:hAnsi="Times New Roman" w:cs="Times New Roman"/>
    </w:rPr>
  </w:style>
  <w:style w:type="character" w:customStyle="1" w:styleId="List2Char">
    <w:name w:val="List 2 Char"/>
    <w:link w:val="List2"/>
    <w:rPr>
      <w:rFonts w:ascii="Times New Roman" w:hAnsi="Times New Roman"/>
      <w:lang w:eastAsia="en-US"/>
    </w:rPr>
  </w:style>
  <w:style w:type="character" w:customStyle="1" w:styleId="WW8Num5z3">
    <w:name w:val="WW8Num5z3"/>
    <w:rPr>
      <w:rFonts w:ascii="Symbol" w:hAnsi="Symbol"/>
    </w:rPr>
  </w:style>
  <w:style w:type="character" w:customStyle="1" w:styleId="List3Char">
    <w:name w:val="List 3 Char"/>
    <w:link w:val="List3"/>
    <w:rPr>
      <w:rFonts w:ascii="Times New Roman" w:hAnsi="Times New Roman"/>
      <w:lang w:eastAsia="en-US"/>
    </w:rPr>
  </w:style>
  <w:style w:type="character" w:customStyle="1" w:styleId="CharChar10">
    <w:name w:val="Char Char10"/>
    <w:rPr>
      <w:rFonts w:ascii="Times New Roman" w:hAnsi="Times New Roman"/>
      <w:lang w:val="en-GB" w:eastAsia="en-US"/>
    </w:rPr>
  </w:style>
  <w:style w:type="character" w:customStyle="1" w:styleId="WW8Num27z2">
    <w:name w:val="WW8Num27z2"/>
    <w:rPr>
      <w:rFonts w:ascii="Wingdings" w:hAnsi="Wingdings"/>
    </w:rPr>
  </w:style>
  <w:style w:type="character" w:customStyle="1" w:styleId="SubtitleChar">
    <w:name w:val="Subtitle Char"/>
    <w:link w:val="Subtitle"/>
    <w:rPr>
      <w:rFonts w:ascii="Calibri Light" w:hAnsi="Calibri Light"/>
      <w:sz w:val="24"/>
      <w:szCs w:val="24"/>
      <w:lang w:val="en-GB" w:eastAsia="en-US"/>
    </w:rPr>
  </w:style>
  <w:style w:type="character" w:customStyle="1" w:styleId="EndnoteTextChar">
    <w:name w:val="Endnote Text Char"/>
    <w:link w:val="EndnoteText"/>
    <w:rPr>
      <w:rFonts w:ascii="Times New Roman" w:eastAsia="SimSun" w:hAnsi="Times New Roman"/>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CharChar9">
    <w:name w:val="Char Char9"/>
    <w:rPr>
      <w:rFonts w:ascii="Tahoma" w:hAnsi="Tahoma"/>
      <w:sz w:val="16"/>
      <w:lang w:val="en-GB" w:eastAsia="en-US"/>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TACChar">
    <w:name w:val="TAC Char"/>
    <w:qFormat/>
    <w:locked/>
    <w:rPr>
      <w:rFonts w:ascii="Arial" w:hAnsi="Arial"/>
      <w:sz w:val="18"/>
      <w:lang w:val="en-GB"/>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CarCar8">
    <w:name w:val="Car Car8"/>
    <w:rPr>
      <w:rFonts w:ascii="Arial" w:eastAsia="MS Mincho" w:hAnsi="Arial"/>
      <w:sz w:val="36"/>
      <w:lang w:val="en-GB" w:eastAsia="en-US" w:bidi="ar-SA"/>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B1Zchn">
    <w:name w:val="B1 Zchn"/>
    <w:rPr>
      <w:lang w:eastAsia="en-US"/>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WW8Num19z0">
    <w:name w:val="WW8Num19z0"/>
    <w:rPr>
      <w:rFonts w:ascii="Times New Roman" w:eastAsia="MS Mincho" w:hAnsi="Times New Roman" w:cs="Times New Roman"/>
    </w:rPr>
  </w:style>
  <w:style w:type="character" w:customStyle="1" w:styleId="apple-style-span">
    <w:name w:val="apple-style-span"/>
    <w:basedOn w:val="DefaultParagraphFont"/>
  </w:style>
  <w:style w:type="character" w:customStyle="1" w:styleId="WW8NumSt20z0">
    <w:name w:val="WW8NumSt20z0"/>
    <w:rPr>
      <w:rFonts w:ascii="Geneva" w:hAnsi="Genev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PLBoldChar">
    <w:name w:val="PL Bold Char"/>
    <w:link w:val="PLBold"/>
    <w:rPr>
      <w:rFonts w:ascii="Courier New" w:eastAsia="MS Gothic" w:hAnsi="Courier New"/>
      <w:b/>
      <w:bCs/>
      <w:sz w:val="16"/>
      <w:lang w:val="en-GB" w:eastAsia="en-GB"/>
    </w:rPr>
  </w:style>
  <w:style w:type="character" w:customStyle="1" w:styleId="st1">
    <w:name w:val="st1"/>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CommentTextChar">
    <w:name w:val="Comment Text Char"/>
    <w:link w:val="CommentText"/>
    <w:qFormat/>
    <w:rPr>
      <w:rFonts w:ascii="Times New Roman" w:hAnsi="Times New Roman"/>
      <w:lang w:eastAsia="en-US"/>
    </w:rPr>
  </w:style>
  <w:style w:type="character" w:customStyle="1" w:styleId="Char20">
    <w:name w:val="页脚 Char2"/>
    <w:rPr>
      <w:rFonts w:ascii="Arial" w:hAnsi="Arial"/>
      <w:b/>
      <w:i/>
      <w:sz w:val="18"/>
      <w:lang w:val="en-GB" w:eastAsia="en-GB"/>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TitleChar">
    <w:name w:val="Title Char"/>
    <w:link w:val="Title"/>
    <w:rPr>
      <w:rFonts w:ascii="Courier New" w:hAnsi="Courier New"/>
      <w:lang w:val="nb-NO"/>
    </w:rPr>
  </w:style>
  <w:style w:type="character" w:customStyle="1" w:styleId="CharChar2">
    <w:name w:val="Char Char2"/>
    <w:rPr>
      <w:rFonts w:ascii="Arial" w:hAnsi="Arial" w:cs="Arial" w:hint="default"/>
      <w:sz w:val="28"/>
      <w:lang w:val="en-GB" w:eastAsia="en-US"/>
    </w:rPr>
  </w:style>
  <w:style w:type="character" w:customStyle="1" w:styleId="THC">
    <w:name w:val="TH C"/>
    <w:rPr>
      <w:rFonts w:ascii="Arial" w:eastAsia="MS Mincho" w:hAnsi="Arial" w:cs="Arial"/>
      <w:b/>
      <w:bCs/>
      <w:lang w:val="en-GB" w:eastAsia="ja-JP"/>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sz w:val="36"/>
      <w:lang w:val="en-GB" w:eastAsia="en-US" w:bidi="ar-SA"/>
    </w:rPr>
  </w:style>
  <w:style w:type="character" w:customStyle="1" w:styleId="TACCar">
    <w:name w:val="TAC Car"/>
    <w:link w:val="TAC"/>
    <w:rPr>
      <w:rFonts w:ascii="Arial" w:hAnsi="Arial"/>
      <w:sz w:val="18"/>
      <w:lang w:eastAsia="en-US"/>
    </w:rPr>
  </w:style>
  <w:style w:type="character" w:customStyle="1" w:styleId="WW8Num32z2">
    <w:name w:val="WW8Num32z2"/>
    <w:rPr>
      <w:rFonts w:ascii="Wingdings" w:hAnsi="Wingdings"/>
    </w:rPr>
  </w:style>
  <w:style w:type="character" w:customStyle="1" w:styleId="TALChar">
    <w:name w:val="TAL Char"/>
    <w:link w:val="TAL"/>
    <w:qFormat/>
    <w:rPr>
      <w:rFonts w:ascii="Arial" w:hAnsi="Arial"/>
      <w:sz w:val="18"/>
      <w:lang w:eastAsia="en-US"/>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EQChar">
    <w:name w:val="EQ Char"/>
    <w:link w:val="EQ"/>
    <w:rPr>
      <w:rFonts w:ascii="Times New Roman" w:hAnsi="Times New Roman"/>
      <w:lang w:val="en-GB" w:eastAsia="en-US"/>
    </w:rPr>
  </w:style>
  <w:style w:type="character" w:customStyle="1" w:styleId="h4">
    <w:name w:val="h4"/>
    <w:rPr>
      <w:rFonts w:ascii="Arial" w:hAnsi="Arial"/>
      <w:sz w:val="24"/>
      <w:lang w:val="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Underrubrik2">
    <w:name w:val="Underrubrik2 (文字)"/>
    <w:rPr>
      <w:rFonts w:ascii="Arial" w:eastAsia="MS Mincho" w:hAnsi="Arial"/>
      <w:sz w:val="28"/>
      <w:lang w:val="en-GB" w:eastAsia="ar-SA"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Titre31">
    <w:name w:val="Titre 31"/>
    <w:rPr>
      <w:rFonts w:ascii="Arial" w:hAnsi="Arial"/>
      <w:sz w:val="28"/>
      <w:szCs w:val="28"/>
      <w:lang w:val="en-GB" w:eastAsia="en-GB"/>
    </w:rPr>
  </w:style>
  <w:style w:type="character" w:customStyle="1" w:styleId="CharChar20">
    <w:name w:val="Char Char20"/>
    <w:rPr>
      <w:rFonts w:ascii="Tahoma" w:hAnsi="Tahoma" w:cs="Tahoma"/>
      <w:sz w:val="16"/>
      <w:szCs w:val="16"/>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ListChar4">
    <w:name w:val="List Char4"/>
    <w:rPr>
      <w:rFonts w:eastAsia="Times New Roman"/>
    </w:rPr>
  </w:style>
  <w:style w:type="character" w:customStyle="1" w:styleId="CarCar60">
    <w:name w:val="Car Car6"/>
    <w:rPr>
      <w:rFonts w:ascii="Courier New" w:hAnsi="Courier New"/>
      <w:lang w:val="nb-NO" w:eastAsia="ja-JP" w:bidi="ar-SA"/>
    </w:rPr>
  </w:style>
  <w:style w:type="character" w:customStyle="1" w:styleId="WW8Num28z0">
    <w:name w:val="WW8Num28z0"/>
    <w:rPr>
      <w:rFonts w:ascii="Times New Roman" w:eastAsia="MS Mincho" w:hAnsi="Times New Roman" w:cs="Times New Roman"/>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harChar150">
    <w:name w:val="Char Char15"/>
    <w:rPr>
      <w:rFonts w:ascii="Arial" w:hAnsi="Arial" w:cs="Arial" w:hint="default"/>
      <w:sz w:val="36"/>
      <w:lang w:val="en-GB"/>
    </w:rPr>
  </w:style>
  <w:style w:type="character" w:customStyle="1" w:styleId="WW8Num9z2">
    <w:name w:val="WW8Num9z2"/>
    <w:rPr>
      <w:rFonts w:ascii="Wingdings" w:hAnsi="Wingdings"/>
    </w:rPr>
  </w:style>
  <w:style w:type="character" w:customStyle="1" w:styleId="Heading6Char">
    <w:name w:val="Heading 6 Char"/>
    <w:aliases w:val="T1 Char,Header 6 Char"/>
    <w:link w:val="Heading6"/>
    <w:rPr>
      <w:rFonts w:ascii="Arial" w:hAnsi="Arial"/>
      <w:lang w:eastAsia="en-US"/>
    </w:rPr>
  </w:style>
  <w:style w:type="character" w:customStyle="1" w:styleId="CarCar4">
    <w:name w:val="Car Car4"/>
    <w:rPr>
      <w:rFonts w:ascii="Arial" w:eastAsia="MS Mincho" w:hAnsi="Arial"/>
      <w:lang w:val="en-GB" w:eastAsia="en-US" w:bidi="ar-SA"/>
    </w:rPr>
  </w:style>
  <w:style w:type="character" w:customStyle="1" w:styleId="WW8Num28z1">
    <w:name w:val="WW8Num28z1"/>
    <w:rPr>
      <w:rFonts w:ascii="Courier New" w:hAnsi="Courier New" w:cs="Courier New"/>
    </w:rPr>
  </w:style>
  <w:style w:type="character" w:customStyle="1" w:styleId="H6Char">
    <w:name w:val="H6 Char"/>
    <w:link w:val="H6"/>
    <w:rPr>
      <w:rFonts w:ascii="Arial" w:hAnsi="Arial"/>
      <w:lang w:eastAsia="en-US"/>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CommentReference1">
    <w:name w:val="Comment Reference1"/>
    <w:rPr>
      <w:sz w:val="16"/>
    </w:rPr>
  </w:style>
  <w:style w:type="character" w:customStyle="1" w:styleId="NoteHeadingChar1">
    <w:name w:val="Note Heading Char1"/>
    <w:rPr>
      <w:rFonts w:eastAsia="MS Mincho"/>
      <w:lang w:val="en-GB"/>
    </w:rPr>
  </w:style>
  <w:style w:type="character" w:customStyle="1" w:styleId="Char21">
    <w:name w:val="批注文字 Char2"/>
    <w:qFormat/>
    <w:rPr>
      <w:lang w:val="en-GB" w:eastAsia="en-US"/>
    </w:rPr>
  </w:style>
  <w:style w:type="character" w:customStyle="1" w:styleId="CharChar60">
    <w:name w:val="Char Char6"/>
    <w:rPr>
      <w:rFonts w:ascii="Arial" w:eastAsia="SimSun" w:hAnsi="Arial" w:cs="Arial" w:hint="default"/>
      <w:sz w:val="32"/>
      <w:lang w:val="en-GB" w:eastAsia="en-US" w:bidi="ar-SA"/>
    </w:rPr>
  </w:style>
  <w:style w:type="character" w:customStyle="1" w:styleId="Heading2Char">
    <w:name w:val="Heading 2 Char"/>
    <w:aliases w:val="H2 Char2,UNDERRUBRIK 1-2 Char2,h2 Char2,2nd level Char2,H21 Char2,H22 Char,H23 Char,H24 Char,H25 Char,R2 Char2,E2 Char,heading 2 Char2,†berschrift 2 Char,õberschrift 2 Char,H2-Heading 2 Char,Header 2 Char2,l2 Char2,Header2 Char,22 Char1"/>
    <w:link w:val="Heading2"/>
    <w:rPr>
      <w:rFonts w:ascii="Arial" w:hAnsi="Arial"/>
      <w:sz w:val="32"/>
      <w:lang w:eastAsia="en-US"/>
    </w:rPr>
  </w:style>
  <w:style w:type="character" w:customStyle="1" w:styleId="Absatz-Standardschriftart2">
    <w:name w:val="Absatz-Standardschriftart2"/>
  </w:style>
  <w:style w:type="character" w:customStyle="1" w:styleId="CarCar10">
    <w:name w:val="Car Car10"/>
    <w:rPr>
      <w:rFonts w:ascii="Arial" w:hAnsi="Arial"/>
      <w:lang w:val="en-GB" w:eastAsia="ja-JP" w:bidi="ar-SA"/>
    </w:rPr>
  </w:style>
  <w:style w:type="character" w:customStyle="1" w:styleId="CharChar27">
    <w:name w:val="Char Char27"/>
    <w:rPr>
      <w:rFonts w:ascii="Arial" w:hAnsi="Arial"/>
      <w:b/>
      <w:i/>
      <w:sz w:val="18"/>
      <w:lang w:val="en-GB" w:eastAsia="en-US"/>
    </w:rPr>
  </w:style>
  <w:style w:type="character" w:customStyle="1" w:styleId="CharChar22">
    <w:name w:val="Char Char22"/>
    <w:rPr>
      <w:rFonts w:ascii="Arial" w:hAnsi="Arial"/>
      <w:b/>
      <w:i/>
      <w:sz w:val="18"/>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TAHChar">
    <w:name w:val="TAH Char"/>
    <w:locked/>
    <w:rPr>
      <w:rFonts w:ascii="Arial" w:hAnsi="Arial" w:cs="Arial" w:hint="default"/>
      <w:b/>
      <w:bCs w:val="0"/>
      <w:sz w:val="18"/>
      <w:lang w:val="en-GB" w:eastAsia="en-US"/>
    </w:rPr>
  </w:style>
  <w:style w:type="character" w:customStyle="1" w:styleId="WW8Num18z2">
    <w:name w:val="WW8Num18z2"/>
    <w:rPr>
      <w:rFonts w:ascii="Wingdings" w:hAnsi="Wingdings"/>
    </w:rPr>
  </w:style>
  <w:style w:type="character" w:customStyle="1" w:styleId="WW8Num29z2">
    <w:name w:val="WW8Num29z2"/>
    <w:rPr>
      <w:rFonts w:ascii="Wingdings" w:hAnsi="Wingdings"/>
    </w:rPr>
  </w:style>
  <w:style w:type="character" w:customStyle="1" w:styleId="CharChar12">
    <w:name w:val="Char Char1"/>
    <w:rPr>
      <w:lang w:val="en-GB" w:eastAsia="ja-JP" w:bidi="ar-SA"/>
    </w:rPr>
  </w:style>
  <w:style w:type="character" w:customStyle="1" w:styleId="WW8NumSt18z0">
    <w:name w:val="WW8NumSt18z0"/>
    <w:rPr>
      <w:rFonts w:ascii="Geneva" w:hAnsi="Geneva"/>
    </w:rPr>
  </w:style>
  <w:style w:type="character" w:customStyle="1" w:styleId="Char11">
    <w:name w:val="页脚 Char1"/>
    <w:rPr>
      <w:rFonts w:ascii="Arial" w:hAnsi="Arial"/>
      <w:b/>
      <w:i/>
      <w:sz w:val="18"/>
      <w:lang w:val="en-GB" w:eastAsia="en-US"/>
    </w:rPr>
  </w:style>
  <w:style w:type="character" w:customStyle="1" w:styleId="capChar6">
    <w:name w:val="cap Char6"/>
    <w:aliases w:val="cap Char Char6,Caption Char Char5,Caption Char1 Char Char5,cap Char Char1 Char5,Caption Char Char1 Char Char5,cap Char2 Char Char Char5"/>
    <w:rPr>
      <w:b/>
      <w:lang w:val="en-GB" w:eastAsia="en-US" w:bidi="ar-SA"/>
    </w:rPr>
  </w:style>
  <w:style w:type="character" w:customStyle="1" w:styleId="CharChar90">
    <w:name w:val="Char Char9"/>
    <w:rPr>
      <w:rFonts w:ascii="Arial" w:eastAsia="MS Mincho" w:hAnsi="Arial" w:cs="CG Times (WN)"/>
      <w:kern w:val="0"/>
      <w:sz w:val="22"/>
      <w:szCs w:val="20"/>
      <w:lang w:val="en-GB" w:eastAsia="ar-SA"/>
    </w:rPr>
  </w:style>
  <w:style w:type="character" w:customStyle="1" w:styleId="CharChar4">
    <w:name w:val="Char Char4"/>
    <w:rPr>
      <w:rFonts w:ascii="Courier New" w:hAnsi="Courier New"/>
      <w:lang w:val="nb-NO" w:eastAsia="ja-JP" w:bidi="ar-SA"/>
    </w:rPr>
  </w:style>
  <w:style w:type="character" w:customStyle="1" w:styleId="ListChar1">
    <w:name w:val="List Char1"/>
    <w:link w:val="List"/>
    <w:rPr>
      <w:rFonts w:ascii="Times New Roman" w:hAnsi="Times New Roman"/>
      <w:lang w:eastAsia="en-US"/>
    </w:rPr>
  </w:style>
  <w:style w:type="character" w:customStyle="1" w:styleId="BodyTextIndentChar2">
    <w:name w:val="Body Text Indent Char2"/>
    <w:rPr>
      <w:lang w:val="en-GB" w:eastAsia="en-US" w:bidi="ar-SA"/>
    </w:rPr>
  </w:style>
  <w:style w:type="character" w:customStyle="1" w:styleId="Char4">
    <w:name w:val="纯文本 Char"/>
    <w:rPr>
      <w:rFonts w:ascii="Courier New" w:hAnsi="Courier New"/>
      <w:lang w:val="nb-NO"/>
    </w:rPr>
  </w:style>
  <w:style w:type="character" w:customStyle="1" w:styleId="WW8Num11z0">
    <w:name w:val="WW8Num11z0"/>
    <w:rPr>
      <w:rFonts w:ascii="Times New Roman" w:eastAsia="MS Mincho" w:hAnsi="Times New Roman" w:cs="Times New Roman"/>
    </w:rPr>
  </w:style>
  <w:style w:type="character" w:customStyle="1" w:styleId="PlainTextChar2">
    <w:name w:val="Plain Text Char2"/>
    <w:rPr>
      <w:rFonts w:ascii="Courier New" w:hAnsi="Courier New"/>
      <w:lang w:val="nb-NO" w:eastAsia="en-US" w:bidi="ar-SA"/>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WW8Num39z0">
    <w:name w:val="WW8Num39z0"/>
    <w:rPr>
      <w:rFonts w:ascii="Times New Roman" w:eastAsia="SimSun" w:hAnsi="Times New Roman" w:cs="Times New Roman"/>
    </w:rPr>
  </w:style>
  <w:style w:type="character" w:customStyle="1" w:styleId="EXCar">
    <w:name w:val="EX Car"/>
    <w:rPr>
      <w:lang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sz w:val="28"/>
      <w:szCs w:val="28"/>
      <w:lang w:val="en-GB" w:eastAsia="en-US" w:bidi="he-IL"/>
    </w:rPr>
  </w:style>
  <w:style w:type="character" w:customStyle="1" w:styleId="Char5">
    <w:name w:val="批注主题 Char"/>
    <w:uiPriority w:val="99"/>
    <w:rPr>
      <w:b/>
      <w:bCs/>
      <w:lang w:val="en-GB" w:eastAsia="en-US" w:bidi="ar-SA"/>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Style31">
    <w:name w:val="_Style 31"/>
    <w:uiPriority w:val="99"/>
    <w:unhideWhenUsed/>
    <w:rPr>
      <w:color w:val="808080"/>
      <w:shd w:val="clear" w:color="auto" w:fill="E6E6E6"/>
    </w:rPr>
  </w:style>
  <w:style w:type="character" w:customStyle="1" w:styleId="Head2A1">
    <w:name w:val="Head2A1"/>
    <w:rPr>
      <w:rFonts w:ascii="Arial" w:eastAsia="MS Mincho" w:hAnsi="Arial" w:cs="Arial" w:hint="default"/>
      <w:sz w:val="32"/>
      <w:lang w:val="en-GB" w:eastAsia="en-US" w:bidi="ar-SA"/>
    </w:rPr>
  </w:style>
  <w:style w:type="character" w:customStyle="1" w:styleId="WW8Num36z0">
    <w:name w:val="WW8Num36z0"/>
    <w:rPr>
      <w:rFonts w:ascii="Times New Roman" w:eastAsia="SimSun" w:hAnsi="Times New Roman" w:cs="Times New Roman"/>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Pr>
      <w:rFonts w:ascii="Arial" w:hAnsi="Arial"/>
      <w:sz w:val="28"/>
      <w:lang w:eastAsia="en-US"/>
    </w:rPr>
  </w:style>
  <w:style w:type="character" w:customStyle="1" w:styleId="Absatz-Standardschriftart1">
    <w:name w:val="Absatz-Standardschriftart1"/>
  </w:style>
  <w:style w:type="character" w:customStyle="1" w:styleId="Heading1Char2">
    <w:name w:val="Heading 1 Char2"/>
    <w:aliases w:val="h131 Char1,h141 Char1"/>
    <w:rPr>
      <w:rFonts w:ascii="Arial" w:hAnsi="Arial"/>
      <w:sz w:val="36"/>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lang w:val="en-GB" w:eastAsia="en-US"/>
    </w:rPr>
  </w:style>
  <w:style w:type="character" w:customStyle="1" w:styleId="WW8Num18z3">
    <w:name w:val="WW8Num18z3"/>
    <w:rPr>
      <w:rFonts w:ascii="Symbol" w:hAnsi="Symbol"/>
    </w:rPr>
  </w:style>
  <w:style w:type="character" w:customStyle="1" w:styleId="T1">
    <w:name w:val="T1 (文字)"/>
    <w:rPr>
      <w:rFonts w:ascii="Arial" w:eastAsia="MS Mincho" w:hAnsi="Arial"/>
      <w:lang w:val="en-GB" w:eastAsia="ar-SA"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WW8Num39z1">
    <w:name w:val="WW8Num39z1"/>
    <w:rPr>
      <w:rFonts w:ascii="Wingdings" w:hAnsi="Wingdings"/>
    </w:rPr>
  </w:style>
  <w:style w:type="character" w:customStyle="1" w:styleId="CharChar70">
    <w:name w:val="Char Char7"/>
    <w:rPr>
      <w:rFonts w:ascii="Tahoma" w:hAnsi="Tahoma"/>
      <w:shd w:val="clear" w:color="auto" w:fill="000080"/>
      <w:lang w:val="en-GB" w:eastAsia="en-US"/>
    </w:rPr>
  </w:style>
  <w:style w:type="character" w:customStyle="1" w:styleId="ListChar2">
    <w:name w:val="List Char2"/>
    <w:rPr>
      <w:lang w:val="en-GB" w:eastAsia="en-GB"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7Char">
    <w:name w:val="标题 7 Char"/>
    <w:uiPriority w:val="9"/>
    <w:rPr>
      <w:rFonts w:ascii="Arial" w:hAnsi="Arial"/>
      <w:lang w:val="en-GB"/>
    </w:rPr>
  </w:style>
  <w:style w:type="character" w:customStyle="1" w:styleId="HTMLPreformattedChar">
    <w:name w:val="HTML Preformatted Char"/>
    <w:link w:val="HTMLPreformatted"/>
    <w:uiPriority w:val="99"/>
    <w:rPr>
      <w:rFonts w:ascii="Courier New" w:hAnsi="Courier New"/>
      <w:lang w:val="en-US"/>
    </w:rPr>
  </w:style>
  <w:style w:type="character" w:customStyle="1" w:styleId="EditorsNoteChar1">
    <w:name w:val="Editor's Note Char1"/>
    <w:locked/>
    <w:rPr>
      <w:color w:val="FF0000"/>
      <w:lang w:eastAsia="en-US"/>
    </w:rPr>
  </w:style>
  <w:style w:type="character" w:customStyle="1" w:styleId="CharChar160">
    <w:name w:val="Char Char16"/>
    <w:rPr>
      <w:rFonts w:ascii="Arial" w:eastAsia="SimSun" w:hAnsi="Arial" w:cs="Arial" w:hint="default"/>
      <w:lang w:val="en-GB" w:eastAsia="en-US" w:bidi="ar-SA"/>
    </w:rPr>
  </w:style>
  <w:style w:type="character" w:customStyle="1" w:styleId="DocumentMapChar1">
    <w:name w:val="Document Map Char1"/>
    <w:uiPriority w:val="99"/>
    <w:semiHidden/>
    <w:rPr>
      <w:rFonts w:ascii="Tahoma" w:hAnsi="Tahoma"/>
      <w:lang w:val="en-GB" w:eastAsia="en-US"/>
    </w:rPr>
  </w:style>
  <w:style w:type="character" w:customStyle="1" w:styleId="B2C">
    <w:name w:val="B2 C"/>
    <w:rPr>
      <w:lang w:val="en-GB" w:eastAsia="en-GB"/>
    </w:rPr>
  </w:style>
  <w:style w:type="character" w:customStyle="1" w:styleId="CharChar130">
    <w:name w:val="Char Char13"/>
    <w:semiHidden/>
    <w:rPr>
      <w:rFonts w:eastAsia="SimSun"/>
      <w:lang w:val="en-GB" w:eastAsia="en-US" w:bidi="ar-SA"/>
    </w:rPr>
  </w:style>
  <w:style w:type="character" w:customStyle="1" w:styleId="WW8Num38z1">
    <w:name w:val="WW8Num38z1"/>
    <w:rPr>
      <w:rFonts w:ascii="Wingdings" w:hAnsi="Wingdings"/>
    </w:rPr>
  </w:style>
  <w:style w:type="character" w:customStyle="1" w:styleId="80">
    <w:name w:val="(文字) (文字)8"/>
    <w:rPr>
      <w:rFonts w:ascii="Arial" w:eastAsia="MS Mincho" w:hAnsi="Arial"/>
      <w:lang w:val="en-GB" w:eastAsia="ar-SA" w:bidi="ar-SA"/>
    </w:rPr>
  </w:style>
  <w:style w:type="character" w:customStyle="1" w:styleId="CarCar90">
    <w:name w:val="Car Car9"/>
    <w:rPr>
      <w:rFonts w:ascii="Arial" w:hAnsi="Arial"/>
      <w:lang w:val="en-GB" w:eastAsia="ja-JP" w:bidi="ar-SA"/>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Pr>
      <w:rFonts w:ascii="Calibri Light" w:eastAsia="Times New Roman" w:hAnsi="Calibri Light" w:cs="Times New Roman"/>
      <w:color w:val="2E74B5"/>
      <w:sz w:val="32"/>
      <w:szCs w:val="32"/>
      <w:lang w:eastAsia="en-US"/>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CarCar20">
    <w:name w:val="Car Car2"/>
    <w:rPr>
      <w:rFonts w:eastAsia="MS Mincho"/>
      <w:lang w:val="en-GB" w:eastAsia="ja-JP" w:bidi="ar-SA"/>
    </w:rPr>
  </w:style>
  <w:style w:type="character" w:customStyle="1" w:styleId="EditorsNoteCharCharChar">
    <w:name w:val="Editor's Note Char Char Char"/>
    <w:rPr>
      <w:color w:val="FF0000"/>
      <w:lang w:val="en-GB" w:eastAsia="en-US" w:bidi="ar-SA"/>
    </w:rPr>
  </w:style>
  <w:style w:type="character" w:customStyle="1" w:styleId="PlainTextChar">
    <w:name w:val="Plain Text Char"/>
    <w:link w:val="PlainText"/>
    <w:rPr>
      <w:rFonts w:ascii="Courier New" w:hAnsi="Courier New"/>
      <w:lang w:val="nb-NO"/>
    </w:rPr>
  </w:style>
  <w:style w:type="character" w:customStyle="1" w:styleId="H10">
    <w:name w:val="H1_"/>
    <w:rPr>
      <w:rFonts w:ascii="Arial" w:eastAsia="MS Mincho" w:hAnsi="Arial"/>
      <w:sz w:val="36"/>
      <w:lang w:val="en-GB" w:eastAsia="en-US" w:bidi="ar-SA"/>
    </w:rPr>
  </w:style>
  <w:style w:type="character" w:customStyle="1" w:styleId="WW8Num11z1">
    <w:name w:val="WW8Num11z1"/>
    <w:rPr>
      <w:rFonts w:ascii="Courier New" w:hAnsi="Courier New" w:cs="Courier New"/>
    </w:rPr>
  </w:style>
  <w:style w:type="character" w:customStyle="1" w:styleId="CommentTextChar3">
    <w:name w:val="Comment Text Char3"/>
    <w:rPr>
      <w:rFonts w:eastAsia="SimSun"/>
      <w:lang w:val="en-GB"/>
    </w:rPr>
  </w:style>
  <w:style w:type="character" w:customStyle="1" w:styleId="CharChar19">
    <w:name w:val="Char Char19"/>
    <w:rPr>
      <w:rFonts w:ascii="Times New Roman" w:hAnsi="Times New Roman" w:cs="Times New Roman" w:hint="default"/>
      <w:lang w:val="en-GB"/>
    </w:rPr>
  </w:style>
  <w:style w:type="character" w:customStyle="1" w:styleId="CharChar190">
    <w:name w:val="Char Char19"/>
    <w:rPr>
      <w:rFonts w:ascii="Times New Roman" w:hAnsi="Times New Roman"/>
      <w:lang w:val="en-GB"/>
    </w:rPr>
  </w:style>
  <w:style w:type="character" w:customStyle="1" w:styleId="ListChar">
    <w:name w:val="List Char"/>
    <w:rPr>
      <w:lang w:val="en-GB" w:eastAsia="ar-SA"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sz w:val="24"/>
      <w:szCs w:val="28"/>
      <w:lang w:val="en-GB" w:eastAsia="en-GB"/>
    </w:rPr>
  </w:style>
  <w:style w:type="character" w:customStyle="1" w:styleId="BodyText3Char3">
    <w:name w:val="Body Text 3 Char3"/>
    <w:rPr>
      <w:rFonts w:ascii="Times New Roman" w:eastAsia="SimSun" w:hAnsi="Times New Roman"/>
      <w:lang w:val="en-GB" w:eastAsia="ja-JP"/>
    </w:rPr>
  </w:style>
  <w:style w:type="character" w:customStyle="1" w:styleId="im-content1">
    <w:name w:val="im-content1"/>
    <w:rPr>
      <w:color w:val="333333"/>
    </w:rPr>
  </w:style>
  <w:style w:type="character" w:customStyle="1" w:styleId="CommentSubjectChar1">
    <w:name w:val="Comment Subject Char1"/>
    <w:uiPriority w:val="99"/>
    <w:rPr>
      <w:b/>
      <w:bCs/>
      <w:lang w:val="en-GB"/>
    </w:rPr>
  </w:style>
  <w:style w:type="character" w:customStyle="1" w:styleId="WW8Num37z1">
    <w:name w:val="WW8Num37z1"/>
    <w:rPr>
      <w:rFonts w:ascii="Wingdings" w:hAnsi="Wingdings"/>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B1C">
    <w:name w:val="B1 C"/>
    <w:rPr>
      <w:lang w:val="en-GB" w:eastAsia="en-US" w:bidi="ar-SA"/>
    </w:rPr>
  </w:style>
  <w:style w:type="character" w:customStyle="1" w:styleId="WW8Num6z3">
    <w:name w:val="WW8Num6z3"/>
    <w:rPr>
      <w:rFonts w:ascii="Symbol" w:hAnsi="Symbol"/>
    </w:rPr>
  </w:style>
  <w:style w:type="character" w:customStyle="1" w:styleId="PTK">
    <w:name w:val="PTK"/>
    <w:semiHidden/>
    <w:rPr>
      <w:rFonts w:ascii="Arial" w:hAnsi="Arial" w:cs="Arial"/>
      <w:color w:val="000080"/>
      <w:sz w:val="20"/>
      <w:szCs w:val="20"/>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HChar">
    <w:name w:val="TH Char"/>
    <w:link w:val="TH"/>
    <w:qFormat/>
    <w:rPr>
      <w:rFonts w:ascii="Arial" w:hAnsi="Arial"/>
      <w:b/>
      <w:lang w:eastAsia="en-US"/>
    </w:rPr>
  </w:style>
  <w:style w:type="character" w:customStyle="1" w:styleId="CharChar">
    <w:name w:val="Char Char"/>
    <w:rPr>
      <w:rFonts w:ascii="Tahoma" w:hAnsi="Tahoma" w:cs="Tahoma"/>
      <w:sz w:val="16"/>
      <w:szCs w:val="16"/>
      <w:lang w:val="en-GB" w:eastAsia="en-US" w:bidi="ar-SA"/>
    </w:rPr>
  </w:style>
  <w:style w:type="character" w:customStyle="1" w:styleId="30">
    <w:name w:val="(文字) (文字)3"/>
    <w:rPr>
      <w:rFonts w:eastAsia="MS Mincho"/>
      <w:lang w:val="en-GB" w:eastAsia="ar-SA" w:bidi="ar-SA"/>
    </w:rPr>
  </w:style>
  <w:style w:type="character" w:customStyle="1" w:styleId="shorttext1">
    <w:name w:val="short_text1"/>
    <w:rPr>
      <w:sz w:val="29"/>
      <w:szCs w:val="29"/>
    </w:rPr>
  </w:style>
  <w:style w:type="character" w:customStyle="1" w:styleId="h5">
    <w:name w:val="h5"/>
    <w:rPr>
      <w:rFonts w:ascii="Arial" w:eastAsia="SimSun" w:hAnsi="Arial"/>
      <w:sz w:val="22"/>
      <w:lang w:val="en-GB" w:eastAsia="en-US" w:bidi="ar-SA"/>
    </w:rPr>
  </w:style>
  <w:style w:type="character" w:customStyle="1" w:styleId="EditorsNoteCarCar">
    <w:name w:val="Editor's Note Car Car"/>
    <w:link w:val="EditorsNote"/>
    <w:rPr>
      <w:rFonts w:ascii="Times New Roman" w:hAnsi="Times New Roman"/>
      <w:color w:val="FF0000"/>
      <w:lang w:eastAsia="en-US"/>
    </w:rPr>
  </w:style>
  <w:style w:type="character" w:customStyle="1" w:styleId="T1Char7">
    <w:name w:val="T1 Char7"/>
    <w:aliases w:val="Header 6 Char Char8"/>
    <w:rPr>
      <w:rFonts w:ascii="Arial" w:hAnsi="Arial"/>
      <w:lang w:val="en-GB" w:eastAsia="en-US"/>
    </w:rPr>
  </w:style>
  <w:style w:type="character" w:customStyle="1" w:styleId="CharChar260">
    <w:name w:val="Char Char26"/>
    <w:rPr>
      <w:rFonts w:ascii="Arial" w:hAnsi="Arial"/>
      <w:lang w:val="en-GB"/>
    </w:rPr>
  </w:style>
  <w:style w:type="character" w:customStyle="1" w:styleId="CharChar24">
    <w:name w:val="Char Char2"/>
    <w:rPr>
      <w:rFonts w:ascii="Arial" w:hAnsi="Arial"/>
      <w:lang w:val="en-GB" w:eastAsia="en-US" w:bidi="ar-SA"/>
    </w:rPr>
  </w:style>
  <w:style w:type="character" w:customStyle="1" w:styleId="3Char">
    <w:name w:val="标题 3 Char"/>
    <w:uiPriority w:val="9"/>
    <w:rPr>
      <w:rFonts w:ascii="Arial" w:hAnsi="Arial"/>
      <w:sz w:val="28"/>
      <w:lang w:val="en-GB"/>
    </w:rPr>
  </w:style>
  <w:style w:type="character" w:customStyle="1" w:styleId="B7Char">
    <w:name w:val="B7 Char"/>
    <w:link w:val="B7"/>
    <w:rPr>
      <w:rFonts w:ascii="Times New Roman" w:eastAsia="MS Mincho" w:hAnsi="Times New Roman"/>
      <w:lang w:eastAsia="ja-JP"/>
    </w:rPr>
  </w:style>
  <w:style w:type="character" w:customStyle="1" w:styleId="msoins0">
    <w:name w:val="msoins"/>
    <w:basedOn w:val="DefaultParagraphFont"/>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eading9Char3">
    <w:name w:val="Heading 9 Char3"/>
    <w:rPr>
      <w:rFonts w:ascii="Arial" w:eastAsia="Times New Roman" w:hAnsi="Arial"/>
      <w:sz w:val="36"/>
    </w:rPr>
  </w:style>
  <w:style w:type="character" w:customStyle="1" w:styleId="CharChar180">
    <w:name w:val="Char Char18"/>
    <w:rPr>
      <w:rFonts w:ascii="Arial" w:hAnsi="Arial"/>
      <w:lang w:eastAsia="en-US"/>
    </w:rPr>
  </w:style>
  <w:style w:type="character" w:customStyle="1" w:styleId="WW8Num27z0">
    <w:name w:val="WW8Num27z0"/>
    <w:rPr>
      <w:rFonts w:ascii="Arial" w:eastAsia="Times New Roman" w:hAnsi="Arial" w:cs="Arial"/>
    </w:rPr>
  </w:style>
  <w:style w:type="character" w:customStyle="1" w:styleId="WW8Num15z0">
    <w:name w:val="WW8Num15z0"/>
    <w:rPr>
      <w:rFonts w:ascii="Times New Roman" w:eastAsia="Times New Roman" w:hAnsi="Times New Roman" w:cs="Times New Roman"/>
    </w:rPr>
  </w:style>
  <w:style w:type="character" w:customStyle="1" w:styleId="WW8Num19z1">
    <w:name w:val="WW8Num19z1"/>
    <w:rPr>
      <w:rFonts w:ascii="Wingdings" w:hAnsi="Wingding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Pr>
      <w:rFonts w:ascii="Arial" w:hAnsi="Arial"/>
      <w:sz w:val="24"/>
      <w:lang w:eastAsia="en-US"/>
    </w:rPr>
  </w:style>
  <w:style w:type="character" w:customStyle="1" w:styleId="T1Char5">
    <w:name w:val="T1 Char5"/>
    <w:aliases w:val="Header 6 Char Char5"/>
  </w:style>
  <w:style w:type="character" w:customStyle="1" w:styleId="Heading8Char1">
    <w:name w:val="Heading 8 Char1"/>
    <w:rPr>
      <w:rFonts w:ascii="Arial" w:hAnsi="Arial"/>
      <w:sz w:val="36"/>
      <w:lang w:val="en-GB"/>
    </w:rPr>
  </w:style>
  <w:style w:type="character" w:customStyle="1" w:styleId="WW8Num9z3">
    <w:name w:val="WW8Num9z3"/>
    <w:rPr>
      <w:rFonts w:ascii="Symbol" w:hAnsi="Symbol"/>
    </w:rPr>
  </w:style>
  <w:style w:type="character" w:customStyle="1" w:styleId="CharChar280">
    <w:name w:val="Char Char28"/>
    <w:rPr>
      <w:rFonts w:ascii="Arial" w:hAnsi="Arial"/>
      <w:sz w:val="36"/>
      <w:lang w:val="en-GB" w:eastAsia="en-US"/>
    </w:rPr>
  </w:style>
  <w:style w:type="character" w:customStyle="1" w:styleId="11">
    <w:name w:val="段落フォント1"/>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DateChar">
    <w:name w:val="Date Char"/>
    <w:link w:val="Date"/>
    <w:rPr>
      <w:rFonts w:ascii="Times New Roman" w:hAnsi="Times New Roman"/>
    </w:rPr>
  </w:style>
  <w:style w:type="character" w:customStyle="1" w:styleId="CharChar100">
    <w:name w:val="Char Char10"/>
    <w:rPr>
      <w:rFonts w:ascii="Times New Roman" w:hAnsi="Times New Roman"/>
      <w:lang w:val="en-GB" w:eastAsia="en-US"/>
    </w:rPr>
  </w:style>
  <w:style w:type="character" w:customStyle="1" w:styleId="PLBoldChar0">
    <w:name w:val="PL + Bold Char"/>
    <w:link w:val="PLBold0"/>
    <w:rPr>
      <w:rFonts w:ascii="Courier New" w:hAnsi="Courier New"/>
      <w:b/>
      <w:sz w:val="16"/>
      <w:lang w:val="en-GB" w:eastAsia="ko-KR"/>
    </w:rPr>
  </w:style>
  <w:style w:type="character" w:customStyle="1" w:styleId="WW8Num29z1">
    <w:name w:val="WW8Num29z1"/>
    <w:rPr>
      <w:rFonts w:ascii="Courier New" w:hAnsi="Courier New" w:cs="Courier New"/>
    </w:rPr>
  </w:style>
  <w:style w:type="character" w:customStyle="1" w:styleId="WW8Num6z2">
    <w:name w:val="WW8Num6z2"/>
    <w:rPr>
      <w:rFonts w:ascii="Wingdings" w:hAnsi="Wingdings"/>
    </w:rPr>
  </w:style>
  <w:style w:type="character" w:customStyle="1" w:styleId="BalloonTextChar1">
    <w:name w:val="Balloon Text Char1"/>
    <w:uiPriority w:val="99"/>
    <w:rPr>
      <w:rFonts w:ascii="Tahoma" w:hAnsi="Tahoma" w:cs="Tahoma"/>
      <w:sz w:val="16"/>
      <w:szCs w:val="16"/>
      <w:lang w:val="en-GB" w:eastAsia="en-GB" w:bidi="ar-SA"/>
    </w:rPr>
  </w:style>
  <w:style w:type="character" w:customStyle="1" w:styleId="CharChar30">
    <w:name w:val="Char Char30"/>
    <w:rPr>
      <w:rFonts w:ascii="Arial" w:hAnsi="Arial" w:cs="Arial" w:hint="default"/>
      <w:lang w:val="en-GB" w:eastAsia="en-US"/>
    </w:rPr>
  </w:style>
  <w:style w:type="character" w:customStyle="1" w:styleId="WW8Num28z3">
    <w:name w:val="WW8Num28z3"/>
    <w:rPr>
      <w:rFonts w:ascii="Symbol" w:hAnsi="Symbol"/>
    </w:rPr>
  </w:style>
  <w:style w:type="character" w:customStyle="1" w:styleId="B2Char">
    <w:name w:val="B2 Char"/>
    <w:qFormat/>
  </w:style>
  <w:style w:type="character" w:customStyle="1" w:styleId="41">
    <w:name w:val="(文字) (文字)41"/>
    <w:rPr>
      <w:rFonts w:ascii="MS Mincho" w:eastAsia="MS Mincho" w:hAnsi="MS Mincho" w:hint="eastAsia"/>
      <w:lang w:val="en-GB" w:eastAsia="ar-SA" w:bidi="ar-SA"/>
    </w:rPr>
  </w:style>
  <w:style w:type="character" w:customStyle="1" w:styleId="NOZchn">
    <w:name w:val="NO Zchn"/>
    <w:locked/>
    <w:rPr>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msoins00">
    <w:name w:val="msoins0"/>
  </w:style>
  <w:style w:type="character" w:customStyle="1" w:styleId="CharChar270">
    <w:name w:val="Char Char27"/>
    <w:rPr>
      <w:rFonts w:ascii="Arial" w:hAnsi="Arial" w:cs="Arial" w:hint="default"/>
      <w:b/>
      <w:bCs w:val="0"/>
      <w:i/>
      <w:iCs w:val="0"/>
      <w:sz w:val="18"/>
      <w:lang w:val="en-GB" w:eastAsia="en-US"/>
    </w:rPr>
  </w:style>
  <w:style w:type="character" w:customStyle="1" w:styleId="FooterChar1">
    <w:name w:val="Footer Char1"/>
    <w:rPr>
      <w:rFonts w:ascii="Arial" w:hAnsi="Arial"/>
      <w:b/>
      <w:i/>
      <w:sz w:val="18"/>
      <w:lang w:val="en-GB" w:eastAsia="en-GB"/>
    </w:rPr>
  </w:style>
  <w:style w:type="character" w:customStyle="1" w:styleId="NormalLatinItaliqueCar">
    <w:name w:val="Normal + (Latin) Italique Car"/>
    <w:link w:val="NormalLatinItalique"/>
    <w:rPr>
      <w:rFonts w:ascii="Times New Roman" w:hAnsi="Times New Roman"/>
    </w:rPr>
  </w:style>
  <w:style w:type="character" w:customStyle="1" w:styleId="GuidanceChar">
    <w:name w:val="Guidance Char"/>
    <w:link w:val="Guidance"/>
    <w:rPr>
      <w:rFonts w:ascii="Times New Roman" w:hAnsi="Times New Roman"/>
      <w:i/>
      <w:color w:val="0000FF"/>
    </w:rPr>
  </w:style>
  <w:style w:type="character" w:styleId="PageNumber">
    <w:name w:val="page number"/>
    <w:basedOn w:val="DefaultParagraphFont"/>
  </w:style>
  <w:style w:type="character" w:customStyle="1" w:styleId="bt">
    <w:name w:val="bt (文字)"/>
    <w:rPr>
      <w:rFonts w:eastAsia="MS Mincho"/>
      <w:lang w:val="en-GB" w:eastAsia="ar-SA" w:bidi="ar-SA"/>
    </w:rPr>
  </w:style>
  <w:style w:type="character" w:customStyle="1" w:styleId="TALCar">
    <w:name w:val="TAL Car"/>
    <w:qFormat/>
    <w:rPr>
      <w:rFonts w:ascii="Arial" w:hAnsi="Arial"/>
      <w:sz w:val="18"/>
      <w:lang w:val="en-GB" w:eastAsia="en-US"/>
    </w:rPr>
  </w:style>
  <w:style w:type="character" w:customStyle="1" w:styleId="2Char">
    <w:name w:val="标题 2 Char"/>
    <w:aliases w:val="22 Char"/>
    <w:uiPriority w:val="9"/>
    <w:rPr>
      <w:rFonts w:ascii="Arial" w:hAnsi="Arial"/>
      <w:sz w:val="32"/>
      <w:lang w:val="en-GB"/>
    </w:rPr>
  </w:style>
  <w:style w:type="character" w:customStyle="1" w:styleId="CarCar70">
    <w:name w:val="Car Car7"/>
    <w:rPr>
      <w:rFonts w:eastAsia="MS Mincho"/>
      <w:lang w:val="en-GB" w:eastAsia="en-US" w:bidi="ar-SA"/>
    </w:rPr>
  </w:style>
  <w:style w:type="character" w:customStyle="1" w:styleId="CharChar17">
    <w:name w:val="Char Char17"/>
    <w:rPr>
      <w:rFonts w:ascii="Tahoma" w:hAnsi="Tahoma" w:cs="Tahoma"/>
      <w:shd w:val="clear" w:color="auto" w:fill="000080"/>
      <w:lang w:val="en-GB" w:eastAsia="en-US"/>
    </w:rPr>
  </w:style>
  <w:style w:type="character" w:customStyle="1" w:styleId="Heading9Char2">
    <w:name w:val="Heading 9 Char2"/>
    <w:rPr>
      <w:rFonts w:ascii="Arial" w:eastAsia="Times New Roman" w:hAnsi="Arial"/>
      <w:sz w:val="36"/>
      <w:lang w:val="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sz w:val="32"/>
      <w:lang w:val="en-GB"/>
    </w:rPr>
  </w:style>
  <w:style w:type="character" w:customStyle="1" w:styleId="WW8Num15z3">
    <w:name w:val="WW8Num15z3"/>
    <w:rPr>
      <w:rFonts w:ascii="Symbol" w:hAnsi="Symbol"/>
    </w:rPr>
  </w:style>
  <w:style w:type="character" w:customStyle="1" w:styleId="BodyTextIndentChar3">
    <w:name w:val="Body Text Indent Char3"/>
    <w:rPr>
      <w:rFonts w:ascii="Times New Roman" w:eastAsia="SimSun" w:hAnsi="Times New Roman"/>
      <w:lang w:val="en-GB" w:eastAsia="ja-JP"/>
    </w:rPr>
  </w:style>
  <w:style w:type="character" w:customStyle="1" w:styleId="WW8Num27z3">
    <w:name w:val="WW8Num27z3"/>
    <w:rPr>
      <w:rFonts w:ascii="Symbol" w:hAnsi="Symbol"/>
    </w:rPr>
  </w:style>
  <w:style w:type="character" w:customStyle="1" w:styleId="a3">
    <w:name w:val="+"/>
    <w:aliases w:val="superscript"/>
    <w:rPr>
      <w:vertAlign w:val="superscript"/>
    </w:rPr>
  </w:style>
  <w:style w:type="character" w:customStyle="1" w:styleId="TFChar">
    <w:name w:val="TF Char"/>
    <w:link w:val="TF0"/>
    <w:rPr>
      <w:rFonts w:ascii="Arial" w:hAnsi="Arial"/>
      <w:b/>
      <w:lang w:eastAsia="en-US"/>
    </w:rPr>
  </w:style>
  <w:style w:type="character" w:customStyle="1" w:styleId="WW8Num18z1">
    <w:name w:val="WW8Num18z1"/>
    <w:rPr>
      <w:rFonts w:ascii="Courier New" w:hAnsi="Courier New" w:cs="Courier New"/>
    </w:rPr>
  </w:style>
  <w:style w:type="character" w:customStyle="1" w:styleId="WW8Num25z0">
    <w:name w:val="WW8Num25z0"/>
    <w:rPr>
      <w:rFonts w:ascii="Arial" w:eastAsia="SimSun" w:hAnsi="Arial" w:cs="Arial"/>
    </w:rPr>
  </w:style>
  <w:style w:type="character" w:customStyle="1" w:styleId="M5">
    <w:name w:val="M5 (文字)"/>
    <w:rPr>
      <w:rFonts w:ascii="Arial" w:eastAsia="MS Mincho" w:hAnsi="Arial"/>
      <w:sz w:val="22"/>
      <w:lang w:val="en-GB" w:eastAsia="ar-SA" w:bidi="ar-SA"/>
    </w:rPr>
  </w:style>
  <w:style w:type="character" w:customStyle="1" w:styleId="8Char">
    <w:name w:val="标题 8 Char"/>
    <w:uiPriority w:val="9"/>
    <w:rPr>
      <w:rFonts w:ascii="Arial" w:hAnsi="Arial"/>
      <w:sz w:val="36"/>
      <w:lang w:val="en-GB"/>
    </w:rPr>
  </w:style>
  <w:style w:type="character" w:customStyle="1" w:styleId="B6Char">
    <w:name w:val="B6 Char"/>
    <w:link w:val="B6"/>
    <w:qFormat/>
    <w:rPr>
      <w:rFonts w:ascii="Times New Roman" w:eastAsia="Malgun Gothic" w:hAnsi="Times New Roman"/>
      <w:lang w:eastAsia="en-US"/>
    </w:rPr>
  </w:style>
  <w:style w:type="character" w:customStyle="1" w:styleId="B1Car">
    <w:name w:val="B1+ Car"/>
    <w:link w:val="B1"/>
    <w:rPr>
      <w:rFonts w:ascii="Times New Roman" w:hAnsi="Times New Roman"/>
    </w:rPr>
  </w:style>
  <w:style w:type="character" w:customStyle="1" w:styleId="50">
    <w:name w:val="(文字) (文字)5"/>
    <w:rPr>
      <w:rFonts w:ascii="Courier New" w:eastAsia="MS Mincho" w:hAnsi="Courier New"/>
      <w:lang w:val="nb-NO" w:eastAsia="ar-SA" w:bidi="ar-SA"/>
    </w:rPr>
  </w:style>
  <w:style w:type="character" w:customStyle="1" w:styleId="Titre3">
    <w:name w:val="Titre 3"/>
    <w:rPr>
      <w:rFonts w:ascii="Arial" w:hAnsi="Arial"/>
      <w:sz w:val="28"/>
      <w:szCs w:val="28"/>
      <w:lang w:val="en-GB" w:eastAsia="en-GB"/>
    </w:rPr>
  </w:style>
  <w:style w:type="character" w:customStyle="1" w:styleId="Style47">
    <w:name w:val="_Style 47"/>
    <w:uiPriority w:val="99"/>
    <w:unhideWhenUsed/>
    <w:rPr>
      <w:color w:val="808080"/>
      <w:shd w:val="clear" w:color="auto" w:fill="E6E6E6"/>
    </w:rPr>
  </w:style>
  <w:style w:type="character" w:customStyle="1" w:styleId="Char6">
    <w:name w:val="日期 Char"/>
    <w:rPr>
      <w:lang w:val="en-GB"/>
    </w:rPr>
  </w:style>
  <w:style w:type="character" w:customStyle="1" w:styleId="CharChar220">
    <w:name w:val="Char Char22"/>
    <w:rPr>
      <w:rFonts w:ascii="Arial" w:hAnsi="Arial"/>
      <w:b/>
      <w:i/>
      <w:sz w:val="18"/>
      <w:lang w:val="en-GB" w:eastAsia="en-GB"/>
    </w:rPr>
  </w:style>
  <w:style w:type="character" w:customStyle="1" w:styleId="NOChar1">
    <w:name w:val="NO Char1"/>
    <w:rPr>
      <w:rFonts w:eastAsia="MS Mincho"/>
      <w:lang w:val="en-GB" w:eastAsia="en-US" w:bidi="ar-SA"/>
    </w:rPr>
  </w:style>
  <w:style w:type="character" w:customStyle="1" w:styleId="60">
    <w:name w:val="(文字) (文字)6"/>
    <w:rPr>
      <w:rFonts w:eastAsia="MS Mincho"/>
      <w:lang w:val="en-GB" w:eastAsia="ar-SA"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Heading7Char2">
    <w:name w:val="Heading 7 Char2"/>
    <w:rPr>
      <w:rFonts w:ascii="Arial" w:hAnsi="Arial"/>
      <w:lang w:val="en-GB" w:eastAsia="en-GB" w:bidi="ar-SA"/>
    </w:rPr>
  </w:style>
  <w:style w:type="character" w:styleId="EndnoteReference">
    <w:name w:val="endnote reference"/>
    <w:rPr>
      <w:vertAlign w:val="superscript"/>
    </w:rPr>
  </w:style>
  <w:style w:type="character" w:customStyle="1" w:styleId="WW8Num16z3">
    <w:name w:val="WW8Num16z3"/>
    <w:rPr>
      <w:rFonts w:ascii="Symbol" w:hAnsi="Symbol"/>
    </w:rPr>
  </w:style>
  <w:style w:type="character" w:customStyle="1" w:styleId="WW8Num34z3">
    <w:name w:val="WW8Num34z3"/>
    <w:rPr>
      <w:rFonts w:ascii="Symbol" w:hAnsi="Symbol"/>
    </w:rPr>
  </w:style>
  <w:style w:type="character" w:customStyle="1" w:styleId="NOChar">
    <w:name w:val="NO Char"/>
    <w:qFormat/>
    <w:locked/>
  </w:style>
  <w:style w:type="character" w:customStyle="1" w:styleId="CharChar110">
    <w:name w:val="Char Char11"/>
    <w:rPr>
      <w:rFonts w:ascii="Tahoma" w:eastAsia="SimSun" w:hAnsi="Tahoma" w:cs="Tahoma"/>
      <w:lang w:val="en-GB" w:eastAsia="en-US" w:bidi="ar-SA"/>
    </w:rPr>
  </w:style>
  <w:style w:type="character" w:customStyle="1" w:styleId="DATextZchn">
    <w:name w:val="DA_Text Zchn"/>
    <w:link w:val="DAText"/>
    <w:rPr>
      <w:rFonts w:eastAsia="Malgun Gothic"/>
      <w:szCs w:val="24"/>
      <w:lang w:val="de-DE" w:eastAsia="de-DE"/>
    </w:rPr>
  </w:style>
  <w:style w:type="character" w:customStyle="1" w:styleId="TALZchn">
    <w:name w:val="TAL Zchn"/>
    <w:rPr>
      <w:rFonts w:ascii="Arial" w:hAnsi="Arial"/>
      <w:sz w:val="18"/>
      <w:lang w:val="en-GB" w:eastAsia="en-US" w:bidi="ar-SA"/>
    </w:rPr>
  </w:style>
  <w:style w:type="character" w:customStyle="1" w:styleId="H6C">
    <w:name w:val="H6 C"/>
    <w:rPr>
      <w:rFonts w:ascii="Arial" w:hAnsi="Arial"/>
      <w:sz w:val="22"/>
      <w:lang w:val="en-GB" w:eastAsia="ja-JP" w:bidi="ar-SA"/>
    </w:rPr>
  </w:style>
  <w:style w:type="character" w:customStyle="1" w:styleId="Head2A">
    <w:name w:val="Head2A (文字)"/>
    <w:rPr>
      <w:rFonts w:ascii="Arial" w:eastAsia="MS Mincho" w:hAnsi="Arial"/>
      <w:sz w:val="32"/>
      <w:lang w:val="en-GB" w:eastAsia="ar-SA" w:bidi="ar-SA"/>
    </w:rPr>
  </w:style>
  <w:style w:type="character" w:customStyle="1" w:styleId="hps">
    <w:name w:val="hps"/>
  </w:style>
  <w:style w:type="character" w:customStyle="1" w:styleId="TAL0">
    <w:name w:val="TAL (文字)"/>
    <w:rPr>
      <w:rFonts w:ascii="Arial" w:eastAsia="Times New Roman" w:hAnsi="Arial"/>
      <w:sz w:val="18"/>
    </w:rPr>
  </w:style>
  <w:style w:type="character" w:customStyle="1" w:styleId="a4">
    <w:name w:val="(文字) (文字)"/>
    <w:rPr>
      <w:rFonts w:ascii="Arial" w:eastAsia="MS Mincho" w:hAnsi="Arial" w:cs="Arial"/>
      <w:sz w:val="28"/>
      <w:szCs w:val="28"/>
      <w:lang w:val="en-GB" w:eastAsia="ja-JP"/>
    </w:rPr>
  </w:style>
  <w:style w:type="character" w:customStyle="1" w:styleId="CarCar40">
    <w:name w:val="Car Car4"/>
    <w:rPr>
      <w:rFonts w:ascii="Arial" w:eastAsia="MS Mincho" w:hAnsi="Arial"/>
      <w:lang w:val="en-GB" w:eastAsia="en-US" w:bidi="ar-SA"/>
    </w:rPr>
  </w:style>
  <w:style w:type="character" w:customStyle="1" w:styleId="Heading8Char2">
    <w:name w:val="Heading 8 Char2"/>
    <w:rPr>
      <w:rFonts w:ascii="Arial" w:hAnsi="Arial"/>
      <w:sz w:val="36"/>
      <w:lang w:val="en-GB" w:eastAsia="en-GB" w:bidi="ar-SA"/>
    </w:rPr>
  </w:style>
  <w:style w:type="character" w:customStyle="1" w:styleId="WW8Num5z1">
    <w:name w:val="WW8Num5z1"/>
    <w:rPr>
      <w:rFonts w:ascii="Courier New" w:hAnsi="Courier New" w:cs="Courier New"/>
    </w:rPr>
  </w:style>
  <w:style w:type="character" w:customStyle="1" w:styleId="B2Char1">
    <w:name w:val="B2 Char1"/>
    <w:link w:val="B2"/>
    <w:rPr>
      <w:rFonts w:ascii="Times New Roman" w:hAnsi="Times New Roman"/>
      <w:lang w:eastAsia="en-US"/>
    </w:rPr>
  </w:style>
  <w:style w:type="character" w:customStyle="1" w:styleId="WW8Num36z1">
    <w:name w:val="WW8Num36z1"/>
    <w:rPr>
      <w:rFonts w:ascii="Wingdings" w:hAnsi="Wingdings"/>
    </w:rPr>
  </w:style>
  <w:style w:type="character" w:customStyle="1" w:styleId="CharChar240">
    <w:name w:val="Char Char24"/>
    <w:rPr>
      <w:rFonts w:ascii="Arial" w:hAnsi="Arial" w:cs="Arial" w:hint="default"/>
      <w:sz w:val="36"/>
      <w:lang w:val="en-GB" w:eastAsia="en-US"/>
    </w:rPr>
  </w:style>
  <w:style w:type="character" w:customStyle="1" w:styleId="ZGSM">
    <w:name w:val="ZGSM"/>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CharChar40">
    <w:name w:val="Char Char4"/>
    <w:rPr>
      <w:rFonts w:ascii="Courier New" w:hAnsi="Courier New"/>
      <w:lang w:val="nb-NO" w:eastAsia="ja-JP"/>
    </w:rPr>
  </w:style>
  <w:style w:type="character" w:styleId="LineNumber">
    <w:name w:val="line number"/>
  </w:style>
  <w:style w:type="character" w:customStyle="1" w:styleId="WW8Num11z3">
    <w:name w:val="WW8Num11z3"/>
    <w:rPr>
      <w:rFonts w:ascii="Symbol" w:hAnsi="Symbol"/>
    </w:rPr>
  </w:style>
  <w:style w:type="character" w:customStyle="1" w:styleId="CharChar300">
    <w:name w:val="Char Char30"/>
    <w:rPr>
      <w:rFonts w:ascii="Arial" w:hAnsi="Arial"/>
      <w:lang w:val="en-GB" w:eastAsia="en-US"/>
    </w:rPr>
  </w:style>
  <w:style w:type="character" w:customStyle="1" w:styleId="BodyTextIndent2Char">
    <w:name w:val="Body Text Indent 2 Char"/>
    <w:link w:val="BodyTextIndent2"/>
    <w:rPr>
      <w:rFonts w:eastAsia="MS Mincho"/>
    </w:rPr>
  </w:style>
  <w:style w:type="character" w:customStyle="1" w:styleId="h51">
    <w:name w:val="h51"/>
    <w:rPr>
      <w:rFonts w:ascii="Arial" w:eastAsia="SimSun" w:hAnsi="Arial" w:cs="Arial" w:hint="default"/>
      <w:sz w:val="22"/>
      <w:lang w:val="en-GB" w:eastAsia="en-US" w:bidi="ar-SA"/>
    </w:rPr>
  </w:style>
  <w:style w:type="character" w:customStyle="1" w:styleId="CharChar170">
    <w:name w:val="Char Char17"/>
    <w:rPr>
      <w:rFonts w:ascii="Arial" w:hAnsi="Arial"/>
      <w:sz w:val="36"/>
      <w:lang w:eastAsia="en-US"/>
    </w:rPr>
  </w:style>
  <w:style w:type="character" w:customStyle="1" w:styleId="CharChar200">
    <w:name w:val="Char Char20"/>
    <w:rPr>
      <w:rFonts w:ascii="Tahoma" w:hAnsi="Tahoma" w:cs="Tahoma"/>
      <w:sz w:val="16"/>
      <w:szCs w:val="16"/>
      <w:lang w:val="en-GB" w:eastAsia="en-US"/>
    </w:rPr>
  </w:style>
  <w:style w:type="character" w:customStyle="1" w:styleId="NoteHeadingChar">
    <w:name w:val="Note Heading Char"/>
    <w:link w:val="NoteHeading"/>
    <w:rPr>
      <w:rFonts w:ascii="Times New Roman" w:eastAsia="MS Mincho" w:hAnsi="Times New Roman"/>
    </w:rPr>
  </w:style>
  <w:style w:type="character" w:styleId="CommentReference">
    <w:name w:val="annotation reference"/>
    <w:qFormat/>
    <w:rPr>
      <w:sz w:val="16"/>
    </w:rPr>
  </w:style>
  <w:style w:type="character" w:customStyle="1" w:styleId="WW8Num31z1">
    <w:name w:val="WW8Num31z1"/>
    <w:rPr>
      <w:rFonts w:ascii="Courier New" w:hAnsi="Courier New" w:cs="Courier New"/>
    </w:rPr>
  </w:style>
  <w:style w:type="character" w:styleId="Strong">
    <w:name w:val="Strong"/>
    <w:qFormat/>
    <w:rPr>
      <w:b/>
      <w:bCs/>
    </w:rPr>
  </w:style>
  <w:style w:type="character" w:customStyle="1" w:styleId="WW8Num35z1">
    <w:name w:val="WW8Num35z1"/>
    <w:rPr>
      <w:rFonts w:ascii="Wingdings" w:hAnsi="Wingdings"/>
    </w:rPr>
  </w:style>
  <w:style w:type="character" w:customStyle="1" w:styleId="CarCar80">
    <w:name w:val="Car Car8"/>
    <w:rPr>
      <w:rFonts w:ascii="Arial" w:eastAsia="MS Mincho" w:hAnsi="Arial"/>
      <w:sz w:val="36"/>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sz w:val="32"/>
      <w:szCs w:val="32"/>
      <w:lang w:val="en-GB" w:eastAsia="en-US" w:bidi="he-IL"/>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bidi="ar-SA"/>
    </w:rPr>
  </w:style>
  <w:style w:type="character" w:customStyle="1" w:styleId="h48">
    <w:name w:val="h48"/>
    <w:rPr>
      <w:rFonts w:ascii="Arial" w:hAnsi="Arial" w:cs="Arial" w:hint="default"/>
      <w:sz w:val="24"/>
      <w:lang w:val="en-GB"/>
    </w:rPr>
  </w:style>
  <w:style w:type="character" w:customStyle="1" w:styleId="Heading7Char">
    <w:name w:val="Heading 7 Char"/>
    <w:link w:val="Heading7"/>
    <w:rPr>
      <w:rFonts w:ascii="Arial" w:hAnsi="Arial"/>
      <w:lang w:eastAsia="en-US"/>
    </w:rPr>
  </w:style>
  <w:style w:type="character" w:customStyle="1" w:styleId="WW8Num37z0">
    <w:name w:val="WW8Num37z0"/>
    <w:rPr>
      <w:rFonts w:ascii="Times New Roman" w:eastAsia="SimSun" w:hAnsi="Times New Roman" w:cs="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T1Car">
    <w:name w:val="T1 Car"/>
    <w:aliases w:val="Header 6 Car Car"/>
    <w:rPr>
      <w:rFonts w:ascii="Arial" w:eastAsia="MS Mincho" w:hAnsi="Arial"/>
      <w:lang w:val="en-GB" w:eastAsia="en-US" w:bidi="ar-SA"/>
    </w:rPr>
  </w:style>
  <w:style w:type="character" w:customStyle="1" w:styleId="mediumtext1">
    <w:name w:val="medium_text1"/>
    <w:rPr>
      <w:sz w:val="18"/>
      <w:szCs w:val="18"/>
    </w:rPr>
  </w:style>
  <w:style w:type="character" w:customStyle="1" w:styleId="BodyTextIndentChar4">
    <w:name w:val="Body Text Indent Char4"/>
    <w:rPr>
      <w:rFonts w:eastAsia="Batang"/>
      <w:lang w:val="en-GB"/>
    </w:rPr>
  </w:style>
  <w:style w:type="character" w:customStyle="1" w:styleId="Heading2-">
    <w:name w:val="Heading 2-"/>
    <w:rPr>
      <w:rFonts w:ascii="Arial" w:hAnsi="Arial"/>
      <w:sz w:val="32"/>
      <w:lang w:val="en-GB"/>
    </w:rPr>
  </w:style>
  <w:style w:type="character" w:customStyle="1" w:styleId="CarCar100">
    <w:name w:val="Car Car10"/>
    <w:rPr>
      <w:rFonts w:ascii="Arial" w:hAnsi="Arial"/>
      <w:lang w:val="en-GB" w:eastAsia="ja-JP" w:bidi="ar-SA"/>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BodyText2Char1">
    <w:name w:val="Body Text 2 Char1"/>
    <w:rPr>
      <w:lang w:val="en-GB" w:eastAsia="ja-JP"/>
    </w:rPr>
  </w:style>
  <w:style w:type="character" w:customStyle="1" w:styleId="trans">
    <w:name w:val="trans"/>
  </w:style>
  <w:style w:type="character" w:customStyle="1" w:styleId="EXChar">
    <w:name w:val="EX Char"/>
    <w:link w:val="EX"/>
    <w:locked/>
    <w:rPr>
      <w:rFonts w:ascii="Times New Roman" w:hAnsi="Times New Roman"/>
      <w:lang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CharChar230">
    <w:name w:val="Char Char23"/>
    <w:rPr>
      <w:rFonts w:ascii="Arial" w:hAnsi="Arial"/>
      <w:lang w:val="en-GB" w:eastAsia="en-US"/>
    </w:rPr>
  </w:style>
  <w:style w:type="character" w:styleId="Emphasis">
    <w:name w:val="Emphasis"/>
    <w:uiPriority w:val="20"/>
    <w:qFormat/>
    <w:rPr>
      <w:i/>
      <w:iC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PlainTextChar1">
    <w:name w:val="Plain Text Char1"/>
    <w:locked/>
    <w:rPr>
      <w:rFonts w:ascii="Courier New" w:hAnsi="Courier New"/>
      <w:lang w:val="nb-NO"/>
    </w:rPr>
  </w:style>
  <w:style w:type="character" w:styleId="HTMLTypewriter">
    <w:name w:val="HTML Typewriter"/>
    <w:rPr>
      <w:rFonts w:ascii="Courier New" w:eastAsia="Times New Roman" w:hAnsi="Courier New" w:cs="Courier New"/>
      <w:sz w:val="20"/>
      <w:szCs w:val="20"/>
    </w:rPr>
  </w:style>
  <w:style w:type="character" w:customStyle="1" w:styleId="Style34">
    <w:name w:val="_Style 34"/>
    <w:uiPriority w:val="99"/>
    <w:unhideWhenUsed/>
    <w:rPr>
      <w:color w:val="2B579A"/>
      <w:shd w:val="clear" w:color="auto" w:fill="E6E6E6"/>
    </w:rPr>
  </w:style>
  <w:style w:type="character" w:customStyle="1" w:styleId="TALCharCharChar">
    <w:name w:val="TAL Char Char Char"/>
    <w:link w:val="TALCharChar"/>
    <w:rPr>
      <w:rFonts w:ascii="Arial" w:eastAsia="MS Mincho" w:hAnsi="Arial"/>
      <w:sz w:val="18"/>
      <w:lang w:eastAsia="ja-JP"/>
    </w:rPr>
  </w:style>
  <w:style w:type="character" w:customStyle="1" w:styleId="HTMLPreformattedChar1">
    <w:name w:val="HTML Preformatted Char1"/>
    <w:rPr>
      <w:rFonts w:ascii="Courier New" w:eastAsia="MS Mincho" w:hAnsi="Courier New"/>
      <w:lang w:val="en-GB"/>
    </w:rPr>
  </w:style>
  <w:style w:type="character" w:customStyle="1" w:styleId="footnotetext1">
    <w:name w:val="footnote text1 (文字)"/>
    <w:rPr>
      <w:rFonts w:eastAsia="MS Mincho"/>
      <w:sz w:val="16"/>
      <w:lang w:val="en-GB" w:eastAsia="ar-SA" w:bidi="ar-SA"/>
    </w:rPr>
  </w:style>
  <w:style w:type="character" w:customStyle="1" w:styleId="BodyText2Char3">
    <w:name w:val="Body Text 2 Char3"/>
    <w:rPr>
      <w:rFonts w:ascii="Times New Roman" w:eastAsia="SimSun" w:hAnsi="Times New Roman"/>
      <w:lang w:val="en-GB" w:eastAsia="ja-JP"/>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CommentTextChar1">
    <w:name w:val="Comment Text Char1"/>
    <w:rPr>
      <w:lang w:val="en-GB"/>
    </w:rPr>
  </w:style>
  <w:style w:type="character" w:customStyle="1" w:styleId="a5">
    <w:name w:val="(文字) (文字)"/>
    <w:rPr>
      <w:rFonts w:ascii="Arial" w:eastAsia="MS Mincho" w:hAnsi="Arial" w:cs="Arial"/>
      <w:sz w:val="28"/>
      <w:szCs w:val="28"/>
      <w:lang w:val="en-GB" w:eastAsia="ja-JP"/>
    </w:rPr>
  </w:style>
  <w:style w:type="character" w:customStyle="1" w:styleId="AndreaLeonardi">
    <w:name w:val="Andrea Leonardi"/>
    <w:semiHidden/>
    <w:rPr>
      <w:rFonts w:ascii="Arial" w:hAnsi="Arial" w:cs="Arial"/>
      <w:color w:val="auto"/>
      <w:sz w:val="20"/>
      <w:szCs w:val="20"/>
    </w:rPr>
  </w:style>
  <w:style w:type="character" w:customStyle="1" w:styleId="WW8Num5z0">
    <w:name w:val="WW8Num5z0"/>
    <w:rPr>
      <w:rFonts w:ascii="Times New Roman" w:eastAsia="MS Mincho" w:hAnsi="Times New Roman" w:cs="Times New Roman"/>
    </w:rPr>
  </w:style>
  <w:style w:type="character" w:customStyle="1" w:styleId="ZchnZchn50">
    <w:name w:val="Zchn Zchn5"/>
    <w:rPr>
      <w:rFonts w:ascii="Courier New" w:eastAsia="Batang" w:hAnsi="Courier New"/>
      <w:lang w:val="nb-NO" w:eastAsia="en-US" w:bidi="ar-SA"/>
    </w:rPr>
  </w:style>
  <w:style w:type="character" w:customStyle="1" w:styleId="PlainTextChar4">
    <w:name w:val="Plain Text Char4"/>
    <w:rPr>
      <w:rFonts w:ascii="Courier New" w:eastAsia="SimSun" w:hAnsi="Courier New"/>
      <w:lang w:val="nb-NO"/>
    </w:rPr>
  </w:style>
  <w:style w:type="character" w:customStyle="1" w:styleId="WW8Num6z0">
    <w:name w:val="WW8Num6z0"/>
    <w:rPr>
      <w:rFonts w:ascii="Arial" w:eastAsia="MS Mincho" w:hAnsi="Arial" w:cs="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Calibri" w:hAnsi="Times New Roman"/>
      <w:lang w:val="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sz w:val="32"/>
      <w:lang w:val="en-GB"/>
    </w:rPr>
  </w:style>
  <w:style w:type="character" w:customStyle="1" w:styleId="WW8Num29z0">
    <w:name w:val="WW8Num29z0"/>
    <w:rPr>
      <w:rFonts w:ascii="Times New Roman" w:eastAsia="MS Mincho" w:hAnsi="Times New Roman" w:cs="Times New Roman"/>
    </w:rPr>
  </w:style>
  <w:style w:type="character" w:styleId="Hyperlink">
    <w:name w:val="Hyperlink"/>
    <w:qFormat/>
    <w:rPr>
      <w:color w:val="0000FF"/>
      <w:u w:val="single"/>
    </w:rPr>
  </w:style>
  <w:style w:type="character" w:styleId="HTMLCode">
    <w:name w:val="HTML Code"/>
    <w:rPr>
      <w:rFonts w:ascii="Arial Unicode MS" w:eastAsia="Arial Unicode MS" w:hAnsi="Arial Unicode MS" w:cs="Arial Unicode MS"/>
      <w:sz w:val="20"/>
      <w:szCs w:val="20"/>
    </w:rPr>
  </w:style>
  <w:style w:type="character" w:customStyle="1" w:styleId="BodyText3Char2">
    <w:name w:val="Body Text 3 Char2"/>
    <w:rPr>
      <w:lang w:val="en-GB" w:eastAsia="ja-JP" w:bidi="ar-SA"/>
    </w:rPr>
  </w:style>
  <w:style w:type="character" w:customStyle="1" w:styleId="CharChar31">
    <w:name w:val="Char Char3"/>
    <w:rPr>
      <w:rFonts w:ascii="Arial" w:hAnsi="Arial"/>
      <w:sz w:val="22"/>
      <w:lang w:val="en-GB" w:eastAsia="en-US" w:bidi="ar-SA"/>
    </w:rPr>
  </w:style>
  <w:style w:type="character" w:customStyle="1" w:styleId="Char7">
    <w:name w:val="批注框文本 Char"/>
    <w:uiPriority w:val="99"/>
    <w:rPr>
      <w:rFonts w:ascii="Tahoma" w:hAnsi="Tahoma" w:cs="Tahoma"/>
      <w:sz w:val="16"/>
      <w:szCs w:val="16"/>
      <w:lang w:val="en-GB" w:eastAsia="en-GB" w:bidi="ar-SA"/>
    </w:rPr>
  </w:style>
  <w:style w:type="character" w:customStyle="1" w:styleId="BodyText2Char2">
    <w:name w:val="Body Text 2 Char2"/>
    <w:rPr>
      <w:lang w:val="en-GB" w:eastAsia="ja-JP" w:bidi="ar-SA"/>
    </w:rPr>
  </w:style>
  <w:style w:type="character" w:customStyle="1" w:styleId="12">
    <w:name w:val="(文字) (文字)1"/>
    <w:rPr>
      <w:rFonts w:eastAsia="MS Mincho"/>
      <w:lang w:val="en-GB" w:eastAsia="ar-SA" w:bidi="ar-SA"/>
    </w:rPr>
  </w:style>
  <w:style w:type="character" w:customStyle="1" w:styleId="Heading8Char">
    <w:name w:val="Heading 8 Char"/>
    <w:link w:val="Heading8"/>
    <w:rPr>
      <w:rFonts w:ascii="Arial" w:hAnsi="Arial"/>
      <w:sz w:val="36"/>
      <w:lang w:eastAsia="en-US"/>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ommentTextChar2">
    <w:name w:val="Comment Text Char2"/>
    <w:semiHidden/>
    <w:rPr>
      <w:lang w:val="en-GB" w:eastAsia="en-US" w:bidi="ar-SA"/>
    </w:rPr>
  </w:style>
  <w:style w:type="character" w:customStyle="1" w:styleId="B8Char">
    <w:name w:val="B8 Char"/>
    <w:link w:val="B8"/>
  </w:style>
  <w:style w:type="character" w:customStyle="1" w:styleId="BodyText3Char">
    <w:name w:val="Body Text 3 Char"/>
    <w:link w:val="BodyText3"/>
    <w:rPr>
      <w:rFonts w:ascii="Times New Roman" w:hAnsi="Times New Roman"/>
      <w:lang w:eastAsia="ja-JP"/>
    </w:rPr>
  </w:style>
  <w:style w:type="character" w:customStyle="1" w:styleId="B3Char2">
    <w:name w:val="B3 Char2"/>
    <w:qFormat/>
    <w:rPr>
      <w:rFonts w:eastAsia="Times New Roman"/>
      <w:lang w:eastAsia="ja-JP"/>
    </w:rPr>
  </w:style>
  <w:style w:type="character" w:customStyle="1" w:styleId="WW8NumSt1z0">
    <w:name w:val="WW8NumSt1z0"/>
    <w:rPr>
      <w:rFonts w:ascii="Symbol" w:hAnsi="Symbol"/>
    </w:rPr>
  </w:style>
  <w:style w:type="character" w:customStyle="1" w:styleId="Heading9Char">
    <w:name w:val="Heading 9 Char"/>
    <w:link w:val="Heading9"/>
    <w:rPr>
      <w:rFonts w:ascii="Arial" w:hAnsi="Arial"/>
      <w:sz w:val="36"/>
      <w:lang w:eastAsia="en-US"/>
    </w:rPr>
  </w:style>
  <w:style w:type="character" w:customStyle="1" w:styleId="WW8Num28z2">
    <w:name w:val="WW8Num28z2"/>
    <w:rPr>
      <w:rFonts w:ascii="Wingdings" w:hAnsi="Wingdings"/>
    </w:rPr>
  </w:style>
  <w:style w:type="character" w:styleId="FollowedHyperlink">
    <w:name w:val="FollowedHyperlink"/>
    <w:rPr>
      <w:color w:val="800080"/>
      <w:u w:val="single"/>
    </w:rPr>
  </w:style>
  <w:style w:type="character" w:customStyle="1" w:styleId="CharChar290">
    <w:name w:val="Char Char29"/>
    <w:rPr>
      <w:rFonts w:ascii="Arial" w:hAnsi="Arial"/>
      <w:sz w:val="36"/>
      <w:lang w:val="en-GB" w:eastAsia="en-US"/>
    </w:rPr>
  </w:style>
  <w:style w:type="character" w:customStyle="1" w:styleId="WW-Absatz-Standardschriftart">
    <w:name w:val="WW-Absatz-Standardschriftart"/>
  </w:style>
  <w:style w:type="character" w:customStyle="1" w:styleId="BodyTextIndent2Char4">
    <w:name w:val="Body Text Indent 2 Char4"/>
    <w:rPr>
      <w:rFonts w:ascii="CG Times (WN)" w:hAnsi="CG Times (WN)"/>
      <w:lang w:val="en-GB"/>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NOChar2">
    <w:name w:val="NO Char2"/>
    <w:link w:val="NO"/>
    <w:locked/>
    <w:rPr>
      <w:rFonts w:ascii="Times New Roman" w:hAnsi="Times New Roman"/>
      <w:lang w:eastAsia="en-US"/>
    </w:rPr>
  </w:style>
  <w:style w:type="character" w:customStyle="1" w:styleId="Heading6Char2">
    <w:name w:val="Heading 6 Char2"/>
    <w:rPr>
      <w:rFonts w:ascii="Arial" w:eastAsia="Times New Roman" w:hAnsi="Arial" w:cs="Times New Roman"/>
      <w:sz w:val="20"/>
      <w:szCs w:val="20"/>
      <w:lang w:val="en-GB"/>
    </w:rPr>
  </w:style>
  <w:style w:type="character" w:customStyle="1" w:styleId="Head2A0">
    <w:name w:val="Head2A"/>
    <w:rPr>
      <w:rFonts w:ascii="Arial" w:eastAsia="MS Mincho" w:hAnsi="Arial"/>
      <w:sz w:val="32"/>
      <w:lang w:val="en-GB" w:eastAsia="en-US" w:bidi="ar-SA"/>
    </w:rPr>
  </w:style>
  <w:style w:type="character" w:customStyle="1" w:styleId="70">
    <w:name w:val="(文字) (文字)7"/>
    <w:rPr>
      <w:rFonts w:ascii="Arial" w:eastAsia="MS Mincho" w:hAnsi="Arial"/>
      <w:sz w:val="36"/>
      <w:lang w:val="en-GB" w:eastAsia="ar-SA" w:bidi="ar-SA"/>
    </w:rPr>
  </w:style>
  <w:style w:type="character" w:customStyle="1" w:styleId="Titre3Car">
    <w:name w:val="Titre 3 Car"/>
    <w:rPr>
      <w:rFonts w:ascii="Arial" w:hAnsi="Arial"/>
      <w:sz w:val="28"/>
      <w:szCs w:val="28"/>
      <w:lang w:val="en-GB"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31">
    <w:name w:val="(文字) (文字)3"/>
    <w:rPr>
      <w:rFonts w:eastAsia="MS Mincho"/>
      <w:lang w:val="en-GB" w:eastAsia="ar-SA"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13">
    <w:name w:val="(文字) (文字)1"/>
    <w:rPr>
      <w:rFonts w:eastAsia="MS Mincho"/>
      <w:lang w:val="en-GB" w:eastAsia="ar-SA" w:bidi="ar-SA"/>
    </w:rPr>
  </w:style>
  <w:style w:type="character" w:customStyle="1" w:styleId="a6">
    <w:name w:val="標準太字"/>
    <w:rPr>
      <w:b/>
    </w:rPr>
  </w:style>
  <w:style w:type="character" w:customStyle="1" w:styleId="CharChar250">
    <w:name w:val="Char Char25"/>
    <w:rPr>
      <w:rFonts w:ascii="Arial" w:hAnsi="Arial"/>
      <w:lang w:val="en-GB"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CharChar50">
    <w:name w:val="Char Char5"/>
    <w:rPr>
      <w:rFonts w:ascii="Arial" w:eastAsia="SimSun" w:hAnsi="Arial" w:cs="Arial" w:hint="default"/>
      <w:sz w:val="28"/>
      <w:lang w:val="en-GB" w:eastAsia="en-US" w:bidi="ar-SA"/>
    </w:rPr>
  </w:style>
  <w:style w:type="character" w:customStyle="1" w:styleId="Titre30">
    <w:name w:val="Titre 3"/>
    <w:rPr>
      <w:rFonts w:ascii="Arial" w:hAnsi="Arial"/>
      <w:sz w:val="28"/>
      <w:szCs w:val="28"/>
      <w:lang w:val="en-GB" w:eastAsia="en-GB"/>
    </w:rPr>
  </w:style>
  <w:style w:type="character" w:customStyle="1" w:styleId="B-BodyChar">
    <w:name w:val="B-Body Char"/>
    <w:link w:val="B-Body"/>
    <w:rPr>
      <w:sz w:val="22"/>
      <w:lang w:val="en-GB" w:eastAsia="en-GB" w:bidi="ar-SA"/>
    </w:rPr>
  </w:style>
  <w:style w:type="character" w:customStyle="1" w:styleId="14">
    <w:name w:val="コメント参照1"/>
    <w:rPr>
      <w:sz w:val="16"/>
    </w:rPr>
  </w:style>
  <w:style w:type="character" w:customStyle="1" w:styleId="CommentSubjectChar2">
    <w:name w:val="Comment Subject Char2"/>
    <w:uiPriority w:val="99"/>
    <w:rPr>
      <w:rFonts w:eastAsia="SimSun"/>
      <w:b/>
      <w:bCs/>
      <w:lang w:val="en-GB"/>
    </w:rPr>
  </w:style>
  <w:style w:type="character" w:customStyle="1" w:styleId="h510">
    <w:name w:val="h5 1"/>
    <w:rPr>
      <w:rFonts w:ascii="Arial" w:eastAsia="MS Mincho" w:hAnsi="Arial"/>
      <w:sz w:val="22"/>
      <w:lang w:val="en-GB" w:eastAsia="en-US" w:bidi="ar-SA"/>
    </w:rPr>
  </w:style>
  <w:style w:type="character" w:customStyle="1" w:styleId="Char12">
    <w:name w:val="批注文字 Char1"/>
    <w:rPr>
      <w:rFonts w:ascii="Times New Roman" w:hAnsi="Times New Roman"/>
      <w:lang w:val="en-GB" w:eastAsia="en-US"/>
    </w:rPr>
  </w:style>
  <w:style w:type="character" w:customStyle="1" w:styleId="WW8Num32z1">
    <w:name w:val="WW8Num32z1"/>
    <w:rPr>
      <w:rFonts w:ascii="Courier New" w:hAnsi="Courier New" w:cs="Courier New"/>
    </w:rPr>
  </w:style>
  <w:style w:type="character" w:customStyle="1" w:styleId="WW8Num6z1">
    <w:name w:val="WW8Num6z1"/>
    <w:rPr>
      <w:rFonts w:ascii="Courier New" w:hAnsi="Courier New" w:cs="Courier New"/>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NoteHeadingChar2">
    <w:name w:val="Note Heading Char2"/>
  </w:style>
  <w:style w:type="character" w:customStyle="1" w:styleId="CharChar241">
    <w:name w:val="Char Char24"/>
    <w:rPr>
      <w:rFonts w:ascii="Arial" w:hAnsi="Arial"/>
      <w:sz w:val="36"/>
      <w:lang w:val="en-GB" w:eastAsia="en-US"/>
    </w:rPr>
  </w:style>
  <w:style w:type="character" w:customStyle="1" w:styleId="CharChar210">
    <w:name w:val="Char Char21"/>
    <w:rPr>
      <w:rFonts w:ascii="Times New Roman" w:hAnsi="Times New Roman"/>
      <w:lang w:val="en-GB" w:eastAsia="en-US"/>
    </w:rPr>
  </w:style>
  <w:style w:type="character" w:customStyle="1" w:styleId="WW8Num15z1">
    <w:name w:val="WW8Num15z1"/>
    <w:rPr>
      <w:rFonts w:ascii="Courier New" w:hAnsi="Courier New" w:cs="Courier New"/>
    </w:rPr>
  </w:style>
  <w:style w:type="paragraph" w:customStyle="1" w:styleId="a7">
    <w:name w:val="段落番号"/>
    <w:basedOn w:val="List"/>
    <w:pPr>
      <w:tabs>
        <w:tab w:val="left" w:pos="644"/>
      </w:tabs>
      <w:suppressAutoHyphens/>
      <w:ind w:left="644" w:hanging="360"/>
    </w:pPr>
    <w:rPr>
      <w:rFonts w:eastAsia="MS Mincho" w:cs="CG Times (WN)"/>
      <w:lang w:eastAsia="ar-SA"/>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Normal"/>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Normal"/>
    <w:pPr>
      <w:overflowPunct w:val="0"/>
      <w:autoSpaceDE w:val="0"/>
      <w:autoSpaceDN w:val="0"/>
      <w:adjustRightInd w:val="0"/>
      <w:ind w:left="1135" w:hanging="851"/>
      <w:textAlignment w:val="baseline"/>
    </w:pPr>
    <w:rPr>
      <w:lang w:val="en-US" w:eastAsia="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paragraph" w:styleId="TOC3">
    <w:name w:val="toc 3"/>
    <w:basedOn w:val="TOC2"/>
    <w:uiPriority w:val="39"/>
    <w:pPr>
      <w:ind w:left="1134" w:hanging="1134"/>
    </w:pPr>
  </w:style>
  <w:style w:type="paragraph" w:styleId="List2">
    <w:name w:val="List 2"/>
    <w:basedOn w:val="List"/>
    <w:link w:val="List2Char"/>
    <w:pPr>
      <w:ind w:left="851"/>
    </w:p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xl24">
    <w:name w:val="xl24"/>
    <w:basedOn w:val="Normal"/>
    <w:pPr>
      <w:spacing w:before="100" w:beforeAutospacing="1" w:after="100" w:afterAutospacing="1"/>
    </w:pPr>
    <w:rPr>
      <w:rFonts w:ascii="Arial" w:eastAsia="SimSun" w:hAnsi="Arial" w:cs="Arial"/>
      <w:sz w:val="18"/>
      <w:szCs w:val="18"/>
      <w:lang w:eastAsia="en-GB"/>
    </w:rPr>
  </w:style>
  <w:style w:type="paragraph" w:customStyle="1" w:styleId="Style52">
    <w:name w:val="_Style 52"/>
    <w:uiPriority w:val="99"/>
    <w:semiHidden/>
    <w:pPr>
      <w:spacing w:after="160" w:line="259" w:lineRule="auto"/>
    </w:pPr>
    <w:rPr>
      <w:lang w:eastAsia="en-US"/>
    </w:rPr>
  </w:style>
  <w:style w:type="paragraph" w:styleId="TOC7">
    <w:name w:val="toc 7"/>
    <w:basedOn w:val="TOC6"/>
    <w:next w:val="Normal"/>
    <w:pPr>
      <w:ind w:left="2268" w:hanging="2268"/>
    </w:pPr>
  </w:style>
  <w:style w:type="paragraph" w:customStyle="1" w:styleId="xl78">
    <w:name w:val="xl78"/>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Bullets">
    <w:name w:val="Bullets"/>
    <w:basedOn w:val="BodyTex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pPr>
      <w:spacing w:before="100" w:beforeAutospacing="1" w:after="100" w:afterAutospacing="1"/>
    </w:pPr>
    <w:rPr>
      <w:rFonts w:eastAsia="Arial Unicode MS"/>
      <w:sz w:val="24"/>
      <w:szCs w:val="24"/>
      <w:lang w:eastAsia="en-GB"/>
    </w:rPr>
  </w:style>
  <w:style w:type="paragraph" w:customStyle="1" w:styleId="xl86">
    <w:name w:val="xl86"/>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styleId="TOC4">
    <w:name w:val="toc 4"/>
    <w:basedOn w:val="TOC3"/>
    <w:uiPriority w:val="39"/>
    <w:pPr>
      <w:ind w:left="1418" w:hanging="1418"/>
    </w:pPr>
  </w:style>
  <w:style w:type="paragraph" w:customStyle="1" w:styleId="CharCharChar0">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astprinted">
    <w:name w:val="Last printed"/>
    <w:rPr>
      <w:rFonts w:eastAsia="SimSun"/>
      <w:sz w:val="24"/>
      <w:szCs w:val="24"/>
      <w:lang w:eastAsia="ko-KR"/>
    </w:rPr>
  </w:style>
  <w:style w:type="paragraph" w:styleId="Index2">
    <w:name w:val="index 2"/>
    <w:basedOn w:val="Index1"/>
    <w:pPr>
      <w:ind w:left="284"/>
    </w:p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
    <w:name w:val="Bullet"/>
    <w:basedOn w:val="Normal"/>
    <w:pPr>
      <w:tabs>
        <w:tab w:val="left" w:pos="926"/>
      </w:tabs>
      <w:ind w:left="926" w:hanging="360"/>
    </w:pPr>
    <w:rPr>
      <w:rFonts w:eastAsia="MS Mincho"/>
      <w:lang w:eastAsia="en-GB"/>
    </w:rPr>
  </w:style>
  <w:style w:type="paragraph" w:customStyle="1" w:styleId="wxs1">
    <w:name w:val="wxs_1级标题"/>
    <w:basedOn w:val="Heading1"/>
    <w:next w:val="wxs"/>
    <w:qFormat/>
    <w:pPr>
      <w:keepNext w:val="0"/>
      <w:keepLines w:val="0"/>
      <w:numPr>
        <w:numId w:val="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2">
    <w:name w:val="列出段落2"/>
    <w:basedOn w:val="Normal"/>
    <w:qFormat/>
    <w:pPr>
      <w:ind w:firstLineChars="200" w:firstLine="420"/>
    </w:pPr>
    <w:rPr>
      <w:rFonts w:eastAsia="SimSun"/>
      <w:lang w:eastAsia="en-GB"/>
    </w:rPr>
  </w:style>
  <w:style w:type="paragraph" w:styleId="List3">
    <w:name w:val="List 3"/>
    <w:basedOn w:val="List2"/>
    <w:link w:val="List3Char"/>
    <w:pPr>
      <w:ind w:left="1135"/>
    </w:pPr>
  </w:style>
  <w:style w:type="paragraph" w:customStyle="1" w:styleId="NOTE">
    <w:name w:val="NOTE"/>
    <w:basedOn w:val="B3"/>
    <w:qFormat/>
    <w:rPr>
      <w:rFonts w:eastAsia="SimSun"/>
      <w:lang w:eastAsia="en-GB"/>
    </w:rPr>
  </w:style>
  <w:style w:type="paragraph" w:customStyle="1" w:styleId="Separation">
    <w:name w:val="Separation"/>
    <w:basedOn w:val="Heading1"/>
    <w:next w:val="Normal"/>
    <w:pPr>
      <w:pBdr>
        <w:top w:val="none" w:sz="0" w:space="0" w:color="auto"/>
      </w:pBdr>
    </w:pPr>
    <w:rPr>
      <w:b/>
      <w:color w:val="0000FF"/>
      <w:lang w:eastAsia="en-GB"/>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8">
    <w:name w:val="箇条書き"/>
    <w:basedOn w:val="List"/>
    <w:pPr>
      <w:tabs>
        <w:tab w:val="left" w:pos="644"/>
      </w:tabs>
      <w:suppressAutoHyphens/>
      <w:ind w:left="644" w:hanging="360"/>
    </w:pPr>
    <w:rPr>
      <w:rFonts w:eastAsia="MS Mincho" w:cs="CG Times (WN)"/>
      <w:lang w:eastAsia="ar-SA"/>
    </w:rPr>
  </w:style>
  <w:style w:type="paragraph" w:customStyle="1" w:styleId="tah0">
    <w:name w:val="tah"/>
    <w:basedOn w:val="Normal"/>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a9">
    <w:name w:val="吹き出し"/>
    <w:basedOn w:val="Normal"/>
    <w:pPr>
      <w:suppressAutoHyphens/>
    </w:pPr>
    <w:rPr>
      <w:rFonts w:ascii="Tahoma" w:eastAsia="MS Mincho" w:hAnsi="Tahoma" w:cs="Tahoma"/>
      <w:sz w:val="16"/>
      <w:szCs w:val="16"/>
      <w:lang w:eastAsia="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Tdoctable">
    <w:name w:val="Tdoc_table"/>
    <w:pPr>
      <w:ind w:left="244" w:hanging="244"/>
    </w:pPr>
    <w:rPr>
      <w:rFonts w:ascii="Arial" w:eastAsia="MS Mincho" w:hAnsi="Arial"/>
      <w:color w:val="000000"/>
      <w:lang w:eastAsia="en-US"/>
    </w:rPr>
  </w:style>
  <w:style w:type="paragraph" w:customStyle="1" w:styleId="20">
    <w:name w:val="一覧 2"/>
    <w:basedOn w:val="List"/>
    <w:pPr>
      <w:suppressAutoHyphens/>
      <w:ind w:left="851"/>
    </w:pPr>
    <w:rPr>
      <w:rFonts w:eastAsia="MS Mincho" w:cs="CG Times (WN)"/>
      <w:lang w:eastAsia="ar-SA"/>
    </w:rPr>
  </w:style>
  <w:style w:type="paragraph" w:customStyle="1" w:styleId="CharChar0">
    <w:name w:val="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記1"/>
    <w:basedOn w:val="Normal"/>
    <w:next w:val="Normal"/>
    <w:pPr>
      <w:suppressAutoHyphens/>
      <w:overflowPunct w:val="0"/>
      <w:autoSpaceDE w:val="0"/>
      <w:textAlignment w:val="baseline"/>
    </w:pPr>
    <w:rPr>
      <w:rFonts w:eastAsia="MS Mincho" w:cs="CG Times (WN)"/>
      <w:lang w:eastAsia="ar-SA"/>
    </w:rPr>
  </w:style>
  <w:style w:type="paragraph" w:styleId="Footer">
    <w:name w:val="footer"/>
    <w:basedOn w:val="Header"/>
    <w:link w:val="FooterChar"/>
    <w:pPr>
      <w:jc w:val="center"/>
    </w:pPr>
    <w:rPr>
      <w:i/>
    </w:rPr>
  </w:style>
  <w:style w:type="paragraph" w:customStyle="1" w:styleId="tdoc-header">
    <w:name w:val="tdoc-header"/>
    <w:rPr>
      <w:rFonts w:ascii="Arial" w:hAnsi="Arial"/>
      <w:sz w:val="24"/>
      <w:lang w:eastAsia="en-US"/>
    </w:rPr>
  </w:style>
  <w:style w:type="paragraph" w:customStyle="1" w:styleId="WW-">
    <w:name w:val="WW-図表番号"/>
    <w:basedOn w:val="Normal"/>
    <w:next w:val="Normal"/>
    <w:pPr>
      <w:suppressAutoHyphens/>
      <w:overflowPunct w:val="0"/>
      <w:autoSpaceDE w:val="0"/>
      <w:spacing w:before="120" w:after="120"/>
      <w:textAlignment w:val="baseline"/>
    </w:pPr>
    <w:rPr>
      <w:rFonts w:eastAsia="MS Mincho" w:cs="CG Times (WN)"/>
      <w:b/>
      <w:lang w:eastAsia="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paragraph" w:customStyle="1" w:styleId="ListBullet1">
    <w:name w:val="List Bullet1"/>
    <w:basedOn w:val="Normal"/>
    <w:pPr>
      <w:tabs>
        <w:tab w:val="left" w:pos="644"/>
      </w:tabs>
      <w:suppressAutoHyphens/>
      <w:ind w:left="568" w:hanging="284"/>
    </w:pPr>
    <w:rPr>
      <w:rFonts w:eastAsia="MS Mincho"/>
      <w:lang w:eastAsia="ar-SA"/>
    </w:rPr>
  </w:style>
  <w:style w:type="paragraph" w:customStyle="1" w:styleId="21">
    <w:name w:val="箇条書き 21"/>
    <w:basedOn w:val="16"/>
    <w:pPr>
      <w:tabs>
        <w:tab w:val="clear" w:pos="644"/>
        <w:tab w:val="left" w:pos="1494"/>
      </w:tabs>
      <w:ind w:left="851" w:hanging="284"/>
    </w:pPr>
  </w:style>
  <w:style w:type="paragraph" w:customStyle="1" w:styleId="22">
    <w:name w:val="修订2"/>
    <w:semiHidden/>
    <w:rPr>
      <w:rFonts w:eastAsia="Batang"/>
      <w:lang w:eastAsia="en-US"/>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xl80">
    <w:name w:val="xl80"/>
    <w:basedOn w:val="Normal"/>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DAText">
    <w:name w:val="DA_Text"/>
    <w:basedOn w:val="Normal"/>
    <w:link w:val="DATextZchn"/>
    <w:pPr>
      <w:spacing w:after="0"/>
      <w:jc w:val="both"/>
    </w:pPr>
    <w:rPr>
      <w:rFonts w:eastAsia="Malgun Gothic"/>
      <w:szCs w:val="24"/>
      <w:lang w:val="de-DE" w:eastAsia="de-DE"/>
    </w:rPr>
  </w:style>
  <w:style w:type="paragraph" w:customStyle="1" w:styleId="ConfidentialPageDate">
    <w:name w:val="Confidential  Page #  Date"/>
    <w:rPr>
      <w:rFonts w:eastAsia="SimSun"/>
      <w:sz w:val="24"/>
      <w:szCs w:val="24"/>
      <w:lang w:eastAsia="ko-KR"/>
    </w:rPr>
  </w:style>
  <w:style w:type="paragraph" w:customStyle="1" w:styleId="ZC">
    <w:name w:val="ZC"/>
    <w:pPr>
      <w:spacing w:line="360" w:lineRule="atLeast"/>
      <w:jc w:val="center"/>
    </w:pPr>
    <w:rPr>
      <w:rFonts w:eastAsia="MS Mincho"/>
      <w:lang w:eastAsia="en-US"/>
    </w:rPr>
  </w:style>
  <w:style w:type="paragraph" w:customStyle="1" w:styleId="1CharChar1CharCharCharChar0">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TableTitle">
    <w:name w:val="TableTitle"/>
    <w:basedOn w:val="BodyText2"/>
    <w:next w:val="BodyText2"/>
    <w:pPr>
      <w:keepNext/>
      <w:keepLines/>
      <w:spacing w:after="60"/>
      <w:ind w:left="210"/>
      <w:jc w:val="center"/>
    </w:pPr>
    <w:rPr>
      <w:rFonts w:ascii="CG Times (WN)" w:eastAsia="MS Mincho" w:hAnsi="CG Times (WN)"/>
      <w:b/>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TAR">
    <w:name w:val="TAR"/>
    <w:basedOn w:val="TAL"/>
    <w:pPr>
      <w:jc w:val="right"/>
    </w:p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a">
    <w:name w:val="索引"/>
    <w:basedOn w:val="Normal"/>
    <w:pPr>
      <w:suppressLineNumbers/>
      <w:suppressAutoHyphens/>
    </w:pPr>
    <w:rPr>
      <w:rFonts w:eastAsia="MS Mincho" w:cs="Mangal"/>
      <w:lang w:eastAsia="ar-SA"/>
    </w:rPr>
  </w:style>
  <w:style w:type="paragraph" w:customStyle="1" w:styleId="xl83">
    <w:name w:val="xl83"/>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17">
    <w:name w:val="吹き出し1"/>
    <w:basedOn w:val="Normal"/>
    <w:pPr>
      <w:suppressAutoHyphens/>
    </w:pPr>
    <w:rPr>
      <w:rFonts w:ascii="Tahoma" w:eastAsia="MS Mincho" w:hAnsi="Tahoma" w:cs="Tahoma"/>
      <w:sz w:val="16"/>
      <w:szCs w:val="16"/>
      <w:lang w:eastAsia="ar-SA"/>
    </w:rPr>
  </w:style>
  <w:style w:type="paragraph" w:customStyle="1" w:styleId="xl69">
    <w:name w:val="xl69"/>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PAGE-">
    <w:name w:val="- PAGE -"/>
    <w:rPr>
      <w:rFonts w:eastAsia="SimSun"/>
      <w:sz w:val="24"/>
      <w:szCs w:val="24"/>
      <w:lang w:eastAsia="ko-KR"/>
    </w:rPr>
  </w:style>
  <w:style w:type="paragraph" w:customStyle="1" w:styleId="Char8">
    <w:name w:val="Char"/>
    <w:semiHidden/>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ont5">
    <w:name w:val="font5"/>
    <w:basedOn w:val="Normal"/>
    <w:pPr>
      <w:spacing w:before="100" w:beforeAutospacing="1" w:after="100" w:afterAutospacing="1"/>
    </w:pPr>
    <w:rPr>
      <w:rFonts w:ascii="Arial" w:hAnsi="Arial" w:cs="Arial"/>
      <w:b/>
      <w:bCs/>
      <w:color w:val="000000"/>
      <w:sz w:val="10"/>
      <w:szCs w:val="10"/>
      <w:lang w:val="de-DE" w:eastAsia="de-DE"/>
    </w:rPr>
  </w:style>
  <w:style w:type="paragraph" w:customStyle="1" w:styleId="TabList">
    <w:name w:val="TabList"/>
    <w:basedOn w:val="Normal"/>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PLBold0">
    <w:name w:val="PL + Bold"/>
    <w:basedOn w:val="PL"/>
    <w:link w:val="PLBoldChar0"/>
    <w:pPr>
      <w:overflowPunct w:val="0"/>
      <w:autoSpaceDE w:val="0"/>
      <w:autoSpaceDN w:val="0"/>
      <w:adjustRightInd w:val="0"/>
      <w:textAlignment w:val="baseline"/>
    </w:pPr>
    <w:rPr>
      <w:b/>
      <w:lang w:eastAsia="ko-KR"/>
    </w:rPr>
  </w:style>
  <w:style w:type="paragraph" w:customStyle="1" w:styleId="NO">
    <w:name w:val="NO"/>
    <w:basedOn w:val="Normal"/>
    <w:link w:val="NOChar2"/>
    <w:pPr>
      <w:keepLines/>
      <w:ind w:left="1135" w:hanging="851"/>
    </w:p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ditorsNote">
    <w:name w:val="Editor's Note"/>
    <w:aliases w:val="EN,Editor's Noteormal"/>
    <w:basedOn w:val="NO"/>
    <w:link w:val="EditorsNoteCarCar"/>
    <w:rPr>
      <w:color w:val="FF0000"/>
    </w:rPr>
  </w:style>
  <w:style w:type="paragraph" w:customStyle="1" w:styleId="18">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9">
    <w:name w:val="図表番号1"/>
    <w:basedOn w:val="Normal"/>
    <w:pPr>
      <w:suppressLineNumbers/>
      <w:suppressAutoHyphens/>
      <w:spacing w:before="120" w:after="120"/>
    </w:pPr>
    <w:rPr>
      <w:rFonts w:eastAsia="MS Mincho" w:cs="Mangal"/>
      <w:i/>
      <w:iCs/>
      <w:sz w:val="24"/>
      <w:szCs w:val="24"/>
      <w:lang w:eastAsia="ar-SA"/>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23">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Bullet">
    <w:name w:val="Normal Bullet"/>
    <w:basedOn w:val="Normal"/>
    <w:uiPriority w:val="99"/>
    <w:pPr>
      <w:numPr>
        <w:numId w:val="2"/>
      </w:numPr>
      <w:tabs>
        <w:tab w:val="left" w:pos="720"/>
      </w:tabs>
      <w:spacing w:after="60"/>
    </w:pPr>
    <w:rPr>
      <w:rFonts w:eastAsia="SimSun"/>
      <w:lang w:val="en-I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B30">
    <w:name w:val="B3+"/>
    <w:basedOn w:val="B3"/>
    <w:pPr>
      <w:tabs>
        <w:tab w:val="left" w:pos="1134"/>
        <w:tab w:val="left" w:pos="1644"/>
      </w:tabs>
      <w:overflowPunct w:val="0"/>
      <w:autoSpaceDE w:val="0"/>
      <w:autoSpaceDN w:val="0"/>
      <w:adjustRightInd w:val="0"/>
      <w:ind w:left="1644" w:hanging="453"/>
      <w:textAlignment w:val="baseline"/>
    </w:pPr>
    <w:rPr>
      <w:rFonts w:eastAsia="SimSun"/>
      <w:lang w:eastAsia="en-GB"/>
    </w:rPr>
  </w:style>
  <w:style w:type="paragraph" w:customStyle="1" w:styleId="BodyTextIndent21">
    <w:name w:val="Body Text Indent 21"/>
    <w:basedOn w:val="Normal"/>
    <w:pPr>
      <w:suppressAutoHyphens/>
      <w:overflowPunct w:val="0"/>
      <w:autoSpaceDE w:val="0"/>
      <w:ind w:left="567"/>
      <w:textAlignment w:val="baseline"/>
    </w:pPr>
    <w:rPr>
      <w:rFonts w:ascii="Arial" w:eastAsia="MS Mincho" w:hAnsi="Arial" w:cs="Arial"/>
      <w:lang w:eastAsia="ar-SA"/>
    </w:rPr>
  </w:style>
  <w:style w:type="paragraph" w:customStyle="1" w:styleId="Lastsavedby">
    <w:name w:val="Last saved by"/>
    <w:rPr>
      <w:rFonts w:eastAsia="SimSun"/>
      <w:sz w:val="24"/>
      <w:szCs w:val="24"/>
      <w:lang w:eastAsia="ko-KR"/>
    </w:rPr>
  </w:style>
  <w:style w:type="paragraph" w:customStyle="1" w:styleId="TOC910">
    <w:name w:val="TOC 91"/>
    <w:basedOn w:val="TOC8"/>
    <w:pPr>
      <w:keepNext w:val="0"/>
      <w:overflowPunct w:val="0"/>
      <w:autoSpaceDE w:val="0"/>
      <w:autoSpaceDN w:val="0"/>
      <w:adjustRightInd w:val="0"/>
      <w:ind w:left="1418" w:hanging="1418"/>
      <w:textAlignment w:val="baseline"/>
    </w:pPr>
    <w:rPr>
      <w:rFonts w:eastAsia="MS Mincho"/>
      <w:lang w:eastAsia="ja-JP"/>
    </w:rPr>
  </w:style>
  <w:style w:type="paragraph" w:customStyle="1" w:styleId="42">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2"/>
    <w:basedOn w:val="H6"/>
    <w:pPr>
      <w:overflowPunct w:val="0"/>
      <w:autoSpaceDE w:val="0"/>
      <w:autoSpaceDN w:val="0"/>
      <w:adjustRightInd w:val="0"/>
      <w:textAlignment w:val="baseline"/>
    </w:pPr>
    <w:rPr>
      <w:lang w:eastAsia="en-GB"/>
    </w:rPr>
  </w:style>
  <w:style w:type="paragraph" w:customStyle="1" w:styleId="xl71">
    <w:name w:val="xl71"/>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styleId="ListBullet3">
    <w:name w:val="List Bullet 3"/>
    <w:basedOn w:val="ListBullet2"/>
    <w:pPr>
      <w:ind w:left="1135"/>
    </w:p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essagecontent">
    <w:name w:val="X message content"/>
    <w:pPr>
      <w:spacing w:before="120" w:after="220"/>
    </w:pPr>
    <w:rPr>
      <w:rFonts w:ascii="Arial" w:eastAsia="MS Mincho" w:hAnsi="Arial"/>
      <w:lang w:val="en-US" w:eastAsia="en-US"/>
    </w:rPr>
  </w:style>
  <w:style w:type="paragraph" w:customStyle="1" w:styleId="63-13">
    <w:name w:val=".6.3-13"/>
    <w:basedOn w:val="TAH"/>
    <w:pPr>
      <w:jc w:val="left"/>
    </w:pPr>
    <w:rPr>
      <w:b w:val="0"/>
    </w:rPr>
  </w:style>
  <w:style w:type="paragraph" w:styleId="CommentText">
    <w:name w:val="annotation text"/>
    <w:basedOn w:val="Normal"/>
    <w:link w:val="CommentTextChar"/>
    <w:qFormat/>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8">
    <w:name w:val="B8"/>
    <w:basedOn w:val="B7"/>
    <w:link w:val="B8Char"/>
    <w:qFormat/>
    <w:pPr>
      <w:ind w:left="2552"/>
    </w:pPr>
  </w:style>
  <w:style w:type="paragraph" w:customStyle="1" w:styleId="B9">
    <w:name w:val="B9"/>
    <w:basedOn w:val="B8"/>
    <w:qFormat/>
    <w:pPr>
      <w:ind w:left="2836"/>
    </w:pPr>
    <w:rPr>
      <w:rFonts w:eastAsia="Times New Roman"/>
    </w:rPr>
  </w:style>
  <w:style w:type="paragraph" w:customStyle="1" w:styleId="CommentSubject1">
    <w:name w:val="Comment Subject1"/>
    <w:basedOn w:val="Normal"/>
    <w:pPr>
      <w:overflowPunct w:val="0"/>
      <w:autoSpaceDE w:val="0"/>
      <w:autoSpaceDN w:val="0"/>
    </w:pPr>
    <w:rPr>
      <w:rFonts w:eastAsia="Calibri"/>
      <w:b/>
      <w:bCs/>
      <w:lang w:val="en-US"/>
    </w:rPr>
  </w:style>
  <w:style w:type="paragraph" w:customStyle="1" w:styleId="NormalAfter3pt">
    <w:name w:val="Normal + After:  3 pt"/>
    <w:basedOn w:val="Normal"/>
    <w:pPr>
      <w:tabs>
        <w:tab w:val="left" w:pos="2560"/>
      </w:tabs>
      <w:ind w:left="2560" w:hanging="357"/>
    </w:pPr>
    <w:rPr>
      <w:lang w:val="en-AU" w:eastAsia="ko-KR"/>
    </w:rPr>
  </w:style>
  <w:style w:type="paragraph" w:customStyle="1" w:styleId="1a">
    <w:name w:val="列出段落1"/>
    <w:basedOn w:val="Normal"/>
    <w:qFormat/>
    <w:pPr>
      <w:ind w:firstLineChars="200" w:firstLine="420"/>
    </w:pPr>
    <w:rPr>
      <w:rFonts w:eastAsia="SimSun"/>
      <w:lang w:eastAsia="en-GB"/>
    </w:rPr>
  </w:style>
  <w:style w:type="paragraph" w:customStyle="1" w:styleId="ab">
    <w:name w:val="コメント内容"/>
    <w:basedOn w:val="ac"/>
    <w:next w:val="ac"/>
    <w:rPr>
      <w:b/>
      <w:bCs/>
    </w:rPr>
  </w:style>
  <w:style w:type="paragraph" w:customStyle="1" w:styleId="xl91">
    <w:name w:val="xl91"/>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1"/>
    <w:link w:val="B1Car"/>
    <w:pPr>
      <w:numPr>
        <w:numId w:val="3"/>
      </w:numPr>
      <w:tabs>
        <w:tab w:val="left" w:pos="737"/>
      </w:tabs>
      <w:overflowPunct w:val="0"/>
      <w:autoSpaceDE w:val="0"/>
      <w:autoSpaceDN w:val="0"/>
      <w:adjustRightInd w:val="0"/>
      <w:textAlignment w:val="baseline"/>
    </w:pPr>
  </w:style>
  <w:style w:type="paragraph" w:customStyle="1" w:styleId="xl88">
    <w:name w:val="xl88"/>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92">
    <w:name w:val="xl92"/>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51">
    <w:name w:val="列出段落5"/>
    <w:basedOn w:val="Normal"/>
    <w:qFormat/>
    <w:pPr>
      <w:ind w:firstLineChars="200" w:firstLine="420"/>
    </w:pPr>
    <w:rPr>
      <w:rFonts w:eastAsia="SimSun"/>
      <w:lang w:eastAsia="en-GB"/>
    </w:rPr>
  </w:style>
  <w:style w:type="paragraph" w:customStyle="1" w:styleId="AutoCorrect">
    <w:name w:val="AutoCorrect"/>
    <w:rPr>
      <w:rFonts w:eastAsia="SimSun"/>
      <w:sz w:val="24"/>
      <w:szCs w:val="24"/>
      <w:lang w:eastAsia="ko-KR"/>
    </w:rPr>
  </w:style>
  <w:style w:type="paragraph" w:customStyle="1" w:styleId="TOCsep">
    <w:name w:val="TOCsep"/>
    <w:basedOn w:val="Normal"/>
    <w:uiPriority w:val="99"/>
    <w:pPr>
      <w:spacing w:after="0"/>
    </w:pPr>
    <w:rPr>
      <w:rFonts w:eastAsia="SimSun"/>
      <w:sz w:val="8"/>
      <w:lang w:val="en-IN"/>
    </w:rPr>
  </w:style>
  <w:style w:type="paragraph" w:customStyle="1" w:styleId="1030302">
    <w:name w:val="样式 样式 标题 1 + 两端对齐 段前: 0.3 行 段后: 0.3 行 行距: 单倍行距 + 段前: 0.2 行 段后: ..."/>
    <w:basedOn w:val="Normal"/>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NormalIndent1">
    <w:name w:val="Normal Indent1"/>
    <w:basedOn w:val="Normal"/>
    <w:pPr>
      <w:suppressAutoHyphens/>
      <w:overflowPunct w:val="0"/>
      <w:autoSpaceDE w:val="0"/>
      <w:ind w:left="708"/>
      <w:textAlignment w:val="baseline"/>
    </w:pPr>
    <w:rPr>
      <w:rFonts w:eastAsia="MS Mincho"/>
      <w:lang w:eastAsia="ar-SA"/>
    </w:rPr>
  </w:style>
  <w:style w:type="paragraph" w:customStyle="1" w:styleId="HTML1">
    <w:name w:val="HTML 書式付き1"/>
    <w:basedOn w:val="Normal"/>
    <w:pPr>
      <w:suppressAutoHyphens/>
      <w:overflowPunct w:val="0"/>
      <w:autoSpaceDE w:val="0"/>
      <w:textAlignment w:val="baseline"/>
    </w:pPr>
    <w:rPr>
      <w:rFonts w:ascii="Courier New" w:eastAsia="MS Mincho" w:hAnsi="Courier New" w:cs="Courier New"/>
      <w:lang w:eastAsia="ar-SA"/>
    </w:rPr>
  </w:style>
  <w:style w:type="paragraph" w:customStyle="1" w:styleId="xl70">
    <w:name w:val="xl70"/>
    <w:basedOn w:val="Normal"/>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89">
    <w:name w:val="xl89"/>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Style77">
    <w:name w:val="_Style 77"/>
    <w:uiPriority w:val="99"/>
    <w:semiHidden/>
    <w:pPr>
      <w:spacing w:after="160" w:line="259" w:lineRule="auto"/>
    </w:pPr>
    <w:rPr>
      <w:rFonts w:eastAsia="SimSun"/>
      <w:lang w:eastAsia="en-US"/>
    </w:rPr>
  </w:style>
  <w:style w:type="paragraph" w:customStyle="1" w:styleId="210">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AuthorPageDate">
    <w:name w:val="Author  Page #  Date"/>
    <w:rPr>
      <w:rFonts w:eastAsia="SimSun"/>
      <w:sz w:val="24"/>
      <w:szCs w:val="24"/>
      <w:lang w:eastAsia="ko-KR"/>
    </w:rPr>
  </w:style>
  <w:style w:type="paragraph" w:customStyle="1" w:styleId="TF1">
    <w:name w:val="TF1"/>
    <w:link w:val="TFZchn"/>
    <w:pPr>
      <w:keepLines/>
      <w:spacing w:after="240"/>
      <w:jc w:val="center"/>
    </w:pPr>
    <w:rPr>
      <w:rFonts w:ascii="Arial" w:hAnsi="Arial"/>
      <w:b/>
      <w:lang w:val="en-US" w:eastAsia="en-US"/>
    </w:rPr>
  </w:style>
  <w:style w:type="paragraph" w:customStyle="1" w:styleId="berschrift1H1">
    <w:name w:val="Überschrift 1.H1"/>
    <w:basedOn w:val="Normal"/>
    <w:next w:val="Normal"/>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harChar1CharCharCharCharCharCharCharCharCharCharCharCharChar0">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LD">
    <w:name w:val="LD"/>
    <w:pPr>
      <w:keepNext/>
      <w:keepLines/>
      <w:spacing w:line="180" w:lineRule="exact"/>
    </w:pPr>
    <w:rPr>
      <w:rFonts w:ascii="MS LineDraw" w:hAnsi="MS LineDra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eb">
    <w:name w:val="標準 (Web)"/>
    <w:basedOn w:val="Normal"/>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1"/>
    <w:link w:val="B1LatinItaliqueCar"/>
    <w:pPr>
      <w:overflowPunct w:val="0"/>
      <w:autoSpaceDE w:val="0"/>
      <w:autoSpaceDN w:val="0"/>
      <w:adjustRightInd w:val="0"/>
      <w:textAlignment w:val="baseline"/>
    </w:pPr>
    <w:rPr>
      <w:i/>
      <w:iCs/>
    </w:rPr>
  </w:style>
  <w:style w:type="paragraph" w:customStyle="1" w:styleId="List21">
    <w:name w:val="List 21"/>
    <w:basedOn w:val="List"/>
    <w:pPr>
      <w:suppressAutoHyphens/>
      <w:ind w:left="851"/>
    </w:pPr>
    <w:rPr>
      <w:rFonts w:eastAsia="MS Mincho"/>
      <w:lang w:eastAsia="ar-SA"/>
    </w:rPr>
  </w:style>
  <w:style w:type="paragraph" w:customStyle="1" w:styleId="NF">
    <w:name w:val="NF"/>
    <w:basedOn w:val="NO"/>
    <w:pPr>
      <w:keepNext/>
      <w:spacing w:after="0"/>
    </w:pPr>
    <w:rPr>
      <w:rFonts w:ascii="Arial" w:hAnsi="Arial"/>
      <w:sz w:val="18"/>
    </w:rPr>
  </w:style>
  <w:style w:type="paragraph" w:styleId="BodyTextIndent">
    <w:name w:val="Body Text Indent"/>
    <w:basedOn w:val="Normal"/>
    <w:link w:val="BodyTextIndentChar"/>
    <w:pPr>
      <w:spacing w:after="120"/>
      <w:ind w:left="283"/>
    </w:pPr>
    <w:rPr>
      <w:rFonts w:eastAsia="Batang"/>
    </w:rPr>
  </w:style>
  <w:style w:type="paragraph" w:customStyle="1" w:styleId="UnnumberedSubheading">
    <w:name w:val="Unnumbered Subheading"/>
    <w:basedOn w:val="H6"/>
    <w:next w:val="PlainText"/>
    <w:pPr>
      <w:spacing w:after="120"/>
      <w:ind w:left="0" w:firstLine="0"/>
    </w:pPr>
    <w:rPr>
      <w:rFonts w:eastAsia="SimSun"/>
      <w:b/>
      <w:lang w:eastAsia="en-GB"/>
    </w:rPr>
  </w:style>
  <w:style w:type="paragraph" w:customStyle="1" w:styleId="xl68">
    <w:name w:val="xl68"/>
    <w:basedOn w:val="Normal"/>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410">
    <w:name w:val="一覧 41"/>
    <w:basedOn w:val="310"/>
    <w:pPr>
      <w:ind w:left="1418"/>
    </w:pPr>
  </w:style>
  <w:style w:type="paragraph" w:customStyle="1" w:styleId="1CharChar10">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odyText31">
    <w:name w:val="Body Text 31"/>
    <w:basedOn w:val="Normal"/>
    <w:pPr>
      <w:suppressAutoHyphens/>
      <w:spacing w:after="120"/>
    </w:pPr>
    <w:rPr>
      <w:rFonts w:eastAsia="MS Mincho"/>
      <w:lang w:eastAsia="ar-SA"/>
    </w:rPr>
  </w:style>
  <w:style w:type="paragraph" w:customStyle="1" w:styleId="CharChar1CharChar0">
    <w:name w:val="Char Char1 Char 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2">
    <w:name w:val="Bullet2"/>
    <w:basedOn w:val="Normal"/>
    <w:pPr>
      <w:numPr>
        <w:numId w:val="4"/>
      </w:numPr>
      <w:overflowPunct w:val="0"/>
      <w:autoSpaceDE w:val="0"/>
      <w:autoSpaceDN w:val="0"/>
      <w:adjustRightInd w:val="0"/>
      <w:textAlignment w:val="baseline"/>
    </w:pPr>
    <w:rPr>
      <w:rFonts w:ascii="Arial" w:eastAsia="SimSun" w:hAnsi="Arial"/>
      <w:lang w:eastAsia="en-GB"/>
    </w:rPr>
  </w:style>
  <w:style w:type="paragraph" w:customStyle="1" w:styleId="B6">
    <w:name w:val="B6"/>
    <w:basedOn w:val="B5"/>
    <w:link w:val="B6Char"/>
    <w:qFormat/>
    <w:pPr>
      <w:ind w:left="1985"/>
    </w:pPr>
    <w:rPr>
      <w:rFonts w:eastAsia="Malgun Gothic"/>
    </w:rPr>
  </w:style>
  <w:style w:type="paragraph" w:customStyle="1" w:styleId="ad">
    <w:name w:val="標準インデント"/>
    <w:basedOn w:val="Normal"/>
    <w:pPr>
      <w:suppressAutoHyphens/>
      <w:overflowPunct w:val="0"/>
      <w:autoSpaceDE w:val="0"/>
      <w:ind w:left="708"/>
      <w:textAlignment w:val="baseline"/>
    </w:pPr>
    <w:rPr>
      <w:rFonts w:eastAsia="MS Mincho" w:cs="CG Times (WN)"/>
      <w:lang w:eastAsia="ar-SA"/>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本文 2"/>
    <w:basedOn w:val="Normal"/>
    <w:pPr>
      <w:suppressAutoHyphens/>
      <w:overflowPunct w:val="0"/>
      <w:autoSpaceDE w:val="0"/>
      <w:spacing w:after="120"/>
      <w:textAlignment w:val="baseline"/>
    </w:pPr>
    <w:rPr>
      <w:rFonts w:eastAsia="MS Mincho" w:cs="CG Times (WN)"/>
      <w:lang w:eastAsia="ar-SA"/>
    </w:rPr>
  </w:style>
  <w:style w:type="paragraph" w:customStyle="1" w:styleId="para">
    <w:name w:val="para"/>
    <w:basedOn w:val="Normal"/>
    <w:pPr>
      <w:overflowPunct w:val="0"/>
      <w:autoSpaceDE w:val="0"/>
      <w:autoSpaceDN w:val="0"/>
      <w:adjustRightInd w:val="0"/>
      <w:spacing w:after="240"/>
      <w:jc w:val="both"/>
      <w:textAlignment w:val="baseline"/>
    </w:pPr>
    <w:rPr>
      <w:rFonts w:ascii="Helvetica" w:hAnsi="Helvetica"/>
      <w:lang w:eastAsia="en-GB"/>
    </w:rPr>
  </w:style>
  <w:style w:type="paragraph" w:customStyle="1" w:styleId="43">
    <w:name w:val="列出段落4"/>
    <w:basedOn w:val="Normal"/>
    <w:qFormat/>
    <w:pPr>
      <w:ind w:firstLineChars="200" w:firstLine="420"/>
    </w:pPr>
    <w:rPr>
      <w:rFonts w:eastAsia="SimSun"/>
      <w:lang w:eastAsia="en-GB"/>
    </w:rPr>
  </w:style>
  <w:style w:type="paragraph" w:customStyle="1" w:styleId="44">
    <w:name w:val="箇条書き 4"/>
    <w:basedOn w:val="32"/>
    <w:pPr>
      <w:ind w:left="1418"/>
    </w:pPr>
  </w:style>
  <w:style w:type="paragraph" w:customStyle="1" w:styleId="xl95">
    <w:name w:val="xl95"/>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45">
    <w:name w:val="一覧 4"/>
    <w:basedOn w:val="33"/>
    <w:pPr>
      <w:ind w:left="1418"/>
    </w:pPr>
  </w:style>
  <w:style w:type="paragraph" w:customStyle="1" w:styleId="510">
    <w:name w:val="一覧 51"/>
    <w:basedOn w:val="410"/>
    <w:pPr>
      <w:ind w:left="1702"/>
    </w:p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xl66">
    <w:name w:val="xl66"/>
    <w:basedOn w:val="Normal"/>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TAHCarNotBold">
    <w:name w:val="TAH Car + Not Bold"/>
    <w:basedOn w:val="Normal"/>
    <w:pPr>
      <w:keepNext/>
      <w:keepLines/>
      <w:spacing w:after="0"/>
    </w:pPr>
    <w:rPr>
      <w:rFonts w:ascii="Arial" w:hAnsi="Arial"/>
      <w:sz w:val="18"/>
      <w:lang w:eastAsia="en-G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ext">
    <w:name w:val="text"/>
    <w:basedOn w:val="Normal"/>
    <w:pPr>
      <w:widowControl w:val="0"/>
      <w:overflowPunct w:val="0"/>
      <w:autoSpaceDE w:val="0"/>
      <w:autoSpaceDN w:val="0"/>
      <w:adjustRightInd w:val="0"/>
      <w:spacing w:after="240"/>
      <w:jc w:val="both"/>
      <w:textAlignment w:val="baseline"/>
    </w:pPr>
    <w:rPr>
      <w:sz w:val="24"/>
      <w:lang w:val="en-AU" w:eastAsia="ja-JP"/>
    </w:rPr>
  </w:style>
  <w:style w:type="paragraph" w:customStyle="1" w:styleId="NormalArial">
    <w:name w:val="Normal + Arial"/>
    <w:aliases w:val="After:  0 pt,9 pt,Right,Right:  0,24 cm,Normal + Times New Roman"/>
    <w:basedOn w:val="Normal"/>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Createdon">
    <w:name w:val="Created on"/>
    <w:rPr>
      <w:rFonts w:eastAsia="SimSun"/>
      <w:sz w:val="24"/>
      <w:szCs w:val="24"/>
      <w:lang w:eastAsia="ko-KR"/>
    </w:rPr>
  </w:style>
  <w:style w:type="paragraph" w:customStyle="1" w:styleId="ListBullet31">
    <w:name w:val="List Bullet 31"/>
    <w:basedOn w:val="ListBullet21"/>
    <w:pPr>
      <w:ind w:left="1135"/>
    </w:pPr>
  </w:style>
  <w:style w:type="paragraph" w:customStyle="1" w:styleId="PageXofY">
    <w:name w:val="Page X of Y"/>
    <w:rPr>
      <w:rFonts w:eastAsia="SimSun"/>
      <w:sz w:val="24"/>
      <w:szCs w:val="24"/>
      <w:lang w:eastAsia="ko-KR"/>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34">
    <w:name w:val="本文 3"/>
    <w:basedOn w:val="Normal"/>
    <w:pPr>
      <w:suppressAutoHyphens/>
      <w:overflowPunct w:val="0"/>
      <w:autoSpaceDE w:val="0"/>
      <w:spacing w:after="120"/>
      <w:textAlignment w:val="baseline"/>
    </w:pPr>
    <w:rPr>
      <w:rFonts w:eastAsia="MS Mincho" w:cs="CG Times (WN)"/>
      <w:lang w:eastAsia="ar-SA"/>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C">
    <w:name w:val="TAC"/>
    <w:basedOn w:val="TAL"/>
    <w:link w:val="TACCar"/>
    <w:pPr>
      <w:jc w:val="center"/>
    </w:p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EW">
    <w:name w:val="EW"/>
    <w:basedOn w:val="EX"/>
    <w:pPr>
      <w:spacing w:after="0"/>
    </w:pPr>
  </w:style>
  <w:style w:type="paragraph" w:customStyle="1" w:styleId="H600">
    <w:name w:val="H6 + 左侧:  0 厘米"/>
    <w:aliases w:val="首行缩进:  0 厘H6米"/>
    <w:basedOn w:val="H6"/>
    <w:pPr>
      <w:ind w:left="0" w:firstLine="0"/>
    </w:pPr>
    <w:rPr>
      <w:rFonts w:eastAsia="SimSun"/>
      <w:lang w:eastAsia="zh-CN"/>
    </w:rPr>
  </w:style>
  <w:style w:type="paragraph" w:customStyle="1" w:styleId="52">
    <w:name w:val="修订5"/>
    <w:semiHidden/>
    <w:rPr>
      <w:rFonts w:eastAsia="Batang"/>
      <w:lang w:eastAsia="en-US"/>
    </w:rPr>
  </w:style>
  <w:style w:type="paragraph" w:customStyle="1" w:styleId="TaOC">
    <w:name w:val="TaOC"/>
    <w:basedOn w:val="TAC"/>
    <w:pPr>
      <w:overflowPunct w:val="0"/>
      <w:autoSpaceDE w:val="0"/>
      <w:autoSpaceDN w:val="0"/>
      <w:adjustRightInd w:val="0"/>
      <w:textAlignment w:val="baseline"/>
    </w:pPr>
    <w:rPr>
      <w:rFonts w:eastAsia="SimSun"/>
      <w:lang w:eastAsia="ja-JP"/>
    </w:rPr>
  </w:style>
  <w:style w:type="paragraph" w:customStyle="1" w:styleId="CommentText1">
    <w:name w:val="Comment Text1"/>
    <w:basedOn w:val="Normal"/>
    <w:pPr>
      <w:suppressAutoHyphens/>
    </w:pPr>
    <w:rPr>
      <w:rFonts w:eastAsia="MS Mincho"/>
      <w:lang w:eastAsia="ar-SA"/>
    </w:rPr>
  </w:style>
  <w:style w:type="paragraph" w:customStyle="1" w:styleId="TF0">
    <w:name w:val="TF"/>
    <w:aliases w:val="left"/>
    <w:basedOn w:val="TH"/>
    <w:link w:val="TFChar"/>
    <w:pPr>
      <w:keepNext w:val="0"/>
      <w:spacing w:before="0" w:after="240"/>
    </w:pPr>
  </w:style>
  <w:style w:type="paragraph" w:customStyle="1" w:styleId="1CharChar0">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uiPriority w:val="99"/>
    <w:rPr>
      <w:lang w:eastAsia="en-US"/>
    </w:rPr>
  </w:style>
  <w:style w:type="paragraph" w:customStyle="1" w:styleId="Note0">
    <w:name w:val="Note"/>
    <w:basedOn w:val="Normal"/>
    <w:pPr>
      <w:overflowPunct w:val="0"/>
      <w:autoSpaceDE w:val="0"/>
      <w:autoSpaceDN w:val="0"/>
      <w:adjustRightInd w:val="0"/>
      <w:ind w:left="568" w:hanging="284"/>
      <w:textAlignment w:val="baseline"/>
    </w:pPr>
    <w:rPr>
      <w:rFonts w:eastAsia="MS Mincho"/>
      <w:lang w:eastAsia="en-GB"/>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32">
    <w:name w:val="箇条書き 3"/>
    <w:basedOn w:val="26"/>
    <w:pPr>
      <w:ind w:left="1135"/>
    </w:p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List">
    <w:name w:val="List"/>
    <w:basedOn w:val="Normal"/>
    <w:link w:val="ListChar1"/>
    <w:pPr>
      <w:ind w:left="568" w:hanging="284"/>
    </w:p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paragraph" w:customStyle="1" w:styleId="NumberedList0">
    <w:name w:val="Numbered List"/>
    <w:basedOn w:val="Normal"/>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StyleTAC">
    <w:name w:val="Style TAC +"/>
    <w:basedOn w:val="TAC"/>
    <w:next w:val="TAC"/>
    <w:link w:val="StyleTACChar"/>
    <w:rPr>
      <w:rFonts w:eastAsia="SimSun"/>
      <w:kern w:val="2"/>
      <w:lang w:eastAsia="ko-KR"/>
    </w:rPr>
  </w:style>
  <w:style w:type="paragraph" w:customStyle="1" w:styleId="ZV">
    <w:name w:val="ZV"/>
    <w:basedOn w:val="ZU"/>
    <w:pPr>
      <w:framePr w:wrap="notBeside" w:y="16161"/>
    </w:pPr>
  </w:style>
  <w:style w:type="paragraph" w:customStyle="1" w:styleId="27">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ae">
    <w:name w:val="見出しマップ"/>
    <w:basedOn w:val="Normal"/>
    <w:pPr>
      <w:shd w:val="clear" w:color="auto" w:fill="000080"/>
      <w:suppressAutoHyphens/>
    </w:pPr>
    <w:rPr>
      <w:rFonts w:ascii="Tahoma" w:eastAsia="MS Mincho" w:hAnsi="Tahoma" w:cs="Tahoma"/>
      <w:lang w:eastAsia="ar-SA"/>
    </w:rPr>
  </w:style>
  <w:style w:type="paragraph" w:customStyle="1" w:styleId="TdocList">
    <w:name w:val="Tdoc_List"/>
    <w:basedOn w:val="Normal"/>
    <w:pPr>
      <w:tabs>
        <w:tab w:val="left" w:pos="432"/>
      </w:tabs>
      <w:spacing w:after="0"/>
      <w:ind w:left="432" w:hanging="360"/>
    </w:pPr>
    <w:rPr>
      <w:rFonts w:eastAsia="SimSun"/>
      <w:lang w:val="en-US" w:eastAsia="en-GB"/>
    </w:rPr>
  </w:style>
  <w:style w:type="paragraph" w:customStyle="1" w:styleId="xl90">
    <w:name w:val="xl90"/>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Guidance">
    <w:name w:val="Guidance"/>
    <w:basedOn w:val="Normal"/>
    <w:link w:val="GuidanceChar"/>
    <w:pPr>
      <w:overflowPunct w:val="0"/>
      <w:autoSpaceDE w:val="0"/>
      <w:autoSpaceDN w:val="0"/>
      <w:adjustRightInd w:val="0"/>
      <w:textAlignment w:val="baseline"/>
    </w:pPr>
    <w:rPr>
      <w:i/>
      <w:color w:val="0000FF"/>
    </w:rPr>
  </w:style>
  <w:style w:type="paragraph" w:customStyle="1" w:styleId="53">
    <w:name w:val="箇条書き 5"/>
    <w:basedOn w:val="44"/>
    <w:pPr>
      <w:ind w:left="1702"/>
    </w:pPr>
  </w:style>
  <w:style w:type="paragraph" w:customStyle="1" w:styleId="Figure">
    <w:name w:val="Figure"/>
    <w:basedOn w:val="Normal"/>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US" w:eastAsia="en-US"/>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31">
    <w:name w:val="b3"/>
    <w:basedOn w:val="Normal"/>
    <w:pPr>
      <w:overflowPunct w:val="0"/>
      <w:autoSpaceDE w:val="0"/>
      <w:autoSpaceDN w:val="0"/>
      <w:ind w:left="1135" w:hanging="284"/>
    </w:pPr>
    <w:rPr>
      <w:rFonts w:ascii="Calibri" w:eastAsia="MS PGothic" w:hAnsi="Calibri" w:cs="Calibri"/>
      <w:sz w:val="22"/>
      <w:szCs w:val="22"/>
      <w:lang w:eastAsia="ja-JP"/>
    </w:r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Createdby">
    <w:name w:val="Created by"/>
    <w:rPr>
      <w:rFonts w:eastAsia="SimSun"/>
      <w:sz w:val="24"/>
      <w:szCs w:val="24"/>
      <w:lang w:eastAsia="ko-KR"/>
    </w:r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NoteHeading1">
    <w:name w:val="Note Heading1"/>
    <w:basedOn w:val="Normal"/>
    <w:next w:val="Normal"/>
    <w:pPr>
      <w:suppressAutoHyphens/>
      <w:overflowPunct w:val="0"/>
      <w:autoSpaceDE w:val="0"/>
      <w:textAlignment w:val="baseline"/>
    </w:pPr>
    <w:rPr>
      <w:rFonts w:eastAsia="MS Mincho"/>
      <w:lang w:eastAsia="ar-SA"/>
    </w:rPr>
  </w:style>
  <w:style w:type="paragraph" w:styleId="BodyText2">
    <w:name w:val="Body Text 2"/>
    <w:basedOn w:val="Normal"/>
    <w:link w:val="BodyText2Char"/>
    <w:pPr>
      <w:overflowPunct w:val="0"/>
      <w:autoSpaceDE w:val="0"/>
      <w:autoSpaceDN w:val="0"/>
      <w:adjustRightInd w:val="0"/>
      <w:spacing w:after="120"/>
      <w:textAlignment w:val="baseline"/>
    </w:pPr>
    <w:rPr>
      <w:lang w:eastAsia="ja-JP"/>
    </w:rPr>
  </w:style>
  <w:style w:type="paragraph" w:customStyle="1" w:styleId="B11">
    <w:name w:val="B1"/>
    <w:basedOn w:val="List"/>
    <w:link w:val="B1Char1"/>
    <w:qFormat/>
  </w:style>
  <w:style w:type="paragraph" w:customStyle="1" w:styleId="af">
    <w:name w:val="書式なし"/>
    <w:basedOn w:val="Normal"/>
    <w:pPr>
      <w:suppressAutoHyphens/>
      <w:overflowPunct w:val="0"/>
      <w:autoSpaceDE w:val="0"/>
      <w:textAlignment w:val="baseline"/>
    </w:pPr>
    <w:rPr>
      <w:rFonts w:ascii="Courier New" w:eastAsia="MS Mincho" w:hAnsi="Courier New" w:cs="CG Times (WN)"/>
      <w:lang w:val="nb-NO" w:eastAsia="ar-SA"/>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ZchnZchn">
    <w:name w:val="Zchn Zchn"/>
    <w:semiHidden/>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Web1">
    <w:name w:val="標準 (Web)1"/>
    <w:basedOn w:val="Normal"/>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ja-JP"/>
    </w:rPr>
  </w:style>
  <w:style w:type="paragraph" w:customStyle="1" w:styleId="B3">
    <w:name w:val="B3"/>
    <w:basedOn w:val="List3"/>
    <w:link w:val="B3Char"/>
  </w:style>
  <w:style w:type="paragraph" w:customStyle="1" w:styleId="ZK">
    <w:name w:val="ZK"/>
    <w:pPr>
      <w:spacing w:after="240" w:line="240" w:lineRule="atLeast"/>
      <w:ind w:left="1191" w:right="113" w:hanging="1191"/>
    </w:pPr>
    <w:rPr>
      <w:rFonts w:eastAsia="MS Mincho"/>
      <w:lang w:eastAsia="en-US"/>
    </w:rPr>
  </w:style>
  <w:style w:type="paragraph" w:customStyle="1" w:styleId="nroaml">
    <w:name w:val="nroaml"/>
    <w:basedOn w:val="H6"/>
    <w:pPr>
      <w:overflowPunct w:val="0"/>
      <w:autoSpaceDE w:val="0"/>
      <w:autoSpaceDN w:val="0"/>
      <w:adjustRightInd w:val="0"/>
      <w:ind w:left="0" w:firstLine="0"/>
      <w:textAlignment w:val="baseline"/>
    </w:pPr>
    <w:rPr>
      <w:rFonts w:eastAsia="SimSun"/>
      <w:snapToGrid w:val="0"/>
      <w:lang w:eastAsia="en-GB"/>
    </w:rPr>
  </w:style>
  <w:style w:type="paragraph" w:customStyle="1" w:styleId="1b">
    <w:name w:val="変更箇所1"/>
    <w:semiHidden/>
    <w:rPr>
      <w:rFonts w:eastAsia="MS Mincho"/>
      <w:lang w:eastAsia="en-US"/>
    </w:rPr>
  </w:style>
  <w:style w:type="paragraph" w:customStyle="1" w:styleId="tabletext">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EX">
    <w:name w:val="EX"/>
    <w:basedOn w:val="Normal"/>
    <w:link w:val="EXChar"/>
    <w:pPr>
      <w:keepLines/>
      <w:ind w:left="1702" w:hanging="1418"/>
    </w:pPr>
  </w:style>
  <w:style w:type="paragraph" w:customStyle="1" w:styleId="Heading">
    <w:name w:val="Heading"/>
    <w:next w:val="Normal"/>
    <w:link w:val="HeadingChar"/>
    <w:pPr>
      <w:spacing w:before="360"/>
      <w:ind w:left="2552"/>
    </w:pPr>
    <w:rPr>
      <w:rFonts w:ascii="Arial" w:hAnsi="Arial"/>
      <w:b/>
      <w:sz w:val="22"/>
      <w:lang w:val="en-US" w:eastAsia="en-US"/>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ferenceLine">
    <w:name w:val="Reference Line"/>
    <w:basedOn w:val="BodyText"/>
    <w:pPr>
      <w:widowControl w:val="0"/>
      <w:adjustRightInd w:val="0"/>
      <w:textAlignment w:val="baseline"/>
    </w:pPr>
    <w:rPr>
      <w:rFonts w:ascii="Arial" w:eastAsia="‚l‚r ‚oƒSƒVƒbƒN" w:hAnsi="Arial"/>
      <w:snapToGrid w:val="0"/>
      <w:lang w:val="en-GB"/>
    </w:rPr>
  </w:style>
  <w:style w:type="paragraph" w:customStyle="1" w:styleId="CharCharCharCharChar0">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図表番号"/>
    <w:basedOn w:val="Normal"/>
    <w:pPr>
      <w:suppressLineNumbers/>
      <w:suppressAutoHyphens/>
      <w:spacing w:before="120" w:after="120"/>
    </w:pPr>
    <w:rPr>
      <w:rFonts w:eastAsia="MS Mincho" w:cs="Mangal"/>
      <w:i/>
      <w:iCs/>
      <w:sz w:val="24"/>
      <w:szCs w:val="24"/>
      <w:lang w:eastAsia="ar-SA"/>
    </w:rPr>
  </w:style>
  <w:style w:type="paragraph" w:customStyle="1" w:styleId="CharChar1CharCharCharCharCharCharCharCharCharCharCharCharCharCharCharChar0">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
    <w:name w:val="T"/>
    <w:basedOn w:val="TAC"/>
    <w:pPr>
      <w:overflowPunct w:val="0"/>
      <w:autoSpaceDE w:val="0"/>
      <w:autoSpaceDN w:val="0"/>
      <w:adjustRightInd w:val="0"/>
      <w:textAlignment w:val="baseline"/>
    </w:pPr>
  </w:style>
  <w:style w:type="paragraph" w:customStyle="1" w:styleId="1c">
    <w:name w:val="コメント文字列1"/>
    <w:basedOn w:val="Normal"/>
    <w:pPr>
      <w:suppressAutoHyphens/>
    </w:pPr>
    <w:rPr>
      <w:rFonts w:eastAsia="MS Mincho" w:cs="CG Times (WN)"/>
      <w:lang w:eastAsia="ar-SA"/>
    </w:rPr>
  </w:style>
  <w:style w:type="paragraph" w:styleId="ListBullet5">
    <w:name w:val="List Bullet 5"/>
    <w:basedOn w:val="ListBullet4"/>
    <w:pPr>
      <w:ind w:left="1702"/>
    </w:pPr>
  </w:style>
  <w:style w:type="paragraph" w:customStyle="1" w:styleId="af1">
    <w:name w:val="表の内容"/>
    <w:basedOn w:val="Normal"/>
    <w:pPr>
      <w:suppressLineNumbers/>
      <w:suppressAutoHyphens/>
    </w:pPr>
    <w:rPr>
      <w:rFonts w:eastAsia="MS Mincho" w:cs="CG Times (WN)"/>
      <w:lang w:eastAsia="ar-SA"/>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H">
    <w:name w:val="TAH"/>
    <w:basedOn w:val="TAC"/>
    <w:link w:val="TAHCar"/>
    <w:qFormat/>
    <w:rPr>
      <w: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List41">
    <w:name w:val="List 41"/>
    <w:basedOn w:val="List31"/>
    <w:pPr>
      <w:ind w:left="1418" w:hanging="284"/>
    </w:pPr>
  </w:style>
  <w:style w:type="paragraph" w:customStyle="1" w:styleId="1d">
    <w:name w:val="图表目录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af2">
    <w:name w:val="修订"/>
    <w:semiHidden/>
    <w:rPr>
      <w:rFonts w:eastAsia="MS Mincho"/>
      <w:lang w:eastAsia="en-US"/>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Body">
    <w:name w:val="B-Body"/>
    <w:link w:val="B-BodyChar"/>
    <w:qFormat/>
    <w:pPr>
      <w:tabs>
        <w:tab w:val="left" w:pos="2160"/>
      </w:tabs>
      <w:spacing w:before="120" w:after="40"/>
      <w:ind w:left="720"/>
    </w:pPr>
    <w:rPr>
      <w:sz w:val="22"/>
    </w:rPr>
  </w:style>
  <w:style w:type="paragraph" w:customStyle="1" w:styleId="ZDID">
    <w:name w:val="ZDID"/>
    <w:basedOn w:val="Normal"/>
    <w:uiPriority w:val="99"/>
    <w:pPr>
      <w:widowControl w:val="0"/>
      <w:spacing w:after="0"/>
      <w:jc w:val="right"/>
    </w:pPr>
    <w:rPr>
      <w:rFonts w:ascii="Arial" w:eastAsia="SimSun" w:hAnsi="Arial"/>
      <w:sz w:val="32"/>
      <w:lang w:val="en-IN" w:eastAsia="en-GB"/>
    </w:rPr>
  </w:style>
  <w:style w:type="paragraph" w:customStyle="1" w:styleId="FP">
    <w:name w:val="FP"/>
    <w:basedOn w:val="Normal"/>
    <w:pPr>
      <w:spacing w:after="0"/>
    </w:pPr>
  </w:style>
  <w:style w:type="paragraph" w:customStyle="1" w:styleId="xl85">
    <w:name w:val="xl85"/>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Revision1">
    <w:name w:val="Revision1"/>
    <w:semiHidden/>
    <w:rPr>
      <w:rFonts w:eastAsia="Batang"/>
      <w:lang w:eastAsia="en-US"/>
    </w:rPr>
  </w:style>
  <w:style w:type="paragraph" w:customStyle="1" w:styleId="411">
    <w:name w:val="箇条書き 41"/>
    <w:basedOn w:val="311"/>
    <w:pPr>
      <w:ind w:left="1418"/>
    </w:pPr>
  </w:style>
  <w:style w:type="paragraph" w:customStyle="1" w:styleId="511">
    <w:name w:val="箇条書き 51"/>
    <w:basedOn w:val="411"/>
    <w:pPr>
      <w:ind w:left="1702"/>
    </w:pPr>
  </w:style>
  <w:style w:type="paragraph" w:customStyle="1" w:styleId="ActionPoint">
    <w:name w:val="ActionPoint"/>
    <w:basedOn w:val="Normal"/>
    <w:pPr>
      <w:pBdr>
        <w:top w:val="single" w:sz="4" w:space="1" w:color="C0C0C0"/>
        <w:bottom w:val="single" w:sz="4" w:space="1" w:color="C0C0C0"/>
      </w:pBdr>
      <w:spacing w:before="60" w:after="120"/>
    </w:pPr>
    <w:rPr>
      <w:rFonts w:eastAsia="SimSun"/>
      <w:i/>
      <w:lang w:eastAsia="en-GB"/>
    </w:rPr>
  </w:style>
  <w:style w:type="paragraph" w:styleId="ListNumber3">
    <w:name w:val="List Number 3"/>
    <w:basedOn w:val="Normal"/>
    <w:pPr>
      <w:numPr>
        <w:numId w:val="5"/>
      </w:numPr>
      <w:tabs>
        <w:tab w:val="left" w:pos="926"/>
      </w:tabs>
      <w:overflowPunct w:val="0"/>
      <w:autoSpaceDE w:val="0"/>
      <w:autoSpaceDN w:val="0"/>
      <w:adjustRightInd w:val="0"/>
      <w:ind w:left="926"/>
      <w:textAlignment w:val="baseline"/>
    </w:pPr>
    <w:rPr>
      <w:rFonts w:eastAsia="MS Mincho"/>
      <w:lang w:eastAsia="en-GB"/>
    </w:rPr>
  </w:style>
  <w:style w:type="paragraph" w:customStyle="1" w:styleId="BL">
    <w:name w:val="BL"/>
    <w:basedOn w:val="Normal"/>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311">
    <w:name w:val="箇条書き 31"/>
    <w:basedOn w:val="21"/>
    <w:pPr>
      <w:ind w:left="1135"/>
    </w:pPr>
  </w:style>
  <w:style w:type="paragraph" w:styleId="BodyTextIndent3">
    <w:name w:val="Body Text Indent 3"/>
    <w:basedOn w:val="Normal"/>
    <w:link w:val="BodyTextIndent3Char"/>
    <w:pPr>
      <w:overflowPunct w:val="0"/>
      <w:autoSpaceDE w:val="0"/>
      <w:autoSpaceDN w:val="0"/>
      <w:adjustRightInd w:val="0"/>
      <w:spacing w:after="0"/>
      <w:ind w:left="1080"/>
      <w:textAlignment w:val="baseline"/>
    </w:pPr>
    <w:rPr>
      <w:lang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EndnoteText">
    <w:name w:val="endnote text"/>
    <w:basedOn w:val="Normal"/>
    <w:link w:val="EndnoteTextChar"/>
    <w:pPr>
      <w:snapToGrid w:val="0"/>
    </w:pPr>
    <w:rPr>
      <w:rFonts w:eastAsia="SimSun"/>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rPr>
  </w:style>
  <w:style w:type="paragraph" w:customStyle="1" w:styleId="B2">
    <w:name w:val="B2"/>
    <w:basedOn w:val="List2"/>
    <w:link w:val="B2Char1"/>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paragraph" w:customStyle="1" w:styleId="List31">
    <w:name w:val="List 31"/>
    <w:basedOn w:val="Normal"/>
    <w:pPr>
      <w:suppressAutoHyphens/>
      <w:ind w:left="849" w:hanging="283"/>
    </w:pPr>
    <w:rPr>
      <w:rFonts w:eastAsia="MS Mincho"/>
      <w:lang w:eastAsia="ar-SA"/>
    </w:rPr>
  </w:style>
  <w:style w:type="paragraph" w:customStyle="1" w:styleId="Caption1">
    <w:name w:val="Caption1"/>
    <w:basedOn w:val="Normal"/>
    <w:next w:val="Normal"/>
    <w:pPr>
      <w:suppressAutoHyphens/>
      <w:spacing w:before="120" w:after="120"/>
    </w:pPr>
    <w:rPr>
      <w:rFonts w:eastAsia="MS Mincho"/>
      <w:b/>
      <w:lang w:eastAsia="ar-SA"/>
    </w:rPr>
  </w:style>
  <w:style w:type="paragraph" w:customStyle="1" w:styleId="List51">
    <w:name w:val="List 51"/>
    <w:basedOn w:val="List41"/>
    <w:pPr>
      <w:ind w:left="1702"/>
    </w:pPr>
  </w:style>
  <w:style w:type="paragraph" w:customStyle="1" w:styleId="xl75">
    <w:name w:val="xl75"/>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Heading3Underrubrik2H3">
    <w:name w:val="Heading 3.Underrubrik2.H3"/>
    <w:basedOn w:val="Heading2Head2A2"/>
    <w:next w:val="Normal"/>
  </w:style>
  <w:style w:type="paragraph" w:customStyle="1" w:styleId="font6">
    <w:name w:val="font6"/>
    <w:basedOn w:val="Normal"/>
    <w:pPr>
      <w:spacing w:before="100" w:beforeAutospacing="1" w:after="100" w:afterAutospacing="1"/>
    </w:pPr>
    <w:rPr>
      <w:rFonts w:ascii="Arial" w:hAnsi="Arial" w:cs="Arial"/>
      <w:b/>
      <w:bCs/>
      <w:color w:val="000000"/>
      <w:sz w:val="18"/>
      <w:szCs w:val="18"/>
      <w:lang w:val="de-DE" w:eastAsia="de-DE"/>
    </w:rPr>
  </w:style>
  <w:style w:type="paragraph" w:customStyle="1" w:styleId="Revision2">
    <w:name w:val="Revision2"/>
    <w:semiHidden/>
    <w:rPr>
      <w:rFonts w:eastAsia="MS Mincho"/>
      <w:lang w:eastAsia="en-US"/>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修订3"/>
    <w:semiHidden/>
    <w:rPr>
      <w:rFonts w:eastAsia="Batang"/>
      <w:lang w:eastAsia="en-US"/>
    </w:rPr>
  </w:style>
  <w:style w:type="paragraph" w:customStyle="1" w:styleId="16">
    <w:name w:val="箇条書き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xl82">
    <w:name w:val="xl82"/>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5">
    <w:name w:val="xl65"/>
    <w:basedOn w:val="Normal"/>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CoverPage">
    <w:name w:val="CR Cover Page"/>
    <w:link w:val="CRCoverPageChar"/>
    <w:pPr>
      <w:spacing w:after="120"/>
    </w:pPr>
    <w:rPr>
      <w:rFonts w:ascii="Arial" w:hAnsi="Arial"/>
      <w:lang w:eastAsia="en-US"/>
    </w:rPr>
  </w:style>
  <w:style w:type="paragraph" w:customStyle="1" w:styleId="ListBullet51">
    <w:name w:val="List Bullet 51"/>
    <w:basedOn w:val="ListBullet41"/>
    <w:pPr>
      <w:ind w:left="1702"/>
    </w:p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3">
    <w:name w:val="変更箇所"/>
    <w:semiHidden/>
    <w:rPr>
      <w:rFonts w:eastAsia="MS Mincho"/>
      <w:lang w:eastAsia="en-US"/>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xl94">
    <w:name w:val="xl94"/>
    <w:basedOn w:val="Normal"/>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ListBullet21">
    <w:name w:val="List Bullet 21"/>
    <w:basedOn w:val="ListBullet1"/>
    <w:pPr>
      <w:tabs>
        <w:tab w:val="clear" w:pos="644"/>
        <w:tab w:val="left" w:pos="1494"/>
      </w:tabs>
      <w:ind w:left="851"/>
    </w:p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20">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本文インデント 21"/>
    <w:basedOn w:val="Normal"/>
    <w:pPr>
      <w:suppressAutoHyphens/>
      <w:overflowPunct w:val="0"/>
      <w:autoSpaceDE w:val="0"/>
      <w:ind w:left="567"/>
      <w:textAlignment w:val="baseline"/>
    </w:pPr>
    <w:rPr>
      <w:rFonts w:ascii="Arial" w:eastAsia="MS Mincho" w:hAnsi="Arial" w:cs="Arial"/>
      <w:lang w:eastAsia="ar-SA"/>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212">
    <w:name w:val="段落番号 21"/>
    <w:basedOn w:val="1e"/>
    <w:pPr>
      <w:ind w:left="851" w:hanging="284"/>
    </w:pPr>
  </w:style>
  <w:style w:type="paragraph" w:customStyle="1" w:styleId="ac">
    <w:name w:val="コメント文字列"/>
    <w:basedOn w:val="Normal"/>
    <w:pPr>
      <w:suppressAutoHyphens/>
    </w:pPr>
    <w:rPr>
      <w:rFonts w:eastAsia="MS Mincho" w:cs="CG Times (WN)"/>
      <w:lang w:eastAsia="ar-SA"/>
    </w:rPr>
  </w:style>
  <w:style w:type="paragraph" w:customStyle="1" w:styleId="xl97">
    <w:name w:val="xl9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styleId="ListNumber2">
    <w:name w:val="List Number 2"/>
    <w:basedOn w:val="ListNumber"/>
    <w:pPr>
      <w:ind w:left="851"/>
    </w:pPr>
  </w:style>
  <w:style w:type="paragraph" w:customStyle="1" w:styleId="CharCharCharChar0">
    <w:name w:val="Char Char Char Char"/>
    <w:pPr>
      <w:keepNext/>
      <w:tabs>
        <w:tab w:val="left" w:pos="-1134"/>
      </w:tabs>
      <w:autoSpaceDE w:val="0"/>
      <w:autoSpaceDN w:val="0"/>
      <w:adjustRightInd w:val="0"/>
      <w:spacing w:before="60" w:after="60"/>
      <w:jc w:val="both"/>
    </w:pPr>
    <w:rPr>
      <w:rFonts w:eastAsia="SimSun"/>
      <w:lang w:val="en-US" w:eastAsia="en-US"/>
    </w:rPr>
  </w:style>
  <w:style w:type="paragraph" w:customStyle="1" w:styleId="Meetingcaption">
    <w:name w:val="Meeting caption"/>
    <w:basedOn w:val="Normal"/>
    <w:pPr>
      <w:framePr w:w="4120" w:hSpace="141" w:wrap="around" w:vAnchor="text" w:hAnchor="text" w:y="3"/>
      <w:overflowPunct w:val="0"/>
      <w:autoSpaceDE w:val="0"/>
      <w:autoSpaceDN w:val="0"/>
      <w:spacing w:after="120"/>
    </w:pPr>
    <w:rPr>
      <w:rFonts w:eastAsia="Calibri"/>
      <w:lang w:val="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N">
    <w:name w:val="BN"/>
    <w:basedOn w:val="Normal"/>
    <w:pPr>
      <w:numPr>
        <w:numId w:val="7"/>
      </w:numPr>
      <w:overflowPunct w:val="0"/>
      <w:autoSpaceDE w:val="0"/>
      <w:autoSpaceDN w:val="0"/>
      <w:adjustRightInd w:val="0"/>
      <w:textAlignment w:val="baseline"/>
    </w:pPr>
    <w:rPr>
      <w:rFonts w:eastAsia="Malgun Gothic"/>
      <w:lang w:eastAsia="en-GB"/>
    </w:rPr>
  </w:style>
  <w:style w:type="paragraph" w:customStyle="1" w:styleId="ZTD">
    <w:name w:val="ZTD"/>
    <w:basedOn w:val="ZB"/>
    <w:pPr>
      <w:framePr w:hRule="auto" w:wrap="notBeside" w:y="852"/>
    </w:pPr>
    <w:rPr>
      <w:i w:val="0"/>
      <w:sz w:val="40"/>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ja-JP"/>
    </w:rPr>
  </w:style>
  <w:style w:type="paragraph" w:customStyle="1" w:styleId="Filename">
    <w:name w:val="Filename"/>
    <w:rPr>
      <w:rFonts w:eastAsia="SimSun"/>
      <w:sz w:val="24"/>
      <w:szCs w:val="24"/>
      <w:lang w:eastAsia="ko-KR"/>
    </w:rPr>
  </w:style>
  <w:style w:type="paragraph" w:customStyle="1" w:styleId="xl77">
    <w:name w:val="xl77"/>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1e">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ListNumber21">
    <w:name w:val="List Number 21"/>
    <w:basedOn w:val="ListNumber1"/>
    <w:pPr>
      <w:ind w:left="851" w:hanging="284"/>
    </w:pPr>
  </w:style>
  <w:style w:type="paragraph" w:customStyle="1" w:styleId="TOChead">
    <w:name w:val="TOChead"/>
    <w:basedOn w:val="Normal"/>
    <w:uiPriority w:val="99"/>
    <w:pPr>
      <w:spacing w:before="120" w:after="60"/>
    </w:pPr>
    <w:rPr>
      <w:rFonts w:ascii="Arial" w:eastAsia="SimSun" w:hAnsi="Arial"/>
      <w:b/>
      <w:bCs/>
      <w:sz w:val="36"/>
      <w:lang w:val="en-IN"/>
    </w:rPr>
  </w:style>
  <w:style w:type="paragraph" w:customStyle="1" w:styleId="MTDisplayEquation">
    <w:name w:val="MTDisplayEquation"/>
    <w:basedOn w:val="Normal"/>
    <w:pPr>
      <w:tabs>
        <w:tab w:val="center" w:pos="4820"/>
        <w:tab w:val="right" w:pos="9640"/>
      </w:tabs>
    </w:pPr>
    <w:rPr>
      <w:rFonts w:eastAsia="SimSun"/>
      <w:lang w:eastAsia="en-GB"/>
    </w:rPr>
  </w:style>
  <w:style w:type="paragraph" w:customStyle="1" w:styleId="54">
    <w:name w:val="一覧 5"/>
    <w:basedOn w:val="45"/>
    <w:pPr>
      <w:ind w:left="1702"/>
    </w:pPr>
  </w:style>
  <w:style w:type="paragraph" w:customStyle="1" w:styleId="87">
    <w:name w:val="87"/>
    <w:basedOn w:val="Normal"/>
    <w:pPr>
      <w:overflowPunct w:val="0"/>
      <w:autoSpaceDE w:val="0"/>
      <w:autoSpaceDN w:val="0"/>
      <w:adjustRightInd w:val="0"/>
      <w:ind w:left="2269" w:hanging="284"/>
      <w:textAlignment w:val="baseline"/>
    </w:pPr>
    <w:rPr>
      <w:lang w:eastAsia="ja-JP"/>
    </w:rPr>
  </w:style>
  <w:style w:type="paragraph" w:customStyle="1" w:styleId="46">
    <w:name w:val="修订4"/>
    <w:semiHidden/>
    <w:rPr>
      <w:rFonts w:eastAsia="Batang"/>
      <w:lang w:eastAsia="en-US"/>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JK-text-simpledoc">
    <w:name w:val="JK - text - simple doc"/>
    <w:basedOn w:val="BodyText"/>
    <w:pPr>
      <w:numPr>
        <w:numId w:val="8"/>
      </w:numPr>
      <w:tabs>
        <w:tab w:val="left" w:pos="1097"/>
      </w:tabs>
      <w:adjustRightInd w:val="0"/>
      <w:spacing w:line="288" w:lineRule="auto"/>
      <w:ind w:left="1097" w:hanging="283"/>
      <w:textAlignment w:val="baseline"/>
    </w:pPr>
    <w:rPr>
      <w:rFonts w:ascii="Arial" w:eastAsia="SimSun" w:hAnsi="Arial" w:cs="Arial"/>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H61">
    <w:name w:val="样式 H6"/>
    <w:basedOn w:val="H6"/>
    <w:pPr>
      <w:overflowPunct w:val="0"/>
      <w:autoSpaceDE w:val="0"/>
      <w:autoSpaceDN w:val="0"/>
      <w:adjustRightInd w:val="0"/>
      <w:textAlignment w:val="baseline"/>
    </w:pPr>
    <w:rPr>
      <w:lang w:eastAsia="en-GB"/>
    </w:rPr>
  </w:style>
  <w:style w:type="paragraph" w:customStyle="1" w:styleId="Filenameandpath">
    <w:name w:val="Filename and path"/>
    <w:rPr>
      <w:rFonts w:eastAsia="SimSun"/>
      <w:sz w:val="24"/>
      <w:szCs w:val="24"/>
      <w:lang w:eastAsia="ko-KR"/>
    </w:rPr>
  </w:style>
  <w:style w:type="paragraph" w:customStyle="1" w:styleId="HTML">
    <w:name w:val="HTML 書式付き"/>
    <w:basedOn w:val="Normal"/>
    <w:pPr>
      <w:suppressAutoHyphens/>
      <w:overflowPunct w:val="0"/>
      <w:autoSpaceDE w:val="0"/>
      <w:textAlignment w:val="baseline"/>
    </w:pPr>
    <w:rPr>
      <w:rFonts w:ascii="Courier New" w:eastAsia="MS Mincho" w:hAnsi="Courier New" w:cs="Courier New"/>
      <w:lang w:eastAsia="ar-SA"/>
    </w:rPr>
  </w:style>
  <w:style w:type="paragraph" w:customStyle="1" w:styleId="1f">
    <w:name w:val="見出しマップ1"/>
    <w:basedOn w:val="Normal"/>
    <w:pPr>
      <w:shd w:val="clear" w:color="auto" w:fill="000080"/>
      <w:suppressAutoHyphens/>
    </w:pPr>
    <w:rPr>
      <w:rFonts w:ascii="Tahoma" w:eastAsia="MS Mincho" w:hAnsi="Tahoma" w:cs="Tahoma"/>
      <w:lang w:eastAsia="ar-SA"/>
    </w:rPr>
  </w:style>
  <w:style w:type="paragraph" w:customStyle="1" w:styleId="xl79">
    <w:name w:val="xl7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TAHLeft">
    <w:name w:val="TAH + Left"/>
    <w:basedOn w:val="TAL"/>
  </w:style>
  <w:style w:type="paragraph" w:customStyle="1" w:styleId="ZchnZchn10">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見出し"/>
    <w:basedOn w:val="Normal"/>
    <w:next w:val="BodyText"/>
    <w:pPr>
      <w:keepNext/>
      <w:suppressAutoHyphens/>
      <w:spacing w:before="240" w:after="120"/>
    </w:pPr>
    <w:rPr>
      <w:rFonts w:ascii="Arial" w:eastAsia="MS PGothic" w:hAnsi="Arial" w:cs="Mangal"/>
      <w:sz w:val="28"/>
      <w:szCs w:val="28"/>
      <w:lang w:eastAsia="ar-SA"/>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INDENT1">
    <w:name w:val="INDENT1"/>
    <w:basedOn w:val="Normal"/>
    <w:pPr>
      <w:overflowPunct w:val="0"/>
      <w:autoSpaceDE w:val="0"/>
      <w:autoSpaceDN w:val="0"/>
      <w:adjustRightInd w:val="0"/>
      <w:ind w:left="851"/>
      <w:textAlignment w:val="baseline"/>
    </w:pPr>
    <w:rPr>
      <w:lang w:eastAsia="en-GB"/>
    </w:rPr>
  </w:style>
  <w:style w:type="paragraph" w:customStyle="1" w:styleId="1Char1">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pPr>
      <w:ind w:left="1418" w:hanging="1418"/>
    </w:pPr>
  </w:style>
  <w:style w:type="paragraph" w:customStyle="1" w:styleId="b40">
    <w:name w:val="b4"/>
    <w:basedOn w:val="Normal"/>
    <w:pPr>
      <w:overflowPunct w:val="0"/>
      <w:autoSpaceDE w:val="0"/>
      <w:autoSpaceDN w:val="0"/>
      <w:ind w:left="1418" w:hanging="284"/>
    </w:pPr>
    <w:rPr>
      <w:rFonts w:ascii="Calibri" w:eastAsia="MS PGothic" w:hAnsi="Calibri" w:cs="Calibri"/>
      <w:sz w:val="22"/>
      <w:szCs w:val="22"/>
      <w:lang w:eastAsia="ja-JP"/>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ext3bullet">
    <w:name w:val="text3 bullet"/>
    <w:basedOn w:val="Normal"/>
    <w:pPr>
      <w:overflowPunct w:val="0"/>
      <w:autoSpaceDE w:val="0"/>
      <w:autoSpaceDN w:val="0"/>
      <w:adjustRightInd w:val="0"/>
      <w:ind w:left="360" w:hanging="360"/>
      <w:textAlignment w:val="baseline"/>
    </w:pPr>
    <w:rPr>
      <w:rFonts w:ascii="Arial" w:eastAsia="SimSun" w:hAnsi="Arial"/>
      <w:lang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rPr>
  </w:style>
  <w:style w:type="paragraph" w:customStyle="1" w:styleId="61">
    <w:name w:val="修订6"/>
    <w:semiHidden/>
    <w:rPr>
      <w:rFonts w:eastAsia="Batang"/>
      <w:lang w:eastAsia="en-US"/>
    </w:r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customStyle="1" w:styleId="TT">
    <w:name w:val="TT"/>
    <w:basedOn w:val="Heading1"/>
    <w:next w:val="Normal"/>
    <w:pPr>
      <w:outlineLvl w:val="9"/>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91">
    <w:name w:val="目录 91"/>
    <w:basedOn w:val="TOC8"/>
    <w:pPr>
      <w:overflowPunct w:val="0"/>
      <w:autoSpaceDE w:val="0"/>
      <w:autoSpaceDN w:val="0"/>
      <w:adjustRightInd w:val="0"/>
      <w:ind w:left="1418" w:hanging="1418"/>
      <w:textAlignment w:val="baseline"/>
    </w:pPr>
    <w:rPr>
      <w:rFonts w:eastAsia="MS Mincho"/>
      <w:lang w:eastAsia="en-GB"/>
    </w:rPr>
  </w:style>
  <w:style w:type="paragraph" w:customStyle="1" w:styleId="Arial">
    <w:name w:val="Arial"/>
    <w:basedOn w:val="Normal"/>
    <w:pPr>
      <w:tabs>
        <w:tab w:val="right" w:pos="9639"/>
      </w:tabs>
    </w:pPr>
    <w:rPr>
      <w:rFonts w:eastAsia="Batang"/>
      <w:b/>
      <w:bCs/>
      <w:lang w:val="fr-FR" w:eastAsia="en-GB"/>
    </w:rPr>
  </w:style>
  <w:style w:type="paragraph" w:customStyle="1" w:styleId="msonormal0">
    <w:name w:val="msonormal"/>
    <w:basedOn w:val="Normal"/>
    <w:pPr>
      <w:spacing w:before="100" w:beforeAutospacing="1" w:after="100" w:afterAutospacing="1"/>
    </w:pPr>
    <w:rPr>
      <w:rFonts w:ascii="Calibri" w:eastAsia="Calibri" w:hAnsi="Calibri" w:cs="Calibri"/>
      <w:sz w:val="22"/>
      <w:szCs w:val="22"/>
      <w:lang w:val="en-US"/>
    </w:rPr>
  </w:style>
  <w:style w:type="paragraph" w:customStyle="1" w:styleId="xl84">
    <w:name w:val="xl84"/>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xl67">
    <w:name w:val="xl67"/>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96">
    <w:name w:val="xl9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TAN">
    <w:name w:val="TAN"/>
    <w:basedOn w:val="TAL"/>
    <w:link w:val="TANChar"/>
    <w:pPr>
      <w:ind w:left="851" w:hanging="851"/>
    </w:pPr>
  </w:style>
  <w:style w:type="paragraph" w:customStyle="1" w:styleId="RecCCITT">
    <w:name w:val="Rec_CCITT_#"/>
    <w:basedOn w:val="Normal"/>
    <w:pPr>
      <w:keepNext/>
      <w:keepLines/>
      <w:overflowPunct w:val="0"/>
      <w:autoSpaceDE w:val="0"/>
      <w:autoSpaceDN w:val="0"/>
      <w:adjustRightInd w:val="0"/>
      <w:textAlignment w:val="baseline"/>
    </w:pPr>
    <w:rPr>
      <w:b/>
      <w:lang w:eastAsia="en-GB"/>
    </w:rPr>
  </w:style>
  <w:style w:type="paragraph" w:customStyle="1" w:styleId="28">
    <w:name w:val="吹き出し2"/>
    <w:basedOn w:val="Normal"/>
    <w:semiHidden/>
    <w:rPr>
      <w:rFonts w:ascii="Tahoma" w:eastAsia="MS Mincho" w:hAnsi="Tahoma" w:cs="Tahoma"/>
      <w:sz w:val="16"/>
      <w:szCs w:val="16"/>
      <w:lang w:eastAsia="en-GB"/>
    </w:rPr>
  </w:style>
  <w:style w:type="paragraph" w:customStyle="1" w:styleId="29">
    <w:name w:val="段落番号 2"/>
    <w:basedOn w:val="a7"/>
    <w:pPr>
      <w:ind w:left="851" w:hanging="284"/>
    </w:pPr>
  </w:style>
  <w:style w:type="paragraph" w:customStyle="1" w:styleId="NW">
    <w:name w:val="NW"/>
    <w:basedOn w:val="NO"/>
    <w:pPr>
      <w:spacing w:after="0"/>
    </w:pPr>
  </w:style>
  <w:style w:type="paragraph" w:customStyle="1" w:styleId="NormalAfter0pt">
    <w:name w:val="Normal + After:  0 pt"/>
    <w:basedOn w:val="Normal"/>
    <w:pPr>
      <w:autoSpaceDE w:val="0"/>
      <w:autoSpaceDN w:val="0"/>
      <w:adjustRightInd w:val="0"/>
      <w:spacing w:after="0"/>
    </w:pPr>
    <w:rPr>
      <w:rFonts w:ascii="Arial" w:eastAsia="SimSun" w:hAnsi="Arial"/>
      <w:lang w:eastAsia="en-GB"/>
    </w:rPr>
  </w:style>
  <w:style w:type="paragraph" w:customStyle="1" w:styleId="TH0">
    <w:name w:val="样式 TH"/>
    <w:basedOn w:val="TH"/>
    <w:pPr>
      <w:overflowPunct w:val="0"/>
      <w:autoSpaceDE w:val="0"/>
      <w:autoSpaceDN w:val="0"/>
      <w:adjustRightInd w:val="0"/>
      <w:textAlignment w:val="baseline"/>
    </w:pPr>
    <w:rPr>
      <w:bCs/>
      <w:lang w:eastAsia="en-GB"/>
    </w:rPr>
  </w:style>
  <w:style w:type="paragraph" w:customStyle="1" w:styleId="ListBullet41">
    <w:name w:val="List Bullet 41"/>
    <w:basedOn w:val="ListBullet31"/>
    <w:pPr>
      <w:ind w:left="1418"/>
    </w:pPr>
  </w:style>
  <w:style w:type="paragraph" w:customStyle="1" w:styleId="B5">
    <w:name w:val="B5"/>
    <w:basedOn w:val="List5"/>
    <w:link w:val="B5Char"/>
  </w:style>
  <w:style w:type="paragraph" w:styleId="ListBullet4">
    <w:name w:val="List Bullet 4"/>
    <w:basedOn w:val="ListBullet3"/>
    <w:pPr>
      <w:ind w:left="1418"/>
    </w:pPr>
  </w:style>
  <w:style w:type="paragraph" w:customStyle="1" w:styleId="af5">
    <w:name w:val="標準番号"/>
    <w:basedOn w:val="Normal"/>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paragraph" w:customStyle="1" w:styleId="TH">
    <w:name w:val="TH"/>
    <w:basedOn w:val="Normal"/>
    <w:link w:val="THChar"/>
    <w:pPr>
      <w:keepNext/>
      <w:keepLines/>
      <w:spacing w:before="60"/>
      <w:jc w:val="center"/>
    </w:pPr>
    <w:rPr>
      <w:rFonts w:ascii="Arial" w:hAnsi="Arial"/>
      <w:b/>
    </w:rPr>
  </w:style>
  <w:style w:type="paragraph" w:customStyle="1" w:styleId="2a">
    <w:name w:val="수정2"/>
    <w:semiHidden/>
    <w:rPr>
      <w:rFonts w:eastAsia="Batang"/>
      <w:lang w:eastAsia="en-US"/>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styleId="List5">
    <w:name w:val="List 5"/>
    <w:basedOn w:val="List4"/>
    <w:pPr>
      <w:ind w:left="1702"/>
    </w:pPr>
  </w:style>
  <w:style w:type="paragraph" w:styleId="TOC6">
    <w:name w:val="toc 6"/>
    <w:basedOn w:val="TOC5"/>
    <w:next w:val="Normal"/>
    <w:pPr>
      <w:ind w:left="1985" w:hanging="1985"/>
    </w:pPr>
  </w:style>
  <w:style w:type="paragraph" w:customStyle="1" w:styleId="b21">
    <w:name w:val="b2"/>
    <w:basedOn w:val="Normal"/>
    <w:pPr>
      <w:overflowPunct w:val="0"/>
      <w:autoSpaceDE w:val="0"/>
      <w:autoSpaceDN w:val="0"/>
      <w:ind w:left="851" w:hanging="284"/>
    </w:pPr>
    <w:rPr>
      <w:rFonts w:eastAsia="MS PGothic"/>
      <w:lang w:eastAsia="ja-JP"/>
    </w:rPr>
  </w:style>
  <w:style w:type="paragraph" w:customStyle="1" w:styleId="xl73">
    <w:name w:val="xl7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213">
    <w:name w:val="一覧 21"/>
    <w:basedOn w:val="List"/>
    <w:pPr>
      <w:suppressAutoHyphens/>
      <w:overflowPunct w:val="0"/>
      <w:autoSpaceDE w:val="0"/>
      <w:autoSpaceDN w:val="0"/>
      <w:adjustRightInd w:val="0"/>
      <w:ind w:left="851"/>
      <w:textAlignment w:val="baseline"/>
    </w:pPr>
    <w:rPr>
      <w:rFonts w:eastAsia="MS Mincho" w:cs="CG Times (WN)"/>
      <w:lang w:eastAsia="ar-SA"/>
    </w:rPr>
  </w:style>
  <w:style w:type="paragraph" w:styleId="TOC2">
    <w:name w:val="toc 2"/>
    <w:basedOn w:val="TOC1"/>
    <w:uiPriority w:val="39"/>
    <w:pPr>
      <w:keepNext w:val="0"/>
      <w:spacing w:before="0"/>
      <w:ind w:left="851" w:hanging="851"/>
    </w:pPr>
    <w:rPr>
      <w:sz w:val="20"/>
    </w:rPr>
  </w:style>
  <w:style w:type="paragraph" w:customStyle="1" w:styleId="INDENT3">
    <w:name w:val="INDENT3"/>
    <w:basedOn w:val="Normal"/>
    <w:pPr>
      <w:overflowPunct w:val="0"/>
      <w:autoSpaceDE w:val="0"/>
      <w:autoSpaceDN w:val="0"/>
      <w:adjustRightInd w:val="0"/>
      <w:ind w:left="1701" w:hanging="567"/>
      <w:textAlignment w:val="baseline"/>
    </w:pPr>
    <w:rPr>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2b">
    <w:name w:val="本文インデント 2"/>
    <w:basedOn w:val="Normal"/>
    <w:pPr>
      <w:suppressAutoHyphens/>
      <w:overflowPunct w:val="0"/>
      <w:autoSpaceDE w:val="0"/>
      <w:ind w:left="567"/>
      <w:textAlignment w:val="baseline"/>
    </w:pPr>
    <w:rPr>
      <w:rFonts w:ascii="Arial" w:eastAsia="MS Mincho" w:hAnsi="Arial" w:cs="Arial"/>
      <w:lang w:eastAsia="ar-SA"/>
    </w:rPr>
  </w:style>
  <w:style w:type="paragraph" w:customStyle="1" w:styleId="TableText0">
    <w:name w:val="TableText"/>
    <w:basedOn w:val="BodyTextIndent"/>
  </w:style>
  <w:style w:type="paragraph" w:customStyle="1" w:styleId="36">
    <w:name w:val="列出段落3"/>
    <w:basedOn w:val="Normal"/>
    <w:qFormat/>
    <w:pPr>
      <w:ind w:firstLineChars="200" w:firstLine="420"/>
    </w:pPr>
    <w:rPr>
      <w:rFonts w:eastAsia="SimSun"/>
      <w:lang w:eastAsia="en-GB"/>
    </w:rPr>
  </w:style>
  <w:style w:type="paragraph" w:customStyle="1" w:styleId="EQ">
    <w:name w:val="EQ"/>
    <w:basedOn w:val="Normal"/>
    <w:next w:val="Normal"/>
    <w:link w:val="EQChar"/>
    <w:pPr>
      <w:keepLines/>
      <w:tabs>
        <w:tab w:val="center" w:pos="4536"/>
        <w:tab w:val="right" w:pos="9072"/>
      </w:tabs>
    </w:pPr>
  </w:style>
  <w:style w:type="paragraph" w:customStyle="1" w:styleId="310">
    <w:name w:val="一覧 31"/>
    <w:basedOn w:val="213"/>
    <w:pPr>
      <w:ind w:left="1135"/>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CharCharCharChar10">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Caption">
    <w:name w:val="caption"/>
    <w:aliases w:val="cap,cap Char,Caption Char1 Char,cap Char Char1,Caption Char Char1 Char,cap Char2 Char,Ca"/>
    <w:basedOn w:val="Normal"/>
    <w:next w:val="Normal"/>
    <w:link w:val="CaptionChar"/>
    <w:qFormat/>
    <w:pPr>
      <w:overflowPunct w:val="0"/>
      <w:autoSpaceDE w:val="0"/>
      <w:autoSpaceDN w:val="0"/>
      <w:adjustRightInd w:val="0"/>
      <w:spacing w:before="120" w:after="120"/>
      <w:textAlignment w:val="baseline"/>
    </w:pPr>
    <w:rPr>
      <w: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styleId="Index1">
    <w:name w:val="index 1"/>
    <w:basedOn w:val="Normal"/>
    <w:pPr>
      <w:keepLines/>
      <w:spacing w:after="0"/>
    </w:pPr>
  </w:style>
  <w:style w:type="paragraph" w:customStyle="1" w:styleId="1CharChar1Char0">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
    <w:name w:val="B4"/>
    <w:basedOn w:val="List4"/>
    <w:link w:val="B4Char"/>
  </w:style>
  <w:style w:type="paragraph" w:styleId="ListParagraph">
    <w:name w:val="List Paragraph"/>
    <w:aliases w:val="- Bullets,목록 단락,リスト段落,?? ??,?????,????,Lista1,列出段落"/>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af6">
    <w:name w:val="枠の内容"/>
    <w:basedOn w:val="BodyText"/>
    <w:pPr>
      <w:suppressAutoHyphens/>
      <w:overflowPunct/>
      <w:autoSpaceDE/>
      <w:autoSpaceDN/>
      <w:spacing w:after="180"/>
    </w:pPr>
    <w:rPr>
      <w:rFonts w:eastAsia="MS Mincho"/>
      <w:lang w:val="en-GB" w:eastAsia="ar-SA"/>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xl76">
    <w:name w:val="xl7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sz w:val="16"/>
      <w:szCs w:val="16"/>
    </w:rPr>
  </w:style>
  <w:style w:type="paragraph" w:customStyle="1" w:styleId="Char9">
    <w:name w:val="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7">
    <w:name w:val="記"/>
    <w:basedOn w:val="Normal"/>
    <w:next w:val="Normal"/>
    <w:pPr>
      <w:suppressAutoHyphens/>
      <w:overflowPunct w:val="0"/>
      <w:autoSpaceDE w:val="0"/>
      <w:textAlignment w:val="baseline"/>
    </w:pPr>
    <w:rPr>
      <w:rFonts w:eastAsia="MS Mincho" w:cs="CG Times (WN)"/>
      <w:lang w:eastAsia="ar-SA"/>
    </w:rPr>
  </w:style>
  <w:style w:type="paragraph" w:customStyle="1" w:styleId="IBN">
    <w:name w:val="IBN"/>
    <w:basedOn w:val="Normal"/>
    <w:pPr>
      <w:tabs>
        <w:tab w:val="left" w:pos="567"/>
      </w:tabs>
      <w:overflowPunct w:val="0"/>
      <w:autoSpaceDE w:val="0"/>
      <w:autoSpaceDN w:val="0"/>
      <w:adjustRightInd w:val="0"/>
      <w:textAlignment w:val="baseline"/>
    </w:pPr>
  </w:style>
  <w:style w:type="paragraph" w:customStyle="1" w:styleId="MO">
    <w:name w:val="MO"/>
    <w:basedOn w:val="Normal"/>
    <w:qFormat/>
    <w:pPr>
      <w:overflowPunct w:val="0"/>
      <w:autoSpaceDE w:val="0"/>
      <w:autoSpaceDN w:val="0"/>
      <w:adjustRightInd w:val="0"/>
      <w:textAlignment w:val="baseline"/>
    </w:pPr>
    <w:rPr>
      <w:lang w:eastAsia="en-GB"/>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af8">
    <w:name w:val="表の見出し"/>
    <w:basedOn w:val="af1"/>
    <w:pPr>
      <w:jc w:val="center"/>
    </w:pPr>
    <w:rPr>
      <w:b/>
      <w:bCs/>
    </w:rPr>
  </w:style>
  <w:style w:type="paragraph" w:customStyle="1" w:styleId="312">
    <w:name w:val="本文 31"/>
    <w:basedOn w:val="Normal"/>
    <w:pPr>
      <w:suppressAutoHyphens/>
      <w:overflowPunct w:val="0"/>
      <w:autoSpaceDE w:val="0"/>
      <w:spacing w:after="120"/>
      <w:textAlignment w:val="baseline"/>
    </w:pPr>
    <w:rPr>
      <w:rFonts w:eastAsia="MS Mincho" w:cs="CG Times (WN)"/>
      <w:lang w:eastAsia="ar-SA"/>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1e9pt">
    <w:name w:val="1e) 9 pt"/>
    <w:basedOn w:val="B11"/>
    <w:link w:val="1e9ptCar"/>
    <w:pPr>
      <w:overflowPunct w:val="0"/>
      <w:autoSpaceDE w:val="0"/>
      <w:autoSpaceDN w:val="0"/>
      <w:adjustRightInd w:val="0"/>
      <w:textAlignment w:val="baseline"/>
    </w:pPr>
    <w:rPr>
      <w:szCs w:val="18"/>
      <w:lang w:eastAsia="en-GB"/>
    </w:rPr>
  </w:style>
  <w:style w:type="paragraph" w:styleId="TOC5">
    <w:name w:val="toc 5"/>
    <w:basedOn w:val="TOC4"/>
    <w:pPr>
      <w:ind w:left="1701" w:hanging="1701"/>
    </w:p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Arial0">
    <w:name w:val="標準 + Arial"/>
    <w:aliases w:val="左 :  1.8 mm,段落後 :  0 pt"/>
    <w:basedOn w:val="Normal"/>
    <w:rPr>
      <w:rFonts w:ascii="Arial" w:eastAsia="MS Mincho" w:hAnsi="Arial"/>
      <w:lang w:eastAsia="ja-JP"/>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customStyle="1" w:styleId="1f0">
    <w:name w:val="標準インデント1"/>
    <w:basedOn w:val="Normal"/>
    <w:pPr>
      <w:suppressAutoHyphens/>
      <w:overflowPunct w:val="0"/>
      <w:autoSpaceDE w:val="0"/>
      <w:ind w:left="708"/>
      <w:textAlignment w:val="baseline"/>
    </w:pPr>
    <w:rPr>
      <w:rFonts w:eastAsia="MS Mincho" w:cs="CG Times (WN)"/>
      <w:lang w:eastAsia="ar-SA"/>
    </w:rPr>
  </w:style>
  <w:style w:type="paragraph" w:customStyle="1" w:styleId="NB2">
    <w:name w:val="NB2"/>
    <w:basedOn w:val="ZG"/>
    <w:pPr>
      <w:framePr w:wrap="notBeside"/>
      <w:overflowPunct w:val="0"/>
      <w:autoSpaceDE w:val="0"/>
      <w:autoSpaceDN w:val="0"/>
      <w:adjustRightInd w:val="0"/>
      <w:textAlignment w:val="baseline"/>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styleId="TOC8">
    <w:name w:val="toc 8"/>
    <w:basedOn w:val="TOC1"/>
    <w:uiPriority w:val="39"/>
    <w:pPr>
      <w:spacing w:before="180"/>
      <w:ind w:left="2693" w:hanging="2693"/>
    </w:pPr>
    <w:rPr>
      <w:b/>
    </w:rPr>
  </w:style>
  <w:style w:type="paragraph" w:customStyle="1" w:styleId="26">
    <w:name w:val="箇条書き 2"/>
    <w:basedOn w:val="a8"/>
    <w:pPr>
      <w:tabs>
        <w:tab w:val="clear" w:pos="644"/>
        <w:tab w:val="left" w:pos="1494"/>
      </w:tabs>
      <w:ind w:left="851" w:hanging="284"/>
    </w:pPr>
  </w:style>
  <w:style w:type="paragraph" w:customStyle="1" w:styleId="CharCharCharCharCharCharCharCharCharCharCharChar0">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lang w:eastAsia="ja-JP"/>
    </w:rPr>
  </w:style>
  <w:style w:type="paragraph" w:customStyle="1" w:styleId="BodyText21">
    <w:name w:val="Body Text 21"/>
    <w:basedOn w:val="Normal"/>
    <w:pPr>
      <w:suppressAutoHyphens/>
      <w:spacing w:after="120"/>
    </w:pPr>
    <w:rPr>
      <w:rFonts w:eastAsia="MS Mincho"/>
      <w:lang w:eastAsia="ar-SA"/>
    </w:rPr>
  </w:style>
  <w:style w:type="paragraph" w:customStyle="1" w:styleId="HTMLBody">
    <w:name w:val="HTML Body"/>
    <w:pPr>
      <w:widowControl w:val="0"/>
      <w:autoSpaceDE w:val="0"/>
      <w:autoSpaceDN w:val="0"/>
      <w:adjustRightInd w:val="0"/>
    </w:pPr>
    <w:rPr>
      <w:rFonts w:ascii="MS PGothic" w:eastAsia="MS PGothic"/>
      <w:lang w:val="en-US" w:eastAsia="ja-JP"/>
    </w:rPr>
  </w:style>
  <w:style w:type="paragraph" w:customStyle="1" w:styleId="ListNumber1">
    <w:name w:val="List Number1"/>
    <w:basedOn w:val="List"/>
    <w:pPr>
      <w:tabs>
        <w:tab w:val="left" w:pos="644"/>
      </w:tabs>
      <w:suppressAutoHyphens/>
      <w:ind w:left="644" w:hanging="360"/>
    </w:pPr>
    <w:rPr>
      <w:rFonts w:eastAsia="MS Mincho"/>
      <w:lang w:eastAsia="ar-SA"/>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styleId="List4">
    <w:name w:val="List 4"/>
    <w:basedOn w:val="List3"/>
    <w:pPr>
      <w:ind w:left="1418"/>
    </w:pPr>
  </w:style>
  <w:style w:type="paragraph" w:customStyle="1" w:styleId="TAL">
    <w:name w:val="TAL"/>
    <w:basedOn w:val="Normal"/>
    <w:link w:val="TALChar"/>
    <w:qFormat/>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1f1">
    <w:name w:val="无间隔1"/>
    <w:qFormat/>
    <w:rPr>
      <w:rFonts w:eastAsia="SimSun"/>
      <w:lang w:eastAsia="en-US"/>
    </w:rPr>
  </w:style>
  <w:style w:type="paragraph" w:customStyle="1" w:styleId="xl72">
    <w:name w:val="xl72"/>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Reference">
    <w:name w:val="Reference"/>
    <w:basedOn w:val="EX"/>
    <w:pPr>
      <w:tabs>
        <w:tab w:val="left" w:pos="567"/>
      </w:tabs>
      <w:overflowPunct w:val="0"/>
      <w:autoSpaceDE w:val="0"/>
      <w:autoSpaceDN w:val="0"/>
      <w:adjustRightInd w:val="0"/>
      <w:ind w:left="567" w:hanging="567"/>
      <w:textAlignment w:val="baseline"/>
    </w:pPr>
    <w:rPr>
      <w:lang w:eastAsia="ja-JP"/>
    </w:rPr>
  </w:style>
  <w:style w:type="paragraph" w:styleId="NoSpacing">
    <w:name w:val="No Spacing"/>
    <w:uiPriority w:val="1"/>
    <w:qFormat/>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pPr>
      <w:overflowPunct w:val="0"/>
      <w:autoSpaceDE w:val="0"/>
      <w:autoSpaceDN w:val="0"/>
      <w:spacing w:after="120"/>
    </w:pPr>
    <w:rPr>
      <w:rFonts w:eastAsia="Calibri"/>
      <w:lang w:val="en-US"/>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af9">
    <w:name w:val="수정"/>
    <w:semiHidden/>
    <w:rPr>
      <w:rFonts w:eastAsia="Batang"/>
      <w:lang w:eastAsia="en-US"/>
    </w:rPr>
  </w:style>
  <w:style w:type="paragraph" w:customStyle="1" w:styleId="1f2">
    <w:name w:val="수정1"/>
    <w:semiHidden/>
    <w:rPr>
      <w:rFonts w:eastAsia="Batang"/>
      <w:lang w:eastAsia="en-US"/>
    </w:rPr>
  </w:style>
  <w:style w:type="paragraph" w:styleId="ListNumber">
    <w:name w:val="List Number"/>
    <w:basedOn w:val="List"/>
  </w:style>
  <w:style w:type="paragraph" w:styleId="DocumentMap">
    <w:name w:val="Document Map"/>
    <w:basedOn w:val="Normal"/>
    <w:link w:val="DocumentMapChar"/>
    <w:pPr>
      <w:shd w:val="clear" w:color="auto" w:fill="000080"/>
    </w:pPr>
    <w:rPr>
      <w:rFonts w:ascii="Tahoma" w:hAnsi="Tahoma"/>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Commentnokia0">
    <w:name w:val="Comment nokia"/>
    <w:basedOn w:val="Heading4"/>
    <w:pPr>
      <w:overflowPunct w:val="0"/>
      <w:autoSpaceDE w:val="0"/>
      <w:autoSpaceDN w:val="0"/>
      <w:adjustRightInd w:val="0"/>
      <w:textAlignment w:val="baseline"/>
    </w:pPr>
    <w:rPr>
      <w:b/>
      <w:sz w:val="28"/>
    </w:rPr>
  </w:style>
  <w:style w:type="paragraph" w:styleId="ListNumber4">
    <w:name w:val="List Number 4"/>
    <w:basedOn w:val="Normal"/>
    <w:pPr>
      <w:numPr>
        <w:numId w:val="9"/>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styleId="NormalIndent">
    <w:name w:val="Normal Indent"/>
    <w:aliases w:val="d"/>
    <w:basedOn w:val="Normal"/>
    <w:pPr>
      <w:spacing w:after="0"/>
      <w:ind w:left="851"/>
    </w:pPr>
    <w:rPr>
      <w:rFonts w:eastAsia="MS Mincho"/>
      <w:lang w:val="it-IT" w:eastAsia="en-GB"/>
    </w:rPr>
  </w:style>
  <w:style w:type="paragraph" w:customStyle="1" w:styleId="B3H6">
    <w:name w:val="B3H6"/>
    <w:basedOn w:val="B3"/>
    <w:pPr>
      <w:overflowPunct w:val="0"/>
      <w:autoSpaceDE w:val="0"/>
      <w:autoSpaceDN w:val="0"/>
      <w:adjustRightInd w:val="0"/>
      <w:textAlignment w:val="baseline"/>
    </w:pPr>
    <w:rPr>
      <w:lang w:eastAsia="en-GB"/>
    </w:rPr>
  </w:style>
  <w:style w:type="paragraph" w:customStyle="1" w:styleId="33">
    <w:name w:val="一覧 3"/>
    <w:basedOn w:val="20"/>
    <w:pPr>
      <w:ind w:left="1135"/>
    </w:pPr>
  </w:style>
  <w:style w:type="paragraph" w:customStyle="1" w:styleId="1f3">
    <w:name w:val="コメント内容1"/>
    <w:basedOn w:val="1c"/>
    <w:next w:val="1c"/>
    <w:rPr>
      <w:b/>
      <w:bCs/>
    </w:rPr>
  </w:style>
  <w:style w:type="paragraph" w:styleId="ListBullet">
    <w:name w:val="List Bullet"/>
    <w:aliases w:val="UL"/>
    <w:basedOn w:val="List"/>
  </w:style>
  <w:style w:type="paragraph" w:customStyle="1" w:styleId="CarCar0">
    <w:name w:val="Car C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3">
    <w:name w:val="Body Text 3"/>
    <w:basedOn w:val="Normal"/>
    <w:link w:val="BodyText3Char"/>
    <w:pPr>
      <w:overflowPunct w:val="0"/>
      <w:autoSpaceDE w:val="0"/>
      <w:autoSpaceDN w:val="0"/>
      <w:adjustRightInd w:val="0"/>
      <w:spacing w:after="120"/>
      <w:textAlignment w:val="baseline"/>
    </w:pPr>
    <w:rPr>
      <w:lang w:eastAsia="ja-JP"/>
    </w:rPr>
  </w:style>
  <w:style w:type="paragraph" w:customStyle="1" w:styleId="1f4">
    <w:name w:val="修订1"/>
    <w:semiHidden/>
    <w:rPr>
      <w:rFonts w:eastAsia="Batang"/>
      <w:lang w:eastAsia="en-US"/>
    </w:rPr>
  </w:style>
  <w:style w:type="paragraph" w:customStyle="1" w:styleId="1f5">
    <w:name w:val="書式なし1"/>
    <w:basedOn w:val="Normal"/>
    <w:pPr>
      <w:suppressAutoHyphens/>
      <w:overflowPunct w:val="0"/>
      <w:autoSpaceDE w:val="0"/>
      <w:textAlignment w:val="baseline"/>
    </w:pPr>
    <w:rPr>
      <w:rFonts w:ascii="Courier New" w:eastAsia="MS Mincho" w:hAnsi="Courier New" w:cs="CG Times (WN)"/>
      <w:lang w:val="nb-NO" w:eastAsia="ar-SA"/>
    </w:rPr>
  </w:style>
  <w:style w:type="paragraph" w:customStyle="1" w:styleId="PLBold">
    <w:name w:val="PL Bold"/>
    <w:basedOn w:val="PL"/>
    <w:link w:val="PLBoldChar"/>
    <w:rPr>
      <w:rFonts w:eastAsia="MS Gothic"/>
      <w:b/>
      <w:bCs/>
      <w:lang w:eastAsia="en-GB"/>
    </w:rPr>
  </w:style>
  <w:style w:type="paragraph" w:customStyle="1" w:styleId="xl98">
    <w:name w:val="xl98"/>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styleId="CommentSubject">
    <w:name w:val="annotation subject"/>
    <w:basedOn w:val="CommentText"/>
    <w:next w:val="CommentText"/>
    <w:link w:val="CommentSubjectChar"/>
    <w:rPr>
      <w:b/>
      <w:bCs/>
    </w:rPr>
  </w:style>
  <w:style w:type="paragraph" w:customStyle="1" w:styleId="normalpuce">
    <w:name w:val="normal puce"/>
    <w:basedOn w:val="Normal"/>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H6">
    <w:name w:val="H6"/>
    <w:basedOn w:val="Heading5"/>
    <w:next w:val="Normal"/>
    <w:link w:val="H6Char"/>
    <w:pPr>
      <w:ind w:left="1985" w:hanging="1985"/>
      <w:outlineLvl w:val="9"/>
    </w:pPr>
    <w:rPr>
      <w:sz w:val="20"/>
    </w:rPr>
  </w:style>
  <w:style w:type="paragraph" w:styleId="ListBullet2">
    <w:name w:val="List Bullet 2"/>
    <w:aliases w:val="lb2"/>
    <w:basedOn w:val="ListBullet"/>
    <w:pPr>
      <w:ind w:left="851"/>
    </w:pPr>
  </w:style>
  <w:style w:type="paragraph" w:customStyle="1" w:styleId="Default">
    <w:name w:val="Default"/>
    <w:pPr>
      <w:autoSpaceDE w:val="0"/>
      <w:autoSpaceDN w:val="0"/>
      <w:adjustRightInd w:val="0"/>
    </w:pPr>
    <w:rPr>
      <w:rFonts w:ascii="Arial" w:eastAsia="Calibri" w:hAnsi="Arial" w:cs="Arial"/>
      <w:color w:val="000000"/>
      <w:sz w:val="24"/>
      <w:szCs w:val="24"/>
      <w:lang w:val="en-US" w:eastAsia="en-US"/>
    </w:rPr>
  </w:style>
  <w:style w:type="paragraph" w:styleId="Date">
    <w:name w:val="Date"/>
    <w:basedOn w:val="Normal"/>
    <w:next w:val="Normal"/>
    <w:link w:val="DateChar"/>
    <w:pPr>
      <w:overflowPunct w:val="0"/>
      <w:autoSpaceDE w:val="0"/>
      <w:autoSpaceDN w:val="0"/>
      <w:adjustRightInd w:val="0"/>
      <w:spacing w:after="0"/>
      <w:jc w:val="both"/>
      <w:textAlignment w:val="baseline"/>
    </w:p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styleId="ListNumber5">
    <w:name w:val="List Number 5"/>
    <w:basedOn w:val="Normal"/>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47">
    <w:name w:val="网格型4"/>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86C52"/>
    <w:rPr>
      <w:color w:val="808080"/>
      <w:shd w:val="clear" w:color="auto" w:fill="E6E6E6"/>
    </w:rPr>
  </w:style>
  <w:style w:type="character" w:styleId="Mention">
    <w:name w:val="Mention"/>
    <w:uiPriority w:val="99"/>
    <w:semiHidden/>
    <w:unhideWhenUsed/>
    <w:rsid w:val="00F86C52"/>
    <w:rPr>
      <w:color w:val="2B579A"/>
      <w:shd w:val="clear" w:color="auto" w:fill="E6E6E6"/>
    </w:rPr>
  </w:style>
  <w:style w:type="numbering" w:customStyle="1" w:styleId="NoList1">
    <w:name w:val="No List1"/>
    <w:next w:val="NoList"/>
    <w:semiHidden/>
    <w:unhideWhenUsed/>
    <w:rsid w:val="00F86C52"/>
  </w:style>
  <w:style w:type="numbering" w:customStyle="1" w:styleId="NoList11">
    <w:name w:val="No List11"/>
    <w:next w:val="NoList"/>
    <w:semiHidden/>
    <w:rsid w:val="00F86C52"/>
  </w:style>
  <w:style w:type="numbering" w:customStyle="1" w:styleId="NoList2">
    <w:name w:val="No List2"/>
    <w:next w:val="NoList"/>
    <w:semiHidden/>
    <w:rsid w:val="00F86C52"/>
  </w:style>
  <w:style w:type="paragraph" w:customStyle="1" w:styleId="Chara">
    <w:name w:val="Char"/>
    <w:semiHidden/>
    <w:rsid w:val="00F86C5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86C52"/>
    <w:rPr>
      <w:rFonts w:ascii="Arial" w:hAnsi="Arial"/>
      <w:sz w:val="24"/>
      <w:lang w:val="en-GB"/>
    </w:rPr>
  </w:style>
  <w:style w:type="character" w:customStyle="1" w:styleId="h50">
    <w:name w:val="h5"/>
    <w:rsid w:val="00F86C52"/>
    <w:rPr>
      <w:rFonts w:ascii="Arial" w:eastAsia="SimSun" w:hAnsi="Arial"/>
      <w:sz w:val="22"/>
      <w:lang w:val="en-GB" w:eastAsia="en-US" w:bidi="ar-SA"/>
    </w:rPr>
  </w:style>
  <w:style w:type="paragraph" w:customStyle="1" w:styleId="TOC92">
    <w:name w:val="TOC 92"/>
    <w:basedOn w:val="TOC8"/>
    <w:rsid w:val="00F86C52"/>
    <w:pPr>
      <w:overflowPunct w:val="0"/>
      <w:autoSpaceDE w:val="0"/>
      <w:autoSpaceDN w:val="0"/>
      <w:adjustRightInd w:val="0"/>
      <w:ind w:left="1418" w:hanging="1418"/>
      <w:textAlignment w:val="baseline"/>
    </w:pPr>
    <w:rPr>
      <w:rFonts w:eastAsia="MS Mincho"/>
      <w:noProof/>
      <w:lang w:eastAsia="en-GB"/>
    </w:rPr>
  </w:style>
  <w:style w:type="character" w:customStyle="1" w:styleId="CharChar211">
    <w:name w:val="Char Char21"/>
    <w:rsid w:val="00F86C52"/>
    <w:rPr>
      <w:rFonts w:ascii="Times New Roman" w:hAnsi="Times New Roman"/>
      <w:lang w:val="en-GB" w:eastAsia="en-US"/>
    </w:rPr>
  </w:style>
  <w:style w:type="paragraph" w:customStyle="1" w:styleId="CarCar1">
    <w:name w:val="Car C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86C52"/>
    <w:rPr>
      <w:rFonts w:ascii="Times New Roman" w:hAnsi="Times New Roman"/>
      <w:b/>
      <w:bCs/>
      <w:lang w:val="en-GB" w:eastAsia="en-US"/>
    </w:rPr>
  </w:style>
  <w:style w:type="character" w:customStyle="1" w:styleId="CharChar131">
    <w:name w:val="Char Char13"/>
    <w:semiHidden/>
    <w:rsid w:val="00F86C52"/>
    <w:rPr>
      <w:rFonts w:eastAsia="SimSun"/>
      <w:lang w:val="en-GB" w:eastAsia="en-US" w:bidi="ar-SA"/>
    </w:rPr>
  </w:style>
  <w:style w:type="character" w:customStyle="1" w:styleId="CharChar71">
    <w:name w:val="Char Char7"/>
    <w:rsid w:val="00F86C52"/>
    <w:rPr>
      <w:rFonts w:ascii="Arial" w:eastAsia="SimSun" w:hAnsi="Arial"/>
      <w:sz w:val="36"/>
      <w:lang w:val="en-GB" w:eastAsia="en-US" w:bidi="ar-SA"/>
    </w:rPr>
  </w:style>
  <w:style w:type="character" w:customStyle="1" w:styleId="CharChar61">
    <w:name w:val="Char Char6"/>
    <w:rsid w:val="00F86C52"/>
    <w:rPr>
      <w:rFonts w:ascii="Arial" w:eastAsia="SimSun" w:hAnsi="Arial"/>
      <w:sz w:val="32"/>
      <w:lang w:val="en-GB" w:eastAsia="en-US" w:bidi="ar-SA"/>
    </w:rPr>
  </w:style>
  <w:style w:type="character" w:customStyle="1" w:styleId="CharChar51">
    <w:name w:val="Char Char5"/>
    <w:rsid w:val="00F86C52"/>
    <w:rPr>
      <w:rFonts w:ascii="Arial" w:eastAsia="SimSun" w:hAnsi="Arial"/>
      <w:sz w:val="28"/>
      <w:lang w:val="en-GB" w:eastAsia="en-US" w:bidi="ar-SA"/>
    </w:rPr>
  </w:style>
  <w:style w:type="character" w:customStyle="1" w:styleId="CharChar161">
    <w:name w:val="Char Char16"/>
    <w:rsid w:val="00F86C52"/>
    <w:rPr>
      <w:rFonts w:ascii="Arial" w:eastAsia="SimSun" w:hAnsi="Arial"/>
      <w:lang w:val="en-GB" w:eastAsia="en-US" w:bidi="ar-SA"/>
    </w:rPr>
  </w:style>
  <w:style w:type="character" w:customStyle="1" w:styleId="CharChar141">
    <w:name w:val="Char Char14"/>
    <w:rsid w:val="00F86C52"/>
    <w:rPr>
      <w:rFonts w:ascii="Arial" w:eastAsia="SimSun" w:hAnsi="Arial"/>
      <w:sz w:val="36"/>
      <w:lang w:val="en-GB" w:eastAsia="en-US" w:bidi="ar-SA"/>
    </w:rPr>
  </w:style>
  <w:style w:type="character" w:customStyle="1" w:styleId="CharChar111">
    <w:name w:val="Char Char11"/>
    <w:rsid w:val="00F86C52"/>
    <w:rPr>
      <w:rFonts w:ascii="Tahoma" w:eastAsia="SimSun" w:hAnsi="Tahoma" w:cs="Tahoma"/>
      <w:lang w:val="en-GB" w:eastAsia="en-US" w:bidi="ar-SA"/>
    </w:rPr>
  </w:style>
  <w:style w:type="paragraph" w:customStyle="1" w:styleId="CharCharCharCharCharChar1">
    <w:name w:val="Char Char Char Char Char Char"/>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86C52"/>
    <w:rPr>
      <w:rFonts w:ascii="Tahoma" w:hAnsi="Tahoma" w:cs="Tahoma"/>
      <w:sz w:val="16"/>
      <w:szCs w:val="16"/>
      <w:lang w:val="en-GB" w:eastAsia="en-US" w:bidi="ar-SA"/>
    </w:rPr>
  </w:style>
  <w:style w:type="character" w:customStyle="1" w:styleId="CharChar251">
    <w:name w:val="Char Char25"/>
    <w:rsid w:val="00F86C52"/>
    <w:rPr>
      <w:rFonts w:ascii="Arial" w:hAnsi="Arial"/>
      <w:lang w:val="en-GB" w:eastAsia="en-US"/>
    </w:rPr>
  </w:style>
  <w:style w:type="character" w:customStyle="1" w:styleId="CharChar242">
    <w:name w:val="Char Char24"/>
    <w:rsid w:val="00F86C52"/>
    <w:rPr>
      <w:rFonts w:ascii="Arial" w:hAnsi="Arial"/>
      <w:sz w:val="36"/>
      <w:lang w:val="en-GB" w:eastAsia="en-US"/>
    </w:rPr>
  </w:style>
  <w:style w:type="character" w:customStyle="1" w:styleId="CharChar171">
    <w:name w:val="Char Char17"/>
    <w:rsid w:val="00F86C52"/>
    <w:rPr>
      <w:rFonts w:ascii="Tahoma" w:hAnsi="Tahoma" w:cs="Tahoma"/>
      <w:shd w:val="clear" w:color="auto" w:fill="000080"/>
      <w:lang w:val="en-GB" w:eastAsia="en-US"/>
    </w:rPr>
  </w:style>
  <w:style w:type="character" w:customStyle="1" w:styleId="CharChar191">
    <w:name w:val="Char Char19"/>
    <w:rsid w:val="00F86C52"/>
    <w:rPr>
      <w:rFonts w:ascii="Times New Roman" w:hAnsi="Times New Roman"/>
      <w:lang w:val="en-GB"/>
    </w:rPr>
  </w:style>
  <w:style w:type="character" w:customStyle="1" w:styleId="CharChar201">
    <w:name w:val="Char Char20"/>
    <w:rsid w:val="00F86C52"/>
    <w:rPr>
      <w:rFonts w:ascii="Tahoma" w:hAnsi="Tahoma" w:cs="Tahoma"/>
      <w:sz w:val="16"/>
      <w:szCs w:val="16"/>
      <w:lang w:val="en-GB" w:eastAsia="en-US"/>
    </w:rPr>
  </w:style>
  <w:style w:type="character" w:customStyle="1" w:styleId="CharChar301">
    <w:name w:val="Char Char30"/>
    <w:rsid w:val="00F86C52"/>
    <w:rPr>
      <w:rFonts w:ascii="Arial" w:hAnsi="Arial"/>
      <w:lang w:val="en-GB" w:eastAsia="en-US"/>
    </w:rPr>
  </w:style>
  <w:style w:type="character" w:customStyle="1" w:styleId="CharChar291">
    <w:name w:val="Char Char29"/>
    <w:rsid w:val="00F86C52"/>
    <w:rPr>
      <w:rFonts w:ascii="Arial" w:hAnsi="Arial"/>
      <w:sz w:val="36"/>
      <w:lang w:val="en-GB" w:eastAsia="en-US"/>
    </w:rPr>
  </w:style>
  <w:style w:type="character" w:customStyle="1" w:styleId="CharChar261">
    <w:name w:val="Char Char26"/>
    <w:rsid w:val="00F86C52"/>
    <w:rPr>
      <w:rFonts w:ascii="Times New Roman" w:hAnsi="Times New Roman"/>
      <w:lang w:val="en-GB" w:eastAsia="en-US"/>
    </w:rPr>
  </w:style>
  <w:style w:type="character" w:customStyle="1" w:styleId="CharChar281">
    <w:name w:val="Char Char28"/>
    <w:rsid w:val="00F86C52"/>
    <w:rPr>
      <w:rFonts w:ascii="Arial" w:hAnsi="Arial"/>
      <w:sz w:val="36"/>
      <w:lang w:val="en-GB" w:eastAsia="en-US"/>
    </w:rPr>
  </w:style>
  <w:style w:type="character" w:customStyle="1" w:styleId="CharChar271">
    <w:name w:val="Char Char27"/>
    <w:rsid w:val="00F86C52"/>
    <w:rPr>
      <w:rFonts w:ascii="Arial" w:hAnsi="Arial"/>
      <w:b/>
      <w:i/>
      <w:noProof/>
      <w:sz w:val="18"/>
      <w:lang w:val="en-GB" w:eastAsia="en-US"/>
    </w:rPr>
  </w:style>
  <w:style w:type="paragraph" w:customStyle="1" w:styleId="48">
    <w:name w:val="(文字) (文字)4"/>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86C52"/>
    <w:rPr>
      <w:rFonts w:ascii="Arial" w:eastAsia="MS Mincho" w:hAnsi="Arial" w:cs="CG Times (WN)"/>
      <w:kern w:val="0"/>
      <w:sz w:val="22"/>
      <w:szCs w:val="20"/>
      <w:lang w:val="en-GB" w:eastAsia="ar-SA"/>
    </w:rPr>
  </w:style>
  <w:style w:type="character" w:customStyle="1" w:styleId="CharChar32">
    <w:name w:val="Char Char3"/>
    <w:rsid w:val="00F86C52"/>
    <w:rPr>
      <w:rFonts w:ascii="Arial" w:hAnsi="Arial"/>
      <w:sz w:val="22"/>
      <w:lang w:val="en-GB" w:eastAsia="en-US" w:bidi="ar-SA"/>
    </w:rPr>
  </w:style>
  <w:style w:type="paragraph" w:customStyle="1" w:styleId="CharCharCharCharChar1">
    <w:name w:val="Char Char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86C52"/>
    <w:rPr>
      <w:lang w:val="en-GB" w:eastAsia="ja-JP" w:bidi="ar-SA"/>
    </w:rPr>
  </w:style>
  <w:style w:type="paragraph" w:customStyle="1" w:styleId="CharChar1CharChar1">
    <w:name w:val="Char Char1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86C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F86C52"/>
    <w:rPr>
      <w:rFonts w:ascii="Courier New" w:hAnsi="Courier New"/>
      <w:lang w:val="nb-NO" w:eastAsia="ja-JP" w:bidi="ar-SA"/>
    </w:rPr>
  </w:style>
  <w:style w:type="character" w:customStyle="1" w:styleId="CharChar101">
    <w:name w:val="Char Char10"/>
    <w:rsid w:val="00F86C52"/>
    <w:rPr>
      <w:rFonts w:ascii="Times New Roman" w:hAnsi="Times New Roman"/>
      <w:lang w:val="en-GB" w:eastAsia="en-US"/>
    </w:rPr>
  </w:style>
  <w:style w:type="character" w:customStyle="1" w:styleId="CharChar151">
    <w:name w:val="Char Char15"/>
    <w:rsid w:val="00F86C52"/>
    <w:rPr>
      <w:rFonts w:ascii="Arial" w:hAnsi="Arial"/>
      <w:sz w:val="36"/>
      <w:lang w:val="en-GB"/>
    </w:rPr>
  </w:style>
  <w:style w:type="numbering" w:customStyle="1" w:styleId="NoList3">
    <w:name w:val="No List3"/>
    <w:next w:val="NoList"/>
    <w:semiHidden/>
    <w:unhideWhenUsed/>
    <w:rsid w:val="00F86C52"/>
  </w:style>
  <w:style w:type="character" w:customStyle="1" w:styleId="CharChar2a">
    <w:name w:val="Char Char2"/>
    <w:rsid w:val="00F86C52"/>
    <w:rPr>
      <w:rFonts w:ascii="Arial" w:hAnsi="Arial"/>
      <w:lang w:val="en-GB" w:eastAsia="en-US" w:bidi="ar-SA"/>
    </w:rPr>
  </w:style>
  <w:style w:type="paragraph" w:customStyle="1" w:styleId="CarCar51">
    <w:name w:val="Car Car5"/>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2"/>
    <w:rsid w:val="00F86C52"/>
    <w:rPr>
      <w:rFonts w:eastAsia="Malgun Gothic"/>
      <w:b/>
      <w:bCs/>
      <w:lang w:val="en-IN" w:eastAsia="en-US"/>
    </w:rPr>
  </w:style>
  <w:style w:type="paragraph" w:customStyle="1" w:styleId="Caption4">
    <w:name w:val="Caption4"/>
    <w:basedOn w:val="Normal"/>
    <w:next w:val="Normal"/>
    <w:rsid w:val="00F86C5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86C52"/>
    <w:pPr>
      <w:overflowPunct w:val="0"/>
      <w:autoSpaceDE w:val="0"/>
      <w:autoSpaceDN w:val="0"/>
      <w:adjustRightInd w:val="0"/>
      <w:ind w:left="400" w:hanging="400"/>
      <w:jc w:val="center"/>
      <w:textAlignment w:val="baseline"/>
    </w:pPr>
    <w:rPr>
      <w:rFonts w:eastAsia="MS Mincho"/>
      <w:b/>
      <w:lang w:eastAsia="en-GB"/>
    </w:rPr>
  </w:style>
  <w:style w:type="numbering" w:customStyle="1" w:styleId="1f7">
    <w:name w:val="목록 없음1"/>
    <w:next w:val="NoList"/>
    <w:semiHidden/>
    <w:unhideWhenUsed/>
    <w:rsid w:val="00F86C52"/>
  </w:style>
  <w:style w:type="numbering" w:customStyle="1" w:styleId="2c">
    <w:name w:val="목록 없음2"/>
    <w:next w:val="NoList"/>
    <w:semiHidden/>
    <w:rsid w:val="00F86C52"/>
  </w:style>
  <w:style w:type="numbering" w:customStyle="1" w:styleId="NoList4">
    <w:name w:val="No List4"/>
    <w:next w:val="NoList"/>
    <w:semiHidden/>
    <w:unhideWhenUsed/>
    <w:rsid w:val="00F86C52"/>
  </w:style>
  <w:style w:type="numbering" w:customStyle="1" w:styleId="NoList5">
    <w:name w:val="No List5"/>
    <w:next w:val="NoList"/>
    <w:semiHidden/>
    <w:rsid w:val="00F86C52"/>
  </w:style>
  <w:style w:type="numbering" w:customStyle="1" w:styleId="NoList6">
    <w:name w:val="No List6"/>
    <w:next w:val="NoList"/>
    <w:semiHidden/>
    <w:rsid w:val="00F86C52"/>
  </w:style>
  <w:style w:type="numbering" w:customStyle="1" w:styleId="NoList7">
    <w:name w:val="No List7"/>
    <w:next w:val="NoList"/>
    <w:semiHidden/>
    <w:rsid w:val="00F86C52"/>
  </w:style>
  <w:style w:type="numbering" w:customStyle="1" w:styleId="NoList21">
    <w:name w:val="No List21"/>
    <w:next w:val="NoList"/>
    <w:semiHidden/>
    <w:rsid w:val="00F86C52"/>
  </w:style>
  <w:style w:type="numbering" w:customStyle="1" w:styleId="NoList8">
    <w:name w:val="No List8"/>
    <w:next w:val="NoList"/>
    <w:semiHidden/>
    <w:rsid w:val="00F86C52"/>
  </w:style>
  <w:style w:type="numbering" w:customStyle="1" w:styleId="NoList12">
    <w:name w:val="No List12"/>
    <w:next w:val="NoList"/>
    <w:semiHidden/>
    <w:rsid w:val="00F86C52"/>
  </w:style>
  <w:style w:type="numbering" w:customStyle="1" w:styleId="NoList22">
    <w:name w:val="No List22"/>
    <w:next w:val="NoList"/>
    <w:semiHidden/>
    <w:rsid w:val="00F86C52"/>
  </w:style>
  <w:style w:type="numbering" w:customStyle="1" w:styleId="NoList9">
    <w:name w:val="No List9"/>
    <w:next w:val="NoList"/>
    <w:semiHidden/>
    <w:rsid w:val="00F86C52"/>
  </w:style>
  <w:style w:type="numbering" w:customStyle="1" w:styleId="NoList13">
    <w:name w:val="No List13"/>
    <w:next w:val="NoList"/>
    <w:semiHidden/>
    <w:rsid w:val="00F86C52"/>
  </w:style>
  <w:style w:type="numbering" w:customStyle="1" w:styleId="NoList23">
    <w:name w:val="No List23"/>
    <w:next w:val="NoList"/>
    <w:semiHidden/>
    <w:rsid w:val="00F86C52"/>
  </w:style>
  <w:style w:type="numbering" w:customStyle="1" w:styleId="NoList10">
    <w:name w:val="No List10"/>
    <w:next w:val="NoList"/>
    <w:semiHidden/>
    <w:rsid w:val="00F86C52"/>
  </w:style>
  <w:style w:type="numbering" w:customStyle="1" w:styleId="NoList14">
    <w:name w:val="No List14"/>
    <w:next w:val="NoList"/>
    <w:semiHidden/>
    <w:rsid w:val="00F86C52"/>
  </w:style>
  <w:style w:type="numbering" w:customStyle="1" w:styleId="NoList24">
    <w:name w:val="No List24"/>
    <w:next w:val="NoList"/>
    <w:semiHidden/>
    <w:rsid w:val="00F86C52"/>
  </w:style>
  <w:style w:type="numbering" w:customStyle="1" w:styleId="NoList31">
    <w:name w:val="No List31"/>
    <w:next w:val="NoList"/>
    <w:semiHidden/>
    <w:rsid w:val="00F86C52"/>
  </w:style>
  <w:style w:type="numbering" w:customStyle="1" w:styleId="NoList41">
    <w:name w:val="No List41"/>
    <w:next w:val="NoList"/>
    <w:semiHidden/>
    <w:rsid w:val="00F86C52"/>
  </w:style>
  <w:style w:type="numbering" w:customStyle="1" w:styleId="NoList51">
    <w:name w:val="No List51"/>
    <w:next w:val="NoList"/>
    <w:semiHidden/>
    <w:rsid w:val="00F86C52"/>
  </w:style>
  <w:style w:type="numbering" w:customStyle="1" w:styleId="NoList15">
    <w:name w:val="No List15"/>
    <w:next w:val="NoList"/>
    <w:semiHidden/>
    <w:rsid w:val="00F86C52"/>
  </w:style>
  <w:style w:type="numbering" w:customStyle="1" w:styleId="NoList16">
    <w:name w:val="No List16"/>
    <w:next w:val="NoList"/>
    <w:semiHidden/>
    <w:rsid w:val="00F86C52"/>
  </w:style>
  <w:style w:type="numbering" w:customStyle="1" w:styleId="1f8">
    <w:name w:val="无列表1"/>
    <w:next w:val="NoList"/>
    <w:semiHidden/>
    <w:rsid w:val="00F86C52"/>
  </w:style>
  <w:style w:type="numbering" w:customStyle="1" w:styleId="NoList111">
    <w:name w:val="No List111"/>
    <w:next w:val="NoList"/>
    <w:semiHidden/>
    <w:rsid w:val="00F86C52"/>
  </w:style>
  <w:style w:type="paragraph" w:customStyle="1" w:styleId="Char15">
    <w:name w:val="Char1"/>
    <w:semiHidden/>
    <w:rsid w:val="00F86C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6C52"/>
    <w:rPr>
      <w:rFonts w:ascii="Arial" w:hAnsi="Arial"/>
      <w:b/>
      <w:i/>
      <w:noProof/>
      <w:sz w:val="18"/>
      <w:lang w:val="en-GB"/>
    </w:rPr>
  </w:style>
  <w:style w:type="character" w:customStyle="1" w:styleId="afa">
    <w:name w:val="(文字) (文字)"/>
    <w:rsid w:val="00F86C52"/>
    <w:rPr>
      <w:rFonts w:ascii="Arial" w:eastAsia="MS Mincho" w:hAnsi="Arial" w:cs="Arial"/>
      <w:sz w:val="28"/>
      <w:szCs w:val="28"/>
      <w:lang w:val="en-GB" w:eastAsia="ja-JP"/>
    </w:rPr>
  </w:style>
  <w:style w:type="character" w:customStyle="1" w:styleId="CharChar181">
    <w:name w:val="Char Char18"/>
    <w:rsid w:val="00F86C52"/>
    <w:rPr>
      <w:rFonts w:ascii="Arial" w:hAnsi="Arial"/>
      <w:lang w:eastAsia="en-US"/>
    </w:rPr>
  </w:style>
  <w:style w:type="paragraph" w:customStyle="1" w:styleId="CharCharCharChar2">
    <w:name w:val="Char Char Char Char"/>
    <w:rsid w:val="00F86C5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86C52"/>
    <w:rPr>
      <w:rFonts w:ascii="Arial" w:eastAsia="MS Mincho" w:hAnsi="Arial"/>
      <w:lang w:val="en-GB" w:eastAsia="en-US" w:bidi="ar-SA"/>
    </w:rPr>
  </w:style>
  <w:style w:type="character" w:customStyle="1" w:styleId="CarCar81">
    <w:name w:val="Car Car8"/>
    <w:rsid w:val="00F86C52"/>
    <w:rPr>
      <w:rFonts w:ascii="Arial" w:eastAsia="MS Mincho" w:hAnsi="Arial"/>
      <w:sz w:val="36"/>
      <w:lang w:val="en-GB" w:eastAsia="en-US" w:bidi="ar-SA"/>
    </w:rPr>
  </w:style>
  <w:style w:type="character" w:customStyle="1" w:styleId="CarCar31">
    <w:name w:val="Car Car3"/>
    <w:rsid w:val="00F86C52"/>
    <w:rPr>
      <w:rFonts w:ascii="Arial" w:eastAsia="MS Mincho" w:hAnsi="Arial"/>
      <w:sz w:val="36"/>
      <w:lang w:val="en-GB" w:eastAsia="en-US" w:bidi="ar-SA"/>
    </w:rPr>
  </w:style>
  <w:style w:type="character" w:customStyle="1" w:styleId="CarCar71">
    <w:name w:val="Car Car7"/>
    <w:rsid w:val="00F86C52"/>
    <w:rPr>
      <w:rFonts w:eastAsia="MS Mincho"/>
      <w:lang w:val="en-GB" w:eastAsia="en-US" w:bidi="ar-SA"/>
    </w:rPr>
  </w:style>
  <w:style w:type="character" w:customStyle="1" w:styleId="CarCar61">
    <w:name w:val="Car Car6"/>
    <w:rsid w:val="00F86C52"/>
    <w:rPr>
      <w:rFonts w:ascii="Courier New" w:hAnsi="Courier New"/>
      <w:lang w:val="nb-NO" w:eastAsia="ja-JP" w:bidi="ar-SA"/>
    </w:rPr>
  </w:style>
  <w:style w:type="character" w:customStyle="1" w:styleId="CarCar21">
    <w:name w:val="Car Car2"/>
    <w:rsid w:val="00F86C52"/>
    <w:rPr>
      <w:rFonts w:eastAsia="MS Mincho"/>
      <w:lang w:val="en-GB" w:eastAsia="ja-JP" w:bidi="ar-SA"/>
    </w:rPr>
  </w:style>
  <w:style w:type="character" w:customStyle="1" w:styleId="CarCar91">
    <w:name w:val="Car Car9"/>
    <w:rsid w:val="00F86C52"/>
    <w:rPr>
      <w:rFonts w:ascii="Arial" w:hAnsi="Arial"/>
      <w:lang w:val="en-GB" w:eastAsia="ja-JP" w:bidi="ar-SA"/>
    </w:rPr>
  </w:style>
  <w:style w:type="character" w:customStyle="1" w:styleId="CarCar101">
    <w:name w:val="Car Car10"/>
    <w:rsid w:val="00F86C52"/>
    <w:rPr>
      <w:rFonts w:ascii="Arial" w:hAnsi="Arial"/>
      <w:lang w:val="en-GB" w:eastAsia="ja-JP" w:bidi="ar-SA"/>
    </w:rPr>
  </w:style>
  <w:style w:type="character" w:customStyle="1" w:styleId="81">
    <w:name w:val="(文字) (文字)8"/>
    <w:rsid w:val="00F86C52"/>
    <w:rPr>
      <w:rFonts w:ascii="Arial" w:eastAsia="MS Mincho" w:hAnsi="Arial"/>
      <w:lang w:val="en-GB" w:eastAsia="ar-SA" w:bidi="ar-SA"/>
    </w:rPr>
  </w:style>
  <w:style w:type="character" w:customStyle="1" w:styleId="71">
    <w:name w:val="(文字) (文字)7"/>
    <w:rsid w:val="00F86C52"/>
    <w:rPr>
      <w:rFonts w:ascii="Arial" w:eastAsia="MS Mincho" w:hAnsi="Arial"/>
      <w:sz w:val="36"/>
      <w:lang w:val="en-GB" w:eastAsia="ar-SA" w:bidi="ar-SA"/>
    </w:rPr>
  </w:style>
  <w:style w:type="character" w:customStyle="1" w:styleId="62">
    <w:name w:val="(文字) (文字)6"/>
    <w:rsid w:val="00F86C52"/>
    <w:rPr>
      <w:rFonts w:eastAsia="MS Mincho"/>
      <w:lang w:val="en-GB" w:eastAsia="ar-SA" w:bidi="ar-SA"/>
    </w:rPr>
  </w:style>
  <w:style w:type="character" w:customStyle="1" w:styleId="55">
    <w:name w:val="(文字) (文字)5"/>
    <w:rsid w:val="00F86C52"/>
    <w:rPr>
      <w:rFonts w:ascii="Courier New" w:eastAsia="MS Mincho" w:hAnsi="Courier New"/>
      <w:lang w:val="nb-NO" w:eastAsia="ar-SA" w:bidi="ar-SA"/>
    </w:rPr>
  </w:style>
  <w:style w:type="character" w:customStyle="1" w:styleId="38">
    <w:name w:val="(文字) (文字)3"/>
    <w:rsid w:val="00F86C52"/>
    <w:rPr>
      <w:rFonts w:eastAsia="MS Mincho"/>
      <w:lang w:val="en-GB" w:eastAsia="ar-SA" w:bidi="ar-SA"/>
    </w:rPr>
  </w:style>
  <w:style w:type="character" w:customStyle="1" w:styleId="1f9">
    <w:name w:val="(文字) (文字)1"/>
    <w:rsid w:val="00F86C52"/>
    <w:rPr>
      <w:rFonts w:eastAsia="MS Mincho"/>
      <w:lang w:val="en-GB" w:eastAsia="ar-SA" w:bidi="ar-SA"/>
    </w:rPr>
  </w:style>
  <w:style w:type="paragraph" w:customStyle="1" w:styleId="2d">
    <w:name w:val="(文字) (文字)2"/>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86C52"/>
    <w:rPr>
      <w:rFonts w:ascii="Arial" w:hAnsi="Arial"/>
      <w:lang w:val="en-GB" w:eastAsia="en-US"/>
    </w:rPr>
  </w:style>
  <w:style w:type="character" w:customStyle="1" w:styleId="Head2A2">
    <w:name w:val="Head2A"/>
    <w:rsid w:val="00F86C52"/>
    <w:rPr>
      <w:rFonts w:ascii="Arial" w:eastAsia="MS Mincho" w:hAnsi="Arial"/>
      <w:sz w:val="32"/>
      <w:lang w:val="en-GB" w:eastAsia="en-US" w:bidi="ar-SA"/>
    </w:rPr>
  </w:style>
  <w:style w:type="character" w:customStyle="1" w:styleId="Titre33">
    <w:name w:val="Titre 3"/>
    <w:rsid w:val="00F86C52"/>
    <w:rPr>
      <w:rFonts w:ascii="Arial" w:hAnsi="Arial"/>
      <w:sz w:val="28"/>
      <w:szCs w:val="28"/>
      <w:lang w:val="en-GB" w:eastAsia="en-GB"/>
    </w:rPr>
  </w:style>
  <w:style w:type="paragraph" w:customStyle="1" w:styleId="1Char2">
    <w:name w:val="(文字) (文字)1 Char (文字) (文字)"/>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86C52"/>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7">
    <w:name w:val="No List17"/>
    <w:next w:val="NoList"/>
    <w:uiPriority w:val="99"/>
    <w:semiHidden/>
    <w:unhideWhenUsed/>
    <w:rsid w:val="00F86C52"/>
  </w:style>
  <w:style w:type="numbering" w:customStyle="1" w:styleId="NoList18">
    <w:name w:val="No List18"/>
    <w:next w:val="NoList"/>
    <w:uiPriority w:val="99"/>
    <w:semiHidden/>
    <w:rsid w:val="00F86C52"/>
  </w:style>
  <w:style w:type="numbering" w:customStyle="1" w:styleId="NoList25">
    <w:name w:val="No List25"/>
    <w:next w:val="NoList"/>
    <w:semiHidden/>
    <w:rsid w:val="00F86C52"/>
  </w:style>
  <w:style w:type="numbering" w:customStyle="1" w:styleId="NoList32">
    <w:name w:val="No List32"/>
    <w:next w:val="NoList"/>
    <w:semiHidden/>
    <w:unhideWhenUsed/>
    <w:rsid w:val="00F86C52"/>
  </w:style>
  <w:style w:type="numbering" w:customStyle="1" w:styleId="110">
    <w:name w:val="목록 없음11"/>
    <w:next w:val="NoList"/>
    <w:semiHidden/>
    <w:unhideWhenUsed/>
    <w:rsid w:val="00F86C52"/>
  </w:style>
  <w:style w:type="numbering" w:customStyle="1" w:styleId="214">
    <w:name w:val="목록 없음21"/>
    <w:next w:val="NoList"/>
    <w:semiHidden/>
    <w:rsid w:val="00F86C52"/>
  </w:style>
  <w:style w:type="numbering" w:customStyle="1" w:styleId="NoList42">
    <w:name w:val="No List42"/>
    <w:next w:val="NoList"/>
    <w:semiHidden/>
    <w:unhideWhenUsed/>
    <w:rsid w:val="00F86C52"/>
  </w:style>
  <w:style w:type="numbering" w:customStyle="1" w:styleId="NoList52">
    <w:name w:val="No List52"/>
    <w:next w:val="NoList"/>
    <w:semiHidden/>
    <w:rsid w:val="00F86C52"/>
  </w:style>
  <w:style w:type="numbering" w:customStyle="1" w:styleId="NoList61">
    <w:name w:val="No List61"/>
    <w:next w:val="NoList"/>
    <w:semiHidden/>
    <w:rsid w:val="00F86C52"/>
  </w:style>
  <w:style w:type="numbering" w:customStyle="1" w:styleId="NoList71">
    <w:name w:val="No List71"/>
    <w:next w:val="NoList"/>
    <w:semiHidden/>
    <w:rsid w:val="00F86C52"/>
  </w:style>
  <w:style w:type="numbering" w:customStyle="1" w:styleId="NoList112">
    <w:name w:val="No List112"/>
    <w:next w:val="NoList"/>
    <w:semiHidden/>
    <w:rsid w:val="00F86C52"/>
  </w:style>
  <w:style w:type="numbering" w:customStyle="1" w:styleId="NoList211">
    <w:name w:val="No List211"/>
    <w:next w:val="NoList"/>
    <w:semiHidden/>
    <w:rsid w:val="00F86C52"/>
  </w:style>
  <w:style w:type="numbering" w:customStyle="1" w:styleId="NoList81">
    <w:name w:val="No List81"/>
    <w:next w:val="NoList"/>
    <w:semiHidden/>
    <w:rsid w:val="00F86C52"/>
  </w:style>
  <w:style w:type="numbering" w:customStyle="1" w:styleId="NoList121">
    <w:name w:val="No List121"/>
    <w:next w:val="NoList"/>
    <w:semiHidden/>
    <w:rsid w:val="00F86C52"/>
  </w:style>
  <w:style w:type="numbering" w:customStyle="1" w:styleId="NoList221">
    <w:name w:val="No List221"/>
    <w:next w:val="NoList"/>
    <w:semiHidden/>
    <w:rsid w:val="00F86C52"/>
  </w:style>
  <w:style w:type="numbering" w:customStyle="1" w:styleId="NoList91">
    <w:name w:val="No List91"/>
    <w:next w:val="NoList"/>
    <w:semiHidden/>
    <w:rsid w:val="00F86C52"/>
  </w:style>
  <w:style w:type="numbering" w:customStyle="1" w:styleId="NoList131">
    <w:name w:val="No List131"/>
    <w:next w:val="NoList"/>
    <w:semiHidden/>
    <w:rsid w:val="00F86C52"/>
  </w:style>
  <w:style w:type="numbering" w:customStyle="1" w:styleId="NoList231">
    <w:name w:val="No List231"/>
    <w:next w:val="NoList"/>
    <w:semiHidden/>
    <w:rsid w:val="00F86C52"/>
  </w:style>
  <w:style w:type="numbering" w:customStyle="1" w:styleId="NoList101">
    <w:name w:val="No List101"/>
    <w:next w:val="NoList"/>
    <w:semiHidden/>
    <w:rsid w:val="00F86C52"/>
  </w:style>
  <w:style w:type="numbering" w:customStyle="1" w:styleId="NoList141">
    <w:name w:val="No List141"/>
    <w:next w:val="NoList"/>
    <w:semiHidden/>
    <w:rsid w:val="00F86C52"/>
  </w:style>
  <w:style w:type="numbering" w:customStyle="1" w:styleId="NoList241">
    <w:name w:val="No List241"/>
    <w:next w:val="NoList"/>
    <w:semiHidden/>
    <w:rsid w:val="00F86C52"/>
  </w:style>
  <w:style w:type="numbering" w:customStyle="1" w:styleId="NoList311">
    <w:name w:val="No List311"/>
    <w:next w:val="NoList"/>
    <w:semiHidden/>
    <w:rsid w:val="00F86C52"/>
  </w:style>
  <w:style w:type="numbering" w:customStyle="1" w:styleId="NoList411">
    <w:name w:val="No List411"/>
    <w:next w:val="NoList"/>
    <w:semiHidden/>
    <w:rsid w:val="00F86C52"/>
  </w:style>
  <w:style w:type="numbering" w:customStyle="1" w:styleId="NoList511">
    <w:name w:val="No List511"/>
    <w:next w:val="NoList"/>
    <w:semiHidden/>
    <w:rsid w:val="00F86C52"/>
  </w:style>
  <w:style w:type="numbering" w:customStyle="1" w:styleId="NoList151">
    <w:name w:val="No List151"/>
    <w:next w:val="NoList"/>
    <w:semiHidden/>
    <w:rsid w:val="00F86C52"/>
  </w:style>
  <w:style w:type="numbering" w:customStyle="1" w:styleId="NoList161">
    <w:name w:val="No List161"/>
    <w:next w:val="NoList"/>
    <w:semiHidden/>
    <w:rsid w:val="00F86C52"/>
  </w:style>
  <w:style w:type="numbering" w:customStyle="1" w:styleId="111">
    <w:name w:val="无列表11"/>
    <w:next w:val="NoList"/>
    <w:semiHidden/>
    <w:rsid w:val="00F86C52"/>
  </w:style>
  <w:style w:type="numbering" w:customStyle="1" w:styleId="NoList1111">
    <w:name w:val="No List1111"/>
    <w:next w:val="NoList"/>
    <w:semiHidden/>
    <w:rsid w:val="00F86C52"/>
  </w:style>
  <w:style w:type="numbering" w:customStyle="1" w:styleId="NoList19">
    <w:name w:val="No List19"/>
    <w:next w:val="NoList"/>
    <w:uiPriority w:val="99"/>
    <w:semiHidden/>
    <w:unhideWhenUsed/>
    <w:rsid w:val="00F86C52"/>
  </w:style>
  <w:style w:type="numbering" w:customStyle="1" w:styleId="NoList110">
    <w:name w:val="No List110"/>
    <w:next w:val="NoList"/>
    <w:uiPriority w:val="99"/>
    <w:semiHidden/>
    <w:rsid w:val="00F86C52"/>
  </w:style>
  <w:style w:type="numbering" w:customStyle="1" w:styleId="NoList26">
    <w:name w:val="No List26"/>
    <w:next w:val="NoList"/>
    <w:semiHidden/>
    <w:rsid w:val="00F86C52"/>
  </w:style>
  <w:style w:type="numbering" w:customStyle="1" w:styleId="NoList33">
    <w:name w:val="No List33"/>
    <w:next w:val="NoList"/>
    <w:semiHidden/>
    <w:unhideWhenUsed/>
    <w:rsid w:val="00F86C52"/>
  </w:style>
  <w:style w:type="numbering" w:customStyle="1" w:styleId="120">
    <w:name w:val="목록 없음12"/>
    <w:next w:val="NoList"/>
    <w:semiHidden/>
    <w:unhideWhenUsed/>
    <w:rsid w:val="00F86C52"/>
  </w:style>
  <w:style w:type="numbering" w:customStyle="1" w:styleId="220">
    <w:name w:val="목록 없음22"/>
    <w:next w:val="NoList"/>
    <w:semiHidden/>
    <w:rsid w:val="00F86C52"/>
  </w:style>
  <w:style w:type="numbering" w:customStyle="1" w:styleId="NoList43">
    <w:name w:val="No List43"/>
    <w:next w:val="NoList"/>
    <w:semiHidden/>
    <w:unhideWhenUsed/>
    <w:rsid w:val="00F86C52"/>
  </w:style>
  <w:style w:type="numbering" w:customStyle="1" w:styleId="NoList53">
    <w:name w:val="No List53"/>
    <w:next w:val="NoList"/>
    <w:semiHidden/>
    <w:rsid w:val="00F86C52"/>
  </w:style>
  <w:style w:type="numbering" w:customStyle="1" w:styleId="NoList62">
    <w:name w:val="No List62"/>
    <w:next w:val="NoList"/>
    <w:semiHidden/>
    <w:rsid w:val="00F86C52"/>
  </w:style>
  <w:style w:type="numbering" w:customStyle="1" w:styleId="NoList72">
    <w:name w:val="No List72"/>
    <w:next w:val="NoList"/>
    <w:semiHidden/>
    <w:rsid w:val="00F86C52"/>
  </w:style>
  <w:style w:type="numbering" w:customStyle="1" w:styleId="NoList113">
    <w:name w:val="No List113"/>
    <w:next w:val="NoList"/>
    <w:semiHidden/>
    <w:rsid w:val="00F86C52"/>
  </w:style>
  <w:style w:type="numbering" w:customStyle="1" w:styleId="NoList212">
    <w:name w:val="No List212"/>
    <w:next w:val="NoList"/>
    <w:semiHidden/>
    <w:rsid w:val="00F86C52"/>
  </w:style>
  <w:style w:type="numbering" w:customStyle="1" w:styleId="NoList82">
    <w:name w:val="No List82"/>
    <w:next w:val="NoList"/>
    <w:semiHidden/>
    <w:rsid w:val="00F86C52"/>
  </w:style>
  <w:style w:type="numbering" w:customStyle="1" w:styleId="NoList122">
    <w:name w:val="No List122"/>
    <w:next w:val="NoList"/>
    <w:semiHidden/>
    <w:rsid w:val="00F86C52"/>
  </w:style>
  <w:style w:type="numbering" w:customStyle="1" w:styleId="NoList222">
    <w:name w:val="No List222"/>
    <w:next w:val="NoList"/>
    <w:semiHidden/>
    <w:rsid w:val="00F86C52"/>
  </w:style>
  <w:style w:type="numbering" w:customStyle="1" w:styleId="NoList92">
    <w:name w:val="No List92"/>
    <w:next w:val="NoList"/>
    <w:semiHidden/>
    <w:rsid w:val="00F86C52"/>
  </w:style>
  <w:style w:type="numbering" w:customStyle="1" w:styleId="NoList132">
    <w:name w:val="No List132"/>
    <w:next w:val="NoList"/>
    <w:semiHidden/>
    <w:rsid w:val="00F86C52"/>
  </w:style>
  <w:style w:type="numbering" w:customStyle="1" w:styleId="NoList232">
    <w:name w:val="No List232"/>
    <w:next w:val="NoList"/>
    <w:semiHidden/>
    <w:rsid w:val="00F86C52"/>
  </w:style>
  <w:style w:type="numbering" w:customStyle="1" w:styleId="NoList102">
    <w:name w:val="No List102"/>
    <w:next w:val="NoList"/>
    <w:semiHidden/>
    <w:rsid w:val="00F86C52"/>
  </w:style>
  <w:style w:type="numbering" w:customStyle="1" w:styleId="NoList142">
    <w:name w:val="No List142"/>
    <w:next w:val="NoList"/>
    <w:semiHidden/>
    <w:rsid w:val="00F86C52"/>
  </w:style>
  <w:style w:type="numbering" w:customStyle="1" w:styleId="NoList242">
    <w:name w:val="No List242"/>
    <w:next w:val="NoList"/>
    <w:semiHidden/>
    <w:rsid w:val="00F86C52"/>
  </w:style>
  <w:style w:type="numbering" w:customStyle="1" w:styleId="NoList312">
    <w:name w:val="No List312"/>
    <w:next w:val="NoList"/>
    <w:semiHidden/>
    <w:rsid w:val="00F86C52"/>
  </w:style>
  <w:style w:type="numbering" w:customStyle="1" w:styleId="NoList412">
    <w:name w:val="No List412"/>
    <w:next w:val="NoList"/>
    <w:semiHidden/>
    <w:rsid w:val="00F86C52"/>
  </w:style>
  <w:style w:type="numbering" w:customStyle="1" w:styleId="NoList512">
    <w:name w:val="No List512"/>
    <w:next w:val="NoList"/>
    <w:semiHidden/>
    <w:rsid w:val="00F86C52"/>
  </w:style>
  <w:style w:type="numbering" w:customStyle="1" w:styleId="NoList152">
    <w:name w:val="No List152"/>
    <w:next w:val="NoList"/>
    <w:semiHidden/>
    <w:rsid w:val="00F86C52"/>
  </w:style>
  <w:style w:type="numbering" w:customStyle="1" w:styleId="NoList162">
    <w:name w:val="No List162"/>
    <w:next w:val="NoList"/>
    <w:semiHidden/>
    <w:rsid w:val="00F86C52"/>
  </w:style>
  <w:style w:type="numbering" w:customStyle="1" w:styleId="121">
    <w:name w:val="无列表12"/>
    <w:next w:val="NoList"/>
    <w:semiHidden/>
    <w:rsid w:val="00F86C52"/>
  </w:style>
  <w:style w:type="numbering" w:customStyle="1" w:styleId="NoList1112">
    <w:name w:val="No List1112"/>
    <w:next w:val="NoList"/>
    <w:semiHidden/>
    <w:rsid w:val="00F86C52"/>
  </w:style>
  <w:style w:type="numbering" w:customStyle="1" w:styleId="2e">
    <w:name w:val="无列表2"/>
    <w:next w:val="NoList"/>
    <w:uiPriority w:val="99"/>
    <w:semiHidden/>
    <w:unhideWhenUsed/>
    <w:rsid w:val="00F86C52"/>
  </w:style>
  <w:style w:type="numbering" w:customStyle="1" w:styleId="39">
    <w:name w:val="无列表3"/>
    <w:next w:val="NoList"/>
    <w:uiPriority w:val="99"/>
    <w:semiHidden/>
    <w:unhideWhenUsed/>
    <w:rsid w:val="00F86C52"/>
  </w:style>
  <w:style w:type="paragraph" w:customStyle="1" w:styleId="CharChar1CharCharCharCharCharCharCharCharCharCharCharCharCharCharCharChar1">
    <w:name w:val="Char Char1 Char Char Char Char Char Char Char Char Char Char Char Char Char Char Char Char"/>
    <w:semiHidden/>
    <w:rsid w:val="00F86C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86C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
    <w:name w:val="No List20"/>
    <w:next w:val="NoList"/>
    <w:semiHidden/>
    <w:rsid w:val="00F86C52"/>
  </w:style>
  <w:style w:type="numbering" w:customStyle="1" w:styleId="NoList27">
    <w:name w:val="No List27"/>
    <w:next w:val="NoList"/>
    <w:uiPriority w:val="99"/>
    <w:semiHidden/>
    <w:unhideWhenUsed/>
    <w:rsid w:val="00F86C52"/>
  </w:style>
  <w:style w:type="numbering" w:customStyle="1" w:styleId="NoList28">
    <w:name w:val="No List28"/>
    <w:next w:val="NoList"/>
    <w:uiPriority w:val="99"/>
    <w:semiHidden/>
    <w:unhideWhenUsed/>
    <w:rsid w:val="00F86C52"/>
  </w:style>
  <w:style w:type="character" w:customStyle="1" w:styleId="HeaderChar1">
    <w:name w:val="Header Char1"/>
    <w:uiPriority w:val="99"/>
    <w:semiHidden/>
    <w:rsid w:val="00F86C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CB22CE0E7E63244ABCA2AE5C4608814" ma:contentTypeVersion="4" ma:contentTypeDescription="Crear nuevo documento." ma:contentTypeScope="" ma:versionID="1d7a934924d67e6e8eae28134a333ff8">
  <xsd:schema xmlns:xsd="http://www.w3.org/2001/XMLSchema" xmlns:xs="http://www.w3.org/2001/XMLSchema" xmlns:p="http://schemas.microsoft.com/office/2006/metadata/properties" xmlns:ns2="793e791e-3c36-4f59-9e3b-6c80d68a9624" targetNamespace="http://schemas.microsoft.com/office/2006/metadata/properties" ma:root="true" ma:fieldsID="d1d5d224112d71d3e13068e5f2d87e9f" ns2:_="">
    <xsd:import namespace="793e791e-3c36-4f59-9e3b-6c80d68a96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4AAFB5-43AB-4651-BE89-88581CAFC6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418E89-8AD3-4ED4-9008-243F238C5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e791e-3c36-4f59-9e3b-6c80d68a96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35C656-9C3F-4BDA-96FD-58D1F565AA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7020</Words>
  <Characters>40019</Characters>
  <Application>Microsoft Office Word</Application>
  <DocSecurity>0</DocSecurity>
  <Lines>333</Lines>
  <Paragraphs>93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46946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1900-01-20T02:00:00Z</cp:lastPrinted>
  <dcterms:created xsi:type="dcterms:W3CDTF">2021-02-26T08:14:00Z</dcterms:created>
  <dcterms:modified xsi:type="dcterms:W3CDTF">2021-02-26T08:24:00Z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0x010100CCB22CE0E7E63244ABCA2AE5C4608814</vt:lpwstr>
  </property>
</Properties>
</file>