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Pr="00235394">
        <w:t>V</w:t>
      </w:r>
      <w:r w:rsidR="004359C6">
        <w:t>0</w:t>
      </w:r>
      <w:r w:rsidRPr="00235394">
        <w:t>.</w:t>
      </w:r>
      <w:r w:rsidR="00251F98">
        <w:t>3</w:t>
      </w:r>
      <w:r w:rsidRPr="00235394">
        <w:t>.</w:t>
      </w:r>
      <w:r w:rsidR="002D7815">
        <w:t>0</w:t>
      </w:r>
      <w:r w:rsidR="002D7815" w:rsidRPr="00235394">
        <w:t xml:space="preserve"> </w:t>
      </w:r>
      <w:r w:rsidRPr="00235394">
        <w:rPr>
          <w:sz w:val="32"/>
        </w:rPr>
        <w:t>(</w:t>
      </w:r>
      <w:r w:rsidR="004359C6">
        <w:rPr>
          <w:sz w:val="32"/>
        </w:rPr>
        <w:t>2016</w:t>
      </w:r>
      <w:r w:rsidRPr="00235394">
        <w:rPr>
          <w:sz w:val="32"/>
        </w:rPr>
        <w:t>-</w:t>
      </w:r>
      <w:r w:rsidR="00DE5979">
        <w:rPr>
          <w:sz w:val="32"/>
        </w:rPr>
        <w:t>05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354345" w:rsidRDefault="00E36EE2">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354345">
        <w:t>Foreword</w:t>
      </w:r>
      <w:r w:rsidR="00354345">
        <w:tab/>
      </w:r>
      <w:r>
        <w:fldChar w:fldCharType="begin"/>
      </w:r>
      <w:r w:rsidR="00354345">
        <w:instrText xml:space="preserve"> PAGEREF _Toc442106158 \h </w:instrText>
      </w:r>
      <w:r>
        <w:fldChar w:fldCharType="separate"/>
      </w:r>
      <w:r w:rsidR="00DE5979">
        <w:t>4</w:t>
      </w:r>
      <w:r>
        <w:fldChar w:fldCharType="end"/>
      </w:r>
    </w:p>
    <w:p w:rsidR="00354345" w:rsidRDefault="00354345">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rsidR="00E36EE2">
        <w:fldChar w:fldCharType="begin"/>
      </w:r>
      <w:r>
        <w:instrText xml:space="preserve"> PAGEREF _Toc442106159 \h </w:instrText>
      </w:r>
      <w:r w:rsidR="00E36EE2">
        <w:fldChar w:fldCharType="separate"/>
      </w:r>
      <w:r w:rsidR="00DE5979">
        <w:t>5</w:t>
      </w:r>
      <w:r w:rsidR="00E36EE2">
        <w:fldChar w:fldCharType="end"/>
      </w:r>
    </w:p>
    <w:p w:rsidR="00354345" w:rsidRDefault="00354345">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rsidR="00E36EE2">
        <w:fldChar w:fldCharType="begin"/>
      </w:r>
      <w:r>
        <w:instrText xml:space="preserve"> PAGEREF _Toc442106160 \h </w:instrText>
      </w:r>
      <w:r w:rsidR="00E36EE2">
        <w:fldChar w:fldCharType="separate"/>
      </w:r>
      <w:r w:rsidR="00DE5979">
        <w:t>5</w:t>
      </w:r>
      <w:r w:rsidR="00E36EE2">
        <w:fldChar w:fldCharType="end"/>
      </w:r>
    </w:p>
    <w:p w:rsidR="00354345" w:rsidRDefault="00354345">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rsidR="00E36EE2">
        <w:fldChar w:fldCharType="begin"/>
      </w:r>
      <w:r>
        <w:instrText xml:space="preserve"> PAGEREF _Toc442106161 \h </w:instrText>
      </w:r>
      <w:r w:rsidR="00E36EE2">
        <w:fldChar w:fldCharType="separate"/>
      </w:r>
      <w:r w:rsidR="00DE5979">
        <w:t>5</w:t>
      </w:r>
      <w:r w:rsidR="00E36EE2">
        <w:fldChar w:fldCharType="end"/>
      </w:r>
    </w:p>
    <w:p w:rsidR="00354345" w:rsidRDefault="00354345">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rsidR="00E36EE2">
        <w:fldChar w:fldCharType="begin"/>
      </w:r>
      <w:r>
        <w:instrText xml:space="preserve"> PAGEREF _Toc442106162 \h </w:instrText>
      </w:r>
      <w:r w:rsidR="00E36EE2">
        <w:fldChar w:fldCharType="separate"/>
      </w:r>
      <w:r w:rsidR="00DE5979">
        <w:t>5</w:t>
      </w:r>
      <w:r w:rsidR="00E36EE2">
        <w:fldChar w:fldCharType="end"/>
      </w:r>
    </w:p>
    <w:p w:rsidR="00354345" w:rsidRDefault="00354345">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rsidR="00E36EE2">
        <w:fldChar w:fldCharType="begin"/>
      </w:r>
      <w:r>
        <w:instrText xml:space="preserve"> PAGEREF _Toc442106163 \h </w:instrText>
      </w:r>
      <w:r w:rsidR="00E36EE2">
        <w:fldChar w:fldCharType="separate"/>
      </w:r>
      <w:r w:rsidR="00DE5979">
        <w:t>5</w:t>
      </w:r>
      <w:r w:rsidR="00E36EE2">
        <w:fldChar w:fldCharType="end"/>
      </w:r>
    </w:p>
    <w:p w:rsidR="00354345" w:rsidRDefault="00354345">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rsidR="00E36EE2">
        <w:fldChar w:fldCharType="begin"/>
      </w:r>
      <w:r>
        <w:instrText xml:space="preserve"> PAGEREF _Toc442106164 \h </w:instrText>
      </w:r>
      <w:r w:rsidR="00E36EE2">
        <w:fldChar w:fldCharType="separate"/>
      </w:r>
      <w:r w:rsidR="00DE5979">
        <w:t>5</w:t>
      </w:r>
      <w:r w:rsidR="00E36EE2">
        <w:fldChar w:fldCharType="end"/>
      </w:r>
    </w:p>
    <w:p w:rsidR="00354345" w:rsidRDefault="00354345">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rsidR="00E36EE2">
        <w:fldChar w:fldCharType="begin"/>
      </w:r>
      <w:r>
        <w:instrText xml:space="preserve"> PAGEREF _Toc442106165 \h </w:instrText>
      </w:r>
      <w:r w:rsidR="00E36EE2">
        <w:fldChar w:fldCharType="separate"/>
      </w:r>
      <w:r w:rsidR="00DE5979">
        <w:t>6</w:t>
      </w:r>
      <w:r w:rsidR="00E36EE2">
        <w:fldChar w:fldCharType="end"/>
      </w:r>
    </w:p>
    <w:p w:rsidR="00354345" w:rsidRDefault="00354345">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911457">
        <w:rPr>
          <w:color w:val="000000"/>
        </w:rPr>
        <w:t>Task description</w:t>
      </w:r>
      <w:r>
        <w:tab/>
      </w:r>
      <w:r w:rsidR="00E36EE2">
        <w:fldChar w:fldCharType="begin"/>
      </w:r>
      <w:r>
        <w:instrText xml:space="preserve"> PAGEREF _Toc442106166 \h </w:instrText>
      </w:r>
      <w:r w:rsidR="00E36EE2">
        <w:fldChar w:fldCharType="separate"/>
      </w:r>
      <w:r w:rsidR="00DE5979">
        <w:t>6</w:t>
      </w:r>
      <w:r w:rsidR="00E36EE2">
        <w:fldChar w:fldCharType="end"/>
      </w:r>
    </w:p>
    <w:p w:rsidR="00354345" w:rsidRDefault="00354345">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rsidR="00E36EE2">
        <w:fldChar w:fldCharType="begin"/>
      </w:r>
      <w:r>
        <w:instrText xml:space="preserve"> PAGEREF _Toc442106167 \h </w:instrText>
      </w:r>
      <w:r w:rsidR="00E36EE2">
        <w:fldChar w:fldCharType="separate"/>
      </w:r>
      <w:r w:rsidR="00DE5979">
        <w:t>6</w:t>
      </w:r>
      <w:r w:rsidR="00E36EE2">
        <w:fldChar w:fldCharType="end"/>
      </w:r>
    </w:p>
    <w:p w:rsidR="00354345" w:rsidRDefault="00354345">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rsidR="00E36EE2">
        <w:fldChar w:fldCharType="begin"/>
      </w:r>
      <w:r>
        <w:instrText xml:space="preserve"> PAGEREF _Toc442106168 \h </w:instrText>
      </w:r>
      <w:r w:rsidR="00E36EE2">
        <w:fldChar w:fldCharType="separate"/>
      </w:r>
      <w:r w:rsidR="00DE5979">
        <w:t>6</w:t>
      </w:r>
      <w:r w:rsidR="00E36EE2">
        <w:fldChar w:fldCharType="end"/>
      </w:r>
    </w:p>
    <w:p w:rsidR="00354345" w:rsidRDefault="00354345">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rsidR="00E36EE2">
        <w:fldChar w:fldCharType="begin"/>
      </w:r>
      <w:r>
        <w:instrText xml:space="preserve"> PAGEREF _Toc442106169 \h </w:instrText>
      </w:r>
      <w:r w:rsidR="00E36EE2">
        <w:fldChar w:fldCharType="separate"/>
      </w:r>
      <w:r w:rsidR="00DE5979">
        <w:t>6</w:t>
      </w:r>
      <w:r w:rsidR="00E36EE2">
        <w:fldChar w:fldCharType="end"/>
      </w:r>
    </w:p>
    <w:p w:rsidR="00354345" w:rsidRDefault="00354345">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rsidR="00E36EE2">
        <w:fldChar w:fldCharType="begin"/>
      </w:r>
      <w:r>
        <w:instrText xml:space="preserve"> PAGEREF _Toc442106170 \h </w:instrText>
      </w:r>
      <w:r w:rsidR="00E36EE2">
        <w:fldChar w:fldCharType="separate"/>
      </w:r>
      <w:r w:rsidR="00DE5979">
        <w:t>6</w:t>
      </w:r>
      <w:r w:rsidR="00E36EE2">
        <w:fldChar w:fldCharType="end"/>
      </w:r>
    </w:p>
    <w:p w:rsidR="00354345" w:rsidRDefault="00354345">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rsidR="00E36EE2">
        <w:fldChar w:fldCharType="begin"/>
      </w:r>
      <w:r>
        <w:instrText xml:space="preserve"> PAGEREF _Toc442106171 \h </w:instrText>
      </w:r>
      <w:r w:rsidR="00E36EE2">
        <w:fldChar w:fldCharType="separate"/>
      </w:r>
      <w:r w:rsidR="00DE5979">
        <w:t>7</w:t>
      </w:r>
      <w:r w:rsidR="00E36EE2">
        <w:fldChar w:fldCharType="end"/>
      </w:r>
    </w:p>
    <w:p w:rsidR="00354345" w:rsidRDefault="00354345">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rsidR="00E36EE2">
        <w:fldChar w:fldCharType="begin"/>
      </w:r>
      <w:r>
        <w:instrText xml:space="preserve"> PAGEREF _Toc442106172 \h </w:instrText>
      </w:r>
      <w:r w:rsidR="00E36EE2">
        <w:fldChar w:fldCharType="separate"/>
      </w:r>
      <w:r w:rsidR="00DE5979">
        <w:t>7</w:t>
      </w:r>
      <w:r w:rsidR="00E36EE2">
        <w:fldChar w:fldCharType="end"/>
      </w:r>
    </w:p>
    <w:p w:rsidR="00354345" w:rsidRDefault="00354345">
      <w:pPr>
        <w:pStyle w:val="TOC9"/>
        <w:rPr>
          <w:rFonts w:asciiTheme="minorHAnsi" w:eastAsiaTheme="minorEastAsia" w:hAnsiTheme="minorHAnsi" w:cstheme="minorBidi"/>
          <w:b w:val="0"/>
          <w:szCs w:val="22"/>
          <w:lang w:eastAsia="zh-CN"/>
        </w:rPr>
      </w:pPr>
      <w:r>
        <w:t>Annex A: Change history</w:t>
      </w:r>
      <w:r>
        <w:tab/>
      </w:r>
      <w:r w:rsidR="00E36EE2">
        <w:fldChar w:fldCharType="begin"/>
      </w:r>
      <w:r>
        <w:instrText xml:space="preserve"> PAGEREF _Toc442106173 \h </w:instrText>
      </w:r>
      <w:r w:rsidR="00E36EE2">
        <w:fldChar w:fldCharType="separate"/>
      </w:r>
      <w:r w:rsidR="00DE5979">
        <w:t>8</w:t>
      </w:r>
      <w:r w:rsidR="00E36EE2">
        <w:fldChar w:fldCharType="end"/>
      </w:r>
    </w:p>
    <w:p w:rsidR="00E8629F" w:rsidRPr="00235394" w:rsidRDefault="00E36EE2">
      <w:r>
        <w:rPr>
          <w:noProof/>
          <w:sz w:val="22"/>
        </w:rPr>
        <w:fldChar w:fldCharType="end"/>
      </w:r>
    </w:p>
    <w:p w:rsidR="00E8629F" w:rsidRPr="00235394" w:rsidRDefault="00E8629F">
      <w:pPr>
        <w:pStyle w:val="Heading1"/>
      </w:pPr>
      <w:r w:rsidRPr="00235394">
        <w:br w:type="page"/>
      </w:r>
      <w:bookmarkStart w:id="3" w:name="_Toc442106158"/>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4" w:name="_Toc442106159"/>
      <w:r w:rsidRPr="00235394">
        <w:lastRenderedPageBreak/>
        <w:t>1</w:t>
      </w:r>
      <w:r w:rsidRPr="00235394">
        <w:tab/>
        <w:t>Scope</w:t>
      </w:r>
      <w:bookmarkEnd w:id="4"/>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5" w:name="_Toc442106160"/>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6" w:name="_Toc442106161"/>
      <w:r w:rsidRPr="00235394">
        <w:t>3</w:t>
      </w:r>
      <w:r w:rsidRPr="00235394">
        <w:tab/>
      </w:r>
      <w:r w:rsidR="00367724" w:rsidRPr="00235394">
        <w:t>Definitions, symbols and abbreviations</w:t>
      </w:r>
      <w:bookmarkEnd w:id="6"/>
    </w:p>
    <w:p w:rsidR="00E8629F" w:rsidRPr="00235394" w:rsidRDefault="00E8629F">
      <w:pPr>
        <w:pStyle w:val="Heading2"/>
      </w:pPr>
      <w:bookmarkStart w:id="7" w:name="_Toc442106162"/>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3" w:name="_Toc442106163"/>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4" w:name="_Toc442106164"/>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5" w:name="_Toc442106165"/>
      <w:r w:rsidRPr="00235394">
        <w:lastRenderedPageBreak/>
        <w:t>4</w:t>
      </w:r>
      <w:r w:rsidRPr="00235394">
        <w:tab/>
      </w:r>
      <w:r w:rsidR="008046ED">
        <w:t>Background</w:t>
      </w:r>
      <w:bookmarkEnd w:id="15"/>
    </w:p>
    <w:p w:rsidR="00E8629F" w:rsidRPr="00235394" w:rsidRDefault="00E8629F">
      <w:pPr>
        <w:pStyle w:val="Heading2"/>
      </w:pPr>
      <w:bookmarkStart w:id="16" w:name="_Toc442106166"/>
      <w:r w:rsidRPr="00235394">
        <w:t>4.1</w:t>
      </w:r>
      <w:r w:rsidRPr="00235394">
        <w:tab/>
      </w:r>
      <w:r w:rsidR="008046ED" w:rsidRPr="00DB3F50">
        <w:rPr>
          <w:color w:val="000000"/>
        </w:rPr>
        <w:t>Task description</w:t>
      </w:r>
      <w:bookmarkEnd w:id="16"/>
    </w:p>
    <w:p w:rsidR="008046ED" w:rsidRPr="008046ED" w:rsidRDefault="008046ED" w:rsidP="008046ED">
      <w:pPr>
        <w:pStyle w:val="Heading3"/>
      </w:pPr>
      <w:bookmarkStart w:id="17" w:name="_Toc442106167"/>
      <w:r w:rsidRPr="008046ED">
        <w:t>4.1</w:t>
      </w:r>
      <w:r>
        <w:t>.1</w:t>
      </w:r>
      <w:r w:rsidRPr="008046ED">
        <w:tab/>
        <w:t xml:space="preserve">Objective of Core part </w:t>
      </w:r>
      <w:r>
        <w:t>WI</w:t>
      </w:r>
      <w:bookmarkEnd w:id="17"/>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8" w:name="_Toc442106168"/>
      <w:r w:rsidRPr="008046ED">
        <w:t>4.</w:t>
      </w:r>
      <w:r>
        <w:t>1.</w:t>
      </w:r>
      <w:r w:rsidRPr="008046ED">
        <w:t>2</w:t>
      </w:r>
      <w:r w:rsidRPr="008046ED">
        <w:tab/>
        <w:t>Objective of Performance part WI</w:t>
      </w:r>
      <w:bookmarkEnd w:id="18"/>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19" w:name="_Toc442106169"/>
      <w:r w:rsidRPr="00235394">
        <w:t>4.2</w:t>
      </w:r>
      <w:r w:rsidRPr="00235394">
        <w:tab/>
      </w:r>
      <w:r w:rsidR="00C803CC">
        <w:t>B</w:t>
      </w:r>
      <w:r w:rsidR="008046ED" w:rsidRPr="008046ED">
        <w:t>and combinations</w:t>
      </w:r>
      <w:bookmarkEnd w:id="19"/>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20" w:name="_Toc442106170"/>
      <w:r>
        <w:t>5</w:t>
      </w:r>
      <w:r w:rsidRPr="00235394">
        <w:tab/>
      </w:r>
      <w:r>
        <w:t>N</w:t>
      </w:r>
      <w:r w:rsidRPr="008046ED">
        <w:t xml:space="preserve">ecessary changes to the </w:t>
      </w:r>
      <w:r w:rsidR="00433408">
        <w:t>core</w:t>
      </w:r>
      <w:r w:rsidR="00433408" w:rsidRPr="008046ED">
        <w:t xml:space="preserve"> </w:t>
      </w:r>
      <w:r w:rsidRPr="008046ED">
        <w:t>requirements</w:t>
      </w:r>
      <w:bookmarkEnd w:id="20"/>
    </w:p>
    <w:p w:rsidR="000E7AE6" w:rsidRPr="006D6324" w:rsidRDefault="000E7AE6" w:rsidP="000E7AE6">
      <w:pPr>
        <w:pStyle w:val="BodyText"/>
        <w:snapToGrid w:val="0"/>
        <w:rPr>
          <w:rFonts w:ascii="Arial" w:hAnsi="Arial" w:cs="Arial"/>
          <w:b/>
          <w:kern w:val="2"/>
          <w:sz w:val="24"/>
        </w:rPr>
      </w:pPr>
      <w:r>
        <w:rPr>
          <w:rFonts w:ascii="Arial" w:hAnsi="Arial"/>
          <w:sz w:val="32"/>
        </w:rPr>
        <w:t>5</w:t>
      </w:r>
      <w:r w:rsidRPr="00D648BA">
        <w:rPr>
          <w:rFonts w:ascii="Arial" w:hAnsi="Arial"/>
          <w:sz w:val="32"/>
        </w:rPr>
        <w:t>.</w:t>
      </w:r>
      <w:r>
        <w:rPr>
          <w:rFonts w:ascii="Arial" w:hAnsi="Arial"/>
          <w:sz w:val="32"/>
        </w:rPr>
        <w:t>1</w:t>
      </w:r>
      <w:r w:rsidRPr="00D648BA">
        <w:rPr>
          <w:rFonts w:ascii="Arial" w:hAnsi="Arial"/>
          <w:sz w:val="32"/>
        </w:rPr>
        <w:tab/>
      </w:r>
      <w:r>
        <w:rPr>
          <w:rFonts w:ascii="Arial" w:hAnsi="Arial"/>
          <w:sz w:val="32"/>
        </w:rPr>
        <w:t>Symbol</w:t>
      </w:r>
      <w:r>
        <w:rPr>
          <w:rFonts w:ascii="Arial" w:hAnsi="Arial"/>
          <w:color w:val="000000"/>
          <w:sz w:val="32"/>
        </w:rPr>
        <w:t>s</w:t>
      </w:r>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25832186"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r>
        <w:t xml:space="preserve"> (Dual-band </w:t>
      </w:r>
      <w:r w:rsidRPr="00C47107">
        <w:t>Base Station</w:t>
      </w:r>
      <w:r>
        <w:t>)</w:t>
      </w:r>
    </w:p>
    <w:p w:rsidR="00B12E18" w:rsidRPr="006D6324" w:rsidRDefault="00B12E18" w:rsidP="00B12E18">
      <w:pPr>
        <w:pStyle w:val="BodyText"/>
        <w:snapToGrid w:val="0"/>
        <w:rPr>
          <w:rFonts w:ascii="Arial" w:hAnsi="Arial" w:cs="Arial"/>
          <w:b/>
          <w:kern w:val="2"/>
          <w:sz w:val="24"/>
        </w:rPr>
      </w:pPr>
      <w:r>
        <w:rPr>
          <w:rFonts w:ascii="Arial" w:hAnsi="Arial"/>
          <w:sz w:val="32"/>
        </w:rPr>
        <w:t>5</w:t>
      </w:r>
      <w:r w:rsidRPr="00D648BA">
        <w:rPr>
          <w:rFonts w:ascii="Arial" w:hAnsi="Arial"/>
          <w:sz w:val="32"/>
        </w:rPr>
        <w:t>.</w:t>
      </w:r>
      <w:r>
        <w:rPr>
          <w:rFonts w:ascii="Arial" w:hAnsi="Arial"/>
          <w:sz w:val="32"/>
        </w:rPr>
        <w:t>2</w:t>
      </w:r>
      <w:r w:rsidRPr="00D648BA">
        <w:rPr>
          <w:rFonts w:ascii="Arial" w:hAnsi="Arial"/>
          <w:sz w:val="32"/>
        </w:rPr>
        <w:tab/>
      </w:r>
      <w:r w:rsidRPr="00FB54BA">
        <w:rPr>
          <w:rFonts w:ascii="Arial" w:hAnsi="Arial"/>
          <w:sz w:val="32"/>
        </w:rPr>
        <w:t>Operating band unwanted emissions</w:t>
      </w:r>
    </w:p>
    <w:p w:rsidR="00B12E18" w:rsidRDefault="00B12E18" w:rsidP="00B12E18">
      <w:pPr>
        <w:pStyle w:val="BodyText"/>
        <w:snapToGrid w:val="0"/>
        <w:rPr>
          <w:rFonts w:eastAsia="宋体"/>
          <w:szCs w:val="21"/>
          <w:lang w:eastAsia="zh-CN"/>
        </w:rPr>
      </w:pPr>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p>
    <w:p w:rsidR="00B12E18" w:rsidRDefault="00B12E18" w:rsidP="00B12E18">
      <w:pPr>
        <w:pStyle w:val="BodyText"/>
        <w:snapToGrid w:val="0"/>
        <w:rPr>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of a band where there are no carriers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p>
    <w:p w:rsidR="00E8629F" w:rsidRPr="00235394" w:rsidRDefault="00E8629F"/>
    <w:p w:rsidR="00E8629F" w:rsidRPr="00235394" w:rsidRDefault="008046ED">
      <w:pPr>
        <w:pStyle w:val="Heading1"/>
      </w:pPr>
      <w:bookmarkStart w:id="21" w:name="_Toc442106171"/>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21"/>
    </w:p>
    <w:p w:rsidR="00251F98" w:rsidRDefault="00251F98" w:rsidP="00251F98">
      <w:pPr>
        <w:pStyle w:val="BodyText"/>
        <w:rPr>
          <w:lang w:eastAsia="zh-CN"/>
        </w:rPr>
      </w:pP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p>
    <w:p w:rsidR="00251F98" w:rsidRDefault="00251F98" w:rsidP="00251F98">
      <w:pPr>
        <w:pStyle w:val="BodyText"/>
        <w:rPr>
          <w:lang w:eastAsia="zh-CN"/>
        </w:rPr>
      </w:pPr>
      <w:r>
        <w:rPr>
          <w:lang w:eastAsia="zh-CN"/>
        </w:rPr>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p>
    <w:p w:rsidR="00251F98" w:rsidRDefault="00251F98" w:rsidP="00251F98">
      <w:pPr>
        <w:pStyle w:val="BodyText"/>
        <w:rPr>
          <w:lang w:eastAsia="zh-CN"/>
        </w:rPr>
      </w:pPr>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p>
    <w:p w:rsidR="00433408" w:rsidRPr="00235394" w:rsidRDefault="00433408" w:rsidP="00433408"/>
    <w:p w:rsidR="00E8629F" w:rsidRPr="00235394" w:rsidRDefault="00433408">
      <w:pPr>
        <w:pStyle w:val="Heading1"/>
      </w:pPr>
      <w:bookmarkStart w:id="22" w:name="_Toc442106172"/>
      <w:r>
        <w:t>7</w:t>
      </w:r>
      <w:r w:rsidRPr="00235394">
        <w:tab/>
      </w:r>
      <w:r w:rsidRPr="00AF0AEA">
        <w:t>Project plan</w:t>
      </w:r>
      <w:bookmarkEnd w:id="22"/>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23" w:name="historyclause"/>
    </w:p>
    <w:p w:rsidR="00E8629F" w:rsidRPr="00235394" w:rsidRDefault="00E8629F">
      <w:pPr>
        <w:pStyle w:val="Heading9"/>
      </w:pPr>
      <w:bookmarkStart w:id="24" w:name="_Toc442106173"/>
      <w:r w:rsidRPr="00235394">
        <w:lastRenderedPageBreak/>
        <w:t xml:space="preserve">Annex </w:t>
      </w:r>
      <w:r w:rsidR="00354345">
        <w:t>A</w:t>
      </w:r>
      <w:r w:rsidRPr="00235394">
        <w:t>:</w:t>
      </w:r>
      <w:r w:rsidRPr="00235394">
        <w:br/>
        <w:t>Change history</w:t>
      </w:r>
      <w:bookmarkEnd w:id="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23"/>
      <w:tr w:rsidR="00335563"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2016-05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RAN4#79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E95147">
            <w:pPr>
              <w:pStyle w:val="TAL"/>
              <w:rPr>
                <w:sz w:val="16"/>
              </w:rPr>
            </w:pPr>
            <w:r>
              <w:rPr>
                <w:sz w:val="16"/>
              </w:rPr>
              <w:t>R4-16</w:t>
            </w:r>
            <w:r w:rsidR="00E95147">
              <w:rPr>
                <w:sz w:val="16"/>
              </w:rPr>
              <w:t>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sz w:val="16"/>
                <w:szCs w:val="16"/>
              </w:rPr>
            </w:pPr>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0.3.0</w:t>
            </w:r>
          </w:p>
        </w:tc>
      </w:tr>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B54" w:rsidRDefault="00FF2B54">
      <w:r>
        <w:separator/>
      </w:r>
    </w:p>
  </w:endnote>
  <w:endnote w:type="continuationSeparator" w:id="0">
    <w:p w:rsidR="00FF2B54" w:rsidRDefault="00FF2B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B54" w:rsidRDefault="00FF2B54">
      <w:r>
        <w:separator/>
      </w:r>
    </w:p>
  </w:footnote>
  <w:footnote w:type="continuationSeparator" w:id="0">
    <w:p w:rsidR="00FF2B54" w:rsidRDefault="00FF2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36EE2">
    <w:pPr>
      <w:pStyle w:val="Header"/>
      <w:framePr w:wrap="auto" w:vAnchor="text" w:hAnchor="margin" w:xAlign="right" w:y="1"/>
      <w:widowControl/>
    </w:pPr>
    <w:fldSimple w:instr=" STYLEREF ZA ">
      <w:r w:rsidR="00E95147">
        <w:t>3GPP TR 37.871 V0.3.0 (2016-05)</w:t>
      </w:r>
    </w:fldSimple>
  </w:p>
  <w:p w:rsidR="00E8629F" w:rsidRDefault="00E36EE2">
    <w:pPr>
      <w:pStyle w:val="Header"/>
      <w:framePr w:wrap="auto" w:vAnchor="text" w:hAnchor="margin" w:xAlign="center" w:y="1"/>
      <w:widowControl/>
    </w:pPr>
    <w:fldSimple w:instr=" PAGE ">
      <w:r w:rsidR="00E95147">
        <w:t>9</w:t>
      </w:r>
    </w:fldSimple>
  </w:p>
  <w:p w:rsidR="00E8629F" w:rsidRDefault="00E36EE2">
    <w:pPr>
      <w:pStyle w:val="Header"/>
      <w:framePr w:wrap="auto" w:vAnchor="text" w:hAnchor="margin" w:y="1"/>
      <w:widowControl/>
    </w:pPr>
    <w:fldSimple w:instr=" STYLEREF ZGSM ">
      <w:r w:rsidR="00E95147">
        <w:t>Release 14</w:t>
      </w:r>
    </w:fldSimple>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2191D"/>
    <w:rsid w:val="000266A0"/>
    <w:rsid w:val="00031C1D"/>
    <w:rsid w:val="00031DCE"/>
    <w:rsid w:val="0007070C"/>
    <w:rsid w:val="00093E7E"/>
    <w:rsid w:val="000D6CFC"/>
    <w:rsid w:val="000E7AE6"/>
    <w:rsid w:val="001143D4"/>
    <w:rsid w:val="00153528"/>
    <w:rsid w:val="00181EE5"/>
    <w:rsid w:val="001A08AA"/>
    <w:rsid w:val="001A3120"/>
    <w:rsid w:val="001B303E"/>
    <w:rsid w:val="00212373"/>
    <w:rsid w:val="002138EA"/>
    <w:rsid w:val="00214FBD"/>
    <w:rsid w:val="00222897"/>
    <w:rsid w:val="00235394"/>
    <w:rsid w:val="00242833"/>
    <w:rsid w:val="00251F98"/>
    <w:rsid w:val="0026179F"/>
    <w:rsid w:val="00274E1A"/>
    <w:rsid w:val="00282213"/>
    <w:rsid w:val="002D7815"/>
    <w:rsid w:val="002F4093"/>
    <w:rsid w:val="00332D19"/>
    <w:rsid w:val="00335563"/>
    <w:rsid w:val="00354345"/>
    <w:rsid w:val="00367724"/>
    <w:rsid w:val="003D5D90"/>
    <w:rsid w:val="00413197"/>
    <w:rsid w:val="00433408"/>
    <w:rsid w:val="004359C6"/>
    <w:rsid w:val="00444225"/>
    <w:rsid w:val="0047654C"/>
    <w:rsid w:val="00485823"/>
    <w:rsid w:val="00492725"/>
    <w:rsid w:val="004A17C7"/>
    <w:rsid w:val="004F7A3D"/>
    <w:rsid w:val="00505BFA"/>
    <w:rsid w:val="006358E9"/>
    <w:rsid w:val="0070290C"/>
    <w:rsid w:val="00704EF4"/>
    <w:rsid w:val="0070646B"/>
    <w:rsid w:val="007F0E1E"/>
    <w:rsid w:val="007F62EA"/>
    <w:rsid w:val="008046ED"/>
    <w:rsid w:val="0088690C"/>
    <w:rsid w:val="008C60E9"/>
    <w:rsid w:val="00983910"/>
    <w:rsid w:val="009C0727"/>
    <w:rsid w:val="009C650B"/>
    <w:rsid w:val="00A144DE"/>
    <w:rsid w:val="00A17573"/>
    <w:rsid w:val="00A72864"/>
    <w:rsid w:val="00A81B15"/>
    <w:rsid w:val="00A85DBC"/>
    <w:rsid w:val="00AB3F85"/>
    <w:rsid w:val="00B12E18"/>
    <w:rsid w:val="00B8446C"/>
    <w:rsid w:val="00C803CC"/>
    <w:rsid w:val="00CA052D"/>
    <w:rsid w:val="00D0412A"/>
    <w:rsid w:val="00D520E4"/>
    <w:rsid w:val="00D57DFA"/>
    <w:rsid w:val="00DD0C2C"/>
    <w:rsid w:val="00DE2FA0"/>
    <w:rsid w:val="00DE5979"/>
    <w:rsid w:val="00E03F62"/>
    <w:rsid w:val="00E36EE2"/>
    <w:rsid w:val="00E55ABC"/>
    <w:rsid w:val="00E57B74"/>
    <w:rsid w:val="00E8629F"/>
    <w:rsid w:val="00E95147"/>
    <w:rsid w:val="00E9515D"/>
    <w:rsid w:val="00EA3C24"/>
    <w:rsid w:val="00ED1215"/>
    <w:rsid w:val="00EF54A3"/>
    <w:rsid w:val="00F072D8"/>
    <w:rsid w:val="00FC051F"/>
    <w:rsid w:val="00FF2B54"/>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9</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11515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ngm</cp:lastModifiedBy>
  <cp:revision>3</cp:revision>
  <dcterms:created xsi:type="dcterms:W3CDTF">2016-05-27T04:07:00Z</dcterms:created>
  <dcterms:modified xsi:type="dcterms:W3CDTF">2016-05-27T04:30:00Z</dcterms:modified>
</cp:coreProperties>
</file>