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1338F3"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#76</w:t>
      </w:r>
      <w:r w:rsidR="00B55D96">
        <w:rPr>
          <w:rFonts w:cs="Arial"/>
          <w:b/>
          <w:noProof/>
          <w:sz w:val="24"/>
          <w:szCs w:val="24"/>
        </w:rPr>
        <w:t>bis</w:t>
      </w:r>
      <w:r>
        <w:rPr>
          <w:rFonts w:cs="Arial"/>
          <w:b/>
          <w:noProof/>
          <w:sz w:val="24"/>
          <w:szCs w:val="24"/>
        </w:rPr>
        <w:tab/>
        <w:t>R4-15</w:t>
      </w:r>
      <w:r w:rsidR="00252EDA">
        <w:rPr>
          <w:rFonts w:cs="Arial"/>
          <w:b/>
          <w:noProof/>
          <w:sz w:val="24"/>
          <w:szCs w:val="24"/>
        </w:rPr>
        <w:t>6330</w:t>
      </w:r>
    </w:p>
    <w:p w:rsidR="00363178" w:rsidRDefault="00B55D96" w:rsidP="001338F3">
      <w:pPr>
        <w:pStyle w:val="CRCoverPage"/>
        <w:tabs>
          <w:tab w:val="right" w:pos="9639"/>
          <w:tab w:val="right" w:pos="13323"/>
        </w:tabs>
        <w:spacing w:after="0"/>
        <w:jc w:val="right"/>
        <w:rPr>
          <w:rFonts w:cs="Arial"/>
          <w:b/>
          <w:noProof/>
          <w:sz w:val="24"/>
          <w:szCs w:val="24"/>
        </w:rPr>
      </w:pPr>
      <w:r>
        <w:rPr>
          <w:rFonts w:cs="Arial"/>
          <w:b/>
          <w:noProof/>
          <w:sz w:val="24"/>
          <w:szCs w:val="24"/>
        </w:rPr>
        <w:t>Sophia Antipolis</w:t>
      </w:r>
      <w:r w:rsidR="001338F3">
        <w:rPr>
          <w:rFonts w:cs="Arial"/>
          <w:b/>
          <w:noProof/>
          <w:sz w:val="24"/>
          <w:szCs w:val="24"/>
        </w:rPr>
        <w:t xml:space="preserve">, </w:t>
      </w:r>
      <w:r>
        <w:rPr>
          <w:rFonts w:cs="Arial"/>
          <w:b/>
          <w:noProof/>
          <w:sz w:val="24"/>
          <w:szCs w:val="24"/>
        </w:rPr>
        <w:t>France</w:t>
      </w:r>
      <w:r w:rsidR="001338F3" w:rsidRPr="0033775D">
        <w:rPr>
          <w:rFonts w:cs="Arial"/>
          <w:b/>
          <w:noProof/>
          <w:sz w:val="24"/>
          <w:szCs w:val="24"/>
        </w:rPr>
        <w:t xml:space="preserve">, </w:t>
      </w:r>
      <w:r>
        <w:rPr>
          <w:rFonts w:cs="Arial"/>
          <w:b/>
          <w:noProof/>
          <w:sz w:val="24"/>
          <w:szCs w:val="24"/>
        </w:rPr>
        <w:t>12</w:t>
      </w:r>
      <w:r w:rsidR="001338F3" w:rsidRPr="008B769D">
        <w:rPr>
          <w:rFonts w:cs="Arial"/>
          <w:b/>
          <w:noProof/>
          <w:sz w:val="24"/>
          <w:szCs w:val="24"/>
          <w:vertAlign w:val="superscript"/>
        </w:rPr>
        <w:t>th</w:t>
      </w:r>
      <w:r w:rsidR="001338F3" w:rsidRPr="0033775D">
        <w:rPr>
          <w:rFonts w:cs="Arial"/>
          <w:b/>
          <w:noProof/>
          <w:sz w:val="24"/>
          <w:szCs w:val="24"/>
        </w:rPr>
        <w:t xml:space="preserve"> – </w:t>
      </w:r>
      <w:r>
        <w:rPr>
          <w:rFonts w:cs="Arial"/>
          <w:b/>
          <w:noProof/>
          <w:sz w:val="24"/>
          <w:szCs w:val="24"/>
        </w:rPr>
        <w:t>16</w:t>
      </w:r>
      <w:r w:rsidR="001338F3" w:rsidRPr="008B769D">
        <w:rPr>
          <w:rFonts w:cs="Arial"/>
          <w:b/>
          <w:noProof/>
          <w:sz w:val="24"/>
          <w:szCs w:val="24"/>
          <w:vertAlign w:val="superscript"/>
        </w:rPr>
        <w:t>th</w:t>
      </w:r>
      <w:r w:rsidR="001338F3" w:rsidRPr="0033775D">
        <w:rPr>
          <w:rFonts w:cs="Arial"/>
          <w:b/>
          <w:noProof/>
          <w:sz w:val="24"/>
          <w:szCs w:val="24"/>
        </w:rPr>
        <w:t xml:space="preserve"> </w:t>
      </w:r>
      <w:r>
        <w:rPr>
          <w:rFonts w:cs="Arial"/>
          <w:b/>
          <w:noProof/>
          <w:sz w:val="24"/>
          <w:szCs w:val="24"/>
        </w:rPr>
        <w:t>Sep</w:t>
      </w:r>
      <w:r w:rsidR="001338F3">
        <w:rPr>
          <w:rFonts w:cs="Arial"/>
          <w:b/>
          <w:noProof/>
          <w:sz w:val="24"/>
          <w:szCs w:val="24"/>
        </w:rPr>
        <w:t>, 2015</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8A41DB">
        <w:rPr>
          <w:rFonts w:ascii="Arial" w:hAnsi="Arial" w:cs="Arial"/>
          <w:bCs/>
          <w:sz w:val="24"/>
          <w:szCs w:val="24"/>
          <w:lang w:eastAsia="en-GB"/>
        </w:rPr>
        <w:t>M</w:t>
      </w:r>
      <w:r w:rsidR="00425CDF">
        <w:rPr>
          <w:rFonts w:ascii="Arial" w:hAnsi="Arial" w:cs="Arial"/>
          <w:bCs/>
          <w:sz w:val="24"/>
          <w:szCs w:val="24"/>
          <w:lang w:eastAsia="en-GB"/>
        </w:rPr>
        <w:t>SD for CA_1A-</w:t>
      </w:r>
      <w:r w:rsidR="008A41DB">
        <w:rPr>
          <w:rFonts w:ascii="Arial" w:hAnsi="Arial" w:cs="Arial"/>
          <w:bCs/>
          <w:sz w:val="24"/>
          <w:szCs w:val="24"/>
          <w:lang w:eastAsia="en-GB"/>
        </w:rPr>
        <w:t>40A</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252EDA">
        <w:rPr>
          <w:rFonts w:ascii="Arial" w:hAnsi="Arial"/>
          <w:sz w:val="24"/>
        </w:rPr>
        <w:t>7.43.2.2</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6153C8">
        <w:rPr>
          <w:rFonts w:ascii="Arial" w:hAnsi="Arial"/>
          <w:sz w:val="24"/>
        </w:rPr>
        <w:t>Discussion</w:t>
      </w:r>
    </w:p>
    <w:p w:rsidR="00C34C05" w:rsidRPr="00CC27F5" w:rsidRDefault="00F25CB7" w:rsidP="00AB45E1">
      <w:pPr>
        <w:pStyle w:val="Heading1"/>
        <w:jc w:val="both"/>
      </w:pPr>
      <w:r>
        <w:t>1</w:t>
      </w:r>
      <w:r>
        <w:tab/>
      </w:r>
      <w:r w:rsidR="002E23B5">
        <w:t>Introduction</w:t>
      </w:r>
    </w:p>
    <w:p w:rsidR="004033BD" w:rsidRDefault="00D813B0"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 xml:space="preserve">This contribution </w:t>
      </w:r>
      <w:r w:rsidR="009C60F3">
        <w:rPr>
          <w:rFonts w:ascii="Times New Roman" w:hAnsi="Times New Roman"/>
          <w:b w:val="0"/>
          <w:noProof w:val="0"/>
          <w:sz w:val="20"/>
          <w:lang w:val="en-GB"/>
        </w:rPr>
        <w:t xml:space="preserve">provides our </w:t>
      </w:r>
      <w:r w:rsidR="00425CDF">
        <w:rPr>
          <w:rFonts w:ascii="Times New Roman" w:hAnsi="Times New Roman"/>
          <w:b w:val="0"/>
          <w:noProof w:val="0"/>
          <w:sz w:val="20"/>
          <w:lang w:val="en-GB"/>
        </w:rPr>
        <w:t>MSD analysis for CA_1A-</w:t>
      </w:r>
      <w:r w:rsidR="008A41DB">
        <w:rPr>
          <w:rFonts w:ascii="Times New Roman" w:hAnsi="Times New Roman"/>
          <w:b w:val="0"/>
          <w:noProof w:val="0"/>
          <w:sz w:val="20"/>
          <w:lang w:val="en-GB"/>
        </w:rPr>
        <w:t>40A.</w:t>
      </w:r>
      <w:r w:rsidR="00B55D96">
        <w:rPr>
          <w:rFonts w:ascii="Times New Roman" w:hAnsi="Times New Roman"/>
          <w:b w:val="0"/>
          <w:noProof w:val="0"/>
          <w:sz w:val="20"/>
          <w:lang w:val="en-GB"/>
        </w:rPr>
        <w:t xml:space="preserve"> </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175EC6" w:rsidRDefault="00FE5C14" w:rsidP="00D813B0">
      <w:pPr>
        <w:overflowPunct/>
        <w:autoSpaceDE/>
        <w:autoSpaceDN/>
        <w:adjustRightInd/>
        <w:spacing w:after="0"/>
        <w:textAlignment w:val="auto"/>
      </w:pPr>
      <w:r>
        <w:t xml:space="preserve">CA_1A-40A is </w:t>
      </w:r>
      <w:r w:rsidR="00CD525D">
        <w:t>somewhat a tricky combination becaus</w:t>
      </w:r>
      <w:r w:rsidR="00885B76">
        <w:t xml:space="preserve">e of the frequency arrangement. From 3GPP perspective there are basically two possible technologies to combine these bands; a triplexer based technology and a diplexer based technology. </w:t>
      </w:r>
      <w:r w:rsidR="00025976">
        <w:t xml:space="preserve">Our analysis is based on triplexer. As a reference contribution [1] has evaluated also diplexer based solution </w:t>
      </w:r>
      <w:r>
        <w:t xml:space="preserve"> </w:t>
      </w:r>
    </w:p>
    <w:p w:rsidR="00DE5CDC" w:rsidRDefault="00184099" w:rsidP="00D813B0">
      <w:pPr>
        <w:overflowPunct/>
        <w:autoSpaceDE/>
        <w:autoSpaceDN/>
        <w:adjustRightInd/>
        <w:spacing w:after="0"/>
        <w:textAlignment w:val="auto"/>
      </w:pPr>
      <w:proofErr w:type="gramStart"/>
      <w:r>
        <w:t>a</w:t>
      </w:r>
      <w:r w:rsidR="00025976">
        <w:t>nd</w:t>
      </w:r>
      <w:proofErr w:type="gramEnd"/>
      <w:r w:rsidR="00025976">
        <w:t xml:space="preserve"> found that the MSD values are quite similar with triplexer and diplexer based solutions.</w:t>
      </w:r>
    </w:p>
    <w:p w:rsidR="00184099" w:rsidRDefault="00184099" w:rsidP="00D813B0">
      <w:pPr>
        <w:overflowPunct/>
        <w:autoSpaceDE/>
        <w:autoSpaceDN/>
        <w:adjustRightInd/>
        <w:spacing w:after="0"/>
        <w:textAlignment w:val="auto"/>
      </w:pPr>
    </w:p>
    <w:p w:rsidR="00184099" w:rsidRDefault="00184099" w:rsidP="00184099">
      <w:pPr>
        <w:keepNext/>
        <w:overflowPunct/>
        <w:autoSpaceDE/>
        <w:autoSpaceDN/>
        <w:adjustRightInd/>
        <w:spacing w:after="0"/>
        <w:jc w:val="center"/>
        <w:textAlignment w:val="auto"/>
      </w:pPr>
      <w:r>
        <w:rPr>
          <w:noProof/>
          <w:lang w:val="en-US" w:eastAsia="en-US"/>
        </w:rPr>
        <w:drawing>
          <wp:inline distT="0" distB="0" distL="0" distR="0">
            <wp:extent cx="4382857" cy="3954286"/>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4382857" cy="3954286"/>
                    </a:xfrm>
                    <a:prstGeom prst="rect">
                      <a:avLst/>
                    </a:prstGeom>
                    <a:noFill/>
                  </pic:spPr>
                </pic:pic>
              </a:graphicData>
            </a:graphic>
          </wp:inline>
        </w:drawing>
      </w:r>
    </w:p>
    <w:p w:rsidR="00184099" w:rsidRDefault="00184099" w:rsidP="00184099">
      <w:pPr>
        <w:pStyle w:val="Caption"/>
        <w:jc w:val="center"/>
      </w:pPr>
      <w:r>
        <w:t xml:space="preserve">Figure </w:t>
      </w:r>
      <w:fldSimple w:instr=" SEQ Figure \* ARABIC ">
        <w:r>
          <w:rPr>
            <w:noProof/>
          </w:rPr>
          <w:t>1</w:t>
        </w:r>
      </w:fldSimple>
      <w:r>
        <w:t xml:space="preserve"> Reference architecture</w:t>
      </w:r>
    </w:p>
    <w:p w:rsidR="00C050EA" w:rsidRDefault="00C050EA" w:rsidP="00D813B0">
      <w:pPr>
        <w:overflowPunct/>
        <w:autoSpaceDE/>
        <w:autoSpaceDN/>
        <w:adjustRightInd/>
        <w:spacing w:after="0"/>
        <w:textAlignment w:val="auto"/>
      </w:pPr>
    </w:p>
    <w:p w:rsidR="00C050EA" w:rsidRPr="000A01AD" w:rsidRDefault="000A01AD" w:rsidP="00D813B0">
      <w:pPr>
        <w:overflowPunct/>
        <w:autoSpaceDE/>
        <w:autoSpaceDN/>
        <w:adjustRightInd/>
        <w:spacing w:after="0"/>
        <w:textAlignment w:val="auto"/>
        <w:rPr>
          <w:b/>
        </w:rPr>
      </w:pPr>
      <w:r w:rsidRPr="000A01AD">
        <w:rPr>
          <w:b/>
        </w:rPr>
        <w:t>2.1 Component parameters</w:t>
      </w:r>
    </w:p>
    <w:p w:rsidR="000A01AD" w:rsidRDefault="000A01AD" w:rsidP="00D813B0">
      <w:pPr>
        <w:overflowPunct/>
        <w:autoSpaceDE/>
        <w:autoSpaceDN/>
        <w:adjustRightInd/>
        <w:spacing w:after="0"/>
        <w:textAlignment w:val="auto"/>
      </w:pPr>
    </w:p>
    <w:p w:rsidR="002C548D" w:rsidRDefault="002C548D" w:rsidP="00D813B0">
      <w:pPr>
        <w:overflowPunct/>
        <w:autoSpaceDE/>
        <w:autoSpaceDN/>
        <w:adjustRightInd/>
        <w:spacing w:after="0"/>
        <w:textAlignment w:val="auto"/>
      </w:pPr>
      <w:r>
        <w:t>Table1 and table2 contain the triplexer and RX filter parameters used in this study.</w:t>
      </w:r>
    </w:p>
    <w:p w:rsidR="00A3343C" w:rsidRDefault="00A3343C" w:rsidP="00D813B0">
      <w:pPr>
        <w:overflowPunct/>
        <w:autoSpaceDE/>
        <w:autoSpaceDN/>
        <w:adjustRightInd/>
        <w:spacing w:after="0"/>
        <w:textAlignment w:val="auto"/>
      </w:pPr>
    </w:p>
    <w:p w:rsidR="00871395" w:rsidRDefault="00871395" w:rsidP="00871395">
      <w:pPr>
        <w:pStyle w:val="Caption"/>
        <w:keepNext/>
      </w:pPr>
      <w:r>
        <w:lastRenderedPageBreak/>
        <w:t xml:space="preserve">Table </w:t>
      </w:r>
      <w:r w:rsidR="001C6E7B">
        <w:t>1</w:t>
      </w:r>
      <w:r>
        <w:t xml:space="preserve"> Triplexer</w:t>
      </w:r>
      <w:r w:rsidR="00FB29FD">
        <w:t xml:space="preserve"> parameters</w:t>
      </w:r>
    </w:p>
    <w:tbl>
      <w:tblPr>
        <w:tblStyle w:val="TableGrid"/>
        <w:tblW w:w="0" w:type="auto"/>
        <w:tblLook w:val="04A0"/>
      </w:tblPr>
      <w:tblGrid>
        <w:gridCol w:w="1632"/>
        <w:gridCol w:w="1633"/>
        <w:gridCol w:w="828"/>
        <w:gridCol w:w="821"/>
        <w:gridCol w:w="828"/>
        <w:gridCol w:w="826"/>
        <w:gridCol w:w="828"/>
        <w:gridCol w:w="824"/>
        <w:gridCol w:w="1635"/>
      </w:tblGrid>
      <w:tr w:rsidR="00B06792" w:rsidTr="007A4E8D">
        <w:tc>
          <w:tcPr>
            <w:tcW w:w="1635" w:type="dxa"/>
          </w:tcPr>
          <w:p w:rsidR="00B06792" w:rsidRDefault="00B06792" w:rsidP="004033BD">
            <w:pPr>
              <w:overflowPunct/>
              <w:autoSpaceDE/>
              <w:autoSpaceDN/>
              <w:adjustRightInd/>
              <w:spacing w:after="0"/>
              <w:textAlignment w:val="auto"/>
            </w:pPr>
            <w:r>
              <w:t>Parameter</w:t>
            </w:r>
          </w:p>
        </w:tc>
        <w:tc>
          <w:tcPr>
            <w:tcW w:w="1635" w:type="dxa"/>
          </w:tcPr>
          <w:p w:rsidR="00B06792" w:rsidRDefault="00B06792" w:rsidP="004033BD">
            <w:pPr>
              <w:overflowPunct/>
              <w:autoSpaceDE/>
              <w:autoSpaceDN/>
              <w:adjustRightInd/>
              <w:spacing w:after="0"/>
              <w:textAlignment w:val="auto"/>
            </w:pPr>
          </w:p>
        </w:tc>
        <w:tc>
          <w:tcPr>
            <w:tcW w:w="1649" w:type="dxa"/>
            <w:gridSpan w:val="2"/>
          </w:tcPr>
          <w:p w:rsidR="00B06792" w:rsidRDefault="00B06792" w:rsidP="003A3E6E">
            <w:pPr>
              <w:overflowPunct/>
              <w:autoSpaceDE/>
              <w:autoSpaceDN/>
              <w:adjustRightInd/>
              <w:spacing w:after="0"/>
              <w:jc w:val="left"/>
              <w:textAlignment w:val="auto"/>
            </w:pPr>
            <w:r>
              <w:t>Component A   [TYP/WORST]</w:t>
            </w:r>
          </w:p>
        </w:tc>
        <w:tc>
          <w:tcPr>
            <w:tcW w:w="1654" w:type="dxa"/>
            <w:gridSpan w:val="2"/>
          </w:tcPr>
          <w:p w:rsidR="00B06792" w:rsidRDefault="00B06792" w:rsidP="003A3E6E">
            <w:pPr>
              <w:overflowPunct/>
              <w:autoSpaceDE/>
              <w:autoSpaceDN/>
              <w:adjustRightInd/>
              <w:spacing w:after="0"/>
              <w:jc w:val="left"/>
              <w:textAlignment w:val="auto"/>
            </w:pPr>
            <w:r>
              <w:t>Component B [TYP/WORST]</w:t>
            </w:r>
          </w:p>
        </w:tc>
        <w:tc>
          <w:tcPr>
            <w:tcW w:w="1647" w:type="dxa"/>
            <w:gridSpan w:val="2"/>
          </w:tcPr>
          <w:p w:rsidR="00B06792" w:rsidRDefault="00606912" w:rsidP="00606912">
            <w:pPr>
              <w:overflowPunct/>
              <w:autoSpaceDE/>
              <w:autoSpaceDN/>
              <w:adjustRightInd/>
              <w:spacing w:after="0"/>
              <w:jc w:val="left"/>
              <w:textAlignment w:val="auto"/>
            </w:pPr>
            <w:r>
              <w:t>Component C [TYP/WORST]</w:t>
            </w:r>
          </w:p>
        </w:tc>
        <w:tc>
          <w:tcPr>
            <w:tcW w:w="1635" w:type="dxa"/>
          </w:tcPr>
          <w:p w:rsidR="00B06792" w:rsidRDefault="00B06792" w:rsidP="002C52D2">
            <w:pPr>
              <w:overflowPunct/>
              <w:autoSpaceDE/>
              <w:autoSpaceDN/>
              <w:adjustRightInd/>
              <w:spacing w:after="0"/>
              <w:textAlignment w:val="auto"/>
            </w:pPr>
            <w:r>
              <w:t>Average [TYP/WORST]</w:t>
            </w:r>
          </w:p>
        </w:tc>
      </w:tr>
      <w:tr w:rsidR="00B06792" w:rsidTr="007A4E8D">
        <w:tc>
          <w:tcPr>
            <w:tcW w:w="1635" w:type="dxa"/>
            <w:vMerge w:val="restart"/>
          </w:tcPr>
          <w:p w:rsidR="00B06792" w:rsidRDefault="00B06792" w:rsidP="007B7213">
            <w:pPr>
              <w:overflowPunct/>
              <w:autoSpaceDE/>
              <w:autoSpaceDN/>
              <w:adjustRightInd/>
              <w:spacing w:after="0"/>
              <w:jc w:val="center"/>
              <w:textAlignment w:val="auto"/>
            </w:pPr>
            <w:r>
              <w:t>IL</w:t>
            </w:r>
          </w:p>
        </w:tc>
        <w:tc>
          <w:tcPr>
            <w:tcW w:w="1635" w:type="dxa"/>
          </w:tcPr>
          <w:p w:rsidR="00B06792" w:rsidRDefault="00B06792" w:rsidP="007B7213">
            <w:pPr>
              <w:overflowPunct/>
              <w:autoSpaceDE/>
              <w:autoSpaceDN/>
              <w:adjustRightInd/>
              <w:spacing w:after="0"/>
              <w:jc w:val="center"/>
              <w:textAlignment w:val="auto"/>
            </w:pPr>
            <w:r>
              <w:t>B1 TX</w:t>
            </w:r>
          </w:p>
        </w:tc>
        <w:tc>
          <w:tcPr>
            <w:tcW w:w="1649" w:type="dxa"/>
            <w:gridSpan w:val="2"/>
          </w:tcPr>
          <w:p w:rsidR="00B06792" w:rsidRDefault="00B06792" w:rsidP="007B7213">
            <w:pPr>
              <w:overflowPunct/>
              <w:autoSpaceDE/>
              <w:autoSpaceDN/>
              <w:adjustRightInd/>
              <w:spacing w:after="0"/>
              <w:jc w:val="center"/>
              <w:textAlignment w:val="auto"/>
            </w:pPr>
            <w:r>
              <w:t>2.3/2.6</w:t>
            </w:r>
          </w:p>
        </w:tc>
        <w:tc>
          <w:tcPr>
            <w:tcW w:w="1654" w:type="dxa"/>
            <w:gridSpan w:val="2"/>
          </w:tcPr>
          <w:p w:rsidR="00B06792" w:rsidRDefault="00B06792" w:rsidP="007B7213">
            <w:pPr>
              <w:overflowPunct/>
              <w:autoSpaceDE/>
              <w:autoSpaceDN/>
              <w:adjustRightInd/>
              <w:spacing w:after="0"/>
              <w:jc w:val="center"/>
              <w:textAlignment w:val="auto"/>
            </w:pPr>
            <w:r>
              <w:t>1.9/2.6</w:t>
            </w:r>
          </w:p>
        </w:tc>
        <w:tc>
          <w:tcPr>
            <w:tcW w:w="1647" w:type="dxa"/>
            <w:gridSpan w:val="2"/>
          </w:tcPr>
          <w:p w:rsidR="00B06792" w:rsidRDefault="007A4E8D" w:rsidP="00606912">
            <w:pPr>
              <w:overflowPunct/>
              <w:autoSpaceDE/>
              <w:autoSpaceDN/>
              <w:adjustRightInd/>
              <w:spacing w:after="0"/>
              <w:jc w:val="center"/>
              <w:textAlignment w:val="auto"/>
            </w:pPr>
            <w:r>
              <w:t>2.3/2.7</w:t>
            </w:r>
          </w:p>
        </w:tc>
        <w:tc>
          <w:tcPr>
            <w:tcW w:w="1635" w:type="dxa"/>
          </w:tcPr>
          <w:p w:rsidR="00B06792" w:rsidRDefault="00B06792" w:rsidP="00606912">
            <w:pPr>
              <w:overflowPunct/>
              <w:autoSpaceDE/>
              <w:autoSpaceDN/>
              <w:adjustRightInd/>
              <w:spacing w:after="0"/>
              <w:jc w:val="center"/>
              <w:textAlignment w:val="auto"/>
            </w:pPr>
            <w:r>
              <w:t>2.3/2.6</w:t>
            </w:r>
          </w:p>
        </w:tc>
      </w:tr>
      <w:tr w:rsidR="00B06792" w:rsidTr="007A4E8D">
        <w:tc>
          <w:tcPr>
            <w:tcW w:w="1635" w:type="dxa"/>
            <w:vMerge/>
          </w:tcPr>
          <w:p w:rsidR="00B06792" w:rsidRDefault="00B06792" w:rsidP="004033BD">
            <w:pPr>
              <w:overflowPunct/>
              <w:autoSpaceDE/>
              <w:autoSpaceDN/>
              <w:adjustRightInd/>
              <w:spacing w:after="0"/>
              <w:textAlignment w:val="auto"/>
            </w:pPr>
          </w:p>
        </w:tc>
        <w:tc>
          <w:tcPr>
            <w:tcW w:w="1635" w:type="dxa"/>
          </w:tcPr>
          <w:p w:rsidR="00B06792" w:rsidRDefault="00B06792" w:rsidP="007B7213">
            <w:pPr>
              <w:overflowPunct/>
              <w:autoSpaceDE/>
              <w:autoSpaceDN/>
              <w:adjustRightInd/>
              <w:spacing w:after="0"/>
              <w:jc w:val="center"/>
              <w:textAlignment w:val="auto"/>
            </w:pPr>
            <w:r>
              <w:t>B1 RX</w:t>
            </w:r>
          </w:p>
        </w:tc>
        <w:tc>
          <w:tcPr>
            <w:tcW w:w="1649" w:type="dxa"/>
            <w:gridSpan w:val="2"/>
          </w:tcPr>
          <w:p w:rsidR="00B06792" w:rsidRDefault="00B06792" w:rsidP="007B7213">
            <w:pPr>
              <w:overflowPunct/>
              <w:autoSpaceDE/>
              <w:autoSpaceDN/>
              <w:adjustRightInd/>
              <w:spacing w:after="0"/>
              <w:jc w:val="center"/>
              <w:textAlignment w:val="auto"/>
            </w:pPr>
            <w:r>
              <w:t>2.1/2.7</w:t>
            </w:r>
          </w:p>
        </w:tc>
        <w:tc>
          <w:tcPr>
            <w:tcW w:w="1654" w:type="dxa"/>
            <w:gridSpan w:val="2"/>
          </w:tcPr>
          <w:p w:rsidR="00B06792" w:rsidRDefault="00B06792" w:rsidP="007B7213">
            <w:pPr>
              <w:overflowPunct/>
              <w:autoSpaceDE/>
              <w:autoSpaceDN/>
              <w:adjustRightInd/>
              <w:spacing w:after="0"/>
              <w:jc w:val="center"/>
              <w:textAlignment w:val="auto"/>
            </w:pPr>
            <w:r>
              <w:t>2.3/3.0</w:t>
            </w:r>
          </w:p>
        </w:tc>
        <w:tc>
          <w:tcPr>
            <w:tcW w:w="1647" w:type="dxa"/>
            <w:gridSpan w:val="2"/>
          </w:tcPr>
          <w:p w:rsidR="00B06792" w:rsidRDefault="007A4E8D" w:rsidP="00606912">
            <w:pPr>
              <w:overflowPunct/>
              <w:autoSpaceDE/>
              <w:autoSpaceDN/>
              <w:adjustRightInd/>
              <w:spacing w:after="0"/>
              <w:jc w:val="center"/>
              <w:textAlignment w:val="auto"/>
            </w:pPr>
            <w:r>
              <w:t>2.4/3.0</w:t>
            </w:r>
          </w:p>
        </w:tc>
        <w:tc>
          <w:tcPr>
            <w:tcW w:w="1635" w:type="dxa"/>
          </w:tcPr>
          <w:p w:rsidR="00B06792" w:rsidRDefault="00B06792" w:rsidP="00606912">
            <w:pPr>
              <w:overflowPunct/>
              <w:autoSpaceDE/>
              <w:autoSpaceDN/>
              <w:adjustRightInd/>
              <w:spacing w:after="0"/>
              <w:jc w:val="center"/>
              <w:textAlignment w:val="auto"/>
            </w:pPr>
            <w:r>
              <w:t>2.3/2.8</w:t>
            </w:r>
          </w:p>
        </w:tc>
      </w:tr>
      <w:tr w:rsidR="00B06792" w:rsidTr="007A4E8D">
        <w:tc>
          <w:tcPr>
            <w:tcW w:w="1635" w:type="dxa"/>
            <w:vMerge/>
          </w:tcPr>
          <w:p w:rsidR="00B06792" w:rsidRDefault="00B06792" w:rsidP="004033BD">
            <w:pPr>
              <w:overflowPunct/>
              <w:autoSpaceDE/>
              <w:autoSpaceDN/>
              <w:adjustRightInd/>
              <w:spacing w:after="0"/>
              <w:textAlignment w:val="auto"/>
            </w:pPr>
          </w:p>
        </w:tc>
        <w:tc>
          <w:tcPr>
            <w:tcW w:w="1635" w:type="dxa"/>
          </w:tcPr>
          <w:p w:rsidR="00B06792" w:rsidRDefault="00B06792" w:rsidP="007B7213">
            <w:pPr>
              <w:overflowPunct/>
              <w:autoSpaceDE/>
              <w:autoSpaceDN/>
              <w:adjustRightInd/>
              <w:spacing w:after="0"/>
              <w:jc w:val="center"/>
              <w:textAlignment w:val="auto"/>
            </w:pPr>
            <w:r>
              <w:t>B40 TRX</w:t>
            </w:r>
          </w:p>
        </w:tc>
        <w:tc>
          <w:tcPr>
            <w:tcW w:w="1649" w:type="dxa"/>
            <w:gridSpan w:val="2"/>
          </w:tcPr>
          <w:p w:rsidR="00B06792" w:rsidRDefault="00B06792" w:rsidP="007B7213">
            <w:pPr>
              <w:overflowPunct/>
              <w:autoSpaceDE/>
              <w:autoSpaceDN/>
              <w:adjustRightInd/>
              <w:spacing w:after="0"/>
              <w:jc w:val="center"/>
              <w:textAlignment w:val="auto"/>
            </w:pPr>
            <w:r>
              <w:t>3.2/3.6</w:t>
            </w:r>
          </w:p>
        </w:tc>
        <w:tc>
          <w:tcPr>
            <w:tcW w:w="1654" w:type="dxa"/>
            <w:gridSpan w:val="2"/>
          </w:tcPr>
          <w:p w:rsidR="00B06792" w:rsidRDefault="00B06792" w:rsidP="007B7213">
            <w:pPr>
              <w:overflowPunct/>
              <w:autoSpaceDE/>
              <w:autoSpaceDN/>
              <w:adjustRightInd/>
              <w:spacing w:after="0"/>
              <w:jc w:val="center"/>
              <w:textAlignment w:val="auto"/>
            </w:pPr>
            <w:r>
              <w:t>3.3/3.7</w:t>
            </w:r>
          </w:p>
        </w:tc>
        <w:tc>
          <w:tcPr>
            <w:tcW w:w="1647" w:type="dxa"/>
            <w:gridSpan w:val="2"/>
          </w:tcPr>
          <w:p w:rsidR="00B06792" w:rsidRDefault="007A4E8D" w:rsidP="00606912">
            <w:pPr>
              <w:overflowPunct/>
              <w:autoSpaceDE/>
              <w:autoSpaceDN/>
              <w:adjustRightInd/>
              <w:spacing w:after="0"/>
              <w:jc w:val="center"/>
              <w:textAlignment w:val="auto"/>
            </w:pPr>
            <w:r>
              <w:t>3.1/3.7</w:t>
            </w:r>
          </w:p>
        </w:tc>
        <w:tc>
          <w:tcPr>
            <w:tcW w:w="1635" w:type="dxa"/>
          </w:tcPr>
          <w:p w:rsidR="00B06792" w:rsidRDefault="00B06792" w:rsidP="00606912">
            <w:pPr>
              <w:overflowPunct/>
              <w:autoSpaceDE/>
              <w:autoSpaceDN/>
              <w:adjustRightInd/>
              <w:spacing w:after="0"/>
              <w:jc w:val="center"/>
              <w:textAlignment w:val="auto"/>
            </w:pPr>
            <w:r>
              <w:t>3.1/3.7</w:t>
            </w:r>
          </w:p>
        </w:tc>
      </w:tr>
      <w:tr w:rsidR="007A4E8D" w:rsidTr="007A4E8D">
        <w:trPr>
          <w:trHeight w:val="203"/>
        </w:trPr>
        <w:tc>
          <w:tcPr>
            <w:tcW w:w="1635" w:type="dxa"/>
            <w:vMerge w:val="restart"/>
          </w:tcPr>
          <w:p w:rsidR="007A4E8D" w:rsidRDefault="007A4E8D" w:rsidP="007B7213">
            <w:pPr>
              <w:overflowPunct/>
              <w:autoSpaceDE/>
              <w:autoSpaceDN/>
              <w:adjustRightInd/>
              <w:spacing w:after="0"/>
              <w:jc w:val="center"/>
              <w:textAlignment w:val="auto"/>
            </w:pPr>
            <w:r>
              <w:t>X-band ISO</w:t>
            </w:r>
          </w:p>
        </w:tc>
        <w:tc>
          <w:tcPr>
            <w:tcW w:w="1635" w:type="dxa"/>
            <w:vMerge w:val="restart"/>
          </w:tcPr>
          <w:p w:rsidR="007A4E8D" w:rsidRDefault="007A4E8D" w:rsidP="007B7213">
            <w:pPr>
              <w:overflowPunct/>
              <w:autoSpaceDE/>
              <w:autoSpaceDN/>
              <w:adjustRightInd/>
              <w:spacing w:after="0"/>
              <w:jc w:val="center"/>
              <w:textAlignment w:val="auto"/>
            </w:pPr>
            <w:r>
              <w:t>B1=&gt;B40</w:t>
            </w:r>
          </w:p>
        </w:tc>
        <w:tc>
          <w:tcPr>
            <w:tcW w:w="828" w:type="dxa"/>
          </w:tcPr>
          <w:p w:rsidR="007A4E8D" w:rsidRDefault="007A4E8D" w:rsidP="004033BD">
            <w:pPr>
              <w:overflowPunct/>
              <w:autoSpaceDE/>
              <w:autoSpaceDN/>
              <w:adjustRightInd/>
              <w:spacing w:after="0"/>
              <w:textAlignment w:val="auto"/>
            </w:pPr>
            <w:r>
              <w:t>B1TX</w:t>
            </w:r>
          </w:p>
        </w:tc>
        <w:tc>
          <w:tcPr>
            <w:tcW w:w="821" w:type="dxa"/>
          </w:tcPr>
          <w:p w:rsidR="007A4E8D" w:rsidRDefault="007A4E8D" w:rsidP="004033BD">
            <w:pPr>
              <w:overflowPunct/>
              <w:autoSpaceDE/>
              <w:autoSpaceDN/>
              <w:adjustRightInd/>
              <w:spacing w:after="0"/>
              <w:textAlignment w:val="auto"/>
            </w:pPr>
            <w:r>
              <w:t>46/42</w:t>
            </w:r>
          </w:p>
        </w:tc>
        <w:tc>
          <w:tcPr>
            <w:tcW w:w="828" w:type="dxa"/>
          </w:tcPr>
          <w:p w:rsidR="007A4E8D" w:rsidRDefault="007A4E8D" w:rsidP="002C52D2">
            <w:pPr>
              <w:overflowPunct/>
              <w:autoSpaceDE/>
              <w:autoSpaceDN/>
              <w:adjustRightInd/>
              <w:spacing w:after="0"/>
              <w:textAlignment w:val="auto"/>
            </w:pPr>
            <w:r>
              <w:t>B1TX</w:t>
            </w:r>
          </w:p>
        </w:tc>
        <w:tc>
          <w:tcPr>
            <w:tcW w:w="826" w:type="dxa"/>
          </w:tcPr>
          <w:p w:rsidR="007A4E8D" w:rsidRDefault="007A4E8D" w:rsidP="002C52D2">
            <w:pPr>
              <w:overflowPunct/>
              <w:autoSpaceDE/>
              <w:autoSpaceDN/>
              <w:adjustRightInd/>
              <w:spacing w:after="0"/>
              <w:textAlignment w:val="auto"/>
            </w:pPr>
            <w:r>
              <w:t>46</w:t>
            </w:r>
            <w:r w:rsidR="002C5C5D">
              <w:t>/43</w:t>
            </w:r>
          </w:p>
        </w:tc>
        <w:tc>
          <w:tcPr>
            <w:tcW w:w="828" w:type="dxa"/>
          </w:tcPr>
          <w:p w:rsidR="007A4E8D" w:rsidRDefault="007A4E8D" w:rsidP="00606912">
            <w:pPr>
              <w:overflowPunct/>
              <w:autoSpaceDE/>
              <w:autoSpaceDN/>
              <w:adjustRightInd/>
              <w:spacing w:after="0"/>
              <w:jc w:val="left"/>
              <w:textAlignment w:val="auto"/>
            </w:pPr>
            <w:r>
              <w:t>B1TX</w:t>
            </w:r>
          </w:p>
        </w:tc>
        <w:tc>
          <w:tcPr>
            <w:tcW w:w="819" w:type="dxa"/>
          </w:tcPr>
          <w:p w:rsidR="007A4E8D" w:rsidRDefault="002C5C5D" w:rsidP="00606912">
            <w:pPr>
              <w:overflowPunct/>
              <w:autoSpaceDE/>
              <w:autoSpaceDN/>
              <w:adjustRightInd/>
              <w:spacing w:after="0"/>
              <w:jc w:val="center"/>
              <w:textAlignment w:val="auto"/>
            </w:pPr>
            <w:r>
              <w:t>60/56</w:t>
            </w:r>
          </w:p>
        </w:tc>
        <w:tc>
          <w:tcPr>
            <w:tcW w:w="1635" w:type="dxa"/>
          </w:tcPr>
          <w:p w:rsidR="007A4E8D" w:rsidRDefault="002C5C5D" w:rsidP="00591534">
            <w:pPr>
              <w:overflowPunct/>
              <w:autoSpaceDE/>
              <w:autoSpaceDN/>
              <w:adjustRightInd/>
              <w:spacing w:after="0"/>
              <w:jc w:val="center"/>
              <w:textAlignment w:val="auto"/>
            </w:pPr>
            <w:r>
              <w:t>50.5/47</w:t>
            </w:r>
          </w:p>
        </w:tc>
      </w:tr>
      <w:tr w:rsidR="007A4E8D" w:rsidTr="007A4E8D">
        <w:trPr>
          <w:trHeight w:val="202"/>
        </w:trPr>
        <w:tc>
          <w:tcPr>
            <w:tcW w:w="1635" w:type="dxa"/>
            <w:vMerge/>
          </w:tcPr>
          <w:p w:rsidR="007A4E8D" w:rsidRDefault="007A4E8D" w:rsidP="007B7213">
            <w:pPr>
              <w:overflowPunct/>
              <w:autoSpaceDE/>
              <w:autoSpaceDN/>
              <w:adjustRightInd/>
              <w:spacing w:after="0"/>
              <w:jc w:val="center"/>
              <w:textAlignment w:val="auto"/>
            </w:pPr>
          </w:p>
        </w:tc>
        <w:tc>
          <w:tcPr>
            <w:tcW w:w="1635" w:type="dxa"/>
            <w:vMerge/>
          </w:tcPr>
          <w:p w:rsidR="007A4E8D" w:rsidRDefault="007A4E8D" w:rsidP="007B7213">
            <w:pPr>
              <w:overflowPunct/>
              <w:autoSpaceDE/>
              <w:autoSpaceDN/>
              <w:adjustRightInd/>
              <w:spacing w:after="0"/>
              <w:jc w:val="center"/>
              <w:textAlignment w:val="auto"/>
            </w:pPr>
          </w:p>
        </w:tc>
        <w:tc>
          <w:tcPr>
            <w:tcW w:w="828" w:type="dxa"/>
          </w:tcPr>
          <w:p w:rsidR="007A4E8D" w:rsidRDefault="007A4E8D" w:rsidP="004033BD">
            <w:pPr>
              <w:overflowPunct/>
              <w:autoSpaceDE/>
              <w:autoSpaceDN/>
              <w:adjustRightInd/>
              <w:spacing w:after="0"/>
              <w:textAlignment w:val="auto"/>
            </w:pPr>
            <w:r>
              <w:t>B40RX</w:t>
            </w:r>
          </w:p>
        </w:tc>
        <w:tc>
          <w:tcPr>
            <w:tcW w:w="821" w:type="dxa"/>
          </w:tcPr>
          <w:p w:rsidR="007A4E8D" w:rsidRDefault="007A4E8D" w:rsidP="004033BD">
            <w:pPr>
              <w:overflowPunct/>
              <w:autoSpaceDE/>
              <w:autoSpaceDN/>
              <w:adjustRightInd/>
              <w:spacing w:after="0"/>
              <w:textAlignment w:val="auto"/>
            </w:pPr>
            <w:r>
              <w:t>46/42</w:t>
            </w:r>
          </w:p>
        </w:tc>
        <w:tc>
          <w:tcPr>
            <w:tcW w:w="828" w:type="dxa"/>
          </w:tcPr>
          <w:p w:rsidR="007A4E8D" w:rsidRDefault="007A4E8D" w:rsidP="002C52D2">
            <w:pPr>
              <w:overflowPunct/>
              <w:autoSpaceDE/>
              <w:autoSpaceDN/>
              <w:adjustRightInd/>
              <w:spacing w:after="0"/>
              <w:textAlignment w:val="auto"/>
            </w:pPr>
            <w:r>
              <w:t>B40RX</w:t>
            </w:r>
          </w:p>
        </w:tc>
        <w:tc>
          <w:tcPr>
            <w:tcW w:w="826" w:type="dxa"/>
          </w:tcPr>
          <w:p w:rsidR="007A4E8D" w:rsidRDefault="007A4E8D" w:rsidP="002C52D2">
            <w:pPr>
              <w:overflowPunct/>
              <w:autoSpaceDE/>
              <w:autoSpaceDN/>
              <w:adjustRightInd/>
              <w:spacing w:after="0"/>
              <w:textAlignment w:val="auto"/>
            </w:pPr>
            <w:r>
              <w:t>55</w:t>
            </w:r>
            <w:r w:rsidR="002C5C5D">
              <w:t>/50</w:t>
            </w:r>
          </w:p>
        </w:tc>
        <w:tc>
          <w:tcPr>
            <w:tcW w:w="828" w:type="dxa"/>
          </w:tcPr>
          <w:p w:rsidR="007A4E8D" w:rsidRDefault="007A4E8D" w:rsidP="00606912">
            <w:pPr>
              <w:overflowPunct/>
              <w:autoSpaceDE/>
              <w:autoSpaceDN/>
              <w:adjustRightInd/>
              <w:spacing w:after="0"/>
              <w:jc w:val="center"/>
              <w:textAlignment w:val="auto"/>
            </w:pPr>
            <w:r>
              <w:t>B40RX</w:t>
            </w:r>
          </w:p>
        </w:tc>
        <w:tc>
          <w:tcPr>
            <w:tcW w:w="819" w:type="dxa"/>
          </w:tcPr>
          <w:p w:rsidR="007A4E8D" w:rsidRDefault="002C5C5D" w:rsidP="00606912">
            <w:pPr>
              <w:overflowPunct/>
              <w:autoSpaceDE/>
              <w:autoSpaceDN/>
              <w:adjustRightInd/>
              <w:spacing w:after="0"/>
              <w:jc w:val="center"/>
              <w:textAlignment w:val="auto"/>
            </w:pPr>
            <w:r>
              <w:t>55/51</w:t>
            </w:r>
          </w:p>
        </w:tc>
        <w:tc>
          <w:tcPr>
            <w:tcW w:w="1635" w:type="dxa"/>
          </w:tcPr>
          <w:p w:rsidR="007A4E8D" w:rsidRDefault="00591534" w:rsidP="00606912">
            <w:pPr>
              <w:overflowPunct/>
              <w:autoSpaceDE/>
              <w:autoSpaceDN/>
              <w:adjustRightInd/>
              <w:spacing w:after="0"/>
              <w:jc w:val="center"/>
              <w:textAlignment w:val="auto"/>
            </w:pPr>
            <w:r>
              <w:t>52/47.5</w:t>
            </w:r>
          </w:p>
        </w:tc>
      </w:tr>
      <w:tr w:rsidR="007A4E8D" w:rsidTr="007A4E8D">
        <w:trPr>
          <w:trHeight w:val="203"/>
        </w:trPr>
        <w:tc>
          <w:tcPr>
            <w:tcW w:w="1635" w:type="dxa"/>
            <w:vMerge/>
          </w:tcPr>
          <w:p w:rsidR="007A4E8D" w:rsidRDefault="007A4E8D" w:rsidP="007B7213">
            <w:pPr>
              <w:overflowPunct/>
              <w:autoSpaceDE/>
              <w:autoSpaceDN/>
              <w:adjustRightInd/>
              <w:spacing w:after="0"/>
              <w:jc w:val="center"/>
              <w:textAlignment w:val="auto"/>
            </w:pPr>
          </w:p>
        </w:tc>
        <w:tc>
          <w:tcPr>
            <w:tcW w:w="1635" w:type="dxa"/>
            <w:vMerge w:val="restart"/>
          </w:tcPr>
          <w:p w:rsidR="007A4E8D" w:rsidRDefault="007A4E8D" w:rsidP="007B7213">
            <w:pPr>
              <w:overflowPunct/>
              <w:autoSpaceDE/>
              <w:autoSpaceDN/>
              <w:adjustRightInd/>
              <w:spacing w:after="0"/>
              <w:jc w:val="center"/>
              <w:textAlignment w:val="auto"/>
            </w:pPr>
            <w:r>
              <w:t>B40=&gt;B1</w:t>
            </w:r>
          </w:p>
        </w:tc>
        <w:tc>
          <w:tcPr>
            <w:tcW w:w="828" w:type="dxa"/>
          </w:tcPr>
          <w:p w:rsidR="007A4E8D" w:rsidRDefault="007A4E8D" w:rsidP="004033BD">
            <w:pPr>
              <w:overflowPunct/>
              <w:autoSpaceDE/>
              <w:autoSpaceDN/>
              <w:adjustRightInd/>
              <w:spacing w:after="0"/>
              <w:textAlignment w:val="auto"/>
            </w:pPr>
            <w:r>
              <w:t>B40TX</w:t>
            </w:r>
          </w:p>
        </w:tc>
        <w:tc>
          <w:tcPr>
            <w:tcW w:w="821" w:type="dxa"/>
          </w:tcPr>
          <w:p w:rsidR="007A4E8D" w:rsidRDefault="007A4E8D" w:rsidP="004033BD">
            <w:pPr>
              <w:overflowPunct/>
              <w:autoSpaceDE/>
              <w:autoSpaceDN/>
              <w:adjustRightInd/>
              <w:spacing w:after="0"/>
              <w:textAlignment w:val="auto"/>
            </w:pPr>
            <w:r>
              <w:t>50/</w:t>
            </w:r>
            <w:r w:rsidR="002C5C5D">
              <w:t>4</w:t>
            </w:r>
            <w:r>
              <w:t>6</w:t>
            </w:r>
          </w:p>
        </w:tc>
        <w:tc>
          <w:tcPr>
            <w:tcW w:w="828" w:type="dxa"/>
          </w:tcPr>
          <w:p w:rsidR="007A4E8D" w:rsidRDefault="007A4E8D" w:rsidP="002C52D2">
            <w:pPr>
              <w:overflowPunct/>
              <w:autoSpaceDE/>
              <w:autoSpaceDN/>
              <w:adjustRightInd/>
              <w:spacing w:after="0"/>
              <w:textAlignment w:val="auto"/>
            </w:pPr>
            <w:r>
              <w:t>B40TX</w:t>
            </w:r>
          </w:p>
        </w:tc>
        <w:tc>
          <w:tcPr>
            <w:tcW w:w="826" w:type="dxa"/>
          </w:tcPr>
          <w:p w:rsidR="007A4E8D" w:rsidRDefault="007A4E8D" w:rsidP="002C52D2">
            <w:pPr>
              <w:overflowPunct/>
              <w:autoSpaceDE/>
              <w:autoSpaceDN/>
              <w:adjustRightInd/>
              <w:spacing w:after="0"/>
              <w:textAlignment w:val="auto"/>
            </w:pPr>
            <w:r>
              <w:t>39</w:t>
            </w:r>
            <w:r w:rsidR="002C5C5D">
              <w:t>/34</w:t>
            </w:r>
          </w:p>
        </w:tc>
        <w:tc>
          <w:tcPr>
            <w:tcW w:w="823" w:type="dxa"/>
          </w:tcPr>
          <w:p w:rsidR="007A4E8D" w:rsidRDefault="007A4E8D" w:rsidP="00606912">
            <w:pPr>
              <w:overflowPunct/>
              <w:autoSpaceDE/>
              <w:autoSpaceDN/>
              <w:adjustRightInd/>
              <w:spacing w:after="0"/>
              <w:jc w:val="center"/>
              <w:textAlignment w:val="auto"/>
            </w:pPr>
            <w:r>
              <w:t>B40TX</w:t>
            </w:r>
          </w:p>
        </w:tc>
        <w:tc>
          <w:tcPr>
            <w:tcW w:w="824" w:type="dxa"/>
          </w:tcPr>
          <w:p w:rsidR="007A4E8D" w:rsidRDefault="002C5C5D" w:rsidP="00606912">
            <w:pPr>
              <w:overflowPunct/>
              <w:autoSpaceDE/>
              <w:autoSpaceDN/>
              <w:adjustRightInd/>
              <w:spacing w:after="0"/>
              <w:jc w:val="center"/>
              <w:textAlignment w:val="auto"/>
            </w:pPr>
            <w:r>
              <w:t>60/56</w:t>
            </w:r>
          </w:p>
        </w:tc>
        <w:tc>
          <w:tcPr>
            <w:tcW w:w="1635" w:type="dxa"/>
          </w:tcPr>
          <w:p w:rsidR="007A4E8D" w:rsidRDefault="002C5C5D" w:rsidP="00591534">
            <w:pPr>
              <w:overflowPunct/>
              <w:autoSpaceDE/>
              <w:autoSpaceDN/>
              <w:adjustRightInd/>
              <w:spacing w:after="0"/>
              <w:jc w:val="center"/>
              <w:textAlignment w:val="auto"/>
            </w:pPr>
            <w:r>
              <w:t>49.5/45.5</w:t>
            </w:r>
          </w:p>
        </w:tc>
      </w:tr>
      <w:tr w:rsidR="007A4E8D" w:rsidTr="007A4E8D">
        <w:trPr>
          <w:trHeight w:val="202"/>
        </w:trPr>
        <w:tc>
          <w:tcPr>
            <w:tcW w:w="1635" w:type="dxa"/>
            <w:vMerge/>
          </w:tcPr>
          <w:p w:rsidR="007A4E8D" w:rsidRDefault="007A4E8D" w:rsidP="004033BD">
            <w:pPr>
              <w:overflowPunct/>
              <w:autoSpaceDE/>
              <w:autoSpaceDN/>
              <w:adjustRightInd/>
              <w:spacing w:after="0"/>
              <w:textAlignment w:val="auto"/>
            </w:pPr>
          </w:p>
        </w:tc>
        <w:tc>
          <w:tcPr>
            <w:tcW w:w="1635" w:type="dxa"/>
            <w:vMerge/>
          </w:tcPr>
          <w:p w:rsidR="007A4E8D" w:rsidRDefault="007A4E8D" w:rsidP="004033BD">
            <w:pPr>
              <w:overflowPunct/>
              <w:autoSpaceDE/>
              <w:autoSpaceDN/>
              <w:adjustRightInd/>
              <w:spacing w:after="0"/>
              <w:textAlignment w:val="auto"/>
            </w:pPr>
          </w:p>
        </w:tc>
        <w:tc>
          <w:tcPr>
            <w:tcW w:w="828" w:type="dxa"/>
          </w:tcPr>
          <w:p w:rsidR="007A4E8D" w:rsidRDefault="007A4E8D" w:rsidP="004033BD">
            <w:pPr>
              <w:overflowPunct/>
              <w:autoSpaceDE/>
              <w:autoSpaceDN/>
              <w:adjustRightInd/>
              <w:spacing w:after="0"/>
              <w:textAlignment w:val="auto"/>
            </w:pPr>
            <w:r>
              <w:t>B1RX</w:t>
            </w:r>
          </w:p>
        </w:tc>
        <w:tc>
          <w:tcPr>
            <w:tcW w:w="821" w:type="dxa"/>
          </w:tcPr>
          <w:p w:rsidR="007A4E8D" w:rsidRDefault="007A4E8D" w:rsidP="004033BD">
            <w:pPr>
              <w:overflowPunct/>
              <w:autoSpaceDE/>
              <w:autoSpaceDN/>
              <w:adjustRightInd/>
              <w:spacing w:after="0"/>
              <w:textAlignment w:val="auto"/>
            </w:pPr>
            <w:r>
              <w:t>42/38</w:t>
            </w:r>
          </w:p>
        </w:tc>
        <w:tc>
          <w:tcPr>
            <w:tcW w:w="828" w:type="dxa"/>
          </w:tcPr>
          <w:p w:rsidR="007A4E8D" w:rsidRDefault="007A4E8D" w:rsidP="002C52D2">
            <w:pPr>
              <w:overflowPunct/>
              <w:autoSpaceDE/>
              <w:autoSpaceDN/>
              <w:adjustRightInd/>
              <w:spacing w:after="0"/>
              <w:textAlignment w:val="auto"/>
            </w:pPr>
            <w:r>
              <w:t>B1RX</w:t>
            </w:r>
          </w:p>
        </w:tc>
        <w:tc>
          <w:tcPr>
            <w:tcW w:w="826" w:type="dxa"/>
          </w:tcPr>
          <w:p w:rsidR="007A4E8D" w:rsidRDefault="007A4E8D" w:rsidP="002C52D2">
            <w:pPr>
              <w:overflowPunct/>
              <w:autoSpaceDE/>
              <w:autoSpaceDN/>
              <w:adjustRightInd/>
              <w:spacing w:after="0"/>
              <w:textAlignment w:val="auto"/>
            </w:pPr>
            <w:r>
              <w:t>51</w:t>
            </w:r>
            <w:r w:rsidR="002C5C5D">
              <w:t>/45</w:t>
            </w:r>
          </w:p>
        </w:tc>
        <w:tc>
          <w:tcPr>
            <w:tcW w:w="823" w:type="dxa"/>
          </w:tcPr>
          <w:p w:rsidR="007A4E8D" w:rsidRDefault="007A4E8D" w:rsidP="004033BD">
            <w:pPr>
              <w:overflowPunct/>
              <w:autoSpaceDE/>
              <w:autoSpaceDN/>
              <w:adjustRightInd/>
              <w:spacing w:after="0"/>
              <w:textAlignment w:val="auto"/>
            </w:pPr>
            <w:r>
              <w:t>B1RX</w:t>
            </w:r>
          </w:p>
        </w:tc>
        <w:tc>
          <w:tcPr>
            <w:tcW w:w="824" w:type="dxa"/>
          </w:tcPr>
          <w:p w:rsidR="007A4E8D" w:rsidRDefault="002C5C5D" w:rsidP="00994BF1">
            <w:pPr>
              <w:overflowPunct/>
              <w:autoSpaceDE/>
              <w:autoSpaceDN/>
              <w:adjustRightInd/>
              <w:spacing w:after="0"/>
              <w:jc w:val="center"/>
              <w:textAlignment w:val="auto"/>
            </w:pPr>
            <w:r>
              <w:t>52/48</w:t>
            </w:r>
          </w:p>
        </w:tc>
        <w:tc>
          <w:tcPr>
            <w:tcW w:w="1635" w:type="dxa"/>
          </w:tcPr>
          <w:p w:rsidR="007A4E8D" w:rsidRDefault="00591534" w:rsidP="00591534">
            <w:pPr>
              <w:overflowPunct/>
              <w:autoSpaceDE/>
              <w:autoSpaceDN/>
              <w:adjustRightInd/>
              <w:spacing w:after="0"/>
              <w:jc w:val="center"/>
              <w:textAlignment w:val="auto"/>
            </w:pPr>
            <w:r>
              <w:t>48.5/43.5</w:t>
            </w:r>
          </w:p>
        </w:tc>
      </w:tr>
    </w:tbl>
    <w:p w:rsidR="003C2446" w:rsidRDefault="003C2446" w:rsidP="004033BD">
      <w:pPr>
        <w:overflowPunct/>
        <w:autoSpaceDE/>
        <w:autoSpaceDN/>
        <w:adjustRightInd/>
        <w:spacing w:after="0"/>
        <w:textAlignment w:val="auto"/>
      </w:pPr>
    </w:p>
    <w:p w:rsidR="00871395" w:rsidRDefault="00871395" w:rsidP="004033BD">
      <w:pPr>
        <w:overflowPunct/>
        <w:autoSpaceDE/>
        <w:autoSpaceDN/>
        <w:adjustRightInd/>
        <w:spacing w:after="0"/>
        <w:textAlignment w:val="auto"/>
      </w:pPr>
    </w:p>
    <w:p w:rsidR="00871395" w:rsidRDefault="00871395" w:rsidP="00871395">
      <w:pPr>
        <w:pStyle w:val="Caption"/>
        <w:keepNext/>
      </w:pPr>
      <w:r>
        <w:t xml:space="preserve">Table </w:t>
      </w:r>
      <w:r w:rsidR="001C6E7B">
        <w:t>2</w:t>
      </w:r>
      <w:r>
        <w:t xml:space="preserve"> RX filter parameters</w:t>
      </w:r>
    </w:p>
    <w:tbl>
      <w:tblPr>
        <w:tblStyle w:val="TableGrid"/>
        <w:tblW w:w="0" w:type="auto"/>
        <w:tblLook w:val="04A0"/>
      </w:tblPr>
      <w:tblGrid>
        <w:gridCol w:w="1640"/>
        <w:gridCol w:w="1640"/>
        <w:gridCol w:w="1649"/>
        <w:gridCol w:w="1643"/>
        <w:gridCol w:w="1643"/>
        <w:gridCol w:w="1640"/>
      </w:tblGrid>
      <w:tr w:rsidR="001E3C46" w:rsidTr="002C52D2">
        <w:tc>
          <w:tcPr>
            <w:tcW w:w="1640" w:type="dxa"/>
          </w:tcPr>
          <w:p w:rsidR="001E3C46" w:rsidRDefault="001E3C46" w:rsidP="002C52D2">
            <w:pPr>
              <w:overflowPunct/>
              <w:autoSpaceDE/>
              <w:autoSpaceDN/>
              <w:adjustRightInd/>
              <w:spacing w:after="0"/>
              <w:textAlignment w:val="auto"/>
            </w:pPr>
            <w:r>
              <w:t>Parameter</w:t>
            </w:r>
          </w:p>
        </w:tc>
        <w:tc>
          <w:tcPr>
            <w:tcW w:w="1640" w:type="dxa"/>
          </w:tcPr>
          <w:p w:rsidR="001E3C46" w:rsidRDefault="001E3C46" w:rsidP="002C52D2">
            <w:pPr>
              <w:overflowPunct/>
              <w:autoSpaceDE/>
              <w:autoSpaceDN/>
              <w:adjustRightInd/>
              <w:spacing w:after="0"/>
              <w:textAlignment w:val="auto"/>
            </w:pPr>
          </w:p>
        </w:tc>
        <w:tc>
          <w:tcPr>
            <w:tcW w:w="1649" w:type="dxa"/>
          </w:tcPr>
          <w:p w:rsidR="001E3C46" w:rsidRDefault="001E3C46" w:rsidP="002C52D2">
            <w:pPr>
              <w:overflowPunct/>
              <w:autoSpaceDE/>
              <w:autoSpaceDN/>
              <w:adjustRightInd/>
              <w:spacing w:after="0"/>
              <w:jc w:val="left"/>
              <w:textAlignment w:val="auto"/>
            </w:pPr>
            <w:r>
              <w:t>Component A [TYP/WORST]</w:t>
            </w:r>
          </w:p>
        </w:tc>
        <w:tc>
          <w:tcPr>
            <w:tcW w:w="1643" w:type="dxa"/>
          </w:tcPr>
          <w:p w:rsidR="001E3C46" w:rsidRDefault="001E3C46" w:rsidP="002C52D2">
            <w:pPr>
              <w:overflowPunct/>
              <w:autoSpaceDE/>
              <w:autoSpaceDN/>
              <w:adjustRightInd/>
              <w:spacing w:after="0"/>
              <w:jc w:val="left"/>
              <w:textAlignment w:val="auto"/>
            </w:pPr>
            <w:r>
              <w:t>Component B [TYP/WORST]</w:t>
            </w:r>
          </w:p>
        </w:tc>
        <w:tc>
          <w:tcPr>
            <w:tcW w:w="1643" w:type="dxa"/>
          </w:tcPr>
          <w:p w:rsidR="001E3C46" w:rsidRDefault="001E3C46" w:rsidP="002C52D2">
            <w:pPr>
              <w:overflowPunct/>
              <w:autoSpaceDE/>
              <w:autoSpaceDN/>
              <w:adjustRightInd/>
              <w:spacing w:after="0"/>
              <w:textAlignment w:val="auto"/>
            </w:pPr>
            <w:r>
              <w:t>Component C [TYP/WORST]</w:t>
            </w:r>
          </w:p>
        </w:tc>
        <w:tc>
          <w:tcPr>
            <w:tcW w:w="1640" w:type="dxa"/>
          </w:tcPr>
          <w:p w:rsidR="001E3C46" w:rsidRDefault="001E3C46" w:rsidP="002C52D2">
            <w:pPr>
              <w:overflowPunct/>
              <w:autoSpaceDE/>
              <w:autoSpaceDN/>
              <w:adjustRightInd/>
              <w:spacing w:after="0"/>
              <w:textAlignment w:val="auto"/>
            </w:pPr>
            <w:r>
              <w:t>AVERAGE [TYP/WORST]</w:t>
            </w:r>
          </w:p>
        </w:tc>
      </w:tr>
      <w:tr w:rsidR="001E3C46" w:rsidTr="002C52D2">
        <w:tc>
          <w:tcPr>
            <w:tcW w:w="1640" w:type="dxa"/>
            <w:vMerge w:val="restart"/>
          </w:tcPr>
          <w:p w:rsidR="001E3C46" w:rsidRDefault="001E3C46" w:rsidP="002C52D2">
            <w:pPr>
              <w:overflowPunct/>
              <w:autoSpaceDE/>
              <w:autoSpaceDN/>
              <w:adjustRightInd/>
              <w:spacing w:after="0"/>
              <w:jc w:val="center"/>
              <w:textAlignment w:val="auto"/>
            </w:pPr>
            <w:r>
              <w:t>B40 filter</w:t>
            </w:r>
          </w:p>
        </w:tc>
        <w:tc>
          <w:tcPr>
            <w:tcW w:w="1640" w:type="dxa"/>
          </w:tcPr>
          <w:p w:rsidR="001E3C46" w:rsidRDefault="001E3C46" w:rsidP="002C52D2">
            <w:pPr>
              <w:overflowPunct/>
              <w:autoSpaceDE/>
              <w:autoSpaceDN/>
              <w:adjustRightInd/>
              <w:spacing w:after="0"/>
              <w:jc w:val="center"/>
              <w:textAlignment w:val="auto"/>
            </w:pPr>
            <w:r>
              <w:t>IL</w:t>
            </w:r>
          </w:p>
        </w:tc>
        <w:tc>
          <w:tcPr>
            <w:tcW w:w="1649" w:type="dxa"/>
          </w:tcPr>
          <w:p w:rsidR="001E3C46" w:rsidRDefault="001E3C46" w:rsidP="002C52D2">
            <w:pPr>
              <w:overflowPunct/>
              <w:autoSpaceDE/>
              <w:autoSpaceDN/>
              <w:adjustRightInd/>
              <w:spacing w:after="0"/>
              <w:jc w:val="center"/>
              <w:textAlignment w:val="auto"/>
            </w:pPr>
            <w:r>
              <w:t>1.8/3.2</w:t>
            </w:r>
          </w:p>
        </w:tc>
        <w:tc>
          <w:tcPr>
            <w:tcW w:w="1643" w:type="dxa"/>
          </w:tcPr>
          <w:p w:rsidR="001E3C46" w:rsidRDefault="001E3C46" w:rsidP="002C52D2">
            <w:pPr>
              <w:overflowPunct/>
              <w:autoSpaceDE/>
              <w:autoSpaceDN/>
              <w:adjustRightInd/>
              <w:spacing w:after="0"/>
              <w:textAlignment w:val="auto"/>
            </w:pPr>
            <w:r>
              <w:t>1.5/3.2</w:t>
            </w:r>
          </w:p>
        </w:tc>
        <w:tc>
          <w:tcPr>
            <w:tcW w:w="1643" w:type="dxa"/>
          </w:tcPr>
          <w:p w:rsidR="001E3C46" w:rsidRDefault="003E349B" w:rsidP="002C52D2">
            <w:pPr>
              <w:overflowPunct/>
              <w:autoSpaceDE/>
              <w:autoSpaceDN/>
              <w:adjustRightInd/>
              <w:spacing w:after="0"/>
              <w:textAlignment w:val="auto"/>
            </w:pPr>
            <w:r>
              <w:t>2.1/3.7</w:t>
            </w:r>
          </w:p>
        </w:tc>
        <w:tc>
          <w:tcPr>
            <w:tcW w:w="1640" w:type="dxa"/>
          </w:tcPr>
          <w:p w:rsidR="001E3C46" w:rsidRDefault="001E3C46" w:rsidP="002C52D2">
            <w:pPr>
              <w:overflowPunct/>
              <w:autoSpaceDE/>
              <w:autoSpaceDN/>
              <w:adjustRightInd/>
              <w:spacing w:after="0"/>
              <w:textAlignment w:val="auto"/>
            </w:pPr>
            <w:r>
              <w:t>1</w:t>
            </w:r>
            <w:r w:rsidR="00024CA3">
              <w:t>.8</w:t>
            </w:r>
            <w:r>
              <w:t>/3.</w:t>
            </w:r>
            <w:r w:rsidR="00024CA3">
              <w:t>4</w:t>
            </w:r>
          </w:p>
        </w:tc>
      </w:tr>
      <w:tr w:rsidR="001E3C46" w:rsidTr="002C52D2">
        <w:tc>
          <w:tcPr>
            <w:tcW w:w="1640" w:type="dxa"/>
            <w:vMerge/>
          </w:tcPr>
          <w:p w:rsidR="001E3C46" w:rsidRDefault="001E3C46" w:rsidP="002C52D2">
            <w:pPr>
              <w:overflowPunct/>
              <w:autoSpaceDE/>
              <w:autoSpaceDN/>
              <w:adjustRightInd/>
              <w:spacing w:after="0"/>
              <w:textAlignment w:val="auto"/>
            </w:pPr>
          </w:p>
        </w:tc>
        <w:tc>
          <w:tcPr>
            <w:tcW w:w="1640" w:type="dxa"/>
          </w:tcPr>
          <w:p w:rsidR="001E3C46" w:rsidRDefault="001E3C46" w:rsidP="002C52D2">
            <w:pPr>
              <w:overflowPunct/>
              <w:autoSpaceDE/>
              <w:autoSpaceDN/>
              <w:adjustRightInd/>
              <w:spacing w:after="0"/>
              <w:jc w:val="center"/>
              <w:textAlignment w:val="auto"/>
            </w:pPr>
            <w:r>
              <w:t>B1 TX attenuation</w:t>
            </w:r>
          </w:p>
        </w:tc>
        <w:tc>
          <w:tcPr>
            <w:tcW w:w="1649" w:type="dxa"/>
          </w:tcPr>
          <w:p w:rsidR="001E3C46" w:rsidRDefault="001E3C46" w:rsidP="002C52D2">
            <w:pPr>
              <w:overflowPunct/>
              <w:autoSpaceDE/>
              <w:autoSpaceDN/>
              <w:adjustRightInd/>
              <w:spacing w:after="0"/>
              <w:jc w:val="center"/>
              <w:textAlignment w:val="auto"/>
            </w:pPr>
            <w:r>
              <w:t>32/28</w:t>
            </w:r>
          </w:p>
        </w:tc>
        <w:tc>
          <w:tcPr>
            <w:tcW w:w="1643" w:type="dxa"/>
          </w:tcPr>
          <w:p w:rsidR="001E3C46" w:rsidRDefault="001E3C46" w:rsidP="002C52D2">
            <w:pPr>
              <w:overflowPunct/>
              <w:autoSpaceDE/>
              <w:autoSpaceDN/>
              <w:adjustRightInd/>
              <w:spacing w:after="0"/>
              <w:textAlignment w:val="auto"/>
            </w:pPr>
            <w:r>
              <w:t>44/35</w:t>
            </w:r>
          </w:p>
        </w:tc>
        <w:tc>
          <w:tcPr>
            <w:tcW w:w="1643" w:type="dxa"/>
          </w:tcPr>
          <w:p w:rsidR="001E3C46" w:rsidRDefault="003E349B" w:rsidP="002C52D2">
            <w:pPr>
              <w:overflowPunct/>
              <w:autoSpaceDE/>
              <w:autoSpaceDN/>
              <w:adjustRightInd/>
              <w:spacing w:after="0"/>
              <w:textAlignment w:val="auto"/>
            </w:pPr>
            <w:r>
              <w:t>44/40</w:t>
            </w:r>
          </w:p>
        </w:tc>
        <w:tc>
          <w:tcPr>
            <w:tcW w:w="1640" w:type="dxa"/>
          </w:tcPr>
          <w:p w:rsidR="001E3C46" w:rsidRDefault="00024CA3" w:rsidP="00024CA3">
            <w:pPr>
              <w:overflowPunct/>
              <w:autoSpaceDE/>
              <w:autoSpaceDN/>
              <w:adjustRightInd/>
              <w:spacing w:after="0"/>
              <w:textAlignment w:val="auto"/>
            </w:pPr>
            <w:r>
              <w:t>40</w:t>
            </w:r>
            <w:r w:rsidR="001E3C46">
              <w:t>/3</w:t>
            </w:r>
            <w:r>
              <w:t>4.5</w:t>
            </w:r>
          </w:p>
        </w:tc>
      </w:tr>
      <w:tr w:rsidR="001E3C46" w:rsidTr="002C52D2">
        <w:tc>
          <w:tcPr>
            <w:tcW w:w="1640" w:type="dxa"/>
            <w:vMerge/>
          </w:tcPr>
          <w:p w:rsidR="001E3C46" w:rsidRDefault="001E3C46" w:rsidP="002C52D2">
            <w:pPr>
              <w:overflowPunct/>
              <w:autoSpaceDE/>
              <w:autoSpaceDN/>
              <w:adjustRightInd/>
              <w:spacing w:after="0"/>
              <w:textAlignment w:val="auto"/>
            </w:pPr>
          </w:p>
        </w:tc>
        <w:tc>
          <w:tcPr>
            <w:tcW w:w="1640" w:type="dxa"/>
          </w:tcPr>
          <w:p w:rsidR="001E3C46" w:rsidRDefault="001E3C46" w:rsidP="002C52D2">
            <w:pPr>
              <w:overflowPunct/>
              <w:autoSpaceDE/>
              <w:autoSpaceDN/>
              <w:adjustRightInd/>
              <w:spacing w:after="0"/>
              <w:jc w:val="center"/>
              <w:textAlignment w:val="auto"/>
            </w:pPr>
            <w:r>
              <w:t>B1 RX attenuation</w:t>
            </w:r>
          </w:p>
        </w:tc>
        <w:tc>
          <w:tcPr>
            <w:tcW w:w="1649" w:type="dxa"/>
          </w:tcPr>
          <w:p w:rsidR="001E3C46" w:rsidRDefault="001E3C46" w:rsidP="002C52D2">
            <w:pPr>
              <w:overflowPunct/>
              <w:autoSpaceDE/>
              <w:autoSpaceDN/>
              <w:adjustRightInd/>
              <w:spacing w:after="0"/>
              <w:jc w:val="center"/>
              <w:textAlignment w:val="auto"/>
            </w:pPr>
            <w:r>
              <w:t>32/28</w:t>
            </w:r>
          </w:p>
        </w:tc>
        <w:tc>
          <w:tcPr>
            <w:tcW w:w="1643" w:type="dxa"/>
          </w:tcPr>
          <w:p w:rsidR="001E3C46" w:rsidRDefault="001E3C46" w:rsidP="002C52D2">
            <w:pPr>
              <w:overflowPunct/>
              <w:autoSpaceDE/>
              <w:autoSpaceDN/>
              <w:adjustRightInd/>
              <w:spacing w:after="0"/>
              <w:textAlignment w:val="auto"/>
            </w:pPr>
            <w:r>
              <w:t>47/40</w:t>
            </w:r>
          </w:p>
        </w:tc>
        <w:tc>
          <w:tcPr>
            <w:tcW w:w="1643" w:type="dxa"/>
          </w:tcPr>
          <w:p w:rsidR="001E3C46" w:rsidRDefault="003E349B" w:rsidP="002C52D2">
            <w:pPr>
              <w:overflowPunct/>
              <w:autoSpaceDE/>
              <w:autoSpaceDN/>
              <w:adjustRightInd/>
              <w:spacing w:after="0"/>
              <w:textAlignment w:val="auto"/>
            </w:pPr>
            <w:r>
              <w:t>44/40</w:t>
            </w:r>
          </w:p>
        </w:tc>
        <w:tc>
          <w:tcPr>
            <w:tcW w:w="1640" w:type="dxa"/>
          </w:tcPr>
          <w:p w:rsidR="001E3C46" w:rsidRDefault="00024CA3" w:rsidP="002C52D2">
            <w:pPr>
              <w:overflowPunct/>
              <w:autoSpaceDE/>
              <w:autoSpaceDN/>
              <w:adjustRightInd/>
              <w:spacing w:after="0"/>
              <w:textAlignment w:val="auto"/>
            </w:pPr>
            <w:r>
              <w:t>41</w:t>
            </w:r>
            <w:r w:rsidR="001E3C46">
              <w:t>/3</w:t>
            </w:r>
            <w:r>
              <w:t>6</w:t>
            </w:r>
          </w:p>
        </w:tc>
      </w:tr>
      <w:tr w:rsidR="00595693" w:rsidTr="00D91A43">
        <w:trPr>
          <w:trHeight w:val="203"/>
        </w:trPr>
        <w:tc>
          <w:tcPr>
            <w:tcW w:w="1640" w:type="dxa"/>
            <w:vMerge w:val="restart"/>
          </w:tcPr>
          <w:p w:rsidR="00595693" w:rsidRDefault="00595693" w:rsidP="002C52D2">
            <w:pPr>
              <w:overflowPunct/>
              <w:autoSpaceDE/>
              <w:autoSpaceDN/>
              <w:adjustRightInd/>
              <w:spacing w:after="0"/>
              <w:jc w:val="center"/>
              <w:textAlignment w:val="auto"/>
            </w:pPr>
            <w:r>
              <w:t>B1 receive filter</w:t>
            </w:r>
          </w:p>
        </w:tc>
        <w:tc>
          <w:tcPr>
            <w:tcW w:w="1640" w:type="dxa"/>
          </w:tcPr>
          <w:p w:rsidR="00595693" w:rsidRDefault="00595693" w:rsidP="002C52D2">
            <w:pPr>
              <w:overflowPunct/>
              <w:autoSpaceDE/>
              <w:autoSpaceDN/>
              <w:adjustRightInd/>
              <w:spacing w:after="0"/>
              <w:jc w:val="center"/>
              <w:textAlignment w:val="auto"/>
            </w:pPr>
            <w:r>
              <w:t>IL</w:t>
            </w:r>
          </w:p>
        </w:tc>
        <w:tc>
          <w:tcPr>
            <w:tcW w:w="1649" w:type="dxa"/>
          </w:tcPr>
          <w:p w:rsidR="00595693" w:rsidRDefault="00595693" w:rsidP="002C52D2">
            <w:pPr>
              <w:overflowPunct/>
              <w:autoSpaceDE/>
              <w:autoSpaceDN/>
              <w:adjustRightInd/>
              <w:spacing w:after="0"/>
              <w:textAlignment w:val="auto"/>
            </w:pPr>
            <w:r>
              <w:t>1.6/2.0</w:t>
            </w:r>
          </w:p>
        </w:tc>
        <w:tc>
          <w:tcPr>
            <w:tcW w:w="1643" w:type="dxa"/>
          </w:tcPr>
          <w:p w:rsidR="00595693" w:rsidRDefault="009E3F31" w:rsidP="002C52D2">
            <w:pPr>
              <w:overflowPunct/>
              <w:autoSpaceDE/>
              <w:autoSpaceDN/>
              <w:adjustRightInd/>
              <w:spacing w:after="0"/>
              <w:textAlignment w:val="auto"/>
            </w:pPr>
            <w:r>
              <w:t>1.4/2.0</w:t>
            </w:r>
          </w:p>
        </w:tc>
        <w:tc>
          <w:tcPr>
            <w:tcW w:w="1643" w:type="dxa"/>
          </w:tcPr>
          <w:p w:rsidR="00595693" w:rsidRDefault="001E1654" w:rsidP="002C52D2">
            <w:pPr>
              <w:overflowPunct/>
              <w:autoSpaceDE/>
              <w:autoSpaceDN/>
              <w:adjustRightInd/>
              <w:spacing w:after="0"/>
              <w:textAlignment w:val="auto"/>
            </w:pPr>
            <w:r>
              <w:t>2.0/2.4</w:t>
            </w:r>
          </w:p>
        </w:tc>
        <w:tc>
          <w:tcPr>
            <w:tcW w:w="1640" w:type="dxa"/>
          </w:tcPr>
          <w:p w:rsidR="00595693" w:rsidRDefault="001E1654" w:rsidP="002C52D2">
            <w:pPr>
              <w:overflowPunct/>
              <w:autoSpaceDE/>
              <w:autoSpaceDN/>
              <w:adjustRightInd/>
              <w:spacing w:after="0"/>
              <w:textAlignment w:val="auto"/>
            </w:pPr>
            <w:r>
              <w:t>1.7/2.1</w:t>
            </w:r>
          </w:p>
        </w:tc>
      </w:tr>
      <w:tr w:rsidR="00595693" w:rsidTr="003C7437">
        <w:trPr>
          <w:trHeight w:val="203"/>
        </w:trPr>
        <w:tc>
          <w:tcPr>
            <w:tcW w:w="1640" w:type="dxa"/>
            <w:vMerge/>
          </w:tcPr>
          <w:p w:rsidR="00595693" w:rsidRDefault="00595693" w:rsidP="002C52D2">
            <w:pPr>
              <w:overflowPunct/>
              <w:autoSpaceDE/>
              <w:autoSpaceDN/>
              <w:adjustRightInd/>
              <w:spacing w:after="0"/>
              <w:jc w:val="center"/>
              <w:textAlignment w:val="auto"/>
            </w:pPr>
          </w:p>
        </w:tc>
        <w:tc>
          <w:tcPr>
            <w:tcW w:w="1640" w:type="dxa"/>
          </w:tcPr>
          <w:p w:rsidR="00595693" w:rsidRDefault="00595693" w:rsidP="002C52D2">
            <w:pPr>
              <w:overflowPunct/>
              <w:autoSpaceDE/>
              <w:autoSpaceDN/>
              <w:adjustRightInd/>
              <w:spacing w:after="0"/>
              <w:jc w:val="center"/>
              <w:textAlignment w:val="auto"/>
            </w:pPr>
            <w:r>
              <w:t>B40 attenuation</w:t>
            </w:r>
          </w:p>
        </w:tc>
        <w:tc>
          <w:tcPr>
            <w:tcW w:w="1649" w:type="dxa"/>
          </w:tcPr>
          <w:p w:rsidR="00595693" w:rsidRDefault="00595693" w:rsidP="002C52D2">
            <w:pPr>
              <w:overflowPunct/>
              <w:autoSpaceDE/>
              <w:autoSpaceDN/>
              <w:adjustRightInd/>
              <w:spacing w:after="0"/>
              <w:textAlignment w:val="auto"/>
            </w:pPr>
            <w:r>
              <w:t>35/31</w:t>
            </w:r>
          </w:p>
        </w:tc>
        <w:tc>
          <w:tcPr>
            <w:tcW w:w="1643" w:type="dxa"/>
          </w:tcPr>
          <w:p w:rsidR="00595693" w:rsidRDefault="009E3F31" w:rsidP="002C52D2">
            <w:pPr>
              <w:overflowPunct/>
              <w:autoSpaceDE/>
              <w:autoSpaceDN/>
              <w:adjustRightInd/>
              <w:spacing w:after="0"/>
              <w:textAlignment w:val="auto"/>
            </w:pPr>
            <w:r>
              <w:t>32/28</w:t>
            </w:r>
          </w:p>
        </w:tc>
        <w:tc>
          <w:tcPr>
            <w:tcW w:w="1643" w:type="dxa"/>
          </w:tcPr>
          <w:p w:rsidR="00595693" w:rsidRDefault="001E1654" w:rsidP="002C52D2">
            <w:pPr>
              <w:overflowPunct/>
              <w:autoSpaceDE/>
              <w:autoSpaceDN/>
              <w:adjustRightInd/>
              <w:spacing w:after="0"/>
              <w:textAlignment w:val="auto"/>
            </w:pPr>
            <w:r>
              <w:t>38/30</w:t>
            </w:r>
          </w:p>
        </w:tc>
        <w:tc>
          <w:tcPr>
            <w:tcW w:w="1640" w:type="dxa"/>
          </w:tcPr>
          <w:p w:rsidR="00595693" w:rsidRDefault="001E1654" w:rsidP="002C52D2">
            <w:pPr>
              <w:overflowPunct/>
              <w:autoSpaceDE/>
              <w:autoSpaceDN/>
              <w:adjustRightInd/>
              <w:spacing w:after="0"/>
              <w:textAlignment w:val="auto"/>
            </w:pPr>
            <w:r>
              <w:t>35/29.5</w:t>
            </w:r>
          </w:p>
        </w:tc>
      </w:tr>
    </w:tbl>
    <w:p w:rsidR="00871395" w:rsidRDefault="00871395" w:rsidP="004033BD">
      <w:pPr>
        <w:overflowPunct/>
        <w:autoSpaceDE/>
        <w:autoSpaceDN/>
        <w:adjustRightInd/>
        <w:spacing w:after="0"/>
        <w:textAlignment w:val="auto"/>
      </w:pPr>
    </w:p>
    <w:p w:rsidR="00E07D8C" w:rsidRDefault="002C548D" w:rsidP="004033BD">
      <w:pPr>
        <w:overflowPunct/>
        <w:autoSpaceDE/>
        <w:autoSpaceDN/>
        <w:adjustRightInd/>
        <w:spacing w:after="0"/>
        <w:textAlignment w:val="auto"/>
      </w:pPr>
      <w:r>
        <w:t>Table 3 contains general RF parameters used in this study. Please note that B40 has two switches in the main branch signal path and only one switch in the diversity path.</w:t>
      </w:r>
    </w:p>
    <w:p w:rsidR="00A3343C" w:rsidRDefault="00A3343C" w:rsidP="004033BD">
      <w:pPr>
        <w:overflowPunct/>
        <w:autoSpaceDE/>
        <w:autoSpaceDN/>
        <w:adjustRightInd/>
        <w:spacing w:after="0"/>
        <w:textAlignment w:val="auto"/>
      </w:pPr>
    </w:p>
    <w:p w:rsidR="00E07D8C" w:rsidRDefault="00E07D8C" w:rsidP="00E07D8C">
      <w:pPr>
        <w:pStyle w:val="Caption"/>
        <w:keepNext/>
      </w:pPr>
      <w:r>
        <w:t xml:space="preserve">Table </w:t>
      </w:r>
      <w:r w:rsidR="001C6E7B">
        <w:t>3</w:t>
      </w:r>
      <w:r>
        <w:t xml:space="preserve"> Other parameters</w:t>
      </w:r>
    </w:p>
    <w:tbl>
      <w:tblPr>
        <w:tblStyle w:val="TableGrid"/>
        <w:tblW w:w="0" w:type="auto"/>
        <w:tblLook w:val="04A0"/>
      </w:tblPr>
      <w:tblGrid>
        <w:gridCol w:w="1640"/>
        <w:gridCol w:w="1652"/>
        <w:gridCol w:w="1643"/>
      </w:tblGrid>
      <w:tr w:rsidR="004A7EAC" w:rsidTr="004A7EAC">
        <w:tc>
          <w:tcPr>
            <w:tcW w:w="1640" w:type="dxa"/>
          </w:tcPr>
          <w:p w:rsidR="004A7EAC" w:rsidRDefault="004A7EAC" w:rsidP="002C52D2">
            <w:pPr>
              <w:overflowPunct/>
              <w:autoSpaceDE/>
              <w:autoSpaceDN/>
              <w:adjustRightInd/>
              <w:spacing w:after="0"/>
              <w:textAlignment w:val="auto"/>
            </w:pPr>
          </w:p>
        </w:tc>
        <w:tc>
          <w:tcPr>
            <w:tcW w:w="1652" w:type="dxa"/>
          </w:tcPr>
          <w:p w:rsidR="004A7EAC" w:rsidRDefault="004A7EAC" w:rsidP="004A7EAC">
            <w:pPr>
              <w:overflowPunct/>
              <w:autoSpaceDE/>
              <w:autoSpaceDN/>
              <w:adjustRightInd/>
              <w:spacing w:after="0"/>
              <w:jc w:val="center"/>
              <w:textAlignment w:val="auto"/>
            </w:pPr>
            <w:r>
              <w:t>B40</w:t>
            </w:r>
          </w:p>
        </w:tc>
        <w:tc>
          <w:tcPr>
            <w:tcW w:w="1643" w:type="dxa"/>
          </w:tcPr>
          <w:p w:rsidR="004A7EAC" w:rsidRDefault="004A7EAC" w:rsidP="004A7EAC">
            <w:pPr>
              <w:overflowPunct/>
              <w:autoSpaceDE/>
              <w:autoSpaceDN/>
              <w:adjustRightInd/>
              <w:spacing w:after="0"/>
              <w:jc w:val="center"/>
              <w:textAlignment w:val="auto"/>
            </w:pPr>
            <w:r>
              <w:t>B1</w:t>
            </w:r>
          </w:p>
        </w:tc>
      </w:tr>
      <w:tr w:rsidR="00D12EA6" w:rsidTr="00AB0381">
        <w:tc>
          <w:tcPr>
            <w:tcW w:w="1640" w:type="dxa"/>
          </w:tcPr>
          <w:p w:rsidR="00D12EA6" w:rsidRDefault="00D12EA6" w:rsidP="002C52D2">
            <w:pPr>
              <w:overflowPunct/>
              <w:autoSpaceDE/>
              <w:autoSpaceDN/>
              <w:adjustRightInd/>
              <w:spacing w:after="0"/>
              <w:jc w:val="center"/>
              <w:textAlignment w:val="auto"/>
            </w:pPr>
            <w:r>
              <w:t>Antenna ISO</w:t>
            </w:r>
          </w:p>
        </w:tc>
        <w:tc>
          <w:tcPr>
            <w:tcW w:w="3295" w:type="dxa"/>
            <w:gridSpan w:val="2"/>
          </w:tcPr>
          <w:p w:rsidR="00D12EA6" w:rsidRDefault="00D12EA6" w:rsidP="002C52D2">
            <w:pPr>
              <w:overflowPunct/>
              <w:autoSpaceDE/>
              <w:autoSpaceDN/>
              <w:adjustRightInd/>
              <w:spacing w:after="0"/>
              <w:jc w:val="center"/>
              <w:textAlignment w:val="auto"/>
            </w:pPr>
            <w:r>
              <w:t>10</w:t>
            </w:r>
          </w:p>
        </w:tc>
      </w:tr>
      <w:tr w:rsidR="004A7EAC" w:rsidTr="00707FD5">
        <w:tc>
          <w:tcPr>
            <w:tcW w:w="1640" w:type="dxa"/>
          </w:tcPr>
          <w:p w:rsidR="004A7EAC" w:rsidRDefault="004A7EAC" w:rsidP="002C52D2">
            <w:pPr>
              <w:overflowPunct/>
              <w:autoSpaceDE/>
              <w:autoSpaceDN/>
              <w:adjustRightInd/>
              <w:spacing w:after="0"/>
              <w:jc w:val="center"/>
              <w:textAlignment w:val="auto"/>
            </w:pPr>
            <w:r>
              <w:t>RX IIP2</w:t>
            </w:r>
          </w:p>
        </w:tc>
        <w:tc>
          <w:tcPr>
            <w:tcW w:w="1652" w:type="dxa"/>
          </w:tcPr>
          <w:p w:rsidR="004A7EAC" w:rsidRDefault="004A7EAC" w:rsidP="002C52D2">
            <w:pPr>
              <w:overflowPunct/>
              <w:autoSpaceDE/>
              <w:autoSpaceDN/>
              <w:adjustRightInd/>
              <w:spacing w:after="0"/>
              <w:jc w:val="center"/>
              <w:textAlignment w:val="auto"/>
            </w:pPr>
            <w:r>
              <w:t>4</w:t>
            </w:r>
            <w:r w:rsidR="00C637F0">
              <w:t>5</w:t>
            </w:r>
          </w:p>
        </w:tc>
        <w:tc>
          <w:tcPr>
            <w:tcW w:w="1643" w:type="dxa"/>
          </w:tcPr>
          <w:p w:rsidR="004A7EAC" w:rsidRDefault="004A7EAC" w:rsidP="002C52D2">
            <w:pPr>
              <w:overflowPunct/>
              <w:autoSpaceDE/>
              <w:autoSpaceDN/>
              <w:adjustRightInd/>
              <w:spacing w:after="0"/>
              <w:jc w:val="center"/>
              <w:textAlignment w:val="auto"/>
            </w:pPr>
            <w:r>
              <w:t>4</w:t>
            </w:r>
            <w:r w:rsidR="00C637F0">
              <w:t>5</w:t>
            </w:r>
          </w:p>
        </w:tc>
      </w:tr>
      <w:tr w:rsidR="004A7EAC" w:rsidTr="00707FD5">
        <w:tc>
          <w:tcPr>
            <w:tcW w:w="1640" w:type="dxa"/>
          </w:tcPr>
          <w:p w:rsidR="004A7EAC" w:rsidRDefault="004A7EAC" w:rsidP="002C52D2">
            <w:pPr>
              <w:overflowPunct/>
              <w:autoSpaceDE/>
              <w:autoSpaceDN/>
              <w:adjustRightInd/>
              <w:spacing w:after="0"/>
              <w:jc w:val="center"/>
              <w:textAlignment w:val="auto"/>
            </w:pPr>
            <w:r>
              <w:t>PA noise</w:t>
            </w:r>
          </w:p>
        </w:tc>
        <w:tc>
          <w:tcPr>
            <w:tcW w:w="1652" w:type="dxa"/>
          </w:tcPr>
          <w:p w:rsidR="004A7EAC" w:rsidRDefault="004A7EAC" w:rsidP="002C52D2">
            <w:pPr>
              <w:overflowPunct/>
              <w:autoSpaceDE/>
              <w:autoSpaceDN/>
              <w:adjustRightInd/>
              <w:spacing w:after="0"/>
              <w:jc w:val="center"/>
              <w:textAlignment w:val="auto"/>
            </w:pPr>
            <w:r>
              <w:t>-12</w:t>
            </w:r>
            <w:r w:rsidR="00DB3FDC">
              <w:t>5</w:t>
            </w:r>
          </w:p>
        </w:tc>
        <w:tc>
          <w:tcPr>
            <w:tcW w:w="1643" w:type="dxa"/>
          </w:tcPr>
          <w:p w:rsidR="004A7EAC" w:rsidRDefault="004A7EAC" w:rsidP="002C52D2">
            <w:pPr>
              <w:overflowPunct/>
              <w:autoSpaceDE/>
              <w:autoSpaceDN/>
              <w:adjustRightInd/>
              <w:spacing w:after="0"/>
              <w:jc w:val="center"/>
              <w:textAlignment w:val="auto"/>
            </w:pPr>
            <w:r>
              <w:t>-130</w:t>
            </w:r>
          </w:p>
        </w:tc>
      </w:tr>
      <w:tr w:rsidR="004A7EAC" w:rsidTr="00707FD5">
        <w:tc>
          <w:tcPr>
            <w:tcW w:w="1640" w:type="dxa"/>
          </w:tcPr>
          <w:p w:rsidR="004A7EAC" w:rsidRDefault="004A7EAC" w:rsidP="002C52D2">
            <w:pPr>
              <w:overflowPunct/>
              <w:autoSpaceDE/>
              <w:autoSpaceDN/>
              <w:adjustRightInd/>
              <w:spacing w:after="0"/>
              <w:jc w:val="center"/>
              <w:textAlignment w:val="auto"/>
            </w:pPr>
            <w:r>
              <w:t>RX</w:t>
            </w:r>
            <w:r w:rsidR="00707FD5">
              <w:t>/TX</w:t>
            </w:r>
            <w:r>
              <w:t xml:space="preserve"> LO Phase noise</w:t>
            </w:r>
          </w:p>
        </w:tc>
        <w:tc>
          <w:tcPr>
            <w:tcW w:w="1652" w:type="dxa"/>
          </w:tcPr>
          <w:p w:rsidR="004A7EAC" w:rsidRDefault="00DB3FDC" w:rsidP="002C52D2">
            <w:pPr>
              <w:overflowPunct/>
              <w:autoSpaceDE/>
              <w:autoSpaceDN/>
              <w:adjustRightInd/>
              <w:spacing w:after="0"/>
              <w:jc w:val="center"/>
              <w:textAlignment w:val="auto"/>
            </w:pPr>
            <w:r>
              <w:t>-15</w:t>
            </w:r>
            <w:r w:rsidR="007C21E8">
              <w:t>0</w:t>
            </w:r>
          </w:p>
        </w:tc>
        <w:tc>
          <w:tcPr>
            <w:tcW w:w="1643" w:type="dxa"/>
          </w:tcPr>
          <w:p w:rsidR="004A7EAC" w:rsidRDefault="00DB3FDC" w:rsidP="002C52D2">
            <w:pPr>
              <w:overflowPunct/>
              <w:autoSpaceDE/>
              <w:autoSpaceDN/>
              <w:adjustRightInd/>
              <w:spacing w:after="0"/>
              <w:jc w:val="center"/>
              <w:textAlignment w:val="auto"/>
            </w:pPr>
            <w:r>
              <w:t>-15</w:t>
            </w:r>
            <w:r w:rsidR="007C21E8">
              <w:t>0</w:t>
            </w:r>
          </w:p>
        </w:tc>
      </w:tr>
      <w:tr w:rsidR="004A7EAC" w:rsidTr="00707FD5">
        <w:trPr>
          <w:trHeight w:val="203"/>
        </w:trPr>
        <w:tc>
          <w:tcPr>
            <w:tcW w:w="1640" w:type="dxa"/>
          </w:tcPr>
          <w:p w:rsidR="004A7EAC" w:rsidRDefault="004A7EAC" w:rsidP="002C52D2">
            <w:pPr>
              <w:overflowPunct/>
              <w:autoSpaceDE/>
              <w:autoSpaceDN/>
              <w:adjustRightInd/>
              <w:spacing w:after="0"/>
              <w:jc w:val="center"/>
              <w:textAlignment w:val="auto"/>
            </w:pPr>
            <w:r>
              <w:t>Switch loss</w:t>
            </w:r>
            <w:r w:rsidR="004A470B">
              <w:t xml:space="preserve"> (div)</w:t>
            </w:r>
          </w:p>
        </w:tc>
        <w:tc>
          <w:tcPr>
            <w:tcW w:w="1652" w:type="dxa"/>
          </w:tcPr>
          <w:p w:rsidR="004A7EAC" w:rsidRDefault="003C5A2C" w:rsidP="004A470B">
            <w:pPr>
              <w:overflowPunct/>
              <w:autoSpaceDE/>
              <w:autoSpaceDN/>
              <w:adjustRightInd/>
              <w:spacing w:after="0"/>
              <w:jc w:val="center"/>
              <w:textAlignment w:val="auto"/>
            </w:pPr>
            <w:r>
              <w:t>1.2</w:t>
            </w:r>
            <w:r w:rsidR="004A470B">
              <w:t xml:space="preserve"> (0.7)</w:t>
            </w:r>
          </w:p>
        </w:tc>
        <w:tc>
          <w:tcPr>
            <w:tcW w:w="1643" w:type="dxa"/>
          </w:tcPr>
          <w:p w:rsidR="004A7EAC" w:rsidRDefault="004A7EAC" w:rsidP="00BD530A">
            <w:pPr>
              <w:overflowPunct/>
              <w:autoSpaceDE/>
              <w:autoSpaceDN/>
              <w:adjustRightInd/>
              <w:spacing w:after="0"/>
              <w:jc w:val="center"/>
              <w:textAlignment w:val="auto"/>
            </w:pPr>
            <w:r>
              <w:t>0.</w:t>
            </w:r>
            <w:r w:rsidR="003C5A2C">
              <w:t>7</w:t>
            </w:r>
          </w:p>
        </w:tc>
      </w:tr>
      <w:tr w:rsidR="004A7EAC" w:rsidTr="00707FD5">
        <w:trPr>
          <w:trHeight w:val="203"/>
        </w:trPr>
        <w:tc>
          <w:tcPr>
            <w:tcW w:w="1640" w:type="dxa"/>
          </w:tcPr>
          <w:p w:rsidR="004A7EAC" w:rsidRDefault="004A7EAC" w:rsidP="002C52D2">
            <w:pPr>
              <w:overflowPunct/>
              <w:autoSpaceDE/>
              <w:autoSpaceDN/>
              <w:adjustRightInd/>
              <w:spacing w:after="0"/>
              <w:jc w:val="center"/>
              <w:textAlignment w:val="auto"/>
            </w:pPr>
            <w:r>
              <w:t>Trace loss</w:t>
            </w:r>
          </w:p>
        </w:tc>
        <w:tc>
          <w:tcPr>
            <w:tcW w:w="1652" w:type="dxa"/>
          </w:tcPr>
          <w:p w:rsidR="004A7EAC" w:rsidRDefault="004A7EAC" w:rsidP="00BD530A">
            <w:pPr>
              <w:overflowPunct/>
              <w:autoSpaceDE/>
              <w:autoSpaceDN/>
              <w:adjustRightInd/>
              <w:spacing w:after="0"/>
              <w:jc w:val="center"/>
              <w:textAlignment w:val="auto"/>
            </w:pPr>
            <w:r>
              <w:t>1</w:t>
            </w:r>
            <w:r w:rsidR="000C1BC4">
              <w:t>.0</w:t>
            </w:r>
          </w:p>
        </w:tc>
        <w:tc>
          <w:tcPr>
            <w:tcW w:w="1643" w:type="dxa"/>
          </w:tcPr>
          <w:p w:rsidR="004A7EAC" w:rsidRDefault="004A7EAC" w:rsidP="00BD530A">
            <w:pPr>
              <w:overflowPunct/>
              <w:autoSpaceDE/>
              <w:autoSpaceDN/>
              <w:adjustRightInd/>
              <w:spacing w:after="0"/>
              <w:jc w:val="center"/>
              <w:textAlignment w:val="auto"/>
            </w:pPr>
            <w:r>
              <w:t>1</w:t>
            </w:r>
            <w:r w:rsidR="000C1BC4">
              <w:t>.0</w:t>
            </w:r>
          </w:p>
        </w:tc>
      </w:tr>
      <w:tr w:rsidR="00BE0A35" w:rsidTr="00707FD5">
        <w:trPr>
          <w:trHeight w:val="203"/>
        </w:trPr>
        <w:tc>
          <w:tcPr>
            <w:tcW w:w="1640" w:type="dxa"/>
          </w:tcPr>
          <w:p w:rsidR="00BE0A35" w:rsidRDefault="00BE0A35" w:rsidP="002C52D2">
            <w:pPr>
              <w:overflowPunct/>
              <w:autoSpaceDE/>
              <w:autoSpaceDN/>
              <w:adjustRightInd/>
              <w:spacing w:after="0"/>
              <w:jc w:val="center"/>
              <w:textAlignment w:val="auto"/>
            </w:pPr>
            <w:r>
              <w:t>LB+HB diplexer IL</w:t>
            </w:r>
          </w:p>
        </w:tc>
        <w:tc>
          <w:tcPr>
            <w:tcW w:w="1652" w:type="dxa"/>
          </w:tcPr>
          <w:p w:rsidR="00BE0A35" w:rsidRDefault="00BE0A35" w:rsidP="00BD530A">
            <w:pPr>
              <w:overflowPunct/>
              <w:autoSpaceDE/>
              <w:autoSpaceDN/>
              <w:adjustRightInd/>
              <w:spacing w:after="0"/>
              <w:jc w:val="center"/>
              <w:textAlignment w:val="auto"/>
            </w:pPr>
            <w:r>
              <w:t>1</w:t>
            </w:r>
            <w:r w:rsidR="000C1BC4">
              <w:t>.</w:t>
            </w:r>
            <w:r w:rsidR="00FA7F50">
              <w:t>2</w:t>
            </w:r>
          </w:p>
        </w:tc>
        <w:tc>
          <w:tcPr>
            <w:tcW w:w="1643" w:type="dxa"/>
          </w:tcPr>
          <w:p w:rsidR="00BE0A35" w:rsidRDefault="00BE0A35" w:rsidP="00BD530A">
            <w:pPr>
              <w:overflowPunct/>
              <w:autoSpaceDE/>
              <w:autoSpaceDN/>
              <w:adjustRightInd/>
              <w:spacing w:after="0"/>
              <w:jc w:val="center"/>
              <w:textAlignment w:val="auto"/>
            </w:pPr>
            <w:r>
              <w:t>1</w:t>
            </w:r>
            <w:r w:rsidR="000C1BC4">
              <w:t>.</w:t>
            </w:r>
            <w:r w:rsidR="00FA7F50">
              <w:t>2</w:t>
            </w:r>
          </w:p>
        </w:tc>
      </w:tr>
    </w:tbl>
    <w:p w:rsidR="00E07D8C" w:rsidRDefault="00E07D8C" w:rsidP="004033BD">
      <w:pPr>
        <w:overflowPunct/>
        <w:autoSpaceDE/>
        <w:autoSpaceDN/>
        <w:adjustRightInd/>
        <w:spacing w:after="0"/>
        <w:textAlignment w:val="auto"/>
      </w:pPr>
    </w:p>
    <w:p w:rsidR="00330C54" w:rsidRDefault="00330C54" w:rsidP="004033BD">
      <w:pPr>
        <w:overflowPunct/>
        <w:autoSpaceDE/>
        <w:autoSpaceDN/>
        <w:adjustRightInd/>
        <w:spacing w:after="0"/>
        <w:textAlignment w:val="auto"/>
      </w:pPr>
      <w:r>
        <w:t xml:space="preserve">Table 4 contains our MSD estimates based on the parameters shown in tables above. </w:t>
      </w:r>
    </w:p>
    <w:p w:rsidR="00330C54" w:rsidRDefault="00330C54" w:rsidP="004033BD">
      <w:pPr>
        <w:overflowPunct/>
        <w:autoSpaceDE/>
        <w:autoSpaceDN/>
        <w:adjustRightInd/>
        <w:spacing w:after="0"/>
        <w:textAlignment w:val="auto"/>
      </w:pPr>
    </w:p>
    <w:p w:rsidR="00491C72" w:rsidRDefault="00491C72" w:rsidP="00491C72">
      <w:pPr>
        <w:pStyle w:val="Caption"/>
        <w:keepNext/>
      </w:pPr>
      <w:r>
        <w:lastRenderedPageBreak/>
        <w:t xml:space="preserve">Table </w:t>
      </w:r>
      <w:r w:rsidR="001C6E7B">
        <w:t>4</w:t>
      </w:r>
      <w:r>
        <w:t xml:space="preserve"> MSD estimates</w:t>
      </w:r>
      <w:r w:rsidR="00C20550">
        <w:t xml:space="preserve"> </w:t>
      </w:r>
    </w:p>
    <w:tbl>
      <w:tblPr>
        <w:tblStyle w:val="TableGrid"/>
        <w:tblW w:w="0" w:type="auto"/>
        <w:tblLook w:val="04A0"/>
      </w:tblPr>
      <w:tblGrid>
        <w:gridCol w:w="1728"/>
        <w:gridCol w:w="1564"/>
        <w:gridCol w:w="1643"/>
        <w:gridCol w:w="1643"/>
        <w:gridCol w:w="1643"/>
      </w:tblGrid>
      <w:tr w:rsidR="002E7A3B" w:rsidTr="007B53F0">
        <w:tc>
          <w:tcPr>
            <w:tcW w:w="1728" w:type="dxa"/>
          </w:tcPr>
          <w:p w:rsidR="002E7A3B" w:rsidRDefault="002E7A3B" w:rsidP="002C52D2">
            <w:pPr>
              <w:overflowPunct/>
              <w:autoSpaceDE/>
              <w:autoSpaceDN/>
              <w:adjustRightInd/>
              <w:spacing w:after="0"/>
              <w:textAlignment w:val="auto"/>
            </w:pPr>
          </w:p>
        </w:tc>
        <w:tc>
          <w:tcPr>
            <w:tcW w:w="3207" w:type="dxa"/>
            <w:gridSpan w:val="2"/>
          </w:tcPr>
          <w:p w:rsidR="002E7A3B" w:rsidRDefault="00481B17" w:rsidP="002C52D2">
            <w:pPr>
              <w:overflowPunct/>
              <w:autoSpaceDE/>
              <w:autoSpaceDN/>
              <w:adjustRightInd/>
              <w:spacing w:after="0"/>
              <w:jc w:val="center"/>
              <w:textAlignment w:val="auto"/>
            </w:pPr>
            <w:r>
              <w:t>PRX+DRX noise after MRC</w:t>
            </w:r>
          </w:p>
        </w:tc>
        <w:tc>
          <w:tcPr>
            <w:tcW w:w="3286" w:type="dxa"/>
            <w:gridSpan w:val="2"/>
          </w:tcPr>
          <w:p w:rsidR="002E7A3B" w:rsidRDefault="00481B17" w:rsidP="002C52D2">
            <w:pPr>
              <w:overflowPunct/>
              <w:autoSpaceDE/>
              <w:autoSpaceDN/>
              <w:adjustRightInd/>
              <w:spacing w:after="0"/>
              <w:jc w:val="center"/>
              <w:textAlignment w:val="auto"/>
            </w:pPr>
            <w:r>
              <w:t>MSD</w:t>
            </w:r>
          </w:p>
        </w:tc>
      </w:tr>
      <w:tr w:rsidR="00A3343C" w:rsidTr="002E7A3B">
        <w:tc>
          <w:tcPr>
            <w:tcW w:w="1728" w:type="dxa"/>
          </w:tcPr>
          <w:p w:rsidR="00A3343C" w:rsidRDefault="00A3343C" w:rsidP="002C52D2">
            <w:pPr>
              <w:overflowPunct/>
              <w:autoSpaceDE/>
              <w:autoSpaceDN/>
              <w:adjustRightInd/>
              <w:spacing w:after="0"/>
              <w:textAlignment w:val="auto"/>
            </w:pPr>
            <w:r>
              <w:t>RX BW [MHz]</w:t>
            </w:r>
          </w:p>
        </w:tc>
        <w:tc>
          <w:tcPr>
            <w:tcW w:w="1564" w:type="dxa"/>
          </w:tcPr>
          <w:p w:rsidR="00A3343C" w:rsidRDefault="00A3343C" w:rsidP="002C52D2">
            <w:pPr>
              <w:overflowPunct/>
              <w:autoSpaceDE/>
              <w:autoSpaceDN/>
              <w:adjustRightInd/>
              <w:spacing w:after="0"/>
              <w:jc w:val="center"/>
              <w:textAlignment w:val="auto"/>
            </w:pPr>
            <w:r>
              <w:t xml:space="preserve">B40 </w:t>
            </w:r>
          </w:p>
        </w:tc>
        <w:tc>
          <w:tcPr>
            <w:tcW w:w="1643" w:type="dxa"/>
          </w:tcPr>
          <w:p w:rsidR="00A3343C" w:rsidRDefault="00A3343C" w:rsidP="002C52D2">
            <w:pPr>
              <w:overflowPunct/>
              <w:autoSpaceDE/>
              <w:autoSpaceDN/>
              <w:adjustRightInd/>
              <w:spacing w:after="0"/>
              <w:jc w:val="center"/>
              <w:textAlignment w:val="auto"/>
            </w:pPr>
            <w:r>
              <w:t xml:space="preserve">B1 </w:t>
            </w:r>
          </w:p>
        </w:tc>
        <w:tc>
          <w:tcPr>
            <w:tcW w:w="1643" w:type="dxa"/>
          </w:tcPr>
          <w:p w:rsidR="00A3343C" w:rsidRDefault="00A3343C" w:rsidP="002C52D2">
            <w:pPr>
              <w:overflowPunct/>
              <w:autoSpaceDE/>
              <w:autoSpaceDN/>
              <w:adjustRightInd/>
              <w:spacing w:after="0"/>
              <w:jc w:val="center"/>
              <w:textAlignment w:val="auto"/>
            </w:pPr>
            <w:r>
              <w:t>B40</w:t>
            </w:r>
          </w:p>
        </w:tc>
        <w:tc>
          <w:tcPr>
            <w:tcW w:w="1643" w:type="dxa"/>
          </w:tcPr>
          <w:p w:rsidR="00A3343C" w:rsidRDefault="00A3343C" w:rsidP="002C52D2">
            <w:pPr>
              <w:overflowPunct/>
              <w:autoSpaceDE/>
              <w:autoSpaceDN/>
              <w:adjustRightInd/>
              <w:spacing w:after="0"/>
              <w:jc w:val="center"/>
              <w:textAlignment w:val="auto"/>
            </w:pPr>
            <w:r>
              <w:t>B1</w:t>
            </w:r>
          </w:p>
        </w:tc>
      </w:tr>
      <w:tr w:rsidR="00C20550" w:rsidTr="002E7A3B">
        <w:tc>
          <w:tcPr>
            <w:tcW w:w="1728" w:type="dxa"/>
          </w:tcPr>
          <w:p w:rsidR="00C20550" w:rsidRDefault="00C20550" w:rsidP="002C52D2">
            <w:pPr>
              <w:overflowPunct/>
              <w:autoSpaceDE/>
              <w:autoSpaceDN/>
              <w:adjustRightInd/>
              <w:spacing w:after="0"/>
              <w:jc w:val="center"/>
              <w:textAlignment w:val="auto"/>
            </w:pPr>
            <w:r>
              <w:t>5</w:t>
            </w:r>
          </w:p>
        </w:tc>
        <w:tc>
          <w:tcPr>
            <w:tcW w:w="1564" w:type="dxa"/>
          </w:tcPr>
          <w:p w:rsidR="00C20550" w:rsidRDefault="00481B17" w:rsidP="002C52D2">
            <w:pPr>
              <w:overflowPunct/>
              <w:autoSpaceDE/>
              <w:autoSpaceDN/>
              <w:adjustRightInd/>
              <w:spacing w:after="0"/>
              <w:jc w:val="center"/>
              <w:textAlignment w:val="auto"/>
            </w:pPr>
            <w:r>
              <w:t>-94.1</w:t>
            </w:r>
          </w:p>
        </w:tc>
        <w:tc>
          <w:tcPr>
            <w:tcW w:w="1643" w:type="dxa"/>
          </w:tcPr>
          <w:p w:rsidR="00C20550" w:rsidRDefault="00547B4C" w:rsidP="002C52D2">
            <w:pPr>
              <w:overflowPunct/>
              <w:autoSpaceDE/>
              <w:autoSpaceDN/>
              <w:adjustRightInd/>
              <w:spacing w:after="0"/>
              <w:jc w:val="center"/>
              <w:textAlignment w:val="auto"/>
            </w:pPr>
            <w:r>
              <w:t>-88.3</w:t>
            </w:r>
          </w:p>
        </w:tc>
        <w:tc>
          <w:tcPr>
            <w:tcW w:w="1643" w:type="dxa"/>
          </w:tcPr>
          <w:p w:rsidR="00C20550" w:rsidRDefault="00481B17" w:rsidP="002C52D2">
            <w:pPr>
              <w:overflowPunct/>
              <w:autoSpaceDE/>
              <w:autoSpaceDN/>
              <w:adjustRightInd/>
              <w:spacing w:after="0"/>
              <w:jc w:val="center"/>
              <w:textAlignment w:val="auto"/>
            </w:pPr>
            <w:r>
              <w:t>3.9</w:t>
            </w:r>
          </w:p>
        </w:tc>
        <w:tc>
          <w:tcPr>
            <w:tcW w:w="1643" w:type="dxa"/>
          </w:tcPr>
          <w:p w:rsidR="00C20550" w:rsidRDefault="00547B4C" w:rsidP="002C52D2">
            <w:pPr>
              <w:overflowPunct/>
              <w:autoSpaceDE/>
              <w:autoSpaceDN/>
              <w:adjustRightInd/>
              <w:spacing w:after="0"/>
              <w:jc w:val="center"/>
              <w:textAlignment w:val="auto"/>
            </w:pPr>
            <w:r>
              <w:t>10.7</w:t>
            </w:r>
          </w:p>
        </w:tc>
      </w:tr>
      <w:tr w:rsidR="00C20550" w:rsidTr="002E7A3B">
        <w:tc>
          <w:tcPr>
            <w:tcW w:w="1728" w:type="dxa"/>
          </w:tcPr>
          <w:p w:rsidR="00C20550" w:rsidRDefault="00C20550" w:rsidP="002C52D2">
            <w:pPr>
              <w:overflowPunct/>
              <w:autoSpaceDE/>
              <w:autoSpaceDN/>
              <w:adjustRightInd/>
              <w:spacing w:after="0"/>
              <w:jc w:val="center"/>
              <w:textAlignment w:val="auto"/>
            </w:pPr>
            <w:r>
              <w:t>10</w:t>
            </w:r>
          </w:p>
        </w:tc>
        <w:tc>
          <w:tcPr>
            <w:tcW w:w="1564" w:type="dxa"/>
          </w:tcPr>
          <w:p w:rsidR="00C20550" w:rsidRDefault="00481B17" w:rsidP="002C52D2">
            <w:pPr>
              <w:overflowPunct/>
              <w:autoSpaceDE/>
              <w:autoSpaceDN/>
              <w:adjustRightInd/>
              <w:spacing w:after="0"/>
              <w:jc w:val="center"/>
              <w:textAlignment w:val="auto"/>
            </w:pPr>
            <w:r>
              <w:t>-92.9</w:t>
            </w:r>
          </w:p>
        </w:tc>
        <w:tc>
          <w:tcPr>
            <w:tcW w:w="1643" w:type="dxa"/>
          </w:tcPr>
          <w:p w:rsidR="00C20550" w:rsidRDefault="00547B4C" w:rsidP="002C52D2">
            <w:pPr>
              <w:overflowPunct/>
              <w:autoSpaceDE/>
              <w:autoSpaceDN/>
              <w:adjustRightInd/>
              <w:spacing w:after="0"/>
              <w:jc w:val="center"/>
              <w:textAlignment w:val="auto"/>
            </w:pPr>
            <w:r>
              <w:t>-87.5</w:t>
            </w:r>
          </w:p>
        </w:tc>
        <w:tc>
          <w:tcPr>
            <w:tcW w:w="1643" w:type="dxa"/>
          </w:tcPr>
          <w:p w:rsidR="00C20550" w:rsidRDefault="00481B17" w:rsidP="002C52D2">
            <w:pPr>
              <w:overflowPunct/>
              <w:autoSpaceDE/>
              <w:autoSpaceDN/>
              <w:adjustRightInd/>
              <w:spacing w:after="0"/>
              <w:jc w:val="center"/>
              <w:textAlignment w:val="auto"/>
            </w:pPr>
            <w:r>
              <w:t>3.1</w:t>
            </w:r>
          </w:p>
        </w:tc>
        <w:tc>
          <w:tcPr>
            <w:tcW w:w="1643" w:type="dxa"/>
          </w:tcPr>
          <w:p w:rsidR="00C20550" w:rsidRDefault="00547B4C" w:rsidP="002C52D2">
            <w:pPr>
              <w:overflowPunct/>
              <w:autoSpaceDE/>
              <w:autoSpaceDN/>
              <w:adjustRightInd/>
              <w:spacing w:after="0"/>
              <w:jc w:val="center"/>
              <w:textAlignment w:val="auto"/>
            </w:pPr>
            <w:r>
              <w:t>8.5</w:t>
            </w:r>
          </w:p>
        </w:tc>
      </w:tr>
      <w:tr w:rsidR="00C20550" w:rsidTr="002E7A3B">
        <w:tc>
          <w:tcPr>
            <w:tcW w:w="1728" w:type="dxa"/>
          </w:tcPr>
          <w:p w:rsidR="00C20550" w:rsidRDefault="00C20550" w:rsidP="002C52D2">
            <w:pPr>
              <w:overflowPunct/>
              <w:autoSpaceDE/>
              <w:autoSpaceDN/>
              <w:adjustRightInd/>
              <w:spacing w:after="0"/>
              <w:jc w:val="center"/>
              <w:textAlignment w:val="auto"/>
            </w:pPr>
            <w:r>
              <w:t>15</w:t>
            </w:r>
          </w:p>
        </w:tc>
        <w:tc>
          <w:tcPr>
            <w:tcW w:w="1564" w:type="dxa"/>
          </w:tcPr>
          <w:p w:rsidR="00C20550" w:rsidRDefault="00452143" w:rsidP="002C52D2">
            <w:pPr>
              <w:overflowPunct/>
              <w:autoSpaceDE/>
              <w:autoSpaceDN/>
              <w:adjustRightInd/>
              <w:spacing w:after="0"/>
              <w:jc w:val="center"/>
              <w:textAlignment w:val="auto"/>
            </w:pPr>
            <w:r>
              <w:t>-91.4</w:t>
            </w:r>
          </w:p>
        </w:tc>
        <w:tc>
          <w:tcPr>
            <w:tcW w:w="1643" w:type="dxa"/>
          </w:tcPr>
          <w:p w:rsidR="00C20550" w:rsidRDefault="00547B4C" w:rsidP="002C52D2">
            <w:pPr>
              <w:overflowPunct/>
              <w:autoSpaceDE/>
              <w:autoSpaceDN/>
              <w:adjustRightInd/>
              <w:spacing w:after="0"/>
              <w:jc w:val="center"/>
              <w:textAlignment w:val="auto"/>
            </w:pPr>
            <w:r>
              <w:t>-86.9</w:t>
            </w:r>
          </w:p>
        </w:tc>
        <w:tc>
          <w:tcPr>
            <w:tcW w:w="1643" w:type="dxa"/>
          </w:tcPr>
          <w:p w:rsidR="00C20550" w:rsidRDefault="00452143" w:rsidP="002C52D2">
            <w:pPr>
              <w:overflowPunct/>
              <w:autoSpaceDE/>
              <w:autoSpaceDN/>
              <w:adjustRightInd/>
              <w:spacing w:after="0"/>
              <w:jc w:val="center"/>
              <w:textAlignment w:val="auto"/>
            </w:pPr>
            <w:r>
              <w:t>2.8</w:t>
            </w:r>
          </w:p>
        </w:tc>
        <w:tc>
          <w:tcPr>
            <w:tcW w:w="1643" w:type="dxa"/>
          </w:tcPr>
          <w:p w:rsidR="00C20550" w:rsidRDefault="00547B4C" w:rsidP="002C52D2">
            <w:pPr>
              <w:overflowPunct/>
              <w:autoSpaceDE/>
              <w:autoSpaceDN/>
              <w:adjustRightInd/>
              <w:spacing w:after="0"/>
              <w:jc w:val="center"/>
              <w:textAlignment w:val="auto"/>
            </w:pPr>
            <w:r>
              <w:t>7.3</w:t>
            </w:r>
          </w:p>
        </w:tc>
      </w:tr>
      <w:tr w:rsidR="00C20550" w:rsidTr="002E7A3B">
        <w:trPr>
          <w:trHeight w:val="203"/>
        </w:trPr>
        <w:tc>
          <w:tcPr>
            <w:tcW w:w="1728" w:type="dxa"/>
          </w:tcPr>
          <w:p w:rsidR="00C20550" w:rsidRDefault="00C20550" w:rsidP="002C52D2">
            <w:pPr>
              <w:overflowPunct/>
              <w:autoSpaceDE/>
              <w:autoSpaceDN/>
              <w:adjustRightInd/>
              <w:spacing w:after="0"/>
              <w:jc w:val="center"/>
              <w:textAlignment w:val="auto"/>
            </w:pPr>
            <w:r>
              <w:t>20</w:t>
            </w:r>
          </w:p>
        </w:tc>
        <w:tc>
          <w:tcPr>
            <w:tcW w:w="1564" w:type="dxa"/>
          </w:tcPr>
          <w:p w:rsidR="00C20550" w:rsidRDefault="00452143" w:rsidP="002C52D2">
            <w:pPr>
              <w:overflowPunct/>
              <w:autoSpaceDE/>
              <w:autoSpaceDN/>
              <w:adjustRightInd/>
              <w:spacing w:after="0"/>
              <w:jc w:val="center"/>
              <w:textAlignment w:val="auto"/>
            </w:pPr>
            <w:r>
              <w:t>-90.3</w:t>
            </w:r>
          </w:p>
        </w:tc>
        <w:tc>
          <w:tcPr>
            <w:tcW w:w="1643" w:type="dxa"/>
          </w:tcPr>
          <w:p w:rsidR="00C20550" w:rsidRDefault="00547B4C" w:rsidP="00491C72">
            <w:pPr>
              <w:overflowPunct/>
              <w:autoSpaceDE/>
              <w:autoSpaceDN/>
              <w:adjustRightInd/>
              <w:spacing w:after="0"/>
              <w:jc w:val="center"/>
              <w:textAlignment w:val="auto"/>
            </w:pPr>
            <w:r>
              <w:t>-86.3</w:t>
            </w:r>
          </w:p>
        </w:tc>
        <w:tc>
          <w:tcPr>
            <w:tcW w:w="1643" w:type="dxa"/>
          </w:tcPr>
          <w:p w:rsidR="00C20550" w:rsidRDefault="00452143" w:rsidP="00491C72">
            <w:pPr>
              <w:overflowPunct/>
              <w:autoSpaceDE/>
              <w:autoSpaceDN/>
              <w:adjustRightInd/>
              <w:spacing w:after="0"/>
              <w:jc w:val="center"/>
              <w:textAlignment w:val="auto"/>
            </w:pPr>
            <w:r>
              <w:t>2.7</w:t>
            </w:r>
          </w:p>
        </w:tc>
        <w:tc>
          <w:tcPr>
            <w:tcW w:w="1643" w:type="dxa"/>
          </w:tcPr>
          <w:p w:rsidR="00C20550" w:rsidRDefault="00547B4C" w:rsidP="00491C72">
            <w:pPr>
              <w:overflowPunct/>
              <w:autoSpaceDE/>
              <w:autoSpaceDN/>
              <w:adjustRightInd/>
              <w:spacing w:after="0"/>
              <w:jc w:val="center"/>
              <w:textAlignment w:val="auto"/>
            </w:pPr>
            <w:r>
              <w:t>6.7</w:t>
            </w:r>
          </w:p>
        </w:tc>
      </w:tr>
    </w:tbl>
    <w:p w:rsidR="00491C72" w:rsidRDefault="00491C72" w:rsidP="004033BD">
      <w:pPr>
        <w:overflowPunct/>
        <w:autoSpaceDE/>
        <w:autoSpaceDN/>
        <w:adjustRightInd/>
        <w:spacing w:after="0"/>
        <w:textAlignment w:val="auto"/>
      </w:pPr>
    </w:p>
    <w:p w:rsidR="004D1C5F" w:rsidRPr="00BF4B69" w:rsidRDefault="004D1C5F" w:rsidP="004D1C5F">
      <w:pPr>
        <w:pStyle w:val="Heading1"/>
        <w:jc w:val="both"/>
      </w:pPr>
      <w:r>
        <w:t>3</w:t>
      </w:r>
      <w:r>
        <w:tab/>
        <w:t>Conclusion</w:t>
      </w:r>
    </w:p>
    <w:p w:rsidR="000D1405" w:rsidRDefault="00A3343C" w:rsidP="00ED3299">
      <w:pPr>
        <w:overflowPunct/>
        <w:autoSpaceDE/>
        <w:autoSpaceDN/>
        <w:adjustRightInd/>
        <w:spacing w:after="0"/>
        <w:textAlignment w:val="auto"/>
      </w:pPr>
      <w:r>
        <w:t>MSD for CA_1A-40A was analyzed with the following results.</w:t>
      </w:r>
    </w:p>
    <w:p w:rsidR="00A3343C" w:rsidRDefault="00A3343C" w:rsidP="00ED3299">
      <w:pPr>
        <w:overflowPunct/>
        <w:autoSpaceDE/>
        <w:autoSpaceDN/>
        <w:adjustRightInd/>
        <w:spacing w:after="0"/>
        <w:textAlignment w:val="auto"/>
      </w:pPr>
    </w:p>
    <w:tbl>
      <w:tblPr>
        <w:tblStyle w:val="TableGrid"/>
        <w:tblW w:w="0" w:type="auto"/>
        <w:tblLook w:val="04A0"/>
      </w:tblPr>
      <w:tblGrid>
        <w:gridCol w:w="1728"/>
        <w:gridCol w:w="1643"/>
        <w:gridCol w:w="1643"/>
      </w:tblGrid>
      <w:tr w:rsidR="00CB1FE4" w:rsidTr="009D3995">
        <w:tc>
          <w:tcPr>
            <w:tcW w:w="1728" w:type="dxa"/>
          </w:tcPr>
          <w:p w:rsidR="00CB1FE4" w:rsidRDefault="00CB1FE4" w:rsidP="009D3995">
            <w:pPr>
              <w:overflowPunct/>
              <w:autoSpaceDE/>
              <w:autoSpaceDN/>
              <w:adjustRightInd/>
              <w:spacing w:after="0"/>
              <w:textAlignment w:val="auto"/>
            </w:pPr>
          </w:p>
        </w:tc>
        <w:tc>
          <w:tcPr>
            <w:tcW w:w="3286" w:type="dxa"/>
            <w:gridSpan w:val="2"/>
          </w:tcPr>
          <w:p w:rsidR="00CB1FE4" w:rsidRDefault="00CB1FE4" w:rsidP="009D3995">
            <w:pPr>
              <w:overflowPunct/>
              <w:autoSpaceDE/>
              <w:autoSpaceDN/>
              <w:adjustRightInd/>
              <w:spacing w:after="0"/>
              <w:jc w:val="center"/>
              <w:textAlignment w:val="auto"/>
            </w:pPr>
            <w:r>
              <w:t>MSD</w:t>
            </w:r>
          </w:p>
        </w:tc>
      </w:tr>
      <w:tr w:rsidR="00CB1FE4" w:rsidTr="009D3995">
        <w:tc>
          <w:tcPr>
            <w:tcW w:w="1728" w:type="dxa"/>
          </w:tcPr>
          <w:p w:rsidR="00CB1FE4" w:rsidRDefault="00CB1FE4" w:rsidP="009D3995">
            <w:pPr>
              <w:overflowPunct/>
              <w:autoSpaceDE/>
              <w:autoSpaceDN/>
              <w:adjustRightInd/>
              <w:spacing w:after="0"/>
              <w:textAlignment w:val="auto"/>
            </w:pPr>
            <w:r>
              <w:t>RX BW [MHz]</w:t>
            </w:r>
          </w:p>
        </w:tc>
        <w:tc>
          <w:tcPr>
            <w:tcW w:w="1643" w:type="dxa"/>
          </w:tcPr>
          <w:p w:rsidR="00CB1FE4" w:rsidRDefault="00CB1FE4" w:rsidP="009D3995">
            <w:pPr>
              <w:overflowPunct/>
              <w:autoSpaceDE/>
              <w:autoSpaceDN/>
              <w:adjustRightInd/>
              <w:spacing w:after="0"/>
              <w:jc w:val="center"/>
              <w:textAlignment w:val="auto"/>
            </w:pPr>
            <w:r>
              <w:t>B40</w:t>
            </w:r>
          </w:p>
        </w:tc>
        <w:tc>
          <w:tcPr>
            <w:tcW w:w="1643" w:type="dxa"/>
          </w:tcPr>
          <w:p w:rsidR="00CB1FE4" w:rsidRDefault="00CB1FE4" w:rsidP="009D3995">
            <w:pPr>
              <w:overflowPunct/>
              <w:autoSpaceDE/>
              <w:autoSpaceDN/>
              <w:adjustRightInd/>
              <w:spacing w:after="0"/>
              <w:jc w:val="center"/>
              <w:textAlignment w:val="auto"/>
            </w:pPr>
            <w:r>
              <w:t>B1</w:t>
            </w:r>
          </w:p>
        </w:tc>
      </w:tr>
      <w:tr w:rsidR="00CB1FE4" w:rsidTr="009D3995">
        <w:tc>
          <w:tcPr>
            <w:tcW w:w="1728" w:type="dxa"/>
          </w:tcPr>
          <w:p w:rsidR="00CB1FE4" w:rsidRDefault="00CB1FE4" w:rsidP="009D3995">
            <w:pPr>
              <w:overflowPunct/>
              <w:autoSpaceDE/>
              <w:autoSpaceDN/>
              <w:adjustRightInd/>
              <w:spacing w:after="0"/>
              <w:jc w:val="center"/>
              <w:textAlignment w:val="auto"/>
            </w:pPr>
            <w:r>
              <w:t>5</w:t>
            </w:r>
          </w:p>
        </w:tc>
        <w:tc>
          <w:tcPr>
            <w:tcW w:w="1643" w:type="dxa"/>
          </w:tcPr>
          <w:p w:rsidR="00CB1FE4" w:rsidRDefault="00CB1FE4" w:rsidP="009D3995">
            <w:pPr>
              <w:overflowPunct/>
              <w:autoSpaceDE/>
              <w:autoSpaceDN/>
              <w:adjustRightInd/>
              <w:spacing w:after="0"/>
              <w:jc w:val="center"/>
              <w:textAlignment w:val="auto"/>
            </w:pPr>
            <w:r>
              <w:t>3.9</w:t>
            </w:r>
          </w:p>
        </w:tc>
        <w:tc>
          <w:tcPr>
            <w:tcW w:w="1643" w:type="dxa"/>
          </w:tcPr>
          <w:p w:rsidR="00CB1FE4" w:rsidRDefault="00CB1FE4" w:rsidP="009D3995">
            <w:pPr>
              <w:overflowPunct/>
              <w:autoSpaceDE/>
              <w:autoSpaceDN/>
              <w:adjustRightInd/>
              <w:spacing w:after="0"/>
              <w:jc w:val="center"/>
              <w:textAlignment w:val="auto"/>
            </w:pPr>
            <w:r>
              <w:t>10.7</w:t>
            </w:r>
          </w:p>
        </w:tc>
      </w:tr>
      <w:tr w:rsidR="00CB1FE4" w:rsidTr="009D3995">
        <w:tc>
          <w:tcPr>
            <w:tcW w:w="1728" w:type="dxa"/>
          </w:tcPr>
          <w:p w:rsidR="00CB1FE4" w:rsidRDefault="00CB1FE4" w:rsidP="009D3995">
            <w:pPr>
              <w:overflowPunct/>
              <w:autoSpaceDE/>
              <w:autoSpaceDN/>
              <w:adjustRightInd/>
              <w:spacing w:after="0"/>
              <w:jc w:val="center"/>
              <w:textAlignment w:val="auto"/>
            </w:pPr>
            <w:r>
              <w:t>10</w:t>
            </w:r>
          </w:p>
        </w:tc>
        <w:tc>
          <w:tcPr>
            <w:tcW w:w="1643" w:type="dxa"/>
          </w:tcPr>
          <w:p w:rsidR="00CB1FE4" w:rsidRDefault="00CB1FE4" w:rsidP="009D3995">
            <w:pPr>
              <w:overflowPunct/>
              <w:autoSpaceDE/>
              <w:autoSpaceDN/>
              <w:adjustRightInd/>
              <w:spacing w:after="0"/>
              <w:jc w:val="center"/>
              <w:textAlignment w:val="auto"/>
            </w:pPr>
            <w:r>
              <w:t>3.1</w:t>
            </w:r>
          </w:p>
        </w:tc>
        <w:tc>
          <w:tcPr>
            <w:tcW w:w="1643" w:type="dxa"/>
          </w:tcPr>
          <w:p w:rsidR="00CB1FE4" w:rsidRDefault="00CB1FE4" w:rsidP="009D3995">
            <w:pPr>
              <w:overflowPunct/>
              <w:autoSpaceDE/>
              <w:autoSpaceDN/>
              <w:adjustRightInd/>
              <w:spacing w:after="0"/>
              <w:jc w:val="center"/>
              <w:textAlignment w:val="auto"/>
            </w:pPr>
            <w:r>
              <w:t>8.5</w:t>
            </w:r>
          </w:p>
        </w:tc>
      </w:tr>
      <w:tr w:rsidR="00CB1FE4" w:rsidTr="009D3995">
        <w:tc>
          <w:tcPr>
            <w:tcW w:w="1728" w:type="dxa"/>
          </w:tcPr>
          <w:p w:rsidR="00CB1FE4" w:rsidRDefault="00CB1FE4" w:rsidP="009D3995">
            <w:pPr>
              <w:overflowPunct/>
              <w:autoSpaceDE/>
              <w:autoSpaceDN/>
              <w:adjustRightInd/>
              <w:spacing w:after="0"/>
              <w:jc w:val="center"/>
              <w:textAlignment w:val="auto"/>
            </w:pPr>
            <w:r>
              <w:t>15</w:t>
            </w:r>
          </w:p>
        </w:tc>
        <w:tc>
          <w:tcPr>
            <w:tcW w:w="1643" w:type="dxa"/>
          </w:tcPr>
          <w:p w:rsidR="00CB1FE4" w:rsidRDefault="00CB1FE4" w:rsidP="009D3995">
            <w:pPr>
              <w:overflowPunct/>
              <w:autoSpaceDE/>
              <w:autoSpaceDN/>
              <w:adjustRightInd/>
              <w:spacing w:after="0"/>
              <w:jc w:val="center"/>
              <w:textAlignment w:val="auto"/>
            </w:pPr>
            <w:r>
              <w:t>2.8</w:t>
            </w:r>
          </w:p>
        </w:tc>
        <w:tc>
          <w:tcPr>
            <w:tcW w:w="1643" w:type="dxa"/>
          </w:tcPr>
          <w:p w:rsidR="00CB1FE4" w:rsidRDefault="00CB1FE4" w:rsidP="009D3995">
            <w:pPr>
              <w:overflowPunct/>
              <w:autoSpaceDE/>
              <w:autoSpaceDN/>
              <w:adjustRightInd/>
              <w:spacing w:after="0"/>
              <w:jc w:val="center"/>
              <w:textAlignment w:val="auto"/>
            </w:pPr>
            <w:r>
              <w:t>7.3</w:t>
            </w:r>
          </w:p>
        </w:tc>
      </w:tr>
      <w:tr w:rsidR="00CB1FE4" w:rsidTr="009D3995">
        <w:trPr>
          <w:trHeight w:val="203"/>
        </w:trPr>
        <w:tc>
          <w:tcPr>
            <w:tcW w:w="1728" w:type="dxa"/>
          </w:tcPr>
          <w:p w:rsidR="00CB1FE4" w:rsidRDefault="00CB1FE4" w:rsidP="009D3995">
            <w:pPr>
              <w:overflowPunct/>
              <w:autoSpaceDE/>
              <w:autoSpaceDN/>
              <w:adjustRightInd/>
              <w:spacing w:after="0"/>
              <w:jc w:val="center"/>
              <w:textAlignment w:val="auto"/>
            </w:pPr>
            <w:r>
              <w:t>20</w:t>
            </w:r>
          </w:p>
        </w:tc>
        <w:tc>
          <w:tcPr>
            <w:tcW w:w="1643" w:type="dxa"/>
          </w:tcPr>
          <w:p w:rsidR="00CB1FE4" w:rsidRDefault="00CB1FE4" w:rsidP="009D3995">
            <w:pPr>
              <w:overflowPunct/>
              <w:autoSpaceDE/>
              <w:autoSpaceDN/>
              <w:adjustRightInd/>
              <w:spacing w:after="0"/>
              <w:jc w:val="center"/>
              <w:textAlignment w:val="auto"/>
            </w:pPr>
            <w:r>
              <w:t>2.7</w:t>
            </w:r>
          </w:p>
        </w:tc>
        <w:tc>
          <w:tcPr>
            <w:tcW w:w="1643" w:type="dxa"/>
          </w:tcPr>
          <w:p w:rsidR="00CB1FE4" w:rsidRDefault="00CB1FE4" w:rsidP="009D3995">
            <w:pPr>
              <w:overflowPunct/>
              <w:autoSpaceDE/>
              <w:autoSpaceDN/>
              <w:adjustRightInd/>
              <w:spacing w:after="0"/>
              <w:jc w:val="center"/>
              <w:textAlignment w:val="auto"/>
            </w:pPr>
            <w:r>
              <w:t>6.7</w:t>
            </w:r>
          </w:p>
        </w:tc>
      </w:tr>
    </w:tbl>
    <w:p w:rsidR="000D1405" w:rsidRDefault="000D1405" w:rsidP="004D1C5F">
      <w:pPr>
        <w:overflowPunct/>
        <w:autoSpaceDE/>
        <w:autoSpaceDN/>
        <w:adjustRightInd/>
        <w:spacing w:after="0"/>
        <w:textAlignment w:val="auto"/>
      </w:pPr>
    </w:p>
    <w:p w:rsidR="002C201F" w:rsidRPr="004D1C5F" w:rsidRDefault="002C201F" w:rsidP="004D1C5F">
      <w:pPr>
        <w:overflowPunct/>
        <w:autoSpaceDE/>
        <w:autoSpaceDN/>
        <w:adjustRightInd/>
        <w:spacing w:after="0"/>
        <w:textAlignment w:val="auto"/>
      </w:pPr>
    </w:p>
    <w:p w:rsidR="00EB4709" w:rsidRPr="00BF4B69" w:rsidRDefault="003B7B79" w:rsidP="00EB4709">
      <w:pPr>
        <w:pStyle w:val="Heading1"/>
        <w:jc w:val="both"/>
      </w:pPr>
      <w:r>
        <w:t>6</w:t>
      </w:r>
      <w:r w:rsidR="00EB4709">
        <w:tab/>
        <w:t>References</w:t>
      </w:r>
    </w:p>
    <w:p w:rsidR="00EB4709" w:rsidRDefault="00BD0B39" w:rsidP="00EB4709">
      <w:pPr>
        <w:overflowPunct/>
        <w:autoSpaceDE/>
        <w:autoSpaceDN/>
        <w:adjustRightInd/>
        <w:spacing w:after="0"/>
        <w:ind w:left="1440" w:hanging="1440"/>
        <w:textAlignment w:val="auto"/>
      </w:pPr>
      <w:r>
        <w:t>[1] R4-153965, “MSD estimation on CA_1A_40A”, Qualcomm Inc.</w:t>
      </w:r>
    </w:p>
    <w:p w:rsidR="00EB4709" w:rsidRDefault="00EB4709" w:rsidP="00EB4709">
      <w:pPr>
        <w:overflowPunct/>
        <w:autoSpaceDE/>
        <w:autoSpaceDN/>
        <w:adjustRightInd/>
        <w:spacing w:after="0"/>
        <w:textAlignment w:val="auto"/>
      </w:pPr>
    </w:p>
    <w:sectPr w:rsidR="00EB4709" w:rsidSect="00193BB1">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087E" w:rsidRDefault="009D087E">
      <w:r>
        <w:separator/>
      </w:r>
    </w:p>
  </w:endnote>
  <w:endnote w:type="continuationSeparator" w:id="0">
    <w:p w:rsidR="009D087E" w:rsidRDefault="009D08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2C4CD3"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2C4CD3"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6153C8">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6153C8">
      <w:rPr>
        <w:rStyle w:val="PageNumber"/>
      </w:rPr>
      <w:t>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087E" w:rsidRDefault="009D087E">
      <w:r>
        <w:separator/>
      </w:r>
    </w:p>
  </w:footnote>
  <w:footnote w:type="continuationSeparator" w:id="0">
    <w:p w:rsidR="009D087E" w:rsidRDefault="009D08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4CA3"/>
    <w:rsid w:val="000255A1"/>
    <w:rsid w:val="00025976"/>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934"/>
    <w:rsid w:val="00037A21"/>
    <w:rsid w:val="000404F2"/>
    <w:rsid w:val="00041CA3"/>
    <w:rsid w:val="00043991"/>
    <w:rsid w:val="00043B73"/>
    <w:rsid w:val="00044D03"/>
    <w:rsid w:val="000451E5"/>
    <w:rsid w:val="000453F6"/>
    <w:rsid w:val="000466DE"/>
    <w:rsid w:val="00046CD6"/>
    <w:rsid w:val="000477BB"/>
    <w:rsid w:val="0005055B"/>
    <w:rsid w:val="00051135"/>
    <w:rsid w:val="00053218"/>
    <w:rsid w:val="00053A47"/>
    <w:rsid w:val="000549FE"/>
    <w:rsid w:val="0005602E"/>
    <w:rsid w:val="00056057"/>
    <w:rsid w:val="00056752"/>
    <w:rsid w:val="00057F6C"/>
    <w:rsid w:val="00060FDB"/>
    <w:rsid w:val="000612C5"/>
    <w:rsid w:val="0006170D"/>
    <w:rsid w:val="00061B88"/>
    <w:rsid w:val="00063F57"/>
    <w:rsid w:val="00064AF4"/>
    <w:rsid w:val="00064C7E"/>
    <w:rsid w:val="0006549C"/>
    <w:rsid w:val="00065F4D"/>
    <w:rsid w:val="000667D1"/>
    <w:rsid w:val="0006739D"/>
    <w:rsid w:val="000716FB"/>
    <w:rsid w:val="00072743"/>
    <w:rsid w:val="00072EFA"/>
    <w:rsid w:val="000743A0"/>
    <w:rsid w:val="00074BF5"/>
    <w:rsid w:val="000754E2"/>
    <w:rsid w:val="00075680"/>
    <w:rsid w:val="0007651C"/>
    <w:rsid w:val="00083322"/>
    <w:rsid w:val="000837E2"/>
    <w:rsid w:val="00084255"/>
    <w:rsid w:val="00086B50"/>
    <w:rsid w:val="00086E61"/>
    <w:rsid w:val="00087E29"/>
    <w:rsid w:val="0009085D"/>
    <w:rsid w:val="00092213"/>
    <w:rsid w:val="000931C3"/>
    <w:rsid w:val="00094F76"/>
    <w:rsid w:val="0009709B"/>
    <w:rsid w:val="000A01AD"/>
    <w:rsid w:val="000A0E59"/>
    <w:rsid w:val="000A0E99"/>
    <w:rsid w:val="000A1019"/>
    <w:rsid w:val="000A1A8A"/>
    <w:rsid w:val="000A1D49"/>
    <w:rsid w:val="000A2D91"/>
    <w:rsid w:val="000A3ACB"/>
    <w:rsid w:val="000A4B74"/>
    <w:rsid w:val="000A586A"/>
    <w:rsid w:val="000A6788"/>
    <w:rsid w:val="000A6CFE"/>
    <w:rsid w:val="000A7E5C"/>
    <w:rsid w:val="000B1CD3"/>
    <w:rsid w:val="000B256B"/>
    <w:rsid w:val="000B34BC"/>
    <w:rsid w:val="000B3F37"/>
    <w:rsid w:val="000B4977"/>
    <w:rsid w:val="000B521A"/>
    <w:rsid w:val="000B546F"/>
    <w:rsid w:val="000B6EA9"/>
    <w:rsid w:val="000B7D5E"/>
    <w:rsid w:val="000B7E8D"/>
    <w:rsid w:val="000C0262"/>
    <w:rsid w:val="000C1BC4"/>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E96"/>
    <w:rsid w:val="000D7783"/>
    <w:rsid w:val="000D7886"/>
    <w:rsid w:val="000D7E4E"/>
    <w:rsid w:val="000E011D"/>
    <w:rsid w:val="000E14B9"/>
    <w:rsid w:val="000E1E8E"/>
    <w:rsid w:val="000E21AD"/>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B1F"/>
    <w:rsid w:val="000F4F3D"/>
    <w:rsid w:val="000F4F44"/>
    <w:rsid w:val="000F5362"/>
    <w:rsid w:val="000F56DF"/>
    <w:rsid w:val="000F6758"/>
    <w:rsid w:val="00100898"/>
    <w:rsid w:val="00101489"/>
    <w:rsid w:val="001017F3"/>
    <w:rsid w:val="00101ACE"/>
    <w:rsid w:val="00101E9C"/>
    <w:rsid w:val="00101EA4"/>
    <w:rsid w:val="00102147"/>
    <w:rsid w:val="00104058"/>
    <w:rsid w:val="0010405D"/>
    <w:rsid w:val="00104228"/>
    <w:rsid w:val="00104A80"/>
    <w:rsid w:val="00105820"/>
    <w:rsid w:val="00105CEE"/>
    <w:rsid w:val="00105FC8"/>
    <w:rsid w:val="00106CC3"/>
    <w:rsid w:val="00106E7E"/>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1A7C"/>
    <w:rsid w:val="00121A82"/>
    <w:rsid w:val="00123420"/>
    <w:rsid w:val="00123528"/>
    <w:rsid w:val="0012467D"/>
    <w:rsid w:val="0012480C"/>
    <w:rsid w:val="00125A14"/>
    <w:rsid w:val="001274AC"/>
    <w:rsid w:val="001275E6"/>
    <w:rsid w:val="00127DE2"/>
    <w:rsid w:val="001310FD"/>
    <w:rsid w:val="00131AC6"/>
    <w:rsid w:val="001322B0"/>
    <w:rsid w:val="00132369"/>
    <w:rsid w:val="00132917"/>
    <w:rsid w:val="001338F3"/>
    <w:rsid w:val="00134E88"/>
    <w:rsid w:val="00135829"/>
    <w:rsid w:val="001358F4"/>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3C01"/>
    <w:rsid w:val="001544AB"/>
    <w:rsid w:val="00155924"/>
    <w:rsid w:val="00157995"/>
    <w:rsid w:val="001602E0"/>
    <w:rsid w:val="00160786"/>
    <w:rsid w:val="00160EB3"/>
    <w:rsid w:val="00162262"/>
    <w:rsid w:val="00162BD5"/>
    <w:rsid w:val="001630E4"/>
    <w:rsid w:val="00163661"/>
    <w:rsid w:val="001639BC"/>
    <w:rsid w:val="0016447D"/>
    <w:rsid w:val="001647FA"/>
    <w:rsid w:val="00164B85"/>
    <w:rsid w:val="001654A7"/>
    <w:rsid w:val="001662BD"/>
    <w:rsid w:val="0016682D"/>
    <w:rsid w:val="00166BA9"/>
    <w:rsid w:val="0016740E"/>
    <w:rsid w:val="001713B0"/>
    <w:rsid w:val="00172C20"/>
    <w:rsid w:val="00174C23"/>
    <w:rsid w:val="00174DDB"/>
    <w:rsid w:val="001752EC"/>
    <w:rsid w:val="00175B5A"/>
    <w:rsid w:val="00175EC6"/>
    <w:rsid w:val="00177A0D"/>
    <w:rsid w:val="00177EBD"/>
    <w:rsid w:val="0018016C"/>
    <w:rsid w:val="00181B3A"/>
    <w:rsid w:val="001820B2"/>
    <w:rsid w:val="00183C7B"/>
    <w:rsid w:val="00184099"/>
    <w:rsid w:val="00184F2D"/>
    <w:rsid w:val="0018538A"/>
    <w:rsid w:val="00185E59"/>
    <w:rsid w:val="00190F0B"/>
    <w:rsid w:val="00191727"/>
    <w:rsid w:val="00191827"/>
    <w:rsid w:val="00191EBF"/>
    <w:rsid w:val="001925E5"/>
    <w:rsid w:val="00193BB1"/>
    <w:rsid w:val="0019573B"/>
    <w:rsid w:val="0019734F"/>
    <w:rsid w:val="00197CEB"/>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3EEA"/>
    <w:rsid w:val="001B5332"/>
    <w:rsid w:val="001B70CF"/>
    <w:rsid w:val="001B76F2"/>
    <w:rsid w:val="001C0085"/>
    <w:rsid w:val="001C063F"/>
    <w:rsid w:val="001C16A9"/>
    <w:rsid w:val="001C170D"/>
    <w:rsid w:val="001C1E53"/>
    <w:rsid w:val="001C4247"/>
    <w:rsid w:val="001C589B"/>
    <w:rsid w:val="001C58A6"/>
    <w:rsid w:val="001C5F88"/>
    <w:rsid w:val="001C66E7"/>
    <w:rsid w:val="001C6E7B"/>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816"/>
    <w:rsid w:val="001D7B96"/>
    <w:rsid w:val="001E0201"/>
    <w:rsid w:val="001E1176"/>
    <w:rsid w:val="001E1654"/>
    <w:rsid w:val="001E220A"/>
    <w:rsid w:val="001E3961"/>
    <w:rsid w:val="001E3C46"/>
    <w:rsid w:val="001E420B"/>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53A2"/>
    <w:rsid w:val="001F5AA5"/>
    <w:rsid w:val="001F5C95"/>
    <w:rsid w:val="001F5E73"/>
    <w:rsid w:val="001F5EB8"/>
    <w:rsid w:val="001F5ED8"/>
    <w:rsid w:val="001F6AF4"/>
    <w:rsid w:val="00200BF9"/>
    <w:rsid w:val="00200F0D"/>
    <w:rsid w:val="00201CD7"/>
    <w:rsid w:val="002034EA"/>
    <w:rsid w:val="002047DE"/>
    <w:rsid w:val="00204A5A"/>
    <w:rsid w:val="00205635"/>
    <w:rsid w:val="00205D7A"/>
    <w:rsid w:val="00206145"/>
    <w:rsid w:val="002063A7"/>
    <w:rsid w:val="00206E5A"/>
    <w:rsid w:val="0020714C"/>
    <w:rsid w:val="00207613"/>
    <w:rsid w:val="00207847"/>
    <w:rsid w:val="00207B40"/>
    <w:rsid w:val="00210A2E"/>
    <w:rsid w:val="00210C91"/>
    <w:rsid w:val="00214E0D"/>
    <w:rsid w:val="002165F9"/>
    <w:rsid w:val="00216685"/>
    <w:rsid w:val="00216FF3"/>
    <w:rsid w:val="00217759"/>
    <w:rsid w:val="002202EC"/>
    <w:rsid w:val="002203A3"/>
    <w:rsid w:val="00222123"/>
    <w:rsid w:val="00223833"/>
    <w:rsid w:val="00223ACD"/>
    <w:rsid w:val="00223ADE"/>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2EDA"/>
    <w:rsid w:val="002530D6"/>
    <w:rsid w:val="0025325D"/>
    <w:rsid w:val="00253400"/>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614E"/>
    <w:rsid w:val="00296FD8"/>
    <w:rsid w:val="0029743A"/>
    <w:rsid w:val="00297758"/>
    <w:rsid w:val="002A0724"/>
    <w:rsid w:val="002A205B"/>
    <w:rsid w:val="002A3668"/>
    <w:rsid w:val="002A3B8A"/>
    <w:rsid w:val="002A3EC3"/>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4CD3"/>
    <w:rsid w:val="002C548D"/>
    <w:rsid w:val="002C5620"/>
    <w:rsid w:val="002C5C5D"/>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E7A3B"/>
    <w:rsid w:val="002F0045"/>
    <w:rsid w:val="002F025B"/>
    <w:rsid w:val="002F0FFD"/>
    <w:rsid w:val="002F1B8E"/>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746A"/>
    <w:rsid w:val="00327A1E"/>
    <w:rsid w:val="00327A9D"/>
    <w:rsid w:val="003308C4"/>
    <w:rsid w:val="00330C54"/>
    <w:rsid w:val="00330DE8"/>
    <w:rsid w:val="00331EA6"/>
    <w:rsid w:val="00335250"/>
    <w:rsid w:val="0033592C"/>
    <w:rsid w:val="0033775D"/>
    <w:rsid w:val="00337FF9"/>
    <w:rsid w:val="0034305B"/>
    <w:rsid w:val="00343263"/>
    <w:rsid w:val="00343AD9"/>
    <w:rsid w:val="0034511B"/>
    <w:rsid w:val="00345D3B"/>
    <w:rsid w:val="00347548"/>
    <w:rsid w:val="00351360"/>
    <w:rsid w:val="00351BC6"/>
    <w:rsid w:val="00352DAE"/>
    <w:rsid w:val="003539B2"/>
    <w:rsid w:val="0035414B"/>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701E8"/>
    <w:rsid w:val="00370285"/>
    <w:rsid w:val="00370579"/>
    <w:rsid w:val="00370EFD"/>
    <w:rsid w:val="003719F5"/>
    <w:rsid w:val="00372A6B"/>
    <w:rsid w:val="003740DE"/>
    <w:rsid w:val="003741D2"/>
    <w:rsid w:val="00374385"/>
    <w:rsid w:val="00374804"/>
    <w:rsid w:val="00374F06"/>
    <w:rsid w:val="003754F9"/>
    <w:rsid w:val="003764FA"/>
    <w:rsid w:val="0037709A"/>
    <w:rsid w:val="0037781A"/>
    <w:rsid w:val="00377EDA"/>
    <w:rsid w:val="00380C15"/>
    <w:rsid w:val="003821E7"/>
    <w:rsid w:val="003828DC"/>
    <w:rsid w:val="003829D8"/>
    <w:rsid w:val="00383D4B"/>
    <w:rsid w:val="0038484A"/>
    <w:rsid w:val="003848D9"/>
    <w:rsid w:val="00386B71"/>
    <w:rsid w:val="00387771"/>
    <w:rsid w:val="00387A81"/>
    <w:rsid w:val="00391EFE"/>
    <w:rsid w:val="0039236C"/>
    <w:rsid w:val="00393869"/>
    <w:rsid w:val="00393B78"/>
    <w:rsid w:val="00393D5D"/>
    <w:rsid w:val="00394E9D"/>
    <w:rsid w:val="00395063"/>
    <w:rsid w:val="0039604F"/>
    <w:rsid w:val="0039665F"/>
    <w:rsid w:val="00397A31"/>
    <w:rsid w:val="00397F86"/>
    <w:rsid w:val="003A0311"/>
    <w:rsid w:val="003A1341"/>
    <w:rsid w:val="003A19E0"/>
    <w:rsid w:val="003A1DD5"/>
    <w:rsid w:val="003A2CA7"/>
    <w:rsid w:val="003A2FA1"/>
    <w:rsid w:val="003A3250"/>
    <w:rsid w:val="003A380F"/>
    <w:rsid w:val="003A3E6E"/>
    <w:rsid w:val="003A42BB"/>
    <w:rsid w:val="003A4B85"/>
    <w:rsid w:val="003A590E"/>
    <w:rsid w:val="003A5BB2"/>
    <w:rsid w:val="003A6984"/>
    <w:rsid w:val="003A714C"/>
    <w:rsid w:val="003B06B9"/>
    <w:rsid w:val="003B0B4D"/>
    <w:rsid w:val="003B12EF"/>
    <w:rsid w:val="003B1316"/>
    <w:rsid w:val="003B13EA"/>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5A2C"/>
    <w:rsid w:val="003C77E2"/>
    <w:rsid w:val="003D0305"/>
    <w:rsid w:val="003D09DA"/>
    <w:rsid w:val="003D16F5"/>
    <w:rsid w:val="003D1950"/>
    <w:rsid w:val="003D2339"/>
    <w:rsid w:val="003D26AA"/>
    <w:rsid w:val="003D2C6E"/>
    <w:rsid w:val="003D4350"/>
    <w:rsid w:val="003D4364"/>
    <w:rsid w:val="003D4409"/>
    <w:rsid w:val="003D46BB"/>
    <w:rsid w:val="003D4DD7"/>
    <w:rsid w:val="003D5717"/>
    <w:rsid w:val="003D5728"/>
    <w:rsid w:val="003E0CE4"/>
    <w:rsid w:val="003E0E16"/>
    <w:rsid w:val="003E11B9"/>
    <w:rsid w:val="003E157C"/>
    <w:rsid w:val="003E1CF4"/>
    <w:rsid w:val="003E3447"/>
    <w:rsid w:val="003E349B"/>
    <w:rsid w:val="003E3524"/>
    <w:rsid w:val="003E3883"/>
    <w:rsid w:val="003E4CDB"/>
    <w:rsid w:val="003E6592"/>
    <w:rsid w:val="003F0656"/>
    <w:rsid w:val="003F2244"/>
    <w:rsid w:val="003F2624"/>
    <w:rsid w:val="003F2711"/>
    <w:rsid w:val="003F3AB7"/>
    <w:rsid w:val="003F4933"/>
    <w:rsid w:val="003F4F5F"/>
    <w:rsid w:val="003F5076"/>
    <w:rsid w:val="003F536B"/>
    <w:rsid w:val="003F586D"/>
    <w:rsid w:val="003F6561"/>
    <w:rsid w:val="003F6853"/>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5D80"/>
    <w:rsid w:val="00406F4B"/>
    <w:rsid w:val="004073B0"/>
    <w:rsid w:val="00413180"/>
    <w:rsid w:val="00414D29"/>
    <w:rsid w:val="00415A14"/>
    <w:rsid w:val="00415C58"/>
    <w:rsid w:val="0041616C"/>
    <w:rsid w:val="00416A66"/>
    <w:rsid w:val="00417D1E"/>
    <w:rsid w:val="00420CB7"/>
    <w:rsid w:val="0042156E"/>
    <w:rsid w:val="00423049"/>
    <w:rsid w:val="004241DE"/>
    <w:rsid w:val="004242B3"/>
    <w:rsid w:val="0042485A"/>
    <w:rsid w:val="004248CD"/>
    <w:rsid w:val="004259B2"/>
    <w:rsid w:val="00425BC2"/>
    <w:rsid w:val="00425C97"/>
    <w:rsid w:val="00425CDF"/>
    <w:rsid w:val="0042654A"/>
    <w:rsid w:val="004276E3"/>
    <w:rsid w:val="00427E67"/>
    <w:rsid w:val="00430178"/>
    <w:rsid w:val="0043156C"/>
    <w:rsid w:val="0043270B"/>
    <w:rsid w:val="00432F8F"/>
    <w:rsid w:val="004335DF"/>
    <w:rsid w:val="004338BC"/>
    <w:rsid w:val="0043480E"/>
    <w:rsid w:val="004355EB"/>
    <w:rsid w:val="00435602"/>
    <w:rsid w:val="004356FA"/>
    <w:rsid w:val="00435CCF"/>
    <w:rsid w:val="00435CF4"/>
    <w:rsid w:val="00436E38"/>
    <w:rsid w:val="004371AB"/>
    <w:rsid w:val="0044035D"/>
    <w:rsid w:val="00441522"/>
    <w:rsid w:val="00441D22"/>
    <w:rsid w:val="004430FD"/>
    <w:rsid w:val="00443C96"/>
    <w:rsid w:val="004442A7"/>
    <w:rsid w:val="0044460F"/>
    <w:rsid w:val="004447CA"/>
    <w:rsid w:val="004448FB"/>
    <w:rsid w:val="00444D2A"/>
    <w:rsid w:val="00445513"/>
    <w:rsid w:val="00445CFF"/>
    <w:rsid w:val="004462AF"/>
    <w:rsid w:val="00446991"/>
    <w:rsid w:val="00446F3E"/>
    <w:rsid w:val="00450D3B"/>
    <w:rsid w:val="00451304"/>
    <w:rsid w:val="004518D5"/>
    <w:rsid w:val="00451BEB"/>
    <w:rsid w:val="00451EDF"/>
    <w:rsid w:val="00452143"/>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2C8"/>
    <w:rsid w:val="004616E5"/>
    <w:rsid w:val="0046194F"/>
    <w:rsid w:val="00461A74"/>
    <w:rsid w:val="00461E29"/>
    <w:rsid w:val="00462420"/>
    <w:rsid w:val="00462C8F"/>
    <w:rsid w:val="004634BA"/>
    <w:rsid w:val="0046370E"/>
    <w:rsid w:val="0046434B"/>
    <w:rsid w:val="00465573"/>
    <w:rsid w:val="00465DE6"/>
    <w:rsid w:val="0046673E"/>
    <w:rsid w:val="004702FE"/>
    <w:rsid w:val="00470750"/>
    <w:rsid w:val="00470FAE"/>
    <w:rsid w:val="00471856"/>
    <w:rsid w:val="00471F7C"/>
    <w:rsid w:val="00472D45"/>
    <w:rsid w:val="00474A4B"/>
    <w:rsid w:val="00474F96"/>
    <w:rsid w:val="00475260"/>
    <w:rsid w:val="00475866"/>
    <w:rsid w:val="00475E6C"/>
    <w:rsid w:val="00476751"/>
    <w:rsid w:val="00476D8B"/>
    <w:rsid w:val="00481607"/>
    <w:rsid w:val="00481B17"/>
    <w:rsid w:val="00481E13"/>
    <w:rsid w:val="00483D11"/>
    <w:rsid w:val="0048406D"/>
    <w:rsid w:val="00484C46"/>
    <w:rsid w:val="00485973"/>
    <w:rsid w:val="00485BAA"/>
    <w:rsid w:val="00485E70"/>
    <w:rsid w:val="00485E8A"/>
    <w:rsid w:val="00486A23"/>
    <w:rsid w:val="00490649"/>
    <w:rsid w:val="0049117A"/>
    <w:rsid w:val="00491C72"/>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70B"/>
    <w:rsid w:val="004A4B7B"/>
    <w:rsid w:val="004A4D38"/>
    <w:rsid w:val="004A4E7E"/>
    <w:rsid w:val="004A57FC"/>
    <w:rsid w:val="004A705C"/>
    <w:rsid w:val="004A7EAC"/>
    <w:rsid w:val="004A7F69"/>
    <w:rsid w:val="004A7FB0"/>
    <w:rsid w:val="004B1313"/>
    <w:rsid w:val="004B1C42"/>
    <w:rsid w:val="004B2B31"/>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6D1A"/>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E2B"/>
    <w:rsid w:val="0052001B"/>
    <w:rsid w:val="00521D65"/>
    <w:rsid w:val="00521ECB"/>
    <w:rsid w:val="0052212A"/>
    <w:rsid w:val="00523006"/>
    <w:rsid w:val="00523F32"/>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2415"/>
    <w:rsid w:val="00543A66"/>
    <w:rsid w:val="0054556F"/>
    <w:rsid w:val="00546738"/>
    <w:rsid w:val="005467D6"/>
    <w:rsid w:val="00546942"/>
    <w:rsid w:val="00547277"/>
    <w:rsid w:val="00547B4C"/>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80A"/>
    <w:rsid w:val="00573F24"/>
    <w:rsid w:val="00575F6F"/>
    <w:rsid w:val="00580250"/>
    <w:rsid w:val="0058064D"/>
    <w:rsid w:val="005819D7"/>
    <w:rsid w:val="00581A99"/>
    <w:rsid w:val="00581B54"/>
    <w:rsid w:val="005823D5"/>
    <w:rsid w:val="00582D72"/>
    <w:rsid w:val="00582E3D"/>
    <w:rsid w:val="005836D0"/>
    <w:rsid w:val="005838AA"/>
    <w:rsid w:val="00584E7D"/>
    <w:rsid w:val="0058628A"/>
    <w:rsid w:val="00586E8C"/>
    <w:rsid w:val="0058764D"/>
    <w:rsid w:val="00591534"/>
    <w:rsid w:val="00591B9C"/>
    <w:rsid w:val="00594CCB"/>
    <w:rsid w:val="00595693"/>
    <w:rsid w:val="005964FD"/>
    <w:rsid w:val="005968C4"/>
    <w:rsid w:val="00596F83"/>
    <w:rsid w:val="00597605"/>
    <w:rsid w:val="005A05C6"/>
    <w:rsid w:val="005A0753"/>
    <w:rsid w:val="005A127D"/>
    <w:rsid w:val="005A1A0F"/>
    <w:rsid w:val="005A2229"/>
    <w:rsid w:val="005A23E2"/>
    <w:rsid w:val="005A320D"/>
    <w:rsid w:val="005A36E3"/>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5C93"/>
    <w:rsid w:val="005D5E46"/>
    <w:rsid w:val="005D64A5"/>
    <w:rsid w:val="005D6B30"/>
    <w:rsid w:val="005D7DE7"/>
    <w:rsid w:val="005E2A5E"/>
    <w:rsid w:val="005E35FD"/>
    <w:rsid w:val="005E383F"/>
    <w:rsid w:val="005E3C98"/>
    <w:rsid w:val="005E4A2C"/>
    <w:rsid w:val="005E5766"/>
    <w:rsid w:val="005E6B3C"/>
    <w:rsid w:val="005E7698"/>
    <w:rsid w:val="005F0C46"/>
    <w:rsid w:val="005F1FE4"/>
    <w:rsid w:val="005F248D"/>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CEE"/>
    <w:rsid w:val="00606912"/>
    <w:rsid w:val="00607ADE"/>
    <w:rsid w:val="00612B21"/>
    <w:rsid w:val="00612C73"/>
    <w:rsid w:val="00614CB4"/>
    <w:rsid w:val="00614EFC"/>
    <w:rsid w:val="006153C8"/>
    <w:rsid w:val="00615648"/>
    <w:rsid w:val="00615BDB"/>
    <w:rsid w:val="00616C66"/>
    <w:rsid w:val="0061717F"/>
    <w:rsid w:val="00620651"/>
    <w:rsid w:val="00620686"/>
    <w:rsid w:val="006209E8"/>
    <w:rsid w:val="00621C0B"/>
    <w:rsid w:val="00621CAD"/>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E00"/>
    <w:rsid w:val="00637E46"/>
    <w:rsid w:val="00640222"/>
    <w:rsid w:val="00640E97"/>
    <w:rsid w:val="00641061"/>
    <w:rsid w:val="00642D10"/>
    <w:rsid w:val="00644200"/>
    <w:rsid w:val="0064498A"/>
    <w:rsid w:val="00645CA9"/>
    <w:rsid w:val="0064799D"/>
    <w:rsid w:val="00650421"/>
    <w:rsid w:val="00650854"/>
    <w:rsid w:val="00651116"/>
    <w:rsid w:val="006517BC"/>
    <w:rsid w:val="00651AD3"/>
    <w:rsid w:val="00651DC7"/>
    <w:rsid w:val="00651FA0"/>
    <w:rsid w:val="006544F6"/>
    <w:rsid w:val="00655070"/>
    <w:rsid w:val="006553BE"/>
    <w:rsid w:val="006557CB"/>
    <w:rsid w:val="0065594D"/>
    <w:rsid w:val="00655C95"/>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35F8"/>
    <w:rsid w:val="00673FBF"/>
    <w:rsid w:val="00674460"/>
    <w:rsid w:val="00676B2E"/>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7C52"/>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9B2"/>
    <w:rsid w:val="006B1DA2"/>
    <w:rsid w:val="006B1F5F"/>
    <w:rsid w:val="006B40D9"/>
    <w:rsid w:val="006B552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39F"/>
    <w:rsid w:val="006D1BD9"/>
    <w:rsid w:val="006D1F1A"/>
    <w:rsid w:val="006D21FF"/>
    <w:rsid w:val="006D28EF"/>
    <w:rsid w:val="006D2B7E"/>
    <w:rsid w:val="006D387A"/>
    <w:rsid w:val="006D3CD1"/>
    <w:rsid w:val="006D493C"/>
    <w:rsid w:val="006D5E85"/>
    <w:rsid w:val="006D5FEF"/>
    <w:rsid w:val="006D67A7"/>
    <w:rsid w:val="006D6A57"/>
    <w:rsid w:val="006E0B16"/>
    <w:rsid w:val="006E22CC"/>
    <w:rsid w:val="006E2D4E"/>
    <w:rsid w:val="006E3068"/>
    <w:rsid w:val="006E512D"/>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07FD5"/>
    <w:rsid w:val="00710994"/>
    <w:rsid w:val="00710D10"/>
    <w:rsid w:val="00710D33"/>
    <w:rsid w:val="007118DC"/>
    <w:rsid w:val="00711AE4"/>
    <w:rsid w:val="0071278F"/>
    <w:rsid w:val="00712F6C"/>
    <w:rsid w:val="0071341A"/>
    <w:rsid w:val="007135F6"/>
    <w:rsid w:val="0071374D"/>
    <w:rsid w:val="00714CE1"/>
    <w:rsid w:val="00716461"/>
    <w:rsid w:val="0071649C"/>
    <w:rsid w:val="00716AC3"/>
    <w:rsid w:val="00717267"/>
    <w:rsid w:val="007178EE"/>
    <w:rsid w:val="007204B7"/>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9A3"/>
    <w:rsid w:val="00734EC4"/>
    <w:rsid w:val="00736702"/>
    <w:rsid w:val="007372C2"/>
    <w:rsid w:val="007377ED"/>
    <w:rsid w:val="0074108B"/>
    <w:rsid w:val="007420C9"/>
    <w:rsid w:val="0074325C"/>
    <w:rsid w:val="0074369F"/>
    <w:rsid w:val="00744055"/>
    <w:rsid w:val="0074576E"/>
    <w:rsid w:val="00747446"/>
    <w:rsid w:val="00747F05"/>
    <w:rsid w:val="0075172E"/>
    <w:rsid w:val="00751BCA"/>
    <w:rsid w:val="00752EFE"/>
    <w:rsid w:val="00752FE7"/>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2ECC"/>
    <w:rsid w:val="00793068"/>
    <w:rsid w:val="007939C7"/>
    <w:rsid w:val="00794F94"/>
    <w:rsid w:val="00794FF5"/>
    <w:rsid w:val="00795953"/>
    <w:rsid w:val="00795FD0"/>
    <w:rsid w:val="007960E2"/>
    <w:rsid w:val="00796691"/>
    <w:rsid w:val="00797FCF"/>
    <w:rsid w:val="007A1B63"/>
    <w:rsid w:val="007A1CCD"/>
    <w:rsid w:val="007A2BFF"/>
    <w:rsid w:val="007A31A2"/>
    <w:rsid w:val="007A4E8D"/>
    <w:rsid w:val="007A618D"/>
    <w:rsid w:val="007A7165"/>
    <w:rsid w:val="007A74C6"/>
    <w:rsid w:val="007B0253"/>
    <w:rsid w:val="007B1061"/>
    <w:rsid w:val="007B15E0"/>
    <w:rsid w:val="007B22C8"/>
    <w:rsid w:val="007B2638"/>
    <w:rsid w:val="007B448A"/>
    <w:rsid w:val="007B596E"/>
    <w:rsid w:val="007B6C05"/>
    <w:rsid w:val="007B7213"/>
    <w:rsid w:val="007C0F3A"/>
    <w:rsid w:val="007C1537"/>
    <w:rsid w:val="007C21E8"/>
    <w:rsid w:val="007C23B2"/>
    <w:rsid w:val="007C2AAF"/>
    <w:rsid w:val="007C48A7"/>
    <w:rsid w:val="007C508D"/>
    <w:rsid w:val="007C52ED"/>
    <w:rsid w:val="007C5DB6"/>
    <w:rsid w:val="007C64BC"/>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CB1"/>
    <w:rsid w:val="007E1D8D"/>
    <w:rsid w:val="007E201B"/>
    <w:rsid w:val="007E2B64"/>
    <w:rsid w:val="007E763B"/>
    <w:rsid w:val="007F05E0"/>
    <w:rsid w:val="007F0DD3"/>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309D"/>
    <w:rsid w:val="00803911"/>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FF0"/>
    <w:rsid w:val="008173E0"/>
    <w:rsid w:val="008200F7"/>
    <w:rsid w:val="00820A96"/>
    <w:rsid w:val="0082145A"/>
    <w:rsid w:val="0082250F"/>
    <w:rsid w:val="00822CF3"/>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44F8"/>
    <w:rsid w:val="00845F51"/>
    <w:rsid w:val="00846467"/>
    <w:rsid w:val="00847991"/>
    <w:rsid w:val="00847C4E"/>
    <w:rsid w:val="008511A7"/>
    <w:rsid w:val="00853E65"/>
    <w:rsid w:val="00854983"/>
    <w:rsid w:val="008569DF"/>
    <w:rsid w:val="00856E4A"/>
    <w:rsid w:val="00857AF0"/>
    <w:rsid w:val="0086037F"/>
    <w:rsid w:val="00861454"/>
    <w:rsid w:val="00861B41"/>
    <w:rsid w:val="00861DA1"/>
    <w:rsid w:val="00862173"/>
    <w:rsid w:val="008626B0"/>
    <w:rsid w:val="00863222"/>
    <w:rsid w:val="0086343B"/>
    <w:rsid w:val="00865950"/>
    <w:rsid w:val="00865DE1"/>
    <w:rsid w:val="00870793"/>
    <w:rsid w:val="00870AAF"/>
    <w:rsid w:val="00870FD3"/>
    <w:rsid w:val="00871395"/>
    <w:rsid w:val="008730EB"/>
    <w:rsid w:val="008734E7"/>
    <w:rsid w:val="00874DEC"/>
    <w:rsid w:val="0087504C"/>
    <w:rsid w:val="008754E4"/>
    <w:rsid w:val="00875905"/>
    <w:rsid w:val="008772C3"/>
    <w:rsid w:val="00877FA3"/>
    <w:rsid w:val="00880A6D"/>
    <w:rsid w:val="008810FA"/>
    <w:rsid w:val="00881760"/>
    <w:rsid w:val="00882E99"/>
    <w:rsid w:val="00883004"/>
    <w:rsid w:val="008834EE"/>
    <w:rsid w:val="00883ED6"/>
    <w:rsid w:val="0088579F"/>
    <w:rsid w:val="00885972"/>
    <w:rsid w:val="00885B76"/>
    <w:rsid w:val="00887771"/>
    <w:rsid w:val="00890223"/>
    <w:rsid w:val="008907B2"/>
    <w:rsid w:val="008922DF"/>
    <w:rsid w:val="00892367"/>
    <w:rsid w:val="008A0473"/>
    <w:rsid w:val="008A1F46"/>
    <w:rsid w:val="008A24BD"/>
    <w:rsid w:val="008A2884"/>
    <w:rsid w:val="008A36ED"/>
    <w:rsid w:val="008A41DB"/>
    <w:rsid w:val="008A42D8"/>
    <w:rsid w:val="008A5764"/>
    <w:rsid w:val="008A59E9"/>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C2453"/>
    <w:rsid w:val="008C463B"/>
    <w:rsid w:val="008C5ADE"/>
    <w:rsid w:val="008C69CD"/>
    <w:rsid w:val="008C70EB"/>
    <w:rsid w:val="008C74CC"/>
    <w:rsid w:val="008C7F77"/>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E68F0"/>
    <w:rsid w:val="008F01AB"/>
    <w:rsid w:val="008F08BE"/>
    <w:rsid w:val="008F0A95"/>
    <w:rsid w:val="008F1870"/>
    <w:rsid w:val="008F3DC9"/>
    <w:rsid w:val="008F4107"/>
    <w:rsid w:val="008F46CF"/>
    <w:rsid w:val="008F485E"/>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3F1E"/>
    <w:rsid w:val="00913F4C"/>
    <w:rsid w:val="0091404B"/>
    <w:rsid w:val="0091423A"/>
    <w:rsid w:val="0091537E"/>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335F"/>
    <w:rsid w:val="00944202"/>
    <w:rsid w:val="00945E49"/>
    <w:rsid w:val="009462D8"/>
    <w:rsid w:val="0094636D"/>
    <w:rsid w:val="00946388"/>
    <w:rsid w:val="009463E0"/>
    <w:rsid w:val="00947411"/>
    <w:rsid w:val="00951995"/>
    <w:rsid w:val="00951C7E"/>
    <w:rsid w:val="00951CF6"/>
    <w:rsid w:val="009537A7"/>
    <w:rsid w:val="009548C3"/>
    <w:rsid w:val="0095506D"/>
    <w:rsid w:val="009555E2"/>
    <w:rsid w:val="00957D9C"/>
    <w:rsid w:val="009602DE"/>
    <w:rsid w:val="009612F1"/>
    <w:rsid w:val="009654F0"/>
    <w:rsid w:val="00970D5D"/>
    <w:rsid w:val="00970F7A"/>
    <w:rsid w:val="00971EC5"/>
    <w:rsid w:val="00971FCC"/>
    <w:rsid w:val="00972395"/>
    <w:rsid w:val="0097298A"/>
    <w:rsid w:val="00974182"/>
    <w:rsid w:val="00974ED4"/>
    <w:rsid w:val="00975D50"/>
    <w:rsid w:val="009778AB"/>
    <w:rsid w:val="00977962"/>
    <w:rsid w:val="00981D40"/>
    <w:rsid w:val="00982234"/>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4BF1"/>
    <w:rsid w:val="00996032"/>
    <w:rsid w:val="00996A8B"/>
    <w:rsid w:val="009A0212"/>
    <w:rsid w:val="009A031F"/>
    <w:rsid w:val="009A1E3F"/>
    <w:rsid w:val="009A2063"/>
    <w:rsid w:val="009A4EF5"/>
    <w:rsid w:val="009A637B"/>
    <w:rsid w:val="009B003C"/>
    <w:rsid w:val="009B1D42"/>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087E"/>
    <w:rsid w:val="009D22EA"/>
    <w:rsid w:val="009D3A5C"/>
    <w:rsid w:val="009D3F1E"/>
    <w:rsid w:val="009D4303"/>
    <w:rsid w:val="009D4A8E"/>
    <w:rsid w:val="009D5293"/>
    <w:rsid w:val="009D56B4"/>
    <w:rsid w:val="009D62E7"/>
    <w:rsid w:val="009D685B"/>
    <w:rsid w:val="009D7BDB"/>
    <w:rsid w:val="009E10CF"/>
    <w:rsid w:val="009E1F70"/>
    <w:rsid w:val="009E2CF5"/>
    <w:rsid w:val="009E2F97"/>
    <w:rsid w:val="009E3790"/>
    <w:rsid w:val="009E3F31"/>
    <w:rsid w:val="009E457F"/>
    <w:rsid w:val="009E4847"/>
    <w:rsid w:val="009E71F6"/>
    <w:rsid w:val="009F0CD1"/>
    <w:rsid w:val="009F187B"/>
    <w:rsid w:val="009F1B44"/>
    <w:rsid w:val="009F41D6"/>
    <w:rsid w:val="009F4375"/>
    <w:rsid w:val="009F4F05"/>
    <w:rsid w:val="009F535B"/>
    <w:rsid w:val="00A00990"/>
    <w:rsid w:val="00A01087"/>
    <w:rsid w:val="00A0453E"/>
    <w:rsid w:val="00A055D3"/>
    <w:rsid w:val="00A07654"/>
    <w:rsid w:val="00A07B16"/>
    <w:rsid w:val="00A10B48"/>
    <w:rsid w:val="00A1105C"/>
    <w:rsid w:val="00A11ACA"/>
    <w:rsid w:val="00A11E0F"/>
    <w:rsid w:val="00A11F64"/>
    <w:rsid w:val="00A1213F"/>
    <w:rsid w:val="00A12206"/>
    <w:rsid w:val="00A1265F"/>
    <w:rsid w:val="00A12BEE"/>
    <w:rsid w:val="00A13052"/>
    <w:rsid w:val="00A13064"/>
    <w:rsid w:val="00A136E6"/>
    <w:rsid w:val="00A13715"/>
    <w:rsid w:val="00A143AE"/>
    <w:rsid w:val="00A145D0"/>
    <w:rsid w:val="00A157EC"/>
    <w:rsid w:val="00A17345"/>
    <w:rsid w:val="00A1789B"/>
    <w:rsid w:val="00A17AB9"/>
    <w:rsid w:val="00A205BF"/>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C37"/>
    <w:rsid w:val="00A3343C"/>
    <w:rsid w:val="00A33535"/>
    <w:rsid w:val="00A353D7"/>
    <w:rsid w:val="00A4339C"/>
    <w:rsid w:val="00A44E28"/>
    <w:rsid w:val="00A45663"/>
    <w:rsid w:val="00A4570E"/>
    <w:rsid w:val="00A45759"/>
    <w:rsid w:val="00A46785"/>
    <w:rsid w:val="00A46FAD"/>
    <w:rsid w:val="00A5044D"/>
    <w:rsid w:val="00A50B00"/>
    <w:rsid w:val="00A50F52"/>
    <w:rsid w:val="00A514EB"/>
    <w:rsid w:val="00A521E0"/>
    <w:rsid w:val="00A536D6"/>
    <w:rsid w:val="00A539BF"/>
    <w:rsid w:val="00A53D97"/>
    <w:rsid w:val="00A54206"/>
    <w:rsid w:val="00A54D16"/>
    <w:rsid w:val="00A55877"/>
    <w:rsid w:val="00A5637C"/>
    <w:rsid w:val="00A56896"/>
    <w:rsid w:val="00A56C2C"/>
    <w:rsid w:val="00A61828"/>
    <w:rsid w:val="00A61D76"/>
    <w:rsid w:val="00A6247A"/>
    <w:rsid w:val="00A62846"/>
    <w:rsid w:val="00A6360D"/>
    <w:rsid w:val="00A63872"/>
    <w:rsid w:val="00A63A37"/>
    <w:rsid w:val="00A64871"/>
    <w:rsid w:val="00A64D3D"/>
    <w:rsid w:val="00A67A8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451"/>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1904"/>
    <w:rsid w:val="00AC3431"/>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3261"/>
    <w:rsid w:val="00AE3AC0"/>
    <w:rsid w:val="00AE4557"/>
    <w:rsid w:val="00AE4A1F"/>
    <w:rsid w:val="00AE5E95"/>
    <w:rsid w:val="00AE6433"/>
    <w:rsid w:val="00AE6584"/>
    <w:rsid w:val="00AE693D"/>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C84"/>
    <w:rsid w:val="00B03D26"/>
    <w:rsid w:val="00B04D36"/>
    <w:rsid w:val="00B04F11"/>
    <w:rsid w:val="00B05688"/>
    <w:rsid w:val="00B0568B"/>
    <w:rsid w:val="00B05C37"/>
    <w:rsid w:val="00B06792"/>
    <w:rsid w:val="00B070ED"/>
    <w:rsid w:val="00B133EA"/>
    <w:rsid w:val="00B14606"/>
    <w:rsid w:val="00B151C6"/>
    <w:rsid w:val="00B15B11"/>
    <w:rsid w:val="00B16C8D"/>
    <w:rsid w:val="00B17799"/>
    <w:rsid w:val="00B20057"/>
    <w:rsid w:val="00B20E2B"/>
    <w:rsid w:val="00B21CA7"/>
    <w:rsid w:val="00B22F9D"/>
    <w:rsid w:val="00B243FD"/>
    <w:rsid w:val="00B247AE"/>
    <w:rsid w:val="00B24F49"/>
    <w:rsid w:val="00B25A70"/>
    <w:rsid w:val="00B25F9A"/>
    <w:rsid w:val="00B26BC0"/>
    <w:rsid w:val="00B33009"/>
    <w:rsid w:val="00B3396B"/>
    <w:rsid w:val="00B33D92"/>
    <w:rsid w:val="00B40D73"/>
    <w:rsid w:val="00B430D3"/>
    <w:rsid w:val="00B437BD"/>
    <w:rsid w:val="00B439FA"/>
    <w:rsid w:val="00B4485B"/>
    <w:rsid w:val="00B44C7A"/>
    <w:rsid w:val="00B463F0"/>
    <w:rsid w:val="00B4783F"/>
    <w:rsid w:val="00B47CEF"/>
    <w:rsid w:val="00B5058C"/>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D3F"/>
    <w:rsid w:val="00B70EDB"/>
    <w:rsid w:val="00B71761"/>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DF6"/>
    <w:rsid w:val="00B904E9"/>
    <w:rsid w:val="00B909A9"/>
    <w:rsid w:val="00B91BBE"/>
    <w:rsid w:val="00B91F8C"/>
    <w:rsid w:val="00B93BC8"/>
    <w:rsid w:val="00B93C36"/>
    <w:rsid w:val="00B94054"/>
    <w:rsid w:val="00B94253"/>
    <w:rsid w:val="00B94C19"/>
    <w:rsid w:val="00B94E51"/>
    <w:rsid w:val="00B950E8"/>
    <w:rsid w:val="00B954FC"/>
    <w:rsid w:val="00B96137"/>
    <w:rsid w:val="00B9632E"/>
    <w:rsid w:val="00B96CF0"/>
    <w:rsid w:val="00B977E6"/>
    <w:rsid w:val="00B978EC"/>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16BF"/>
    <w:rsid w:val="00BC201A"/>
    <w:rsid w:val="00BC38B8"/>
    <w:rsid w:val="00BC44DA"/>
    <w:rsid w:val="00BC485A"/>
    <w:rsid w:val="00BC5387"/>
    <w:rsid w:val="00BC559D"/>
    <w:rsid w:val="00BC5F3D"/>
    <w:rsid w:val="00BC7E2C"/>
    <w:rsid w:val="00BD06EA"/>
    <w:rsid w:val="00BD082C"/>
    <w:rsid w:val="00BD0B39"/>
    <w:rsid w:val="00BD0FC4"/>
    <w:rsid w:val="00BD140B"/>
    <w:rsid w:val="00BD2A08"/>
    <w:rsid w:val="00BD37C6"/>
    <w:rsid w:val="00BD386B"/>
    <w:rsid w:val="00BD3C69"/>
    <w:rsid w:val="00BD3D7A"/>
    <w:rsid w:val="00BD530A"/>
    <w:rsid w:val="00BD689C"/>
    <w:rsid w:val="00BD7D16"/>
    <w:rsid w:val="00BD7F9E"/>
    <w:rsid w:val="00BE0A35"/>
    <w:rsid w:val="00BE1A06"/>
    <w:rsid w:val="00BE1AB0"/>
    <w:rsid w:val="00BE2A41"/>
    <w:rsid w:val="00BE3C01"/>
    <w:rsid w:val="00BE42A3"/>
    <w:rsid w:val="00BE5DE0"/>
    <w:rsid w:val="00BE65B3"/>
    <w:rsid w:val="00BE7856"/>
    <w:rsid w:val="00BF056D"/>
    <w:rsid w:val="00BF10D2"/>
    <w:rsid w:val="00BF120B"/>
    <w:rsid w:val="00BF25FB"/>
    <w:rsid w:val="00BF2717"/>
    <w:rsid w:val="00BF31CB"/>
    <w:rsid w:val="00BF4B69"/>
    <w:rsid w:val="00BF60E3"/>
    <w:rsid w:val="00BF616A"/>
    <w:rsid w:val="00BF6219"/>
    <w:rsid w:val="00BF6463"/>
    <w:rsid w:val="00BF6B4D"/>
    <w:rsid w:val="00BF70A1"/>
    <w:rsid w:val="00BF7D43"/>
    <w:rsid w:val="00C00F89"/>
    <w:rsid w:val="00C01116"/>
    <w:rsid w:val="00C0444C"/>
    <w:rsid w:val="00C050EA"/>
    <w:rsid w:val="00C057E0"/>
    <w:rsid w:val="00C05C20"/>
    <w:rsid w:val="00C06066"/>
    <w:rsid w:val="00C067A4"/>
    <w:rsid w:val="00C06E39"/>
    <w:rsid w:val="00C077AE"/>
    <w:rsid w:val="00C07F70"/>
    <w:rsid w:val="00C11183"/>
    <w:rsid w:val="00C11489"/>
    <w:rsid w:val="00C11FE5"/>
    <w:rsid w:val="00C11FF6"/>
    <w:rsid w:val="00C13C8A"/>
    <w:rsid w:val="00C15135"/>
    <w:rsid w:val="00C16D85"/>
    <w:rsid w:val="00C17D89"/>
    <w:rsid w:val="00C20534"/>
    <w:rsid w:val="00C20550"/>
    <w:rsid w:val="00C20588"/>
    <w:rsid w:val="00C2068D"/>
    <w:rsid w:val="00C206C4"/>
    <w:rsid w:val="00C232DD"/>
    <w:rsid w:val="00C2423A"/>
    <w:rsid w:val="00C24EE5"/>
    <w:rsid w:val="00C26101"/>
    <w:rsid w:val="00C30D3F"/>
    <w:rsid w:val="00C30DAA"/>
    <w:rsid w:val="00C30F1F"/>
    <w:rsid w:val="00C31089"/>
    <w:rsid w:val="00C3122C"/>
    <w:rsid w:val="00C319A2"/>
    <w:rsid w:val="00C31E5B"/>
    <w:rsid w:val="00C3208A"/>
    <w:rsid w:val="00C34436"/>
    <w:rsid w:val="00C34C05"/>
    <w:rsid w:val="00C3566B"/>
    <w:rsid w:val="00C35B23"/>
    <w:rsid w:val="00C36C27"/>
    <w:rsid w:val="00C37050"/>
    <w:rsid w:val="00C37DA5"/>
    <w:rsid w:val="00C4018E"/>
    <w:rsid w:val="00C42B07"/>
    <w:rsid w:val="00C4367E"/>
    <w:rsid w:val="00C447FB"/>
    <w:rsid w:val="00C45EC5"/>
    <w:rsid w:val="00C46B49"/>
    <w:rsid w:val="00C46BA2"/>
    <w:rsid w:val="00C47AE8"/>
    <w:rsid w:val="00C47B85"/>
    <w:rsid w:val="00C47FDB"/>
    <w:rsid w:val="00C508E2"/>
    <w:rsid w:val="00C5257E"/>
    <w:rsid w:val="00C54C62"/>
    <w:rsid w:val="00C55143"/>
    <w:rsid w:val="00C560EC"/>
    <w:rsid w:val="00C56EE1"/>
    <w:rsid w:val="00C57CC6"/>
    <w:rsid w:val="00C60A1F"/>
    <w:rsid w:val="00C60EC1"/>
    <w:rsid w:val="00C6224B"/>
    <w:rsid w:val="00C62997"/>
    <w:rsid w:val="00C629A3"/>
    <w:rsid w:val="00C633AB"/>
    <w:rsid w:val="00C637F0"/>
    <w:rsid w:val="00C64849"/>
    <w:rsid w:val="00C65F58"/>
    <w:rsid w:val="00C66571"/>
    <w:rsid w:val="00C667F6"/>
    <w:rsid w:val="00C71242"/>
    <w:rsid w:val="00C7357D"/>
    <w:rsid w:val="00C73A5D"/>
    <w:rsid w:val="00C75004"/>
    <w:rsid w:val="00C755E8"/>
    <w:rsid w:val="00C75970"/>
    <w:rsid w:val="00C75C9D"/>
    <w:rsid w:val="00C8198E"/>
    <w:rsid w:val="00C852F9"/>
    <w:rsid w:val="00C8781D"/>
    <w:rsid w:val="00C905AC"/>
    <w:rsid w:val="00C907C0"/>
    <w:rsid w:val="00C90987"/>
    <w:rsid w:val="00C90F7A"/>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66AA"/>
    <w:rsid w:val="00CB047F"/>
    <w:rsid w:val="00CB11BD"/>
    <w:rsid w:val="00CB1FE4"/>
    <w:rsid w:val="00CB2674"/>
    <w:rsid w:val="00CB3B57"/>
    <w:rsid w:val="00CB413A"/>
    <w:rsid w:val="00CB4331"/>
    <w:rsid w:val="00CB4FA5"/>
    <w:rsid w:val="00CB58DD"/>
    <w:rsid w:val="00CB6343"/>
    <w:rsid w:val="00CB7648"/>
    <w:rsid w:val="00CB7B6B"/>
    <w:rsid w:val="00CC1C9C"/>
    <w:rsid w:val="00CC1E3E"/>
    <w:rsid w:val="00CC1E40"/>
    <w:rsid w:val="00CC241F"/>
    <w:rsid w:val="00CC27F5"/>
    <w:rsid w:val="00CC2DFD"/>
    <w:rsid w:val="00CC42DB"/>
    <w:rsid w:val="00CC5194"/>
    <w:rsid w:val="00CC606C"/>
    <w:rsid w:val="00CC74A0"/>
    <w:rsid w:val="00CD00A8"/>
    <w:rsid w:val="00CD0104"/>
    <w:rsid w:val="00CD0C9D"/>
    <w:rsid w:val="00CD119C"/>
    <w:rsid w:val="00CD14C9"/>
    <w:rsid w:val="00CD168D"/>
    <w:rsid w:val="00CD1FFD"/>
    <w:rsid w:val="00CD309B"/>
    <w:rsid w:val="00CD3122"/>
    <w:rsid w:val="00CD3873"/>
    <w:rsid w:val="00CD3F09"/>
    <w:rsid w:val="00CD492B"/>
    <w:rsid w:val="00CD4BE4"/>
    <w:rsid w:val="00CD525D"/>
    <w:rsid w:val="00CD65C5"/>
    <w:rsid w:val="00CD7C27"/>
    <w:rsid w:val="00CE03B6"/>
    <w:rsid w:val="00CE04A1"/>
    <w:rsid w:val="00CE05D7"/>
    <w:rsid w:val="00CE05F2"/>
    <w:rsid w:val="00CE0FF8"/>
    <w:rsid w:val="00CE1225"/>
    <w:rsid w:val="00CE22A5"/>
    <w:rsid w:val="00CE29CB"/>
    <w:rsid w:val="00CE3257"/>
    <w:rsid w:val="00CE46F9"/>
    <w:rsid w:val="00CE4F08"/>
    <w:rsid w:val="00CE5CFE"/>
    <w:rsid w:val="00CE6AD5"/>
    <w:rsid w:val="00CE76BD"/>
    <w:rsid w:val="00CF02AC"/>
    <w:rsid w:val="00CF06E6"/>
    <w:rsid w:val="00CF0ED8"/>
    <w:rsid w:val="00CF17D1"/>
    <w:rsid w:val="00CF1D9E"/>
    <w:rsid w:val="00CF2639"/>
    <w:rsid w:val="00CF2C8A"/>
    <w:rsid w:val="00CF3F01"/>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10A2D"/>
    <w:rsid w:val="00D11873"/>
    <w:rsid w:val="00D12EA6"/>
    <w:rsid w:val="00D13880"/>
    <w:rsid w:val="00D14204"/>
    <w:rsid w:val="00D1624D"/>
    <w:rsid w:val="00D16573"/>
    <w:rsid w:val="00D172CB"/>
    <w:rsid w:val="00D17E88"/>
    <w:rsid w:val="00D201BA"/>
    <w:rsid w:val="00D2048B"/>
    <w:rsid w:val="00D207DB"/>
    <w:rsid w:val="00D217CE"/>
    <w:rsid w:val="00D23556"/>
    <w:rsid w:val="00D23A2F"/>
    <w:rsid w:val="00D23E19"/>
    <w:rsid w:val="00D25F36"/>
    <w:rsid w:val="00D260DC"/>
    <w:rsid w:val="00D26DE9"/>
    <w:rsid w:val="00D27813"/>
    <w:rsid w:val="00D33086"/>
    <w:rsid w:val="00D33123"/>
    <w:rsid w:val="00D33313"/>
    <w:rsid w:val="00D33410"/>
    <w:rsid w:val="00D344C9"/>
    <w:rsid w:val="00D3610A"/>
    <w:rsid w:val="00D36E4F"/>
    <w:rsid w:val="00D4074C"/>
    <w:rsid w:val="00D40AD0"/>
    <w:rsid w:val="00D40F27"/>
    <w:rsid w:val="00D41A13"/>
    <w:rsid w:val="00D422E4"/>
    <w:rsid w:val="00D44A5C"/>
    <w:rsid w:val="00D44A5D"/>
    <w:rsid w:val="00D44FFD"/>
    <w:rsid w:val="00D45FFE"/>
    <w:rsid w:val="00D46401"/>
    <w:rsid w:val="00D46F2D"/>
    <w:rsid w:val="00D475CC"/>
    <w:rsid w:val="00D50F95"/>
    <w:rsid w:val="00D51565"/>
    <w:rsid w:val="00D5201B"/>
    <w:rsid w:val="00D52200"/>
    <w:rsid w:val="00D52365"/>
    <w:rsid w:val="00D529E4"/>
    <w:rsid w:val="00D53768"/>
    <w:rsid w:val="00D54CA7"/>
    <w:rsid w:val="00D5521C"/>
    <w:rsid w:val="00D554E6"/>
    <w:rsid w:val="00D55C37"/>
    <w:rsid w:val="00D563C2"/>
    <w:rsid w:val="00D56D65"/>
    <w:rsid w:val="00D615AE"/>
    <w:rsid w:val="00D6278F"/>
    <w:rsid w:val="00D62949"/>
    <w:rsid w:val="00D63AFF"/>
    <w:rsid w:val="00D6527D"/>
    <w:rsid w:val="00D66022"/>
    <w:rsid w:val="00D66065"/>
    <w:rsid w:val="00D66C66"/>
    <w:rsid w:val="00D67F00"/>
    <w:rsid w:val="00D7010A"/>
    <w:rsid w:val="00D7034B"/>
    <w:rsid w:val="00D7040B"/>
    <w:rsid w:val="00D70F5E"/>
    <w:rsid w:val="00D74B05"/>
    <w:rsid w:val="00D753E4"/>
    <w:rsid w:val="00D75465"/>
    <w:rsid w:val="00D75843"/>
    <w:rsid w:val="00D76E83"/>
    <w:rsid w:val="00D8036A"/>
    <w:rsid w:val="00D80C50"/>
    <w:rsid w:val="00D81307"/>
    <w:rsid w:val="00D813B0"/>
    <w:rsid w:val="00D820F3"/>
    <w:rsid w:val="00D8259F"/>
    <w:rsid w:val="00D84268"/>
    <w:rsid w:val="00D86DFD"/>
    <w:rsid w:val="00D8778A"/>
    <w:rsid w:val="00D90461"/>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1E4"/>
    <w:rsid w:val="00DB2594"/>
    <w:rsid w:val="00DB35C7"/>
    <w:rsid w:val="00DB39DE"/>
    <w:rsid w:val="00DB3FDC"/>
    <w:rsid w:val="00DB4322"/>
    <w:rsid w:val="00DB5E4D"/>
    <w:rsid w:val="00DB5EE5"/>
    <w:rsid w:val="00DB696E"/>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21CF"/>
    <w:rsid w:val="00DE3681"/>
    <w:rsid w:val="00DE3E7C"/>
    <w:rsid w:val="00DE4664"/>
    <w:rsid w:val="00DE5CDC"/>
    <w:rsid w:val="00DE72CF"/>
    <w:rsid w:val="00DF0250"/>
    <w:rsid w:val="00DF02EC"/>
    <w:rsid w:val="00DF32AF"/>
    <w:rsid w:val="00DF4F19"/>
    <w:rsid w:val="00DF5270"/>
    <w:rsid w:val="00DF5C56"/>
    <w:rsid w:val="00DF6945"/>
    <w:rsid w:val="00E028E6"/>
    <w:rsid w:val="00E03509"/>
    <w:rsid w:val="00E046C1"/>
    <w:rsid w:val="00E04A81"/>
    <w:rsid w:val="00E05BC5"/>
    <w:rsid w:val="00E06AF4"/>
    <w:rsid w:val="00E077AF"/>
    <w:rsid w:val="00E07D8C"/>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20DC"/>
    <w:rsid w:val="00E322EE"/>
    <w:rsid w:val="00E3253F"/>
    <w:rsid w:val="00E32E0E"/>
    <w:rsid w:val="00E33802"/>
    <w:rsid w:val="00E33814"/>
    <w:rsid w:val="00E35F47"/>
    <w:rsid w:val="00E36E3F"/>
    <w:rsid w:val="00E377BF"/>
    <w:rsid w:val="00E42929"/>
    <w:rsid w:val="00E4347D"/>
    <w:rsid w:val="00E435BF"/>
    <w:rsid w:val="00E44BBD"/>
    <w:rsid w:val="00E452D0"/>
    <w:rsid w:val="00E45A9D"/>
    <w:rsid w:val="00E460A1"/>
    <w:rsid w:val="00E51078"/>
    <w:rsid w:val="00E515A3"/>
    <w:rsid w:val="00E52F76"/>
    <w:rsid w:val="00E542F1"/>
    <w:rsid w:val="00E5485F"/>
    <w:rsid w:val="00E54BDA"/>
    <w:rsid w:val="00E564C5"/>
    <w:rsid w:val="00E573E4"/>
    <w:rsid w:val="00E57B42"/>
    <w:rsid w:val="00E6252F"/>
    <w:rsid w:val="00E64B31"/>
    <w:rsid w:val="00E66A1C"/>
    <w:rsid w:val="00E67385"/>
    <w:rsid w:val="00E70374"/>
    <w:rsid w:val="00E705E5"/>
    <w:rsid w:val="00E70B0C"/>
    <w:rsid w:val="00E723D3"/>
    <w:rsid w:val="00E72ECC"/>
    <w:rsid w:val="00E73E01"/>
    <w:rsid w:val="00E7492A"/>
    <w:rsid w:val="00E80B3E"/>
    <w:rsid w:val="00E83212"/>
    <w:rsid w:val="00E83280"/>
    <w:rsid w:val="00E832C9"/>
    <w:rsid w:val="00E83B72"/>
    <w:rsid w:val="00E83E6E"/>
    <w:rsid w:val="00E85483"/>
    <w:rsid w:val="00E87AE6"/>
    <w:rsid w:val="00E90035"/>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5118"/>
    <w:rsid w:val="00EA6585"/>
    <w:rsid w:val="00EB0816"/>
    <w:rsid w:val="00EB0C61"/>
    <w:rsid w:val="00EB16C3"/>
    <w:rsid w:val="00EB1CC5"/>
    <w:rsid w:val="00EB2435"/>
    <w:rsid w:val="00EB27E8"/>
    <w:rsid w:val="00EB3495"/>
    <w:rsid w:val="00EB4709"/>
    <w:rsid w:val="00EB534C"/>
    <w:rsid w:val="00EB692A"/>
    <w:rsid w:val="00EB71AA"/>
    <w:rsid w:val="00EB7C92"/>
    <w:rsid w:val="00EB7E4D"/>
    <w:rsid w:val="00EC09DD"/>
    <w:rsid w:val="00EC2772"/>
    <w:rsid w:val="00EC36DD"/>
    <w:rsid w:val="00EC3D79"/>
    <w:rsid w:val="00EC555C"/>
    <w:rsid w:val="00EC6337"/>
    <w:rsid w:val="00EC712C"/>
    <w:rsid w:val="00EC7DE5"/>
    <w:rsid w:val="00ED0DE8"/>
    <w:rsid w:val="00ED1473"/>
    <w:rsid w:val="00ED1840"/>
    <w:rsid w:val="00ED2D38"/>
    <w:rsid w:val="00ED327A"/>
    <w:rsid w:val="00ED3299"/>
    <w:rsid w:val="00ED3534"/>
    <w:rsid w:val="00ED38E3"/>
    <w:rsid w:val="00ED3B7D"/>
    <w:rsid w:val="00EE0A49"/>
    <w:rsid w:val="00EE15CA"/>
    <w:rsid w:val="00EE18BB"/>
    <w:rsid w:val="00EE18DE"/>
    <w:rsid w:val="00EE1CDA"/>
    <w:rsid w:val="00EE24B7"/>
    <w:rsid w:val="00EE2AAB"/>
    <w:rsid w:val="00EE339D"/>
    <w:rsid w:val="00EE62B4"/>
    <w:rsid w:val="00EE7567"/>
    <w:rsid w:val="00EF07FE"/>
    <w:rsid w:val="00EF0E50"/>
    <w:rsid w:val="00EF20FD"/>
    <w:rsid w:val="00EF2EDD"/>
    <w:rsid w:val="00EF34D6"/>
    <w:rsid w:val="00EF3A4A"/>
    <w:rsid w:val="00EF3D43"/>
    <w:rsid w:val="00EF493B"/>
    <w:rsid w:val="00EF4F32"/>
    <w:rsid w:val="00EF6E91"/>
    <w:rsid w:val="00EF719D"/>
    <w:rsid w:val="00F000F0"/>
    <w:rsid w:val="00F00923"/>
    <w:rsid w:val="00F00C9D"/>
    <w:rsid w:val="00F01A58"/>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A57"/>
    <w:rsid w:val="00F24F4D"/>
    <w:rsid w:val="00F250CA"/>
    <w:rsid w:val="00F25CB7"/>
    <w:rsid w:val="00F2617C"/>
    <w:rsid w:val="00F2643A"/>
    <w:rsid w:val="00F266E1"/>
    <w:rsid w:val="00F2699C"/>
    <w:rsid w:val="00F26C3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11F"/>
    <w:rsid w:val="00F46990"/>
    <w:rsid w:val="00F46A8C"/>
    <w:rsid w:val="00F474E8"/>
    <w:rsid w:val="00F47AFE"/>
    <w:rsid w:val="00F47F37"/>
    <w:rsid w:val="00F50020"/>
    <w:rsid w:val="00F50151"/>
    <w:rsid w:val="00F50849"/>
    <w:rsid w:val="00F52A4B"/>
    <w:rsid w:val="00F53DE3"/>
    <w:rsid w:val="00F542D8"/>
    <w:rsid w:val="00F548C8"/>
    <w:rsid w:val="00F54F39"/>
    <w:rsid w:val="00F55293"/>
    <w:rsid w:val="00F56CF8"/>
    <w:rsid w:val="00F56D17"/>
    <w:rsid w:val="00F56DCA"/>
    <w:rsid w:val="00F5765A"/>
    <w:rsid w:val="00F57916"/>
    <w:rsid w:val="00F57C72"/>
    <w:rsid w:val="00F61564"/>
    <w:rsid w:val="00F61931"/>
    <w:rsid w:val="00F61FDE"/>
    <w:rsid w:val="00F62D4F"/>
    <w:rsid w:val="00F64966"/>
    <w:rsid w:val="00F64A72"/>
    <w:rsid w:val="00F669E3"/>
    <w:rsid w:val="00F66D87"/>
    <w:rsid w:val="00F70CDD"/>
    <w:rsid w:val="00F71F79"/>
    <w:rsid w:val="00F721A1"/>
    <w:rsid w:val="00F724E3"/>
    <w:rsid w:val="00F72E05"/>
    <w:rsid w:val="00F74A7A"/>
    <w:rsid w:val="00F7547C"/>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A7F50"/>
    <w:rsid w:val="00FB0443"/>
    <w:rsid w:val="00FB128E"/>
    <w:rsid w:val="00FB18E8"/>
    <w:rsid w:val="00FB207F"/>
    <w:rsid w:val="00FB22E5"/>
    <w:rsid w:val="00FB29FD"/>
    <w:rsid w:val="00FB2CEC"/>
    <w:rsid w:val="00FB2F94"/>
    <w:rsid w:val="00FB3CD6"/>
    <w:rsid w:val="00FB4183"/>
    <w:rsid w:val="00FB52FD"/>
    <w:rsid w:val="00FB53F1"/>
    <w:rsid w:val="00FB671C"/>
    <w:rsid w:val="00FB6884"/>
    <w:rsid w:val="00FB76A5"/>
    <w:rsid w:val="00FC029D"/>
    <w:rsid w:val="00FC05F9"/>
    <w:rsid w:val="00FC1859"/>
    <w:rsid w:val="00FC2691"/>
    <w:rsid w:val="00FC2742"/>
    <w:rsid w:val="00FC2CFE"/>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D6A8F"/>
    <w:rsid w:val="00FE0D7F"/>
    <w:rsid w:val="00FE22FE"/>
    <w:rsid w:val="00FE2912"/>
    <w:rsid w:val="00FE2AE9"/>
    <w:rsid w:val="00FE3983"/>
    <w:rsid w:val="00FE5C14"/>
    <w:rsid w:val="00FE6F9E"/>
    <w:rsid w:val="00FE74FC"/>
    <w:rsid w:val="00FE761D"/>
    <w:rsid w:val="00FE76FA"/>
    <w:rsid w:val="00FE7C74"/>
    <w:rsid w:val="00FF01C5"/>
    <w:rsid w:val="00FF1716"/>
    <w:rsid w:val="00FF2A88"/>
    <w:rsid w:val="00FF3ED0"/>
    <w:rsid w:val="00FF454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366874378">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D4C3D-B15F-4258-9537-27723D9C5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401</Words>
  <Characters>2188</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2584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Antti Immonen</cp:lastModifiedBy>
  <cp:revision>2</cp:revision>
  <cp:lastPrinted>2009-09-29T16:58:00Z</cp:lastPrinted>
  <dcterms:created xsi:type="dcterms:W3CDTF">2015-10-05T11:58:00Z</dcterms:created>
  <dcterms:modified xsi:type="dcterms:W3CDTF">2015-10-05T11:58:00Z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1443705188</vt:lpwstr>
  </property>
</Properties>
</file>