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AF0F16">
        <w:rPr>
          <w:b/>
          <w:i/>
          <w:noProof/>
          <w:sz w:val="28"/>
        </w:rPr>
        <w:t>600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216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116E7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116E7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116E73">
              <w:rPr>
                <w:noProof/>
              </w:rPr>
              <w:t>1</w:t>
            </w:r>
            <w:r w:rsidR="00835B02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116E7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116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116E7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116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7:16:00Z">
              <w:r w:rsidR="00116E7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6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116E73" w:rsidP="00116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1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FA" w:rsidRDefault="00053EFA">
      <w:r>
        <w:separator/>
      </w:r>
    </w:p>
  </w:endnote>
  <w:endnote w:type="continuationSeparator" w:id="0">
    <w:p w:rsidR="00053EFA" w:rsidRDefault="00053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FA" w:rsidRDefault="00053EFA">
      <w:r>
        <w:separator/>
      </w:r>
    </w:p>
  </w:footnote>
  <w:footnote w:type="continuationSeparator" w:id="0">
    <w:p w:rsidR="00053EFA" w:rsidRDefault="00053E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3EFA"/>
    <w:rsid w:val="00074ACF"/>
    <w:rsid w:val="000A6394"/>
    <w:rsid w:val="000C038A"/>
    <w:rsid w:val="000C6598"/>
    <w:rsid w:val="00116E73"/>
    <w:rsid w:val="00145D43"/>
    <w:rsid w:val="00192C46"/>
    <w:rsid w:val="001A7B60"/>
    <w:rsid w:val="001B7A65"/>
    <w:rsid w:val="001E41F3"/>
    <w:rsid w:val="001F03E2"/>
    <w:rsid w:val="00200529"/>
    <w:rsid w:val="0026004D"/>
    <w:rsid w:val="00275D12"/>
    <w:rsid w:val="002860C4"/>
    <w:rsid w:val="002B5741"/>
    <w:rsid w:val="00305409"/>
    <w:rsid w:val="00322E32"/>
    <w:rsid w:val="0032636C"/>
    <w:rsid w:val="003448E3"/>
    <w:rsid w:val="003A0DAF"/>
    <w:rsid w:val="003A30B6"/>
    <w:rsid w:val="003E1A36"/>
    <w:rsid w:val="00423052"/>
    <w:rsid w:val="004242F1"/>
    <w:rsid w:val="004B75B7"/>
    <w:rsid w:val="004F714F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61A37"/>
    <w:rsid w:val="00792342"/>
    <w:rsid w:val="007B512A"/>
    <w:rsid w:val="007C2097"/>
    <w:rsid w:val="007D6A07"/>
    <w:rsid w:val="008234B5"/>
    <w:rsid w:val="00835B02"/>
    <w:rsid w:val="008626E7"/>
    <w:rsid w:val="00870EE7"/>
    <w:rsid w:val="00891887"/>
    <w:rsid w:val="008F686C"/>
    <w:rsid w:val="0096338F"/>
    <w:rsid w:val="009653C7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AF0F16"/>
    <w:rsid w:val="00B2167D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20585"/>
    <w:rsid w:val="00D40BEB"/>
    <w:rsid w:val="00D72F0C"/>
    <w:rsid w:val="00DD1116"/>
    <w:rsid w:val="00DE34CF"/>
    <w:rsid w:val="00E13322"/>
    <w:rsid w:val="00EE7D7C"/>
    <w:rsid w:val="00F120B9"/>
    <w:rsid w:val="00F25D98"/>
    <w:rsid w:val="00F300FB"/>
    <w:rsid w:val="00F824EB"/>
    <w:rsid w:val="00F91E3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2014-04-23T16:16:00Z</dcterms:created>
  <dcterms:modified xsi:type="dcterms:W3CDTF">2014-05-12T10:28:00Z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