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BA076B">
        <w:rPr>
          <w:b/>
          <w:i/>
          <w:noProof/>
          <w:sz w:val="28"/>
        </w:rPr>
        <w:t>598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959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368CA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835B02">
              <w:rPr>
                <w:rFonts w:eastAsia="Batang"/>
                <w:lang w:eastAsia="zh-CN"/>
              </w:rPr>
              <w:t>29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B368CA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B368C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835B02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368C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835B02">
              <w:rPr>
                <w:rFonts w:eastAsia="Batang"/>
                <w:lang w:eastAsia="zh-CN"/>
              </w:rPr>
              <w:t>29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B3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B368C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835B02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B368C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B368C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835B02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B36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7:14:00Z">
              <w:r w:rsidR="00B368C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29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B368CA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7:14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835B02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09:00Z">
              <w:r>
                <w:rPr>
                  <w:rFonts w:ascii="Arial" w:hAnsi="Arial"/>
                  <w:sz w:val="18"/>
                  <w:lang w:eastAsia="zh-CN"/>
                </w:rPr>
                <w:t>29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2F3" w:rsidRDefault="00E712F3">
      <w:r>
        <w:separator/>
      </w:r>
    </w:p>
  </w:endnote>
  <w:endnote w:type="continuationSeparator" w:id="0">
    <w:p w:rsidR="00E712F3" w:rsidRDefault="00E71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2F3" w:rsidRDefault="00E712F3">
      <w:r>
        <w:separator/>
      </w:r>
    </w:p>
  </w:footnote>
  <w:footnote w:type="continuationSeparator" w:id="0">
    <w:p w:rsidR="00E712F3" w:rsidRDefault="00E712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0045A"/>
    <w:rsid w:val="0026004D"/>
    <w:rsid w:val="00275D12"/>
    <w:rsid w:val="002860C4"/>
    <w:rsid w:val="002A4FA8"/>
    <w:rsid w:val="002B5741"/>
    <w:rsid w:val="00305409"/>
    <w:rsid w:val="00322E32"/>
    <w:rsid w:val="0032636C"/>
    <w:rsid w:val="0034188F"/>
    <w:rsid w:val="003448E3"/>
    <w:rsid w:val="003A0DAF"/>
    <w:rsid w:val="003A30B6"/>
    <w:rsid w:val="003E1A36"/>
    <w:rsid w:val="004242F1"/>
    <w:rsid w:val="004B75B7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35B02"/>
    <w:rsid w:val="008626E7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D47"/>
    <w:rsid w:val="00A47E70"/>
    <w:rsid w:val="00A5654E"/>
    <w:rsid w:val="00A7671C"/>
    <w:rsid w:val="00A84AD5"/>
    <w:rsid w:val="00AD1CD8"/>
    <w:rsid w:val="00B258BB"/>
    <w:rsid w:val="00B368CA"/>
    <w:rsid w:val="00B67B97"/>
    <w:rsid w:val="00B968C8"/>
    <w:rsid w:val="00BA076B"/>
    <w:rsid w:val="00BA3EC5"/>
    <w:rsid w:val="00BB5DFC"/>
    <w:rsid w:val="00BD279D"/>
    <w:rsid w:val="00C71FEC"/>
    <w:rsid w:val="00C95985"/>
    <w:rsid w:val="00CC5026"/>
    <w:rsid w:val="00CD3F7B"/>
    <w:rsid w:val="00CE0571"/>
    <w:rsid w:val="00CF42E5"/>
    <w:rsid w:val="00D03F9A"/>
    <w:rsid w:val="00D40BEB"/>
    <w:rsid w:val="00D72F0C"/>
    <w:rsid w:val="00DD1116"/>
    <w:rsid w:val="00DE34CF"/>
    <w:rsid w:val="00DE4ED4"/>
    <w:rsid w:val="00E13322"/>
    <w:rsid w:val="00E712F3"/>
    <w:rsid w:val="00EE7D7C"/>
    <w:rsid w:val="00F120B9"/>
    <w:rsid w:val="00F25D98"/>
    <w:rsid w:val="00F300FB"/>
    <w:rsid w:val="00F824EB"/>
    <w:rsid w:val="00F91E3E"/>
    <w:rsid w:val="00F959F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2014-04-23T16:13:00Z</dcterms:created>
  <dcterms:modified xsi:type="dcterms:W3CDTF">2014-05-12T10:28:00Z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