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744234">
        <w:rPr>
          <w:b/>
          <w:i/>
          <w:noProof/>
          <w:sz w:val="28"/>
        </w:rPr>
        <w:t>582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83D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F81B0E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2 and </w:t>
            </w:r>
            <w:r w:rsidR="00E13322">
              <w:rPr>
                <w:rFonts w:eastAsia="Batang"/>
                <w:lang w:eastAsia="zh-CN"/>
              </w:rPr>
              <w:t>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9B1176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9D5259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F81B0E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2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F81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2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9B1176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2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F81B0E" w:rsidRPr="00074ACF" w:rsidTr="00214E0A">
        <w:trPr>
          <w:trHeight w:val="105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1B0E" w:rsidRPr="00074ACF" w:rsidRDefault="00F81B0E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" w:author="ngm" w:date="2014-04-23T17:44:00Z">
              <w:r w:rsidRPr="00074ACF">
                <w:rPr>
                  <w:rFonts w:ascii="Arial" w:hAnsi="Arial"/>
                  <w:sz w:val="18"/>
                </w:rPr>
                <w:t>CA 2-</w:t>
              </w:r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0E" w:rsidRPr="00074ACF" w:rsidRDefault="00F81B0E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4" w:author="ngm" w:date="2014-04-23T17:44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F81B0E" w:rsidRPr="00074ACF" w:rsidTr="009507FD">
        <w:trPr>
          <w:trHeight w:val="105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0E" w:rsidRPr="00074ACF" w:rsidRDefault="00F81B0E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0E" w:rsidRPr="00074ACF" w:rsidRDefault="00F81B0E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5" w:author="ngm" w:date="2014-04-23T17:44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647" w:rsidRDefault="00075647">
      <w:r>
        <w:separator/>
      </w:r>
    </w:p>
  </w:endnote>
  <w:endnote w:type="continuationSeparator" w:id="0">
    <w:p w:rsidR="00075647" w:rsidRDefault="00075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647" w:rsidRDefault="00075647">
      <w:r>
        <w:separator/>
      </w:r>
    </w:p>
  </w:footnote>
  <w:footnote w:type="continuationSeparator" w:id="0">
    <w:p w:rsidR="00075647" w:rsidRDefault="000756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A6394"/>
    <w:rsid w:val="000C038A"/>
    <w:rsid w:val="000C6598"/>
    <w:rsid w:val="00145D43"/>
    <w:rsid w:val="00192C46"/>
    <w:rsid w:val="00195DB0"/>
    <w:rsid w:val="001A7B60"/>
    <w:rsid w:val="001B7A65"/>
    <w:rsid w:val="001E41F3"/>
    <w:rsid w:val="001F03E2"/>
    <w:rsid w:val="0026004D"/>
    <w:rsid w:val="00275D12"/>
    <w:rsid w:val="002860C4"/>
    <w:rsid w:val="002B5741"/>
    <w:rsid w:val="00305409"/>
    <w:rsid w:val="0032636C"/>
    <w:rsid w:val="003448E3"/>
    <w:rsid w:val="00372B22"/>
    <w:rsid w:val="003A0DAF"/>
    <w:rsid w:val="003A30B6"/>
    <w:rsid w:val="003E1A36"/>
    <w:rsid w:val="004242F1"/>
    <w:rsid w:val="004B75B7"/>
    <w:rsid w:val="00501C31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0020D"/>
    <w:rsid w:val="00741007"/>
    <w:rsid w:val="00744234"/>
    <w:rsid w:val="00792342"/>
    <w:rsid w:val="007B512A"/>
    <w:rsid w:val="007C2097"/>
    <w:rsid w:val="007D6A07"/>
    <w:rsid w:val="008234B5"/>
    <w:rsid w:val="008626E7"/>
    <w:rsid w:val="00870EE7"/>
    <w:rsid w:val="00891887"/>
    <w:rsid w:val="008F686C"/>
    <w:rsid w:val="0096338F"/>
    <w:rsid w:val="009777D9"/>
    <w:rsid w:val="00991B88"/>
    <w:rsid w:val="009A44B1"/>
    <w:rsid w:val="009A579D"/>
    <w:rsid w:val="009B1176"/>
    <w:rsid w:val="009D5259"/>
    <w:rsid w:val="009E3297"/>
    <w:rsid w:val="009F734F"/>
    <w:rsid w:val="00A246B6"/>
    <w:rsid w:val="00A47E70"/>
    <w:rsid w:val="00A53212"/>
    <w:rsid w:val="00A5654E"/>
    <w:rsid w:val="00A7671C"/>
    <w:rsid w:val="00A84AD5"/>
    <w:rsid w:val="00AD1CD8"/>
    <w:rsid w:val="00B258BB"/>
    <w:rsid w:val="00B67B97"/>
    <w:rsid w:val="00B968C8"/>
    <w:rsid w:val="00BA3EC5"/>
    <w:rsid w:val="00BB5DFC"/>
    <w:rsid w:val="00BD279D"/>
    <w:rsid w:val="00C71FEC"/>
    <w:rsid w:val="00C95985"/>
    <w:rsid w:val="00CC5026"/>
    <w:rsid w:val="00CD3F7B"/>
    <w:rsid w:val="00CE0571"/>
    <w:rsid w:val="00D03F9A"/>
    <w:rsid w:val="00D40BEB"/>
    <w:rsid w:val="00D72F0C"/>
    <w:rsid w:val="00DD1116"/>
    <w:rsid w:val="00DE34CF"/>
    <w:rsid w:val="00E13322"/>
    <w:rsid w:val="00E430EA"/>
    <w:rsid w:val="00E618DD"/>
    <w:rsid w:val="00E83D2D"/>
    <w:rsid w:val="00EA5271"/>
    <w:rsid w:val="00EE7D7C"/>
    <w:rsid w:val="00F120B9"/>
    <w:rsid w:val="00F25D98"/>
    <w:rsid w:val="00F300FB"/>
    <w:rsid w:val="00F81B0E"/>
    <w:rsid w:val="00F824EB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2014-04-23T16:51:00Z</dcterms:created>
  <dcterms:modified xsi:type="dcterms:W3CDTF">2014-05-12T10:23:00Z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