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FC2CBA">
        <w:rPr>
          <w:b/>
          <w:i/>
          <w:noProof/>
          <w:sz w:val="28"/>
        </w:rPr>
        <w:t>568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322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9D525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13322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D525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CE0571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9D525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9D5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9D525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9D52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5:24:00Z">
              <w:r w:rsidR="009D525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5:19:00Z">
              <w:r w:rsidR="00CE0571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D525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24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E0571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5:19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66A" w:rsidRDefault="00DB666A">
      <w:r>
        <w:separator/>
      </w:r>
    </w:p>
  </w:endnote>
  <w:endnote w:type="continuationSeparator" w:id="0">
    <w:p w:rsidR="00DB666A" w:rsidRDefault="00DB6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66A" w:rsidRDefault="00DB666A">
      <w:r>
        <w:separator/>
      </w:r>
    </w:p>
  </w:footnote>
  <w:footnote w:type="continuationSeparator" w:id="0">
    <w:p w:rsidR="00DB666A" w:rsidRDefault="00DB66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6004D"/>
    <w:rsid w:val="00271EF5"/>
    <w:rsid w:val="00275D12"/>
    <w:rsid w:val="002860C4"/>
    <w:rsid w:val="002B5741"/>
    <w:rsid w:val="00305409"/>
    <w:rsid w:val="003A0DAF"/>
    <w:rsid w:val="003A30B6"/>
    <w:rsid w:val="003E1A36"/>
    <w:rsid w:val="004242F1"/>
    <w:rsid w:val="004322AA"/>
    <w:rsid w:val="004B75B7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02F73"/>
    <w:rsid w:val="00953B7F"/>
    <w:rsid w:val="009777D9"/>
    <w:rsid w:val="00991B88"/>
    <w:rsid w:val="009A44B1"/>
    <w:rsid w:val="009A579D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D3F7B"/>
    <w:rsid w:val="00CE0571"/>
    <w:rsid w:val="00D03F9A"/>
    <w:rsid w:val="00D40BEB"/>
    <w:rsid w:val="00D72F0C"/>
    <w:rsid w:val="00DB666A"/>
    <w:rsid w:val="00DD1116"/>
    <w:rsid w:val="00DE34CF"/>
    <w:rsid w:val="00E13322"/>
    <w:rsid w:val="00EE7D7C"/>
    <w:rsid w:val="00F120B9"/>
    <w:rsid w:val="00F25D98"/>
    <w:rsid w:val="00F300FB"/>
    <w:rsid w:val="00F824EB"/>
    <w:rsid w:val="00FB6386"/>
    <w:rsid w:val="00F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2014-04-23T14:22:00Z</dcterms:created>
  <dcterms:modified xsi:type="dcterms:W3CDTF">2014-05-12T10:16:00Z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