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08776" w14:textId="4AD05A0F" w:rsidR="00D35B4A" w:rsidRPr="00AB4BE2" w:rsidRDefault="00681871" w:rsidP="00D35B4A">
      <w:pPr>
        <w:pStyle w:val="afb"/>
        <w:rPr>
          <w:rFonts w:eastAsia="맑은 고딕" w:hint="eastAsia"/>
          <w:bCs w:val="0"/>
          <w:color w:val="FF0000"/>
          <w:sz w:val="24"/>
          <w:lang w:eastAsia="ko-KR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153CDB">
        <w:rPr>
          <w:rFonts w:eastAsia="SimSun"/>
          <w:bCs w:val="0"/>
          <w:sz w:val="24"/>
          <w:lang w:eastAsia="zh-CN"/>
        </w:rPr>
        <w:t>1</w:t>
      </w:r>
      <w:r w:rsidR="00045BEF">
        <w:rPr>
          <w:rFonts w:eastAsia="맑은 고딕" w:hint="eastAsia"/>
          <w:bCs w:val="0"/>
          <w:sz w:val="24"/>
          <w:lang w:eastAsia="ko-KR"/>
        </w:rPr>
        <w:t>2</w:t>
      </w:r>
      <w:r w:rsidR="00650A2D">
        <w:rPr>
          <w:rFonts w:eastAsia="맑은 고딕" w:hint="eastAsia"/>
          <w:bCs w:val="0"/>
          <w:sz w:val="24"/>
          <w:lang w:eastAsia="ko-KR"/>
        </w:rPr>
        <w:t>-bis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</w:t>
      </w:r>
      <w:r w:rsidR="00EE08B2">
        <w:rPr>
          <w:rFonts w:eastAsia="맑은 고딕" w:hint="eastAsia"/>
          <w:bCs w:val="0"/>
          <w:sz w:val="24"/>
          <w:lang w:eastAsia="ko-KR"/>
        </w:rPr>
        <w:t xml:space="preserve">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31688B">
        <w:rPr>
          <w:rFonts w:eastAsia="SimSun"/>
          <w:bCs w:val="0"/>
          <w:sz w:val="24"/>
          <w:lang w:eastAsia="zh-CN"/>
        </w:rPr>
        <w:t>4</w:t>
      </w:r>
      <w:r w:rsidR="00AB4BE2">
        <w:rPr>
          <w:rFonts w:eastAsia="맑은 고딕" w:hint="eastAsia"/>
          <w:bCs w:val="0"/>
          <w:sz w:val="24"/>
          <w:lang w:eastAsia="ko-KR"/>
        </w:rPr>
        <w:t>1</w:t>
      </w:r>
      <w:r w:rsidR="00DE369C">
        <w:rPr>
          <w:rFonts w:eastAsia="맑은 고딕" w:hint="eastAsia"/>
          <w:bCs w:val="0"/>
          <w:sz w:val="24"/>
          <w:lang w:eastAsia="ko-KR"/>
        </w:rPr>
        <w:t>7783</w:t>
      </w:r>
    </w:p>
    <w:p w14:paraId="03844C8B" w14:textId="77777777" w:rsidR="00AA2583" w:rsidRDefault="00AA2583" w:rsidP="00AA2583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Orlando</w:t>
      </w:r>
      <w:r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USA</w:t>
      </w:r>
      <w:r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November</w:t>
      </w:r>
      <w:r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eastAsia="맑은 고딕" w:hAnsi="Arial" w:cs="Arial" w:hint="eastAsia"/>
          <w:b/>
          <w:noProof/>
          <w:lang w:eastAsia="ko-KR"/>
        </w:rPr>
        <w:t>18</w:t>
      </w:r>
      <w:r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eastAsia="맑은 고딕" w:hAnsi="Arial" w:cs="Arial" w:hint="eastAsia"/>
          <w:b/>
          <w:noProof/>
          <w:lang w:eastAsia="ko-KR"/>
        </w:rPr>
        <w:t>November</w:t>
      </w:r>
      <w:r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eastAsia="맑은 고딕" w:hAnsi="Arial" w:cs="Arial" w:hint="eastAsia"/>
          <w:b/>
          <w:noProof/>
          <w:lang w:eastAsia="ko-KR"/>
        </w:rPr>
        <w:t>22</w:t>
      </w:r>
      <w:r w:rsidRPr="00DE4838">
        <w:rPr>
          <w:rFonts w:ascii="Arial" w:hAnsi="Arial" w:cs="Arial"/>
          <w:b/>
          <w:noProof/>
        </w:rPr>
        <w:t>, 202</w:t>
      </w:r>
      <w:r>
        <w:rPr>
          <w:rFonts w:ascii="Arial" w:hAnsi="Arial" w:cs="Arial"/>
          <w:b/>
          <w:noProof/>
        </w:rPr>
        <w:t>4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bookmarkEnd w:id="1"/>
    <w:bookmarkEnd w:id="2"/>
    <w:p w14:paraId="3A633191" w14:textId="7D5FB6C3" w:rsidR="00CC1035" w:rsidRDefault="00CC1035" w:rsidP="00CC1035">
      <w:pPr>
        <w:tabs>
          <w:tab w:val="left" w:pos="1985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Murata Manufacturing Co Ltd</w:t>
      </w:r>
      <w:r w:rsidR="000B3E57">
        <w:rPr>
          <w:rFonts w:ascii="Arial" w:hAnsi="Arial"/>
        </w:rPr>
        <w:t>.</w:t>
      </w:r>
    </w:p>
    <w:p w14:paraId="0A714C77" w14:textId="12918782" w:rsidR="00CC1035" w:rsidRPr="0002054B" w:rsidRDefault="00CC1035" w:rsidP="00CC1035">
      <w:pPr>
        <w:tabs>
          <w:tab w:val="left" w:pos="1985"/>
        </w:tabs>
        <w:spacing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6D04EB">
        <w:rPr>
          <w:rFonts w:ascii="Arial" w:eastAsia="맑은 고딕" w:hAnsi="Arial" w:hint="eastAsia"/>
          <w:lang w:eastAsia="ko-KR"/>
        </w:rPr>
        <w:t>Discussion</w:t>
      </w:r>
      <w:r w:rsidR="00C04FDA">
        <w:rPr>
          <w:rFonts w:ascii="Arial" w:eastAsia="맑은 고딕" w:hAnsi="Arial" w:hint="eastAsia"/>
          <w:lang w:eastAsia="ko-KR"/>
        </w:rPr>
        <w:t xml:space="preserve"> on</w:t>
      </w:r>
      <w:r w:rsidR="006D04EB">
        <w:rPr>
          <w:rFonts w:ascii="Arial" w:eastAsia="맑은 고딕" w:hAnsi="Arial" w:hint="eastAsia"/>
          <w:lang w:eastAsia="ko-KR"/>
        </w:rPr>
        <w:t xml:space="preserve"> MSD for</w:t>
      </w:r>
      <w:r w:rsidR="00C04FDA">
        <w:rPr>
          <w:rFonts w:ascii="Arial" w:eastAsia="맑은 고딕" w:hAnsi="Arial" w:hint="eastAsia"/>
          <w:lang w:eastAsia="ko-KR"/>
        </w:rPr>
        <w:t xml:space="preserve"> </w:t>
      </w:r>
      <w:r w:rsidR="001C794C">
        <w:rPr>
          <w:rFonts w:ascii="Arial" w:eastAsia="맑은 고딕" w:hAnsi="Arial" w:hint="eastAsia"/>
          <w:lang w:eastAsia="ko-KR"/>
        </w:rPr>
        <w:t>simultaneous Rx</w:t>
      </w:r>
      <w:r w:rsidR="00DD366A">
        <w:rPr>
          <w:rFonts w:ascii="Arial" w:eastAsia="맑은 고딕" w:hAnsi="Arial" w:hint="eastAsia"/>
          <w:lang w:eastAsia="ko-KR"/>
        </w:rPr>
        <w:t>-</w:t>
      </w:r>
      <w:r w:rsidR="001C794C">
        <w:rPr>
          <w:rFonts w:ascii="Arial" w:eastAsia="맑은 고딕" w:hAnsi="Arial" w:hint="eastAsia"/>
          <w:lang w:eastAsia="ko-KR"/>
        </w:rPr>
        <w:t>Tx of CA_n40-n41</w:t>
      </w:r>
      <w:r w:rsidR="006D04EB">
        <w:rPr>
          <w:rFonts w:ascii="Arial" w:eastAsia="맑은 고딕" w:hAnsi="Arial" w:hint="eastAsia"/>
          <w:lang w:eastAsia="ko-KR"/>
        </w:rPr>
        <w:t xml:space="preserve"> based on the additional test point</w:t>
      </w:r>
    </w:p>
    <w:p w14:paraId="378F1AF7" w14:textId="0D8AAB3D" w:rsidR="00CC1035" w:rsidRPr="00EE08B2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r w:rsidR="00AA2583">
        <w:rPr>
          <w:rFonts w:ascii="Arial" w:eastAsia="맑은 고딕" w:hAnsi="Arial" w:hint="eastAsia"/>
          <w:lang w:eastAsia="ko-KR"/>
        </w:rPr>
        <w:t>6</w:t>
      </w:r>
      <w:r>
        <w:rPr>
          <w:rFonts w:ascii="Arial" w:hAnsi="Arial"/>
        </w:rPr>
        <w:t xml:space="preserve">. </w:t>
      </w:r>
      <w:r w:rsidR="001C794C">
        <w:rPr>
          <w:rFonts w:ascii="Arial" w:eastAsia="맑은 고딕" w:hAnsi="Arial" w:hint="eastAsia"/>
          <w:lang w:eastAsia="ko-KR"/>
        </w:rPr>
        <w:t>11</w:t>
      </w:r>
      <w:r>
        <w:rPr>
          <w:rFonts w:ascii="Arial" w:hAnsi="Arial"/>
        </w:rPr>
        <w:t xml:space="preserve">. </w:t>
      </w:r>
      <w:r w:rsidR="001C794C">
        <w:rPr>
          <w:rFonts w:ascii="Arial" w:eastAsia="맑은 고딕" w:hAnsi="Arial" w:hint="eastAsia"/>
          <w:lang w:eastAsia="ko-KR"/>
        </w:rPr>
        <w:t>2</w:t>
      </w:r>
    </w:p>
    <w:p w14:paraId="080A563E" w14:textId="272898E8" w:rsidR="00CC1035" w:rsidRPr="00F366E5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r w:rsidR="00F366E5">
        <w:rPr>
          <w:rFonts w:ascii="Arial" w:eastAsia="맑은 고딕" w:hAnsi="Arial" w:hint="eastAsia"/>
          <w:lang w:eastAsia="ko-KR"/>
        </w:rPr>
        <w:t>Discussion</w:t>
      </w:r>
    </w:p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3F2B06B7" w14:textId="714D61DC" w:rsidR="00065DD0" w:rsidRDefault="00E16EEF" w:rsidP="00A83B0C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the last RAN4#11</w:t>
      </w:r>
      <w:r w:rsidR="004852FB">
        <w:rPr>
          <w:rFonts w:ascii="Arial" w:eastAsia="맑은 고딕" w:hAnsi="Arial" w:cs="Arial" w:hint="eastAsia"/>
          <w:sz w:val="22"/>
          <w:lang w:eastAsia="ko-KR"/>
        </w:rPr>
        <w:t>2</w:t>
      </w:r>
      <w:r w:rsidR="00DE36A6">
        <w:rPr>
          <w:rFonts w:ascii="Arial" w:eastAsia="맑은 고딕" w:hAnsi="Arial" w:cs="Arial" w:hint="eastAsia"/>
          <w:sz w:val="22"/>
          <w:lang w:eastAsia="ko-KR"/>
        </w:rPr>
        <w:t>-bis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meeting, the </w:t>
      </w:r>
      <w:r w:rsidR="00327014">
        <w:rPr>
          <w:rFonts w:ascii="Arial" w:eastAsia="맑은 고딕" w:hAnsi="Arial" w:cs="Arial" w:hint="eastAsia"/>
          <w:sz w:val="22"/>
          <w:lang w:eastAsia="ko-KR"/>
        </w:rPr>
        <w:t>remaining issues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on</w:t>
      </w:r>
      <w:r w:rsidR="003E2A8A">
        <w:rPr>
          <w:rFonts w:ascii="Arial" w:eastAsia="맑은 고딕" w:hAnsi="Arial" w:cs="Arial" w:hint="eastAsia"/>
          <w:sz w:val="22"/>
          <w:lang w:eastAsia="ko-KR"/>
        </w:rPr>
        <w:t xml:space="preserve"> the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 w:rsidR="00327014">
        <w:rPr>
          <w:rFonts w:ascii="Arial" w:eastAsia="맑은 고딕" w:hAnsi="Arial" w:cs="Arial" w:hint="eastAsia"/>
          <w:sz w:val="22"/>
          <w:lang w:eastAsia="ko-KR"/>
        </w:rPr>
        <w:t>simultaneous Rx-Tx in Rel-1</w:t>
      </w:r>
      <w:r w:rsidR="00EC2BC9">
        <w:rPr>
          <w:rFonts w:ascii="Arial" w:eastAsia="맑은 고딕" w:hAnsi="Arial" w:cs="Arial" w:hint="eastAsia"/>
          <w:sz w:val="22"/>
          <w:lang w:eastAsia="ko-KR"/>
        </w:rPr>
        <w:t>9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was discussed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>
        <w:rPr>
          <w:rFonts w:ascii="Arial" w:eastAsia="맑은 고딕" w:hAnsi="Arial" w:cs="Arial" w:hint="eastAsia"/>
          <w:sz w:val="22"/>
          <w:lang w:eastAsia="ko-KR"/>
        </w:rPr>
        <w:t>and the WF [</w:t>
      </w:r>
      <w:r w:rsidR="004852FB">
        <w:rPr>
          <w:rFonts w:ascii="Arial" w:eastAsia="맑은 고딕" w:hAnsi="Arial" w:cs="Arial" w:hint="eastAsia"/>
          <w:sz w:val="22"/>
          <w:lang w:eastAsia="ko-KR"/>
        </w:rPr>
        <w:t>1</w:t>
      </w:r>
      <w:r>
        <w:rPr>
          <w:rFonts w:ascii="Arial" w:eastAsia="맑은 고딕" w:hAnsi="Arial" w:cs="Arial" w:hint="eastAsia"/>
          <w:sz w:val="22"/>
          <w:lang w:eastAsia="ko-KR"/>
        </w:rPr>
        <w:t>] was approved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. </w:t>
      </w:r>
    </w:p>
    <w:p w14:paraId="42A7FC72" w14:textId="13368F2F" w:rsidR="00E16EEF" w:rsidRDefault="00327014" w:rsidP="00A83B0C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this contribution we d</w:t>
      </w:r>
      <w:r w:rsidR="00145644">
        <w:rPr>
          <w:rFonts w:ascii="Arial" w:eastAsia="맑은 고딕" w:hAnsi="Arial" w:cs="Arial" w:hint="eastAsia"/>
          <w:sz w:val="22"/>
          <w:lang w:eastAsia="ko-KR"/>
        </w:rPr>
        <w:t>iscuss</w:t>
      </w:r>
      <w:r w:rsidR="00084DAF">
        <w:rPr>
          <w:rFonts w:ascii="Arial" w:eastAsia="맑은 고딕" w:hAnsi="Arial" w:cs="Arial" w:hint="eastAsia"/>
          <w:sz w:val="22"/>
          <w:lang w:eastAsia="ko-KR"/>
        </w:rPr>
        <w:t xml:space="preserve"> MSD for</w:t>
      </w:r>
      <w:r w:rsidR="00145644">
        <w:rPr>
          <w:rFonts w:ascii="Arial" w:eastAsia="맑은 고딕" w:hAnsi="Arial" w:cs="Arial" w:hint="eastAsia"/>
          <w:sz w:val="22"/>
          <w:lang w:eastAsia="ko-KR"/>
        </w:rPr>
        <w:t xml:space="preserve"> simultaneous Rx-Tx of CA_n40-n41 </w:t>
      </w:r>
      <w:r w:rsidR="00084DAF">
        <w:rPr>
          <w:rFonts w:ascii="Arial" w:eastAsia="맑은 고딕" w:hAnsi="Arial" w:cs="Arial" w:hint="eastAsia"/>
          <w:sz w:val="22"/>
          <w:lang w:eastAsia="ko-KR"/>
        </w:rPr>
        <w:t>based on the new test point</w:t>
      </w:r>
      <w:r w:rsidR="00145644">
        <w:rPr>
          <w:rFonts w:ascii="Arial" w:eastAsia="맑은 고딕" w:hAnsi="Arial" w:cs="Arial" w:hint="eastAsia"/>
          <w:sz w:val="22"/>
          <w:lang w:eastAsia="ko-KR"/>
        </w:rPr>
        <w:t xml:space="preserve"> and provide our view.</w:t>
      </w:r>
    </w:p>
    <w:p w14:paraId="48D72050" w14:textId="75BC619C" w:rsidR="00992F79" w:rsidRPr="00460467" w:rsidRDefault="00992F79" w:rsidP="00460467">
      <w:pPr>
        <w:rPr>
          <w:rFonts w:ascii="Arial" w:eastAsia="맑은 고딕" w:hAnsi="Arial" w:cs="Arial"/>
          <w:b/>
          <w:bCs/>
          <w:i/>
          <w:iCs/>
          <w:sz w:val="20"/>
          <w:szCs w:val="20"/>
          <w:lang w:eastAsia="ko-KR"/>
        </w:rPr>
      </w:pP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1CB272C8" w14:textId="0378809B" w:rsidR="00DD366A" w:rsidRPr="00A739A6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Below is the way forward from [1]. The </w:t>
      </w:r>
      <w:r w:rsidR="00A739A6">
        <w:rPr>
          <w:rFonts w:ascii="Arial" w:eastAsia="맑은 고딕" w:hAnsi="Arial" w:cs="Arial" w:hint="eastAsia"/>
          <w:sz w:val="22"/>
          <w:szCs w:val="22"/>
          <w:lang w:val="en-GB" w:eastAsia="ko-KR"/>
        </w:rPr>
        <w:t>agreement is to generate a new additional test point for simultaneous Rx-Tx of CA_n40-n41 based on operators</w:t>
      </w:r>
      <w:r w:rsidR="00A739A6">
        <w:rPr>
          <w:rFonts w:ascii="Arial" w:eastAsia="맑은 고딕" w:hAnsi="Arial" w:cs="Arial"/>
          <w:sz w:val="22"/>
          <w:szCs w:val="22"/>
          <w:lang w:val="en-GB" w:eastAsia="ko-KR"/>
        </w:rPr>
        <w:t>’</w:t>
      </w:r>
      <w:r w:rsidR="00A739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input and propose MSD values. </w:t>
      </w:r>
      <w:r w:rsidR="00BD708C">
        <w:rPr>
          <w:rFonts w:ascii="Arial" w:eastAsia="맑은 고딕" w:hAnsi="Arial" w:cs="Arial" w:hint="eastAsia"/>
          <w:sz w:val="22"/>
          <w:szCs w:val="22"/>
          <w:lang w:val="en-GB" w:eastAsia="ko-KR"/>
        </w:rPr>
        <w:t>We provided our view why the new additional test point is needed in [2].</w:t>
      </w:r>
    </w:p>
    <w:p w14:paraId="220FB21A" w14:textId="77777777" w:rsidR="000D0164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9907BB5" w14:textId="77777777" w:rsidR="000D0164" w:rsidRDefault="000D0164" w:rsidP="000D0164">
      <w:pPr>
        <w:snapToGrid w:val="0"/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</w:p>
    <w:p w14:paraId="71FDA8E6" w14:textId="77777777" w:rsidR="008404B5" w:rsidRPr="008404B5" w:rsidRDefault="008404B5">
      <w:pPr>
        <w:pStyle w:val="afc"/>
        <w:numPr>
          <w:ilvl w:val="0"/>
          <w:numId w:val="16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>Companies are asked to verify whether the same MSD value defined for CA_n40-n41 with 4Rx can be applied to 2Rx RF front end architecture for CA_n40-n41.</w:t>
      </w:r>
    </w:p>
    <w:p w14:paraId="2B457904" w14:textId="77777777" w:rsidR="008404B5" w:rsidRPr="008404B5" w:rsidRDefault="008404B5">
      <w:pPr>
        <w:pStyle w:val="afc"/>
        <w:numPr>
          <w:ilvl w:val="0"/>
          <w:numId w:val="16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>Provide further information on the need for new test point for CA_n40-n41, taking into consideration the applicable bandwidth and frequency range of n40 and n41 from operator(s). For example, wider frequency separation between n40 and n41, and wider DL bandwidth.</w:t>
      </w:r>
    </w:p>
    <w:p w14:paraId="234052DD" w14:textId="77777777" w:rsidR="008404B5" w:rsidRPr="008404B5" w:rsidRDefault="008404B5">
      <w:pPr>
        <w:pStyle w:val="afc"/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>Companies are asked to propose suitable test</w:t>
      </w:r>
      <w:r w:rsidRPr="008404B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point</w:t>
      </w: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reflecting operator demand in next meeting</w:t>
      </w:r>
    </w:p>
    <w:p w14:paraId="75B7BBE7" w14:textId="77777777" w:rsidR="008404B5" w:rsidRPr="008404B5" w:rsidRDefault="008404B5">
      <w:pPr>
        <w:pStyle w:val="afc"/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2Rx RF front end architecture can be considered. </w:t>
      </w:r>
    </w:p>
    <w:p w14:paraId="24B08208" w14:textId="77777777" w:rsidR="008404B5" w:rsidRPr="008404B5" w:rsidRDefault="008404B5">
      <w:pPr>
        <w:pStyle w:val="afc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Lines="50" w:after="120"/>
        <w:ind w:left="426"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404B5">
        <w:rPr>
          <w:rFonts w:ascii="Times New Roman" w:eastAsiaTheme="minorEastAsia" w:hAnsi="Times New Roman" w:cs="Times New Roman"/>
          <w:sz w:val="20"/>
          <w:szCs w:val="20"/>
          <w:lang w:val="en-GB"/>
        </w:rPr>
        <w:t>For n41, consider if a new signalling is necessary to support maximum of 2-layer MIMO with 2Rx antenna ports, if the UE reports both the capability of 4-layer MIMO for band n41 and simultaneous Rx-Tx for CA_n40A-n41A.</w:t>
      </w:r>
    </w:p>
    <w:p w14:paraId="0ACBDAAB" w14:textId="77777777" w:rsidR="000D0164" w:rsidRPr="008404B5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7982F1AF" w14:textId="6C2EF5D6" w:rsidR="00084DAF" w:rsidRDefault="00A739A6" w:rsidP="001940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After RAN4#112-bis meeting,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one proponent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provided one test point</w:t>
      </w:r>
      <w:r w:rsidR="00194044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so we will discuss the MSD for this test point first. </w:t>
      </w:r>
    </w:p>
    <w:p w14:paraId="1D2B91D4" w14:textId="4FD9D357" w:rsidR="00065DD0" w:rsidRPr="00915A6B" w:rsidRDefault="00194044" w:rsidP="001940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After that we will propose another MSD test point which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has more </w:t>
      </w:r>
      <w:r w:rsidR="00915A6B">
        <w:rPr>
          <w:rFonts w:ascii="Arial" w:eastAsia="맑은 고딕" w:hAnsi="Arial" w:cs="Arial"/>
          <w:sz w:val="22"/>
          <w:szCs w:val="22"/>
          <w:lang w:val="en-GB" w:eastAsia="ko-KR"/>
        </w:rPr>
        <w:t>reasonable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MSD requirement.</w:t>
      </w:r>
    </w:p>
    <w:p w14:paraId="651B15BF" w14:textId="77777777" w:rsidR="00065DD0" w:rsidRDefault="00065DD0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4E3F691" w14:textId="419531E8" w:rsidR="00DD366A" w:rsidRPr="004C3F5F" w:rsidRDefault="00A739A6" w:rsidP="004C3F5F">
      <w:pPr>
        <w:pStyle w:val="2"/>
        <w:spacing w:after="24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t xml:space="preserve">MSD using </w:t>
      </w:r>
      <w:r w:rsidR="00915A6B">
        <w:rPr>
          <w:rFonts w:eastAsia="맑은 고딕" w:hint="eastAsia"/>
          <w:lang w:eastAsia="ko-KR"/>
        </w:rPr>
        <w:t>proponent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proposed test point</w:t>
      </w:r>
    </w:p>
    <w:p w14:paraId="2DE09053" w14:textId="79C6B09C" w:rsidR="00BC48EA" w:rsidRDefault="00C12FE7" w:rsidP="00DA220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Table 1 </w:t>
      </w:r>
      <w:r w:rsidR="00A739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shows the test point proposed by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one proponent</w:t>
      </w:r>
      <w:r w:rsidR="00A739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. Both UL BW and DL BW are 100MHz for n40 and n41. </w:t>
      </w:r>
      <w:r w:rsidR="003A140B">
        <w:rPr>
          <w:rFonts w:ascii="Arial" w:eastAsia="맑은 고딕" w:hAnsi="Arial" w:cs="Arial" w:hint="eastAsia"/>
          <w:sz w:val="22"/>
          <w:szCs w:val="22"/>
          <w:lang w:val="en-GB" w:eastAsia="ko-KR"/>
        </w:rPr>
        <w:t>Figure 1 and Figure 2 show the frequency landscape for crossband isolation between n40 and n41 based on the test point in Table 1.</w:t>
      </w:r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</w:p>
    <w:p w14:paraId="7B338C15" w14:textId="77777777" w:rsidR="00915A6B" w:rsidRDefault="00915A6B" w:rsidP="00DA220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DB8602E" w14:textId="77777777" w:rsidR="00C12FE7" w:rsidRDefault="00C12FE7" w:rsidP="00BD708C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E207711" w14:textId="77777777" w:rsidR="00BD708C" w:rsidRDefault="00BD708C" w:rsidP="00BD708C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C86F9A1" w14:textId="4A12C130" w:rsidR="00C12FE7" w:rsidRPr="003A140B" w:rsidRDefault="00C12FE7" w:rsidP="00C12FE7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lastRenderedPageBreak/>
        <w:t xml:space="preserve">Table 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>1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3A140B">
        <w:rPr>
          <w:rFonts w:ascii="Arial" w:eastAsia="맑은 고딕" w:hAnsi="Arial" w:cs="Arial" w:hint="eastAsia"/>
          <w:sz w:val="22"/>
          <w:szCs w:val="22"/>
          <w:lang w:val="en-GB" w:eastAsia="ko-KR"/>
        </w:rPr>
        <w:t>Additional MSD test point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for simultaneous Rx-Tx CA_n40A-n41A</w:t>
      </w:r>
      <w:r w:rsidR="003A140B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one proponent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706"/>
        <w:gridCol w:w="806"/>
        <w:gridCol w:w="1299"/>
        <w:gridCol w:w="1686"/>
        <w:gridCol w:w="706"/>
        <w:gridCol w:w="806"/>
        <w:gridCol w:w="677"/>
        <w:gridCol w:w="1247"/>
      </w:tblGrid>
      <w:tr w:rsidR="00C12FE7" w:rsidRPr="002A42EC" w14:paraId="5AF3AF61" w14:textId="77777777" w:rsidTr="00F1604C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4123728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07EE55A1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5D57C32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0AE580F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21912B25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930F2B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5DD6E1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5AD546F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4311418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080CE923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7258A38D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4D874F2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C12FE7" w:rsidRPr="002A42EC" w14:paraId="37689096" w14:textId="77777777" w:rsidTr="00F1604C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519C08E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A0DAE79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9EB592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4C74CE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2CDD6AA5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45510F09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1BAB6F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30A14C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4CAB64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FBED7C5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C12FE7" w:rsidRPr="002A42EC" w14:paraId="2783C25F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417F932C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63DE02A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ECD9BA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50D91AD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33E70398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081AA1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=3)</w:t>
            </w:r>
          </w:p>
        </w:tc>
        <w:tc>
          <w:tcPr>
            <w:tcW w:w="0" w:type="auto"/>
            <w:vAlign w:val="center"/>
          </w:tcPr>
          <w:p w14:paraId="4968412D" w14:textId="43979B12" w:rsidR="00C12FE7" w:rsidRPr="003A140B" w:rsidRDefault="003A140B" w:rsidP="00F1604C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3F9933FD" w14:textId="72B66121" w:rsidR="00C12FE7" w:rsidRPr="003A140B" w:rsidRDefault="00C12FE7" w:rsidP="00F1604C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3A140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736C462D" w14:textId="72614610" w:rsidR="00C12FE7" w:rsidRPr="003A140B" w:rsidRDefault="003A140B" w:rsidP="00F1604C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[TBD]</w:t>
            </w:r>
          </w:p>
        </w:tc>
        <w:tc>
          <w:tcPr>
            <w:tcW w:w="0" w:type="auto"/>
            <w:vAlign w:val="center"/>
          </w:tcPr>
          <w:p w14:paraId="1BCD215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3A140B" w:rsidRPr="002A42EC" w14:paraId="66073427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04C474DB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7FC3ADD4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10F087AB" w14:textId="6A18E0B6" w:rsidR="003A140B" w:rsidRPr="00A739A6" w:rsidRDefault="003A140B" w:rsidP="003A140B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76916317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2935D7F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2A769998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22EF287F" w14:textId="46562AD7" w:rsidR="003A140B" w:rsidRPr="003A140B" w:rsidRDefault="003A140B" w:rsidP="003A140B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4BF16687" w14:textId="355619FE" w:rsidR="003A140B" w:rsidRPr="003A140B" w:rsidRDefault="003A140B" w:rsidP="003A140B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06F73372" w14:textId="3872CD0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[TBD]</w:t>
            </w:r>
          </w:p>
        </w:tc>
        <w:tc>
          <w:tcPr>
            <w:tcW w:w="0" w:type="auto"/>
            <w:vAlign w:val="center"/>
          </w:tcPr>
          <w:p w14:paraId="547D4D31" w14:textId="77777777" w:rsidR="003A140B" w:rsidRPr="00797108" w:rsidRDefault="003A140B" w:rsidP="003A140B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3D68B6D3" w14:textId="77777777" w:rsidR="00C12FE7" w:rsidRDefault="00C12FE7" w:rsidP="00C12FE7">
      <w:pPr>
        <w:rPr>
          <w:rFonts w:eastAsia="SimSun"/>
          <w:lang w:eastAsia="zh-CN"/>
        </w:rPr>
      </w:pPr>
    </w:p>
    <w:p w14:paraId="1DB88274" w14:textId="77777777" w:rsidR="00412629" w:rsidRDefault="00412629" w:rsidP="0041262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96C290B" w14:textId="1C8AD1E7" w:rsidR="00115718" w:rsidRDefault="00115718" w:rsidP="0041262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ADAC005" w14:textId="47A80A01" w:rsidR="00412629" w:rsidRPr="00412629" w:rsidRDefault="003A140B" w:rsidP="003A140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56CA9AD0" wp14:editId="5A020AD4">
            <wp:extent cx="6145530" cy="2145665"/>
            <wp:effectExtent l="0" t="0" r="7620" b="0"/>
            <wp:docPr id="105291433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E75E2" w14:textId="77777777" w:rsidR="003A140B" w:rsidRDefault="00412629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 w:rsidR="003A140B">
        <w:rPr>
          <w:rFonts w:ascii="Arial" w:eastAsia="맑은 고딕" w:hAnsi="Arial" w:cs="Arial" w:hint="eastAsia"/>
          <w:sz w:val="22"/>
          <w:szCs w:val="22"/>
          <w:lang w:val="en-GB" w:eastAsia="ko-KR"/>
        </w:rPr>
        <w:t>Landscape when n40 is aggressor (100MHz BW) and n41 is victim (100MHz BW)</w:t>
      </w:r>
    </w:p>
    <w:p w14:paraId="636C2A85" w14:textId="77777777" w:rsidR="003A140B" w:rsidRDefault="003A140B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D7396E3" w14:textId="77777777" w:rsidR="003A140B" w:rsidRDefault="003A140B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937A9C0" w14:textId="1494B277" w:rsidR="003A140B" w:rsidRDefault="003A140B" w:rsidP="003A140B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39C320BF" wp14:editId="670022AD">
            <wp:extent cx="6145530" cy="2139950"/>
            <wp:effectExtent l="0" t="0" r="7620" b="0"/>
            <wp:docPr id="1966098239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3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9DDB5" w14:textId="2D1864AB" w:rsidR="00412629" w:rsidRPr="00412629" w:rsidRDefault="003A140B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Landscape when n41 is aggressor (100MHz BW) and n40 is victim (100MHz BW) </w:t>
      </w:r>
    </w:p>
    <w:p w14:paraId="59A3821F" w14:textId="4A7161D3" w:rsidR="004C3F5F" w:rsidRDefault="004C3F5F" w:rsidP="00412629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40AE8D1" w14:textId="51AA62F9" w:rsidR="003A140B" w:rsidRDefault="003A140B" w:rsidP="003A140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It </w:t>
      </w:r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>should be noted that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most of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Rx band noise i</w:t>
      </w:r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s still under the ACLR2 region which is same as the existing MSD test point. So, we can expect </w:t>
      </w:r>
      <w:r w:rsidR="00BD708C">
        <w:rPr>
          <w:rFonts w:ascii="Arial" w:eastAsia="맑은 고딕" w:hAnsi="Arial" w:cs="Arial" w:hint="eastAsia"/>
          <w:sz w:val="22"/>
          <w:szCs w:val="22"/>
          <w:lang w:val="en-GB" w:eastAsia="ko-KR"/>
        </w:rPr>
        <w:t>huge</w:t>
      </w:r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MSD </w:t>
      </w:r>
      <w:proofErr w:type="gramStart"/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>similar to</w:t>
      </w:r>
      <w:proofErr w:type="gramEnd"/>
      <w:r w:rsidR="00D035A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existing MSD requirement.</w:t>
      </w:r>
    </w:p>
    <w:p w14:paraId="1B1A1E4C" w14:textId="77777777" w:rsidR="00D035A6" w:rsidRDefault="00D035A6" w:rsidP="003A140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9F00EFF" w14:textId="10A3CF17" w:rsidR="00D035A6" w:rsidRDefault="00D035A6" w:rsidP="003A140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Table 2 and Table 3 show the MSD using this test point based on our evaluation result for PC3 and PC2 respectively.</w:t>
      </w:r>
    </w:p>
    <w:p w14:paraId="34E19B66" w14:textId="77777777" w:rsidR="003A140B" w:rsidRDefault="003A140B" w:rsidP="00915A6B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F840ADA" w14:textId="6C0A84A5" w:rsidR="00D035A6" w:rsidRPr="003A140B" w:rsidRDefault="00D035A6" w:rsidP="00D035A6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PC3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MSD 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one proponent</w:t>
      </w:r>
      <w:r w:rsidR="00915A6B">
        <w:rPr>
          <w:rFonts w:ascii="Arial" w:eastAsia="맑은 고딕" w:hAnsi="Arial" w:cs="Arial"/>
          <w:sz w:val="22"/>
          <w:szCs w:val="22"/>
          <w:lang w:val="en-GB" w:eastAsia="ko-KR"/>
        </w:rPr>
        <w:t>’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D035A6" w:rsidRPr="002A42EC" w14:paraId="587C869F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27A118A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6A3B6EC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05156CF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2200DFD9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1698453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6AA3864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1E640A79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7EF276E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36C88FE7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74560DE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4BA1F738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1F95FFA1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D035A6" w:rsidRPr="002A42EC" w14:paraId="317E8D5C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3C45786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027C2F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06F00CE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D7EA37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5E521B1E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0EE736A7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728559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168998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64D602A4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0130356F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D035A6" w:rsidRPr="002A42EC" w14:paraId="3219FC48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5F01D87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64D93A1B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7C97183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4B89D4B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01B27AB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371AE9EB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=3)</w:t>
            </w:r>
          </w:p>
        </w:tc>
        <w:tc>
          <w:tcPr>
            <w:tcW w:w="0" w:type="auto"/>
            <w:vAlign w:val="center"/>
          </w:tcPr>
          <w:p w14:paraId="1E8CA6A1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14E13932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1F5BEA50" w14:textId="0ED0300D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25.4</w:t>
            </w:r>
          </w:p>
        </w:tc>
        <w:tc>
          <w:tcPr>
            <w:tcW w:w="0" w:type="auto"/>
            <w:vAlign w:val="center"/>
          </w:tcPr>
          <w:p w14:paraId="2438CCE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D035A6" w:rsidRPr="002A42EC" w14:paraId="7A0784B6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29F036BE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7F70CFA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25DBB940" w14:textId="77777777" w:rsidR="00D035A6" w:rsidRPr="00A739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795E95E7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3CA9ADF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48397B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575F85FE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06A4448F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66E6C8E9" w14:textId="14A394EB" w:rsidR="00D035A6" w:rsidRPr="00D035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28.8</w:t>
            </w:r>
          </w:p>
        </w:tc>
        <w:tc>
          <w:tcPr>
            <w:tcW w:w="0" w:type="auto"/>
            <w:vAlign w:val="center"/>
          </w:tcPr>
          <w:p w14:paraId="3EB67DDE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516B6164" w14:textId="77777777" w:rsid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025F3EB" w14:textId="26146F3D" w:rsidR="00976730" w:rsidRPr="003A140B" w:rsidRDefault="00D035A6" w:rsidP="00976730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lastRenderedPageBreak/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PC2 MSD </w:t>
      </w:r>
      <w:r w:rsidR="00976730"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one proponent</w:t>
      </w:r>
      <w:r w:rsidR="00915A6B">
        <w:rPr>
          <w:rFonts w:ascii="Arial" w:eastAsia="맑은 고딕" w:hAnsi="Arial" w:cs="Arial"/>
          <w:sz w:val="22"/>
          <w:szCs w:val="22"/>
          <w:lang w:val="en-GB" w:eastAsia="ko-KR"/>
        </w:rPr>
        <w:t>’</w:t>
      </w:r>
      <w:r w:rsidR="00915A6B">
        <w:rPr>
          <w:rFonts w:ascii="Arial" w:eastAsia="맑은 고딕" w:hAnsi="Arial" w:cs="Arial" w:hint="eastAsia"/>
          <w:sz w:val="22"/>
          <w:szCs w:val="22"/>
          <w:lang w:val="en-GB" w:eastAsia="ko-KR"/>
        </w:rPr>
        <w:t>s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D035A6" w:rsidRPr="002A42EC" w14:paraId="0256AA94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27247FF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E4ED464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7136E51B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62002269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3A34FBA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1DA7D40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A7E8CA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73E7AB27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199DDD0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833F6C8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5C8F2FD2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7C2A6AF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D035A6" w:rsidRPr="002A42EC" w14:paraId="4E5E23F9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51DA9441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9766D1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F42DB6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22E8AB8F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530A40F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4B6A865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0B180B1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4A2D72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624A64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70B7A43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D035A6" w:rsidRPr="002A42EC" w14:paraId="476921C6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0C96D3D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1148899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26D2193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651E9D9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6290635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83F4D34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=3)</w:t>
            </w:r>
          </w:p>
        </w:tc>
        <w:tc>
          <w:tcPr>
            <w:tcW w:w="0" w:type="auto"/>
            <w:vAlign w:val="center"/>
          </w:tcPr>
          <w:p w14:paraId="0F81ACDE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7CD1867A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0D21019E" w14:textId="217E2746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28.4</w:t>
            </w:r>
          </w:p>
        </w:tc>
        <w:tc>
          <w:tcPr>
            <w:tcW w:w="0" w:type="auto"/>
            <w:vAlign w:val="center"/>
          </w:tcPr>
          <w:p w14:paraId="4647B149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D035A6" w:rsidRPr="002A42EC" w14:paraId="5F373D22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2741841F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7764EE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30BE1C95" w14:textId="77777777" w:rsidR="00D035A6" w:rsidRPr="00A739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085B551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32DC792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F2165B3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4F476043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0044DB30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6C9962AD" w14:textId="33F67557" w:rsidR="00D035A6" w:rsidRPr="00D035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31.8</w:t>
            </w:r>
          </w:p>
        </w:tc>
        <w:tc>
          <w:tcPr>
            <w:tcW w:w="0" w:type="auto"/>
            <w:vAlign w:val="center"/>
          </w:tcPr>
          <w:p w14:paraId="536B876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4BDAE923" w14:textId="77777777" w:rsid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1A68234" w14:textId="1B883476" w:rsid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In conclusion, the MSD is lowered about 2.6~2.7dB but still huge. </w:t>
      </w:r>
    </w:p>
    <w:p w14:paraId="580E5201" w14:textId="77777777" w:rsidR="003A140B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EED579E" w14:textId="77777777" w:rsidR="006D04EB" w:rsidRDefault="006D04EB" w:rsidP="006D04EB">
      <w:pPr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7247564F" w14:textId="28EB7328" w:rsidR="006D04EB" w:rsidRPr="00461919" w:rsidRDefault="006D04EB" w:rsidP="006D04E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MSD using the test point in Table 1 is still huge.</w:t>
      </w:r>
    </w:p>
    <w:p w14:paraId="20A8EC1C" w14:textId="77777777" w:rsidR="006D04EB" w:rsidRPr="006D04EB" w:rsidRDefault="006D04E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30CD8FD" w14:textId="77777777" w:rsidR="006D04EB" w:rsidRDefault="006D04E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CC40DFA" w14:textId="77777777" w:rsidR="003A140B" w:rsidRPr="00CB58CE" w:rsidRDefault="003A140B" w:rsidP="003A140B">
      <w:pPr>
        <w:pStyle w:val="2"/>
        <w:spacing w:after="24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t>MSD using Murata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proposed test point</w:t>
      </w:r>
    </w:p>
    <w:p w14:paraId="4295A78B" w14:textId="78FC514C" w:rsidR="003A140B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We </w:t>
      </w:r>
      <w:r w:rsidR="00194044">
        <w:rPr>
          <w:rFonts w:ascii="Arial" w:eastAsia="맑은 고딕" w:hAnsi="Arial" w:cs="Arial" w:hint="eastAsia"/>
          <w:sz w:val="22"/>
          <w:szCs w:val="22"/>
          <w:lang w:val="en-GB" w:eastAsia="ko-KR"/>
        </w:rPr>
        <w:t>propose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another MSD test point </w:t>
      </w:r>
      <w:r w:rsidR="00874607">
        <w:rPr>
          <w:rFonts w:ascii="Arial" w:eastAsia="맑은 고딕" w:hAnsi="Arial" w:cs="Arial" w:hint="eastAsia"/>
          <w:sz w:val="22"/>
          <w:szCs w:val="22"/>
          <w:lang w:val="en-GB" w:eastAsia="ko-KR"/>
        </w:rPr>
        <w:t>as Table 4</w:t>
      </w:r>
      <w:r w:rsidR="00194044">
        <w:rPr>
          <w:rFonts w:ascii="Arial" w:eastAsia="맑은 고딕" w:hAnsi="Arial" w:cs="Arial" w:hint="eastAsia"/>
          <w:sz w:val="22"/>
          <w:szCs w:val="22"/>
          <w:lang w:val="en-GB" w:eastAsia="ko-KR"/>
        </w:rPr>
        <w:t>, Figure 2 and Figure 3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.</w:t>
      </w:r>
      <w:r w:rsidR="00194044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n40 channel bandwidth is 50MHz so the Rx band noise for n41 DL is under &gt;ACLR2 range which means that the lower MSD for n41 DL can be expected.</w:t>
      </w:r>
    </w:p>
    <w:p w14:paraId="759BCC7E" w14:textId="77777777" w:rsid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7D96F27" w14:textId="23059744" w:rsidR="00D035A6" w:rsidRPr="003A140B" w:rsidRDefault="00D035A6" w:rsidP="00D035A6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4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Additional MSD test point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for simultaneous Rx-Tx CA_n40A-n41A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Murata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706"/>
        <w:gridCol w:w="806"/>
        <w:gridCol w:w="1299"/>
        <w:gridCol w:w="1686"/>
        <w:gridCol w:w="706"/>
        <w:gridCol w:w="806"/>
        <w:gridCol w:w="677"/>
        <w:gridCol w:w="1247"/>
      </w:tblGrid>
      <w:tr w:rsidR="00D035A6" w:rsidRPr="002A42EC" w14:paraId="56531E9A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0B89DF6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34BF052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534F505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24C99ED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65DFE01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8A4DCD2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7B857E7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06111D2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5998FC2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D0EFFFF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237FB593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75659D5E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D035A6" w:rsidRPr="002A42EC" w14:paraId="21FEF511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4DC9D2BC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2A6598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2C4703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51203B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2F244DA2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1EC2F96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38E684B6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7E7E1EF8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776FCA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AC7E73D" w14:textId="77777777" w:rsidR="00D035A6" w:rsidRPr="00797108" w:rsidRDefault="00D035A6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D035A6" w:rsidRPr="002A42EC" w14:paraId="601A0B77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4D0C41DA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6A47164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442E393F" w14:textId="10D8526B" w:rsidR="00D035A6" w:rsidRPr="00D035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3C56FA1B" w14:textId="07BAD112" w:rsidR="00D035A6" w:rsidRPr="00874607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6FC5BDF0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1014A21E" w14:textId="0A688005" w:rsidR="00D035A6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128</w:t>
            </w:r>
            <w:r w:rsidR="00D035A6" w:rsidRPr="00797108">
              <w:rPr>
                <w:rFonts w:ascii="Arial" w:hAnsi="Arial" w:cs="Arial"/>
                <w:sz w:val="18"/>
                <w:szCs w:val="18"/>
              </w:rPr>
              <w:t xml:space="preserve"> (RB</w:t>
            </w:r>
            <w:r w:rsidR="00D035A6"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="00D035A6"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</w:t>
            </w:r>
            <w:r w:rsidR="00D035A6"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029C0B2E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3765929E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4EB68600" w14:textId="77777777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[TBD]</w:t>
            </w:r>
          </w:p>
        </w:tc>
        <w:tc>
          <w:tcPr>
            <w:tcW w:w="0" w:type="auto"/>
            <w:vAlign w:val="center"/>
          </w:tcPr>
          <w:p w14:paraId="4B3F8D3C" w14:textId="4BFE4CE6" w:rsidR="00D035A6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="00D035A6"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D035A6" w:rsidRPr="002A42EC" w14:paraId="63BBA5D0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6236B7CF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6836696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0A7648CC" w14:textId="77777777" w:rsidR="00D035A6" w:rsidRPr="00A739A6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76D36C4F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27EF075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17FA4D95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787F1BF3" w14:textId="6D1F94D4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3F603CC7" w14:textId="5E5E5564" w:rsidR="00D035A6" w:rsidRPr="003A140B" w:rsidRDefault="00D035A6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6A086FBD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[TBD]</w:t>
            </w:r>
          </w:p>
        </w:tc>
        <w:tc>
          <w:tcPr>
            <w:tcW w:w="0" w:type="auto"/>
            <w:vAlign w:val="center"/>
          </w:tcPr>
          <w:p w14:paraId="60B39082" w14:textId="77777777" w:rsidR="00D035A6" w:rsidRPr="00797108" w:rsidRDefault="00D035A6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412ABC6E" w14:textId="77777777" w:rsidR="00D035A6" w:rsidRP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E6E4843" w14:textId="77777777" w:rsidR="00D035A6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FBBD53B" w14:textId="77777777" w:rsidR="00D035A6" w:rsidRPr="003A140B" w:rsidRDefault="00D035A6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23192B5" w14:textId="61BC3111" w:rsidR="003A140B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3F66228D" wp14:editId="09D23EB4">
            <wp:extent cx="6145530" cy="2145665"/>
            <wp:effectExtent l="0" t="0" r="7620" b="0"/>
            <wp:docPr id="138011652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E098A" w14:textId="10F142E9" w:rsidR="00976730" w:rsidRDefault="00976730" w:rsidP="00976730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Landscape when n40 is aggressor (50MHz BW) and n41 is victim (100MHz BW)</w:t>
      </w:r>
    </w:p>
    <w:p w14:paraId="7903F37E" w14:textId="77777777" w:rsidR="003A140B" w:rsidRPr="00976730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C6A2512" w14:textId="77777777" w:rsidR="003A140B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53FCEC6" w14:textId="0C846DE3" w:rsidR="003A140B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lastRenderedPageBreak/>
        <w:drawing>
          <wp:inline distT="0" distB="0" distL="0" distR="0" wp14:anchorId="659AA576" wp14:editId="689EEEBA">
            <wp:extent cx="6145530" cy="2145665"/>
            <wp:effectExtent l="0" t="0" r="7620" b="0"/>
            <wp:docPr id="1736000472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76730" w:rsidRPr="00976730">
        <w:rPr>
          <w:rFonts w:ascii="Arial" w:eastAsiaTheme="minorEastAsia" w:hAnsi="Arial" w:cs="Arial" w:hint="eastAsia"/>
          <w:sz w:val="22"/>
          <w:szCs w:val="22"/>
          <w:lang w:val="en-GB" w:eastAsia="ja-JP"/>
        </w:rPr>
        <w:t xml:space="preserve"> </w:t>
      </w:r>
      <w:r w:rsidR="00976730"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 w:rsidR="0097673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4</w:t>
      </w:r>
      <w:r w:rsidR="0097673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Landscape when n41 is aggressor (100MHz BW) and n40 is victim (50MHz BW)</w:t>
      </w:r>
    </w:p>
    <w:p w14:paraId="6A9A0891" w14:textId="77777777" w:rsidR="003A140B" w:rsidRDefault="003A140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5164AB2" w14:textId="68948BC8" w:rsidR="00194044" w:rsidRDefault="00194044" w:rsidP="001940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Table 5 and Table 6 show the MSD using </w:t>
      </w:r>
      <w:r w:rsidR="00BD708C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test point in Table 4 based on our evaluation result for PC3 and PC2 respectively. It should be noted that the MSD </w:t>
      </w:r>
      <w:r w:rsidR="0008669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for n40 DL is still huge but the MSD for n41 DL is improved by over 16dB. </w:t>
      </w:r>
    </w:p>
    <w:p w14:paraId="6D403ADA" w14:textId="77777777" w:rsidR="00194044" w:rsidRPr="00A45EF9" w:rsidRDefault="00194044" w:rsidP="00A45EF9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5EDF680" w14:textId="77777777" w:rsidR="00194044" w:rsidRDefault="00194044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D252EBC" w14:textId="73CECD2E" w:rsidR="00874607" w:rsidRPr="003A140B" w:rsidRDefault="00874607" w:rsidP="00874607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5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PC3 MSD </w:t>
      </w:r>
      <w:r w:rsidR="00976730"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Murata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874607" w:rsidRPr="002A42EC" w14:paraId="3F1615CC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367E91C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0AC4575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5BF16721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570E3DB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5862A8C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BF22B44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7472C064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714BC3B9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02A072BE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605E911A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26F1877D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1AE78640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874607" w:rsidRPr="002A42EC" w14:paraId="350CA23A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4D4F1710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E34A67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4E3F5E7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685D9FB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6AC538F9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2B278E36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27877ADF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13817AE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6954CB1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7500A6D1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874607" w:rsidRPr="002A42EC" w14:paraId="679F45EE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40B8601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7C4C1897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0E5853D1" w14:textId="77777777" w:rsidR="00874607" w:rsidRPr="00D035A6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6D942F3F" w14:textId="77777777" w:rsidR="00874607" w:rsidRPr="00874607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68E5782C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6402C97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128</w:t>
            </w:r>
            <w:r w:rsidRPr="00797108">
              <w:rPr>
                <w:rFonts w:ascii="Arial" w:hAnsi="Arial" w:cs="Arial"/>
                <w:sz w:val="18"/>
                <w:szCs w:val="18"/>
              </w:rPr>
              <w:t xml:space="preserve">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26FB7952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1869F7D0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3454A2CE" w14:textId="4A4D1F7F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11.8</w:t>
            </w:r>
          </w:p>
        </w:tc>
        <w:tc>
          <w:tcPr>
            <w:tcW w:w="0" w:type="auto"/>
            <w:vAlign w:val="center"/>
          </w:tcPr>
          <w:p w14:paraId="2DF6942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874607" w:rsidRPr="002A42EC" w14:paraId="53EA1F0F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644AB584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21228509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44567C51" w14:textId="77777777" w:rsidR="00874607" w:rsidRPr="00A739A6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44EC054B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2D93EE3B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1F271B10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3A45EF2F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27F5A4A9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15BA9EEB" w14:textId="2B584007" w:rsidR="00874607" w:rsidRPr="00874607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28.6</w:t>
            </w:r>
          </w:p>
        </w:tc>
        <w:tc>
          <w:tcPr>
            <w:tcW w:w="0" w:type="auto"/>
            <w:vAlign w:val="center"/>
          </w:tcPr>
          <w:p w14:paraId="336F67B3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69B6FC83" w14:textId="77777777" w:rsidR="00874607" w:rsidRDefault="00874607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B49E5B0" w14:textId="77777777" w:rsidR="00874607" w:rsidRDefault="00874607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3D82C8C" w14:textId="1C9A3403" w:rsidR="00874607" w:rsidRPr="00976730" w:rsidRDefault="00874607" w:rsidP="00976730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>6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PC2 MSD </w:t>
      </w:r>
      <w:r w:rsidR="00976730"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 w:rsidR="0097673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Murata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874607" w:rsidRPr="002A42EC" w14:paraId="471F85C0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0731CBC2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C627D3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096B43A3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730E79B6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0D602F7C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3E0A5EF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2EEA2F67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69295E0E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730A1E8B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6642A411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259D1DD5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178E3F4F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874607" w:rsidRPr="002A42EC" w14:paraId="12CA2245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1F5AFE9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0E62A59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8F347FD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81D7C7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2E3CD87B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6F49B069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7901A227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EB6B5AB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2643291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68F4CF85" w14:textId="77777777" w:rsidR="00874607" w:rsidRPr="00797108" w:rsidRDefault="00874607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874607" w:rsidRPr="002A42EC" w14:paraId="5ACB8EFA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6F917BB1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3B433235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BE9ED4E" w14:textId="77777777" w:rsidR="00874607" w:rsidRPr="00D035A6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784178D6" w14:textId="77777777" w:rsidR="00874607" w:rsidRPr="00874607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02C5B01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501300E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128</w:t>
            </w:r>
            <w:r w:rsidRPr="00797108">
              <w:rPr>
                <w:rFonts w:ascii="Arial" w:hAnsi="Arial" w:cs="Arial"/>
                <w:sz w:val="18"/>
                <w:szCs w:val="18"/>
              </w:rPr>
              <w:t xml:space="preserve">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499D70CA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37FCCEEC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789B0FE5" w14:textId="6CF93F8A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14.4</w:t>
            </w:r>
          </w:p>
        </w:tc>
        <w:tc>
          <w:tcPr>
            <w:tcW w:w="0" w:type="auto"/>
            <w:vAlign w:val="center"/>
          </w:tcPr>
          <w:p w14:paraId="6FBDAE10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874607" w:rsidRPr="002A42EC" w14:paraId="682EACA7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4E38EDB4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7903E6E8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25BE4E4A" w14:textId="77777777" w:rsidR="00874607" w:rsidRPr="00A739A6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10CE380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5248923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51E968F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4182BD79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4FAB9669" w14:textId="77777777" w:rsidR="00874607" w:rsidRPr="003A140B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04B6109E" w14:textId="1058094F" w:rsidR="00874607" w:rsidRPr="00874607" w:rsidRDefault="00874607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31.6</w:t>
            </w:r>
          </w:p>
        </w:tc>
        <w:tc>
          <w:tcPr>
            <w:tcW w:w="0" w:type="auto"/>
            <w:vAlign w:val="center"/>
          </w:tcPr>
          <w:p w14:paraId="57A8220A" w14:textId="77777777" w:rsidR="00874607" w:rsidRPr="00797108" w:rsidRDefault="00874607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091CE05E" w14:textId="77777777" w:rsidR="00874607" w:rsidRDefault="00874607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7F1B574" w14:textId="77777777" w:rsidR="00874607" w:rsidRDefault="00874607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063785C" w14:textId="09260D38" w:rsidR="00874607" w:rsidRDefault="006D04EB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MSD using the test point in Table 2 is still huge for n40 DL but MSD for n41 DL is reasonable.</w:t>
      </w:r>
    </w:p>
    <w:p w14:paraId="766E41BA" w14:textId="4E9B6F8D" w:rsid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D0E5903" w14:textId="0CCDA26A" w:rsidR="005434AF" w:rsidRDefault="005434AF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Consider Table </w:t>
      </w:r>
      <w:r w:rsidR="006D04EB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5 and Table 6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 for the additional MSD test point for simultaneous Rx-Tx C</w:t>
      </w:r>
      <w:r w:rsidR="0071628E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A_n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40-n41</w:t>
      </w:r>
    </w:p>
    <w:p w14:paraId="32B1FD62" w14:textId="77777777" w:rsidR="00915A6B" w:rsidRDefault="00915A6B" w:rsidP="00151404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00985FE4" w14:textId="77777777" w:rsidR="00B10F98" w:rsidRPr="00B10F98" w:rsidRDefault="00B10F98" w:rsidP="00151404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4F2EAA32" w14:textId="2F4F8056" w:rsidR="00E941BE" w:rsidRDefault="00FD7EE0" w:rsidP="0009042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we 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>discussed the remaining issue regarding the simultaneous Rx-Tx of CA_n40-n41 and pro</w:t>
      </w:r>
      <w:r w:rsidR="00065DD0">
        <w:rPr>
          <w:rFonts w:ascii="Arial" w:eastAsia="맑은 고딕" w:hAnsi="Arial" w:cs="Arial" w:hint="eastAsia"/>
          <w:sz w:val="22"/>
          <w:szCs w:val="22"/>
          <w:lang w:eastAsia="ko-KR"/>
        </w:rPr>
        <w:t>vided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 w:rsidR="00065DD0">
        <w:rPr>
          <w:rFonts w:ascii="Arial" w:eastAsia="맑은 고딕" w:hAnsi="Arial" w:cs="Arial" w:hint="eastAsia"/>
          <w:sz w:val="22"/>
          <w:szCs w:val="22"/>
          <w:lang w:eastAsia="ko-KR"/>
        </w:rPr>
        <w:t>our view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as below.</w:t>
      </w:r>
    </w:p>
    <w:p w14:paraId="0D6FB5C7" w14:textId="77777777" w:rsidR="007E44F5" w:rsidRDefault="007E44F5" w:rsidP="00E941BE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2E6A170D" w14:textId="71FDF57A" w:rsidR="005434AF" w:rsidRDefault="006D04EB" w:rsidP="0095156F">
      <w:pPr>
        <w:ind w:firstLineChars="50" w:firstLine="110"/>
        <w:rPr>
          <w:rFonts w:ascii="Arial" w:eastAsia="맑은 고딕" w:hAnsi="Arial" w:cs="Arial"/>
          <w:b/>
          <w:i/>
          <w:iCs/>
          <w:sz w:val="22"/>
          <w:lang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MSD using the test point in Table 1 is still huge.</w:t>
      </w:r>
    </w:p>
    <w:p w14:paraId="5B49FE87" w14:textId="77777777" w:rsidR="006D04EB" w:rsidRDefault="006D04EB" w:rsidP="0095156F">
      <w:pPr>
        <w:ind w:firstLineChars="50" w:firstLine="110"/>
        <w:rPr>
          <w:rFonts w:ascii="Arial" w:eastAsia="맑은 고딕" w:hAnsi="Arial" w:cs="Arial"/>
          <w:b/>
          <w:i/>
          <w:iCs/>
          <w:sz w:val="22"/>
          <w:lang w:eastAsia="ko-KR"/>
        </w:rPr>
      </w:pPr>
    </w:p>
    <w:p w14:paraId="148A8BC0" w14:textId="77777777" w:rsidR="006D04EB" w:rsidRDefault="006D04EB" w:rsidP="006D04E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MSD using the test point in Table 2 is still huge for n40 DL but MSD for n41 DL is reasonable.</w:t>
      </w:r>
    </w:p>
    <w:p w14:paraId="3E9CA517" w14:textId="77777777" w:rsidR="006D04EB" w:rsidRDefault="006D04EB" w:rsidP="006D04E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A762D2A" w14:textId="77777777" w:rsidR="006D04EB" w:rsidRDefault="006D04EB" w:rsidP="006D04EB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lastRenderedPageBreak/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Consider Table 5 and Table 6 for the additional MSD test point for simultaneous Rx-Tx CA_n40-n41</w:t>
      </w:r>
    </w:p>
    <w:p w14:paraId="5888D61A" w14:textId="77777777" w:rsidR="006D04EB" w:rsidRPr="006D04EB" w:rsidRDefault="006D04EB" w:rsidP="0095156F">
      <w:pPr>
        <w:ind w:firstLineChars="50" w:firstLine="110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328D38BB" w14:textId="77777777" w:rsidR="006D04EB" w:rsidRDefault="006D04EB" w:rsidP="006D04EB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EC62C02" w14:textId="77777777" w:rsidR="006D04EB" w:rsidRPr="003A140B" w:rsidRDefault="006D04EB" w:rsidP="006D04EB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5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PC3 MSD 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Murata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6D04EB" w:rsidRPr="002A42EC" w14:paraId="5BE1C520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43932CE8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002E9494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1606B282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19FAD64F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46FC559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96B88E7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D6FE12F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181E84B2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65D5521D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3BC1E3E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22E10618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2DB38AD4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6D04EB" w:rsidRPr="002A42EC" w14:paraId="0DBF3147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7F543BDB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893B97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4BFF39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2F0924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62280D59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3594F69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2EC4AE83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A679F2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4513A3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B3224EB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6D04EB" w:rsidRPr="002A42EC" w14:paraId="6E7F1CA4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7AD22577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6AF43AAB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367B9673" w14:textId="77777777" w:rsidR="006D04EB" w:rsidRPr="00D035A6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3E479C02" w14:textId="77777777" w:rsidR="006D04EB" w:rsidRPr="00874607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5C38D79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0BB36DB0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128</w:t>
            </w:r>
            <w:r w:rsidRPr="00797108">
              <w:rPr>
                <w:rFonts w:ascii="Arial" w:hAnsi="Arial" w:cs="Arial"/>
                <w:sz w:val="18"/>
                <w:szCs w:val="18"/>
              </w:rPr>
              <w:t xml:space="preserve">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7D83A464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3E469E05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3628EBE0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11.8</w:t>
            </w:r>
          </w:p>
        </w:tc>
        <w:tc>
          <w:tcPr>
            <w:tcW w:w="0" w:type="auto"/>
            <w:vAlign w:val="center"/>
          </w:tcPr>
          <w:p w14:paraId="5AEDC3D8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6D04EB" w:rsidRPr="002A42EC" w14:paraId="2603013F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1D7AC45A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09CB857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FCB043C" w14:textId="77777777" w:rsidR="006D04EB" w:rsidRPr="00A739A6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0A6E56E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607AA7D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2F24527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1F7C0C33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74ECD51E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3CB8E2E0" w14:textId="77777777" w:rsidR="006D04EB" w:rsidRPr="00874607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28.6</w:t>
            </w:r>
          </w:p>
        </w:tc>
        <w:tc>
          <w:tcPr>
            <w:tcW w:w="0" w:type="auto"/>
            <w:vAlign w:val="center"/>
          </w:tcPr>
          <w:p w14:paraId="1BE4725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5C53839C" w14:textId="77777777" w:rsidR="006D04EB" w:rsidRDefault="006D04EB" w:rsidP="006D04E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AECDA95" w14:textId="77777777" w:rsidR="006D04EB" w:rsidRDefault="006D04EB" w:rsidP="006D04EB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B8A309D" w14:textId="77777777" w:rsidR="006D04EB" w:rsidRPr="00976730" w:rsidRDefault="006D04EB" w:rsidP="006D04EB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6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PC2 MSD 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for simultaneous Rx-Tx CA_n40A-n41A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proposed by Murata test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6D04EB" w:rsidRPr="002A42EC" w14:paraId="398CAB42" w14:textId="77777777" w:rsidTr="00D20F49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3F77D080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28693B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2FDCDB4C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6D5BEF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110BC0BB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0AED85DA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534AD59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60EB0F2A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34B1A450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1DF953AD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010BD9AF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3EAACD24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6D04EB" w:rsidRPr="002A42EC" w14:paraId="19CA6CA4" w14:textId="77777777" w:rsidTr="00D20F49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6492C55C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DAA5813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B01C232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D83C437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530B59D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758210C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19CA7850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7765C9F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62CC0525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7EE3DEC" w14:textId="77777777" w:rsidR="006D04EB" w:rsidRPr="00797108" w:rsidRDefault="006D04EB" w:rsidP="00D20F49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6D04EB" w:rsidRPr="002A42EC" w14:paraId="79538BD7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05B68442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45FC7FB0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02BB671F" w14:textId="77777777" w:rsidR="006D04EB" w:rsidRPr="00D035A6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14:paraId="6A6FBE1E" w14:textId="77777777" w:rsidR="006D04EB" w:rsidRPr="00874607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5BDD6508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779D678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128</w:t>
            </w:r>
            <w:r w:rsidRPr="00797108">
              <w:rPr>
                <w:rFonts w:ascii="Arial" w:hAnsi="Arial" w:cs="Arial"/>
                <w:sz w:val="18"/>
                <w:szCs w:val="18"/>
              </w:rPr>
              <w:t xml:space="preserve">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7825AF61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2565</w:t>
            </w:r>
          </w:p>
        </w:tc>
        <w:tc>
          <w:tcPr>
            <w:tcW w:w="0" w:type="auto"/>
            <w:noWrap/>
            <w:vAlign w:val="center"/>
          </w:tcPr>
          <w:p w14:paraId="58C60AC2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40978B52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14.4</w:t>
            </w:r>
          </w:p>
        </w:tc>
        <w:tc>
          <w:tcPr>
            <w:tcW w:w="0" w:type="auto"/>
            <w:vAlign w:val="center"/>
          </w:tcPr>
          <w:p w14:paraId="10C89046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6D04EB" w:rsidRPr="002A42EC" w14:paraId="625DAC9A" w14:textId="77777777" w:rsidTr="00D20F49">
        <w:trPr>
          <w:trHeight w:val="300"/>
          <w:jc w:val="center"/>
        </w:trPr>
        <w:tc>
          <w:tcPr>
            <w:tcW w:w="0" w:type="auto"/>
            <w:vAlign w:val="center"/>
          </w:tcPr>
          <w:p w14:paraId="1528C313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57D06F11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7241BDBC" w14:textId="77777777" w:rsidR="006D04EB" w:rsidRPr="00A739A6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14:paraId="5F18B7FA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5256D433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68179552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6BC86119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2345</w:t>
            </w:r>
          </w:p>
        </w:tc>
        <w:tc>
          <w:tcPr>
            <w:tcW w:w="0" w:type="auto"/>
            <w:noWrap/>
            <w:vAlign w:val="center"/>
          </w:tcPr>
          <w:p w14:paraId="0141F505" w14:textId="77777777" w:rsidR="006D04EB" w:rsidRPr="003A140B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5A617AE2" w14:textId="77777777" w:rsidR="006D04EB" w:rsidRPr="00874607" w:rsidRDefault="006D04EB" w:rsidP="00D20F49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31.6</w:t>
            </w:r>
          </w:p>
        </w:tc>
        <w:tc>
          <w:tcPr>
            <w:tcW w:w="0" w:type="auto"/>
            <w:vAlign w:val="center"/>
          </w:tcPr>
          <w:p w14:paraId="68B42789" w14:textId="77777777" w:rsidR="006D04EB" w:rsidRPr="00797108" w:rsidRDefault="006D04EB" w:rsidP="00D20F49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28B150B7" w14:textId="77777777" w:rsidR="005434AF" w:rsidRPr="005434AF" w:rsidRDefault="005434AF" w:rsidP="0095156F">
      <w:pPr>
        <w:ind w:firstLineChars="50" w:firstLine="110"/>
        <w:rPr>
          <w:rFonts w:ascii="Arial" w:eastAsia="맑은 고딕" w:hAnsi="Arial" w:cs="Arial"/>
          <w:sz w:val="22"/>
          <w:lang w:val="en-GB" w:eastAsia="ko-KR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6B640EA3" w14:textId="66DD8052" w:rsidR="00F838D8" w:rsidRPr="00EE08B2" w:rsidRDefault="00E407D0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7058</w:t>
      </w:r>
      <w:r w:rsidR="00F838D8">
        <w:rPr>
          <w:rFonts w:ascii="Arial" w:hAnsi="Arial" w:cs="Arial"/>
          <w:sz w:val="22"/>
          <w:szCs w:val="22"/>
        </w:rPr>
        <w:t>, “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WF on simultaneous Rx-Tx for CA_n40-n41</w:t>
      </w:r>
      <w:r w:rsidR="00F838D8" w:rsidRPr="00EE08B2">
        <w:rPr>
          <w:rFonts w:ascii="Arial" w:eastAsia="맑은 고딕" w:hAnsi="Arial" w:cs="Arial"/>
          <w:sz w:val="22"/>
          <w:szCs w:val="22"/>
          <w:lang w:eastAsia="ko-KR"/>
        </w:rPr>
        <w:t>”,</w:t>
      </w:r>
      <w:r w:rsidR="00F838D8">
        <w:rPr>
          <w:rFonts w:ascii="Arial" w:hAnsi="Arial" w:cs="Arial"/>
          <w:sz w:val="22"/>
          <w:lang w:eastAsia="zh-CN"/>
        </w:rPr>
        <w:t xml:space="preserve"> </w:t>
      </w:r>
      <w:r w:rsidR="00327014">
        <w:rPr>
          <w:rFonts w:ascii="Arial" w:eastAsia="맑은 고딕" w:hAnsi="Arial" w:cs="Arial" w:hint="eastAsia"/>
          <w:sz w:val="22"/>
          <w:lang w:eastAsia="ko-KR"/>
        </w:rPr>
        <w:t>Huawei</w:t>
      </w:r>
      <w:r w:rsidR="0038218D">
        <w:rPr>
          <w:rFonts w:ascii="Arial" w:hAnsi="Arial" w:cs="Arial"/>
          <w:sz w:val="22"/>
          <w:lang w:eastAsia="zh-CN"/>
        </w:rPr>
        <w:t xml:space="preserve">, 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Hisilicon,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-bis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Hefei</w:t>
      </w:r>
      <w:r w:rsidR="0038218D">
        <w:rPr>
          <w:rFonts w:ascii="Arial" w:hAnsi="Arial" w:cs="Arial"/>
          <w:sz w:val="22"/>
          <w:szCs w:val="22"/>
        </w:rPr>
        <w:t xml:space="preserve">, 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China,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October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  <w:r w:rsidR="00047543">
        <w:rPr>
          <w:rFonts w:ascii="Arial" w:hAnsi="Arial" w:cs="Arial"/>
          <w:sz w:val="22"/>
          <w:szCs w:val="22"/>
        </w:rPr>
        <w:t>th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DE36A6">
        <w:rPr>
          <w:rFonts w:ascii="Arial" w:eastAsia="맑은 고딕" w:hAnsi="Arial" w:cs="Arial" w:hint="eastAsia"/>
          <w:sz w:val="22"/>
          <w:szCs w:val="22"/>
          <w:lang w:eastAsia="ko-KR"/>
        </w:rPr>
        <w:t>18th</w:t>
      </w:r>
      <w:r w:rsidR="00F838D8" w:rsidRPr="00E407D0">
        <w:rPr>
          <w:rFonts w:ascii="Arial" w:hAnsi="Arial" w:cs="Arial"/>
          <w:sz w:val="22"/>
          <w:szCs w:val="22"/>
        </w:rPr>
        <w:t>, 202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19E1AAE7" w14:textId="77777777" w:rsidR="0038218D" w:rsidRDefault="0038218D" w:rsidP="00953064">
      <w:pPr>
        <w:contextualSpacing/>
        <w:rPr>
          <w:rFonts w:ascii="Arial" w:eastAsia="맑은 고딕" w:hAnsi="Arial" w:cs="Arial"/>
          <w:sz w:val="22"/>
          <w:szCs w:val="22"/>
          <w:lang w:eastAsia="ko-KR"/>
        </w:rPr>
      </w:pPr>
    </w:p>
    <w:p w14:paraId="6D9227E8" w14:textId="1395C19A" w:rsidR="006D04EB" w:rsidRPr="00EE08B2" w:rsidRDefault="006D04EB" w:rsidP="006D04EB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E407D0">
        <w:rPr>
          <w:rFonts w:ascii="Arial" w:hAnsi="Arial" w:cs="Arial"/>
          <w:sz w:val="22"/>
          <w:szCs w:val="22"/>
        </w:rPr>
        <w:t>[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Pr="00E407D0">
        <w:rPr>
          <w:rFonts w:ascii="Arial" w:hAnsi="Arial" w:cs="Arial"/>
          <w:sz w:val="22"/>
          <w:szCs w:val="22"/>
        </w:rPr>
        <w:t>]</w:t>
      </w:r>
      <w:r w:rsidRPr="00E407D0">
        <w:rPr>
          <w:rFonts w:ascii="Arial" w:hAnsi="Arial" w:cs="Arial"/>
          <w:sz w:val="22"/>
          <w:szCs w:val="22"/>
        </w:rPr>
        <w:tab/>
      </w:r>
      <w:r w:rsidRPr="00F838D8">
        <w:rPr>
          <w:rFonts w:ascii="Arial" w:hAnsi="Arial" w:cs="Arial"/>
          <w:sz w:val="22"/>
          <w:szCs w:val="22"/>
        </w:rPr>
        <w:t>R4-2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415359</w:t>
      </w:r>
      <w:r>
        <w:rPr>
          <w:rFonts w:ascii="Arial" w:hAnsi="Arial" w:cs="Arial"/>
          <w:sz w:val="22"/>
          <w:szCs w:val="22"/>
        </w:rPr>
        <w:t>, “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Further discussion on simultaneous Rx-Tx of CA_n40-n41</w:t>
      </w:r>
      <w:r w:rsidRPr="00EE08B2">
        <w:rPr>
          <w:rFonts w:ascii="Arial" w:eastAsia="맑은 고딕" w:hAnsi="Arial" w:cs="Arial"/>
          <w:sz w:val="22"/>
          <w:szCs w:val="22"/>
          <w:lang w:eastAsia="ko-KR"/>
        </w:rPr>
        <w:t>”,</w:t>
      </w:r>
      <w:r>
        <w:rPr>
          <w:rFonts w:ascii="Arial" w:hAnsi="Arial" w:cs="Arial"/>
          <w:sz w:val="22"/>
          <w:lang w:eastAsia="zh-CN"/>
        </w:rPr>
        <w:t xml:space="preserve"> </w:t>
      </w:r>
      <w:r>
        <w:rPr>
          <w:rFonts w:ascii="Arial" w:eastAsia="맑은 고딕" w:hAnsi="Arial" w:cs="Arial" w:hint="eastAsia"/>
          <w:sz w:val="22"/>
          <w:lang w:eastAsia="ko-KR"/>
        </w:rPr>
        <w:t xml:space="preserve">Murata Manufacturing Co Ltd., </w:t>
      </w:r>
      <w:r w:rsidRPr="00E407D0">
        <w:rPr>
          <w:rFonts w:ascii="Arial" w:hAnsi="Arial" w:cs="Arial"/>
          <w:sz w:val="22"/>
          <w:szCs w:val="22"/>
        </w:rPr>
        <w:t>3GPP TSG</w:t>
      </w:r>
      <w:r>
        <w:rPr>
          <w:rFonts w:ascii="Arial" w:hAnsi="Arial" w:cs="Arial"/>
          <w:sz w:val="22"/>
          <w:szCs w:val="22"/>
        </w:rPr>
        <w:t xml:space="preserve"> </w:t>
      </w:r>
      <w:r w:rsidRPr="00E407D0">
        <w:rPr>
          <w:rFonts w:ascii="Arial" w:hAnsi="Arial" w:cs="Arial"/>
          <w:sz w:val="22"/>
          <w:szCs w:val="22"/>
        </w:rPr>
        <w:t>RAN</w:t>
      </w:r>
      <w:r>
        <w:rPr>
          <w:rFonts w:ascii="Arial" w:hAnsi="Arial" w:cs="Arial"/>
          <w:sz w:val="22"/>
          <w:szCs w:val="22"/>
        </w:rPr>
        <w:t xml:space="preserve"> WG4 </w:t>
      </w:r>
      <w:r w:rsidRPr="00E407D0">
        <w:rPr>
          <w:rFonts w:ascii="Arial" w:hAnsi="Arial" w:cs="Arial"/>
          <w:sz w:val="22"/>
          <w:szCs w:val="22"/>
        </w:rPr>
        <w:t>Meeting #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12-bis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Hefei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China,</w:t>
      </w:r>
      <w:r w:rsidRPr="00E4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October</w:t>
      </w:r>
      <w:r w:rsidRPr="00E4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14</w:t>
      </w:r>
      <w:r>
        <w:rPr>
          <w:rFonts w:ascii="Arial" w:hAnsi="Arial" w:cs="Arial"/>
          <w:sz w:val="22"/>
          <w:szCs w:val="22"/>
        </w:rPr>
        <w:t>th</w:t>
      </w:r>
      <w:r w:rsidRPr="00E407D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18th</w:t>
      </w:r>
      <w:r w:rsidRPr="00E407D0">
        <w:rPr>
          <w:rFonts w:ascii="Arial" w:hAnsi="Arial" w:cs="Arial"/>
          <w:sz w:val="22"/>
          <w:szCs w:val="22"/>
        </w:rPr>
        <w:t>, 202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7ABE3207" w14:textId="77777777" w:rsidR="006D04EB" w:rsidRPr="006D04EB" w:rsidRDefault="006D04EB" w:rsidP="00953064">
      <w:pPr>
        <w:contextualSpacing/>
        <w:rPr>
          <w:rFonts w:ascii="Arial" w:eastAsia="맑은 고딕" w:hAnsi="Arial" w:cs="Arial"/>
          <w:sz w:val="22"/>
          <w:szCs w:val="22"/>
          <w:lang w:eastAsia="ko-KR"/>
        </w:rPr>
      </w:pPr>
    </w:p>
    <w:p w14:paraId="4270C924" w14:textId="77777777" w:rsidR="00F838D8" w:rsidRDefault="00F838D8" w:rsidP="00102B82">
      <w:pPr>
        <w:contextualSpacing/>
        <w:rPr>
          <w:rFonts w:eastAsia="SimSun"/>
          <w:bCs/>
          <w:sz w:val="22"/>
          <w:szCs w:val="22"/>
          <w:lang w:val="en-GB" w:eastAsia="zh-CN"/>
        </w:rPr>
      </w:pPr>
    </w:p>
    <w:p w14:paraId="5BB5E044" w14:textId="77777777" w:rsidR="007A3E5D" w:rsidRDefault="007A3E5D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6DB96067" w14:textId="77777777" w:rsidR="005434AF" w:rsidRDefault="005434AF" w:rsidP="005434AF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BB43624" w14:textId="77777777" w:rsidR="005434AF" w:rsidRDefault="005434AF" w:rsidP="005434AF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FBFE482" w14:textId="77777777" w:rsidR="005434AF" w:rsidRPr="005434AF" w:rsidRDefault="005434AF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sectPr w:rsidR="005434AF" w:rsidRPr="005434AF" w:rsidSect="00077BE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32406" w14:textId="77777777" w:rsidR="00002163" w:rsidRDefault="00002163">
      <w:r>
        <w:separator/>
      </w:r>
    </w:p>
  </w:endnote>
  <w:endnote w:type="continuationSeparator" w:id="0">
    <w:p w14:paraId="71EF82CE" w14:textId="77777777" w:rsidR="00002163" w:rsidRDefault="0000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89FE3" w14:textId="77777777" w:rsidR="00002163" w:rsidRDefault="00002163">
      <w:r>
        <w:separator/>
      </w:r>
    </w:p>
  </w:footnote>
  <w:footnote w:type="continuationSeparator" w:id="0">
    <w:p w14:paraId="4CF134FA" w14:textId="77777777" w:rsidR="00002163" w:rsidRDefault="00002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B5C48AE"/>
    <w:multiLevelType w:val="hybridMultilevel"/>
    <w:tmpl w:val="53F8B0D8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E0D7BFC"/>
    <w:multiLevelType w:val="hybridMultilevel"/>
    <w:tmpl w:val="9FF295D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A6011E"/>
    <w:multiLevelType w:val="hybridMultilevel"/>
    <w:tmpl w:val="26144452"/>
    <w:lvl w:ilvl="0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41924">
    <w:abstractNumId w:val="1"/>
  </w:num>
  <w:num w:numId="2" w16cid:durableId="1194071233">
    <w:abstractNumId w:val="4"/>
  </w:num>
  <w:num w:numId="3" w16cid:durableId="80831945">
    <w:abstractNumId w:val="6"/>
  </w:num>
  <w:num w:numId="4" w16cid:durableId="1562868203">
    <w:abstractNumId w:val="14"/>
  </w:num>
  <w:num w:numId="5" w16cid:durableId="1588886188">
    <w:abstractNumId w:val="2"/>
  </w:num>
  <w:num w:numId="6" w16cid:durableId="1461339334">
    <w:abstractNumId w:val="0"/>
  </w:num>
  <w:num w:numId="7" w16cid:durableId="94831613">
    <w:abstractNumId w:val="9"/>
  </w:num>
  <w:num w:numId="8" w16cid:durableId="1062024826">
    <w:abstractNumId w:val="3"/>
  </w:num>
  <w:num w:numId="9" w16cid:durableId="399400961">
    <w:abstractNumId w:val="13"/>
  </w:num>
  <w:num w:numId="10" w16cid:durableId="1094979451">
    <w:abstractNumId w:val="15"/>
  </w:num>
  <w:num w:numId="11" w16cid:durableId="1025205228">
    <w:abstractNumId w:val="11"/>
  </w:num>
  <w:num w:numId="12" w16cid:durableId="808401524">
    <w:abstractNumId w:val="16"/>
  </w:num>
  <w:num w:numId="13" w16cid:durableId="1696033109">
    <w:abstractNumId w:val="5"/>
  </w:num>
  <w:num w:numId="14" w16cid:durableId="1085225535">
    <w:abstractNumId w:val="12"/>
  </w:num>
  <w:num w:numId="15" w16cid:durableId="1739395894">
    <w:abstractNumId w:val="7"/>
  </w:num>
  <w:num w:numId="16" w16cid:durableId="15933306">
    <w:abstractNumId w:val="8"/>
  </w:num>
  <w:num w:numId="17" w16cid:durableId="12268350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2163"/>
    <w:rsid w:val="000030F1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0A44"/>
    <w:rsid w:val="000116BD"/>
    <w:rsid w:val="000120C9"/>
    <w:rsid w:val="00012217"/>
    <w:rsid w:val="000122DC"/>
    <w:rsid w:val="00012676"/>
    <w:rsid w:val="00013389"/>
    <w:rsid w:val="0001367B"/>
    <w:rsid w:val="00013C47"/>
    <w:rsid w:val="00014313"/>
    <w:rsid w:val="00014963"/>
    <w:rsid w:val="00014C47"/>
    <w:rsid w:val="00015340"/>
    <w:rsid w:val="0001536D"/>
    <w:rsid w:val="00015453"/>
    <w:rsid w:val="0001649B"/>
    <w:rsid w:val="0001724C"/>
    <w:rsid w:val="00017B85"/>
    <w:rsid w:val="00017E2D"/>
    <w:rsid w:val="0002054B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BEF"/>
    <w:rsid w:val="00045EEA"/>
    <w:rsid w:val="00045FD7"/>
    <w:rsid w:val="00047059"/>
    <w:rsid w:val="000471AF"/>
    <w:rsid w:val="0004729B"/>
    <w:rsid w:val="00047543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2198"/>
    <w:rsid w:val="000633D5"/>
    <w:rsid w:val="00063B92"/>
    <w:rsid w:val="0006423A"/>
    <w:rsid w:val="000648C7"/>
    <w:rsid w:val="000654B1"/>
    <w:rsid w:val="000658D0"/>
    <w:rsid w:val="00065D07"/>
    <w:rsid w:val="00065DD0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B7C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BE6"/>
    <w:rsid w:val="00077F33"/>
    <w:rsid w:val="00080C3A"/>
    <w:rsid w:val="00081268"/>
    <w:rsid w:val="00081D13"/>
    <w:rsid w:val="00082230"/>
    <w:rsid w:val="00082235"/>
    <w:rsid w:val="0008285B"/>
    <w:rsid w:val="000834ED"/>
    <w:rsid w:val="00083ED8"/>
    <w:rsid w:val="00084DAF"/>
    <w:rsid w:val="00085AC1"/>
    <w:rsid w:val="00085C18"/>
    <w:rsid w:val="000860C0"/>
    <w:rsid w:val="00086693"/>
    <w:rsid w:val="0008727B"/>
    <w:rsid w:val="0008742B"/>
    <w:rsid w:val="00090423"/>
    <w:rsid w:val="0009044A"/>
    <w:rsid w:val="000923CF"/>
    <w:rsid w:val="000925AD"/>
    <w:rsid w:val="000947DE"/>
    <w:rsid w:val="00094940"/>
    <w:rsid w:val="0009544E"/>
    <w:rsid w:val="0009612A"/>
    <w:rsid w:val="000967AD"/>
    <w:rsid w:val="000968BC"/>
    <w:rsid w:val="000973F5"/>
    <w:rsid w:val="00097608"/>
    <w:rsid w:val="0009783A"/>
    <w:rsid w:val="00097C02"/>
    <w:rsid w:val="000A0051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E57"/>
    <w:rsid w:val="000B3F62"/>
    <w:rsid w:val="000B49CF"/>
    <w:rsid w:val="000B4A69"/>
    <w:rsid w:val="000B4D60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23E"/>
    <w:rsid w:val="000C5FCB"/>
    <w:rsid w:val="000C67EF"/>
    <w:rsid w:val="000C6B58"/>
    <w:rsid w:val="000C7058"/>
    <w:rsid w:val="000C7687"/>
    <w:rsid w:val="000C7887"/>
    <w:rsid w:val="000C7C7C"/>
    <w:rsid w:val="000D0164"/>
    <w:rsid w:val="000D02AA"/>
    <w:rsid w:val="000D1FEC"/>
    <w:rsid w:val="000D22DB"/>
    <w:rsid w:val="000D2359"/>
    <w:rsid w:val="000D2B51"/>
    <w:rsid w:val="000D3702"/>
    <w:rsid w:val="000D4391"/>
    <w:rsid w:val="000D4A00"/>
    <w:rsid w:val="000D5741"/>
    <w:rsid w:val="000D58BA"/>
    <w:rsid w:val="000D59BD"/>
    <w:rsid w:val="000D60F8"/>
    <w:rsid w:val="000D6118"/>
    <w:rsid w:val="000D6564"/>
    <w:rsid w:val="000D662B"/>
    <w:rsid w:val="000D69C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103"/>
    <w:rsid w:val="000F328C"/>
    <w:rsid w:val="000F428D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8D0"/>
    <w:rsid w:val="001076AC"/>
    <w:rsid w:val="0010790F"/>
    <w:rsid w:val="00107A88"/>
    <w:rsid w:val="001102A6"/>
    <w:rsid w:val="00110A2F"/>
    <w:rsid w:val="00111828"/>
    <w:rsid w:val="001119F2"/>
    <w:rsid w:val="00111AC6"/>
    <w:rsid w:val="0011274D"/>
    <w:rsid w:val="0011282B"/>
    <w:rsid w:val="00112D66"/>
    <w:rsid w:val="00112DDC"/>
    <w:rsid w:val="00114764"/>
    <w:rsid w:val="00115718"/>
    <w:rsid w:val="001177DB"/>
    <w:rsid w:val="00117964"/>
    <w:rsid w:val="00120BBB"/>
    <w:rsid w:val="0012120A"/>
    <w:rsid w:val="00122E67"/>
    <w:rsid w:val="00123389"/>
    <w:rsid w:val="0012411B"/>
    <w:rsid w:val="00124814"/>
    <w:rsid w:val="001248D0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5644"/>
    <w:rsid w:val="00146015"/>
    <w:rsid w:val="001460BE"/>
    <w:rsid w:val="001462C7"/>
    <w:rsid w:val="001477D5"/>
    <w:rsid w:val="001510A3"/>
    <w:rsid w:val="00151161"/>
    <w:rsid w:val="00151404"/>
    <w:rsid w:val="0015196F"/>
    <w:rsid w:val="00151A13"/>
    <w:rsid w:val="00152BC7"/>
    <w:rsid w:val="00153CDB"/>
    <w:rsid w:val="001544AE"/>
    <w:rsid w:val="00154C20"/>
    <w:rsid w:val="00156030"/>
    <w:rsid w:val="001562E9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0F"/>
    <w:rsid w:val="0017246C"/>
    <w:rsid w:val="00172DD2"/>
    <w:rsid w:val="00173B5D"/>
    <w:rsid w:val="00174C11"/>
    <w:rsid w:val="00175090"/>
    <w:rsid w:val="00176AED"/>
    <w:rsid w:val="00177A76"/>
    <w:rsid w:val="00177C30"/>
    <w:rsid w:val="00181AD5"/>
    <w:rsid w:val="001822D6"/>
    <w:rsid w:val="001824D1"/>
    <w:rsid w:val="00182D6C"/>
    <w:rsid w:val="001830FD"/>
    <w:rsid w:val="0018314E"/>
    <w:rsid w:val="00183E4C"/>
    <w:rsid w:val="001841B0"/>
    <w:rsid w:val="0018686E"/>
    <w:rsid w:val="0018689E"/>
    <w:rsid w:val="00186918"/>
    <w:rsid w:val="00186EF3"/>
    <w:rsid w:val="001874A3"/>
    <w:rsid w:val="001878F6"/>
    <w:rsid w:val="00187B6A"/>
    <w:rsid w:val="00191E47"/>
    <w:rsid w:val="00192CF8"/>
    <w:rsid w:val="001933B6"/>
    <w:rsid w:val="00193508"/>
    <w:rsid w:val="00193752"/>
    <w:rsid w:val="00193C78"/>
    <w:rsid w:val="00194044"/>
    <w:rsid w:val="001945A5"/>
    <w:rsid w:val="00195164"/>
    <w:rsid w:val="00195247"/>
    <w:rsid w:val="001964B0"/>
    <w:rsid w:val="00196E56"/>
    <w:rsid w:val="001A070B"/>
    <w:rsid w:val="001A08FF"/>
    <w:rsid w:val="001A094C"/>
    <w:rsid w:val="001A183C"/>
    <w:rsid w:val="001A2071"/>
    <w:rsid w:val="001A2894"/>
    <w:rsid w:val="001A33AD"/>
    <w:rsid w:val="001A4830"/>
    <w:rsid w:val="001A50A9"/>
    <w:rsid w:val="001A52F1"/>
    <w:rsid w:val="001A562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1EA5"/>
    <w:rsid w:val="001B32FB"/>
    <w:rsid w:val="001B3BC3"/>
    <w:rsid w:val="001B4001"/>
    <w:rsid w:val="001B44A8"/>
    <w:rsid w:val="001B4F8C"/>
    <w:rsid w:val="001B55E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94C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CD6"/>
    <w:rsid w:val="001D7D1D"/>
    <w:rsid w:val="001E028D"/>
    <w:rsid w:val="001E0870"/>
    <w:rsid w:val="001E0B9D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62DC"/>
    <w:rsid w:val="001E71A9"/>
    <w:rsid w:val="001E74A4"/>
    <w:rsid w:val="001E753A"/>
    <w:rsid w:val="001E7E54"/>
    <w:rsid w:val="001F00E3"/>
    <w:rsid w:val="001F07FA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2D5"/>
    <w:rsid w:val="002113BC"/>
    <w:rsid w:val="00211A25"/>
    <w:rsid w:val="002122E4"/>
    <w:rsid w:val="00212317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17F3D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1CB"/>
    <w:rsid w:val="0022434E"/>
    <w:rsid w:val="002245D6"/>
    <w:rsid w:val="002246B0"/>
    <w:rsid w:val="0022506C"/>
    <w:rsid w:val="0022536D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4C79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2B6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1BE8"/>
    <w:rsid w:val="00252B53"/>
    <w:rsid w:val="00252B5D"/>
    <w:rsid w:val="00253C2B"/>
    <w:rsid w:val="002542C8"/>
    <w:rsid w:val="0025430D"/>
    <w:rsid w:val="00254398"/>
    <w:rsid w:val="002543A2"/>
    <w:rsid w:val="00255226"/>
    <w:rsid w:val="002559A7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7C1"/>
    <w:rsid w:val="002668F6"/>
    <w:rsid w:val="00266CA1"/>
    <w:rsid w:val="00266D04"/>
    <w:rsid w:val="00266EF6"/>
    <w:rsid w:val="00267567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7"/>
    <w:rsid w:val="00275B69"/>
    <w:rsid w:val="00275E95"/>
    <w:rsid w:val="00276413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1D7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75C"/>
    <w:rsid w:val="002B1F8F"/>
    <w:rsid w:val="002B2455"/>
    <w:rsid w:val="002B281B"/>
    <w:rsid w:val="002B39F4"/>
    <w:rsid w:val="002B3E26"/>
    <w:rsid w:val="002B45AA"/>
    <w:rsid w:val="002B53B5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C16"/>
    <w:rsid w:val="002D6D09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6F6"/>
    <w:rsid w:val="002E772A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D84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ED3"/>
    <w:rsid w:val="00314C77"/>
    <w:rsid w:val="0031507F"/>
    <w:rsid w:val="00315554"/>
    <w:rsid w:val="003157EA"/>
    <w:rsid w:val="0031688B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9B7"/>
    <w:rsid w:val="00324EF3"/>
    <w:rsid w:val="003262D8"/>
    <w:rsid w:val="00326780"/>
    <w:rsid w:val="00326954"/>
    <w:rsid w:val="0032701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11B"/>
    <w:rsid w:val="0033529C"/>
    <w:rsid w:val="00335826"/>
    <w:rsid w:val="00335F81"/>
    <w:rsid w:val="00335FFA"/>
    <w:rsid w:val="003365F5"/>
    <w:rsid w:val="0033686C"/>
    <w:rsid w:val="0033746B"/>
    <w:rsid w:val="00340B71"/>
    <w:rsid w:val="00340D0A"/>
    <w:rsid w:val="00340E7D"/>
    <w:rsid w:val="00340EBF"/>
    <w:rsid w:val="0034174E"/>
    <w:rsid w:val="00342DA7"/>
    <w:rsid w:val="00342E56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4A7B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3CE3"/>
    <w:rsid w:val="00364D7D"/>
    <w:rsid w:val="00365431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AD1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064"/>
    <w:rsid w:val="003778C9"/>
    <w:rsid w:val="003800F8"/>
    <w:rsid w:val="0038060E"/>
    <w:rsid w:val="003806B5"/>
    <w:rsid w:val="00382108"/>
    <w:rsid w:val="0038218D"/>
    <w:rsid w:val="00382335"/>
    <w:rsid w:val="00382D5F"/>
    <w:rsid w:val="00384028"/>
    <w:rsid w:val="003865CA"/>
    <w:rsid w:val="00386E67"/>
    <w:rsid w:val="003872E2"/>
    <w:rsid w:val="003901C2"/>
    <w:rsid w:val="003903D3"/>
    <w:rsid w:val="00390D94"/>
    <w:rsid w:val="00390E9F"/>
    <w:rsid w:val="00390EAA"/>
    <w:rsid w:val="0039167C"/>
    <w:rsid w:val="00393376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0B"/>
    <w:rsid w:val="003A143D"/>
    <w:rsid w:val="003A1B19"/>
    <w:rsid w:val="003A25FD"/>
    <w:rsid w:val="003A4876"/>
    <w:rsid w:val="003A48D5"/>
    <w:rsid w:val="003A4CD8"/>
    <w:rsid w:val="003A5662"/>
    <w:rsid w:val="003A609A"/>
    <w:rsid w:val="003A697C"/>
    <w:rsid w:val="003A6C4E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3D6C"/>
    <w:rsid w:val="003B477E"/>
    <w:rsid w:val="003B5182"/>
    <w:rsid w:val="003B5239"/>
    <w:rsid w:val="003B5923"/>
    <w:rsid w:val="003B5F06"/>
    <w:rsid w:val="003B66F2"/>
    <w:rsid w:val="003B7022"/>
    <w:rsid w:val="003B7116"/>
    <w:rsid w:val="003B7316"/>
    <w:rsid w:val="003B7D4B"/>
    <w:rsid w:val="003B7FD5"/>
    <w:rsid w:val="003C0DDE"/>
    <w:rsid w:val="003C2545"/>
    <w:rsid w:val="003C312F"/>
    <w:rsid w:val="003C3A38"/>
    <w:rsid w:val="003C5C76"/>
    <w:rsid w:val="003C644E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5E2"/>
    <w:rsid w:val="003D37D2"/>
    <w:rsid w:val="003D387B"/>
    <w:rsid w:val="003D414F"/>
    <w:rsid w:val="003D46A6"/>
    <w:rsid w:val="003D4FFC"/>
    <w:rsid w:val="003D508F"/>
    <w:rsid w:val="003D5C37"/>
    <w:rsid w:val="003D6447"/>
    <w:rsid w:val="003D6AC0"/>
    <w:rsid w:val="003E0656"/>
    <w:rsid w:val="003E06F2"/>
    <w:rsid w:val="003E1296"/>
    <w:rsid w:val="003E162A"/>
    <w:rsid w:val="003E203F"/>
    <w:rsid w:val="003E2A8A"/>
    <w:rsid w:val="003E3700"/>
    <w:rsid w:val="003E3882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8"/>
    <w:rsid w:val="003F4EC9"/>
    <w:rsid w:val="003F509D"/>
    <w:rsid w:val="003F573C"/>
    <w:rsid w:val="003F5AA8"/>
    <w:rsid w:val="003F7321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629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000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A7C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39C9"/>
    <w:rsid w:val="0044401D"/>
    <w:rsid w:val="004442A4"/>
    <w:rsid w:val="00444DA8"/>
    <w:rsid w:val="004453CF"/>
    <w:rsid w:val="00445828"/>
    <w:rsid w:val="00445B93"/>
    <w:rsid w:val="00445CEA"/>
    <w:rsid w:val="004468C9"/>
    <w:rsid w:val="004470CA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4ED"/>
    <w:rsid w:val="00453FB1"/>
    <w:rsid w:val="004549EC"/>
    <w:rsid w:val="00454D5C"/>
    <w:rsid w:val="00457955"/>
    <w:rsid w:val="00457FF1"/>
    <w:rsid w:val="00460467"/>
    <w:rsid w:val="004609DA"/>
    <w:rsid w:val="00460EF5"/>
    <w:rsid w:val="00461690"/>
    <w:rsid w:val="00461919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5EC"/>
    <w:rsid w:val="004819D9"/>
    <w:rsid w:val="00481DEB"/>
    <w:rsid w:val="004835A3"/>
    <w:rsid w:val="00484FBF"/>
    <w:rsid w:val="004852FB"/>
    <w:rsid w:val="00485C7E"/>
    <w:rsid w:val="00485CA4"/>
    <w:rsid w:val="00485F39"/>
    <w:rsid w:val="004866E8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55FC"/>
    <w:rsid w:val="004A6954"/>
    <w:rsid w:val="004A6B57"/>
    <w:rsid w:val="004A72C0"/>
    <w:rsid w:val="004B01C9"/>
    <w:rsid w:val="004B170F"/>
    <w:rsid w:val="004B1A41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4A3E"/>
    <w:rsid w:val="004B5067"/>
    <w:rsid w:val="004B5DEA"/>
    <w:rsid w:val="004B63D1"/>
    <w:rsid w:val="004B6F46"/>
    <w:rsid w:val="004B73EB"/>
    <w:rsid w:val="004B783F"/>
    <w:rsid w:val="004C2AEF"/>
    <w:rsid w:val="004C3AD6"/>
    <w:rsid w:val="004C3F5F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18FB"/>
    <w:rsid w:val="004D1B5B"/>
    <w:rsid w:val="004D3ADB"/>
    <w:rsid w:val="004D3C23"/>
    <w:rsid w:val="004D41F8"/>
    <w:rsid w:val="004D4538"/>
    <w:rsid w:val="004D4A9F"/>
    <w:rsid w:val="004D4D06"/>
    <w:rsid w:val="004D4FB6"/>
    <w:rsid w:val="004D5462"/>
    <w:rsid w:val="004D572F"/>
    <w:rsid w:val="004D6FCD"/>
    <w:rsid w:val="004D7254"/>
    <w:rsid w:val="004D7504"/>
    <w:rsid w:val="004D7610"/>
    <w:rsid w:val="004D7650"/>
    <w:rsid w:val="004D7E24"/>
    <w:rsid w:val="004E0E4C"/>
    <w:rsid w:val="004E1CB3"/>
    <w:rsid w:val="004E1E44"/>
    <w:rsid w:val="004E23A7"/>
    <w:rsid w:val="004E2453"/>
    <w:rsid w:val="004E2554"/>
    <w:rsid w:val="004E2A06"/>
    <w:rsid w:val="004E5418"/>
    <w:rsid w:val="004E5D84"/>
    <w:rsid w:val="004E6B02"/>
    <w:rsid w:val="004E76F5"/>
    <w:rsid w:val="004F16E2"/>
    <w:rsid w:val="004F21EE"/>
    <w:rsid w:val="004F3A4E"/>
    <w:rsid w:val="004F5573"/>
    <w:rsid w:val="004F558A"/>
    <w:rsid w:val="004F5BA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5FF8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56B8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11E"/>
    <w:rsid w:val="00524785"/>
    <w:rsid w:val="00524F35"/>
    <w:rsid w:val="00525BF0"/>
    <w:rsid w:val="00525C2F"/>
    <w:rsid w:val="00526671"/>
    <w:rsid w:val="0052671B"/>
    <w:rsid w:val="0052687A"/>
    <w:rsid w:val="00526BC0"/>
    <w:rsid w:val="005275B3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4AF"/>
    <w:rsid w:val="00543972"/>
    <w:rsid w:val="00543C2C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32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81D"/>
    <w:rsid w:val="00562EDA"/>
    <w:rsid w:val="00563A91"/>
    <w:rsid w:val="00563E2C"/>
    <w:rsid w:val="0056428E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C70"/>
    <w:rsid w:val="00583DC6"/>
    <w:rsid w:val="0058454D"/>
    <w:rsid w:val="0058472A"/>
    <w:rsid w:val="005848F4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033F"/>
    <w:rsid w:val="00590C95"/>
    <w:rsid w:val="00591628"/>
    <w:rsid w:val="005929A6"/>
    <w:rsid w:val="00592DCF"/>
    <w:rsid w:val="005939B1"/>
    <w:rsid w:val="005979E8"/>
    <w:rsid w:val="00597B0C"/>
    <w:rsid w:val="00597E49"/>
    <w:rsid w:val="005A08C3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3056"/>
    <w:rsid w:val="005B3177"/>
    <w:rsid w:val="005B3605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21C9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3D8"/>
    <w:rsid w:val="005F6B1E"/>
    <w:rsid w:val="005F6E26"/>
    <w:rsid w:val="006000FF"/>
    <w:rsid w:val="006010A4"/>
    <w:rsid w:val="00601ED5"/>
    <w:rsid w:val="006020E1"/>
    <w:rsid w:val="006034A7"/>
    <w:rsid w:val="00604275"/>
    <w:rsid w:val="00604648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248E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1C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0E8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0A2D"/>
    <w:rsid w:val="00651140"/>
    <w:rsid w:val="00651465"/>
    <w:rsid w:val="00652492"/>
    <w:rsid w:val="00653279"/>
    <w:rsid w:val="0065480E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2A8B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3814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114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5DF5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105"/>
    <w:rsid w:val="006C5695"/>
    <w:rsid w:val="006C59F3"/>
    <w:rsid w:val="006C64E5"/>
    <w:rsid w:val="006C69F1"/>
    <w:rsid w:val="006C6F1B"/>
    <w:rsid w:val="006C7143"/>
    <w:rsid w:val="006C7BD4"/>
    <w:rsid w:val="006D04EB"/>
    <w:rsid w:val="006D0DAB"/>
    <w:rsid w:val="006D1AB2"/>
    <w:rsid w:val="006D239C"/>
    <w:rsid w:val="006D25C7"/>
    <w:rsid w:val="006D31C3"/>
    <w:rsid w:val="006D341E"/>
    <w:rsid w:val="006D408E"/>
    <w:rsid w:val="006D5727"/>
    <w:rsid w:val="006D5D42"/>
    <w:rsid w:val="006D69F9"/>
    <w:rsid w:val="006D7219"/>
    <w:rsid w:val="006E02FC"/>
    <w:rsid w:val="006E06F8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B7D"/>
    <w:rsid w:val="006E7F17"/>
    <w:rsid w:val="006F0D46"/>
    <w:rsid w:val="006F0DEE"/>
    <w:rsid w:val="006F1480"/>
    <w:rsid w:val="006F158E"/>
    <w:rsid w:val="006F19E4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173"/>
    <w:rsid w:val="006F73DC"/>
    <w:rsid w:val="007002D7"/>
    <w:rsid w:val="00700436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730"/>
    <w:rsid w:val="00711B33"/>
    <w:rsid w:val="00712196"/>
    <w:rsid w:val="00713DBF"/>
    <w:rsid w:val="00713F0D"/>
    <w:rsid w:val="00714CA7"/>
    <w:rsid w:val="00714DDA"/>
    <w:rsid w:val="00715243"/>
    <w:rsid w:val="00715F29"/>
    <w:rsid w:val="0071628E"/>
    <w:rsid w:val="00716909"/>
    <w:rsid w:val="007169DB"/>
    <w:rsid w:val="00716A22"/>
    <w:rsid w:val="007179C7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5F1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47847"/>
    <w:rsid w:val="0075063F"/>
    <w:rsid w:val="007507DC"/>
    <w:rsid w:val="00750BE6"/>
    <w:rsid w:val="0075133B"/>
    <w:rsid w:val="007513A8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0E70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38"/>
    <w:rsid w:val="007758A6"/>
    <w:rsid w:val="00775C1B"/>
    <w:rsid w:val="00775E57"/>
    <w:rsid w:val="0077737E"/>
    <w:rsid w:val="00780041"/>
    <w:rsid w:val="00780278"/>
    <w:rsid w:val="00780611"/>
    <w:rsid w:val="00780F25"/>
    <w:rsid w:val="007810AF"/>
    <w:rsid w:val="00781A86"/>
    <w:rsid w:val="00782820"/>
    <w:rsid w:val="007832CA"/>
    <w:rsid w:val="00783CB5"/>
    <w:rsid w:val="0078472E"/>
    <w:rsid w:val="007848B7"/>
    <w:rsid w:val="007850B4"/>
    <w:rsid w:val="0078526F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5EE9"/>
    <w:rsid w:val="00797E04"/>
    <w:rsid w:val="007A0130"/>
    <w:rsid w:val="007A0F25"/>
    <w:rsid w:val="007A15F6"/>
    <w:rsid w:val="007A1B22"/>
    <w:rsid w:val="007A1C55"/>
    <w:rsid w:val="007A1FB0"/>
    <w:rsid w:val="007A22CE"/>
    <w:rsid w:val="007A2D8C"/>
    <w:rsid w:val="007A3474"/>
    <w:rsid w:val="007A380B"/>
    <w:rsid w:val="007A3B1F"/>
    <w:rsid w:val="007A3E5D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6DF6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7B2"/>
    <w:rsid w:val="007D69DB"/>
    <w:rsid w:val="007D6E1E"/>
    <w:rsid w:val="007D726E"/>
    <w:rsid w:val="007D77FB"/>
    <w:rsid w:val="007E037C"/>
    <w:rsid w:val="007E0487"/>
    <w:rsid w:val="007E082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F5"/>
    <w:rsid w:val="007E5F5F"/>
    <w:rsid w:val="007E66C3"/>
    <w:rsid w:val="007E6ACC"/>
    <w:rsid w:val="007E6E66"/>
    <w:rsid w:val="007E7153"/>
    <w:rsid w:val="007E72E2"/>
    <w:rsid w:val="007E7858"/>
    <w:rsid w:val="007F0DB7"/>
    <w:rsid w:val="007F1254"/>
    <w:rsid w:val="007F2265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1A94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07A82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84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5F82"/>
    <w:rsid w:val="00836B47"/>
    <w:rsid w:val="00836DD9"/>
    <w:rsid w:val="008370A4"/>
    <w:rsid w:val="00837381"/>
    <w:rsid w:val="00837B00"/>
    <w:rsid w:val="00837D26"/>
    <w:rsid w:val="008401D6"/>
    <w:rsid w:val="00840364"/>
    <w:rsid w:val="008404B5"/>
    <w:rsid w:val="008407FC"/>
    <w:rsid w:val="00841331"/>
    <w:rsid w:val="0084197B"/>
    <w:rsid w:val="00841BA0"/>
    <w:rsid w:val="00841DEF"/>
    <w:rsid w:val="00841E99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ABF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95B"/>
    <w:rsid w:val="00861CE3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C5E"/>
    <w:rsid w:val="00872E0F"/>
    <w:rsid w:val="00873392"/>
    <w:rsid w:val="00874211"/>
    <w:rsid w:val="00874607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BDB"/>
    <w:rsid w:val="008863CE"/>
    <w:rsid w:val="0088696F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0AF"/>
    <w:rsid w:val="008A2363"/>
    <w:rsid w:val="008A2B9A"/>
    <w:rsid w:val="008A3368"/>
    <w:rsid w:val="008A351C"/>
    <w:rsid w:val="008A3CEE"/>
    <w:rsid w:val="008A4181"/>
    <w:rsid w:val="008A4855"/>
    <w:rsid w:val="008A5152"/>
    <w:rsid w:val="008A5419"/>
    <w:rsid w:val="008A5E3E"/>
    <w:rsid w:val="008A620C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37FD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2CDC"/>
    <w:rsid w:val="008D436F"/>
    <w:rsid w:val="008D4FDA"/>
    <w:rsid w:val="008D6B5B"/>
    <w:rsid w:val="008D6BE5"/>
    <w:rsid w:val="008D6F2E"/>
    <w:rsid w:val="008D7410"/>
    <w:rsid w:val="008D7E16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6AE4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C1C"/>
    <w:rsid w:val="00911ECC"/>
    <w:rsid w:val="00912326"/>
    <w:rsid w:val="00912472"/>
    <w:rsid w:val="009124A4"/>
    <w:rsid w:val="00913075"/>
    <w:rsid w:val="0091369A"/>
    <w:rsid w:val="00913BC7"/>
    <w:rsid w:val="009142E9"/>
    <w:rsid w:val="009145CC"/>
    <w:rsid w:val="00915129"/>
    <w:rsid w:val="0091598F"/>
    <w:rsid w:val="00915A6B"/>
    <w:rsid w:val="00915CA1"/>
    <w:rsid w:val="00916ED9"/>
    <w:rsid w:val="0091764F"/>
    <w:rsid w:val="00920014"/>
    <w:rsid w:val="009210C9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475D3"/>
    <w:rsid w:val="00950ACA"/>
    <w:rsid w:val="00950D30"/>
    <w:rsid w:val="009511A1"/>
    <w:rsid w:val="0095156F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BB"/>
    <w:rsid w:val="00964502"/>
    <w:rsid w:val="00964817"/>
    <w:rsid w:val="009651F7"/>
    <w:rsid w:val="00965728"/>
    <w:rsid w:val="009660DF"/>
    <w:rsid w:val="00966238"/>
    <w:rsid w:val="009665BE"/>
    <w:rsid w:val="00970577"/>
    <w:rsid w:val="00970B24"/>
    <w:rsid w:val="00970CB3"/>
    <w:rsid w:val="00970F79"/>
    <w:rsid w:val="00971280"/>
    <w:rsid w:val="00974092"/>
    <w:rsid w:val="009742C0"/>
    <w:rsid w:val="0097449C"/>
    <w:rsid w:val="00976057"/>
    <w:rsid w:val="009765B3"/>
    <w:rsid w:val="00976730"/>
    <w:rsid w:val="00977056"/>
    <w:rsid w:val="00977FD7"/>
    <w:rsid w:val="009816BB"/>
    <w:rsid w:val="00981C5E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267"/>
    <w:rsid w:val="00987DF6"/>
    <w:rsid w:val="0099056B"/>
    <w:rsid w:val="00991450"/>
    <w:rsid w:val="00992728"/>
    <w:rsid w:val="009928DF"/>
    <w:rsid w:val="00992F79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2BF7"/>
    <w:rsid w:val="009B348C"/>
    <w:rsid w:val="009B36B5"/>
    <w:rsid w:val="009B3B4E"/>
    <w:rsid w:val="009B3CB4"/>
    <w:rsid w:val="009B4147"/>
    <w:rsid w:val="009B4262"/>
    <w:rsid w:val="009B43B6"/>
    <w:rsid w:val="009B43EC"/>
    <w:rsid w:val="009B5A08"/>
    <w:rsid w:val="009B6091"/>
    <w:rsid w:val="009B65D0"/>
    <w:rsid w:val="009B6AAF"/>
    <w:rsid w:val="009B6F27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3917"/>
    <w:rsid w:val="009C4A88"/>
    <w:rsid w:val="009C5320"/>
    <w:rsid w:val="009C5957"/>
    <w:rsid w:val="009C5C1F"/>
    <w:rsid w:val="009C77EC"/>
    <w:rsid w:val="009D0598"/>
    <w:rsid w:val="009D118A"/>
    <w:rsid w:val="009D1420"/>
    <w:rsid w:val="009D175C"/>
    <w:rsid w:val="009D184B"/>
    <w:rsid w:val="009D2425"/>
    <w:rsid w:val="009D2961"/>
    <w:rsid w:val="009D35BD"/>
    <w:rsid w:val="009D35EC"/>
    <w:rsid w:val="009D3A23"/>
    <w:rsid w:val="009D3D90"/>
    <w:rsid w:val="009D530B"/>
    <w:rsid w:val="009D5854"/>
    <w:rsid w:val="009D5855"/>
    <w:rsid w:val="009D58F3"/>
    <w:rsid w:val="009D5EA4"/>
    <w:rsid w:val="009D61BE"/>
    <w:rsid w:val="009D6EB2"/>
    <w:rsid w:val="009D791D"/>
    <w:rsid w:val="009D7930"/>
    <w:rsid w:val="009E07C4"/>
    <w:rsid w:val="009E100C"/>
    <w:rsid w:val="009E123E"/>
    <w:rsid w:val="009E1400"/>
    <w:rsid w:val="009E14A3"/>
    <w:rsid w:val="009E21EF"/>
    <w:rsid w:val="009E32C6"/>
    <w:rsid w:val="009E4618"/>
    <w:rsid w:val="009E4BC1"/>
    <w:rsid w:val="009E4F63"/>
    <w:rsid w:val="009E500C"/>
    <w:rsid w:val="009E505C"/>
    <w:rsid w:val="009E5EDC"/>
    <w:rsid w:val="009E6373"/>
    <w:rsid w:val="009E6753"/>
    <w:rsid w:val="009E7474"/>
    <w:rsid w:val="009E7BC3"/>
    <w:rsid w:val="009F039D"/>
    <w:rsid w:val="009F0A8C"/>
    <w:rsid w:val="009F0CB4"/>
    <w:rsid w:val="009F140E"/>
    <w:rsid w:val="009F1458"/>
    <w:rsid w:val="009F2432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4298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30A"/>
    <w:rsid w:val="00A15412"/>
    <w:rsid w:val="00A15C99"/>
    <w:rsid w:val="00A15CBB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64F"/>
    <w:rsid w:val="00A2588A"/>
    <w:rsid w:val="00A26164"/>
    <w:rsid w:val="00A2629A"/>
    <w:rsid w:val="00A2647A"/>
    <w:rsid w:val="00A3021C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4EAA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5EF9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B85"/>
    <w:rsid w:val="00A51194"/>
    <w:rsid w:val="00A5144B"/>
    <w:rsid w:val="00A525F9"/>
    <w:rsid w:val="00A54432"/>
    <w:rsid w:val="00A55667"/>
    <w:rsid w:val="00A557B8"/>
    <w:rsid w:val="00A56490"/>
    <w:rsid w:val="00A57334"/>
    <w:rsid w:val="00A605FB"/>
    <w:rsid w:val="00A61049"/>
    <w:rsid w:val="00A618A4"/>
    <w:rsid w:val="00A62109"/>
    <w:rsid w:val="00A62CBF"/>
    <w:rsid w:val="00A63646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675F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9A6"/>
    <w:rsid w:val="00A73F05"/>
    <w:rsid w:val="00A747D9"/>
    <w:rsid w:val="00A75AF6"/>
    <w:rsid w:val="00A76EE2"/>
    <w:rsid w:val="00A77593"/>
    <w:rsid w:val="00A77C0A"/>
    <w:rsid w:val="00A80CEE"/>
    <w:rsid w:val="00A819BB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36BB"/>
    <w:rsid w:val="00A83B0C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6D39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583"/>
    <w:rsid w:val="00AA26B5"/>
    <w:rsid w:val="00AA2AA6"/>
    <w:rsid w:val="00AA3724"/>
    <w:rsid w:val="00AA3E68"/>
    <w:rsid w:val="00AA514D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4BE2"/>
    <w:rsid w:val="00AB552C"/>
    <w:rsid w:val="00AB5591"/>
    <w:rsid w:val="00AB564D"/>
    <w:rsid w:val="00AB5865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3FE3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3E93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1984"/>
    <w:rsid w:val="00AF2215"/>
    <w:rsid w:val="00AF321A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C78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0F98"/>
    <w:rsid w:val="00B124B4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4441"/>
    <w:rsid w:val="00B351BF"/>
    <w:rsid w:val="00B3683C"/>
    <w:rsid w:val="00B36ABA"/>
    <w:rsid w:val="00B37330"/>
    <w:rsid w:val="00B37649"/>
    <w:rsid w:val="00B37662"/>
    <w:rsid w:val="00B377DD"/>
    <w:rsid w:val="00B37F54"/>
    <w:rsid w:val="00B4023F"/>
    <w:rsid w:val="00B4094F"/>
    <w:rsid w:val="00B41B72"/>
    <w:rsid w:val="00B4257B"/>
    <w:rsid w:val="00B42C56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ADF"/>
    <w:rsid w:val="00B65CFE"/>
    <w:rsid w:val="00B65F77"/>
    <w:rsid w:val="00B660FB"/>
    <w:rsid w:val="00B663F5"/>
    <w:rsid w:val="00B66627"/>
    <w:rsid w:val="00B666BC"/>
    <w:rsid w:val="00B66E95"/>
    <w:rsid w:val="00B7016C"/>
    <w:rsid w:val="00B70903"/>
    <w:rsid w:val="00B70C58"/>
    <w:rsid w:val="00B72507"/>
    <w:rsid w:val="00B72EDE"/>
    <w:rsid w:val="00B734C2"/>
    <w:rsid w:val="00B73EEC"/>
    <w:rsid w:val="00B746B6"/>
    <w:rsid w:val="00B7493A"/>
    <w:rsid w:val="00B74E7B"/>
    <w:rsid w:val="00B7516D"/>
    <w:rsid w:val="00B7525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1F30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363"/>
    <w:rsid w:val="00BA3583"/>
    <w:rsid w:val="00BA3D64"/>
    <w:rsid w:val="00BA4225"/>
    <w:rsid w:val="00BA52EE"/>
    <w:rsid w:val="00BA55DD"/>
    <w:rsid w:val="00BA5B87"/>
    <w:rsid w:val="00BA79DE"/>
    <w:rsid w:val="00BA7DCA"/>
    <w:rsid w:val="00BB08CD"/>
    <w:rsid w:val="00BB0A30"/>
    <w:rsid w:val="00BB1157"/>
    <w:rsid w:val="00BB166D"/>
    <w:rsid w:val="00BB2161"/>
    <w:rsid w:val="00BB2554"/>
    <w:rsid w:val="00BB2557"/>
    <w:rsid w:val="00BB3B49"/>
    <w:rsid w:val="00BB442E"/>
    <w:rsid w:val="00BB50F1"/>
    <w:rsid w:val="00BB70E7"/>
    <w:rsid w:val="00BB7A42"/>
    <w:rsid w:val="00BB7CEF"/>
    <w:rsid w:val="00BB7F9D"/>
    <w:rsid w:val="00BC059F"/>
    <w:rsid w:val="00BC08DF"/>
    <w:rsid w:val="00BC1714"/>
    <w:rsid w:val="00BC1C4B"/>
    <w:rsid w:val="00BC218D"/>
    <w:rsid w:val="00BC246D"/>
    <w:rsid w:val="00BC248B"/>
    <w:rsid w:val="00BC38B3"/>
    <w:rsid w:val="00BC3982"/>
    <w:rsid w:val="00BC3A99"/>
    <w:rsid w:val="00BC48EA"/>
    <w:rsid w:val="00BC4C1F"/>
    <w:rsid w:val="00BC626B"/>
    <w:rsid w:val="00BC65F1"/>
    <w:rsid w:val="00BC6942"/>
    <w:rsid w:val="00BC763C"/>
    <w:rsid w:val="00BC77CD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08C"/>
    <w:rsid w:val="00BD7480"/>
    <w:rsid w:val="00BD778A"/>
    <w:rsid w:val="00BE00CA"/>
    <w:rsid w:val="00BE013A"/>
    <w:rsid w:val="00BE04C7"/>
    <w:rsid w:val="00BE0779"/>
    <w:rsid w:val="00BE09C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5C7"/>
    <w:rsid w:val="00BF2A5A"/>
    <w:rsid w:val="00BF3052"/>
    <w:rsid w:val="00BF3DD1"/>
    <w:rsid w:val="00BF5534"/>
    <w:rsid w:val="00BF6B8A"/>
    <w:rsid w:val="00BF7870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4F57"/>
    <w:rsid w:val="00C04FDA"/>
    <w:rsid w:val="00C058F0"/>
    <w:rsid w:val="00C05B24"/>
    <w:rsid w:val="00C06DF4"/>
    <w:rsid w:val="00C075C5"/>
    <w:rsid w:val="00C07A1B"/>
    <w:rsid w:val="00C10040"/>
    <w:rsid w:val="00C10BB2"/>
    <w:rsid w:val="00C127B9"/>
    <w:rsid w:val="00C127DA"/>
    <w:rsid w:val="00C12FE7"/>
    <w:rsid w:val="00C1391C"/>
    <w:rsid w:val="00C13B9C"/>
    <w:rsid w:val="00C15ED1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AEA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7BC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BD5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0D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81C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6B8"/>
    <w:rsid w:val="00C8299C"/>
    <w:rsid w:val="00C83033"/>
    <w:rsid w:val="00C836DF"/>
    <w:rsid w:val="00C83C22"/>
    <w:rsid w:val="00C83F91"/>
    <w:rsid w:val="00C844F7"/>
    <w:rsid w:val="00C85173"/>
    <w:rsid w:val="00C85254"/>
    <w:rsid w:val="00C858D0"/>
    <w:rsid w:val="00C85F84"/>
    <w:rsid w:val="00C862D2"/>
    <w:rsid w:val="00C86876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18E"/>
    <w:rsid w:val="00CB146D"/>
    <w:rsid w:val="00CB1977"/>
    <w:rsid w:val="00CB1C1F"/>
    <w:rsid w:val="00CB2685"/>
    <w:rsid w:val="00CB2D51"/>
    <w:rsid w:val="00CB311F"/>
    <w:rsid w:val="00CB3F83"/>
    <w:rsid w:val="00CB4769"/>
    <w:rsid w:val="00CB4FE8"/>
    <w:rsid w:val="00CB5115"/>
    <w:rsid w:val="00CB5177"/>
    <w:rsid w:val="00CB5777"/>
    <w:rsid w:val="00CB58CE"/>
    <w:rsid w:val="00CB5DA9"/>
    <w:rsid w:val="00CB6710"/>
    <w:rsid w:val="00CB702A"/>
    <w:rsid w:val="00CB7A66"/>
    <w:rsid w:val="00CB7D59"/>
    <w:rsid w:val="00CB7E88"/>
    <w:rsid w:val="00CC02EE"/>
    <w:rsid w:val="00CC07E9"/>
    <w:rsid w:val="00CC1035"/>
    <w:rsid w:val="00CC1754"/>
    <w:rsid w:val="00CC1B2D"/>
    <w:rsid w:val="00CC1F35"/>
    <w:rsid w:val="00CC245A"/>
    <w:rsid w:val="00CC253B"/>
    <w:rsid w:val="00CC268C"/>
    <w:rsid w:val="00CC2B5D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1AA"/>
    <w:rsid w:val="00D027FD"/>
    <w:rsid w:val="00D02A0F"/>
    <w:rsid w:val="00D02EA9"/>
    <w:rsid w:val="00D03014"/>
    <w:rsid w:val="00D03243"/>
    <w:rsid w:val="00D035A6"/>
    <w:rsid w:val="00D03789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5C8"/>
    <w:rsid w:val="00D10A0C"/>
    <w:rsid w:val="00D10E06"/>
    <w:rsid w:val="00D11012"/>
    <w:rsid w:val="00D11353"/>
    <w:rsid w:val="00D114B5"/>
    <w:rsid w:val="00D11D12"/>
    <w:rsid w:val="00D11D18"/>
    <w:rsid w:val="00D11E2A"/>
    <w:rsid w:val="00D120F3"/>
    <w:rsid w:val="00D1235D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5AEB"/>
    <w:rsid w:val="00D26A8F"/>
    <w:rsid w:val="00D26B9B"/>
    <w:rsid w:val="00D26E94"/>
    <w:rsid w:val="00D27340"/>
    <w:rsid w:val="00D27A18"/>
    <w:rsid w:val="00D302B5"/>
    <w:rsid w:val="00D3085D"/>
    <w:rsid w:val="00D31354"/>
    <w:rsid w:val="00D31AEA"/>
    <w:rsid w:val="00D327F5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30B"/>
    <w:rsid w:val="00D4446F"/>
    <w:rsid w:val="00D461CD"/>
    <w:rsid w:val="00D4635D"/>
    <w:rsid w:val="00D46F0A"/>
    <w:rsid w:val="00D46F88"/>
    <w:rsid w:val="00D472EA"/>
    <w:rsid w:val="00D50995"/>
    <w:rsid w:val="00D51743"/>
    <w:rsid w:val="00D51DBD"/>
    <w:rsid w:val="00D52300"/>
    <w:rsid w:val="00D53443"/>
    <w:rsid w:val="00D53DED"/>
    <w:rsid w:val="00D53FE2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7C9"/>
    <w:rsid w:val="00D6782A"/>
    <w:rsid w:val="00D678C6"/>
    <w:rsid w:val="00D67F4C"/>
    <w:rsid w:val="00D707C3"/>
    <w:rsid w:val="00D70917"/>
    <w:rsid w:val="00D713FF"/>
    <w:rsid w:val="00D71DDC"/>
    <w:rsid w:val="00D72A09"/>
    <w:rsid w:val="00D72AED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3854"/>
    <w:rsid w:val="00D9496A"/>
    <w:rsid w:val="00D9497C"/>
    <w:rsid w:val="00D94BAE"/>
    <w:rsid w:val="00D95A78"/>
    <w:rsid w:val="00D966B2"/>
    <w:rsid w:val="00D968F2"/>
    <w:rsid w:val="00DA1AAE"/>
    <w:rsid w:val="00DA1C91"/>
    <w:rsid w:val="00DA2209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5FC5"/>
    <w:rsid w:val="00DA6358"/>
    <w:rsid w:val="00DA67AD"/>
    <w:rsid w:val="00DA714F"/>
    <w:rsid w:val="00DA79DA"/>
    <w:rsid w:val="00DA7BDA"/>
    <w:rsid w:val="00DB03CE"/>
    <w:rsid w:val="00DB0EA2"/>
    <w:rsid w:val="00DB1120"/>
    <w:rsid w:val="00DB1907"/>
    <w:rsid w:val="00DB1F3C"/>
    <w:rsid w:val="00DB228B"/>
    <w:rsid w:val="00DB235B"/>
    <w:rsid w:val="00DB242E"/>
    <w:rsid w:val="00DB2F33"/>
    <w:rsid w:val="00DB2F57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1670"/>
    <w:rsid w:val="00DC1E38"/>
    <w:rsid w:val="00DC24D9"/>
    <w:rsid w:val="00DC2762"/>
    <w:rsid w:val="00DC2F14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66A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69C"/>
    <w:rsid w:val="00DE36A6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225B"/>
    <w:rsid w:val="00DF31E2"/>
    <w:rsid w:val="00DF365F"/>
    <w:rsid w:val="00DF3780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6EEF"/>
    <w:rsid w:val="00E17333"/>
    <w:rsid w:val="00E176A4"/>
    <w:rsid w:val="00E17980"/>
    <w:rsid w:val="00E17A5D"/>
    <w:rsid w:val="00E17EAD"/>
    <w:rsid w:val="00E220AF"/>
    <w:rsid w:val="00E22AC6"/>
    <w:rsid w:val="00E23C3E"/>
    <w:rsid w:val="00E24916"/>
    <w:rsid w:val="00E25A5D"/>
    <w:rsid w:val="00E2620C"/>
    <w:rsid w:val="00E264A9"/>
    <w:rsid w:val="00E26960"/>
    <w:rsid w:val="00E2720B"/>
    <w:rsid w:val="00E2729D"/>
    <w:rsid w:val="00E27801"/>
    <w:rsid w:val="00E2780F"/>
    <w:rsid w:val="00E27F9B"/>
    <w:rsid w:val="00E31C3E"/>
    <w:rsid w:val="00E31F45"/>
    <w:rsid w:val="00E32127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36AD7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57FD5"/>
    <w:rsid w:val="00E6084B"/>
    <w:rsid w:val="00E61604"/>
    <w:rsid w:val="00E61783"/>
    <w:rsid w:val="00E62DA6"/>
    <w:rsid w:val="00E63065"/>
    <w:rsid w:val="00E63B3F"/>
    <w:rsid w:val="00E64F5A"/>
    <w:rsid w:val="00E64FCC"/>
    <w:rsid w:val="00E66DB7"/>
    <w:rsid w:val="00E674B6"/>
    <w:rsid w:val="00E67AAF"/>
    <w:rsid w:val="00E67C87"/>
    <w:rsid w:val="00E709C3"/>
    <w:rsid w:val="00E70B6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7CE"/>
    <w:rsid w:val="00E75931"/>
    <w:rsid w:val="00E76965"/>
    <w:rsid w:val="00E7784A"/>
    <w:rsid w:val="00E779D7"/>
    <w:rsid w:val="00E8047E"/>
    <w:rsid w:val="00E806E5"/>
    <w:rsid w:val="00E80E60"/>
    <w:rsid w:val="00E815F0"/>
    <w:rsid w:val="00E81926"/>
    <w:rsid w:val="00E81D8D"/>
    <w:rsid w:val="00E81F11"/>
    <w:rsid w:val="00E82B2E"/>
    <w:rsid w:val="00E83233"/>
    <w:rsid w:val="00E83758"/>
    <w:rsid w:val="00E83899"/>
    <w:rsid w:val="00E83BC8"/>
    <w:rsid w:val="00E83C64"/>
    <w:rsid w:val="00E85AF4"/>
    <w:rsid w:val="00E8639A"/>
    <w:rsid w:val="00E86803"/>
    <w:rsid w:val="00E87B44"/>
    <w:rsid w:val="00E90341"/>
    <w:rsid w:val="00E9034B"/>
    <w:rsid w:val="00E909A1"/>
    <w:rsid w:val="00E90E4D"/>
    <w:rsid w:val="00E90EDF"/>
    <w:rsid w:val="00E91C27"/>
    <w:rsid w:val="00E928F7"/>
    <w:rsid w:val="00E9301B"/>
    <w:rsid w:val="00E94169"/>
    <w:rsid w:val="00E941BE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BCD"/>
    <w:rsid w:val="00EA3F91"/>
    <w:rsid w:val="00EA4125"/>
    <w:rsid w:val="00EA43C7"/>
    <w:rsid w:val="00EA440E"/>
    <w:rsid w:val="00EA5768"/>
    <w:rsid w:val="00EA5CF6"/>
    <w:rsid w:val="00EA652B"/>
    <w:rsid w:val="00EA7CCB"/>
    <w:rsid w:val="00EB0212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0F7C"/>
    <w:rsid w:val="00EC21BB"/>
    <w:rsid w:val="00EC28D1"/>
    <w:rsid w:val="00EC2BC9"/>
    <w:rsid w:val="00EC363B"/>
    <w:rsid w:val="00EC3F40"/>
    <w:rsid w:val="00EC3FEB"/>
    <w:rsid w:val="00EC444E"/>
    <w:rsid w:val="00EC44DA"/>
    <w:rsid w:val="00EC5B7A"/>
    <w:rsid w:val="00ED0022"/>
    <w:rsid w:val="00ED1539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B2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2E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1D0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3C2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A2E"/>
    <w:rsid w:val="00F20BDA"/>
    <w:rsid w:val="00F211A1"/>
    <w:rsid w:val="00F21A4C"/>
    <w:rsid w:val="00F21E53"/>
    <w:rsid w:val="00F23144"/>
    <w:rsid w:val="00F23729"/>
    <w:rsid w:val="00F23861"/>
    <w:rsid w:val="00F23C2E"/>
    <w:rsid w:val="00F23E4C"/>
    <w:rsid w:val="00F23E7F"/>
    <w:rsid w:val="00F249E1"/>
    <w:rsid w:val="00F26B4E"/>
    <w:rsid w:val="00F3100B"/>
    <w:rsid w:val="00F3148E"/>
    <w:rsid w:val="00F31D3C"/>
    <w:rsid w:val="00F32D9E"/>
    <w:rsid w:val="00F33320"/>
    <w:rsid w:val="00F33997"/>
    <w:rsid w:val="00F3400E"/>
    <w:rsid w:val="00F34156"/>
    <w:rsid w:val="00F34B44"/>
    <w:rsid w:val="00F360BD"/>
    <w:rsid w:val="00F363D0"/>
    <w:rsid w:val="00F363F3"/>
    <w:rsid w:val="00F366E5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229"/>
    <w:rsid w:val="00F44881"/>
    <w:rsid w:val="00F44D57"/>
    <w:rsid w:val="00F458F2"/>
    <w:rsid w:val="00F45F39"/>
    <w:rsid w:val="00F46DF4"/>
    <w:rsid w:val="00F477C8"/>
    <w:rsid w:val="00F47B43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067A"/>
    <w:rsid w:val="00F61851"/>
    <w:rsid w:val="00F61CF8"/>
    <w:rsid w:val="00F61EC6"/>
    <w:rsid w:val="00F62579"/>
    <w:rsid w:val="00F650E9"/>
    <w:rsid w:val="00F6544B"/>
    <w:rsid w:val="00F66992"/>
    <w:rsid w:val="00F672BB"/>
    <w:rsid w:val="00F67472"/>
    <w:rsid w:val="00F675BF"/>
    <w:rsid w:val="00F6780C"/>
    <w:rsid w:val="00F67AC3"/>
    <w:rsid w:val="00F7027D"/>
    <w:rsid w:val="00F703A4"/>
    <w:rsid w:val="00F70418"/>
    <w:rsid w:val="00F70D1C"/>
    <w:rsid w:val="00F7117D"/>
    <w:rsid w:val="00F72B82"/>
    <w:rsid w:val="00F74A60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134D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79E"/>
    <w:rsid w:val="00FA3BAD"/>
    <w:rsid w:val="00FA47C8"/>
    <w:rsid w:val="00FA5322"/>
    <w:rsid w:val="00FA537E"/>
    <w:rsid w:val="00FA5653"/>
    <w:rsid w:val="00FA588B"/>
    <w:rsid w:val="00FA632A"/>
    <w:rsid w:val="00FA679A"/>
    <w:rsid w:val="00FA7E4E"/>
    <w:rsid w:val="00FB05A4"/>
    <w:rsid w:val="00FB066E"/>
    <w:rsid w:val="00FB0DB0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0F47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CA7"/>
    <w:rsid w:val="00FD1D5A"/>
    <w:rsid w:val="00FD2727"/>
    <w:rsid w:val="00FD3098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611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1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,Bullet list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5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6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1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3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4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4893</TotalTime>
  <Pages>5</Pages>
  <Words>1083</Words>
  <Characters>6179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7248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204</cp:revision>
  <cp:lastPrinted>2010-01-07T15:23:00Z</cp:lastPrinted>
  <dcterms:created xsi:type="dcterms:W3CDTF">2023-02-17T00:23:00Z</dcterms:created>
  <dcterms:modified xsi:type="dcterms:W3CDTF">2024-11-07T02:19:00Z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