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105C1D" w14:textId="4CB882D7" w:rsidR="00987D73" w:rsidRDefault="00987D73" w:rsidP="00987D73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987D73">
        <w:rPr>
          <w:rFonts w:ascii="Arial" w:hAnsi="Arial" w:cs="Arial"/>
          <w:b/>
          <w:noProof/>
          <w:sz w:val="24"/>
          <w:szCs w:val="24"/>
        </w:rPr>
        <w:t>3GPP TSG-RAN WG4 Meeting #112-bis</w:t>
      </w:r>
      <w:r w:rsidRPr="00987D73">
        <w:rPr>
          <w:rFonts w:ascii="Arial" w:hAnsi="Arial" w:cs="Arial"/>
          <w:b/>
          <w:noProof/>
          <w:sz w:val="24"/>
          <w:szCs w:val="24"/>
        </w:rPr>
        <w:tab/>
      </w:r>
      <w:r w:rsidR="009D4C6D" w:rsidRPr="009D4C6D">
        <w:rPr>
          <w:rFonts w:ascii="Arial" w:hAnsi="Arial" w:cs="Arial"/>
          <w:b/>
          <w:noProof/>
          <w:color w:val="000000"/>
          <w:sz w:val="24"/>
          <w:szCs w:val="24"/>
        </w:rPr>
        <w:t>R4-2414900</w:t>
      </w:r>
    </w:p>
    <w:p w14:paraId="68C812BC" w14:textId="7A37499F" w:rsidR="00987D73" w:rsidRPr="00987D73" w:rsidRDefault="00987D73" w:rsidP="00987D73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987D73">
        <w:rPr>
          <w:rFonts w:ascii="Arial" w:eastAsia="SimSun" w:hAnsi="Arial" w:cs="Arial"/>
          <w:b/>
          <w:sz w:val="24"/>
          <w:szCs w:val="24"/>
          <w:lang w:eastAsia="zh-CN"/>
        </w:rPr>
        <w:t>Hefei, Anhui, China, 14</w:t>
      </w:r>
      <w:r w:rsidRPr="00987D73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987D73">
        <w:rPr>
          <w:rFonts w:ascii="Arial" w:eastAsia="SimSun" w:hAnsi="Arial" w:cs="Arial"/>
          <w:b/>
          <w:sz w:val="24"/>
          <w:szCs w:val="24"/>
          <w:lang w:eastAsia="zh-CN"/>
        </w:rPr>
        <w:t xml:space="preserve"> – 18</w:t>
      </w:r>
      <w:r w:rsidRPr="00987D73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987D73">
        <w:rPr>
          <w:rFonts w:ascii="Arial" w:eastAsia="SimSun" w:hAnsi="Arial" w:cs="Arial"/>
          <w:b/>
          <w:sz w:val="24"/>
          <w:szCs w:val="24"/>
          <w:lang w:eastAsia="zh-CN"/>
        </w:rPr>
        <w:t xml:space="preserve"> October, 2024</w:t>
      </w:r>
    </w:p>
    <w:p w14:paraId="464FDAFC" w14:textId="6A415E35" w:rsidR="00723C12" w:rsidRDefault="00723C12" w:rsidP="00987D73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0090C43A" w14:textId="77777777" w:rsidR="00723C12" w:rsidRDefault="00723C12" w:rsidP="00723C12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RAN WG4</w:t>
      </w:r>
      <w:r>
        <w:rPr>
          <w:rFonts w:ascii="Arial" w:hAnsi="Arial" w:cs="Arial"/>
          <w:b/>
          <w:sz w:val="32"/>
        </w:rPr>
        <w:br/>
        <w:t>meeting: 112</w:t>
      </w:r>
    </w:p>
    <w:p w14:paraId="4CC48DE8" w14:textId="77777777" w:rsidR="00723C12" w:rsidRDefault="00723C12" w:rsidP="00723C12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Maastricht, Netherlands, 19/08/2024 to 23/08/2024</w:t>
      </w:r>
    </w:p>
    <w:p w14:paraId="2B84D6E6" w14:textId="77777777" w:rsidR="00723C12" w:rsidRDefault="00723C12" w:rsidP="00723C12"/>
    <w:p w14:paraId="5A6ED0EC" w14:textId="77777777" w:rsidR="00723C12" w:rsidRDefault="00723C12" w:rsidP="00723C12">
      <w:r>
        <w:t xml:space="preserve">Report generated on Thursday, 2024-09-05 07:13  UTC </w:t>
      </w:r>
    </w:p>
    <w:p w14:paraId="6598DF29" w14:textId="1892FFDF" w:rsidR="00A65E22" w:rsidRDefault="00A65E22" w:rsidP="00723C12">
      <w:pPr>
        <w:pStyle w:val="Heading2"/>
      </w:pPr>
      <w:r>
        <w:br w:type="page"/>
      </w:r>
      <w:r>
        <w:lastRenderedPageBreak/>
        <w:t>Annex A: Contribution documents and status</w:t>
      </w:r>
    </w:p>
    <w:p w14:paraId="4B247924" w14:textId="77777777" w:rsidR="00A65E22" w:rsidRDefault="00A65E22" w:rsidP="00A65E22">
      <w:pPr>
        <w:pStyle w:val="Heading3"/>
      </w:pPr>
      <w:r>
        <w:t>A1: List of TDocs</w:t>
      </w:r>
    </w:p>
    <w:p w14:paraId="5BC59B7B" w14:textId="77777777" w:rsidR="00A65E22" w:rsidRDefault="00A65E22" w:rsidP="00A65E22">
      <w:pPr>
        <w:pStyle w:val="TH"/>
      </w:pPr>
    </w:p>
    <w:p w14:paraId="303CA76E" w14:textId="3004119A" w:rsidR="00A65E22" w:rsidRDefault="00502DBD" w:rsidP="00A65E22">
      <w:r>
        <w:t>See excel file attached to this report.</w:t>
      </w:r>
    </w:p>
    <w:p w14:paraId="55616A97" w14:textId="77777777" w:rsidR="00A65E22" w:rsidRDefault="00A65E22" w:rsidP="00A65E22">
      <w:pPr>
        <w:pStyle w:val="Heading2"/>
      </w:pPr>
      <w:r>
        <w:br w:type="page"/>
      </w:r>
      <w:r>
        <w:lastRenderedPageBreak/>
        <w:t>Annex B: List of change requests</w:t>
      </w:r>
    </w:p>
    <w:p w14:paraId="44809A5F" w14:textId="77777777" w:rsidR="00A65E22" w:rsidRDefault="00A65E22" w:rsidP="00A65E22">
      <w:pPr>
        <w:pStyle w:val="TH"/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28"/>
        <w:gridCol w:w="1984"/>
        <w:gridCol w:w="996"/>
        <w:gridCol w:w="709"/>
        <w:gridCol w:w="610"/>
        <w:gridCol w:w="524"/>
        <w:gridCol w:w="709"/>
        <w:gridCol w:w="568"/>
        <w:gridCol w:w="1417"/>
        <w:gridCol w:w="984"/>
      </w:tblGrid>
      <w:tr w:rsidR="007D5367" w:rsidRPr="007D5367" w14:paraId="6EB8D782" w14:textId="77777777" w:rsidTr="007D5367">
        <w:tc>
          <w:tcPr>
            <w:tcW w:w="586" w:type="pct"/>
          </w:tcPr>
          <w:p w14:paraId="3866B571" w14:textId="4430995A" w:rsidR="00A65E22" w:rsidRPr="007D5367" w:rsidRDefault="00A65E22" w:rsidP="00A65E22">
            <w:pPr>
              <w:pStyle w:val="TAH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Document</w:t>
            </w:r>
          </w:p>
        </w:tc>
        <w:tc>
          <w:tcPr>
            <w:tcW w:w="1030" w:type="pct"/>
          </w:tcPr>
          <w:p w14:paraId="574B7DAD" w14:textId="1777E6BE" w:rsidR="00A65E22" w:rsidRPr="007D5367" w:rsidRDefault="00A65E22" w:rsidP="00A65E22">
            <w:pPr>
              <w:pStyle w:val="TAH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Title</w:t>
            </w:r>
          </w:p>
        </w:tc>
        <w:tc>
          <w:tcPr>
            <w:tcW w:w="517" w:type="pct"/>
          </w:tcPr>
          <w:p w14:paraId="06213695" w14:textId="6DDBC0B7" w:rsidR="00A65E22" w:rsidRPr="007D5367" w:rsidRDefault="00A65E22" w:rsidP="00A65E22">
            <w:pPr>
              <w:pStyle w:val="TAH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Source</w:t>
            </w:r>
          </w:p>
        </w:tc>
        <w:tc>
          <w:tcPr>
            <w:tcW w:w="368" w:type="pct"/>
          </w:tcPr>
          <w:p w14:paraId="4337B8B6" w14:textId="227D2771" w:rsidR="00A65E22" w:rsidRPr="007D5367" w:rsidRDefault="00A65E22" w:rsidP="00A65E22">
            <w:pPr>
              <w:pStyle w:val="TAH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Spec</w:t>
            </w:r>
          </w:p>
        </w:tc>
        <w:tc>
          <w:tcPr>
            <w:tcW w:w="317" w:type="pct"/>
          </w:tcPr>
          <w:p w14:paraId="4BB5FC00" w14:textId="365ED060" w:rsidR="00A65E22" w:rsidRPr="007D5367" w:rsidRDefault="00A65E22" w:rsidP="00A65E22">
            <w:pPr>
              <w:pStyle w:val="TAH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</w:t>
            </w:r>
          </w:p>
        </w:tc>
        <w:tc>
          <w:tcPr>
            <w:tcW w:w="272" w:type="pct"/>
          </w:tcPr>
          <w:p w14:paraId="1F917CB2" w14:textId="6E6CC0CC" w:rsidR="00A65E22" w:rsidRPr="007D5367" w:rsidRDefault="00A65E22" w:rsidP="00A65E22">
            <w:pPr>
              <w:pStyle w:val="TAH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</w:t>
            </w:r>
          </w:p>
        </w:tc>
        <w:tc>
          <w:tcPr>
            <w:tcW w:w="368" w:type="pct"/>
          </w:tcPr>
          <w:p w14:paraId="2B697356" w14:textId="5D2D4EB7" w:rsidR="00A65E22" w:rsidRPr="007D5367" w:rsidRDefault="00A65E22" w:rsidP="00A65E22">
            <w:pPr>
              <w:pStyle w:val="TAH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</w:t>
            </w:r>
          </w:p>
        </w:tc>
        <w:tc>
          <w:tcPr>
            <w:tcW w:w="295" w:type="pct"/>
          </w:tcPr>
          <w:p w14:paraId="077A6657" w14:textId="2E319F05" w:rsidR="00A65E22" w:rsidRPr="007D5367" w:rsidRDefault="00A65E22" w:rsidP="00A65E22">
            <w:pPr>
              <w:pStyle w:val="TAH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</w:t>
            </w:r>
          </w:p>
        </w:tc>
        <w:tc>
          <w:tcPr>
            <w:tcW w:w="736" w:type="pct"/>
          </w:tcPr>
          <w:p w14:paraId="7DB4BEA4" w14:textId="40AE42CE" w:rsidR="00A65E22" w:rsidRPr="007D5367" w:rsidRDefault="00A65E22" w:rsidP="00A65E22">
            <w:pPr>
              <w:pStyle w:val="TAH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</w:t>
            </w:r>
          </w:p>
        </w:tc>
        <w:tc>
          <w:tcPr>
            <w:tcW w:w="511" w:type="pct"/>
          </w:tcPr>
          <w:p w14:paraId="1A028BC5" w14:textId="7845B751" w:rsidR="00A65E22" w:rsidRPr="007D5367" w:rsidRDefault="00A65E22" w:rsidP="00A65E22">
            <w:pPr>
              <w:pStyle w:val="TAH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Decision</w:t>
            </w:r>
          </w:p>
        </w:tc>
      </w:tr>
      <w:tr w:rsidR="007D5367" w:rsidRPr="007D5367" w14:paraId="6BF9A8A5" w14:textId="77777777" w:rsidTr="007D5367">
        <w:tc>
          <w:tcPr>
            <w:tcW w:w="586" w:type="pct"/>
          </w:tcPr>
          <w:p w14:paraId="48DF48EA" w14:textId="63C7A9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R4-2411592</w:t>
            </w:r>
          </w:p>
        </w:tc>
        <w:tc>
          <w:tcPr>
            <w:tcW w:w="1030" w:type="pct"/>
          </w:tcPr>
          <w:p w14:paraId="38FD24C1" w14:textId="7DBB41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Big CR on Introduction of completed R19 x(x&lt;=6) DL y(y&lt;=2) UL CA band combinations to TS 36.101</w:t>
            </w:r>
          </w:p>
        </w:tc>
        <w:tc>
          <w:tcPr>
            <w:tcW w:w="517" w:type="pct"/>
          </w:tcPr>
          <w:p w14:paraId="6277E198" w14:textId="13DAAC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C166A1F" w14:textId="4726F5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36.101</w:t>
            </w:r>
          </w:p>
        </w:tc>
        <w:tc>
          <w:tcPr>
            <w:tcW w:w="317" w:type="pct"/>
          </w:tcPr>
          <w:p w14:paraId="72F2024C" w14:textId="3C9D62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6053</w:t>
            </w:r>
          </w:p>
        </w:tc>
        <w:tc>
          <w:tcPr>
            <w:tcW w:w="272" w:type="pct"/>
          </w:tcPr>
          <w:p w14:paraId="494F120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9743AAF" w14:textId="7CD275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Rel-19</w:t>
            </w:r>
          </w:p>
        </w:tc>
        <w:tc>
          <w:tcPr>
            <w:tcW w:w="295" w:type="pct"/>
          </w:tcPr>
          <w:p w14:paraId="7AFC5417" w14:textId="30F29D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3D32F4C3" w14:textId="669C5C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LTE_CA_R19_xBDL_yBUL-Core</w:t>
            </w:r>
          </w:p>
        </w:tc>
        <w:tc>
          <w:tcPr>
            <w:tcW w:w="511" w:type="pct"/>
          </w:tcPr>
          <w:p w14:paraId="66E4A0CC" w14:textId="17A789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0258549" w14:textId="77777777" w:rsidTr="007D5367">
        <w:tc>
          <w:tcPr>
            <w:tcW w:w="586" w:type="pct"/>
          </w:tcPr>
          <w:p w14:paraId="1569698E" w14:textId="1A7728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R4-2411992</w:t>
            </w:r>
          </w:p>
        </w:tc>
        <w:tc>
          <w:tcPr>
            <w:tcW w:w="1030" w:type="pct"/>
          </w:tcPr>
          <w:p w14:paraId="08033C2A" w14:textId="6869B2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 Band 88 REFSENS UL allocation is missing R17</w:t>
            </w:r>
          </w:p>
        </w:tc>
        <w:tc>
          <w:tcPr>
            <w:tcW w:w="517" w:type="pct"/>
          </w:tcPr>
          <w:p w14:paraId="7F27C6FC" w14:textId="39F8D2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3409A670" w14:textId="19A959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36.101</w:t>
            </w:r>
          </w:p>
        </w:tc>
        <w:tc>
          <w:tcPr>
            <w:tcW w:w="317" w:type="pct"/>
          </w:tcPr>
          <w:p w14:paraId="7142D7F3" w14:textId="10CBEE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6054</w:t>
            </w:r>
          </w:p>
        </w:tc>
        <w:tc>
          <w:tcPr>
            <w:tcW w:w="272" w:type="pct"/>
          </w:tcPr>
          <w:p w14:paraId="2C63672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C7865E1" w14:textId="7A8D27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1E96379" w14:textId="142750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199E0D0" w14:textId="433C13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LTE410_Europe_PPDR</w:t>
            </w:r>
          </w:p>
        </w:tc>
        <w:tc>
          <w:tcPr>
            <w:tcW w:w="511" w:type="pct"/>
          </w:tcPr>
          <w:p w14:paraId="67526CD1" w14:textId="72B8D2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2E1A05F" w14:textId="77777777" w:rsidTr="007D5367">
        <w:tc>
          <w:tcPr>
            <w:tcW w:w="586" w:type="pct"/>
          </w:tcPr>
          <w:p w14:paraId="7675F8FD" w14:textId="34D238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R4-2411993</w:t>
            </w:r>
          </w:p>
        </w:tc>
        <w:tc>
          <w:tcPr>
            <w:tcW w:w="1030" w:type="pct"/>
          </w:tcPr>
          <w:p w14:paraId="26DDED95" w14:textId="7FCF48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 Band 88 REFSENS UL allocation is missing R18</w:t>
            </w:r>
          </w:p>
        </w:tc>
        <w:tc>
          <w:tcPr>
            <w:tcW w:w="517" w:type="pct"/>
          </w:tcPr>
          <w:p w14:paraId="2AF047B8" w14:textId="4E21AA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5EFC2879" w14:textId="7C91B1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36.101</w:t>
            </w:r>
          </w:p>
        </w:tc>
        <w:tc>
          <w:tcPr>
            <w:tcW w:w="317" w:type="pct"/>
          </w:tcPr>
          <w:p w14:paraId="0AA98081" w14:textId="7C4F09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6055</w:t>
            </w:r>
          </w:p>
        </w:tc>
        <w:tc>
          <w:tcPr>
            <w:tcW w:w="272" w:type="pct"/>
          </w:tcPr>
          <w:p w14:paraId="23B3807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85470DB" w14:textId="7F30C6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A7A65AA" w14:textId="0D3D9B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49AF802" w14:textId="0F8C62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LTE410_Europe_PPDR</w:t>
            </w:r>
          </w:p>
        </w:tc>
        <w:tc>
          <w:tcPr>
            <w:tcW w:w="511" w:type="pct"/>
          </w:tcPr>
          <w:p w14:paraId="282948FB" w14:textId="17995B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F97F1F7" w14:textId="77777777" w:rsidTr="007D5367">
        <w:tc>
          <w:tcPr>
            <w:tcW w:w="586" w:type="pct"/>
          </w:tcPr>
          <w:p w14:paraId="3B2B48B4" w14:textId="432A5A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R4-2412006</w:t>
            </w:r>
          </w:p>
        </w:tc>
        <w:tc>
          <w:tcPr>
            <w:tcW w:w="1030" w:type="pct"/>
          </w:tcPr>
          <w:p w14:paraId="0690FA56" w14:textId="4AE010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Big CR for Rel-19 High power UE (power class 2) and high power operation (power class 1) for fixed-wireless/vehicle-mounted use cases in a single LTE band</w:t>
            </w:r>
          </w:p>
        </w:tc>
        <w:tc>
          <w:tcPr>
            <w:tcW w:w="517" w:type="pct"/>
          </w:tcPr>
          <w:p w14:paraId="02E059A9" w14:textId="10E17E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73DC6682" w14:textId="35CE55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36.101</w:t>
            </w:r>
          </w:p>
        </w:tc>
        <w:tc>
          <w:tcPr>
            <w:tcW w:w="317" w:type="pct"/>
          </w:tcPr>
          <w:p w14:paraId="69557952" w14:textId="47A204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6056</w:t>
            </w:r>
          </w:p>
        </w:tc>
        <w:tc>
          <w:tcPr>
            <w:tcW w:w="272" w:type="pct"/>
          </w:tcPr>
          <w:p w14:paraId="0F1C258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5D813EB" w14:textId="2DA3E8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Rel-19</w:t>
            </w:r>
          </w:p>
        </w:tc>
        <w:tc>
          <w:tcPr>
            <w:tcW w:w="295" w:type="pct"/>
          </w:tcPr>
          <w:p w14:paraId="0D80E57B" w14:textId="040F6F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24F0619F" w14:textId="5F336B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HPUE_LTE_bands_R19</w:t>
            </w:r>
          </w:p>
        </w:tc>
        <w:tc>
          <w:tcPr>
            <w:tcW w:w="511" w:type="pct"/>
          </w:tcPr>
          <w:p w14:paraId="34DDE49C" w14:textId="52BCE1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2F35799" w14:textId="77777777" w:rsidTr="007D5367">
        <w:tc>
          <w:tcPr>
            <w:tcW w:w="586" w:type="pct"/>
          </w:tcPr>
          <w:p w14:paraId="65958CF8" w14:textId="2C746F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R4-2412103</w:t>
            </w:r>
          </w:p>
        </w:tc>
        <w:tc>
          <w:tcPr>
            <w:tcW w:w="1030" w:type="pct"/>
          </w:tcPr>
          <w:p w14:paraId="354DEBC6" w14:textId="09D665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(NB_IOT-Core)Correct the MPR requirements for NB-Iot</w:t>
            </w:r>
          </w:p>
        </w:tc>
        <w:tc>
          <w:tcPr>
            <w:tcW w:w="517" w:type="pct"/>
          </w:tcPr>
          <w:p w14:paraId="095AD111" w14:textId="00EF77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7C132D3F" w14:textId="7DBC79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36.101</w:t>
            </w:r>
          </w:p>
        </w:tc>
        <w:tc>
          <w:tcPr>
            <w:tcW w:w="317" w:type="pct"/>
          </w:tcPr>
          <w:p w14:paraId="06BBD34F" w14:textId="42A04A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6057</w:t>
            </w:r>
          </w:p>
        </w:tc>
        <w:tc>
          <w:tcPr>
            <w:tcW w:w="272" w:type="pct"/>
          </w:tcPr>
          <w:p w14:paraId="6EA6364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97CD439" w14:textId="1A4C99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4E682EC" w14:textId="07B1EA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A396715" w14:textId="4F906F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NB_IOT-Core</w:t>
            </w:r>
          </w:p>
        </w:tc>
        <w:tc>
          <w:tcPr>
            <w:tcW w:w="511" w:type="pct"/>
          </w:tcPr>
          <w:p w14:paraId="6734782E" w14:textId="730FBD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36EB5388" w14:textId="77777777" w:rsidTr="007D5367">
        <w:tc>
          <w:tcPr>
            <w:tcW w:w="586" w:type="pct"/>
          </w:tcPr>
          <w:p w14:paraId="4C0EAE46" w14:textId="7CF062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R4-2412104</w:t>
            </w:r>
          </w:p>
        </w:tc>
        <w:tc>
          <w:tcPr>
            <w:tcW w:w="1030" w:type="pct"/>
          </w:tcPr>
          <w:p w14:paraId="6A40A219" w14:textId="2D0CDB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(NB_IOT-Core)Correct the SEM requirements for NB-Iot</w:t>
            </w:r>
          </w:p>
        </w:tc>
        <w:tc>
          <w:tcPr>
            <w:tcW w:w="517" w:type="pct"/>
          </w:tcPr>
          <w:p w14:paraId="4C977DC9" w14:textId="614E82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6AC166A7" w14:textId="1BF5A0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36.101</w:t>
            </w:r>
          </w:p>
        </w:tc>
        <w:tc>
          <w:tcPr>
            <w:tcW w:w="317" w:type="pct"/>
          </w:tcPr>
          <w:p w14:paraId="188BFE52" w14:textId="390F6B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6058</w:t>
            </w:r>
          </w:p>
        </w:tc>
        <w:tc>
          <w:tcPr>
            <w:tcW w:w="272" w:type="pct"/>
          </w:tcPr>
          <w:p w14:paraId="4DA8479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BD011E0" w14:textId="1FA9E4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Rel-13</w:t>
            </w:r>
          </w:p>
        </w:tc>
        <w:tc>
          <w:tcPr>
            <w:tcW w:w="295" w:type="pct"/>
          </w:tcPr>
          <w:p w14:paraId="084A8EED" w14:textId="53C280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F59D7B1" w14:textId="67C39A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NB_IOT-Core</w:t>
            </w:r>
          </w:p>
        </w:tc>
        <w:tc>
          <w:tcPr>
            <w:tcW w:w="511" w:type="pct"/>
          </w:tcPr>
          <w:p w14:paraId="24B4609E" w14:textId="561564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372BDE9C" w14:textId="77777777" w:rsidTr="007D5367">
        <w:tc>
          <w:tcPr>
            <w:tcW w:w="586" w:type="pct"/>
          </w:tcPr>
          <w:p w14:paraId="29C1D72D" w14:textId="2907C6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R4-2412105</w:t>
            </w:r>
          </w:p>
        </w:tc>
        <w:tc>
          <w:tcPr>
            <w:tcW w:w="1030" w:type="pct"/>
          </w:tcPr>
          <w:p w14:paraId="0C689764" w14:textId="2A4900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(NB_IOT-Core)Correct the SEM requirements for NB-Iot</w:t>
            </w:r>
          </w:p>
        </w:tc>
        <w:tc>
          <w:tcPr>
            <w:tcW w:w="517" w:type="pct"/>
          </w:tcPr>
          <w:p w14:paraId="23849A17" w14:textId="4DAFF1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31183820" w14:textId="71C5AE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36.101</w:t>
            </w:r>
          </w:p>
        </w:tc>
        <w:tc>
          <w:tcPr>
            <w:tcW w:w="317" w:type="pct"/>
          </w:tcPr>
          <w:p w14:paraId="092E0051" w14:textId="47CF2C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6059</w:t>
            </w:r>
          </w:p>
        </w:tc>
        <w:tc>
          <w:tcPr>
            <w:tcW w:w="272" w:type="pct"/>
          </w:tcPr>
          <w:p w14:paraId="44CECAF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C4E2227" w14:textId="71F503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Rel-14</w:t>
            </w:r>
          </w:p>
        </w:tc>
        <w:tc>
          <w:tcPr>
            <w:tcW w:w="295" w:type="pct"/>
          </w:tcPr>
          <w:p w14:paraId="6C810EA1" w14:textId="5F8C0E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E1B15E0" w14:textId="1B16AA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NB_IOT-Core</w:t>
            </w:r>
          </w:p>
        </w:tc>
        <w:tc>
          <w:tcPr>
            <w:tcW w:w="511" w:type="pct"/>
          </w:tcPr>
          <w:p w14:paraId="6022EEB1" w14:textId="4F8E95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485DC17D" w14:textId="77777777" w:rsidTr="007D5367">
        <w:tc>
          <w:tcPr>
            <w:tcW w:w="586" w:type="pct"/>
          </w:tcPr>
          <w:p w14:paraId="3B4C7D6D" w14:textId="4FD4AE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R4-2412106</w:t>
            </w:r>
          </w:p>
        </w:tc>
        <w:tc>
          <w:tcPr>
            <w:tcW w:w="1030" w:type="pct"/>
          </w:tcPr>
          <w:p w14:paraId="00748077" w14:textId="2D3479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(NB_IOT-Core)Correct the SEM requirements for NB-Iot</w:t>
            </w:r>
          </w:p>
        </w:tc>
        <w:tc>
          <w:tcPr>
            <w:tcW w:w="517" w:type="pct"/>
          </w:tcPr>
          <w:p w14:paraId="1070FBBF" w14:textId="5126A8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59768FCD" w14:textId="5322BC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36.101</w:t>
            </w:r>
          </w:p>
        </w:tc>
        <w:tc>
          <w:tcPr>
            <w:tcW w:w="317" w:type="pct"/>
          </w:tcPr>
          <w:p w14:paraId="34778068" w14:textId="76A6AD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6060</w:t>
            </w:r>
          </w:p>
        </w:tc>
        <w:tc>
          <w:tcPr>
            <w:tcW w:w="272" w:type="pct"/>
          </w:tcPr>
          <w:p w14:paraId="6785D82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4C2C0EA" w14:textId="734CA6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0E6F9BF1" w14:textId="5E8A28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ABE123D" w14:textId="7547F9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NB_IOT-Core</w:t>
            </w:r>
          </w:p>
        </w:tc>
        <w:tc>
          <w:tcPr>
            <w:tcW w:w="511" w:type="pct"/>
          </w:tcPr>
          <w:p w14:paraId="18CE9603" w14:textId="653C60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4D11A359" w14:textId="77777777" w:rsidTr="007D5367">
        <w:tc>
          <w:tcPr>
            <w:tcW w:w="586" w:type="pct"/>
          </w:tcPr>
          <w:p w14:paraId="5308F85D" w14:textId="38B45A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R4-2412107</w:t>
            </w:r>
          </w:p>
        </w:tc>
        <w:tc>
          <w:tcPr>
            <w:tcW w:w="1030" w:type="pct"/>
          </w:tcPr>
          <w:p w14:paraId="1A2CFC61" w14:textId="7A0C89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(NB_IOT-Core)Correct the SEM requirements for NB-Iot</w:t>
            </w:r>
          </w:p>
        </w:tc>
        <w:tc>
          <w:tcPr>
            <w:tcW w:w="517" w:type="pct"/>
          </w:tcPr>
          <w:p w14:paraId="4ADAD1A1" w14:textId="4E16CA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47A8F6C3" w14:textId="5B61EE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36.101</w:t>
            </w:r>
          </w:p>
        </w:tc>
        <w:tc>
          <w:tcPr>
            <w:tcW w:w="317" w:type="pct"/>
          </w:tcPr>
          <w:p w14:paraId="380F788C" w14:textId="56F46D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6061</w:t>
            </w:r>
          </w:p>
        </w:tc>
        <w:tc>
          <w:tcPr>
            <w:tcW w:w="272" w:type="pct"/>
          </w:tcPr>
          <w:p w14:paraId="4490674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2D7EA02" w14:textId="7A22A9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6039444A" w14:textId="1EC102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FFDA493" w14:textId="6D78C3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NB_IOT-Core</w:t>
            </w:r>
          </w:p>
        </w:tc>
        <w:tc>
          <w:tcPr>
            <w:tcW w:w="511" w:type="pct"/>
          </w:tcPr>
          <w:p w14:paraId="109F5F24" w14:textId="4CF8AA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1CC68D5" w14:textId="77777777" w:rsidTr="007D5367">
        <w:tc>
          <w:tcPr>
            <w:tcW w:w="586" w:type="pct"/>
          </w:tcPr>
          <w:p w14:paraId="7E29506F" w14:textId="19DE6D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R4-2412108</w:t>
            </w:r>
          </w:p>
        </w:tc>
        <w:tc>
          <w:tcPr>
            <w:tcW w:w="1030" w:type="pct"/>
          </w:tcPr>
          <w:p w14:paraId="11FFB527" w14:textId="0516C5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(NB_IOT-Core)Correct the SEM requirements for NB-Iot</w:t>
            </w:r>
          </w:p>
        </w:tc>
        <w:tc>
          <w:tcPr>
            <w:tcW w:w="517" w:type="pct"/>
          </w:tcPr>
          <w:p w14:paraId="19D55257" w14:textId="55B611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27C49DC9" w14:textId="44C30F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36.101</w:t>
            </w:r>
          </w:p>
        </w:tc>
        <w:tc>
          <w:tcPr>
            <w:tcW w:w="317" w:type="pct"/>
          </w:tcPr>
          <w:p w14:paraId="3CE5FB1E" w14:textId="0A4292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6062</w:t>
            </w:r>
          </w:p>
        </w:tc>
        <w:tc>
          <w:tcPr>
            <w:tcW w:w="272" w:type="pct"/>
          </w:tcPr>
          <w:p w14:paraId="5DDF723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02E3472" w14:textId="36E8EC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79EF2A5" w14:textId="20D397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7CFA019" w14:textId="706232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NB_IOT-Core</w:t>
            </w:r>
          </w:p>
        </w:tc>
        <w:tc>
          <w:tcPr>
            <w:tcW w:w="511" w:type="pct"/>
          </w:tcPr>
          <w:p w14:paraId="533DB819" w14:textId="0249C3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7C98B9A" w14:textId="77777777" w:rsidTr="007D5367">
        <w:tc>
          <w:tcPr>
            <w:tcW w:w="586" w:type="pct"/>
          </w:tcPr>
          <w:p w14:paraId="4F2AE262" w14:textId="69FD7B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R4-2412109</w:t>
            </w:r>
          </w:p>
        </w:tc>
        <w:tc>
          <w:tcPr>
            <w:tcW w:w="1030" w:type="pct"/>
          </w:tcPr>
          <w:p w14:paraId="3B3BA8D6" w14:textId="3C8212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(NB_IOT-Core)Correct the SEM requirements for NB-Iot</w:t>
            </w:r>
          </w:p>
        </w:tc>
        <w:tc>
          <w:tcPr>
            <w:tcW w:w="517" w:type="pct"/>
          </w:tcPr>
          <w:p w14:paraId="7AC8EE68" w14:textId="651915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096F15BA" w14:textId="0E670C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36.101</w:t>
            </w:r>
          </w:p>
        </w:tc>
        <w:tc>
          <w:tcPr>
            <w:tcW w:w="317" w:type="pct"/>
          </w:tcPr>
          <w:p w14:paraId="05A1437C" w14:textId="22473F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6063</w:t>
            </w:r>
          </w:p>
        </w:tc>
        <w:tc>
          <w:tcPr>
            <w:tcW w:w="272" w:type="pct"/>
          </w:tcPr>
          <w:p w14:paraId="16A6A76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2707BC7" w14:textId="225F8C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049299C" w14:textId="469916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1CDEE83" w14:textId="7A0B39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NB_IOT-Core</w:t>
            </w:r>
          </w:p>
        </w:tc>
        <w:tc>
          <w:tcPr>
            <w:tcW w:w="511" w:type="pct"/>
          </w:tcPr>
          <w:p w14:paraId="2443CAD8" w14:textId="1BAA4E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FC1BA28" w14:textId="77777777" w:rsidTr="007D5367">
        <w:tc>
          <w:tcPr>
            <w:tcW w:w="586" w:type="pct"/>
          </w:tcPr>
          <w:p w14:paraId="666AD111" w14:textId="760F72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R4-2413132</w:t>
            </w:r>
          </w:p>
        </w:tc>
        <w:tc>
          <w:tcPr>
            <w:tcW w:w="1030" w:type="pct"/>
          </w:tcPr>
          <w:p w14:paraId="2AE35A96" w14:textId="49A142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(LTE_CA_R16_intra-Core) CR to TS 36.101: B41 emissions</w:t>
            </w:r>
          </w:p>
        </w:tc>
        <w:tc>
          <w:tcPr>
            <w:tcW w:w="517" w:type="pct"/>
          </w:tcPr>
          <w:p w14:paraId="6F16E50F" w14:textId="4A82EC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Inc.</w:t>
            </w:r>
          </w:p>
        </w:tc>
        <w:tc>
          <w:tcPr>
            <w:tcW w:w="368" w:type="pct"/>
          </w:tcPr>
          <w:p w14:paraId="5C5E75F8" w14:textId="1BC406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36.101</w:t>
            </w:r>
          </w:p>
        </w:tc>
        <w:tc>
          <w:tcPr>
            <w:tcW w:w="317" w:type="pct"/>
          </w:tcPr>
          <w:p w14:paraId="2EE09F4F" w14:textId="4A4246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6064</w:t>
            </w:r>
          </w:p>
        </w:tc>
        <w:tc>
          <w:tcPr>
            <w:tcW w:w="272" w:type="pct"/>
          </w:tcPr>
          <w:p w14:paraId="7A4C68F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063F90A" w14:textId="6B960E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7655D3B7" w14:textId="76BB46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5A80093" w14:textId="097FD5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LTE_CA_R16_intra-Core</w:t>
            </w:r>
          </w:p>
        </w:tc>
        <w:tc>
          <w:tcPr>
            <w:tcW w:w="511" w:type="pct"/>
          </w:tcPr>
          <w:p w14:paraId="292AF33A" w14:textId="082245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98025AE" w14:textId="77777777" w:rsidTr="007D5367">
        <w:tc>
          <w:tcPr>
            <w:tcW w:w="586" w:type="pct"/>
          </w:tcPr>
          <w:p w14:paraId="156734B1" w14:textId="34325E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R4-2414450</w:t>
            </w:r>
          </w:p>
        </w:tc>
        <w:tc>
          <w:tcPr>
            <w:tcW w:w="1030" w:type="pct"/>
          </w:tcPr>
          <w:p w14:paraId="335D16A9" w14:textId="0B6E88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(LTE_CA_R16_intra-Core) CR to TS 36.101: B41 emissions</w:t>
            </w:r>
          </w:p>
        </w:tc>
        <w:tc>
          <w:tcPr>
            <w:tcW w:w="517" w:type="pct"/>
          </w:tcPr>
          <w:p w14:paraId="153B1941" w14:textId="2A898A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Inc.</w:t>
            </w:r>
          </w:p>
        </w:tc>
        <w:tc>
          <w:tcPr>
            <w:tcW w:w="368" w:type="pct"/>
          </w:tcPr>
          <w:p w14:paraId="17448D82" w14:textId="79A1AC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36.101</w:t>
            </w:r>
          </w:p>
        </w:tc>
        <w:tc>
          <w:tcPr>
            <w:tcW w:w="317" w:type="pct"/>
          </w:tcPr>
          <w:p w14:paraId="3BF5853A" w14:textId="4A5393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6064</w:t>
            </w:r>
          </w:p>
        </w:tc>
        <w:tc>
          <w:tcPr>
            <w:tcW w:w="272" w:type="pct"/>
          </w:tcPr>
          <w:p w14:paraId="5504C31B" w14:textId="0349732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2BDD620" w14:textId="33D3C8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37CC5202" w14:textId="5ED129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472DC09" w14:textId="192E79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LTE_CA_R16_intra-Core</w:t>
            </w:r>
          </w:p>
        </w:tc>
        <w:tc>
          <w:tcPr>
            <w:tcW w:w="511" w:type="pct"/>
          </w:tcPr>
          <w:p w14:paraId="35701FC9" w14:textId="2702E9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E7C3DEF" w14:textId="77777777" w:rsidTr="007D5367">
        <w:tc>
          <w:tcPr>
            <w:tcW w:w="586" w:type="pct"/>
          </w:tcPr>
          <w:p w14:paraId="0F52F84F" w14:textId="2F60F1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R4-2413133</w:t>
            </w:r>
          </w:p>
        </w:tc>
        <w:tc>
          <w:tcPr>
            <w:tcW w:w="1030" w:type="pct"/>
          </w:tcPr>
          <w:p w14:paraId="7D0CADB6" w14:textId="350E9F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(LTE_CA_R16_intra-Core) CR to TS 36.101: B41 emissions</w:t>
            </w:r>
          </w:p>
        </w:tc>
        <w:tc>
          <w:tcPr>
            <w:tcW w:w="517" w:type="pct"/>
          </w:tcPr>
          <w:p w14:paraId="6A71161A" w14:textId="0D0DCE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Inc.</w:t>
            </w:r>
          </w:p>
        </w:tc>
        <w:tc>
          <w:tcPr>
            <w:tcW w:w="368" w:type="pct"/>
          </w:tcPr>
          <w:p w14:paraId="0F69CE5F" w14:textId="65B34D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36.101</w:t>
            </w:r>
          </w:p>
        </w:tc>
        <w:tc>
          <w:tcPr>
            <w:tcW w:w="317" w:type="pct"/>
          </w:tcPr>
          <w:p w14:paraId="691ECDB4" w14:textId="2AB522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6065</w:t>
            </w:r>
          </w:p>
        </w:tc>
        <w:tc>
          <w:tcPr>
            <w:tcW w:w="272" w:type="pct"/>
          </w:tcPr>
          <w:p w14:paraId="5DC65F4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E416442" w14:textId="01F977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DB0066D" w14:textId="5A6ED0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4F36441" w14:textId="684377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LTE_CA_R16_intra-Core</w:t>
            </w:r>
          </w:p>
        </w:tc>
        <w:tc>
          <w:tcPr>
            <w:tcW w:w="511" w:type="pct"/>
          </w:tcPr>
          <w:p w14:paraId="3859F797" w14:textId="7F3E2F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E1792F2" w14:textId="77777777" w:rsidTr="007D5367">
        <w:tc>
          <w:tcPr>
            <w:tcW w:w="586" w:type="pct"/>
          </w:tcPr>
          <w:p w14:paraId="0DFC405F" w14:textId="196D47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R4-2413134</w:t>
            </w:r>
          </w:p>
        </w:tc>
        <w:tc>
          <w:tcPr>
            <w:tcW w:w="1030" w:type="pct"/>
          </w:tcPr>
          <w:p w14:paraId="213E249A" w14:textId="106371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(LTE_CA_R16_intra-Core) CR to TS 36.101: B41 emissions</w:t>
            </w:r>
          </w:p>
        </w:tc>
        <w:tc>
          <w:tcPr>
            <w:tcW w:w="517" w:type="pct"/>
          </w:tcPr>
          <w:p w14:paraId="680EE23D" w14:textId="521055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1E0A2424" w14:textId="57B4AA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36.101</w:t>
            </w:r>
          </w:p>
        </w:tc>
        <w:tc>
          <w:tcPr>
            <w:tcW w:w="317" w:type="pct"/>
          </w:tcPr>
          <w:p w14:paraId="061934BA" w14:textId="49031D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6066</w:t>
            </w:r>
          </w:p>
        </w:tc>
        <w:tc>
          <w:tcPr>
            <w:tcW w:w="272" w:type="pct"/>
          </w:tcPr>
          <w:p w14:paraId="1008672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D6A7473" w14:textId="1795AC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8023079" w14:textId="63FBBE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70A83D9" w14:textId="4BD380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LTE_CA_R16_intra-Core</w:t>
            </w:r>
          </w:p>
        </w:tc>
        <w:tc>
          <w:tcPr>
            <w:tcW w:w="511" w:type="pct"/>
          </w:tcPr>
          <w:p w14:paraId="2970F945" w14:textId="0BFAAF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7A7F198" w14:textId="77777777" w:rsidTr="007D5367">
        <w:tc>
          <w:tcPr>
            <w:tcW w:w="586" w:type="pct"/>
          </w:tcPr>
          <w:p w14:paraId="6AEB307E" w14:textId="30EC47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R4-2411542</w:t>
            </w:r>
          </w:p>
        </w:tc>
        <w:tc>
          <w:tcPr>
            <w:tcW w:w="1030" w:type="pct"/>
          </w:tcPr>
          <w:p w14:paraId="5BB0416A" w14:textId="737E3B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(IoT_NTN_FDD_LS_band) CR to 36.102 for IoT-NTN UE RF requirements (Rel-18)</w:t>
            </w:r>
          </w:p>
        </w:tc>
        <w:tc>
          <w:tcPr>
            <w:tcW w:w="517" w:type="pct"/>
          </w:tcPr>
          <w:p w14:paraId="13CA723A" w14:textId="4CB502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India Technology Pvt.</w:t>
            </w:r>
          </w:p>
        </w:tc>
        <w:tc>
          <w:tcPr>
            <w:tcW w:w="368" w:type="pct"/>
          </w:tcPr>
          <w:p w14:paraId="588CD211" w14:textId="57310E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36.102</w:t>
            </w:r>
          </w:p>
        </w:tc>
        <w:tc>
          <w:tcPr>
            <w:tcW w:w="317" w:type="pct"/>
          </w:tcPr>
          <w:p w14:paraId="2D63BC74" w14:textId="100B24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0038</w:t>
            </w:r>
          </w:p>
        </w:tc>
        <w:tc>
          <w:tcPr>
            <w:tcW w:w="272" w:type="pct"/>
          </w:tcPr>
          <w:p w14:paraId="664185A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AB15DDC" w14:textId="167236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16ACD57" w14:textId="36952C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</w:t>
            </w:r>
          </w:p>
        </w:tc>
        <w:tc>
          <w:tcPr>
            <w:tcW w:w="736" w:type="pct"/>
          </w:tcPr>
          <w:p w14:paraId="7954455D" w14:textId="13C892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IoT_NTN_FDD_LS_band</w:t>
            </w:r>
          </w:p>
        </w:tc>
        <w:tc>
          <w:tcPr>
            <w:tcW w:w="511" w:type="pct"/>
          </w:tcPr>
          <w:p w14:paraId="30F5FAEC" w14:textId="10ABB1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AB7E60C" w14:textId="77777777" w:rsidTr="007D5367">
        <w:tc>
          <w:tcPr>
            <w:tcW w:w="586" w:type="pct"/>
          </w:tcPr>
          <w:p w14:paraId="4B761357" w14:textId="1C0120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R4-2414402</w:t>
            </w:r>
          </w:p>
        </w:tc>
        <w:tc>
          <w:tcPr>
            <w:tcW w:w="1030" w:type="pct"/>
          </w:tcPr>
          <w:p w14:paraId="0BD0D47D" w14:textId="72457C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(IoT_NTN_FDD_LS_band) CR to 36.102 for IoT-NTN UE RF requirements (Rel-18)</w:t>
            </w:r>
          </w:p>
        </w:tc>
        <w:tc>
          <w:tcPr>
            <w:tcW w:w="517" w:type="pct"/>
          </w:tcPr>
          <w:p w14:paraId="657477C1" w14:textId="6EBFFC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India Technology Pvt.</w:t>
            </w:r>
          </w:p>
        </w:tc>
        <w:tc>
          <w:tcPr>
            <w:tcW w:w="368" w:type="pct"/>
          </w:tcPr>
          <w:p w14:paraId="402317BB" w14:textId="565163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36.102</w:t>
            </w:r>
          </w:p>
        </w:tc>
        <w:tc>
          <w:tcPr>
            <w:tcW w:w="317" w:type="pct"/>
          </w:tcPr>
          <w:p w14:paraId="1D523B00" w14:textId="0B5537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0038</w:t>
            </w:r>
          </w:p>
        </w:tc>
        <w:tc>
          <w:tcPr>
            <w:tcW w:w="272" w:type="pct"/>
          </w:tcPr>
          <w:p w14:paraId="76AE2F36" w14:textId="5F4D06A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3561E03" w14:textId="290622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9CA0213" w14:textId="6B6806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5BE7A75" w14:textId="10CCC0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IoT_NTN_FDD_LS_band</w:t>
            </w:r>
          </w:p>
        </w:tc>
        <w:tc>
          <w:tcPr>
            <w:tcW w:w="511" w:type="pct"/>
          </w:tcPr>
          <w:p w14:paraId="776C8F07" w14:textId="19F43F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71307F9B" w14:textId="77777777" w:rsidTr="007D5367">
        <w:tc>
          <w:tcPr>
            <w:tcW w:w="586" w:type="pct"/>
          </w:tcPr>
          <w:p w14:paraId="2A00E06D" w14:textId="6C9C45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R4-2411543</w:t>
            </w:r>
          </w:p>
        </w:tc>
        <w:tc>
          <w:tcPr>
            <w:tcW w:w="1030" w:type="pct"/>
          </w:tcPr>
          <w:p w14:paraId="7EAE6EB1" w14:textId="422D05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(IoT_NTN_FDD_LS_band) CR to 36.102 for IoT-NTN UE RF Multi-Tones A-MPR requirements (Rel-18)</w:t>
            </w:r>
          </w:p>
        </w:tc>
        <w:tc>
          <w:tcPr>
            <w:tcW w:w="517" w:type="pct"/>
          </w:tcPr>
          <w:p w14:paraId="04D965E1" w14:textId="543550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India Technology Pvt.</w:t>
            </w:r>
          </w:p>
        </w:tc>
        <w:tc>
          <w:tcPr>
            <w:tcW w:w="368" w:type="pct"/>
          </w:tcPr>
          <w:p w14:paraId="232619AB" w14:textId="1C52CA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36.102</w:t>
            </w:r>
          </w:p>
        </w:tc>
        <w:tc>
          <w:tcPr>
            <w:tcW w:w="317" w:type="pct"/>
          </w:tcPr>
          <w:p w14:paraId="07B3800E" w14:textId="2F30B5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0039</w:t>
            </w:r>
          </w:p>
        </w:tc>
        <w:tc>
          <w:tcPr>
            <w:tcW w:w="272" w:type="pct"/>
          </w:tcPr>
          <w:p w14:paraId="0C443EC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12919C8" w14:textId="7AC1E0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0CEDE0F" w14:textId="7ADD06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B29951A" w14:textId="0C45E8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IoT_NTN_FDD_LS_band</w:t>
            </w:r>
          </w:p>
        </w:tc>
        <w:tc>
          <w:tcPr>
            <w:tcW w:w="511" w:type="pct"/>
          </w:tcPr>
          <w:p w14:paraId="3549F45E" w14:textId="710187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0DEE6D47" w14:textId="77777777" w:rsidTr="007D5367">
        <w:tc>
          <w:tcPr>
            <w:tcW w:w="586" w:type="pct"/>
          </w:tcPr>
          <w:p w14:paraId="5D45FE8C" w14:textId="0EE2FF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R4-2411544</w:t>
            </w:r>
          </w:p>
        </w:tc>
        <w:tc>
          <w:tcPr>
            <w:tcW w:w="1030" w:type="pct"/>
          </w:tcPr>
          <w:p w14:paraId="614327CF" w14:textId="356A1E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(IoT_NTN_FDD_LS_band) CR to 36.102 for IoT-NTN UE RF 1-Tone A-MPR requirements (Rel-18)</w:t>
            </w:r>
          </w:p>
        </w:tc>
        <w:tc>
          <w:tcPr>
            <w:tcW w:w="517" w:type="pct"/>
          </w:tcPr>
          <w:p w14:paraId="685B2011" w14:textId="432A48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India Technology Pvt.</w:t>
            </w:r>
          </w:p>
        </w:tc>
        <w:tc>
          <w:tcPr>
            <w:tcW w:w="368" w:type="pct"/>
          </w:tcPr>
          <w:p w14:paraId="0AEA0D49" w14:textId="481BCD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36.102</w:t>
            </w:r>
          </w:p>
        </w:tc>
        <w:tc>
          <w:tcPr>
            <w:tcW w:w="317" w:type="pct"/>
          </w:tcPr>
          <w:p w14:paraId="500C6C94" w14:textId="6DAF53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0040</w:t>
            </w:r>
          </w:p>
        </w:tc>
        <w:tc>
          <w:tcPr>
            <w:tcW w:w="272" w:type="pct"/>
          </w:tcPr>
          <w:p w14:paraId="07AE596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6A8DD59" w14:textId="7A1799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7406EC1" w14:textId="76586E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DE5D0A2" w14:textId="3984D3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IoT_NTN_FDD_LS_band</w:t>
            </w:r>
          </w:p>
        </w:tc>
        <w:tc>
          <w:tcPr>
            <w:tcW w:w="511" w:type="pct"/>
          </w:tcPr>
          <w:p w14:paraId="5481AD9E" w14:textId="37B4CF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19A340E3" w14:textId="77777777" w:rsidTr="007D5367">
        <w:tc>
          <w:tcPr>
            <w:tcW w:w="586" w:type="pct"/>
          </w:tcPr>
          <w:p w14:paraId="6789DD64" w14:textId="26FD0F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R4-2412096</w:t>
            </w:r>
          </w:p>
        </w:tc>
        <w:tc>
          <w:tcPr>
            <w:tcW w:w="1030" w:type="pct"/>
          </w:tcPr>
          <w:p w14:paraId="2EFF386B" w14:textId="554A21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of MOP requirements on sTTI for NTN Category M1</w:t>
            </w:r>
          </w:p>
        </w:tc>
        <w:tc>
          <w:tcPr>
            <w:tcW w:w="517" w:type="pct"/>
          </w:tcPr>
          <w:p w14:paraId="10243AB7" w14:textId="17F371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58ED29CA" w14:textId="715C0B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36.102</w:t>
            </w:r>
          </w:p>
        </w:tc>
        <w:tc>
          <w:tcPr>
            <w:tcW w:w="317" w:type="pct"/>
          </w:tcPr>
          <w:p w14:paraId="1D6903C6" w14:textId="7325B2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0041</w:t>
            </w:r>
          </w:p>
        </w:tc>
        <w:tc>
          <w:tcPr>
            <w:tcW w:w="272" w:type="pct"/>
          </w:tcPr>
          <w:p w14:paraId="60C2912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3477749" w14:textId="0844CE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7B7F780" w14:textId="52BE3F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79EA405" w14:textId="678D5D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1" w:type="pct"/>
          </w:tcPr>
          <w:p w14:paraId="5C072856" w14:textId="354CD7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11F8336" w14:textId="77777777" w:rsidTr="007D5367">
        <w:tc>
          <w:tcPr>
            <w:tcW w:w="586" w:type="pct"/>
          </w:tcPr>
          <w:p w14:paraId="3126DAC6" w14:textId="10F98B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R4-2414413</w:t>
            </w:r>
          </w:p>
        </w:tc>
        <w:tc>
          <w:tcPr>
            <w:tcW w:w="1030" w:type="pct"/>
          </w:tcPr>
          <w:p w14:paraId="3AA39B4C" w14:textId="5061FD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of MOP requirements on sTTI for NTN Category M1</w:t>
            </w:r>
          </w:p>
        </w:tc>
        <w:tc>
          <w:tcPr>
            <w:tcW w:w="517" w:type="pct"/>
          </w:tcPr>
          <w:p w14:paraId="31898362" w14:textId="5A3DC9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vivo, [Nokia, Ericsson]</w:t>
            </w:r>
          </w:p>
        </w:tc>
        <w:tc>
          <w:tcPr>
            <w:tcW w:w="368" w:type="pct"/>
          </w:tcPr>
          <w:p w14:paraId="0382191A" w14:textId="0F6B35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36.102</w:t>
            </w:r>
          </w:p>
        </w:tc>
        <w:tc>
          <w:tcPr>
            <w:tcW w:w="317" w:type="pct"/>
          </w:tcPr>
          <w:p w14:paraId="3109AD66" w14:textId="1EF3C1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0041</w:t>
            </w:r>
          </w:p>
        </w:tc>
        <w:tc>
          <w:tcPr>
            <w:tcW w:w="272" w:type="pct"/>
          </w:tcPr>
          <w:p w14:paraId="5B4DE94F" w14:textId="084923C5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6FC71EF" w14:textId="78EDF1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DABCFCB" w14:textId="5B5825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34F5CCA" w14:textId="5F936A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1" w:type="pct"/>
          </w:tcPr>
          <w:p w14:paraId="06A77426" w14:textId="356887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5CFA792" w14:textId="77777777" w:rsidTr="007D5367">
        <w:tc>
          <w:tcPr>
            <w:tcW w:w="586" w:type="pct"/>
          </w:tcPr>
          <w:p w14:paraId="2C7142B5" w14:textId="2A5C62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R4-2414445</w:t>
            </w:r>
          </w:p>
        </w:tc>
        <w:tc>
          <w:tcPr>
            <w:tcW w:w="1030" w:type="pct"/>
          </w:tcPr>
          <w:p w14:paraId="1018EAAE" w14:textId="35447F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of MOP requirements on sTTI for NTN Category M1</w:t>
            </w:r>
          </w:p>
        </w:tc>
        <w:tc>
          <w:tcPr>
            <w:tcW w:w="517" w:type="pct"/>
          </w:tcPr>
          <w:p w14:paraId="26EFCF48" w14:textId="1FE948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vivo, Nokia, Ericsson</w:t>
            </w:r>
          </w:p>
        </w:tc>
        <w:tc>
          <w:tcPr>
            <w:tcW w:w="368" w:type="pct"/>
          </w:tcPr>
          <w:p w14:paraId="58EFCE3A" w14:textId="5380D8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36.102</w:t>
            </w:r>
          </w:p>
        </w:tc>
        <w:tc>
          <w:tcPr>
            <w:tcW w:w="317" w:type="pct"/>
          </w:tcPr>
          <w:p w14:paraId="02C77572" w14:textId="10FDAC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0041</w:t>
            </w:r>
          </w:p>
        </w:tc>
        <w:tc>
          <w:tcPr>
            <w:tcW w:w="272" w:type="pct"/>
          </w:tcPr>
          <w:p w14:paraId="38F138E2" w14:textId="6EDE883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191FFEDD" w14:textId="6A1D44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B8116B5" w14:textId="7FE299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2512753" w14:textId="331ADB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1" w:type="pct"/>
          </w:tcPr>
          <w:p w14:paraId="1E5E6183" w14:textId="285B89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5F2DCA3" w14:textId="77777777" w:rsidTr="007D5367">
        <w:tc>
          <w:tcPr>
            <w:tcW w:w="586" w:type="pct"/>
          </w:tcPr>
          <w:p w14:paraId="5EE0E7C8" w14:textId="310742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R4-2412097</w:t>
            </w:r>
          </w:p>
        </w:tc>
        <w:tc>
          <w:tcPr>
            <w:tcW w:w="1030" w:type="pct"/>
          </w:tcPr>
          <w:p w14:paraId="7528BDA4" w14:textId="7E9FD6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Refinements of arrangment of Additional SEM and additional spurious emission</w:t>
            </w:r>
          </w:p>
        </w:tc>
        <w:tc>
          <w:tcPr>
            <w:tcW w:w="517" w:type="pct"/>
          </w:tcPr>
          <w:p w14:paraId="3700428D" w14:textId="54EEA9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2005EC5F" w14:textId="62F095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36.102</w:t>
            </w:r>
          </w:p>
        </w:tc>
        <w:tc>
          <w:tcPr>
            <w:tcW w:w="317" w:type="pct"/>
          </w:tcPr>
          <w:p w14:paraId="1E49C77D" w14:textId="42B4D9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0042</w:t>
            </w:r>
          </w:p>
        </w:tc>
        <w:tc>
          <w:tcPr>
            <w:tcW w:w="272" w:type="pct"/>
          </w:tcPr>
          <w:p w14:paraId="0F76CB1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B5B2D64" w14:textId="2EFE53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3E939F5" w14:textId="6DC3D5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56143AC" w14:textId="0CE4BA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LTE_NBIoT_eMTC_NTN_req-Core, NR_NTN_LSband</w:t>
            </w:r>
          </w:p>
        </w:tc>
        <w:tc>
          <w:tcPr>
            <w:tcW w:w="511" w:type="pct"/>
          </w:tcPr>
          <w:p w14:paraId="6F6DE4E3" w14:textId="3DD840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7AB0EF46" w14:textId="77777777" w:rsidTr="007D5367">
        <w:tc>
          <w:tcPr>
            <w:tcW w:w="586" w:type="pct"/>
          </w:tcPr>
          <w:p w14:paraId="34D4DFEE" w14:textId="70D84D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R4-2412098</w:t>
            </w:r>
          </w:p>
        </w:tc>
        <w:tc>
          <w:tcPr>
            <w:tcW w:w="1030" w:type="pct"/>
          </w:tcPr>
          <w:p w14:paraId="659F7743" w14:textId="35102E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 the MPR requirements for NTN Category NB1 and NB2</w:t>
            </w:r>
          </w:p>
        </w:tc>
        <w:tc>
          <w:tcPr>
            <w:tcW w:w="517" w:type="pct"/>
          </w:tcPr>
          <w:p w14:paraId="31AF4252" w14:textId="48E07B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2B901CBB" w14:textId="66E59E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36.102</w:t>
            </w:r>
          </w:p>
        </w:tc>
        <w:tc>
          <w:tcPr>
            <w:tcW w:w="317" w:type="pct"/>
          </w:tcPr>
          <w:p w14:paraId="52AAFCB6" w14:textId="1209A9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0043</w:t>
            </w:r>
          </w:p>
        </w:tc>
        <w:tc>
          <w:tcPr>
            <w:tcW w:w="272" w:type="pct"/>
          </w:tcPr>
          <w:p w14:paraId="04ADB69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742D550" w14:textId="17B22F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9FE2DB5" w14:textId="29C39A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72C7C2E" w14:textId="501B5F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1" w:type="pct"/>
          </w:tcPr>
          <w:p w14:paraId="70A4BB43" w14:textId="452981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18AB543" w14:textId="77777777" w:rsidTr="007D5367">
        <w:tc>
          <w:tcPr>
            <w:tcW w:w="586" w:type="pct"/>
          </w:tcPr>
          <w:p w14:paraId="2F4CA623" w14:textId="2158B2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R4-2414414</w:t>
            </w:r>
          </w:p>
        </w:tc>
        <w:tc>
          <w:tcPr>
            <w:tcW w:w="1030" w:type="pct"/>
          </w:tcPr>
          <w:p w14:paraId="2A8E6090" w14:textId="62D3AF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 the MPR requirements for NTN Category NB1 and NB2</w:t>
            </w:r>
          </w:p>
        </w:tc>
        <w:tc>
          <w:tcPr>
            <w:tcW w:w="517" w:type="pct"/>
          </w:tcPr>
          <w:p w14:paraId="331B319B" w14:textId="6E08E5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354AD11D" w14:textId="666BBA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36.102</w:t>
            </w:r>
          </w:p>
        </w:tc>
        <w:tc>
          <w:tcPr>
            <w:tcW w:w="317" w:type="pct"/>
          </w:tcPr>
          <w:p w14:paraId="12451C28" w14:textId="4DE29F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0043</w:t>
            </w:r>
          </w:p>
        </w:tc>
        <w:tc>
          <w:tcPr>
            <w:tcW w:w="272" w:type="pct"/>
          </w:tcPr>
          <w:p w14:paraId="0055DD1D" w14:textId="0A1B5C5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91045F2" w14:textId="56B24F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0585FC3" w14:textId="11AFD9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95E6DAA" w14:textId="223092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1" w:type="pct"/>
          </w:tcPr>
          <w:p w14:paraId="16A20AF2" w14:textId="3C79BA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0B39132" w14:textId="77777777" w:rsidTr="007D5367">
        <w:tc>
          <w:tcPr>
            <w:tcW w:w="586" w:type="pct"/>
          </w:tcPr>
          <w:p w14:paraId="073337BE" w14:textId="03D5E6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R4-2412445</w:t>
            </w:r>
          </w:p>
        </w:tc>
        <w:tc>
          <w:tcPr>
            <w:tcW w:w="1030" w:type="pct"/>
          </w:tcPr>
          <w:p w14:paraId="52EE2A7F" w14:textId="3FFBBD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(LTE_NBIoT_eMTC_NTN_req-Core) CR to 36.102 In-band NB-IoT NTN deployment with NR</w:t>
            </w:r>
          </w:p>
        </w:tc>
        <w:tc>
          <w:tcPr>
            <w:tcW w:w="517" w:type="pct"/>
          </w:tcPr>
          <w:p w14:paraId="15E12600" w14:textId="37A353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Inmarsat, Viasat</w:t>
            </w:r>
          </w:p>
        </w:tc>
        <w:tc>
          <w:tcPr>
            <w:tcW w:w="368" w:type="pct"/>
          </w:tcPr>
          <w:p w14:paraId="797B9BFF" w14:textId="0FC8F8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36.102</w:t>
            </w:r>
          </w:p>
        </w:tc>
        <w:tc>
          <w:tcPr>
            <w:tcW w:w="317" w:type="pct"/>
          </w:tcPr>
          <w:p w14:paraId="161C8937" w14:textId="2BF139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0044</w:t>
            </w:r>
          </w:p>
        </w:tc>
        <w:tc>
          <w:tcPr>
            <w:tcW w:w="272" w:type="pct"/>
          </w:tcPr>
          <w:p w14:paraId="5FC8B4F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1D2FAC3" w14:textId="602E8A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5EAE9ED" w14:textId="747585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01CEFD5" w14:textId="5B8AA3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1" w:type="pct"/>
          </w:tcPr>
          <w:p w14:paraId="112983D7" w14:textId="70C130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239C7887" w14:textId="77777777" w:rsidTr="007D5367">
        <w:tc>
          <w:tcPr>
            <w:tcW w:w="586" w:type="pct"/>
          </w:tcPr>
          <w:p w14:paraId="3BF84118" w14:textId="44C89F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R4-2413131</w:t>
            </w:r>
          </w:p>
        </w:tc>
        <w:tc>
          <w:tcPr>
            <w:tcW w:w="1030" w:type="pct"/>
          </w:tcPr>
          <w:p w14:paraId="3DE608D1" w14:textId="5F9203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36.102: B255 emissions</w:t>
            </w:r>
          </w:p>
        </w:tc>
        <w:tc>
          <w:tcPr>
            <w:tcW w:w="517" w:type="pct"/>
          </w:tcPr>
          <w:p w14:paraId="3CECFE43" w14:textId="7F95DC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Inc.</w:t>
            </w:r>
          </w:p>
        </w:tc>
        <w:tc>
          <w:tcPr>
            <w:tcW w:w="368" w:type="pct"/>
          </w:tcPr>
          <w:p w14:paraId="6AE31CFD" w14:textId="332E27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36.102</w:t>
            </w:r>
          </w:p>
        </w:tc>
        <w:tc>
          <w:tcPr>
            <w:tcW w:w="317" w:type="pct"/>
          </w:tcPr>
          <w:p w14:paraId="25DC0F25" w14:textId="0C9F44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0045</w:t>
            </w:r>
          </w:p>
        </w:tc>
        <w:tc>
          <w:tcPr>
            <w:tcW w:w="272" w:type="pct"/>
          </w:tcPr>
          <w:p w14:paraId="063DD46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D099A8E" w14:textId="550829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47B0317" w14:textId="3519C1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E326A77" w14:textId="3833CA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1" w:type="pct"/>
          </w:tcPr>
          <w:p w14:paraId="2F2B1A4B" w14:textId="35E67E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1FA3C53F" w14:textId="77777777" w:rsidTr="007D5367">
        <w:tc>
          <w:tcPr>
            <w:tcW w:w="586" w:type="pct"/>
          </w:tcPr>
          <w:p w14:paraId="75D3E6CA" w14:textId="68D2B4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R4-2412450</w:t>
            </w:r>
          </w:p>
        </w:tc>
        <w:tc>
          <w:tcPr>
            <w:tcW w:w="1030" w:type="pct"/>
          </w:tcPr>
          <w:p w14:paraId="5D49C25A" w14:textId="765C44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(LTE_NBIoT_eMTC_NTN_req-Core) CR to 36.108 In-band NB-IoT NTN deployment with NR</w:t>
            </w:r>
          </w:p>
        </w:tc>
        <w:tc>
          <w:tcPr>
            <w:tcW w:w="517" w:type="pct"/>
          </w:tcPr>
          <w:p w14:paraId="71B1D0FB" w14:textId="4CB3D1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Inmarsat, Viasat, Omnispace, Terrestar Solutions, Thuraya, Ligado Networks, EchoStar, Thales, Skyworks</w:t>
            </w:r>
          </w:p>
        </w:tc>
        <w:tc>
          <w:tcPr>
            <w:tcW w:w="368" w:type="pct"/>
          </w:tcPr>
          <w:p w14:paraId="4DAB28AA" w14:textId="29760B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36.108</w:t>
            </w:r>
          </w:p>
        </w:tc>
        <w:tc>
          <w:tcPr>
            <w:tcW w:w="317" w:type="pct"/>
          </w:tcPr>
          <w:p w14:paraId="3A43E8C9" w14:textId="30A9E3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0027</w:t>
            </w:r>
          </w:p>
        </w:tc>
        <w:tc>
          <w:tcPr>
            <w:tcW w:w="272" w:type="pct"/>
          </w:tcPr>
          <w:p w14:paraId="5A46377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2CBB9C2" w14:textId="0082E9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CA23146" w14:textId="393D1C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549368E" w14:textId="787623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1" w:type="pct"/>
          </w:tcPr>
          <w:p w14:paraId="04BE9D43" w14:textId="673C09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2CEEEF30" w14:textId="77777777" w:rsidTr="007D5367">
        <w:tc>
          <w:tcPr>
            <w:tcW w:w="586" w:type="pct"/>
          </w:tcPr>
          <w:p w14:paraId="518F0412" w14:textId="655ACF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R4-2412547</w:t>
            </w:r>
          </w:p>
        </w:tc>
        <w:tc>
          <w:tcPr>
            <w:tcW w:w="1030" w:type="pct"/>
          </w:tcPr>
          <w:p w14:paraId="769C1475" w14:textId="67C975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(LTE_NBIoT_eMTC_NTN_req) Collection of IoT-NTN SAN demodulation performance requirements</w:t>
            </w:r>
          </w:p>
        </w:tc>
        <w:tc>
          <w:tcPr>
            <w:tcW w:w="517" w:type="pct"/>
          </w:tcPr>
          <w:p w14:paraId="5CC9B840" w14:textId="36B0EF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41AE50E2" w14:textId="3CE8C2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36.108</w:t>
            </w:r>
          </w:p>
        </w:tc>
        <w:tc>
          <w:tcPr>
            <w:tcW w:w="317" w:type="pct"/>
          </w:tcPr>
          <w:p w14:paraId="5761BB94" w14:textId="486867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0028</w:t>
            </w:r>
          </w:p>
        </w:tc>
        <w:tc>
          <w:tcPr>
            <w:tcW w:w="272" w:type="pct"/>
          </w:tcPr>
          <w:p w14:paraId="5B65EF8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0A43622" w14:textId="684915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6BDB9D9" w14:textId="56CFCD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78FB1A5" w14:textId="7D1DDF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1" w:type="pct"/>
          </w:tcPr>
          <w:p w14:paraId="7E9ECB6C" w14:textId="7E1E23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28D61C9" w14:textId="77777777" w:rsidTr="007D5367">
        <w:tc>
          <w:tcPr>
            <w:tcW w:w="586" w:type="pct"/>
          </w:tcPr>
          <w:p w14:paraId="01D26162" w14:textId="74ED21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R4-2411465</w:t>
            </w:r>
          </w:p>
        </w:tc>
        <w:tc>
          <w:tcPr>
            <w:tcW w:w="1030" w:type="pct"/>
          </w:tcPr>
          <w:p w14:paraId="7EEE9F06" w14:textId="4835AD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RLM test cases for NB-IoT over NTN</w:t>
            </w:r>
          </w:p>
        </w:tc>
        <w:tc>
          <w:tcPr>
            <w:tcW w:w="517" w:type="pct"/>
          </w:tcPr>
          <w:p w14:paraId="2357B2C1" w14:textId="4E4468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76714D2F" w14:textId="3158F2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73AAF151" w14:textId="777777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</w:p>
        </w:tc>
        <w:tc>
          <w:tcPr>
            <w:tcW w:w="272" w:type="pct"/>
          </w:tcPr>
          <w:p w14:paraId="7FF8AA5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1AB6D1A" w14:textId="3C5428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885396A" w14:textId="0396F7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9F86F7B" w14:textId="519490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1" w:type="pct"/>
          </w:tcPr>
          <w:p w14:paraId="6AD96F3D" w14:textId="4B67FA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2FF3967F" w14:textId="77777777" w:rsidTr="007D5367">
        <w:tc>
          <w:tcPr>
            <w:tcW w:w="586" w:type="pct"/>
          </w:tcPr>
          <w:p w14:paraId="22C6D880" w14:textId="2EE14D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R4-2411466</w:t>
            </w:r>
          </w:p>
        </w:tc>
        <w:tc>
          <w:tcPr>
            <w:tcW w:w="1030" w:type="pct"/>
          </w:tcPr>
          <w:p w14:paraId="416C70FB" w14:textId="146B8B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downlink channel quality reporting accuracy test for NB-IoT over NTN</w:t>
            </w:r>
          </w:p>
        </w:tc>
        <w:tc>
          <w:tcPr>
            <w:tcW w:w="517" w:type="pct"/>
          </w:tcPr>
          <w:p w14:paraId="783715C9" w14:textId="7CC722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744BC098" w14:textId="7E94A9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19287BBC" w14:textId="777777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</w:p>
        </w:tc>
        <w:tc>
          <w:tcPr>
            <w:tcW w:w="272" w:type="pct"/>
          </w:tcPr>
          <w:p w14:paraId="411FA02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54FF598" w14:textId="284322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78DCAF9" w14:textId="328E3F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5B06496" w14:textId="161FEB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1" w:type="pct"/>
          </w:tcPr>
          <w:p w14:paraId="4B0F95D3" w14:textId="619D6E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EA2C62C" w14:textId="77777777" w:rsidTr="007D5367">
        <w:tc>
          <w:tcPr>
            <w:tcW w:w="586" w:type="pct"/>
          </w:tcPr>
          <w:p w14:paraId="1030FE80" w14:textId="759968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R4-2411794</w:t>
            </w:r>
          </w:p>
        </w:tc>
        <w:tc>
          <w:tcPr>
            <w:tcW w:w="1030" w:type="pct"/>
          </w:tcPr>
          <w:p w14:paraId="42A03397" w14:textId="193D05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RLM test cases for NB-IoT over NTN</w:t>
            </w:r>
          </w:p>
        </w:tc>
        <w:tc>
          <w:tcPr>
            <w:tcW w:w="517" w:type="pct"/>
          </w:tcPr>
          <w:p w14:paraId="16E7FF73" w14:textId="54FA3A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5D3F9F37" w14:textId="1E986C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6CCBE2E9" w14:textId="5895DB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7328</w:t>
            </w:r>
          </w:p>
        </w:tc>
        <w:tc>
          <w:tcPr>
            <w:tcW w:w="272" w:type="pct"/>
          </w:tcPr>
          <w:p w14:paraId="64CCEDF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4D3121A" w14:textId="0807A0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06A2757" w14:textId="27B482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37421C7" w14:textId="52F2E4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1" w:type="pct"/>
          </w:tcPr>
          <w:p w14:paraId="69409BB8" w14:textId="4B30CD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629C25A" w14:textId="77777777" w:rsidTr="007D5367">
        <w:tc>
          <w:tcPr>
            <w:tcW w:w="586" w:type="pct"/>
          </w:tcPr>
          <w:p w14:paraId="43ED66D7" w14:textId="0B11AF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R4-2413945</w:t>
            </w:r>
          </w:p>
        </w:tc>
        <w:tc>
          <w:tcPr>
            <w:tcW w:w="1030" w:type="pct"/>
          </w:tcPr>
          <w:p w14:paraId="058F2F29" w14:textId="408362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RLM test cases for NB-IoT over NTN</w:t>
            </w:r>
          </w:p>
        </w:tc>
        <w:tc>
          <w:tcPr>
            <w:tcW w:w="517" w:type="pct"/>
          </w:tcPr>
          <w:p w14:paraId="6110DE55" w14:textId="0B6A99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5F2E43AF" w14:textId="1399DC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0CE7847E" w14:textId="10B2D4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7328</w:t>
            </w:r>
          </w:p>
        </w:tc>
        <w:tc>
          <w:tcPr>
            <w:tcW w:w="272" w:type="pct"/>
          </w:tcPr>
          <w:p w14:paraId="28D2892D" w14:textId="378D1B31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FE54E0D" w14:textId="3B58F1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AF0263D" w14:textId="5E2FFF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9F799A6" w14:textId="726EBF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1" w:type="pct"/>
          </w:tcPr>
          <w:p w14:paraId="6ACE4494" w14:textId="1DC675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50DC02E" w14:textId="77777777" w:rsidTr="007D5367">
        <w:tc>
          <w:tcPr>
            <w:tcW w:w="586" w:type="pct"/>
          </w:tcPr>
          <w:p w14:paraId="152DDEA8" w14:textId="5B9284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R4-2411795</w:t>
            </w:r>
          </w:p>
        </w:tc>
        <w:tc>
          <w:tcPr>
            <w:tcW w:w="1030" w:type="pct"/>
          </w:tcPr>
          <w:p w14:paraId="1BC38323" w14:textId="1EEB0E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downlink channel quality reporting accuracy test for NB-IoT over NTN</w:t>
            </w:r>
          </w:p>
        </w:tc>
        <w:tc>
          <w:tcPr>
            <w:tcW w:w="517" w:type="pct"/>
          </w:tcPr>
          <w:p w14:paraId="368AA0B8" w14:textId="3AA8DC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7F4485DC" w14:textId="7B12FB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02D05305" w14:textId="225922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7329</w:t>
            </w:r>
          </w:p>
        </w:tc>
        <w:tc>
          <w:tcPr>
            <w:tcW w:w="272" w:type="pct"/>
          </w:tcPr>
          <w:p w14:paraId="0D0D914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C8C1070" w14:textId="5082C9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45F84E1" w14:textId="4472BF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F795B04" w14:textId="013915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1" w:type="pct"/>
          </w:tcPr>
          <w:p w14:paraId="4DA599E5" w14:textId="05E971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5E99F71" w14:textId="77777777" w:rsidTr="007D5367">
        <w:tc>
          <w:tcPr>
            <w:tcW w:w="586" w:type="pct"/>
          </w:tcPr>
          <w:p w14:paraId="3C2CB4DB" w14:textId="6E965E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R4-2412032</w:t>
            </w:r>
          </w:p>
        </w:tc>
        <w:tc>
          <w:tcPr>
            <w:tcW w:w="1030" w:type="pct"/>
          </w:tcPr>
          <w:p w14:paraId="1A231B64" w14:textId="19C1E9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correction of interruption requirements for inter-RAT measurement without gaps</w:t>
            </w:r>
          </w:p>
        </w:tc>
        <w:tc>
          <w:tcPr>
            <w:tcW w:w="517" w:type="pct"/>
          </w:tcPr>
          <w:p w14:paraId="4FDE7909" w14:textId="3F1D1E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24D62078" w14:textId="5B2EAD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45A85909" w14:textId="28B20C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7330</w:t>
            </w:r>
          </w:p>
        </w:tc>
        <w:tc>
          <w:tcPr>
            <w:tcW w:w="272" w:type="pct"/>
          </w:tcPr>
          <w:p w14:paraId="666C860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C5DEF76" w14:textId="51A824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AB881EB" w14:textId="3A8DAC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35CFE8B" w14:textId="680E4F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619E0318" w14:textId="080262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709C887D" w14:textId="77777777" w:rsidTr="007D5367">
        <w:tc>
          <w:tcPr>
            <w:tcW w:w="586" w:type="pct"/>
          </w:tcPr>
          <w:p w14:paraId="11FB4403" w14:textId="402D1A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R4-2412191</w:t>
            </w:r>
          </w:p>
        </w:tc>
        <w:tc>
          <w:tcPr>
            <w:tcW w:w="1030" w:type="pct"/>
          </w:tcPr>
          <w:p w14:paraId="6F6CDB3D" w14:textId="1D5D5F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maintenance for R18 IoT NTN</w:t>
            </w:r>
          </w:p>
        </w:tc>
        <w:tc>
          <w:tcPr>
            <w:tcW w:w="517" w:type="pct"/>
          </w:tcPr>
          <w:p w14:paraId="3E239D2F" w14:textId="2227D5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751EECF" w14:textId="6D30C6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1D437A21" w14:textId="03483A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7331</w:t>
            </w:r>
          </w:p>
        </w:tc>
        <w:tc>
          <w:tcPr>
            <w:tcW w:w="272" w:type="pct"/>
          </w:tcPr>
          <w:p w14:paraId="40B1127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41D3358" w14:textId="04E82E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F479CF2" w14:textId="5A4482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95CD1ED" w14:textId="114ACE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1" w:type="pct"/>
          </w:tcPr>
          <w:p w14:paraId="48EE14B0" w14:textId="7DE488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12992B6C" w14:textId="77777777" w:rsidTr="007D5367">
        <w:tc>
          <w:tcPr>
            <w:tcW w:w="586" w:type="pct"/>
          </w:tcPr>
          <w:p w14:paraId="186F207C" w14:textId="192399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R4-2412281</w:t>
            </w:r>
          </w:p>
        </w:tc>
        <w:tc>
          <w:tcPr>
            <w:tcW w:w="1030" w:type="pct"/>
          </w:tcPr>
          <w:p w14:paraId="7A3DF050" w14:textId="05C8EB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add interruption requirement due to RLM/BFD measurement for deactivated PScell</w:t>
            </w:r>
          </w:p>
        </w:tc>
        <w:tc>
          <w:tcPr>
            <w:tcW w:w="517" w:type="pct"/>
          </w:tcPr>
          <w:p w14:paraId="353920E7" w14:textId="0800B5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BB010DC" w14:textId="1E4EE4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5C83CB0C" w14:textId="53ADCC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7332</w:t>
            </w:r>
          </w:p>
        </w:tc>
        <w:tc>
          <w:tcPr>
            <w:tcW w:w="272" w:type="pct"/>
          </w:tcPr>
          <w:p w14:paraId="4711606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0AC2F7B" w14:textId="4D9E11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8A62FEA" w14:textId="441804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A89009F" w14:textId="686975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LTE_NR_DC_enh2</w:t>
            </w:r>
          </w:p>
        </w:tc>
        <w:tc>
          <w:tcPr>
            <w:tcW w:w="511" w:type="pct"/>
          </w:tcPr>
          <w:p w14:paraId="04E9A630" w14:textId="30D941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79CEBA37" w14:textId="77777777" w:rsidTr="007D5367">
        <w:tc>
          <w:tcPr>
            <w:tcW w:w="586" w:type="pct"/>
          </w:tcPr>
          <w:p w14:paraId="76262857" w14:textId="0ACAD9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R4-2412282</w:t>
            </w:r>
          </w:p>
        </w:tc>
        <w:tc>
          <w:tcPr>
            <w:tcW w:w="1030" w:type="pct"/>
          </w:tcPr>
          <w:p w14:paraId="30E68200" w14:textId="23143C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add interruption requirement due to RLM/BFD measurement for deactivated PScell</w:t>
            </w:r>
          </w:p>
        </w:tc>
        <w:tc>
          <w:tcPr>
            <w:tcW w:w="517" w:type="pct"/>
          </w:tcPr>
          <w:p w14:paraId="1615FF29" w14:textId="5A5110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4EA9478" w14:textId="72F96E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164EB1DD" w14:textId="6617B4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7333</w:t>
            </w:r>
          </w:p>
        </w:tc>
        <w:tc>
          <w:tcPr>
            <w:tcW w:w="272" w:type="pct"/>
          </w:tcPr>
          <w:p w14:paraId="640A1ED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34DD061" w14:textId="367AEB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B4014E0" w14:textId="24A760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46D7DC3" w14:textId="4437E5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LTE_NR_DC_enh2</w:t>
            </w:r>
          </w:p>
        </w:tc>
        <w:tc>
          <w:tcPr>
            <w:tcW w:w="511" w:type="pct"/>
          </w:tcPr>
          <w:p w14:paraId="677E7801" w14:textId="2F6625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27C2C48" w14:textId="77777777" w:rsidTr="007D5367">
        <w:tc>
          <w:tcPr>
            <w:tcW w:w="586" w:type="pct"/>
          </w:tcPr>
          <w:p w14:paraId="65202C58" w14:textId="50BBAE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R4-2412283</w:t>
            </w:r>
          </w:p>
        </w:tc>
        <w:tc>
          <w:tcPr>
            <w:tcW w:w="1030" w:type="pct"/>
          </w:tcPr>
          <w:p w14:paraId="1E52201C" w14:textId="4B1962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Test case maintenance E-UTRAN – NR interruptions during measurements on deactivated NR PSCell</w:t>
            </w:r>
          </w:p>
        </w:tc>
        <w:tc>
          <w:tcPr>
            <w:tcW w:w="517" w:type="pct"/>
          </w:tcPr>
          <w:p w14:paraId="4FA69A7A" w14:textId="27E9CB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45811F06" w14:textId="4F2A0D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059007D1" w14:textId="1B4BA2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7334</w:t>
            </w:r>
          </w:p>
        </w:tc>
        <w:tc>
          <w:tcPr>
            <w:tcW w:w="272" w:type="pct"/>
          </w:tcPr>
          <w:p w14:paraId="0188A03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17715CD" w14:textId="3FA8B6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08C3FAE" w14:textId="465DB4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F73ABF0" w14:textId="13D3CC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LTE_NR_DC_enh2</w:t>
            </w:r>
          </w:p>
        </w:tc>
        <w:tc>
          <w:tcPr>
            <w:tcW w:w="511" w:type="pct"/>
          </w:tcPr>
          <w:p w14:paraId="3397D2BB" w14:textId="3F49B5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288E7E2C" w14:textId="77777777" w:rsidTr="007D5367">
        <w:tc>
          <w:tcPr>
            <w:tcW w:w="586" w:type="pct"/>
          </w:tcPr>
          <w:p w14:paraId="627FDA16" w14:textId="7D8B37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R4-2412284</w:t>
            </w:r>
          </w:p>
        </w:tc>
        <w:tc>
          <w:tcPr>
            <w:tcW w:w="1030" w:type="pct"/>
          </w:tcPr>
          <w:p w14:paraId="5DDE7AE5" w14:textId="60D26C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Test case maintenance E-UTRAN – NR interruptions during measurements on deactivated NR PSCell</w:t>
            </w:r>
          </w:p>
        </w:tc>
        <w:tc>
          <w:tcPr>
            <w:tcW w:w="517" w:type="pct"/>
          </w:tcPr>
          <w:p w14:paraId="3B1D9B87" w14:textId="0393D9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79E458F0" w14:textId="5A0E68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4834F9A8" w14:textId="75D8DF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7335</w:t>
            </w:r>
          </w:p>
        </w:tc>
        <w:tc>
          <w:tcPr>
            <w:tcW w:w="272" w:type="pct"/>
          </w:tcPr>
          <w:p w14:paraId="335A6F4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F6C0169" w14:textId="1C0E20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D7EF455" w14:textId="650199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A703CE3" w14:textId="0964FD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LTE_NR_DC_enh2</w:t>
            </w:r>
          </w:p>
        </w:tc>
        <w:tc>
          <w:tcPr>
            <w:tcW w:w="511" w:type="pct"/>
          </w:tcPr>
          <w:p w14:paraId="6EDCD2C3" w14:textId="02503A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4E66934" w14:textId="77777777" w:rsidTr="007D5367">
        <w:tc>
          <w:tcPr>
            <w:tcW w:w="586" w:type="pct"/>
          </w:tcPr>
          <w:p w14:paraId="74D8F8F3" w14:textId="765ED6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R4-2412400</w:t>
            </w:r>
          </w:p>
        </w:tc>
        <w:tc>
          <w:tcPr>
            <w:tcW w:w="1030" w:type="pct"/>
          </w:tcPr>
          <w:p w14:paraId="42D36D5A" w14:textId="2F64E5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(LTE_NBIOT_eMTC_NTN_req-Core) CR to 38.133 Update to GNSS gap configuration for IoT NTN</w:t>
            </w:r>
          </w:p>
        </w:tc>
        <w:tc>
          <w:tcPr>
            <w:tcW w:w="517" w:type="pct"/>
          </w:tcPr>
          <w:p w14:paraId="4416DEE6" w14:textId="4CD762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C720927" w14:textId="7DEFF7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7DD5F0B6" w14:textId="79FAE0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7336</w:t>
            </w:r>
          </w:p>
        </w:tc>
        <w:tc>
          <w:tcPr>
            <w:tcW w:w="272" w:type="pct"/>
          </w:tcPr>
          <w:p w14:paraId="1380644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F9338C7" w14:textId="289018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DF60D5A" w14:textId="3AF6BD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36AEE1E" w14:textId="26DE30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1" w:type="pct"/>
          </w:tcPr>
          <w:p w14:paraId="283DC61F" w14:textId="3508FB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853A682" w14:textId="77777777" w:rsidTr="007D5367">
        <w:tc>
          <w:tcPr>
            <w:tcW w:w="586" w:type="pct"/>
          </w:tcPr>
          <w:p w14:paraId="0073A41D" w14:textId="7C27AC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R4-2414029</w:t>
            </w:r>
          </w:p>
        </w:tc>
        <w:tc>
          <w:tcPr>
            <w:tcW w:w="1030" w:type="pct"/>
          </w:tcPr>
          <w:p w14:paraId="6F6BA7E0" w14:textId="190924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(LTE_NBIOT_eMTC_NTN_req-Core) CR to 38.133 Update to GNSS gap configuration for IoT NTN</w:t>
            </w:r>
          </w:p>
        </w:tc>
        <w:tc>
          <w:tcPr>
            <w:tcW w:w="517" w:type="pct"/>
          </w:tcPr>
          <w:p w14:paraId="10143730" w14:textId="0EDB02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7295E05C" w14:textId="03091B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7ACD24E7" w14:textId="0F7A2A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7336</w:t>
            </w:r>
          </w:p>
        </w:tc>
        <w:tc>
          <w:tcPr>
            <w:tcW w:w="272" w:type="pct"/>
          </w:tcPr>
          <w:p w14:paraId="2B0D98F2" w14:textId="5CCADD7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3B14C76" w14:textId="6D9E06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3CF2ED3" w14:textId="62639D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E4413F8" w14:textId="229FCF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511" w:type="pct"/>
          </w:tcPr>
          <w:p w14:paraId="54BED73A" w14:textId="67F805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0C2212B" w14:textId="77777777" w:rsidTr="007D5367">
        <w:tc>
          <w:tcPr>
            <w:tcW w:w="586" w:type="pct"/>
          </w:tcPr>
          <w:p w14:paraId="08AF7583" w14:textId="227F2E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R4-2413170</w:t>
            </w:r>
          </w:p>
        </w:tc>
        <w:tc>
          <w:tcPr>
            <w:tcW w:w="1030" w:type="pct"/>
          </w:tcPr>
          <w:p w14:paraId="4E3BD9A9" w14:textId="0414F6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(NB_IOT-Perf) CR on RSRP-ThresholdsNPRACH-InfoList for NB-IoT (Cat-F Rel-13)</w:t>
            </w:r>
          </w:p>
        </w:tc>
        <w:tc>
          <w:tcPr>
            <w:tcW w:w="517" w:type="pct"/>
          </w:tcPr>
          <w:p w14:paraId="691A15A3" w14:textId="33358C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28BD07FA" w14:textId="284D3E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76E7BBA9" w14:textId="365CF7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7337</w:t>
            </w:r>
          </w:p>
        </w:tc>
        <w:tc>
          <w:tcPr>
            <w:tcW w:w="272" w:type="pct"/>
          </w:tcPr>
          <w:p w14:paraId="33174B4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FB02A54" w14:textId="279A70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Rel-13</w:t>
            </w:r>
          </w:p>
        </w:tc>
        <w:tc>
          <w:tcPr>
            <w:tcW w:w="295" w:type="pct"/>
          </w:tcPr>
          <w:p w14:paraId="4454A731" w14:textId="6AD205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E9ED1FF" w14:textId="162017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NB_IOT-Perf</w:t>
            </w:r>
          </w:p>
        </w:tc>
        <w:tc>
          <w:tcPr>
            <w:tcW w:w="511" w:type="pct"/>
          </w:tcPr>
          <w:p w14:paraId="2DEB239E" w14:textId="682808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87333D4" w14:textId="77777777" w:rsidTr="007D5367">
        <w:tc>
          <w:tcPr>
            <w:tcW w:w="586" w:type="pct"/>
          </w:tcPr>
          <w:p w14:paraId="283E7912" w14:textId="669820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R4-2414091</w:t>
            </w:r>
          </w:p>
        </w:tc>
        <w:tc>
          <w:tcPr>
            <w:tcW w:w="1030" w:type="pct"/>
          </w:tcPr>
          <w:p w14:paraId="7FB77CA7" w14:textId="752ABD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(NB_IOT-Perf) CR on RSRP-ThresholdsNPRACH-InfoList for NB-IoT (Cat-F Rel-13)</w:t>
            </w:r>
          </w:p>
        </w:tc>
        <w:tc>
          <w:tcPr>
            <w:tcW w:w="517" w:type="pct"/>
          </w:tcPr>
          <w:p w14:paraId="3D36200F" w14:textId="03A76A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6078AFFF" w14:textId="48A872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1104AD98" w14:textId="014C47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7337</w:t>
            </w:r>
          </w:p>
        </w:tc>
        <w:tc>
          <w:tcPr>
            <w:tcW w:w="272" w:type="pct"/>
          </w:tcPr>
          <w:p w14:paraId="7B845F88" w14:textId="664DCC3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051D0E8" w14:textId="519FDF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Rel-13</w:t>
            </w:r>
          </w:p>
        </w:tc>
        <w:tc>
          <w:tcPr>
            <w:tcW w:w="295" w:type="pct"/>
          </w:tcPr>
          <w:p w14:paraId="7DC8085A" w14:textId="7D604D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DF56E1C" w14:textId="727C37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NB_IOT-Perf</w:t>
            </w:r>
          </w:p>
        </w:tc>
        <w:tc>
          <w:tcPr>
            <w:tcW w:w="511" w:type="pct"/>
          </w:tcPr>
          <w:p w14:paraId="4B8E2D78" w14:textId="226305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9BC4982" w14:textId="77777777" w:rsidTr="007D5367">
        <w:tc>
          <w:tcPr>
            <w:tcW w:w="586" w:type="pct"/>
          </w:tcPr>
          <w:p w14:paraId="640A7CE7" w14:textId="175CC4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R4-2414105</w:t>
            </w:r>
          </w:p>
        </w:tc>
        <w:tc>
          <w:tcPr>
            <w:tcW w:w="1030" w:type="pct"/>
          </w:tcPr>
          <w:p w14:paraId="01669D76" w14:textId="5CEAB5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(NB_IOT-Perf) CR on RSRP-ThresholdsNPRACH-InfoList for NB-IoT (Cat-F Rel-13)</w:t>
            </w:r>
          </w:p>
        </w:tc>
        <w:tc>
          <w:tcPr>
            <w:tcW w:w="517" w:type="pct"/>
          </w:tcPr>
          <w:p w14:paraId="58B36ECA" w14:textId="333230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76AE1AB1" w14:textId="27838B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1042DF68" w14:textId="7C8CE3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7337</w:t>
            </w:r>
          </w:p>
        </w:tc>
        <w:tc>
          <w:tcPr>
            <w:tcW w:w="272" w:type="pct"/>
          </w:tcPr>
          <w:p w14:paraId="708149DB" w14:textId="43F90DB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2AFB55CA" w14:textId="448EF7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Rel-13</w:t>
            </w:r>
          </w:p>
        </w:tc>
        <w:tc>
          <w:tcPr>
            <w:tcW w:w="295" w:type="pct"/>
          </w:tcPr>
          <w:p w14:paraId="0716EA59" w14:textId="3BBC85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5290225" w14:textId="4A618F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NB_IOT-Perf</w:t>
            </w:r>
          </w:p>
        </w:tc>
        <w:tc>
          <w:tcPr>
            <w:tcW w:w="511" w:type="pct"/>
          </w:tcPr>
          <w:p w14:paraId="6144068D" w14:textId="1BBC7E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3EAF2AC" w14:textId="77777777" w:rsidTr="007D5367">
        <w:tc>
          <w:tcPr>
            <w:tcW w:w="586" w:type="pct"/>
          </w:tcPr>
          <w:p w14:paraId="0A179569" w14:textId="276C83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R4-2413171</w:t>
            </w:r>
          </w:p>
        </w:tc>
        <w:tc>
          <w:tcPr>
            <w:tcW w:w="1030" w:type="pct"/>
          </w:tcPr>
          <w:p w14:paraId="45CB8E39" w14:textId="08EF87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(NB_IOT-Perf) CR on RSRP-ThresholdsNPRACH-InfoList for NB-IoT (Cat-A Rel-14)</w:t>
            </w:r>
          </w:p>
        </w:tc>
        <w:tc>
          <w:tcPr>
            <w:tcW w:w="517" w:type="pct"/>
          </w:tcPr>
          <w:p w14:paraId="2D1BF993" w14:textId="682431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25424037" w14:textId="4F98B0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79A64037" w14:textId="2FAC0C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7338</w:t>
            </w:r>
          </w:p>
        </w:tc>
        <w:tc>
          <w:tcPr>
            <w:tcW w:w="272" w:type="pct"/>
          </w:tcPr>
          <w:p w14:paraId="79FA6DB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74F3F47" w14:textId="766027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Rel-14</w:t>
            </w:r>
          </w:p>
        </w:tc>
        <w:tc>
          <w:tcPr>
            <w:tcW w:w="295" w:type="pct"/>
          </w:tcPr>
          <w:p w14:paraId="563B32C6" w14:textId="61C927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817C7AC" w14:textId="7D08BA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NB_IOT-Perf</w:t>
            </w:r>
          </w:p>
        </w:tc>
        <w:tc>
          <w:tcPr>
            <w:tcW w:w="511" w:type="pct"/>
          </w:tcPr>
          <w:p w14:paraId="0353E0FD" w14:textId="52D4FD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292E217" w14:textId="77777777" w:rsidTr="007D5367">
        <w:tc>
          <w:tcPr>
            <w:tcW w:w="586" w:type="pct"/>
          </w:tcPr>
          <w:p w14:paraId="4F8E8ED4" w14:textId="67F87D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R4-2413172</w:t>
            </w:r>
          </w:p>
        </w:tc>
        <w:tc>
          <w:tcPr>
            <w:tcW w:w="1030" w:type="pct"/>
          </w:tcPr>
          <w:p w14:paraId="2B0A4B09" w14:textId="42F635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(NB_IOT-Perf) CR on RSRP-ThresholdsNPRACH-InfoList for NB-IoT (Cat-A Rel-15)</w:t>
            </w:r>
          </w:p>
        </w:tc>
        <w:tc>
          <w:tcPr>
            <w:tcW w:w="517" w:type="pct"/>
          </w:tcPr>
          <w:p w14:paraId="44ED60F3" w14:textId="7A6EC2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61AD2B75" w14:textId="061609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4B6917E5" w14:textId="168456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7339</w:t>
            </w:r>
          </w:p>
        </w:tc>
        <w:tc>
          <w:tcPr>
            <w:tcW w:w="272" w:type="pct"/>
          </w:tcPr>
          <w:p w14:paraId="19C697B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2B7140E" w14:textId="6DFCD4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74894F59" w14:textId="1761D3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2B609AF" w14:textId="1EF4BD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NB_IOT-Perf</w:t>
            </w:r>
          </w:p>
        </w:tc>
        <w:tc>
          <w:tcPr>
            <w:tcW w:w="511" w:type="pct"/>
          </w:tcPr>
          <w:p w14:paraId="2C9E5E42" w14:textId="2E1A2A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9E4F057" w14:textId="77777777" w:rsidTr="007D5367">
        <w:tc>
          <w:tcPr>
            <w:tcW w:w="586" w:type="pct"/>
          </w:tcPr>
          <w:p w14:paraId="72AF78B1" w14:textId="3EE51E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R4-2413173</w:t>
            </w:r>
          </w:p>
        </w:tc>
        <w:tc>
          <w:tcPr>
            <w:tcW w:w="1030" w:type="pct"/>
          </w:tcPr>
          <w:p w14:paraId="50B61570" w14:textId="76C5BB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(NB_IOT-Perf) CR on RSRP-ThresholdsNPRACH-InfoList for NB-IoT (Cat-A Rel-16)</w:t>
            </w:r>
          </w:p>
        </w:tc>
        <w:tc>
          <w:tcPr>
            <w:tcW w:w="517" w:type="pct"/>
          </w:tcPr>
          <w:p w14:paraId="74613C55" w14:textId="1AB58B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51547021" w14:textId="41BACA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2F5E8784" w14:textId="35E811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7340</w:t>
            </w:r>
          </w:p>
        </w:tc>
        <w:tc>
          <w:tcPr>
            <w:tcW w:w="272" w:type="pct"/>
          </w:tcPr>
          <w:p w14:paraId="5881B18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283D146" w14:textId="22FEB9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16002660" w14:textId="2130F4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ECCF058" w14:textId="6E2D10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NB_IOT-Perf</w:t>
            </w:r>
          </w:p>
        </w:tc>
        <w:tc>
          <w:tcPr>
            <w:tcW w:w="511" w:type="pct"/>
          </w:tcPr>
          <w:p w14:paraId="372D24AE" w14:textId="51CDB4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0E245F1" w14:textId="77777777" w:rsidTr="007D5367">
        <w:tc>
          <w:tcPr>
            <w:tcW w:w="586" w:type="pct"/>
          </w:tcPr>
          <w:p w14:paraId="316E74C6" w14:textId="33A214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R4-2413174</w:t>
            </w:r>
          </w:p>
        </w:tc>
        <w:tc>
          <w:tcPr>
            <w:tcW w:w="1030" w:type="pct"/>
          </w:tcPr>
          <w:p w14:paraId="75828A98" w14:textId="6C0020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(NB_IOT-Perf) CR on RSRP-ThresholdsNPRACH-InfoList for NB-IoT (Cat-A Rel-17)</w:t>
            </w:r>
          </w:p>
        </w:tc>
        <w:tc>
          <w:tcPr>
            <w:tcW w:w="517" w:type="pct"/>
          </w:tcPr>
          <w:p w14:paraId="2C0BF20A" w14:textId="5BF9AD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6151372F" w14:textId="147B50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03BEDFD8" w14:textId="59D96C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7341</w:t>
            </w:r>
          </w:p>
        </w:tc>
        <w:tc>
          <w:tcPr>
            <w:tcW w:w="272" w:type="pct"/>
          </w:tcPr>
          <w:p w14:paraId="4C9E05C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551B3B5" w14:textId="052FB1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A681AF9" w14:textId="11B516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6DF6B5E" w14:textId="6B32EF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NB_IOT-Perf</w:t>
            </w:r>
          </w:p>
        </w:tc>
        <w:tc>
          <w:tcPr>
            <w:tcW w:w="511" w:type="pct"/>
          </w:tcPr>
          <w:p w14:paraId="5426D5BB" w14:textId="1C29D4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C82F66C" w14:textId="77777777" w:rsidTr="007D5367">
        <w:tc>
          <w:tcPr>
            <w:tcW w:w="586" w:type="pct"/>
          </w:tcPr>
          <w:p w14:paraId="46C5ADC6" w14:textId="673456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R4-2413175</w:t>
            </w:r>
          </w:p>
        </w:tc>
        <w:tc>
          <w:tcPr>
            <w:tcW w:w="1030" w:type="pct"/>
          </w:tcPr>
          <w:p w14:paraId="28A8552E" w14:textId="5DEAB2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(NB_IOT-Perf) CR on RSRP-ThresholdsNPRACH-InfoList for NB-IoT (Cat-A Rel-18)</w:t>
            </w:r>
          </w:p>
        </w:tc>
        <w:tc>
          <w:tcPr>
            <w:tcW w:w="517" w:type="pct"/>
          </w:tcPr>
          <w:p w14:paraId="5CD88DCA" w14:textId="0FBC81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7AC4748B" w14:textId="4DCE2A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5DB7E37E" w14:textId="793C05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7342</w:t>
            </w:r>
          </w:p>
        </w:tc>
        <w:tc>
          <w:tcPr>
            <w:tcW w:w="272" w:type="pct"/>
          </w:tcPr>
          <w:p w14:paraId="729F414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298E95B" w14:textId="0E99D6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F3D45DE" w14:textId="3EBA67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CAE0827" w14:textId="1018A3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NB_IOT-Perf</w:t>
            </w:r>
          </w:p>
        </w:tc>
        <w:tc>
          <w:tcPr>
            <w:tcW w:w="511" w:type="pct"/>
          </w:tcPr>
          <w:p w14:paraId="0B7B83FB" w14:textId="1C49F7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26CA829" w14:textId="77777777" w:rsidTr="007D5367">
        <w:tc>
          <w:tcPr>
            <w:tcW w:w="586" w:type="pct"/>
          </w:tcPr>
          <w:p w14:paraId="66C0DA32" w14:textId="4D7C0E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R4-2413176</w:t>
            </w:r>
          </w:p>
        </w:tc>
        <w:tc>
          <w:tcPr>
            <w:tcW w:w="1030" w:type="pct"/>
          </w:tcPr>
          <w:p w14:paraId="0F7F9A91" w14:textId="2B519E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(NB_IOTenh-Perf) CR on RSRP-ThresholdsNPRACH-InfoList for NB-IoT (Cat-F Rel-14)</w:t>
            </w:r>
          </w:p>
        </w:tc>
        <w:tc>
          <w:tcPr>
            <w:tcW w:w="517" w:type="pct"/>
          </w:tcPr>
          <w:p w14:paraId="2D595D75" w14:textId="752A2E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58630E7F" w14:textId="6E487D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6B2FF26E" w14:textId="6DF29E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7343</w:t>
            </w:r>
          </w:p>
        </w:tc>
        <w:tc>
          <w:tcPr>
            <w:tcW w:w="272" w:type="pct"/>
          </w:tcPr>
          <w:p w14:paraId="29744D1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DBD3640" w14:textId="0FB032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Rel-14</w:t>
            </w:r>
          </w:p>
        </w:tc>
        <w:tc>
          <w:tcPr>
            <w:tcW w:w="295" w:type="pct"/>
          </w:tcPr>
          <w:p w14:paraId="0ED7347B" w14:textId="75850E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10516A4" w14:textId="0C780C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NB_IOTenh-Perf</w:t>
            </w:r>
          </w:p>
        </w:tc>
        <w:tc>
          <w:tcPr>
            <w:tcW w:w="511" w:type="pct"/>
          </w:tcPr>
          <w:p w14:paraId="6B42881D" w14:textId="7489D1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3090289" w14:textId="77777777" w:rsidTr="007D5367">
        <w:tc>
          <w:tcPr>
            <w:tcW w:w="586" w:type="pct"/>
          </w:tcPr>
          <w:p w14:paraId="2ECEFA56" w14:textId="2BB2FA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R4-2414092</w:t>
            </w:r>
          </w:p>
        </w:tc>
        <w:tc>
          <w:tcPr>
            <w:tcW w:w="1030" w:type="pct"/>
          </w:tcPr>
          <w:p w14:paraId="55667C33" w14:textId="0C463A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(NB_IOTenh-Perf) CR on RSRP-ThresholdsNPRACH-InfoList for NB-IoT (Cat-F Rel-14)</w:t>
            </w:r>
          </w:p>
        </w:tc>
        <w:tc>
          <w:tcPr>
            <w:tcW w:w="517" w:type="pct"/>
          </w:tcPr>
          <w:p w14:paraId="57B78AE4" w14:textId="7D3566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375828EA" w14:textId="04A8CC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4C267BEA" w14:textId="5AB772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7343</w:t>
            </w:r>
          </w:p>
        </w:tc>
        <w:tc>
          <w:tcPr>
            <w:tcW w:w="272" w:type="pct"/>
          </w:tcPr>
          <w:p w14:paraId="7B6C90DA" w14:textId="4AB8159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EFDFB07" w14:textId="132136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Rel-14</w:t>
            </w:r>
          </w:p>
        </w:tc>
        <w:tc>
          <w:tcPr>
            <w:tcW w:w="295" w:type="pct"/>
          </w:tcPr>
          <w:p w14:paraId="4093EA86" w14:textId="7C355F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598EC40" w14:textId="268BCA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NB_IOTenh-Perf</w:t>
            </w:r>
          </w:p>
        </w:tc>
        <w:tc>
          <w:tcPr>
            <w:tcW w:w="511" w:type="pct"/>
          </w:tcPr>
          <w:p w14:paraId="56AC175C" w14:textId="5BE3FE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061A51B" w14:textId="77777777" w:rsidTr="007D5367">
        <w:tc>
          <w:tcPr>
            <w:tcW w:w="586" w:type="pct"/>
          </w:tcPr>
          <w:p w14:paraId="185A444B" w14:textId="6D07F3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R4-2414106</w:t>
            </w:r>
          </w:p>
        </w:tc>
        <w:tc>
          <w:tcPr>
            <w:tcW w:w="1030" w:type="pct"/>
          </w:tcPr>
          <w:p w14:paraId="59FAB4FB" w14:textId="6517FE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(NB_IOTenh-Perf) CR on RSRP-ThresholdsNPRACH-InfoList for NB-IoT (Cat-F Rel-14)</w:t>
            </w:r>
          </w:p>
        </w:tc>
        <w:tc>
          <w:tcPr>
            <w:tcW w:w="517" w:type="pct"/>
          </w:tcPr>
          <w:p w14:paraId="01FDE2D2" w14:textId="647D2C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03F33968" w14:textId="313254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24EDF738" w14:textId="72EECC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7343</w:t>
            </w:r>
          </w:p>
        </w:tc>
        <w:tc>
          <w:tcPr>
            <w:tcW w:w="272" w:type="pct"/>
          </w:tcPr>
          <w:p w14:paraId="5831DECC" w14:textId="4E319E2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0C3D234C" w14:textId="608CB4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Rel-14</w:t>
            </w:r>
          </w:p>
        </w:tc>
        <w:tc>
          <w:tcPr>
            <w:tcW w:w="295" w:type="pct"/>
          </w:tcPr>
          <w:p w14:paraId="207FDB0D" w14:textId="10F582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4033D4A" w14:textId="358E91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NB_IOTenh-Perf</w:t>
            </w:r>
          </w:p>
        </w:tc>
        <w:tc>
          <w:tcPr>
            <w:tcW w:w="511" w:type="pct"/>
          </w:tcPr>
          <w:p w14:paraId="6B53293B" w14:textId="397636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498DF8F" w14:textId="77777777" w:rsidTr="007D5367">
        <w:tc>
          <w:tcPr>
            <w:tcW w:w="586" w:type="pct"/>
          </w:tcPr>
          <w:p w14:paraId="7F16A127" w14:textId="57C55C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R4-2413177</w:t>
            </w:r>
          </w:p>
        </w:tc>
        <w:tc>
          <w:tcPr>
            <w:tcW w:w="1030" w:type="pct"/>
          </w:tcPr>
          <w:p w14:paraId="2231590B" w14:textId="49795A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(NB_IOTenh-Perf) CR on RSRP-ThresholdsNPRACH-InfoList for NB-IoT (Cat-A Rel-15)</w:t>
            </w:r>
          </w:p>
        </w:tc>
        <w:tc>
          <w:tcPr>
            <w:tcW w:w="517" w:type="pct"/>
          </w:tcPr>
          <w:p w14:paraId="5A31C8D8" w14:textId="4F9305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42F2FC1B" w14:textId="564D71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7EBE7863" w14:textId="74042E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7344</w:t>
            </w:r>
          </w:p>
        </w:tc>
        <w:tc>
          <w:tcPr>
            <w:tcW w:w="272" w:type="pct"/>
          </w:tcPr>
          <w:p w14:paraId="6C1D735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0DE905F" w14:textId="5F8037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3555562B" w14:textId="54EE9A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5D7784E" w14:textId="60ACCF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NB_IOTenh-Perf</w:t>
            </w:r>
          </w:p>
        </w:tc>
        <w:tc>
          <w:tcPr>
            <w:tcW w:w="511" w:type="pct"/>
          </w:tcPr>
          <w:p w14:paraId="562F0327" w14:textId="60A3E9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0ABA84C" w14:textId="77777777" w:rsidTr="007D5367">
        <w:tc>
          <w:tcPr>
            <w:tcW w:w="586" w:type="pct"/>
          </w:tcPr>
          <w:p w14:paraId="6534EB77" w14:textId="54642B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R4-2413178</w:t>
            </w:r>
          </w:p>
        </w:tc>
        <w:tc>
          <w:tcPr>
            <w:tcW w:w="1030" w:type="pct"/>
          </w:tcPr>
          <w:p w14:paraId="3A3A3362" w14:textId="21DB0B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(NB_IOTenh-Perf) CR on RSRP-ThresholdsNPRACH-InfoList for NB-IoT (Cat-A Rel-16)</w:t>
            </w:r>
          </w:p>
        </w:tc>
        <w:tc>
          <w:tcPr>
            <w:tcW w:w="517" w:type="pct"/>
          </w:tcPr>
          <w:p w14:paraId="65D219CE" w14:textId="6B5D40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4834E08F" w14:textId="738F94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2F9796EE" w14:textId="66311C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7345</w:t>
            </w:r>
          </w:p>
        </w:tc>
        <w:tc>
          <w:tcPr>
            <w:tcW w:w="272" w:type="pct"/>
          </w:tcPr>
          <w:p w14:paraId="6585FF2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09A5B13" w14:textId="052A0A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1CA4D4ED" w14:textId="38D58B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A894696" w14:textId="735AA8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NB_IOTenh-Perf</w:t>
            </w:r>
          </w:p>
        </w:tc>
        <w:tc>
          <w:tcPr>
            <w:tcW w:w="511" w:type="pct"/>
          </w:tcPr>
          <w:p w14:paraId="7F65D50F" w14:textId="78004B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579932B" w14:textId="77777777" w:rsidTr="007D5367">
        <w:tc>
          <w:tcPr>
            <w:tcW w:w="586" w:type="pct"/>
          </w:tcPr>
          <w:p w14:paraId="55C539C8" w14:textId="640FA6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R4-2413179</w:t>
            </w:r>
          </w:p>
        </w:tc>
        <w:tc>
          <w:tcPr>
            <w:tcW w:w="1030" w:type="pct"/>
          </w:tcPr>
          <w:p w14:paraId="0A469789" w14:textId="476100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(NB_IOTenh-Perf) CR on RSRP-ThresholdsNPRACH-InfoList for NB-IoT (Cat-A Rel-17)</w:t>
            </w:r>
          </w:p>
        </w:tc>
        <w:tc>
          <w:tcPr>
            <w:tcW w:w="517" w:type="pct"/>
          </w:tcPr>
          <w:p w14:paraId="51300922" w14:textId="6F4A1F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3ADB3731" w14:textId="09ADE6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06E1247A" w14:textId="6F66D3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7346</w:t>
            </w:r>
          </w:p>
        </w:tc>
        <w:tc>
          <w:tcPr>
            <w:tcW w:w="272" w:type="pct"/>
          </w:tcPr>
          <w:p w14:paraId="06410F5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8F69790" w14:textId="56DD31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72114B3" w14:textId="7EC190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B24095E" w14:textId="62C079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NB_IOTenh-Perf</w:t>
            </w:r>
          </w:p>
        </w:tc>
        <w:tc>
          <w:tcPr>
            <w:tcW w:w="511" w:type="pct"/>
          </w:tcPr>
          <w:p w14:paraId="40883C2E" w14:textId="0D1510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A8DED76" w14:textId="77777777" w:rsidTr="007D5367">
        <w:tc>
          <w:tcPr>
            <w:tcW w:w="586" w:type="pct"/>
          </w:tcPr>
          <w:p w14:paraId="49543A02" w14:textId="41DB98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R4-2413180</w:t>
            </w:r>
          </w:p>
        </w:tc>
        <w:tc>
          <w:tcPr>
            <w:tcW w:w="1030" w:type="pct"/>
          </w:tcPr>
          <w:p w14:paraId="3F4227DB" w14:textId="20871D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(NB_IOTenh-Perf) CR on RSRP-ThresholdsNPRACH-InfoList for NB-IoT (Cat-A Rel-18)</w:t>
            </w:r>
          </w:p>
        </w:tc>
        <w:tc>
          <w:tcPr>
            <w:tcW w:w="517" w:type="pct"/>
          </w:tcPr>
          <w:p w14:paraId="67FFE12F" w14:textId="7A85BF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5E6EC61A" w14:textId="781B24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5AB2C137" w14:textId="4450B8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7347</w:t>
            </w:r>
          </w:p>
        </w:tc>
        <w:tc>
          <w:tcPr>
            <w:tcW w:w="272" w:type="pct"/>
          </w:tcPr>
          <w:p w14:paraId="16AB38C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1AE871B" w14:textId="67BDE1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F81FBF6" w14:textId="7A7F5A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8ABEE73" w14:textId="02C3FE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NB_IOTenh-Perf</w:t>
            </w:r>
          </w:p>
        </w:tc>
        <w:tc>
          <w:tcPr>
            <w:tcW w:w="511" w:type="pct"/>
          </w:tcPr>
          <w:p w14:paraId="16E782B4" w14:textId="340150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27295F5" w14:textId="77777777" w:rsidTr="007D5367">
        <w:tc>
          <w:tcPr>
            <w:tcW w:w="586" w:type="pct"/>
          </w:tcPr>
          <w:p w14:paraId="6C7D497B" w14:textId="10EFC2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R4-2413181</w:t>
            </w:r>
          </w:p>
        </w:tc>
        <w:tc>
          <w:tcPr>
            <w:tcW w:w="1030" w:type="pct"/>
          </w:tcPr>
          <w:p w14:paraId="1D78E966" w14:textId="5915DF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(NB_IOTenh2-Perf) CR on RSRP-ThresholdsNPRACH-InfoList for NB-IoT (Cat-F Rel-15)</w:t>
            </w:r>
          </w:p>
        </w:tc>
        <w:tc>
          <w:tcPr>
            <w:tcW w:w="517" w:type="pct"/>
          </w:tcPr>
          <w:p w14:paraId="429EAF51" w14:textId="3731F6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5CB89848" w14:textId="12CBE3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30B6E48A" w14:textId="32D238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7348</w:t>
            </w:r>
          </w:p>
        </w:tc>
        <w:tc>
          <w:tcPr>
            <w:tcW w:w="272" w:type="pct"/>
          </w:tcPr>
          <w:p w14:paraId="736A489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F6EB2A0" w14:textId="45C1D0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64C776C5" w14:textId="376E09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3244AD1" w14:textId="13716E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NB_IOTenh2-Perf</w:t>
            </w:r>
          </w:p>
        </w:tc>
        <w:tc>
          <w:tcPr>
            <w:tcW w:w="511" w:type="pct"/>
          </w:tcPr>
          <w:p w14:paraId="3257194E" w14:textId="01AC87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2667321" w14:textId="77777777" w:rsidTr="007D5367">
        <w:tc>
          <w:tcPr>
            <w:tcW w:w="586" w:type="pct"/>
          </w:tcPr>
          <w:p w14:paraId="7217E5F9" w14:textId="2F5B66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R4-2414093</w:t>
            </w:r>
          </w:p>
        </w:tc>
        <w:tc>
          <w:tcPr>
            <w:tcW w:w="1030" w:type="pct"/>
          </w:tcPr>
          <w:p w14:paraId="19DE650A" w14:textId="606B6D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(NB_IOTenh2-Perf) CR on RSRP-ThresholdsNPRACH-InfoList for NB-IoT (Cat-F Rel-15)</w:t>
            </w:r>
          </w:p>
        </w:tc>
        <w:tc>
          <w:tcPr>
            <w:tcW w:w="517" w:type="pct"/>
          </w:tcPr>
          <w:p w14:paraId="03D6F38C" w14:textId="145EE9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6849FD33" w14:textId="183079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79838855" w14:textId="16A60E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7348</w:t>
            </w:r>
          </w:p>
        </w:tc>
        <w:tc>
          <w:tcPr>
            <w:tcW w:w="272" w:type="pct"/>
          </w:tcPr>
          <w:p w14:paraId="461219EB" w14:textId="7B7EFD4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F791BB8" w14:textId="51C789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24294966" w14:textId="6EE64A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EF18294" w14:textId="13D46B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NB_IOTenh2-Perf</w:t>
            </w:r>
          </w:p>
        </w:tc>
        <w:tc>
          <w:tcPr>
            <w:tcW w:w="511" w:type="pct"/>
          </w:tcPr>
          <w:p w14:paraId="722B4E44" w14:textId="57333A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CC02C36" w14:textId="77777777" w:rsidTr="007D5367">
        <w:tc>
          <w:tcPr>
            <w:tcW w:w="586" w:type="pct"/>
          </w:tcPr>
          <w:p w14:paraId="11E3B734" w14:textId="436CC3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R4-2414107</w:t>
            </w:r>
          </w:p>
        </w:tc>
        <w:tc>
          <w:tcPr>
            <w:tcW w:w="1030" w:type="pct"/>
          </w:tcPr>
          <w:p w14:paraId="67F80CFF" w14:textId="3EA31A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(NB_IOTenh2-Perf) CR on RSRP-ThresholdsNPRACH-InfoList for NB-IoT (Cat-F Rel-15)</w:t>
            </w:r>
          </w:p>
        </w:tc>
        <w:tc>
          <w:tcPr>
            <w:tcW w:w="517" w:type="pct"/>
          </w:tcPr>
          <w:p w14:paraId="32177AF0" w14:textId="124DCD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49D41D08" w14:textId="4DCE66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696A9F8F" w14:textId="023954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7348</w:t>
            </w:r>
          </w:p>
        </w:tc>
        <w:tc>
          <w:tcPr>
            <w:tcW w:w="272" w:type="pct"/>
          </w:tcPr>
          <w:p w14:paraId="3A78211E" w14:textId="6C68A93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2D9B5284" w14:textId="0631B2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3AB96AE5" w14:textId="3BAAF5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6469DF8" w14:textId="28A2F9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NB_IOTenh2-Perf</w:t>
            </w:r>
          </w:p>
        </w:tc>
        <w:tc>
          <w:tcPr>
            <w:tcW w:w="511" w:type="pct"/>
          </w:tcPr>
          <w:p w14:paraId="0E271793" w14:textId="0F45D9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70304BB" w14:textId="77777777" w:rsidTr="007D5367">
        <w:tc>
          <w:tcPr>
            <w:tcW w:w="586" w:type="pct"/>
          </w:tcPr>
          <w:p w14:paraId="04F11F7A" w14:textId="39D939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R4-2413182</w:t>
            </w:r>
          </w:p>
        </w:tc>
        <w:tc>
          <w:tcPr>
            <w:tcW w:w="1030" w:type="pct"/>
          </w:tcPr>
          <w:p w14:paraId="315138E1" w14:textId="5D6D72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(NB_IOTenh2-Perf) CR on RSRP-ThresholdsNPRACH-InfoList for NB-IoT (Cat-A Rel-16)</w:t>
            </w:r>
          </w:p>
        </w:tc>
        <w:tc>
          <w:tcPr>
            <w:tcW w:w="517" w:type="pct"/>
          </w:tcPr>
          <w:p w14:paraId="13FFD400" w14:textId="4AD8D6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5874C9AF" w14:textId="7BA4B6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136A1592" w14:textId="78EA06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7349</w:t>
            </w:r>
          </w:p>
        </w:tc>
        <w:tc>
          <w:tcPr>
            <w:tcW w:w="272" w:type="pct"/>
          </w:tcPr>
          <w:p w14:paraId="67CA311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2CA4241" w14:textId="450C9D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345C9DF7" w14:textId="1010DF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024EB37" w14:textId="7251B4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NB_IOTenh2-Perf</w:t>
            </w:r>
          </w:p>
        </w:tc>
        <w:tc>
          <w:tcPr>
            <w:tcW w:w="511" w:type="pct"/>
          </w:tcPr>
          <w:p w14:paraId="036078B2" w14:textId="439018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7D27B06" w14:textId="77777777" w:rsidTr="007D5367">
        <w:tc>
          <w:tcPr>
            <w:tcW w:w="586" w:type="pct"/>
          </w:tcPr>
          <w:p w14:paraId="1C234462" w14:textId="50C64F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R4-2413183</w:t>
            </w:r>
          </w:p>
        </w:tc>
        <w:tc>
          <w:tcPr>
            <w:tcW w:w="1030" w:type="pct"/>
          </w:tcPr>
          <w:p w14:paraId="100331FB" w14:textId="62E0DB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(NB_IOTenh2-Perf) CR on RSRP-ThresholdsNPRACH-InfoList for NB-IoT (Cat-A Rel-17)</w:t>
            </w:r>
          </w:p>
        </w:tc>
        <w:tc>
          <w:tcPr>
            <w:tcW w:w="517" w:type="pct"/>
          </w:tcPr>
          <w:p w14:paraId="65A11D82" w14:textId="6740DA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70F5EE53" w14:textId="3E1C19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25C4C7C9" w14:textId="56FCEF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7350</w:t>
            </w:r>
          </w:p>
        </w:tc>
        <w:tc>
          <w:tcPr>
            <w:tcW w:w="272" w:type="pct"/>
          </w:tcPr>
          <w:p w14:paraId="0931379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02DB5CE" w14:textId="406C1E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4A46A8A" w14:textId="0ECC2E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2980DA5" w14:textId="4A22C6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NB_IOTenh2-Perf</w:t>
            </w:r>
          </w:p>
        </w:tc>
        <w:tc>
          <w:tcPr>
            <w:tcW w:w="511" w:type="pct"/>
          </w:tcPr>
          <w:p w14:paraId="3E5040CB" w14:textId="331CFF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457DA1B" w14:textId="77777777" w:rsidTr="007D5367">
        <w:tc>
          <w:tcPr>
            <w:tcW w:w="586" w:type="pct"/>
          </w:tcPr>
          <w:p w14:paraId="59CF2A3C" w14:textId="69572A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R4-2413184</w:t>
            </w:r>
          </w:p>
        </w:tc>
        <w:tc>
          <w:tcPr>
            <w:tcW w:w="1030" w:type="pct"/>
          </w:tcPr>
          <w:p w14:paraId="7B94344F" w14:textId="4FF90D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(NB_IOTenh2-Perf) CR on RSRP-ThresholdsNPRACH-InfoList for NB-IoT (Cat-A Rel-18)</w:t>
            </w:r>
          </w:p>
        </w:tc>
        <w:tc>
          <w:tcPr>
            <w:tcW w:w="517" w:type="pct"/>
          </w:tcPr>
          <w:p w14:paraId="7FA7A5D8" w14:textId="207B96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5D924614" w14:textId="405A97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4F975BC9" w14:textId="6E7AD3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7351</w:t>
            </w:r>
          </w:p>
        </w:tc>
        <w:tc>
          <w:tcPr>
            <w:tcW w:w="272" w:type="pct"/>
          </w:tcPr>
          <w:p w14:paraId="7CA904C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B2979E5" w14:textId="791AFE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1362F2C" w14:textId="1B9B23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6BC4A88" w14:textId="29AD90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NB_IOTenh2-Perf</w:t>
            </w:r>
          </w:p>
        </w:tc>
        <w:tc>
          <w:tcPr>
            <w:tcW w:w="511" w:type="pct"/>
          </w:tcPr>
          <w:p w14:paraId="508408F1" w14:textId="02850F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266F56A" w14:textId="77777777" w:rsidTr="007D5367">
        <w:tc>
          <w:tcPr>
            <w:tcW w:w="586" w:type="pct"/>
          </w:tcPr>
          <w:p w14:paraId="6914A6BA" w14:textId="62E1BA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R4-2413185</w:t>
            </w:r>
          </w:p>
        </w:tc>
        <w:tc>
          <w:tcPr>
            <w:tcW w:w="1030" w:type="pct"/>
          </w:tcPr>
          <w:p w14:paraId="584D0F5A" w14:textId="08B9B6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(LTE_NBIOT_eMTC_NTN_req-Perf) CR on RSRP-ThresholdsNPRACH-InfoList for NB-IoT NTN (Cat-F Rel-18)</w:t>
            </w:r>
          </w:p>
        </w:tc>
        <w:tc>
          <w:tcPr>
            <w:tcW w:w="517" w:type="pct"/>
          </w:tcPr>
          <w:p w14:paraId="1F52CB1C" w14:textId="5789CB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4646BBBA" w14:textId="5C3E3E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229C9E25" w14:textId="5AEDE3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7352</w:t>
            </w:r>
          </w:p>
        </w:tc>
        <w:tc>
          <w:tcPr>
            <w:tcW w:w="272" w:type="pct"/>
          </w:tcPr>
          <w:p w14:paraId="6D6BC78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AD2A14B" w14:textId="734F6B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D82A1DF" w14:textId="48CA8F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788C9DD" w14:textId="1DFFD4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1" w:type="pct"/>
          </w:tcPr>
          <w:p w14:paraId="55B52C07" w14:textId="7A95AF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6D4D0CC" w14:textId="77777777" w:rsidTr="007D5367">
        <w:tc>
          <w:tcPr>
            <w:tcW w:w="586" w:type="pct"/>
          </w:tcPr>
          <w:p w14:paraId="2EBB2F6A" w14:textId="2D5ADA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R4-2413947</w:t>
            </w:r>
          </w:p>
        </w:tc>
        <w:tc>
          <w:tcPr>
            <w:tcW w:w="1030" w:type="pct"/>
          </w:tcPr>
          <w:p w14:paraId="5E16B977" w14:textId="117005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(LTE_NBIOT_eMTC_NTN_req-Perf) CR on RSRP-ThresholdsNPRACH-InfoList for NB-IoT NTN (Cat-F Rel-18)</w:t>
            </w:r>
          </w:p>
        </w:tc>
        <w:tc>
          <w:tcPr>
            <w:tcW w:w="517" w:type="pct"/>
          </w:tcPr>
          <w:p w14:paraId="28D600C5" w14:textId="118738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34E846AE" w14:textId="0BA1B3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4DEC5521" w14:textId="557F59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7352</w:t>
            </w:r>
          </w:p>
        </w:tc>
        <w:tc>
          <w:tcPr>
            <w:tcW w:w="272" w:type="pct"/>
          </w:tcPr>
          <w:p w14:paraId="7E8ABD9C" w14:textId="119FCA2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B98F5B8" w14:textId="3A1B8D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6176AFD" w14:textId="4E0931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B7028E6" w14:textId="51AA69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1" w:type="pct"/>
          </w:tcPr>
          <w:p w14:paraId="48DDFA36" w14:textId="119B67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F17081C" w14:textId="77777777" w:rsidTr="007D5367">
        <w:tc>
          <w:tcPr>
            <w:tcW w:w="586" w:type="pct"/>
          </w:tcPr>
          <w:p w14:paraId="3B9DE911" w14:textId="119EFE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R4-2414108</w:t>
            </w:r>
          </w:p>
        </w:tc>
        <w:tc>
          <w:tcPr>
            <w:tcW w:w="1030" w:type="pct"/>
          </w:tcPr>
          <w:p w14:paraId="340314D5" w14:textId="1BA1D6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(LTE_NBIOT_eMTC_NTN_req-Perf) CR on RSRP-ThresholdsNPRACH-InfoList for NB-IoT NTN (Cat-F Rel-18)</w:t>
            </w:r>
          </w:p>
        </w:tc>
        <w:tc>
          <w:tcPr>
            <w:tcW w:w="517" w:type="pct"/>
          </w:tcPr>
          <w:p w14:paraId="7542F92E" w14:textId="2AA0EA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255E56B1" w14:textId="7A5074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36.133</w:t>
            </w:r>
          </w:p>
        </w:tc>
        <w:tc>
          <w:tcPr>
            <w:tcW w:w="317" w:type="pct"/>
          </w:tcPr>
          <w:p w14:paraId="2F309D3E" w14:textId="7B9FDF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7352</w:t>
            </w:r>
          </w:p>
        </w:tc>
        <w:tc>
          <w:tcPr>
            <w:tcW w:w="272" w:type="pct"/>
          </w:tcPr>
          <w:p w14:paraId="770D1E4D" w14:textId="3F45B262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4D505473" w14:textId="6FD942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DC4AFF3" w14:textId="7CE1AD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D9EAD89" w14:textId="78C3BF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1" w:type="pct"/>
          </w:tcPr>
          <w:p w14:paraId="6B741358" w14:textId="08942D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C2F42F8" w14:textId="77777777" w:rsidTr="007D5367">
        <w:tc>
          <w:tcPr>
            <w:tcW w:w="586" w:type="pct"/>
          </w:tcPr>
          <w:p w14:paraId="25601558" w14:textId="3C2929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R4-2411132</w:t>
            </w:r>
          </w:p>
        </w:tc>
        <w:tc>
          <w:tcPr>
            <w:tcW w:w="1030" w:type="pct"/>
          </w:tcPr>
          <w:p w14:paraId="721FA69C" w14:textId="123CCB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(LTE_NBIOT_eMTC_NTN_req-Perf)CR for TS36.181, Correction on Number of RX antennas in header row of tables for radiated demodulation test requirements</w:t>
            </w:r>
          </w:p>
        </w:tc>
        <w:tc>
          <w:tcPr>
            <w:tcW w:w="517" w:type="pct"/>
          </w:tcPr>
          <w:p w14:paraId="4347A01D" w14:textId="414724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2DD652AD" w14:textId="61443D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36.181</w:t>
            </w:r>
          </w:p>
        </w:tc>
        <w:tc>
          <w:tcPr>
            <w:tcW w:w="317" w:type="pct"/>
          </w:tcPr>
          <w:p w14:paraId="122E7E08" w14:textId="11FA04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0021</w:t>
            </w:r>
          </w:p>
        </w:tc>
        <w:tc>
          <w:tcPr>
            <w:tcW w:w="272" w:type="pct"/>
          </w:tcPr>
          <w:p w14:paraId="1CA5C1D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E09184A" w14:textId="3F80A2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DF58C8C" w14:textId="44E4E1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01DC382" w14:textId="1BBB49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1" w:type="pct"/>
          </w:tcPr>
          <w:p w14:paraId="00E2143E" w14:textId="7B08A3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063809D" w14:textId="77777777" w:rsidTr="007D5367">
        <w:tc>
          <w:tcPr>
            <w:tcW w:w="586" w:type="pct"/>
          </w:tcPr>
          <w:p w14:paraId="46661942" w14:textId="2449DD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R4-2412548</w:t>
            </w:r>
          </w:p>
        </w:tc>
        <w:tc>
          <w:tcPr>
            <w:tcW w:w="1030" w:type="pct"/>
          </w:tcPr>
          <w:p w14:paraId="55E3D211" w14:textId="40C088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(LTE_NBIoT_eMTC_NTN_req) Collection of IoT-NTN SAN demodulation conformance requirements</w:t>
            </w:r>
          </w:p>
        </w:tc>
        <w:tc>
          <w:tcPr>
            <w:tcW w:w="517" w:type="pct"/>
          </w:tcPr>
          <w:p w14:paraId="1FFEAEE5" w14:textId="355475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08883D12" w14:textId="043736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36.181</w:t>
            </w:r>
          </w:p>
        </w:tc>
        <w:tc>
          <w:tcPr>
            <w:tcW w:w="317" w:type="pct"/>
          </w:tcPr>
          <w:p w14:paraId="6D9B7FA7" w14:textId="553852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0022</w:t>
            </w:r>
          </w:p>
        </w:tc>
        <w:tc>
          <w:tcPr>
            <w:tcW w:w="272" w:type="pct"/>
          </w:tcPr>
          <w:p w14:paraId="017D18A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726FF81" w14:textId="6CC59E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E24CCFB" w14:textId="746577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4D8ABAD" w14:textId="7393AD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511" w:type="pct"/>
          </w:tcPr>
          <w:p w14:paraId="573ED44D" w14:textId="036FC6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D6B770C" w14:textId="77777777" w:rsidTr="007D5367">
        <w:tc>
          <w:tcPr>
            <w:tcW w:w="586" w:type="pct"/>
          </w:tcPr>
          <w:p w14:paraId="6E61F234" w14:textId="1EC302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R4-2413323</w:t>
            </w:r>
          </w:p>
        </w:tc>
        <w:tc>
          <w:tcPr>
            <w:tcW w:w="1030" w:type="pct"/>
          </w:tcPr>
          <w:p w14:paraId="3E95B192" w14:textId="3A4279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(LTE410_Europe_PPDR-Core) Removal of FFS</w:t>
            </w:r>
          </w:p>
        </w:tc>
        <w:tc>
          <w:tcPr>
            <w:tcW w:w="517" w:type="pct"/>
          </w:tcPr>
          <w:p w14:paraId="0FCA1179" w14:textId="23498C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 Technologies Sweden AB</w:t>
            </w:r>
          </w:p>
        </w:tc>
        <w:tc>
          <w:tcPr>
            <w:tcW w:w="368" w:type="pct"/>
          </w:tcPr>
          <w:p w14:paraId="560D03DB" w14:textId="5795FD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36.762</w:t>
            </w:r>
          </w:p>
        </w:tc>
        <w:tc>
          <w:tcPr>
            <w:tcW w:w="317" w:type="pct"/>
          </w:tcPr>
          <w:p w14:paraId="4C59CB8A" w14:textId="302B86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0001</w:t>
            </w:r>
          </w:p>
        </w:tc>
        <w:tc>
          <w:tcPr>
            <w:tcW w:w="272" w:type="pct"/>
          </w:tcPr>
          <w:p w14:paraId="2BE244F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27BF39F" w14:textId="10CEC7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083DF055" w14:textId="67B6FD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B39B0FD" w14:textId="72300D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LTE410_Europe_PPDR-Core</w:t>
            </w:r>
          </w:p>
        </w:tc>
        <w:tc>
          <w:tcPr>
            <w:tcW w:w="511" w:type="pct"/>
          </w:tcPr>
          <w:p w14:paraId="7F47B804" w14:textId="3886A8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F5D7628" w14:textId="77777777" w:rsidTr="007D5367">
        <w:tc>
          <w:tcPr>
            <w:tcW w:w="586" w:type="pct"/>
          </w:tcPr>
          <w:p w14:paraId="4FDD346D" w14:textId="2F8AAD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R4-2411247</w:t>
            </w:r>
          </w:p>
        </w:tc>
        <w:tc>
          <w:tcPr>
            <w:tcW w:w="1030" w:type="pct"/>
          </w:tcPr>
          <w:p w14:paraId="74311B73" w14:textId="76247B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Clarification of voltage environmental requirement</w:t>
            </w:r>
          </w:p>
        </w:tc>
        <w:tc>
          <w:tcPr>
            <w:tcW w:w="517" w:type="pct"/>
          </w:tcPr>
          <w:p w14:paraId="1AF71386" w14:textId="70B469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Keysight Technologies UK Ltd, MVG, Rohde &amp; Schwarz, ETS-Lindgren</w:t>
            </w:r>
          </w:p>
        </w:tc>
        <w:tc>
          <w:tcPr>
            <w:tcW w:w="368" w:type="pct"/>
          </w:tcPr>
          <w:p w14:paraId="13B4C231" w14:textId="544BCA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37.144</w:t>
            </w:r>
          </w:p>
        </w:tc>
        <w:tc>
          <w:tcPr>
            <w:tcW w:w="317" w:type="pct"/>
          </w:tcPr>
          <w:p w14:paraId="188A825B" w14:textId="7AAFA8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0020</w:t>
            </w:r>
          </w:p>
        </w:tc>
        <w:tc>
          <w:tcPr>
            <w:tcW w:w="272" w:type="pct"/>
          </w:tcPr>
          <w:p w14:paraId="14B7AB8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53B7AE2" w14:textId="3FD3F6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Rel-14</w:t>
            </w:r>
          </w:p>
        </w:tc>
        <w:tc>
          <w:tcPr>
            <w:tcW w:w="295" w:type="pct"/>
          </w:tcPr>
          <w:p w14:paraId="35E61614" w14:textId="41962E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6E9DF45" w14:textId="3992F2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TEI14, LTE_MIMO_OTA-Core</w:t>
            </w:r>
          </w:p>
        </w:tc>
        <w:tc>
          <w:tcPr>
            <w:tcW w:w="511" w:type="pct"/>
          </w:tcPr>
          <w:p w14:paraId="65274A62" w14:textId="557D08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1254FE6" w14:textId="77777777" w:rsidTr="007D5367">
        <w:tc>
          <w:tcPr>
            <w:tcW w:w="586" w:type="pct"/>
          </w:tcPr>
          <w:p w14:paraId="5D28002F" w14:textId="3F771C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R4-2411248</w:t>
            </w:r>
          </w:p>
        </w:tc>
        <w:tc>
          <w:tcPr>
            <w:tcW w:w="1030" w:type="pct"/>
          </w:tcPr>
          <w:p w14:paraId="629BECA1" w14:textId="578B1E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Clarification of voltage environmental requirement</w:t>
            </w:r>
          </w:p>
        </w:tc>
        <w:tc>
          <w:tcPr>
            <w:tcW w:w="517" w:type="pct"/>
          </w:tcPr>
          <w:p w14:paraId="12D1C95D" w14:textId="0F2B58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Keysight Technologies UK Ltd, MVG, Rohde &amp; Schwarz, ETS-Lindgren</w:t>
            </w:r>
          </w:p>
        </w:tc>
        <w:tc>
          <w:tcPr>
            <w:tcW w:w="368" w:type="pct"/>
          </w:tcPr>
          <w:p w14:paraId="1526A557" w14:textId="0CDECA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37.144</w:t>
            </w:r>
          </w:p>
        </w:tc>
        <w:tc>
          <w:tcPr>
            <w:tcW w:w="317" w:type="pct"/>
          </w:tcPr>
          <w:p w14:paraId="06A1C90F" w14:textId="5A1195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0021</w:t>
            </w:r>
          </w:p>
        </w:tc>
        <w:tc>
          <w:tcPr>
            <w:tcW w:w="272" w:type="pct"/>
          </w:tcPr>
          <w:p w14:paraId="07AAFEB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5FBA500" w14:textId="6FA517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61F5D301" w14:textId="2B8277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EACBDAF" w14:textId="473689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TEI14, LTE_MIMO_OTA-Core</w:t>
            </w:r>
          </w:p>
        </w:tc>
        <w:tc>
          <w:tcPr>
            <w:tcW w:w="511" w:type="pct"/>
          </w:tcPr>
          <w:p w14:paraId="33F5A0C4" w14:textId="1238A4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9A3F183" w14:textId="77777777" w:rsidTr="007D5367">
        <w:tc>
          <w:tcPr>
            <w:tcW w:w="586" w:type="pct"/>
          </w:tcPr>
          <w:p w14:paraId="39AFDDED" w14:textId="7174E4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R4-2411249</w:t>
            </w:r>
          </w:p>
        </w:tc>
        <w:tc>
          <w:tcPr>
            <w:tcW w:w="1030" w:type="pct"/>
          </w:tcPr>
          <w:p w14:paraId="2AE1A3E7" w14:textId="2C78F3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Clarification of voltage environmental requirement</w:t>
            </w:r>
          </w:p>
        </w:tc>
        <w:tc>
          <w:tcPr>
            <w:tcW w:w="517" w:type="pct"/>
          </w:tcPr>
          <w:p w14:paraId="2D59AC23" w14:textId="37167D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Keysight Technologies UK Ltd, MVG, Rohde &amp; Schwarz, ETS-Lindgren</w:t>
            </w:r>
          </w:p>
        </w:tc>
        <w:tc>
          <w:tcPr>
            <w:tcW w:w="368" w:type="pct"/>
          </w:tcPr>
          <w:p w14:paraId="642D7EAC" w14:textId="74D6F4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37.144</w:t>
            </w:r>
          </w:p>
        </w:tc>
        <w:tc>
          <w:tcPr>
            <w:tcW w:w="317" w:type="pct"/>
          </w:tcPr>
          <w:p w14:paraId="40618305" w14:textId="7580D2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0022</w:t>
            </w:r>
          </w:p>
        </w:tc>
        <w:tc>
          <w:tcPr>
            <w:tcW w:w="272" w:type="pct"/>
          </w:tcPr>
          <w:p w14:paraId="77EC3E4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D1E972B" w14:textId="6A1DC3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599A10E1" w14:textId="12EF80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68673CA" w14:textId="091418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TEI14, LTE_MIMO_OTA-Core</w:t>
            </w:r>
          </w:p>
        </w:tc>
        <w:tc>
          <w:tcPr>
            <w:tcW w:w="511" w:type="pct"/>
          </w:tcPr>
          <w:p w14:paraId="6F14BD02" w14:textId="6300D4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8A604FF" w14:textId="77777777" w:rsidTr="007D5367">
        <w:tc>
          <w:tcPr>
            <w:tcW w:w="586" w:type="pct"/>
          </w:tcPr>
          <w:p w14:paraId="14E21530" w14:textId="741A82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R4-2411250</w:t>
            </w:r>
          </w:p>
        </w:tc>
        <w:tc>
          <w:tcPr>
            <w:tcW w:w="1030" w:type="pct"/>
          </w:tcPr>
          <w:p w14:paraId="40537DE5" w14:textId="3805B1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Clarification of voltage environmental requirement</w:t>
            </w:r>
          </w:p>
        </w:tc>
        <w:tc>
          <w:tcPr>
            <w:tcW w:w="517" w:type="pct"/>
          </w:tcPr>
          <w:p w14:paraId="5E11A184" w14:textId="4D80A3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Keysight Technologies UK Ltd, MVG, Rohde &amp; Schwarz, ETS-Lindgren</w:t>
            </w:r>
          </w:p>
        </w:tc>
        <w:tc>
          <w:tcPr>
            <w:tcW w:w="368" w:type="pct"/>
          </w:tcPr>
          <w:p w14:paraId="656E314C" w14:textId="5B1CEB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37.144</w:t>
            </w:r>
          </w:p>
        </w:tc>
        <w:tc>
          <w:tcPr>
            <w:tcW w:w="317" w:type="pct"/>
          </w:tcPr>
          <w:p w14:paraId="4F662379" w14:textId="7F9590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0023</w:t>
            </w:r>
          </w:p>
        </w:tc>
        <w:tc>
          <w:tcPr>
            <w:tcW w:w="272" w:type="pct"/>
          </w:tcPr>
          <w:p w14:paraId="1C6BC44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D54CFA5" w14:textId="27D4ED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9AEEB91" w14:textId="2EB62B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69018FA" w14:textId="1DA41D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TEI14, LTE_MIMO_OTA-Core</w:t>
            </w:r>
          </w:p>
        </w:tc>
        <w:tc>
          <w:tcPr>
            <w:tcW w:w="511" w:type="pct"/>
          </w:tcPr>
          <w:p w14:paraId="111B1FF7" w14:textId="3C0490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77C5BD6" w14:textId="77777777" w:rsidTr="007D5367">
        <w:tc>
          <w:tcPr>
            <w:tcW w:w="586" w:type="pct"/>
          </w:tcPr>
          <w:p w14:paraId="5E1F2260" w14:textId="28DC01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R4-2411251</w:t>
            </w:r>
          </w:p>
        </w:tc>
        <w:tc>
          <w:tcPr>
            <w:tcW w:w="1030" w:type="pct"/>
          </w:tcPr>
          <w:p w14:paraId="6B76B3A2" w14:textId="1B3A0B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Clarification of voltage environmental requirement</w:t>
            </w:r>
          </w:p>
        </w:tc>
        <w:tc>
          <w:tcPr>
            <w:tcW w:w="517" w:type="pct"/>
          </w:tcPr>
          <w:p w14:paraId="43D64A3C" w14:textId="1CD898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Keysight Technologies UK Ltd, MVG, Rohde &amp; Schwarz, ETS-Lindgren</w:t>
            </w:r>
          </w:p>
        </w:tc>
        <w:tc>
          <w:tcPr>
            <w:tcW w:w="368" w:type="pct"/>
          </w:tcPr>
          <w:p w14:paraId="0EEAA75B" w14:textId="3C5E4B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37.144</w:t>
            </w:r>
          </w:p>
        </w:tc>
        <w:tc>
          <w:tcPr>
            <w:tcW w:w="317" w:type="pct"/>
          </w:tcPr>
          <w:p w14:paraId="5B231371" w14:textId="088DC1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0024</w:t>
            </w:r>
          </w:p>
        </w:tc>
        <w:tc>
          <w:tcPr>
            <w:tcW w:w="272" w:type="pct"/>
          </w:tcPr>
          <w:p w14:paraId="6BADB78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266C250" w14:textId="414131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B392BBD" w14:textId="7D03DF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B4FBFBE" w14:textId="18A0E2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TEI14, LTE_MIMO_OTA-Core</w:t>
            </w:r>
          </w:p>
        </w:tc>
        <w:tc>
          <w:tcPr>
            <w:tcW w:w="511" w:type="pct"/>
          </w:tcPr>
          <w:p w14:paraId="5D7B8A7A" w14:textId="6F175A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292CE42" w14:textId="77777777" w:rsidTr="007D5367">
        <w:tc>
          <w:tcPr>
            <w:tcW w:w="586" w:type="pct"/>
          </w:tcPr>
          <w:p w14:paraId="66DCA1BC" w14:textId="64FFA5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R4-2412580</w:t>
            </w:r>
          </w:p>
        </w:tc>
        <w:tc>
          <w:tcPr>
            <w:tcW w:w="1030" w:type="pct"/>
          </w:tcPr>
          <w:p w14:paraId="3935A754" w14:textId="3E6BAC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(LTE410_Europe_PPDR-Perf) CR to TS 37.145-2 on correction of transmitter co-location requirements for bands 87 and 88</w:t>
            </w:r>
          </w:p>
        </w:tc>
        <w:tc>
          <w:tcPr>
            <w:tcW w:w="517" w:type="pct"/>
          </w:tcPr>
          <w:p w14:paraId="5A6108EC" w14:textId="43D30B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57A0238B" w14:textId="127975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37.145-2</w:t>
            </w:r>
          </w:p>
        </w:tc>
        <w:tc>
          <w:tcPr>
            <w:tcW w:w="317" w:type="pct"/>
          </w:tcPr>
          <w:p w14:paraId="35807539" w14:textId="589692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0383</w:t>
            </w:r>
          </w:p>
        </w:tc>
        <w:tc>
          <w:tcPr>
            <w:tcW w:w="272" w:type="pct"/>
          </w:tcPr>
          <w:p w14:paraId="1C1DCA8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DEE4C38" w14:textId="237365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79EED143" w14:textId="1D1BEB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9DEFE22" w14:textId="531A28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LTE410_Europe_PPDR-Perf</w:t>
            </w:r>
          </w:p>
        </w:tc>
        <w:tc>
          <w:tcPr>
            <w:tcW w:w="511" w:type="pct"/>
          </w:tcPr>
          <w:p w14:paraId="5AC855DC" w14:textId="2D9E88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D915BC9" w14:textId="77777777" w:rsidTr="007D5367">
        <w:tc>
          <w:tcPr>
            <w:tcW w:w="586" w:type="pct"/>
          </w:tcPr>
          <w:p w14:paraId="1E9E92C5" w14:textId="5C7B02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R4-2412581</w:t>
            </w:r>
          </w:p>
        </w:tc>
        <w:tc>
          <w:tcPr>
            <w:tcW w:w="1030" w:type="pct"/>
          </w:tcPr>
          <w:p w14:paraId="4471455D" w14:textId="761D3D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(LTE410_Europe_PPDR-Perf) CR to TS 37.145-2 on correction of transmitter co-location requirements for bands 87 and 88</w:t>
            </w:r>
          </w:p>
        </w:tc>
        <w:tc>
          <w:tcPr>
            <w:tcW w:w="517" w:type="pct"/>
          </w:tcPr>
          <w:p w14:paraId="487EEAA9" w14:textId="5AD7C6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47FD221F" w14:textId="22E204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37.145-2</w:t>
            </w:r>
          </w:p>
        </w:tc>
        <w:tc>
          <w:tcPr>
            <w:tcW w:w="317" w:type="pct"/>
          </w:tcPr>
          <w:p w14:paraId="5512D91A" w14:textId="53D941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0384</w:t>
            </w:r>
          </w:p>
        </w:tc>
        <w:tc>
          <w:tcPr>
            <w:tcW w:w="272" w:type="pct"/>
          </w:tcPr>
          <w:p w14:paraId="4F1F8C1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84F344B" w14:textId="50C011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195C91B" w14:textId="735CE2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A5102ED" w14:textId="4D5D6F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LTE410_Europe_PPDR-Perf</w:t>
            </w:r>
          </w:p>
        </w:tc>
        <w:tc>
          <w:tcPr>
            <w:tcW w:w="511" w:type="pct"/>
          </w:tcPr>
          <w:p w14:paraId="20EA0A14" w14:textId="149120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FF11571" w14:textId="77777777" w:rsidTr="007D5367">
        <w:tc>
          <w:tcPr>
            <w:tcW w:w="586" w:type="pct"/>
          </w:tcPr>
          <w:p w14:paraId="277338B8" w14:textId="7ED045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R4-2412582</w:t>
            </w:r>
          </w:p>
        </w:tc>
        <w:tc>
          <w:tcPr>
            <w:tcW w:w="1030" w:type="pct"/>
          </w:tcPr>
          <w:p w14:paraId="0A53B480" w14:textId="16FD80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(LTE410_Europe_PPDR-Perf) CR to TS 37.145-2 on correction of transmitter co-location requirements for bands 87 and 88</w:t>
            </w:r>
          </w:p>
        </w:tc>
        <w:tc>
          <w:tcPr>
            <w:tcW w:w="517" w:type="pct"/>
          </w:tcPr>
          <w:p w14:paraId="48405B2E" w14:textId="1640C0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67F6D4E4" w14:textId="4D2319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37.145-2</w:t>
            </w:r>
          </w:p>
        </w:tc>
        <w:tc>
          <w:tcPr>
            <w:tcW w:w="317" w:type="pct"/>
          </w:tcPr>
          <w:p w14:paraId="03521F39" w14:textId="56A084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0385</w:t>
            </w:r>
          </w:p>
        </w:tc>
        <w:tc>
          <w:tcPr>
            <w:tcW w:w="272" w:type="pct"/>
          </w:tcPr>
          <w:p w14:paraId="008492D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9031B39" w14:textId="66FFF0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73862F9" w14:textId="03A86B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939A847" w14:textId="6F2B2C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LTE410_Europe_PPDR-Perf</w:t>
            </w:r>
          </w:p>
        </w:tc>
        <w:tc>
          <w:tcPr>
            <w:tcW w:w="511" w:type="pct"/>
          </w:tcPr>
          <w:p w14:paraId="53F959A6" w14:textId="665B89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9556C2E" w14:textId="77777777" w:rsidTr="007D5367">
        <w:tc>
          <w:tcPr>
            <w:tcW w:w="586" w:type="pct"/>
          </w:tcPr>
          <w:p w14:paraId="0C477DD6" w14:textId="1D23E2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R4-2412047</w:t>
            </w:r>
          </w:p>
        </w:tc>
        <w:tc>
          <w:tcPr>
            <w:tcW w:w="1030" w:type="pct"/>
          </w:tcPr>
          <w:p w14:paraId="2DB32275" w14:textId="04A98E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(DC_R18_1BLTE_1BNR_yDL2UL) CR for TR 37.718-11-11: Update on terms, symbols and abbreviations</w:t>
            </w:r>
          </w:p>
        </w:tc>
        <w:tc>
          <w:tcPr>
            <w:tcW w:w="517" w:type="pct"/>
          </w:tcPr>
          <w:p w14:paraId="4C3DA052" w14:textId="77DCF0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CHTTL</w:t>
            </w:r>
          </w:p>
        </w:tc>
        <w:tc>
          <w:tcPr>
            <w:tcW w:w="368" w:type="pct"/>
          </w:tcPr>
          <w:p w14:paraId="733C3E01" w14:textId="71F476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37.718-11-11</w:t>
            </w:r>
          </w:p>
        </w:tc>
        <w:tc>
          <w:tcPr>
            <w:tcW w:w="317" w:type="pct"/>
          </w:tcPr>
          <w:p w14:paraId="6923B2DB" w14:textId="4A712B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0001</w:t>
            </w:r>
          </w:p>
        </w:tc>
        <w:tc>
          <w:tcPr>
            <w:tcW w:w="272" w:type="pct"/>
          </w:tcPr>
          <w:p w14:paraId="19917D9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D8AB668" w14:textId="72B064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D849D5B" w14:textId="741B67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3958359" w14:textId="5A6170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DC_R18_1BLTE_1BNR_2DL2UL-Core</w:t>
            </w:r>
          </w:p>
        </w:tc>
        <w:tc>
          <w:tcPr>
            <w:tcW w:w="511" w:type="pct"/>
          </w:tcPr>
          <w:p w14:paraId="49DCDEA0" w14:textId="671A7A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EFF36CD" w14:textId="77777777" w:rsidTr="007D5367">
        <w:tc>
          <w:tcPr>
            <w:tcW w:w="586" w:type="pct"/>
          </w:tcPr>
          <w:p w14:paraId="48A971E6" w14:textId="4FE641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R4-2411036</w:t>
            </w:r>
          </w:p>
        </w:tc>
        <w:tc>
          <w:tcPr>
            <w:tcW w:w="1030" w:type="pct"/>
          </w:tcPr>
          <w:p w14:paraId="278371BA" w14:textId="4F760C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R17 38.101-1 to add 25MHz CBW to NS_18 emissions requirement</w:t>
            </w:r>
          </w:p>
        </w:tc>
        <w:tc>
          <w:tcPr>
            <w:tcW w:w="517" w:type="pct"/>
          </w:tcPr>
          <w:p w14:paraId="78AEB8FE" w14:textId="7EBC98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61FBF2F7" w14:textId="242B5F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9A4CFF7" w14:textId="2EFE34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2373</w:t>
            </w:r>
          </w:p>
        </w:tc>
        <w:tc>
          <w:tcPr>
            <w:tcW w:w="272" w:type="pct"/>
          </w:tcPr>
          <w:p w14:paraId="62CAEF3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E485C43" w14:textId="6928C2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9084829" w14:textId="5BCC4D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DC53439" w14:textId="47C71F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NR_bands_R17_BWs-Core</w:t>
            </w:r>
          </w:p>
        </w:tc>
        <w:tc>
          <w:tcPr>
            <w:tcW w:w="511" w:type="pct"/>
          </w:tcPr>
          <w:p w14:paraId="017134B2" w14:textId="3CFEAB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4B21B66" w14:textId="77777777" w:rsidTr="007D5367">
        <w:tc>
          <w:tcPr>
            <w:tcW w:w="586" w:type="pct"/>
          </w:tcPr>
          <w:p w14:paraId="6B549651" w14:textId="4FD1F1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R4-2411046</w:t>
            </w:r>
          </w:p>
        </w:tc>
        <w:tc>
          <w:tcPr>
            <w:tcW w:w="1030" w:type="pct"/>
          </w:tcPr>
          <w:p w14:paraId="2717A3BA" w14:textId="442B50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R18 38.101-1 to add 25MHz CBW to NS_18 emissions requirement</w:t>
            </w:r>
          </w:p>
        </w:tc>
        <w:tc>
          <w:tcPr>
            <w:tcW w:w="517" w:type="pct"/>
          </w:tcPr>
          <w:p w14:paraId="50F0EB9D" w14:textId="4CBC79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458BC618" w14:textId="75834C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E3B5B51" w14:textId="4909B8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2374</w:t>
            </w:r>
          </w:p>
        </w:tc>
        <w:tc>
          <w:tcPr>
            <w:tcW w:w="272" w:type="pct"/>
          </w:tcPr>
          <w:p w14:paraId="662AE8A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72CFBCF" w14:textId="1503C3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3C4E833" w14:textId="4C74B6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40CC89E" w14:textId="348D23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NR_bands_R18_BWs-Core</w:t>
            </w:r>
          </w:p>
        </w:tc>
        <w:tc>
          <w:tcPr>
            <w:tcW w:w="511" w:type="pct"/>
          </w:tcPr>
          <w:p w14:paraId="197911F1" w14:textId="259240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B16BEBA" w14:textId="77777777" w:rsidTr="007D5367">
        <w:tc>
          <w:tcPr>
            <w:tcW w:w="586" w:type="pct"/>
          </w:tcPr>
          <w:p w14:paraId="711C4BDC" w14:textId="629FE0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R4-2411048</w:t>
            </w:r>
          </w:p>
        </w:tc>
        <w:tc>
          <w:tcPr>
            <w:tcW w:w="1030" w:type="pct"/>
          </w:tcPr>
          <w:p w14:paraId="6597370C" w14:textId="2A7E22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R18 38.101-1 to correct UL configuration table for n109</w:t>
            </w:r>
          </w:p>
        </w:tc>
        <w:tc>
          <w:tcPr>
            <w:tcW w:w="517" w:type="pct"/>
          </w:tcPr>
          <w:p w14:paraId="7527B893" w14:textId="440A18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0FE0CADA" w14:textId="52641E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DD2D2F4" w14:textId="65E170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2375</w:t>
            </w:r>
          </w:p>
        </w:tc>
        <w:tc>
          <w:tcPr>
            <w:tcW w:w="272" w:type="pct"/>
          </w:tcPr>
          <w:p w14:paraId="5BF3B89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FFDBD3E" w14:textId="14B321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451D070" w14:textId="37154D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1B61528" w14:textId="475776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NR_FDD_ULn28_DLn75_n76-Core</w:t>
            </w:r>
          </w:p>
        </w:tc>
        <w:tc>
          <w:tcPr>
            <w:tcW w:w="511" w:type="pct"/>
          </w:tcPr>
          <w:p w14:paraId="0156696A" w14:textId="016D37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2818E9CD" w14:textId="77777777" w:rsidTr="007D5367">
        <w:tc>
          <w:tcPr>
            <w:tcW w:w="586" w:type="pct"/>
          </w:tcPr>
          <w:p w14:paraId="3AB9430B" w14:textId="5ECE31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R4-2411079</w:t>
            </w:r>
          </w:p>
        </w:tc>
        <w:tc>
          <w:tcPr>
            <w:tcW w:w="1030" w:type="pct"/>
          </w:tcPr>
          <w:p w14:paraId="704DD2C9" w14:textId="273B54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38.101-1: Correction on the SL-U RB set and intra-cell guard band determination</w:t>
            </w:r>
          </w:p>
        </w:tc>
        <w:tc>
          <w:tcPr>
            <w:tcW w:w="517" w:type="pct"/>
          </w:tcPr>
          <w:p w14:paraId="749C6865" w14:textId="2A294B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CATT, CICTCI</w:t>
            </w:r>
          </w:p>
        </w:tc>
        <w:tc>
          <w:tcPr>
            <w:tcW w:w="368" w:type="pct"/>
          </w:tcPr>
          <w:p w14:paraId="2F5DE2CE" w14:textId="0D507F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FD2B2E8" w14:textId="6429FC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2376</w:t>
            </w:r>
          </w:p>
        </w:tc>
        <w:tc>
          <w:tcPr>
            <w:tcW w:w="272" w:type="pct"/>
          </w:tcPr>
          <w:p w14:paraId="11263F5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3594E12" w14:textId="39B5F5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414AB02" w14:textId="14A862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7F1347B" w14:textId="1AC7A9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NR_SL_enh2-Core</w:t>
            </w:r>
          </w:p>
        </w:tc>
        <w:tc>
          <w:tcPr>
            <w:tcW w:w="511" w:type="pct"/>
          </w:tcPr>
          <w:p w14:paraId="7B773AD5" w14:textId="78BBA6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B77C372" w14:textId="77777777" w:rsidTr="007D5367">
        <w:tc>
          <w:tcPr>
            <w:tcW w:w="586" w:type="pct"/>
          </w:tcPr>
          <w:p w14:paraId="41325201" w14:textId="5C91B3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R4-2411140</w:t>
            </w:r>
          </w:p>
        </w:tc>
        <w:tc>
          <w:tcPr>
            <w:tcW w:w="1030" w:type="pct"/>
          </w:tcPr>
          <w:p w14:paraId="4280BCDE" w14:textId="5C8F9E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Clarification for the enhanced channel raster and carrier aggregation</w:t>
            </w:r>
          </w:p>
        </w:tc>
        <w:tc>
          <w:tcPr>
            <w:tcW w:w="517" w:type="pct"/>
          </w:tcPr>
          <w:p w14:paraId="5FDA5595" w14:textId="0CBC4E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Apple, T-Mobile, Telus</w:t>
            </w:r>
          </w:p>
        </w:tc>
        <w:tc>
          <w:tcPr>
            <w:tcW w:w="368" w:type="pct"/>
          </w:tcPr>
          <w:p w14:paraId="5612132A" w14:textId="2F2BAE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E760A87" w14:textId="39E3F2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2377</w:t>
            </w:r>
          </w:p>
        </w:tc>
        <w:tc>
          <w:tcPr>
            <w:tcW w:w="272" w:type="pct"/>
          </w:tcPr>
          <w:p w14:paraId="617E8F7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F52D1CC" w14:textId="78D353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7476BD5" w14:textId="5E290D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A00935C" w14:textId="67E693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11" w:type="pct"/>
          </w:tcPr>
          <w:p w14:paraId="1322071E" w14:textId="13B55E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8EBCCBA" w14:textId="77777777" w:rsidTr="007D5367">
        <w:tc>
          <w:tcPr>
            <w:tcW w:w="586" w:type="pct"/>
          </w:tcPr>
          <w:p w14:paraId="1BF49F72" w14:textId="6919E7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R4-2414408</w:t>
            </w:r>
          </w:p>
        </w:tc>
        <w:tc>
          <w:tcPr>
            <w:tcW w:w="1030" w:type="pct"/>
          </w:tcPr>
          <w:p w14:paraId="12959CD4" w14:textId="21C07B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Clarification for the enhanced channel raster and carrier aggregation</w:t>
            </w:r>
          </w:p>
        </w:tc>
        <w:tc>
          <w:tcPr>
            <w:tcW w:w="517" w:type="pct"/>
          </w:tcPr>
          <w:p w14:paraId="10AE1E47" w14:textId="705DA1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Apple, T-Mobile, Telus, Huawei, HiSilicon</w:t>
            </w:r>
          </w:p>
        </w:tc>
        <w:tc>
          <w:tcPr>
            <w:tcW w:w="368" w:type="pct"/>
          </w:tcPr>
          <w:p w14:paraId="02CC322F" w14:textId="531657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EADE4E0" w14:textId="1B2A6B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2377</w:t>
            </w:r>
          </w:p>
        </w:tc>
        <w:tc>
          <w:tcPr>
            <w:tcW w:w="272" w:type="pct"/>
          </w:tcPr>
          <w:p w14:paraId="2032613C" w14:textId="455DC5A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7C90EF1" w14:textId="397590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74F0CB8" w14:textId="6E34AA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EA7A829" w14:textId="7580DF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11" w:type="pct"/>
          </w:tcPr>
          <w:p w14:paraId="00EB2B61" w14:textId="6BFEEB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4658084" w14:textId="77777777" w:rsidTr="007D5367">
        <w:tc>
          <w:tcPr>
            <w:tcW w:w="586" w:type="pct"/>
          </w:tcPr>
          <w:p w14:paraId="3CCEC03A" w14:textId="550021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R4-2411162</w:t>
            </w:r>
          </w:p>
        </w:tc>
        <w:tc>
          <w:tcPr>
            <w:tcW w:w="1030" w:type="pct"/>
          </w:tcPr>
          <w:p w14:paraId="62B13FBE" w14:textId="01177A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(NR_PC2_CA_R17_2BDL_2BUL-Core) CR for 38.101-1 to add general text descriptions on higher power class(es) applicability for higher order band combinations</w:t>
            </w:r>
          </w:p>
        </w:tc>
        <w:tc>
          <w:tcPr>
            <w:tcW w:w="517" w:type="pct"/>
          </w:tcPr>
          <w:p w14:paraId="44E75196" w14:textId="7CCA20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7931C11A" w14:textId="714CDC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4CA0BF1" w14:textId="2CA6EF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2378</w:t>
            </w:r>
          </w:p>
        </w:tc>
        <w:tc>
          <w:tcPr>
            <w:tcW w:w="272" w:type="pct"/>
          </w:tcPr>
          <w:p w14:paraId="5638DC0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E5D5985" w14:textId="1B3478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E403BE0" w14:textId="46F757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145E42E" w14:textId="19EFE7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NR_PC2_CA_R17_2BDL_2BUL-Core</w:t>
            </w:r>
          </w:p>
        </w:tc>
        <w:tc>
          <w:tcPr>
            <w:tcW w:w="511" w:type="pct"/>
          </w:tcPr>
          <w:p w14:paraId="314F9074" w14:textId="238A60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2BBAA90" w14:textId="77777777" w:rsidTr="007D5367">
        <w:tc>
          <w:tcPr>
            <w:tcW w:w="586" w:type="pct"/>
          </w:tcPr>
          <w:p w14:paraId="108A4366" w14:textId="748AFE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R4-2411163</w:t>
            </w:r>
          </w:p>
        </w:tc>
        <w:tc>
          <w:tcPr>
            <w:tcW w:w="1030" w:type="pct"/>
          </w:tcPr>
          <w:p w14:paraId="2348539C" w14:textId="13570F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(NR_PC2_CA_R17_2BDL_2BUL-Core) CR for 38.101-1 to add general text descriptions on higher power class(es) applicability for higher order band combinations</w:t>
            </w:r>
          </w:p>
        </w:tc>
        <w:tc>
          <w:tcPr>
            <w:tcW w:w="517" w:type="pct"/>
          </w:tcPr>
          <w:p w14:paraId="28BC39F3" w14:textId="0DF3D3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5807F48B" w14:textId="5E1006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443D6D76" w14:textId="27DB35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2379</w:t>
            </w:r>
          </w:p>
        </w:tc>
        <w:tc>
          <w:tcPr>
            <w:tcW w:w="272" w:type="pct"/>
          </w:tcPr>
          <w:p w14:paraId="039D101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B7F6CD1" w14:textId="1F8F9A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27E70AF" w14:textId="631B8C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7B5AC7C" w14:textId="32DFE7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NR_PC2_CA_R17_2BDL_2BUL-Core</w:t>
            </w:r>
          </w:p>
        </w:tc>
        <w:tc>
          <w:tcPr>
            <w:tcW w:w="511" w:type="pct"/>
          </w:tcPr>
          <w:p w14:paraId="3FA6F2C1" w14:textId="52C90C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F7DF73A" w14:textId="77777777" w:rsidTr="007D5367">
        <w:tc>
          <w:tcPr>
            <w:tcW w:w="586" w:type="pct"/>
          </w:tcPr>
          <w:p w14:paraId="23DCE64A" w14:textId="6E822D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R4-2411221</w:t>
            </w:r>
          </w:p>
        </w:tc>
        <w:tc>
          <w:tcPr>
            <w:tcW w:w="1030" w:type="pct"/>
          </w:tcPr>
          <w:p w14:paraId="6C7B64A5" w14:textId="1317B7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(NR_FDD_ULn28_DLn75_n76) CR to 38.101-1 on Channel raster for Band n109</w:t>
            </w:r>
          </w:p>
        </w:tc>
        <w:tc>
          <w:tcPr>
            <w:tcW w:w="517" w:type="pct"/>
          </w:tcPr>
          <w:p w14:paraId="54D0FDE2" w14:textId="0FE69D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70A8AF53" w14:textId="1D337F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25AF665" w14:textId="5B9DDE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2380</w:t>
            </w:r>
          </w:p>
        </w:tc>
        <w:tc>
          <w:tcPr>
            <w:tcW w:w="272" w:type="pct"/>
          </w:tcPr>
          <w:p w14:paraId="46AB424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3198EFB" w14:textId="527296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68F0514" w14:textId="10F979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7C2BE8F" w14:textId="4DBC9B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NR_FDD_ULn28_DLn75_n76</w:t>
            </w:r>
          </w:p>
        </w:tc>
        <w:tc>
          <w:tcPr>
            <w:tcW w:w="511" w:type="pct"/>
          </w:tcPr>
          <w:p w14:paraId="35155C2D" w14:textId="57A9B1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F07841A" w14:textId="77777777" w:rsidTr="007D5367">
        <w:tc>
          <w:tcPr>
            <w:tcW w:w="586" w:type="pct"/>
          </w:tcPr>
          <w:p w14:paraId="0D0AE709" w14:textId="5E63D1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R4-2411236</w:t>
            </w:r>
          </w:p>
        </w:tc>
        <w:tc>
          <w:tcPr>
            <w:tcW w:w="1030" w:type="pct"/>
          </w:tcPr>
          <w:p w14:paraId="764E0022" w14:textId="366555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Introduction of Delta TRxSRS for 4Tx</w:t>
            </w:r>
          </w:p>
        </w:tc>
        <w:tc>
          <w:tcPr>
            <w:tcW w:w="517" w:type="pct"/>
          </w:tcPr>
          <w:p w14:paraId="29681D93" w14:textId="68855E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A4368BF" w14:textId="5F781F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71620C9" w14:textId="1E5A8E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2381</w:t>
            </w:r>
          </w:p>
        </w:tc>
        <w:tc>
          <w:tcPr>
            <w:tcW w:w="272" w:type="pct"/>
          </w:tcPr>
          <w:p w14:paraId="16F477B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BA27AC2" w14:textId="132673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34C29EF" w14:textId="4523DB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BF19E45" w14:textId="0BA3B4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511" w:type="pct"/>
          </w:tcPr>
          <w:p w14:paraId="7F51C535" w14:textId="2255A4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4A6C02E4" w14:textId="77777777" w:rsidTr="007D5367">
        <w:tc>
          <w:tcPr>
            <w:tcW w:w="586" w:type="pct"/>
          </w:tcPr>
          <w:p w14:paraId="187EBBAE" w14:textId="2CB7CB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R4-2411240</w:t>
            </w:r>
          </w:p>
        </w:tc>
        <w:tc>
          <w:tcPr>
            <w:tcW w:w="1030" w:type="pct"/>
          </w:tcPr>
          <w:p w14:paraId="50F2B1CA" w14:textId="220EA1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Clarification on modifiedMPR-Behaviour</w:t>
            </w:r>
          </w:p>
        </w:tc>
        <w:tc>
          <w:tcPr>
            <w:tcW w:w="517" w:type="pct"/>
          </w:tcPr>
          <w:p w14:paraId="099B7957" w14:textId="264E79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C8AA1C0" w14:textId="2B8910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D6BFD7E" w14:textId="444027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2382</w:t>
            </w:r>
          </w:p>
        </w:tc>
        <w:tc>
          <w:tcPr>
            <w:tcW w:w="272" w:type="pct"/>
          </w:tcPr>
          <w:p w14:paraId="12E8B43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455D1D0" w14:textId="6C3887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B5EBE66" w14:textId="4FA131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CBB44D8" w14:textId="76011F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274CDAA0" w14:textId="241406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4BDD320E" w14:textId="77777777" w:rsidTr="007D5367">
        <w:tc>
          <w:tcPr>
            <w:tcW w:w="586" w:type="pct"/>
          </w:tcPr>
          <w:p w14:paraId="466B8954" w14:textId="7FD610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R4-2411241</w:t>
            </w:r>
          </w:p>
        </w:tc>
        <w:tc>
          <w:tcPr>
            <w:tcW w:w="1030" w:type="pct"/>
          </w:tcPr>
          <w:p w14:paraId="268031E9" w14:textId="5237D7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More on clarification on modifiedMPR-Behaviour</w:t>
            </w:r>
          </w:p>
        </w:tc>
        <w:tc>
          <w:tcPr>
            <w:tcW w:w="517" w:type="pct"/>
          </w:tcPr>
          <w:p w14:paraId="1F077BAF" w14:textId="435CEA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D209959" w14:textId="5E9EB1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6A7F50C" w14:textId="091642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2383</w:t>
            </w:r>
          </w:p>
        </w:tc>
        <w:tc>
          <w:tcPr>
            <w:tcW w:w="272" w:type="pct"/>
          </w:tcPr>
          <w:p w14:paraId="5470C82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5BBE84D" w14:textId="36005A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4CB7AD0" w14:textId="4695D1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D3330D0" w14:textId="7C84DA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0FE47EB2" w14:textId="0FCF53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38EE963B" w14:textId="77777777" w:rsidTr="007D5367">
        <w:tc>
          <w:tcPr>
            <w:tcW w:w="586" w:type="pct"/>
          </w:tcPr>
          <w:p w14:paraId="01A95D88" w14:textId="340623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R4-2411266</w:t>
            </w:r>
          </w:p>
        </w:tc>
        <w:tc>
          <w:tcPr>
            <w:tcW w:w="1030" w:type="pct"/>
          </w:tcPr>
          <w:p w14:paraId="5975D351" w14:textId="6A95B6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(NR_cov_enh2-Core) CR to 38.101-1: Clarification on receiver requirements for coverage enhancement</w:t>
            </w:r>
          </w:p>
        </w:tc>
        <w:tc>
          <w:tcPr>
            <w:tcW w:w="517" w:type="pct"/>
          </w:tcPr>
          <w:p w14:paraId="1838AB03" w14:textId="0C74A5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51055633" w14:textId="720498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4C8C0A3" w14:textId="356482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2384</w:t>
            </w:r>
          </w:p>
        </w:tc>
        <w:tc>
          <w:tcPr>
            <w:tcW w:w="272" w:type="pct"/>
          </w:tcPr>
          <w:p w14:paraId="34930C7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8516C73" w14:textId="6BDCE1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6BA34FF" w14:textId="13BBCE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08FDD7A" w14:textId="26E10B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NR_cov_enh2-Core</w:t>
            </w:r>
          </w:p>
        </w:tc>
        <w:tc>
          <w:tcPr>
            <w:tcW w:w="511" w:type="pct"/>
          </w:tcPr>
          <w:p w14:paraId="4A3045B2" w14:textId="2291A2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353F099C" w14:textId="77777777" w:rsidTr="007D5367">
        <w:tc>
          <w:tcPr>
            <w:tcW w:w="586" w:type="pct"/>
          </w:tcPr>
          <w:p w14:paraId="16FF280E" w14:textId="4E607D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R4-2411412</w:t>
            </w:r>
          </w:p>
        </w:tc>
        <w:tc>
          <w:tcPr>
            <w:tcW w:w="1030" w:type="pct"/>
          </w:tcPr>
          <w:p w14:paraId="55B06917" w14:textId="66B53A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(NR_ATG-Core) CR for 38101-1 on ATG Rx RF requirements</w:t>
            </w:r>
          </w:p>
        </w:tc>
        <w:tc>
          <w:tcPr>
            <w:tcW w:w="517" w:type="pct"/>
          </w:tcPr>
          <w:p w14:paraId="6BBC868C" w14:textId="517F62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3A8297FB" w14:textId="1F01FB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F0D3A0C" w14:textId="2A11B7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2385</w:t>
            </w:r>
          </w:p>
        </w:tc>
        <w:tc>
          <w:tcPr>
            <w:tcW w:w="272" w:type="pct"/>
          </w:tcPr>
          <w:p w14:paraId="7978AB3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54E0493" w14:textId="04CAA1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D1244E8" w14:textId="6C8F27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0EA5964" w14:textId="4AED79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NR_ATG-Core</w:t>
            </w:r>
          </w:p>
        </w:tc>
        <w:tc>
          <w:tcPr>
            <w:tcW w:w="511" w:type="pct"/>
          </w:tcPr>
          <w:p w14:paraId="39741464" w14:textId="135675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1828E76F" w14:textId="77777777" w:rsidTr="007D5367">
        <w:tc>
          <w:tcPr>
            <w:tcW w:w="586" w:type="pct"/>
          </w:tcPr>
          <w:p w14:paraId="7C58706F" w14:textId="744358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R4-2411532</w:t>
            </w:r>
          </w:p>
        </w:tc>
        <w:tc>
          <w:tcPr>
            <w:tcW w:w="1030" w:type="pct"/>
          </w:tcPr>
          <w:p w14:paraId="67DE4B68" w14:textId="56ABE1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(NR_CADC_R17_2BDL_xBUL) Removal of CA combinations containing n48(A-C)</w:t>
            </w:r>
          </w:p>
        </w:tc>
        <w:tc>
          <w:tcPr>
            <w:tcW w:w="517" w:type="pct"/>
          </w:tcPr>
          <w:p w14:paraId="55FFC300" w14:textId="1AE450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4FE8B842" w14:textId="43E048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DF18CFA" w14:textId="0E3A38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2386</w:t>
            </w:r>
          </w:p>
        </w:tc>
        <w:tc>
          <w:tcPr>
            <w:tcW w:w="272" w:type="pct"/>
          </w:tcPr>
          <w:p w14:paraId="26BA13D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B98ABDF" w14:textId="6A929B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B0678C2" w14:textId="15529D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2536FCA" w14:textId="1D6C8E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NR_CADC_R17_2BDL_xBUL</w:t>
            </w:r>
          </w:p>
        </w:tc>
        <w:tc>
          <w:tcPr>
            <w:tcW w:w="511" w:type="pct"/>
          </w:tcPr>
          <w:p w14:paraId="55F44C88" w14:textId="68ADF1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A629845" w14:textId="77777777" w:rsidTr="007D5367">
        <w:tc>
          <w:tcPr>
            <w:tcW w:w="586" w:type="pct"/>
          </w:tcPr>
          <w:p w14:paraId="4D0D44DA" w14:textId="237869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R4-2414382</w:t>
            </w:r>
          </w:p>
        </w:tc>
        <w:tc>
          <w:tcPr>
            <w:tcW w:w="1030" w:type="pct"/>
          </w:tcPr>
          <w:p w14:paraId="1117463A" w14:textId="5D65FD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(NR_CADC_R17_2BDL_xBUL) Removal of CA combinations containing n48(A-C)</w:t>
            </w:r>
          </w:p>
        </w:tc>
        <w:tc>
          <w:tcPr>
            <w:tcW w:w="517" w:type="pct"/>
          </w:tcPr>
          <w:p w14:paraId="44EDC92E" w14:textId="2CBD70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714BC6B2" w14:textId="7A9978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3128478" w14:textId="6CB9D2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2386</w:t>
            </w:r>
          </w:p>
        </w:tc>
        <w:tc>
          <w:tcPr>
            <w:tcW w:w="272" w:type="pct"/>
          </w:tcPr>
          <w:p w14:paraId="78708EFC" w14:textId="2FC23CA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12A5DE0" w14:textId="499DC7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1601C64" w14:textId="44EF1A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F2DDCC6" w14:textId="23E63A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NR_CADC_R17_2BDL_xBUL</w:t>
            </w:r>
          </w:p>
        </w:tc>
        <w:tc>
          <w:tcPr>
            <w:tcW w:w="511" w:type="pct"/>
          </w:tcPr>
          <w:p w14:paraId="1D7B9DD4" w14:textId="524CB2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CC05598" w14:textId="77777777" w:rsidTr="007D5367">
        <w:tc>
          <w:tcPr>
            <w:tcW w:w="586" w:type="pct"/>
          </w:tcPr>
          <w:p w14:paraId="548AD753" w14:textId="69A075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R4-2411533</w:t>
            </w:r>
          </w:p>
        </w:tc>
        <w:tc>
          <w:tcPr>
            <w:tcW w:w="1030" w:type="pct"/>
          </w:tcPr>
          <w:p w14:paraId="6D736E22" w14:textId="4BBBE1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(NR_CADC_R17_2BDL_xBUL) Removal of CA combinations containing n48(A-C)</w:t>
            </w:r>
          </w:p>
        </w:tc>
        <w:tc>
          <w:tcPr>
            <w:tcW w:w="517" w:type="pct"/>
          </w:tcPr>
          <w:p w14:paraId="0054FD2D" w14:textId="01C198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57814D56" w14:textId="7B029B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680B99B" w14:textId="2E01D2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2387</w:t>
            </w:r>
          </w:p>
        </w:tc>
        <w:tc>
          <w:tcPr>
            <w:tcW w:w="272" w:type="pct"/>
          </w:tcPr>
          <w:p w14:paraId="635D3D9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B115C65" w14:textId="16F483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412568C" w14:textId="3D7849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E8F1A1E" w14:textId="4AA647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NR_CADC_R17_2BDL_xBUL</w:t>
            </w:r>
          </w:p>
        </w:tc>
        <w:tc>
          <w:tcPr>
            <w:tcW w:w="511" w:type="pct"/>
          </w:tcPr>
          <w:p w14:paraId="12E9C1E6" w14:textId="680A00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F5FD90E" w14:textId="77777777" w:rsidTr="007D5367">
        <w:tc>
          <w:tcPr>
            <w:tcW w:w="586" w:type="pct"/>
          </w:tcPr>
          <w:p w14:paraId="07439439" w14:textId="4B16E2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R4-2411588</w:t>
            </w:r>
          </w:p>
        </w:tc>
        <w:tc>
          <w:tcPr>
            <w:tcW w:w="1030" w:type="pct"/>
          </w:tcPr>
          <w:p w14:paraId="469A0C26" w14:textId="47F473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TS 38.101-1 Rel-15 correction on the terminology of emission bandwidth for NS_04</w:t>
            </w:r>
          </w:p>
        </w:tc>
        <w:tc>
          <w:tcPr>
            <w:tcW w:w="517" w:type="pct"/>
          </w:tcPr>
          <w:p w14:paraId="1ED0E58C" w14:textId="07F8F8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Sony, Ericsson</w:t>
            </w:r>
          </w:p>
        </w:tc>
        <w:tc>
          <w:tcPr>
            <w:tcW w:w="368" w:type="pct"/>
          </w:tcPr>
          <w:p w14:paraId="4F02FA3C" w14:textId="755BFC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4046A97D" w14:textId="64F254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2388</w:t>
            </w:r>
          </w:p>
        </w:tc>
        <w:tc>
          <w:tcPr>
            <w:tcW w:w="272" w:type="pct"/>
          </w:tcPr>
          <w:p w14:paraId="71E0E42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B9D4112" w14:textId="3F97ED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3AD64374" w14:textId="428C97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8E692E8" w14:textId="26A33B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509E98FC" w14:textId="5F3F1E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1B61D77" w14:textId="77777777" w:rsidTr="007D5367">
        <w:tc>
          <w:tcPr>
            <w:tcW w:w="586" w:type="pct"/>
          </w:tcPr>
          <w:p w14:paraId="00F5D434" w14:textId="029522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R4-2414433</w:t>
            </w:r>
          </w:p>
        </w:tc>
        <w:tc>
          <w:tcPr>
            <w:tcW w:w="1030" w:type="pct"/>
          </w:tcPr>
          <w:p w14:paraId="71DA7121" w14:textId="2E61A1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TS 38.101-1 Rel-15 correction on the terminology of emission bandwidth for NS_04</w:t>
            </w:r>
          </w:p>
        </w:tc>
        <w:tc>
          <w:tcPr>
            <w:tcW w:w="517" w:type="pct"/>
          </w:tcPr>
          <w:p w14:paraId="6432FF91" w14:textId="726CFA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Sony, Ericsson</w:t>
            </w:r>
          </w:p>
        </w:tc>
        <w:tc>
          <w:tcPr>
            <w:tcW w:w="368" w:type="pct"/>
          </w:tcPr>
          <w:p w14:paraId="1383375E" w14:textId="59C631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BEFD4E3" w14:textId="235907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2388</w:t>
            </w:r>
          </w:p>
        </w:tc>
        <w:tc>
          <w:tcPr>
            <w:tcW w:w="272" w:type="pct"/>
          </w:tcPr>
          <w:p w14:paraId="2AC6C3BC" w14:textId="29885582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64FD0C6" w14:textId="6E4538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5F090EB9" w14:textId="7082B8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986C464" w14:textId="61EC4E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422933D4" w14:textId="4187B7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15A6D00" w14:textId="77777777" w:rsidTr="007D5367">
        <w:tc>
          <w:tcPr>
            <w:tcW w:w="586" w:type="pct"/>
          </w:tcPr>
          <w:p w14:paraId="02662FA2" w14:textId="251463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R4-2411589</w:t>
            </w:r>
          </w:p>
        </w:tc>
        <w:tc>
          <w:tcPr>
            <w:tcW w:w="1030" w:type="pct"/>
          </w:tcPr>
          <w:p w14:paraId="253DF940" w14:textId="1A27EF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TS 38.101-1 Rel-16 correction on the terminology of emission bandwidth for NS_04</w:t>
            </w:r>
          </w:p>
        </w:tc>
        <w:tc>
          <w:tcPr>
            <w:tcW w:w="517" w:type="pct"/>
          </w:tcPr>
          <w:p w14:paraId="558FC3D9" w14:textId="090B2B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Sony, Ericsson</w:t>
            </w:r>
          </w:p>
        </w:tc>
        <w:tc>
          <w:tcPr>
            <w:tcW w:w="368" w:type="pct"/>
          </w:tcPr>
          <w:p w14:paraId="07594423" w14:textId="0C9A57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697A033" w14:textId="18090E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2389</w:t>
            </w:r>
          </w:p>
        </w:tc>
        <w:tc>
          <w:tcPr>
            <w:tcW w:w="272" w:type="pct"/>
          </w:tcPr>
          <w:p w14:paraId="01E981D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6261F17" w14:textId="2E7904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2F83B257" w14:textId="73B98E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A5D7D42" w14:textId="30A26B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1F9B3C06" w14:textId="61F9FE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3A8719D" w14:textId="77777777" w:rsidTr="007D5367">
        <w:tc>
          <w:tcPr>
            <w:tcW w:w="586" w:type="pct"/>
          </w:tcPr>
          <w:p w14:paraId="49BD1D3A" w14:textId="101B48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R4-2411590</w:t>
            </w:r>
          </w:p>
        </w:tc>
        <w:tc>
          <w:tcPr>
            <w:tcW w:w="1030" w:type="pct"/>
          </w:tcPr>
          <w:p w14:paraId="771728BD" w14:textId="01AA3D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TS 38.101-1 Rel-17 correction on the terminology of emission bandwidth for NS_04</w:t>
            </w:r>
          </w:p>
        </w:tc>
        <w:tc>
          <w:tcPr>
            <w:tcW w:w="517" w:type="pct"/>
          </w:tcPr>
          <w:p w14:paraId="4E82BF5D" w14:textId="7AFBB8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Sony, Ericsson</w:t>
            </w:r>
          </w:p>
        </w:tc>
        <w:tc>
          <w:tcPr>
            <w:tcW w:w="368" w:type="pct"/>
          </w:tcPr>
          <w:p w14:paraId="08F4316C" w14:textId="25EF7A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B18BF86" w14:textId="6F462C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2390</w:t>
            </w:r>
          </w:p>
        </w:tc>
        <w:tc>
          <w:tcPr>
            <w:tcW w:w="272" w:type="pct"/>
          </w:tcPr>
          <w:p w14:paraId="1F782F8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0C327B3" w14:textId="721820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9D6F4F0" w14:textId="22A828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67F7F25" w14:textId="28241E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643D6DC1" w14:textId="0CBFE2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A90A40B" w14:textId="77777777" w:rsidTr="007D5367">
        <w:tc>
          <w:tcPr>
            <w:tcW w:w="586" w:type="pct"/>
          </w:tcPr>
          <w:p w14:paraId="6BC3B744" w14:textId="39F1F1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R4-2411591</w:t>
            </w:r>
          </w:p>
        </w:tc>
        <w:tc>
          <w:tcPr>
            <w:tcW w:w="1030" w:type="pct"/>
          </w:tcPr>
          <w:p w14:paraId="4E5A9F77" w14:textId="11DC84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TS 38.101-1 Rel-18 correction on the terminology of emission bandwidth for NS_04</w:t>
            </w:r>
          </w:p>
        </w:tc>
        <w:tc>
          <w:tcPr>
            <w:tcW w:w="517" w:type="pct"/>
          </w:tcPr>
          <w:p w14:paraId="05A48A80" w14:textId="53E227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Sony, Ericsson</w:t>
            </w:r>
          </w:p>
        </w:tc>
        <w:tc>
          <w:tcPr>
            <w:tcW w:w="368" w:type="pct"/>
          </w:tcPr>
          <w:p w14:paraId="1462040E" w14:textId="260B33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F423F5E" w14:textId="16B557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2391</w:t>
            </w:r>
          </w:p>
        </w:tc>
        <w:tc>
          <w:tcPr>
            <w:tcW w:w="272" w:type="pct"/>
          </w:tcPr>
          <w:p w14:paraId="7B85A80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18CEFAF" w14:textId="45EF58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6D3FB3F" w14:textId="0A1F92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D5A5E3B" w14:textId="783D86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7EDDB5B4" w14:textId="6B6611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BA4824A" w14:textId="77777777" w:rsidTr="007D5367">
        <w:tc>
          <w:tcPr>
            <w:tcW w:w="586" w:type="pct"/>
          </w:tcPr>
          <w:p w14:paraId="535D41AB" w14:textId="512746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R4-2411660</w:t>
            </w:r>
          </w:p>
        </w:tc>
        <w:tc>
          <w:tcPr>
            <w:tcW w:w="1030" w:type="pct"/>
          </w:tcPr>
          <w:p w14:paraId="3BAD3156" w14:textId="6AD4BC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(NR_pos_enh2-Core) CR to 38.101-1 on positioning IE correction</w:t>
            </w:r>
          </w:p>
        </w:tc>
        <w:tc>
          <w:tcPr>
            <w:tcW w:w="517" w:type="pct"/>
          </w:tcPr>
          <w:p w14:paraId="7E4A7F83" w14:textId="7E4BCA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0B0ACB8A" w14:textId="3C9615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82F25DB" w14:textId="64BA1A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2392</w:t>
            </w:r>
          </w:p>
        </w:tc>
        <w:tc>
          <w:tcPr>
            <w:tcW w:w="272" w:type="pct"/>
          </w:tcPr>
          <w:p w14:paraId="03CC094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58D47B4" w14:textId="528B40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804ACD7" w14:textId="432568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66795E3" w14:textId="0D1863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NR_pos_enh2-Core</w:t>
            </w:r>
          </w:p>
        </w:tc>
        <w:tc>
          <w:tcPr>
            <w:tcW w:w="511" w:type="pct"/>
          </w:tcPr>
          <w:p w14:paraId="0EEE00E1" w14:textId="7BBF30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76B9258" w14:textId="77777777" w:rsidTr="007D5367">
        <w:tc>
          <w:tcPr>
            <w:tcW w:w="586" w:type="pct"/>
          </w:tcPr>
          <w:p w14:paraId="10AE3CF8" w14:textId="64DA05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R4-2414415</w:t>
            </w:r>
          </w:p>
        </w:tc>
        <w:tc>
          <w:tcPr>
            <w:tcW w:w="1030" w:type="pct"/>
          </w:tcPr>
          <w:p w14:paraId="0765A108" w14:textId="1B0ED6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(NR_pos_enh2-Core) CR to 38.101-1 on positioning IE correction</w:t>
            </w:r>
          </w:p>
        </w:tc>
        <w:tc>
          <w:tcPr>
            <w:tcW w:w="517" w:type="pct"/>
          </w:tcPr>
          <w:p w14:paraId="60DF6674" w14:textId="234F82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756A52F8" w14:textId="3C4A2F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AFDE457" w14:textId="05153C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2392</w:t>
            </w:r>
          </w:p>
        </w:tc>
        <w:tc>
          <w:tcPr>
            <w:tcW w:w="272" w:type="pct"/>
          </w:tcPr>
          <w:p w14:paraId="492D94FA" w14:textId="1ACC219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4B91D93" w14:textId="243209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CB079AC" w14:textId="2EAEFD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938C3A2" w14:textId="0A3288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NR_pos_enh2-Core</w:t>
            </w:r>
          </w:p>
        </w:tc>
        <w:tc>
          <w:tcPr>
            <w:tcW w:w="511" w:type="pct"/>
          </w:tcPr>
          <w:p w14:paraId="31B5D2FA" w14:textId="4FA88D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74CD63C" w14:textId="77777777" w:rsidTr="007D5367">
        <w:tc>
          <w:tcPr>
            <w:tcW w:w="586" w:type="pct"/>
          </w:tcPr>
          <w:p w14:paraId="1F8C07A7" w14:textId="49C37A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R4-2411668</w:t>
            </w:r>
          </w:p>
        </w:tc>
        <w:tc>
          <w:tcPr>
            <w:tcW w:w="1030" w:type="pct"/>
          </w:tcPr>
          <w:p w14:paraId="5A0E5866" w14:textId="6B3CEE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 Correction of the channel raster for RedCap UEs by added entries</w:t>
            </w:r>
          </w:p>
        </w:tc>
        <w:tc>
          <w:tcPr>
            <w:tcW w:w="517" w:type="pct"/>
          </w:tcPr>
          <w:p w14:paraId="73622CE0" w14:textId="1BA33A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186075D4" w14:textId="6009C6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47950195" w14:textId="720A6A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2393</w:t>
            </w:r>
          </w:p>
        </w:tc>
        <w:tc>
          <w:tcPr>
            <w:tcW w:w="272" w:type="pct"/>
          </w:tcPr>
          <w:p w14:paraId="3A6A9A7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6B522FF" w14:textId="14A725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E0C60F7" w14:textId="6B5C3D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BF08C6C" w14:textId="4CB31C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2647B08D" w14:textId="0E517F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A2015AD" w14:textId="77777777" w:rsidTr="007D5367">
        <w:tc>
          <w:tcPr>
            <w:tcW w:w="586" w:type="pct"/>
          </w:tcPr>
          <w:p w14:paraId="22B4E559" w14:textId="7BEC60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R4-2414434</w:t>
            </w:r>
          </w:p>
        </w:tc>
        <w:tc>
          <w:tcPr>
            <w:tcW w:w="1030" w:type="pct"/>
          </w:tcPr>
          <w:p w14:paraId="10CF47B3" w14:textId="364748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 Correction of the channel raster for RedCap UEs by added entries</w:t>
            </w:r>
          </w:p>
        </w:tc>
        <w:tc>
          <w:tcPr>
            <w:tcW w:w="517" w:type="pct"/>
          </w:tcPr>
          <w:p w14:paraId="7AFE52A0" w14:textId="67BA6E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09B4B199" w14:textId="76267F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740DFC97" w14:textId="3DE4F1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2393</w:t>
            </w:r>
          </w:p>
        </w:tc>
        <w:tc>
          <w:tcPr>
            <w:tcW w:w="272" w:type="pct"/>
          </w:tcPr>
          <w:p w14:paraId="57A02E08" w14:textId="132334E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712C871" w14:textId="48B211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6A0613A" w14:textId="724ED9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1BEE788" w14:textId="56060F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03C510BF" w14:textId="4184B1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3FFB7E1" w14:textId="77777777" w:rsidTr="007D5367">
        <w:tc>
          <w:tcPr>
            <w:tcW w:w="586" w:type="pct"/>
          </w:tcPr>
          <w:p w14:paraId="3CEF3413" w14:textId="343E2F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R4-2411669</w:t>
            </w:r>
          </w:p>
        </w:tc>
        <w:tc>
          <w:tcPr>
            <w:tcW w:w="1030" w:type="pct"/>
          </w:tcPr>
          <w:p w14:paraId="3FAD82D0" w14:textId="50BF3E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 Correction of the channel raster for RedCap UEs by added entries</w:t>
            </w:r>
          </w:p>
        </w:tc>
        <w:tc>
          <w:tcPr>
            <w:tcW w:w="517" w:type="pct"/>
          </w:tcPr>
          <w:p w14:paraId="7E802B18" w14:textId="53D443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16022724" w14:textId="11277D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BA44773" w14:textId="3310FE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2394</w:t>
            </w:r>
          </w:p>
        </w:tc>
        <w:tc>
          <w:tcPr>
            <w:tcW w:w="272" w:type="pct"/>
          </w:tcPr>
          <w:p w14:paraId="1855E98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2ECEFD5" w14:textId="2E0911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6B987A9" w14:textId="2CF891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6962A98" w14:textId="56E988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59ECFF01" w14:textId="582BB2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BD04A60" w14:textId="77777777" w:rsidTr="007D5367">
        <w:tc>
          <w:tcPr>
            <w:tcW w:w="586" w:type="pct"/>
          </w:tcPr>
          <w:p w14:paraId="3476D34A" w14:textId="50C202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R4-2411678</w:t>
            </w:r>
          </w:p>
        </w:tc>
        <w:tc>
          <w:tcPr>
            <w:tcW w:w="1030" w:type="pct"/>
          </w:tcPr>
          <w:p w14:paraId="4D9492C7" w14:textId="3DDCD5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 maximum transmit power in downlink CA with a single configured UL</w:t>
            </w:r>
          </w:p>
        </w:tc>
        <w:tc>
          <w:tcPr>
            <w:tcW w:w="517" w:type="pct"/>
          </w:tcPr>
          <w:p w14:paraId="57CFAE6A" w14:textId="5BEF97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5562F558" w14:textId="1184C0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06B0CD5" w14:textId="2CCB52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2395</w:t>
            </w:r>
          </w:p>
        </w:tc>
        <w:tc>
          <w:tcPr>
            <w:tcW w:w="272" w:type="pct"/>
          </w:tcPr>
          <w:p w14:paraId="35D8156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DB90773" w14:textId="0F3777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E5F9F1D" w14:textId="5E027D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56821A8" w14:textId="20927C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Power_Limit_CA_DC</w:t>
            </w:r>
          </w:p>
        </w:tc>
        <w:tc>
          <w:tcPr>
            <w:tcW w:w="511" w:type="pct"/>
          </w:tcPr>
          <w:p w14:paraId="76E00943" w14:textId="2EC462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treated</w:t>
            </w:r>
          </w:p>
        </w:tc>
      </w:tr>
      <w:tr w:rsidR="007D5367" w:rsidRPr="007D5367" w14:paraId="5D0C0D0D" w14:textId="77777777" w:rsidTr="007D5367">
        <w:tc>
          <w:tcPr>
            <w:tcW w:w="586" w:type="pct"/>
          </w:tcPr>
          <w:p w14:paraId="63258AD6" w14:textId="325D99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R4-2411679</w:t>
            </w:r>
          </w:p>
        </w:tc>
        <w:tc>
          <w:tcPr>
            <w:tcW w:w="1030" w:type="pct"/>
          </w:tcPr>
          <w:p w14:paraId="324C2410" w14:textId="4BE1D4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 maximum transmit power in downlink CA with a single configured UL</w:t>
            </w:r>
          </w:p>
        </w:tc>
        <w:tc>
          <w:tcPr>
            <w:tcW w:w="517" w:type="pct"/>
          </w:tcPr>
          <w:p w14:paraId="2E103801" w14:textId="319169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F414F10" w14:textId="3285EE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4782E457" w14:textId="570E6E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2396</w:t>
            </w:r>
          </w:p>
        </w:tc>
        <w:tc>
          <w:tcPr>
            <w:tcW w:w="272" w:type="pct"/>
          </w:tcPr>
          <w:p w14:paraId="037EBB0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FDA5BE1" w14:textId="5FC0EC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7039A22" w14:textId="072CBD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03CEA90" w14:textId="5A5BF3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Power_Limit_CA_DC</w:t>
            </w:r>
          </w:p>
        </w:tc>
        <w:tc>
          <w:tcPr>
            <w:tcW w:w="511" w:type="pct"/>
          </w:tcPr>
          <w:p w14:paraId="0BFF527C" w14:textId="1497A1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0D739D6" w14:textId="77777777" w:rsidTr="007D5367">
        <w:tc>
          <w:tcPr>
            <w:tcW w:w="586" w:type="pct"/>
          </w:tcPr>
          <w:p w14:paraId="1BD42971" w14:textId="6BD298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R4-2411827</w:t>
            </w:r>
          </w:p>
        </w:tc>
        <w:tc>
          <w:tcPr>
            <w:tcW w:w="1030" w:type="pct"/>
          </w:tcPr>
          <w:p w14:paraId="35469637" w14:textId="0930D3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Big CR to reflect the completed NR inter-band CA DC combinations for 3 bands DL with up to 2 bands UL into TS 38.101-1</w:t>
            </w:r>
          </w:p>
        </w:tc>
        <w:tc>
          <w:tcPr>
            <w:tcW w:w="517" w:type="pct"/>
          </w:tcPr>
          <w:p w14:paraId="6FFD7E5D" w14:textId="3138F6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</w:t>
            </w:r>
          </w:p>
        </w:tc>
        <w:tc>
          <w:tcPr>
            <w:tcW w:w="368" w:type="pct"/>
          </w:tcPr>
          <w:p w14:paraId="6AE5B370" w14:textId="7161B0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921C10F" w14:textId="4BB753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2397</w:t>
            </w:r>
          </w:p>
        </w:tc>
        <w:tc>
          <w:tcPr>
            <w:tcW w:w="272" w:type="pct"/>
          </w:tcPr>
          <w:p w14:paraId="6EF8092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C851469" w14:textId="530271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Rel-19</w:t>
            </w:r>
          </w:p>
        </w:tc>
        <w:tc>
          <w:tcPr>
            <w:tcW w:w="295" w:type="pct"/>
          </w:tcPr>
          <w:p w14:paraId="586CCCCC" w14:textId="1FCA44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60F980FA" w14:textId="2DBB50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NR_CADC_SUL_R19-Core</w:t>
            </w:r>
          </w:p>
        </w:tc>
        <w:tc>
          <w:tcPr>
            <w:tcW w:w="511" w:type="pct"/>
          </w:tcPr>
          <w:p w14:paraId="5ED5F2FA" w14:textId="061158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32A05626" w14:textId="77777777" w:rsidTr="007D5367">
        <w:tc>
          <w:tcPr>
            <w:tcW w:w="586" w:type="pct"/>
          </w:tcPr>
          <w:p w14:paraId="142F5B68" w14:textId="4C15CF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R4-2411829</w:t>
            </w:r>
          </w:p>
        </w:tc>
        <w:tc>
          <w:tcPr>
            <w:tcW w:w="1030" w:type="pct"/>
          </w:tcPr>
          <w:p w14:paraId="77D256FB" w14:textId="7BC006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(NR_6GHz_unlic_EU-Core) CR for TS 38.101-1 on UE transmitter power for the Pcmax tolerance for NR unlicensed operation (R17)</w:t>
            </w:r>
          </w:p>
        </w:tc>
        <w:tc>
          <w:tcPr>
            <w:tcW w:w="517" w:type="pct"/>
          </w:tcPr>
          <w:p w14:paraId="5B5FCFD8" w14:textId="10D120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05B58AA2" w14:textId="41C9E3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0941151" w14:textId="792221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2398</w:t>
            </w:r>
          </w:p>
        </w:tc>
        <w:tc>
          <w:tcPr>
            <w:tcW w:w="272" w:type="pct"/>
          </w:tcPr>
          <w:p w14:paraId="6B69073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74600E6" w14:textId="2D6515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39D5B96" w14:textId="19F825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6CF4FC7" w14:textId="5FBEB0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NR_6GHz_unlic_EU-Core</w:t>
            </w:r>
          </w:p>
        </w:tc>
        <w:tc>
          <w:tcPr>
            <w:tcW w:w="511" w:type="pct"/>
          </w:tcPr>
          <w:p w14:paraId="2A34474E" w14:textId="317FB2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FBEA406" w14:textId="77777777" w:rsidTr="007D5367">
        <w:tc>
          <w:tcPr>
            <w:tcW w:w="586" w:type="pct"/>
          </w:tcPr>
          <w:p w14:paraId="3B34B858" w14:textId="1FA737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R4-2414372</w:t>
            </w:r>
          </w:p>
        </w:tc>
        <w:tc>
          <w:tcPr>
            <w:tcW w:w="1030" w:type="pct"/>
          </w:tcPr>
          <w:p w14:paraId="7090E5C7" w14:textId="6CFC67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(NR_6GHz_unlic_EU-Core) CR for TS 38.101-1 on UE transmitter power for the Pcmax tolerance for NR unlicensed operation (R17)</w:t>
            </w:r>
          </w:p>
        </w:tc>
        <w:tc>
          <w:tcPr>
            <w:tcW w:w="517" w:type="pct"/>
          </w:tcPr>
          <w:p w14:paraId="01CBED05" w14:textId="2A12F5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075097AF" w14:textId="347029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9D7D743" w14:textId="4DFA04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2398</w:t>
            </w:r>
          </w:p>
        </w:tc>
        <w:tc>
          <w:tcPr>
            <w:tcW w:w="272" w:type="pct"/>
          </w:tcPr>
          <w:p w14:paraId="286A0923" w14:textId="0B93CAA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6ED4C2D" w14:textId="3FD251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8900043" w14:textId="02848D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766E0BC" w14:textId="32323B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NR_6GHz_unlic_EU-Core</w:t>
            </w:r>
          </w:p>
        </w:tc>
        <w:tc>
          <w:tcPr>
            <w:tcW w:w="511" w:type="pct"/>
          </w:tcPr>
          <w:p w14:paraId="30C85055" w14:textId="4C1DD0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04AA54A" w14:textId="77777777" w:rsidTr="007D5367">
        <w:tc>
          <w:tcPr>
            <w:tcW w:w="586" w:type="pct"/>
          </w:tcPr>
          <w:p w14:paraId="20A17AAB" w14:textId="1AB3D4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R4-2411830</w:t>
            </w:r>
          </w:p>
        </w:tc>
        <w:tc>
          <w:tcPr>
            <w:tcW w:w="1030" w:type="pct"/>
          </w:tcPr>
          <w:p w14:paraId="6DEBBE3F" w14:textId="7FF31E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(NR_6GHz_unlic_EU-Core) CR for TS 38.101-1 on UE transmitter power for the Pcmax tolerance for NR unlicensed operation (R18_CAT_A)</w:t>
            </w:r>
          </w:p>
        </w:tc>
        <w:tc>
          <w:tcPr>
            <w:tcW w:w="517" w:type="pct"/>
          </w:tcPr>
          <w:p w14:paraId="07EE65B6" w14:textId="2CE163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5FC09D1B" w14:textId="5DA5A9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7B57F22A" w14:textId="375183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2399</w:t>
            </w:r>
          </w:p>
        </w:tc>
        <w:tc>
          <w:tcPr>
            <w:tcW w:w="272" w:type="pct"/>
          </w:tcPr>
          <w:p w14:paraId="77F241E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3D6EC26" w14:textId="4D2AB9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72E2E52" w14:textId="7B1918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1B3C254" w14:textId="0CD317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NR_6GHz_unlic_EU-Core</w:t>
            </w:r>
          </w:p>
        </w:tc>
        <w:tc>
          <w:tcPr>
            <w:tcW w:w="511" w:type="pct"/>
          </w:tcPr>
          <w:p w14:paraId="3832CF62" w14:textId="1932E3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BEEE2EA" w14:textId="77777777" w:rsidTr="007D5367">
        <w:tc>
          <w:tcPr>
            <w:tcW w:w="586" w:type="pct"/>
          </w:tcPr>
          <w:p w14:paraId="5F5C7891" w14:textId="3683D9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R4-2411831</w:t>
            </w:r>
          </w:p>
        </w:tc>
        <w:tc>
          <w:tcPr>
            <w:tcW w:w="1030" w:type="pct"/>
          </w:tcPr>
          <w:p w14:paraId="798A32CE" w14:textId="7B2C16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(NR_CADC_R17_3BDL_2BUL-Core) CR for TS 38.101-1 on UE configured power relaxation for special component bands (R17)</w:t>
            </w:r>
          </w:p>
        </w:tc>
        <w:tc>
          <w:tcPr>
            <w:tcW w:w="517" w:type="pct"/>
          </w:tcPr>
          <w:p w14:paraId="45CC0AC3" w14:textId="655600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3FC5B37B" w14:textId="2F4EE5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E834AF4" w14:textId="00C723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2400</w:t>
            </w:r>
          </w:p>
        </w:tc>
        <w:tc>
          <w:tcPr>
            <w:tcW w:w="272" w:type="pct"/>
          </w:tcPr>
          <w:p w14:paraId="2DDF413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8D6AFC1" w14:textId="729F96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F215CDA" w14:textId="6F5AC7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DF3D397" w14:textId="08A1F2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NR_CADC_R17_3BDL_2BUL-Core</w:t>
            </w:r>
          </w:p>
        </w:tc>
        <w:tc>
          <w:tcPr>
            <w:tcW w:w="511" w:type="pct"/>
          </w:tcPr>
          <w:p w14:paraId="5E090AC4" w14:textId="47CE9E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92D7BC8" w14:textId="77777777" w:rsidTr="007D5367">
        <w:tc>
          <w:tcPr>
            <w:tcW w:w="586" w:type="pct"/>
          </w:tcPr>
          <w:p w14:paraId="79B9EC58" w14:textId="50F27F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R4-2414373</w:t>
            </w:r>
          </w:p>
        </w:tc>
        <w:tc>
          <w:tcPr>
            <w:tcW w:w="1030" w:type="pct"/>
          </w:tcPr>
          <w:p w14:paraId="6CACF2B0" w14:textId="0202BA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(NR_CADC_R17_3BDL_2BUL-Core) CR for TS 38.101-1 on UE configured power relaxation for special component bands (R17)</w:t>
            </w:r>
          </w:p>
        </w:tc>
        <w:tc>
          <w:tcPr>
            <w:tcW w:w="517" w:type="pct"/>
          </w:tcPr>
          <w:p w14:paraId="41E73A8E" w14:textId="3DCAC0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5EBE33B9" w14:textId="2637F4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41D32DC1" w14:textId="4BAF4B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2400</w:t>
            </w:r>
          </w:p>
        </w:tc>
        <w:tc>
          <w:tcPr>
            <w:tcW w:w="272" w:type="pct"/>
          </w:tcPr>
          <w:p w14:paraId="5D8F0E04" w14:textId="1EF336DF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419A58A" w14:textId="738CD5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6F08329" w14:textId="7CD98E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3E4A88B" w14:textId="413DEA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NR_CADC_R17_3BDL_2BUL-Core</w:t>
            </w:r>
          </w:p>
        </w:tc>
        <w:tc>
          <w:tcPr>
            <w:tcW w:w="511" w:type="pct"/>
          </w:tcPr>
          <w:p w14:paraId="76229EA8" w14:textId="7F4B84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BAA8DAB" w14:textId="77777777" w:rsidTr="007D5367">
        <w:tc>
          <w:tcPr>
            <w:tcW w:w="586" w:type="pct"/>
          </w:tcPr>
          <w:p w14:paraId="07850C2F" w14:textId="6909B1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R4-2411833</w:t>
            </w:r>
          </w:p>
        </w:tc>
        <w:tc>
          <w:tcPr>
            <w:tcW w:w="1030" w:type="pct"/>
          </w:tcPr>
          <w:p w14:paraId="16311263" w14:textId="33E9DB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(NR_CADC_R18_3BDL_xBUL-Core) CR for TS 38.101-1 on UE configured power relaxation for special component bands (R18)</w:t>
            </w:r>
          </w:p>
        </w:tc>
        <w:tc>
          <w:tcPr>
            <w:tcW w:w="517" w:type="pct"/>
          </w:tcPr>
          <w:p w14:paraId="739B12FD" w14:textId="2D9B68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1F346880" w14:textId="3DF9A6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899C241" w14:textId="2D6F90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2401</w:t>
            </w:r>
          </w:p>
        </w:tc>
        <w:tc>
          <w:tcPr>
            <w:tcW w:w="272" w:type="pct"/>
          </w:tcPr>
          <w:p w14:paraId="7DBE039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D9C98BC" w14:textId="2BFA10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B9C5F40" w14:textId="335C5F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8FF1D4D" w14:textId="79BC43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NR_CADC_R18_3BDL_xBUL-Core, NR_CADC_R18_yBDL_xBUL-Core, LTE_NR_Simult_RxTx_R18-Core</w:t>
            </w:r>
          </w:p>
        </w:tc>
        <w:tc>
          <w:tcPr>
            <w:tcW w:w="511" w:type="pct"/>
          </w:tcPr>
          <w:p w14:paraId="2E13E0F9" w14:textId="4667ED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619F320" w14:textId="77777777" w:rsidTr="007D5367">
        <w:tc>
          <w:tcPr>
            <w:tcW w:w="586" w:type="pct"/>
          </w:tcPr>
          <w:p w14:paraId="7FD958D3" w14:textId="1C90D7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R4-2411834</w:t>
            </w:r>
          </w:p>
        </w:tc>
        <w:tc>
          <w:tcPr>
            <w:tcW w:w="1030" w:type="pct"/>
          </w:tcPr>
          <w:p w14:paraId="50318ADE" w14:textId="7BAA66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(NR_FR1_lessthan_5MHz_BW-Core) CR for TS 38.101-1 on narrow band blocking for 3MHz channel bandwidth</w:t>
            </w:r>
          </w:p>
        </w:tc>
        <w:tc>
          <w:tcPr>
            <w:tcW w:w="517" w:type="pct"/>
          </w:tcPr>
          <w:p w14:paraId="17A93600" w14:textId="533DA9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51895F30" w14:textId="7FA869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E158F54" w14:textId="7AE444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2402</w:t>
            </w:r>
          </w:p>
        </w:tc>
        <w:tc>
          <w:tcPr>
            <w:tcW w:w="272" w:type="pct"/>
          </w:tcPr>
          <w:p w14:paraId="3C2849A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09E7816" w14:textId="222A2C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A71DDD4" w14:textId="46EEC4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D57CEFA" w14:textId="510839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11" w:type="pct"/>
          </w:tcPr>
          <w:p w14:paraId="3CAC392B" w14:textId="438001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A08B657" w14:textId="77777777" w:rsidTr="007D5367">
        <w:tc>
          <w:tcPr>
            <w:tcW w:w="586" w:type="pct"/>
          </w:tcPr>
          <w:p w14:paraId="395A6285" w14:textId="2B47F1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R4-2414392</w:t>
            </w:r>
          </w:p>
        </w:tc>
        <w:tc>
          <w:tcPr>
            <w:tcW w:w="1030" w:type="pct"/>
          </w:tcPr>
          <w:p w14:paraId="5B8267D9" w14:textId="02109F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(NR_FR1_lessthan_5MHz_BW-Core) CR for TS 38.101-1 on narrow band blocking for 3MHz channel bandwidth</w:t>
            </w:r>
          </w:p>
        </w:tc>
        <w:tc>
          <w:tcPr>
            <w:tcW w:w="517" w:type="pct"/>
          </w:tcPr>
          <w:p w14:paraId="34D6E060" w14:textId="52B9FC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326A95F9" w14:textId="441288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E0835CB" w14:textId="1601C6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2402</w:t>
            </w:r>
          </w:p>
        </w:tc>
        <w:tc>
          <w:tcPr>
            <w:tcW w:w="272" w:type="pct"/>
          </w:tcPr>
          <w:p w14:paraId="5C047965" w14:textId="5D20997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2B210ED" w14:textId="46AD28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44029E3" w14:textId="7BF2CE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C93E8D7" w14:textId="2CDBA1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11" w:type="pct"/>
          </w:tcPr>
          <w:p w14:paraId="31587837" w14:textId="00DD39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056C6C4" w14:textId="77777777" w:rsidTr="007D5367">
        <w:tc>
          <w:tcPr>
            <w:tcW w:w="586" w:type="pct"/>
          </w:tcPr>
          <w:p w14:paraId="37699381" w14:textId="2C1431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R4-2411863</w:t>
            </w:r>
          </w:p>
        </w:tc>
        <w:tc>
          <w:tcPr>
            <w:tcW w:w="1030" w:type="pct"/>
          </w:tcPr>
          <w:p w14:paraId="684C9F97" w14:textId="1DAEB1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(NR_channel_raster_enh-Core) CR to TS38.108 Supporting enhanced channel raster for band n254</w:t>
            </w:r>
          </w:p>
        </w:tc>
        <w:tc>
          <w:tcPr>
            <w:tcW w:w="517" w:type="pct"/>
          </w:tcPr>
          <w:p w14:paraId="5E935AFD" w14:textId="51D12A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561694C5" w14:textId="6061E2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B5622E2" w14:textId="262F2E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2403</w:t>
            </w:r>
          </w:p>
        </w:tc>
        <w:tc>
          <w:tcPr>
            <w:tcW w:w="272" w:type="pct"/>
          </w:tcPr>
          <w:p w14:paraId="7284FF5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3453C4B" w14:textId="7B1776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226FB5D" w14:textId="4E2C1D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C85EAD6" w14:textId="0D67F6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11" w:type="pct"/>
          </w:tcPr>
          <w:p w14:paraId="688EFB97" w14:textId="6878C9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7C300462" w14:textId="77777777" w:rsidTr="007D5367">
        <w:tc>
          <w:tcPr>
            <w:tcW w:w="586" w:type="pct"/>
          </w:tcPr>
          <w:p w14:paraId="13E42636" w14:textId="592517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R4-2411864</w:t>
            </w:r>
          </w:p>
        </w:tc>
        <w:tc>
          <w:tcPr>
            <w:tcW w:w="1030" w:type="pct"/>
          </w:tcPr>
          <w:p w14:paraId="329AA1F0" w14:textId="7EF59D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(NR_RF_FR1_enh-Core) CR for TS 38.101-1: Corrections on intra-band UL contiguous CA with UL MIMO for PC3</w:t>
            </w:r>
          </w:p>
        </w:tc>
        <w:tc>
          <w:tcPr>
            <w:tcW w:w="517" w:type="pct"/>
          </w:tcPr>
          <w:p w14:paraId="71433021" w14:textId="2FA897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399A47D1" w14:textId="71D5C0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EC1F111" w14:textId="303E9E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2404</w:t>
            </w:r>
          </w:p>
        </w:tc>
        <w:tc>
          <w:tcPr>
            <w:tcW w:w="272" w:type="pct"/>
          </w:tcPr>
          <w:p w14:paraId="214A18B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2A2913A" w14:textId="6D59BA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1AA1DC3" w14:textId="2648F3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6448474" w14:textId="57A78A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NR_RF_FR1_enh-Core</w:t>
            </w:r>
          </w:p>
        </w:tc>
        <w:tc>
          <w:tcPr>
            <w:tcW w:w="511" w:type="pct"/>
          </w:tcPr>
          <w:p w14:paraId="5D9A1BF9" w14:textId="5170A4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7C1069F" w14:textId="77777777" w:rsidTr="007D5367">
        <w:tc>
          <w:tcPr>
            <w:tcW w:w="586" w:type="pct"/>
          </w:tcPr>
          <w:p w14:paraId="58E199C0" w14:textId="6327CF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R4-2411889</w:t>
            </w:r>
          </w:p>
        </w:tc>
        <w:tc>
          <w:tcPr>
            <w:tcW w:w="1030" w:type="pct"/>
          </w:tcPr>
          <w:p w14:paraId="61D43051" w14:textId="094909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38.101-1 Update the IE names for coverage enhancement</w:t>
            </w:r>
          </w:p>
        </w:tc>
        <w:tc>
          <w:tcPr>
            <w:tcW w:w="517" w:type="pct"/>
          </w:tcPr>
          <w:p w14:paraId="244E7DE7" w14:textId="520AD4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7240BEA9" w14:textId="048F74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8DF5EFE" w14:textId="0E6F94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2405</w:t>
            </w:r>
          </w:p>
        </w:tc>
        <w:tc>
          <w:tcPr>
            <w:tcW w:w="272" w:type="pct"/>
          </w:tcPr>
          <w:p w14:paraId="6C4C0B0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C4F8300" w14:textId="69B07D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1617C3A" w14:textId="32DB80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3E7A61F" w14:textId="29EEEF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NR_cov_enh2</w:t>
            </w:r>
          </w:p>
        </w:tc>
        <w:tc>
          <w:tcPr>
            <w:tcW w:w="511" w:type="pct"/>
          </w:tcPr>
          <w:p w14:paraId="08DCC011" w14:textId="4E6C99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16695EB" w14:textId="77777777" w:rsidTr="007D5367">
        <w:tc>
          <w:tcPr>
            <w:tcW w:w="586" w:type="pct"/>
          </w:tcPr>
          <w:p w14:paraId="7A838078" w14:textId="279205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R4-2411890</w:t>
            </w:r>
          </w:p>
        </w:tc>
        <w:tc>
          <w:tcPr>
            <w:tcW w:w="1030" w:type="pct"/>
          </w:tcPr>
          <w:p w14:paraId="21E47282" w14:textId="27EEC0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38.101-1 Remove the superscript NOTE 1 for intra-band contiguous CA</w:t>
            </w:r>
          </w:p>
        </w:tc>
        <w:tc>
          <w:tcPr>
            <w:tcW w:w="517" w:type="pct"/>
          </w:tcPr>
          <w:p w14:paraId="5409A2E4" w14:textId="0D51BA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10BAF17A" w14:textId="1365FE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ECE9754" w14:textId="4ACE76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2406</w:t>
            </w:r>
          </w:p>
        </w:tc>
        <w:tc>
          <w:tcPr>
            <w:tcW w:w="272" w:type="pct"/>
          </w:tcPr>
          <w:p w14:paraId="069072B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E8CCFD5" w14:textId="6D9A97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B0E0EEC" w14:textId="5EB933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55F46FB" w14:textId="01FE0C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NR_CA_R17_Intra-Core</w:t>
            </w:r>
          </w:p>
        </w:tc>
        <w:tc>
          <w:tcPr>
            <w:tcW w:w="511" w:type="pct"/>
          </w:tcPr>
          <w:p w14:paraId="4332DD74" w14:textId="0A3B8E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66799F0" w14:textId="77777777" w:rsidTr="007D5367">
        <w:tc>
          <w:tcPr>
            <w:tcW w:w="586" w:type="pct"/>
          </w:tcPr>
          <w:p w14:paraId="59CEA377" w14:textId="7F8982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R4-2411891</w:t>
            </w:r>
          </w:p>
        </w:tc>
        <w:tc>
          <w:tcPr>
            <w:tcW w:w="1030" w:type="pct"/>
          </w:tcPr>
          <w:p w14:paraId="6761EF49" w14:textId="594EFB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Remove the superscript NOTE 1 for intra-band contiguous CA</w:t>
            </w:r>
          </w:p>
        </w:tc>
        <w:tc>
          <w:tcPr>
            <w:tcW w:w="517" w:type="pct"/>
          </w:tcPr>
          <w:p w14:paraId="3325A24E" w14:textId="462366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45D05B8F" w14:textId="571D27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55552E4" w14:textId="147AC9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2407</w:t>
            </w:r>
          </w:p>
        </w:tc>
        <w:tc>
          <w:tcPr>
            <w:tcW w:w="272" w:type="pct"/>
          </w:tcPr>
          <w:p w14:paraId="1559DBC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3515129" w14:textId="459174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1A37300" w14:textId="781E82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67FB06E" w14:textId="459359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NR_CA_R17_Intra-Core</w:t>
            </w:r>
          </w:p>
        </w:tc>
        <w:tc>
          <w:tcPr>
            <w:tcW w:w="511" w:type="pct"/>
          </w:tcPr>
          <w:p w14:paraId="6BA00EE0" w14:textId="40D4FC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21E9F31" w14:textId="77777777" w:rsidTr="007D5367">
        <w:tc>
          <w:tcPr>
            <w:tcW w:w="586" w:type="pct"/>
          </w:tcPr>
          <w:p w14:paraId="0E90C72B" w14:textId="3BCDE8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R4-2411925</w:t>
            </w:r>
          </w:p>
        </w:tc>
        <w:tc>
          <w:tcPr>
            <w:tcW w:w="1030" w:type="pct"/>
          </w:tcPr>
          <w:p w14:paraId="633582AD" w14:textId="65579E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(NR_n28_BW-Core) Apply ?MPR to the total MOP reduction</w:t>
            </w:r>
          </w:p>
        </w:tc>
        <w:tc>
          <w:tcPr>
            <w:tcW w:w="517" w:type="pct"/>
          </w:tcPr>
          <w:p w14:paraId="16E320AF" w14:textId="6D66DF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22699A64" w14:textId="1E9BC1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4854A660" w14:textId="585D0C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2408</w:t>
            </w:r>
          </w:p>
        </w:tc>
        <w:tc>
          <w:tcPr>
            <w:tcW w:w="272" w:type="pct"/>
          </w:tcPr>
          <w:p w14:paraId="727F859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135E8F3" w14:textId="04A504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2C367125" w14:textId="499E12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F9F5B21" w14:textId="504913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NR_n28_BW-Core, NR_newRAT-Core</w:t>
            </w:r>
          </w:p>
        </w:tc>
        <w:tc>
          <w:tcPr>
            <w:tcW w:w="511" w:type="pct"/>
          </w:tcPr>
          <w:p w14:paraId="5F77CDCA" w14:textId="1E7CC8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D6C9C48" w14:textId="77777777" w:rsidTr="007D5367">
        <w:tc>
          <w:tcPr>
            <w:tcW w:w="586" w:type="pct"/>
          </w:tcPr>
          <w:p w14:paraId="4A05847C" w14:textId="4AB47F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R4-2411926</w:t>
            </w:r>
          </w:p>
        </w:tc>
        <w:tc>
          <w:tcPr>
            <w:tcW w:w="1030" w:type="pct"/>
          </w:tcPr>
          <w:p w14:paraId="50B86210" w14:textId="099A88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(NR_n28_BW-Core) Apply ?MPR to the total MOP reduction</w:t>
            </w:r>
          </w:p>
        </w:tc>
        <w:tc>
          <w:tcPr>
            <w:tcW w:w="517" w:type="pct"/>
          </w:tcPr>
          <w:p w14:paraId="4C96D18F" w14:textId="087FAE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50F23B4E" w14:textId="256808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77DA0FCD" w14:textId="232B6C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2409</w:t>
            </w:r>
          </w:p>
        </w:tc>
        <w:tc>
          <w:tcPr>
            <w:tcW w:w="272" w:type="pct"/>
          </w:tcPr>
          <w:p w14:paraId="039D1DF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D935530" w14:textId="53DDF8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837DEB7" w14:textId="058130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267E8DF" w14:textId="483490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NR_newRAT-Core, NR_n28_BW-Core</w:t>
            </w:r>
          </w:p>
        </w:tc>
        <w:tc>
          <w:tcPr>
            <w:tcW w:w="511" w:type="pct"/>
          </w:tcPr>
          <w:p w14:paraId="175D9D6A" w14:textId="23982E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9E015FF" w14:textId="77777777" w:rsidTr="007D5367">
        <w:tc>
          <w:tcPr>
            <w:tcW w:w="586" w:type="pct"/>
          </w:tcPr>
          <w:p w14:paraId="3C364C93" w14:textId="54B8C6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R4-2411927</w:t>
            </w:r>
          </w:p>
        </w:tc>
        <w:tc>
          <w:tcPr>
            <w:tcW w:w="1030" w:type="pct"/>
          </w:tcPr>
          <w:p w14:paraId="0A24663E" w14:textId="4FA242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(NR_n28_BW-Core) Apply ?MPR to the total MOP reduction</w:t>
            </w:r>
          </w:p>
        </w:tc>
        <w:tc>
          <w:tcPr>
            <w:tcW w:w="517" w:type="pct"/>
          </w:tcPr>
          <w:p w14:paraId="31730CE6" w14:textId="1EE8C9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25C2AC1F" w14:textId="6375BB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851EF90" w14:textId="36B0D8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2410</w:t>
            </w:r>
          </w:p>
        </w:tc>
        <w:tc>
          <w:tcPr>
            <w:tcW w:w="272" w:type="pct"/>
          </w:tcPr>
          <w:p w14:paraId="3A603A0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89F3321" w14:textId="397308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E7933E2" w14:textId="0D23A8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AC83619" w14:textId="2C0084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NR_newRAT-Core, NR_n28_BW-Core</w:t>
            </w:r>
          </w:p>
        </w:tc>
        <w:tc>
          <w:tcPr>
            <w:tcW w:w="511" w:type="pct"/>
          </w:tcPr>
          <w:p w14:paraId="6DD0447B" w14:textId="2AF6A9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28220FC" w14:textId="77777777" w:rsidTr="007D5367">
        <w:tc>
          <w:tcPr>
            <w:tcW w:w="586" w:type="pct"/>
          </w:tcPr>
          <w:p w14:paraId="0C1A2D31" w14:textId="753832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R4-2411928</w:t>
            </w:r>
          </w:p>
        </w:tc>
        <w:tc>
          <w:tcPr>
            <w:tcW w:w="1030" w:type="pct"/>
          </w:tcPr>
          <w:p w14:paraId="634464E0" w14:textId="080842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(NR_PC2_CA_R17_2BDL_2BUL) Remove superscript NOTE 6 for PC2 TDD-TDD inter-band CA</w:t>
            </w:r>
          </w:p>
        </w:tc>
        <w:tc>
          <w:tcPr>
            <w:tcW w:w="517" w:type="pct"/>
          </w:tcPr>
          <w:p w14:paraId="51DEC86E" w14:textId="3FF057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6ABC02BE" w14:textId="02681A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49C22A9C" w14:textId="6EC2BB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2411</w:t>
            </w:r>
          </w:p>
        </w:tc>
        <w:tc>
          <w:tcPr>
            <w:tcW w:w="272" w:type="pct"/>
          </w:tcPr>
          <w:p w14:paraId="38E9789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FC505FC" w14:textId="3F9179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4838469" w14:textId="4AFD0F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47BB7B0" w14:textId="69577A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NR_PC2_CA_R17_2BDL_2BUL</w:t>
            </w:r>
          </w:p>
        </w:tc>
        <w:tc>
          <w:tcPr>
            <w:tcW w:w="511" w:type="pct"/>
          </w:tcPr>
          <w:p w14:paraId="4942CB68" w14:textId="5BFB48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9732F66" w14:textId="77777777" w:rsidTr="007D5367">
        <w:tc>
          <w:tcPr>
            <w:tcW w:w="586" w:type="pct"/>
          </w:tcPr>
          <w:p w14:paraId="35E004B7" w14:textId="52EE65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R4-2414395</w:t>
            </w:r>
          </w:p>
        </w:tc>
        <w:tc>
          <w:tcPr>
            <w:tcW w:w="1030" w:type="pct"/>
          </w:tcPr>
          <w:p w14:paraId="6E21AF14" w14:textId="1EBA91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(NR_PC2_CA_R17_2BDL_2BUL) Remove superscript NOTE 6 for PC2 TDD-TDD inter-band CA</w:t>
            </w:r>
          </w:p>
        </w:tc>
        <w:tc>
          <w:tcPr>
            <w:tcW w:w="517" w:type="pct"/>
          </w:tcPr>
          <w:p w14:paraId="1D4680DD" w14:textId="7673E1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34CA55A8" w14:textId="568BDB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144F0C9" w14:textId="4E80D0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2411</w:t>
            </w:r>
          </w:p>
        </w:tc>
        <w:tc>
          <w:tcPr>
            <w:tcW w:w="272" w:type="pct"/>
          </w:tcPr>
          <w:p w14:paraId="5CD6384B" w14:textId="3ECFF5BF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13A76F4" w14:textId="4B136A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AF24315" w14:textId="42EEEF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B0471AB" w14:textId="636C4D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NR_PC2_CA_R17_2BDL_2BUL</w:t>
            </w:r>
          </w:p>
        </w:tc>
        <w:tc>
          <w:tcPr>
            <w:tcW w:w="511" w:type="pct"/>
          </w:tcPr>
          <w:p w14:paraId="14897C53" w14:textId="4CD8C4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891B73D" w14:textId="77777777" w:rsidTr="007D5367">
        <w:tc>
          <w:tcPr>
            <w:tcW w:w="586" w:type="pct"/>
          </w:tcPr>
          <w:p w14:paraId="53B964BC" w14:textId="592F52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R4-2411929</w:t>
            </w:r>
          </w:p>
        </w:tc>
        <w:tc>
          <w:tcPr>
            <w:tcW w:w="1030" w:type="pct"/>
          </w:tcPr>
          <w:p w14:paraId="0A5A5D49" w14:textId="077F29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(NR_PC2_CA_R17_2BDL_2BUL) Remove superscript NOTE 6 for PC2 TDD-TDD inter-band CA</w:t>
            </w:r>
          </w:p>
        </w:tc>
        <w:tc>
          <w:tcPr>
            <w:tcW w:w="517" w:type="pct"/>
          </w:tcPr>
          <w:p w14:paraId="47B97CF4" w14:textId="34555B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31FB88C3" w14:textId="49B5E0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9BA7ECD" w14:textId="617583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2412</w:t>
            </w:r>
          </w:p>
        </w:tc>
        <w:tc>
          <w:tcPr>
            <w:tcW w:w="272" w:type="pct"/>
          </w:tcPr>
          <w:p w14:paraId="229F4FC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4C4157A" w14:textId="743EE6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178CC28" w14:textId="2C30CA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23CBE0D" w14:textId="66C294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NR_PC2_CA_R17_2BDL_2BUL</w:t>
            </w:r>
          </w:p>
        </w:tc>
        <w:tc>
          <w:tcPr>
            <w:tcW w:w="511" w:type="pct"/>
          </w:tcPr>
          <w:p w14:paraId="3F53AFF2" w14:textId="51D55F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098AD3A" w14:textId="77777777" w:rsidTr="007D5367">
        <w:tc>
          <w:tcPr>
            <w:tcW w:w="586" w:type="pct"/>
          </w:tcPr>
          <w:p w14:paraId="339F10CB" w14:textId="3C3A62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R4-2414396</w:t>
            </w:r>
          </w:p>
        </w:tc>
        <w:tc>
          <w:tcPr>
            <w:tcW w:w="1030" w:type="pct"/>
          </w:tcPr>
          <w:p w14:paraId="78541402" w14:textId="26F255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(NR_PC2_CA_R17_2BDL_2BUL) Remove superscript NOTE 6 for PC2 TDD-TDD inter-band CA</w:t>
            </w:r>
          </w:p>
        </w:tc>
        <w:tc>
          <w:tcPr>
            <w:tcW w:w="517" w:type="pct"/>
          </w:tcPr>
          <w:p w14:paraId="4C908FE1" w14:textId="39B3A3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60EC8E04" w14:textId="3B8A24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E112324" w14:textId="3DA7AF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2412</w:t>
            </w:r>
          </w:p>
        </w:tc>
        <w:tc>
          <w:tcPr>
            <w:tcW w:w="272" w:type="pct"/>
          </w:tcPr>
          <w:p w14:paraId="227E074D" w14:textId="64F629E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7EAEC1D" w14:textId="52B357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A70F7E3" w14:textId="45437E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AE2BA20" w14:textId="495986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NR_PC2_CA_R17_2BDL_2BUL, HPUE_FR1_TDD_NR_CADC_SUL_R18</w:t>
            </w:r>
          </w:p>
        </w:tc>
        <w:tc>
          <w:tcPr>
            <w:tcW w:w="511" w:type="pct"/>
          </w:tcPr>
          <w:p w14:paraId="370B1E5D" w14:textId="0A8D13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4C5B544" w14:textId="77777777" w:rsidTr="007D5367">
        <w:tc>
          <w:tcPr>
            <w:tcW w:w="586" w:type="pct"/>
          </w:tcPr>
          <w:p w14:paraId="3BB6CC2F" w14:textId="1FC7BC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R4-2411994</w:t>
            </w:r>
          </w:p>
        </w:tc>
        <w:tc>
          <w:tcPr>
            <w:tcW w:w="1030" w:type="pct"/>
          </w:tcPr>
          <w:p w14:paraId="6EC40BB3" w14:textId="4C883F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38.101-1 addtion of ETSI TC RT based on ECC Decision(20)02 reference to NB blocking</w:t>
            </w:r>
          </w:p>
        </w:tc>
        <w:tc>
          <w:tcPr>
            <w:tcW w:w="517" w:type="pct"/>
          </w:tcPr>
          <w:p w14:paraId="7201D00E" w14:textId="2204C6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4A979701" w14:textId="2C4143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488ED30" w14:textId="5EC91A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2413</w:t>
            </w:r>
          </w:p>
        </w:tc>
        <w:tc>
          <w:tcPr>
            <w:tcW w:w="272" w:type="pct"/>
          </w:tcPr>
          <w:p w14:paraId="04000C8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0ED5277" w14:textId="63FDA1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B815447" w14:textId="143B39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B8B18B6" w14:textId="3F069E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LTE_NR_HPUE_FWVM_R18-Core</w:t>
            </w:r>
          </w:p>
        </w:tc>
        <w:tc>
          <w:tcPr>
            <w:tcW w:w="511" w:type="pct"/>
          </w:tcPr>
          <w:p w14:paraId="123FCDC5" w14:textId="7C0124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816A7D7" w14:textId="77777777" w:rsidTr="007D5367">
        <w:tc>
          <w:tcPr>
            <w:tcW w:w="586" w:type="pct"/>
          </w:tcPr>
          <w:p w14:paraId="10F1D41A" w14:textId="383190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R4-2411995</w:t>
            </w:r>
          </w:p>
        </w:tc>
        <w:tc>
          <w:tcPr>
            <w:tcW w:w="1030" w:type="pct"/>
          </w:tcPr>
          <w:p w14:paraId="2862B2F4" w14:textId="607EEE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38.101-1 re-establishment of n102 operating band information</w:t>
            </w:r>
          </w:p>
        </w:tc>
        <w:tc>
          <w:tcPr>
            <w:tcW w:w="517" w:type="pct"/>
          </w:tcPr>
          <w:p w14:paraId="6D77F562" w14:textId="008CDD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2E0D9A07" w14:textId="3726E3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ADAC7E5" w14:textId="6A0135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2414</w:t>
            </w:r>
          </w:p>
        </w:tc>
        <w:tc>
          <w:tcPr>
            <w:tcW w:w="272" w:type="pct"/>
          </w:tcPr>
          <w:p w14:paraId="163395B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403CBDF" w14:textId="4B5E66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0B118E8" w14:textId="7F7F0C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5154F88" w14:textId="480968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NR_6GHz_add_bands</w:t>
            </w:r>
          </w:p>
        </w:tc>
        <w:tc>
          <w:tcPr>
            <w:tcW w:w="511" w:type="pct"/>
          </w:tcPr>
          <w:p w14:paraId="6D98C050" w14:textId="2BEF83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284534F4" w14:textId="77777777" w:rsidTr="007D5367">
        <w:tc>
          <w:tcPr>
            <w:tcW w:w="586" w:type="pct"/>
          </w:tcPr>
          <w:p w14:paraId="6C3AFAFC" w14:textId="020D32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R4-2411997</w:t>
            </w:r>
          </w:p>
        </w:tc>
        <w:tc>
          <w:tcPr>
            <w:tcW w:w="1030" w:type="pct"/>
          </w:tcPr>
          <w:p w14:paraId="2DBB8C89" w14:textId="4F63E6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38.101-1 Clarifications for non-collocated requirements</w:t>
            </w:r>
          </w:p>
        </w:tc>
        <w:tc>
          <w:tcPr>
            <w:tcW w:w="517" w:type="pct"/>
          </w:tcPr>
          <w:p w14:paraId="0F0B2855" w14:textId="467E58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Samsung, Huawei, Apple</w:t>
            </w:r>
          </w:p>
        </w:tc>
        <w:tc>
          <w:tcPr>
            <w:tcW w:w="368" w:type="pct"/>
          </w:tcPr>
          <w:p w14:paraId="3A170013" w14:textId="782158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F6A9F6A" w14:textId="3240E7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2415</w:t>
            </w:r>
          </w:p>
        </w:tc>
        <w:tc>
          <w:tcPr>
            <w:tcW w:w="272" w:type="pct"/>
          </w:tcPr>
          <w:p w14:paraId="5872560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55C7243" w14:textId="7EF47C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6985500" w14:textId="0468B7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D01A09E" w14:textId="405002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1" w:type="pct"/>
          </w:tcPr>
          <w:p w14:paraId="127B890B" w14:textId="586B38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A090FEA" w14:textId="77777777" w:rsidTr="007D5367">
        <w:tc>
          <w:tcPr>
            <w:tcW w:w="586" w:type="pct"/>
          </w:tcPr>
          <w:p w14:paraId="4C335028" w14:textId="78B47D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R4-2414456</w:t>
            </w:r>
          </w:p>
        </w:tc>
        <w:tc>
          <w:tcPr>
            <w:tcW w:w="1030" w:type="pct"/>
          </w:tcPr>
          <w:p w14:paraId="6796E4B2" w14:textId="3F3589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38.101-1 Clarifications for non-collocated requirements</w:t>
            </w:r>
          </w:p>
        </w:tc>
        <w:tc>
          <w:tcPr>
            <w:tcW w:w="517" w:type="pct"/>
          </w:tcPr>
          <w:p w14:paraId="22D07C86" w14:textId="03E1C1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Samsung, Huawei, Apple</w:t>
            </w:r>
          </w:p>
        </w:tc>
        <w:tc>
          <w:tcPr>
            <w:tcW w:w="368" w:type="pct"/>
          </w:tcPr>
          <w:p w14:paraId="3345DDD3" w14:textId="06C9BD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A5BA386" w14:textId="047E25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2415</w:t>
            </w:r>
          </w:p>
        </w:tc>
        <w:tc>
          <w:tcPr>
            <w:tcW w:w="272" w:type="pct"/>
          </w:tcPr>
          <w:p w14:paraId="489D042D" w14:textId="766C04E6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AB60A8A" w14:textId="2904DA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4BF21F4" w14:textId="3A4020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38674F7" w14:textId="493D9F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1" w:type="pct"/>
          </w:tcPr>
          <w:p w14:paraId="08421415" w14:textId="5C11C1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2B47E6B" w14:textId="77777777" w:rsidTr="007D5367">
        <w:tc>
          <w:tcPr>
            <w:tcW w:w="586" w:type="pct"/>
          </w:tcPr>
          <w:p w14:paraId="6DECCF33" w14:textId="4162C9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R4-2412040</w:t>
            </w:r>
          </w:p>
        </w:tc>
        <w:tc>
          <w:tcPr>
            <w:tcW w:w="1030" w:type="pct"/>
          </w:tcPr>
          <w:p w14:paraId="30D5BA5C" w14:textId="05DD07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typo for A-MPR of NR unlicensed band</w:t>
            </w:r>
          </w:p>
        </w:tc>
        <w:tc>
          <w:tcPr>
            <w:tcW w:w="517" w:type="pct"/>
          </w:tcPr>
          <w:p w14:paraId="125B2561" w14:textId="0B62F7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</w:t>
            </w:r>
          </w:p>
        </w:tc>
        <w:tc>
          <w:tcPr>
            <w:tcW w:w="368" w:type="pct"/>
          </w:tcPr>
          <w:p w14:paraId="4DB5B86E" w14:textId="6EC840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4F7124A8" w14:textId="135298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2416</w:t>
            </w:r>
          </w:p>
        </w:tc>
        <w:tc>
          <w:tcPr>
            <w:tcW w:w="272" w:type="pct"/>
          </w:tcPr>
          <w:p w14:paraId="429832E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3E6652B" w14:textId="62A889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18C40FDF" w14:textId="76B2A5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4A18B0B" w14:textId="3E868B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NR_unlic-Core</w:t>
            </w:r>
          </w:p>
        </w:tc>
        <w:tc>
          <w:tcPr>
            <w:tcW w:w="511" w:type="pct"/>
          </w:tcPr>
          <w:p w14:paraId="34600534" w14:textId="4A9D20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D9D69B3" w14:textId="77777777" w:rsidTr="007D5367">
        <w:tc>
          <w:tcPr>
            <w:tcW w:w="586" w:type="pct"/>
          </w:tcPr>
          <w:p w14:paraId="2923130E" w14:textId="6AECA9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R4-2412043</w:t>
            </w:r>
          </w:p>
        </w:tc>
        <w:tc>
          <w:tcPr>
            <w:tcW w:w="1030" w:type="pct"/>
          </w:tcPr>
          <w:p w14:paraId="419ED6EE" w14:textId="143D08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typo for A-MPR of NR unlicensed band</w:t>
            </w:r>
          </w:p>
        </w:tc>
        <w:tc>
          <w:tcPr>
            <w:tcW w:w="517" w:type="pct"/>
          </w:tcPr>
          <w:p w14:paraId="05A82FF2" w14:textId="047758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</w:t>
            </w:r>
          </w:p>
        </w:tc>
        <w:tc>
          <w:tcPr>
            <w:tcW w:w="368" w:type="pct"/>
          </w:tcPr>
          <w:p w14:paraId="20441555" w14:textId="718D78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EF31D1E" w14:textId="5B5AB7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2417</w:t>
            </w:r>
          </w:p>
        </w:tc>
        <w:tc>
          <w:tcPr>
            <w:tcW w:w="272" w:type="pct"/>
          </w:tcPr>
          <w:p w14:paraId="7FB0ED6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1914D3B" w14:textId="424DB7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E4CBA27" w14:textId="3A87F4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08E75AF" w14:textId="0CB49B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NR_unlic-Core</w:t>
            </w:r>
          </w:p>
        </w:tc>
        <w:tc>
          <w:tcPr>
            <w:tcW w:w="511" w:type="pct"/>
          </w:tcPr>
          <w:p w14:paraId="54459CCE" w14:textId="07C109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5FBB4BB" w14:textId="77777777" w:rsidTr="007D5367">
        <w:tc>
          <w:tcPr>
            <w:tcW w:w="586" w:type="pct"/>
          </w:tcPr>
          <w:p w14:paraId="2226DF05" w14:textId="34514F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R4-2412044</w:t>
            </w:r>
          </w:p>
        </w:tc>
        <w:tc>
          <w:tcPr>
            <w:tcW w:w="1030" w:type="pct"/>
          </w:tcPr>
          <w:p w14:paraId="48468B6C" w14:textId="2E59A0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typo for A-MPR of NR unlicensed band</w:t>
            </w:r>
          </w:p>
        </w:tc>
        <w:tc>
          <w:tcPr>
            <w:tcW w:w="517" w:type="pct"/>
          </w:tcPr>
          <w:p w14:paraId="555F8872" w14:textId="3F7B3A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</w:t>
            </w:r>
          </w:p>
        </w:tc>
        <w:tc>
          <w:tcPr>
            <w:tcW w:w="368" w:type="pct"/>
          </w:tcPr>
          <w:p w14:paraId="4D0271ED" w14:textId="75842D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71D97C3E" w14:textId="6AD204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2418</w:t>
            </w:r>
          </w:p>
        </w:tc>
        <w:tc>
          <w:tcPr>
            <w:tcW w:w="272" w:type="pct"/>
          </w:tcPr>
          <w:p w14:paraId="3F804CF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8164021" w14:textId="160F17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8A710FF" w14:textId="5C185E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C43ECC3" w14:textId="2DE60F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NR_unlic-Core</w:t>
            </w:r>
          </w:p>
        </w:tc>
        <w:tc>
          <w:tcPr>
            <w:tcW w:w="511" w:type="pct"/>
          </w:tcPr>
          <w:p w14:paraId="64DEE4C8" w14:textId="6DF734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BC778DA" w14:textId="77777777" w:rsidTr="007D5367">
        <w:tc>
          <w:tcPr>
            <w:tcW w:w="586" w:type="pct"/>
          </w:tcPr>
          <w:p w14:paraId="04CC437D" w14:textId="0E7436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R4-2412045</w:t>
            </w:r>
          </w:p>
        </w:tc>
        <w:tc>
          <w:tcPr>
            <w:tcW w:w="1030" w:type="pct"/>
          </w:tcPr>
          <w:p w14:paraId="2B45C058" w14:textId="1B4DA8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missing NS values for SL-U(R18)</w:t>
            </w:r>
          </w:p>
        </w:tc>
        <w:tc>
          <w:tcPr>
            <w:tcW w:w="517" w:type="pct"/>
          </w:tcPr>
          <w:p w14:paraId="2DF0B0B5" w14:textId="0D4A8F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</w:t>
            </w:r>
          </w:p>
        </w:tc>
        <w:tc>
          <w:tcPr>
            <w:tcW w:w="368" w:type="pct"/>
          </w:tcPr>
          <w:p w14:paraId="05B7E733" w14:textId="0068C8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7B2D4207" w14:textId="4EE876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2419</w:t>
            </w:r>
          </w:p>
        </w:tc>
        <w:tc>
          <w:tcPr>
            <w:tcW w:w="272" w:type="pct"/>
          </w:tcPr>
          <w:p w14:paraId="124AF0B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0018527" w14:textId="471CFF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55E1FDB" w14:textId="3E95B0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6F8E39B" w14:textId="0F9786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NR_SL_enh2-Core</w:t>
            </w:r>
          </w:p>
        </w:tc>
        <w:tc>
          <w:tcPr>
            <w:tcW w:w="511" w:type="pct"/>
          </w:tcPr>
          <w:p w14:paraId="4540A359" w14:textId="4311C0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65BD02B" w14:textId="77777777" w:rsidTr="007D5367">
        <w:tc>
          <w:tcPr>
            <w:tcW w:w="586" w:type="pct"/>
          </w:tcPr>
          <w:p w14:paraId="6F5EA941" w14:textId="1B4DEC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R4-2412090</w:t>
            </w:r>
          </w:p>
        </w:tc>
        <w:tc>
          <w:tcPr>
            <w:tcW w:w="1030" w:type="pct"/>
          </w:tcPr>
          <w:p w14:paraId="1D901854" w14:textId="177872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38.101-1 for cleanup of Delta_powerclass related requirements for HPUE</w:t>
            </w:r>
          </w:p>
        </w:tc>
        <w:tc>
          <w:tcPr>
            <w:tcW w:w="517" w:type="pct"/>
          </w:tcPr>
          <w:p w14:paraId="3C020FC7" w14:textId="02BC49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36242726" w14:textId="0C6023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3FEBF30" w14:textId="5F30C4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2420</w:t>
            </w:r>
          </w:p>
        </w:tc>
        <w:tc>
          <w:tcPr>
            <w:tcW w:w="272" w:type="pct"/>
          </w:tcPr>
          <w:p w14:paraId="7EF95AD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F1FECF6" w14:textId="6CE276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6D26C03" w14:textId="46F896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1869658" w14:textId="49A9B5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73426CFB" w14:textId="0EB040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154654F9" w14:textId="77777777" w:rsidTr="007D5367">
        <w:tc>
          <w:tcPr>
            <w:tcW w:w="586" w:type="pct"/>
          </w:tcPr>
          <w:p w14:paraId="6FF8187B" w14:textId="46368F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R4-2412258</w:t>
            </w:r>
          </w:p>
        </w:tc>
        <w:tc>
          <w:tcPr>
            <w:tcW w:w="1030" w:type="pct"/>
          </w:tcPr>
          <w:p w14:paraId="1BD007F1" w14:textId="3634A0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for value B for non-contiguous uplink carrier aggregation</w:t>
            </w:r>
          </w:p>
        </w:tc>
        <w:tc>
          <w:tcPr>
            <w:tcW w:w="517" w:type="pct"/>
          </w:tcPr>
          <w:p w14:paraId="16CD79B3" w14:textId="1BECBF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 Finland</w:t>
            </w:r>
          </w:p>
        </w:tc>
        <w:tc>
          <w:tcPr>
            <w:tcW w:w="368" w:type="pct"/>
          </w:tcPr>
          <w:p w14:paraId="63C29700" w14:textId="646E30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B27C613" w14:textId="7241F0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2421</w:t>
            </w:r>
          </w:p>
        </w:tc>
        <w:tc>
          <w:tcPr>
            <w:tcW w:w="272" w:type="pct"/>
          </w:tcPr>
          <w:p w14:paraId="7FE6900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B306789" w14:textId="66A87F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1B00CA83" w14:textId="69318E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865D1F8" w14:textId="2D4014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NR_RF_FR1-Core</w:t>
            </w:r>
          </w:p>
        </w:tc>
        <w:tc>
          <w:tcPr>
            <w:tcW w:w="511" w:type="pct"/>
          </w:tcPr>
          <w:p w14:paraId="4534CA6B" w14:textId="0E6918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60E115E" w14:textId="77777777" w:rsidTr="007D5367">
        <w:tc>
          <w:tcPr>
            <w:tcW w:w="586" w:type="pct"/>
          </w:tcPr>
          <w:p w14:paraId="250A3BC8" w14:textId="44BD38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R4-2412259</w:t>
            </w:r>
          </w:p>
        </w:tc>
        <w:tc>
          <w:tcPr>
            <w:tcW w:w="1030" w:type="pct"/>
          </w:tcPr>
          <w:p w14:paraId="14A42134" w14:textId="2A2158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for value B for non-contiguous uplink carrier aggregation</w:t>
            </w:r>
          </w:p>
        </w:tc>
        <w:tc>
          <w:tcPr>
            <w:tcW w:w="517" w:type="pct"/>
          </w:tcPr>
          <w:p w14:paraId="779A8E8C" w14:textId="5C523E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 Finland</w:t>
            </w:r>
          </w:p>
        </w:tc>
        <w:tc>
          <w:tcPr>
            <w:tcW w:w="368" w:type="pct"/>
          </w:tcPr>
          <w:p w14:paraId="7F5B75B6" w14:textId="5A412E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72BFB3D6" w14:textId="119427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2422</w:t>
            </w:r>
          </w:p>
        </w:tc>
        <w:tc>
          <w:tcPr>
            <w:tcW w:w="272" w:type="pct"/>
          </w:tcPr>
          <w:p w14:paraId="3F63082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53CEAA1" w14:textId="7BB076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D02053F" w14:textId="3BB5E5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19004CC" w14:textId="4C1FD4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NR_RF_FR1-Core</w:t>
            </w:r>
          </w:p>
        </w:tc>
        <w:tc>
          <w:tcPr>
            <w:tcW w:w="511" w:type="pct"/>
          </w:tcPr>
          <w:p w14:paraId="3D14E7D1" w14:textId="7C1E50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97744BD" w14:textId="77777777" w:rsidTr="007D5367">
        <w:tc>
          <w:tcPr>
            <w:tcW w:w="586" w:type="pct"/>
          </w:tcPr>
          <w:p w14:paraId="2C69F7BD" w14:textId="1F94FC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R4-2412260</w:t>
            </w:r>
          </w:p>
        </w:tc>
        <w:tc>
          <w:tcPr>
            <w:tcW w:w="1030" w:type="pct"/>
          </w:tcPr>
          <w:p w14:paraId="7851DAE8" w14:textId="319730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for value B for non-contiguous uplink carrier aggregation</w:t>
            </w:r>
          </w:p>
        </w:tc>
        <w:tc>
          <w:tcPr>
            <w:tcW w:w="517" w:type="pct"/>
          </w:tcPr>
          <w:p w14:paraId="774800E5" w14:textId="102F89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 Finland</w:t>
            </w:r>
          </w:p>
        </w:tc>
        <w:tc>
          <w:tcPr>
            <w:tcW w:w="368" w:type="pct"/>
          </w:tcPr>
          <w:p w14:paraId="205752E5" w14:textId="0AACE8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113DEDA" w14:textId="2668AE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2423</w:t>
            </w:r>
          </w:p>
        </w:tc>
        <w:tc>
          <w:tcPr>
            <w:tcW w:w="272" w:type="pct"/>
          </w:tcPr>
          <w:p w14:paraId="02592BD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1F46885" w14:textId="190DF9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85A88BE" w14:textId="48192D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43CA403" w14:textId="08F6AB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NR_RF_FR1-Core</w:t>
            </w:r>
          </w:p>
        </w:tc>
        <w:tc>
          <w:tcPr>
            <w:tcW w:w="511" w:type="pct"/>
          </w:tcPr>
          <w:p w14:paraId="756CC966" w14:textId="7A224A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1A9961A1" w14:textId="77777777" w:rsidTr="007D5367">
        <w:tc>
          <w:tcPr>
            <w:tcW w:w="586" w:type="pct"/>
          </w:tcPr>
          <w:p w14:paraId="37325DDB" w14:textId="09432F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R4-2412267</w:t>
            </w:r>
          </w:p>
        </w:tc>
        <w:tc>
          <w:tcPr>
            <w:tcW w:w="1030" w:type="pct"/>
          </w:tcPr>
          <w:p w14:paraId="22477D17" w14:textId="717DB0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Big CR to 38.101-1 new combinations for Rel-19 NR HPUE Inter-band</w:t>
            </w:r>
          </w:p>
        </w:tc>
        <w:tc>
          <w:tcPr>
            <w:tcW w:w="517" w:type="pct"/>
          </w:tcPr>
          <w:p w14:paraId="2B96AFBA" w14:textId="7DF829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China Telecom</w:t>
            </w:r>
          </w:p>
        </w:tc>
        <w:tc>
          <w:tcPr>
            <w:tcW w:w="368" w:type="pct"/>
          </w:tcPr>
          <w:p w14:paraId="4EE03A47" w14:textId="3459BA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B28891E" w14:textId="7160F9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2424</w:t>
            </w:r>
          </w:p>
        </w:tc>
        <w:tc>
          <w:tcPr>
            <w:tcW w:w="272" w:type="pct"/>
          </w:tcPr>
          <w:p w14:paraId="2D20F6C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4A7F094" w14:textId="304173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Rel-19</w:t>
            </w:r>
          </w:p>
        </w:tc>
        <w:tc>
          <w:tcPr>
            <w:tcW w:w="295" w:type="pct"/>
          </w:tcPr>
          <w:p w14:paraId="19C55820" w14:textId="59F6D9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42D28EDA" w14:textId="6DFBF0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HPUE_NR_CADC_SUL_R19</w:t>
            </w:r>
          </w:p>
        </w:tc>
        <w:tc>
          <w:tcPr>
            <w:tcW w:w="511" w:type="pct"/>
          </w:tcPr>
          <w:p w14:paraId="22BF291F" w14:textId="755037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871A2D2" w14:textId="77777777" w:rsidTr="007D5367">
        <w:tc>
          <w:tcPr>
            <w:tcW w:w="586" w:type="pct"/>
          </w:tcPr>
          <w:p w14:paraId="659F85D0" w14:textId="1A8036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R4-2412374</w:t>
            </w:r>
          </w:p>
        </w:tc>
        <w:tc>
          <w:tcPr>
            <w:tcW w:w="1030" w:type="pct"/>
          </w:tcPr>
          <w:p w14:paraId="33DD6490" w14:textId="43ADCE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38.101-1 correcting the table for NR operating bands in FR1</w:t>
            </w:r>
          </w:p>
        </w:tc>
        <w:tc>
          <w:tcPr>
            <w:tcW w:w="517" w:type="pct"/>
          </w:tcPr>
          <w:p w14:paraId="4F67C6A6" w14:textId="7DCC67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5B3C9C14" w14:textId="25992B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F3C99EF" w14:textId="002B2F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2425</w:t>
            </w:r>
          </w:p>
        </w:tc>
        <w:tc>
          <w:tcPr>
            <w:tcW w:w="272" w:type="pct"/>
          </w:tcPr>
          <w:p w14:paraId="12EA4A8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139FBAD" w14:textId="13CB33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879057F" w14:textId="758EE6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5D4B753" w14:textId="06228A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NR_bands_R18_BWs</w:t>
            </w:r>
          </w:p>
        </w:tc>
        <w:tc>
          <w:tcPr>
            <w:tcW w:w="511" w:type="pct"/>
          </w:tcPr>
          <w:p w14:paraId="4C89AAFE" w14:textId="762092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32EFE71" w14:textId="77777777" w:rsidTr="007D5367">
        <w:tc>
          <w:tcPr>
            <w:tcW w:w="586" w:type="pct"/>
          </w:tcPr>
          <w:p w14:paraId="1022F1B9" w14:textId="3CE3E0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R4-2412375</w:t>
            </w:r>
          </w:p>
        </w:tc>
        <w:tc>
          <w:tcPr>
            <w:tcW w:w="1030" w:type="pct"/>
          </w:tcPr>
          <w:p w14:paraId="279FF052" w14:textId="0D3162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38.101-1 correcting 2 bands NR CA configuration tables</w:t>
            </w:r>
          </w:p>
        </w:tc>
        <w:tc>
          <w:tcPr>
            <w:tcW w:w="517" w:type="pct"/>
          </w:tcPr>
          <w:p w14:paraId="3DD3306A" w14:textId="3A8FDC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9F515F1" w14:textId="3C0121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7A57AAAB" w14:textId="126CF3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2426</w:t>
            </w:r>
          </w:p>
        </w:tc>
        <w:tc>
          <w:tcPr>
            <w:tcW w:w="272" w:type="pct"/>
          </w:tcPr>
          <w:p w14:paraId="103B667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1D5F4DC" w14:textId="78D85D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81F86C6" w14:textId="1F99A3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C820E28" w14:textId="6427E5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NR_CADC_R18_2BDL_xBUL</w:t>
            </w:r>
          </w:p>
        </w:tc>
        <w:tc>
          <w:tcPr>
            <w:tcW w:w="511" w:type="pct"/>
          </w:tcPr>
          <w:p w14:paraId="7465DF28" w14:textId="69A5FD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E727153" w14:textId="77777777" w:rsidTr="007D5367">
        <w:tc>
          <w:tcPr>
            <w:tcW w:w="586" w:type="pct"/>
          </w:tcPr>
          <w:p w14:paraId="0356BC25" w14:textId="47724F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R4-2412377</w:t>
            </w:r>
          </w:p>
        </w:tc>
        <w:tc>
          <w:tcPr>
            <w:tcW w:w="1030" w:type="pct"/>
          </w:tcPr>
          <w:p w14:paraId="317C8214" w14:textId="0760AC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38.101-1 correcting 3 bands NR CA configuration tables</w:t>
            </w:r>
          </w:p>
        </w:tc>
        <w:tc>
          <w:tcPr>
            <w:tcW w:w="517" w:type="pct"/>
          </w:tcPr>
          <w:p w14:paraId="1096FA4E" w14:textId="22D503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0B0D4F4A" w14:textId="60EA0A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8A79244" w14:textId="0D9965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2427</w:t>
            </w:r>
          </w:p>
        </w:tc>
        <w:tc>
          <w:tcPr>
            <w:tcW w:w="272" w:type="pct"/>
          </w:tcPr>
          <w:p w14:paraId="6FA3000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B444D9A" w14:textId="50CAE3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661F6F8" w14:textId="1286D7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74C62C2" w14:textId="5A0A25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NR_CADC_R18_3BDL_xBUL</w:t>
            </w:r>
          </w:p>
        </w:tc>
        <w:tc>
          <w:tcPr>
            <w:tcW w:w="511" w:type="pct"/>
          </w:tcPr>
          <w:p w14:paraId="28757E13" w14:textId="525E06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EA4ABC6" w14:textId="77777777" w:rsidTr="007D5367">
        <w:tc>
          <w:tcPr>
            <w:tcW w:w="586" w:type="pct"/>
          </w:tcPr>
          <w:p w14:paraId="7DBE3AB4" w14:textId="5E5E78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R4-2412379</w:t>
            </w:r>
          </w:p>
        </w:tc>
        <w:tc>
          <w:tcPr>
            <w:tcW w:w="1030" w:type="pct"/>
          </w:tcPr>
          <w:p w14:paraId="05DF156A" w14:textId="695256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38.101-1 correcting 4 bands NR CA configuration tables</w:t>
            </w:r>
          </w:p>
        </w:tc>
        <w:tc>
          <w:tcPr>
            <w:tcW w:w="517" w:type="pct"/>
          </w:tcPr>
          <w:p w14:paraId="5A452719" w14:textId="16DC62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29F9CEA3" w14:textId="1FBC14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F7913E9" w14:textId="0D77EF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2428</w:t>
            </w:r>
          </w:p>
        </w:tc>
        <w:tc>
          <w:tcPr>
            <w:tcW w:w="272" w:type="pct"/>
          </w:tcPr>
          <w:p w14:paraId="12FDC38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C433C35" w14:textId="4D3247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A698423" w14:textId="1CDF15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CFF061D" w14:textId="353A54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NR_CADC_R18_yBDL_xBUL</w:t>
            </w:r>
          </w:p>
        </w:tc>
        <w:tc>
          <w:tcPr>
            <w:tcW w:w="511" w:type="pct"/>
          </w:tcPr>
          <w:p w14:paraId="4E9A4061" w14:textId="19CA7C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37053D8" w14:textId="77777777" w:rsidTr="007D5367">
        <w:tc>
          <w:tcPr>
            <w:tcW w:w="586" w:type="pct"/>
          </w:tcPr>
          <w:p w14:paraId="24DC5DBB" w14:textId="374D82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R4-2412382</w:t>
            </w:r>
          </w:p>
        </w:tc>
        <w:tc>
          <w:tcPr>
            <w:tcW w:w="1030" w:type="pct"/>
          </w:tcPr>
          <w:p w14:paraId="3504A746" w14:textId="3383EF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(NonCol_intraB_ENDC_NR_CA-Core) CR on 38.101-1 v18.6.0 Specifying different intra-band non-contiguous CA UE capability types</w:t>
            </w:r>
          </w:p>
        </w:tc>
        <w:tc>
          <w:tcPr>
            <w:tcW w:w="517" w:type="pct"/>
          </w:tcPr>
          <w:p w14:paraId="0E920831" w14:textId="678582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350F886" w14:textId="07DA98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45AF36A" w14:textId="680A92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2429</w:t>
            </w:r>
          </w:p>
        </w:tc>
        <w:tc>
          <w:tcPr>
            <w:tcW w:w="272" w:type="pct"/>
          </w:tcPr>
          <w:p w14:paraId="5038EEF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334622E" w14:textId="78A751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BA7607D" w14:textId="45DF11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F2D9D2F" w14:textId="19B08C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1" w:type="pct"/>
          </w:tcPr>
          <w:p w14:paraId="73F404FD" w14:textId="250B4B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48D3EA5D" w14:textId="77777777" w:rsidTr="007D5367">
        <w:tc>
          <w:tcPr>
            <w:tcW w:w="586" w:type="pct"/>
          </w:tcPr>
          <w:p w14:paraId="629B299D" w14:textId="04D2C8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R4-2412412</w:t>
            </w:r>
          </w:p>
        </w:tc>
        <w:tc>
          <w:tcPr>
            <w:tcW w:w="1030" w:type="pct"/>
          </w:tcPr>
          <w:p w14:paraId="759847F8" w14:textId="255EF0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MSD value correction for power class 5 cross band isolation</w:t>
            </w:r>
          </w:p>
        </w:tc>
        <w:tc>
          <w:tcPr>
            <w:tcW w:w="517" w:type="pct"/>
          </w:tcPr>
          <w:p w14:paraId="6E0DF06C" w14:textId="4637C4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 France</w:t>
            </w:r>
          </w:p>
        </w:tc>
        <w:tc>
          <w:tcPr>
            <w:tcW w:w="368" w:type="pct"/>
          </w:tcPr>
          <w:p w14:paraId="27CD5ED7" w14:textId="646EBD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CBC1E79" w14:textId="0755BF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2430</w:t>
            </w:r>
          </w:p>
        </w:tc>
        <w:tc>
          <w:tcPr>
            <w:tcW w:w="272" w:type="pct"/>
          </w:tcPr>
          <w:p w14:paraId="27E9BC8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CF3810E" w14:textId="7F9EBB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4AADE63" w14:textId="077EA4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A224FD0" w14:textId="206F35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11" w:type="pct"/>
          </w:tcPr>
          <w:p w14:paraId="315C9BDB" w14:textId="6576FA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26D69DD" w14:textId="77777777" w:rsidTr="007D5367">
        <w:tc>
          <w:tcPr>
            <w:tcW w:w="586" w:type="pct"/>
          </w:tcPr>
          <w:p w14:paraId="2D152DAF" w14:textId="4A8335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R4-2412425</w:t>
            </w:r>
          </w:p>
        </w:tc>
        <w:tc>
          <w:tcPr>
            <w:tcW w:w="1030" w:type="pct"/>
          </w:tcPr>
          <w:p w14:paraId="20865AF5" w14:textId="269EBC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MSD value correction for power class 5 cross band isolation</w:t>
            </w:r>
          </w:p>
        </w:tc>
        <w:tc>
          <w:tcPr>
            <w:tcW w:w="517" w:type="pct"/>
          </w:tcPr>
          <w:p w14:paraId="5D5C2E50" w14:textId="32B83B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 France</w:t>
            </w:r>
          </w:p>
        </w:tc>
        <w:tc>
          <w:tcPr>
            <w:tcW w:w="368" w:type="pct"/>
          </w:tcPr>
          <w:p w14:paraId="34698D94" w14:textId="60DAAE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0692A6D" w14:textId="4065DA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2431</w:t>
            </w:r>
          </w:p>
        </w:tc>
        <w:tc>
          <w:tcPr>
            <w:tcW w:w="272" w:type="pct"/>
          </w:tcPr>
          <w:p w14:paraId="6D8D724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66545EF" w14:textId="1E8193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638DAAF" w14:textId="6C0492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E2A44E3" w14:textId="0665F2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11" w:type="pct"/>
          </w:tcPr>
          <w:p w14:paraId="16A1A616" w14:textId="100C20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70F078F" w14:textId="77777777" w:rsidTr="007D5367">
        <w:tc>
          <w:tcPr>
            <w:tcW w:w="586" w:type="pct"/>
          </w:tcPr>
          <w:p w14:paraId="2CA292FF" w14:textId="76A1D1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R4-2412430</w:t>
            </w:r>
          </w:p>
        </w:tc>
        <w:tc>
          <w:tcPr>
            <w:tcW w:w="1030" w:type="pct"/>
          </w:tcPr>
          <w:p w14:paraId="73EE0917" w14:textId="38E123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MSD value correction for power class 5 cross band isolation</w:t>
            </w:r>
          </w:p>
        </w:tc>
        <w:tc>
          <w:tcPr>
            <w:tcW w:w="517" w:type="pct"/>
          </w:tcPr>
          <w:p w14:paraId="0DDFAA00" w14:textId="302B15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 France</w:t>
            </w:r>
          </w:p>
        </w:tc>
        <w:tc>
          <w:tcPr>
            <w:tcW w:w="368" w:type="pct"/>
          </w:tcPr>
          <w:p w14:paraId="5889722D" w14:textId="7FF345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BEE20AF" w14:textId="32AE29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2432</w:t>
            </w:r>
          </w:p>
        </w:tc>
        <w:tc>
          <w:tcPr>
            <w:tcW w:w="272" w:type="pct"/>
          </w:tcPr>
          <w:p w14:paraId="6968A87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F140E0F" w14:textId="5E7AB2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F6C4910" w14:textId="24111A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83BCF25" w14:textId="3F305B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NR_CADC_R17_2BDL_xBUL-Core</w:t>
            </w:r>
          </w:p>
        </w:tc>
        <w:tc>
          <w:tcPr>
            <w:tcW w:w="511" w:type="pct"/>
          </w:tcPr>
          <w:p w14:paraId="19867A50" w14:textId="3D3556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93B5E50" w14:textId="77777777" w:rsidTr="007D5367">
        <w:tc>
          <w:tcPr>
            <w:tcW w:w="586" w:type="pct"/>
          </w:tcPr>
          <w:p w14:paraId="05A02F85" w14:textId="459DE6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R4-2412446</w:t>
            </w:r>
          </w:p>
        </w:tc>
        <w:tc>
          <w:tcPr>
            <w:tcW w:w="1030" w:type="pct"/>
          </w:tcPr>
          <w:p w14:paraId="6D4BB790" w14:textId="559222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CR for TS 38.101-1 R15 correction on AMPR for NS_10</w:t>
            </w:r>
          </w:p>
        </w:tc>
        <w:tc>
          <w:tcPr>
            <w:tcW w:w="517" w:type="pct"/>
          </w:tcPr>
          <w:p w14:paraId="0CCDFCA3" w14:textId="6251EA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Spreadtrum Communications</w:t>
            </w:r>
          </w:p>
        </w:tc>
        <w:tc>
          <w:tcPr>
            <w:tcW w:w="368" w:type="pct"/>
          </w:tcPr>
          <w:p w14:paraId="5561AD4A" w14:textId="7B9D66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F41D2F1" w14:textId="6070F8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2433</w:t>
            </w:r>
          </w:p>
        </w:tc>
        <w:tc>
          <w:tcPr>
            <w:tcW w:w="272" w:type="pct"/>
          </w:tcPr>
          <w:p w14:paraId="3B461FF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C4564AF" w14:textId="68EB47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5D343D27" w14:textId="251E1B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</w:t>
            </w:r>
          </w:p>
        </w:tc>
        <w:tc>
          <w:tcPr>
            <w:tcW w:w="736" w:type="pct"/>
          </w:tcPr>
          <w:p w14:paraId="381AE81F" w14:textId="0F1A46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7B47B6C3" w14:textId="7E1427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63C14CC" w14:textId="77777777" w:rsidTr="007D5367">
        <w:tc>
          <w:tcPr>
            <w:tcW w:w="586" w:type="pct"/>
          </w:tcPr>
          <w:p w14:paraId="149C4A0D" w14:textId="49F691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R4-2412447</w:t>
            </w:r>
          </w:p>
        </w:tc>
        <w:tc>
          <w:tcPr>
            <w:tcW w:w="1030" w:type="pct"/>
          </w:tcPr>
          <w:p w14:paraId="4AD1A1E6" w14:textId="133F83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CR for TS 38.101-1 R16 correction on AMPR for NS_10</w:t>
            </w:r>
          </w:p>
        </w:tc>
        <w:tc>
          <w:tcPr>
            <w:tcW w:w="517" w:type="pct"/>
          </w:tcPr>
          <w:p w14:paraId="673CD1D7" w14:textId="0698FD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Spreadtrum Communications</w:t>
            </w:r>
          </w:p>
        </w:tc>
        <w:tc>
          <w:tcPr>
            <w:tcW w:w="368" w:type="pct"/>
          </w:tcPr>
          <w:p w14:paraId="234B046B" w14:textId="364EF1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FF53226" w14:textId="0D90D8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2434</w:t>
            </w:r>
          </w:p>
        </w:tc>
        <w:tc>
          <w:tcPr>
            <w:tcW w:w="272" w:type="pct"/>
          </w:tcPr>
          <w:p w14:paraId="4C9194E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80A2522" w14:textId="08BBB6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083F3A35" w14:textId="245F68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CA8C736" w14:textId="7B3BB4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71EF5927" w14:textId="3C84CD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39B98A7" w14:textId="77777777" w:rsidTr="007D5367">
        <w:tc>
          <w:tcPr>
            <w:tcW w:w="586" w:type="pct"/>
          </w:tcPr>
          <w:p w14:paraId="61255B18" w14:textId="033BEA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R4-2412448</w:t>
            </w:r>
          </w:p>
        </w:tc>
        <w:tc>
          <w:tcPr>
            <w:tcW w:w="1030" w:type="pct"/>
          </w:tcPr>
          <w:p w14:paraId="71249363" w14:textId="2CB153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CR for TS 38.101-1 R17 correction on AMPR for NS_10</w:t>
            </w:r>
          </w:p>
        </w:tc>
        <w:tc>
          <w:tcPr>
            <w:tcW w:w="517" w:type="pct"/>
          </w:tcPr>
          <w:p w14:paraId="23373DD8" w14:textId="29DE47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Spreadtrum Communications</w:t>
            </w:r>
          </w:p>
        </w:tc>
        <w:tc>
          <w:tcPr>
            <w:tcW w:w="368" w:type="pct"/>
          </w:tcPr>
          <w:p w14:paraId="194C4B22" w14:textId="4F66E1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EEB0BA7" w14:textId="38F396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2435</w:t>
            </w:r>
          </w:p>
        </w:tc>
        <w:tc>
          <w:tcPr>
            <w:tcW w:w="272" w:type="pct"/>
          </w:tcPr>
          <w:p w14:paraId="3A2AD74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8911E21" w14:textId="73EC32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23D83F9" w14:textId="4760DD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CFCB2D5" w14:textId="6A15E3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65658B3D" w14:textId="64B655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E0A6B50" w14:textId="77777777" w:rsidTr="007D5367">
        <w:tc>
          <w:tcPr>
            <w:tcW w:w="586" w:type="pct"/>
          </w:tcPr>
          <w:p w14:paraId="13B069D9" w14:textId="50C3B8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R4-2412449</w:t>
            </w:r>
          </w:p>
        </w:tc>
        <w:tc>
          <w:tcPr>
            <w:tcW w:w="1030" w:type="pct"/>
          </w:tcPr>
          <w:p w14:paraId="71D96EC3" w14:textId="7F850C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CR for TS 38.101-1 R18 correction on AMPR for NS_10</w:t>
            </w:r>
          </w:p>
        </w:tc>
        <w:tc>
          <w:tcPr>
            <w:tcW w:w="517" w:type="pct"/>
          </w:tcPr>
          <w:p w14:paraId="3D7B333D" w14:textId="2E3690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Spreadtrum Communications</w:t>
            </w:r>
          </w:p>
        </w:tc>
        <w:tc>
          <w:tcPr>
            <w:tcW w:w="368" w:type="pct"/>
          </w:tcPr>
          <w:p w14:paraId="3A698380" w14:textId="7E5797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7CE6A541" w14:textId="016D44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2436</w:t>
            </w:r>
          </w:p>
        </w:tc>
        <w:tc>
          <w:tcPr>
            <w:tcW w:w="272" w:type="pct"/>
          </w:tcPr>
          <w:p w14:paraId="375EB41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72E909F" w14:textId="57DE73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06EF030" w14:textId="0C09A1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B0145C5" w14:textId="68743A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1ADE525D" w14:textId="4E00A4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FC80F42" w14:textId="77777777" w:rsidTr="007D5367">
        <w:tc>
          <w:tcPr>
            <w:tcW w:w="586" w:type="pct"/>
          </w:tcPr>
          <w:p w14:paraId="2293E1B3" w14:textId="18FE37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R4-2412458</w:t>
            </w:r>
          </w:p>
        </w:tc>
        <w:tc>
          <w:tcPr>
            <w:tcW w:w="1030" w:type="pct"/>
          </w:tcPr>
          <w:p w14:paraId="1E464C29" w14:textId="6BA088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draft big CR 38.101-1 new combinations Rel-19 NR inter-band CA/DC configurations including inter band CA for y DL with x UL</w:t>
            </w:r>
          </w:p>
        </w:tc>
        <w:tc>
          <w:tcPr>
            <w:tcW w:w="517" w:type="pct"/>
          </w:tcPr>
          <w:p w14:paraId="09E47E9A" w14:textId="089694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1DD99088" w14:textId="13C609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E8A848A" w14:textId="2F6B28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2437</w:t>
            </w:r>
          </w:p>
        </w:tc>
        <w:tc>
          <w:tcPr>
            <w:tcW w:w="272" w:type="pct"/>
          </w:tcPr>
          <w:p w14:paraId="630B7D2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ACC5F29" w14:textId="3D040C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Rel-19</w:t>
            </w:r>
          </w:p>
        </w:tc>
        <w:tc>
          <w:tcPr>
            <w:tcW w:w="295" w:type="pct"/>
          </w:tcPr>
          <w:p w14:paraId="1D6B919F" w14:textId="5F52FA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42BE3F8D" w14:textId="0D5EF6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NR_CADC_SUL_R19</w:t>
            </w:r>
          </w:p>
        </w:tc>
        <w:tc>
          <w:tcPr>
            <w:tcW w:w="511" w:type="pct"/>
          </w:tcPr>
          <w:p w14:paraId="1798E64E" w14:textId="0F1610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3EA69320" w14:textId="77777777" w:rsidTr="007D5367">
        <w:tc>
          <w:tcPr>
            <w:tcW w:w="586" w:type="pct"/>
          </w:tcPr>
          <w:p w14:paraId="147F8AC4" w14:textId="176705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R4-2412469</w:t>
            </w:r>
          </w:p>
        </w:tc>
        <w:tc>
          <w:tcPr>
            <w:tcW w:w="1030" w:type="pct"/>
          </w:tcPr>
          <w:p w14:paraId="7BFB4D54" w14:textId="665BEE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(TEI17) CR to correct the note 1 indication from NS_05 to NS_05U - TS38.101-1</w:t>
            </w:r>
          </w:p>
        </w:tc>
        <w:tc>
          <w:tcPr>
            <w:tcW w:w="517" w:type="pct"/>
          </w:tcPr>
          <w:p w14:paraId="72D27E55" w14:textId="6FCC34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Limited</w:t>
            </w:r>
          </w:p>
        </w:tc>
        <w:tc>
          <w:tcPr>
            <w:tcW w:w="368" w:type="pct"/>
          </w:tcPr>
          <w:p w14:paraId="10457599" w14:textId="081330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3BD25A7" w14:textId="63302B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2438</w:t>
            </w:r>
          </w:p>
        </w:tc>
        <w:tc>
          <w:tcPr>
            <w:tcW w:w="272" w:type="pct"/>
          </w:tcPr>
          <w:p w14:paraId="1A5A64E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8DE3868" w14:textId="4A0E06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026A7A1" w14:textId="17100C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5F987A9" w14:textId="5DB578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TEI17</w:t>
            </w:r>
          </w:p>
        </w:tc>
        <w:tc>
          <w:tcPr>
            <w:tcW w:w="511" w:type="pct"/>
          </w:tcPr>
          <w:p w14:paraId="50D60C66" w14:textId="15CBC2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4ED0C44" w14:textId="77777777" w:rsidTr="007D5367">
        <w:tc>
          <w:tcPr>
            <w:tcW w:w="586" w:type="pct"/>
          </w:tcPr>
          <w:p w14:paraId="460D9AD3" w14:textId="54FC5E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R4-2412470</w:t>
            </w:r>
          </w:p>
        </w:tc>
        <w:tc>
          <w:tcPr>
            <w:tcW w:w="1030" w:type="pct"/>
          </w:tcPr>
          <w:p w14:paraId="12F96433" w14:textId="70AF02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(TEI17) CR to correct the note 1 indication from NS_05 to NS_05U - TS38.101-1</w:t>
            </w:r>
          </w:p>
        </w:tc>
        <w:tc>
          <w:tcPr>
            <w:tcW w:w="517" w:type="pct"/>
          </w:tcPr>
          <w:p w14:paraId="0485C050" w14:textId="050F87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Limited</w:t>
            </w:r>
          </w:p>
        </w:tc>
        <w:tc>
          <w:tcPr>
            <w:tcW w:w="368" w:type="pct"/>
          </w:tcPr>
          <w:p w14:paraId="1A2F70FE" w14:textId="3FCD1D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90E6F08" w14:textId="3AE8EA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2439</w:t>
            </w:r>
          </w:p>
        </w:tc>
        <w:tc>
          <w:tcPr>
            <w:tcW w:w="272" w:type="pct"/>
          </w:tcPr>
          <w:p w14:paraId="29C6469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68E1F83" w14:textId="148B96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55BC194" w14:textId="4A0FBA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C1E0E34" w14:textId="586F51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TEI17</w:t>
            </w:r>
          </w:p>
        </w:tc>
        <w:tc>
          <w:tcPr>
            <w:tcW w:w="511" w:type="pct"/>
          </w:tcPr>
          <w:p w14:paraId="1813A6A7" w14:textId="41A777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2A1607D" w14:textId="77777777" w:rsidTr="007D5367">
        <w:tc>
          <w:tcPr>
            <w:tcW w:w="586" w:type="pct"/>
          </w:tcPr>
          <w:p w14:paraId="0FD7D72F" w14:textId="33FF8C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R4-2412471</w:t>
            </w:r>
          </w:p>
        </w:tc>
        <w:tc>
          <w:tcPr>
            <w:tcW w:w="1030" w:type="pct"/>
          </w:tcPr>
          <w:p w14:paraId="6666D38E" w14:textId="6DB182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(5G_V2X_NRSL-Core) CR to correct the name of the feature "V2X con-current operation" to "V2X concurrent operation" - TS38.101-1</w:t>
            </w:r>
          </w:p>
        </w:tc>
        <w:tc>
          <w:tcPr>
            <w:tcW w:w="517" w:type="pct"/>
          </w:tcPr>
          <w:p w14:paraId="11CED23E" w14:textId="4DE54E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Limited</w:t>
            </w:r>
          </w:p>
        </w:tc>
        <w:tc>
          <w:tcPr>
            <w:tcW w:w="368" w:type="pct"/>
          </w:tcPr>
          <w:p w14:paraId="46645E54" w14:textId="7102CD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3839323" w14:textId="139D87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2440</w:t>
            </w:r>
          </w:p>
        </w:tc>
        <w:tc>
          <w:tcPr>
            <w:tcW w:w="272" w:type="pct"/>
          </w:tcPr>
          <w:p w14:paraId="39B0584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D380006" w14:textId="1D5352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2865CAA9" w14:textId="20832D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41C7F1F" w14:textId="6371D2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5G_V2X_NRSL-Core</w:t>
            </w:r>
          </w:p>
        </w:tc>
        <w:tc>
          <w:tcPr>
            <w:tcW w:w="511" w:type="pct"/>
          </w:tcPr>
          <w:p w14:paraId="3445BE46" w14:textId="20947D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52A6687" w14:textId="77777777" w:rsidTr="007D5367">
        <w:tc>
          <w:tcPr>
            <w:tcW w:w="586" w:type="pct"/>
          </w:tcPr>
          <w:p w14:paraId="4EE08CF8" w14:textId="56AC2A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R4-2412472</w:t>
            </w:r>
          </w:p>
        </w:tc>
        <w:tc>
          <w:tcPr>
            <w:tcW w:w="1030" w:type="pct"/>
          </w:tcPr>
          <w:p w14:paraId="178CEB53" w14:textId="25D41D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(5G_V2X_NRSL-Core) CR to correct the name of the feature "V2X con-current operation" to "V2X concurrent operation" - TS38.101-1</w:t>
            </w:r>
          </w:p>
        </w:tc>
        <w:tc>
          <w:tcPr>
            <w:tcW w:w="517" w:type="pct"/>
          </w:tcPr>
          <w:p w14:paraId="142C91D7" w14:textId="557C15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Limited</w:t>
            </w:r>
          </w:p>
        </w:tc>
        <w:tc>
          <w:tcPr>
            <w:tcW w:w="368" w:type="pct"/>
          </w:tcPr>
          <w:p w14:paraId="0CE3B1E9" w14:textId="14623D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62CF217" w14:textId="17D5A3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2441</w:t>
            </w:r>
          </w:p>
        </w:tc>
        <w:tc>
          <w:tcPr>
            <w:tcW w:w="272" w:type="pct"/>
          </w:tcPr>
          <w:p w14:paraId="555029E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F64830B" w14:textId="79E50C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E042E10" w14:textId="63175E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167F967" w14:textId="12A3F3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5G_V2X_NRSL-Core</w:t>
            </w:r>
          </w:p>
        </w:tc>
        <w:tc>
          <w:tcPr>
            <w:tcW w:w="511" w:type="pct"/>
          </w:tcPr>
          <w:p w14:paraId="5CD792DF" w14:textId="36C6AB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2609191" w14:textId="77777777" w:rsidTr="007D5367">
        <w:tc>
          <w:tcPr>
            <w:tcW w:w="586" w:type="pct"/>
          </w:tcPr>
          <w:p w14:paraId="3662BB55" w14:textId="3DBD36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R4-2412473</w:t>
            </w:r>
          </w:p>
        </w:tc>
        <w:tc>
          <w:tcPr>
            <w:tcW w:w="1030" w:type="pct"/>
          </w:tcPr>
          <w:p w14:paraId="04B98A38" w14:textId="1EE949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(5G_V2X_NRSL-Core) CR to correct the name of the feature "V2X con-current operation" to "V2X concurrent operation" - TS38.101-1</w:t>
            </w:r>
          </w:p>
        </w:tc>
        <w:tc>
          <w:tcPr>
            <w:tcW w:w="517" w:type="pct"/>
          </w:tcPr>
          <w:p w14:paraId="5CF82DC1" w14:textId="76ABE1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Limited</w:t>
            </w:r>
          </w:p>
        </w:tc>
        <w:tc>
          <w:tcPr>
            <w:tcW w:w="368" w:type="pct"/>
          </w:tcPr>
          <w:p w14:paraId="380033C8" w14:textId="3AED85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7ACF645B" w14:textId="4539C2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2442</w:t>
            </w:r>
          </w:p>
        </w:tc>
        <w:tc>
          <w:tcPr>
            <w:tcW w:w="272" w:type="pct"/>
          </w:tcPr>
          <w:p w14:paraId="0149FC0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E578ED0" w14:textId="53E0E9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00E805A" w14:textId="767197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75EEA47" w14:textId="7EDD04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5G_V2X_NRSL-Core</w:t>
            </w:r>
          </w:p>
        </w:tc>
        <w:tc>
          <w:tcPr>
            <w:tcW w:w="511" w:type="pct"/>
          </w:tcPr>
          <w:p w14:paraId="6F4E8566" w14:textId="7FFB15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919DCD5" w14:textId="77777777" w:rsidTr="007D5367">
        <w:tc>
          <w:tcPr>
            <w:tcW w:w="586" w:type="pct"/>
          </w:tcPr>
          <w:p w14:paraId="0D35F75A" w14:textId="2039B4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R4-2412474</w:t>
            </w:r>
          </w:p>
        </w:tc>
        <w:tc>
          <w:tcPr>
            <w:tcW w:w="1030" w:type="pct"/>
          </w:tcPr>
          <w:p w14:paraId="6A5EF85B" w14:textId="60E03C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(TEI17) CR to modify MBW definition - TS38.101-1</w:t>
            </w:r>
          </w:p>
        </w:tc>
        <w:tc>
          <w:tcPr>
            <w:tcW w:w="517" w:type="pct"/>
          </w:tcPr>
          <w:p w14:paraId="586AB1E5" w14:textId="157FB8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Limited</w:t>
            </w:r>
          </w:p>
        </w:tc>
        <w:tc>
          <w:tcPr>
            <w:tcW w:w="368" w:type="pct"/>
          </w:tcPr>
          <w:p w14:paraId="10377B2E" w14:textId="5FD11B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B7D5726" w14:textId="742595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2443</w:t>
            </w:r>
          </w:p>
        </w:tc>
        <w:tc>
          <w:tcPr>
            <w:tcW w:w="272" w:type="pct"/>
          </w:tcPr>
          <w:p w14:paraId="5285129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625FC46" w14:textId="60F337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A4BDABB" w14:textId="6D985E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B12EE7C" w14:textId="096BC5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TEI17</w:t>
            </w:r>
          </w:p>
        </w:tc>
        <w:tc>
          <w:tcPr>
            <w:tcW w:w="511" w:type="pct"/>
          </w:tcPr>
          <w:p w14:paraId="4053C784" w14:textId="06775A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3444F668" w14:textId="77777777" w:rsidTr="007D5367">
        <w:tc>
          <w:tcPr>
            <w:tcW w:w="586" w:type="pct"/>
          </w:tcPr>
          <w:p w14:paraId="5963E8F8" w14:textId="54ADC5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R4-2412475</w:t>
            </w:r>
          </w:p>
        </w:tc>
        <w:tc>
          <w:tcPr>
            <w:tcW w:w="1030" w:type="pct"/>
          </w:tcPr>
          <w:p w14:paraId="68ED66AE" w14:textId="298E0B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(TEI17) CR to modify MBW definition - TS38.101-1</w:t>
            </w:r>
          </w:p>
        </w:tc>
        <w:tc>
          <w:tcPr>
            <w:tcW w:w="517" w:type="pct"/>
          </w:tcPr>
          <w:p w14:paraId="76891353" w14:textId="4965C6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Limited</w:t>
            </w:r>
          </w:p>
        </w:tc>
        <w:tc>
          <w:tcPr>
            <w:tcW w:w="368" w:type="pct"/>
          </w:tcPr>
          <w:p w14:paraId="03B7497F" w14:textId="608F32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98B47CF" w14:textId="709D7F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2444</w:t>
            </w:r>
          </w:p>
        </w:tc>
        <w:tc>
          <w:tcPr>
            <w:tcW w:w="272" w:type="pct"/>
          </w:tcPr>
          <w:p w14:paraId="5F4E8C4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368E6A5" w14:textId="653129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A653A22" w14:textId="2A1EFC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873FD4D" w14:textId="01DA69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TEI17</w:t>
            </w:r>
          </w:p>
        </w:tc>
        <w:tc>
          <w:tcPr>
            <w:tcW w:w="511" w:type="pct"/>
          </w:tcPr>
          <w:p w14:paraId="04C92960" w14:textId="330432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7876480" w14:textId="77777777" w:rsidTr="007D5367">
        <w:tc>
          <w:tcPr>
            <w:tcW w:w="586" w:type="pct"/>
          </w:tcPr>
          <w:p w14:paraId="0183B16B" w14:textId="00275C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R4-2412476</w:t>
            </w:r>
          </w:p>
        </w:tc>
        <w:tc>
          <w:tcPr>
            <w:tcW w:w="1030" w:type="pct"/>
          </w:tcPr>
          <w:p w14:paraId="343A0082" w14:textId="011F86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(TEI16) CR to correct (typo) of the definitions of the symbols Nrb_agg - TS38.101-1</w:t>
            </w:r>
          </w:p>
        </w:tc>
        <w:tc>
          <w:tcPr>
            <w:tcW w:w="517" w:type="pct"/>
          </w:tcPr>
          <w:p w14:paraId="30323C44" w14:textId="3177C3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Limited</w:t>
            </w:r>
          </w:p>
        </w:tc>
        <w:tc>
          <w:tcPr>
            <w:tcW w:w="368" w:type="pct"/>
          </w:tcPr>
          <w:p w14:paraId="123ED529" w14:textId="5A94F0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F843690" w14:textId="1EEA27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2445</w:t>
            </w:r>
          </w:p>
        </w:tc>
        <w:tc>
          <w:tcPr>
            <w:tcW w:w="272" w:type="pct"/>
          </w:tcPr>
          <w:p w14:paraId="5E2DF80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4913891" w14:textId="17FF2C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7233D2D0" w14:textId="33532D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92B61FC" w14:textId="18F857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TEI16</w:t>
            </w:r>
          </w:p>
        </w:tc>
        <w:tc>
          <w:tcPr>
            <w:tcW w:w="511" w:type="pct"/>
          </w:tcPr>
          <w:p w14:paraId="205AD418" w14:textId="0A47B9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8DD5334" w14:textId="77777777" w:rsidTr="007D5367">
        <w:tc>
          <w:tcPr>
            <w:tcW w:w="586" w:type="pct"/>
          </w:tcPr>
          <w:p w14:paraId="224FE68C" w14:textId="7DCDA4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R4-2412477</w:t>
            </w:r>
          </w:p>
        </w:tc>
        <w:tc>
          <w:tcPr>
            <w:tcW w:w="1030" w:type="pct"/>
          </w:tcPr>
          <w:p w14:paraId="6E4C3D75" w14:textId="5536D9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(TEI16) CR to correct (typo) of the definitions of the symbols Nrb_agg - TS38.101-1</w:t>
            </w:r>
          </w:p>
        </w:tc>
        <w:tc>
          <w:tcPr>
            <w:tcW w:w="517" w:type="pct"/>
          </w:tcPr>
          <w:p w14:paraId="7DDE9EF8" w14:textId="34507A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Limited</w:t>
            </w:r>
          </w:p>
        </w:tc>
        <w:tc>
          <w:tcPr>
            <w:tcW w:w="368" w:type="pct"/>
          </w:tcPr>
          <w:p w14:paraId="60859ED5" w14:textId="0E8024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12B2C45" w14:textId="65073B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2446</w:t>
            </w:r>
          </w:p>
        </w:tc>
        <w:tc>
          <w:tcPr>
            <w:tcW w:w="272" w:type="pct"/>
          </w:tcPr>
          <w:p w14:paraId="704E133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E439E4F" w14:textId="61799E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31D4227" w14:textId="11B63B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47F729D" w14:textId="1725DE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TEI16</w:t>
            </w:r>
          </w:p>
        </w:tc>
        <w:tc>
          <w:tcPr>
            <w:tcW w:w="511" w:type="pct"/>
          </w:tcPr>
          <w:p w14:paraId="785CBD76" w14:textId="22D766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3E34F77" w14:textId="77777777" w:rsidTr="007D5367">
        <w:tc>
          <w:tcPr>
            <w:tcW w:w="586" w:type="pct"/>
          </w:tcPr>
          <w:p w14:paraId="59B8D3FA" w14:textId="026C63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R4-2412478</w:t>
            </w:r>
          </w:p>
        </w:tc>
        <w:tc>
          <w:tcPr>
            <w:tcW w:w="1030" w:type="pct"/>
          </w:tcPr>
          <w:p w14:paraId="22A9024D" w14:textId="13235C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(TEI16) CR to correct (typo) of the definitions of the symbols Nrb_agg - TS38.101-1</w:t>
            </w:r>
          </w:p>
        </w:tc>
        <w:tc>
          <w:tcPr>
            <w:tcW w:w="517" w:type="pct"/>
          </w:tcPr>
          <w:p w14:paraId="48CA0DB4" w14:textId="4E9CA1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Limited</w:t>
            </w:r>
          </w:p>
        </w:tc>
        <w:tc>
          <w:tcPr>
            <w:tcW w:w="368" w:type="pct"/>
          </w:tcPr>
          <w:p w14:paraId="0A7C820B" w14:textId="69EBAF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59596B1" w14:textId="11C3DC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2447</w:t>
            </w:r>
          </w:p>
        </w:tc>
        <w:tc>
          <w:tcPr>
            <w:tcW w:w="272" w:type="pct"/>
          </w:tcPr>
          <w:p w14:paraId="36C2F51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040752C" w14:textId="21FC9C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3DC1DAE" w14:textId="7317EC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E6B906C" w14:textId="77D582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TEI16</w:t>
            </w:r>
          </w:p>
        </w:tc>
        <w:tc>
          <w:tcPr>
            <w:tcW w:w="511" w:type="pct"/>
          </w:tcPr>
          <w:p w14:paraId="5F9074F2" w14:textId="54EC6F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35FB275" w14:textId="77777777" w:rsidTr="007D5367">
        <w:tc>
          <w:tcPr>
            <w:tcW w:w="586" w:type="pct"/>
          </w:tcPr>
          <w:p w14:paraId="376C216C" w14:textId="094DF1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R4-2412479</w:t>
            </w:r>
          </w:p>
        </w:tc>
        <w:tc>
          <w:tcPr>
            <w:tcW w:w="1030" w:type="pct"/>
          </w:tcPr>
          <w:p w14:paraId="4A4B0ADE" w14:textId="0E488B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CR to correct the definition of the symbol Nrb_agg and two symbols on same line - TS38.101-1</w:t>
            </w:r>
          </w:p>
        </w:tc>
        <w:tc>
          <w:tcPr>
            <w:tcW w:w="517" w:type="pct"/>
          </w:tcPr>
          <w:p w14:paraId="3BECD04C" w14:textId="100F9C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Limited</w:t>
            </w:r>
          </w:p>
        </w:tc>
        <w:tc>
          <w:tcPr>
            <w:tcW w:w="368" w:type="pct"/>
          </w:tcPr>
          <w:p w14:paraId="06FFD1CC" w14:textId="41F1F1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F203EF3" w14:textId="79DBA8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2448</w:t>
            </w:r>
          </w:p>
        </w:tc>
        <w:tc>
          <w:tcPr>
            <w:tcW w:w="272" w:type="pct"/>
          </w:tcPr>
          <w:p w14:paraId="331BC0D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AC1429B" w14:textId="7AE203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732519FC" w14:textId="4BA986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162C50A" w14:textId="419E53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752E116E" w14:textId="71F682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7C8F7AF" w14:textId="77777777" w:rsidTr="007D5367">
        <w:tc>
          <w:tcPr>
            <w:tcW w:w="586" w:type="pct"/>
          </w:tcPr>
          <w:p w14:paraId="188923E3" w14:textId="23D2DD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R4-2412481</w:t>
            </w:r>
          </w:p>
        </w:tc>
        <w:tc>
          <w:tcPr>
            <w:tcW w:w="1030" w:type="pct"/>
          </w:tcPr>
          <w:p w14:paraId="60328904" w14:textId="6B7610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(NR_SL_enh2-Core) CR to add third level clause suffixes for V2X - TS38.101-1</w:t>
            </w:r>
          </w:p>
        </w:tc>
        <w:tc>
          <w:tcPr>
            <w:tcW w:w="517" w:type="pct"/>
          </w:tcPr>
          <w:p w14:paraId="0DBF3838" w14:textId="2B7588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Limited</w:t>
            </w:r>
          </w:p>
        </w:tc>
        <w:tc>
          <w:tcPr>
            <w:tcW w:w="368" w:type="pct"/>
          </w:tcPr>
          <w:p w14:paraId="7BDC870B" w14:textId="570D2B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635B4DE" w14:textId="2F3F86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2449</w:t>
            </w:r>
          </w:p>
        </w:tc>
        <w:tc>
          <w:tcPr>
            <w:tcW w:w="272" w:type="pct"/>
          </w:tcPr>
          <w:p w14:paraId="65689CD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956998E" w14:textId="330BDB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A4DE389" w14:textId="68FFAE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91EB77D" w14:textId="33DE8A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NR_SL_enh2-Core</w:t>
            </w:r>
          </w:p>
        </w:tc>
        <w:tc>
          <w:tcPr>
            <w:tcW w:w="511" w:type="pct"/>
          </w:tcPr>
          <w:p w14:paraId="5A722381" w14:textId="7B650F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758D62C" w14:textId="77777777" w:rsidTr="007D5367">
        <w:tc>
          <w:tcPr>
            <w:tcW w:w="586" w:type="pct"/>
          </w:tcPr>
          <w:p w14:paraId="066F2F70" w14:textId="361D37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R4-2414290</w:t>
            </w:r>
          </w:p>
        </w:tc>
        <w:tc>
          <w:tcPr>
            <w:tcW w:w="1030" w:type="pct"/>
          </w:tcPr>
          <w:p w14:paraId="727B9801" w14:textId="19F9D5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(NR_SL_enh2-Core) CR to add third level clause suffixes for V2X - TS38.101-1</w:t>
            </w:r>
          </w:p>
        </w:tc>
        <w:tc>
          <w:tcPr>
            <w:tcW w:w="517" w:type="pct"/>
          </w:tcPr>
          <w:p w14:paraId="0A8340AC" w14:textId="2075F6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Limited</w:t>
            </w:r>
          </w:p>
        </w:tc>
        <w:tc>
          <w:tcPr>
            <w:tcW w:w="368" w:type="pct"/>
          </w:tcPr>
          <w:p w14:paraId="6854C5F2" w14:textId="688328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73ACF5A" w14:textId="0AC1F2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2449</w:t>
            </w:r>
          </w:p>
        </w:tc>
        <w:tc>
          <w:tcPr>
            <w:tcW w:w="272" w:type="pct"/>
          </w:tcPr>
          <w:p w14:paraId="46315B87" w14:textId="4D74AC25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E912DD8" w14:textId="0FFCF4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298B592" w14:textId="7643D7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77A96DA" w14:textId="23A8B8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NR_SL_enh2-Core</w:t>
            </w:r>
          </w:p>
        </w:tc>
        <w:tc>
          <w:tcPr>
            <w:tcW w:w="511" w:type="pct"/>
          </w:tcPr>
          <w:p w14:paraId="44FA09DA" w14:textId="1AAB06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CAF4C3E" w14:textId="77777777" w:rsidTr="007D5367">
        <w:tc>
          <w:tcPr>
            <w:tcW w:w="586" w:type="pct"/>
          </w:tcPr>
          <w:p w14:paraId="4BAADAF0" w14:textId="4C0CD1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R4-2412564</w:t>
            </w:r>
          </w:p>
        </w:tc>
        <w:tc>
          <w:tcPr>
            <w:tcW w:w="1030" w:type="pct"/>
          </w:tcPr>
          <w:p w14:paraId="749E1169" w14:textId="22C63B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for value B for non-contiguous uplink carrier aggregation</w:t>
            </w:r>
          </w:p>
        </w:tc>
        <w:tc>
          <w:tcPr>
            <w:tcW w:w="517" w:type="pct"/>
          </w:tcPr>
          <w:p w14:paraId="6F0EDC62" w14:textId="29DB32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</w:t>
            </w:r>
          </w:p>
        </w:tc>
        <w:tc>
          <w:tcPr>
            <w:tcW w:w="368" w:type="pct"/>
          </w:tcPr>
          <w:p w14:paraId="28298387" w14:textId="592C6F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BA7A97C" w14:textId="18C515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2450</w:t>
            </w:r>
          </w:p>
        </w:tc>
        <w:tc>
          <w:tcPr>
            <w:tcW w:w="272" w:type="pct"/>
          </w:tcPr>
          <w:p w14:paraId="4A1DD2E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5311ED1" w14:textId="5BCDAE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78782086" w14:textId="7CA240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384A466" w14:textId="7791C0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NR_RF_FR1-Core</w:t>
            </w:r>
          </w:p>
        </w:tc>
        <w:tc>
          <w:tcPr>
            <w:tcW w:w="511" w:type="pct"/>
          </w:tcPr>
          <w:p w14:paraId="02A3B04E" w14:textId="2D8274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C52A7C0" w14:textId="77777777" w:rsidTr="007D5367">
        <w:tc>
          <w:tcPr>
            <w:tcW w:w="586" w:type="pct"/>
          </w:tcPr>
          <w:p w14:paraId="19A89D1E" w14:textId="19FA4C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R4-2414374</w:t>
            </w:r>
          </w:p>
        </w:tc>
        <w:tc>
          <w:tcPr>
            <w:tcW w:w="1030" w:type="pct"/>
          </w:tcPr>
          <w:p w14:paraId="74A0469C" w14:textId="324E71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for value B for non-contiguous uplink carrier aggregation</w:t>
            </w:r>
          </w:p>
        </w:tc>
        <w:tc>
          <w:tcPr>
            <w:tcW w:w="517" w:type="pct"/>
          </w:tcPr>
          <w:p w14:paraId="43C1D026" w14:textId="06671B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</w:t>
            </w:r>
          </w:p>
        </w:tc>
        <w:tc>
          <w:tcPr>
            <w:tcW w:w="368" w:type="pct"/>
          </w:tcPr>
          <w:p w14:paraId="7D5B16D8" w14:textId="3CA6DD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A8862E4" w14:textId="68814E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2450</w:t>
            </w:r>
          </w:p>
        </w:tc>
        <w:tc>
          <w:tcPr>
            <w:tcW w:w="272" w:type="pct"/>
          </w:tcPr>
          <w:p w14:paraId="4D469992" w14:textId="43ABE9A5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87E6097" w14:textId="352F44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134C3F93" w14:textId="71656E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F2F9F26" w14:textId="5B3ABA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NR_RF_FR1-Core</w:t>
            </w:r>
          </w:p>
        </w:tc>
        <w:tc>
          <w:tcPr>
            <w:tcW w:w="511" w:type="pct"/>
          </w:tcPr>
          <w:p w14:paraId="10F97037" w14:textId="771AC7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FE3DC3C" w14:textId="77777777" w:rsidTr="007D5367">
        <w:tc>
          <w:tcPr>
            <w:tcW w:w="586" w:type="pct"/>
          </w:tcPr>
          <w:p w14:paraId="6146ECB8" w14:textId="7384BC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R4-2412566</w:t>
            </w:r>
          </w:p>
        </w:tc>
        <w:tc>
          <w:tcPr>
            <w:tcW w:w="1030" w:type="pct"/>
          </w:tcPr>
          <w:p w14:paraId="78F43412" w14:textId="4632A2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for value B for non-contiguous uplink carrier aggregation</w:t>
            </w:r>
          </w:p>
        </w:tc>
        <w:tc>
          <w:tcPr>
            <w:tcW w:w="517" w:type="pct"/>
          </w:tcPr>
          <w:p w14:paraId="4B7E7F97" w14:textId="1F9D21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</w:t>
            </w:r>
          </w:p>
        </w:tc>
        <w:tc>
          <w:tcPr>
            <w:tcW w:w="368" w:type="pct"/>
          </w:tcPr>
          <w:p w14:paraId="4EF190CE" w14:textId="6A2BD1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44D1D95" w14:textId="2E074E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2451</w:t>
            </w:r>
          </w:p>
        </w:tc>
        <w:tc>
          <w:tcPr>
            <w:tcW w:w="272" w:type="pct"/>
          </w:tcPr>
          <w:p w14:paraId="3D74A27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E887D34" w14:textId="696144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537F78E" w14:textId="539432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F20B6E3" w14:textId="776080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NR_RF_FR1-Core</w:t>
            </w:r>
          </w:p>
        </w:tc>
        <w:tc>
          <w:tcPr>
            <w:tcW w:w="511" w:type="pct"/>
          </w:tcPr>
          <w:p w14:paraId="4514F410" w14:textId="4C2612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F9E7C99" w14:textId="77777777" w:rsidTr="007D5367">
        <w:tc>
          <w:tcPr>
            <w:tcW w:w="586" w:type="pct"/>
          </w:tcPr>
          <w:p w14:paraId="286BA340" w14:textId="1E1EAB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R4-2414431</w:t>
            </w:r>
          </w:p>
        </w:tc>
        <w:tc>
          <w:tcPr>
            <w:tcW w:w="1030" w:type="pct"/>
          </w:tcPr>
          <w:p w14:paraId="446289E5" w14:textId="19972D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for value B for non-contiguous uplink carrier aggregation</w:t>
            </w:r>
          </w:p>
        </w:tc>
        <w:tc>
          <w:tcPr>
            <w:tcW w:w="517" w:type="pct"/>
          </w:tcPr>
          <w:p w14:paraId="1350E026" w14:textId="57B8BF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</w:t>
            </w:r>
          </w:p>
        </w:tc>
        <w:tc>
          <w:tcPr>
            <w:tcW w:w="368" w:type="pct"/>
          </w:tcPr>
          <w:p w14:paraId="20B3CFFF" w14:textId="65972F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D3F3A56" w14:textId="740AC1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2451</w:t>
            </w:r>
          </w:p>
        </w:tc>
        <w:tc>
          <w:tcPr>
            <w:tcW w:w="272" w:type="pct"/>
          </w:tcPr>
          <w:p w14:paraId="6DADC0C4" w14:textId="5BA86453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DC92301" w14:textId="661D9A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850A451" w14:textId="18C470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8BCB826" w14:textId="4321EC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NR_RF_FR1-Core</w:t>
            </w:r>
          </w:p>
        </w:tc>
        <w:tc>
          <w:tcPr>
            <w:tcW w:w="511" w:type="pct"/>
          </w:tcPr>
          <w:p w14:paraId="7AF18C40" w14:textId="076BF8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D009D47" w14:textId="77777777" w:rsidTr="007D5367">
        <w:tc>
          <w:tcPr>
            <w:tcW w:w="586" w:type="pct"/>
          </w:tcPr>
          <w:p w14:paraId="07322BD8" w14:textId="2B9E7A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R4-2412567</w:t>
            </w:r>
          </w:p>
        </w:tc>
        <w:tc>
          <w:tcPr>
            <w:tcW w:w="1030" w:type="pct"/>
          </w:tcPr>
          <w:p w14:paraId="2AC8BF55" w14:textId="79CE1B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for value B for non-contiguous uplink carrier aggregation</w:t>
            </w:r>
          </w:p>
        </w:tc>
        <w:tc>
          <w:tcPr>
            <w:tcW w:w="517" w:type="pct"/>
          </w:tcPr>
          <w:p w14:paraId="7260ECC1" w14:textId="7300D9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</w:t>
            </w:r>
          </w:p>
        </w:tc>
        <w:tc>
          <w:tcPr>
            <w:tcW w:w="368" w:type="pct"/>
          </w:tcPr>
          <w:p w14:paraId="0B678FE4" w14:textId="02AFAB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F07E756" w14:textId="2865FD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2452</w:t>
            </w:r>
          </w:p>
        </w:tc>
        <w:tc>
          <w:tcPr>
            <w:tcW w:w="272" w:type="pct"/>
          </w:tcPr>
          <w:p w14:paraId="0D4288F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C8E14F8" w14:textId="6BAC83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1C75DBE" w14:textId="544D06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863E7DC" w14:textId="29F169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NR_RF_FR1-Core</w:t>
            </w:r>
          </w:p>
        </w:tc>
        <w:tc>
          <w:tcPr>
            <w:tcW w:w="511" w:type="pct"/>
          </w:tcPr>
          <w:p w14:paraId="0BC2D8B7" w14:textId="2D56CB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60D6B22" w14:textId="77777777" w:rsidTr="007D5367">
        <w:tc>
          <w:tcPr>
            <w:tcW w:w="586" w:type="pct"/>
          </w:tcPr>
          <w:p w14:paraId="55ECF322" w14:textId="3BD3C3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R4-2414432</w:t>
            </w:r>
          </w:p>
        </w:tc>
        <w:tc>
          <w:tcPr>
            <w:tcW w:w="1030" w:type="pct"/>
          </w:tcPr>
          <w:p w14:paraId="7E38513D" w14:textId="4607AD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for value B for non-contiguous uplink carrier aggregation</w:t>
            </w:r>
          </w:p>
        </w:tc>
        <w:tc>
          <w:tcPr>
            <w:tcW w:w="517" w:type="pct"/>
          </w:tcPr>
          <w:p w14:paraId="519194F5" w14:textId="2FA185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</w:t>
            </w:r>
          </w:p>
        </w:tc>
        <w:tc>
          <w:tcPr>
            <w:tcW w:w="368" w:type="pct"/>
          </w:tcPr>
          <w:p w14:paraId="590C6853" w14:textId="627935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4C0B1284" w14:textId="5EF560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2452</w:t>
            </w:r>
          </w:p>
        </w:tc>
        <w:tc>
          <w:tcPr>
            <w:tcW w:w="272" w:type="pct"/>
          </w:tcPr>
          <w:p w14:paraId="5FD22E0A" w14:textId="067B9036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D3D188A" w14:textId="4D582A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BE336FB" w14:textId="4A58DF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6C114A5" w14:textId="4E7A18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NR_RF_FR1-Core</w:t>
            </w:r>
          </w:p>
        </w:tc>
        <w:tc>
          <w:tcPr>
            <w:tcW w:w="511" w:type="pct"/>
          </w:tcPr>
          <w:p w14:paraId="1841F980" w14:textId="3D0FCC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6524F21" w14:textId="77777777" w:rsidTr="007D5367">
        <w:tc>
          <w:tcPr>
            <w:tcW w:w="586" w:type="pct"/>
          </w:tcPr>
          <w:p w14:paraId="61DDD823" w14:textId="3EB262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R4-2412578</w:t>
            </w:r>
          </w:p>
        </w:tc>
        <w:tc>
          <w:tcPr>
            <w:tcW w:w="1030" w:type="pct"/>
          </w:tcPr>
          <w:p w14:paraId="16B9ADB4" w14:textId="5C6E4E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TS 38.101-1 big CR for NR_bands_xFeature_R19 for UL-MIMO part</w:t>
            </w:r>
          </w:p>
        </w:tc>
        <w:tc>
          <w:tcPr>
            <w:tcW w:w="517" w:type="pct"/>
          </w:tcPr>
          <w:p w14:paraId="6C4996F3" w14:textId="0EB6A3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E30C9D5" w14:textId="0F9BA8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0BBDD67" w14:textId="6193C6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2453</w:t>
            </w:r>
          </w:p>
        </w:tc>
        <w:tc>
          <w:tcPr>
            <w:tcW w:w="272" w:type="pct"/>
          </w:tcPr>
          <w:p w14:paraId="122976E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BC38EDA" w14:textId="7D3F39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Rel-19</w:t>
            </w:r>
          </w:p>
        </w:tc>
        <w:tc>
          <w:tcPr>
            <w:tcW w:w="295" w:type="pct"/>
          </w:tcPr>
          <w:p w14:paraId="784C2299" w14:textId="7D7AEF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1BD84CE2" w14:textId="7053F8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NR_bands_xFeature_R19-Core</w:t>
            </w:r>
          </w:p>
        </w:tc>
        <w:tc>
          <w:tcPr>
            <w:tcW w:w="511" w:type="pct"/>
          </w:tcPr>
          <w:p w14:paraId="540A32F9" w14:textId="606760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7FFDC048" w14:textId="77777777" w:rsidTr="007D5367">
        <w:tc>
          <w:tcPr>
            <w:tcW w:w="586" w:type="pct"/>
          </w:tcPr>
          <w:p w14:paraId="5816E5A5" w14:textId="44C68A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R4-2412615</w:t>
            </w:r>
          </w:p>
        </w:tc>
        <w:tc>
          <w:tcPr>
            <w:tcW w:w="1030" w:type="pct"/>
          </w:tcPr>
          <w:p w14:paraId="0174D498" w14:textId="0FCDBC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n28 30MHz channel confinement</w:t>
            </w:r>
          </w:p>
        </w:tc>
        <w:tc>
          <w:tcPr>
            <w:tcW w:w="517" w:type="pct"/>
          </w:tcPr>
          <w:p w14:paraId="7A0C830A" w14:textId="62B74A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</w:t>
            </w:r>
          </w:p>
        </w:tc>
        <w:tc>
          <w:tcPr>
            <w:tcW w:w="368" w:type="pct"/>
          </w:tcPr>
          <w:p w14:paraId="4D0BFCD6" w14:textId="2CA2BA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FEF79D4" w14:textId="79E952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2454</w:t>
            </w:r>
          </w:p>
        </w:tc>
        <w:tc>
          <w:tcPr>
            <w:tcW w:w="272" w:type="pct"/>
          </w:tcPr>
          <w:p w14:paraId="01219CE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18DDA96" w14:textId="07208A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3A075F98" w14:textId="06798F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7EB2AE9" w14:textId="0080F2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NR_n28_BW-Core</w:t>
            </w:r>
          </w:p>
        </w:tc>
        <w:tc>
          <w:tcPr>
            <w:tcW w:w="511" w:type="pct"/>
          </w:tcPr>
          <w:p w14:paraId="23DA1253" w14:textId="6DDEAD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0A43B76" w14:textId="77777777" w:rsidTr="007D5367">
        <w:tc>
          <w:tcPr>
            <w:tcW w:w="586" w:type="pct"/>
          </w:tcPr>
          <w:p w14:paraId="705AEA4A" w14:textId="2789E9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R4-2414352</w:t>
            </w:r>
          </w:p>
        </w:tc>
        <w:tc>
          <w:tcPr>
            <w:tcW w:w="1030" w:type="pct"/>
          </w:tcPr>
          <w:p w14:paraId="6ADB0959" w14:textId="70DA04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n28 30MHz channel confinement</w:t>
            </w:r>
          </w:p>
        </w:tc>
        <w:tc>
          <w:tcPr>
            <w:tcW w:w="517" w:type="pct"/>
          </w:tcPr>
          <w:p w14:paraId="70028DE5" w14:textId="76EABB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</w:t>
            </w:r>
          </w:p>
        </w:tc>
        <w:tc>
          <w:tcPr>
            <w:tcW w:w="368" w:type="pct"/>
          </w:tcPr>
          <w:p w14:paraId="2D0A800E" w14:textId="262134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6DF684A" w14:textId="62E7C1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2454</w:t>
            </w:r>
          </w:p>
        </w:tc>
        <w:tc>
          <w:tcPr>
            <w:tcW w:w="272" w:type="pct"/>
          </w:tcPr>
          <w:p w14:paraId="43B09222" w14:textId="7001E0B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7E3057B" w14:textId="131766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0B562571" w14:textId="03BBDE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2E706CB" w14:textId="594849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NR_n28_BW-Core</w:t>
            </w:r>
          </w:p>
        </w:tc>
        <w:tc>
          <w:tcPr>
            <w:tcW w:w="511" w:type="pct"/>
          </w:tcPr>
          <w:p w14:paraId="73FC49B3" w14:textId="45259C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25A6561A" w14:textId="77777777" w:rsidTr="007D5367">
        <w:tc>
          <w:tcPr>
            <w:tcW w:w="586" w:type="pct"/>
          </w:tcPr>
          <w:p w14:paraId="761A4326" w14:textId="7941F1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R4-2412616</w:t>
            </w:r>
          </w:p>
        </w:tc>
        <w:tc>
          <w:tcPr>
            <w:tcW w:w="1030" w:type="pct"/>
          </w:tcPr>
          <w:p w14:paraId="688EFBBE" w14:textId="71DE3F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n28 and n83 30MHz channel confinement</w:t>
            </w:r>
          </w:p>
        </w:tc>
        <w:tc>
          <w:tcPr>
            <w:tcW w:w="517" w:type="pct"/>
          </w:tcPr>
          <w:p w14:paraId="505C9A70" w14:textId="7631C9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</w:t>
            </w:r>
          </w:p>
        </w:tc>
        <w:tc>
          <w:tcPr>
            <w:tcW w:w="368" w:type="pct"/>
          </w:tcPr>
          <w:p w14:paraId="0B9DA28B" w14:textId="6F0816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9715888" w14:textId="2448EC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2455</w:t>
            </w:r>
          </w:p>
        </w:tc>
        <w:tc>
          <w:tcPr>
            <w:tcW w:w="272" w:type="pct"/>
          </w:tcPr>
          <w:p w14:paraId="4C5E2F6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44E3027" w14:textId="1CA432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69A33EA" w14:textId="622F44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4C6797D" w14:textId="4A7632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NR_n28_BW-Core</w:t>
            </w:r>
          </w:p>
        </w:tc>
        <w:tc>
          <w:tcPr>
            <w:tcW w:w="511" w:type="pct"/>
          </w:tcPr>
          <w:p w14:paraId="7D2F964F" w14:textId="338289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4710093" w14:textId="77777777" w:rsidTr="007D5367">
        <w:tc>
          <w:tcPr>
            <w:tcW w:w="586" w:type="pct"/>
          </w:tcPr>
          <w:p w14:paraId="2A8D096B" w14:textId="2E2FF4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R4-2414353</w:t>
            </w:r>
          </w:p>
        </w:tc>
        <w:tc>
          <w:tcPr>
            <w:tcW w:w="1030" w:type="pct"/>
          </w:tcPr>
          <w:p w14:paraId="7FAF0923" w14:textId="00C397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n28 and n83 30MHz channel confinement</w:t>
            </w:r>
          </w:p>
        </w:tc>
        <w:tc>
          <w:tcPr>
            <w:tcW w:w="517" w:type="pct"/>
          </w:tcPr>
          <w:p w14:paraId="78FE778D" w14:textId="6AA97A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</w:t>
            </w:r>
          </w:p>
        </w:tc>
        <w:tc>
          <w:tcPr>
            <w:tcW w:w="368" w:type="pct"/>
          </w:tcPr>
          <w:p w14:paraId="553D5588" w14:textId="02CB95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D071F3E" w14:textId="574365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2455</w:t>
            </w:r>
          </w:p>
        </w:tc>
        <w:tc>
          <w:tcPr>
            <w:tcW w:w="272" w:type="pct"/>
          </w:tcPr>
          <w:p w14:paraId="05466964" w14:textId="4F9DFA93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945C8F6" w14:textId="7AA2AF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53B88F2" w14:textId="4E2ACA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8015DE4" w14:textId="5A9622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NR_n28_BW-Core</w:t>
            </w:r>
          </w:p>
        </w:tc>
        <w:tc>
          <w:tcPr>
            <w:tcW w:w="511" w:type="pct"/>
          </w:tcPr>
          <w:p w14:paraId="477BD396" w14:textId="4CB370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514C8CBF" w14:textId="77777777" w:rsidTr="007D5367">
        <w:tc>
          <w:tcPr>
            <w:tcW w:w="586" w:type="pct"/>
          </w:tcPr>
          <w:p w14:paraId="0BF50EB8" w14:textId="00C064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R4-2412617</w:t>
            </w:r>
          </w:p>
        </w:tc>
        <w:tc>
          <w:tcPr>
            <w:tcW w:w="1030" w:type="pct"/>
          </w:tcPr>
          <w:p w14:paraId="5342592C" w14:textId="6FD149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n28 and n83 30MHz channel confinement</w:t>
            </w:r>
          </w:p>
        </w:tc>
        <w:tc>
          <w:tcPr>
            <w:tcW w:w="517" w:type="pct"/>
          </w:tcPr>
          <w:p w14:paraId="3363CCE5" w14:textId="4B0C03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</w:t>
            </w:r>
          </w:p>
        </w:tc>
        <w:tc>
          <w:tcPr>
            <w:tcW w:w="368" w:type="pct"/>
          </w:tcPr>
          <w:p w14:paraId="16B833DA" w14:textId="26F0E9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3A9F0B0" w14:textId="034A06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2456</w:t>
            </w:r>
          </w:p>
        </w:tc>
        <w:tc>
          <w:tcPr>
            <w:tcW w:w="272" w:type="pct"/>
          </w:tcPr>
          <w:p w14:paraId="1983562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E8CAAD9" w14:textId="49F3D6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58325C4" w14:textId="2A6729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34CAF5D" w14:textId="52A5A6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NR_n28_BW-Core</w:t>
            </w:r>
          </w:p>
        </w:tc>
        <w:tc>
          <w:tcPr>
            <w:tcW w:w="511" w:type="pct"/>
          </w:tcPr>
          <w:p w14:paraId="4FF0507C" w14:textId="3803D0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3620E5EB" w14:textId="77777777" w:rsidTr="007D5367">
        <w:tc>
          <w:tcPr>
            <w:tcW w:w="586" w:type="pct"/>
          </w:tcPr>
          <w:p w14:paraId="2115F1C3" w14:textId="27214B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R4-2412623</w:t>
            </w:r>
          </w:p>
        </w:tc>
        <w:tc>
          <w:tcPr>
            <w:tcW w:w="1030" w:type="pct"/>
          </w:tcPr>
          <w:p w14:paraId="61E88BBF" w14:textId="435493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NR CA Harmonic Mixing clean-up PC3 PC5</w:t>
            </w:r>
          </w:p>
        </w:tc>
        <w:tc>
          <w:tcPr>
            <w:tcW w:w="517" w:type="pct"/>
          </w:tcPr>
          <w:p w14:paraId="31460A49" w14:textId="1EABDD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France, Skyworks Inc., Nokia</w:t>
            </w:r>
          </w:p>
        </w:tc>
        <w:tc>
          <w:tcPr>
            <w:tcW w:w="368" w:type="pct"/>
          </w:tcPr>
          <w:p w14:paraId="67055B93" w14:textId="426DEF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396F410" w14:textId="0E85B9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2457</w:t>
            </w:r>
          </w:p>
        </w:tc>
        <w:tc>
          <w:tcPr>
            <w:tcW w:w="272" w:type="pct"/>
          </w:tcPr>
          <w:p w14:paraId="611DE59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2FE0BFA" w14:textId="3B35CB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71E5726" w14:textId="19CFF2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2024B22" w14:textId="5991AE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11" w:type="pct"/>
          </w:tcPr>
          <w:p w14:paraId="0D093AC9" w14:textId="44DE7B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6F0A27D" w14:textId="77777777" w:rsidTr="007D5367">
        <w:tc>
          <w:tcPr>
            <w:tcW w:w="586" w:type="pct"/>
          </w:tcPr>
          <w:p w14:paraId="5D2EB406" w14:textId="289644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R4-2414405</w:t>
            </w:r>
          </w:p>
        </w:tc>
        <w:tc>
          <w:tcPr>
            <w:tcW w:w="1030" w:type="pct"/>
          </w:tcPr>
          <w:p w14:paraId="63BD21FE" w14:textId="27BF06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NR CA Harmonic Mixing clean-up PC3 PC5</w:t>
            </w:r>
          </w:p>
        </w:tc>
        <w:tc>
          <w:tcPr>
            <w:tcW w:w="517" w:type="pct"/>
          </w:tcPr>
          <w:p w14:paraId="69CE08FA" w14:textId="6665E5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France, Skyworks Inc, Nokia</w:t>
            </w:r>
          </w:p>
        </w:tc>
        <w:tc>
          <w:tcPr>
            <w:tcW w:w="368" w:type="pct"/>
          </w:tcPr>
          <w:p w14:paraId="203B5AC1" w14:textId="6E12F3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015623A" w14:textId="68034D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2457</w:t>
            </w:r>
          </w:p>
        </w:tc>
        <w:tc>
          <w:tcPr>
            <w:tcW w:w="272" w:type="pct"/>
          </w:tcPr>
          <w:p w14:paraId="6F6602D0" w14:textId="61BD693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786EB29" w14:textId="3A7A6C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DF858A3" w14:textId="059D63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B6D4FC3" w14:textId="020C00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11" w:type="pct"/>
          </w:tcPr>
          <w:p w14:paraId="3B99D0EB" w14:textId="21756C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9F2CD8E" w14:textId="77777777" w:rsidTr="007D5367">
        <w:tc>
          <w:tcPr>
            <w:tcW w:w="586" w:type="pct"/>
          </w:tcPr>
          <w:p w14:paraId="30C95344" w14:textId="62C47E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R4-2414439</w:t>
            </w:r>
          </w:p>
        </w:tc>
        <w:tc>
          <w:tcPr>
            <w:tcW w:w="1030" w:type="pct"/>
          </w:tcPr>
          <w:p w14:paraId="368C2B53" w14:textId="2737C9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NR CA Harmonic Mixing clean-up PC3 PC5</w:t>
            </w:r>
          </w:p>
        </w:tc>
        <w:tc>
          <w:tcPr>
            <w:tcW w:w="517" w:type="pct"/>
          </w:tcPr>
          <w:p w14:paraId="3A66DDE7" w14:textId="223566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France, Skyworks Inc, Nokia</w:t>
            </w:r>
          </w:p>
        </w:tc>
        <w:tc>
          <w:tcPr>
            <w:tcW w:w="368" w:type="pct"/>
          </w:tcPr>
          <w:p w14:paraId="175BBD17" w14:textId="759BDC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571CA7D" w14:textId="775F47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2457</w:t>
            </w:r>
          </w:p>
        </w:tc>
        <w:tc>
          <w:tcPr>
            <w:tcW w:w="272" w:type="pct"/>
          </w:tcPr>
          <w:p w14:paraId="6971DA8D" w14:textId="1D43BECC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4FDA3574" w14:textId="4AFB53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1418201" w14:textId="26BA7D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9251231" w14:textId="5B75A8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11" w:type="pct"/>
          </w:tcPr>
          <w:p w14:paraId="2E37B3A0" w14:textId="4BC57A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07E346C" w14:textId="77777777" w:rsidTr="007D5367">
        <w:tc>
          <w:tcPr>
            <w:tcW w:w="586" w:type="pct"/>
          </w:tcPr>
          <w:p w14:paraId="1131343D" w14:textId="54ADBA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R4-2412624</w:t>
            </w:r>
          </w:p>
        </w:tc>
        <w:tc>
          <w:tcPr>
            <w:tcW w:w="1030" w:type="pct"/>
          </w:tcPr>
          <w:p w14:paraId="27ADB44B" w14:textId="27E6DA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NR CA Harmonic Mixing clean-up PC2 PC1.5</w:t>
            </w:r>
          </w:p>
        </w:tc>
        <w:tc>
          <w:tcPr>
            <w:tcW w:w="517" w:type="pct"/>
          </w:tcPr>
          <w:p w14:paraId="4DEA7A8F" w14:textId="5E4E95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</w:t>
            </w:r>
          </w:p>
        </w:tc>
        <w:tc>
          <w:tcPr>
            <w:tcW w:w="368" w:type="pct"/>
          </w:tcPr>
          <w:p w14:paraId="376CAD92" w14:textId="07B8CD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F4B89E9" w14:textId="57A1D6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2458</w:t>
            </w:r>
          </w:p>
        </w:tc>
        <w:tc>
          <w:tcPr>
            <w:tcW w:w="272" w:type="pct"/>
          </w:tcPr>
          <w:p w14:paraId="6FF6A19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3A2C213" w14:textId="76C148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5FC3C06" w14:textId="6FFEB7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897AC50" w14:textId="19D6EA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HPUE_FR1_TDD_NR_CADC_SUL_R18, HPUE_FR1_FDD_NR_CADC_R18</w:t>
            </w:r>
          </w:p>
        </w:tc>
        <w:tc>
          <w:tcPr>
            <w:tcW w:w="511" w:type="pct"/>
          </w:tcPr>
          <w:p w14:paraId="1DBA55E7" w14:textId="64F158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39BCF9E9" w14:textId="77777777" w:rsidTr="007D5367">
        <w:tc>
          <w:tcPr>
            <w:tcW w:w="586" w:type="pct"/>
          </w:tcPr>
          <w:p w14:paraId="300BCCE4" w14:textId="21CC2A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R4-2412625</w:t>
            </w:r>
          </w:p>
        </w:tc>
        <w:tc>
          <w:tcPr>
            <w:tcW w:w="1030" w:type="pct"/>
          </w:tcPr>
          <w:p w14:paraId="4FC01DBF" w14:textId="3075F6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Adding missing MSD for CA_n2A-n66A and for CA_n25A-n66A PC3</w:t>
            </w:r>
          </w:p>
        </w:tc>
        <w:tc>
          <w:tcPr>
            <w:tcW w:w="517" w:type="pct"/>
          </w:tcPr>
          <w:p w14:paraId="1841F6D7" w14:textId="387905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</w:t>
            </w:r>
          </w:p>
        </w:tc>
        <w:tc>
          <w:tcPr>
            <w:tcW w:w="368" w:type="pct"/>
          </w:tcPr>
          <w:p w14:paraId="35A75067" w14:textId="15DEB1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EC43F08" w14:textId="1B42D2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2459</w:t>
            </w:r>
          </w:p>
        </w:tc>
        <w:tc>
          <w:tcPr>
            <w:tcW w:w="272" w:type="pct"/>
          </w:tcPr>
          <w:p w14:paraId="79B2F7E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1DD95F6" w14:textId="6DA266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CCEE300" w14:textId="0A32C5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7E7284D" w14:textId="58D102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NR_CADC_R18_yBDL_xBUL-Core</w:t>
            </w:r>
          </w:p>
        </w:tc>
        <w:tc>
          <w:tcPr>
            <w:tcW w:w="511" w:type="pct"/>
          </w:tcPr>
          <w:p w14:paraId="7A01FFBD" w14:textId="655980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7304DFC" w14:textId="77777777" w:rsidTr="007D5367">
        <w:tc>
          <w:tcPr>
            <w:tcW w:w="586" w:type="pct"/>
          </w:tcPr>
          <w:p w14:paraId="0C34242B" w14:textId="032C77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R4-2414383</w:t>
            </w:r>
          </w:p>
        </w:tc>
        <w:tc>
          <w:tcPr>
            <w:tcW w:w="1030" w:type="pct"/>
          </w:tcPr>
          <w:p w14:paraId="475C41F0" w14:textId="5BFD5A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Adding missing MSD for CA_n2A-n66A and for CA_n25A-n66A PC3</w:t>
            </w:r>
          </w:p>
        </w:tc>
        <w:tc>
          <w:tcPr>
            <w:tcW w:w="517" w:type="pct"/>
          </w:tcPr>
          <w:p w14:paraId="395A767F" w14:textId="2181F4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France, Skyworks Inc.</w:t>
            </w:r>
          </w:p>
        </w:tc>
        <w:tc>
          <w:tcPr>
            <w:tcW w:w="368" w:type="pct"/>
          </w:tcPr>
          <w:p w14:paraId="5E80A599" w14:textId="1182C7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85DD905" w14:textId="613824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2459</w:t>
            </w:r>
          </w:p>
        </w:tc>
        <w:tc>
          <w:tcPr>
            <w:tcW w:w="272" w:type="pct"/>
          </w:tcPr>
          <w:p w14:paraId="135B40A7" w14:textId="41D43D43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ECC041C" w14:textId="063F17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3C67DE9" w14:textId="3D67BE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0D94862" w14:textId="4FF7DF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NR_CADC_R18_yBDL_xBUL-Core</w:t>
            </w:r>
          </w:p>
        </w:tc>
        <w:tc>
          <w:tcPr>
            <w:tcW w:w="511" w:type="pct"/>
          </w:tcPr>
          <w:p w14:paraId="3ABAB14B" w14:textId="734418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38F40FA" w14:textId="77777777" w:rsidTr="007D5367">
        <w:tc>
          <w:tcPr>
            <w:tcW w:w="586" w:type="pct"/>
          </w:tcPr>
          <w:p w14:paraId="4B1E29E9" w14:textId="39BC92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R4-2412926</w:t>
            </w:r>
          </w:p>
        </w:tc>
        <w:tc>
          <w:tcPr>
            <w:tcW w:w="1030" w:type="pct"/>
          </w:tcPr>
          <w:p w14:paraId="5F3AA117" w14:textId="123A32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NR CA Harmonic Mixing clean-up PC2 PC1.5</w:t>
            </w:r>
          </w:p>
        </w:tc>
        <w:tc>
          <w:tcPr>
            <w:tcW w:w="517" w:type="pct"/>
          </w:tcPr>
          <w:p w14:paraId="6742DA33" w14:textId="5DB958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France, Skyworks Inc., Nokia</w:t>
            </w:r>
          </w:p>
        </w:tc>
        <w:tc>
          <w:tcPr>
            <w:tcW w:w="368" w:type="pct"/>
          </w:tcPr>
          <w:p w14:paraId="0AB9D77C" w14:textId="2A88BA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68C5451" w14:textId="5A698C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2460</w:t>
            </w:r>
          </w:p>
        </w:tc>
        <w:tc>
          <w:tcPr>
            <w:tcW w:w="272" w:type="pct"/>
          </w:tcPr>
          <w:p w14:paraId="208B579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CACA748" w14:textId="1E38B1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69A440F" w14:textId="0008FB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731B132" w14:textId="73A65A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HPUE_FR1_TDD_NR_CADC_SUL_R18, HPUE_FR1_FDD_NR_CADC_R18</w:t>
            </w:r>
          </w:p>
        </w:tc>
        <w:tc>
          <w:tcPr>
            <w:tcW w:w="511" w:type="pct"/>
          </w:tcPr>
          <w:p w14:paraId="1867720E" w14:textId="4FF97F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AB7A56D" w14:textId="77777777" w:rsidTr="007D5367">
        <w:tc>
          <w:tcPr>
            <w:tcW w:w="586" w:type="pct"/>
          </w:tcPr>
          <w:p w14:paraId="4DC5F71B" w14:textId="225233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R4-2414406</w:t>
            </w:r>
          </w:p>
        </w:tc>
        <w:tc>
          <w:tcPr>
            <w:tcW w:w="1030" w:type="pct"/>
          </w:tcPr>
          <w:p w14:paraId="3EA59B8E" w14:textId="468799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NR CA Harmonic Mixing clean-up PC2 PC1.5</w:t>
            </w:r>
          </w:p>
        </w:tc>
        <w:tc>
          <w:tcPr>
            <w:tcW w:w="517" w:type="pct"/>
          </w:tcPr>
          <w:p w14:paraId="724D5AC5" w14:textId="5B22F1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France, Skyworks Inc, Nokia</w:t>
            </w:r>
          </w:p>
        </w:tc>
        <w:tc>
          <w:tcPr>
            <w:tcW w:w="368" w:type="pct"/>
          </w:tcPr>
          <w:p w14:paraId="1CA01CA6" w14:textId="668E50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4577C121" w14:textId="7CC1DB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2460</w:t>
            </w:r>
          </w:p>
        </w:tc>
        <w:tc>
          <w:tcPr>
            <w:tcW w:w="272" w:type="pct"/>
          </w:tcPr>
          <w:p w14:paraId="1E38EB01" w14:textId="3400191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89C3AF1" w14:textId="02D05A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C8DDE27" w14:textId="0E235E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9907DA0" w14:textId="7DFEB3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HPUE_FR1_TDD_NR_CADC_SUL_R18, HPUE_FR1_FDD_NR_CADC_R18</w:t>
            </w:r>
          </w:p>
        </w:tc>
        <w:tc>
          <w:tcPr>
            <w:tcW w:w="511" w:type="pct"/>
          </w:tcPr>
          <w:p w14:paraId="5730158D" w14:textId="2F40AA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9FC6A74" w14:textId="77777777" w:rsidTr="007D5367">
        <w:tc>
          <w:tcPr>
            <w:tcW w:w="586" w:type="pct"/>
          </w:tcPr>
          <w:p w14:paraId="462D6240" w14:textId="138CD3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R4-2414440</w:t>
            </w:r>
          </w:p>
        </w:tc>
        <w:tc>
          <w:tcPr>
            <w:tcW w:w="1030" w:type="pct"/>
          </w:tcPr>
          <w:p w14:paraId="561F1833" w14:textId="1C9FD2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NR CA Harmonic Mixing clean-up PC2 PC1.5</w:t>
            </w:r>
          </w:p>
        </w:tc>
        <w:tc>
          <w:tcPr>
            <w:tcW w:w="517" w:type="pct"/>
          </w:tcPr>
          <w:p w14:paraId="01F04C66" w14:textId="3A5A90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France, Skyworks Inc, Nokia</w:t>
            </w:r>
          </w:p>
        </w:tc>
        <w:tc>
          <w:tcPr>
            <w:tcW w:w="368" w:type="pct"/>
          </w:tcPr>
          <w:p w14:paraId="7AAF9FCC" w14:textId="3F6094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E923E89" w14:textId="771E87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2460</w:t>
            </w:r>
          </w:p>
        </w:tc>
        <w:tc>
          <w:tcPr>
            <w:tcW w:w="272" w:type="pct"/>
          </w:tcPr>
          <w:p w14:paraId="0B75EE0E" w14:textId="6937B256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463A5239" w14:textId="18C172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67124F5" w14:textId="50514E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DA39315" w14:textId="5A42DC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HPUE_FR1_TDD_NR_CADC_SUL_R18, HPUE_FR1_FDD_NR_CADC_R18</w:t>
            </w:r>
          </w:p>
        </w:tc>
        <w:tc>
          <w:tcPr>
            <w:tcW w:w="511" w:type="pct"/>
          </w:tcPr>
          <w:p w14:paraId="074E82CB" w14:textId="521B45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AAEA482" w14:textId="77777777" w:rsidTr="007D5367">
        <w:tc>
          <w:tcPr>
            <w:tcW w:w="586" w:type="pct"/>
          </w:tcPr>
          <w:p w14:paraId="60091664" w14:textId="38E9C8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R4-2412942</w:t>
            </w:r>
          </w:p>
        </w:tc>
        <w:tc>
          <w:tcPr>
            <w:tcW w:w="1030" w:type="pct"/>
          </w:tcPr>
          <w:p w14:paraId="57ACF25D" w14:textId="7BC81A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(NR_ATG-Core) CR for TS 38.101-1 to clarify the Tx requirements definition for ATG UE</w:t>
            </w:r>
          </w:p>
        </w:tc>
        <w:tc>
          <w:tcPr>
            <w:tcW w:w="517" w:type="pct"/>
          </w:tcPr>
          <w:p w14:paraId="20DAB32D" w14:textId="46B0D1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1189394" w14:textId="085C09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6E23A28" w14:textId="4DEC94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2461</w:t>
            </w:r>
          </w:p>
        </w:tc>
        <w:tc>
          <w:tcPr>
            <w:tcW w:w="272" w:type="pct"/>
          </w:tcPr>
          <w:p w14:paraId="4FDDDC8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D61539D" w14:textId="080164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9D16AE0" w14:textId="3886B8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1FE0019" w14:textId="236A17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NR_ATG-Core</w:t>
            </w:r>
          </w:p>
        </w:tc>
        <w:tc>
          <w:tcPr>
            <w:tcW w:w="511" w:type="pct"/>
          </w:tcPr>
          <w:p w14:paraId="28568810" w14:textId="381B53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E9E1995" w14:textId="77777777" w:rsidTr="007D5367">
        <w:tc>
          <w:tcPr>
            <w:tcW w:w="586" w:type="pct"/>
          </w:tcPr>
          <w:p w14:paraId="4FEF18C6" w14:textId="424855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R4-2414321</w:t>
            </w:r>
          </w:p>
        </w:tc>
        <w:tc>
          <w:tcPr>
            <w:tcW w:w="1030" w:type="pct"/>
          </w:tcPr>
          <w:p w14:paraId="229647F6" w14:textId="6C06D5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(NR_ATG-Core) CR for TS 38.101-1 to clarify the Tx requirements definition for ATG UE</w:t>
            </w:r>
          </w:p>
        </w:tc>
        <w:tc>
          <w:tcPr>
            <w:tcW w:w="517" w:type="pct"/>
          </w:tcPr>
          <w:p w14:paraId="7A536EA6" w14:textId="5D43AE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DC8BEAD" w14:textId="088466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4947F419" w14:textId="5A6776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2461</w:t>
            </w:r>
          </w:p>
        </w:tc>
        <w:tc>
          <w:tcPr>
            <w:tcW w:w="272" w:type="pct"/>
          </w:tcPr>
          <w:p w14:paraId="686C49A8" w14:textId="4E3E908C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D52A56C" w14:textId="513C1C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6A0EF96" w14:textId="0A0E27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7140EAE" w14:textId="5C10F2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NR_ATG-Core</w:t>
            </w:r>
          </w:p>
        </w:tc>
        <w:tc>
          <w:tcPr>
            <w:tcW w:w="511" w:type="pct"/>
          </w:tcPr>
          <w:p w14:paraId="0784041A" w14:textId="1146C3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4C0FEAB" w14:textId="77777777" w:rsidTr="007D5367">
        <w:tc>
          <w:tcPr>
            <w:tcW w:w="586" w:type="pct"/>
          </w:tcPr>
          <w:p w14:paraId="48B01361" w14:textId="0AF6DB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R4-2412946</w:t>
            </w:r>
          </w:p>
        </w:tc>
        <w:tc>
          <w:tcPr>
            <w:tcW w:w="1030" w:type="pct"/>
          </w:tcPr>
          <w:p w14:paraId="25E43D31" w14:textId="3B6221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(NR_SUL_combos_R17-Core) CR for TS 38.101-1 to clarify the applicability for NUL carriers (R17)</w:t>
            </w:r>
          </w:p>
        </w:tc>
        <w:tc>
          <w:tcPr>
            <w:tcW w:w="517" w:type="pct"/>
          </w:tcPr>
          <w:p w14:paraId="400C492F" w14:textId="3EB296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32605562" w14:textId="643657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4B86B1E" w14:textId="13BDA4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2462</w:t>
            </w:r>
          </w:p>
        </w:tc>
        <w:tc>
          <w:tcPr>
            <w:tcW w:w="272" w:type="pct"/>
          </w:tcPr>
          <w:p w14:paraId="21F2219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0FE459C" w14:textId="6D5E12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5C169A3" w14:textId="4D0261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7FE3E46" w14:textId="6F5177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NR_SUL_combos_R17-Core</w:t>
            </w:r>
          </w:p>
        </w:tc>
        <w:tc>
          <w:tcPr>
            <w:tcW w:w="511" w:type="pct"/>
          </w:tcPr>
          <w:p w14:paraId="2FA7D5C7" w14:textId="2371A6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2057343" w14:textId="77777777" w:rsidTr="007D5367">
        <w:tc>
          <w:tcPr>
            <w:tcW w:w="586" w:type="pct"/>
          </w:tcPr>
          <w:p w14:paraId="46E43AF6" w14:textId="6623B8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R4-2414425</w:t>
            </w:r>
          </w:p>
        </w:tc>
        <w:tc>
          <w:tcPr>
            <w:tcW w:w="1030" w:type="pct"/>
          </w:tcPr>
          <w:p w14:paraId="3CB6B7F9" w14:textId="036D5E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(NR_SUL_combos_R17-Core) CR for TS 38.101-1 to clarify the applicability for NUL carriers (R17)</w:t>
            </w:r>
          </w:p>
        </w:tc>
        <w:tc>
          <w:tcPr>
            <w:tcW w:w="517" w:type="pct"/>
          </w:tcPr>
          <w:p w14:paraId="48BCA5AC" w14:textId="15C4F4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82C85A3" w14:textId="3FE197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F0F8300" w14:textId="4C8928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2462</w:t>
            </w:r>
          </w:p>
        </w:tc>
        <w:tc>
          <w:tcPr>
            <w:tcW w:w="272" w:type="pct"/>
          </w:tcPr>
          <w:p w14:paraId="0121671A" w14:textId="44DBFED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97D0A96" w14:textId="46CC7B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D0C1AE6" w14:textId="2DA653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470B90D" w14:textId="60DAEA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NR_SUL_combos_R17-Core</w:t>
            </w:r>
          </w:p>
        </w:tc>
        <w:tc>
          <w:tcPr>
            <w:tcW w:w="511" w:type="pct"/>
          </w:tcPr>
          <w:p w14:paraId="53781D36" w14:textId="495633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B34493F" w14:textId="77777777" w:rsidTr="007D5367">
        <w:tc>
          <w:tcPr>
            <w:tcW w:w="586" w:type="pct"/>
          </w:tcPr>
          <w:p w14:paraId="1B1B1449" w14:textId="4FEADB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R4-2412947</w:t>
            </w:r>
          </w:p>
        </w:tc>
        <w:tc>
          <w:tcPr>
            <w:tcW w:w="1030" w:type="pct"/>
          </w:tcPr>
          <w:p w14:paraId="78E5F4F4" w14:textId="7FF60F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(NR_SUL_combos_R17-Core) CR for TS 38.101-1 to clarify the applicability for NUL carriers (R18)</w:t>
            </w:r>
          </w:p>
        </w:tc>
        <w:tc>
          <w:tcPr>
            <w:tcW w:w="517" w:type="pct"/>
          </w:tcPr>
          <w:p w14:paraId="28F33CF0" w14:textId="1DCC32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6758640" w14:textId="3DBA84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5AC0E88" w14:textId="376CF8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2463</w:t>
            </w:r>
          </w:p>
        </w:tc>
        <w:tc>
          <w:tcPr>
            <w:tcW w:w="272" w:type="pct"/>
          </w:tcPr>
          <w:p w14:paraId="24B6439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F4C8718" w14:textId="6A74FE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5E7923D" w14:textId="255F4C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FE20501" w14:textId="540F17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NR_SUL_combos_R17-Core</w:t>
            </w:r>
          </w:p>
        </w:tc>
        <w:tc>
          <w:tcPr>
            <w:tcW w:w="511" w:type="pct"/>
          </w:tcPr>
          <w:p w14:paraId="6CE6BED8" w14:textId="620BD9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2086B46" w14:textId="77777777" w:rsidTr="007D5367">
        <w:tc>
          <w:tcPr>
            <w:tcW w:w="586" w:type="pct"/>
          </w:tcPr>
          <w:p w14:paraId="4CCBFAA0" w14:textId="180810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R4-2412991</w:t>
            </w:r>
          </w:p>
        </w:tc>
        <w:tc>
          <w:tcPr>
            <w:tcW w:w="1030" w:type="pct"/>
          </w:tcPr>
          <w:p w14:paraId="485A9E19" w14:textId="0873C7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(NR_cov_enh2-Core) CR to 38.101-1 for power boosting feature supporting CA</w:t>
            </w:r>
          </w:p>
        </w:tc>
        <w:tc>
          <w:tcPr>
            <w:tcW w:w="517" w:type="pct"/>
          </w:tcPr>
          <w:p w14:paraId="576FF3FB" w14:textId="5CBF8B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Qualcomm, Intel, Huawei</w:t>
            </w:r>
          </w:p>
        </w:tc>
        <w:tc>
          <w:tcPr>
            <w:tcW w:w="368" w:type="pct"/>
          </w:tcPr>
          <w:p w14:paraId="7CEFC849" w14:textId="3B6865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5E38C23" w14:textId="2F0909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2464</w:t>
            </w:r>
          </w:p>
        </w:tc>
        <w:tc>
          <w:tcPr>
            <w:tcW w:w="272" w:type="pct"/>
          </w:tcPr>
          <w:p w14:paraId="5583D8A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E1C6D5E" w14:textId="08B3DA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39C870A" w14:textId="76C2DD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6F566F3" w14:textId="2CC110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NR_cov_enh2-Core</w:t>
            </w:r>
          </w:p>
        </w:tc>
        <w:tc>
          <w:tcPr>
            <w:tcW w:w="511" w:type="pct"/>
          </w:tcPr>
          <w:p w14:paraId="0F7B235D" w14:textId="05B3EE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4BCEA7AB" w14:textId="77777777" w:rsidTr="007D5367">
        <w:tc>
          <w:tcPr>
            <w:tcW w:w="586" w:type="pct"/>
          </w:tcPr>
          <w:p w14:paraId="3F2E0618" w14:textId="52032A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R4-2413019</w:t>
            </w:r>
          </w:p>
        </w:tc>
        <w:tc>
          <w:tcPr>
            <w:tcW w:w="1030" w:type="pct"/>
          </w:tcPr>
          <w:p w14:paraId="63AC9445" w14:textId="5E7F99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38.101-1 Rel-18 NR CA Uplink Harmonic clean-up PC3</w:t>
            </w:r>
          </w:p>
        </w:tc>
        <w:tc>
          <w:tcPr>
            <w:tcW w:w="517" w:type="pct"/>
          </w:tcPr>
          <w:p w14:paraId="6EC0F4D4" w14:textId="603462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368" w:type="pct"/>
          </w:tcPr>
          <w:p w14:paraId="7B7D5A14" w14:textId="54A203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2F5B538" w14:textId="6661DF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2465</w:t>
            </w:r>
          </w:p>
        </w:tc>
        <w:tc>
          <w:tcPr>
            <w:tcW w:w="272" w:type="pct"/>
          </w:tcPr>
          <w:p w14:paraId="7735D3D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70E0A7F" w14:textId="53C6E8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0B586FA" w14:textId="10E24F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F07DA51" w14:textId="55126E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11" w:type="pct"/>
          </w:tcPr>
          <w:p w14:paraId="1B4F49CB" w14:textId="3F381A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0C7E092" w14:textId="77777777" w:rsidTr="007D5367">
        <w:tc>
          <w:tcPr>
            <w:tcW w:w="586" w:type="pct"/>
          </w:tcPr>
          <w:p w14:paraId="2A803732" w14:textId="2EFEF8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R4-2414384</w:t>
            </w:r>
          </w:p>
        </w:tc>
        <w:tc>
          <w:tcPr>
            <w:tcW w:w="1030" w:type="pct"/>
          </w:tcPr>
          <w:p w14:paraId="13D245D2" w14:textId="067E57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38.101-1 Rel-18 NR CA Uplink Harmonic clean-up PC3</w:t>
            </w:r>
          </w:p>
        </w:tc>
        <w:tc>
          <w:tcPr>
            <w:tcW w:w="517" w:type="pct"/>
          </w:tcPr>
          <w:p w14:paraId="04CD35CD" w14:textId="37F16D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Solutions, Inc., Qualcomm France, Nokia</w:t>
            </w:r>
          </w:p>
        </w:tc>
        <w:tc>
          <w:tcPr>
            <w:tcW w:w="368" w:type="pct"/>
          </w:tcPr>
          <w:p w14:paraId="4F95A8E7" w14:textId="43FDDB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B7D7EEF" w14:textId="7CE294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2465</w:t>
            </w:r>
          </w:p>
        </w:tc>
        <w:tc>
          <w:tcPr>
            <w:tcW w:w="272" w:type="pct"/>
          </w:tcPr>
          <w:p w14:paraId="587B6892" w14:textId="1B738BD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1678966" w14:textId="3AC770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C0ED829" w14:textId="103297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0876905" w14:textId="7FEA85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511" w:type="pct"/>
          </w:tcPr>
          <w:p w14:paraId="15D4D3A3" w14:textId="631CF3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7C9C5E4" w14:textId="77777777" w:rsidTr="007D5367">
        <w:tc>
          <w:tcPr>
            <w:tcW w:w="586" w:type="pct"/>
          </w:tcPr>
          <w:p w14:paraId="4F53AE6B" w14:textId="42B9AB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R4-2413022</w:t>
            </w:r>
          </w:p>
        </w:tc>
        <w:tc>
          <w:tcPr>
            <w:tcW w:w="1030" w:type="pct"/>
          </w:tcPr>
          <w:p w14:paraId="58570F7E" w14:textId="67EE4D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38.101-1 Rel-18 NR CA Uplink Harmonic clean-up PC2</w:t>
            </w:r>
          </w:p>
        </w:tc>
        <w:tc>
          <w:tcPr>
            <w:tcW w:w="517" w:type="pct"/>
          </w:tcPr>
          <w:p w14:paraId="1EFA3FB3" w14:textId="3C1CD9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Solutions, Inc.</w:t>
            </w:r>
          </w:p>
        </w:tc>
        <w:tc>
          <w:tcPr>
            <w:tcW w:w="368" w:type="pct"/>
          </w:tcPr>
          <w:p w14:paraId="016A713A" w14:textId="39D24A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B865E36" w14:textId="53826D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2466</w:t>
            </w:r>
          </w:p>
        </w:tc>
        <w:tc>
          <w:tcPr>
            <w:tcW w:w="272" w:type="pct"/>
          </w:tcPr>
          <w:p w14:paraId="1CD93AE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4B5638B" w14:textId="4DC0A0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DB8AB1B" w14:textId="71D182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088FBF5" w14:textId="0D8B70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HPUE_FR1_TDD_NR_CADC_SUL_R18, HPUE_FR1_FDD_NR_CADC_R18</w:t>
            </w:r>
          </w:p>
        </w:tc>
        <w:tc>
          <w:tcPr>
            <w:tcW w:w="511" w:type="pct"/>
          </w:tcPr>
          <w:p w14:paraId="6236B4FA" w14:textId="395C98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BA11893" w14:textId="77777777" w:rsidTr="007D5367">
        <w:tc>
          <w:tcPr>
            <w:tcW w:w="586" w:type="pct"/>
          </w:tcPr>
          <w:p w14:paraId="7D06A586" w14:textId="3E386F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R4-2414385</w:t>
            </w:r>
          </w:p>
        </w:tc>
        <w:tc>
          <w:tcPr>
            <w:tcW w:w="1030" w:type="pct"/>
          </w:tcPr>
          <w:p w14:paraId="0308F554" w14:textId="1617B9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38.101-1 Rel-18 NR CA Uplink Harmonic clean-up PC2</w:t>
            </w:r>
          </w:p>
        </w:tc>
        <w:tc>
          <w:tcPr>
            <w:tcW w:w="517" w:type="pct"/>
          </w:tcPr>
          <w:p w14:paraId="09B83D82" w14:textId="272ED5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Solutions, Inc., Qualcomm France, Nokia</w:t>
            </w:r>
          </w:p>
        </w:tc>
        <w:tc>
          <w:tcPr>
            <w:tcW w:w="368" w:type="pct"/>
          </w:tcPr>
          <w:p w14:paraId="7C1C5B39" w14:textId="4AC3D8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6E496FA" w14:textId="565BEC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2466</w:t>
            </w:r>
          </w:p>
        </w:tc>
        <w:tc>
          <w:tcPr>
            <w:tcW w:w="272" w:type="pct"/>
          </w:tcPr>
          <w:p w14:paraId="6A80DA7F" w14:textId="1F89859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C4B26A1" w14:textId="79D789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A15EF4B" w14:textId="5CB3F6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689CD03" w14:textId="7F0091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HPUE_FR1_TDD_NR_CADC_SUL_R18, HPUE_FR1_FDD_NR_CADC_R18</w:t>
            </w:r>
          </w:p>
        </w:tc>
        <w:tc>
          <w:tcPr>
            <w:tcW w:w="511" w:type="pct"/>
          </w:tcPr>
          <w:p w14:paraId="7F8AD1D7" w14:textId="53D606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6C473BD" w14:textId="77777777" w:rsidTr="007D5367">
        <w:tc>
          <w:tcPr>
            <w:tcW w:w="586" w:type="pct"/>
          </w:tcPr>
          <w:p w14:paraId="4843DA53" w14:textId="69990A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R4-2413024</w:t>
            </w:r>
          </w:p>
        </w:tc>
        <w:tc>
          <w:tcPr>
            <w:tcW w:w="1030" w:type="pct"/>
          </w:tcPr>
          <w:p w14:paraId="6E1B8D26" w14:textId="2F34BF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 F CR to TS 38.101-1 Rel-15 REFSENS Corrections</w:t>
            </w:r>
          </w:p>
        </w:tc>
        <w:tc>
          <w:tcPr>
            <w:tcW w:w="517" w:type="pct"/>
          </w:tcPr>
          <w:p w14:paraId="3202D355" w14:textId="15A7F8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31722657" w14:textId="67F6FF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335B5DF" w14:textId="09A680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2467</w:t>
            </w:r>
          </w:p>
        </w:tc>
        <w:tc>
          <w:tcPr>
            <w:tcW w:w="272" w:type="pct"/>
          </w:tcPr>
          <w:p w14:paraId="3E8ECC7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74670F0" w14:textId="53AB4D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346755CB" w14:textId="6DC9C4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B5325D5" w14:textId="709686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TEI15</w:t>
            </w:r>
          </w:p>
        </w:tc>
        <w:tc>
          <w:tcPr>
            <w:tcW w:w="511" w:type="pct"/>
          </w:tcPr>
          <w:p w14:paraId="3FDF5B75" w14:textId="59B6D5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695E8B8" w14:textId="77777777" w:rsidTr="007D5367">
        <w:tc>
          <w:tcPr>
            <w:tcW w:w="586" w:type="pct"/>
          </w:tcPr>
          <w:p w14:paraId="65B6E748" w14:textId="500DAF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R4-2413025</w:t>
            </w:r>
          </w:p>
        </w:tc>
        <w:tc>
          <w:tcPr>
            <w:tcW w:w="1030" w:type="pct"/>
          </w:tcPr>
          <w:p w14:paraId="34D398A9" w14:textId="3815F8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 A CR to TS 38.101-1 Rel-16 REFSENS Corrections</w:t>
            </w:r>
          </w:p>
        </w:tc>
        <w:tc>
          <w:tcPr>
            <w:tcW w:w="517" w:type="pct"/>
          </w:tcPr>
          <w:p w14:paraId="34946DA0" w14:textId="3DD97C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3D3E71FC" w14:textId="5B922D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FA7A8BD" w14:textId="11DE05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2468</w:t>
            </w:r>
          </w:p>
        </w:tc>
        <w:tc>
          <w:tcPr>
            <w:tcW w:w="272" w:type="pct"/>
          </w:tcPr>
          <w:p w14:paraId="7E012C7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E145203" w14:textId="0D84F9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3C9B0326" w14:textId="415FD2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1D49C47" w14:textId="142811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TEI15</w:t>
            </w:r>
          </w:p>
        </w:tc>
        <w:tc>
          <w:tcPr>
            <w:tcW w:w="511" w:type="pct"/>
          </w:tcPr>
          <w:p w14:paraId="747C109A" w14:textId="604704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1082DA9" w14:textId="77777777" w:rsidTr="007D5367">
        <w:tc>
          <w:tcPr>
            <w:tcW w:w="586" w:type="pct"/>
          </w:tcPr>
          <w:p w14:paraId="2D1786D9" w14:textId="31CC6B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R4-2413032</w:t>
            </w:r>
          </w:p>
        </w:tc>
        <w:tc>
          <w:tcPr>
            <w:tcW w:w="1030" w:type="pct"/>
          </w:tcPr>
          <w:p w14:paraId="7A9CFECE" w14:textId="0A52AA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 F CR to TS 38.101-1 Rel-17 REFSENS Corrections</w:t>
            </w:r>
          </w:p>
        </w:tc>
        <w:tc>
          <w:tcPr>
            <w:tcW w:w="517" w:type="pct"/>
          </w:tcPr>
          <w:p w14:paraId="73E82C14" w14:textId="2076AF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2CEFF639" w14:textId="0449AF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CC5C566" w14:textId="19E066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2469</w:t>
            </w:r>
          </w:p>
        </w:tc>
        <w:tc>
          <w:tcPr>
            <w:tcW w:w="272" w:type="pct"/>
          </w:tcPr>
          <w:p w14:paraId="1A32819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EA360A5" w14:textId="50B662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CBF5009" w14:textId="7FF1D0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26E6F04" w14:textId="7AE70D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TEI17</w:t>
            </w:r>
          </w:p>
        </w:tc>
        <w:tc>
          <w:tcPr>
            <w:tcW w:w="511" w:type="pct"/>
          </w:tcPr>
          <w:p w14:paraId="71A5CF22" w14:textId="0D007E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50710D1" w14:textId="77777777" w:rsidTr="007D5367">
        <w:tc>
          <w:tcPr>
            <w:tcW w:w="586" w:type="pct"/>
          </w:tcPr>
          <w:p w14:paraId="1C62D497" w14:textId="1B1CEB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R4-2413034</w:t>
            </w:r>
          </w:p>
        </w:tc>
        <w:tc>
          <w:tcPr>
            <w:tcW w:w="1030" w:type="pct"/>
          </w:tcPr>
          <w:p w14:paraId="16825DBB" w14:textId="3F91FB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 F CR to TS 38.101-1 Rel-18 REFSENS Corrections</w:t>
            </w:r>
          </w:p>
        </w:tc>
        <w:tc>
          <w:tcPr>
            <w:tcW w:w="517" w:type="pct"/>
          </w:tcPr>
          <w:p w14:paraId="22527D3E" w14:textId="5E623C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519B70BD" w14:textId="79C8DB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340EBDC" w14:textId="29975B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2470</w:t>
            </w:r>
          </w:p>
        </w:tc>
        <w:tc>
          <w:tcPr>
            <w:tcW w:w="272" w:type="pct"/>
          </w:tcPr>
          <w:p w14:paraId="7CA531A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86EF8F5" w14:textId="2E9D91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451C3D2" w14:textId="6DDE9D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FD20995" w14:textId="104D86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NR_FDD_ULn28_DLn75_n76-Core, NR_bands_R18_BWs-Core</w:t>
            </w:r>
          </w:p>
        </w:tc>
        <w:tc>
          <w:tcPr>
            <w:tcW w:w="511" w:type="pct"/>
          </w:tcPr>
          <w:p w14:paraId="47C67F1B" w14:textId="09347D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8520289" w14:textId="77777777" w:rsidTr="007D5367">
        <w:tc>
          <w:tcPr>
            <w:tcW w:w="586" w:type="pct"/>
          </w:tcPr>
          <w:p w14:paraId="707CA184" w14:textId="2D3833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R4-2414387</w:t>
            </w:r>
          </w:p>
        </w:tc>
        <w:tc>
          <w:tcPr>
            <w:tcW w:w="1030" w:type="pct"/>
          </w:tcPr>
          <w:p w14:paraId="784D4A3F" w14:textId="601178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 F CR to TS 38.101-1 Rel-18 REFSENS Corrections</w:t>
            </w:r>
          </w:p>
        </w:tc>
        <w:tc>
          <w:tcPr>
            <w:tcW w:w="517" w:type="pct"/>
          </w:tcPr>
          <w:p w14:paraId="4826587C" w14:textId="194CB1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021D61CB" w14:textId="2E5255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C3D6CEE" w14:textId="27A79E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2470</w:t>
            </w:r>
          </w:p>
        </w:tc>
        <w:tc>
          <w:tcPr>
            <w:tcW w:w="272" w:type="pct"/>
          </w:tcPr>
          <w:p w14:paraId="1B88CB8B" w14:textId="647067F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9F55F3F" w14:textId="4750EB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553E63B" w14:textId="06595B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EB41FF3" w14:textId="2D2A83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NR_FDD_ULn28_DLn75_n76-Core, NR_bands_R18_BWs-Core</w:t>
            </w:r>
          </w:p>
        </w:tc>
        <w:tc>
          <w:tcPr>
            <w:tcW w:w="511" w:type="pct"/>
          </w:tcPr>
          <w:p w14:paraId="5F3AA828" w14:textId="531109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7D0B384" w14:textId="77777777" w:rsidTr="007D5367">
        <w:tc>
          <w:tcPr>
            <w:tcW w:w="586" w:type="pct"/>
          </w:tcPr>
          <w:p w14:paraId="0BA0579B" w14:textId="0C838B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R4-2413035</w:t>
            </w:r>
          </w:p>
        </w:tc>
        <w:tc>
          <w:tcPr>
            <w:tcW w:w="1030" w:type="pct"/>
          </w:tcPr>
          <w:p w14:paraId="214D9B38" w14:textId="2D8E37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38.101-1 Rel-18 Intra-band CA REFSENS corrections</w:t>
            </w:r>
          </w:p>
        </w:tc>
        <w:tc>
          <w:tcPr>
            <w:tcW w:w="517" w:type="pct"/>
          </w:tcPr>
          <w:p w14:paraId="394878E1" w14:textId="4401A1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Inc., T-Mobile USA, Murata Manufacturing Corp., Qualcomm Inc.</w:t>
            </w:r>
          </w:p>
        </w:tc>
        <w:tc>
          <w:tcPr>
            <w:tcW w:w="368" w:type="pct"/>
          </w:tcPr>
          <w:p w14:paraId="2C5218CB" w14:textId="0DACF0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48E0168" w14:textId="3E92AF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2471</w:t>
            </w:r>
          </w:p>
        </w:tc>
        <w:tc>
          <w:tcPr>
            <w:tcW w:w="272" w:type="pct"/>
          </w:tcPr>
          <w:p w14:paraId="36D8CE9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6797E12" w14:textId="1C645F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DE659DE" w14:textId="51ADB7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91297FA" w14:textId="10723B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NR_CA_R18_Intra-Core, HPUE_NR_FR1_FDD_R18</w:t>
            </w:r>
          </w:p>
        </w:tc>
        <w:tc>
          <w:tcPr>
            <w:tcW w:w="511" w:type="pct"/>
          </w:tcPr>
          <w:p w14:paraId="195D3541" w14:textId="09501E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2784957" w14:textId="77777777" w:rsidTr="007D5367">
        <w:tc>
          <w:tcPr>
            <w:tcW w:w="586" w:type="pct"/>
          </w:tcPr>
          <w:p w14:paraId="06E81F57" w14:textId="4BA265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R4-2414388</w:t>
            </w:r>
          </w:p>
        </w:tc>
        <w:tc>
          <w:tcPr>
            <w:tcW w:w="1030" w:type="pct"/>
          </w:tcPr>
          <w:p w14:paraId="1206FD50" w14:textId="301214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38.101-1 Rel-18 Intra-band CA REFSENS corrections</w:t>
            </w:r>
          </w:p>
        </w:tc>
        <w:tc>
          <w:tcPr>
            <w:tcW w:w="517" w:type="pct"/>
          </w:tcPr>
          <w:p w14:paraId="31309C16" w14:textId="40AEEF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Inc., T-Mobile USA, Murata Manufacturing Corp., Qualcomm Inc.</w:t>
            </w:r>
          </w:p>
        </w:tc>
        <w:tc>
          <w:tcPr>
            <w:tcW w:w="368" w:type="pct"/>
          </w:tcPr>
          <w:p w14:paraId="30E0D069" w14:textId="1216DD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BA80C82" w14:textId="122D44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2471</w:t>
            </w:r>
          </w:p>
        </w:tc>
        <w:tc>
          <w:tcPr>
            <w:tcW w:w="272" w:type="pct"/>
          </w:tcPr>
          <w:p w14:paraId="38F4B231" w14:textId="6DB9219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E64C8E9" w14:textId="724994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B7C5496" w14:textId="0BDBE1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BC5ABFA" w14:textId="0D5BCA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NR_CA_R18_Intra-Core, HPUE_NR_FR1_FDD_R18</w:t>
            </w:r>
          </w:p>
        </w:tc>
        <w:tc>
          <w:tcPr>
            <w:tcW w:w="511" w:type="pct"/>
          </w:tcPr>
          <w:p w14:paraId="3963531D" w14:textId="15795F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351A39C" w14:textId="77777777" w:rsidTr="007D5367">
        <w:tc>
          <w:tcPr>
            <w:tcW w:w="586" w:type="pct"/>
          </w:tcPr>
          <w:p w14:paraId="4D05E056" w14:textId="4DFE8B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R4-2413053</w:t>
            </w:r>
          </w:p>
        </w:tc>
        <w:tc>
          <w:tcPr>
            <w:tcW w:w="1030" w:type="pct"/>
          </w:tcPr>
          <w:p w14:paraId="757C23AC" w14:textId="393DD3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38.101-1 Rel-18 Corrections to ACLR for CA_NC_NS_100</w:t>
            </w:r>
          </w:p>
        </w:tc>
        <w:tc>
          <w:tcPr>
            <w:tcW w:w="517" w:type="pct"/>
          </w:tcPr>
          <w:p w14:paraId="367174EC" w14:textId="13DE55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399F49E4" w14:textId="5389D1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EE28699" w14:textId="693F74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2472</w:t>
            </w:r>
          </w:p>
        </w:tc>
        <w:tc>
          <w:tcPr>
            <w:tcW w:w="272" w:type="pct"/>
          </w:tcPr>
          <w:p w14:paraId="43525C1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9A3ED9E" w14:textId="425432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0DFABA1" w14:textId="332AC3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FC8022D" w14:textId="0AA5FB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NR_CA_R18_Intra-Core</w:t>
            </w:r>
          </w:p>
        </w:tc>
        <w:tc>
          <w:tcPr>
            <w:tcW w:w="511" w:type="pct"/>
          </w:tcPr>
          <w:p w14:paraId="07084527" w14:textId="1CAA11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908E4AF" w14:textId="77777777" w:rsidTr="007D5367">
        <w:tc>
          <w:tcPr>
            <w:tcW w:w="586" w:type="pct"/>
          </w:tcPr>
          <w:p w14:paraId="6AC0B168" w14:textId="4539E8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R4-2414389</w:t>
            </w:r>
          </w:p>
        </w:tc>
        <w:tc>
          <w:tcPr>
            <w:tcW w:w="1030" w:type="pct"/>
          </w:tcPr>
          <w:p w14:paraId="7D62E5AD" w14:textId="59869E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38.101-1 Rel-18 Corrections to ACLR for CA_NC_NS_100</w:t>
            </w:r>
          </w:p>
        </w:tc>
        <w:tc>
          <w:tcPr>
            <w:tcW w:w="517" w:type="pct"/>
          </w:tcPr>
          <w:p w14:paraId="56122A90" w14:textId="1C6DD0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11F7B4F3" w14:textId="3BDA12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6E59190" w14:textId="37FC9D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2472</w:t>
            </w:r>
          </w:p>
        </w:tc>
        <w:tc>
          <w:tcPr>
            <w:tcW w:w="272" w:type="pct"/>
          </w:tcPr>
          <w:p w14:paraId="100E1F80" w14:textId="71272163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8DB3158" w14:textId="0538C2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C00A727" w14:textId="6D9746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0196720" w14:textId="5F7ACC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NR_CA_R18_Intra-Core</w:t>
            </w:r>
          </w:p>
        </w:tc>
        <w:tc>
          <w:tcPr>
            <w:tcW w:w="511" w:type="pct"/>
          </w:tcPr>
          <w:p w14:paraId="0995F5F1" w14:textId="04FE11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E93FD0B" w14:textId="77777777" w:rsidTr="007D5367">
        <w:tc>
          <w:tcPr>
            <w:tcW w:w="586" w:type="pct"/>
          </w:tcPr>
          <w:p w14:paraId="57BACB85" w14:textId="6E5F80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R4-2413055</w:t>
            </w:r>
          </w:p>
        </w:tc>
        <w:tc>
          <w:tcPr>
            <w:tcW w:w="1030" w:type="pct"/>
          </w:tcPr>
          <w:p w14:paraId="341E807D" w14:textId="60CF22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 F CR to TS 38.101-1 Rel-15 Power Class 4 clean-up</w:t>
            </w:r>
          </w:p>
        </w:tc>
        <w:tc>
          <w:tcPr>
            <w:tcW w:w="517" w:type="pct"/>
          </w:tcPr>
          <w:p w14:paraId="113406B7" w14:textId="057226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13F26304" w14:textId="073D07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4CD3D56" w14:textId="4B566A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2473</w:t>
            </w:r>
          </w:p>
        </w:tc>
        <w:tc>
          <w:tcPr>
            <w:tcW w:w="272" w:type="pct"/>
          </w:tcPr>
          <w:p w14:paraId="60B6DE8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283325C" w14:textId="4D41CE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5E2FED67" w14:textId="70A96D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FB37D87" w14:textId="2ECDDA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TEI15</w:t>
            </w:r>
          </w:p>
        </w:tc>
        <w:tc>
          <w:tcPr>
            <w:tcW w:w="511" w:type="pct"/>
          </w:tcPr>
          <w:p w14:paraId="53E3A093" w14:textId="2A49C5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93C6DE4" w14:textId="77777777" w:rsidTr="007D5367">
        <w:tc>
          <w:tcPr>
            <w:tcW w:w="586" w:type="pct"/>
          </w:tcPr>
          <w:p w14:paraId="56B8B210" w14:textId="2E50A1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R4-2413057</w:t>
            </w:r>
          </w:p>
        </w:tc>
        <w:tc>
          <w:tcPr>
            <w:tcW w:w="1030" w:type="pct"/>
          </w:tcPr>
          <w:p w14:paraId="0693F246" w14:textId="663ED4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 A CR to TS 38.101-1 Rel-16 Power Class 4 clean-up</w:t>
            </w:r>
          </w:p>
        </w:tc>
        <w:tc>
          <w:tcPr>
            <w:tcW w:w="517" w:type="pct"/>
          </w:tcPr>
          <w:p w14:paraId="74C20E77" w14:textId="137D34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53B1DD6C" w14:textId="454901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9884B2E" w14:textId="1CBAAF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2474</w:t>
            </w:r>
          </w:p>
        </w:tc>
        <w:tc>
          <w:tcPr>
            <w:tcW w:w="272" w:type="pct"/>
          </w:tcPr>
          <w:p w14:paraId="2CB9007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053F6DA" w14:textId="40FB43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4031DB51" w14:textId="024A24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3B78F43" w14:textId="717646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TEI15</w:t>
            </w:r>
          </w:p>
        </w:tc>
        <w:tc>
          <w:tcPr>
            <w:tcW w:w="511" w:type="pct"/>
          </w:tcPr>
          <w:p w14:paraId="43FFD934" w14:textId="618D99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084F955" w14:textId="77777777" w:rsidTr="007D5367">
        <w:tc>
          <w:tcPr>
            <w:tcW w:w="586" w:type="pct"/>
          </w:tcPr>
          <w:p w14:paraId="3686BBE4" w14:textId="385E15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R4-2413058</w:t>
            </w:r>
          </w:p>
        </w:tc>
        <w:tc>
          <w:tcPr>
            <w:tcW w:w="1030" w:type="pct"/>
          </w:tcPr>
          <w:p w14:paraId="69E2E6DA" w14:textId="0C6FD2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 A CR to TS 38.101-1 Rel-17 Power Class 4 clean-up</w:t>
            </w:r>
          </w:p>
        </w:tc>
        <w:tc>
          <w:tcPr>
            <w:tcW w:w="517" w:type="pct"/>
          </w:tcPr>
          <w:p w14:paraId="40BF2EE8" w14:textId="38EC11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017761D6" w14:textId="5372FA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BF10344" w14:textId="7D0E44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2475</w:t>
            </w:r>
          </w:p>
        </w:tc>
        <w:tc>
          <w:tcPr>
            <w:tcW w:w="272" w:type="pct"/>
          </w:tcPr>
          <w:p w14:paraId="48172E3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C5478C7" w14:textId="277345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FAA35C0" w14:textId="0C3904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FDCB6DB" w14:textId="0271B5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TEI15</w:t>
            </w:r>
          </w:p>
        </w:tc>
        <w:tc>
          <w:tcPr>
            <w:tcW w:w="511" w:type="pct"/>
          </w:tcPr>
          <w:p w14:paraId="215FBA90" w14:textId="5F47F7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91780EF" w14:textId="77777777" w:rsidTr="007D5367">
        <w:tc>
          <w:tcPr>
            <w:tcW w:w="586" w:type="pct"/>
          </w:tcPr>
          <w:p w14:paraId="4B82B734" w14:textId="35BA12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R4-2413059</w:t>
            </w:r>
          </w:p>
        </w:tc>
        <w:tc>
          <w:tcPr>
            <w:tcW w:w="1030" w:type="pct"/>
          </w:tcPr>
          <w:p w14:paraId="70BB268C" w14:textId="3E7736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 A CR to TS 38.101-1 Rel-18 Power Class 4 clean-up</w:t>
            </w:r>
          </w:p>
        </w:tc>
        <w:tc>
          <w:tcPr>
            <w:tcW w:w="517" w:type="pct"/>
          </w:tcPr>
          <w:p w14:paraId="56C2AED6" w14:textId="7E6AD8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05BA29D4" w14:textId="640FE0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1E35493" w14:textId="5031B0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2476</w:t>
            </w:r>
          </w:p>
        </w:tc>
        <w:tc>
          <w:tcPr>
            <w:tcW w:w="272" w:type="pct"/>
          </w:tcPr>
          <w:p w14:paraId="19306BD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1A5C1D0" w14:textId="1D5BB5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F0936EE" w14:textId="626022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F8D37BB" w14:textId="1D06AF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TEI15</w:t>
            </w:r>
          </w:p>
        </w:tc>
        <w:tc>
          <w:tcPr>
            <w:tcW w:w="511" w:type="pct"/>
          </w:tcPr>
          <w:p w14:paraId="079FD0BC" w14:textId="248D61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95E22FC" w14:textId="77777777" w:rsidTr="007D5367">
        <w:tc>
          <w:tcPr>
            <w:tcW w:w="586" w:type="pct"/>
          </w:tcPr>
          <w:p w14:paraId="20E1AFF2" w14:textId="7B70C8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R4-2413060</w:t>
            </w:r>
          </w:p>
        </w:tc>
        <w:tc>
          <w:tcPr>
            <w:tcW w:w="1030" w:type="pct"/>
          </w:tcPr>
          <w:p w14:paraId="0D27AA76" w14:textId="30C7F3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38.101-1 Rel-18 Dual-UL IMD corrections</w:t>
            </w:r>
          </w:p>
        </w:tc>
        <w:tc>
          <w:tcPr>
            <w:tcW w:w="517" w:type="pct"/>
          </w:tcPr>
          <w:p w14:paraId="45C338A6" w14:textId="01D8F1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6D611297" w14:textId="7AA449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40132656" w14:textId="0BA876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2477</w:t>
            </w:r>
          </w:p>
        </w:tc>
        <w:tc>
          <w:tcPr>
            <w:tcW w:w="272" w:type="pct"/>
          </w:tcPr>
          <w:p w14:paraId="39B2984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3885F8B" w14:textId="58D82B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1C60E1E" w14:textId="77FF38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6187EB2" w14:textId="152828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NR_CADC_R18_2BDL_xBUL-Core, HPUE_FR1_TDD_NR_CADC_SUL_R18</w:t>
            </w:r>
          </w:p>
        </w:tc>
        <w:tc>
          <w:tcPr>
            <w:tcW w:w="511" w:type="pct"/>
          </w:tcPr>
          <w:p w14:paraId="04C15ECA" w14:textId="409722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9C2533D" w14:textId="77777777" w:rsidTr="007D5367">
        <w:tc>
          <w:tcPr>
            <w:tcW w:w="586" w:type="pct"/>
          </w:tcPr>
          <w:p w14:paraId="14E2DCA0" w14:textId="4F0014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R4-2414390</w:t>
            </w:r>
          </w:p>
        </w:tc>
        <w:tc>
          <w:tcPr>
            <w:tcW w:w="1030" w:type="pct"/>
          </w:tcPr>
          <w:p w14:paraId="5E369FD1" w14:textId="51259E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38.101-1 Rel-18 Dual-UL IMD corrections</w:t>
            </w:r>
          </w:p>
        </w:tc>
        <w:tc>
          <w:tcPr>
            <w:tcW w:w="517" w:type="pct"/>
          </w:tcPr>
          <w:p w14:paraId="709E0FE1" w14:textId="2B4C6D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7AD42DB6" w14:textId="2E19A8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8EA8C70" w14:textId="295E1D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2477</w:t>
            </w:r>
          </w:p>
        </w:tc>
        <w:tc>
          <w:tcPr>
            <w:tcW w:w="272" w:type="pct"/>
          </w:tcPr>
          <w:p w14:paraId="191A7F21" w14:textId="1A953C6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88BD1AF" w14:textId="6A3B03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6F7DF00" w14:textId="7504F5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E32ADDC" w14:textId="5A3E59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NR_CADC_R18_2BDL_xBUL-Core, HPUE_FR1_TDD_NR_CADC_SUL_R18</w:t>
            </w:r>
          </w:p>
        </w:tc>
        <w:tc>
          <w:tcPr>
            <w:tcW w:w="511" w:type="pct"/>
          </w:tcPr>
          <w:p w14:paraId="3944A6DE" w14:textId="24FC46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B01C689" w14:textId="77777777" w:rsidTr="007D5367">
        <w:tc>
          <w:tcPr>
            <w:tcW w:w="586" w:type="pct"/>
          </w:tcPr>
          <w:p w14:paraId="501B6897" w14:textId="5E2A28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R4-2413128</w:t>
            </w:r>
          </w:p>
        </w:tc>
        <w:tc>
          <w:tcPr>
            <w:tcW w:w="1030" w:type="pct"/>
          </w:tcPr>
          <w:p w14:paraId="4688404C" w14:textId="126348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 HPUE_FR1_TDD_NR_CADC_SUL_R18 ) CR to TS 38.101-1 for missing HPUE TDD configurations</w:t>
            </w:r>
          </w:p>
        </w:tc>
        <w:tc>
          <w:tcPr>
            <w:tcW w:w="517" w:type="pct"/>
          </w:tcPr>
          <w:p w14:paraId="74177C79" w14:textId="05E9B9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BT plc</w:t>
            </w:r>
          </w:p>
        </w:tc>
        <w:tc>
          <w:tcPr>
            <w:tcW w:w="368" w:type="pct"/>
          </w:tcPr>
          <w:p w14:paraId="440F1821" w14:textId="727770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21D92AB" w14:textId="6B10C1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2478</w:t>
            </w:r>
          </w:p>
        </w:tc>
        <w:tc>
          <w:tcPr>
            <w:tcW w:w="272" w:type="pct"/>
          </w:tcPr>
          <w:p w14:paraId="1390541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2F678AE" w14:textId="7CE80E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48076E3" w14:textId="6D7A3D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F5DCDD7" w14:textId="05A29F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HPUE_FR1_TDD_NR_CADC_SUL_R18</w:t>
            </w:r>
          </w:p>
        </w:tc>
        <w:tc>
          <w:tcPr>
            <w:tcW w:w="511" w:type="pct"/>
          </w:tcPr>
          <w:p w14:paraId="3CAE6FBF" w14:textId="4AE0B3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4164386" w14:textId="77777777" w:rsidTr="007D5367">
        <w:tc>
          <w:tcPr>
            <w:tcW w:w="586" w:type="pct"/>
          </w:tcPr>
          <w:p w14:paraId="53A902D0" w14:textId="652928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R4-2413135</w:t>
            </w:r>
          </w:p>
        </w:tc>
        <w:tc>
          <w:tcPr>
            <w:tcW w:w="1030" w:type="pct"/>
          </w:tcPr>
          <w:p w14:paraId="15DDD043" w14:textId="76FEA3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(NR_n41_BW-Core) CR to TS 38.101-1: NS_47 correction</w:t>
            </w:r>
          </w:p>
        </w:tc>
        <w:tc>
          <w:tcPr>
            <w:tcW w:w="517" w:type="pct"/>
          </w:tcPr>
          <w:p w14:paraId="798B66FD" w14:textId="21CB6B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Inc.</w:t>
            </w:r>
          </w:p>
        </w:tc>
        <w:tc>
          <w:tcPr>
            <w:tcW w:w="368" w:type="pct"/>
          </w:tcPr>
          <w:p w14:paraId="73FAF124" w14:textId="13F4A0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7D01EE61" w14:textId="2AB750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2479</w:t>
            </w:r>
          </w:p>
        </w:tc>
        <w:tc>
          <w:tcPr>
            <w:tcW w:w="272" w:type="pct"/>
          </w:tcPr>
          <w:p w14:paraId="4E230CA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1A84D0A" w14:textId="55A152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20A0363A" w14:textId="28E7E6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D4D0E63" w14:textId="637529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NR_n41_BW-Core</w:t>
            </w:r>
          </w:p>
        </w:tc>
        <w:tc>
          <w:tcPr>
            <w:tcW w:w="511" w:type="pct"/>
          </w:tcPr>
          <w:p w14:paraId="502DB219" w14:textId="20BB85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951274E" w14:textId="77777777" w:rsidTr="007D5367">
        <w:tc>
          <w:tcPr>
            <w:tcW w:w="586" w:type="pct"/>
          </w:tcPr>
          <w:p w14:paraId="7F4F9E00" w14:textId="695DCF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R4-2414443</w:t>
            </w:r>
          </w:p>
        </w:tc>
        <w:tc>
          <w:tcPr>
            <w:tcW w:w="1030" w:type="pct"/>
          </w:tcPr>
          <w:p w14:paraId="2C6D62C2" w14:textId="4EE4A4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(NR_n41_BW-Core) CR to TS 38.101-1: NS_47 correction</w:t>
            </w:r>
          </w:p>
        </w:tc>
        <w:tc>
          <w:tcPr>
            <w:tcW w:w="517" w:type="pct"/>
          </w:tcPr>
          <w:p w14:paraId="7B727095" w14:textId="3474F8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Inc.</w:t>
            </w:r>
          </w:p>
        </w:tc>
        <w:tc>
          <w:tcPr>
            <w:tcW w:w="368" w:type="pct"/>
          </w:tcPr>
          <w:p w14:paraId="70560899" w14:textId="0660F4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F94DB2E" w14:textId="507F17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2479</w:t>
            </w:r>
          </w:p>
        </w:tc>
        <w:tc>
          <w:tcPr>
            <w:tcW w:w="272" w:type="pct"/>
          </w:tcPr>
          <w:p w14:paraId="7CA94874" w14:textId="36C2AF1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54D74B1" w14:textId="65C47F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0782692B" w14:textId="3E57FE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109594F" w14:textId="50C50F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NR_n41_BW-Core</w:t>
            </w:r>
          </w:p>
        </w:tc>
        <w:tc>
          <w:tcPr>
            <w:tcW w:w="511" w:type="pct"/>
          </w:tcPr>
          <w:p w14:paraId="4EB3F880" w14:textId="32EB79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0EDA369" w14:textId="77777777" w:rsidTr="007D5367">
        <w:tc>
          <w:tcPr>
            <w:tcW w:w="586" w:type="pct"/>
          </w:tcPr>
          <w:p w14:paraId="0909FA98" w14:textId="57A2C6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R4-2414462</w:t>
            </w:r>
          </w:p>
        </w:tc>
        <w:tc>
          <w:tcPr>
            <w:tcW w:w="1030" w:type="pct"/>
          </w:tcPr>
          <w:p w14:paraId="5EDF4294" w14:textId="1A935D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(NR_n41_BW-Core) CR to TS 38.101-1: NS_47 correction</w:t>
            </w:r>
          </w:p>
        </w:tc>
        <w:tc>
          <w:tcPr>
            <w:tcW w:w="517" w:type="pct"/>
          </w:tcPr>
          <w:p w14:paraId="360A0BCC" w14:textId="226D12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Inc.</w:t>
            </w:r>
          </w:p>
        </w:tc>
        <w:tc>
          <w:tcPr>
            <w:tcW w:w="368" w:type="pct"/>
          </w:tcPr>
          <w:p w14:paraId="3A735765" w14:textId="4D7AF9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75EC7FB3" w14:textId="01C8CF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2479</w:t>
            </w:r>
          </w:p>
        </w:tc>
        <w:tc>
          <w:tcPr>
            <w:tcW w:w="272" w:type="pct"/>
          </w:tcPr>
          <w:p w14:paraId="0CEBF735" w14:textId="0FBE7C01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5377656C" w14:textId="19A7FE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267AD0C7" w14:textId="5CDB07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0A83563" w14:textId="59B14C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NR_n41_BW-Core</w:t>
            </w:r>
          </w:p>
        </w:tc>
        <w:tc>
          <w:tcPr>
            <w:tcW w:w="511" w:type="pct"/>
          </w:tcPr>
          <w:p w14:paraId="601501A9" w14:textId="01BDBF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C2A4E05" w14:textId="77777777" w:rsidTr="007D5367">
        <w:tc>
          <w:tcPr>
            <w:tcW w:w="586" w:type="pct"/>
          </w:tcPr>
          <w:p w14:paraId="0D1E5B37" w14:textId="1DFFDF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R4-2413136</w:t>
            </w:r>
          </w:p>
        </w:tc>
        <w:tc>
          <w:tcPr>
            <w:tcW w:w="1030" w:type="pct"/>
          </w:tcPr>
          <w:p w14:paraId="609E076C" w14:textId="7C2A0D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(NR_n41_BW-Core) CR to TS 38.101-1: NS_47 correction</w:t>
            </w:r>
          </w:p>
        </w:tc>
        <w:tc>
          <w:tcPr>
            <w:tcW w:w="517" w:type="pct"/>
          </w:tcPr>
          <w:p w14:paraId="298FAE26" w14:textId="745EFD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Inc.</w:t>
            </w:r>
          </w:p>
        </w:tc>
        <w:tc>
          <w:tcPr>
            <w:tcW w:w="368" w:type="pct"/>
          </w:tcPr>
          <w:p w14:paraId="0818C193" w14:textId="7B302D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8C6C8BE" w14:textId="025CFF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2480</w:t>
            </w:r>
          </w:p>
        </w:tc>
        <w:tc>
          <w:tcPr>
            <w:tcW w:w="272" w:type="pct"/>
          </w:tcPr>
          <w:p w14:paraId="3D0FFE8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9A49B9F" w14:textId="44D05C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AF2F20A" w14:textId="088457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53C23DA" w14:textId="582CEA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NR_n41_BW-Core</w:t>
            </w:r>
          </w:p>
        </w:tc>
        <w:tc>
          <w:tcPr>
            <w:tcW w:w="511" w:type="pct"/>
          </w:tcPr>
          <w:p w14:paraId="2F384135" w14:textId="4E3F12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03C9C53" w14:textId="77777777" w:rsidTr="007D5367">
        <w:tc>
          <w:tcPr>
            <w:tcW w:w="586" w:type="pct"/>
          </w:tcPr>
          <w:p w14:paraId="62217BA5" w14:textId="2045DE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R4-2413137</w:t>
            </w:r>
          </w:p>
        </w:tc>
        <w:tc>
          <w:tcPr>
            <w:tcW w:w="1030" w:type="pct"/>
          </w:tcPr>
          <w:p w14:paraId="39914E18" w14:textId="336E8B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(NR_n41_BW-Core) CR to TS 38.101-1: NS_47 correction</w:t>
            </w:r>
          </w:p>
        </w:tc>
        <w:tc>
          <w:tcPr>
            <w:tcW w:w="517" w:type="pct"/>
          </w:tcPr>
          <w:p w14:paraId="166DD0CE" w14:textId="32F681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Inc.</w:t>
            </w:r>
          </w:p>
        </w:tc>
        <w:tc>
          <w:tcPr>
            <w:tcW w:w="368" w:type="pct"/>
          </w:tcPr>
          <w:p w14:paraId="0DF01966" w14:textId="35E079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4F0B1820" w14:textId="7FA17C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2481</w:t>
            </w:r>
          </w:p>
        </w:tc>
        <w:tc>
          <w:tcPr>
            <w:tcW w:w="272" w:type="pct"/>
          </w:tcPr>
          <w:p w14:paraId="77A954B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6231F09" w14:textId="7130A2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C6A652C" w14:textId="71DF3D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8B83F13" w14:textId="1C4309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NR_n41_BW-Core</w:t>
            </w:r>
          </w:p>
        </w:tc>
        <w:tc>
          <w:tcPr>
            <w:tcW w:w="511" w:type="pct"/>
          </w:tcPr>
          <w:p w14:paraId="6F587991" w14:textId="52CAD4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75C3C10" w14:textId="77777777" w:rsidTr="007D5367">
        <w:tc>
          <w:tcPr>
            <w:tcW w:w="586" w:type="pct"/>
          </w:tcPr>
          <w:p w14:paraId="3715978C" w14:textId="587914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R4-2413138</w:t>
            </w:r>
          </w:p>
        </w:tc>
        <w:tc>
          <w:tcPr>
            <w:tcW w:w="1030" w:type="pct"/>
          </w:tcPr>
          <w:p w14:paraId="52639852" w14:textId="380B68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(Power_Limit_CA_DC-Core) CR to TS 38.101-1: DL CA HPUE</w:t>
            </w:r>
          </w:p>
        </w:tc>
        <w:tc>
          <w:tcPr>
            <w:tcW w:w="517" w:type="pct"/>
          </w:tcPr>
          <w:p w14:paraId="51D7600C" w14:textId="28B38F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Inc.</w:t>
            </w:r>
          </w:p>
        </w:tc>
        <w:tc>
          <w:tcPr>
            <w:tcW w:w="368" w:type="pct"/>
          </w:tcPr>
          <w:p w14:paraId="4E8C9988" w14:textId="0B91F5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2EAC2D6" w14:textId="7977C2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2482</w:t>
            </w:r>
          </w:p>
        </w:tc>
        <w:tc>
          <w:tcPr>
            <w:tcW w:w="272" w:type="pct"/>
          </w:tcPr>
          <w:p w14:paraId="034149B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AB586E9" w14:textId="026C70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1058789" w14:textId="15322D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C2D5E85" w14:textId="410439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Power_Limit_CA_DC-Core</w:t>
            </w:r>
          </w:p>
        </w:tc>
        <w:tc>
          <w:tcPr>
            <w:tcW w:w="511" w:type="pct"/>
          </w:tcPr>
          <w:p w14:paraId="239006A9" w14:textId="5A10BC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treated</w:t>
            </w:r>
          </w:p>
        </w:tc>
      </w:tr>
      <w:tr w:rsidR="007D5367" w:rsidRPr="007D5367" w14:paraId="7FF2676B" w14:textId="77777777" w:rsidTr="007D5367">
        <w:tc>
          <w:tcPr>
            <w:tcW w:w="586" w:type="pct"/>
          </w:tcPr>
          <w:p w14:paraId="3163EFF4" w14:textId="11767C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R4-2413139</w:t>
            </w:r>
          </w:p>
        </w:tc>
        <w:tc>
          <w:tcPr>
            <w:tcW w:w="1030" w:type="pct"/>
          </w:tcPr>
          <w:p w14:paraId="61F92487" w14:textId="098C00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(Power_Limit_CA_DC-Core) CR to TS 38.101-1: DL CA HPUE</w:t>
            </w:r>
          </w:p>
        </w:tc>
        <w:tc>
          <w:tcPr>
            <w:tcW w:w="517" w:type="pct"/>
          </w:tcPr>
          <w:p w14:paraId="2DFB346C" w14:textId="5AF916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1916E3DC" w14:textId="20E638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E30337C" w14:textId="3B0592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2483</w:t>
            </w:r>
          </w:p>
        </w:tc>
        <w:tc>
          <w:tcPr>
            <w:tcW w:w="272" w:type="pct"/>
          </w:tcPr>
          <w:p w14:paraId="3A33D73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1D52C07" w14:textId="5FBEF5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A0705D3" w14:textId="3BE3A2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A773E1B" w14:textId="26CA9D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Power_Limit_CA_DC-Core</w:t>
            </w:r>
          </w:p>
        </w:tc>
        <w:tc>
          <w:tcPr>
            <w:tcW w:w="511" w:type="pct"/>
          </w:tcPr>
          <w:p w14:paraId="6B964C1A" w14:textId="460F37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21B53CC" w14:textId="77777777" w:rsidTr="007D5367">
        <w:tc>
          <w:tcPr>
            <w:tcW w:w="586" w:type="pct"/>
          </w:tcPr>
          <w:p w14:paraId="339D4970" w14:textId="6D6A63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R4-2413150</w:t>
            </w:r>
          </w:p>
        </w:tc>
        <w:tc>
          <w:tcPr>
            <w:tcW w:w="1030" w:type="pct"/>
          </w:tcPr>
          <w:p w14:paraId="341714F2" w14:textId="2575D7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 HPUE_FR1_FDD_NR_CADC_R18 ) CR to TS 38.101-1 for missing HPUE FDD configurations</w:t>
            </w:r>
          </w:p>
        </w:tc>
        <w:tc>
          <w:tcPr>
            <w:tcW w:w="517" w:type="pct"/>
          </w:tcPr>
          <w:p w14:paraId="748B57C9" w14:textId="34EA2D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BT plc</w:t>
            </w:r>
          </w:p>
        </w:tc>
        <w:tc>
          <w:tcPr>
            <w:tcW w:w="368" w:type="pct"/>
          </w:tcPr>
          <w:p w14:paraId="20B3ABFD" w14:textId="16CFA9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7D9C707" w14:textId="37B812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2484</w:t>
            </w:r>
          </w:p>
        </w:tc>
        <w:tc>
          <w:tcPr>
            <w:tcW w:w="272" w:type="pct"/>
          </w:tcPr>
          <w:p w14:paraId="68B5214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7CA4A15" w14:textId="2BA93F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688BE53" w14:textId="16FF0D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6FA66EB" w14:textId="51BD76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HPUE_FR1_FDD_NR_CADC_R18</w:t>
            </w:r>
          </w:p>
        </w:tc>
        <w:tc>
          <w:tcPr>
            <w:tcW w:w="511" w:type="pct"/>
          </w:tcPr>
          <w:p w14:paraId="7F4B2D71" w14:textId="6C6F4A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2BA74C0" w14:textId="77777777" w:rsidTr="007D5367">
        <w:tc>
          <w:tcPr>
            <w:tcW w:w="586" w:type="pct"/>
          </w:tcPr>
          <w:p w14:paraId="3425F355" w14:textId="661DA9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R4-2413152</w:t>
            </w:r>
          </w:p>
        </w:tc>
        <w:tc>
          <w:tcPr>
            <w:tcW w:w="1030" w:type="pct"/>
          </w:tcPr>
          <w:p w14:paraId="2EF4D52D" w14:textId="1AFE66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(TEI) On missing BCS set definition for asymmetric FDD</w:t>
            </w:r>
          </w:p>
        </w:tc>
        <w:tc>
          <w:tcPr>
            <w:tcW w:w="517" w:type="pct"/>
          </w:tcPr>
          <w:p w14:paraId="01A2FC43" w14:textId="2CADDC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64B452CE" w14:textId="24EF97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74D99914" w14:textId="16819A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2485</w:t>
            </w:r>
          </w:p>
        </w:tc>
        <w:tc>
          <w:tcPr>
            <w:tcW w:w="272" w:type="pct"/>
          </w:tcPr>
          <w:p w14:paraId="5AD27D5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81E5960" w14:textId="050541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1F57A69F" w14:textId="35BE68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09FE713" w14:textId="64A8B8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TEI15</w:t>
            </w:r>
          </w:p>
        </w:tc>
        <w:tc>
          <w:tcPr>
            <w:tcW w:w="511" w:type="pct"/>
          </w:tcPr>
          <w:p w14:paraId="1170780E" w14:textId="37B99F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2223141" w14:textId="77777777" w:rsidTr="007D5367">
        <w:tc>
          <w:tcPr>
            <w:tcW w:w="586" w:type="pct"/>
          </w:tcPr>
          <w:p w14:paraId="29273035" w14:textId="04C865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R4-2413153</w:t>
            </w:r>
          </w:p>
        </w:tc>
        <w:tc>
          <w:tcPr>
            <w:tcW w:w="1030" w:type="pct"/>
          </w:tcPr>
          <w:p w14:paraId="5F711F5E" w14:textId="16EAC6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(TEI) On missing BCS set definition for asymmetric TDD</w:t>
            </w:r>
          </w:p>
        </w:tc>
        <w:tc>
          <w:tcPr>
            <w:tcW w:w="517" w:type="pct"/>
          </w:tcPr>
          <w:p w14:paraId="11CD493F" w14:textId="47BADA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0B7F9F2D" w14:textId="665A34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A0A380C" w14:textId="2DA4C4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2486</w:t>
            </w:r>
          </w:p>
        </w:tc>
        <w:tc>
          <w:tcPr>
            <w:tcW w:w="272" w:type="pct"/>
          </w:tcPr>
          <w:p w14:paraId="3514EEC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F1896D6" w14:textId="2515CD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6D5F9470" w14:textId="506999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6CE80E8" w14:textId="7E3BAB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TEI15</w:t>
            </w:r>
          </w:p>
        </w:tc>
        <w:tc>
          <w:tcPr>
            <w:tcW w:w="511" w:type="pct"/>
          </w:tcPr>
          <w:p w14:paraId="3B33ED45" w14:textId="523C62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524AD8B" w14:textId="77777777" w:rsidTr="007D5367">
        <w:tc>
          <w:tcPr>
            <w:tcW w:w="586" w:type="pct"/>
          </w:tcPr>
          <w:p w14:paraId="48C09775" w14:textId="7B2291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R4-2413154</w:t>
            </w:r>
          </w:p>
        </w:tc>
        <w:tc>
          <w:tcPr>
            <w:tcW w:w="1030" w:type="pct"/>
          </w:tcPr>
          <w:p w14:paraId="1F7F4B82" w14:textId="783E4D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(TEI) On missing BCS set definition for asymmetric TDD</w:t>
            </w:r>
          </w:p>
        </w:tc>
        <w:tc>
          <w:tcPr>
            <w:tcW w:w="517" w:type="pct"/>
          </w:tcPr>
          <w:p w14:paraId="71807232" w14:textId="0940CC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67A9DC4D" w14:textId="15E97C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7A7564CA" w14:textId="39569F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2487</w:t>
            </w:r>
          </w:p>
        </w:tc>
        <w:tc>
          <w:tcPr>
            <w:tcW w:w="272" w:type="pct"/>
          </w:tcPr>
          <w:p w14:paraId="04A88C0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11098B9" w14:textId="4B4375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04BFC32F" w14:textId="76079C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BAF8A9C" w14:textId="1D12D0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TEI15</w:t>
            </w:r>
          </w:p>
        </w:tc>
        <w:tc>
          <w:tcPr>
            <w:tcW w:w="511" w:type="pct"/>
          </w:tcPr>
          <w:p w14:paraId="286566C7" w14:textId="75C43A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1748E82" w14:textId="77777777" w:rsidTr="007D5367">
        <w:tc>
          <w:tcPr>
            <w:tcW w:w="586" w:type="pct"/>
          </w:tcPr>
          <w:p w14:paraId="5D222E1F" w14:textId="4F8C09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R4-2413155</w:t>
            </w:r>
          </w:p>
        </w:tc>
        <w:tc>
          <w:tcPr>
            <w:tcW w:w="1030" w:type="pct"/>
          </w:tcPr>
          <w:p w14:paraId="03504B49" w14:textId="4A5D67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(TEI) On missing BCS set definition for asymmetric TDD</w:t>
            </w:r>
          </w:p>
        </w:tc>
        <w:tc>
          <w:tcPr>
            <w:tcW w:w="517" w:type="pct"/>
          </w:tcPr>
          <w:p w14:paraId="3A64D1D6" w14:textId="7C69D7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48D2DFED" w14:textId="037D3D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CE56821" w14:textId="76BB24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2488</w:t>
            </w:r>
          </w:p>
        </w:tc>
        <w:tc>
          <w:tcPr>
            <w:tcW w:w="272" w:type="pct"/>
          </w:tcPr>
          <w:p w14:paraId="67D89C7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BF68ED0" w14:textId="0476D4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CD1B3C1" w14:textId="5DBD35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3E9C60F" w14:textId="3ECC4A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TEI15</w:t>
            </w:r>
          </w:p>
        </w:tc>
        <w:tc>
          <w:tcPr>
            <w:tcW w:w="511" w:type="pct"/>
          </w:tcPr>
          <w:p w14:paraId="4A600A36" w14:textId="3E54EC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5BBFF3B" w14:textId="77777777" w:rsidTr="007D5367">
        <w:tc>
          <w:tcPr>
            <w:tcW w:w="586" w:type="pct"/>
          </w:tcPr>
          <w:p w14:paraId="15D96792" w14:textId="683B35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R4-2413156</w:t>
            </w:r>
          </w:p>
        </w:tc>
        <w:tc>
          <w:tcPr>
            <w:tcW w:w="1030" w:type="pct"/>
          </w:tcPr>
          <w:p w14:paraId="506703C9" w14:textId="4279A8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(TEI) On missing BCS set definition for asymmetric TDD</w:t>
            </w:r>
          </w:p>
        </w:tc>
        <w:tc>
          <w:tcPr>
            <w:tcW w:w="517" w:type="pct"/>
          </w:tcPr>
          <w:p w14:paraId="1B091542" w14:textId="504290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46813348" w14:textId="24C12D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59934BC" w14:textId="21F0D2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2489</w:t>
            </w:r>
          </w:p>
        </w:tc>
        <w:tc>
          <w:tcPr>
            <w:tcW w:w="272" w:type="pct"/>
          </w:tcPr>
          <w:p w14:paraId="4188F97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ED857E0" w14:textId="2EC671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CB004F2" w14:textId="0DFB23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7BA5FDA" w14:textId="7685B7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TEI15</w:t>
            </w:r>
          </w:p>
        </w:tc>
        <w:tc>
          <w:tcPr>
            <w:tcW w:w="511" w:type="pct"/>
          </w:tcPr>
          <w:p w14:paraId="23FC00EB" w14:textId="02ED19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5FC89B3" w14:textId="77777777" w:rsidTr="007D5367">
        <w:tc>
          <w:tcPr>
            <w:tcW w:w="586" w:type="pct"/>
          </w:tcPr>
          <w:p w14:paraId="7632C028" w14:textId="743B8C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R4-2413160</w:t>
            </w:r>
          </w:p>
        </w:tc>
        <w:tc>
          <w:tcPr>
            <w:tcW w:w="1030" w:type="pct"/>
          </w:tcPr>
          <w:p w14:paraId="1402A423" w14:textId="2B9415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(ENDC_UE_PC2_R17_NR_TDD-Core) CR 38.101-3 Clean up of power class indication for DC configurations</w:t>
            </w:r>
          </w:p>
        </w:tc>
        <w:tc>
          <w:tcPr>
            <w:tcW w:w="517" w:type="pct"/>
          </w:tcPr>
          <w:p w14:paraId="445F91E1" w14:textId="6AF818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16C434D" w14:textId="4ADA11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15E9D4A" w14:textId="2AD9A6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2490</w:t>
            </w:r>
          </w:p>
        </w:tc>
        <w:tc>
          <w:tcPr>
            <w:tcW w:w="272" w:type="pct"/>
          </w:tcPr>
          <w:p w14:paraId="35C5023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1F1D143" w14:textId="7AE2F9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4F5F1C7" w14:textId="708F2F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A490B20" w14:textId="4017E9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ENDC_UE_PC2_R17_NR_TDD-Core</w:t>
            </w:r>
          </w:p>
        </w:tc>
        <w:tc>
          <w:tcPr>
            <w:tcW w:w="511" w:type="pct"/>
          </w:tcPr>
          <w:p w14:paraId="1F3CAE6F" w14:textId="706D9B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F548130" w14:textId="77777777" w:rsidTr="007D5367">
        <w:tc>
          <w:tcPr>
            <w:tcW w:w="586" w:type="pct"/>
          </w:tcPr>
          <w:p w14:paraId="05AFFEAA" w14:textId="37ECD8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R4-2413211</w:t>
            </w:r>
          </w:p>
        </w:tc>
        <w:tc>
          <w:tcPr>
            <w:tcW w:w="1030" w:type="pct"/>
          </w:tcPr>
          <w:p w14:paraId="4BC97A34" w14:textId="1427F9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 SUL configuration correction for REFSENS alignment with subsequent releases</w:t>
            </w:r>
          </w:p>
        </w:tc>
        <w:tc>
          <w:tcPr>
            <w:tcW w:w="517" w:type="pct"/>
          </w:tcPr>
          <w:p w14:paraId="0B61EA72" w14:textId="5C9C95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368" w:type="pct"/>
          </w:tcPr>
          <w:p w14:paraId="466BCAD1" w14:textId="7E1A40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0507EA1" w14:textId="503BF2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2491</w:t>
            </w:r>
          </w:p>
        </w:tc>
        <w:tc>
          <w:tcPr>
            <w:tcW w:w="272" w:type="pct"/>
          </w:tcPr>
          <w:p w14:paraId="1B16C40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36A01DA" w14:textId="26D66C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24D5D779" w14:textId="0B0145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AB7F72D" w14:textId="4AD063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TEI15, NR_newRAT-Core</w:t>
            </w:r>
          </w:p>
        </w:tc>
        <w:tc>
          <w:tcPr>
            <w:tcW w:w="511" w:type="pct"/>
          </w:tcPr>
          <w:p w14:paraId="3E92585B" w14:textId="378D97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6BDCD45" w14:textId="77777777" w:rsidTr="007D5367">
        <w:tc>
          <w:tcPr>
            <w:tcW w:w="586" w:type="pct"/>
          </w:tcPr>
          <w:p w14:paraId="02FDA0A9" w14:textId="7A78A4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R4-2413212</w:t>
            </w:r>
          </w:p>
        </w:tc>
        <w:tc>
          <w:tcPr>
            <w:tcW w:w="1030" w:type="pct"/>
          </w:tcPr>
          <w:p w14:paraId="57092047" w14:textId="014924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3MHz channel bandwidth optional for frequency bands n31 and n72</w:t>
            </w:r>
          </w:p>
        </w:tc>
        <w:tc>
          <w:tcPr>
            <w:tcW w:w="517" w:type="pct"/>
          </w:tcPr>
          <w:p w14:paraId="14281612" w14:textId="6E060A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Keysight Technologies UK Ltd, Nokia</w:t>
            </w:r>
          </w:p>
        </w:tc>
        <w:tc>
          <w:tcPr>
            <w:tcW w:w="368" w:type="pct"/>
          </w:tcPr>
          <w:p w14:paraId="60E36596" w14:textId="78BDCE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EBD1C6A" w14:textId="249C68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2492</w:t>
            </w:r>
          </w:p>
        </w:tc>
        <w:tc>
          <w:tcPr>
            <w:tcW w:w="272" w:type="pct"/>
          </w:tcPr>
          <w:p w14:paraId="07F7B7B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54FE3F0" w14:textId="1F6588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4E83CB7" w14:textId="1544BF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C6DF9BD" w14:textId="096152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NR_bands_n31_n72</w:t>
            </w:r>
          </w:p>
        </w:tc>
        <w:tc>
          <w:tcPr>
            <w:tcW w:w="511" w:type="pct"/>
          </w:tcPr>
          <w:p w14:paraId="2212CFE2" w14:textId="759677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FCBFFE3" w14:textId="77777777" w:rsidTr="007D5367">
        <w:tc>
          <w:tcPr>
            <w:tcW w:w="586" w:type="pct"/>
          </w:tcPr>
          <w:p w14:paraId="1DF57431" w14:textId="70246D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R4-2413240</w:t>
            </w:r>
          </w:p>
        </w:tc>
        <w:tc>
          <w:tcPr>
            <w:tcW w:w="1030" w:type="pct"/>
          </w:tcPr>
          <w:p w14:paraId="6C772DA0" w14:textId="409600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(LTE_NR_HPUE_FWVM_R18-Core) Clarification on FRMCS PC1 applicability for bands n100 and n101</w:t>
            </w:r>
          </w:p>
        </w:tc>
        <w:tc>
          <w:tcPr>
            <w:tcW w:w="517" w:type="pct"/>
          </w:tcPr>
          <w:p w14:paraId="331E4B50" w14:textId="55A31D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HiSilicon, UIC</w:t>
            </w:r>
          </w:p>
        </w:tc>
        <w:tc>
          <w:tcPr>
            <w:tcW w:w="368" w:type="pct"/>
          </w:tcPr>
          <w:p w14:paraId="2C3BFD07" w14:textId="6DB6FD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466BB87" w14:textId="201A59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2493</w:t>
            </w:r>
          </w:p>
        </w:tc>
        <w:tc>
          <w:tcPr>
            <w:tcW w:w="272" w:type="pct"/>
          </w:tcPr>
          <w:p w14:paraId="4434F68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EE31DCB" w14:textId="2DDD9F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9FAD2C8" w14:textId="2A2A6F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6751AED" w14:textId="38FD2A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LTE_NR_HPUE_FWVM_R18-Core</w:t>
            </w:r>
          </w:p>
        </w:tc>
        <w:tc>
          <w:tcPr>
            <w:tcW w:w="511" w:type="pct"/>
          </w:tcPr>
          <w:p w14:paraId="2596A887" w14:textId="635453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1DC6B1F" w14:textId="77777777" w:rsidTr="007D5367">
        <w:tc>
          <w:tcPr>
            <w:tcW w:w="586" w:type="pct"/>
          </w:tcPr>
          <w:p w14:paraId="18E1ABDC" w14:textId="100665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R4-2413241</w:t>
            </w:r>
          </w:p>
        </w:tc>
        <w:tc>
          <w:tcPr>
            <w:tcW w:w="1030" w:type="pct"/>
          </w:tcPr>
          <w:p w14:paraId="248AC933" w14:textId="606310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(NR_n14-Core, TEI16) Correction of notes for UE output power</w:t>
            </w:r>
          </w:p>
        </w:tc>
        <w:tc>
          <w:tcPr>
            <w:tcW w:w="517" w:type="pct"/>
          </w:tcPr>
          <w:p w14:paraId="7B557ECB" w14:textId="538E83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9EE26B6" w14:textId="1D44D5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04FDC6C" w14:textId="74B2AC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2494</w:t>
            </w:r>
          </w:p>
        </w:tc>
        <w:tc>
          <w:tcPr>
            <w:tcW w:w="272" w:type="pct"/>
          </w:tcPr>
          <w:p w14:paraId="72C7FFE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DB278D2" w14:textId="0594BC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42D1FA03" w14:textId="3607E7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C712A52" w14:textId="68416A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NR_n14-Core, TEI16</w:t>
            </w:r>
          </w:p>
        </w:tc>
        <w:tc>
          <w:tcPr>
            <w:tcW w:w="511" w:type="pct"/>
          </w:tcPr>
          <w:p w14:paraId="6C714E79" w14:textId="309843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14ADACF" w14:textId="77777777" w:rsidTr="007D5367">
        <w:tc>
          <w:tcPr>
            <w:tcW w:w="586" w:type="pct"/>
          </w:tcPr>
          <w:p w14:paraId="5D164E44" w14:textId="5FB918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R4-2414375</w:t>
            </w:r>
          </w:p>
        </w:tc>
        <w:tc>
          <w:tcPr>
            <w:tcW w:w="1030" w:type="pct"/>
          </w:tcPr>
          <w:p w14:paraId="3BC57513" w14:textId="5AEEF1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(NR_n14-Core, TEI16) Correction of notes for UE output power</w:t>
            </w:r>
          </w:p>
        </w:tc>
        <w:tc>
          <w:tcPr>
            <w:tcW w:w="517" w:type="pct"/>
          </w:tcPr>
          <w:p w14:paraId="212922BC" w14:textId="1BB18C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2264F0D" w14:textId="056E1E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2B38DDF" w14:textId="6CA6AE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2494</w:t>
            </w:r>
          </w:p>
        </w:tc>
        <w:tc>
          <w:tcPr>
            <w:tcW w:w="272" w:type="pct"/>
          </w:tcPr>
          <w:p w14:paraId="4D569048" w14:textId="51930D46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CEA060E" w14:textId="117124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08F71025" w14:textId="3C97D5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93312BE" w14:textId="27E8C6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NR_n14-Core, TEI16</w:t>
            </w:r>
          </w:p>
        </w:tc>
        <w:tc>
          <w:tcPr>
            <w:tcW w:w="511" w:type="pct"/>
          </w:tcPr>
          <w:p w14:paraId="0762B873" w14:textId="280CAC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D8C4A8D" w14:textId="77777777" w:rsidTr="007D5367">
        <w:tc>
          <w:tcPr>
            <w:tcW w:w="586" w:type="pct"/>
          </w:tcPr>
          <w:p w14:paraId="4FC519B9" w14:textId="3A14E3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R4-2413242</w:t>
            </w:r>
          </w:p>
        </w:tc>
        <w:tc>
          <w:tcPr>
            <w:tcW w:w="1030" w:type="pct"/>
          </w:tcPr>
          <w:p w14:paraId="57789D55" w14:textId="4E772B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(NR_n14-Core, TEI16) Correction of notes for UE output power</w:t>
            </w:r>
          </w:p>
        </w:tc>
        <w:tc>
          <w:tcPr>
            <w:tcW w:w="517" w:type="pct"/>
          </w:tcPr>
          <w:p w14:paraId="49389886" w14:textId="4CD7EA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B4033EF" w14:textId="1251F5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91516D8" w14:textId="6D4B45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2495</w:t>
            </w:r>
          </w:p>
        </w:tc>
        <w:tc>
          <w:tcPr>
            <w:tcW w:w="272" w:type="pct"/>
          </w:tcPr>
          <w:p w14:paraId="091A06B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680F87E" w14:textId="7BC142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CC9DB54" w14:textId="40326C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6F01263" w14:textId="696AC7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NR_n14-Core, TEI16</w:t>
            </w:r>
          </w:p>
        </w:tc>
        <w:tc>
          <w:tcPr>
            <w:tcW w:w="511" w:type="pct"/>
          </w:tcPr>
          <w:p w14:paraId="02FE36E3" w14:textId="406A51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DBDED9D" w14:textId="77777777" w:rsidTr="007D5367">
        <w:tc>
          <w:tcPr>
            <w:tcW w:w="586" w:type="pct"/>
          </w:tcPr>
          <w:p w14:paraId="29105A36" w14:textId="3A5177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R4-2413243</w:t>
            </w:r>
          </w:p>
        </w:tc>
        <w:tc>
          <w:tcPr>
            <w:tcW w:w="1030" w:type="pct"/>
          </w:tcPr>
          <w:p w14:paraId="73618A34" w14:textId="626CDB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(NR_n14-Core, TEI16) Correction of notes for UE output power</w:t>
            </w:r>
          </w:p>
        </w:tc>
        <w:tc>
          <w:tcPr>
            <w:tcW w:w="517" w:type="pct"/>
          </w:tcPr>
          <w:p w14:paraId="7FFFDCC1" w14:textId="053408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5C4DFA9" w14:textId="3842D7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CC52080" w14:textId="774A60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2496</w:t>
            </w:r>
          </w:p>
        </w:tc>
        <w:tc>
          <w:tcPr>
            <w:tcW w:w="272" w:type="pct"/>
          </w:tcPr>
          <w:p w14:paraId="717C9AA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444DAF1" w14:textId="7B5AF7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0904243" w14:textId="6BE8EA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94B0810" w14:textId="618A22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NR_n14-Core, TEI16</w:t>
            </w:r>
          </w:p>
        </w:tc>
        <w:tc>
          <w:tcPr>
            <w:tcW w:w="511" w:type="pct"/>
          </w:tcPr>
          <w:p w14:paraId="7E81343C" w14:textId="0B63FB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CC8428D" w14:textId="77777777" w:rsidTr="007D5367">
        <w:tc>
          <w:tcPr>
            <w:tcW w:w="586" w:type="pct"/>
          </w:tcPr>
          <w:p w14:paraId="2E14900F" w14:textId="59AE0C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R4-2414376</w:t>
            </w:r>
          </w:p>
        </w:tc>
        <w:tc>
          <w:tcPr>
            <w:tcW w:w="1030" w:type="pct"/>
          </w:tcPr>
          <w:p w14:paraId="65E7677D" w14:textId="05342F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(NR_n14-Core, TEI16) Correction of notes for UE output power</w:t>
            </w:r>
          </w:p>
        </w:tc>
        <w:tc>
          <w:tcPr>
            <w:tcW w:w="517" w:type="pct"/>
          </w:tcPr>
          <w:p w14:paraId="797A10A8" w14:textId="3E0A79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ADDEC99" w14:textId="32DC49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ECA9542" w14:textId="47F7CF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2496</w:t>
            </w:r>
          </w:p>
        </w:tc>
        <w:tc>
          <w:tcPr>
            <w:tcW w:w="272" w:type="pct"/>
          </w:tcPr>
          <w:p w14:paraId="0CCCB921" w14:textId="08EEA2B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4E6EAA7" w14:textId="45E4ED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9C4BCF8" w14:textId="7A8732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B9247B1" w14:textId="2FA916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NR_n14-Core, TEI16</w:t>
            </w:r>
          </w:p>
        </w:tc>
        <w:tc>
          <w:tcPr>
            <w:tcW w:w="511" w:type="pct"/>
          </w:tcPr>
          <w:p w14:paraId="55D523B9" w14:textId="04DE14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117D5D4" w14:textId="77777777" w:rsidTr="007D5367">
        <w:tc>
          <w:tcPr>
            <w:tcW w:w="586" w:type="pct"/>
          </w:tcPr>
          <w:p w14:paraId="076B4BA3" w14:textId="3A7322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R4-2413295</w:t>
            </w:r>
          </w:p>
        </w:tc>
        <w:tc>
          <w:tcPr>
            <w:tcW w:w="1030" w:type="pct"/>
          </w:tcPr>
          <w:p w14:paraId="3A415BCC" w14:textId="6DFE4A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(HPUE_FR1_FDD_NR_CADC_R18-Core) CR for 38.101-1: Corrections for CA_n71A-n77A PC2 n71</w:t>
            </w:r>
          </w:p>
        </w:tc>
        <w:tc>
          <w:tcPr>
            <w:tcW w:w="517" w:type="pct"/>
          </w:tcPr>
          <w:p w14:paraId="786B61B2" w14:textId="4F7F18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T-Mobile USA</w:t>
            </w:r>
          </w:p>
        </w:tc>
        <w:tc>
          <w:tcPr>
            <w:tcW w:w="368" w:type="pct"/>
          </w:tcPr>
          <w:p w14:paraId="4A8FD988" w14:textId="59CF7A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B991797" w14:textId="07994A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2497</w:t>
            </w:r>
          </w:p>
        </w:tc>
        <w:tc>
          <w:tcPr>
            <w:tcW w:w="272" w:type="pct"/>
          </w:tcPr>
          <w:p w14:paraId="0B2AC5E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2F65AA1" w14:textId="1EBF3C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FFF78B4" w14:textId="298FFE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6C65D4C" w14:textId="143292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HPUE_FR1_FDD_NR_CADC_R18</w:t>
            </w:r>
          </w:p>
        </w:tc>
        <w:tc>
          <w:tcPr>
            <w:tcW w:w="511" w:type="pct"/>
          </w:tcPr>
          <w:p w14:paraId="42F5F72A" w14:textId="7317D8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96DE6C0" w14:textId="77777777" w:rsidTr="007D5367">
        <w:tc>
          <w:tcPr>
            <w:tcW w:w="586" w:type="pct"/>
          </w:tcPr>
          <w:p w14:paraId="31A7B4A2" w14:textId="283A01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R4-2413296</w:t>
            </w:r>
          </w:p>
        </w:tc>
        <w:tc>
          <w:tcPr>
            <w:tcW w:w="1030" w:type="pct"/>
          </w:tcPr>
          <w:p w14:paraId="09C96B98" w14:textId="545997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 HPUE_NR_FR1_FDD) CR for 38.101-1 NS_06 corrections</w:t>
            </w:r>
          </w:p>
        </w:tc>
        <w:tc>
          <w:tcPr>
            <w:tcW w:w="517" w:type="pct"/>
          </w:tcPr>
          <w:p w14:paraId="0F31574D" w14:textId="0C189B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T-Mobile USA, AT&amp;T, Huawei</w:t>
            </w:r>
          </w:p>
        </w:tc>
        <w:tc>
          <w:tcPr>
            <w:tcW w:w="368" w:type="pct"/>
          </w:tcPr>
          <w:p w14:paraId="72EED779" w14:textId="271AE0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4FCD2721" w14:textId="4D1C9B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2498</w:t>
            </w:r>
          </w:p>
        </w:tc>
        <w:tc>
          <w:tcPr>
            <w:tcW w:w="272" w:type="pct"/>
          </w:tcPr>
          <w:p w14:paraId="0C6305A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DDD1B15" w14:textId="5D7360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664C3AE" w14:textId="2E55D1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2B3B5E3" w14:textId="2D4655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HPUE_FR1_FDD_NR_CADC_R18</w:t>
            </w:r>
          </w:p>
        </w:tc>
        <w:tc>
          <w:tcPr>
            <w:tcW w:w="511" w:type="pct"/>
          </w:tcPr>
          <w:p w14:paraId="5355B0D6" w14:textId="7E3807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45A83CB" w14:textId="77777777" w:rsidTr="007D5367">
        <w:tc>
          <w:tcPr>
            <w:tcW w:w="586" w:type="pct"/>
          </w:tcPr>
          <w:p w14:paraId="42BDF1FD" w14:textId="7F7EE1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R4-2413297</w:t>
            </w:r>
          </w:p>
        </w:tc>
        <w:tc>
          <w:tcPr>
            <w:tcW w:w="1030" w:type="pct"/>
          </w:tcPr>
          <w:p w14:paraId="0BF95C4B" w14:textId="419C0F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(CA and HPUE) CR for 38.101-1: Various corrections for CA and HPUE</w:t>
            </w:r>
          </w:p>
        </w:tc>
        <w:tc>
          <w:tcPr>
            <w:tcW w:w="517" w:type="pct"/>
          </w:tcPr>
          <w:p w14:paraId="78565381" w14:textId="1B155F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T-Mobile USA</w:t>
            </w:r>
          </w:p>
        </w:tc>
        <w:tc>
          <w:tcPr>
            <w:tcW w:w="368" w:type="pct"/>
          </w:tcPr>
          <w:p w14:paraId="22CE66CA" w14:textId="1E01F7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34A0EA6" w14:textId="4C83D8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2499</w:t>
            </w:r>
          </w:p>
        </w:tc>
        <w:tc>
          <w:tcPr>
            <w:tcW w:w="272" w:type="pct"/>
          </w:tcPr>
          <w:p w14:paraId="2B20EA2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8C3603D" w14:textId="7903A0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A4FD2FC" w14:textId="1B4414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35DEAB0" w14:textId="1DCBBA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NR_CA_R18_Intra, NR_CADC_R18_2BDL_xBUL, NR_CADC_R18_yBDL_xBUL, HPUE_FR1_FDD_NR_CADC_R18, HPUE_FR1_TDD_NR_CADC_SUL_R18</w:t>
            </w:r>
          </w:p>
        </w:tc>
        <w:tc>
          <w:tcPr>
            <w:tcW w:w="511" w:type="pct"/>
          </w:tcPr>
          <w:p w14:paraId="15010CF3" w14:textId="2BC607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C77527D" w14:textId="77777777" w:rsidTr="007D5367">
        <w:tc>
          <w:tcPr>
            <w:tcW w:w="586" w:type="pct"/>
          </w:tcPr>
          <w:p w14:paraId="765B289B" w14:textId="18A476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R4-2414417</w:t>
            </w:r>
          </w:p>
        </w:tc>
        <w:tc>
          <w:tcPr>
            <w:tcW w:w="1030" w:type="pct"/>
          </w:tcPr>
          <w:p w14:paraId="2231C6EF" w14:textId="785908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(CA and HPUE) CR for 38.101-1: Various corrections for CA and HPUE</w:t>
            </w:r>
          </w:p>
        </w:tc>
        <w:tc>
          <w:tcPr>
            <w:tcW w:w="517" w:type="pct"/>
          </w:tcPr>
          <w:p w14:paraId="6AA985C7" w14:textId="0A9CB1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T-Mobile USA</w:t>
            </w:r>
          </w:p>
        </w:tc>
        <w:tc>
          <w:tcPr>
            <w:tcW w:w="368" w:type="pct"/>
          </w:tcPr>
          <w:p w14:paraId="047E2406" w14:textId="384D54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7638AFE6" w14:textId="09AA5F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2499</w:t>
            </w:r>
          </w:p>
        </w:tc>
        <w:tc>
          <w:tcPr>
            <w:tcW w:w="272" w:type="pct"/>
          </w:tcPr>
          <w:p w14:paraId="77C113D2" w14:textId="6814466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5225680" w14:textId="6CDDD3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15D460A" w14:textId="15135F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254C9CC" w14:textId="233EC2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NR_CA_R18_Intra, NR_CADC_R18_2BDL_xBUL, NR_CADC_R18_yBDL_xBUL, HPUE_FR1_FDD_NR_CADC_R18, HPUE_FR1_TDD_NR_CADC_SUL_R18</w:t>
            </w:r>
          </w:p>
        </w:tc>
        <w:tc>
          <w:tcPr>
            <w:tcW w:w="511" w:type="pct"/>
          </w:tcPr>
          <w:p w14:paraId="09CE5AA0" w14:textId="39A99D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9ADAA76" w14:textId="77777777" w:rsidTr="007D5367">
        <w:tc>
          <w:tcPr>
            <w:tcW w:w="586" w:type="pct"/>
          </w:tcPr>
          <w:p w14:paraId="0584DF72" w14:textId="46715D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R4-2413334</w:t>
            </w:r>
          </w:p>
        </w:tc>
        <w:tc>
          <w:tcPr>
            <w:tcW w:w="1030" w:type="pct"/>
          </w:tcPr>
          <w:p w14:paraId="557CBFD3" w14:textId="061793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(TEI15) CR to 38.101-1 Rel-15: Corrections of NR operating bands clause in FR1</w:t>
            </w:r>
          </w:p>
        </w:tc>
        <w:tc>
          <w:tcPr>
            <w:tcW w:w="517" w:type="pct"/>
          </w:tcPr>
          <w:p w14:paraId="2DD7F053" w14:textId="5177D4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 India Private Limited</w:t>
            </w:r>
          </w:p>
        </w:tc>
        <w:tc>
          <w:tcPr>
            <w:tcW w:w="368" w:type="pct"/>
          </w:tcPr>
          <w:p w14:paraId="502B5E7E" w14:textId="7D2A1B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AD4E669" w14:textId="53729A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2500</w:t>
            </w:r>
          </w:p>
        </w:tc>
        <w:tc>
          <w:tcPr>
            <w:tcW w:w="272" w:type="pct"/>
          </w:tcPr>
          <w:p w14:paraId="44980D6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8481326" w14:textId="6E981E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201358A5" w14:textId="5CCE4A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13C827E" w14:textId="71085B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</w:t>
            </w:r>
          </w:p>
        </w:tc>
        <w:tc>
          <w:tcPr>
            <w:tcW w:w="511" w:type="pct"/>
          </w:tcPr>
          <w:p w14:paraId="2966D95E" w14:textId="68A1BB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CE6B464" w14:textId="77777777" w:rsidTr="007D5367">
        <w:tc>
          <w:tcPr>
            <w:tcW w:w="586" w:type="pct"/>
          </w:tcPr>
          <w:p w14:paraId="6FC994EA" w14:textId="09A317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R4-2414377</w:t>
            </w:r>
          </w:p>
        </w:tc>
        <w:tc>
          <w:tcPr>
            <w:tcW w:w="1030" w:type="pct"/>
          </w:tcPr>
          <w:p w14:paraId="2362BD4F" w14:textId="50B731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38.101-1 Rel-15: Corrections of NR operating bands clause in FR1</w:t>
            </w:r>
          </w:p>
        </w:tc>
        <w:tc>
          <w:tcPr>
            <w:tcW w:w="517" w:type="pct"/>
          </w:tcPr>
          <w:p w14:paraId="1E05538C" w14:textId="1F03F8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4D62DF26" w14:textId="767107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6517A4F8" w14:textId="693388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2500</w:t>
            </w:r>
          </w:p>
        </w:tc>
        <w:tc>
          <w:tcPr>
            <w:tcW w:w="272" w:type="pct"/>
          </w:tcPr>
          <w:p w14:paraId="5720BB13" w14:textId="7911CFD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DB5A0D8" w14:textId="3B5F5D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5BE8493F" w14:textId="549C3E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94EDA5D" w14:textId="092702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</w:t>
            </w:r>
          </w:p>
        </w:tc>
        <w:tc>
          <w:tcPr>
            <w:tcW w:w="511" w:type="pct"/>
          </w:tcPr>
          <w:p w14:paraId="611C11E0" w14:textId="38952B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170AAFB" w14:textId="77777777" w:rsidTr="007D5367">
        <w:tc>
          <w:tcPr>
            <w:tcW w:w="586" w:type="pct"/>
          </w:tcPr>
          <w:p w14:paraId="5B854519" w14:textId="2A5C0C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R4-2413351</w:t>
            </w:r>
          </w:p>
        </w:tc>
        <w:tc>
          <w:tcPr>
            <w:tcW w:w="1030" w:type="pct"/>
          </w:tcPr>
          <w:p w14:paraId="22B8BF0E" w14:textId="285339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(TEI16) CR to 38.101-1 Rel-16: Corrections of NR operating bands clause in FR1</w:t>
            </w:r>
          </w:p>
        </w:tc>
        <w:tc>
          <w:tcPr>
            <w:tcW w:w="517" w:type="pct"/>
          </w:tcPr>
          <w:p w14:paraId="24862FF0" w14:textId="1BE239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4AE9D856" w14:textId="50CE4F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81D4665" w14:textId="15DADE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2501</w:t>
            </w:r>
          </w:p>
        </w:tc>
        <w:tc>
          <w:tcPr>
            <w:tcW w:w="272" w:type="pct"/>
          </w:tcPr>
          <w:p w14:paraId="66223A6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A28481B" w14:textId="089D63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06630BDA" w14:textId="18F81D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0CA6E15" w14:textId="019B1E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</w:t>
            </w:r>
          </w:p>
        </w:tc>
        <w:tc>
          <w:tcPr>
            <w:tcW w:w="511" w:type="pct"/>
          </w:tcPr>
          <w:p w14:paraId="10EDE4D6" w14:textId="36F6B1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86B1534" w14:textId="77777777" w:rsidTr="007D5367">
        <w:tc>
          <w:tcPr>
            <w:tcW w:w="586" w:type="pct"/>
          </w:tcPr>
          <w:p w14:paraId="3BF21196" w14:textId="3F1951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R4-2414378</w:t>
            </w:r>
          </w:p>
        </w:tc>
        <w:tc>
          <w:tcPr>
            <w:tcW w:w="1030" w:type="pct"/>
          </w:tcPr>
          <w:p w14:paraId="50997019" w14:textId="494CB4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38.101-1 Rel-16: Corrections of NR operating bands clause in FR1</w:t>
            </w:r>
          </w:p>
        </w:tc>
        <w:tc>
          <w:tcPr>
            <w:tcW w:w="517" w:type="pct"/>
          </w:tcPr>
          <w:p w14:paraId="296E494C" w14:textId="1EC1A4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06FEB6C3" w14:textId="05E29F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74B61B9F" w14:textId="620530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2501</w:t>
            </w:r>
          </w:p>
        </w:tc>
        <w:tc>
          <w:tcPr>
            <w:tcW w:w="272" w:type="pct"/>
          </w:tcPr>
          <w:p w14:paraId="094E993A" w14:textId="7C2ED3CF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759004B" w14:textId="2B809F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1C6CF5E5" w14:textId="0065F4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B2211F5" w14:textId="62537D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</w:t>
            </w:r>
          </w:p>
        </w:tc>
        <w:tc>
          <w:tcPr>
            <w:tcW w:w="511" w:type="pct"/>
          </w:tcPr>
          <w:p w14:paraId="0517AD96" w14:textId="380F71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79A6B5C" w14:textId="77777777" w:rsidTr="007D5367">
        <w:tc>
          <w:tcPr>
            <w:tcW w:w="586" w:type="pct"/>
          </w:tcPr>
          <w:p w14:paraId="7EA1DABE" w14:textId="3A157F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R4-2413354</w:t>
            </w:r>
          </w:p>
        </w:tc>
        <w:tc>
          <w:tcPr>
            <w:tcW w:w="1030" w:type="pct"/>
          </w:tcPr>
          <w:p w14:paraId="2251A89B" w14:textId="65C5DA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(TEI17) CR to 38.101-1 Rel-17: Corrections of NR operating bands clause in FR1</w:t>
            </w:r>
          </w:p>
        </w:tc>
        <w:tc>
          <w:tcPr>
            <w:tcW w:w="517" w:type="pct"/>
          </w:tcPr>
          <w:p w14:paraId="31BE0645" w14:textId="726C92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 India Private Limited</w:t>
            </w:r>
          </w:p>
        </w:tc>
        <w:tc>
          <w:tcPr>
            <w:tcW w:w="368" w:type="pct"/>
          </w:tcPr>
          <w:p w14:paraId="6203553D" w14:textId="4A4237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4E9ECA3" w14:textId="694CA4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2502</w:t>
            </w:r>
          </w:p>
        </w:tc>
        <w:tc>
          <w:tcPr>
            <w:tcW w:w="272" w:type="pct"/>
          </w:tcPr>
          <w:p w14:paraId="0D27FD2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226EBF9" w14:textId="3C5092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A379B81" w14:textId="7A0A7E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2557ADC" w14:textId="7FAB7F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NR_newRAT, NR_SUL_UL_n24</w:t>
            </w:r>
          </w:p>
        </w:tc>
        <w:tc>
          <w:tcPr>
            <w:tcW w:w="511" w:type="pct"/>
          </w:tcPr>
          <w:p w14:paraId="2456F8FB" w14:textId="713CCA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08F2201" w14:textId="77777777" w:rsidTr="007D5367">
        <w:tc>
          <w:tcPr>
            <w:tcW w:w="586" w:type="pct"/>
          </w:tcPr>
          <w:p w14:paraId="764A6F74" w14:textId="7E185E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R4-2414379</w:t>
            </w:r>
          </w:p>
        </w:tc>
        <w:tc>
          <w:tcPr>
            <w:tcW w:w="1030" w:type="pct"/>
          </w:tcPr>
          <w:p w14:paraId="20A29AF8" w14:textId="07EA47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38.101-1 Rel-17: Corrections of NR operating bands clause in FR1</w:t>
            </w:r>
          </w:p>
        </w:tc>
        <w:tc>
          <w:tcPr>
            <w:tcW w:w="517" w:type="pct"/>
          </w:tcPr>
          <w:p w14:paraId="191FF03E" w14:textId="41BEED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79502D52" w14:textId="54B2E9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3E7A8D7" w14:textId="6EBCCF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2502</w:t>
            </w:r>
          </w:p>
        </w:tc>
        <w:tc>
          <w:tcPr>
            <w:tcW w:w="272" w:type="pct"/>
          </w:tcPr>
          <w:p w14:paraId="3944F1EF" w14:textId="5C74EA4F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5022FA6" w14:textId="0C4DCE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FEAB444" w14:textId="1FFFF9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A12810D" w14:textId="3A0724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NR_newRAT, NR_SUL_UL_n24</w:t>
            </w:r>
          </w:p>
        </w:tc>
        <w:tc>
          <w:tcPr>
            <w:tcW w:w="511" w:type="pct"/>
          </w:tcPr>
          <w:p w14:paraId="42ED9C39" w14:textId="3F0154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96BECF2" w14:textId="77777777" w:rsidTr="007D5367">
        <w:tc>
          <w:tcPr>
            <w:tcW w:w="586" w:type="pct"/>
          </w:tcPr>
          <w:p w14:paraId="32C1AA6E" w14:textId="5C6DCF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R4-2413355</w:t>
            </w:r>
          </w:p>
        </w:tc>
        <w:tc>
          <w:tcPr>
            <w:tcW w:w="1030" w:type="pct"/>
          </w:tcPr>
          <w:p w14:paraId="4AB411A8" w14:textId="7BBAE4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(TEI18) CR to 38.101-1 Rel-18: Corrections of NR operating bands clause in FR1</w:t>
            </w:r>
          </w:p>
        </w:tc>
        <w:tc>
          <w:tcPr>
            <w:tcW w:w="517" w:type="pct"/>
          </w:tcPr>
          <w:p w14:paraId="79162FBF" w14:textId="4BE1ED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332AACB" w14:textId="356108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29CF2A0E" w14:textId="668E83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2503</w:t>
            </w:r>
          </w:p>
        </w:tc>
        <w:tc>
          <w:tcPr>
            <w:tcW w:w="272" w:type="pct"/>
          </w:tcPr>
          <w:p w14:paraId="0B8D1BA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F6B855A" w14:textId="044CA1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AE7AECE" w14:textId="0ADBD6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529D7E6" w14:textId="2ED339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NR_newRAT, NR_SUL_UL_n24</w:t>
            </w:r>
          </w:p>
        </w:tc>
        <w:tc>
          <w:tcPr>
            <w:tcW w:w="511" w:type="pct"/>
          </w:tcPr>
          <w:p w14:paraId="714C5BD5" w14:textId="7846F1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1B8FF98" w14:textId="77777777" w:rsidTr="007D5367">
        <w:tc>
          <w:tcPr>
            <w:tcW w:w="586" w:type="pct"/>
          </w:tcPr>
          <w:p w14:paraId="0807271D" w14:textId="713242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R4-2414422</w:t>
            </w:r>
          </w:p>
        </w:tc>
        <w:tc>
          <w:tcPr>
            <w:tcW w:w="1030" w:type="pct"/>
          </w:tcPr>
          <w:p w14:paraId="157445C6" w14:textId="303327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38.101-1 Rel-18: Corrections of NR operating bands clause in FR1</w:t>
            </w:r>
          </w:p>
        </w:tc>
        <w:tc>
          <w:tcPr>
            <w:tcW w:w="517" w:type="pct"/>
          </w:tcPr>
          <w:p w14:paraId="28A58649" w14:textId="358233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711D71B0" w14:textId="5F0A33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19F5E9B" w14:textId="257655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2503</w:t>
            </w:r>
          </w:p>
        </w:tc>
        <w:tc>
          <w:tcPr>
            <w:tcW w:w="272" w:type="pct"/>
          </w:tcPr>
          <w:p w14:paraId="29FD28EA" w14:textId="47C753DF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0177338" w14:textId="44E972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EAC1FDB" w14:textId="4ACCD1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C4EFFC8" w14:textId="2E7AEB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NR_newRAT, NR_SUL_UL_n24</w:t>
            </w:r>
          </w:p>
        </w:tc>
        <w:tc>
          <w:tcPr>
            <w:tcW w:w="511" w:type="pct"/>
          </w:tcPr>
          <w:p w14:paraId="3DB772B9" w14:textId="3CB6F7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E89D797" w14:textId="77777777" w:rsidTr="007D5367">
        <w:tc>
          <w:tcPr>
            <w:tcW w:w="586" w:type="pct"/>
          </w:tcPr>
          <w:p w14:paraId="1A1DBFA1" w14:textId="592066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R4-2413358</w:t>
            </w:r>
          </w:p>
        </w:tc>
        <w:tc>
          <w:tcPr>
            <w:tcW w:w="1030" w:type="pct"/>
          </w:tcPr>
          <w:p w14:paraId="024D4FB2" w14:textId="4B0B90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(NR_ENDC_RF_FR1_enh2-Core) CR to 38.101 Rel-18: DeltaP_PowerClass correction for SRS AS for 4Tx</w:t>
            </w:r>
          </w:p>
        </w:tc>
        <w:tc>
          <w:tcPr>
            <w:tcW w:w="517" w:type="pct"/>
          </w:tcPr>
          <w:p w14:paraId="6AF708B9" w14:textId="15BA52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22168FBB" w14:textId="27F828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5694C057" w14:textId="7637F7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2504</w:t>
            </w:r>
          </w:p>
        </w:tc>
        <w:tc>
          <w:tcPr>
            <w:tcW w:w="272" w:type="pct"/>
          </w:tcPr>
          <w:p w14:paraId="23A3A76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85A773B" w14:textId="5C2EDE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19CF797" w14:textId="0D2025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DD31793" w14:textId="254D62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511" w:type="pct"/>
          </w:tcPr>
          <w:p w14:paraId="463C3353" w14:textId="24BEE4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58245AC7" w14:textId="77777777" w:rsidTr="007D5367">
        <w:tc>
          <w:tcPr>
            <w:tcW w:w="586" w:type="pct"/>
          </w:tcPr>
          <w:p w14:paraId="3D9DCAF7" w14:textId="05BB64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R4-2413399</w:t>
            </w:r>
          </w:p>
        </w:tc>
        <w:tc>
          <w:tcPr>
            <w:tcW w:w="1030" w:type="pct"/>
          </w:tcPr>
          <w:p w14:paraId="69803B5F" w14:textId="010E44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R18 38101-1 to add 35MHz CBW to NS_35 definition</w:t>
            </w:r>
          </w:p>
        </w:tc>
        <w:tc>
          <w:tcPr>
            <w:tcW w:w="517" w:type="pct"/>
          </w:tcPr>
          <w:p w14:paraId="77729CF3" w14:textId="1B7622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02FC16A2" w14:textId="1E0993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1BFCFE2D" w14:textId="70743B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2505</w:t>
            </w:r>
          </w:p>
        </w:tc>
        <w:tc>
          <w:tcPr>
            <w:tcW w:w="272" w:type="pct"/>
          </w:tcPr>
          <w:p w14:paraId="53AFB61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6E9E54E" w14:textId="3622C8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60E9D5B" w14:textId="6F75E5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9B7727E" w14:textId="18E302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NR_bands_R18_BWs-Core</w:t>
            </w:r>
          </w:p>
        </w:tc>
        <w:tc>
          <w:tcPr>
            <w:tcW w:w="511" w:type="pct"/>
          </w:tcPr>
          <w:p w14:paraId="2DB01BB9" w14:textId="57E932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8A6372B" w14:textId="77777777" w:rsidTr="007D5367">
        <w:tc>
          <w:tcPr>
            <w:tcW w:w="586" w:type="pct"/>
          </w:tcPr>
          <w:p w14:paraId="2A21C9C6" w14:textId="3B9F21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R4-2414393</w:t>
            </w:r>
          </w:p>
        </w:tc>
        <w:tc>
          <w:tcPr>
            <w:tcW w:w="1030" w:type="pct"/>
          </w:tcPr>
          <w:p w14:paraId="6D467530" w14:textId="62D00E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R18 38101-1 to add 35MHz CBW to NS_35 definition</w:t>
            </w:r>
          </w:p>
        </w:tc>
        <w:tc>
          <w:tcPr>
            <w:tcW w:w="517" w:type="pct"/>
          </w:tcPr>
          <w:p w14:paraId="430A9E7C" w14:textId="62CB3D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096ED231" w14:textId="2A08B7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7B825ECA" w14:textId="2B75DF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2505</w:t>
            </w:r>
          </w:p>
        </w:tc>
        <w:tc>
          <w:tcPr>
            <w:tcW w:w="272" w:type="pct"/>
          </w:tcPr>
          <w:p w14:paraId="537B660A" w14:textId="6407798F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00674CF" w14:textId="0DCF3D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2BC079C" w14:textId="627002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27CC06B" w14:textId="7E0F4E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NR_bands_R18_BWs-Core</w:t>
            </w:r>
          </w:p>
        </w:tc>
        <w:tc>
          <w:tcPr>
            <w:tcW w:w="511" w:type="pct"/>
          </w:tcPr>
          <w:p w14:paraId="56EE8D0E" w14:textId="2C4B6C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D488E40" w14:textId="77777777" w:rsidTr="007D5367">
        <w:tc>
          <w:tcPr>
            <w:tcW w:w="586" w:type="pct"/>
          </w:tcPr>
          <w:p w14:paraId="5585A69E" w14:textId="3385F2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R4-2414291</w:t>
            </w:r>
          </w:p>
        </w:tc>
        <w:tc>
          <w:tcPr>
            <w:tcW w:w="1030" w:type="pct"/>
          </w:tcPr>
          <w:p w14:paraId="0355DBFC" w14:textId="34B172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(NR_SL_enh-Core) CR to add third level clause suffixes for V2X - TS38.101-1</w:t>
            </w:r>
          </w:p>
        </w:tc>
        <w:tc>
          <w:tcPr>
            <w:tcW w:w="517" w:type="pct"/>
          </w:tcPr>
          <w:p w14:paraId="0FE50B32" w14:textId="168AEF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Limited</w:t>
            </w:r>
          </w:p>
        </w:tc>
        <w:tc>
          <w:tcPr>
            <w:tcW w:w="368" w:type="pct"/>
          </w:tcPr>
          <w:p w14:paraId="60EB3CED" w14:textId="6B03DF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3B8D400B" w14:textId="0E9227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2506</w:t>
            </w:r>
          </w:p>
        </w:tc>
        <w:tc>
          <w:tcPr>
            <w:tcW w:w="272" w:type="pct"/>
          </w:tcPr>
          <w:p w14:paraId="34DEA7B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CD4B00E" w14:textId="180747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672F91A" w14:textId="6A431E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3CB497D" w14:textId="2BFED6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NR_SL_enh-Core</w:t>
            </w:r>
          </w:p>
        </w:tc>
        <w:tc>
          <w:tcPr>
            <w:tcW w:w="511" w:type="pct"/>
          </w:tcPr>
          <w:p w14:paraId="08CF2199" w14:textId="6A7431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18E97561" w14:textId="77777777" w:rsidTr="007D5367">
        <w:tc>
          <w:tcPr>
            <w:tcW w:w="586" w:type="pct"/>
          </w:tcPr>
          <w:p w14:paraId="7EB48348" w14:textId="4F48BB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R4-2414318</w:t>
            </w:r>
          </w:p>
        </w:tc>
        <w:tc>
          <w:tcPr>
            <w:tcW w:w="1030" w:type="pct"/>
          </w:tcPr>
          <w:p w14:paraId="6E1D6ACC" w14:textId="344FA1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38.101-1 Clarifications for non-collocated requirements</w:t>
            </w:r>
          </w:p>
        </w:tc>
        <w:tc>
          <w:tcPr>
            <w:tcW w:w="517" w:type="pct"/>
          </w:tcPr>
          <w:p w14:paraId="799707DF" w14:textId="6E0316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Nokia, Samsung</w:t>
            </w:r>
          </w:p>
        </w:tc>
        <w:tc>
          <w:tcPr>
            <w:tcW w:w="368" w:type="pct"/>
          </w:tcPr>
          <w:p w14:paraId="3215E847" w14:textId="0770CE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38.101-1</w:t>
            </w:r>
          </w:p>
        </w:tc>
        <w:tc>
          <w:tcPr>
            <w:tcW w:w="317" w:type="pct"/>
          </w:tcPr>
          <w:p w14:paraId="0D7CC5C9" w14:textId="0DB79A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2507</w:t>
            </w:r>
          </w:p>
        </w:tc>
        <w:tc>
          <w:tcPr>
            <w:tcW w:w="272" w:type="pct"/>
          </w:tcPr>
          <w:p w14:paraId="06BC694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51F26DB" w14:textId="57BA6D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722482C" w14:textId="25FA8A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93784B2" w14:textId="17A7AF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1" w:type="pct"/>
          </w:tcPr>
          <w:p w14:paraId="01EA69CC" w14:textId="170382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48EBFAB4" w14:textId="77777777" w:rsidTr="007D5367">
        <w:tc>
          <w:tcPr>
            <w:tcW w:w="586" w:type="pct"/>
          </w:tcPr>
          <w:p w14:paraId="5254EB82" w14:textId="1FFDB5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R4-2411232</w:t>
            </w:r>
          </w:p>
        </w:tc>
        <w:tc>
          <w:tcPr>
            <w:tcW w:w="1030" w:type="pct"/>
          </w:tcPr>
          <w:p w14:paraId="1EDBAF46" w14:textId="63229E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38.101-2: correction of MPR for 256QAM</w:t>
            </w:r>
          </w:p>
        </w:tc>
        <w:tc>
          <w:tcPr>
            <w:tcW w:w="517" w:type="pct"/>
          </w:tcPr>
          <w:p w14:paraId="6CDFCA1F" w14:textId="421FC5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05A0238" w14:textId="57EFE9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38.101-2</w:t>
            </w:r>
          </w:p>
        </w:tc>
        <w:tc>
          <w:tcPr>
            <w:tcW w:w="317" w:type="pct"/>
          </w:tcPr>
          <w:p w14:paraId="7813FB07" w14:textId="29D7D1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0752</w:t>
            </w:r>
          </w:p>
        </w:tc>
        <w:tc>
          <w:tcPr>
            <w:tcW w:w="272" w:type="pct"/>
          </w:tcPr>
          <w:p w14:paraId="31922FD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041D49F" w14:textId="578171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886B43A" w14:textId="1BEC7C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2BCCE18" w14:textId="5A662A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NR_RF_FR2_req_Ph3-Core</w:t>
            </w:r>
          </w:p>
        </w:tc>
        <w:tc>
          <w:tcPr>
            <w:tcW w:w="511" w:type="pct"/>
          </w:tcPr>
          <w:p w14:paraId="103B2AF7" w14:textId="1C8175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65DD23B7" w14:textId="77777777" w:rsidTr="007D5367">
        <w:tc>
          <w:tcPr>
            <w:tcW w:w="586" w:type="pct"/>
          </w:tcPr>
          <w:p w14:paraId="238607BE" w14:textId="6FB013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R4-2411718</w:t>
            </w:r>
          </w:p>
        </w:tc>
        <w:tc>
          <w:tcPr>
            <w:tcW w:w="1030" w:type="pct"/>
          </w:tcPr>
          <w:p w14:paraId="67E3DA6A" w14:textId="50DD5E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38.101-2: Correction on Measurement BW for FR2 PC5, 6</w:t>
            </w:r>
          </w:p>
        </w:tc>
        <w:tc>
          <w:tcPr>
            <w:tcW w:w="517" w:type="pct"/>
          </w:tcPr>
          <w:p w14:paraId="2B3EFEE8" w14:textId="5786C4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368" w:type="pct"/>
          </w:tcPr>
          <w:p w14:paraId="2AC5E16D" w14:textId="682C79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38.101-2</w:t>
            </w:r>
          </w:p>
        </w:tc>
        <w:tc>
          <w:tcPr>
            <w:tcW w:w="317" w:type="pct"/>
          </w:tcPr>
          <w:p w14:paraId="0465CF98" w14:textId="0D3098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0753</w:t>
            </w:r>
          </w:p>
        </w:tc>
        <w:tc>
          <w:tcPr>
            <w:tcW w:w="272" w:type="pct"/>
          </w:tcPr>
          <w:p w14:paraId="50D9A82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914A0E8" w14:textId="1C4AA3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76DBBB9" w14:textId="765C41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7C78113" w14:textId="4C3A06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NR_FR2_FWA_Bn257_Bn258-Core, NR_HST_FR2-Core, NR_FR2_FWA_Bn259-Core</w:t>
            </w:r>
          </w:p>
        </w:tc>
        <w:tc>
          <w:tcPr>
            <w:tcW w:w="511" w:type="pct"/>
          </w:tcPr>
          <w:p w14:paraId="0BAF79B7" w14:textId="6917E2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99EE559" w14:textId="77777777" w:rsidTr="007D5367">
        <w:tc>
          <w:tcPr>
            <w:tcW w:w="586" w:type="pct"/>
          </w:tcPr>
          <w:p w14:paraId="21BFEFA9" w14:textId="7FD141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R4-2411719</w:t>
            </w:r>
          </w:p>
        </w:tc>
        <w:tc>
          <w:tcPr>
            <w:tcW w:w="1030" w:type="pct"/>
          </w:tcPr>
          <w:p w14:paraId="5B59F751" w14:textId="19C9BD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38.101-2: Correction on Measurement BW for FR2 PC5, 6</w:t>
            </w:r>
          </w:p>
        </w:tc>
        <w:tc>
          <w:tcPr>
            <w:tcW w:w="517" w:type="pct"/>
          </w:tcPr>
          <w:p w14:paraId="2571BEDC" w14:textId="6B725C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368" w:type="pct"/>
          </w:tcPr>
          <w:p w14:paraId="17B3CEFF" w14:textId="1D5CDB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38.101-2</w:t>
            </w:r>
          </w:p>
        </w:tc>
        <w:tc>
          <w:tcPr>
            <w:tcW w:w="317" w:type="pct"/>
          </w:tcPr>
          <w:p w14:paraId="6818D4A4" w14:textId="0E5FE4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0754</w:t>
            </w:r>
          </w:p>
        </w:tc>
        <w:tc>
          <w:tcPr>
            <w:tcW w:w="272" w:type="pct"/>
          </w:tcPr>
          <w:p w14:paraId="1BA286C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51922AF" w14:textId="0FD0BD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0547BB9" w14:textId="55F96F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41B547A" w14:textId="5D31E2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NR_FR2_FWA_Bn257_Bn258-Core, NR_HST_FR2-Core, NR_FR2_FWA_Bn259-Core</w:t>
            </w:r>
          </w:p>
        </w:tc>
        <w:tc>
          <w:tcPr>
            <w:tcW w:w="511" w:type="pct"/>
          </w:tcPr>
          <w:p w14:paraId="5784B84A" w14:textId="5DD8BB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1849B1A" w14:textId="77777777" w:rsidTr="007D5367">
        <w:tc>
          <w:tcPr>
            <w:tcW w:w="586" w:type="pct"/>
          </w:tcPr>
          <w:p w14:paraId="2D99251A" w14:textId="373F25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R4-2412785</w:t>
            </w:r>
          </w:p>
        </w:tc>
        <w:tc>
          <w:tcPr>
            <w:tcW w:w="1030" w:type="pct"/>
          </w:tcPr>
          <w:p w14:paraId="67312D36" w14:textId="0C91CF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introduction of new FR2 PC</w:t>
            </w:r>
          </w:p>
        </w:tc>
        <w:tc>
          <w:tcPr>
            <w:tcW w:w="517" w:type="pct"/>
          </w:tcPr>
          <w:p w14:paraId="64A0577E" w14:textId="50E44D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764965AC" w14:textId="6171FA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38.101-2</w:t>
            </w:r>
          </w:p>
        </w:tc>
        <w:tc>
          <w:tcPr>
            <w:tcW w:w="317" w:type="pct"/>
          </w:tcPr>
          <w:p w14:paraId="78CE5CB6" w14:textId="6C93FB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0755</w:t>
            </w:r>
          </w:p>
        </w:tc>
        <w:tc>
          <w:tcPr>
            <w:tcW w:w="272" w:type="pct"/>
          </w:tcPr>
          <w:p w14:paraId="1FC79B3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79B6D5E" w14:textId="041312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0BF92CE" w14:textId="6AB92D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06FB2A4" w14:textId="5D12D3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18251433" w14:textId="3642ED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27697798" w14:textId="77777777" w:rsidTr="007D5367">
        <w:tc>
          <w:tcPr>
            <w:tcW w:w="586" w:type="pct"/>
          </w:tcPr>
          <w:p w14:paraId="247176A0" w14:textId="141DCF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R4-2412944</w:t>
            </w:r>
          </w:p>
        </w:tc>
        <w:tc>
          <w:tcPr>
            <w:tcW w:w="1030" w:type="pct"/>
          </w:tcPr>
          <w:p w14:paraId="2FE08F80" w14:textId="56A753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 CR for TS 38.101-2 to modify the applicable maximum BW for PC7 RedCap UE (R17)</w:t>
            </w:r>
          </w:p>
        </w:tc>
        <w:tc>
          <w:tcPr>
            <w:tcW w:w="517" w:type="pct"/>
          </w:tcPr>
          <w:p w14:paraId="54EDDDE4" w14:textId="6C2C16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4665D1A" w14:textId="725DFD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38.101-2</w:t>
            </w:r>
          </w:p>
        </w:tc>
        <w:tc>
          <w:tcPr>
            <w:tcW w:w="317" w:type="pct"/>
          </w:tcPr>
          <w:p w14:paraId="260E9027" w14:textId="1ACFFB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0756</w:t>
            </w:r>
          </w:p>
        </w:tc>
        <w:tc>
          <w:tcPr>
            <w:tcW w:w="272" w:type="pct"/>
          </w:tcPr>
          <w:p w14:paraId="17BCFC9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833E1B6" w14:textId="37EB04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966D252" w14:textId="4E1CCF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89F470A" w14:textId="424211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21752DC4" w14:textId="7B9337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5454B13" w14:textId="77777777" w:rsidTr="007D5367">
        <w:tc>
          <w:tcPr>
            <w:tcW w:w="586" w:type="pct"/>
          </w:tcPr>
          <w:p w14:paraId="1E68438A" w14:textId="0E5E04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R4-2414380</w:t>
            </w:r>
          </w:p>
        </w:tc>
        <w:tc>
          <w:tcPr>
            <w:tcW w:w="1030" w:type="pct"/>
          </w:tcPr>
          <w:p w14:paraId="20F3D888" w14:textId="47CD38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 CR for TS 38.101-2 to modify the applicable maximum BW for PC7 RedCap UE (R17)</w:t>
            </w:r>
          </w:p>
        </w:tc>
        <w:tc>
          <w:tcPr>
            <w:tcW w:w="517" w:type="pct"/>
          </w:tcPr>
          <w:p w14:paraId="45C69340" w14:textId="26EF8E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HiSilicon, Qualcomm, ZTE</w:t>
            </w:r>
          </w:p>
        </w:tc>
        <w:tc>
          <w:tcPr>
            <w:tcW w:w="368" w:type="pct"/>
          </w:tcPr>
          <w:p w14:paraId="6E0BE0C7" w14:textId="4F35D5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38.101-2</w:t>
            </w:r>
          </w:p>
        </w:tc>
        <w:tc>
          <w:tcPr>
            <w:tcW w:w="317" w:type="pct"/>
          </w:tcPr>
          <w:p w14:paraId="58BB2D06" w14:textId="5F5762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0756</w:t>
            </w:r>
          </w:p>
        </w:tc>
        <w:tc>
          <w:tcPr>
            <w:tcW w:w="272" w:type="pct"/>
          </w:tcPr>
          <w:p w14:paraId="1FBB2D67" w14:textId="36780F13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AC9834F" w14:textId="36E729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FBF650F" w14:textId="5D2F75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C94D7EC" w14:textId="00B123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752C7304" w14:textId="26AF12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26C251B" w14:textId="77777777" w:rsidTr="007D5367">
        <w:tc>
          <w:tcPr>
            <w:tcW w:w="586" w:type="pct"/>
          </w:tcPr>
          <w:p w14:paraId="4A1F0123" w14:textId="39D862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R4-2412945</w:t>
            </w:r>
          </w:p>
        </w:tc>
        <w:tc>
          <w:tcPr>
            <w:tcW w:w="1030" w:type="pct"/>
          </w:tcPr>
          <w:p w14:paraId="227B734F" w14:textId="3D3B9C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 CR for TS 38.101-2 to modify the applicable maximum BW for PC7 RedCap UE (R18)</w:t>
            </w:r>
          </w:p>
        </w:tc>
        <w:tc>
          <w:tcPr>
            <w:tcW w:w="517" w:type="pct"/>
          </w:tcPr>
          <w:p w14:paraId="75035E22" w14:textId="32E1B6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HiSilicon, Qualcomm, ZTE</w:t>
            </w:r>
          </w:p>
        </w:tc>
        <w:tc>
          <w:tcPr>
            <w:tcW w:w="368" w:type="pct"/>
          </w:tcPr>
          <w:p w14:paraId="1D3F46A6" w14:textId="181945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38.101-2</w:t>
            </w:r>
          </w:p>
        </w:tc>
        <w:tc>
          <w:tcPr>
            <w:tcW w:w="317" w:type="pct"/>
          </w:tcPr>
          <w:p w14:paraId="1F86115E" w14:textId="1C9DB5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0757</w:t>
            </w:r>
          </w:p>
        </w:tc>
        <w:tc>
          <w:tcPr>
            <w:tcW w:w="272" w:type="pct"/>
          </w:tcPr>
          <w:p w14:paraId="75550C6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ACAA429" w14:textId="693F2B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B08AEC2" w14:textId="377A39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725179B" w14:textId="66EF49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35074198" w14:textId="04DD3C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F830BA5" w14:textId="77777777" w:rsidTr="007D5367">
        <w:tc>
          <w:tcPr>
            <w:tcW w:w="586" w:type="pct"/>
          </w:tcPr>
          <w:p w14:paraId="6FAE4980" w14:textId="6162AF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R4-2413064</w:t>
            </w:r>
          </w:p>
        </w:tc>
        <w:tc>
          <w:tcPr>
            <w:tcW w:w="1030" w:type="pct"/>
          </w:tcPr>
          <w:p w14:paraId="0C469416" w14:textId="21FB62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introduction of new FR2 power class 8</w:t>
            </w:r>
          </w:p>
        </w:tc>
        <w:tc>
          <w:tcPr>
            <w:tcW w:w="517" w:type="pct"/>
          </w:tcPr>
          <w:p w14:paraId="0AABC8B7" w14:textId="43FDFD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B3FDB36" w14:textId="01F5B1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38.101-2</w:t>
            </w:r>
          </w:p>
        </w:tc>
        <w:tc>
          <w:tcPr>
            <w:tcW w:w="317" w:type="pct"/>
          </w:tcPr>
          <w:p w14:paraId="5BC99270" w14:textId="49ADA8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0758</w:t>
            </w:r>
          </w:p>
        </w:tc>
        <w:tc>
          <w:tcPr>
            <w:tcW w:w="272" w:type="pct"/>
          </w:tcPr>
          <w:p w14:paraId="5F03BB3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D31EF5E" w14:textId="262A71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FB8C070" w14:textId="454DF3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1DBB79FB" w14:textId="5A7BE4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3C435E3D" w14:textId="5DFCFB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0C86F111" w14:textId="77777777" w:rsidTr="007D5367">
        <w:tc>
          <w:tcPr>
            <w:tcW w:w="586" w:type="pct"/>
          </w:tcPr>
          <w:p w14:paraId="0327F311" w14:textId="2FDAD6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R4-2411160</w:t>
            </w:r>
          </w:p>
        </w:tc>
        <w:tc>
          <w:tcPr>
            <w:tcW w:w="1030" w:type="pct"/>
          </w:tcPr>
          <w:p w14:paraId="2EA49377" w14:textId="7959E3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(DC_R17_2BLTE_1BNR_3DL2UL-Core, DC_R17_xBLTE_2BNR_yDL2UL) CR to introduce missing MSD requirements</w:t>
            </w:r>
          </w:p>
        </w:tc>
        <w:tc>
          <w:tcPr>
            <w:tcW w:w="517" w:type="pct"/>
          </w:tcPr>
          <w:p w14:paraId="7ABA1039" w14:textId="088479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4F0D634D" w14:textId="5D22CC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4FA75FE8" w14:textId="1B1B23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1263</w:t>
            </w:r>
          </w:p>
        </w:tc>
        <w:tc>
          <w:tcPr>
            <w:tcW w:w="272" w:type="pct"/>
          </w:tcPr>
          <w:p w14:paraId="6317267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A2A8AC1" w14:textId="7B1FED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D19CF74" w14:textId="12E818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238579B" w14:textId="6D01CD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DC_R17_2BLTE_1BNR_3DL2UL-Core, DC_R17_xBLTE_2BNR_yDL2UL</w:t>
            </w:r>
          </w:p>
        </w:tc>
        <w:tc>
          <w:tcPr>
            <w:tcW w:w="511" w:type="pct"/>
          </w:tcPr>
          <w:p w14:paraId="46858D34" w14:textId="79404A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2F1AAFC" w14:textId="77777777" w:rsidTr="007D5367">
        <w:tc>
          <w:tcPr>
            <w:tcW w:w="586" w:type="pct"/>
          </w:tcPr>
          <w:p w14:paraId="4013E3F2" w14:textId="3C398B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R4-2411161</w:t>
            </w:r>
          </w:p>
        </w:tc>
        <w:tc>
          <w:tcPr>
            <w:tcW w:w="1030" w:type="pct"/>
          </w:tcPr>
          <w:p w14:paraId="561C8278" w14:textId="06A47E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(DC_R17_2BLTE_1BNR_3DL2UL-Core, DC_R17_xBLTE_2BNR_yDL2UL) CR to introduce missing MSD requirements</w:t>
            </w:r>
          </w:p>
        </w:tc>
        <w:tc>
          <w:tcPr>
            <w:tcW w:w="517" w:type="pct"/>
          </w:tcPr>
          <w:p w14:paraId="1EC62158" w14:textId="6FA416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31F9E817" w14:textId="04F32B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5B4979E5" w14:textId="7FD279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1264</w:t>
            </w:r>
          </w:p>
        </w:tc>
        <w:tc>
          <w:tcPr>
            <w:tcW w:w="272" w:type="pct"/>
          </w:tcPr>
          <w:p w14:paraId="2CD6213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DC5A283" w14:textId="488FF0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1F83969" w14:textId="550453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ABF1EFF" w14:textId="21FBDF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DC_R17_2BLTE_1BNR_3DL2UL-Core, DC_R17_xBLTE_2BNR_yDL2UL</w:t>
            </w:r>
          </w:p>
        </w:tc>
        <w:tc>
          <w:tcPr>
            <w:tcW w:w="511" w:type="pct"/>
          </w:tcPr>
          <w:p w14:paraId="11152323" w14:textId="56C966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F13DE32" w14:textId="77777777" w:rsidTr="007D5367">
        <w:tc>
          <w:tcPr>
            <w:tcW w:w="586" w:type="pct"/>
          </w:tcPr>
          <w:p w14:paraId="2F60EEDD" w14:textId="483FF5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R4-2411164</w:t>
            </w:r>
          </w:p>
        </w:tc>
        <w:tc>
          <w:tcPr>
            <w:tcW w:w="1030" w:type="pct"/>
          </w:tcPr>
          <w:p w14:paraId="34B8729F" w14:textId="58AFED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(ENDC_UE_PC2_R17_NR_TDD-Core) CR for 38.101-3 to add general text descriptions on higher power class(es) applicability for higher order band combinations</w:t>
            </w:r>
          </w:p>
        </w:tc>
        <w:tc>
          <w:tcPr>
            <w:tcW w:w="517" w:type="pct"/>
          </w:tcPr>
          <w:p w14:paraId="23120B8A" w14:textId="702A53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06517571" w14:textId="22D051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7E132E63" w14:textId="2CE2A6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1265</w:t>
            </w:r>
          </w:p>
        </w:tc>
        <w:tc>
          <w:tcPr>
            <w:tcW w:w="272" w:type="pct"/>
          </w:tcPr>
          <w:p w14:paraId="40E790F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EB11718" w14:textId="0E1723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ACFB282" w14:textId="28C33E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D00074F" w14:textId="65349A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ENDC_UE_PC2_R17_NR_TDD-Core</w:t>
            </w:r>
          </w:p>
        </w:tc>
        <w:tc>
          <w:tcPr>
            <w:tcW w:w="511" w:type="pct"/>
          </w:tcPr>
          <w:p w14:paraId="152532A0" w14:textId="2E1F2C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38F7B53" w14:textId="77777777" w:rsidTr="007D5367">
        <w:tc>
          <w:tcPr>
            <w:tcW w:w="586" w:type="pct"/>
          </w:tcPr>
          <w:p w14:paraId="1616EA17" w14:textId="327AC6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R4-2411165</w:t>
            </w:r>
          </w:p>
        </w:tc>
        <w:tc>
          <w:tcPr>
            <w:tcW w:w="1030" w:type="pct"/>
          </w:tcPr>
          <w:p w14:paraId="081F25E3" w14:textId="2B0C51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(ENDC_UE_PC2_R17_NR_TDD-Core) CR for 38.101-3 to add general text descriptions on higher power class(es) applicability for higher order band combinations</w:t>
            </w:r>
          </w:p>
        </w:tc>
        <w:tc>
          <w:tcPr>
            <w:tcW w:w="517" w:type="pct"/>
          </w:tcPr>
          <w:p w14:paraId="2DFD2B6A" w14:textId="12AE4C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647752F4" w14:textId="43BF7E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50B6457D" w14:textId="246BB5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1266</w:t>
            </w:r>
          </w:p>
        </w:tc>
        <w:tc>
          <w:tcPr>
            <w:tcW w:w="272" w:type="pct"/>
          </w:tcPr>
          <w:p w14:paraId="7B94A6F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0D775A2" w14:textId="531147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4C87808" w14:textId="58FB50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9B19CE2" w14:textId="3C39A8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ENDC_UE_PC2_R17_NR_TDD-Core</w:t>
            </w:r>
          </w:p>
        </w:tc>
        <w:tc>
          <w:tcPr>
            <w:tcW w:w="511" w:type="pct"/>
          </w:tcPr>
          <w:p w14:paraId="7DDC32A2" w14:textId="0B0345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2B858B5" w14:textId="77777777" w:rsidTr="007D5367">
        <w:tc>
          <w:tcPr>
            <w:tcW w:w="586" w:type="pct"/>
          </w:tcPr>
          <w:p w14:paraId="183D729D" w14:textId="652FE9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R4-2411233</w:t>
            </w:r>
          </w:p>
        </w:tc>
        <w:tc>
          <w:tcPr>
            <w:tcW w:w="1030" w:type="pct"/>
          </w:tcPr>
          <w:p w14:paraId="08629E38" w14:textId="7A1234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Clean up of power class indication for DC configurations</w:t>
            </w:r>
          </w:p>
        </w:tc>
        <w:tc>
          <w:tcPr>
            <w:tcW w:w="517" w:type="pct"/>
          </w:tcPr>
          <w:p w14:paraId="4A5C9220" w14:textId="277021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C5EAFEA" w14:textId="13C09C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378F7921" w14:textId="5F515A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1267</w:t>
            </w:r>
          </w:p>
        </w:tc>
        <w:tc>
          <w:tcPr>
            <w:tcW w:w="272" w:type="pct"/>
          </w:tcPr>
          <w:p w14:paraId="1626A7A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3FA8224" w14:textId="4F0363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C5F7C11" w14:textId="4FFD5E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6275B9D" w14:textId="463216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ENDC_UE_PC2_R17_NR_TDD</w:t>
            </w:r>
          </w:p>
        </w:tc>
        <w:tc>
          <w:tcPr>
            <w:tcW w:w="511" w:type="pct"/>
          </w:tcPr>
          <w:p w14:paraId="7EF25BCA" w14:textId="0AA3AE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9534FBB" w14:textId="77777777" w:rsidTr="007D5367">
        <w:tc>
          <w:tcPr>
            <w:tcW w:w="586" w:type="pct"/>
          </w:tcPr>
          <w:p w14:paraId="52912E81" w14:textId="6C2691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R4-2411234</w:t>
            </w:r>
          </w:p>
        </w:tc>
        <w:tc>
          <w:tcPr>
            <w:tcW w:w="1030" w:type="pct"/>
          </w:tcPr>
          <w:p w14:paraId="26B1E2AE" w14:textId="1EA8A9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R18 Cat-F CR 38.101-3  Correction of power class indication for DC configurations</w:t>
            </w:r>
          </w:p>
        </w:tc>
        <w:tc>
          <w:tcPr>
            <w:tcW w:w="517" w:type="pct"/>
          </w:tcPr>
          <w:p w14:paraId="1152028F" w14:textId="4786F0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238D728" w14:textId="1EBC55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29A2DDA5" w14:textId="3A37E8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1268</w:t>
            </w:r>
          </w:p>
        </w:tc>
        <w:tc>
          <w:tcPr>
            <w:tcW w:w="272" w:type="pct"/>
          </w:tcPr>
          <w:p w14:paraId="681DBAB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78FD12C" w14:textId="0DF11D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35859A7" w14:textId="75F652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F743F40" w14:textId="05C118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ENDC_UE_PC2_R17_NR_TDD</w:t>
            </w:r>
          </w:p>
        </w:tc>
        <w:tc>
          <w:tcPr>
            <w:tcW w:w="511" w:type="pct"/>
          </w:tcPr>
          <w:p w14:paraId="19AB3D17" w14:textId="5BE3A0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172869C9" w14:textId="77777777" w:rsidTr="007D5367">
        <w:tc>
          <w:tcPr>
            <w:tcW w:w="586" w:type="pct"/>
          </w:tcPr>
          <w:p w14:paraId="16F64850" w14:textId="046EFC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R4-2411267</w:t>
            </w:r>
          </w:p>
        </w:tc>
        <w:tc>
          <w:tcPr>
            <w:tcW w:w="1030" w:type="pct"/>
          </w:tcPr>
          <w:p w14:paraId="0140D8D8" w14:textId="30EB6B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(NR_cov_enh2-Core) CR to 38.101-3: Clarification on receiver requirements for coverage enhancement</w:t>
            </w:r>
          </w:p>
        </w:tc>
        <w:tc>
          <w:tcPr>
            <w:tcW w:w="517" w:type="pct"/>
          </w:tcPr>
          <w:p w14:paraId="2FCB774A" w14:textId="5282D4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2BAC1ACA" w14:textId="002327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048C929D" w14:textId="5FBDE0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1269</w:t>
            </w:r>
          </w:p>
        </w:tc>
        <w:tc>
          <w:tcPr>
            <w:tcW w:w="272" w:type="pct"/>
          </w:tcPr>
          <w:p w14:paraId="1FE136F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E074E9B" w14:textId="12536D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95F6578" w14:textId="25A63D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BC45D8E" w14:textId="758AE2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NR_cov_enh2-Core</w:t>
            </w:r>
          </w:p>
        </w:tc>
        <w:tc>
          <w:tcPr>
            <w:tcW w:w="511" w:type="pct"/>
          </w:tcPr>
          <w:p w14:paraId="3746188B" w14:textId="6C1B85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6C35C3F6" w14:textId="77777777" w:rsidTr="007D5367">
        <w:tc>
          <w:tcPr>
            <w:tcW w:w="586" w:type="pct"/>
          </w:tcPr>
          <w:p w14:paraId="1BD8FA5E" w14:textId="65ABA2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R4-2411284</w:t>
            </w:r>
          </w:p>
        </w:tc>
        <w:tc>
          <w:tcPr>
            <w:tcW w:w="1030" w:type="pct"/>
          </w:tcPr>
          <w:p w14:paraId="6E09B506" w14:textId="047DB6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Big CR on Rel-19 HPUE for DC combinations of LTE band(s) and NR band(s)</w:t>
            </w:r>
          </w:p>
        </w:tc>
        <w:tc>
          <w:tcPr>
            <w:tcW w:w="517" w:type="pct"/>
          </w:tcPr>
          <w:p w14:paraId="05728EF6" w14:textId="65C910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China Unicom</w:t>
            </w:r>
          </w:p>
        </w:tc>
        <w:tc>
          <w:tcPr>
            <w:tcW w:w="368" w:type="pct"/>
          </w:tcPr>
          <w:p w14:paraId="16E31683" w14:textId="6D79CA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20E35A56" w14:textId="746882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1270</w:t>
            </w:r>
          </w:p>
        </w:tc>
        <w:tc>
          <w:tcPr>
            <w:tcW w:w="272" w:type="pct"/>
          </w:tcPr>
          <w:p w14:paraId="4D0D584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401719E" w14:textId="68526A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Rel-19</w:t>
            </w:r>
          </w:p>
        </w:tc>
        <w:tc>
          <w:tcPr>
            <w:tcW w:w="295" w:type="pct"/>
          </w:tcPr>
          <w:p w14:paraId="1670869A" w14:textId="3CC767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75E8915E" w14:textId="48E5DA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HPUE_DC_LTE_NR_R19-Core</w:t>
            </w:r>
          </w:p>
        </w:tc>
        <w:tc>
          <w:tcPr>
            <w:tcW w:w="511" w:type="pct"/>
          </w:tcPr>
          <w:p w14:paraId="761DB1AA" w14:textId="34EF94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5A11A89" w14:textId="77777777" w:rsidTr="007D5367">
        <w:tc>
          <w:tcPr>
            <w:tcW w:w="586" w:type="pct"/>
          </w:tcPr>
          <w:p w14:paraId="39D9CE3A" w14:textId="1083B8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R4-2411325</w:t>
            </w:r>
          </w:p>
        </w:tc>
        <w:tc>
          <w:tcPr>
            <w:tcW w:w="1030" w:type="pct"/>
          </w:tcPr>
          <w:p w14:paraId="73C95EE2" w14:textId="283808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(DC_R18_2BLTE_1BNR_3DL2UL-Core) Rel-18 Cat F CR for TS 38.101-3 to add PC3 MSD</w:t>
            </w:r>
          </w:p>
        </w:tc>
        <w:tc>
          <w:tcPr>
            <w:tcW w:w="517" w:type="pct"/>
          </w:tcPr>
          <w:p w14:paraId="0F49FFD0" w14:textId="08BBA6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Samsung, KDDI Corporation</w:t>
            </w:r>
          </w:p>
        </w:tc>
        <w:tc>
          <w:tcPr>
            <w:tcW w:w="368" w:type="pct"/>
          </w:tcPr>
          <w:p w14:paraId="24E77DD8" w14:textId="21F2F3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5FD3928C" w14:textId="00623D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1271</w:t>
            </w:r>
          </w:p>
        </w:tc>
        <w:tc>
          <w:tcPr>
            <w:tcW w:w="272" w:type="pct"/>
          </w:tcPr>
          <w:p w14:paraId="52A9DED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9D70A70" w14:textId="53D53E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9B86233" w14:textId="36D939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19C0D81" w14:textId="468527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DC_R18_2BLTE_1BNR_3DL2UL-Core</w:t>
            </w:r>
          </w:p>
        </w:tc>
        <w:tc>
          <w:tcPr>
            <w:tcW w:w="511" w:type="pct"/>
          </w:tcPr>
          <w:p w14:paraId="7ABED292" w14:textId="7D580B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4BB3064" w14:textId="77777777" w:rsidTr="007D5367">
        <w:tc>
          <w:tcPr>
            <w:tcW w:w="586" w:type="pct"/>
          </w:tcPr>
          <w:p w14:paraId="34AD056E" w14:textId="3C3C33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R4-2414398</w:t>
            </w:r>
          </w:p>
        </w:tc>
        <w:tc>
          <w:tcPr>
            <w:tcW w:w="1030" w:type="pct"/>
          </w:tcPr>
          <w:p w14:paraId="6CB62081" w14:textId="6C90F1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(DC_R18_2BLTE_1BNR_3DL2UL-Core) Rel-18 Cat F CR for TS 38.101-3 to add PC3 MSD</w:t>
            </w:r>
          </w:p>
        </w:tc>
        <w:tc>
          <w:tcPr>
            <w:tcW w:w="517" w:type="pct"/>
          </w:tcPr>
          <w:p w14:paraId="2209E303" w14:textId="0F8D64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Samsung, KDDI Corporation</w:t>
            </w:r>
          </w:p>
        </w:tc>
        <w:tc>
          <w:tcPr>
            <w:tcW w:w="368" w:type="pct"/>
          </w:tcPr>
          <w:p w14:paraId="70569E2A" w14:textId="3E632F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45FE9450" w14:textId="7E3369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1271</w:t>
            </w:r>
          </w:p>
        </w:tc>
        <w:tc>
          <w:tcPr>
            <w:tcW w:w="272" w:type="pct"/>
          </w:tcPr>
          <w:p w14:paraId="528C9FFF" w14:textId="15736B1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7E2D8CB" w14:textId="07E0EC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4A3D7CF" w14:textId="5ACCE1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C9B07FA" w14:textId="010513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DC_R18_2BLTE_1BNR_3DL2UL-Core</w:t>
            </w:r>
          </w:p>
        </w:tc>
        <w:tc>
          <w:tcPr>
            <w:tcW w:w="511" w:type="pct"/>
          </w:tcPr>
          <w:p w14:paraId="528DCB40" w14:textId="3AD18D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C4E12FE" w14:textId="77777777" w:rsidTr="007D5367">
        <w:tc>
          <w:tcPr>
            <w:tcW w:w="586" w:type="pct"/>
          </w:tcPr>
          <w:p w14:paraId="51A8C148" w14:textId="3A3B8A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R4-2411828</w:t>
            </w:r>
          </w:p>
        </w:tc>
        <w:tc>
          <w:tcPr>
            <w:tcW w:w="1030" w:type="pct"/>
          </w:tcPr>
          <w:p w14:paraId="520BC3D7" w14:textId="193AE7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Big CR to reflect the completed NR inter-band CA DC combinations for 3 bands DL with up to 2 bands UL into TS 38.101-3</w:t>
            </w:r>
          </w:p>
        </w:tc>
        <w:tc>
          <w:tcPr>
            <w:tcW w:w="517" w:type="pct"/>
          </w:tcPr>
          <w:p w14:paraId="28650365" w14:textId="03D664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</w:t>
            </w:r>
          </w:p>
        </w:tc>
        <w:tc>
          <w:tcPr>
            <w:tcW w:w="368" w:type="pct"/>
          </w:tcPr>
          <w:p w14:paraId="46400FEF" w14:textId="52C984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22B0204A" w14:textId="17F079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1272</w:t>
            </w:r>
          </w:p>
        </w:tc>
        <w:tc>
          <w:tcPr>
            <w:tcW w:w="272" w:type="pct"/>
          </w:tcPr>
          <w:p w14:paraId="59D36FE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F78D387" w14:textId="7F6BA1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Rel-19</w:t>
            </w:r>
          </w:p>
        </w:tc>
        <w:tc>
          <w:tcPr>
            <w:tcW w:w="295" w:type="pct"/>
          </w:tcPr>
          <w:p w14:paraId="79579704" w14:textId="5F319D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30495E67" w14:textId="0D64F1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NR_CADC_SUL_R19-Core</w:t>
            </w:r>
          </w:p>
        </w:tc>
        <w:tc>
          <w:tcPr>
            <w:tcW w:w="511" w:type="pct"/>
          </w:tcPr>
          <w:p w14:paraId="09B76944" w14:textId="74A2A2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6260258" w14:textId="77777777" w:rsidTr="007D5367">
        <w:tc>
          <w:tcPr>
            <w:tcW w:w="586" w:type="pct"/>
          </w:tcPr>
          <w:p w14:paraId="132B9385" w14:textId="5B34C5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R4-2411832</w:t>
            </w:r>
          </w:p>
        </w:tc>
        <w:tc>
          <w:tcPr>
            <w:tcW w:w="1030" w:type="pct"/>
          </w:tcPr>
          <w:p w14:paraId="09C70C51" w14:textId="12936A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(DC_R18_1BLTE_1BNR_2DL2UL-Core) CR for TS 38.101-3 on uplink configurations for two bands EN-DC including FR2 (R18)</w:t>
            </w:r>
          </w:p>
        </w:tc>
        <w:tc>
          <w:tcPr>
            <w:tcW w:w="517" w:type="pct"/>
          </w:tcPr>
          <w:p w14:paraId="34303F57" w14:textId="3C69DE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39FAC41F" w14:textId="448BEB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6442B918" w14:textId="46E653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1273</w:t>
            </w:r>
          </w:p>
        </w:tc>
        <w:tc>
          <w:tcPr>
            <w:tcW w:w="272" w:type="pct"/>
          </w:tcPr>
          <w:p w14:paraId="6EC3B3C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4D4758A" w14:textId="0D160B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5AE1B67" w14:textId="21B8DB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35E2A51" w14:textId="4BC8AE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DC_R18_1BLTE_1BNR_2DL2UL-Core</w:t>
            </w:r>
          </w:p>
        </w:tc>
        <w:tc>
          <w:tcPr>
            <w:tcW w:w="511" w:type="pct"/>
          </w:tcPr>
          <w:p w14:paraId="0E8A2E7C" w14:textId="6CD6E8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638C968B" w14:textId="77777777" w:rsidTr="007D5367">
        <w:tc>
          <w:tcPr>
            <w:tcW w:w="586" w:type="pct"/>
          </w:tcPr>
          <w:p w14:paraId="602B2ACD" w14:textId="237851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R4-2411942</w:t>
            </w:r>
          </w:p>
        </w:tc>
        <w:tc>
          <w:tcPr>
            <w:tcW w:w="1030" w:type="pct"/>
          </w:tcPr>
          <w:p w14:paraId="7315DF53" w14:textId="59D5B1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TS 38.101-1 draft big CR to include 4Rx</w:t>
            </w:r>
          </w:p>
        </w:tc>
        <w:tc>
          <w:tcPr>
            <w:tcW w:w="517" w:type="pct"/>
          </w:tcPr>
          <w:p w14:paraId="29255FBA" w14:textId="75F530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</w:t>
            </w:r>
          </w:p>
        </w:tc>
        <w:tc>
          <w:tcPr>
            <w:tcW w:w="368" w:type="pct"/>
          </w:tcPr>
          <w:p w14:paraId="19D61DB1" w14:textId="5A4E0D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463DCED7" w14:textId="7F66B3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1274</w:t>
            </w:r>
          </w:p>
        </w:tc>
        <w:tc>
          <w:tcPr>
            <w:tcW w:w="272" w:type="pct"/>
          </w:tcPr>
          <w:p w14:paraId="4C34E92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4E0FE85" w14:textId="21FB04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Rel-19</w:t>
            </w:r>
          </w:p>
        </w:tc>
        <w:tc>
          <w:tcPr>
            <w:tcW w:w="295" w:type="pct"/>
          </w:tcPr>
          <w:p w14:paraId="6690F221" w14:textId="35DADC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61A5D692" w14:textId="28586A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NR_bands_xFeature_R19</w:t>
            </w:r>
          </w:p>
        </w:tc>
        <w:tc>
          <w:tcPr>
            <w:tcW w:w="511" w:type="pct"/>
          </w:tcPr>
          <w:p w14:paraId="32257F2C" w14:textId="62FF29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71E854B" w14:textId="77777777" w:rsidTr="007D5367">
        <w:tc>
          <w:tcPr>
            <w:tcW w:w="586" w:type="pct"/>
          </w:tcPr>
          <w:p w14:paraId="56E086B8" w14:textId="18EC84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R4-2411943</w:t>
            </w:r>
          </w:p>
        </w:tc>
        <w:tc>
          <w:tcPr>
            <w:tcW w:w="1030" w:type="pct"/>
          </w:tcPr>
          <w:p w14:paraId="7E9D1489" w14:textId="449215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TS 38.101-1 draft big CR to include 8Rx</w:t>
            </w:r>
          </w:p>
        </w:tc>
        <w:tc>
          <w:tcPr>
            <w:tcW w:w="517" w:type="pct"/>
          </w:tcPr>
          <w:p w14:paraId="6B29C7D9" w14:textId="334CCD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</w:t>
            </w:r>
          </w:p>
        </w:tc>
        <w:tc>
          <w:tcPr>
            <w:tcW w:w="368" w:type="pct"/>
          </w:tcPr>
          <w:p w14:paraId="3CE4C83E" w14:textId="246F4F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2FE2C878" w14:textId="5D4FEF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1275</w:t>
            </w:r>
          </w:p>
        </w:tc>
        <w:tc>
          <w:tcPr>
            <w:tcW w:w="272" w:type="pct"/>
          </w:tcPr>
          <w:p w14:paraId="2A31642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3DD2894" w14:textId="5E9BF5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Rel-19</w:t>
            </w:r>
          </w:p>
        </w:tc>
        <w:tc>
          <w:tcPr>
            <w:tcW w:w="295" w:type="pct"/>
          </w:tcPr>
          <w:p w14:paraId="166A96E0" w14:textId="20250C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122AD270" w14:textId="484A75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NR_bands_xFeature_R19</w:t>
            </w:r>
          </w:p>
        </w:tc>
        <w:tc>
          <w:tcPr>
            <w:tcW w:w="511" w:type="pct"/>
          </w:tcPr>
          <w:p w14:paraId="0FD7DBF8" w14:textId="6B8B9C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47190A83" w14:textId="77777777" w:rsidTr="007D5367">
        <w:tc>
          <w:tcPr>
            <w:tcW w:w="586" w:type="pct"/>
          </w:tcPr>
          <w:p w14:paraId="456AE83F" w14:textId="26B51A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R4-2411996</w:t>
            </w:r>
          </w:p>
        </w:tc>
        <w:tc>
          <w:tcPr>
            <w:tcW w:w="1030" w:type="pct"/>
          </w:tcPr>
          <w:p w14:paraId="315C8BE9" w14:textId="0CD23B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38.101-3 Clarifications for non-co-located requirements</w:t>
            </w:r>
          </w:p>
        </w:tc>
        <w:tc>
          <w:tcPr>
            <w:tcW w:w="517" w:type="pct"/>
          </w:tcPr>
          <w:p w14:paraId="46702703" w14:textId="783464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Samsung, Huawei, Apple</w:t>
            </w:r>
          </w:p>
        </w:tc>
        <w:tc>
          <w:tcPr>
            <w:tcW w:w="368" w:type="pct"/>
          </w:tcPr>
          <w:p w14:paraId="57956EDD" w14:textId="0CEFC7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1ACAE6C9" w14:textId="65CB25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1276</w:t>
            </w:r>
          </w:p>
        </w:tc>
        <w:tc>
          <w:tcPr>
            <w:tcW w:w="272" w:type="pct"/>
          </w:tcPr>
          <w:p w14:paraId="75045FF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3E29AB7" w14:textId="3D70B5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7562E6D" w14:textId="28026C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0400487" w14:textId="000835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1" w:type="pct"/>
          </w:tcPr>
          <w:p w14:paraId="62FAB5B0" w14:textId="55F283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146A377" w14:textId="77777777" w:rsidTr="007D5367">
        <w:tc>
          <w:tcPr>
            <w:tcW w:w="586" w:type="pct"/>
          </w:tcPr>
          <w:p w14:paraId="264B1708" w14:textId="4DF9E1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R4-2414455</w:t>
            </w:r>
          </w:p>
        </w:tc>
        <w:tc>
          <w:tcPr>
            <w:tcW w:w="1030" w:type="pct"/>
          </w:tcPr>
          <w:p w14:paraId="29BF6354" w14:textId="065B19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38.101-3 Clarifications for non-co-located requirements</w:t>
            </w:r>
          </w:p>
        </w:tc>
        <w:tc>
          <w:tcPr>
            <w:tcW w:w="517" w:type="pct"/>
          </w:tcPr>
          <w:p w14:paraId="2E5243B1" w14:textId="6FEC51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Samsung, Huawei, Apple</w:t>
            </w:r>
          </w:p>
        </w:tc>
        <w:tc>
          <w:tcPr>
            <w:tcW w:w="368" w:type="pct"/>
          </w:tcPr>
          <w:p w14:paraId="24FB9D4B" w14:textId="57F13E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63CDFE5E" w14:textId="5CFB44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1276</w:t>
            </w:r>
          </w:p>
        </w:tc>
        <w:tc>
          <w:tcPr>
            <w:tcW w:w="272" w:type="pct"/>
          </w:tcPr>
          <w:p w14:paraId="70A437DC" w14:textId="2E8888E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6FFD959" w14:textId="46F917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04210DD" w14:textId="5D01C7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18DA67C" w14:textId="284361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1" w:type="pct"/>
          </w:tcPr>
          <w:p w14:paraId="32389F5E" w14:textId="3BEFA0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048EC38" w14:textId="77777777" w:rsidTr="007D5367">
        <w:tc>
          <w:tcPr>
            <w:tcW w:w="586" w:type="pct"/>
          </w:tcPr>
          <w:p w14:paraId="32BC1301" w14:textId="389B19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R4-2412002</w:t>
            </w:r>
          </w:p>
        </w:tc>
        <w:tc>
          <w:tcPr>
            <w:tcW w:w="1030" w:type="pct"/>
          </w:tcPr>
          <w:p w14:paraId="7431E2C7" w14:textId="313C98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draftCR 38.101-3 Addition of UL configuration DC_7C_n28A</w:t>
            </w:r>
          </w:p>
        </w:tc>
        <w:tc>
          <w:tcPr>
            <w:tcW w:w="517" w:type="pct"/>
          </w:tcPr>
          <w:p w14:paraId="38D5EF32" w14:textId="7CA766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AMX</w:t>
            </w:r>
          </w:p>
        </w:tc>
        <w:tc>
          <w:tcPr>
            <w:tcW w:w="368" w:type="pct"/>
          </w:tcPr>
          <w:p w14:paraId="0246113B" w14:textId="3D0B30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550FC386" w14:textId="713FF5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1277</w:t>
            </w:r>
          </w:p>
        </w:tc>
        <w:tc>
          <w:tcPr>
            <w:tcW w:w="272" w:type="pct"/>
          </w:tcPr>
          <w:p w14:paraId="58CCC34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26C2BDF" w14:textId="3DBF32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ADBE2E0" w14:textId="6B0317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709B958C" w14:textId="70B7BF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DC_R19_xBLTE_yBNR-Core</w:t>
            </w:r>
          </w:p>
        </w:tc>
        <w:tc>
          <w:tcPr>
            <w:tcW w:w="511" w:type="pct"/>
          </w:tcPr>
          <w:p w14:paraId="1BC50476" w14:textId="5430A9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endorsed</w:t>
            </w:r>
          </w:p>
        </w:tc>
      </w:tr>
      <w:tr w:rsidR="007D5367" w:rsidRPr="007D5367" w14:paraId="3ABF57BC" w14:textId="77777777" w:rsidTr="007D5367">
        <w:tc>
          <w:tcPr>
            <w:tcW w:w="586" w:type="pct"/>
          </w:tcPr>
          <w:p w14:paraId="6E12F1BD" w14:textId="5995A3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R4-2412091</w:t>
            </w:r>
          </w:p>
        </w:tc>
        <w:tc>
          <w:tcPr>
            <w:tcW w:w="1030" w:type="pct"/>
          </w:tcPr>
          <w:p w14:paraId="67D0DAD7" w14:textId="5CB0F9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38.101-3 for cleanup of Delta_powerclass related requirements for HPUE</w:t>
            </w:r>
          </w:p>
        </w:tc>
        <w:tc>
          <w:tcPr>
            <w:tcW w:w="517" w:type="pct"/>
          </w:tcPr>
          <w:p w14:paraId="52685B9F" w14:textId="0C52E9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088FC3B9" w14:textId="63E2B2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0E544556" w14:textId="0AF720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1278</w:t>
            </w:r>
          </w:p>
        </w:tc>
        <w:tc>
          <w:tcPr>
            <w:tcW w:w="272" w:type="pct"/>
          </w:tcPr>
          <w:p w14:paraId="51F49F6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093FDDF" w14:textId="45ACE9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87F2A7B" w14:textId="157A78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18D7BB1" w14:textId="166346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2BCEE1F6" w14:textId="7988F9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6931C035" w14:textId="77777777" w:rsidTr="007D5367">
        <w:tc>
          <w:tcPr>
            <w:tcW w:w="586" w:type="pct"/>
          </w:tcPr>
          <w:p w14:paraId="3DEABBCD" w14:textId="34A78F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R4-2412240</w:t>
            </w:r>
          </w:p>
        </w:tc>
        <w:tc>
          <w:tcPr>
            <w:tcW w:w="1030" w:type="pct"/>
          </w:tcPr>
          <w:p w14:paraId="71337D90" w14:textId="1B30E2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BigCR for DC_R19_xBLTE_yBNR (OBJ-1 DC_R19_1BLTE_1BNR_2DL2UL)</w:t>
            </w:r>
          </w:p>
        </w:tc>
        <w:tc>
          <w:tcPr>
            <w:tcW w:w="517" w:type="pct"/>
          </w:tcPr>
          <w:p w14:paraId="5F64F233" w14:textId="3D60A4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CHTTL</w:t>
            </w:r>
          </w:p>
        </w:tc>
        <w:tc>
          <w:tcPr>
            <w:tcW w:w="368" w:type="pct"/>
          </w:tcPr>
          <w:p w14:paraId="3EAC7627" w14:textId="3F973E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793D9805" w14:textId="2842A1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1279</w:t>
            </w:r>
          </w:p>
        </w:tc>
        <w:tc>
          <w:tcPr>
            <w:tcW w:w="272" w:type="pct"/>
          </w:tcPr>
          <w:p w14:paraId="4AFE008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D685AD3" w14:textId="1F4BFC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Rel-19</w:t>
            </w:r>
          </w:p>
        </w:tc>
        <w:tc>
          <w:tcPr>
            <w:tcW w:w="295" w:type="pct"/>
          </w:tcPr>
          <w:p w14:paraId="77710134" w14:textId="413526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45481CB4" w14:textId="2F08D2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DC_R19_xBLTE_yBNR-Core</w:t>
            </w:r>
          </w:p>
        </w:tc>
        <w:tc>
          <w:tcPr>
            <w:tcW w:w="511" w:type="pct"/>
          </w:tcPr>
          <w:p w14:paraId="7A82061F" w14:textId="006FC3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965F7CD" w14:textId="77777777" w:rsidTr="007D5367">
        <w:tc>
          <w:tcPr>
            <w:tcW w:w="586" w:type="pct"/>
          </w:tcPr>
          <w:p w14:paraId="0EF43B21" w14:textId="27E023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R4-2412293</w:t>
            </w:r>
          </w:p>
        </w:tc>
        <w:tc>
          <w:tcPr>
            <w:tcW w:w="1030" w:type="pct"/>
          </w:tcPr>
          <w:p w14:paraId="4A8D0807" w14:textId="5CC1AF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(DC_R17_1BLTE_1BNR_2DL2UL-Core) CR to TS 38.101-3 Rel17 Removal of Unnecessary NE-DC Requirements</w:t>
            </w:r>
          </w:p>
        </w:tc>
        <w:tc>
          <w:tcPr>
            <w:tcW w:w="517" w:type="pct"/>
          </w:tcPr>
          <w:p w14:paraId="1F79D760" w14:textId="0D80EB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04847C2" w14:textId="25DABD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0FF594B4" w14:textId="539A04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1280</w:t>
            </w:r>
          </w:p>
        </w:tc>
        <w:tc>
          <w:tcPr>
            <w:tcW w:w="272" w:type="pct"/>
          </w:tcPr>
          <w:p w14:paraId="5B566BD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D742EFD" w14:textId="56AAB5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D3B5A82" w14:textId="6DF57F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90BE25A" w14:textId="7E16F6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DC_R17_1BLTE_1BNR_2DL2UL-Core</w:t>
            </w:r>
          </w:p>
        </w:tc>
        <w:tc>
          <w:tcPr>
            <w:tcW w:w="511" w:type="pct"/>
          </w:tcPr>
          <w:p w14:paraId="17F76838" w14:textId="5206E6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708855E" w14:textId="77777777" w:rsidTr="007D5367">
        <w:tc>
          <w:tcPr>
            <w:tcW w:w="586" w:type="pct"/>
          </w:tcPr>
          <w:p w14:paraId="5C9AB5A2" w14:textId="1CF15F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R4-2412329</w:t>
            </w:r>
          </w:p>
        </w:tc>
        <w:tc>
          <w:tcPr>
            <w:tcW w:w="1030" w:type="pct"/>
          </w:tcPr>
          <w:p w14:paraId="3636FCAA" w14:textId="72D7A7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(DC_R16_1BLTE_1BNR_2DL2UL) CR to TS 38.101-3 Rel16 Removal of Unnecessary NE-DC Requirements</w:t>
            </w:r>
          </w:p>
        </w:tc>
        <w:tc>
          <w:tcPr>
            <w:tcW w:w="517" w:type="pct"/>
          </w:tcPr>
          <w:p w14:paraId="7687E66A" w14:textId="564A3A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69F567C" w14:textId="78B9C9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39C5B521" w14:textId="0A8742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1281</w:t>
            </w:r>
          </w:p>
        </w:tc>
        <w:tc>
          <w:tcPr>
            <w:tcW w:w="272" w:type="pct"/>
          </w:tcPr>
          <w:p w14:paraId="70C283E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14B6213" w14:textId="02208C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73FE6A69" w14:textId="35C04F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2453390" w14:textId="2DA4F5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DC_R16_1BLTE_1BNR_2DL2UL-Core</w:t>
            </w:r>
          </w:p>
        </w:tc>
        <w:tc>
          <w:tcPr>
            <w:tcW w:w="511" w:type="pct"/>
          </w:tcPr>
          <w:p w14:paraId="33D7C0B4" w14:textId="2C784D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5872C17" w14:textId="77777777" w:rsidTr="007D5367">
        <w:tc>
          <w:tcPr>
            <w:tcW w:w="586" w:type="pct"/>
          </w:tcPr>
          <w:p w14:paraId="53DF6F11" w14:textId="1DB34B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R4-2412347</w:t>
            </w:r>
          </w:p>
        </w:tc>
        <w:tc>
          <w:tcPr>
            <w:tcW w:w="1030" w:type="pct"/>
          </w:tcPr>
          <w:p w14:paraId="3DB4B186" w14:textId="027223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 DC_R18_2BLTE_1BNR_3DL2UL) CR to TS 38.101-3 Rel18 Removal of Unnecessary NE-DC Requirements</w:t>
            </w:r>
          </w:p>
        </w:tc>
        <w:tc>
          <w:tcPr>
            <w:tcW w:w="517" w:type="pct"/>
          </w:tcPr>
          <w:p w14:paraId="580B2D0E" w14:textId="6FC87A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3FCC67F3" w14:textId="790415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1FBCA467" w14:textId="2CBF51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1282</w:t>
            </w:r>
          </w:p>
        </w:tc>
        <w:tc>
          <w:tcPr>
            <w:tcW w:w="272" w:type="pct"/>
          </w:tcPr>
          <w:p w14:paraId="22FBD61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2500B11" w14:textId="42973D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3C54A31" w14:textId="3F1FE0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2BC0A6D" w14:textId="44F25A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DC_R18_2BLTE_1BNR_3DL2UL-Core</w:t>
            </w:r>
          </w:p>
        </w:tc>
        <w:tc>
          <w:tcPr>
            <w:tcW w:w="511" w:type="pct"/>
          </w:tcPr>
          <w:p w14:paraId="02E8BC29" w14:textId="20752F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E8220E3" w14:textId="77777777" w:rsidTr="007D5367">
        <w:tc>
          <w:tcPr>
            <w:tcW w:w="586" w:type="pct"/>
          </w:tcPr>
          <w:p w14:paraId="75B31314" w14:textId="21346E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R4-2414426</w:t>
            </w:r>
          </w:p>
        </w:tc>
        <w:tc>
          <w:tcPr>
            <w:tcW w:w="1030" w:type="pct"/>
          </w:tcPr>
          <w:p w14:paraId="71EFCE6A" w14:textId="737A03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(DC_R18_2BLTE_1BNR_3DL2UL) CR to TS 38.101-3 Rel18 Removal of Unnecessary NE-DC Requirements</w:t>
            </w:r>
          </w:p>
        </w:tc>
        <w:tc>
          <w:tcPr>
            <w:tcW w:w="517" w:type="pct"/>
          </w:tcPr>
          <w:p w14:paraId="17CEA4EF" w14:textId="2AE733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D9A1201" w14:textId="02ABE7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4AB19E82" w14:textId="17ED9C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1282</w:t>
            </w:r>
          </w:p>
        </w:tc>
        <w:tc>
          <w:tcPr>
            <w:tcW w:w="272" w:type="pct"/>
          </w:tcPr>
          <w:p w14:paraId="1B1ABBAB" w14:textId="11A48026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B9E4BD0" w14:textId="6ED4F3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2CF4959" w14:textId="7AA033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53DACA1" w14:textId="6EE3CD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DC_R18_2BLTE_1BNR_3DL2UL-Core</w:t>
            </w:r>
          </w:p>
        </w:tc>
        <w:tc>
          <w:tcPr>
            <w:tcW w:w="511" w:type="pct"/>
          </w:tcPr>
          <w:p w14:paraId="3A147966" w14:textId="34411D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B0CC456" w14:textId="77777777" w:rsidTr="007D5367">
        <w:tc>
          <w:tcPr>
            <w:tcW w:w="586" w:type="pct"/>
          </w:tcPr>
          <w:p w14:paraId="35CE28E6" w14:textId="33D50B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R4-2412376</w:t>
            </w:r>
          </w:p>
        </w:tc>
        <w:tc>
          <w:tcPr>
            <w:tcW w:w="1030" w:type="pct"/>
          </w:tcPr>
          <w:p w14:paraId="4103DBB7" w14:textId="0F19D7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38.101-3 correcting 2 bands NR CA configuration tables</w:t>
            </w:r>
          </w:p>
        </w:tc>
        <w:tc>
          <w:tcPr>
            <w:tcW w:w="517" w:type="pct"/>
          </w:tcPr>
          <w:p w14:paraId="4C10E55B" w14:textId="6D6829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F3BA0C9" w14:textId="5000C9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6D9418DB" w14:textId="493DA8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1283</w:t>
            </w:r>
          </w:p>
        </w:tc>
        <w:tc>
          <w:tcPr>
            <w:tcW w:w="272" w:type="pct"/>
          </w:tcPr>
          <w:p w14:paraId="658A819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D9A7DC3" w14:textId="5D773C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AD757A3" w14:textId="424A85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249F217" w14:textId="3FFD90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NR_CADC_R18_2BDL_xBUL</w:t>
            </w:r>
          </w:p>
        </w:tc>
        <w:tc>
          <w:tcPr>
            <w:tcW w:w="511" w:type="pct"/>
          </w:tcPr>
          <w:p w14:paraId="59D92928" w14:textId="7DA600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F07DF7D" w14:textId="77777777" w:rsidTr="007D5367">
        <w:tc>
          <w:tcPr>
            <w:tcW w:w="586" w:type="pct"/>
          </w:tcPr>
          <w:p w14:paraId="2D776F2A" w14:textId="4C15A2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R4-2412378</w:t>
            </w:r>
          </w:p>
        </w:tc>
        <w:tc>
          <w:tcPr>
            <w:tcW w:w="1030" w:type="pct"/>
          </w:tcPr>
          <w:p w14:paraId="59F074B9" w14:textId="7513EE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38.101-3 correcting 3 bands NR CA configuration tables</w:t>
            </w:r>
          </w:p>
        </w:tc>
        <w:tc>
          <w:tcPr>
            <w:tcW w:w="517" w:type="pct"/>
          </w:tcPr>
          <w:p w14:paraId="78BACE92" w14:textId="18B8A9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193B06D" w14:textId="7F5361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09E402F8" w14:textId="3CD3B9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1284</w:t>
            </w:r>
          </w:p>
        </w:tc>
        <w:tc>
          <w:tcPr>
            <w:tcW w:w="272" w:type="pct"/>
          </w:tcPr>
          <w:p w14:paraId="0B528E8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931BD5B" w14:textId="218895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43A4BBE" w14:textId="0FEF1C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B7858EB" w14:textId="63222B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NR_CADC_R18_3BDL_xBUL</w:t>
            </w:r>
          </w:p>
        </w:tc>
        <w:tc>
          <w:tcPr>
            <w:tcW w:w="511" w:type="pct"/>
          </w:tcPr>
          <w:p w14:paraId="62F7FF3E" w14:textId="30E53C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51E9B59" w14:textId="77777777" w:rsidTr="007D5367">
        <w:tc>
          <w:tcPr>
            <w:tcW w:w="586" w:type="pct"/>
          </w:tcPr>
          <w:p w14:paraId="04DC9197" w14:textId="223A78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R4-2412380</w:t>
            </w:r>
          </w:p>
        </w:tc>
        <w:tc>
          <w:tcPr>
            <w:tcW w:w="1030" w:type="pct"/>
          </w:tcPr>
          <w:p w14:paraId="1CC9F6EB" w14:textId="381F58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38.101-3 correcting 4 bands NR CA configuration tables</w:t>
            </w:r>
          </w:p>
        </w:tc>
        <w:tc>
          <w:tcPr>
            <w:tcW w:w="517" w:type="pct"/>
          </w:tcPr>
          <w:p w14:paraId="0B125D88" w14:textId="259F00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5A9ADACF" w14:textId="5FEAA4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01C91E14" w14:textId="47B1C0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1285</w:t>
            </w:r>
          </w:p>
        </w:tc>
        <w:tc>
          <w:tcPr>
            <w:tcW w:w="272" w:type="pct"/>
          </w:tcPr>
          <w:p w14:paraId="1B93A7C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A9948B5" w14:textId="09436F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586FB15" w14:textId="7B1AA5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65B185E" w14:textId="4839B1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NR_CADC_R18_yBDL_xBUL</w:t>
            </w:r>
          </w:p>
        </w:tc>
        <w:tc>
          <w:tcPr>
            <w:tcW w:w="511" w:type="pct"/>
          </w:tcPr>
          <w:p w14:paraId="3FC2896B" w14:textId="68517E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EF64E0B" w14:textId="77777777" w:rsidTr="007D5367">
        <w:tc>
          <w:tcPr>
            <w:tcW w:w="586" w:type="pct"/>
          </w:tcPr>
          <w:p w14:paraId="1FBE2BA4" w14:textId="1A1CAD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R4-2412383</w:t>
            </w:r>
          </w:p>
        </w:tc>
        <w:tc>
          <w:tcPr>
            <w:tcW w:w="1030" w:type="pct"/>
          </w:tcPr>
          <w:p w14:paraId="5D9D01DA" w14:textId="593CA9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(NonCol_intraB_ENDC_NR_CA-Core) CR on 38.101-3 v18.6.0 Specifying different inter-band EN-DC operation with overlapping or partially overlapping DL bands UE capability types</w:t>
            </w:r>
          </w:p>
        </w:tc>
        <w:tc>
          <w:tcPr>
            <w:tcW w:w="517" w:type="pct"/>
          </w:tcPr>
          <w:p w14:paraId="6B5CE8C7" w14:textId="074D50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65AF94D" w14:textId="3C1A5B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4B1AE519" w14:textId="5A4437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1286</w:t>
            </w:r>
          </w:p>
        </w:tc>
        <w:tc>
          <w:tcPr>
            <w:tcW w:w="272" w:type="pct"/>
          </w:tcPr>
          <w:p w14:paraId="61D3E00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8462E42" w14:textId="0608BB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76958EA" w14:textId="1808B7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F84F906" w14:textId="216906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1" w:type="pct"/>
          </w:tcPr>
          <w:p w14:paraId="2B524A3A" w14:textId="5521C6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2BCADB56" w14:textId="77777777" w:rsidTr="007D5367">
        <w:tc>
          <w:tcPr>
            <w:tcW w:w="586" w:type="pct"/>
          </w:tcPr>
          <w:p w14:paraId="02DD10A9" w14:textId="204D4A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R4-2412442</w:t>
            </w:r>
          </w:p>
        </w:tc>
        <w:tc>
          <w:tcPr>
            <w:tcW w:w="1030" w:type="pct"/>
          </w:tcPr>
          <w:p w14:paraId="75D4DAD7" w14:textId="502796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BigCR for DC_R19_xBLTE_yBNR (OBJ-2 DC_R19_xBLTE_yBNR_3DL2UL)</w:t>
            </w:r>
          </w:p>
        </w:tc>
        <w:tc>
          <w:tcPr>
            <w:tcW w:w="517" w:type="pct"/>
          </w:tcPr>
          <w:p w14:paraId="01DC53D6" w14:textId="19C1DC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 Deutschland</w:t>
            </w:r>
          </w:p>
        </w:tc>
        <w:tc>
          <w:tcPr>
            <w:tcW w:w="368" w:type="pct"/>
          </w:tcPr>
          <w:p w14:paraId="7C88E82B" w14:textId="3D479B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2B3FB901" w14:textId="7F17AD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1287</w:t>
            </w:r>
          </w:p>
        </w:tc>
        <w:tc>
          <w:tcPr>
            <w:tcW w:w="272" w:type="pct"/>
          </w:tcPr>
          <w:p w14:paraId="46A91DD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0EA05E9" w14:textId="4A7A8A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Rel-19</w:t>
            </w:r>
          </w:p>
        </w:tc>
        <w:tc>
          <w:tcPr>
            <w:tcW w:w="295" w:type="pct"/>
          </w:tcPr>
          <w:p w14:paraId="0CF1A8D2" w14:textId="5A2782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2DE6265B" w14:textId="38CF6F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DC_R19_xBLTE_yBNR-Core</w:t>
            </w:r>
          </w:p>
        </w:tc>
        <w:tc>
          <w:tcPr>
            <w:tcW w:w="511" w:type="pct"/>
          </w:tcPr>
          <w:p w14:paraId="715A2F06" w14:textId="08FD9E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4DB945A2" w14:textId="77777777" w:rsidTr="007D5367">
        <w:tc>
          <w:tcPr>
            <w:tcW w:w="586" w:type="pct"/>
          </w:tcPr>
          <w:p w14:paraId="6B57D308" w14:textId="57B126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R4-2412459</w:t>
            </w:r>
          </w:p>
        </w:tc>
        <w:tc>
          <w:tcPr>
            <w:tcW w:w="1030" w:type="pct"/>
          </w:tcPr>
          <w:p w14:paraId="2347C129" w14:textId="421458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draft big CR 38.101-3 new combinations Rel-19 NR inter-band CA/DC configurations including inter band CA for y DL with x UL</w:t>
            </w:r>
          </w:p>
        </w:tc>
        <w:tc>
          <w:tcPr>
            <w:tcW w:w="517" w:type="pct"/>
          </w:tcPr>
          <w:p w14:paraId="12CA0110" w14:textId="219DF4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A977B02" w14:textId="43BC8D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5056DE68" w14:textId="337B5F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1288</w:t>
            </w:r>
          </w:p>
        </w:tc>
        <w:tc>
          <w:tcPr>
            <w:tcW w:w="272" w:type="pct"/>
          </w:tcPr>
          <w:p w14:paraId="2F9F1E1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65217D3" w14:textId="1F14F5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Rel-19</w:t>
            </w:r>
          </w:p>
        </w:tc>
        <w:tc>
          <w:tcPr>
            <w:tcW w:w="295" w:type="pct"/>
          </w:tcPr>
          <w:p w14:paraId="1668A75D" w14:textId="020EDA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47E9469E" w14:textId="0EF086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NR_CADC_SUL_R19</w:t>
            </w:r>
          </w:p>
        </w:tc>
        <w:tc>
          <w:tcPr>
            <w:tcW w:w="511" w:type="pct"/>
          </w:tcPr>
          <w:p w14:paraId="5B46FF34" w14:textId="3C6C05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125FBAE" w14:textId="77777777" w:rsidTr="007D5367">
        <w:tc>
          <w:tcPr>
            <w:tcW w:w="586" w:type="pct"/>
          </w:tcPr>
          <w:p w14:paraId="1F584C7B" w14:textId="09352D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R4-2412537</w:t>
            </w:r>
          </w:p>
        </w:tc>
        <w:tc>
          <w:tcPr>
            <w:tcW w:w="1030" w:type="pct"/>
          </w:tcPr>
          <w:p w14:paraId="197AD278" w14:textId="580E73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38.101-3: Correction on the channel spacing for intra-band EN-DC</w:t>
            </w:r>
          </w:p>
        </w:tc>
        <w:tc>
          <w:tcPr>
            <w:tcW w:w="517" w:type="pct"/>
          </w:tcPr>
          <w:p w14:paraId="17E8F986" w14:textId="3D6011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FB9386F" w14:textId="29830D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5FB6E159" w14:textId="23B869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1289</w:t>
            </w:r>
          </w:p>
        </w:tc>
        <w:tc>
          <w:tcPr>
            <w:tcW w:w="272" w:type="pct"/>
          </w:tcPr>
          <w:p w14:paraId="05F00A2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4C2F09B" w14:textId="74A3CC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595541C" w14:textId="4AF4B8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CC87BED" w14:textId="2959D3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6247376B" w14:textId="760124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4BF7D98C" w14:textId="77777777" w:rsidTr="007D5367">
        <w:tc>
          <w:tcPr>
            <w:tcW w:w="586" w:type="pct"/>
          </w:tcPr>
          <w:p w14:paraId="4656F4EC" w14:textId="7E619F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R4-2412596</w:t>
            </w:r>
          </w:p>
        </w:tc>
        <w:tc>
          <w:tcPr>
            <w:tcW w:w="1030" w:type="pct"/>
          </w:tcPr>
          <w:p w14:paraId="10FECFF6" w14:textId="0233FB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(4Rx_low_NR_band_handheld_3Tx_NR_CA_ENDC) Correction on configured output power of 3Tx EN-DC including UL MIMO and Tx diversity</w:t>
            </w:r>
          </w:p>
        </w:tc>
        <w:tc>
          <w:tcPr>
            <w:tcW w:w="517" w:type="pct"/>
          </w:tcPr>
          <w:p w14:paraId="1A7CDC1F" w14:textId="1F371A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CHTTL</w:t>
            </w:r>
          </w:p>
        </w:tc>
        <w:tc>
          <w:tcPr>
            <w:tcW w:w="368" w:type="pct"/>
          </w:tcPr>
          <w:p w14:paraId="43155D3D" w14:textId="1FF6F8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25A6CE0B" w14:textId="60ABCC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1290</w:t>
            </w:r>
          </w:p>
        </w:tc>
        <w:tc>
          <w:tcPr>
            <w:tcW w:w="272" w:type="pct"/>
          </w:tcPr>
          <w:p w14:paraId="0B3B508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D8CAD98" w14:textId="39E103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8EC91AA" w14:textId="085D89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69CDA88" w14:textId="077796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4Rx_low_NR_band_handheld_3Tx_NR_CA_ENDC-Core</w:t>
            </w:r>
          </w:p>
        </w:tc>
        <w:tc>
          <w:tcPr>
            <w:tcW w:w="511" w:type="pct"/>
          </w:tcPr>
          <w:p w14:paraId="0A7880F4" w14:textId="11DA5D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7320D2D" w14:textId="77777777" w:rsidTr="007D5367">
        <w:tc>
          <w:tcPr>
            <w:tcW w:w="586" w:type="pct"/>
          </w:tcPr>
          <w:p w14:paraId="13C7055F" w14:textId="563069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R4-2414410</w:t>
            </w:r>
          </w:p>
        </w:tc>
        <w:tc>
          <w:tcPr>
            <w:tcW w:w="1030" w:type="pct"/>
          </w:tcPr>
          <w:p w14:paraId="5525C8B4" w14:textId="1A4226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(4Rx_low_NR_band_handheld_3Tx_NR_CA_ENDC) Correction on configured output power of 3Tx EN-DC including UL MIMO and Tx diversity</w:t>
            </w:r>
          </w:p>
        </w:tc>
        <w:tc>
          <w:tcPr>
            <w:tcW w:w="517" w:type="pct"/>
          </w:tcPr>
          <w:p w14:paraId="25918E43" w14:textId="76CF82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CHTTL</w:t>
            </w:r>
          </w:p>
        </w:tc>
        <w:tc>
          <w:tcPr>
            <w:tcW w:w="368" w:type="pct"/>
          </w:tcPr>
          <w:p w14:paraId="5C0B7741" w14:textId="11CCE2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3EEAED6D" w14:textId="7C1EF4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1290</w:t>
            </w:r>
          </w:p>
        </w:tc>
        <w:tc>
          <w:tcPr>
            <w:tcW w:w="272" w:type="pct"/>
          </w:tcPr>
          <w:p w14:paraId="55A34F41" w14:textId="4A93234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5245696" w14:textId="09BD51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E1AC0DD" w14:textId="3EE8CA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365A83E" w14:textId="03BB50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4Rx_low_NR_band_handheld_3Tx_NR_CA_ENDC-Core</w:t>
            </w:r>
          </w:p>
        </w:tc>
        <w:tc>
          <w:tcPr>
            <w:tcW w:w="511" w:type="pct"/>
          </w:tcPr>
          <w:p w14:paraId="5DF410B6" w14:textId="43FC20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176DFE7" w14:textId="77777777" w:rsidTr="007D5367">
        <w:tc>
          <w:tcPr>
            <w:tcW w:w="586" w:type="pct"/>
          </w:tcPr>
          <w:p w14:paraId="6ABA7559" w14:textId="08788B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R4-2412598</w:t>
            </w:r>
          </w:p>
        </w:tc>
        <w:tc>
          <w:tcPr>
            <w:tcW w:w="1030" w:type="pct"/>
          </w:tcPr>
          <w:p w14:paraId="0E34BD3D" w14:textId="138299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38.101-3: Correction on the channel spacing for intra-band EN-DC</w:t>
            </w:r>
          </w:p>
        </w:tc>
        <w:tc>
          <w:tcPr>
            <w:tcW w:w="517" w:type="pct"/>
          </w:tcPr>
          <w:p w14:paraId="184C81D6" w14:textId="144F29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 Device Co., Ltd</w:t>
            </w:r>
          </w:p>
        </w:tc>
        <w:tc>
          <w:tcPr>
            <w:tcW w:w="368" w:type="pct"/>
          </w:tcPr>
          <w:p w14:paraId="4A1DBCD1" w14:textId="3BEA1E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71E1821A" w14:textId="1F8DAA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1291</w:t>
            </w:r>
          </w:p>
        </w:tc>
        <w:tc>
          <w:tcPr>
            <w:tcW w:w="272" w:type="pct"/>
          </w:tcPr>
          <w:p w14:paraId="73491A0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6785EAD" w14:textId="18C992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2D4EE7C" w14:textId="07F3C7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DCDEA82" w14:textId="2E2CB8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7FAA406F" w14:textId="04AB23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7E59603" w14:textId="77777777" w:rsidTr="007D5367">
        <w:tc>
          <w:tcPr>
            <w:tcW w:w="586" w:type="pct"/>
          </w:tcPr>
          <w:p w14:paraId="28A6D750" w14:textId="0DB8B6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R4-2412606</w:t>
            </w:r>
          </w:p>
        </w:tc>
        <w:tc>
          <w:tcPr>
            <w:tcW w:w="1030" w:type="pct"/>
          </w:tcPr>
          <w:p w14:paraId="239EE71D" w14:textId="0245C1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R18 Cat-F CR 38.101-3 channel spacing for intra-band EN-DC [Intra-band_EN-DC_Channelspacing]</w:t>
            </w:r>
          </w:p>
        </w:tc>
        <w:tc>
          <w:tcPr>
            <w:tcW w:w="517" w:type="pct"/>
          </w:tcPr>
          <w:p w14:paraId="22150F37" w14:textId="490BE9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CF575FE" w14:textId="69008B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0FBC4FEB" w14:textId="54F4AE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1292</w:t>
            </w:r>
          </w:p>
        </w:tc>
        <w:tc>
          <w:tcPr>
            <w:tcW w:w="272" w:type="pct"/>
          </w:tcPr>
          <w:p w14:paraId="4652982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9A3E955" w14:textId="49D282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03B4190" w14:textId="2BF48C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0C4F096F" w14:textId="5FB411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4F298BD0" w14:textId="1A211C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5F69D37" w14:textId="77777777" w:rsidTr="007D5367">
        <w:tc>
          <w:tcPr>
            <w:tcW w:w="586" w:type="pct"/>
          </w:tcPr>
          <w:p w14:paraId="658B0F64" w14:textId="40FA39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R4-2414394</w:t>
            </w:r>
          </w:p>
        </w:tc>
        <w:tc>
          <w:tcPr>
            <w:tcW w:w="1030" w:type="pct"/>
          </w:tcPr>
          <w:p w14:paraId="22DA6CAF" w14:textId="5A815F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R18 Cat-F CR 38.101-3 channel spacing for intra-band EN-DC [Intra-band_EN-DC_Channelspacing]</w:t>
            </w:r>
          </w:p>
        </w:tc>
        <w:tc>
          <w:tcPr>
            <w:tcW w:w="517" w:type="pct"/>
          </w:tcPr>
          <w:p w14:paraId="30884AFE" w14:textId="302C45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7B1CECF" w14:textId="2D75A2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7B57C18C" w14:textId="14F40F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1292</w:t>
            </w:r>
          </w:p>
        </w:tc>
        <w:tc>
          <w:tcPr>
            <w:tcW w:w="272" w:type="pct"/>
          </w:tcPr>
          <w:p w14:paraId="70A91CDB" w14:textId="71FB1173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2C4E749" w14:textId="47D94F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6E99A62" w14:textId="76DA42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7AD48AA6" w14:textId="2E29B7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46D7F59F" w14:textId="11746C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B142E69" w14:textId="77777777" w:rsidTr="007D5367">
        <w:tc>
          <w:tcPr>
            <w:tcW w:w="586" w:type="pct"/>
          </w:tcPr>
          <w:p w14:paraId="07E5C41D" w14:textId="50457C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R4-2414423</w:t>
            </w:r>
          </w:p>
        </w:tc>
        <w:tc>
          <w:tcPr>
            <w:tcW w:w="1030" w:type="pct"/>
          </w:tcPr>
          <w:p w14:paraId="14A14C9A" w14:textId="14D2FF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R18 Cat-F CR 38.101-3 channel spacing for intra-band EN-DC[Intra-Band_EN-DC_Channelspacing]</w:t>
            </w:r>
          </w:p>
        </w:tc>
        <w:tc>
          <w:tcPr>
            <w:tcW w:w="517" w:type="pct"/>
          </w:tcPr>
          <w:p w14:paraId="0B046F0A" w14:textId="7DB2D2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42483DC" w14:textId="503B45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47E375B9" w14:textId="0CEA90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1292</w:t>
            </w:r>
          </w:p>
        </w:tc>
        <w:tc>
          <w:tcPr>
            <w:tcW w:w="272" w:type="pct"/>
          </w:tcPr>
          <w:p w14:paraId="7C281C23" w14:textId="1DAE7B8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29CC5411" w14:textId="49C645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EC1D2A4" w14:textId="565FA7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0CBA957A" w14:textId="2EA1F6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6D053020" w14:textId="1675FD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F25B417" w14:textId="77777777" w:rsidTr="007D5367">
        <w:tc>
          <w:tcPr>
            <w:tcW w:w="586" w:type="pct"/>
          </w:tcPr>
          <w:p w14:paraId="5C64EBA4" w14:textId="647AC5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R4-2412621</w:t>
            </w:r>
          </w:p>
        </w:tc>
        <w:tc>
          <w:tcPr>
            <w:tcW w:w="1030" w:type="pct"/>
          </w:tcPr>
          <w:p w14:paraId="26B0DD47" w14:textId="54F69B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EN-DC Harmonic Mixing clean-up PC3</w:t>
            </w:r>
          </w:p>
        </w:tc>
        <w:tc>
          <w:tcPr>
            <w:tcW w:w="517" w:type="pct"/>
          </w:tcPr>
          <w:p w14:paraId="6A25B971" w14:textId="13AC26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France, Skyworks Inc., Nokia</w:t>
            </w:r>
          </w:p>
        </w:tc>
        <w:tc>
          <w:tcPr>
            <w:tcW w:w="368" w:type="pct"/>
          </w:tcPr>
          <w:p w14:paraId="44481D49" w14:textId="4E5F20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1D984F51" w14:textId="325D82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1293</w:t>
            </w:r>
          </w:p>
        </w:tc>
        <w:tc>
          <w:tcPr>
            <w:tcW w:w="272" w:type="pct"/>
          </w:tcPr>
          <w:p w14:paraId="7727891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2C29603" w14:textId="4864DC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E01D186" w14:textId="605C4B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6CFD2C0" w14:textId="4FD8A5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DC_R18_1BLTE_1BNR_2DL2UL-Core</w:t>
            </w:r>
          </w:p>
        </w:tc>
        <w:tc>
          <w:tcPr>
            <w:tcW w:w="511" w:type="pct"/>
          </w:tcPr>
          <w:p w14:paraId="4DD4FE1E" w14:textId="455E5F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1E9F494" w14:textId="77777777" w:rsidTr="007D5367">
        <w:tc>
          <w:tcPr>
            <w:tcW w:w="586" w:type="pct"/>
          </w:tcPr>
          <w:p w14:paraId="08745536" w14:textId="6758CD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R4-2414403</w:t>
            </w:r>
          </w:p>
        </w:tc>
        <w:tc>
          <w:tcPr>
            <w:tcW w:w="1030" w:type="pct"/>
          </w:tcPr>
          <w:p w14:paraId="71F5BB60" w14:textId="54D250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EN-DC Harmonic Mixing clean-up PC3</w:t>
            </w:r>
          </w:p>
        </w:tc>
        <w:tc>
          <w:tcPr>
            <w:tcW w:w="517" w:type="pct"/>
          </w:tcPr>
          <w:p w14:paraId="7B224C01" w14:textId="236319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France, Skyworks Inc, Nokia</w:t>
            </w:r>
          </w:p>
        </w:tc>
        <w:tc>
          <w:tcPr>
            <w:tcW w:w="368" w:type="pct"/>
          </w:tcPr>
          <w:p w14:paraId="6DCAC58F" w14:textId="2BC499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170A0141" w14:textId="3040DF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1293</w:t>
            </w:r>
          </w:p>
        </w:tc>
        <w:tc>
          <w:tcPr>
            <w:tcW w:w="272" w:type="pct"/>
          </w:tcPr>
          <w:p w14:paraId="75DEC94A" w14:textId="43C70C1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EDD224D" w14:textId="4628C0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479DF15" w14:textId="246814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26FECE3" w14:textId="47DF1B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DC_R18_1BLTE_1BNR_2DL2UL-Core</w:t>
            </w:r>
          </w:p>
        </w:tc>
        <w:tc>
          <w:tcPr>
            <w:tcW w:w="511" w:type="pct"/>
          </w:tcPr>
          <w:p w14:paraId="2ADFAC83" w14:textId="5527FA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DFAE558" w14:textId="77777777" w:rsidTr="007D5367">
        <w:tc>
          <w:tcPr>
            <w:tcW w:w="586" w:type="pct"/>
          </w:tcPr>
          <w:p w14:paraId="65E0FBAE" w14:textId="1D3D55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R4-2414437</w:t>
            </w:r>
          </w:p>
        </w:tc>
        <w:tc>
          <w:tcPr>
            <w:tcW w:w="1030" w:type="pct"/>
          </w:tcPr>
          <w:p w14:paraId="03243CCC" w14:textId="55081A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EN-DC Harmonic Mixing clean-up PC3</w:t>
            </w:r>
          </w:p>
        </w:tc>
        <w:tc>
          <w:tcPr>
            <w:tcW w:w="517" w:type="pct"/>
          </w:tcPr>
          <w:p w14:paraId="203D17E2" w14:textId="32F537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France, Skyworks Inc, Nokia</w:t>
            </w:r>
          </w:p>
        </w:tc>
        <w:tc>
          <w:tcPr>
            <w:tcW w:w="368" w:type="pct"/>
          </w:tcPr>
          <w:p w14:paraId="62C9EE4D" w14:textId="0459F2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77C7EF76" w14:textId="09A6F1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1293</w:t>
            </w:r>
          </w:p>
        </w:tc>
        <w:tc>
          <w:tcPr>
            <w:tcW w:w="272" w:type="pct"/>
          </w:tcPr>
          <w:p w14:paraId="4C3A8CDC" w14:textId="6488B83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7D3AABA9" w14:textId="6C10ED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ED86722" w14:textId="607806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EF95D30" w14:textId="77AEDE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DC_R18_1BLTE_1BNR_2DL2UL-Core</w:t>
            </w:r>
          </w:p>
        </w:tc>
        <w:tc>
          <w:tcPr>
            <w:tcW w:w="511" w:type="pct"/>
          </w:tcPr>
          <w:p w14:paraId="1F78F27A" w14:textId="0A9AF9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4AE3CE4" w14:textId="77777777" w:rsidTr="007D5367">
        <w:tc>
          <w:tcPr>
            <w:tcW w:w="586" w:type="pct"/>
          </w:tcPr>
          <w:p w14:paraId="09760D1C" w14:textId="5B62F6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R4-2412622</w:t>
            </w:r>
          </w:p>
        </w:tc>
        <w:tc>
          <w:tcPr>
            <w:tcW w:w="1030" w:type="pct"/>
          </w:tcPr>
          <w:p w14:paraId="10E1A5C5" w14:textId="7E97A0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EN-DC Harmonic Mixing clean-up PC2</w:t>
            </w:r>
          </w:p>
        </w:tc>
        <w:tc>
          <w:tcPr>
            <w:tcW w:w="517" w:type="pct"/>
          </w:tcPr>
          <w:p w14:paraId="3BA12BB1" w14:textId="19F484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France, Skyworks Inc., Nokia</w:t>
            </w:r>
          </w:p>
        </w:tc>
        <w:tc>
          <w:tcPr>
            <w:tcW w:w="368" w:type="pct"/>
          </w:tcPr>
          <w:p w14:paraId="3115F6D3" w14:textId="549C1D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32AAC81B" w14:textId="042410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1294</w:t>
            </w:r>
          </w:p>
        </w:tc>
        <w:tc>
          <w:tcPr>
            <w:tcW w:w="272" w:type="pct"/>
          </w:tcPr>
          <w:p w14:paraId="5CCB8A4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78490CD" w14:textId="769586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3B3B522" w14:textId="616307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03896B8" w14:textId="2F1DDD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HPUE_FR1_DC_LTE_NR_R18-Core</w:t>
            </w:r>
          </w:p>
        </w:tc>
        <w:tc>
          <w:tcPr>
            <w:tcW w:w="511" w:type="pct"/>
          </w:tcPr>
          <w:p w14:paraId="35FAE19E" w14:textId="27C11D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569A6C9" w14:textId="77777777" w:rsidTr="007D5367">
        <w:tc>
          <w:tcPr>
            <w:tcW w:w="586" w:type="pct"/>
          </w:tcPr>
          <w:p w14:paraId="621CD13E" w14:textId="013039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R4-2414404</w:t>
            </w:r>
          </w:p>
        </w:tc>
        <w:tc>
          <w:tcPr>
            <w:tcW w:w="1030" w:type="pct"/>
          </w:tcPr>
          <w:p w14:paraId="069418DC" w14:textId="321B8E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EN-DC Harmonic Mixing clean-up PC2</w:t>
            </w:r>
          </w:p>
        </w:tc>
        <w:tc>
          <w:tcPr>
            <w:tcW w:w="517" w:type="pct"/>
          </w:tcPr>
          <w:p w14:paraId="7A8A6185" w14:textId="663AFB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France, Skyworks Inc, Nokia</w:t>
            </w:r>
          </w:p>
        </w:tc>
        <w:tc>
          <w:tcPr>
            <w:tcW w:w="368" w:type="pct"/>
          </w:tcPr>
          <w:p w14:paraId="29CC34F6" w14:textId="7FBEC5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1A188EC5" w14:textId="54A428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1294</w:t>
            </w:r>
          </w:p>
        </w:tc>
        <w:tc>
          <w:tcPr>
            <w:tcW w:w="272" w:type="pct"/>
          </w:tcPr>
          <w:p w14:paraId="3B29E765" w14:textId="38BBA79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19EE0A3" w14:textId="1219FA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71CA9FA" w14:textId="09A8A0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1B1B0B8" w14:textId="2515DF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HPUE_FR1_DC_LTE_NR_R18-Core</w:t>
            </w:r>
          </w:p>
        </w:tc>
        <w:tc>
          <w:tcPr>
            <w:tcW w:w="511" w:type="pct"/>
          </w:tcPr>
          <w:p w14:paraId="18D52E9B" w14:textId="532177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716218C" w14:textId="77777777" w:rsidTr="007D5367">
        <w:tc>
          <w:tcPr>
            <w:tcW w:w="586" w:type="pct"/>
          </w:tcPr>
          <w:p w14:paraId="0D42836A" w14:textId="3711E2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R4-2414438</w:t>
            </w:r>
          </w:p>
        </w:tc>
        <w:tc>
          <w:tcPr>
            <w:tcW w:w="1030" w:type="pct"/>
          </w:tcPr>
          <w:p w14:paraId="4BB83EE4" w14:textId="441935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EN-DC Harmonic Mixing clean-up PC2</w:t>
            </w:r>
          </w:p>
        </w:tc>
        <w:tc>
          <w:tcPr>
            <w:tcW w:w="517" w:type="pct"/>
          </w:tcPr>
          <w:p w14:paraId="7651924F" w14:textId="162685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France, Skyworks Inc, Nokia</w:t>
            </w:r>
          </w:p>
        </w:tc>
        <w:tc>
          <w:tcPr>
            <w:tcW w:w="368" w:type="pct"/>
          </w:tcPr>
          <w:p w14:paraId="3266C69A" w14:textId="5EDF78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2BDDDCFC" w14:textId="3E16ED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1294</w:t>
            </w:r>
          </w:p>
        </w:tc>
        <w:tc>
          <w:tcPr>
            <w:tcW w:w="272" w:type="pct"/>
          </w:tcPr>
          <w:p w14:paraId="79737D9E" w14:textId="1099855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5EA720F0" w14:textId="6C9C94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CA791D8" w14:textId="4DF5DF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392F292" w14:textId="6C855E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HPUE_FR1_DC_LTE_NR_R18-Core</w:t>
            </w:r>
          </w:p>
        </w:tc>
        <w:tc>
          <w:tcPr>
            <w:tcW w:w="511" w:type="pct"/>
          </w:tcPr>
          <w:p w14:paraId="4770A27B" w14:textId="5376E0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7451A9C" w14:textId="77777777" w:rsidTr="007D5367">
        <w:tc>
          <w:tcPr>
            <w:tcW w:w="586" w:type="pct"/>
          </w:tcPr>
          <w:p w14:paraId="0B26DAB5" w14:textId="211A8D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R4-2412990</w:t>
            </w:r>
          </w:p>
        </w:tc>
        <w:tc>
          <w:tcPr>
            <w:tcW w:w="1030" w:type="pct"/>
          </w:tcPr>
          <w:p w14:paraId="6CA11AA8" w14:textId="12BB84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(NR_cov_enh2-Core) CR to 38.101-3 for powerr boosting feature supporting CA</w:t>
            </w:r>
          </w:p>
        </w:tc>
        <w:tc>
          <w:tcPr>
            <w:tcW w:w="517" w:type="pct"/>
          </w:tcPr>
          <w:p w14:paraId="7B88951D" w14:textId="3ED3B5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Qualcomm, Intel</w:t>
            </w:r>
          </w:p>
        </w:tc>
        <w:tc>
          <w:tcPr>
            <w:tcW w:w="368" w:type="pct"/>
          </w:tcPr>
          <w:p w14:paraId="41CD83EE" w14:textId="5AED2E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044B07D3" w14:textId="582A15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1295</w:t>
            </w:r>
          </w:p>
        </w:tc>
        <w:tc>
          <w:tcPr>
            <w:tcW w:w="272" w:type="pct"/>
          </w:tcPr>
          <w:p w14:paraId="4D77CC4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7E449C3" w14:textId="619A73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BEE7762" w14:textId="7D56D1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666D79F" w14:textId="06B221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NR_cov_enh2-Core</w:t>
            </w:r>
          </w:p>
        </w:tc>
        <w:tc>
          <w:tcPr>
            <w:tcW w:w="511" w:type="pct"/>
          </w:tcPr>
          <w:p w14:paraId="126AD39E" w14:textId="7AC5DB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E435AC7" w14:textId="77777777" w:rsidTr="007D5367">
        <w:tc>
          <w:tcPr>
            <w:tcW w:w="586" w:type="pct"/>
          </w:tcPr>
          <w:p w14:paraId="6C5ADE79" w14:textId="18FE46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R4-2413023</w:t>
            </w:r>
          </w:p>
        </w:tc>
        <w:tc>
          <w:tcPr>
            <w:tcW w:w="1030" w:type="pct"/>
          </w:tcPr>
          <w:p w14:paraId="7515B4E6" w14:textId="6DE778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38.101-3 Rel-18 EN-DC Uplink Harmonic clean-up</w:t>
            </w:r>
          </w:p>
        </w:tc>
        <w:tc>
          <w:tcPr>
            <w:tcW w:w="517" w:type="pct"/>
          </w:tcPr>
          <w:p w14:paraId="5CC9DFF4" w14:textId="640BAD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 Inc.</w:t>
            </w:r>
          </w:p>
        </w:tc>
        <w:tc>
          <w:tcPr>
            <w:tcW w:w="368" w:type="pct"/>
          </w:tcPr>
          <w:p w14:paraId="47A16BFB" w14:textId="2F1B42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16B85BF2" w14:textId="43D98C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1296</w:t>
            </w:r>
          </w:p>
        </w:tc>
        <w:tc>
          <w:tcPr>
            <w:tcW w:w="272" w:type="pct"/>
          </w:tcPr>
          <w:p w14:paraId="39AC0BA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84732F3" w14:textId="0BEE6B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E7A59BB" w14:textId="54A879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6D169BF" w14:textId="5E4121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DC_R18_1BLTE_1BNR_2DL2UL-Core</w:t>
            </w:r>
          </w:p>
        </w:tc>
        <w:tc>
          <w:tcPr>
            <w:tcW w:w="511" w:type="pct"/>
          </w:tcPr>
          <w:p w14:paraId="1AD2A652" w14:textId="03B70E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732BAF3" w14:textId="77777777" w:rsidTr="007D5367">
        <w:tc>
          <w:tcPr>
            <w:tcW w:w="586" w:type="pct"/>
          </w:tcPr>
          <w:p w14:paraId="49D2928D" w14:textId="003AD5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R4-2414386</w:t>
            </w:r>
          </w:p>
        </w:tc>
        <w:tc>
          <w:tcPr>
            <w:tcW w:w="1030" w:type="pct"/>
          </w:tcPr>
          <w:p w14:paraId="2E4D07D6" w14:textId="6C1E0F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38.101-3 Rel-18 EN-DC Uplink Harmonic clean-up</w:t>
            </w:r>
          </w:p>
        </w:tc>
        <w:tc>
          <w:tcPr>
            <w:tcW w:w="517" w:type="pct"/>
          </w:tcPr>
          <w:p w14:paraId="5C3263B3" w14:textId="584981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Skyworks Solutions, Inc., Qualcomm France, Nokia</w:t>
            </w:r>
          </w:p>
        </w:tc>
        <w:tc>
          <w:tcPr>
            <w:tcW w:w="368" w:type="pct"/>
          </w:tcPr>
          <w:p w14:paraId="1427A465" w14:textId="16F267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4FDA6C6A" w14:textId="6C673B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1296</w:t>
            </w:r>
          </w:p>
        </w:tc>
        <w:tc>
          <w:tcPr>
            <w:tcW w:w="272" w:type="pct"/>
          </w:tcPr>
          <w:p w14:paraId="097E016B" w14:textId="4F59F46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209105B" w14:textId="4902C7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0C54C85" w14:textId="0A9ED6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C1585DF" w14:textId="0A9A69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DC_R18_1BLTE_1BNR_2DL2UL-Core</w:t>
            </w:r>
          </w:p>
        </w:tc>
        <w:tc>
          <w:tcPr>
            <w:tcW w:w="511" w:type="pct"/>
          </w:tcPr>
          <w:p w14:paraId="40BDAA15" w14:textId="60D77B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42264BB" w14:textId="77777777" w:rsidTr="007D5367">
        <w:tc>
          <w:tcPr>
            <w:tcW w:w="586" w:type="pct"/>
          </w:tcPr>
          <w:p w14:paraId="31198DD7" w14:textId="167F39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R4-2413127</w:t>
            </w:r>
          </w:p>
        </w:tc>
        <w:tc>
          <w:tcPr>
            <w:tcW w:w="1030" w:type="pct"/>
          </w:tcPr>
          <w:p w14:paraId="3C633B23" w14:textId="29C0FB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Clean up of power class indication for DC configurations</w:t>
            </w:r>
          </w:p>
        </w:tc>
        <w:tc>
          <w:tcPr>
            <w:tcW w:w="517" w:type="pct"/>
          </w:tcPr>
          <w:p w14:paraId="45E072E0" w14:textId="6B7529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EA3C7F3" w14:textId="08C47D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7C3AA78A" w14:textId="74FECF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1297</w:t>
            </w:r>
          </w:p>
        </w:tc>
        <w:tc>
          <w:tcPr>
            <w:tcW w:w="272" w:type="pct"/>
          </w:tcPr>
          <w:p w14:paraId="713A596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684E9C8" w14:textId="6E7B1C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409995E" w14:textId="040401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F4D5A5A" w14:textId="28C7E8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4Rx_low_NR_band_handheld_3Tx_NR_CA_ENDC-Core</w:t>
            </w:r>
          </w:p>
        </w:tc>
        <w:tc>
          <w:tcPr>
            <w:tcW w:w="511" w:type="pct"/>
          </w:tcPr>
          <w:p w14:paraId="6590192B" w14:textId="183FB9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20E128D2" w14:textId="77777777" w:rsidTr="007D5367">
        <w:tc>
          <w:tcPr>
            <w:tcW w:w="586" w:type="pct"/>
          </w:tcPr>
          <w:p w14:paraId="41335EF1" w14:textId="78E7CF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R4-2413166</w:t>
            </w:r>
          </w:p>
        </w:tc>
        <w:tc>
          <w:tcPr>
            <w:tcW w:w="1030" w:type="pct"/>
          </w:tcPr>
          <w:p w14:paraId="6ACE1F69" w14:textId="700A08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(ENDC_UE_PC2_R17_NR_TDD-Core) CR 38.101-3 Clean up of power class indication for DC configurations</w:t>
            </w:r>
          </w:p>
        </w:tc>
        <w:tc>
          <w:tcPr>
            <w:tcW w:w="517" w:type="pct"/>
          </w:tcPr>
          <w:p w14:paraId="0097F383" w14:textId="4BEC9D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0659F83" w14:textId="4F69E8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35A543E7" w14:textId="2D1739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1298</w:t>
            </w:r>
          </w:p>
        </w:tc>
        <w:tc>
          <w:tcPr>
            <w:tcW w:w="272" w:type="pct"/>
          </w:tcPr>
          <w:p w14:paraId="202AB5A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187C57A" w14:textId="6EF889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0AF8BD2" w14:textId="4FB90E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993E177" w14:textId="096159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ENDC_UE_PC2_R17_NR_TDD-Core</w:t>
            </w:r>
          </w:p>
        </w:tc>
        <w:tc>
          <w:tcPr>
            <w:tcW w:w="511" w:type="pct"/>
          </w:tcPr>
          <w:p w14:paraId="593D548A" w14:textId="76AE4B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7A6B4064" w14:textId="77777777" w:rsidTr="007D5367">
        <w:tc>
          <w:tcPr>
            <w:tcW w:w="586" w:type="pct"/>
          </w:tcPr>
          <w:p w14:paraId="312FA93C" w14:textId="7F923F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R4-2413194</w:t>
            </w:r>
          </w:p>
        </w:tc>
        <w:tc>
          <w:tcPr>
            <w:tcW w:w="1030" w:type="pct"/>
          </w:tcPr>
          <w:p w14:paraId="0C7C3DFD" w14:textId="288ABA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(ENDC_UE_PC2_R17_NR_TDD-Core) CR 38.101-3 Clean up of power class indication for DC configurations</w:t>
            </w:r>
          </w:p>
        </w:tc>
        <w:tc>
          <w:tcPr>
            <w:tcW w:w="517" w:type="pct"/>
          </w:tcPr>
          <w:p w14:paraId="1562C890" w14:textId="6D2B6B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9B4F1E4" w14:textId="35D69A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7DB0666E" w14:textId="0501C6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1299</w:t>
            </w:r>
          </w:p>
        </w:tc>
        <w:tc>
          <w:tcPr>
            <w:tcW w:w="272" w:type="pct"/>
          </w:tcPr>
          <w:p w14:paraId="7356896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9E2804C" w14:textId="3023E9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160C6E3" w14:textId="6CBA11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8BAE627" w14:textId="392D17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ENDC_UE_PC2_R17_NR_TDD-Core</w:t>
            </w:r>
          </w:p>
        </w:tc>
        <w:tc>
          <w:tcPr>
            <w:tcW w:w="511" w:type="pct"/>
          </w:tcPr>
          <w:p w14:paraId="151C5165" w14:textId="11D888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1F66CC0" w14:textId="77777777" w:rsidTr="007D5367">
        <w:tc>
          <w:tcPr>
            <w:tcW w:w="586" w:type="pct"/>
          </w:tcPr>
          <w:p w14:paraId="548C9E1E" w14:textId="75B6D8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R4-2413337</w:t>
            </w:r>
          </w:p>
        </w:tc>
        <w:tc>
          <w:tcPr>
            <w:tcW w:w="1030" w:type="pct"/>
          </w:tcPr>
          <w:p w14:paraId="319AC69B" w14:textId="02AB86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Big CR to introduce new combinations DC of x bands LTE inter-band CA (x345) and 1 NR band</w:t>
            </w:r>
          </w:p>
        </w:tc>
        <w:tc>
          <w:tcPr>
            <w:tcW w:w="517" w:type="pct"/>
          </w:tcPr>
          <w:p w14:paraId="19C1FCC1" w14:textId="09478D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420A46CA" w14:textId="190CF5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1F4A8296" w14:textId="2145F7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1300</w:t>
            </w:r>
          </w:p>
        </w:tc>
        <w:tc>
          <w:tcPr>
            <w:tcW w:w="272" w:type="pct"/>
          </w:tcPr>
          <w:p w14:paraId="088067B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118C727" w14:textId="143377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Rel-19</w:t>
            </w:r>
          </w:p>
        </w:tc>
        <w:tc>
          <w:tcPr>
            <w:tcW w:w="295" w:type="pct"/>
          </w:tcPr>
          <w:p w14:paraId="6E9D08EB" w14:textId="158B5E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196C12D7" w14:textId="1EAF6F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DC_R18_xBLTE_1BNR_yDL2UL-Core</w:t>
            </w:r>
          </w:p>
        </w:tc>
        <w:tc>
          <w:tcPr>
            <w:tcW w:w="511" w:type="pct"/>
          </w:tcPr>
          <w:p w14:paraId="621B7222" w14:textId="4B622B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5333662" w14:textId="77777777" w:rsidTr="007D5367">
        <w:tc>
          <w:tcPr>
            <w:tcW w:w="586" w:type="pct"/>
          </w:tcPr>
          <w:p w14:paraId="177BE0AE" w14:textId="28BA30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R4-2414317</w:t>
            </w:r>
          </w:p>
        </w:tc>
        <w:tc>
          <w:tcPr>
            <w:tcW w:w="1030" w:type="pct"/>
          </w:tcPr>
          <w:p w14:paraId="0667214C" w14:textId="09E69B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38.101-3 Clarifications for non-collocated requirements</w:t>
            </w:r>
          </w:p>
        </w:tc>
        <w:tc>
          <w:tcPr>
            <w:tcW w:w="517" w:type="pct"/>
          </w:tcPr>
          <w:p w14:paraId="3D7508EC" w14:textId="6EF968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Nokia, Samsung</w:t>
            </w:r>
          </w:p>
        </w:tc>
        <w:tc>
          <w:tcPr>
            <w:tcW w:w="368" w:type="pct"/>
          </w:tcPr>
          <w:p w14:paraId="4DE414EF" w14:textId="712181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38.101-3</w:t>
            </w:r>
          </w:p>
        </w:tc>
        <w:tc>
          <w:tcPr>
            <w:tcW w:w="317" w:type="pct"/>
          </w:tcPr>
          <w:p w14:paraId="4203EE70" w14:textId="2D739C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1301</w:t>
            </w:r>
          </w:p>
        </w:tc>
        <w:tc>
          <w:tcPr>
            <w:tcW w:w="272" w:type="pct"/>
          </w:tcPr>
          <w:p w14:paraId="2BDF21D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A2134AE" w14:textId="473917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6EEC450" w14:textId="7434F8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0EE0762" w14:textId="2F38BB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1" w:type="pct"/>
          </w:tcPr>
          <w:p w14:paraId="669DF7AB" w14:textId="2E816C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3CB5412D" w14:textId="77777777" w:rsidTr="007D5367">
        <w:tc>
          <w:tcPr>
            <w:tcW w:w="586" w:type="pct"/>
          </w:tcPr>
          <w:p w14:paraId="628A0767" w14:textId="109226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R4-2411028</w:t>
            </w:r>
          </w:p>
        </w:tc>
        <w:tc>
          <w:tcPr>
            <w:tcW w:w="1030" w:type="pct"/>
          </w:tcPr>
          <w:p w14:paraId="644AD5E7" w14:textId="51D61D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TS38.101-4, corrections on UE 8Rx requirements</w:t>
            </w:r>
          </w:p>
        </w:tc>
        <w:tc>
          <w:tcPr>
            <w:tcW w:w="517" w:type="pct"/>
          </w:tcPr>
          <w:p w14:paraId="25FCF6CE" w14:textId="1E3ED9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74950849" w14:textId="6C1FBD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146BD55A" w14:textId="18B177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0567</w:t>
            </w:r>
          </w:p>
        </w:tc>
        <w:tc>
          <w:tcPr>
            <w:tcW w:w="272" w:type="pct"/>
          </w:tcPr>
          <w:p w14:paraId="07E4A8D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A2E6DC9" w14:textId="6B4EB3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236B9E0" w14:textId="45377B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8857188" w14:textId="7C7F05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11" w:type="pct"/>
          </w:tcPr>
          <w:p w14:paraId="1261603A" w14:textId="30014B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5B5ACC7" w14:textId="77777777" w:rsidTr="007D5367">
        <w:tc>
          <w:tcPr>
            <w:tcW w:w="586" w:type="pct"/>
          </w:tcPr>
          <w:p w14:paraId="311E4691" w14:textId="65B232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R4-2411029</w:t>
            </w:r>
          </w:p>
        </w:tc>
        <w:tc>
          <w:tcPr>
            <w:tcW w:w="1030" w:type="pct"/>
          </w:tcPr>
          <w:p w14:paraId="7186031D" w14:textId="004CDF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(NR_DL1024QAM_FR1-Perf) CR for TS38.101-4, corrections to CodebookSubsetRestriction on 1024QAM CQI requirements</w:t>
            </w:r>
          </w:p>
        </w:tc>
        <w:tc>
          <w:tcPr>
            <w:tcW w:w="517" w:type="pct"/>
          </w:tcPr>
          <w:p w14:paraId="3D325297" w14:textId="203712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4E9749CA" w14:textId="7BC470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1CF6A98B" w14:textId="3A2296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0568</w:t>
            </w:r>
          </w:p>
        </w:tc>
        <w:tc>
          <w:tcPr>
            <w:tcW w:w="272" w:type="pct"/>
          </w:tcPr>
          <w:p w14:paraId="3DD3073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3C7F0DD" w14:textId="5BF492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870371D" w14:textId="50A9F4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3FF0B6E" w14:textId="230518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NR_DL1024QAM_FR1-Perf</w:t>
            </w:r>
          </w:p>
        </w:tc>
        <w:tc>
          <w:tcPr>
            <w:tcW w:w="511" w:type="pct"/>
          </w:tcPr>
          <w:p w14:paraId="7A666821" w14:textId="158034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524BD07" w14:textId="77777777" w:rsidTr="007D5367">
        <w:tc>
          <w:tcPr>
            <w:tcW w:w="586" w:type="pct"/>
          </w:tcPr>
          <w:p w14:paraId="089FADD1" w14:textId="6D7464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R4-2413548</w:t>
            </w:r>
          </w:p>
        </w:tc>
        <w:tc>
          <w:tcPr>
            <w:tcW w:w="1030" w:type="pct"/>
          </w:tcPr>
          <w:p w14:paraId="70DBDF86" w14:textId="25527D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(NR_DL1024QAM_FR1-Perf) CR for TS38.101-4, corrections to CodebookSubsetRestriction on 1024QAM CQI requirements</w:t>
            </w:r>
          </w:p>
        </w:tc>
        <w:tc>
          <w:tcPr>
            <w:tcW w:w="517" w:type="pct"/>
          </w:tcPr>
          <w:p w14:paraId="3E1B0526" w14:textId="68A45C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2DA16B2E" w14:textId="048545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24999E87" w14:textId="07D1A0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0568</w:t>
            </w:r>
          </w:p>
        </w:tc>
        <w:tc>
          <w:tcPr>
            <w:tcW w:w="272" w:type="pct"/>
          </w:tcPr>
          <w:p w14:paraId="34635A37" w14:textId="1014BDB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288BA28" w14:textId="06BDD1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25A89FE" w14:textId="3B16DB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66C999B" w14:textId="77018F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NR_DL1024QAM_FR1-Perf</w:t>
            </w:r>
          </w:p>
        </w:tc>
        <w:tc>
          <w:tcPr>
            <w:tcW w:w="511" w:type="pct"/>
          </w:tcPr>
          <w:p w14:paraId="1F4DC253" w14:textId="11EA72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D0C143C" w14:textId="77777777" w:rsidTr="007D5367">
        <w:tc>
          <w:tcPr>
            <w:tcW w:w="586" w:type="pct"/>
          </w:tcPr>
          <w:p w14:paraId="029D2C48" w14:textId="337129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R4-2411030</w:t>
            </w:r>
          </w:p>
        </w:tc>
        <w:tc>
          <w:tcPr>
            <w:tcW w:w="1030" w:type="pct"/>
          </w:tcPr>
          <w:p w14:paraId="62B8859E" w14:textId="174656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(NR_DL1024QAM_FR1-Perf) CR for TS38.101-4, corrections to CodebookSubsetRestriction on 1024QAM CQI requirements</w:t>
            </w:r>
          </w:p>
        </w:tc>
        <w:tc>
          <w:tcPr>
            <w:tcW w:w="517" w:type="pct"/>
          </w:tcPr>
          <w:p w14:paraId="5BEAF8D5" w14:textId="007075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6058EC94" w14:textId="7547D2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4E78C481" w14:textId="5F62B9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0569</w:t>
            </w:r>
          </w:p>
        </w:tc>
        <w:tc>
          <w:tcPr>
            <w:tcW w:w="272" w:type="pct"/>
          </w:tcPr>
          <w:p w14:paraId="0A17616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E018743" w14:textId="697598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BAEE80F" w14:textId="5F68B3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00975AB" w14:textId="4EAFB5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NR_DL1024QAM_FR1-Perf</w:t>
            </w:r>
          </w:p>
        </w:tc>
        <w:tc>
          <w:tcPr>
            <w:tcW w:w="511" w:type="pct"/>
          </w:tcPr>
          <w:p w14:paraId="65F40260" w14:textId="45C066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1E74BC3" w14:textId="77777777" w:rsidTr="007D5367">
        <w:tc>
          <w:tcPr>
            <w:tcW w:w="586" w:type="pct"/>
          </w:tcPr>
          <w:p w14:paraId="7D20B3AA" w14:textId="715241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R4-2411042</w:t>
            </w:r>
          </w:p>
        </w:tc>
        <w:tc>
          <w:tcPr>
            <w:tcW w:w="1030" w:type="pct"/>
          </w:tcPr>
          <w:p w14:paraId="6A996D40" w14:textId="7B990E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(NR_ENDC_RF_FR1_enh2-Perf) 8Rx PDSCH CA Performance Requirements</w:t>
            </w:r>
          </w:p>
        </w:tc>
        <w:tc>
          <w:tcPr>
            <w:tcW w:w="517" w:type="pct"/>
          </w:tcPr>
          <w:p w14:paraId="1B01310E" w14:textId="39CCBA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17C3A2C8" w14:textId="7E2467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47488B14" w14:textId="55955C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0570</w:t>
            </w:r>
          </w:p>
        </w:tc>
        <w:tc>
          <w:tcPr>
            <w:tcW w:w="272" w:type="pct"/>
          </w:tcPr>
          <w:p w14:paraId="450C4F7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452445B" w14:textId="5E1C52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31517A5" w14:textId="7FA3A7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B3904CF" w14:textId="446464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11" w:type="pct"/>
          </w:tcPr>
          <w:p w14:paraId="157A5A4F" w14:textId="5A8194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63758D45" w14:textId="77777777" w:rsidTr="007D5367">
        <w:tc>
          <w:tcPr>
            <w:tcW w:w="586" w:type="pct"/>
          </w:tcPr>
          <w:p w14:paraId="220A0D18" w14:textId="2FB972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R4-2411179</w:t>
            </w:r>
          </w:p>
        </w:tc>
        <w:tc>
          <w:tcPr>
            <w:tcW w:w="1030" w:type="pct"/>
          </w:tcPr>
          <w:p w14:paraId="76A51D05" w14:textId="7862AC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on the 8Rx CQI reporting requirements</w:t>
            </w:r>
          </w:p>
        </w:tc>
        <w:tc>
          <w:tcPr>
            <w:tcW w:w="517" w:type="pct"/>
          </w:tcPr>
          <w:p w14:paraId="375737B6" w14:textId="7C7F4F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China Telecom</w:t>
            </w:r>
          </w:p>
        </w:tc>
        <w:tc>
          <w:tcPr>
            <w:tcW w:w="368" w:type="pct"/>
          </w:tcPr>
          <w:p w14:paraId="2801145D" w14:textId="3B24A3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4C77060E" w14:textId="07B136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0571</w:t>
            </w:r>
          </w:p>
        </w:tc>
        <w:tc>
          <w:tcPr>
            <w:tcW w:w="272" w:type="pct"/>
          </w:tcPr>
          <w:p w14:paraId="0D3031D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CF5988C" w14:textId="347FF0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4E9DB3F" w14:textId="2B29AB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A8CD60E" w14:textId="789D44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11" w:type="pct"/>
          </w:tcPr>
          <w:p w14:paraId="67FCAC94" w14:textId="4455C2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7F94644" w14:textId="77777777" w:rsidTr="007D5367">
        <w:tc>
          <w:tcPr>
            <w:tcW w:w="586" w:type="pct"/>
          </w:tcPr>
          <w:p w14:paraId="339BEC10" w14:textId="41097A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R4-2411379</w:t>
            </w:r>
          </w:p>
        </w:tc>
        <w:tc>
          <w:tcPr>
            <w:tcW w:w="1030" w:type="pct"/>
          </w:tcPr>
          <w:p w14:paraId="7FBBEDC9" w14:textId="23BE3A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38.101-4 on PDSCH demod requirements for mDCI fully-overlapping with multi-RX in FR2</w:t>
            </w:r>
          </w:p>
        </w:tc>
        <w:tc>
          <w:tcPr>
            <w:tcW w:w="517" w:type="pct"/>
          </w:tcPr>
          <w:p w14:paraId="679E3F43" w14:textId="53C50D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3CEDE84C" w14:textId="49A434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0DF58839" w14:textId="3B8A90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0572</w:t>
            </w:r>
          </w:p>
        </w:tc>
        <w:tc>
          <w:tcPr>
            <w:tcW w:w="272" w:type="pct"/>
          </w:tcPr>
          <w:p w14:paraId="1F77B9A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F1A891F" w14:textId="4DE8FE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80B4659" w14:textId="7E7FC2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396A73C" w14:textId="065F93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NR_FR2_multiRX_DL-Perf</w:t>
            </w:r>
          </w:p>
        </w:tc>
        <w:tc>
          <w:tcPr>
            <w:tcW w:w="511" w:type="pct"/>
          </w:tcPr>
          <w:p w14:paraId="759AA001" w14:textId="1BA495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766A852" w14:textId="77777777" w:rsidTr="007D5367">
        <w:tc>
          <w:tcPr>
            <w:tcW w:w="586" w:type="pct"/>
          </w:tcPr>
          <w:p w14:paraId="643534AD" w14:textId="58541A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R4-2413555</w:t>
            </w:r>
          </w:p>
        </w:tc>
        <w:tc>
          <w:tcPr>
            <w:tcW w:w="1030" w:type="pct"/>
          </w:tcPr>
          <w:p w14:paraId="6832BE2A" w14:textId="2D90EE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38.101-4 on PDSCH demod requirements for mDCI fully-overlapping with multi-RX in FR2</w:t>
            </w:r>
          </w:p>
        </w:tc>
        <w:tc>
          <w:tcPr>
            <w:tcW w:w="517" w:type="pct"/>
          </w:tcPr>
          <w:p w14:paraId="7DB651FB" w14:textId="2C162F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56740CA2" w14:textId="6A3C0F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3D1585D5" w14:textId="1D3B92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0572</w:t>
            </w:r>
          </w:p>
        </w:tc>
        <w:tc>
          <w:tcPr>
            <w:tcW w:w="272" w:type="pct"/>
          </w:tcPr>
          <w:p w14:paraId="7DBC1431" w14:textId="1179843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35F9782" w14:textId="7DD178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5442BDE" w14:textId="67F7C7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353D517" w14:textId="27C02E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NR_FR2_multiRX_DL-Perf</w:t>
            </w:r>
          </w:p>
        </w:tc>
        <w:tc>
          <w:tcPr>
            <w:tcW w:w="511" w:type="pct"/>
          </w:tcPr>
          <w:p w14:paraId="5222AD7E" w14:textId="12C576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82EA26D" w14:textId="77777777" w:rsidTr="007D5367">
        <w:tc>
          <w:tcPr>
            <w:tcW w:w="586" w:type="pct"/>
          </w:tcPr>
          <w:p w14:paraId="0AE911F6" w14:textId="0019F1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R4-2411380</w:t>
            </w:r>
          </w:p>
        </w:tc>
        <w:tc>
          <w:tcPr>
            <w:tcW w:w="1030" w:type="pct"/>
          </w:tcPr>
          <w:p w14:paraId="2A62CC3B" w14:textId="7E56C8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38.101-4 on FDD 4Rx requirements for advanced receiver for MU-MIMO</w:t>
            </w:r>
          </w:p>
        </w:tc>
        <w:tc>
          <w:tcPr>
            <w:tcW w:w="517" w:type="pct"/>
          </w:tcPr>
          <w:p w14:paraId="2B41C050" w14:textId="62561C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147B7E7A" w14:textId="1C9358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0AFD7C0" w14:textId="5BA494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0573</w:t>
            </w:r>
          </w:p>
        </w:tc>
        <w:tc>
          <w:tcPr>
            <w:tcW w:w="272" w:type="pct"/>
          </w:tcPr>
          <w:p w14:paraId="54F4BAE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BB28402" w14:textId="53D387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A7F2FFF" w14:textId="74FF98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C61195D" w14:textId="0C7DAA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NR_demod_enh3-Perf</w:t>
            </w:r>
          </w:p>
        </w:tc>
        <w:tc>
          <w:tcPr>
            <w:tcW w:w="511" w:type="pct"/>
          </w:tcPr>
          <w:p w14:paraId="5416C273" w14:textId="4C0594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E03CC02" w14:textId="77777777" w:rsidTr="007D5367">
        <w:tc>
          <w:tcPr>
            <w:tcW w:w="586" w:type="pct"/>
          </w:tcPr>
          <w:p w14:paraId="021D5299" w14:textId="62B640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R4-2413479</w:t>
            </w:r>
          </w:p>
        </w:tc>
        <w:tc>
          <w:tcPr>
            <w:tcW w:w="1030" w:type="pct"/>
          </w:tcPr>
          <w:p w14:paraId="39F65DCC" w14:textId="04D29A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38.101-4 on FDD 4Rx requirements for advanced receiver for MU-MIMO</w:t>
            </w:r>
          </w:p>
        </w:tc>
        <w:tc>
          <w:tcPr>
            <w:tcW w:w="517" w:type="pct"/>
          </w:tcPr>
          <w:p w14:paraId="3B792704" w14:textId="1E6C13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31DA8F02" w14:textId="334072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28AD0F4D" w14:textId="4A7DCF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0573</w:t>
            </w:r>
          </w:p>
        </w:tc>
        <w:tc>
          <w:tcPr>
            <w:tcW w:w="272" w:type="pct"/>
          </w:tcPr>
          <w:p w14:paraId="1230D312" w14:textId="577F764F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61E01B3" w14:textId="4FEA88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83417A6" w14:textId="737C80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17C439A" w14:textId="0A5C04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NR_demod_enh3-Perf</w:t>
            </w:r>
          </w:p>
        </w:tc>
        <w:tc>
          <w:tcPr>
            <w:tcW w:w="511" w:type="pct"/>
          </w:tcPr>
          <w:p w14:paraId="173A2E02" w14:textId="071DD3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D5BDAEE" w14:textId="77777777" w:rsidTr="007D5367">
        <w:tc>
          <w:tcPr>
            <w:tcW w:w="586" w:type="pct"/>
          </w:tcPr>
          <w:p w14:paraId="6CC3F47B" w14:textId="07EAC1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R4-2411388</w:t>
            </w:r>
          </w:p>
        </w:tc>
        <w:tc>
          <w:tcPr>
            <w:tcW w:w="1030" w:type="pct"/>
          </w:tcPr>
          <w:p w14:paraId="3486FFA1" w14:textId="540706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Applicability of requirements for MIMO Evo</w:t>
            </w:r>
          </w:p>
        </w:tc>
        <w:tc>
          <w:tcPr>
            <w:tcW w:w="517" w:type="pct"/>
          </w:tcPr>
          <w:p w14:paraId="3A09A186" w14:textId="2C9656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1E8669F3" w14:textId="1E7800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259B41B5" w14:textId="7CC7C9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0574</w:t>
            </w:r>
          </w:p>
        </w:tc>
        <w:tc>
          <w:tcPr>
            <w:tcW w:w="272" w:type="pct"/>
          </w:tcPr>
          <w:p w14:paraId="5034799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829A8F2" w14:textId="1795B1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142EE88" w14:textId="64C8BC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FC5AE19" w14:textId="03F610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NR_MIMO_evo_DL_UL-Perf</w:t>
            </w:r>
          </w:p>
        </w:tc>
        <w:tc>
          <w:tcPr>
            <w:tcW w:w="511" w:type="pct"/>
          </w:tcPr>
          <w:p w14:paraId="1DB4D4FE" w14:textId="11DBC1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3AFDB365" w14:textId="77777777" w:rsidTr="007D5367">
        <w:tc>
          <w:tcPr>
            <w:tcW w:w="586" w:type="pct"/>
          </w:tcPr>
          <w:p w14:paraId="4FF92ECA" w14:textId="31D7F6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R4-2411389</w:t>
            </w:r>
          </w:p>
        </w:tc>
        <w:tc>
          <w:tcPr>
            <w:tcW w:w="1030" w:type="pct"/>
          </w:tcPr>
          <w:p w14:paraId="2584E03D" w14:textId="4509C1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PDCCH requirements for eDSS - TDD with 2RX</w:t>
            </w:r>
          </w:p>
        </w:tc>
        <w:tc>
          <w:tcPr>
            <w:tcW w:w="517" w:type="pct"/>
          </w:tcPr>
          <w:p w14:paraId="759B4A5D" w14:textId="2246B0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6180D98E" w14:textId="0CE378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2726FB86" w14:textId="0DA451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0575</w:t>
            </w:r>
          </w:p>
        </w:tc>
        <w:tc>
          <w:tcPr>
            <w:tcW w:w="272" w:type="pct"/>
          </w:tcPr>
          <w:p w14:paraId="1D8BFC7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E61A206" w14:textId="73DE51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2918185" w14:textId="32EF84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3228DC7" w14:textId="29C986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NR_DSS_enh-Perf</w:t>
            </w:r>
          </w:p>
        </w:tc>
        <w:tc>
          <w:tcPr>
            <w:tcW w:w="511" w:type="pct"/>
          </w:tcPr>
          <w:p w14:paraId="1FA5E98E" w14:textId="3338CE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474B51E2" w14:textId="77777777" w:rsidTr="007D5367">
        <w:tc>
          <w:tcPr>
            <w:tcW w:w="586" w:type="pct"/>
          </w:tcPr>
          <w:p w14:paraId="72628E64" w14:textId="2F911E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R4-2411394</w:t>
            </w:r>
          </w:p>
        </w:tc>
        <w:tc>
          <w:tcPr>
            <w:tcW w:w="1030" w:type="pct"/>
          </w:tcPr>
          <w:p w14:paraId="49FD92FB" w14:textId="6D5A2D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PDSCH TDD Requirements for Enhanced Support of RedCap</w:t>
            </w:r>
          </w:p>
        </w:tc>
        <w:tc>
          <w:tcPr>
            <w:tcW w:w="517" w:type="pct"/>
          </w:tcPr>
          <w:p w14:paraId="1FFC7C61" w14:textId="3797F9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343C5CDF" w14:textId="5C5CDB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0AC3A35E" w14:textId="716C49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0576</w:t>
            </w:r>
          </w:p>
        </w:tc>
        <w:tc>
          <w:tcPr>
            <w:tcW w:w="272" w:type="pct"/>
          </w:tcPr>
          <w:p w14:paraId="0E5F042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E2EE5B7" w14:textId="624EF8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82F9B5D" w14:textId="0AA7A7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567F841" w14:textId="5CCBBD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NR_redcap_enh-Perf</w:t>
            </w:r>
          </w:p>
        </w:tc>
        <w:tc>
          <w:tcPr>
            <w:tcW w:w="511" w:type="pct"/>
          </w:tcPr>
          <w:p w14:paraId="30ABBBAB" w14:textId="0F290C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EBC6694" w14:textId="77777777" w:rsidTr="007D5367">
        <w:tc>
          <w:tcPr>
            <w:tcW w:w="586" w:type="pct"/>
          </w:tcPr>
          <w:p w14:paraId="6A7E5674" w14:textId="2CB80E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R4-2413486</w:t>
            </w:r>
          </w:p>
        </w:tc>
        <w:tc>
          <w:tcPr>
            <w:tcW w:w="1030" w:type="pct"/>
          </w:tcPr>
          <w:p w14:paraId="0BC78F1D" w14:textId="2C21D8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PDSCH TDD Requirements for Enhanced Support of RedCap</w:t>
            </w:r>
          </w:p>
        </w:tc>
        <w:tc>
          <w:tcPr>
            <w:tcW w:w="517" w:type="pct"/>
          </w:tcPr>
          <w:p w14:paraId="01C9FF64" w14:textId="297B22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3D57471E" w14:textId="73DFDD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58500EAF" w14:textId="6E446F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0576</w:t>
            </w:r>
          </w:p>
        </w:tc>
        <w:tc>
          <w:tcPr>
            <w:tcW w:w="272" w:type="pct"/>
          </w:tcPr>
          <w:p w14:paraId="125036AE" w14:textId="527286F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A4E624A" w14:textId="0EB106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C1D89C0" w14:textId="38515D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43A4E90" w14:textId="248149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NR_redcap_enh-Perf</w:t>
            </w:r>
          </w:p>
        </w:tc>
        <w:tc>
          <w:tcPr>
            <w:tcW w:w="511" w:type="pct"/>
          </w:tcPr>
          <w:p w14:paraId="3BE4AC8D" w14:textId="0EE1D1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24220D6" w14:textId="77777777" w:rsidTr="007D5367">
        <w:tc>
          <w:tcPr>
            <w:tcW w:w="586" w:type="pct"/>
          </w:tcPr>
          <w:p w14:paraId="092E5603" w14:textId="1DF297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R4-2411526</w:t>
            </w:r>
          </w:p>
        </w:tc>
        <w:tc>
          <w:tcPr>
            <w:tcW w:w="1030" w:type="pct"/>
          </w:tcPr>
          <w:p w14:paraId="51A658CD" w14:textId="7EA4F0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Correction of TRS configuration for FR1 PDSCH tests</w:t>
            </w:r>
          </w:p>
        </w:tc>
        <w:tc>
          <w:tcPr>
            <w:tcW w:w="517" w:type="pct"/>
          </w:tcPr>
          <w:p w14:paraId="75A994A6" w14:textId="18AB16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05B89EE4" w14:textId="76928D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16B44A9A" w14:textId="6F4B0B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0577</w:t>
            </w:r>
          </w:p>
        </w:tc>
        <w:tc>
          <w:tcPr>
            <w:tcW w:w="272" w:type="pct"/>
          </w:tcPr>
          <w:p w14:paraId="1D9EAB2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B1882EE" w14:textId="2CF276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2663D228" w14:textId="6CACF2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E821F5F" w14:textId="41D70A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40FA6D5B" w14:textId="71CBC3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08FF7255" w14:textId="77777777" w:rsidTr="007D5367">
        <w:tc>
          <w:tcPr>
            <w:tcW w:w="586" w:type="pct"/>
          </w:tcPr>
          <w:p w14:paraId="20B97485" w14:textId="4AD1DC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R4-2411527</w:t>
            </w:r>
          </w:p>
        </w:tc>
        <w:tc>
          <w:tcPr>
            <w:tcW w:w="1030" w:type="pct"/>
          </w:tcPr>
          <w:p w14:paraId="05B7D4A2" w14:textId="700EA2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Correction of TRS configuration for FR1 PDSCH tests</w:t>
            </w:r>
          </w:p>
        </w:tc>
        <w:tc>
          <w:tcPr>
            <w:tcW w:w="517" w:type="pct"/>
          </w:tcPr>
          <w:p w14:paraId="7864F4CF" w14:textId="7C8069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54109E9C" w14:textId="65689D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1CA1B8CA" w14:textId="797FFB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0578</w:t>
            </w:r>
          </w:p>
        </w:tc>
        <w:tc>
          <w:tcPr>
            <w:tcW w:w="272" w:type="pct"/>
          </w:tcPr>
          <w:p w14:paraId="033AE95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6174F4F" w14:textId="3DE996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474A37DB" w14:textId="452D0A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54DB933" w14:textId="6BEBF0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11C68C42" w14:textId="5588B3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33EEFE6" w14:textId="77777777" w:rsidTr="007D5367">
        <w:tc>
          <w:tcPr>
            <w:tcW w:w="586" w:type="pct"/>
          </w:tcPr>
          <w:p w14:paraId="5B3B9CE4" w14:textId="2085F0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R4-2411528</w:t>
            </w:r>
          </w:p>
        </w:tc>
        <w:tc>
          <w:tcPr>
            <w:tcW w:w="1030" w:type="pct"/>
          </w:tcPr>
          <w:p w14:paraId="18FEAFFF" w14:textId="4D7841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Correction of TRS configuration for FR1 PDSCH tests</w:t>
            </w:r>
          </w:p>
        </w:tc>
        <w:tc>
          <w:tcPr>
            <w:tcW w:w="517" w:type="pct"/>
          </w:tcPr>
          <w:p w14:paraId="7DB282F4" w14:textId="196A9D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4456C91F" w14:textId="2A2116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506E751D" w14:textId="526BAE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0579</w:t>
            </w:r>
          </w:p>
        </w:tc>
        <w:tc>
          <w:tcPr>
            <w:tcW w:w="272" w:type="pct"/>
          </w:tcPr>
          <w:p w14:paraId="388FC4F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E84BD27" w14:textId="080274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559778E" w14:textId="612A42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44C5C21" w14:textId="2D3D82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507713C9" w14:textId="2BCFA0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2E4D65B" w14:textId="77777777" w:rsidTr="007D5367">
        <w:tc>
          <w:tcPr>
            <w:tcW w:w="586" w:type="pct"/>
          </w:tcPr>
          <w:p w14:paraId="7E096A64" w14:textId="300038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R4-2411529</w:t>
            </w:r>
          </w:p>
        </w:tc>
        <w:tc>
          <w:tcPr>
            <w:tcW w:w="1030" w:type="pct"/>
          </w:tcPr>
          <w:p w14:paraId="4A437A09" w14:textId="138CFE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Correction of TRS configuration for FR1 PDSCH tests</w:t>
            </w:r>
          </w:p>
        </w:tc>
        <w:tc>
          <w:tcPr>
            <w:tcW w:w="517" w:type="pct"/>
          </w:tcPr>
          <w:p w14:paraId="19AD80EA" w14:textId="231E9A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30375C16" w14:textId="681EFC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56D491FB" w14:textId="07BE88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0580</w:t>
            </w:r>
          </w:p>
        </w:tc>
        <w:tc>
          <w:tcPr>
            <w:tcW w:w="272" w:type="pct"/>
          </w:tcPr>
          <w:p w14:paraId="33F129C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5DD21E5" w14:textId="3391CF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F6A1D2A" w14:textId="7BD7E4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4EDBF55" w14:textId="245B65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1FD1E903" w14:textId="6151D7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4826728E" w14:textId="77777777" w:rsidTr="007D5367">
        <w:tc>
          <w:tcPr>
            <w:tcW w:w="586" w:type="pct"/>
          </w:tcPr>
          <w:p w14:paraId="34B16B90" w14:textId="06058D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R4-2411661</w:t>
            </w:r>
          </w:p>
        </w:tc>
        <w:tc>
          <w:tcPr>
            <w:tcW w:w="1030" w:type="pct"/>
          </w:tcPr>
          <w:p w14:paraId="157853C0" w14:textId="1E0D62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38.101-4 on RMC corrections for MU-MIMO</w:t>
            </w:r>
          </w:p>
        </w:tc>
        <w:tc>
          <w:tcPr>
            <w:tcW w:w="517" w:type="pct"/>
          </w:tcPr>
          <w:p w14:paraId="44319776" w14:textId="02983F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3D8C51E0" w14:textId="25CD42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4B2DC734" w14:textId="4E69DD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0581</w:t>
            </w:r>
          </w:p>
        </w:tc>
        <w:tc>
          <w:tcPr>
            <w:tcW w:w="272" w:type="pct"/>
          </w:tcPr>
          <w:p w14:paraId="3640050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10D05E0" w14:textId="4E5AF7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BA74EA5" w14:textId="12D532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C80FBD6" w14:textId="17F3CC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NR_demod_enh3-Perf</w:t>
            </w:r>
          </w:p>
        </w:tc>
        <w:tc>
          <w:tcPr>
            <w:tcW w:w="511" w:type="pct"/>
          </w:tcPr>
          <w:p w14:paraId="5B4A3029" w14:textId="7F03F0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63714E0" w14:textId="77777777" w:rsidTr="007D5367">
        <w:tc>
          <w:tcPr>
            <w:tcW w:w="586" w:type="pct"/>
          </w:tcPr>
          <w:p w14:paraId="719150A6" w14:textId="7A289D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R4-2411662</w:t>
            </w:r>
          </w:p>
        </w:tc>
        <w:tc>
          <w:tcPr>
            <w:tcW w:w="1030" w:type="pct"/>
          </w:tcPr>
          <w:p w14:paraId="6ECFE75D" w14:textId="033600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(NR_demod_enh2) CR for 38.101-4 on corrections of RMC references</w:t>
            </w:r>
          </w:p>
        </w:tc>
        <w:tc>
          <w:tcPr>
            <w:tcW w:w="517" w:type="pct"/>
          </w:tcPr>
          <w:p w14:paraId="38EBCCC0" w14:textId="49CDEF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491AC63B" w14:textId="7C6F50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23338F2A" w14:textId="5565B6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0582</w:t>
            </w:r>
          </w:p>
        </w:tc>
        <w:tc>
          <w:tcPr>
            <w:tcW w:w="272" w:type="pct"/>
          </w:tcPr>
          <w:p w14:paraId="0C080DE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C0A5A58" w14:textId="3A0DDF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438AC60" w14:textId="41352C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D39A083" w14:textId="3008A4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NR_demod_enh2-Perf</w:t>
            </w:r>
          </w:p>
        </w:tc>
        <w:tc>
          <w:tcPr>
            <w:tcW w:w="511" w:type="pct"/>
          </w:tcPr>
          <w:p w14:paraId="16CF9FED" w14:textId="568E97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DFC30D9" w14:textId="77777777" w:rsidTr="007D5367">
        <w:tc>
          <w:tcPr>
            <w:tcW w:w="586" w:type="pct"/>
          </w:tcPr>
          <w:p w14:paraId="384C3C2B" w14:textId="4EEAF9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R4-2413577</w:t>
            </w:r>
          </w:p>
        </w:tc>
        <w:tc>
          <w:tcPr>
            <w:tcW w:w="1030" w:type="pct"/>
          </w:tcPr>
          <w:p w14:paraId="5FAD07A6" w14:textId="277F3A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(NR_demod_enh2) CR for 38.101-4 on corrections of RMC references</w:t>
            </w:r>
          </w:p>
        </w:tc>
        <w:tc>
          <w:tcPr>
            <w:tcW w:w="517" w:type="pct"/>
          </w:tcPr>
          <w:p w14:paraId="0C0B56D5" w14:textId="56FA87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2A0ECF98" w14:textId="642316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153EC620" w14:textId="3116FF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0582</w:t>
            </w:r>
          </w:p>
        </w:tc>
        <w:tc>
          <w:tcPr>
            <w:tcW w:w="272" w:type="pct"/>
          </w:tcPr>
          <w:p w14:paraId="24436D2D" w14:textId="5A646AA1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9C02FFD" w14:textId="595B8C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CFDD22D" w14:textId="2821B8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074FD4F" w14:textId="30B549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NR_demod_enh2-Perf</w:t>
            </w:r>
          </w:p>
        </w:tc>
        <w:tc>
          <w:tcPr>
            <w:tcW w:w="511" w:type="pct"/>
          </w:tcPr>
          <w:p w14:paraId="0326AE5F" w14:textId="35D304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F91E8F2" w14:textId="77777777" w:rsidTr="007D5367">
        <w:tc>
          <w:tcPr>
            <w:tcW w:w="586" w:type="pct"/>
          </w:tcPr>
          <w:p w14:paraId="015D10E1" w14:textId="2BA270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R4-2411663</w:t>
            </w:r>
          </w:p>
        </w:tc>
        <w:tc>
          <w:tcPr>
            <w:tcW w:w="1030" w:type="pct"/>
          </w:tcPr>
          <w:p w14:paraId="6A5D379D" w14:textId="11B5FC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(NR_demod_enh2) CR for 38.101-4 on corrections of RMC references</w:t>
            </w:r>
          </w:p>
        </w:tc>
        <w:tc>
          <w:tcPr>
            <w:tcW w:w="517" w:type="pct"/>
          </w:tcPr>
          <w:p w14:paraId="152B84DD" w14:textId="0DB06D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4194D6C5" w14:textId="445A8C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06001E29" w14:textId="60CEF8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0583</w:t>
            </w:r>
          </w:p>
        </w:tc>
        <w:tc>
          <w:tcPr>
            <w:tcW w:w="272" w:type="pct"/>
          </w:tcPr>
          <w:p w14:paraId="4D91AF2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8F98E6F" w14:textId="7F2238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8DA30A9" w14:textId="5EE51D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589924B" w14:textId="16ABF9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NR_demod_enh2-Perf</w:t>
            </w:r>
          </w:p>
        </w:tc>
        <w:tc>
          <w:tcPr>
            <w:tcW w:w="511" w:type="pct"/>
          </w:tcPr>
          <w:p w14:paraId="39BE2B5A" w14:textId="5E9160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121E17F" w14:textId="77777777" w:rsidTr="007D5367">
        <w:tc>
          <w:tcPr>
            <w:tcW w:w="586" w:type="pct"/>
          </w:tcPr>
          <w:p w14:paraId="3E159D42" w14:textId="0BD488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R4-2411665</w:t>
            </w:r>
          </w:p>
        </w:tc>
        <w:tc>
          <w:tcPr>
            <w:tcW w:w="1030" w:type="pct"/>
          </w:tcPr>
          <w:p w14:paraId="5E3EB08F" w14:textId="7379D5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38.101-4 on RMC corrections for MultiRx requirements</w:t>
            </w:r>
          </w:p>
        </w:tc>
        <w:tc>
          <w:tcPr>
            <w:tcW w:w="517" w:type="pct"/>
          </w:tcPr>
          <w:p w14:paraId="26085802" w14:textId="240C3D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29251A72" w14:textId="04AFA5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0F745977" w14:textId="615DBC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0584</w:t>
            </w:r>
          </w:p>
        </w:tc>
        <w:tc>
          <w:tcPr>
            <w:tcW w:w="272" w:type="pct"/>
          </w:tcPr>
          <w:p w14:paraId="7D98D9B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BE5E147" w14:textId="641AFC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D0054DB" w14:textId="7A631B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0C43D56" w14:textId="471566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NR_FR2_multiRX_DL-Perf</w:t>
            </w:r>
          </w:p>
        </w:tc>
        <w:tc>
          <w:tcPr>
            <w:tcW w:w="511" w:type="pct"/>
          </w:tcPr>
          <w:p w14:paraId="4371D5BF" w14:textId="1B0969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1691AFD" w14:textId="77777777" w:rsidTr="007D5367">
        <w:tc>
          <w:tcPr>
            <w:tcW w:w="586" w:type="pct"/>
          </w:tcPr>
          <w:p w14:paraId="3C7B7010" w14:textId="483D3D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R4-2411666</w:t>
            </w:r>
          </w:p>
        </w:tc>
        <w:tc>
          <w:tcPr>
            <w:tcW w:w="1030" w:type="pct"/>
          </w:tcPr>
          <w:p w14:paraId="6686D7F9" w14:textId="70690B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38.101-4 on PMI req for typeII-CJT-r18 for FR1 FDD</w:t>
            </w:r>
          </w:p>
        </w:tc>
        <w:tc>
          <w:tcPr>
            <w:tcW w:w="517" w:type="pct"/>
          </w:tcPr>
          <w:p w14:paraId="5E185435" w14:textId="08E0B1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66634C8B" w14:textId="2F053D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0A7C61CB" w14:textId="77061F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0585</w:t>
            </w:r>
          </w:p>
        </w:tc>
        <w:tc>
          <w:tcPr>
            <w:tcW w:w="272" w:type="pct"/>
          </w:tcPr>
          <w:p w14:paraId="60C04E6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C8DE02D" w14:textId="4104CA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9DDEEBE" w14:textId="6FCA28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21CEB67" w14:textId="396E73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NR_MIMO_evo_DL_UL-Perf</w:t>
            </w:r>
          </w:p>
        </w:tc>
        <w:tc>
          <w:tcPr>
            <w:tcW w:w="511" w:type="pct"/>
          </w:tcPr>
          <w:p w14:paraId="3A7FBC57" w14:textId="5D53CE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64A9BFE4" w14:textId="77777777" w:rsidTr="007D5367">
        <w:tc>
          <w:tcPr>
            <w:tcW w:w="586" w:type="pct"/>
          </w:tcPr>
          <w:p w14:paraId="5D4A0D7E" w14:textId="5F3372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R4-2411755</w:t>
            </w:r>
          </w:p>
        </w:tc>
        <w:tc>
          <w:tcPr>
            <w:tcW w:w="1030" w:type="pct"/>
          </w:tcPr>
          <w:p w14:paraId="7CF47CC7" w14:textId="53A98A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(NR_ATG-Perf) CR to TS 38.101-4 corrections of PDSCH and corresponding HARQ-ACK relationship for 30D4S6U TDD pattern for ATG</w:t>
            </w:r>
          </w:p>
        </w:tc>
        <w:tc>
          <w:tcPr>
            <w:tcW w:w="517" w:type="pct"/>
          </w:tcPr>
          <w:p w14:paraId="4A63CE9C" w14:textId="2A4446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71FA1B4C" w14:textId="184015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22F630A4" w14:textId="6D95D7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0586</w:t>
            </w:r>
          </w:p>
        </w:tc>
        <w:tc>
          <w:tcPr>
            <w:tcW w:w="272" w:type="pct"/>
          </w:tcPr>
          <w:p w14:paraId="59B4CB2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7E1C31A" w14:textId="286E93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B06778F" w14:textId="3519AD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225B537" w14:textId="3518AA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NR_ATG-Perf</w:t>
            </w:r>
          </w:p>
        </w:tc>
        <w:tc>
          <w:tcPr>
            <w:tcW w:w="511" w:type="pct"/>
          </w:tcPr>
          <w:p w14:paraId="3BA5DA05" w14:textId="0E5E1F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1303806" w14:textId="77777777" w:rsidTr="007D5367">
        <w:tc>
          <w:tcPr>
            <w:tcW w:w="586" w:type="pct"/>
          </w:tcPr>
          <w:p w14:paraId="4F379FD9" w14:textId="31E1FD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R4-2413578</w:t>
            </w:r>
          </w:p>
        </w:tc>
        <w:tc>
          <w:tcPr>
            <w:tcW w:w="1030" w:type="pct"/>
          </w:tcPr>
          <w:p w14:paraId="23FC1A7B" w14:textId="45D236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(NR_ATG-Perf) CR to TS 38.101-4 corrections of PDSCH and corresponding HARQ-ACK relationship for 30D4S6U TDD pattern for ATG</w:t>
            </w:r>
          </w:p>
        </w:tc>
        <w:tc>
          <w:tcPr>
            <w:tcW w:w="517" w:type="pct"/>
          </w:tcPr>
          <w:p w14:paraId="1990A193" w14:textId="2C8B5F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5C93436A" w14:textId="79DE30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188E307F" w14:textId="5C0768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0586</w:t>
            </w:r>
          </w:p>
        </w:tc>
        <w:tc>
          <w:tcPr>
            <w:tcW w:w="272" w:type="pct"/>
          </w:tcPr>
          <w:p w14:paraId="21E73CB3" w14:textId="234BB08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F105A39" w14:textId="29BFE5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1620336" w14:textId="41DF39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8222BE5" w14:textId="2BAB93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NR_ATG-Perf</w:t>
            </w:r>
          </w:p>
        </w:tc>
        <w:tc>
          <w:tcPr>
            <w:tcW w:w="511" w:type="pct"/>
          </w:tcPr>
          <w:p w14:paraId="31FAE501" w14:textId="704DDF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CF6176D" w14:textId="77777777" w:rsidTr="007D5367">
        <w:tc>
          <w:tcPr>
            <w:tcW w:w="586" w:type="pct"/>
          </w:tcPr>
          <w:p w14:paraId="097682F6" w14:textId="27ED71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R4-2413604</w:t>
            </w:r>
          </w:p>
        </w:tc>
        <w:tc>
          <w:tcPr>
            <w:tcW w:w="1030" w:type="pct"/>
          </w:tcPr>
          <w:p w14:paraId="228AC6F3" w14:textId="5B1EE7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(NR_ATG-Perf) CR to TS 38.101-4 corrections of PDSCH and corresponding HARQ-ACK relationship for 30D4S6U TDD pattern for ATG</w:t>
            </w:r>
          </w:p>
        </w:tc>
        <w:tc>
          <w:tcPr>
            <w:tcW w:w="517" w:type="pct"/>
          </w:tcPr>
          <w:p w14:paraId="40FF18DE" w14:textId="4BAFF3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1569C628" w14:textId="381F2B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15E3A747" w14:textId="1EDAB8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0586</w:t>
            </w:r>
          </w:p>
        </w:tc>
        <w:tc>
          <w:tcPr>
            <w:tcW w:w="272" w:type="pct"/>
          </w:tcPr>
          <w:p w14:paraId="599511DA" w14:textId="47D78E21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46DAC7D7" w14:textId="337459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2314F4F" w14:textId="119222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8BC591F" w14:textId="2E3FB8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NR_ATG-Perf</w:t>
            </w:r>
          </w:p>
        </w:tc>
        <w:tc>
          <w:tcPr>
            <w:tcW w:w="511" w:type="pct"/>
          </w:tcPr>
          <w:p w14:paraId="7CB3E8C7" w14:textId="5DA10D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75FB6A4" w14:textId="77777777" w:rsidTr="007D5367">
        <w:tc>
          <w:tcPr>
            <w:tcW w:w="586" w:type="pct"/>
          </w:tcPr>
          <w:p w14:paraId="4575365C" w14:textId="5DEE97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R4-2412147</w:t>
            </w:r>
          </w:p>
        </w:tc>
        <w:tc>
          <w:tcPr>
            <w:tcW w:w="1030" w:type="pct"/>
          </w:tcPr>
          <w:p w14:paraId="3CB33A11" w14:textId="254763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38.101-4: Correction on FDD 2Rx PDSCH requirements for advanced receiver for MU-MIMO</w:t>
            </w:r>
          </w:p>
        </w:tc>
        <w:tc>
          <w:tcPr>
            <w:tcW w:w="517" w:type="pct"/>
          </w:tcPr>
          <w:p w14:paraId="42C7856D" w14:textId="3ED216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7B568BF9" w14:textId="1CBADE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4244C671" w14:textId="47F8AC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0587</w:t>
            </w:r>
          </w:p>
        </w:tc>
        <w:tc>
          <w:tcPr>
            <w:tcW w:w="272" w:type="pct"/>
          </w:tcPr>
          <w:p w14:paraId="637DC7F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B6D7D03" w14:textId="2A0540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261C8F5" w14:textId="2685EF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C675C5C" w14:textId="7B4170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NR_demod_enh3-Perf</w:t>
            </w:r>
          </w:p>
        </w:tc>
        <w:tc>
          <w:tcPr>
            <w:tcW w:w="511" w:type="pct"/>
          </w:tcPr>
          <w:p w14:paraId="044F0AD8" w14:textId="187FA2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E7CDCE7" w14:textId="77777777" w:rsidTr="007D5367">
        <w:tc>
          <w:tcPr>
            <w:tcW w:w="586" w:type="pct"/>
          </w:tcPr>
          <w:p w14:paraId="6CBF4AE3" w14:textId="27336E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R4-2413480</w:t>
            </w:r>
          </w:p>
        </w:tc>
        <w:tc>
          <w:tcPr>
            <w:tcW w:w="1030" w:type="pct"/>
          </w:tcPr>
          <w:p w14:paraId="01A8EAF1" w14:textId="7B1219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38.101-4: Correction on FDD 2Rx PDSCH requirements for advanced receiver for MU-MIMO</w:t>
            </w:r>
          </w:p>
        </w:tc>
        <w:tc>
          <w:tcPr>
            <w:tcW w:w="517" w:type="pct"/>
          </w:tcPr>
          <w:p w14:paraId="4849D86C" w14:textId="00656A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54007BE7" w14:textId="4DA407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319E3BF7" w14:textId="28B883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0587</w:t>
            </w:r>
          </w:p>
        </w:tc>
        <w:tc>
          <w:tcPr>
            <w:tcW w:w="272" w:type="pct"/>
          </w:tcPr>
          <w:p w14:paraId="1E6F2D8D" w14:textId="49919B3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A334441" w14:textId="71FBF4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BCE36C7" w14:textId="69D63D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1181683" w14:textId="5B09DF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NR_demod_enh3-Perf</w:t>
            </w:r>
          </w:p>
        </w:tc>
        <w:tc>
          <w:tcPr>
            <w:tcW w:w="511" w:type="pct"/>
          </w:tcPr>
          <w:p w14:paraId="14244522" w14:textId="24BD27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E83DFFA" w14:textId="77777777" w:rsidTr="007D5367">
        <w:tc>
          <w:tcPr>
            <w:tcW w:w="586" w:type="pct"/>
          </w:tcPr>
          <w:p w14:paraId="67C234BD" w14:textId="143445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R4-2412148</w:t>
            </w:r>
          </w:p>
        </w:tc>
        <w:tc>
          <w:tcPr>
            <w:tcW w:w="1030" w:type="pct"/>
          </w:tcPr>
          <w:p w14:paraId="206E2FBF" w14:textId="344F85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38.101-4: Correction on 8Rx PDSCH requirement</w:t>
            </w:r>
          </w:p>
        </w:tc>
        <w:tc>
          <w:tcPr>
            <w:tcW w:w="517" w:type="pct"/>
          </w:tcPr>
          <w:p w14:paraId="3E2A7A3E" w14:textId="69AF2C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7EA07DC7" w14:textId="00516E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E0632A7" w14:textId="4F133C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0588</w:t>
            </w:r>
          </w:p>
        </w:tc>
        <w:tc>
          <w:tcPr>
            <w:tcW w:w="272" w:type="pct"/>
          </w:tcPr>
          <w:p w14:paraId="7ED2182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CF5176F" w14:textId="300313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190EEFE" w14:textId="0110B4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02D4ECD" w14:textId="78E2BA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11" w:type="pct"/>
          </w:tcPr>
          <w:p w14:paraId="15350816" w14:textId="2D1125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5C932DA2" w14:textId="77777777" w:rsidTr="007D5367">
        <w:tc>
          <w:tcPr>
            <w:tcW w:w="586" w:type="pct"/>
          </w:tcPr>
          <w:p w14:paraId="38FDDB2D" w14:textId="154A9A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R4-2412149</w:t>
            </w:r>
          </w:p>
        </w:tc>
        <w:tc>
          <w:tcPr>
            <w:tcW w:w="1030" w:type="pct"/>
          </w:tcPr>
          <w:p w14:paraId="7DCE2370" w14:textId="6A07F4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38.101-4: Correction on PDCCH demodulation requirement for DSS enhancement</w:t>
            </w:r>
          </w:p>
        </w:tc>
        <w:tc>
          <w:tcPr>
            <w:tcW w:w="517" w:type="pct"/>
          </w:tcPr>
          <w:p w14:paraId="68327493" w14:textId="4E4DE0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Apple, Huawei, Nokia</w:t>
            </w:r>
          </w:p>
        </w:tc>
        <w:tc>
          <w:tcPr>
            <w:tcW w:w="368" w:type="pct"/>
          </w:tcPr>
          <w:p w14:paraId="72AF1307" w14:textId="1CAA8B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4179D566" w14:textId="55C425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0589</w:t>
            </w:r>
          </w:p>
        </w:tc>
        <w:tc>
          <w:tcPr>
            <w:tcW w:w="272" w:type="pct"/>
          </w:tcPr>
          <w:p w14:paraId="79FC8C9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8AA2ADC" w14:textId="60F1C4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33B2824" w14:textId="3606BD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F7FCE55" w14:textId="3B9D43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NR_DSS_enh-Perf</w:t>
            </w:r>
          </w:p>
        </w:tc>
        <w:tc>
          <w:tcPr>
            <w:tcW w:w="511" w:type="pct"/>
          </w:tcPr>
          <w:p w14:paraId="151B8A3E" w14:textId="1B3853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09536CB" w14:textId="77777777" w:rsidTr="007D5367">
        <w:tc>
          <w:tcPr>
            <w:tcW w:w="586" w:type="pct"/>
          </w:tcPr>
          <w:p w14:paraId="2D9DC16D" w14:textId="7763BF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R4-2413489</w:t>
            </w:r>
          </w:p>
        </w:tc>
        <w:tc>
          <w:tcPr>
            <w:tcW w:w="1030" w:type="pct"/>
          </w:tcPr>
          <w:p w14:paraId="1812313E" w14:textId="48B821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38.101-4: Correction on PDCCH demodulation requirement for DSS enhancement</w:t>
            </w:r>
          </w:p>
        </w:tc>
        <w:tc>
          <w:tcPr>
            <w:tcW w:w="517" w:type="pct"/>
          </w:tcPr>
          <w:p w14:paraId="0CF7C54F" w14:textId="5AE511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Apple, Huawei, Nokia</w:t>
            </w:r>
          </w:p>
        </w:tc>
        <w:tc>
          <w:tcPr>
            <w:tcW w:w="368" w:type="pct"/>
          </w:tcPr>
          <w:p w14:paraId="18591A81" w14:textId="20EAB7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2D5A802F" w14:textId="679FEA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0589</w:t>
            </w:r>
          </w:p>
        </w:tc>
        <w:tc>
          <w:tcPr>
            <w:tcW w:w="272" w:type="pct"/>
          </w:tcPr>
          <w:p w14:paraId="03F46332" w14:textId="7CFCA84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18E19A7" w14:textId="03D17D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37B071D" w14:textId="16D3BD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1CCCF82" w14:textId="5410E8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NR_DSS_enh-Perf</w:t>
            </w:r>
          </w:p>
        </w:tc>
        <w:tc>
          <w:tcPr>
            <w:tcW w:w="511" w:type="pct"/>
          </w:tcPr>
          <w:p w14:paraId="19417E41" w14:textId="27C071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9103F0C" w14:textId="77777777" w:rsidTr="007D5367">
        <w:tc>
          <w:tcPr>
            <w:tcW w:w="586" w:type="pct"/>
          </w:tcPr>
          <w:p w14:paraId="40818DE4" w14:textId="3F4F7F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R4-2412150</w:t>
            </w:r>
          </w:p>
        </w:tc>
        <w:tc>
          <w:tcPr>
            <w:tcW w:w="1030" w:type="pct"/>
          </w:tcPr>
          <w:p w14:paraId="452D4828" w14:textId="67EDAB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38.101-4: Correction on PDSCH demodulation requirement for ATG</w:t>
            </w:r>
          </w:p>
        </w:tc>
        <w:tc>
          <w:tcPr>
            <w:tcW w:w="517" w:type="pct"/>
          </w:tcPr>
          <w:p w14:paraId="753608AF" w14:textId="23CA0C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4F81FD4" w14:textId="194938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2DE9E467" w14:textId="290F5B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0590</w:t>
            </w:r>
          </w:p>
        </w:tc>
        <w:tc>
          <w:tcPr>
            <w:tcW w:w="272" w:type="pct"/>
          </w:tcPr>
          <w:p w14:paraId="00EC1BD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CF4A11A" w14:textId="4D4747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FD563C6" w14:textId="42978B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8617593" w14:textId="4AC516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NR_ATG-Perf</w:t>
            </w:r>
          </w:p>
        </w:tc>
        <w:tc>
          <w:tcPr>
            <w:tcW w:w="511" w:type="pct"/>
          </w:tcPr>
          <w:p w14:paraId="5DE86FA7" w14:textId="05EBAC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04B6D20" w14:textId="77777777" w:rsidTr="007D5367">
        <w:tc>
          <w:tcPr>
            <w:tcW w:w="586" w:type="pct"/>
          </w:tcPr>
          <w:p w14:paraId="6DA94A35" w14:textId="48A652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R4-2412323</w:t>
            </w:r>
          </w:p>
        </w:tc>
        <w:tc>
          <w:tcPr>
            <w:tcW w:w="1030" w:type="pct"/>
          </w:tcPr>
          <w:p w14:paraId="1290CED0" w14:textId="2FC7E9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Rel-18 38.101-4 Frequency domain granularity of random PMI for PMI requirements</w:t>
            </w:r>
          </w:p>
        </w:tc>
        <w:tc>
          <w:tcPr>
            <w:tcW w:w="517" w:type="pct"/>
          </w:tcPr>
          <w:p w14:paraId="585AC945" w14:textId="23595F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2DE82F63" w14:textId="36AFF3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3F6EC234" w14:textId="1714DA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0591</w:t>
            </w:r>
          </w:p>
        </w:tc>
        <w:tc>
          <w:tcPr>
            <w:tcW w:w="272" w:type="pct"/>
          </w:tcPr>
          <w:p w14:paraId="171D2B8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51C477D" w14:textId="161286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8EF7801" w14:textId="5FC3BC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5DB7FED" w14:textId="73116E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60C77E76" w14:textId="7EBC84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9E76E14" w14:textId="77777777" w:rsidTr="007D5367">
        <w:tc>
          <w:tcPr>
            <w:tcW w:w="586" w:type="pct"/>
          </w:tcPr>
          <w:p w14:paraId="332FDEAC" w14:textId="4E76E2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R4-2413581</w:t>
            </w:r>
          </w:p>
        </w:tc>
        <w:tc>
          <w:tcPr>
            <w:tcW w:w="1030" w:type="pct"/>
          </w:tcPr>
          <w:p w14:paraId="4E7E2C66" w14:textId="41E52E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Rel-18 38.101-4 Frequency domain granularity of random PMI for PMI requirements</w:t>
            </w:r>
          </w:p>
        </w:tc>
        <w:tc>
          <w:tcPr>
            <w:tcW w:w="517" w:type="pct"/>
          </w:tcPr>
          <w:p w14:paraId="597A1C92" w14:textId="103977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3CA6ECDF" w14:textId="07A774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ADA0D10" w14:textId="3E23AB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0591</w:t>
            </w:r>
          </w:p>
        </w:tc>
        <w:tc>
          <w:tcPr>
            <w:tcW w:w="272" w:type="pct"/>
          </w:tcPr>
          <w:p w14:paraId="4A3407C9" w14:textId="7973FE7C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91B964A" w14:textId="71F6DA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26180C8" w14:textId="262379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19641B6" w14:textId="39FADB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6C63C0C6" w14:textId="67BF0B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E17A0A0" w14:textId="77777777" w:rsidTr="007D5367">
        <w:tc>
          <w:tcPr>
            <w:tcW w:w="586" w:type="pct"/>
          </w:tcPr>
          <w:p w14:paraId="59CA4FF3" w14:textId="3B79D4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R4-2412324</w:t>
            </w:r>
          </w:p>
        </w:tc>
        <w:tc>
          <w:tcPr>
            <w:tcW w:w="1030" w:type="pct"/>
          </w:tcPr>
          <w:p w14:paraId="416A0D85" w14:textId="4BE552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Rel-17 38.101-4 Frequency domain granularity of random PMI for PMI requirements</w:t>
            </w:r>
          </w:p>
        </w:tc>
        <w:tc>
          <w:tcPr>
            <w:tcW w:w="517" w:type="pct"/>
          </w:tcPr>
          <w:p w14:paraId="1C9584E8" w14:textId="378F62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2F1866BD" w14:textId="12BAA3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562A2BD0" w14:textId="1D0EE2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0592</w:t>
            </w:r>
          </w:p>
        </w:tc>
        <w:tc>
          <w:tcPr>
            <w:tcW w:w="272" w:type="pct"/>
          </w:tcPr>
          <w:p w14:paraId="2ADFAB8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1C3E8CD" w14:textId="5F217B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3C6F85C" w14:textId="228F4B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332ACDF" w14:textId="6E4169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7A1EE3D7" w14:textId="5E7F2E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77B4F6F" w14:textId="77777777" w:rsidTr="007D5367">
        <w:tc>
          <w:tcPr>
            <w:tcW w:w="586" w:type="pct"/>
          </w:tcPr>
          <w:p w14:paraId="2A3FD56E" w14:textId="20A30A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R4-2413582</w:t>
            </w:r>
          </w:p>
        </w:tc>
        <w:tc>
          <w:tcPr>
            <w:tcW w:w="1030" w:type="pct"/>
          </w:tcPr>
          <w:p w14:paraId="6DEBA50A" w14:textId="29C370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Rel-17 38.101-4 Frequency domain granularity of random PMI for PMI requirements</w:t>
            </w:r>
          </w:p>
        </w:tc>
        <w:tc>
          <w:tcPr>
            <w:tcW w:w="517" w:type="pct"/>
          </w:tcPr>
          <w:p w14:paraId="042766CC" w14:textId="49AF6D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769F64D1" w14:textId="69F892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5BEB956B" w14:textId="00266E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0592</w:t>
            </w:r>
          </w:p>
        </w:tc>
        <w:tc>
          <w:tcPr>
            <w:tcW w:w="272" w:type="pct"/>
          </w:tcPr>
          <w:p w14:paraId="77D00E7F" w14:textId="5D7BD54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3C91C2C" w14:textId="72B276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54A652D" w14:textId="438206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2185B19" w14:textId="6E3B89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1B6B8934" w14:textId="7D0E8B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60A1798" w14:textId="77777777" w:rsidTr="007D5367">
        <w:tc>
          <w:tcPr>
            <w:tcW w:w="586" w:type="pct"/>
          </w:tcPr>
          <w:p w14:paraId="4C9F0852" w14:textId="0C37EF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R4-2412325</w:t>
            </w:r>
          </w:p>
        </w:tc>
        <w:tc>
          <w:tcPr>
            <w:tcW w:w="1030" w:type="pct"/>
          </w:tcPr>
          <w:p w14:paraId="0C0F08C9" w14:textId="58ED92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Rel-16 38.101-4 Frequency domain granularity of random PMI for PMI requirements</w:t>
            </w:r>
          </w:p>
        </w:tc>
        <w:tc>
          <w:tcPr>
            <w:tcW w:w="517" w:type="pct"/>
          </w:tcPr>
          <w:p w14:paraId="37D0B613" w14:textId="2D2273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5CE5D370" w14:textId="1DC58E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77ED5609" w14:textId="3EE6A1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0593</w:t>
            </w:r>
          </w:p>
        </w:tc>
        <w:tc>
          <w:tcPr>
            <w:tcW w:w="272" w:type="pct"/>
          </w:tcPr>
          <w:p w14:paraId="670A9C1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D1406B0" w14:textId="30C7AD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245154F9" w14:textId="77587B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F358F6D" w14:textId="1896AD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24CC2091" w14:textId="678A09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8FA2125" w14:textId="77777777" w:rsidTr="007D5367">
        <w:tc>
          <w:tcPr>
            <w:tcW w:w="586" w:type="pct"/>
          </w:tcPr>
          <w:p w14:paraId="5B0E24B7" w14:textId="1ED642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R4-2413583</w:t>
            </w:r>
          </w:p>
        </w:tc>
        <w:tc>
          <w:tcPr>
            <w:tcW w:w="1030" w:type="pct"/>
          </w:tcPr>
          <w:p w14:paraId="48A37166" w14:textId="1CBCAC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Rel-16 38.101-4 Frequency domain granularity of random PMI for PMI requirements</w:t>
            </w:r>
          </w:p>
        </w:tc>
        <w:tc>
          <w:tcPr>
            <w:tcW w:w="517" w:type="pct"/>
          </w:tcPr>
          <w:p w14:paraId="414225A1" w14:textId="0D42A9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21AA6795" w14:textId="517FF0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21548DA8" w14:textId="343F20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0593</w:t>
            </w:r>
          </w:p>
        </w:tc>
        <w:tc>
          <w:tcPr>
            <w:tcW w:w="272" w:type="pct"/>
          </w:tcPr>
          <w:p w14:paraId="43CB274B" w14:textId="74C67B8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3AF4A1A" w14:textId="7D7D5F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56BAA9D3" w14:textId="4DC4B4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211F073" w14:textId="0E3FCD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15423BBB" w14:textId="40C619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10C3903" w14:textId="77777777" w:rsidTr="007D5367">
        <w:tc>
          <w:tcPr>
            <w:tcW w:w="586" w:type="pct"/>
          </w:tcPr>
          <w:p w14:paraId="00B565ED" w14:textId="0CF3F5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R4-2412326</w:t>
            </w:r>
          </w:p>
        </w:tc>
        <w:tc>
          <w:tcPr>
            <w:tcW w:w="1030" w:type="pct"/>
          </w:tcPr>
          <w:p w14:paraId="4A13DB3C" w14:textId="062C0D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Rel-15 38.101-4 Frequency domain granularity of random PMI for PMI requirements</w:t>
            </w:r>
          </w:p>
        </w:tc>
        <w:tc>
          <w:tcPr>
            <w:tcW w:w="517" w:type="pct"/>
          </w:tcPr>
          <w:p w14:paraId="76CE7818" w14:textId="63202E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69E21A37" w14:textId="649EC4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2214A698" w14:textId="39E931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0594</w:t>
            </w:r>
          </w:p>
        </w:tc>
        <w:tc>
          <w:tcPr>
            <w:tcW w:w="272" w:type="pct"/>
          </w:tcPr>
          <w:p w14:paraId="0D47DD4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901A2C6" w14:textId="422072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6ECE4A90" w14:textId="71D1BF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B0F5ED6" w14:textId="16B107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17B62092" w14:textId="207245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F9629CD" w14:textId="77777777" w:rsidTr="007D5367">
        <w:tc>
          <w:tcPr>
            <w:tcW w:w="586" w:type="pct"/>
          </w:tcPr>
          <w:p w14:paraId="1447CBED" w14:textId="2ECE58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R4-2413584</w:t>
            </w:r>
          </w:p>
        </w:tc>
        <w:tc>
          <w:tcPr>
            <w:tcW w:w="1030" w:type="pct"/>
          </w:tcPr>
          <w:p w14:paraId="216710F3" w14:textId="3D1DFF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Rel-15 38.101-4 Frequency domain granularity of random PMI for PMI requirements</w:t>
            </w:r>
          </w:p>
        </w:tc>
        <w:tc>
          <w:tcPr>
            <w:tcW w:w="517" w:type="pct"/>
          </w:tcPr>
          <w:p w14:paraId="0A02098E" w14:textId="42D70B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0B3546CF" w14:textId="4EF25C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15EA2BD9" w14:textId="42C89C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0594</w:t>
            </w:r>
          </w:p>
        </w:tc>
        <w:tc>
          <w:tcPr>
            <w:tcW w:w="272" w:type="pct"/>
          </w:tcPr>
          <w:p w14:paraId="53A0E398" w14:textId="251EF6C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E482E29" w14:textId="2FEEEF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121FC2F9" w14:textId="7C5800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7878965" w14:textId="5723AD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55AED7B5" w14:textId="0EC169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3D3564F" w14:textId="77777777" w:rsidTr="007D5367">
        <w:tc>
          <w:tcPr>
            <w:tcW w:w="586" w:type="pct"/>
          </w:tcPr>
          <w:p w14:paraId="313B6EA0" w14:textId="0DA319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R4-2412327</w:t>
            </w:r>
          </w:p>
        </w:tc>
        <w:tc>
          <w:tcPr>
            <w:tcW w:w="1030" w:type="pct"/>
          </w:tcPr>
          <w:p w14:paraId="500FB633" w14:textId="451DAB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TDD 4Rx requirements for advanced receiver for MU-MIMO</w:t>
            </w:r>
          </w:p>
        </w:tc>
        <w:tc>
          <w:tcPr>
            <w:tcW w:w="517" w:type="pct"/>
          </w:tcPr>
          <w:p w14:paraId="05CDB47F" w14:textId="1E44DA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3F922A2D" w14:textId="527092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568E978" w14:textId="43C378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0595</w:t>
            </w:r>
          </w:p>
        </w:tc>
        <w:tc>
          <w:tcPr>
            <w:tcW w:w="272" w:type="pct"/>
          </w:tcPr>
          <w:p w14:paraId="04D19AB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829AE41" w14:textId="3CE384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20EE7E6" w14:textId="7F550F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0E35F29" w14:textId="7D4428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NR_demod_enh3-Perf</w:t>
            </w:r>
          </w:p>
        </w:tc>
        <w:tc>
          <w:tcPr>
            <w:tcW w:w="511" w:type="pct"/>
          </w:tcPr>
          <w:p w14:paraId="6DC6846E" w14:textId="3AD5F1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2CF7AC7" w14:textId="77777777" w:rsidTr="007D5367">
        <w:tc>
          <w:tcPr>
            <w:tcW w:w="586" w:type="pct"/>
          </w:tcPr>
          <w:p w14:paraId="79CE5C61" w14:textId="6CA5C6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R4-2413481</w:t>
            </w:r>
          </w:p>
        </w:tc>
        <w:tc>
          <w:tcPr>
            <w:tcW w:w="1030" w:type="pct"/>
          </w:tcPr>
          <w:p w14:paraId="7CBAE0FC" w14:textId="2EB2D0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TDD 4Rx requirements for advanced receiver for MU-MIMO</w:t>
            </w:r>
          </w:p>
        </w:tc>
        <w:tc>
          <w:tcPr>
            <w:tcW w:w="517" w:type="pct"/>
          </w:tcPr>
          <w:p w14:paraId="28561C1C" w14:textId="1CF5B4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0A811BB1" w14:textId="190F63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16100DA6" w14:textId="7E5C43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0595</w:t>
            </w:r>
          </w:p>
        </w:tc>
        <w:tc>
          <w:tcPr>
            <w:tcW w:w="272" w:type="pct"/>
          </w:tcPr>
          <w:p w14:paraId="00E86390" w14:textId="3496B8B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E403F03" w14:textId="1539A3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1BE3CAB" w14:textId="5F551A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A2A44C2" w14:textId="5EEFD2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NR_demod_enh3-Perf</w:t>
            </w:r>
          </w:p>
        </w:tc>
        <w:tc>
          <w:tcPr>
            <w:tcW w:w="511" w:type="pct"/>
          </w:tcPr>
          <w:p w14:paraId="729CC21B" w14:textId="315FCC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4F88127" w14:textId="77777777" w:rsidTr="007D5367">
        <w:tc>
          <w:tcPr>
            <w:tcW w:w="586" w:type="pct"/>
          </w:tcPr>
          <w:p w14:paraId="6DF7F05D" w14:textId="0C7F80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R4-2412545</w:t>
            </w:r>
          </w:p>
        </w:tc>
        <w:tc>
          <w:tcPr>
            <w:tcW w:w="1030" w:type="pct"/>
          </w:tcPr>
          <w:p w14:paraId="5BCD2382" w14:textId="127EC9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(NR_redcap) Correction of applicability of RedCap UE demodulation requirements</w:t>
            </w:r>
          </w:p>
        </w:tc>
        <w:tc>
          <w:tcPr>
            <w:tcW w:w="517" w:type="pct"/>
          </w:tcPr>
          <w:p w14:paraId="67D818A7" w14:textId="251222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836A41E" w14:textId="43B360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134310DB" w14:textId="5382DC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0596</w:t>
            </w:r>
          </w:p>
        </w:tc>
        <w:tc>
          <w:tcPr>
            <w:tcW w:w="272" w:type="pct"/>
          </w:tcPr>
          <w:p w14:paraId="0EEA620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0BE5591" w14:textId="5E556C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0E58507" w14:textId="0E31C2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02D1FDA" w14:textId="25F5DC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0E2BE4E3" w14:textId="6409BC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1E87C95" w14:textId="77777777" w:rsidTr="007D5367">
        <w:tc>
          <w:tcPr>
            <w:tcW w:w="586" w:type="pct"/>
          </w:tcPr>
          <w:p w14:paraId="536EF146" w14:textId="1F002A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R4-2412546</w:t>
            </w:r>
          </w:p>
        </w:tc>
        <w:tc>
          <w:tcPr>
            <w:tcW w:w="1030" w:type="pct"/>
          </w:tcPr>
          <w:p w14:paraId="622AF460" w14:textId="6469AB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(NR_redcap) Correction of applicability of RedCap UE demodulation requirements</w:t>
            </w:r>
          </w:p>
        </w:tc>
        <w:tc>
          <w:tcPr>
            <w:tcW w:w="517" w:type="pct"/>
          </w:tcPr>
          <w:p w14:paraId="24EE00EF" w14:textId="44E689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59A6A68A" w14:textId="5B2B43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94FF48A" w14:textId="25C844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0597</w:t>
            </w:r>
          </w:p>
        </w:tc>
        <w:tc>
          <w:tcPr>
            <w:tcW w:w="272" w:type="pct"/>
          </w:tcPr>
          <w:p w14:paraId="3B654E5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87C25C5" w14:textId="0F03A5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DC1C432" w14:textId="1A02D1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D906C88" w14:textId="792BA3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08A08A5B" w14:textId="1A32A9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336A035" w14:textId="77777777" w:rsidTr="007D5367">
        <w:tc>
          <w:tcPr>
            <w:tcW w:w="586" w:type="pct"/>
          </w:tcPr>
          <w:p w14:paraId="6C0DC4BE" w14:textId="01ACD8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R4-2412551</w:t>
            </w:r>
          </w:p>
        </w:tc>
        <w:tc>
          <w:tcPr>
            <w:tcW w:w="1030" w:type="pct"/>
          </w:tcPr>
          <w:p w14:paraId="674195B2" w14:textId="5EE9AA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(NR_redcap_enh-Perf) CR for 38.101-4: Correction of eRedCap demodulation and CSI reporting requirements</w:t>
            </w:r>
          </w:p>
        </w:tc>
        <w:tc>
          <w:tcPr>
            <w:tcW w:w="517" w:type="pct"/>
          </w:tcPr>
          <w:p w14:paraId="5A18C46D" w14:textId="4534CA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Huawei, HiSilicon, Nokia, Nokia Shanghai Bell</w:t>
            </w:r>
          </w:p>
        </w:tc>
        <w:tc>
          <w:tcPr>
            <w:tcW w:w="368" w:type="pct"/>
          </w:tcPr>
          <w:p w14:paraId="03345F9F" w14:textId="154916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0B44F7F5" w14:textId="2FF3AD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0598</w:t>
            </w:r>
          </w:p>
        </w:tc>
        <w:tc>
          <w:tcPr>
            <w:tcW w:w="272" w:type="pct"/>
          </w:tcPr>
          <w:p w14:paraId="6FE9376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0FEC970" w14:textId="3261D4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982C1C1" w14:textId="6E1F04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84FCA74" w14:textId="370092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NR_redcap_enh-Perf</w:t>
            </w:r>
          </w:p>
        </w:tc>
        <w:tc>
          <w:tcPr>
            <w:tcW w:w="511" w:type="pct"/>
          </w:tcPr>
          <w:p w14:paraId="4816869A" w14:textId="2BF51A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05B7F06" w14:textId="77777777" w:rsidTr="007D5367">
        <w:tc>
          <w:tcPr>
            <w:tcW w:w="586" w:type="pct"/>
          </w:tcPr>
          <w:p w14:paraId="115A0F0A" w14:textId="6124F4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R4-2413487</w:t>
            </w:r>
          </w:p>
        </w:tc>
        <w:tc>
          <w:tcPr>
            <w:tcW w:w="1030" w:type="pct"/>
          </w:tcPr>
          <w:p w14:paraId="46FF9E77" w14:textId="61CC69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(NR_redcap_enh-Perf) CR for 38.101-4: Correction of eRedCap demodulation and CSI reporting requirements</w:t>
            </w:r>
          </w:p>
        </w:tc>
        <w:tc>
          <w:tcPr>
            <w:tcW w:w="517" w:type="pct"/>
          </w:tcPr>
          <w:p w14:paraId="576F1F09" w14:textId="7A0A1A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Huawei, HiSilicon, Nokia, Nokia Shanghai Bell</w:t>
            </w:r>
          </w:p>
        </w:tc>
        <w:tc>
          <w:tcPr>
            <w:tcW w:w="368" w:type="pct"/>
          </w:tcPr>
          <w:p w14:paraId="5D067402" w14:textId="70BA82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5B9D6577" w14:textId="3E2F33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0598</w:t>
            </w:r>
          </w:p>
        </w:tc>
        <w:tc>
          <w:tcPr>
            <w:tcW w:w="272" w:type="pct"/>
          </w:tcPr>
          <w:p w14:paraId="404A5FEC" w14:textId="33E57AA1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04EA479" w14:textId="059E48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4087139" w14:textId="243F2B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2EC8B8C" w14:textId="2676EB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NR_redcap_enh-Perf</w:t>
            </w:r>
          </w:p>
        </w:tc>
        <w:tc>
          <w:tcPr>
            <w:tcW w:w="511" w:type="pct"/>
          </w:tcPr>
          <w:p w14:paraId="37B25B0B" w14:textId="3B247D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7FFA17A" w14:textId="77777777" w:rsidTr="007D5367">
        <w:tc>
          <w:tcPr>
            <w:tcW w:w="586" w:type="pct"/>
          </w:tcPr>
          <w:p w14:paraId="3ABD323A" w14:textId="04E2AF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R4-2412740</w:t>
            </w:r>
          </w:p>
        </w:tc>
        <w:tc>
          <w:tcPr>
            <w:tcW w:w="1030" w:type="pct"/>
          </w:tcPr>
          <w:p w14:paraId="073CBF7A" w14:textId="076ABD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(NR_demod_enh2-Perf) Corrections on CQI requirements with inter-cell interference</w:t>
            </w:r>
          </w:p>
        </w:tc>
        <w:tc>
          <w:tcPr>
            <w:tcW w:w="517" w:type="pct"/>
          </w:tcPr>
          <w:p w14:paraId="408A6E15" w14:textId="24FEB7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19ADEF67" w14:textId="5AD4BA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40C5F8BE" w14:textId="2E169E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0599</w:t>
            </w:r>
          </w:p>
        </w:tc>
        <w:tc>
          <w:tcPr>
            <w:tcW w:w="272" w:type="pct"/>
          </w:tcPr>
          <w:p w14:paraId="05E45EF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51B6686" w14:textId="34CB9A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738D8C8" w14:textId="020044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AE129AD" w14:textId="5F4F1D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NR_demod_enh2-Perf</w:t>
            </w:r>
          </w:p>
        </w:tc>
        <w:tc>
          <w:tcPr>
            <w:tcW w:w="511" w:type="pct"/>
          </w:tcPr>
          <w:p w14:paraId="3B08B474" w14:textId="792173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6F090A7" w14:textId="77777777" w:rsidTr="007D5367">
        <w:tc>
          <w:tcPr>
            <w:tcW w:w="586" w:type="pct"/>
          </w:tcPr>
          <w:p w14:paraId="0C0D30B4" w14:textId="25EA06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R4-2413551</w:t>
            </w:r>
          </w:p>
        </w:tc>
        <w:tc>
          <w:tcPr>
            <w:tcW w:w="1030" w:type="pct"/>
          </w:tcPr>
          <w:p w14:paraId="71122136" w14:textId="1DFE85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(NR_demod_enh2-Perf) Corrections on CQI requirements with inter-cell interference</w:t>
            </w:r>
          </w:p>
        </w:tc>
        <w:tc>
          <w:tcPr>
            <w:tcW w:w="517" w:type="pct"/>
          </w:tcPr>
          <w:p w14:paraId="5F90FAD1" w14:textId="486152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57F31AD6" w14:textId="58AB0B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245967B3" w14:textId="34EFBA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0599</w:t>
            </w:r>
          </w:p>
        </w:tc>
        <w:tc>
          <w:tcPr>
            <w:tcW w:w="272" w:type="pct"/>
          </w:tcPr>
          <w:p w14:paraId="14EBFD58" w14:textId="6BDAEE1F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C62DF1A" w14:textId="48EE0D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815C2E2" w14:textId="6F954D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5E23B28" w14:textId="4DCB90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NR_demod_enh2-Perf</w:t>
            </w:r>
          </w:p>
        </w:tc>
        <w:tc>
          <w:tcPr>
            <w:tcW w:w="511" w:type="pct"/>
          </w:tcPr>
          <w:p w14:paraId="43044C51" w14:textId="156321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82CEDC1" w14:textId="77777777" w:rsidTr="007D5367">
        <w:tc>
          <w:tcPr>
            <w:tcW w:w="586" w:type="pct"/>
          </w:tcPr>
          <w:p w14:paraId="3243E08F" w14:textId="3EA9C3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R4-2412741</w:t>
            </w:r>
          </w:p>
        </w:tc>
        <w:tc>
          <w:tcPr>
            <w:tcW w:w="1030" w:type="pct"/>
          </w:tcPr>
          <w:p w14:paraId="710A9428" w14:textId="11ADB8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(NR_demod_enh2-Perf) Corrections on CQI requirements with inter-cell interference</w:t>
            </w:r>
          </w:p>
        </w:tc>
        <w:tc>
          <w:tcPr>
            <w:tcW w:w="517" w:type="pct"/>
          </w:tcPr>
          <w:p w14:paraId="3DE2A3F0" w14:textId="5088DF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3AB80D1F" w14:textId="2DE4AA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41DC3D6C" w14:textId="387E8A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0600</w:t>
            </w:r>
          </w:p>
        </w:tc>
        <w:tc>
          <w:tcPr>
            <w:tcW w:w="272" w:type="pct"/>
          </w:tcPr>
          <w:p w14:paraId="392D25F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4152987" w14:textId="699953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AE6E282" w14:textId="3A2CD4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68C4D1F" w14:textId="64E57C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NR_demod_enh2-Perf</w:t>
            </w:r>
          </w:p>
        </w:tc>
        <w:tc>
          <w:tcPr>
            <w:tcW w:w="511" w:type="pct"/>
          </w:tcPr>
          <w:p w14:paraId="5F778B6E" w14:textId="52D3EF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E6CCD2F" w14:textId="77777777" w:rsidTr="007D5367">
        <w:tc>
          <w:tcPr>
            <w:tcW w:w="586" w:type="pct"/>
          </w:tcPr>
          <w:p w14:paraId="1203078F" w14:textId="0F087A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R4-2412742</w:t>
            </w:r>
          </w:p>
        </w:tc>
        <w:tc>
          <w:tcPr>
            <w:tcW w:w="1030" w:type="pct"/>
          </w:tcPr>
          <w:p w14:paraId="1945AED3" w14:textId="53549A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(NR_HST-Perf) Corrections on NR HST test parameters</w:t>
            </w:r>
          </w:p>
        </w:tc>
        <w:tc>
          <w:tcPr>
            <w:tcW w:w="517" w:type="pct"/>
          </w:tcPr>
          <w:p w14:paraId="21509F22" w14:textId="6FAA77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2CF5A3F5" w14:textId="79BFDE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69FC837" w14:textId="50D457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0601</w:t>
            </w:r>
          </w:p>
        </w:tc>
        <w:tc>
          <w:tcPr>
            <w:tcW w:w="272" w:type="pct"/>
          </w:tcPr>
          <w:p w14:paraId="1AD0DA7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95AFEEB" w14:textId="7D1FB7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12F273D6" w14:textId="44D919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A5292E2" w14:textId="57A187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NR_HST-Perf</w:t>
            </w:r>
          </w:p>
        </w:tc>
        <w:tc>
          <w:tcPr>
            <w:tcW w:w="511" w:type="pct"/>
          </w:tcPr>
          <w:p w14:paraId="4CD9E681" w14:textId="6AD3F8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4056D39" w14:textId="77777777" w:rsidTr="007D5367">
        <w:tc>
          <w:tcPr>
            <w:tcW w:w="586" w:type="pct"/>
          </w:tcPr>
          <w:p w14:paraId="00F47F7A" w14:textId="6F3C13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R4-2413552</w:t>
            </w:r>
          </w:p>
        </w:tc>
        <w:tc>
          <w:tcPr>
            <w:tcW w:w="1030" w:type="pct"/>
          </w:tcPr>
          <w:p w14:paraId="3ECB1FB2" w14:textId="6ECAAF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(NR_HST-Perf) Corrections on NR HST test parameters</w:t>
            </w:r>
          </w:p>
        </w:tc>
        <w:tc>
          <w:tcPr>
            <w:tcW w:w="517" w:type="pct"/>
          </w:tcPr>
          <w:p w14:paraId="118BC83C" w14:textId="70B701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3A8D5933" w14:textId="37C5DB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5BA3C43B" w14:textId="3C7319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0601</w:t>
            </w:r>
          </w:p>
        </w:tc>
        <w:tc>
          <w:tcPr>
            <w:tcW w:w="272" w:type="pct"/>
          </w:tcPr>
          <w:p w14:paraId="34ABE8F2" w14:textId="26AD32F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21459C4" w14:textId="5D8989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21C4837B" w14:textId="007DDC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AF4BFE8" w14:textId="778802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NR_HST-Perf</w:t>
            </w:r>
          </w:p>
        </w:tc>
        <w:tc>
          <w:tcPr>
            <w:tcW w:w="511" w:type="pct"/>
          </w:tcPr>
          <w:p w14:paraId="6A72DFED" w14:textId="37CB92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4587329" w14:textId="77777777" w:rsidTr="007D5367">
        <w:tc>
          <w:tcPr>
            <w:tcW w:w="586" w:type="pct"/>
          </w:tcPr>
          <w:p w14:paraId="493F71A7" w14:textId="3046E7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R4-2412743</w:t>
            </w:r>
          </w:p>
        </w:tc>
        <w:tc>
          <w:tcPr>
            <w:tcW w:w="1030" w:type="pct"/>
          </w:tcPr>
          <w:p w14:paraId="21F7E425" w14:textId="2B3594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(NR_HST-Perf) Corrections on NR HST test parameters</w:t>
            </w:r>
          </w:p>
        </w:tc>
        <w:tc>
          <w:tcPr>
            <w:tcW w:w="517" w:type="pct"/>
          </w:tcPr>
          <w:p w14:paraId="3DF81611" w14:textId="418563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71734D9C" w14:textId="355434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F7545CA" w14:textId="7A6852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0602</w:t>
            </w:r>
          </w:p>
        </w:tc>
        <w:tc>
          <w:tcPr>
            <w:tcW w:w="272" w:type="pct"/>
          </w:tcPr>
          <w:p w14:paraId="01035AC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8BE82FE" w14:textId="0F39BB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FB45066" w14:textId="34DDDD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37D1D52" w14:textId="3E9014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NR_HST-Perf</w:t>
            </w:r>
          </w:p>
        </w:tc>
        <w:tc>
          <w:tcPr>
            <w:tcW w:w="511" w:type="pct"/>
          </w:tcPr>
          <w:p w14:paraId="71DA721B" w14:textId="387F47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3E30A1B" w14:textId="77777777" w:rsidTr="007D5367">
        <w:tc>
          <w:tcPr>
            <w:tcW w:w="586" w:type="pct"/>
          </w:tcPr>
          <w:p w14:paraId="5FFF930D" w14:textId="28076F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R4-2412744</w:t>
            </w:r>
          </w:p>
        </w:tc>
        <w:tc>
          <w:tcPr>
            <w:tcW w:w="1030" w:type="pct"/>
          </w:tcPr>
          <w:p w14:paraId="6AB931B0" w14:textId="4056C6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(NR_HST-Perf) Corrections on NR HST test parameters</w:t>
            </w:r>
          </w:p>
        </w:tc>
        <w:tc>
          <w:tcPr>
            <w:tcW w:w="517" w:type="pct"/>
          </w:tcPr>
          <w:p w14:paraId="5DB41037" w14:textId="5BFFA9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5FDF01AB" w14:textId="7A06A1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094FE859" w14:textId="6B6178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0603</w:t>
            </w:r>
          </w:p>
        </w:tc>
        <w:tc>
          <w:tcPr>
            <w:tcW w:w="272" w:type="pct"/>
          </w:tcPr>
          <w:p w14:paraId="59914F0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691E8A8" w14:textId="155912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6974D73" w14:textId="1528B6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582F524" w14:textId="55E4ED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NR_HST-Perf</w:t>
            </w:r>
          </w:p>
        </w:tc>
        <w:tc>
          <w:tcPr>
            <w:tcW w:w="511" w:type="pct"/>
          </w:tcPr>
          <w:p w14:paraId="4C03410A" w14:textId="4A7534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B6BB33F" w14:textId="77777777" w:rsidTr="007D5367">
        <w:tc>
          <w:tcPr>
            <w:tcW w:w="586" w:type="pct"/>
          </w:tcPr>
          <w:p w14:paraId="2E7857E1" w14:textId="5DC84C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R4-2412745</w:t>
            </w:r>
          </w:p>
        </w:tc>
        <w:tc>
          <w:tcPr>
            <w:tcW w:w="1030" w:type="pct"/>
          </w:tcPr>
          <w:p w14:paraId="59D00D68" w14:textId="683946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for 38.101-4 Corrections on test setup for FR2 PMI test</w:t>
            </w:r>
          </w:p>
        </w:tc>
        <w:tc>
          <w:tcPr>
            <w:tcW w:w="517" w:type="pct"/>
          </w:tcPr>
          <w:p w14:paraId="1D9F313D" w14:textId="785827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Huawei,HiSilicon, Ericsson</w:t>
            </w:r>
          </w:p>
        </w:tc>
        <w:tc>
          <w:tcPr>
            <w:tcW w:w="368" w:type="pct"/>
          </w:tcPr>
          <w:p w14:paraId="7F30BE8F" w14:textId="68DDC7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0C0B6625" w14:textId="1F2A2E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0604</w:t>
            </w:r>
          </w:p>
        </w:tc>
        <w:tc>
          <w:tcPr>
            <w:tcW w:w="272" w:type="pct"/>
          </w:tcPr>
          <w:p w14:paraId="2C5A460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E3D30F1" w14:textId="304C19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2C8B6272" w14:textId="726DC3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A4C8188" w14:textId="77E8AF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6412419B" w14:textId="34AF98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3AED5E85" w14:textId="77777777" w:rsidTr="007D5367">
        <w:tc>
          <w:tcPr>
            <w:tcW w:w="586" w:type="pct"/>
          </w:tcPr>
          <w:p w14:paraId="1CB9CA58" w14:textId="3F4FF7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R4-2412746</w:t>
            </w:r>
          </w:p>
        </w:tc>
        <w:tc>
          <w:tcPr>
            <w:tcW w:w="1030" w:type="pct"/>
          </w:tcPr>
          <w:p w14:paraId="1E94666A" w14:textId="79CEF6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for 38.101-4 Corrections on test setup for FR2 PMI test</w:t>
            </w:r>
          </w:p>
        </w:tc>
        <w:tc>
          <w:tcPr>
            <w:tcW w:w="517" w:type="pct"/>
          </w:tcPr>
          <w:p w14:paraId="3E29BF2F" w14:textId="13D088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Huawei,HiSilicon,Ericsson</w:t>
            </w:r>
          </w:p>
        </w:tc>
        <w:tc>
          <w:tcPr>
            <w:tcW w:w="368" w:type="pct"/>
          </w:tcPr>
          <w:p w14:paraId="62983D46" w14:textId="42225B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0573800C" w14:textId="3B1158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0605</w:t>
            </w:r>
          </w:p>
        </w:tc>
        <w:tc>
          <w:tcPr>
            <w:tcW w:w="272" w:type="pct"/>
          </w:tcPr>
          <w:p w14:paraId="3B04092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4DEF661" w14:textId="23731C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189EB458" w14:textId="1219AD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B7943ED" w14:textId="7E164E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162F982B" w14:textId="38D511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8FF80FE" w14:textId="77777777" w:rsidTr="007D5367">
        <w:tc>
          <w:tcPr>
            <w:tcW w:w="586" w:type="pct"/>
          </w:tcPr>
          <w:p w14:paraId="454BAEB4" w14:textId="4D0440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R4-2412747</w:t>
            </w:r>
          </w:p>
        </w:tc>
        <w:tc>
          <w:tcPr>
            <w:tcW w:w="1030" w:type="pct"/>
          </w:tcPr>
          <w:p w14:paraId="037A07E3" w14:textId="371834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for 38.101-4 Corrections on test setup for FR2 PMI test</w:t>
            </w:r>
          </w:p>
        </w:tc>
        <w:tc>
          <w:tcPr>
            <w:tcW w:w="517" w:type="pct"/>
          </w:tcPr>
          <w:p w14:paraId="7B8D306E" w14:textId="36B1D0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Huawei,HiSilicon,Ericsson</w:t>
            </w:r>
          </w:p>
        </w:tc>
        <w:tc>
          <w:tcPr>
            <w:tcW w:w="368" w:type="pct"/>
          </w:tcPr>
          <w:p w14:paraId="7287E92A" w14:textId="5E88E4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308DE2D" w14:textId="44A7CE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0606</w:t>
            </w:r>
          </w:p>
        </w:tc>
        <w:tc>
          <w:tcPr>
            <w:tcW w:w="272" w:type="pct"/>
          </w:tcPr>
          <w:p w14:paraId="6640502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C506A12" w14:textId="74969C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4021652" w14:textId="50FC1E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F1F2334" w14:textId="732236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08964C73" w14:textId="02815E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2D75D82" w14:textId="77777777" w:rsidTr="007D5367">
        <w:tc>
          <w:tcPr>
            <w:tcW w:w="586" w:type="pct"/>
          </w:tcPr>
          <w:p w14:paraId="2CF49A8D" w14:textId="1B2AF6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R4-2412748</w:t>
            </w:r>
          </w:p>
        </w:tc>
        <w:tc>
          <w:tcPr>
            <w:tcW w:w="1030" w:type="pct"/>
          </w:tcPr>
          <w:p w14:paraId="3ED9D516" w14:textId="5A50C7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for 38.101-4 Corrections on test setup for FR2 PMI test</w:t>
            </w:r>
          </w:p>
        </w:tc>
        <w:tc>
          <w:tcPr>
            <w:tcW w:w="517" w:type="pct"/>
          </w:tcPr>
          <w:p w14:paraId="45D079DE" w14:textId="67FCE1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Huawei,HiSilicon,Ericsson</w:t>
            </w:r>
          </w:p>
        </w:tc>
        <w:tc>
          <w:tcPr>
            <w:tcW w:w="368" w:type="pct"/>
          </w:tcPr>
          <w:p w14:paraId="69E0216C" w14:textId="6B5C08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566F1C07" w14:textId="44BA87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0607</w:t>
            </w:r>
          </w:p>
        </w:tc>
        <w:tc>
          <w:tcPr>
            <w:tcW w:w="272" w:type="pct"/>
          </w:tcPr>
          <w:p w14:paraId="7F9312A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8408AC2" w14:textId="42E907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F17FD87" w14:textId="00DE3D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6662812" w14:textId="68EC86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181BF01E" w14:textId="54E5E2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4430DA2B" w14:textId="77777777" w:rsidTr="007D5367">
        <w:tc>
          <w:tcPr>
            <w:tcW w:w="586" w:type="pct"/>
          </w:tcPr>
          <w:p w14:paraId="5E011340" w14:textId="212E84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R4-2412749</w:t>
            </w:r>
          </w:p>
        </w:tc>
        <w:tc>
          <w:tcPr>
            <w:tcW w:w="1030" w:type="pct"/>
          </w:tcPr>
          <w:p w14:paraId="6A4C6C9E" w14:textId="10AF5C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(NR_redcap-Perf) CR for 38.101-4: Corrections on RedCap PMI test setup</w:t>
            </w:r>
          </w:p>
        </w:tc>
        <w:tc>
          <w:tcPr>
            <w:tcW w:w="517" w:type="pct"/>
          </w:tcPr>
          <w:p w14:paraId="10EFD898" w14:textId="328089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Huawei,HiSilicon, Ericsson</w:t>
            </w:r>
          </w:p>
        </w:tc>
        <w:tc>
          <w:tcPr>
            <w:tcW w:w="368" w:type="pct"/>
          </w:tcPr>
          <w:p w14:paraId="5C5507F9" w14:textId="082B33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451FC39B" w14:textId="7C5756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0608</w:t>
            </w:r>
          </w:p>
        </w:tc>
        <w:tc>
          <w:tcPr>
            <w:tcW w:w="272" w:type="pct"/>
          </w:tcPr>
          <w:p w14:paraId="6E9FFD9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AD002AA" w14:textId="3DAEE5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902FCD0" w14:textId="79B638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2A99539" w14:textId="5E9D2E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2ECE877F" w14:textId="4EFFD3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D18BF5D" w14:textId="77777777" w:rsidTr="007D5367">
        <w:tc>
          <w:tcPr>
            <w:tcW w:w="586" w:type="pct"/>
          </w:tcPr>
          <w:p w14:paraId="40A7266D" w14:textId="29722D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R4-2412750</w:t>
            </w:r>
          </w:p>
        </w:tc>
        <w:tc>
          <w:tcPr>
            <w:tcW w:w="1030" w:type="pct"/>
          </w:tcPr>
          <w:p w14:paraId="677A0B25" w14:textId="1C57A5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(NR_redcap-Perf) CR for 38.101-4: Corrections on RedCap PMI test setup</w:t>
            </w:r>
          </w:p>
        </w:tc>
        <w:tc>
          <w:tcPr>
            <w:tcW w:w="517" w:type="pct"/>
          </w:tcPr>
          <w:p w14:paraId="500A8BB1" w14:textId="6978BE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Huawei,HiSilicon, Ericsson</w:t>
            </w:r>
          </w:p>
        </w:tc>
        <w:tc>
          <w:tcPr>
            <w:tcW w:w="368" w:type="pct"/>
          </w:tcPr>
          <w:p w14:paraId="3F9DEBCE" w14:textId="58366E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286C03E5" w14:textId="3B2D6A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0609</w:t>
            </w:r>
          </w:p>
        </w:tc>
        <w:tc>
          <w:tcPr>
            <w:tcW w:w="272" w:type="pct"/>
          </w:tcPr>
          <w:p w14:paraId="52DE3BA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2A3A992" w14:textId="585F36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BAD2473" w14:textId="57BC26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C5C2485" w14:textId="681DB2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05F1ECDE" w14:textId="564B17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9637296" w14:textId="77777777" w:rsidTr="007D5367">
        <w:tc>
          <w:tcPr>
            <w:tcW w:w="586" w:type="pct"/>
          </w:tcPr>
          <w:p w14:paraId="239140FA" w14:textId="672FB5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R4-2412752</w:t>
            </w:r>
          </w:p>
        </w:tc>
        <w:tc>
          <w:tcPr>
            <w:tcW w:w="1030" w:type="pct"/>
          </w:tcPr>
          <w:p w14:paraId="16767CA8" w14:textId="2C4124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38.101-4 Corrections on less than 5MHz PDCCH demodulation requirements</w:t>
            </w:r>
          </w:p>
        </w:tc>
        <w:tc>
          <w:tcPr>
            <w:tcW w:w="517" w:type="pct"/>
          </w:tcPr>
          <w:p w14:paraId="5A98F798" w14:textId="5A2574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395F75C2" w14:textId="69E682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1E3570C4" w14:textId="4B1A93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0610</w:t>
            </w:r>
          </w:p>
        </w:tc>
        <w:tc>
          <w:tcPr>
            <w:tcW w:w="272" w:type="pct"/>
          </w:tcPr>
          <w:p w14:paraId="0333C82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4923570" w14:textId="55932D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8190F83" w14:textId="0A3D9B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474EEE0" w14:textId="787F42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511" w:type="pct"/>
          </w:tcPr>
          <w:p w14:paraId="74FD02DB" w14:textId="4536E0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7AA4CF0" w14:textId="77777777" w:rsidTr="007D5367">
        <w:tc>
          <w:tcPr>
            <w:tcW w:w="586" w:type="pct"/>
          </w:tcPr>
          <w:p w14:paraId="042F2619" w14:textId="2B5645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R4-2413468</w:t>
            </w:r>
          </w:p>
        </w:tc>
        <w:tc>
          <w:tcPr>
            <w:tcW w:w="1030" w:type="pct"/>
          </w:tcPr>
          <w:p w14:paraId="1FD5376B" w14:textId="27C7DA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38.101-4 Corrections on less than 5MHz PDCCH demodulation requirements</w:t>
            </w:r>
          </w:p>
        </w:tc>
        <w:tc>
          <w:tcPr>
            <w:tcW w:w="517" w:type="pct"/>
          </w:tcPr>
          <w:p w14:paraId="51BBCF66" w14:textId="3919D1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2D10597E" w14:textId="2E809B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745FDA7" w14:textId="16CAD3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0610</w:t>
            </w:r>
          </w:p>
        </w:tc>
        <w:tc>
          <w:tcPr>
            <w:tcW w:w="272" w:type="pct"/>
          </w:tcPr>
          <w:p w14:paraId="0320E96E" w14:textId="7E13DE3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0A7DACF" w14:textId="5B414D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281F35E" w14:textId="73455B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E624886" w14:textId="46C291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511" w:type="pct"/>
          </w:tcPr>
          <w:p w14:paraId="0B84FB53" w14:textId="314795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731EBE2" w14:textId="77777777" w:rsidTr="007D5367">
        <w:tc>
          <w:tcPr>
            <w:tcW w:w="586" w:type="pct"/>
          </w:tcPr>
          <w:p w14:paraId="7DC6F9D3" w14:textId="313316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R4-2412753</w:t>
            </w:r>
          </w:p>
        </w:tc>
        <w:tc>
          <w:tcPr>
            <w:tcW w:w="1030" w:type="pct"/>
          </w:tcPr>
          <w:p w14:paraId="556B21A4" w14:textId="0FEA0E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38.101-4 Corrections on applicability rules for advanced receiver for MU-MIMO</w:t>
            </w:r>
          </w:p>
        </w:tc>
        <w:tc>
          <w:tcPr>
            <w:tcW w:w="517" w:type="pct"/>
          </w:tcPr>
          <w:p w14:paraId="09F67283" w14:textId="2136C4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4E93CE93" w14:textId="4D0D24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1768C614" w14:textId="0C3D6E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0611</w:t>
            </w:r>
          </w:p>
        </w:tc>
        <w:tc>
          <w:tcPr>
            <w:tcW w:w="272" w:type="pct"/>
          </w:tcPr>
          <w:p w14:paraId="2983BD9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E0D18E8" w14:textId="2BB6D3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78147F6" w14:textId="1FEE54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5B26D60" w14:textId="152859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NR_demod_enh3-Perf</w:t>
            </w:r>
          </w:p>
        </w:tc>
        <w:tc>
          <w:tcPr>
            <w:tcW w:w="511" w:type="pct"/>
          </w:tcPr>
          <w:p w14:paraId="391AE0E1" w14:textId="480C75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17ED9C5" w14:textId="77777777" w:rsidTr="007D5367">
        <w:tc>
          <w:tcPr>
            <w:tcW w:w="586" w:type="pct"/>
          </w:tcPr>
          <w:p w14:paraId="5E8A2B90" w14:textId="7A7506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R4-2413600</w:t>
            </w:r>
          </w:p>
        </w:tc>
        <w:tc>
          <w:tcPr>
            <w:tcW w:w="1030" w:type="pct"/>
          </w:tcPr>
          <w:p w14:paraId="75B61ED5" w14:textId="767ABB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38.101-4 Corrections on applicability rules for advanced receiver for MU-MIMO</w:t>
            </w:r>
          </w:p>
        </w:tc>
        <w:tc>
          <w:tcPr>
            <w:tcW w:w="517" w:type="pct"/>
          </w:tcPr>
          <w:p w14:paraId="66C9C451" w14:textId="5D6E4F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657D49D7" w14:textId="6BF0C0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1286A4F6" w14:textId="0E17D9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0611</w:t>
            </w:r>
          </w:p>
        </w:tc>
        <w:tc>
          <w:tcPr>
            <w:tcW w:w="272" w:type="pct"/>
          </w:tcPr>
          <w:p w14:paraId="52731B67" w14:textId="440D917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4EF1470" w14:textId="5792FD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2EFD440" w14:textId="3D09FA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5AE3A45" w14:textId="42C9DB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NR_demod_enh3-Perf</w:t>
            </w:r>
          </w:p>
        </w:tc>
        <w:tc>
          <w:tcPr>
            <w:tcW w:w="511" w:type="pct"/>
          </w:tcPr>
          <w:p w14:paraId="47FE4A8D" w14:textId="5502FC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5C40D0C" w14:textId="77777777" w:rsidTr="007D5367">
        <w:tc>
          <w:tcPr>
            <w:tcW w:w="586" w:type="pct"/>
          </w:tcPr>
          <w:p w14:paraId="306C0023" w14:textId="6D3558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R4-2412756</w:t>
            </w:r>
          </w:p>
        </w:tc>
        <w:tc>
          <w:tcPr>
            <w:tcW w:w="1030" w:type="pct"/>
          </w:tcPr>
          <w:p w14:paraId="3A4E0440" w14:textId="328985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38.101-4 Corrections on Rel-18 sidelink demod test</w:t>
            </w:r>
          </w:p>
        </w:tc>
        <w:tc>
          <w:tcPr>
            <w:tcW w:w="517" w:type="pct"/>
          </w:tcPr>
          <w:p w14:paraId="5E05D44E" w14:textId="60C3E5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20AE9200" w14:textId="5639DC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423BF6C" w14:textId="04D3FA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0612</w:t>
            </w:r>
          </w:p>
        </w:tc>
        <w:tc>
          <w:tcPr>
            <w:tcW w:w="272" w:type="pct"/>
          </w:tcPr>
          <w:p w14:paraId="4A737FA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BF424D2" w14:textId="533120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0356441" w14:textId="1EAE64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B53F4E5" w14:textId="235C1A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NR_SL_enh2-Perf</w:t>
            </w:r>
          </w:p>
        </w:tc>
        <w:tc>
          <w:tcPr>
            <w:tcW w:w="511" w:type="pct"/>
          </w:tcPr>
          <w:p w14:paraId="6EE6C297" w14:textId="1F7096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222B743" w14:textId="77777777" w:rsidTr="007D5367">
        <w:tc>
          <w:tcPr>
            <w:tcW w:w="586" w:type="pct"/>
          </w:tcPr>
          <w:p w14:paraId="18F5BFCC" w14:textId="78DD43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R4-2412758</w:t>
            </w:r>
          </w:p>
        </w:tc>
        <w:tc>
          <w:tcPr>
            <w:tcW w:w="1030" w:type="pct"/>
          </w:tcPr>
          <w:p w14:paraId="26CBB7DF" w14:textId="5B82E8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38.101-4 Corrections on test setup for eDSS tests</w:t>
            </w:r>
          </w:p>
        </w:tc>
        <w:tc>
          <w:tcPr>
            <w:tcW w:w="517" w:type="pct"/>
          </w:tcPr>
          <w:p w14:paraId="7059B9C7" w14:textId="481CAD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3D390A58" w14:textId="0F49BD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504E9FF8" w14:textId="1AF51E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0613</w:t>
            </w:r>
          </w:p>
        </w:tc>
        <w:tc>
          <w:tcPr>
            <w:tcW w:w="272" w:type="pct"/>
          </w:tcPr>
          <w:p w14:paraId="735BCA4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36CEAAE" w14:textId="48A859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473CEAF" w14:textId="7D6D2A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9CCCF44" w14:textId="5FFAD3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NR_DSS_enh-Perf</w:t>
            </w:r>
          </w:p>
        </w:tc>
        <w:tc>
          <w:tcPr>
            <w:tcW w:w="511" w:type="pct"/>
          </w:tcPr>
          <w:p w14:paraId="11382651" w14:textId="34A332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57908A67" w14:textId="77777777" w:rsidTr="007D5367">
        <w:tc>
          <w:tcPr>
            <w:tcW w:w="586" w:type="pct"/>
          </w:tcPr>
          <w:p w14:paraId="4AD24490" w14:textId="5F1A81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R4-2412759</w:t>
            </w:r>
          </w:p>
        </w:tc>
        <w:tc>
          <w:tcPr>
            <w:tcW w:w="1030" w:type="pct"/>
          </w:tcPr>
          <w:p w14:paraId="7F9D22AC" w14:textId="16ED24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38.101-4 Corrections on 8Rx requirements</w:t>
            </w:r>
          </w:p>
        </w:tc>
        <w:tc>
          <w:tcPr>
            <w:tcW w:w="517" w:type="pct"/>
          </w:tcPr>
          <w:p w14:paraId="4A4822EF" w14:textId="22B0A3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4C710DCE" w14:textId="6D758C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282B6FA7" w14:textId="51AD27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0614</w:t>
            </w:r>
          </w:p>
        </w:tc>
        <w:tc>
          <w:tcPr>
            <w:tcW w:w="272" w:type="pct"/>
          </w:tcPr>
          <w:p w14:paraId="25672F0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2835BA9" w14:textId="7AC424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4602682" w14:textId="51B8AC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7B200F9" w14:textId="34AC29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11" w:type="pct"/>
          </w:tcPr>
          <w:p w14:paraId="02DC46B0" w14:textId="4BB2FE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D2172E5" w14:textId="77777777" w:rsidTr="007D5367">
        <w:tc>
          <w:tcPr>
            <w:tcW w:w="586" w:type="pct"/>
          </w:tcPr>
          <w:p w14:paraId="741D1C18" w14:textId="3741BA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R4-2413466</w:t>
            </w:r>
          </w:p>
        </w:tc>
        <w:tc>
          <w:tcPr>
            <w:tcW w:w="1030" w:type="pct"/>
          </w:tcPr>
          <w:p w14:paraId="1BCBAAD9" w14:textId="6F93C5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38.101-4 Corrections on 8Rx requirements</w:t>
            </w:r>
          </w:p>
        </w:tc>
        <w:tc>
          <w:tcPr>
            <w:tcW w:w="517" w:type="pct"/>
          </w:tcPr>
          <w:p w14:paraId="6F66107C" w14:textId="13050B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Huawei,HiSilicon, Nokia, ZTE, Samsung, Ericsson</w:t>
            </w:r>
          </w:p>
        </w:tc>
        <w:tc>
          <w:tcPr>
            <w:tcW w:w="368" w:type="pct"/>
          </w:tcPr>
          <w:p w14:paraId="39935417" w14:textId="43A319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40DD7AF" w14:textId="631D10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0614</w:t>
            </w:r>
          </w:p>
        </w:tc>
        <w:tc>
          <w:tcPr>
            <w:tcW w:w="272" w:type="pct"/>
          </w:tcPr>
          <w:p w14:paraId="021852E8" w14:textId="6D0985B1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A314B32" w14:textId="215AC3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01EB0DB" w14:textId="31FF44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4739D7F" w14:textId="28F6E5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11" w:type="pct"/>
          </w:tcPr>
          <w:p w14:paraId="226DE61C" w14:textId="22DA52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8D22941" w14:textId="77777777" w:rsidTr="007D5367">
        <w:tc>
          <w:tcPr>
            <w:tcW w:w="586" w:type="pct"/>
          </w:tcPr>
          <w:p w14:paraId="726242BA" w14:textId="118599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R4-2412769</w:t>
            </w:r>
          </w:p>
        </w:tc>
        <w:tc>
          <w:tcPr>
            <w:tcW w:w="1030" w:type="pct"/>
          </w:tcPr>
          <w:p w14:paraId="3EA6C76A" w14:textId="4D6DEC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ATG PDSCH demodulation performance requirements</w:t>
            </w:r>
          </w:p>
        </w:tc>
        <w:tc>
          <w:tcPr>
            <w:tcW w:w="517" w:type="pct"/>
          </w:tcPr>
          <w:p w14:paraId="1F3D1270" w14:textId="0D2976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4F91FDE" w14:textId="0AC669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4483E92" w14:textId="78CC35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0615</w:t>
            </w:r>
          </w:p>
        </w:tc>
        <w:tc>
          <w:tcPr>
            <w:tcW w:w="272" w:type="pct"/>
          </w:tcPr>
          <w:p w14:paraId="4295465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3B89FF7" w14:textId="4D2A12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CDDCC8E" w14:textId="62196C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3FD26F3" w14:textId="045E85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NR_ATG-Perf</w:t>
            </w:r>
          </w:p>
        </w:tc>
        <w:tc>
          <w:tcPr>
            <w:tcW w:w="511" w:type="pct"/>
          </w:tcPr>
          <w:p w14:paraId="11CBF712" w14:textId="393719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AE7B6BB" w14:textId="77777777" w:rsidTr="007D5367">
        <w:tc>
          <w:tcPr>
            <w:tcW w:w="586" w:type="pct"/>
          </w:tcPr>
          <w:p w14:paraId="4B00C2E2" w14:textId="1659FF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R4-2413554</w:t>
            </w:r>
          </w:p>
        </w:tc>
        <w:tc>
          <w:tcPr>
            <w:tcW w:w="1030" w:type="pct"/>
          </w:tcPr>
          <w:p w14:paraId="77412B58" w14:textId="15B143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ATG PDSCH demodulation performance requirements</w:t>
            </w:r>
          </w:p>
        </w:tc>
        <w:tc>
          <w:tcPr>
            <w:tcW w:w="517" w:type="pct"/>
          </w:tcPr>
          <w:p w14:paraId="1A28C79B" w14:textId="4C7252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97E49DF" w14:textId="58D7B5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CE4AB34" w14:textId="665C2F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0615</w:t>
            </w:r>
          </w:p>
        </w:tc>
        <w:tc>
          <w:tcPr>
            <w:tcW w:w="272" w:type="pct"/>
          </w:tcPr>
          <w:p w14:paraId="1B88D6C4" w14:textId="7999D5F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BA3CDD4" w14:textId="1DB274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61C39CD" w14:textId="6229FB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3E223A6" w14:textId="7FB09E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NR_ATG-Perf</w:t>
            </w:r>
          </w:p>
        </w:tc>
        <w:tc>
          <w:tcPr>
            <w:tcW w:w="511" w:type="pct"/>
          </w:tcPr>
          <w:p w14:paraId="157E574C" w14:textId="35C29A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293C85A" w14:textId="77777777" w:rsidTr="007D5367">
        <w:tc>
          <w:tcPr>
            <w:tcW w:w="586" w:type="pct"/>
          </w:tcPr>
          <w:p w14:paraId="57B63916" w14:textId="3A7A01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R4-2412771</w:t>
            </w:r>
          </w:p>
        </w:tc>
        <w:tc>
          <w:tcPr>
            <w:tcW w:w="1030" w:type="pct"/>
          </w:tcPr>
          <w:p w14:paraId="04B8DEE2" w14:textId="75999A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PMI reporting requirements of typeII-doppler-r18 for FR1</w:t>
            </w:r>
          </w:p>
        </w:tc>
        <w:tc>
          <w:tcPr>
            <w:tcW w:w="517" w:type="pct"/>
          </w:tcPr>
          <w:p w14:paraId="434B2811" w14:textId="20C017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354CF535" w14:textId="0441C4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467D4B5" w14:textId="6A1AC2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0616</w:t>
            </w:r>
          </w:p>
        </w:tc>
        <w:tc>
          <w:tcPr>
            <w:tcW w:w="272" w:type="pct"/>
          </w:tcPr>
          <w:p w14:paraId="7E58178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48B1526" w14:textId="1F9813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6B6FF63" w14:textId="28438A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57055BA" w14:textId="421231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NR_MIMO_evo_DL_UL-Perf</w:t>
            </w:r>
          </w:p>
        </w:tc>
        <w:tc>
          <w:tcPr>
            <w:tcW w:w="511" w:type="pct"/>
          </w:tcPr>
          <w:p w14:paraId="61959576" w14:textId="4F129B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68C65756" w14:textId="77777777" w:rsidTr="007D5367">
        <w:tc>
          <w:tcPr>
            <w:tcW w:w="586" w:type="pct"/>
          </w:tcPr>
          <w:p w14:paraId="1D98E143" w14:textId="1C115E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R4-2412776</w:t>
            </w:r>
          </w:p>
        </w:tc>
        <w:tc>
          <w:tcPr>
            <w:tcW w:w="1030" w:type="pct"/>
          </w:tcPr>
          <w:p w14:paraId="0D067CC4" w14:textId="615005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on PTRS configuration for UE demodulation requirements</w:t>
            </w:r>
          </w:p>
        </w:tc>
        <w:tc>
          <w:tcPr>
            <w:tcW w:w="517" w:type="pct"/>
          </w:tcPr>
          <w:p w14:paraId="4CED323C" w14:textId="55DFE3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2AD0921" w14:textId="09301C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03440EF5" w14:textId="15B020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0617</w:t>
            </w:r>
          </w:p>
        </w:tc>
        <w:tc>
          <w:tcPr>
            <w:tcW w:w="272" w:type="pct"/>
          </w:tcPr>
          <w:p w14:paraId="64FE89E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3FDF011" w14:textId="20EE92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0FEF71AE" w14:textId="7B65FE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FE8C7D8" w14:textId="12E13F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5047AD0B" w14:textId="663CCB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C78DCAA" w14:textId="77777777" w:rsidTr="007D5367">
        <w:tc>
          <w:tcPr>
            <w:tcW w:w="586" w:type="pct"/>
          </w:tcPr>
          <w:p w14:paraId="64A8D844" w14:textId="43B66B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R4-2413585</w:t>
            </w:r>
          </w:p>
        </w:tc>
        <w:tc>
          <w:tcPr>
            <w:tcW w:w="1030" w:type="pct"/>
          </w:tcPr>
          <w:p w14:paraId="3C7DA35C" w14:textId="483B97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on PTRS configuration for UE demodulation requirements</w:t>
            </w:r>
          </w:p>
        </w:tc>
        <w:tc>
          <w:tcPr>
            <w:tcW w:w="517" w:type="pct"/>
          </w:tcPr>
          <w:p w14:paraId="3AF0E786" w14:textId="311F0D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6EED71F" w14:textId="0F4BC1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53BF9920" w14:textId="684ABA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0617</w:t>
            </w:r>
          </w:p>
        </w:tc>
        <w:tc>
          <w:tcPr>
            <w:tcW w:w="272" w:type="pct"/>
          </w:tcPr>
          <w:p w14:paraId="78624ACC" w14:textId="15E42492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DDC5CB5" w14:textId="6C5BAA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39DD7B79" w14:textId="13BB7D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0D6A435" w14:textId="1AC4F6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45663129" w14:textId="1143DC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662D7A2" w14:textId="77777777" w:rsidTr="007D5367">
        <w:tc>
          <w:tcPr>
            <w:tcW w:w="586" w:type="pct"/>
          </w:tcPr>
          <w:p w14:paraId="2C65771A" w14:textId="58F73D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R4-2413605</w:t>
            </w:r>
          </w:p>
        </w:tc>
        <w:tc>
          <w:tcPr>
            <w:tcW w:w="1030" w:type="pct"/>
          </w:tcPr>
          <w:p w14:paraId="4B96E3CE" w14:textId="1FF904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on PTRS configuration for UE demodulation requirements</w:t>
            </w:r>
          </w:p>
        </w:tc>
        <w:tc>
          <w:tcPr>
            <w:tcW w:w="517" w:type="pct"/>
          </w:tcPr>
          <w:p w14:paraId="76AE3AFC" w14:textId="2F2031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519DDFF" w14:textId="011592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1C662A46" w14:textId="33A2C3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0617</w:t>
            </w:r>
          </w:p>
        </w:tc>
        <w:tc>
          <w:tcPr>
            <w:tcW w:w="272" w:type="pct"/>
          </w:tcPr>
          <w:p w14:paraId="16708078" w14:textId="062BF3D1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74FD488B" w14:textId="5F353B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33D4EB3E" w14:textId="1835CA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A516EFC" w14:textId="62A1E4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711B7BA2" w14:textId="77C6CB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9CE3593" w14:textId="77777777" w:rsidTr="007D5367">
        <w:tc>
          <w:tcPr>
            <w:tcW w:w="586" w:type="pct"/>
          </w:tcPr>
          <w:p w14:paraId="22D08786" w14:textId="66EA00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R4-2412777</w:t>
            </w:r>
          </w:p>
        </w:tc>
        <w:tc>
          <w:tcPr>
            <w:tcW w:w="1030" w:type="pct"/>
          </w:tcPr>
          <w:p w14:paraId="34EBE2D1" w14:textId="3A2E6F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on PTRS configuration for UE demodulation requirements</w:t>
            </w:r>
          </w:p>
        </w:tc>
        <w:tc>
          <w:tcPr>
            <w:tcW w:w="517" w:type="pct"/>
          </w:tcPr>
          <w:p w14:paraId="58693C2C" w14:textId="2286BA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836526D" w14:textId="25A69C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370515C3" w14:textId="03C9FE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0618</w:t>
            </w:r>
          </w:p>
        </w:tc>
        <w:tc>
          <w:tcPr>
            <w:tcW w:w="272" w:type="pct"/>
          </w:tcPr>
          <w:p w14:paraId="59209E7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36C707B" w14:textId="773EA0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02240770" w14:textId="3891FB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B3E049E" w14:textId="5366DA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5543EC54" w14:textId="2BE723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CC0CB3E" w14:textId="77777777" w:rsidTr="007D5367">
        <w:tc>
          <w:tcPr>
            <w:tcW w:w="586" w:type="pct"/>
          </w:tcPr>
          <w:p w14:paraId="04F3E1E6" w14:textId="1B41E8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R4-2412778</w:t>
            </w:r>
          </w:p>
        </w:tc>
        <w:tc>
          <w:tcPr>
            <w:tcW w:w="1030" w:type="pct"/>
          </w:tcPr>
          <w:p w14:paraId="1B2DF67F" w14:textId="4A7FAF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on PTRS configuration for UE demodulation requirements</w:t>
            </w:r>
          </w:p>
        </w:tc>
        <w:tc>
          <w:tcPr>
            <w:tcW w:w="517" w:type="pct"/>
          </w:tcPr>
          <w:p w14:paraId="4D56139E" w14:textId="1F82DA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7A3B780D" w14:textId="7A03A2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56797AE4" w14:textId="78728D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0619</w:t>
            </w:r>
          </w:p>
        </w:tc>
        <w:tc>
          <w:tcPr>
            <w:tcW w:w="272" w:type="pct"/>
          </w:tcPr>
          <w:p w14:paraId="0D6C538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FCCF53A" w14:textId="5DB383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4E878BA" w14:textId="4AD4B6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56C5C6D" w14:textId="5D74BF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492287CE" w14:textId="62E5FE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B9D4B89" w14:textId="77777777" w:rsidTr="007D5367">
        <w:tc>
          <w:tcPr>
            <w:tcW w:w="586" w:type="pct"/>
          </w:tcPr>
          <w:p w14:paraId="48CF6A3B" w14:textId="2C6787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R4-2412779</w:t>
            </w:r>
          </w:p>
        </w:tc>
        <w:tc>
          <w:tcPr>
            <w:tcW w:w="1030" w:type="pct"/>
          </w:tcPr>
          <w:p w14:paraId="582B44BB" w14:textId="1AB7FE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on PTRS configuration for UE demodulation requirements</w:t>
            </w:r>
          </w:p>
        </w:tc>
        <w:tc>
          <w:tcPr>
            <w:tcW w:w="517" w:type="pct"/>
          </w:tcPr>
          <w:p w14:paraId="0EF897F9" w14:textId="1FA430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71EADD5B" w14:textId="78E6B9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5A3AEB36" w14:textId="466F28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0620</w:t>
            </w:r>
          </w:p>
        </w:tc>
        <w:tc>
          <w:tcPr>
            <w:tcW w:w="272" w:type="pct"/>
          </w:tcPr>
          <w:p w14:paraId="215E59E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BAB99E2" w14:textId="317559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13B37F6" w14:textId="7DF022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7DEAF70" w14:textId="00753E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54FD11B6" w14:textId="2CE183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D71B95C" w14:textId="77777777" w:rsidTr="007D5367">
        <w:tc>
          <w:tcPr>
            <w:tcW w:w="586" w:type="pct"/>
          </w:tcPr>
          <w:p w14:paraId="3573C45A" w14:textId="1EE0D3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R4-2412780</w:t>
            </w:r>
          </w:p>
        </w:tc>
        <w:tc>
          <w:tcPr>
            <w:tcW w:w="1030" w:type="pct"/>
          </w:tcPr>
          <w:p w14:paraId="354076FB" w14:textId="32179C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(NR_L1enh_URLLC-Perf) CR on PTRS configuration for UE demodulation requirements</w:t>
            </w:r>
          </w:p>
        </w:tc>
        <w:tc>
          <w:tcPr>
            <w:tcW w:w="517" w:type="pct"/>
          </w:tcPr>
          <w:p w14:paraId="05213D33" w14:textId="4EDD83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673581FA" w14:textId="23121F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0AC8335C" w14:textId="09504C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0621</w:t>
            </w:r>
          </w:p>
        </w:tc>
        <w:tc>
          <w:tcPr>
            <w:tcW w:w="272" w:type="pct"/>
          </w:tcPr>
          <w:p w14:paraId="3D66F43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1B49B42" w14:textId="68821F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78B4F74F" w14:textId="62F40C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18084B7" w14:textId="479402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NR_L1enh_URLLC-Perf</w:t>
            </w:r>
          </w:p>
        </w:tc>
        <w:tc>
          <w:tcPr>
            <w:tcW w:w="511" w:type="pct"/>
          </w:tcPr>
          <w:p w14:paraId="4A70336D" w14:textId="14430F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1A02A5B6" w14:textId="77777777" w:rsidTr="007D5367">
        <w:tc>
          <w:tcPr>
            <w:tcW w:w="586" w:type="pct"/>
          </w:tcPr>
          <w:p w14:paraId="3B263DB1" w14:textId="729C01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R4-2412781</w:t>
            </w:r>
          </w:p>
        </w:tc>
        <w:tc>
          <w:tcPr>
            <w:tcW w:w="1030" w:type="pct"/>
          </w:tcPr>
          <w:p w14:paraId="4519768F" w14:textId="65ED73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(NR_L1enh_URLLC-Perf) CR on PTRS configuration for UE demodulation requirements</w:t>
            </w:r>
          </w:p>
        </w:tc>
        <w:tc>
          <w:tcPr>
            <w:tcW w:w="517" w:type="pct"/>
          </w:tcPr>
          <w:p w14:paraId="7CE61BD2" w14:textId="6177B5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22C63942" w14:textId="486C8D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298F5718" w14:textId="078E90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0622</w:t>
            </w:r>
          </w:p>
        </w:tc>
        <w:tc>
          <w:tcPr>
            <w:tcW w:w="272" w:type="pct"/>
          </w:tcPr>
          <w:p w14:paraId="7B0CFD7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C63F46D" w14:textId="0353D7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1A4D6BB" w14:textId="42864E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BCEBBAC" w14:textId="358932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NR_L1enh_URLLC-Perf</w:t>
            </w:r>
          </w:p>
        </w:tc>
        <w:tc>
          <w:tcPr>
            <w:tcW w:w="511" w:type="pct"/>
          </w:tcPr>
          <w:p w14:paraId="15027301" w14:textId="6B5C07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FE32714" w14:textId="77777777" w:rsidTr="007D5367">
        <w:tc>
          <w:tcPr>
            <w:tcW w:w="586" w:type="pct"/>
          </w:tcPr>
          <w:p w14:paraId="22C140B9" w14:textId="185EED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R4-2412782</w:t>
            </w:r>
          </w:p>
        </w:tc>
        <w:tc>
          <w:tcPr>
            <w:tcW w:w="1030" w:type="pct"/>
          </w:tcPr>
          <w:p w14:paraId="6ADCACD5" w14:textId="0CCEF8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(NR_L1enh_URLLC-Perf) CR on PTRS configuration for UE demodulation requirements</w:t>
            </w:r>
          </w:p>
        </w:tc>
        <w:tc>
          <w:tcPr>
            <w:tcW w:w="517" w:type="pct"/>
          </w:tcPr>
          <w:p w14:paraId="2EDF46FD" w14:textId="7B179D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46B3290F" w14:textId="54106B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23AF36C" w14:textId="14F123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0623</w:t>
            </w:r>
          </w:p>
        </w:tc>
        <w:tc>
          <w:tcPr>
            <w:tcW w:w="272" w:type="pct"/>
          </w:tcPr>
          <w:p w14:paraId="0A99614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936DCD4" w14:textId="01DA2E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8C295A6" w14:textId="2A2630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BF3B29C" w14:textId="162133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NR_L1enh_URLLC-Perf</w:t>
            </w:r>
          </w:p>
        </w:tc>
        <w:tc>
          <w:tcPr>
            <w:tcW w:w="511" w:type="pct"/>
          </w:tcPr>
          <w:p w14:paraId="3F17D214" w14:textId="12C8ED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268D32E7" w14:textId="77777777" w:rsidTr="007D5367">
        <w:tc>
          <w:tcPr>
            <w:tcW w:w="586" w:type="pct"/>
          </w:tcPr>
          <w:p w14:paraId="4BF38F90" w14:textId="11E683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R4-2412794</w:t>
            </w:r>
          </w:p>
        </w:tc>
        <w:tc>
          <w:tcPr>
            <w:tcW w:w="1030" w:type="pct"/>
          </w:tcPr>
          <w:p w14:paraId="59D77468" w14:textId="534C35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38.101-4 for 8Rx CA requirements</w:t>
            </w:r>
          </w:p>
        </w:tc>
        <w:tc>
          <w:tcPr>
            <w:tcW w:w="517" w:type="pct"/>
          </w:tcPr>
          <w:p w14:paraId="3999A59B" w14:textId="2DAE42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5672ED65" w14:textId="113912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120A1D7A" w14:textId="557EB3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0624</w:t>
            </w:r>
          </w:p>
        </w:tc>
        <w:tc>
          <w:tcPr>
            <w:tcW w:w="272" w:type="pct"/>
          </w:tcPr>
          <w:p w14:paraId="2919865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344B511" w14:textId="78BE54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DE31CC1" w14:textId="38BC75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CD2C7D7" w14:textId="30F9BE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11" w:type="pct"/>
          </w:tcPr>
          <w:p w14:paraId="1D4977FF" w14:textId="780CA3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32F6E07E" w14:textId="77777777" w:rsidTr="007D5367">
        <w:tc>
          <w:tcPr>
            <w:tcW w:w="586" w:type="pct"/>
          </w:tcPr>
          <w:p w14:paraId="435150C1" w14:textId="440F0E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R4-2412870</w:t>
            </w:r>
          </w:p>
        </w:tc>
        <w:tc>
          <w:tcPr>
            <w:tcW w:w="1030" w:type="pct"/>
          </w:tcPr>
          <w:p w14:paraId="2193D5E1" w14:textId="10B1DE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Correction CR on applicability of FR1 demodulation requirements (Rel-18)</w:t>
            </w:r>
          </w:p>
        </w:tc>
        <w:tc>
          <w:tcPr>
            <w:tcW w:w="517" w:type="pct"/>
          </w:tcPr>
          <w:p w14:paraId="3F80E371" w14:textId="12A195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4EA24390" w14:textId="5BE03A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4206B92A" w14:textId="44347A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0625</w:t>
            </w:r>
          </w:p>
        </w:tc>
        <w:tc>
          <w:tcPr>
            <w:tcW w:w="272" w:type="pct"/>
          </w:tcPr>
          <w:p w14:paraId="16FA4F8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BC9F4FE" w14:textId="2C3A9A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DC86CEC" w14:textId="5F476F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D07597F" w14:textId="529B08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NR_perf_enh-Perf</w:t>
            </w:r>
          </w:p>
        </w:tc>
        <w:tc>
          <w:tcPr>
            <w:tcW w:w="511" w:type="pct"/>
          </w:tcPr>
          <w:p w14:paraId="1E014D15" w14:textId="20A54F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206380A" w14:textId="77777777" w:rsidTr="007D5367">
        <w:tc>
          <w:tcPr>
            <w:tcW w:w="586" w:type="pct"/>
          </w:tcPr>
          <w:p w14:paraId="7CCFDDAF" w14:textId="23A0D3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R4-2413587</w:t>
            </w:r>
          </w:p>
        </w:tc>
        <w:tc>
          <w:tcPr>
            <w:tcW w:w="1030" w:type="pct"/>
          </w:tcPr>
          <w:p w14:paraId="4D788F10" w14:textId="6BD2C6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(NR_perf_enh-Perf) Correction CR on applicability of FR1 demodulation requirements (Rel-18)</w:t>
            </w:r>
          </w:p>
        </w:tc>
        <w:tc>
          <w:tcPr>
            <w:tcW w:w="517" w:type="pct"/>
          </w:tcPr>
          <w:p w14:paraId="251548D5" w14:textId="10135C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3C97DC0F" w14:textId="51D736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28E20CA2" w14:textId="484A55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0625</w:t>
            </w:r>
          </w:p>
        </w:tc>
        <w:tc>
          <w:tcPr>
            <w:tcW w:w="272" w:type="pct"/>
          </w:tcPr>
          <w:p w14:paraId="030B6CE2" w14:textId="66BB23D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85CDF42" w14:textId="3459C2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DEDD9EB" w14:textId="7291E2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8CDEF47" w14:textId="619BAD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NR_perf_enh-Perf</w:t>
            </w:r>
          </w:p>
        </w:tc>
        <w:tc>
          <w:tcPr>
            <w:tcW w:w="511" w:type="pct"/>
          </w:tcPr>
          <w:p w14:paraId="4F6147A4" w14:textId="2C5A03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90C5179" w14:textId="77777777" w:rsidTr="007D5367">
        <w:tc>
          <w:tcPr>
            <w:tcW w:w="586" w:type="pct"/>
          </w:tcPr>
          <w:p w14:paraId="726ED6C3" w14:textId="089E4F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R4-2412871</w:t>
            </w:r>
          </w:p>
        </w:tc>
        <w:tc>
          <w:tcPr>
            <w:tcW w:w="1030" w:type="pct"/>
          </w:tcPr>
          <w:p w14:paraId="2131F3AC" w14:textId="3C69F6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(NR_perf_enh-Perf) Correction CR on applicability of FR1 demodulation requirements (Rel-17)</w:t>
            </w:r>
          </w:p>
        </w:tc>
        <w:tc>
          <w:tcPr>
            <w:tcW w:w="517" w:type="pct"/>
          </w:tcPr>
          <w:p w14:paraId="145DD8A4" w14:textId="482FB3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6F4CC62B" w14:textId="690454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F5B6178" w14:textId="6619CB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0626</w:t>
            </w:r>
          </w:p>
        </w:tc>
        <w:tc>
          <w:tcPr>
            <w:tcW w:w="272" w:type="pct"/>
          </w:tcPr>
          <w:p w14:paraId="1FB7308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1CE8A15" w14:textId="069BC2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B9420F1" w14:textId="206F10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CC0AB2B" w14:textId="5FE1CA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NR_perf_enh-Perf</w:t>
            </w:r>
          </w:p>
        </w:tc>
        <w:tc>
          <w:tcPr>
            <w:tcW w:w="511" w:type="pct"/>
          </w:tcPr>
          <w:p w14:paraId="067386F0" w14:textId="742BE2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D0D5908" w14:textId="77777777" w:rsidTr="007D5367">
        <w:tc>
          <w:tcPr>
            <w:tcW w:w="586" w:type="pct"/>
          </w:tcPr>
          <w:p w14:paraId="796A653B" w14:textId="341D88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R4-2412872</w:t>
            </w:r>
          </w:p>
        </w:tc>
        <w:tc>
          <w:tcPr>
            <w:tcW w:w="1030" w:type="pct"/>
          </w:tcPr>
          <w:p w14:paraId="01BA8C9C" w14:textId="6C040B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(NR_perf_enh-Perf) Correction CR on applicability of FR1 demodulation requirements (Rel-16)</w:t>
            </w:r>
          </w:p>
        </w:tc>
        <w:tc>
          <w:tcPr>
            <w:tcW w:w="517" w:type="pct"/>
          </w:tcPr>
          <w:p w14:paraId="6CB10008" w14:textId="723E14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5D5B180F" w14:textId="529C88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0AB6F09D" w14:textId="5A3497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0627</w:t>
            </w:r>
          </w:p>
        </w:tc>
        <w:tc>
          <w:tcPr>
            <w:tcW w:w="272" w:type="pct"/>
          </w:tcPr>
          <w:p w14:paraId="27395F8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F116845" w14:textId="2EB3B2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39DA16CD" w14:textId="3EC1E3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EA99A59" w14:textId="2F4381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NR_perf_enh-Perf</w:t>
            </w:r>
          </w:p>
        </w:tc>
        <w:tc>
          <w:tcPr>
            <w:tcW w:w="511" w:type="pct"/>
          </w:tcPr>
          <w:p w14:paraId="4B934D67" w14:textId="4BD466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7444FB4" w14:textId="77777777" w:rsidTr="007D5367">
        <w:tc>
          <w:tcPr>
            <w:tcW w:w="586" w:type="pct"/>
          </w:tcPr>
          <w:p w14:paraId="340E808D" w14:textId="52B274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R4-2412873</w:t>
            </w:r>
          </w:p>
        </w:tc>
        <w:tc>
          <w:tcPr>
            <w:tcW w:w="1030" w:type="pct"/>
          </w:tcPr>
          <w:p w14:paraId="2B666FC0" w14:textId="232B15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[NR_ENDC_RF_FR1_enh2-Perf] CR on applicability rules and demodulation requirements for 8Rx</w:t>
            </w:r>
          </w:p>
        </w:tc>
        <w:tc>
          <w:tcPr>
            <w:tcW w:w="517" w:type="pct"/>
          </w:tcPr>
          <w:p w14:paraId="13D9DA04" w14:textId="46EE78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278D86F3" w14:textId="4582B2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7B7ED44B" w14:textId="420E3F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0628</w:t>
            </w:r>
          </w:p>
        </w:tc>
        <w:tc>
          <w:tcPr>
            <w:tcW w:w="272" w:type="pct"/>
          </w:tcPr>
          <w:p w14:paraId="4BA32E0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E2A2BF2" w14:textId="37A39C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2E4B57C" w14:textId="1AC32F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B133654" w14:textId="4CFE4E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11" w:type="pct"/>
          </w:tcPr>
          <w:p w14:paraId="0B181E05" w14:textId="531539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4C0CF9C3" w14:textId="77777777" w:rsidTr="007D5367">
        <w:tc>
          <w:tcPr>
            <w:tcW w:w="586" w:type="pct"/>
          </w:tcPr>
          <w:p w14:paraId="04138DBA" w14:textId="28D687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R4-2412874</w:t>
            </w:r>
          </w:p>
        </w:tc>
        <w:tc>
          <w:tcPr>
            <w:tcW w:w="1030" w:type="pct"/>
          </w:tcPr>
          <w:p w14:paraId="7D30CDC4" w14:textId="491D10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[NR_ENDC_RF_FR1_enh2-Perf] CR on demodulation requirements and reference channels for 8Rx CA</w:t>
            </w:r>
          </w:p>
        </w:tc>
        <w:tc>
          <w:tcPr>
            <w:tcW w:w="517" w:type="pct"/>
          </w:tcPr>
          <w:p w14:paraId="5452D70E" w14:textId="7AFC20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091121DC" w14:textId="357B81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714CAC5E" w14:textId="5E2F3E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0629</w:t>
            </w:r>
          </w:p>
        </w:tc>
        <w:tc>
          <w:tcPr>
            <w:tcW w:w="272" w:type="pct"/>
          </w:tcPr>
          <w:p w14:paraId="257D7BE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A05FF3D" w14:textId="557BF6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31DB036" w14:textId="0F9B51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4FDD46C" w14:textId="54A4A3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11" w:type="pct"/>
          </w:tcPr>
          <w:p w14:paraId="68CAEDAD" w14:textId="4B32DA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74D3933A" w14:textId="77777777" w:rsidTr="007D5367">
        <w:tc>
          <w:tcPr>
            <w:tcW w:w="586" w:type="pct"/>
          </w:tcPr>
          <w:p w14:paraId="74ECA23B" w14:textId="73C416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R4-2412875</w:t>
            </w:r>
          </w:p>
        </w:tc>
        <w:tc>
          <w:tcPr>
            <w:tcW w:w="1030" w:type="pct"/>
          </w:tcPr>
          <w:p w14:paraId="35189EAE" w14:textId="448DCB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(NR_MIMO_evo_DL_UL-Perf) CR on applicability rules and demodulation requirements for Rel-18 MIMO</w:t>
            </w:r>
          </w:p>
        </w:tc>
        <w:tc>
          <w:tcPr>
            <w:tcW w:w="517" w:type="pct"/>
          </w:tcPr>
          <w:p w14:paraId="0C8C4CC2" w14:textId="0EB3C1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7D697641" w14:textId="210248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51EA9C44" w14:textId="6FA9C6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0630</w:t>
            </w:r>
          </w:p>
        </w:tc>
        <w:tc>
          <w:tcPr>
            <w:tcW w:w="272" w:type="pct"/>
          </w:tcPr>
          <w:p w14:paraId="3079B1E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7AA8C30" w14:textId="5F3F26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4D0D9C9" w14:textId="14A8DC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B3FF7BF" w14:textId="2D2E44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NR_MIMO_evo_DL_UL-Perf</w:t>
            </w:r>
          </w:p>
        </w:tc>
        <w:tc>
          <w:tcPr>
            <w:tcW w:w="511" w:type="pct"/>
          </w:tcPr>
          <w:p w14:paraId="30101A74" w14:textId="62FD6B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7BD9D0C" w14:textId="77777777" w:rsidTr="007D5367">
        <w:tc>
          <w:tcPr>
            <w:tcW w:w="586" w:type="pct"/>
          </w:tcPr>
          <w:p w14:paraId="7D54E845" w14:textId="203EC6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R4-2413484</w:t>
            </w:r>
          </w:p>
        </w:tc>
        <w:tc>
          <w:tcPr>
            <w:tcW w:w="1030" w:type="pct"/>
          </w:tcPr>
          <w:p w14:paraId="3D5F9754" w14:textId="234681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(NR_MIMO_evo_DL_UL-Perf) CR on applicability rules and demodulation requirements for Rel-18 MIMO</w:t>
            </w:r>
          </w:p>
        </w:tc>
        <w:tc>
          <w:tcPr>
            <w:tcW w:w="517" w:type="pct"/>
          </w:tcPr>
          <w:p w14:paraId="173D3986" w14:textId="62E2BF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Samsung, Apple</w:t>
            </w:r>
          </w:p>
        </w:tc>
        <w:tc>
          <w:tcPr>
            <w:tcW w:w="368" w:type="pct"/>
          </w:tcPr>
          <w:p w14:paraId="22D49283" w14:textId="2FD3AD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50057458" w14:textId="66C122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0630</w:t>
            </w:r>
          </w:p>
        </w:tc>
        <w:tc>
          <w:tcPr>
            <w:tcW w:w="272" w:type="pct"/>
          </w:tcPr>
          <w:p w14:paraId="7C4D3C1E" w14:textId="1A59D78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A08372C" w14:textId="03AD03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8395897" w14:textId="1F71A8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B088F3D" w14:textId="666C8F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NR_MIMO_evo_DL_UL-Perf</w:t>
            </w:r>
          </w:p>
        </w:tc>
        <w:tc>
          <w:tcPr>
            <w:tcW w:w="511" w:type="pct"/>
          </w:tcPr>
          <w:p w14:paraId="126C1711" w14:textId="6DC75E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45F45D4" w14:textId="77777777" w:rsidTr="007D5367">
        <w:tc>
          <w:tcPr>
            <w:tcW w:w="586" w:type="pct"/>
          </w:tcPr>
          <w:p w14:paraId="3943FE65" w14:textId="6606B4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R4-2412876</w:t>
            </w:r>
          </w:p>
        </w:tc>
        <w:tc>
          <w:tcPr>
            <w:tcW w:w="1030" w:type="pct"/>
          </w:tcPr>
          <w:p w14:paraId="008332F3" w14:textId="2A4A4E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(NR_MIMO_evo_DL_UL-Perf) CR on applicability rules and CSI reporting requirements for Rel-18 MIMO</w:t>
            </w:r>
          </w:p>
        </w:tc>
        <w:tc>
          <w:tcPr>
            <w:tcW w:w="517" w:type="pct"/>
          </w:tcPr>
          <w:p w14:paraId="444647FA" w14:textId="7FA25D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57442866" w14:textId="12FA7F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CCEA98B" w14:textId="2EFFFD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0631</w:t>
            </w:r>
          </w:p>
        </w:tc>
        <w:tc>
          <w:tcPr>
            <w:tcW w:w="272" w:type="pct"/>
          </w:tcPr>
          <w:p w14:paraId="4F4B273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12B59A5" w14:textId="2DB8ED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71AD66C" w14:textId="2A84D8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BA0D203" w14:textId="45690D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NR_MIMO_evo_DL_UL-Perf</w:t>
            </w:r>
          </w:p>
        </w:tc>
        <w:tc>
          <w:tcPr>
            <w:tcW w:w="511" w:type="pct"/>
          </w:tcPr>
          <w:p w14:paraId="13A5A2B2" w14:textId="6A4089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E695648" w14:textId="77777777" w:rsidTr="007D5367">
        <w:tc>
          <w:tcPr>
            <w:tcW w:w="586" w:type="pct"/>
          </w:tcPr>
          <w:p w14:paraId="68264A70" w14:textId="5A1FEF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R4-2413485</w:t>
            </w:r>
          </w:p>
        </w:tc>
        <w:tc>
          <w:tcPr>
            <w:tcW w:w="1030" w:type="pct"/>
          </w:tcPr>
          <w:p w14:paraId="2002AB91" w14:textId="16304E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(NR_MIMO_evo_DL_UL-Perf) CR on applicability rules and CSI reporting requirements for Rel-18 MIMO</w:t>
            </w:r>
          </w:p>
        </w:tc>
        <w:tc>
          <w:tcPr>
            <w:tcW w:w="517" w:type="pct"/>
          </w:tcPr>
          <w:p w14:paraId="217C9D57" w14:textId="56390B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Samsung, Nokia, Huawei, HiSilicon</w:t>
            </w:r>
          </w:p>
        </w:tc>
        <w:tc>
          <w:tcPr>
            <w:tcW w:w="368" w:type="pct"/>
          </w:tcPr>
          <w:p w14:paraId="44ACC6E8" w14:textId="6571C5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335783E1" w14:textId="58B8A0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0631</w:t>
            </w:r>
          </w:p>
        </w:tc>
        <w:tc>
          <w:tcPr>
            <w:tcW w:w="272" w:type="pct"/>
          </w:tcPr>
          <w:p w14:paraId="3F6B2129" w14:textId="3DEBE912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BE3F43F" w14:textId="1E592B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31DB9E7" w14:textId="5DEAD1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671A26A" w14:textId="148215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NR_MIMO_evo_DL_UL-Perf</w:t>
            </w:r>
          </w:p>
        </w:tc>
        <w:tc>
          <w:tcPr>
            <w:tcW w:w="511" w:type="pct"/>
          </w:tcPr>
          <w:p w14:paraId="3070B1FF" w14:textId="5D7DDA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EB8054C" w14:textId="77777777" w:rsidTr="007D5367">
        <w:tc>
          <w:tcPr>
            <w:tcW w:w="586" w:type="pct"/>
          </w:tcPr>
          <w:p w14:paraId="72C125F8" w14:textId="54B01C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R4-2412906</w:t>
            </w:r>
          </w:p>
        </w:tc>
        <w:tc>
          <w:tcPr>
            <w:tcW w:w="1030" w:type="pct"/>
          </w:tcPr>
          <w:p w14:paraId="76DA9274" w14:textId="034C2A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eDSS PDCCH FDD 4Rx</w:t>
            </w:r>
          </w:p>
        </w:tc>
        <w:tc>
          <w:tcPr>
            <w:tcW w:w="517" w:type="pct"/>
          </w:tcPr>
          <w:p w14:paraId="3A31539E" w14:textId="1C10CD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1161A865" w14:textId="4BA032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A85F5EB" w14:textId="5BC126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0632</w:t>
            </w:r>
          </w:p>
        </w:tc>
        <w:tc>
          <w:tcPr>
            <w:tcW w:w="272" w:type="pct"/>
          </w:tcPr>
          <w:p w14:paraId="3038204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43BDAF9" w14:textId="1BDE2C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74C7AB8" w14:textId="356D3B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C0CACDA" w14:textId="3A8D0C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NR_DSS_enh-Perf</w:t>
            </w:r>
          </w:p>
        </w:tc>
        <w:tc>
          <w:tcPr>
            <w:tcW w:w="511" w:type="pct"/>
          </w:tcPr>
          <w:p w14:paraId="5D4FF006" w14:textId="50219C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4D647572" w14:textId="77777777" w:rsidTr="007D5367">
        <w:tc>
          <w:tcPr>
            <w:tcW w:w="586" w:type="pct"/>
          </w:tcPr>
          <w:p w14:paraId="52C3A753" w14:textId="21FA81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R4-2413037</w:t>
            </w:r>
          </w:p>
        </w:tc>
        <w:tc>
          <w:tcPr>
            <w:tcW w:w="1030" w:type="pct"/>
          </w:tcPr>
          <w:p w14:paraId="36F6F67E" w14:textId="2257A0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(TEI17) Correct FRC for PMI Reporting Requirements</w:t>
            </w:r>
          </w:p>
        </w:tc>
        <w:tc>
          <w:tcPr>
            <w:tcW w:w="517" w:type="pct"/>
          </w:tcPr>
          <w:p w14:paraId="3B5B035C" w14:textId="16BF4B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2D9CB41E" w14:textId="43B124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FB6B89D" w14:textId="7DDAA5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0633</w:t>
            </w:r>
          </w:p>
        </w:tc>
        <w:tc>
          <w:tcPr>
            <w:tcW w:w="272" w:type="pct"/>
          </w:tcPr>
          <w:p w14:paraId="4FD5577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688865B" w14:textId="48194B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E973802" w14:textId="0D62F3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A4C9499" w14:textId="28189B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36ED6C67" w14:textId="530BE1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770DFBC9" w14:textId="77777777" w:rsidTr="007D5367">
        <w:tc>
          <w:tcPr>
            <w:tcW w:w="586" w:type="pct"/>
          </w:tcPr>
          <w:p w14:paraId="1EB602B3" w14:textId="6E8151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R4-2413054</w:t>
            </w:r>
          </w:p>
        </w:tc>
        <w:tc>
          <w:tcPr>
            <w:tcW w:w="1030" w:type="pct"/>
          </w:tcPr>
          <w:p w14:paraId="47925436" w14:textId="722CAC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(TEI17) Correct FRC for PMI Reporting Requirements</w:t>
            </w:r>
          </w:p>
        </w:tc>
        <w:tc>
          <w:tcPr>
            <w:tcW w:w="517" w:type="pct"/>
          </w:tcPr>
          <w:p w14:paraId="53B56486" w14:textId="36D8C7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70DE3867" w14:textId="35639E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1826AB73" w14:textId="49BC15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0634</w:t>
            </w:r>
          </w:p>
        </w:tc>
        <w:tc>
          <w:tcPr>
            <w:tcW w:w="272" w:type="pct"/>
          </w:tcPr>
          <w:p w14:paraId="1E8C212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0E004B3" w14:textId="4FA158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D20F75C" w14:textId="7BD66D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4BE3DF7" w14:textId="6C3B75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TEI17</w:t>
            </w:r>
          </w:p>
        </w:tc>
        <w:tc>
          <w:tcPr>
            <w:tcW w:w="511" w:type="pct"/>
          </w:tcPr>
          <w:p w14:paraId="715C2540" w14:textId="4023D4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8006727" w14:textId="77777777" w:rsidTr="007D5367">
        <w:tc>
          <w:tcPr>
            <w:tcW w:w="586" w:type="pct"/>
          </w:tcPr>
          <w:p w14:paraId="56A61A65" w14:textId="1281EE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R4-2413161</w:t>
            </w:r>
          </w:p>
        </w:tc>
        <w:tc>
          <w:tcPr>
            <w:tcW w:w="1030" w:type="pct"/>
          </w:tcPr>
          <w:p w14:paraId="3D4F7161" w14:textId="1DB4F7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Editorial CR to 38.101-4 on PBCH requirements to unify table numbering format</w:t>
            </w:r>
          </w:p>
        </w:tc>
        <w:tc>
          <w:tcPr>
            <w:tcW w:w="517" w:type="pct"/>
          </w:tcPr>
          <w:p w14:paraId="2BBD642A" w14:textId="427700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1BB87581" w14:textId="6A665F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0E808BF7" w14:textId="747390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0635</w:t>
            </w:r>
          </w:p>
        </w:tc>
        <w:tc>
          <w:tcPr>
            <w:tcW w:w="272" w:type="pct"/>
          </w:tcPr>
          <w:p w14:paraId="74863BB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CAF175B" w14:textId="106949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441FD965" w14:textId="32351E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4E3E1A5" w14:textId="3ADDD3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05542447" w14:textId="6B0E93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38930D0" w14:textId="77777777" w:rsidTr="007D5367">
        <w:tc>
          <w:tcPr>
            <w:tcW w:w="586" w:type="pct"/>
          </w:tcPr>
          <w:p w14:paraId="2F3E6DDD" w14:textId="512271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R4-2413590</w:t>
            </w:r>
          </w:p>
        </w:tc>
        <w:tc>
          <w:tcPr>
            <w:tcW w:w="1030" w:type="pct"/>
          </w:tcPr>
          <w:p w14:paraId="09098BF5" w14:textId="315DC9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Editorial CR to 38.101-4 on PBCH requirements to unify table numbering format</w:t>
            </w:r>
          </w:p>
        </w:tc>
        <w:tc>
          <w:tcPr>
            <w:tcW w:w="517" w:type="pct"/>
          </w:tcPr>
          <w:p w14:paraId="4E4AF338" w14:textId="76019B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2C61948B" w14:textId="36C573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368C733C" w14:textId="4FE37C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0635</w:t>
            </w:r>
          </w:p>
        </w:tc>
        <w:tc>
          <w:tcPr>
            <w:tcW w:w="272" w:type="pct"/>
          </w:tcPr>
          <w:p w14:paraId="452D9D5D" w14:textId="651DA69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1FAC717" w14:textId="3D8D26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0CB469B7" w14:textId="6B10C4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</w:t>
            </w:r>
          </w:p>
        </w:tc>
        <w:tc>
          <w:tcPr>
            <w:tcW w:w="736" w:type="pct"/>
          </w:tcPr>
          <w:p w14:paraId="00485958" w14:textId="7D423D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7298307D" w14:textId="713F15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0DC2A54" w14:textId="77777777" w:rsidTr="007D5367">
        <w:tc>
          <w:tcPr>
            <w:tcW w:w="586" w:type="pct"/>
          </w:tcPr>
          <w:p w14:paraId="162D092D" w14:textId="3950AB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R4-2413162</w:t>
            </w:r>
          </w:p>
        </w:tc>
        <w:tc>
          <w:tcPr>
            <w:tcW w:w="1030" w:type="pct"/>
          </w:tcPr>
          <w:p w14:paraId="58C5B1E0" w14:textId="66D46A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Editorial CR to 38.101-4 on PBCH requirements to unify table numbering format</w:t>
            </w:r>
          </w:p>
        </w:tc>
        <w:tc>
          <w:tcPr>
            <w:tcW w:w="517" w:type="pct"/>
          </w:tcPr>
          <w:p w14:paraId="3345D6DC" w14:textId="7E018B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195092C3" w14:textId="1C449D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431AF857" w14:textId="0F4CD0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0636</w:t>
            </w:r>
          </w:p>
        </w:tc>
        <w:tc>
          <w:tcPr>
            <w:tcW w:w="272" w:type="pct"/>
          </w:tcPr>
          <w:p w14:paraId="7CB5EF9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AB5EA84" w14:textId="10F821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5FF2C8A8" w14:textId="1A26A9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008B4CB" w14:textId="582EB9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690C8877" w14:textId="13839C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82081C4" w14:textId="77777777" w:rsidTr="007D5367">
        <w:tc>
          <w:tcPr>
            <w:tcW w:w="586" w:type="pct"/>
          </w:tcPr>
          <w:p w14:paraId="4933B861" w14:textId="221F0F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R4-2413163</w:t>
            </w:r>
          </w:p>
        </w:tc>
        <w:tc>
          <w:tcPr>
            <w:tcW w:w="1030" w:type="pct"/>
          </w:tcPr>
          <w:p w14:paraId="603540B2" w14:textId="1CAC00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Editorial CR to 38.101-4 on PBCH requirements to unify table numbering format</w:t>
            </w:r>
          </w:p>
        </w:tc>
        <w:tc>
          <w:tcPr>
            <w:tcW w:w="517" w:type="pct"/>
          </w:tcPr>
          <w:p w14:paraId="75FFD63C" w14:textId="0D9D3B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72CAB960" w14:textId="6407F0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66368232" w14:textId="1FAD0F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0637</w:t>
            </w:r>
          </w:p>
        </w:tc>
        <w:tc>
          <w:tcPr>
            <w:tcW w:w="272" w:type="pct"/>
          </w:tcPr>
          <w:p w14:paraId="542DAEC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796D05F" w14:textId="4D3F7D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FC4C2AC" w14:textId="17AD12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A6D2B8E" w14:textId="65A5A3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792CD627" w14:textId="1E8882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989E317" w14:textId="77777777" w:rsidTr="007D5367">
        <w:tc>
          <w:tcPr>
            <w:tcW w:w="586" w:type="pct"/>
          </w:tcPr>
          <w:p w14:paraId="32C43A13" w14:textId="79D9B7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R4-2413591</w:t>
            </w:r>
          </w:p>
        </w:tc>
        <w:tc>
          <w:tcPr>
            <w:tcW w:w="1030" w:type="pct"/>
          </w:tcPr>
          <w:p w14:paraId="2CF4CBF0" w14:textId="305BFB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Editorial CR to 38.101-4 on PBCH requirements to unify table numbering format</w:t>
            </w:r>
          </w:p>
        </w:tc>
        <w:tc>
          <w:tcPr>
            <w:tcW w:w="517" w:type="pct"/>
          </w:tcPr>
          <w:p w14:paraId="46407248" w14:textId="53C35E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316D018F" w14:textId="09099B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3DE196C7" w14:textId="50A0DC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0637</w:t>
            </w:r>
          </w:p>
        </w:tc>
        <w:tc>
          <w:tcPr>
            <w:tcW w:w="272" w:type="pct"/>
          </w:tcPr>
          <w:p w14:paraId="1262233E" w14:textId="462D1713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9EEB7EC" w14:textId="4ADB1F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612ADA1" w14:textId="535CE4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</w:t>
            </w:r>
          </w:p>
        </w:tc>
        <w:tc>
          <w:tcPr>
            <w:tcW w:w="736" w:type="pct"/>
          </w:tcPr>
          <w:p w14:paraId="059BCB9D" w14:textId="2DBCE2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44DEFC82" w14:textId="425620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A3F40E2" w14:textId="77777777" w:rsidTr="007D5367">
        <w:tc>
          <w:tcPr>
            <w:tcW w:w="586" w:type="pct"/>
          </w:tcPr>
          <w:p w14:paraId="11DFF66C" w14:textId="67A924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R4-2413164</w:t>
            </w:r>
          </w:p>
        </w:tc>
        <w:tc>
          <w:tcPr>
            <w:tcW w:w="1030" w:type="pct"/>
          </w:tcPr>
          <w:p w14:paraId="57FD48CD" w14:textId="5EDC9D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Editorial CR to 38.101-4 on PBCH requirements to unify table numbering format</w:t>
            </w:r>
          </w:p>
        </w:tc>
        <w:tc>
          <w:tcPr>
            <w:tcW w:w="517" w:type="pct"/>
          </w:tcPr>
          <w:p w14:paraId="2ADEC9D3" w14:textId="50A611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3FF165F7" w14:textId="0DF89C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2AE1850E" w14:textId="15A55D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0638</w:t>
            </w:r>
          </w:p>
        </w:tc>
        <w:tc>
          <w:tcPr>
            <w:tcW w:w="272" w:type="pct"/>
          </w:tcPr>
          <w:p w14:paraId="28BA392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B2EBF65" w14:textId="03FB85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B714AB4" w14:textId="63352C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44B9A07" w14:textId="0A052B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4360F90D" w14:textId="037454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B606845" w14:textId="77777777" w:rsidTr="007D5367">
        <w:tc>
          <w:tcPr>
            <w:tcW w:w="586" w:type="pct"/>
          </w:tcPr>
          <w:p w14:paraId="3E8DB671" w14:textId="5C8CD8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R4-2413445</w:t>
            </w:r>
          </w:p>
        </w:tc>
        <w:tc>
          <w:tcPr>
            <w:tcW w:w="1030" w:type="pct"/>
          </w:tcPr>
          <w:p w14:paraId="5D9CE923" w14:textId="225BE5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CR for TS 38.101-4 on Rel-18 FR2 HST demodulation requirements</w:t>
            </w:r>
          </w:p>
        </w:tc>
        <w:tc>
          <w:tcPr>
            <w:tcW w:w="517" w:type="pct"/>
          </w:tcPr>
          <w:p w14:paraId="67A8C69E" w14:textId="3A8C92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Samsung&gt;</w:t>
            </w:r>
          </w:p>
        </w:tc>
        <w:tc>
          <w:tcPr>
            <w:tcW w:w="368" w:type="pct"/>
          </w:tcPr>
          <w:p w14:paraId="50D8929C" w14:textId="3DD400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1F7D4423" w14:textId="09256C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0639</w:t>
            </w:r>
          </w:p>
        </w:tc>
        <w:tc>
          <w:tcPr>
            <w:tcW w:w="272" w:type="pct"/>
          </w:tcPr>
          <w:p w14:paraId="23ABC7E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020FD47" w14:textId="7BC7DC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CA15925" w14:textId="3D5794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4E5BDCE" w14:textId="63DC61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NR_HST_FR2_enh-Perf</w:t>
            </w:r>
          </w:p>
        </w:tc>
        <w:tc>
          <w:tcPr>
            <w:tcW w:w="511" w:type="pct"/>
          </w:tcPr>
          <w:p w14:paraId="6CAF47BF" w14:textId="189E25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137EC00" w14:textId="77777777" w:rsidTr="007D5367">
        <w:tc>
          <w:tcPr>
            <w:tcW w:w="586" w:type="pct"/>
          </w:tcPr>
          <w:p w14:paraId="3F9D97F6" w14:textId="496579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R4-2413558</w:t>
            </w:r>
          </w:p>
        </w:tc>
        <w:tc>
          <w:tcPr>
            <w:tcW w:w="1030" w:type="pct"/>
          </w:tcPr>
          <w:p w14:paraId="1BDB7E94" w14:textId="5504DA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CR for TS 38.101-4 on Rel-18 FR2 HST demodulation requirements</w:t>
            </w:r>
          </w:p>
        </w:tc>
        <w:tc>
          <w:tcPr>
            <w:tcW w:w="517" w:type="pct"/>
          </w:tcPr>
          <w:p w14:paraId="4E93AECF" w14:textId="364E0E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12A61A23" w14:textId="6B8995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38.101-4</w:t>
            </w:r>
          </w:p>
        </w:tc>
        <w:tc>
          <w:tcPr>
            <w:tcW w:w="317" w:type="pct"/>
          </w:tcPr>
          <w:p w14:paraId="09456984" w14:textId="18342E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0639</w:t>
            </w:r>
          </w:p>
        </w:tc>
        <w:tc>
          <w:tcPr>
            <w:tcW w:w="272" w:type="pct"/>
          </w:tcPr>
          <w:p w14:paraId="46ED944A" w14:textId="24FA57E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35EC296" w14:textId="330C00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55BB6F5" w14:textId="6E81F3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A868CE7" w14:textId="0A68CC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NR_HST_FR2_enh-Perf</w:t>
            </w:r>
          </w:p>
        </w:tc>
        <w:tc>
          <w:tcPr>
            <w:tcW w:w="511" w:type="pct"/>
          </w:tcPr>
          <w:p w14:paraId="06D840BB" w14:textId="7168DD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4A0986F" w14:textId="77777777" w:rsidTr="007D5367">
        <w:tc>
          <w:tcPr>
            <w:tcW w:w="586" w:type="pct"/>
          </w:tcPr>
          <w:p w14:paraId="51BC310B" w14:textId="200494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R4-2411040</w:t>
            </w:r>
          </w:p>
        </w:tc>
        <w:tc>
          <w:tcPr>
            <w:tcW w:w="1030" w:type="pct"/>
          </w:tcPr>
          <w:p w14:paraId="3BB253A7" w14:textId="6AB518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(NR_NTN_enh-Perf) CR on performance requirements for 38.101-5</w:t>
            </w:r>
          </w:p>
        </w:tc>
        <w:tc>
          <w:tcPr>
            <w:tcW w:w="517" w:type="pct"/>
          </w:tcPr>
          <w:p w14:paraId="434013A5" w14:textId="406C64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0C3E82F3" w14:textId="1959C9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55326E3B" w14:textId="24A110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0100</w:t>
            </w:r>
          </w:p>
        </w:tc>
        <w:tc>
          <w:tcPr>
            <w:tcW w:w="272" w:type="pct"/>
          </w:tcPr>
          <w:p w14:paraId="0ABBB1F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DA8079B" w14:textId="51FFFE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238B734" w14:textId="64E03E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4D8FCF7" w14:textId="09C67C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336D569D" w14:textId="1EAA37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8F5D071" w14:textId="77777777" w:rsidTr="007D5367">
        <w:tc>
          <w:tcPr>
            <w:tcW w:w="586" w:type="pct"/>
          </w:tcPr>
          <w:p w14:paraId="70935687" w14:textId="294A36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R4-2413470</w:t>
            </w:r>
          </w:p>
        </w:tc>
        <w:tc>
          <w:tcPr>
            <w:tcW w:w="1030" w:type="pct"/>
          </w:tcPr>
          <w:p w14:paraId="5F6B5DD2" w14:textId="1F10F0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(NR_NTN_enh-Perf) CR on performance requirements for 38.101-5</w:t>
            </w:r>
          </w:p>
        </w:tc>
        <w:tc>
          <w:tcPr>
            <w:tcW w:w="517" w:type="pct"/>
          </w:tcPr>
          <w:p w14:paraId="34FB26F8" w14:textId="67DD92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2212BE3B" w14:textId="3A465A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44189182" w14:textId="3805F0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0100</w:t>
            </w:r>
          </w:p>
        </w:tc>
        <w:tc>
          <w:tcPr>
            <w:tcW w:w="272" w:type="pct"/>
          </w:tcPr>
          <w:p w14:paraId="7D930B47" w14:textId="56E2F14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D24A7F2" w14:textId="5B502F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24B99D9" w14:textId="2E2DC1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959F6BE" w14:textId="2C6A55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4B5BB9DA" w14:textId="065418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6D9AE80" w14:textId="77777777" w:rsidTr="007D5367">
        <w:tc>
          <w:tcPr>
            <w:tcW w:w="586" w:type="pct"/>
          </w:tcPr>
          <w:p w14:paraId="4BEC3A46" w14:textId="18084E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R4-2411135</w:t>
            </w:r>
          </w:p>
        </w:tc>
        <w:tc>
          <w:tcPr>
            <w:tcW w:w="1030" w:type="pct"/>
          </w:tcPr>
          <w:p w14:paraId="40845D6E" w14:textId="11B665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(NR_NTN_enh-Core)CR for TS 38.101-5, Correction on ACS requirment for mobile VSAT and fixed VSAT</w:t>
            </w:r>
          </w:p>
        </w:tc>
        <w:tc>
          <w:tcPr>
            <w:tcW w:w="517" w:type="pct"/>
          </w:tcPr>
          <w:p w14:paraId="3101222C" w14:textId="1D6568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1388CA54" w14:textId="56639A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01C6B1EA" w14:textId="4631B5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0101</w:t>
            </w:r>
          </w:p>
        </w:tc>
        <w:tc>
          <w:tcPr>
            <w:tcW w:w="272" w:type="pct"/>
          </w:tcPr>
          <w:p w14:paraId="3EA416B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808CAAB" w14:textId="7C0B6F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453DE95" w14:textId="5DB4B5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08ED983" w14:textId="78ADDE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633B5932" w14:textId="413C79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3F6CFF2" w14:textId="77777777" w:rsidTr="007D5367">
        <w:tc>
          <w:tcPr>
            <w:tcW w:w="586" w:type="pct"/>
          </w:tcPr>
          <w:p w14:paraId="4435E034" w14:textId="4E9431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R4-2411138</w:t>
            </w:r>
          </w:p>
        </w:tc>
        <w:tc>
          <w:tcPr>
            <w:tcW w:w="1030" w:type="pct"/>
          </w:tcPr>
          <w:p w14:paraId="61E70554" w14:textId="263C23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(NR_NTN_LSband-Core) Correction of NS_05N in band n254</w:t>
            </w:r>
          </w:p>
        </w:tc>
        <w:tc>
          <w:tcPr>
            <w:tcW w:w="517" w:type="pct"/>
          </w:tcPr>
          <w:p w14:paraId="76C44A91" w14:textId="6C32F5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Apple, Globalstar</w:t>
            </w:r>
          </w:p>
        </w:tc>
        <w:tc>
          <w:tcPr>
            <w:tcW w:w="368" w:type="pct"/>
          </w:tcPr>
          <w:p w14:paraId="636DA1D2" w14:textId="79EDF2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7FE5ECF2" w14:textId="388912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0102</w:t>
            </w:r>
          </w:p>
        </w:tc>
        <w:tc>
          <w:tcPr>
            <w:tcW w:w="272" w:type="pct"/>
          </w:tcPr>
          <w:p w14:paraId="32C0033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B472B45" w14:textId="7D9657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453BFF2" w14:textId="0BAD04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BF78480" w14:textId="079069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NR_NTN_LSband-Core</w:t>
            </w:r>
          </w:p>
        </w:tc>
        <w:tc>
          <w:tcPr>
            <w:tcW w:w="511" w:type="pct"/>
          </w:tcPr>
          <w:p w14:paraId="41A2F752" w14:textId="4A2DFB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9A0489A" w14:textId="77777777" w:rsidTr="007D5367">
        <w:tc>
          <w:tcPr>
            <w:tcW w:w="586" w:type="pct"/>
          </w:tcPr>
          <w:p w14:paraId="0A6B1186" w14:textId="550E0A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R4-2411185</w:t>
            </w:r>
          </w:p>
        </w:tc>
        <w:tc>
          <w:tcPr>
            <w:tcW w:w="1030" w:type="pct"/>
          </w:tcPr>
          <w:p w14:paraId="488BEF63" w14:textId="16C004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(NR_NTN_enh-Core) CR to TS 38.101-5: clarification of the additional requirements for n512 + additional fixes</w:t>
            </w:r>
          </w:p>
        </w:tc>
        <w:tc>
          <w:tcPr>
            <w:tcW w:w="517" w:type="pct"/>
          </w:tcPr>
          <w:p w14:paraId="3B6B7B29" w14:textId="5F813E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Huawei, HiSilicon</w:t>
            </w:r>
          </w:p>
        </w:tc>
        <w:tc>
          <w:tcPr>
            <w:tcW w:w="368" w:type="pct"/>
          </w:tcPr>
          <w:p w14:paraId="2560B7B3" w14:textId="7C51A2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0A7425C6" w14:textId="62DC4B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0103</w:t>
            </w:r>
          </w:p>
        </w:tc>
        <w:tc>
          <w:tcPr>
            <w:tcW w:w="272" w:type="pct"/>
          </w:tcPr>
          <w:p w14:paraId="24D9C4F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1652B3D" w14:textId="384B50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138AD43" w14:textId="3C6922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65B9E9B" w14:textId="2850B2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63E09425" w14:textId="3AD11B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F39A7B3" w14:textId="77777777" w:rsidTr="007D5367">
        <w:tc>
          <w:tcPr>
            <w:tcW w:w="586" w:type="pct"/>
          </w:tcPr>
          <w:p w14:paraId="745CD0D1" w14:textId="11E36D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R4-2411186</w:t>
            </w:r>
          </w:p>
        </w:tc>
        <w:tc>
          <w:tcPr>
            <w:tcW w:w="1030" w:type="pct"/>
          </w:tcPr>
          <w:p w14:paraId="27C3C967" w14:textId="5CF8EB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(NR_FR1_lessthan_5MHz_BW) – CR to TS 38.101-5 : Reserved GSCN requested by RAN2</w:t>
            </w:r>
          </w:p>
        </w:tc>
        <w:tc>
          <w:tcPr>
            <w:tcW w:w="517" w:type="pct"/>
          </w:tcPr>
          <w:p w14:paraId="1D12486A" w14:textId="546CA2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170D5BC" w14:textId="66952E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40C47539" w14:textId="041FDC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0104</w:t>
            </w:r>
          </w:p>
        </w:tc>
        <w:tc>
          <w:tcPr>
            <w:tcW w:w="272" w:type="pct"/>
          </w:tcPr>
          <w:p w14:paraId="4BD1E31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E0121CC" w14:textId="5549E9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C7A7D68" w14:textId="0F80EA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229C0A5" w14:textId="5FA4CF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11" w:type="pct"/>
          </w:tcPr>
          <w:p w14:paraId="36D046D2" w14:textId="50A959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39841F2E" w14:textId="77777777" w:rsidTr="007D5367">
        <w:tc>
          <w:tcPr>
            <w:tcW w:w="586" w:type="pct"/>
          </w:tcPr>
          <w:p w14:paraId="45BFCD2B" w14:textId="1CACF2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R4-2411306</w:t>
            </w:r>
          </w:p>
        </w:tc>
        <w:tc>
          <w:tcPr>
            <w:tcW w:w="1030" w:type="pct"/>
          </w:tcPr>
          <w:p w14:paraId="6A2EB89F" w14:textId="31D6EA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38.101-5 to clarify applicability of phase continuity requirements in R17</w:t>
            </w:r>
          </w:p>
        </w:tc>
        <w:tc>
          <w:tcPr>
            <w:tcW w:w="517" w:type="pct"/>
          </w:tcPr>
          <w:p w14:paraId="1D6D88FA" w14:textId="1CE67B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Apple, Huawei, HiSilicon</w:t>
            </w:r>
          </w:p>
        </w:tc>
        <w:tc>
          <w:tcPr>
            <w:tcW w:w="368" w:type="pct"/>
          </w:tcPr>
          <w:p w14:paraId="0E2C90CD" w14:textId="512B81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5EBBC1DE" w14:textId="0D26AE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0105</w:t>
            </w:r>
          </w:p>
        </w:tc>
        <w:tc>
          <w:tcPr>
            <w:tcW w:w="272" w:type="pct"/>
          </w:tcPr>
          <w:p w14:paraId="640940B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2053307" w14:textId="20029F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C837F5E" w14:textId="1FB29F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BB9FB3C" w14:textId="229E04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38E80E94" w14:textId="232597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41266D09" w14:textId="77777777" w:rsidTr="007D5367">
        <w:tc>
          <w:tcPr>
            <w:tcW w:w="586" w:type="pct"/>
          </w:tcPr>
          <w:p w14:paraId="0DABE738" w14:textId="7A31CC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R4-2411383</w:t>
            </w:r>
          </w:p>
        </w:tc>
        <w:tc>
          <w:tcPr>
            <w:tcW w:w="1030" w:type="pct"/>
          </w:tcPr>
          <w:p w14:paraId="16D21208" w14:textId="63701F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38.101-5 on eNTN demod requirements for PDCCH</w:t>
            </w:r>
          </w:p>
        </w:tc>
        <w:tc>
          <w:tcPr>
            <w:tcW w:w="517" w:type="pct"/>
          </w:tcPr>
          <w:p w14:paraId="140A89B6" w14:textId="5F827B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7351C58F" w14:textId="2BB5D7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2314F2DE" w14:textId="7A2809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0106</w:t>
            </w:r>
          </w:p>
        </w:tc>
        <w:tc>
          <w:tcPr>
            <w:tcW w:w="272" w:type="pct"/>
          </w:tcPr>
          <w:p w14:paraId="75B5E21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DB0B74C" w14:textId="6CFB1B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F74B826" w14:textId="785465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BC965F8" w14:textId="58CF15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18599E9B" w14:textId="1B7C22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5753729" w14:textId="77777777" w:rsidTr="007D5367">
        <w:tc>
          <w:tcPr>
            <w:tcW w:w="586" w:type="pct"/>
          </w:tcPr>
          <w:p w14:paraId="06B19DBE" w14:textId="0CD216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R4-2412046</w:t>
            </w:r>
          </w:p>
        </w:tc>
        <w:tc>
          <w:tcPr>
            <w:tcW w:w="1030" w:type="pct"/>
          </w:tcPr>
          <w:p w14:paraId="66FD34BF" w14:textId="72AAC1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log formula for FR2-NTN UE RF requirement</w:t>
            </w:r>
          </w:p>
        </w:tc>
        <w:tc>
          <w:tcPr>
            <w:tcW w:w="517" w:type="pct"/>
          </w:tcPr>
          <w:p w14:paraId="1ADD8278" w14:textId="1BDA9B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</w:t>
            </w:r>
          </w:p>
        </w:tc>
        <w:tc>
          <w:tcPr>
            <w:tcW w:w="368" w:type="pct"/>
          </w:tcPr>
          <w:p w14:paraId="3EE2EB78" w14:textId="2C9D09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22702513" w14:textId="1F7E65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0107</w:t>
            </w:r>
          </w:p>
        </w:tc>
        <w:tc>
          <w:tcPr>
            <w:tcW w:w="272" w:type="pct"/>
          </w:tcPr>
          <w:p w14:paraId="434B128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211DF71" w14:textId="4EFFF2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2B5C033" w14:textId="4C02B6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19B4FAD" w14:textId="1F2033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7E4C7018" w14:textId="3176D1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DC17F4E" w14:textId="77777777" w:rsidTr="007D5367">
        <w:tc>
          <w:tcPr>
            <w:tcW w:w="586" w:type="pct"/>
          </w:tcPr>
          <w:p w14:paraId="2B5121DD" w14:textId="233D88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R4-2412151</w:t>
            </w:r>
          </w:p>
        </w:tc>
        <w:tc>
          <w:tcPr>
            <w:tcW w:w="1030" w:type="pct"/>
          </w:tcPr>
          <w:p w14:paraId="628CE9A9" w14:textId="0AB747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38.101-5: Correction on UE demodulation requirement for NTN FR2</w:t>
            </w:r>
          </w:p>
        </w:tc>
        <w:tc>
          <w:tcPr>
            <w:tcW w:w="517" w:type="pct"/>
          </w:tcPr>
          <w:p w14:paraId="52ECD215" w14:textId="344821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24459BA" w14:textId="4E2FD3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73331633" w14:textId="1BC3C5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0108</w:t>
            </w:r>
          </w:p>
        </w:tc>
        <w:tc>
          <w:tcPr>
            <w:tcW w:w="272" w:type="pct"/>
          </w:tcPr>
          <w:p w14:paraId="09E7965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4806719" w14:textId="407B92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CFFE07C" w14:textId="5F9E76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F53A394" w14:textId="5D3DA9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66B736E3" w14:textId="219849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4ABC51C" w14:textId="77777777" w:rsidTr="007D5367">
        <w:tc>
          <w:tcPr>
            <w:tcW w:w="586" w:type="pct"/>
          </w:tcPr>
          <w:p w14:paraId="25D8926F" w14:textId="4CB57E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R4-2413471</w:t>
            </w:r>
          </w:p>
        </w:tc>
        <w:tc>
          <w:tcPr>
            <w:tcW w:w="1030" w:type="pct"/>
          </w:tcPr>
          <w:p w14:paraId="00767EE6" w14:textId="69C082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38.101-5: Correction on UE demodulation requirement for NTN FR2</w:t>
            </w:r>
          </w:p>
        </w:tc>
        <w:tc>
          <w:tcPr>
            <w:tcW w:w="517" w:type="pct"/>
          </w:tcPr>
          <w:p w14:paraId="5CEEF779" w14:textId="195C47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5698C675" w14:textId="043CD1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3E025237" w14:textId="2C4E74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0108</w:t>
            </w:r>
          </w:p>
        </w:tc>
        <w:tc>
          <w:tcPr>
            <w:tcW w:w="272" w:type="pct"/>
          </w:tcPr>
          <w:p w14:paraId="7A18EE67" w14:textId="58DBE2F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97EF13C" w14:textId="069E8E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5F9628B" w14:textId="0BCE63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B461682" w14:textId="07B9CD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5ADA52EA" w14:textId="7E18E5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9FF4985" w14:textId="77777777" w:rsidTr="007D5367">
        <w:tc>
          <w:tcPr>
            <w:tcW w:w="586" w:type="pct"/>
          </w:tcPr>
          <w:p w14:paraId="4040339A" w14:textId="41B448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R4-2412440</w:t>
            </w:r>
          </w:p>
        </w:tc>
        <w:tc>
          <w:tcPr>
            <w:tcW w:w="1030" w:type="pct"/>
          </w:tcPr>
          <w:p w14:paraId="7A087E5F" w14:textId="3C5450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38.101-5 Flexible TX-RX Separation for NR NTN Bands from Rel-18</w:t>
            </w:r>
          </w:p>
        </w:tc>
        <w:tc>
          <w:tcPr>
            <w:tcW w:w="517" w:type="pct"/>
          </w:tcPr>
          <w:p w14:paraId="32E50424" w14:textId="09B2D7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Inmarsat, Viasat, Omnispace, Terrestar Solutions, Thuraya, Ligado Networks, EchoStar, Thales, Skyworks</w:t>
            </w:r>
          </w:p>
        </w:tc>
        <w:tc>
          <w:tcPr>
            <w:tcW w:w="368" w:type="pct"/>
          </w:tcPr>
          <w:p w14:paraId="16DC95D9" w14:textId="2D0F31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276D6539" w14:textId="3ADFEA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0109</w:t>
            </w:r>
          </w:p>
        </w:tc>
        <w:tc>
          <w:tcPr>
            <w:tcW w:w="272" w:type="pct"/>
          </w:tcPr>
          <w:p w14:paraId="2AD108C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04BC385" w14:textId="3B2914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5988262" w14:textId="320A07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6CEC4DE" w14:textId="45DD52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65633543" w14:textId="56AB2E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22D137E4" w14:textId="77777777" w:rsidTr="007D5367">
        <w:tc>
          <w:tcPr>
            <w:tcW w:w="586" w:type="pct"/>
          </w:tcPr>
          <w:p w14:paraId="639B239C" w14:textId="4F59D8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R4-2412443</w:t>
            </w:r>
          </w:p>
        </w:tc>
        <w:tc>
          <w:tcPr>
            <w:tcW w:w="1030" w:type="pct"/>
          </w:tcPr>
          <w:p w14:paraId="51B1FE79" w14:textId="44D878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38.101-5 Flexible TX-RX Separation for NR NTN Bands from Rel-17</w:t>
            </w:r>
          </w:p>
        </w:tc>
        <w:tc>
          <w:tcPr>
            <w:tcW w:w="517" w:type="pct"/>
          </w:tcPr>
          <w:p w14:paraId="347C49E4" w14:textId="3F8708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Inmarsat, Viasat, Omnispace, Terrestar Solutions, Thuraya, Ligado Networks, EchoStar, Thales, Skyworks</w:t>
            </w:r>
          </w:p>
        </w:tc>
        <w:tc>
          <w:tcPr>
            <w:tcW w:w="368" w:type="pct"/>
          </w:tcPr>
          <w:p w14:paraId="1F2B72D1" w14:textId="3A4E98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60E07E3C" w14:textId="743587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0110</w:t>
            </w:r>
          </w:p>
        </w:tc>
        <w:tc>
          <w:tcPr>
            <w:tcW w:w="272" w:type="pct"/>
          </w:tcPr>
          <w:p w14:paraId="1F57BA7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399F61A" w14:textId="448B10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482E8C2" w14:textId="25F3DF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D2845D9" w14:textId="17D3DE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3D0C7AD6" w14:textId="360694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685D709A" w14:textId="77777777" w:rsidTr="007D5367">
        <w:tc>
          <w:tcPr>
            <w:tcW w:w="586" w:type="pct"/>
          </w:tcPr>
          <w:p w14:paraId="455A980B" w14:textId="63B5B0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R4-2412480</w:t>
            </w:r>
          </w:p>
        </w:tc>
        <w:tc>
          <w:tcPr>
            <w:tcW w:w="1030" w:type="pct"/>
          </w:tcPr>
          <w:p w14:paraId="3F87C1E1" w14:textId="4C4A38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(NR_NTN_enh-Core) CR to correct the definition of cross-polarized transmission - TS38.101-5</w:t>
            </w:r>
          </w:p>
        </w:tc>
        <w:tc>
          <w:tcPr>
            <w:tcW w:w="517" w:type="pct"/>
          </w:tcPr>
          <w:p w14:paraId="5625A416" w14:textId="56787B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Limited</w:t>
            </w:r>
          </w:p>
        </w:tc>
        <w:tc>
          <w:tcPr>
            <w:tcW w:w="368" w:type="pct"/>
          </w:tcPr>
          <w:p w14:paraId="7D14C78A" w14:textId="67149B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2137FA63" w14:textId="1CAAD7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0111</w:t>
            </w:r>
          </w:p>
        </w:tc>
        <w:tc>
          <w:tcPr>
            <w:tcW w:w="272" w:type="pct"/>
          </w:tcPr>
          <w:p w14:paraId="7B8D682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AE279BC" w14:textId="610CC3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D651702" w14:textId="41B1A7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A308F5B" w14:textId="57850B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03F8518E" w14:textId="2614B2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A25A8D0" w14:textId="77777777" w:rsidTr="007D5367">
        <w:tc>
          <w:tcPr>
            <w:tcW w:w="586" w:type="pct"/>
          </w:tcPr>
          <w:p w14:paraId="6E381DE8" w14:textId="01CA0C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R4-2412716</w:t>
            </w:r>
          </w:p>
        </w:tc>
        <w:tc>
          <w:tcPr>
            <w:tcW w:w="1030" w:type="pct"/>
          </w:tcPr>
          <w:p w14:paraId="79E047C9" w14:textId="3F4E7B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Maintenance CR for NTN VSAT in Ka-band</w:t>
            </w:r>
          </w:p>
        </w:tc>
        <w:tc>
          <w:tcPr>
            <w:tcW w:w="517" w:type="pct"/>
          </w:tcPr>
          <w:p w14:paraId="2C2EE9A0" w14:textId="40EA27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</w:t>
            </w:r>
          </w:p>
        </w:tc>
        <w:tc>
          <w:tcPr>
            <w:tcW w:w="368" w:type="pct"/>
          </w:tcPr>
          <w:p w14:paraId="1EC55F7E" w14:textId="71E94B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14ED1960" w14:textId="1DF610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0112</w:t>
            </w:r>
          </w:p>
        </w:tc>
        <w:tc>
          <w:tcPr>
            <w:tcW w:w="272" w:type="pct"/>
          </w:tcPr>
          <w:p w14:paraId="66F33EF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CC40B7C" w14:textId="03E9DB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7F967E5" w14:textId="3D85F3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613797C" w14:textId="56D90E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542853DA" w14:textId="601B31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8DC18E4" w14:textId="77777777" w:rsidTr="007D5367">
        <w:tc>
          <w:tcPr>
            <w:tcW w:w="586" w:type="pct"/>
          </w:tcPr>
          <w:p w14:paraId="3F5363FC" w14:textId="2EB3D0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R4-2413491</w:t>
            </w:r>
          </w:p>
        </w:tc>
        <w:tc>
          <w:tcPr>
            <w:tcW w:w="1030" w:type="pct"/>
          </w:tcPr>
          <w:p w14:paraId="7D2FA23F" w14:textId="435C1B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Maintenance CR for NTN VSAT in Ka-band</w:t>
            </w:r>
          </w:p>
        </w:tc>
        <w:tc>
          <w:tcPr>
            <w:tcW w:w="517" w:type="pct"/>
          </w:tcPr>
          <w:p w14:paraId="277033B7" w14:textId="3F8CA8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</w:t>
            </w:r>
          </w:p>
        </w:tc>
        <w:tc>
          <w:tcPr>
            <w:tcW w:w="368" w:type="pct"/>
          </w:tcPr>
          <w:p w14:paraId="167CAB74" w14:textId="1230E3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47CA4EEB" w14:textId="7887EA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0112</w:t>
            </w:r>
          </w:p>
        </w:tc>
        <w:tc>
          <w:tcPr>
            <w:tcW w:w="272" w:type="pct"/>
          </w:tcPr>
          <w:p w14:paraId="374255AE" w14:textId="1138159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6DDB28E" w14:textId="2FA1D1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217A9DC" w14:textId="6DE813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0DC2035" w14:textId="7B4E5C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77CC6F70" w14:textId="084341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232B6D5" w14:textId="77777777" w:rsidTr="007D5367">
        <w:tc>
          <w:tcPr>
            <w:tcW w:w="586" w:type="pct"/>
          </w:tcPr>
          <w:p w14:paraId="491B7357" w14:textId="0E9CE0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R4-2412772</w:t>
            </w:r>
          </w:p>
        </w:tc>
        <w:tc>
          <w:tcPr>
            <w:tcW w:w="1030" w:type="pct"/>
          </w:tcPr>
          <w:p w14:paraId="3D24B216" w14:textId="3352B2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NTN PDSCH demodulation requirements</w:t>
            </w:r>
          </w:p>
        </w:tc>
        <w:tc>
          <w:tcPr>
            <w:tcW w:w="517" w:type="pct"/>
          </w:tcPr>
          <w:p w14:paraId="43D0DBE5" w14:textId="068AC0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3E90BB3B" w14:textId="13FCE3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516B9482" w14:textId="67B3B0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0113</w:t>
            </w:r>
          </w:p>
        </w:tc>
        <w:tc>
          <w:tcPr>
            <w:tcW w:w="272" w:type="pct"/>
          </w:tcPr>
          <w:p w14:paraId="272D236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9B42101" w14:textId="738CFB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E62DD22" w14:textId="029CB2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1CA3CEB" w14:textId="507A14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168FB580" w14:textId="7663E2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7ACDE212" w14:textId="77777777" w:rsidTr="007D5367">
        <w:tc>
          <w:tcPr>
            <w:tcW w:w="586" w:type="pct"/>
          </w:tcPr>
          <w:p w14:paraId="509A4445" w14:textId="4766C0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R4-2412948</w:t>
            </w:r>
          </w:p>
        </w:tc>
        <w:tc>
          <w:tcPr>
            <w:tcW w:w="1030" w:type="pct"/>
          </w:tcPr>
          <w:p w14:paraId="4939E308" w14:textId="4BEDAC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(NR_NTN_enh-Core) CR for TS 38.101-5 to clarify the applicability for different requirements (R18)</w:t>
            </w:r>
          </w:p>
        </w:tc>
        <w:tc>
          <w:tcPr>
            <w:tcW w:w="517" w:type="pct"/>
          </w:tcPr>
          <w:p w14:paraId="4CC78D30" w14:textId="77F18F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E8037C4" w14:textId="090B06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37E81F10" w14:textId="070CD4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0114</w:t>
            </w:r>
          </w:p>
        </w:tc>
        <w:tc>
          <w:tcPr>
            <w:tcW w:w="272" w:type="pct"/>
          </w:tcPr>
          <w:p w14:paraId="5EFC7FE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7C2B721" w14:textId="123E13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3F81F0B" w14:textId="727CB8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0CBA95D" w14:textId="35C200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202D0963" w14:textId="6E99F6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239EE87C" w14:textId="77777777" w:rsidTr="007D5367">
        <w:tc>
          <w:tcPr>
            <w:tcW w:w="586" w:type="pct"/>
          </w:tcPr>
          <w:p w14:paraId="0E73C395" w14:textId="224995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R4-2412950</w:t>
            </w:r>
          </w:p>
        </w:tc>
        <w:tc>
          <w:tcPr>
            <w:tcW w:w="1030" w:type="pct"/>
          </w:tcPr>
          <w:p w14:paraId="0A22D89D" w14:textId="7C064D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(NR_NTN_enh-Core) CR for TS 38.101-5 to clarify Doppler shift issues for guard band and transmission bandwidth configuration</w:t>
            </w:r>
          </w:p>
        </w:tc>
        <w:tc>
          <w:tcPr>
            <w:tcW w:w="517" w:type="pct"/>
          </w:tcPr>
          <w:p w14:paraId="75DCBC53" w14:textId="18CB52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3031AC52" w14:textId="4B21FC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7CAC9C7A" w14:textId="71E4F1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0115</w:t>
            </w:r>
          </w:p>
        </w:tc>
        <w:tc>
          <w:tcPr>
            <w:tcW w:w="272" w:type="pct"/>
          </w:tcPr>
          <w:p w14:paraId="04FBFA9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1C95FE0" w14:textId="7709B7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56FF93B" w14:textId="4ACE50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3B912A5" w14:textId="67EE37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0E0CFEFD" w14:textId="38E2BE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0DA066A5" w14:textId="77777777" w:rsidTr="007D5367">
        <w:tc>
          <w:tcPr>
            <w:tcW w:w="586" w:type="pct"/>
          </w:tcPr>
          <w:p w14:paraId="0F98E30E" w14:textId="5D8E8A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R4-2412951</w:t>
            </w:r>
          </w:p>
        </w:tc>
        <w:tc>
          <w:tcPr>
            <w:tcW w:w="1030" w:type="pct"/>
          </w:tcPr>
          <w:p w14:paraId="774B492E" w14:textId="40521B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(NR_NTN_enh-Core) CR for TS 38.101-5 to modify the mistakes for Tx requirements (R18)</w:t>
            </w:r>
          </w:p>
        </w:tc>
        <w:tc>
          <w:tcPr>
            <w:tcW w:w="517" w:type="pct"/>
          </w:tcPr>
          <w:p w14:paraId="1E43534A" w14:textId="290257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7DEEED0" w14:textId="59ED42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5E7C6C7D" w14:textId="7E1877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0116</w:t>
            </w:r>
          </w:p>
        </w:tc>
        <w:tc>
          <w:tcPr>
            <w:tcW w:w="272" w:type="pct"/>
          </w:tcPr>
          <w:p w14:paraId="665AE9D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8C92B81" w14:textId="0B9D0D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896C442" w14:textId="230AED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AF4145B" w14:textId="754E43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00BDD4FC" w14:textId="5675AE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66A6085" w14:textId="77777777" w:rsidTr="007D5367">
        <w:tc>
          <w:tcPr>
            <w:tcW w:w="586" w:type="pct"/>
          </w:tcPr>
          <w:p w14:paraId="409F06E2" w14:textId="6A05D3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R4-2413492</w:t>
            </w:r>
          </w:p>
        </w:tc>
        <w:tc>
          <w:tcPr>
            <w:tcW w:w="1030" w:type="pct"/>
          </w:tcPr>
          <w:p w14:paraId="2FD7EFAF" w14:textId="7C8B6D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(NR_NTN_enh-Core) CR for TS 38.101-5 to modify the mistakes for Tx requirements (R18)</w:t>
            </w:r>
          </w:p>
        </w:tc>
        <w:tc>
          <w:tcPr>
            <w:tcW w:w="517" w:type="pct"/>
          </w:tcPr>
          <w:p w14:paraId="0A12CF6A" w14:textId="0BF7C7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EABC9E3" w14:textId="3BA189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6F6CBBAA" w14:textId="3F25DB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0116</w:t>
            </w:r>
          </w:p>
        </w:tc>
        <w:tc>
          <w:tcPr>
            <w:tcW w:w="272" w:type="pct"/>
          </w:tcPr>
          <w:p w14:paraId="39685D6C" w14:textId="2A4FA2D6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3D4CB07" w14:textId="4C26AD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57DC0BB" w14:textId="02E1C0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457A313" w14:textId="2991BC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3117BAEA" w14:textId="57028E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7147027" w14:textId="77777777" w:rsidTr="007D5367">
        <w:tc>
          <w:tcPr>
            <w:tcW w:w="586" w:type="pct"/>
          </w:tcPr>
          <w:p w14:paraId="7FBEAEC8" w14:textId="461F60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R4-2412952</w:t>
            </w:r>
          </w:p>
        </w:tc>
        <w:tc>
          <w:tcPr>
            <w:tcW w:w="1030" w:type="pct"/>
          </w:tcPr>
          <w:p w14:paraId="51441FE9" w14:textId="3CC91A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(NR_NTN_enh-Core) CR for TS 38.101-5 to modify the mistakes for Rx requirements (R18)</w:t>
            </w:r>
          </w:p>
        </w:tc>
        <w:tc>
          <w:tcPr>
            <w:tcW w:w="517" w:type="pct"/>
          </w:tcPr>
          <w:p w14:paraId="3D89096F" w14:textId="0A181E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D3BAE5B" w14:textId="5A57C1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059CBA65" w14:textId="73B224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0117</w:t>
            </w:r>
          </w:p>
        </w:tc>
        <w:tc>
          <w:tcPr>
            <w:tcW w:w="272" w:type="pct"/>
          </w:tcPr>
          <w:p w14:paraId="68A7664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90C2E86" w14:textId="142831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361BE5E" w14:textId="6504F7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7D1075F" w14:textId="0A9ADF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69149E94" w14:textId="728C73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845DF03" w14:textId="77777777" w:rsidTr="007D5367">
        <w:tc>
          <w:tcPr>
            <w:tcW w:w="586" w:type="pct"/>
          </w:tcPr>
          <w:p w14:paraId="4D4B364C" w14:textId="1B8930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R4-2413493</w:t>
            </w:r>
          </w:p>
        </w:tc>
        <w:tc>
          <w:tcPr>
            <w:tcW w:w="1030" w:type="pct"/>
          </w:tcPr>
          <w:p w14:paraId="596EE0FE" w14:textId="7914E5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(NR_NTN_enh-Core) CR for TS 38.101-5 to modify the mistakes for Rx requirements (R18)</w:t>
            </w:r>
          </w:p>
        </w:tc>
        <w:tc>
          <w:tcPr>
            <w:tcW w:w="517" w:type="pct"/>
          </w:tcPr>
          <w:p w14:paraId="0DBA52E2" w14:textId="31B34A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00A5D14" w14:textId="464426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68A18BD9" w14:textId="3F78DA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0117</w:t>
            </w:r>
          </w:p>
        </w:tc>
        <w:tc>
          <w:tcPr>
            <w:tcW w:w="272" w:type="pct"/>
          </w:tcPr>
          <w:p w14:paraId="187EFDE5" w14:textId="1A72618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ADEE98B" w14:textId="311445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4B271E8" w14:textId="71C751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CC8A726" w14:textId="069218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78C13CC9" w14:textId="2DD2F4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2C514D1" w14:textId="77777777" w:rsidTr="007D5367">
        <w:tc>
          <w:tcPr>
            <w:tcW w:w="586" w:type="pct"/>
          </w:tcPr>
          <w:p w14:paraId="7C015845" w14:textId="4DBC5C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R4-2412986</w:t>
            </w:r>
          </w:p>
        </w:tc>
        <w:tc>
          <w:tcPr>
            <w:tcW w:w="1030" w:type="pct"/>
          </w:tcPr>
          <w:p w14:paraId="5AA436C4" w14:textId="4E2D25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38.101-5 DMRS bundling requirement update for NTN GSO</w:t>
            </w:r>
          </w:p>
        </w:tc>
        <w:tc>
          <w:tcPr>
            <w:tcW w:w="517" w:type="pct"/>
          </w:tcPr>
          <w:p w14:paraId="68D5E607" w14:textId="350476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70E678CD" w14:textId="073715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54B53DA4" w14:textId="6748AD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0118</w:t>
            </w:r>
          </w:p>
        </w:tc>
        <w:tc>
          <w:tcPr>
            <w:tcW w:w="272" w:type="pct"/>
          </w:tcPr>
          <w:p w14:paraId="480AAF7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CF96D59" w14:textId="6A3F69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7E4CD5D" w14:textId="1DCA0A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FA7676A" w14:textId="6AF734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6437264C" w14:textId="28A50B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5602EB87" w14:textId="77777777" w:rsidTr="007D5367">
        <w:tc>
          <w:tcPr>
            <w:tcW w:w="586" w:type="pct"/>
          </w:tcPr>
          <w:p w14:paraId="3EF724DB" w14:textId="49128B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R4-2413033</w:t>
            </w:r>
          </w:p>
        </w:tc>
        <w:tc>
          <w:tcPr>
            <w:tcW w:w="1030" w:type="pct"/>
          </w:tcPr>
          <w:p w14:paraId="2A4DCCF6" w14:textId="67896D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(NR_NTN_enh-Core) CR for TS 38.101-5 to clarify the applicability for different requirements (R18)</w:t>
            </w:r>
          </w:p>
        </w:tc>
        <w:tc>
          <w:tcPr>
            <w:tcW w:w="517" w:type="pct"/>
          </w:tcPr>
          <w:p w14:paraId="05BCC653" w14:textId="1E3B56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HiSilicon, Ericsson</w:t>
            </w:r>
          </w:p>
        </w:tc>
        <w:tc>
          <w:tcPr>
            <w:tcW w:w="368" w:type="pct"/>
          </w:tcPr>
          <w:p w14:paraId="3611002C" w14:textId="656FFF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45405D4B" w14:textId="14B136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0119</w:t>
            </w:r>
          </w:p>
        </w:tc>
        <w:tc>
          <w:tcPr>
            <w:tcW w:w="272" w:type="pct"/>
          </w:tcPr>
          <w:p w14:paraId="5147E0C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D865C80" w14:textId="6D9494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697752A" w14:textId="780D6A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B769DDA" w14:textId="35BEE7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4092ACFB" w14:textId="77C0AF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9EF3149" w14:textId="77777777" w:rsidTr="007D5367">
        <w:tc>
          <w:tcPr>
            <w:tcW w:w="586" w:type="pct"/>
          </w:tcPr>
          <w:p w14:paraId="00A5E161" w14:textId="6842AF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R4-2413129</w:t>
            </w:r>
          </w:p>
        </w:tc>
        <w:tc>
          <w:tcPr>
            <w:tcW w:w="1030" w:type="pct"/>
          </w:tcPr>
          <w:p w14:paraId="76C4028D" w14:textId="61530C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TS 38.101-5: variable duplex distance</w:t>
            </w:r>
          </w:p>
        </w:tc>
        <w:tc>
          <w:tcPr>
            <w:tcW w:w="517" w:type="pct"/>
          </w:tcPr>
          <w:p w14:paraId="58A2E3E4" w14:textId="4A1460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Inc.</w:t>
            </w:r>
          </w:p>
        </w:tc>
        <w:tc>
          <w:tcPr>
            <w:tcW w:w="368" w:type="pct"/>
          </w:tcPr>
          <w:p w14:paraId="7C0D9331" w14:textId="0AD15B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2FD4B830" w14:textId="1CB319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0120</w:t>
            </w:r>
          </w:p>
        </w:tc>
        <w:tc>
          <w:tcPr>
            <w:tcW w:w="272" w:type="pct"/>
          </w:tcPr>
          <w:p w14:paraId="0EAAC6C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8999D9C" w14:textId="1DF2A4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8403C2B" w14:textId="009A84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35116EF" w14:textId="42E83D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38E9BC72" w14:textId="62864D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71B76E7" w14:textId="77777777" w:rsidTr="007D5367">
        <w:tc>
          <w:tcPr>
            <w:tcW w:w="586" w:type="pct"/>
          </w:tcPr>
          <w:p w14:paraId="6581DFF0" w14:textId="53AD58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R4-2414421</w:t>
            </w:r>
          </w:p>
        </w:tc>
        <w:tc>
          <w:tcPr>
            <w:tcW w:w="1030" w:type="pct"/>
          </w:tcPr>
          <w:p w14:paraId="4278E99B" w14:textId="3C2FE0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TS 38.101-5: variable duplex distance</w:t>
            </w:r>
          </w:p>
        </w:tc>
        <w:tc>
          <w:tcPr>
            <w:tcW w:w="517" w:type="pct"/>
          </w:tcPr>
          <w:p w14:paraId="33A6BCF8" w14:textId="13B53D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Inc.</w:t>
            </w:r>
          </w:p>
        </w:tc>
        <w:tc>
          <w:tcPr>
            <w:tcW w:w="368" w:type="pct"/>
          </w:tcPr>
          <w:p w14:paraId="1EAC51E2" w14:textId="2B15B0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53CE1222" w14:textId="7A192F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0120</w:t>
            </w:r>
          </w:p>
        </w:tc>
        <w:tc>
          <w:tcPr>
            <w:tcW w:w="272" w:type="pct"/>
          </w:tcPr>
          <w:p w14:paraId="239A83AF" w14:textId="333F02F5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9BAA889" w14:textId="13614E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8E0996B" w14:textId="17054C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B6A44E9" w14:textId="4148CF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26E26A79" w14:textId="214ADB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12917AD" w14:textId="77777777" w:rsidTr="007D5367">
        <w:tc>
          <w:tcPr>
            <w:tcW w:w="586" w:type="pct"/>
          </w:tcPr>
          <w:p w14:paraId="02700A66" w14:textId="007E25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R4-2414461</w:t>
            </w:r>
          </w:p>
        </w:tc>
        <w:tc>
          <w:tcPr>
            <w:tcW w:w="1030" w:type="pct"/>
          </w:tcPr>
          <w:p w14:paraId="1F4B947E" w14:textId="028027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TS 38.101-5: variable duplex distance</w:t>
            </w:r>
          </w:p>
        </w:tc>
        <w:tc>
          <w:tcPr>
            <w:tcW w:w="517" w:type="pct"/>
          </w:tcPr>
          <w:p w14:paraId="318C6A69" w14:textId="097319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Inc.</w:t>
            </w:r>
          </w:p>
        </w:tc>
        <w:tc>
          <w:tcPr>
            <w:tcW w:w="368" w:type="pct"/>
          </w:tcPr>
          <w:p w14:paraId="72DB174E" w14:textId="1FB6FA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5A1A1162" w14:textId="49C3E1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0120</w:t>
            </w:r>
          </w:p>
        </w:tc>
        <w:tc>
          <w:tcPr>
            <w:tcW w:w="272" w:type="pct"/>
          </w:tcPr>
          <w:p w14:paraId="3519B4CB" w14:textId="7AA3699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3639A192" w14:textId="6A16E7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BF81F00" w14:textId="0BA9C6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8CA2F58" w14:textId="0B2901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5F8735D5" w14:textId="3F2815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DEEC70F" w14:textId="77777777" w:rsidTr="007D5367">
        <w:tc>
          <w:tcPr>
            <w:tcW w:w="586" w:type="pct"/>
          </w:tcPr>
          <w:p w14:paraId="7EEC6FCD" w14:textId="2C577A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R4-2413130</w:t>
            </w:r>
          </w:p>
        </w:tc>
        <w:tc>
          <w:tcPr>
            <w:tcW w:w="1030" w:type="pct"/>
          </w:tcPr>
          <w:p w14:paraId="4F8A15DD" w14:textId="330AB5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TS 38.101-5: variable duplex distance</w:t>
            </w:r>
          </w:p>
        </w:tc>
        <w:tc>
          <w:tcPr>
            <w:tcW w:w="517" w:type="pct"/>
          </w:tcPr>
          <w:p w14:paraId="7F75AC01" w14:textId="3CF09A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Inc.</w:t>
            </w:r>
          </w:p>
        </w:tc>
        <w:tc>
          <w:tcPr>
            <w:tcW w:w="368" w:type="pct"/>
          </w:tcPr>
          <w:p w14:paraId="605491B5" w14:textId="755BAD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38.101-5</w:t>
            </w:r>
          </w:p>
        </w:tc>
        <w:tc>
          <w:tcPr>
            <w:tcW w:w="317" w:type="pct"/>
          </w:tcPr>
          <w:p w14:paraId="2766A399" w14:textId="592280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0121</w:t>
            </w:r>
          </w:p>
        </w:tc>
        <w:tc>
          <w:tcPr>
            <w:tcW w:w="272" w:type="pct"/>
          </w:tcPr>
          <w:p w14:paraId="279EEC1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6D30698" w14:textId="1BA64A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8B0B476" w14:textId="558C21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E07D207" w14:textId="7BEA09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3D115B77" w14:textId="5C724C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48436A6" w14:textId="77777777" w:rsidTr="007D5367">
        <w:tc>
          <w:tcPr>
            <w:tcW w:w="586" w:type="pct"/>
          </w:tcPr>
          <w:p w14:paraId="67F6C222" w14:textId="1F3162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R4-2411041</w:t>
            </w:r>
          </w:p>
        </w:tc>
        <w:tc>
          <w:tcPr>
            <w:tcW w:w="1030" w:type="pct"/>
          </w:tcPr>
          <w:p w14:paraId="00827051" w14:textId="44AA62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(NR_FR1_lessthan_5MHz_BW-Perf) CR for 38.104, update to PUCCH requirements</w:t>
            </w:r>
          </w:p>
        </w:tc>
        <w:tc>
          <w:tcPr>
            <w:tcW w:w="517" w:type="pct"/>
          </w:tcPr>
          <w:p w14:paraId="271B7E5D" w14:textId="579639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64CB6C55" w14:textId="3920A9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6B07E735" w14:textId="350C75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0646</w:t>
            </w:r>
          </w:p>
        </w:tc>
        <w:tc>
          <w:tcPr>
            <w:tcW w:w="272" w:type="pct"/>
          </w:tcPr>
          <w:p w14:paraId="293DDB2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50E6886" w14:textId="3A0B1A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4CCBD56" w14:textId="571309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D887238" w14:textId="10716B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511" w:type="pct"/>
          </w:tcPr>
          <w:p w14:paraId="0692B05B" w14:textId="6A33C8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EB47320" w14:textId="77777777" w:rsidTr="007D5367">
        <w:tc>
          <w:tcPr>
            <w:tcW w:w="586" w:type="pct"/>
          </w:tcPr>
          <w:p w14:paraId="41DBC619" w14:textId="2BB15C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R4-2413469</w:t>
            </w:r>
          </w:p>
        </w:tc>
        <w:tc>
          <w:tcPr>
            <w:tcW w:w="1030" w:type="pct"/>
          </w:tcPr>
          <w:p w14:paraId="274B7996" w14:textId="4E369E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(NR_FR1_lessthan_5MHz_BW-Perf) CR for 38.104, update to PUCCH requirements</w:t>
            </w:r>
          </w:p>
        </w:tc>
        <w:tc>
          <w:tcPr>
            <w:tcW w:w="517" w:type="pct"/>
          </w:tcPr>
          <w:p w14:paraId="1584346E" w14:textId="206976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0BDC17A3" w14:textId="08F796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15837A1F" w14:textId="1D5E8B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0646</w:t>
            </w:r>
          </w:p>
        </w:tc>
        <w:tc>
          <w:tcPr>
            <w:tcW w:w="272" w:type="pct"/>
          </w:tcPr>
          <w:p w14:paraId="6FF0A9B0" w14:textId="4F11181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EAAA824" w14:textId="5DD66E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40159CC" w14:textId="066BEB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2DED686" w14:textId="753830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511" w:type="pct"/>
          </w:tcPr>
          <w:p w14:paraId="69D8D6C7" w14:textId="07A2D1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F67223F" w14:textId="77777777" w:rsidTr="007D5367">
        <w:tc>
          <w:tcPr>
            <w:tcW w:w="586" w:type="pct"/>
          </w:tcPr>
          <w:p w14:paraId="51175CA7" w14:textId="529996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R4-2411043</w:t>
            </w:r>
          </w:p>
        </w:tc>
        <w:tc>
          <w:tcPr>
            <w:tcW w:w="1030" w:type="pct"/>
          </w:tcPr>
          <w:p w14:paraId="084A5953" w14:textId="6934DD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(NR_ENDC_RF_FR1_enh2-Perf) 4Tx PUSCH Performance Requirements</w:t>
            </w:r>
          </w:p>
        </w:tc>
        <w:tc>
          <w:tcPr>
            <w:tcW w:w="517" w:type="pct"/>
          </w:tcPr>
          <w:p w14:paraId="275172C9" w14:textId="2C2471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7AAD543F" w14:textId="0D21DD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6685DCCF" w14:textId="672C77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0647</w:t>
            </w:r>
          </w:p>
        </w:tc>
        <w:tc>
          <w:tcPr>
            <w:tcW w:w="272" w:type="pct"/>
          </w:tcPr>
          <w:p w14:paraId="3874EF0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901D23A" w14:textId="2FE4EA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5EAE53E" w14:textId="7C1021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F696433" w14:textId="11DD19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11" w:type="pct"/>
          </w:tcPr>
          <w:p w14:paraId="7935C8D9" w14:textId="6A198B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0A32ED53" w14:textId="77777777" w:rsidTr="007D5367">
        <w:tc>
          <w:tcPr>
            <w:tcW w:w="586" w:type="pct"/>
          </w:tcPr>
          <w:p w14:paraId="7BF4961A" w14:textId="5EC72D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R4-2411222</w:t>
            </w:r>
          </w:p>
        </w:tc>
        <w:tc>
          <w:tcPr>
            <w:tcW w:w="1030" w:type="pct"/>
          </w:tcPr>
          <w:p w14:paraId="712F4D3E" w14:textId="1A2358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(NR_FDD_ULn28_DLn75_n76) CR to 38.104 on Channel raster for Band n109</w:t>
            </w:r>
          </w:p>
        </w:tc>
        <w:tc>
          <w:tcPr>
            <w:tcW w:w="517" w:type="pct"/>
          </w:tcPr>
          <w:p w14:paraId="3EB32FA5" w14:textId="5908A2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7B37AAF9" w14:textId="3B5249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21A71117" w14:textId="5ED5F5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0648</w:t>
            </w:r>
          </w:p>
        </w:tc>
        <w:tc>
          <w:tcPr>
            <w:tcW w:w="272" w:type="pct"/>
          </w:tcPr>
          <w:p w14:paraId="214751E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81F089A" w14:textId="514601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999E06C" w14:textId="05A6A4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F437F54" w14:textId="650009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NR_FDD_ULn28_DLn75_n76</w:t>
            </w:r>
          </w:p>
        </w:tc>
        <w:tc>
          <w:tcPr>
            <w:tcW w:w="511" w:type="pct"/>
          </w:tcPr>
          <w:p w14:paraId="6B788929" w14:textId="4D719E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E615973" w14:textId="77777777" w:rsidTr="007D5367">
        <w:tc>
          <w:tcPr>
            <w:tcW w:w="586" w:type="pct"/>
          </w:tcPr>
          <w:p w14:paraId="6443BB88" w14:textId="47B155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R4-2411223</w:t>
            </w:r>
          </w:p>
        </w:tc>
        <w:tc>
          <w:tcPr>
            <w:tcW w:w="1030" w:type="pct"/>
          </w:tcPr>
          <w:p w14:paraId="157E42D3" w14:textId="792F25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(NR_6GHz_unlic_EU-Core) CR to 38.104 on ACLR and CACLR in non-contiguous spectrum</w:t>
            </w:r>
          </w:p>
        </w:tc>
        <w:tc>
          <w:tcPr>
            <w:tcW w:w="517" w:type="pct"/>
          </w:tcPr>
          <w:p w14:paraId="27D65A24" w14:textId="20B617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54CE779" w14:textId="04B207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52590956" w14:textId="3CE93C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0649</w:t>
            </w:r>
          </w:p>
        </w:tc>
        <w:tc>
          <w:tcPr>
            <w:tcW w:w="272" w:type="pct"/>
          </w:tcPr>
          <w:p w14:paraId="3CC8162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3070EA4" w14:textId="5AB8ED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0C98B10" w14:textId="0376F6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EE8A459" w14:textId="05E063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NR_6GHz_unlic_EU-Core</w:t>
            </w:r>
          </w:p>
        </w:tc>
        <w:tc>
          <w:tcPr>
            <w:tcW w:w="511" w:type="pct"/>
          </w:tcPr>
          <w:p w14:paraId="6DF5EBBB" w14:textId="0C4D0D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029BFDB" w14:textId="77777777" w:rsidTr="007D5367">
        <w:tc>
          <w:tcPr>
            <w:tcW w:w="586" w:type="pct"/>
          </w:tcPr>
          <w:p w14:paraId="19F52BA6" w14:textId="1CB1FD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R4-2413538</w:t>
            </w:r>
          </w:p>
        </w:tc>
        <w:tc>
          <w:tcPr>
            <w:tcW w:w="1030" w:type="pct"/>
          </w:tcPr>
          <w:p w14:paraId="6D983148" w14:textId="7366CD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(NR_6GHz_unlic_EU-Core) CR to 38.104 on ACLR and CACLR in non-contiguous spectrum</w:t>
            </w:r>
          </w:p>
        </w:tc>
        <w:tc>
          <w:tcPr>
            <w:tcW w:w="517" w:type="pct"/>
          </w:tcPr>
          <w:p w14:paraId="02A776EB" w14:textId="49DA29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D89CE3D" w14:textId="516447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5AB9F532" w14:textId="0F06E4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0649</w:t>
            </w:r>
          </w:p>
        </w:tc>
        <w:tc>
          <w:tcPr>
            <w:tcW w:w="272" w:type="pct"/>
          </w:tcPr>
          <w:p w14:paraId="2B005376" w14:textId="167F1BE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68E969B" w14:textId="255E7E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7348FBF" w14:textId="352512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67B919D" w14:textId="6A32A9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NR_6GHz_unlic_EU-Core</w:t>
            </w:r>
          </w:p>
        </w:tc>
        <w:tc>
          <w:tcPr>
            <w:tcW w:w="511" w:type="pct"/>
          </w:tcPr>
          <w:p w14:paraId="2D8E1E36" w14:textId="34AEF4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5B72326" w14:textId="77777777" w:rsidTr="007D5367">
        <w:tc>
          <w:tcPr>
            <w:tcW w:w="586" w:type="pct"/>
          </w:tcPr>
          <w:p w14:paraId="70250442" w14:textId="0DCC66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R4-2411224</w:t>
            </w:r>
          </w:p>
        </w:tc>
        <w:tc>
          <w:tcPr>
            <w:tcW w:w="1030" w:type="pct"/>
          </w:tcPr>
          <w:p w14:paraId="5721406D" w14:textId="7597A6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(NR_6GHz_unlic_EU-Core) CR to 38.104 on ACLR and CACLR in non-contiguous spectrum</w:t>
            </w:r>
          </w:p>
        </w:tc>
        <w:tc>
          <w:tcPr>
            <w:tcW w:w="517" w:type="pct"/>
          </w:tcPr>
          <w:p w14:paraId="31B17788" w14:textId="55EA4E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00435F65" w14:textId="18CE63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33AF6801" w14:textId="40C4E0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0650</w:t>
            </w:r>
          </w:p>
        </w:tc>
        <w:tc>
          <w:tcPr>
            <w:tcW w:w="272" w:type="pct"/>
          </w:tcPr>
          <w:p w14:paraId="6B35BEB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7E14360" w14:textId="5BD669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7E280D4" w14:textId="4B8D45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77545BD" w14:textId="05B6DA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NR_6GHz_unlic_EU-Core</w:t>
            </w:r>
          </w:p>
        </w:tc>
        <w:tc>
          <w:tcPr>
            <w:tcW w:w="511" w:type="pct"/>
          </w:tcPr>
          <w:p w14:paraId="6901661C" w14:textId="52E4C7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9B5A960" w14:textId="77777777" w:rsidTr="007D5367">
        <w:tc>
          <w:tcPr>
            <w:tcW w:w="586" w:type="pct"/>
          </w:tcPr>
          <w:p w14:paraId="17D809AB" w14:textId="092F97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R4-2412309</w:t>
            </w:r>
          </w:p>
        </w:tc>
        <w:tc>
          <w:tcPr>
            <w:tcW w:w="1030" w:type="pct"/>
          </w:tcPr>
          <w:p w14:paraId="55F7B0CC" w14:textId="01E04C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(TEI18) CR for 38.104 adding PRACH format 1 demodulation requirements</w:t>
            </w:r>
          </w:p>
        </w:tc>
        <w:tc>
          <w:tcPr>
            <w:tcW w:w="517" w:type="pct"/>
          </w:tcPr>
          <w:p w14:paraId="1A466D7C" w14:textId="14D906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NTT DOCOMO</w:t>
            </w:r>
          </w:p>
        </w:tc>
        <w:tc>
          <w:tcPr>
            <w:tcW w:w="368" w:type="pct"/>
          </w:tcPr>
          <w:p w14:paraId="1AE2ECB1" w14:textId="64EE01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0E9EF016" w14:textId="19B900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0651</w:t>
            </w:r>
          </w:p>
        </w:tc>
        <w:tc>
          <w:tcPr>
            <w:tcW w:w="272" w:type="pct"/>
          </w:tcPr>
          <w:p w14:paraId="026D2EC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1A9016E" w14:textId="695108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BA8B114" w14:textId="64AF6B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519E2E1F" w14:textId="38AEEE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3C5C3DA5" w14:textId="2A0CA9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165781C" w14:textId="77777777" w:rsidTr="007D5367">
        <w:tc>
          <w:tcPr>
            <w:tcW w:w="586" w:type="pct"/>
          </w:tcPr>
          <w:p w14:paraId="28A0F85C" w14:textId="0CBDBB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R4-2413562</w:t>
            </w:r>
          </w:p>
        </w:tc>
        <w:tc>
          <w:tcPr>
            <w:tcW w:w="1030" w:type="pct"/>
          </w:tcPr>
          <w:p w14:paraId="4264A84E" w14:textId="65D90F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(TEI18) [NR NTN HAPS] CR for 38.141-1 on PRACH format 1 demodulation requirements</w:t>
            </w:r>
          </w:p>
        </w:tc>
        <w:tc>
          <w:tcPr>
            <w:tcW w:w="517" w:type="pct"/>
          </w:tcPr>
          <w:p w14:paraId="2A998BBC" w14:textId="533EA9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NTT DOCOMO</w:t>
            </w:r>
          </w:p>
        </w:tc>
        <w:tc>
          <w:tcPr>
            <w:tcW w:w="368" w:type="pct"/>
          </w:tcPr>
          <w:p w14:paraId="5F926524" w14:textId="25FC17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0E3EF89D" w14:textId="532F1A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0651</w:t>
            </w:r>
          </w:p>
        </w:tc>
        <w:tc>
          <w:tcPr>
            <w:tcW w:w="272" w:type="pct"/>
          </w:tcPr>
          <w:p w14:paraId="20D44D0B" w14:textId="5109D91F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B9C66B5" w14:textId="01DB6D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A1CDAB7" w14:textId="5A04AF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0FFF515C" w14:textId="00C500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50E0F6B6" w14:textId="20A67B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2F32BBFC" w14:textId="77777777" w:rsidTr="007D5367">
        <w:tc>
          <w:tcPr>
            <w:tcW w:w="586" w:type="pct"/>
          </w:tcPr>
          <w:p w14:paraId="2B10E42E" w14:textId="486279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R4-2412317</w:t>
            </w:r>
          </w:p>
        </w:tc>
        <w:tc>
          <w:tcPr>
            <w:tcW w:w="1030" w:type="pct"/>
          </w:tcPr>
          <w:p w14:paraId="420E8B0F" w14:textId="04CAE5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(NR_cov_enh2-Perf ) CR for 38.104 Adding PRACH repetition requirement values</w:t>
            </w:r>
          </w:p>
        </w:tc>
        <w:tc>
          <w:tcPr>
            <w:tcW w:w="517" w:type="pct"/>
          </w:tcPr>
          <w:p w14:paraId="42F989D4" w14:textId="76C025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7A295983" w14:textId="44777D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1F5BEC14" w14:textId="370BB3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0652</w:t>
            </w:r>
          </w:p>
        </w:tc>
        <w:tc>
          <w:tcPr>
            <w:tcW w:w="272" w:type="pct"/>
          </w:tcPr>
          <w:p w14:paraId="247C8DE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95D0AE5" w14:textId="56F0F2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177D891" w14:textId="749559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DBC29A9" w14:textId="20A498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NR_cov_enh2-Perf</w:t>
            </w:r>
          </w:p>
        </w:tc>
        <w:tc>
          <w:tcPr>
            <w:tcW w:w="511" w:type="pct"/>
          </w:tcPr>
          <w:p w14:paraId="46972351" w14:textId="6585AD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988716D" w14:textId="77777777" w:rsidTr="007D5367">
        <w:tc>
          <w:tcPr>
            <w:tcW w:w="586" w:type="pct"/>
          </w:tcPr>
          <w:p w14:paraId="5CFD1ADD" w14:textId="627435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R4-2413482</w:t>
            </w:r>
          </w:p>
        </w:tc>
        <w:tc>
          <w:tcPr>
            <w:tcW w:w="1030" w:type="pct"/>
          </w:tcPr>
          <w:p w14:paraId="74FC7C41" w14:textId="1F2E52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(NR_cov_enh2-Perf ) CR for 38.104 Adding PRACH repetition requirement values</w:t>
            </w:r>
          </w:p>
        </w:tc>
        <w:tc>
          <w:tcPr>
            <w:tcW w:w="517" w:type="pct"/>
          </w:tcPr>
          <w:p w14:paraId="1537C001" w14:textId="4F2565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16CD998B" w14:textId="68A826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68881F4B" w14:textId="15DACA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0652</w:t>
            </w:r>
          </w:p>
        </w:tc>
        <w:tc>
          <w:tcPr>
            <w:tcW w:w="272" w:type="pct"/>
          </w:tcPr>
          <w:p w14:paraId="49256A1F" w14:textId="05875496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B64F3FD" w14:textId="33C4A0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AF10AC0" w14:textId="194E86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C36396B" w14:textId="749A00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NR_cov_enh2-Perf</w:t>
            </w:r>
          </w:p>
        </w:tc>
        <w:tc>
          <w:tcPr>
            <w:tcW w:w="511" w:type="pct"/>
          </w:tcPr>
          <w:p w14:paraId="4745BDA0" w14:textId="530176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32817CA" w14:textId="77777777" w:rsidTr="007D5367">
        <w:tc>
          <w:tcPr>
            <w:tcW w:w="586" w:type="pct"/>
          </w:tcPr>
          <w:p w14:paraId="3C885F10" w14:textId="34254B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R4-2412341</w:t>
            </w:r>
          </w:p>
        </w:tc>
        <w:tc>
          <w:tcPr>
            <w:tcW w:w="1030" w:type="pct"/>
          </w:tcPr>
          <w:p w14:paraId="56B3AFC5" w14:textId="15D59E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(NR_bands_R17_BWs-Core) CR to 38.104: Correction of regional requirement table</w:t>
            </w:r>
          </w:p>
        </w:tc>
        <w:tc>
          <w:tcPr>
            <w:tcW w:w="517" w:type="pct"/>
          </w:tcPr>
          <w:p w14:paraId="466AF2EE" w14:textId="3F35D1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</w:t>
            </w:r>
          </w:p>
        </w:tc>
        <w:tc>
          <w:tcPr>
            <w:tcW w:w="368" w:type="pct"/>
          </w:tcPr>
          <w:p w14:paraId="0FF6708D" w14:textId="0EB411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7C488DC3" w14:textId="2D0092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0653</w:t>
            </w:r>
          </w:p>
        </w:tc>
        <w:tc>
          <w:tcPr>
            <w:tcW w:w="272" w:type="pct"/>
          </w:tcPr>
          <w:p w14:paraId="0673690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491F144" w14:textId="0A01D9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DE17381" w14:textId="03F36E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D18DF61" w14:textId="2CD68E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NR_bands_R17_BWs-Core</w:t>
            </w:r>
          </w:p>
        </w:tc>
        <w:tc>
          <w:tcPr>
            <w:tcW w:w="511" w:type="pct"/>
          </w:tcPr>
          <w:p w14:paraId="0E3E329B" w14:textId="3E16B9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37B189B" w14:textId="77777777" w:rsidTr="007D5367">
        <w:tc>
          <w:tcPr>
            <w:tcW w:w="586" w:type="pct"/>
          </w:tcPr>
          <w:p w14:paraId="090A3F37" w14:textId="546BE5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R4-2413542</w:t>
            </w:r>
          </w:p>
        </w:tc>
        <w:tc>
          <w:tcPr>
            <w:tcW w:w="1030" w:type="pct"/>
          </w:tcPr>
          <w:p w14:paraId="6927E2C4" w14:textId="4A6352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(NR_bands_R17_BWs-core, TEI18) CR to 38.104: Correction of regional requirement table</w:t>
            </w:r>
          </w:p>
        </w:tc>
        <w:tc>
          <w:tcPr>
            <w:tcW w:w="517" w:type="pct"/>
          </w:tcPr>
          <w:p w14:paraId="3A33657A" w14:textId="5F6E98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</w:t>
            </w:r>
          </w:p>
        </w:tc>
        <w:tc>
          <w:tcPr>
            <w:tcW w:w="368" w:type="pct"/>
          </w:tcPr>
          <w:p w14:paraId="60C8BEDA" w14:textId="30EFFE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104EA09E" w14:textId="01FB82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0653</w:t>
            </w:r>
          </w:p>
        </w:tc>
        <w:tc>
          <w:tcPr>
            <w:tcW w:w="272" w:type="pct"/>
          </w:tcPr>
          <w:p w14:paraId="337484B2" w14:textId="28B806E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8137C74" w14:textId="36EDCD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E9A352C" w14:textId="5BE7C7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CF6BA51" w14:textId="65F060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NR_bands_R17_BWs-Core, TEI18</w:t>
            </w:r>
          </w:p>
        </w:tc>
        <w:tc>
          <w:tcPr>
            <w:tcW w:w="511" w:type="pct"/>
          </w:tcPr>
          <w:p w14:paraId="60568D64" w14:textId="51C11F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53FCFEC" w14:textId="77777777" w:rsidTr="007D5367">
        <w:tc>
          <w:tcPr>
            <w:tcW w:w="586" w:type="pct"/>
          </w:tcPr>
          <w:p w14:paraId="07B269D7" w14:textId="0C1868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R4-2413607</w:t>
            </w:r>
          </w:p>
        </w:tc>
        <w:tc>
          <w:tcPr>
            <w:tcW w:w="1030" w:type="pct"/>
          </w:tcPr>
          <w:p w14:paraId="6293215D" w14:textId="1F671E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(TEI18) [NR_bands_R17_BWs-core] CR to 38.104: Correction of regional requirement table</w:t>
            </w:r>
          </w:p>
        </w:tc>
        <w:tc>
          <w:tcPr>
            <w:tcW w:w="517" w:type="pct"/>
          </w:tcPr>
          <w:p w14:paraId="4173D8D5" w14:textId="521B58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</w:t>
            </w:r>
          </w:p>
        </w:tc>
        <w:tc>
          <w:tcPr>
            <w:tcW w:w="368" w:type="pct"/>
          </w:tcPr>
          <w:p w14:paraId="14523A60" w14:textId="7E21C2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319623EE" w14:textId="702B38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0653</w:t>
            </w:r>
          </w:p>
        </w:tc>
        <w:tc>
          <w:tcPr>
            <w:tcW w:w="272" w:type="pct"/>
          </w:tcPr>
          <w:p w14:paraId="67ED3DFF" w14:textId="4528BBF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137045FE" w14:textId="46C03B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539D965" w14:textId="57C74E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755D368" w14:textId="141C9F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229BFCD9" w14:textId="290DD7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E06958C" w14:textId="77777777" w:rsidTr="007D5367">
        <w:tc>
          <w:tcPr>
            <w:tcW w:w="586" w:type="pct"/>
          </w:tcPr>
          <w:p w14:paraId="7C1012E4" w14:textId="1DA3EA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R4-2412583</w:t>
            </w:r>
          </w:p>
        </w:tc>
        <w:tc>
          <w:tcPr>
            <w:tcW w:w="1030" w:type="pct"/>
          </w:tcPr>
          <w:p w14:paraId="0FB1B87B" w14:textId="3460B9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(NR_RAIL_EU_900MHz-Core, NR_RAIL_EU_1900MHz_TDD-Core) CR to TS 38.104 on clarification on multiple carrier operation for bands n100 and n101</w:t>
            </w:r>
          </w:p>
        </w:tc>
        <w:tc>
          <w:tcPr>
            <w:tcW w:w="517" w:type="pct"/>
          </w:tcPr>
          <w:p w14:paraId="2FFEFFB5" w14:textId="7DB3BE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UIC, Vodafone</w:t>
            </w:r>
          </w:p>
        </w:tc>
        <w:tc>
          <w:tcPr>
            <w:tcW w:w="368" w:type="pct"/>
          </w:tcPr>
          <w:p w14:paraId="64A47EFF" w14:textId="738E41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15A8D7FA" w14:textId="336B0A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0654</w:t>
            </w:r>
          </w:p>
        </w:tc>
        <w:tc>
          <w:tcPr>
            <w:tcW w:w="272" w:type="pct"/>
          </w:tcPr>
          <w:p w14:paraId="0972556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2434A7B" w14:textId="2C8826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A8D0009" w14:textId="7E273F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E4751AF" w14:textId="42AD4F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11" w:type="pct"/>
          </w:tcPr>
          <w:p w14:paraId="51156D15" w14:textId="0DD631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D6184ED" w14:textId="77777777" w:rsidTr="007D5367">
        <w:tc>
          <w:tcPr>
            <w:tcW w:w="586" w:type="pct"/>
          </w:tcPr>
          <w:p w14:paraId="432B6EC2" w14:textId="01354D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R4-2412584</w:t>
            </w:r>
          </w:p>
        </w:tc>
        <w:tc>
          <w:tcPr>
            <w:tcW w:w="1030" w:type="pct"/>
          </w:tcPr>
          <w:p w14:paraId="7444EBE7" w14:textId="74E8BD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(NR_RAIL_EU_900MHz-Core, NR_RAIL_EU_1900MHz_TDD-Core) CR to TS 38.104 on clarification on multiple carrier operation for bands n100 and n101</w:t>
            </w:r>
          </w:p>
        </w:tc>
        <w:tc>
          <w:tcPr>
            <w:tcW w:w="517" w:type="pct"/>
          </w:tcPr>
          <w:p w14:paraId="131AFE8C" w14:textId="1FBF40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UIC, Vodafone</w:t>
            </w:r>
          </w:p>
        </w:tc>
        <w:tc>
          <w:tcPr>
            <w:tcW w:w="368" w:type="pct"/>
          </w:tcPr>
          <w:p w14:paraId="0DA3FDA1" w14:textId="072894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6745C8E0" w14:textId="3ADED5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0655</w:t>
            </w:r>
          </w:p>
        </w:tc>
        <w:tc>
          <w:tcPr>
            <w:tcW w:w="272" w:type="pct"/>
          </w:tcPr>
          <w:p w14:paraId="7B382CD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51D0A6D" w14:textId="11AF7E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625B4AA" w14:textId="14A28E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F90B905" w14:textId="3B4ED4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511" w:type="pct"/>
          </w:tcPr>
          <w:p w14:paraId="4E16D7CC" w14:textId="5A4A72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F52FD40" w14:textId="77777777" w:rsidTr="007D5367">
        <w:tc>
          <w:tcPr>
            <w:tcW w:w="586" w:type="pct"/>
          </w:tcPr>
          <w:p w14:paraId="2505F66F" w14:textId="7DCA3F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R4-2412760</w:t>
            </w:r>
          </w:p>
        </w:tc>
        <w:tc>
          <w:tcPr>
            <w:tcW w:w="1030" w:type="pct"/>
          </w:tcPr>
          <w:p w14:paraId="70CBCBA0" w14:textId="52FE03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38.104 Corrections on 4Tx requirements</w:t>
            </w:r>
          </w:p>
        </w:tc>
        <w:tc>
          <w:tcPr>
            <w:tcW w:w="517" w:type="pct"/>
          </w:tcPr>
          <w:p w14:paraId="554FA805" w14:textId="75D614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6BED9B0F" w14:textId="30D8DE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15628716" w14:textId="0AE63C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0656</w:t>
            </w:r>
          </w:p>
        </w:tc>
        <w:tc>
          <w:tcPr>
            <w:tcW w:w="272" w:type="pct"/>
          </w:tcPr>
          <w:p w14:paraId="7FE51B8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35ED1C8" w14:textId="3D9894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7A2AC51" w14:textId="2175B9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6B95DEA" w14:textId="3C5775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11" w:type="pct"/>
          </w:tcPr>
          <w:p w14:paraId="4054C694" w14:textId="024730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54D680F" w14:textId="77777777" w:rsidTr="007D5367">
        <w:tc>
          <w:tcPr>
            <w:tcW w:w="586" w:type="pct"/>
          </w:tcPr>
          <w:p w14:paraId="06142A99" w14:textId="059DB2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R4-2412910</w:t>
            </w:r>
          </w:p>
        </w:tc>
        <w:tc>
          <w:tcPr>
            <w:tcW w:w="1030" w:type="pct"/>
          </w:tcPr>
          <w:p w14:paraId="4EB2D4E5" w14:textId="0DE835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38.104 Corrections on 4Tx requirements</w:t>
            </w:r>
          </w:p>
        </w:tc>
        <w:tc>
          <w:tcPr>
            <w:tcW w:w="517" w:type="pct"/>
          </w:tcPr>
          <w:p w14:paraId="3D9E4090" w14:textId="205871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7B1FB950" w14:textId="7C08D4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0B152C93" w14:textId="79D618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0657</w:t>
            </w:r>
          </w:p>
        </w:tc>
        <w:tc>
          <w:tcPr>
            <w:tcW w:w="272" w:type="pct"/>
          </w:tcPr>
          <w:p w14:paraId="465BB64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76CA872" w14:textId="25665A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E86F169" w14:textId="62A728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9E81460" w14:textId="41DB55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11" w:type="pct"/>
          </w:tcPr>
          <w:p w14:paraId="27626870" w14:textId="1675DF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4846155" w14:textId="77777777" w:rsidTr="007D5367">
        <w:tc>
          <w:tcPr>
            <w:tcW w:w="586" w:type="pct"/>
          </w:tcPr>
          <w:p w14:paraId="447D6A02" w14:textId="3596C8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R4-2413467</w:t>
            </w:r>
          </w:p>
        </w:tc>
        <w:tc>
          <w:tcPr>
            <w:tcW w:w="1030" w:type="pct"/>
          </w:tcPr>
          <w:p w14:paraId="1A58AA24" w14:textId="74901F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38.104 Corrections on 4Tx requirements</w:t>
            </w:r>
          </w:p>
        </w:tc>
        <w:tc>
          <w:tcPr>
            <w:tcW w:w="517" w:type="pct"/>
          </w:tcPr>
          <w:p w14:paraId="5683F1A1" w14:textId="5808C0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Huawei,HiSilicon, Nokia</w:t>
            </w:r>
          </w:p>
        </w:tc>
        <w:tc>
          <w:tcPr>
            <w:tcW w:w="368" w:type="pct"/>
          </w:tcPr>
          <w:p w14:paraId="1ED9A36E" w14:textId="62DF7F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1E5F62B1" w14:textId="33292F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0657</w:t>
            </w:r>
          </w:p>
        </w:tc>
        <w:tc>
          <w:tcPr>
            <w:tcW w:w="272" w:type="pct"/>
          </w:tcPr>
          <w:p w14:paraId="4C59EED3" w14:textId="4E17C676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12BFC48" w14:textId="01256D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F7A11A5" w14:textId="13F77E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903EFB0" w14:textId="18BEFC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11" w:type="pct"/>
          </w:tcPr>
          <w:p w14:paraId="770EF971" w14:textId="71F458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9E684B1" w14:textId="77777777" w:rsidTr="007D5367">
        <w:tc>
          <w:tcPr>
            <w:tcW w:w="586" w:type="pct"/>
          </w:tcPr>
          <w:p w14:paraId="3549EC2D" w14:textId="7B7D5B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R4-2413250</w:t>
            </w:r>
          </w:p>
        </w:tc>
        <w:tc>
          <w:tcPr>
            <w:tcW w:w="1030" w:type="pct"/>
          </w:tcPr>
          <w:p w14:paraId="6FF659CE" w14:textId="1336ED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(NR_SUL_UL_n24-Core) Missing reference to FCC Order DA 20-48</w:t>
            </w:r>
          </w:p>
        </w:tc>
        <w:tc>
          <w:tcPr>
            <w:tcW w:w="517" w:type="pct"/>
          </w:tcPr>
          <w:p w14:paraId="58E01D69" w14:textId="3D4461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8D51C70" w14:textId="036FF4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12B0BF9E" w14:textId="79164B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0658</w:t>
            </w:r>
          </w:p>
        </w:tc>
        <w:tc>
          <w:tcPr>
            <w:tcW w:w="272" w:type="pct"/>
          </w:tcPr>
          <w:p w14:paraId="21B3DC7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C1D0FA2" w14:textId="6763F2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1ED63E3" w14:textId="00660F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B1DD17C" w14:textId="666E16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NR_SUL_UL_n24-Core</w:t>
            </w:r>
          </w:p>
        </w:tc>
        <w:tc>
          <w:tcPr>
            <w:tcW w:w="511" w:type="pct"/>
          </w:tcPr>
          <w:p w14:paraId="61FA499A" w14:textId="28629E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972858F" w14:textId="77777777" w:rsidTr="007D5367">
        <w:tc>
          <w:tcPr>
            <w:tcW w:w="586" w:type="pct"/>
          </w:tcPr>
          <w:p w14:paraId="59AFD628" w14:textId="097A70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R4-2413251</w:t>
            </w:r>
          </w:p>
        </w:tc>
        <w:tc>
          <w:tcPr>
            <w:tcW w:w="1030" w:type="pct"/>
          </w:tcPr>
          <w:p w14:paraId="49B7B04C" w14:textId="394B13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(NR_SUL_UL_n24-Core) Missing reference to FCC Order DA 20-48</w:t>
            </w:r>
          </w:p>
        </w:tc>
        <w:tc>
          <w:tcPr>
            <w:tcW w:w="517" w:type="pct"/>
          </w:tcPr>
          <w:p w14:paraId="26F31F70" w14:textId="104597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809DEA2" w14:textId="58D75B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0DAEC99E" w14:textId="58E4C1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0659</w:t>
            </w:r>
          </w:p>
        </w:tc>
        <w:tc>
          <w:tcPr>
            <w:tcW w:w="272" w:type="pct"/>
          </w:tcPr>
          <w:p w14:paraId="057960E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C885C96" w14:textId="5AD8B5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6549CF7" w14:textId="46C2C1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7168B97" w14:textId="3891B0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NR_SUL_UL_n24-Core</w:t>
            </w:r>
          </w:p>
        </w:tc>
        <w:tc>
          <w:tcPr>
            <w:tcW w:w="511" w:type="pct"/>
          </w:tcPr>
          <w:p w14:paraId="66F61438" w14:textId="483BBF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3FD9AA2" w14:textId="77777777" w:rsidTr="007D5367">
        <w:tc>
          <w:tcPr>
            <w:tcW w:w="586" w:type="pct"/>
          </w:tcPr>
          <w:p w14:paraId="2FD79946" w14:textId="732201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R4-2413252</w:t>
            </w:r>
          </w:p>
        </w:tc>
        <w:tc>
          <w:tcPr>
            <w:tcW w:w="1030" w:type="pct"/>
          </w:tcPr>
          <w:p w14:paraId="7D1FCE12" w14:textId="7A98FF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Fixing notes numbering in Table 5.2-1</w:t>
            </w:r>
          </w:p>
        </w:tc>
        <w:tc>
          <w:tcPr>
            <w:tcW w:w="517" w:type="pct"/>
          </w:tcPr>
          <w:p w14:paraId="483178DB" w14:textId="5AA0F0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CF64E30" w14:textId="6B31F1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00225F1C" w14:textId="76174E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0660</w:t>
            </w:r>
          </w:p>
        </w:tc>
        <w:tc>
          <w:tcPr>
            <w:tcW w:w="272" w:type="pct"/>
          </w:tcPr>
          <w:p w14:paraId="41A7563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BA359CB" w14:textId="7721A7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4B8927E" w14:textId="611146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</w:t>
            </w:r>
          </w:p>
        </w:tc>
        <w:tc>
          <w:tcPr>
            <w:tcW w:w="736" w:type="pct"/>
          </w:tcPr>
          <w:p w14:paraId="47D8CC22" w14:textId="6EC8AF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631BFE74" w14:textId="24084A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B1CEE71" w14:textId="77777777" w:rsidTr="007D5367">
        <w:tc>
          <w:tcPr>
            <w:tcW w:w="586" w:type="pct"/>
          </w:tcPr>
          <w:p w14:paraId="7BA60449" w14:textId="4FF462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R4-2413253</w:t>
            </w:r>
          </w:p>
        </w:tc>
        <w:tc>
          <w:tcPr>
            <w:tcW w:w="1030" w:type="pct"/>
          </w:tcPr>
          <w:p w14:paraId="2AFF6BEB" w14:textId="6D7E64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Fixing notes numbering in Table 5.2-1</w:t>
            </w:r>
          </w:p>
        </w:tc>
        <w:tc>
          <w:tcPr>
            <w:tcW w:w="517" w:type="pct"/>
          </w:tcPr>
          <w:p w14:paraId="23DBD28A" w14:textId="24EA23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328CC81" w14:textId="45577B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0F3A3893" w14:textId="481ABC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0661</w:t>
            </w:r>
          </w:p>
        </w:tc>
        <w:tc>
          <w:tcPr>
            <w:tcW w:w="272" w:type="pct"/>
          </w:tcPr>
          <w:p w14:paraId="47990C5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57BFEA9" w14:textId="44C750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0E5800D" w14:textId="2D731C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</w:t>
            </w:r>
          </w:p>
        </w:tc>
        <w:tc>
          <w:tcPr>
            <w:tcW w:w="736" w:type="pct"/>
          </w:tcPr>
          <w:p w14:paraId="4F6E205A" w14:textId="34216F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4EDC0E49" w14:textId="01B88A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6DD5C086" w14:textId="77777777" w:rsidTr="007D5367">
        <w:tc>
          <w:tcPr>
            <w:tcW w:w="586" w:type="pct"/>
          </w:tcPr>
          <w:p w14:paraId="23909FBF" w14:textId="3C47D6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R4-2413285</w:t>
            </w:r>
          </w:p>
        </w:tc>
        <w:tc>
          <w:tcPr>
            <w:tcW w:w="1030" w:type="pct"/>
          </w:tcPr>
          <w:p w14:paraId="7E4D2EE3" w14:textId="2AFB11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(TEI17) CR to TS 38.104 - BS spurious receiver protection note [MSR_BSRF_RX]</w:t>
            </w:r>
          </w:p>
        </w:tc>
        <w:tc>
          <w:tcPr>
            <w:tcW w:w="517" w:type="pct"/>
          </w:tcPr>
          <w:p w14:paraId="720CA5C2" w14:textId="7CCA3C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A4007DF" w14:textId="756D88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357AF4B7" w14:textId="0611B4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0662</w:t>
            </w:r>
          </w:p>
        </w:tc>
        <w:tc>
          <w:tcPr>
            <w:tcW w:w="272" w:type="pct"/>
          </w:tcPr>
          <w:p w14:paraId="490AF03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3AF333F" w14:textId="70345F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34DBE9F" w14:textId="24357F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48969F38" w14:textId="33624B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TEI17</w:t>
            </w:r>
          </w:p>
        </w:tc>
        <w:tc>
          <w:tcPr>
            <w:tcW w:w="511" w:type="pct"/>
          </w:tcPr>
          <w:p w14:paraId="55670FCB" w14:textId="5CF457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FB1C9FC" w14:textId="77777777" w:rsidTr="007D5367">
        <w:tc>
          <w:tcPr>
            <w:tcW w:w="586" w:type="pct"/>
          </w:tcPr>
          <w:p w14:paraId="58187951" w14:textId="729EBA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R4-2413545</w:t>
            </w:r>
          </w:p>
        </w:tc>
        <w:tc>
          <w:tcPr>
            <w:tcW w:w="1030" w:type="pct"/>
          </w:tcPr>
          <w:p w14:paraId="3DF30A8B" w14:textId="4E68F7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(TEI17) CR to TS 38.104 - BS spurious receiver protection note [MSR_BSRF_RX]</w:t>
            </w:r>
          </w:p>
        </w:tc>
        <w:tc>
          <w:tcPr>
            <w:tcW w:w="517" w:type="pct"/>
          </w:tcPr>
          <w:p w14:paraId="2FE8427A" w14:textId="2BF9BE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C4AFCD6" w14:textId="2708D0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63D2989F" w14:textId="1842DC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0662</w:t>
            </w:r>
          </w:p>
        </w:tc>
        <w:tc>
          <w:tcPr>
            <w:tcW w:w="272" w:type="pct"/>
          </w:tcPr>
          <w:p w14:paraId="213607C5" w14:textId="5815B9A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0D4DBA5" w14:textId="547F9D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0FB22ED" w14:textId="3EBD7D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6D77E411" w14:textId="06881D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TEI17</w:t>
            </w:r>
          </w:p>
        </w:tc>
        <w:tc>
          <w:tcPr>
            <w:tcW w:w="511" w:type="pct"/>
          </w:tcPr>
          <w:p w14:paraId="2B7557B0" w14:textId="2EE211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47331BC" w14:textId="77777777" w:rsidTr="007D5367">
        <w:tc>
          <w:tcPr>
            <w:tcW w:w="586" w:type="pct"/>
          </w:tcPr>
          <w:p w14:paraId="41F16E77" w14:textId="1247CE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R4-2413286</w:t>
            </w:r>
          </w:p>
        </w:tc>
        <w:tc>
          <w:tcPr>
            <w:tcW w:w="1030" w:type="pct"/>
          </w:tcPr>
          <w:p w14:paraId="6627B327" w14:textId="67B9B0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(TEI17) CR to TS 38.104 - BS spurious receiver protection note [MSR_BSRF_RX]</w:t>
            </w:r>
          </w:p>
        </w:tc>
        <w:tc>
          <w:tcPr>
            <w:tcW w:w="517" w:type="pct"/>
          </w:tcPr>
          <w:p w14:paraId="1C10DCE6" w14:textId="59A4CE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DF73573" w14:textId="229E58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38.104</w:t>
            </w:r>
          </w:p>
        </w:tc>
        <w:tc>
          <w:tcPr>
            <w:tcW w:w="317" w:type="pct"/>
          </w:tcPr>
          <w:p w14:paraId="1FCA6B13" w14:textId="2FBBD1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0663</w:t>
            </w:r>
          </w:p>
        </w:tc>
        <w:tc>
          <w:tcPr>
            <w:tcW w:w="272" w:type="pct"/>
          </w:tcPr>
          <w:p w14:paraId="337A79C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C9E2114" w14:textId="536B10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967E40A" w14:textId="4D664A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1A44381" w14:textId="684FD3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TEI17</w:t>
            </w:r>
          </w:p>
        </w:tc>
        <w:tc>
          <w:tcPr>
            <w:tcW w:w="511" w:type="pct"/>
          </w:tcPr>
          <w:p w14:paraId="15BE669C" w14:textId="5980A7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55F4217" w14:textId="77777777" w:rsidTr="007D5367">
        <w:tc>
          <w:tcPr>
            <w:tcW w:w="586" w:type="pct"/>
          </w:tcPr>
          <w:p w14:paraId="57A10D5D" w14:textId="327711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R4-2411053</w:t>
            </w:r>
          </w:p>
        </w:tc>
        <w:tc>
          <w:tcPr>
            <w:tcW w:w="1030" w:type="pct"/>
          </w:tcPr>
          <w:p w14:paraId="588A9548" w14:textId="1CD999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TS 38.106, Correction on Applicability of requirements for NCR</w:t>
            </w:r>
          </w:p>
        </w:tc>
        <w:tc>
          <w:tcPr>
            <w:tcW w:w="517" w:type="pct"/>
          </w:tcPr>
          <w:p w14:paraId="578DC598" w14:textId="62DEB9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74E23B45" w14:textId="1580DB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2608CB37" w14:textId="0B5F1A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0082</w:t>
            </w:r>
          </w:p>
        </w:tc>
        <w:tc>
          <w:tcPr>
            <w:tcW w:w="272" w:type="pct"/>
          </w:tcPr>
          <w:p w14:paraId="3A68CE4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1BE56B4" w14:textId="5A7F9F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E111A38" w14:textId="6D1815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127C696" w14:textId="50081F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11" w:type="pct"/>
          </w:tcPr>
          <w:p w14:paraId="7DFA4613" w14:textId="62BE91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C1781AB" w14:textId="77777777" w:rsidTr="007D5367">
        <w:tc>
          <w:tcPr>
            <w:tcW w:w="586" w:type="pct"/>
          </w:tcPr>
          <w:p w14:paraId="505859CE" w14:textId="3CD668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R4-2413495</w:t>
            </w:r>
          </w:p>
        </w:tc>
        <w:tc>
          <w:tcPr>
            <w:tcW w:w="1030" w:type="pct"/>
          </w:tcPr>
          <w:p w14:paraId="687A17B7" w14:textId="086AEF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TS 38.106, Correction on spurious emission requirements for NCR</w:t>
            </w:r>
          </w:p>
        </w:tc>
        <w:tc>
          <w:tcPr>
            <w:tcW w:w="517" w:type="pct"/>
          </w:tcPr>
          <w:p w14:paraId="2EECA631" w14:textId="0965FE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47B0700E" w14:textId="28EB7D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56C7A326" w14:textId="6D309D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0082</w:t>
            </w:r>
          </w:p>
        </w:tc>
        <w:tc>
          <w:tcPr>
            <w:tcW w:w="272" w:type="pct"/>
          </w:tcPr>
          <w:p w14:paraId="43CACF62" w14:textId="7D217E22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682AFA0" w14:textId="08F0CA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E9882D6" w14:textId="188322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BE0334A" w14:textId="79D9AA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11" w:type="pct"/>
          </w:tcPr>
          <w:p w14:paraId="131C9F49" w14:textId="2E6316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693FC08" w14:textId="77777777" w:rsidTr="007D5367">
        <w:tc>
          <w:tcPr>
            <w:tcW w:w="586" w:type="pct"/>
          </w:tcPr>
          <w:p w14:paraId="49D49DB6" w14:textId="5638A8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R4-2411054</w:t>
            </w:r>
          </w:p>
        </w:tc>
        <w:tc>
          <w:tcPr>
            <w:tcW w:w="1030" w:type="pct"/>
          </w:tcPr>
          <w:p w14:paraId="7CB31B04" w14:textId="569605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TS 38.106, Correction on general requirements for NCR</w:t>
            </w:r>
          </w:p>
        </w:tc>
        <w:tc>
          <w:tcPr>
            <w:tcW w:w="517" w:type="pct"/>
          </w:tcPr>
          <w:p w14:paraId="7E2068BA" w14:textId="545FC1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3C5EA693" w14:textId="7897A5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16292AC0" w14:textId="6CAE80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0083</w:t>
            </w:r>
          </w:p>
        </w:tc>
        <w:tc>
          <w:tcPr>
            <w:tcW w:w="272" w:type="pct"/>
          </w:tcPr>
          <w:p w14:paraId="4459B6F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0CC991D" w14:textId="7D857C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41ACBA6" w14:textId="04F31E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303582E" w14:textId="7DF0D8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11" w:type="pct"/>
          </w:tcPr>
          <w:p w14:paraId="025A8B05" w14:textId="1BB0FA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BB75860" w14:textId="77777777" w:rsidTr="007D5367">
        <w:tc>
          <w:tcPr>
            <w:tcW w:w="586" w:type="pct"/>
          </w:tcPr>
          <w:p w14:paraId="3019A1CB" w14:textId="63C609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R4-2413496</w:t>
            </w:r>
          </w:p>
        </w:tc>
        <w:tc>
          <w:tcPr>
            <w:tcW w:w="1030" w:type="pct"/>
          </w:tcPr>
          <w:p w14:paraId="6260A98F" w14:textId="3F5DED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TS 38.106, Correction on general requirements for NCR</w:t>
            </w:r>
          </w:p>
        </w:tc>
        <w:tc>
          <w:tcPr>
            <w:tcW w:w="517" w:type="pct"/>
          </w:tcPr>
          <w:p w14:paraId="3155B15C" w14:textId="116022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3F81EB2B" w14:textId="302A85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762794CE" w14:textId="6A5307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0083</w:t>
            </w:r>
          </w:p>
        </w:tc>
        <w:tc>
          <w:tcPr>
            <w:tcW w:w="272" w:type="pct"/>
          </w:tcPr>
          <w:p w14:paraId="678487EA" w14:textId="0E4390B1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25EF732" w14:textId="511284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03E152C" w14:textId="4E7332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8BF3B4A" w14:textId="3452B0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11" w:type="pct"/>
          </w:tcPr>
          <w:p w14:paraId="7B52348F" w14:textId="635476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588EBDC" w14:textId="77777777" w:rsidTr="007D5367">
        <w:tc>
          <w:tcPr>
            <w:tcW w:w="586" w:type="pct"/>
          </w:tcPr>
          <w:p w14:paraId="0B8063F4" w14:textId="40CD0E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R4-2411055</w:t>
            </w:r>
          </w:p>
        </w:tc>
        <w:tc>
          <w:tcPr>
            <w:tcW w:w="1030" w:type="pct"/>
          </w:tcPr>
          <w:p w14:paraId="57874934" w14:textId="15AA36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TS 38.106, Correction on antenna connector and TAB connector related symbols for NCR</w:t>
            </w:r>
          </w:p>
        </w:tc>
        <w:tc>
          <w:tcPr>
            <w:tcW w:w="517" w:type="pct"/>
          </w:tcPr>
          <w:p w14:paraId="7C102741" w14:textId="3DE687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12BEE0E0" w14:textId="4FE06A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3FC5B962" w14:textId="6F5495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0084</w:t>
            </w:r>
          </w:p>
        </w:tc>
        <w:tc>
          <w:tcPr>
            <w:tcW w:w="272" w:type="pct"/>
          </w:tcPr>
          <w:p w14:paraId="1F65AD6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ABB4415" w14:textId="1AEB14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D2F9B6B" w14:textId="4780F4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66A1DC7" w14:textId="392C61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11" w:type="pct"/>
          </w:tcPr>
          <w:p w14:paraId="70054730" w14:textId="76A5DF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A761164" w14:textId="77777777" w:rsidTr="007D5367">
        <w:tc>
          <w:tcPr>
            <w:tcW w:w="586" w:type="pct"/>
          </w:tcPr>
          <w:p w14:paraId="7CF5317F" w14:textId="6E85F0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R4-2413497</w:t>
            </w:r>
          </w:p>
        </w:tc>
        <w:tc>
          <w:tcPr>
            <w:tcW w:w="1030" w:type="pct"/>
          </w:tcPr>
          <w:p w14:paraId="6578E1DA" w14:textId="237419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TS 38.106, Correction on antenna connector and TAB connector related symbols for NCR</w:t>
            </w:r>
          </w:p>
        </w:tc>
        <w:tc>
          <w:tcPr>
            <w:tcW w:w="517" w:type="pct"/>
          </w:tcPr>
          <w:p w14:paraId="697D46D4" w14:textId="381571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06131CAB" w14:textId="29B001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263F83F2" w14:textId="603B7E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0084</w:t>
            </w:r>
          </w:p>
        </w:tc>
        <w:tc>
          <w:tcPr>
            <w:tcW w:w="272" w:type="pct"/>
          </w:tcPr>
          <w:p w14:paraId="6DB59AC0" w14:textId="6568BFF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AFEAEA9" w14:textId="7E9838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77F6D6C" w14:textId="30CE79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E95B4F4" w14:textId="7C1EDE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11" w:type="pct"/>
          </w:tcPr>
          <w:p w14:paraId="504BE3FC" w14:textId="473D65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5ACEB5A" w14:textId="77777777" w:rsidTr="007D5367">
        <w:tc>
          <w:tcPr>
            <w:tcW w:w="586" w:type="pct"/>
          </w:tcPr>
          <w:p w14:paraId="4DEDEA60" w14:textId="15CDA5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R4-2411126</w:t>
            </w:r>
          </w:p>
        </w:tc>
        <w:tc>
          <w:tcPr>
            <w:tcW w:w="1030" w:type="pct"/>
          </w:tcPr>
          <w:p w14:paraId="3B454FF3" w14:textId="0D4776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(NR_netcon_repeater-Core)CR for TS 38.106, Correction on network controlled repeater classes for NCR</w:t>
            </w:r>
          </w:p>
        </w:tc>
        <w:tc>
          <w:tcPr>
            <w:tcW w:w="517" w:type="pct"/>
          </w:tcPr>
          <w:p w14:paraId="6D18F1DE" w14:textId="099F0E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7103D49F" w14:textId="35F383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3B00C515" w14:textId="59F83C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0085</w:t>
            </w:r>
          </w:p>
        </w:tc>
        <w:tc>
          <w:tcPr>
            <w:tcW w:w="272" w:type="pct"/>
          </w:tcPr>
          <w:p w14:paraId="2795911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FEB1C3B" w14:textId="2326A7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9A6E237" w14:textId="1CEA70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2414F91" w14:textId="68FC17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11" w:type="pct"/>
          </w:tcPr>
          <w:p w14:paraId="5E96439E" w14:textId="2A1AD7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2659CE3" w14:textId="77777777" w:rsidTr="007D5367">
        <w:tc>
          <w:tcPr>
            <w:tcW w:w="586" w:type="pct"/>
          </w:tcPr>
          <w:p w14:paraId="40E0BE89" w14:textId="7F406E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R4-2413595</w:t>
            </w:r>
          </w:p>
        </w:tc>
        <w:tc>
          <w:tcPr>
            <w:tcW w:w="1030" w:type="pct"/>
          </w:tcPr>
          <w:p w14:paraId="08FA6E5B" w14:textId="65E1F3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(NR_netcon_repeater-Core)CR for TS 38.106, Correction on network controlled repeater classes for NCR</w:t>
            </w:r>
          </w:p>
        </w:tc>
        <w:tc>
          <w:tcPr>
            <w:tcW w:w="517" w:type="pct"/>
          </w:tcPr>
          <w:p w14:paraId="0A6851B5" w14:textId="285018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5F134C84" w14:textId="23CA24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026B53E6" w14:textId="1CDA95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0085</w:t>
            </w:r>
          </w:p>
        </w:tc>
        <w:tc>
          <w:tcPr>
            <w:tcW w:w="272" w:type="pct"/>
          </w:tcPr>
          <w:p w14:paraId="6A7E6044" w14:textId="089726F2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D3FF603" w14:textId="29BDC8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9CD8B62" w14:textId="70B79A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D691495" w14:textId="4E9F14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11" w:type="pct"/>
          </w:tcPr>
          <w:p w14:paraId="134753C6" w14:textId="47D81E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8349809" w14:textId="77777777" w:rsidTr="007D5367">
        <w:tc>
          <w:tcPr>
            <w:tcW w:w="586" w:type="pct"/>
          </w:tcPr>
          <w:p w14:paraId="2ADE993A" w14:textId="64B93E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R4-2411130</w:t>
            </w:r>
          </w:p>
        </w:tc>
        <w:tc>
          <w:tcPr>
            <w:tcW w:w="1030" w:type="pct"/>
          </w:tcPr>
          <w:p w14:paraId="38A900AA" w14:textId="319510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(NR_netcon_repeater-Core)CR for TS 38.106, Correction on requirement for 5MHz channel bandwidth for NCR MT</w:t>
            </w:r>
          </w:p>
        </w:tc>
        <w:tc>
          <w:tcPr>
            <w:tcW w:w="517" w:type="pct"/>
          </w:tcPr>
          <w:p w14:paraId="468B553F" w14:textId="3E9F8D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6A522368" w14:textId="09FE89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6C253E98" w14:textId="04F516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0086</w:t>
            </w:r>
          </w:p>
        </w:tc>
        <w:tc>
          <w:tcPr>
            <w:tcW w:w="272" w:type="pct"/>
          </w:tcPr>
          <w:p w14:paraId="6BDF4A0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0289FE0" w14:textId="496E20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18A3568" w14:textId="20F3A1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E2FB951" w14:textId="3D85FD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11" w:type="pct"/>
          </w:tcPr>
          <w:p w14:paraId="57E5066E" w14:textId="586510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9E78508" w14:textId="77777777" w:rsidTr="007D5367">
        <w:tc>
          <w:tcPr>
            <w:tcW w:w="586" w:type="pct"/>
          </w:tcPr>
          <w:p w14:paraId="504A351D" w14:textId="61E73E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R4-2413599</w:t>
            </w:r>
          </w:p>
        </w:tc>
        <w:tc>
          <w:tcPr>
            <w:tcW w:w="1030" w:type="pct"/>
          </w:tcPr>
          <w:p w14:paraId="49E47459" w14:textId="7F5E2F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(NR_netcon_repeater-Core)CR for TS 38.106, Correction on requirement for 5MHz channel bandwidth for NCR MT</w:t>
            </w:r>
          </w:p>
        </w:tc>
        <w:tc>
          <w:tcPr>
            <w:tcW w:w="517" w:type="pct"/>
          </w:tcPr>
          <w:p w14:paraId="5C5059DD" w14:textId="5B54EC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119463D5" w14:textId="63F294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04C68F1D" w14:textId="6C3645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0086</w:t>
            </w:r>
          </w:p>
        </w:tc>
        <w:tc>
          <w:tcPr>
            <w:tcW w:w="272" w:type="pct"/>
          </w:tcPr>
          <w:p w14:paraId="506D0FDE" w14:textId="791E3973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306AAAB" w14:textId="178EF0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1CE0EA1" w14:textId="61A2E0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9140C49" w14:textId="4080CD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11" w:type="pct"/>
          </w:tcPr>
          <w:p w14:paraId="2128162D" w14:textId="286850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C79CB20" w14:textId="77777777" w:rsidTr="007D5367">
        <w:tc>
          <w:tcPr>
            <w:tcW w:w="586" w:type="pct"/>
          </w:tcPr>
          <w:p w14:paraId="2197364D" w14:textId="377254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R4-2411709</w:t>
            </w:r>
          </w:p>
        </w:tc>
        <w:tc>
          <w:tcPr>
            <w:tcW w:w="1030" w:type="pct"/>
          </w:tcPr>
          <w:p w14:paraId="410AF167" w14:textId="382C35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38.106 Correction on requirement set applicability</w:t>
            </w:r>
          </w:p>
        </w:tc>
        <w:tc>
          <w:tcPr>
            <w:tcW w:w="517" w:type="pct"/>
          </w:tcPr>
          <w:p w14:paraId="5BDBD68E" w14:textId="131DD6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368" w:type="pct"/>
          </w:tcPr>
          <w:p w14:paraId="1BC2F322" w14:textId="7AADAF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20F62842" w14:textId="743460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0087</w:t>
            </w:r>
          </w:p>
        </w:tc>
        <w:tc>
          <w:tcPr>
            <w:tcW w:w="272" w:type="pct"/>
          </w:tcPr>
          <w:p w14:paraId="1E733BB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5C6260E" w14:textId="186FBB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DAED3BB" w14:textId="118767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6FD9550" w14:textId="1296AA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11" w:type="pct"/>
          </w:tcPr>
          <w:p w14:paraId="1955D284" w14:textId="3926C9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24785DF9" w14:textId="77777777" w:rsidTr="007D5367">
        <w:tc>
          <w:tcPr>
            <w:tcW w:w="586" w:type="pct"/>
          </w:tcPr>
          <w:p w14:paraId="4DC8BC3D" w14:textId="38B9CE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R4-2412335</w:t>
            </w:r>
          </w:p>
        </w:tc>
        <w:tc>
          <w:tcPr>
            <w:tcW w:w="1030" w:type="pct"/>
          </w:tcPr>
          <w:p w14:paraId="28EA3D6A" w14:textId="4B427B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38.106: ACLR requirements for NCR</w:t>
            </w:r>
          </w:p>
        </w:tc>
        <w:tc>
          <w:tcPr>
            <w:tcW w:w="517" w:type="pct"/>
          </w:tcPr>
          <w:p w14:paraId="3D42C966" w14:textId="507AA8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</w:t>
            </w:r>
          </w:p>
        </w:tc>
        <w:tc>
          <w:tcPr>
            <w:tcW w:w="368" w:type="pct"/>
          </w:tcPr>
          <w:p w14:paraId="4635293E" w14:textId="0CA619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007C0B8A" w14:textId="5B2EA6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0088</w:t>
            </w:r>
          </w:p>
        </w:tc>
        <w:tc>
          <w:tcPr>
            <w:tcW w:w="272" w:type="pct"/>
          </w:tcPr>
          <w:p w14:paraId="31D362B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57E8EBA" w14:textId="27B2FD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33633CD" w14:textId="18C0BF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16E0079" w14:textId="35834E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11" w:type="pct"/>
          </w:tcPr>
          <w:p w14:paraId="3414FE9B" w14:textId="0954A5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707E644F" w14:textId="77777777" w:rsidTr="007D5367">
        <w:tc>
          <w:tcPr>
            <w:tcW w:w="586" w:type="pct"/>
          </w:tcPr>
          <w:p w14:paraId="041E77CA" w14:textId="3BDB19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R4-2412338</w:t>
            </w:r>
          </w:p>
        </w:tc>
        <w:tc>
          <w:tcPr>
            <w:tcW w:w="1030" w:type="pct"/>
          </w:tcPr>
          <w:p w14:paraId="1FE62D1E" w14:textId="5F6ECF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38.106: Requirement set applicability</w:t>
            </w:r>
          </w:p>
        </w:tc>
        <w:tc>
          <w:tcPr>
            <w:tcW w:w="517" w:type="pct"/>
          </w:tcPr>
          <w:p w14:paraId="5C5D9C3B" w14:textId="3921B0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</w:t>
            </w:r>
          </w:p>
        </w:tc>
        <w:tc>
          <w:tcPr>
            <w:tcW w:w="368" w:type="pct"/>
          </w:tcPr>
          <w:p w14:paraId="0E3F7674" w14:textId="5C7C44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33AFECA6" w14:textId="266E68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0089</w:t>
            </w:r>
          </w:p>
        </w:tc>
        <w:tc>
          <w:tcPr>
            <w:tcW w:w="272" w:type="pct"/>
          </w:tcPr>
          <w:p w14:paraId="7F16721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B240219" w14:textId="74BA85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F714AD4" w14:textId="32B107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8508760" w14:textId="4C8805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11" w:type="pct"/>
          </w:tcPr>
          <w:p w14:paraId="546637FA" w14:textId="1947D3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78F4263" w14:textId="77777777" w:rsidTr="007D5367">
        <w:tc>
          <w:tcPr>
            <w:tcW w:w="586" w:type="pct"/>
          </w:tcPr>
          <w:p w14:paraId="41591B02" w14:textId="7DF2CF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R4-2413498</w:t>
            </w:r>
          </w:p>
        </w:tc>
        <w:tc>
          <w:tcPr>
            <w:tcW w:w="1030" w:type="pct"/>
          </w:tcPr>
          <w:p w14:paraId="126DF259" w14:textId="670374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38.106: Requirement set applicability</w:t>
            </w:r>
          </w:p>
        </w:tc>
        <w:tc>
          <w:tcPr>
            <w:tcW w:w="517" w:type="pct"/>
          </w:tcPr>
          <w:p w14:paraId="1EF6F2E9" w14:textId="0AAB5D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NEC, Murata</w:t>
            </w:r>
          </w:p>
        </w:tc>
        <w:tc>
          <w:tcPr>
            <w:tcW w:w="368" w:type="pct"/>
          </w:tcPr>
          <w:p w14:paraId="02D19F6D" w14:textId="6B20B1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3EDDD6B7" w14:textId="604D08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0089</w:t>
            </w:r>
          </w:p>
        </w:tc>
        <w:tc>
          <w:tcPr>
            <w:tcW w:w="272" w:type="pct"/>
          </w:tcPr>
          <w:p w14:paraId="5F82F436" w14:textId="065B2B5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DDFA245" w14:textId="729941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7610510" w14:textId="7C796A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00C020A" w14:textId="59005C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11" w:type="pct"/>
          </w:tcPr>
          <w:p w14:paraId="17B72190" w14:textId="7DEA83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122439F" w14:textId="77777777" w:rsidTr="007D5367">
        <w:tc>
          <w:tcPr>
            <w:tcW w:w="586" w:type="pct"/>
          </w:tcPr>
          <w:p w14:paraId="63E9AC12" w14:textId="5A88FC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R4-2412795</w:t>
            </w:r>
          </w:p>
        </w:tc>
        <w:tc>
          <w:tcPr>
            <w:tcW w:w="1030" w:type="pct"/>
          </w:tcPr>
          <w:p w14:paraId="167B0EAD" w14:textId="544627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38.106 for NCR requirements</w:t>
            </w:r>
          </w:p>
        </w:tc>
        <w:tc>
          <w:tcPr>
            <w:tcW w:w="517" w:type="pct"/>
          </w:tcPr>
          <w:p w14:paraId="09EEB80D" w14:textId="22735B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26177CDA" w14:textId="3E962C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6E1D7E86" w14:textId="222E7B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0090</w:t>
            </w:r>
          </w:p>
        </w:tc>
        <w:tc>
          <w:tcPr>
            <w:tcW w:w="272" w:type="pct"/>
          </w:tcPr>
          <w:p w14:paraId="7C8BD7E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BE5E706" w14:textId="6C518F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DDC96A3" w14:textId="10090A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28BD3AA" w14:textId="45DCC6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79440289" w14:textId="41BABB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268000A" w14:textId="77777777" w:rsidTr="007D5367">
        <w:tc>
          <w:tcPr>
            <w:tcW w:w="586" w:type="pct"/>
          </w:tcPr>
          <w:p w14:paraId="240F5725" w14:textId="0AD655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R4-2413559</w:t>
            </w:r>
          </w:p>
        </w:tc>
        <w:tc>
          <w:tcPr>
            <w:tcW w:w="1030" w:type="pct"/>
          </w:tcPr>
          <w:p w14:paraId="7B8EE6CD" w14:textId="5BA94E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38.106 for NCR requirements</w:t>
            </w:r>
          </w:p>
        </w:tc>
        <w:tc>
          <w:tcPr>
            <w:tcW w:w="517" w:type="pct"/>
          </w:tcPr>
          <w:p w14:paraId="343947CD" w14:textId="094247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14844ABC" w14:textId="4EAF79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3233B7CF" w14:textId="3CCAA7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0090</w:t>
            </w:r>
          </w:p>
        </w:tc>
        <w:tc>
          <w:tcPr>
            <w:tcW w:w="272" w:type="pct"/>
          </w:tcPr>
          <w:p w14:paraId="051F4BCE" w14:textId="45931A8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CABDBE1" w14:textId="376D0D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81F0981" w14:textId="6DB16F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9BC4746" w14:textId="4AFD0B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3706FEC1" w14:textId="68A486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FE1D193" w14:textId="77777777" w:rsidTr="007D5367">
        <w:tc>
          <w:tcPr>
            <w:tcW w:w="586" w:type="pct"/>
          </w:tcPr>
          <w:p w14:paraId="7AAD7E6A" w14:textId="2531D8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R4-2412901</w:t>
            </w:r>
          </w:p>
        </w:tc>
        <w:tc>
          <w:tcPr>
            <w:tcW w:w="1030" w:type="pct"/>
          </w:tcPr>
          <w:p w14:paraId="6CD79886" w14:textId="0448E0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38.106 with updates and corrections</w:t>
            </w:r>
          </w:p>
        </w:tc>
        <w:tc>
          <w:tcPr>
            <w:tcW w:w="517" w:type="pct"/>
          </w:tcPr>
          <w:p w14:paraId="26033BCD" w14:textId="7ADD82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6519E955" w14:textId="1EEB4E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2E19551F" w14:textId="442B0B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0091</w:t>
            </w:r>
          </w:p>
        </w:tc>
        <w:tc>
          <w:tcPr>
            <w:tcW w:w="272" w:type="pct"/>
          </w:tcPr>
          <w:p w14:paraId="1CE347A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6418147" w14:textId="4264F7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A095AEF" w14:textId="367EA1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3F24A02" w14:textId="32FF18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NR_netcon_repeater-Core</w:t>
            </w:r>
          </w:p>
        </w:tc>
        <w:tc>
          <w:tcPr>
            <w:tcW w:w="511" w:type="pct"/>
          </w:tcPr>
          <w:p w14:paraId="410DF7A2" w14:textId="7F49DD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4AFA8E60" w14:textId="77777777" w:rsidTr="007D5367">
        <w:tc>
          <w:tcPr>
            <w:tcW w:w="586" w:type="pct"/>
          </w:tcPr>
          <w:p w14:paraId="69E62D5A" w14:textId="0934C8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R4-2413256</w:t>
            </w:r>
          </w:p>
        </w:tc>
        <w:tc>
          <w:tcPr>
            <w:tcW w:w="1030" w:type="pct"/>
          </w:tcPr>
          <w:p w14:paraId="3E66D4B3" w14:textId="48EC5A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Clarification on extreme conditions</w:t>
            </w:r>
          </w:p>
        </w:tc>
        <w:tc>
          <w:tcPr>
            <w:tcW w:w="517" w:type="pct"/>
          </w:tcPr>
          <w:p w14:paraId="09FAAC4D" w14:textId="2E595D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0B0AE35" w14:textId="3554D4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451815D9" w14:textId="126480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0092</w:t>
            </w:r>
          </w:p>
        </w:tc>
        <w:tc>
          <w:tcPr>
            <w:tcW w:w="272" w:type="pct"/>
          </w:tcPr>
          <w:p w14:paraId="480B039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994B46E" w14:textId="34AA4F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8DAC93D" w14:textId="04C0B6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C66E481" w14:textId="701A04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NR_repeaters-Core</w:t>
            </w:r>
          </w:p>
        </w:tc>
        <w:tc>
          <w:tcPr>
            <w:tcW w:w="511" w:type="pct"/>
          </w:tcPr>
          <w:p w14:paraId="2258FD4F" w14:textId="31253A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628479C" w14:textId="77777777" w:rsidTr="007D5367">
        <w:tc>
          <w:tcPr>
            <w:tcW w:w="586" w:type="pct"/>
          </w:tcPr>
          <w:p w14:paraId="3BE27106" w14:textId="424FF2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R4-2413572</w:t>
            </w:r>
          </w:p>
        </w:tc>
        <w:tc>
          <w:tcPr>
            <w:tcW w:w="1030" w:type="pct"/>
          </w:tcPr>
          <w:p w14:paraId="7916BD21" w14:textId="101BE4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Clarification on extreme conditions</w:t>
            </w:r>
          </w:p>
        </w:tc>
        <w:tc>
          <w:tcPr>
            <w:tcW w:w="517" w:type="pct"/>
          </w:tcPr>
          <w:p w14:paraId="7862A5E7" w14:textId="19275B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B838620" w14:textId="15E5BC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7FBD7986" w14:textId="296C82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0092</w:t>
            </w:r>
          </w:p>
        </w:tc>
        <w:tc>
          <w:tcPr>
            <w:tcW w:w="272" w:type="pct"/>
          </w:tcPr>
          <w:p w14:paraId="22EC0C48" w14:textId="42DD66DC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49FF0B5" w14:textId="42BFDB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6E245B2" w14:textId="5545D5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1986D66" w14:textId="731D8E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NR_repeaters-Core</w:t>
            </w:r>
          </w:p>
        </w:tc>
        <w:tc>
          <w:tcPr>
            <w:tcW w:w="511" w:type="pct"/>
          </w:tcPr>
          <w:p w14:paraId="4FA98A37" w14:textId="4FFA85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6540773" w14:textId="77777777" w:rsidTr="007D5367">
        <w:tc>
          <w:tcPr>
            <w:tcW w:w="586" w:type="pct"/>
          </w:tcPr>
          <w:p w14:paraId="0A9BDF4C" w14:textId="70AEB0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R4-2413257</w:t>
            </w:r>
          </w:p>
        </w:tc>
        <w:tc>
          <w:tcPr>
            <w:tcW w:w="1030" w:type="pct"/>
          </w:tcPr>
          <w:p w14:paraId="18D22015" w14:textId="78B043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Clarification on extreme conditions</w:t>
            </w:r>
          </w:p>
        </w:tc>
        <w:tc>
          <w:tcPr>
            <w:tcW w:w="517" w:type="pct"/>
          </w:tcPr>
          <w:p w14:paraId="50258551" w14:textId="1D2A2B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A785D66" w14:textId="75E599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06A3FE41" w14:textId="04388D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0093</w:t>
            </w:r>
          </w:p>
        </w:tc>
        <w:tc>
          <w:tcPr>
            <w:tcW w:w="272" w:type="pct"/>
          </w:tcPr>
          <w:p w14:paraId="5C5DC22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3EF2BE4" w14:textId="0887FB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97380C0" w14:textId="63CEC8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F1F250F" w14:textId="0EDDA1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NR_repeaters-Core, NR_netcon_repeater-Core</w:t>
            </w:r>
          </w:p>
        </w:tc>
        <w:tc>
          <w:tcPr>
            <w:tcW w:w="511" w:type="pct"/>
          </w:tcPr>
          <w:p w14:paraId="28DD8C17" w14:textId="67847C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7DC7DB2" w14:textId="77777777" w:rsidTr="007D5367">
        <w:tc>
          <w:tcPr>
            <w:tcW w:w="586" w:type="pct"/>
          </w:tcPr>
          <w:p w14:paraId="6B6C6A56" w14:textId="70CEEA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R4-2413573</w:t>
            </w:r>
          </w:p>
        </w:tc>
        <w:tc>
          <w:tcPr>
            <w:tcW w:w="1030" w:type="pct"/>
          </w:tcPr>
          <w:p w14:paraId="39384B5F" w14:textId="4D17A1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Clarification on extreme conditions</w:t>
            </w:r>
          </w:p>
        </w:tc>
        <w:tc>
          <w:tcPr>
            <w:tcW w:w="517" w:type="pct"/>
          </w:tcPr>
          <w:p w14:paraId="3FB0452B" w14:textId="1E989A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85A4B4D" w14:textId="5F7B74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38.106</w:t>
            </w:r>
          </w:p>
        </w:tc>
        <w:tc>
          <w:tcPr>
            <w:tcW w:w="317" w:type="pct"/>
          </w:tcPr>
          <w:p w14:paraId="6B07AA27" w14:textId="1E35D6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0093</w:t>
            </w:r>
          </w:p>
        </w:tc>
        <w:tc>
          <w:tcPr>
            <w:tcW w:w="272" w:type="pct"/>
          </w:tcPr>
          <w:p w14:paraId="20178A90" w14:textId="126ECA5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22B7B79" w14:textId="3F5549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92C9D89" w14:textId="45FCB0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FA45CAC" w14:textId="0A0F3B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NR_repeaters-Core, NR_netcon_repeater-Core</w:t>
            </w:r>
          </w:p>
        </w:tc>
        <w:tc>
          <w:tcPr>
            <w:tcW w:w="511" w:type="pct"/>
          </w:tcPr>
          <w:p w14:paraId="3F840C66" w14:textId="0558D2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2FF8AB8" w14:textId="77777777" w:rsidTr="007D5367">
        <w:tc>
          <w:tcPr>
            <w:tcW w:w="586" w:type="pct"/>
          </w:tcPr>
          <w:p w14:paraId="58CF39D9" w14:textId="10797A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R4-2411038</w:t>
            </w:r>
          </w:p>
        </w:tc>
        <w:tc>
          <w:tcPr>
            <w:tcW w:w="1030" w:type="pct"/>
          </w:tcPr>
          <w:p w14:paraId="20EB2881" w14:textId="1F69E3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(NR_NTN_enh-Perf) CR on PUCCH performance requirements for 38.108</w:t>
            </w:r>
          </w:p>
        </w:tc>
        <w:tc>
          <w:tcPr>
            <w:tcW w:w="517" w:type="pct"/>
          </w:tcPr>
          <w:p w14:paraId="787D9B33" w14:textId="3C4A2A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05B7F887" w14:textId="0443B7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7DC61666" w14:textId="34DB43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0078</w:t>
            </w:r>
          </w:p>
        </w:tc>
        <w:tc>
          <w:tcPr>
            <w:tcW w:w="272" w:type="pct"/>
          </w:tcPr>
          <w:p w14:paraId="3356529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1AA8D46" w14:textId="5AC44E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6FA6EED" w14:textId="38103E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07E5249" w14:textId="6236E2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6927B2B4" w14:textId="6E8E48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724B241" w14:textId="77777777" w:rsidTr="007D5367">
        <w:tc>
          <w:tcPr>
            <w:tcW w:w="586" w:type="pct"/>
          </w:tcPr>
          <w:p w14:paraId="1F9D8DDF" w14:textId="15D740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R4-2413472</w:t>
            </w:r>
          </w:p>
        </w:tc>
        <w:tc>
          <w:tcPr>
            <w:tcW w:w="1030" w:type="pct"/>
          </w:tcPr>
          <w:p w14:paraId="7A586EF0" w14:textId="7DD172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(NR_NTN_enh-Perf) CR on PUCCH performance requirements for 38.108</w:t>
            </w:r>
          </w:p>
        </w:tc>
        <w:tc>
          <w:tcPr>
            <w:tcW w:w="517" w:type="pct"/>
          </w:tcPr>
          <w:p w14:paraId="2DA4DF9B" w14:textId="672234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2922FEDF" w14:textId="264010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3E988861" w14:textId="02BB7A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0078</w:t>
            </w:r>
          </w:p>
        </w:tc>
        <w:tc>
          <w:tcPr>
            <w:tcW w:w="272" w:type="pct"/>
          </w:tcPr>
          <w:p w14:paraId="7CB4C322" w14:textId="6D5B579C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DAEDDA5" w14:textId="643CEA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879EB2A" w14:textId="0FFFA7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83F9D7F" w14:textId="5DB67B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3B89F910" w14:textId="3CA02E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71DB8C3" w14:textId="77777777" w:rsidTr="007D5367">
        <w:tc>
          <w:tcPr>
            <w:tcW w:w="586" w:type="pct"/>
          </w:tcPr>
          <w:p w14:paraId="13E111D5" w14:textId="5A45F1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R4-2411050</w:t>
            </w:r>
          </w:p>
        </w:tc>
        <w:tc>
          <w:tcPr>
            <w:tcW w:w="1030" w:type="pct"/>
          </w:tcPr>
          <w:p w14:paraId="3C75D73F" w14:textId="4859FA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TS 38.108, Correction on NTN SAN requirement reference points</w:t>
            </w:r>
          </w:p>
        </w:tc>
        <w:tc>
          <w:tcPr>
            <w:tcW w:w="517" w:type="pct"/>
          </w:tcPr>
          <w:p w14:paraId="0FCF4E93" w14:textId="3EEF91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1F062A35" w14:textId="079E84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4A8DEDB3" w14:textId="6744D4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0079</w:t>
            </w:r>
          </w:p>
        </w:tc>
        <w:tc>
          <w:tcPr>
            <w:tcW w:w="272" w:type="pct"/>
          </w:tcPr>
          <w:p w14:paraId="41E4B99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EB03C87" w14:textId="56A4D4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A0EF81C" w14:textId="0C6DA1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B5127C2" w14:textId="64E94B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336F124C" w14:textId="64FD72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508390B4" w14:textId="77777777" w:rsidTr="007D5367">
        <w:tc>
          <w:tcPr>
            <w:tcW w:w="586" w:type="pct"/>
          </w:tcPr>
          <w:p w14:paraId="1B180A49" w14:textId="625330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R4-2411133</w:t>
            </w:r>
          </w:p>
        </w:tc>
        <w:tc>
          <w:tcPr>
            <w:tcW w:w="1030" w:type="pct"/>
          </w:tcPr>
          <w:p w14:paraId="044F4480" w14:textId="2C69C9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(NR_NTN_enh-Core)CR for TS 38.108, Correction on general SAN transmitter spurious emission limits for SAN type 2-O</w:t>
            </w:r>
          </w:p>
        </w:tc>
        <w:tc>
          <w:tcPr>
            <w:tcW w:w="517" w:type="pct"/>
          </w:tcPr>
          <w:p w14:paraId="70039BE4" w14:textId="7171EA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55807F46" w14:textId="3A39E6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3D9F8D9A" w14:textId="5A5182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0080</w:t>
            </w:r>
          </w:p>
        </w:tc>
        <w:tc>
          <w:tcPr>
            <w:tcW w:w="272" w:type="pct"/>
          </w:tcPr>
          <w:p w14:paraId="2D08196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AC235D8" w14:textId="0401DA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7985B42" w14:textId="562983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AF1F13B" w14:textId="11A975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1EC040D3" w14:textId="2CFB19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C4D3D7B" w14:textId="77777777" w:rsidTr="007D5367">
        <w:tc>
          <w:tcPr>
            <w:tcW w:w="586" w:type="pct"/>
          </w:tcPr>
          <w:p w14:paraId="204F5BA4" w14:textId="4A3C78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R4-2411187</w:t>
            </w:r>
          </w:p>
        </w:tc>
        <w:tc>
          <w:tcPr>
            <w:tcW w:w="1030" w:type="pct"/>
          </w:tcPr>
          <w:p w14:paraId="1F7B5E99" w14:textId="0CF2C6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(NR_FR1_lessthan_5MHz_BW) – CR to TS 38.108 : Reserved GSCN requested by RAN2</w:t>
            </w:r>
          </w:p>
        </w:tc>
        <w:tc>
          <w:tcPr>
            <w:tcW w:w="517" w:type="pct"/>
          </w:tcPr>
          <w:p w14:paraId="5AE8DA03" w14:textId="58C1BC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2009B67" w14:textId="1B6886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5C5690FD" w14:textId="140B81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0081</w:t>
            </w:r>
          </w:p>
        </w:tc>
        <w:tc>
          <w:tcPr>
            <w:tcW w:w="272" w:type="pct"/>
          </w:tcPr>
          <w:p w14:paraId="00051A3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ECAB34C" w14:textId="1882CF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14D6139" w14:textId="6D71CD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0979DA7" w14:textId="41DE5C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11" w:type="pct"/>
          </w:tcPr>
          <w:p w14:paraId="4387D042" w14:textId="0AA04C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78A2BBC3" w14:textId="77777777" w:rsidTr="007D5367">
        <w:tc>
          <w:tcPr>
            <w:tcW w:w="586" w:type="pct"/>
          </w:tcPr>
          <w:p w14:paraId="40AEF863" w14:textId="160A1E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R4-2411875</w:t>
            </w:r>
          </w:p>
        </w:tc>
        <w:tc>
          <w:tcPr>
            <w:tcW w:w="1030" w:type="pct"/>
          </w:tcPr>
          <w:p w14:paraId="137BC496" w14:textId="1D504F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(NR_channel_raster_enh-Core) CR to TS38.108 Supporting enhanced channel raster for band n254</w:t>
            </w:r>
          </w:p>
        </w:tc>
        <w:tc>
          <w:tcPr>
            <w:tcW w:w="517" w:type="pct"/>
          </w:tcPr>
          <w:p w14:paraId="0E316112" w14:textId="2D0785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1765BA52" w14:textId="14A1CC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34A999E8" w14:textId="1E4119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0082</w:t>
            </w:r>
          </w:p>
        </w:tc>
        <w:tc>
          <w:tcPr>
            <w:tcW w:w="272" w:type="pct"/>
          </w:tcPr>
          <w:p w14:paraId="6982230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085F9BD" w14:textId="428A0F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ECAA4B8" w14:textId="459391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F1E179C" w14:textId="493D32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NR_channel_raster_enh-Core</w:t>
            </w:r>
          </w:p>
        </w:tc>
        <w:tc>
          <w:tcPr>
            <w:tcW w:w="511" w:type="pct"/>
          </w:tcPr>
          <w:p w14:paraId="707CA3BF" w14:textId="4BD464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48A6181" w14:textId="77777777" w:rsidTr="007D5367">
        <w:tc>
          <w:tcPr>
            <w:tcW w:w="586" w:type="pct"/>
          </w:tcPr>
          <w:p w14:paraId="7302A462" w14:textId="1BCB59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R4-2412294</w:t>
            </w:r>
          </w:p>
        </w:tc>
        <w:tc>
          <w:tcPr>
            <w:tcW w:w="1030" w:type="pct"/>
          </w:tcPr>
          <w:p w14:paraId="4769302C" w14:textId="6329AA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38.108 on Demod FR1-NTN FRC alignments and propogation corrections</w:t>
            </w:r>
          </w:p>
        </w:tc>
        <w:tc>
          <w:tcPr>
            <w:tcW w:w="517" w:type="pct"/>
          </w:tcPr>
          <w:p w14:paraId="2969E978" w14:textId="506BD6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5F2E6022" w14:textId="540594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112AD365" w14:textId="750CDC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0083</w:t>
            </w:r>
          </w:p>
        </w:tc>
        <w:tc>
          <w:tcPr>
            <w:tcW w:w="272" w:type="pct"/>
          </w:tcPr>
          <w:p w14:paraId="32FC716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997609A" w14:textId="09744C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F61A1CD" w14:textId="4DB166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F89159B" w14:textId="29BF97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090EB6E0" w14:textId="361212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ADC150F" w14:textId="77777777" w:rsidTr="007D5367">
        <w:tc>
          <w:tcPr>
            <w:tcW w:w="586" w:type="pct"/>
          </w:tcPr>
          <w:p w14:paraId="56F5B065" w14:textId="6820DF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R4-2413579</w:t>
            </w:r>
          </w:p>
        </w:tc>
        <w:tc>
          <w:tcPr>
            <w:tcW w:w="1030" w:type="pct"/>
          </w:tcPr>
          <w:p w14:paraId="2A7CE7D0" w14:textId="50265A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38.108 on Demod FR1-NTN FRC alignments and propogation corrections</w:t>
            </w:r>
          </w:p>
        </w:tc>
        <w:tc>
          <w:tcPr>
            <w:tcW w:w="517" w:type="pct"/>
          </w:tcPr>
          <w:p w14:paraId="14D5D73B" w14:textId="6A71F2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Samsung</w:t>
            </w:r>
          </w:p>
        </w:tc>
        <w:tc>
          <w:tcPr>
            <w:tcW w:w="368" w:type="pct"/>
          </w:tcPr>
          <w:p w14:paraId="6AAE9C8B" w14:textId="307497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47B85D7B" w14:textId="03D93B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0083</w:t>
            </w:r>
          </w:p>
        </w:tc>
        <w:tc>
          <w:tcPr>
            <w:tcW w:w="272" w:type="pct"/>
          </w:tcPr>
          <w:p w14:paraId="06E7217C" w14:textId="3FBFD0F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BFC57CE" w14:textId="3CBF6B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AC157CC" w14:textId="169528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651FE8E" w14:textId="73480C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429F786F" w14:textId="2E1D65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5A4621C" w14:textId="77777777" w:rsidTr="007D5367">
        <w:tc>
          <w:tcPr>
            <w:tcW w:w="586" w:type="pct"/>
          </w:tcPr>
          <w:p w14:paraId="77A1B070" w14:textId="4E54B2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R4-2412295</w:t>
            </w:r>
          </w:p>
        </w:tc>
        <w:tc>
          <w:tcPr>
            <w:tcW w:w="1030" w:type="pct"/>
          </w:tcPr>
          <w:p w14:paraId="10FAB8E5" w14:textId="22575C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38.108 on Demod FR1-NTN FRC alignments and propogation corrections</w:t>
            </w:r>
          </w:p>
        </w:tc>
        <w:tc>
          <w:tcPr>
            <w:tcW w:w="517" w:type="pct"/>
          </w:tcPr>
          <w:p w14:paraId="7D93D492" w14:textId="0C9403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Samsung</w:t>
            </w:r>
          </w:p>
        </w:tc>
        <w:tc>
          <w:tcPr>
            <w:tcW w:w="368" w:type="pct"/>
          </w:tcPr>
          <w:p w14:paraId="2B4EEBC3" w14:textId="2560C3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0DB76219" w14:textId="0C4939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0084</w:t>
            </w:r>
          </w:p>
        </w:tc>
        <w:tc>
          <w:tcPr>
            <w:tcW w:w="272" w:type="pct"/>
          </w:tcPr>
          <w:p w14:paraId="4F3B0CC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7663B3C" w14:textId="703004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7FB39D3" w14:textId="7D3B88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BE62301" w14:textId="6FF5E0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66D99E8D" w14:textId="46BE27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AD9214E" w14:textId="77777777" w:rsidTr="007D5367">
        <w:tc>
          <w:tcPr>
            <w:tcW w:w="586" w:type="pct"/>
          </w:tcPr>
          <w:p w14:paraId="314B9116" w14:textId="66DF69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R4-2412298</w:t>
            </w:r>
          </w:p>
        </w:tc>
        <w:tc>
          <w:tcPr>
            <w:tcW w:w="1030" w:type="pct"/>
          </w:tcPr>
          <w:p w14:paraId="3B09BAA1" w14:textId="23F08D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38.108 correction on FRC and naming alignment</w:t>
            </w:r>
          </w:p>
        </w:tc>
        <w:tc>
          <w:tcPr>
            <w:tcW w:w="517" w:type="pct"/>
          </w:tcPr>
          <w:p w14:paraId="7F4990D2" w14:textId="5E6F96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4445BC6E" w14:textId="79FAD8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425A906B" w14:textId="274CAB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0085</w:t>
            </w:r>
          </w:p>
        </w:tc>
        <w:tc>
          <w:tcPr>
            <w:tcW w:w="272" w:type="pct"/>
          </w:tcPr>
          <w:p w14:paraId="2763252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194F933" w14:textId="435D38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B28DD8F" w14:textId="6A42EF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9C8B475" w14:textId="24E220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43BFA992" w14:textId="1217FA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D17FB32" w14:textId="77777777" w:rsidTr="007D5367">
        <w:tc>
          <w:tcPr>
            <w:tcW w:w="586" w:type="pct"/>
          </w:tcPr>
          <w:p w14:paraId="0C6E488E" w14:textId="6C0C73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R4-2413540</w:t>
            </w:r>
          </w:p>
        </w:tc>
        <w:tc>
          <w:tcPr>
            <w:tcW w:w="1030" w:type="pct"/>
          </w:tcPr>
          <w:p w14:paraId="7DE22D19" w14:textId="34AD25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38.108 correction on FRC and naming alignment</w:t>
            </w:r>
          </w:p>
        </w:tc>
        <w:tc>
          <w:tcPr>
            <w:tcW w:w="517" w:type="pct"/>
          </w:tcPr>
          <w:p w14:paraId="68E91D27" w14:textId="717816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521051C9" w14:textId="270AB0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571E6615" w14:textId="602EA8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0085</w:t>
            </w:r>
          </w:p>
        </w:tc>
        <w:tc>
          <w:tcPr>
            <w:tcW w:w="272" w:type="pct"/>
          </w:tcPr>
          <w:p w14:paraId="443F1A35" w14:textId="78F10DC6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3DD3048" w14:textId="52AA61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7920982" w14:textId="6D5B62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883816A" w14:textId="65CE98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48089A65" w14:textId="41B744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0F7F0CF" w14:textId="77777777" w:rsidTr="007D5367">
        <w:tc>
          <w:tcPr>
            <w:tcW w:w="586" w:type="pct"/>
          </w:tcPr>
          <w:p w14:paraId="3ACDE9DB" w14:textId="02DE0E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R4-2412299</w:t>
            </w:r>
          </w:p>
        </w:tc>
        <w:tc>
          <w:tcPr>
            <w:tcW w:w="1030" w:type="pct"/>
          </w:tcPr>
          <w:p w14:paraId="08914A08" w14:textId="1BF0E4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  NR_NTN_solutions-Core) CR for 38.108 on FRC alignments</w:t>
            </w:r>
          </w:p>
        </w:tc>
        <w:tc>
          <w:tcPr>
            <w:tcW w:w="517" w:type="pct"/>
          </w:tcPr>
          <w:p w14:paraId="48D1D5B8" w14:textId="037853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500D241" w14:textId="3A351D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7B8EDC5B" w14:textId="22BD3C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0086</w:t>
            </w:r>
          </w:p>
        </w:tc>
        <w:tc>
          <w:tcPr>
            <w:tcW w:w="272" w:type="pct"/>
          </w:tcPr>
          <w:p w14:paraId="32A8799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44E148A" w14:textId="50D1F2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276B4D2" w14:textId="215C0E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F03A917" w14:textId="639E18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2A7AB82A" w14:textId="432200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941A7AD" w14:textId="77777777" w:rsidTr="007D5367">
        <w:tc>
          <w:tcPr>
            <w:tcW w:w="586" w:type="pct"/>
          </w:tcPr>
          <w:p w14:paraId="466FA53D" w14:textId="46CA7C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R4-2412302</w:t>
            </w:r>
          </w:p>
        </w:tc>
        <w:tc>
          <w:tcPr>
            <w:tcW w:w="1030" w:type="pct"/>
          </w:tcPr>
          <w:p w14:paraId="4422EFE6" w14:textId="61248B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38.108 on RF FR2-NTN FRC alignments</w:t>
            </w:r>
          </w:p>
        </w:tc>
        <w:tc>
          <w:tcPr>
            <w:tcW w:w="517" w:type="pct"/>
          </w:tcPr>
          <w:p w14:paraId="0B5A2320" w14:textId="520261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1C022A90" w14:textId="406DA2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1A27A909" w14:textId="48F649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0087</w:t>
            </w:r>
          </w:p>
        </w:tc>
        <w:tc>
          <w:tcPr>
            <w:tcW w:w="272" w:type="pct"/>
          </w:tcPr>
          <w:p w14:paraId="7E8C861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0025AE1" w14:textId="2B6966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5656140" w14:textId="057AF9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D50A34D" w14:textId="59C076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59958CA6" w14:textId="478A83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FEF2B9B" w14:textId="77777777" w:rsidTr="007D5367">
        <w:tc>
          <w:tcPr>
            <w:tcW w:w="586" w:type="pct"/>
          </w:tcPr>
          <w:p w14:paraId="07D3E216" w14:textId="5568BA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R4-2412484</w:t>
            </w:r>
          </w:p>
        </w:tc>
        <w:tc>
          <w:tcPr>
            <w:tcW w:w="1030" w:type="pct"/>
          </w:tcPr>
          <w:p w14:paraId="6695120C" w14:textId="2DD59D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TS 38.108, Correction on NTN SAN requirement reference points</w:t>
            </w:r>
          </w:p>
        </w:tc>
        <w:tc>
          <w:tcPr>
            <w:tcW w:w="517" w:type="pct"/>
          </w:tcPr>
          <w:p w14:paraId="7FE24F11" w14:textId="76FADE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280030EB" w14:textId="1134B0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2A617706" w14:textId="2D5981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0088</w:t>
            </w:r>
          </w:p>
        </w:tc>
        <w:tc>
          <w:tcPr>
            <w:tcW w:w="272" w:type="pct"/>
          </w:tcPr>
          <w:p w14:paraId="781FD7E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8A99D24" w14:textId="5DD582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DFE5628" w14:textId="62F920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13BFB8C" w14:textId="0A6A7C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352DFA7C" w14:textId="3242CB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46E0825" w14:textId="77777777" w:rsidTr="007D5367">
        <w:tc>
          <w:tcPr>
            <w:tcW w:w="586" w:type="pct"/>
          </w:tcPr>
          <w:p w14:paraId="07E485F8" w14:textId="6C3B6C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R4-2412773</w:t>
            </w:r>
          </w:p>
        </w:tc>
        <w:tc>
          <w:tcPr>
            <w:tcW w:w="1030" w:type="pct"/>
          </w:tcPr>
          <w:p w14:paraId="64F441D3" w14:textId="3EB69F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NTN radiated performance requirements for PUSCH</w:t>
            </w:r>
          </w:p>
        </w:tc>
        <w:tc>
          <w:tcPr>
            <w:tcW w:w="517" w:type="pct"/>
          </w:tcPr>
          <w:p w14:paraId="098E277A" w14:textId="7F09A1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D8D3569" w14:textId="2F77B1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1D46B891" w14:textId="1DF2A9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0089</w:t>
            </w:r>
          </w:p>
        </w:tc>
        <w:tc>
          <w:tcPr>
            <w:tcW w:w="272" w:type="pct"/>
          </w:tcPr>
          <w:p w14:paraId="3D2347B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D837521" w14:textId="015953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7311C34" w14:textId="5AEBA8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213A6A0" w14:textId="1D9902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46EBF049" w14:textId="121079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F2E51A4" w14:textId="77777777" w:rsidTr="007D5367">
        <w:tc>
          <w:tcPr>
            <w:tcW w:w="586" w:type="pct"/>
          </w:tcPr>
          <w:p w14:paraId="3CB72DF5" w14:textId="3EFECE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R4-2413475</w:t>
            </w:r>
          </w:p>
        </w:tc>
        <w:tc>
          <w:tcPr>
            <w:tcW w:w="1030" w:type="pct"/>
          </w:tcPr>
          <w:p w14:paraId="5A6AF0CF" w14:textId="503C61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NTN radiated performance requirements for PUSCH</w:t>
            </w:r>
          </w:p>
        </w:tc>
        <w:tc>
          <w:tcPr>
            <w:tcW w:w="517" w:type="pct"/>
          </w:tcPr>
          <w:p w14:paraId="53A5291D" w14:textId="377507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227174E" w14:textId="1FB156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30B5AFAD" w14:textId="715D63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0089</w:t>
            </w:r>
          </w:p>
        </w:tc>
        <w:tc>
          <w:tcPr>
            <w:tcW w:w="272" w:type="pct"/>
          </w:tcPr>
          <w:p w14:paraId="45215D5C" w14:textId="26B6673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C077747" w14:textId="3EA2B3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577A500" w14:textId="02D3AF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A01D268" w14:textId="0E05FE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42F1BEB7" w14:textId="17001D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131DDC1" w14:textId="77777777" w:rsidTr="007D5367">
        <w:tc>
          <w:tcPr>
            <w:tcW w:w="586" w:type="pct"/>
          </w:tcPr>
          <w:p w14:paraId="337F758C" w14:textId="1114EB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R4-2413439</w:t>
            </w:r>
          </w:p>
        </w:tc>
        <w:tc>
          <w:tcPr>
            <w:tcW w:w="1030" w:type="pct"/>
          </w:tcPr>
          <w:p w14:paraId="3BCD552D" w14:textId="6A9056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performance requirements for PUSCH with DM-RS bundling</w:t>
            </w:r>
          </w:p>
        </w:tc>
        <w:tc>
          <w:tcPr>
            <w:tcW w:w="517" w:type="pct"/>
          </w:tcPr>
          <w:p w14:paraId="4F49669B" w14:textId="3E4020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4DF2182E" w14:textId="3D2FB5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5B968EAD" w14:textId="6A5864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0090</w:t>
            </w:r>
          </w:p>
        </w:tc>
        <w:tc>
          <w:tcPr>
            <w:tcW w:w="272" w:type="pct"/>
          </w:tcPr>
          <w:p w14:paraId="39EC674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D41EB60" w14:textId="5C2352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4EF95A6" w14:textId="5221B4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64CB7A1" w14:textId="72127F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182D696B" w14:textId="4AA2DE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4A662DF" w14:textId="77777777" w:rsidTr="007D5367">
        <w:tc>
          <w:tcPr>
            <w:tcW w:w="586" w:type="pct"/>
          </w:tcPr>
          <w:p w14:paraId="1CC4819F" w14:textId="3E2BDC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R4-2413477</w:t>
            </w:r>
          </w:p>
        </w:tc>
        <w:tc>
          <w:tcPr>
            <w:tcW w:w="1030" w:type="pct"/>
          </w:tcPr>
          <w:p w14:paraId="39AD6A9B" w14:textId="33B247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performance requirements for PUSCH with DM-RS bundling</w:t>
            </w:r>
          </w:p>
        </w:tc>
        <w:tc>
          <w:tcPr>
            <w:tcW w:w="517" w:type="pct"/>
          </w:tcPr>
          <w:p w14:paraId="4CDF9ED7" w14:textId="595FD1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39DD727A" w14:textId="4BFA8F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7F7D7A06" w14:textId="665331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0090</w:t>
            </w:r>
          </w:p>
        </w:tc>
        <w:tc>
          <w:tcPr>
            <w:tcW w:w="272" w:type="pct"/>
          </w:tcPr>
          <w:p w14:paraId="0BBF31DE" w14:textId="209EBCE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0E8C486" w14:textId="04C226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CC82F55" w14:textId="274970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6CCA3DF" w14:textId="477A3C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53B7939A" w14:textId="376439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58C05CE" w14:textId="77777777" w:rsidTr="007D5367">
        <w:tc>
          <w:tcPr>
            <w:tcW w:w="586" w:type="pct"/>
          </w:tcPr>
          <w:p w14:paraId="623303A3" w14:textId="67C763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R4-2413448</w:t>
            </w:r>
          </w:p>
        </w:tc>
        <w:tc>
          <w:tcPr>
            <w:tcW w:w="1030" w:type="pct"/>
          </w:tcPr>
          <w:p w14:paraId="5A1F7954" w14:textId="674545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(NR_NTN_solutions-Perf) Correction CR on performance requirements in TS 38108</w:t>
            </w:r>
          </w:p>
        </w:tc>
        <w:tc>
          <w:tcPr>
            <w:tcW w:w="517" w:type="pct"/>
          </w:tcPr>
          <w:p w14:paraId="047E61B0" w14:textId="677D3E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7F764C10" w14:textId="4AC9EC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78510BAD" w14:textId="3F94F0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0091</w:t>
            </w:r>
          </w:p>
        </w:tc>
        <w:tc>
          <w:tcPr>
            <w:tcW w:w="272" w:type="pct"/>
          </w:tcPr>
          <w:p w14:paraId="5839F47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26371FC" w14:textId="4FDAB1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C18AFB4" w14:textId="13DFBB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A198074" w14:textId="092FB6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1F61C9EB" w14:textId="067F50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2B5CF720" w14:textId="77777777" w:rsidTr="007D5367">
        <w:tc>
          <w:tcPr>
            <w:tcW w:w="586" w:type="pct"/>
          </w:tcPr>
          <w:p w14:paraId="37418B23" w14:textId="288143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R4-2413449</w:t>
            </w:r>
          </w:p>
        </w:tc>
        <w:tc>
          <w:tcPr>
            <w:tcW w:w="1030" w:type="pct"/>
          </w:tcPr>
          <w:p w14:paraId="6883862B" w14:textId="020339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(NR_NTN_solutions-Perf) Correction CR on performance requirements in TS 38108</w:t>
            </w:r>
          </w:p>
        </w:tc>
        <w:tc>
          <w:tcPr>
            <w:tcW w:w="517" w:type="pct"/>
          </w:tcPr>
          <w:p w14:paraId="18BF1244" w14:textId="50B1A7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752C6ABB" w14:textId="4A7C87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38.108</w:t>
            </w:r>
          </w:p>
        </w:tc>
        <w:tc>
          <w:tcPr>
            <w:tcW w:w="317" w:type="pct"/>
          </w:tcPr>
          <w:p w14:paraId="44077255" w14:textId="265D9C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0092</w:t>
            </w:r>
          </w:p>
        </w:tc>
        <w:tc>
          <w:tcPr>
            <w:tcW w:w="272" w:type="pct"/>
          </w:tcPr>
          <w:p w14:paraId="6CB9FE0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652E92C" w14:textId="7050B7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5C8116E" w14:textId="63A6E4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75177A4" w14:textId="1493E8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5B67776A" w14:textId="0941D3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C004B56" w14:textId="77777777" w:rsidTr="007D5367">
        <w:tc>
          <w:tcPr>
            <w:tcW w:w="586" w:type="pct"/>
          </w:tcPr>
          <w:p w14:paraId="31DAAD0A" w14:textId="1256FE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R4-2412902</w:t>
            </w:r>
          </w:p>
        </w:tc>
        <w:tc>
          <w:tcPr>
            <w:tcW w:w="1030" w:type="pct"/>
          </w:tcPr>
          <w:p w14:paraId="2D2D2AAE" w14:textId="2E5C3F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38.114 with updates and corrections</w:t>
            </w:r>
          </w:p>
        </w:tc>
        <w:tc>
          <w:tcPr>
            <w:tcW w:w="517" w:type="pct"/>
          </w:tcPr>
          <w:p w14:paraId="38CB2B14" w14:textId="240DBB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65407E3F" w14:textId="3DDFB5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38.114</w:t>
            </w:r>
          </w:p>
        </w:tc>
        <w:tc>
          <w:tcPr>
            <w:tcW w:w="317" w:type="pct"/>
          </w:tcPr>
          <w:p w14:paraId="76382ADF" w14:textId="4A3A6E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0016</w:t>
            </w:r>
          </w:p>
        </w:tc>
        <w:tc>
          <w:tcPr>
            <w:tcW w:w="272" w:type="pct"/>
          </w:tcPr>
          <w:p w14:paraId="63D1B41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EF75CD3" w14:textId="3EAB8C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2B115DE" w14:textId="56273A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EA0D25F" w14:textId="39F4E6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4AB34F91" w14:textId="032D5C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BA27BD8" w14:textId="77777777" w:rsidTr="007D5367">
        <w:tc>
          <w:tcPr>
            <w:tcW w:w="586" w:type="pct"/>
          </w:tcPr>
          <w:p w14:paraId="77532BDC" w14:textId="5375EF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R4-2413499</w:t>
            </w:r>
          </w:p>
        </w:tc>
        <w:tc>
          <w:tcPr>
            <w:tcW w:w="1030" w:type="pct"/>
          </w:tcPr>
          <w:p w14:paraId="4CC68777" w14:textId="6E73C5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38.114 with updates and corrections</w:t>
            </w:r>
          </w:p>
        </w:tc>
        <w:tc>
          <w:tcPr>
            <w:tcW w:w="517" w:type="pct"/>
          </w:tcPr>
          <w:p w14:paraId="7747B379" w14:textId="6A61DC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14BD2198" w14:textId="475E58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38.114</w:t>
            </w:r>
          </w:p>
        </w:tc>
        <w:tc>
          <w:tcPr>
            <w:tcW w:w="317" w:type="pct"/>
          </w:tcPr>
          <w:p w14:paraId="36BE88C7" w14:textId="096FC9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0016</w:t>
            </w:r>
          </w:p>
        </w:tc>
        <w:tc>
          <w:tcPr>
            <w:tcW w:w="272" w:type="pct"/>
          </w:tcPr>
          <w:p w14:paraId="46921BD9" w14:textId="20A4B43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E4340B3" w14:textId="69A2A2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516104F" w14:textId="1F4E95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A7C7526" w14:textId="24CD4F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73A71376" w14:textId="737AF0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FEC96E5" w14:textId="77777777" w:rsidTr="007D5367">
        <w:tc>
          <w:tcPr>
            <w:tcW w:w="586" w:type="pct"/>
          </w:tcPr>
          <w:p w14:paraId="56421221" w14:textId="6265BC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R4-2411056</w:t>
            </w:r>
          </w:p>
        </w:tc>
        <w:tc>
          <w:tcPr>
            <w:tcW w:w="1030" w:type="pct"/>
          </w:tcPr>
          <w:p w14:paraId="3FBE6902" w14:textId="73FDC8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Maintenance CR to TS 38.115-1: NCR conformance part</w:t>
            </w:r>
          </w:p>
        </w:tc>
        <w:tc>
          <w:tcPr>
            <w:tcW w:w="517" w:type="pct"/>
          </w:tcPr>
          <w:p w14:paraId="06CF5695" w14:textId="69EF97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5B395856" w14:textId="2797A7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38.115-1</w:t>
            </w:r>
          </w:p>
        </w:tc>
        <w:tc>
          <w:tcPr>
            <w:tcW w:w="317" w:type="pct"/>
          </w:tcPr>
          <w:p w14:paraId="41FEBCA6" w14:textId="000252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0035</w:t>
            </w:r>
          </w:p>
        </w:tc>
        <w:tc>
          <w:tcPr>
            <w:tcW w:w="272" w:type="pct"/>
          </w:tcPr>
          <w:p w14:paraId="64980B3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7F40252" w14:textId="7414F0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709D17E" w14:textId="625115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EB6901C" w14:textId="5BB29F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7CC36AFE" w14:textId="6EAD10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8D7741E" w14:textId="77777777" w:rsidTr="007D5367">
        <w:tc>
          <w:tcPr>
            <w:tcW w:w="586" w:type="pct"/>
          </w:tcPr>
          <w:p w14:paraId="616F7F7A" w14:textId="7C8EA9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R4-2413505</w:t>
            </w:r>
          </w:p>
        </w:tc>
        <w:tc>
          <w:tcPr>
            <w:tcW w:w="1030" w:type="pct"/>
          </w:tcPr>
          <w:p w14:paraId="0D7A5C3E" w14:textId="080B23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Maintenance CR to TS 38.115-1: NCR conformance part</w:t>
            </w:r>
          </w:p>
        </w:tc>
        <w:tc>
          <w:tcPr>
            <w:tcW w:w="517" w:type="pct"/>
          </w:tcPr>
          <w:p w14:paraId="2A315FBC" w14:textId="2E4D40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43328564" w14:textId="64BCF6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38.115-1</w:t>
            </w:r>
          </w:p>
        </w:tc>
        <w:tc>
          <w:tcPr>
            <w:tcW w:w="317" w:type="pct"/>
          </w:tcPr>
          <w:p w14:paraId="04341BDB" w14:textId="404200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0035</w:t>
            </w:r>
          </w:p>
        </w:tc>
        <w:tc>
          <w:tcPr>
            <w:tcW w:w="272" w:type="pct"/>
          </w:tcPr>
          <w:p w14:paraId="5E1D61D2" w14:textId="3F23AD9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83E9726" w14:textId="56C7BD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43948D4" w14:textId="47B7AE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4AB8D16" w14:textId="6CC0E7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645054F0" w14:textId="3F7CAB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3E1E5DB" w14:textId="77777777" w:rsidTr="007D5367">
        <w:tc>
          <w:tcPr>
            <w:tcW w:w="586" w:type="pct"/>
          </w:tcPr>
          <w:p w14:paraId="2966C19B" w14:textId="7C3BC8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R4-2411127</w:t>
            </w:r>
          </w:p>
        </w:tc>
        <w:tc>
          <w:tcPr>
            <w:tcW w:w="1030" w:type="pct"/>
          </w:tcPr>
          <w:p w14:paraId="661E30C5" w14:textId="1C8389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(NR_netcon_repeater-Perf)CR for TS 38.115-1, Correction on network controlled repeater classes for NCR</w:t>
            </w:r>
          </w:p>
        </w:tc>
        <w:tc>
          <w:tcPr>
            <w:tcW w:w="517" w:type="pct"/>
          </w:tcPr>
          <w:p w14:paraId="2F41F120" w14:textId="7D3576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0FCC2042" w14:textId="070573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38.115-1</w:t>
            </w:r>
          </w:p>
        </w:tc>
        <w:tc>
          <w:tcPr>
            <w:tcW w:w="317" w:type="pct"/>
          </w:tcPr>
          <w:p w14:paraId="24FE5055" w14:textId="772612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0036</w:t>
            </w:r>
          </w:p>
        </w:tc>
        <w:tc>
          <w:tcPr>
            <w:tcW w:w="272" w:type="pct"/>
          </w:tcPr>
          <w:p w14:paraId="4B5C83E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73C0EA7" w14:textId="0AA02F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60AF430" w14:textId="3E45B0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D468EE8" w14:textId="128804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56E54055" w14:textId="071C07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26DA674" w14:textId="77777777" w:rsidTr="007D5367">
        <w:tc>
          <w:tcPr>
            <w:tcW w:w="586" w:type="pct"/>
          </w:tcPr>
          <w:p w14:paraId="062585A7" w14:textId="53979C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R4-2413596</w:t>
            </w:r>
          </w:p>
        </w:tc>
        <w:tc>
          <w:tcPr>
            <w:tcW w:w="1030" w:type="pct"/>
          </w:tcPr>
          <w:p w14:paraId="68851974" w14:textId="7A63D3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(NR_netcon_repeater-Perf)CR for TS 38.115-1, Correction on network controlled repeater classes for NCR</w:t>
            </w:r>
          </w:p>
        </w:tc>
        <w:tc>
          <w:tcPr>
            <w:tcW w:w="517" w:type="pct"/>
          </w:tcPr>
          <w:p w14:paraId="552E6369" w14:textId="62B69A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6FA89F0A" w14:textId="125658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38.115-1</w:t>
            </w:r>
          </w:p>
        </w:tc>
        <w:tc>
          <w:tcPr>
            <w:tcW w:w="317" w:type="pct"/>
          </w:tcPr>
          <w:p w14:paraId="32EA320D" w14:textId="158523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0036</w:t>
            </w:r>
          </w:p>
        </w:tc>
        <w:tc>
          <w:tcPr>
            <w:tcW w:w="272" w:type="pct"/>
          </w:tcPr>
          <w:p w14:paraId="5D8EFA75" w14:textId="2FB8C6E1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12B3D42" w14:textId="5EB268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2D9F641" w14:textId="7D62AA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EC8D6F4" w14:textId="4D25FF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79EB4972" w14:textId="45CD2B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EF84FE8" w14:textId="77777777" w:rsidTr="007D5367">
        <w:tc>
          <w:tcPr>
            <w:tcW w:w="586" w:type="pct"/>
          </w:tcPr>
          <w:p w14:paraId="0B4F012A" w14:textId="271E57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R4-2411131</w:t>
            </w:r>
          </w:p>
        </w:tc>
        <w:tc>
          <w:tcPr>
            <w:tcW w:w="1030" w:type="pct"/>
          </w:tcPr>
          <w:p w14:paraId="70EC4C72" w14:textId="521218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(NR_netcon_repeater-Perf)CR for TS 38.115-1, Correction on requirement for 5MHz channel bandwidth  for NCR MT</w:t>
            </w:r>
          </w:p>
        </w:tc>
        <w:tc>
          <w:tcPr>
            <w:tcW w:w="517" w:type="pct"/>
          </w:tcPr>
          <w:p w14:paraId="343DA75A" w14:textId="1B4EB3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3C49FDF0" w14:textId="3554FA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38.115-1</w:t>
            </w:r>
          </w:p>
        </w:tc>
        <w:tc>
          <w:tcPr>
            <w:tcW w:w="317" w:type="pct"/>
          </w:tcPr>
          <w:p w14:paraId="7D9FBCA5" w14:textId="18205B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0037</w:t>
            </w:r>
          </w:p>
        </w:tc>
        <w:tc>
          <w:tcPr>
            <w:tcW w:w="272" w:type="pct"/>
          </w:tcPr>
          <w:p w14:paraId="74150BB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66E419E" w14:textId="2C6C4C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ED82CC8" w14:textId="51C5B1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63ABB17" w14:textId="28397D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0628314F" w14:textId="408A23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85A10F7" w14:textId="77777777" w:rsidTr="007D5367">
        <w:tc>
          <w:tcPr>
            <w:tcW w:w="586" w:type="pct"/>
          </w:tcPr>
          <w:p w14:paraId="702606C0" w14:textId="52498E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R4-2413598</w:t>
            </w:r>
          </w:p>
        </w:tc>
        <w:tc>
          <w:tcPr>
            <w:tcW w:w="1030" w:type="pct"/>
          </w:tcPr>
          <w:p w14:paraId="7DDDECAE" w14:textId="6AFA00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(NR_netcon_repeater-Perf)CR for TS 38.115-1, Correction on requirement for 5MHz channel bandwidth  for NCR MT</w:t>
            </w:r>
          </w:p>
        </w:tc>
        <w:tc>
          <w:tcPr>
            <w:tcW w:w="517" w:type="pct"/>
          </w:tcPr>
          <w:p w14:paraId="45CDD602" w14:textId="13FB07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0497DBE1" w14:textId="20553C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38.115-1</w:t>
            </w:r>
          </w:p>
        </w:tc>
        <w:tc>
          <w:tcPr>
            <w:tcW w:w="317" w:type="pct"/>
          </w:tcPr>
          <w:p w14:paraId="50DAEF59" w14:textId="00FAB3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0037</w:t>
            </w:r>
          </w:p>
        </w:tc>
        <w:tc>
          <w:tcPr>
            <w:tcW w:w="272" w:type="pct"/>
          </w:tcPr>
          <w:p w14:paraId="7A1D1467" w14:textId="2CC41F6C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8A4A2E9" w14:textId="7AF62C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F0AA945" w14:textId="511168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70CBA19" w14:textId="23ED93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0E4C18A4" w14:textId="6C38D8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FD13297" w14:textId="77777777" w:rsidTr="007D5367">
        <w:tc>
          <w:tcPr>
            <w:tcW w:w="586" w:type="pct"/>
          </w:tcPr>
          <w:p w14:paraId="4578FBAE" w14:textId="078E9E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R4-2411712</w:t>
            </w:r>
          </w:p>
        </w:tc>
        <w:tc>
          <w:tcPr>
            <w:tcW w:w="1030" w:type="pct"/>
          </w:tcPr>
          <w:p w14:paraId="4D5C1B73" w14:textId="05513D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38.115-1: Correction on Scope</w:t>
            </w:r>
          </w:p>
        </w:tc>
        <w:tc>
          <w:tcPr>
            <w:tcW w:w="517" w:type="pct"/>
          </w:tcPr>
          <w:p w14:paraId="6195F16D" w14:textId="18BE76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368" w:type="pct"/>
          </w:tcPr>
          <w:p w14:paraId="505BDCF4" w14:textId="5DCFA1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38.115-1</w:t>
            </w:r>
          </w:p>
        </w:tc>
        <w:tc>
          <w:tcPr>
            <w:tcW w:w="317" w:type="pct"/>
          </w:tcPr>
          <w:p w14:paraId="6F386E3B" w14:textId="016182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0038</w:t>
            </w:r>
          </w:p>
        </w:tc>
        <w:tc>
          <w:tcPr>
            <w:tcW w:w="272" w:type="pct"/>
          </w:tcPr>
          <w:p w14:paraId="62E9B55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ADF61DD" w14:textId="14CBE3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6BA3427" w14:textId="6CD4EF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06F7FFA" w14:textId="40038B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608D826B" w14:textId="6305E0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2B15DC23" w14:textId="77777777" w:rsidTr="007D5367">
        <w:tc>
          <w:tcPr>
            <w:tcW w:w="586" w:type="pct"/>
          </w:tcPr>
          <w:p w14:paraId="00F076D1" w14:textId="00AAFA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R4-2411714</w:t>
            </w:r>
          </w:p>
        </w:tc>
        <w:tc>
          <w:tcPr>
            <w:tcW w:w="1030" w:type="pct"/>
          </w:tcPr>
          <w:p w14:paraId="240AD910" w14:textId="3A5F1E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38.115-1 Editorial Correction on Clause number of Unwanted emissions</w:t>
            </w:r>
          </w:p>
        </w:tc>
        <w:tc>
          <w:tcPr>
            <w:tcW w:w="517" w:type="pct"/>
          </w:tcPr>
          <w:p w14:paraId="4F3609F0" w14:textId="6E1B5C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368" w:type="pct"/>
          </w:tcPr>
          <w:p w14:paraId="67281A55" w14:textId="2AC3F3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38.115-1</w:t>
            </w:r>
          </w:p>
        </w:tc>
        <w:tc>
          <w:tcPr>
            <w:tcW w:w="317" w:type="pct"/>
          </w:tcPr>
          <w:p w14:paraId="088724D2" w14:textId="3A50E8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0039</w:t>
            </w:r>
          </w:p>
        </w:tc>
        <w:tc>
          <w:tcPr>
            <w:tcW w:w="272" w:type="pct"/>
          </w:tcPr>
          <w:p w14:paraId="439C3C0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BB75A57" w14:textId="4CE91D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411A33C" w14:textId="262F1E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</w:t>
            </w:r>
          </w:p>
        </w:tc>
        <w:tc>
          <w:tcPr>
            <w:tcW w:w="736" w:type="pct"/>
          </w:tcPr>
          <w:p w14:paraId="53AFF04A" w14:textId="78B73C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1FA22944" w14:textId="28A6C8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7B14A7E4" w14:textId="77777777" w:rsidTr="007D5367">
        <w:tc>
          <w:tcPr>
            <w:tcW w:w="586" w:type="pct"/>
          </w:tcPr>
          <w:p w14:paraId="19A888D8" w14:textId="6279C0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R4-2411715</w:t>
            </w:r>
          </w:p>
        </w:tc>
        <w:tc>
          <w:tcPr>
            <w:tcW w:w="1030" w:type="pct"/>
          </w:tcPr>
          <w:p w14:paraId="719678BE" w14:textId="73EA27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38.115-1 Editorial Correction on Clause number of Unwanted emissions</w:t>
            </w:r>
          </w:p>
        </w:tc>
        <w:tc>
          <w:tcPr>
            <w:tcW w:w="517" w:type="pct"/>
          </w:tcPr>
          <w:p w14:paraId="34A30CA8" w14:textId="78EBBB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368" w:type="pct"/>
          </w:tcPr>
          <w:p w14:paraId="6E2957C7" w14:textId="0692BA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38.115-1</w:t>
            </w:r>
          </w:p>
        </w:tc>
        <w:tc>
          <w:tcPr>
            <w:tcW w:w="317" w:type="pct"/>
          </w:tcPr>
          <w:p w14:paraId="431969D3" w14:textId="460855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0040</w:t>
            </w:r>
          </w:p>
        </w:tc>
        <w:tc>
          <w:tcPr>
            <w:tcW w:w="272" w:type="pct"/>
          </w:tcPr>
          <w:p w14:paraId="40FD994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BEEC3B0" w14:textId="48C2FE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1D610EC" w14:textId="7B9870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C5433B5" w14:textId="2217C8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055077E8" w14:textId="056480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1E06A6E3" w14:textId="77777777" w:rsidTr="007D5367">
        <w:tc>
          <w:tcPr>
            <w:tcW w:w="586" w:type="pct"/>
          </w:tcPr>
          <w:p w14:paraId="499A6171" w14:textId="003D18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R4-2412336</w:t>
            </w:r>
          </w:p>
        </w:tc>
        <w:tc>
          <w:tcPr>
            <w:tcW w:w="1030" w:type="pct"/>
          </w:tcPr>
          <w:p w14:paraId="429903F1" w14:textId="42D720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38.115-1: ACLR requirements for NCR</w:t>
            </w:r>
          </w:p>
        </w:tc>
        <w:tc>
          <w:tcPr>
            <w:tcW w:w="517" w:type="pct"/>
          </w:tcPr>
          <w:p w14:paraId="033910DE" w14:textId="520D11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</w:t>
            </w:r>
          </w:p>
        </w:tc>
        <w:tc>
          <w:tcPr>
            <w:tcW w:w="368" w:type="pct"/>
          </w:tcPr>
          <w:p w14:paraId="3F48BFBC" w14:textId="5A6221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38.115-1</w:t>
            </w:r>
          </w:p>
        </w:tc>
        <w:tc>
          <w:tcPr>
            <w:tcW w:w="317" w:type="pct"/>
          </w:tcPr>
          <w:p w14:paraId="64F053C8" w14:textId="019F4C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0041</w:t>
            </w:r>
          </w:p>
        </w:tc>
        <w:tc>
          <w:tcPr>
            <w:tcW w:w="272" w:type="pct"/>
          </w:tcPr>
          <w:p w14:paraId="72CB113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36185CF" w14:textId="574CA1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F575400" w14:textId="31D4B9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43E834D" w14:textId="48D96C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7D401230" w14:textId="582CD9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6F0A5459" w14:textId="77777777" w:rsidTr="007D5367">
        <w:tc>
          <w:tcPr>
            <w:tcW w:w="586" w:type="pct"/>
          </w:tcPr>
          <w:p w14:paraId="649F75FE" w14:textId="7A52C9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R4-2412339</w:t>
            </w:r>
          </w:p>
        </w:tc>
        <w:tc>
          <w:tcPr>
            <w:tcW w:w="1030" w:type="pct"/>
          </w:tcPr>
          <w:p w14:paraId="547E8ABB" w14:textId="550A08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38.115-1: Clause title corrections</w:t>
            </w:r>
          </w:p>
        </w:tc>
        <w:tc>
          <w:tcPr>
            <w:tcW w:w="517" w:type="pct"/>
          </w:tcPr>
          <w:p w14:paraId="159D12A2" w14:textId="7D0062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</w:t>
            </w:r>
          </w:p>
        </w:tc>
        <w:tc>
          <w:tcPr>
            <w:tcW w:w="368" w:type="pct"/>
          </w:tcPr>
          <w:p w14:paraId="45E09D81" w14:textId="12C94A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38.115-1</w:t>
            </w:r>
          </w:p>
        </w:tc>
        <w:tc>
          <w:tcPr>
            <w:tcW w:w="317" w:type="pct"/>
          </w:tcPr>
          <w:p w14:paraId="550730BC" w14:textId="4F2D48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0042</w:t>
            </w:r>
          </w:p>
        </w:tc>
        <w:tc>
          <w:tcPr>
            <w:tcW w:w="272" w:type="pct"/>
          </w:tcPr>
          <w:p w14:paraId="0FE5721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056B55E" w14:textId="174F9E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978CF42" w14:textId="646DF7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AB3F769" w14:textId="69C4EF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25274838" w14:textId="432177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67227304" w14:textId="77777777" w:rsidTr="007D5367">
        <w:tc>
          <w:tcPr>
            <w:tcW w:w="586" w:type="pct"/>
          </w:tcPr>
          <w:p w14:paraId="3D4BD67D" w14:textId="2FA358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R4-2412714</w:t>
            </w:r>
          </w:p>
        </w:tc>
        <w:tc>
          <w:tcPr>
            <w:tcW w:w="1030" w:type="pct"/>
          </w:tcPr>
          <w:p w14:paraId="21703BF3" w14:textId="2897CC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Maintenance CR of NCR to TS 38.115-1</w:t>
            </w:r>
          </w:p>
        </w:tc>
        <w:tc>
          <w:tcPr>
            <w:tcW w:w="517" w:type="pct"/>
          </w:tcPr>
          <w:p w14:paraId="69B89824" w14:textId="627ADE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</w:t>
            </w:r>
          </w:p>
        </w:tc>
        <w:tc>
          <w:tcPr>
            <w:tcW w:w="368" w:type="pct"/>
          </w:tcPr>
          <w:p w14:paraId="69B18620" w14:textId="1EA51A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38.115-1</w:t>
            </w:r>
          </w:p>
        </w:tc>
        <w:tc>
          <w:tcPr>
            <w:tcW w:w="317" w:type="pct"/>
          </w:tcPr>
          <w:p w14:paraId="5A736CCA" w14:textId="3EE328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0043</w:t>
            </w:r>
          </w:p>
        </w:tc>
        <w:tc>
          <w:tcPr>
            <w:tcW w:w="272" w:type="pct"/>
          </w:tcPr>
          <w:p w14:paraId="1921623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0C0BF5A" w14:textId="2BA2E5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D79B975" w14:textId="233EA8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1CCAE91" w14:textId="35DC60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5451F4A0" w14:textId="625FD8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4042BB99" w14:textId="77777777" w:rsidTr="007D5367">
        <w:tc>
          <w:tcPr>
            <w:tcW w:w="586" w:type="pct"/>
          </w:tcPr>
          <w:p w14:paraId="2FBFE79F" w14:textId="5B23B2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R4-2412796</w:t>
            </w:r>
          </w:p>
        </w:tc>
        <w:tc>
          <w:tcPr>
            <w:tcW w:w="1030" w:type="pct"/>
          </w:tcPr>
          <w:p w14:paraId="70258258" w14:textId="0395E4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38.115-1 for NCR conformance testing</w:t>
            </w:r>
          </w:p>
        </w:tc>
        <w:tc>
          <w:tcPr>
            <w:tcW w:w="517" w:type="pct"/>
          </w:tcPr>
          <w:p w14:paraId="6A066406" w14:textId="28797C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12383657" w14:textId="57B1C2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38.115-1</w:t>
            </w:r>
          </w:p>
        </w:tc>
        <w:tc>
          <w:tcPr>
            <w:tcW w:w="317" w:type="pct"/>
          </w:tcPr>
          <w:p w14:paraId="11895A43" w14:textId="597AFD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0044</w:t>
            </w:r>
          </w:p>
        </w:tc>
        <w:tc>
          <w:tcPr>
            <w:tcW w:w="272" w:type="pct"/>
          </w:tcPr>
          <w:p w14:paraId="5D5867B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3900491" w14:textId="5E6B21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70BF8C7" w14:textId="4EE911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153DCC8" w14:textId="5E5865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1949D37A" w14:textId="004653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BA37C64" w14:textId="77777777" w:rsidTr="007D5367">
        <w:tc>
          <w:tcPr>
            <w:tcW w:w="586" w:type="pct"/>
          </w:tcPr>
          <w:p w14:paraId="64669642" w14:textId="49E80A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R4-2413561</w:t>
            </w:r>
          </w:p>
        </w:tc>
        <w:tc>
          <w:tcPr>
            <w:tcW w:w="1030" w:type="pct"/>
          </w:tcPr>
          <w:p w14:paraId="4E9F590A" w14:textId="65D878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38.115-1 for NCR conformance testing</w:t>
            </w:r>
          </w:p>
        </w:tc>
        <w:tc>
          <w:tcPr>
            <w:tcW w:w="517" w:type="pct"/>
          </w:tcPr>
          <w:p w14:paraId="5227AE8C" w14:textId="3C8E57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57600980" w14:textId="3BBA3A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38.115-1</w:t>
            </w:r>
          </w:p>
        </w:tc>
        <w:tc>
          <w:tcPr>
            <w:tcW w:w="317" w:type="pct"/>
          </w:tcPr>
          <w:p w14:paraId="1A5948C5" w14:textId="7263A8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0044</w:t>
            </w:r>
          </w:p>
        </w:tc>
        <w:tc>
          <w:tcPr>
            <w:tcW w:w="272" w:type="pct"/>
          </w:tcPr>
          <w:p w14:paraId="6E497C2A" w14:textId="744337F1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42D45DB" w14:textId="51C620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7DD99EF" w14:textId="38E6E7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B672237" w14:textId="0D5B05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3E988141" w14:textId="77EDBF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6838719" w14:textId="77777777" w:rsidTr="007D5367">
        <w:tc>
          <w:tcPr>
            <w:tcW w:w="586" w:type="pct"/>
          </w:tcPr>
          <w:p w14:paraId="35A1D2E9" w14:textId="2EE2C2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R4-2412903</w:t>
            </w:r>
          </w:p>
        </w:tc>
        <w:tc>
          <w:tcPr>
            <w:tcW w:w="1030" w:type="pct"/>
          </w:tcPr>
          <w:p w14:paraId="1C24FCCE" w14:textId="4C40B2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38.115-1 with updates and corrections</w:t>
            </w:r>
          </w:p>
        </w:tc>
        <w:tc>
          <w:tcPr>
            <w:tcW w:w="517" w:type="pct"/>
          </w:tcPr>
          <w:p w14:paraId="52031B3D" w14:textId="690278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5C38DA09" w14:textId="1EE3CB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38.115-1</w:t>
            </w:r>
          </w:p>
        </w:tc>
        <w:tc>
          <w:tcPr>
            <w:tcW w:w="317" w:type="pct"/>
          </w:tcPr>
          <w:p w14:paraId="0C11742C" w14:textId="23F047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0045</w:t>
            </w:r>
          </w:p>
        </w:tc>
        <w:tc>
          <w:tcPr>
            <w:tcW w:w="272" w:type="pct"/>
          </w:tcPr>
          <w:p w14:paraId="14A27AD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84FBFE2" w14:textId="53F974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6810DE7" w14:textId="23E64B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FFF37B9" w14:textId="54EF18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7D09A81E" w14:textId="73994F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D31E623" w14:textId="77777777" w:rsidTr="007D5367">
        <w:tc>
          <w:tcPr>
            <w:tcW w:w="586" w:type="pct"/>
          </w:tcPr>
          <w:p w14:paraId="170B5A97" w14:textId="0E56BD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R4-2413500</w:t>
            </w:r>
          </w:p>
        </w:tc>
        <w:tc>
          <w:tcPr>
            <w:tcW w:w="1030" w:type="pct"/>
          </w:tcPr>
          <w:p w14:paraId="299F1FF5" w14:textId="30B89F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38.115-1 with updates and corrections</w:t>
            </w:r>
          </w:p>
        </w:tc>
        <w:tc>
          <w:tcPr>
            <w:tcW w:w="517" w:type="pct"/>
          </w:tcPr>
          <w:p w14:paraId="5899D052" w14:textId="35C3F8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1FD9BD39" w14:textId="3A243B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38.115-1</w:t>
            </w:r>
          </w:p>
        </w:tc>
        <w:tc>
          <w:tcPr>
            <w:tcW w:w="317" w:type="pct"/>
          </w:tcPr>
          <w:p w14:paraId="7F3CE89A" w14:textId="1AF95F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0045</w:t>
            </w:r>
          </w:p>
        </w:tc>
        <w:tc>
          <w:tcPr>
            <w:tcW w:w="272" w:type="pct"/>
          </w:tcPr>
          <w:p w14:paraId="5EB4654A" w14:textId="6BD7308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99E9FC6" w14:textId="396E9B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5644B3D" w14:textId="635D62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3A75AF8" w14:textId="109673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5659C6F1" w14:textId="76C69A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820317E" w14:textId="77777777" w:rsidTr="007D5367">
        <w:tc>
          <w:tcPr>
            <w:tcW w:w="586" w:type="pct"/>
          </w:tcPr>
          <w:p w14:paraId="39ACCB90" w14:textId="76176C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R4-2411057</w:t>
            </w:r>
          </w:p>
        </w:tc>
        <w:tc>
          <w:tcPr>
            <w:tcW w:w="1030" w:type="pct"/>
          </w:tcPr>
          <w:p w14:paraId="350A3578" w14:textId="7BAAD1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Maintenance CR to TS 38.115-2: NCR conformance part</w:t>
            </w:r>
          </w:p>
        </w:tc>
        <w:tc>
          <w:tcPr>
            <w:tcW w:w="517" w:type="pct"/>
          </w:tcPr>
          <w:p w14:paraId="63B2147C" w14:textId="63289C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41C8B55C" w14:textId="27FDF2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38.115-2</w:t>
            </w:r>
          </w:p>
        </w:tc>
        <w:tc>
          <w:tcPr>
            <w:tcW w:w="317" w:type="pct"/>
          </w:tcPr>
          <w:p w14:paraId="4BE25BDE" w14:textId="544FD0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0018</w:t>
            </w:r>
          </w:p>
        </w:tc>
        <w:tc>
          <w:tcPr>
            <w:tcW w:w="272" w:type="pct"/>
          </w:tcPr>
          <w:p w14:paraId="45EB3E7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CC968B9" w14:textId="14F572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5C37234" w14:textId="27379D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600E512" w14:textId="1B97A1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5B60B582" w14:textId="23178C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7B70FEBE" w14:textId="77777777" w:rsidTr="007D5367">
        <w:tc>
          <w:tcPr>
            <w:tcW w:w="586" w:type="pct"/>
          </w:tcPr>
          <w:p w14:paraId="5BF9482F" w14:textId="38E9AE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R4-2411128</w:t>
            </w:r>
          </w:p>
        </w:tc>
        <w:tc>
          <w:tcPr>
            <w:tcW w:w="1030" w:type="pct"/>
          </w:tcPr>
          <w:p w14:paraId="0553245F" w14:textId="77E182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(NR_netcon_repeater-Perf)CR for TS 38.115-2, Correction on network controlled repeater classes for NCR</w:t>
            </w:r>
          </w:p>
        </w:tc>
        <w:tc>
          <w:tcPr>
            <w:tcW w:w="517" w:type="pct"/>
          </w:tcPr>
          <w:p w14:paraId="61A6F633" w14:textId="214F63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5D3FEA60" w14:textId="7DA2C5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38.115-2</w:t>
            </w:r>
          </w:p>
        </w:tc>
        <w:tc>
          <w:tcPr>
            <w:tcW w:w="317" w:type="pct"/>
          </w:tcPr>
          <w:p w14:paraId="780F5BA2" w14:textId="6872BD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0019</w:t>
            </w:r>
          </w:p>
        </w:tc>
        <w:tc>
          <w:tcPr>
            <w:tcW w:w="272" w:type="pct"/>
          </w:tcPr>
          <w:p w14:paraId="003B523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ECE8F5A" w14:textId="14E8C1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55E5B71" w14:textId="405755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FE6EDEC" w14:textId="718A6A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7942317A" w14:textId="662E4F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7EAB529" w14:textId="77777777" w:rsidTr="007D5367">
        <w:tc>
          <w:tcPr>
            <w:tcW w:w="586" w:type="pct"/>
          </w:tcPr>
          <w:p w14:paraId="32156AA9" w14:textId="223497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R4-2413597</w:t>
            </w:r>
          </w:p>
        </w:tc>
        <w:tc>
          <w:tcPr>
            <w:tcW w:w="1030" w:type="pct"/>
          </w:tcPr>
          <w:p w14:paraId="7AA9B1B4" w14:textId="56B325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(NR_netcon_repeater-Perf)CR for TS 38.115-2, Correction on network controlled repeater classes for NCR</w:t>
            </w:r>
          </w:p>
        </w:tc>
        <w:tc>
          <w:tcPr>
            <w:tcW w:w="517" w:type="pct"/>
          </w:tcPr>
          <w:p w14:paraId="5B133E33" w14:textId="31BCD5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0C461574" w14:textId="345D2E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38.115-2</w:t>
            </w:r>
          </w:p>
        </w:tc>
        <w:tc>
          <w:tcPr>
            <w:tcW w:w="317" w:type="pct"/>
          </w:tcPr>
          <w:p w14:paraId="77B1BE55" w14:textId="75C9EA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0019</w:t>
            </w:r>
          </w:p>
        </w:tc>
        <w:tc>
          <w:tcPr>
            <w:tcW w:w="272" w:type="pct"/>
          </w:tcPr>
          <w:p w14:paraId="78DFAFBF" w14:textId="5E447BD3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8662FBE" w14:textId="044F2F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3426184" w14:textId="6CE150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4A3E875" w14:textId="1AD940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7F19B2BB" w14:textId="1B9F47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60BBA77" w14:textId="77777777" w:rsidTr="007D5367">
        <w:tc>
          <w:tcPr>
            <w:tcW w:w="586" w:type="pct"/>
          </w:tcPr>
          <w:p w14:paraId="3DDD143F" w14:textId="1AFD43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R4-2411713</w:t>
            </w:r>
          </w:p>
        </w:tc>
        <w:tc>
          <w:tcPr>
            <w:tcW w:w="1030" w:type="pct"/>
          </w:tcPr>
          <w:p w14:paraId="655E9B03" w14:textId="01069D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38.115-2 Correction to introduce NCR type 1-H in part2</w:t>
            </w:r>
          </w:p>
        </w:tc>
        <w:tc>
          <w:tcPr>
            <w:tcW w:w="517" w:type="pct"/>
          </w:tcPr>
          <w:p w14:paraId="796DB208" w14:textId="75D882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Murata Manufacturing Co Ltd.</w:t>
            </w:r>
          </w:p>
        </w:tc>
        <w:tc>
          <w:tcPr>
            <w:tcW w:w="368" w:type="pct"/>
          </w:tcPr>
          <w:p w14:paraId="0053C4FC" w14:textId="0E2456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38.115-2</w:t>
            </w:r>
          </w:p>
        </w:tc>
        <w:tc>
          <w:tcPr>
            <w:tcW w:w="317" w:type="pct"/>
          </w:tcPr>
          <w:p w14:paraId="28B8B690" w14:textId="231C46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0020</w:t>
            </w:r>
          </w:p>
        </w:tc>
        <w:tc>
          <w:tcPr>
            <w:tcW w:w="272" w:type="pct"/>
          </w:tcPr>
          <w:p w14:paraId="514082F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2EC0422" w14:textId="0EC068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367691D" w14:textId="0667BA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138526E" w14:textId="546A3A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78BF1814" w14:textId="0A6491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5C36921A" w14:textId="77777777" w:rsidTr="007D5367">
        <w:tc>
          <w:tcPr>
            <w:tcW w:w="586" w:type="pct"/>
          </w:tcPr>
          <w:p w14:paraId="52049344" w14:textId="348FE5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R4-2412337</w:t>
            </w:r>
          </w:p>
        </w:tc>
        <w:tc>
          <w:tcPr>
            <w:tcW w:w="1030" w:type="pct"/>
          </w:tcPr>
          <w:p w14:paraId="1492852D" w14:textId="0F6296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38.115-2: ACLR requirements for NCR</w:t>
            </w:r>
          </w:p>
        </w:tc>
        <w:tc>
          <w:tcPr>
            <w:tcW w:w="517" w:type="pct"/>
          </w:tcPr>
          <w:p w14:paraId="540BD149" w14:textId="543703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</w:t>
            </w:r>
          </w:p>
        </w:tc>
        <w:tc>
          <w:tcPr>
            <w:tcW w:w="368" w:type="pct"/>
          </w:tcPr>
          <w:p w14:paraId="6468B15D" w14:textId="5D7DFE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38.115-2</w:t>
            </w:r>
          </w:p>
        </w:tc>
        <w:tc>
          <w:tcPr>
            <w:tcW w:w="317" w:type="pct"/>
          </w:tcPr>
          <w:p w14:paraId="1F692071" w14:textId="459055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0021</w:t>
            </w:r>
          </w:p>
        </w:tc>
        <w:tc>
          <w:tcPr>
            <w:tcW w:w="272" w:type="pct"/>
          </w:tcPr>
          <w:p w14:paraId="1F0E58D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473A02E" w14:textId="4D1B2E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2D4B749" w14:textId="26D03A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5885CAA" w14:textId="1D5F32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2B57A3E0" w14:textId="682077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6D0A8BA8" w14:textId="77777777" w:rsidTr="007D5367">
        <w:tc>
          <w:tcPr>
            <w:tcW w:w="586" w:type="pct"/>
          </w:tcPr>
          <w:p w14:paraId="3ADFCCE9" w14:textId="489C98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R4-2412340</w:t>
            </w:r>
          </w:p>
        </w:tc>
        <w:tc>
          <w:tcPr>
            <w:tcW w:w="1030" w:type="pct"/>
          </w:tcPr>
          <w:p w14:paraId="36C4E74E" w14:textId="3A802E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38.115-2: Clause title corrections</w:t>
            </w:r>
          </w:p>
        </w:tc>
        <w:tc>
          <w:tcPr>
            <w:tcW w:w="517" w:type="pct"/>
          </w:tcPr>
          <w:p w14:paraId="3AEA71F4" w14:textId="628345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</w:t>
            </w:r>
          </w:p>
        </w:tc>
        <w:tc>
          <w:tcPr>
            <w:tcW w:w="368" w:type="pct"/>
          </w:tcPr>
          <w:p w14:paraId="4F227694" w14:textId="61094B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38.115-2</w:t>
            </w:r>
          </w:p>
        </w:tc>
        <w:tc>
          <w:tcPr>
            <w:tcW w:w="317" w:type="pct"/>
          </w:tcPr>
          <w:p w14:paraId="782BFCE7" w14:textId="3CB23A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0022</w:t>
            </w:r>
          </w:p>
        </w:tc>
        <w:tc>
          <w:tcPr>
            <w:tcW w:w="272" w:type="pct"/>
          </w:tcPr>
          <w:p w14:paraId="4A9234C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5FEE6A4" w14:textId="1C71BF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EE31E8E" w14:textId="52C033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A182CE3" w14:textId="327D31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3C7EF1AF" w14:textId="07D705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72C58320" w14:textId="77777777" w:rsidTr="007D5367">
        <w:tc>
          <w:tcPr>
            <w:tcW w:w="586" w:type="pct"/>
          </w:tcPr>
          <w:p w14:paraId="5596A1C5" w14:textId="1E4447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R4-2412715</w:t>
            </w:r>
          </w:p>
        </w:tc>
        <w:tc>
          <w:tcPr>
            <w:tcW w:w="1030" w:type="pct"/>
          </w:tcPr>
          <w:p w14:paraId="0EC8F2D0" w14:textId="3C7420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Maintenance CR of NCR to TS 38.115-2</w:t>
            </w:r>
          </w:p>
        </w:tc>
        <w:tc>
          <w:tcPr>
            <w:tcW w:w="517" w:type="pct"/>
          </w:tcPr>
          <w:p w14:paraId="4E17CCC9" w14:textId="4E0025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</w:t>
            </w:r>
          </w:p>
        </w:tc>
        <w:tc>
          <w:tcPr>
            <w:tcW w:w="368" w:type="pct"/>
          </w:tcPr>
          <w:p w14:paraId="02180FD8" w14:textId="76A089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38.115-2</w:t>
            </w:r>
          </w:p>
        </w:tc>
        <w:tc>
          <w:tcPr>
            <w:tcW w:w="317" w:type="pct"/>
          </w:tcPr>
          <w:p w14:paraId="70247642" w14:textId="07C4B0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0023</w:t>
            </w:r>
          </w:p>
        </w:tc>
        <w:tc>
          <w:tcPr>
            <w:tcW w:w="272" w:type="pct"/>
          </w:tcPr>
          <w:p w14:paraId="41D9A2F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54C9D63" w14:textId="1FC453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73ED4C0" w14:textId="49B239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074B845" w14:textId="55440E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58CE05E8" w14:textId="2EFB8F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49C49AA" w14:textId="77777777" w:rsidTr="007D5367">
        <w:tc>
          <w:tcPr>
            <w:tcW w:w="586" w:type="pct"/>
          </w:tcPr>
          <w:p w14:paraId="476B8F52" w14:textId="1AC2D5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R4-2413506</w:t>
            </w:r>
          </w:p>
        </w:tc>
        <w:tc>
          <w:tcPr>
            <w:tcW w:w="1030" w:type="pct"/>
          </w:tcPr>
          <w:p w14:paraId="046607B9" w14:textId="3F8C1C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Maintenance CR of NCR to TS 38.115-2</w:t>
            </w:r>
          </w:p>
        </w:tc>
        <w:tc>
          <w:tcPr>
            <w:tcW w:w="517" w:type="pct"/>
          </w:tcPr>
          <w:p w14:paraId="5942E9E5" w14:textId="7D2670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</w:t>
            </w:r>
          </w:p>
        </w:tc>
        <w:tc>
          <w:tcPr>
            <w:tcW w:w="368" w:type="pct"/>
          </w:tcPr>
          <w:p w14:paraId="7713DE0A" w14:textId="46ADC6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38.115-2</w:t>
            </w:r>
          </w:p>
        </w:tc>
        <w:tc>
          <w:tcPr>
            <w:tcW w:w="317" w:type="pct"/>
          </w:tcPr>
          <w:p w14:paraId="503A1C65" w14:textId="13ABE3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0023</w:t>
            </w:r>
          </w:p>
        </w:tc>
        <w:tc>
          <w:tcPr>
            <w:tcW w:w="272" w:type="pct"/>
          </w:tcPr>
          <w:p w14:paraId="606024C8" w14:textId="443B852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370018B" w14:textId="3A70A3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AF8191F" w14:textId="0E2C21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AE89C1D" w14:textId="4E00E9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48BA0D47" w14:textId="141A0B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B1F0004" w14:textId="77777777" w:rsidTr="007D5367">
        <w:tc>
          <w:tcPr>
            <w:tcW w:w="586" w:type="pct"/>
          </w:tcPr>
          <w:p w14:paraId="74B59467" w14:textId="3F504B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R4-2412797</w:t>
            </w:r>
          </w:p>
        </w:tc>
        <w:tc>
          <w:tcPr>
            <w:tcW w:w="1030" w:type="pct"/>
          </w:tcPr>
          <w:p w14:paraId="750B357E" w14:textId="0661FB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38.115-2 for NCR conformance testing</w:t>
            </w:r>
          </w:p>
        </w:tc>
        <w:tc>
          <w:tcPr>
            <w:tcW w:w="517" w:type="pct"/>
          </w:tcPr>
          <w:p w14:paraId="4A100933" w14:textId="77EB26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643DCF0E" w14:textId="132777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38.115-2</w:t>
            </w:r>
          </w:p>
        </w:tc>
        <w:tc>
          <w:tcPr>
            <w:tcW w:w="317" w:type="pct"/>
          </w:tcPr>
          <w:p w14:paraId="323D2AA6" w14:textId="6C2385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0024</w:t>
            </w:r>
          </w:p>
        </w:tc>
        <w:tc>
          <w:tcPr>
            <w:tcW w:w="272" w:type="pct"/>
          </w:tcPr>
          <w:p w14:paraId="6F99DE9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CFE5C10" w14:textId="29C8D2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51EDE01" w14:textId="183B11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C37A082" w14:textId="2D27B5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0D157465" w14:textId="677A28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E9BB500" w14:textId="77777777" w:rsidTr="007D5367">
        <w:tc>
          <w:tcPr>
            <w:tcW w:w="586" w:type="pct"/>
          </w:tcPr>
          <w:p w14:paraId="277C7088" w14:textId="367BC9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R4-2413560</w:t>
            </w:r>
          </w:p>
        </w:tc>
        <w:tc>
          <w:tcPr>
            <w:tcW w:w="1030" w:type="pct"/>
          </w:tcPr>
          <w:p w14:paraId="6BF5CA93" w14:textId="45F1AB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38.115-2 for NCR conformance testing</w:t>
            </w:r>
          </w:p>
        </w:tc>
        <w:tc>
          <w:tcPr>
            <w:tcW w:w="517" w:type="pct"/>
          </w:tcPr>
          <w:p w14:paraId="4F6959F2" w14:textId="633FD6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17AC6C2A" w14:textId="230E22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38.115-2</w:t>
            </w:r>
          </w:p>
        </w:tc>
        <w:tc>
          <w:tcPr>
            <w:tcW w:w="317" w:type="pct"/>
          </w:tcPr>
          <w:p w14:paraId="4CBE332A" w14:textId="70437F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0024</w:t>
            </w:r>
          </w:p>
        </w:tc>
        <w:tc>
          <w:tcPr>
            <w:tcW w:w="272" w:type="pct"/>
          </w:tcPr>
          <w:p w14:paraId="37BDBD08" w14:textId="68861F0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509AF88" w14:textId="7C617A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F9F9CCA" w14:textId="42A95A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94EEDEB" w14:textId="75F1C6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3409FF81" w14:textId="5756F6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56BD6C3" w14:textId="77777777" w:rsidTr="007D5367">
        <w:tc>
          <w:tcPr>
            <w:tcW w:w="586" w:type="pct"/>
          </w:tcPr>
          <w:p w14:paraId="07D893DB" w14:textId="651AB3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R4-2412904</w:t>
            </w:r>
          </w:p>
        </w:tc>
        <w:tc>
          <w:tcPr>
            <w:tcW w:w="1030" w:type="pct"/>
          </w:tcPr>
          <w:p w14:paraId="1AACE55E" w14:textId="4C7786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38.115-2 with updates and corrections</w:t>
            </w:r>
          </w:p>
        </w:tc>
        <w:tc>
          <w:tcPr>
            <w:tcW w:w="517" w:type="pct"/>
          </w:tcPr>
          <w:p w14:paraId="75E81273" w14:textId="206C6F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6318B4AB" w14:textId="7AF941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38.115-2</w:t>
            </w:r>
          </w:p>
        </w:tc>
        <w:tc>
          <w:tcPr>
            <w:tcW w:w="317" w:type="pct"/>
          </w:tcPr>
          <w:p w14:paraId="45D7FDBB" w14:textId="474C78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0025</w:t>
            </w:r>
          </w:p>
        </w:tc>
        <w:tc>
          <w:tcPr>
            <w:tcW w:w="272" w:type="pct"/>
          </w:tcPr>
          <w:p w14:paraId="0A2DC13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859D2AB" w14:textId="5BB4D4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8F39761" w14:textId="43594E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40332FD" w14:textId="541548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49C7EA14" w14:textId="4F7D05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AB17ACD" w14:textId="77777777" w:rsidTr="007D5367">
        <w:tc>
          <w:tcPr>
            <w:tcW w:w="586" w:type="pct"/>
          </w:tcPr>
          <w:p w14:paraId="45867CD7" w14:textId="75C0DE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R4-2413501</w:t>
            </w:r>
          </w:p>
        </w:tc>
        <w:tc>
          <w:tcPr>
            <w:tcW w:w="1030" w:type="pct"/>
          </w:tcPr>
          <w:p w14:paraId="53700B36" w14:textId="03122D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38.115-2 with updates and corrections</w:t>
            </w:r>
          </w:p>
        </w:tc>
        <w:tc>
          <w:tcPr>
            <w:tcW w:w="517" w:type="pct"/>
          </w:tcPr>
          <w:p w14:paraId="0C6AFEEC" w14:textId="6B6C21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7FC25136" w14:textId="2E3B9F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38.115-2</w:t>
            </w:r>
          </w:p>
        </w:tc>
        <w:tc>
          <w:tcPr>
            <w:tcW w:w="317" w:type="pct"/>
          </w:tcPr>
          <w:p w14:paraId="5CB28EA2" w14:textId="407123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0025</w:t>
            </w:r>
          </w:p>
        </w:tc>
        <w:tc>
          <w:tcPr>
            <w:tcW w:w="272" w:type="pct"/>
          </w:tcPr>
          <w:p w14:paraId="4916CD2B" w14:textId="4F7A178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AC9CF2E" w14:textId="19E45C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B1DC20B" w14:textId="68AFDE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FAA11E3" w14:textId="3DFF11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7A7D0EE6" w14:textId="7D5610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097F2A4" w14:textId="77777777" w:rsidTr="007D5367">
        <w:tc>
          <w:tcPr>
            <w:tcW w:w="586" w:type="pct"/>
          </w:tcPr>
          <w:p w14:paraId="6FABB8AE" w14:textId="40445B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R4-2413254</w:t>
            </w:r>
          </w:p>
        </w:tc>
        <w:tc>
          <w:tcPr>
            <w:tcW w:w="1030" w:type="pct"/>
          </w:tcPr>
          <w:p w14:paraId="29D8D1CA" w14:textId="197E4E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NCR type 2-O testing: MT requirements testing restrictions</w:t>
            </w:r>
          </w:p>
        </w:tc>
        <w:tc>
          <w:tcPr>
            <w:tcW w:w="517" w:type="pct"/>
          </w:tcPr>
          <w:p w14:paraId="7DF4FF7B" w14:textId="1D89C2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3AFA0E5D" w14:textId="48FD64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38.115-2</w:t>
            </w:r>
          </w:p>
        </w:tc>
        <w:tc>
          <w:tcPr>
            <w:tcW w:w="317" w:type="pct"/>
          </w:tcPr>
          <w:p w14:paraId="2605E938" w14:textId="3BFBAE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0026</w:t>
            </w:r>
          </w:p>
        </w:tc>
        <w:tc>
          <w:tcPr>
            <w:tcW w:w="272" w:type="pct"/>
          </w:tcPr>
          <w:p w14:paraId="4BD0BE3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21F3382" w14:textId="41525C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207B3AE" w14:textId="0FBC4A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C84EF8F" w14:textId="4582DE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32E6F028" w14:textId="48AA31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E2EA703" w14:textId="77777777" w:rsidTr="007D5367">
        <w:tc>
          <w:tcPr>
            <w:tcW w:w="586" w:type="pct"/>
          </w:tcPr>
          <w:p w14:paraId="1027D9A6" w14:textId="7EC9E2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R4-2413503</w:t>
            </w:r>
          </w:p>
        </w:tc>
        <w:tc>
          <w:tcPr>
            <w:tcW w:w="1030" w:type="pct"/>
          </w:tcPr>
          <w:p w14:paraId="63D55D3D" w14:textId="21F4BC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NCR type 2-O testing: MT requirements testing restrictions</w:t>
            </w:r>
          </w:p>
        </w:tc>
        <w:tc>
          <w:tcPr>
            <w:tcW w:w="517" w:type="pct"/>
          </w:tcPr>
          <w:p w14:paraId="0B66E63F" w14:textId="44FA8E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59BC6BF" w14:textId="5B3EB8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38.115-2</w:t>
            </w:r>
          </w:p>
        </w:tc>
        <w:tc>
          <w:tcPr>
            <w:tcW w:w="317" w:type="pct"/>
          </w:tcPr>
          <w:p w14:paraId="44244848" w14:textId="102A13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0026</w:t>
            </w:r>
          </w:p>
        </w:tc>
        <w:tc>
          <w:tcPr>
            <w:tcW w:w="272" w:type="pct"/>
          </w:tcPr>
          <w:p w14:paraId="3EF5C327" w14:textId="393B86C5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54C9691" w14:textId="3BAE08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6392BFE" w14:textId="1E98A8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A5977BB" w14:textId="617A0A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NR_netcon_repeater-Perf</w:t>
            </w:r>
          </w:p>
        </w:tc>
        <w:tc>
          <w:tcPr>
            <w:tcW w:w="511" w:type="pct"/>
          </w:tcPr>
          <w:p w14:paraId="45530D36" w14:textId="21E1F2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E685823" w14:textId="77777777" w:rsidTr="007D5367">
        <w:tc>
          <w:tcPr>
            <w:tcW w:w="586" w:type="pct"/>
          </w:tcPr>
          <w:p w14:paraId="26E4F374" w14:textId="140A08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R4-2411270</w:t>
            </w:r>
          </w:p>
        </w:tc>
        <w:tc>
          <w:tcPr>
            <w:tcW w:w="1030" w:type="pct"/>
          </w:tcPr>
          <w:p w14:paraId="385C7591" w14:textId="5FFC16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A.6.7.1.2.2 config 3 duplex mode</w:t>
            </w:r>
          </w:p>
        </w:tc>
        <w:tc>
          <w:tcPr>
            <w:tcW w:w="517" w:type="pct"/>
          </w:tcPr>
          <w:p w14:paraId="4E172001" w14:textId="6504F3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Corporation</w:t>
            </w:r>
          </w:p>
        </w:tc>
        <w:tc>
          <w:tcPr>
            <w:tcW w:w="368" w:type="pct"/>
          </w:tcPr>
          <w:p w14:paraId="6833A884" w14:textId="0A0B99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0D4CE36" w14:textId="79FC9E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4625</w:t>
            </w:r>
          </w:p>
        </w:tc>
        <w:tc>
          <w:tcPr>
            <w:tcW w:w="272" w:type="pct"/>
          </w:tcPr>
          <w:p w14:paraId="1EF7A39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D4AC320" w14:textId="6B681F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582C671C" w14:textId="148535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A7C77C3" w14:textId="55744E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540B3E78" w14:textId="69E406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90FDB2E" w14:textId="77777777" w:rsidTr="007D5367">
        <w:tc>
          <w:tcPr>
            <w:tcW w:w="586" w:type="pct"/>
          </w:tcPr>
          <w:p w14:paraId="72173594" w14:textId="205853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R4-2411271</w:t>
            </w:r>
          </w:p>
        </w:tc>
        <w:tc>
          <w:tcPr>
            <w:tcW w:w="1030" w:type="pct"/>
          </w:tcPr>
          <w:p w14:paraId="7F6F5F01" w14:textId="779840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  CR to A.6.7.1.2.2 config 3 duplex mode</w:t>
            </w:r>
          </w:p>
        </w:tc>
        <w:tc>
          <w:tcPr>
            <w:tcW w:w="517" w:type="pct"/>
          </w:tcPr>
          <w:p w14:paraId="6E9CAD76" w14:textId="26FEB2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Corporation</w:t>
            </w:r>
          </w:p>
        </w:tc>
        <w:tc>
          <w:tcPr>
            <w:tcW w:w="368" w:type="pct"/>
          </w:tcPr>
          <w:p w14:paraId="0BB76AB3" w14:textId="140A88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6851EFC" w14:textId="732C9B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4626</w:t>
            </w:r>
          </w:p>
        </w:tc>
        <w:tc>
          <w:tcPr>
            <w:tcW w:w="272" w:type="pct"/>
          </w:tcPr>
          <w:p w14:paraId="0C0267B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3528E5B" w14:textId="116657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212C2AF4" w14:textId="1E3298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67889B7" w14:textId="161606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4947F85D" w14:textId="65F2BE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52EF7FA" w14:textId="77777777" w:rsidTr="007D5367">
        <w:tc>
          <w:tcPr>
            <w:tcW w:w="586" w:type="pct"/>
          </w:tcPr>
          <w:p w14:paraId="47B49648" w14:textId="45EC00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R4-2411272</w:t>
            </w:r>
          </w:p>
        </w:tc>
        <w:tc>
          <w:tcPr>
            <w:tcW w:w="1030" w:type="pct"/>
          </w:tcPr>
          <w:p w14:paraId="75F62AFC" w14:textId="09DBD7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A.6.7.1.2.2 config 3 duplex mode</w:t>
            </w:r>
          </w:p>
        </w:tc>
        <w:tc>
          <w:tcPr>
            <w:tcW w:w="517" w:type="pct"/>
          </w:tcPr>
          <w:p w14:paraId="7FDBF5C9" w14:textId="51E0D7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Corporation</w:t>
            </w:r>
          </w:p>
        </w:tc>
        <w:tc>
          <w:tcPr>
            <w:tcW w:w="368" w:type="pct"/>
          </w:tcPr>
          <w:p w14:paraId="3471241F" w14:textId="39C5CF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38375BA" w14:textId="74BD78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4627</w:t>
            </w:r>
          </w:p>
        </w:tc>
        <w:tc>
          <w:tcPr>
            <w:tcW w:w="272" w:type="pct"/>
          </w:tcPr>
          <w:p w14:paraId="154850D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251194D" w14:textId="23CBEB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C445B5D" w14:textId="6112A4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571E80E" w14:textId="234983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2DE06928" w14:textId="564A5B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6E2529E" w14:textId="77777777" w:rsidTr="007D5367">
        <w:tc>
          <w:tcPr>
            <w:tcW w:w="586" w:type="pct"/>
          </w:tcPr>
          <w:p w14:paraId="0FA23357" w14:textId="03882B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R4-2411273</w:t>
            </w:r>
          </w:p>
        </w:tc>
        <w:tc>
          <w:tcPr>
            <w:tcW w:w="1030" w:type="pct"/>
          </w:tcPr>
          <w:p w14:paraId="5C9846DA" w14:textId="19F004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A.6.7.1.2.2 config 3 duplex mode</w:t>
            </w:r>
          </w:p>
        </w:tc>
        <w:tc>
          <w:tcPr>
            <w:tcW w:w="517" w:type="pct"/>
          </w:tcPr>
          <w:p w14:paraId="58E30684" w14:textId="27E5A8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Corporation</w:t>
            </w:r>
          </w:p>
        </w:tc>
        <w:tc>
          <w:tcPr>
            <w:tcW w:w="368" w:type="pct"/>
          </w:tcPr>
          <w:p w14:paraId="187DD052" w14:textId="3072A2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DAD8F84" w14:textId="38E3A4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4628</w:t>
            </w:r>
          </w:p>
        </w:tc>
        <w:tc>
          <w:tcPr>
            <w:tcW w:w="272" w:type="pct"/>
          </w:tcPr>
          <w:p w14:paraId="7667777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A6013FB" w14:textId="102774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2EB8416" w14:textId="54BCF8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0371C3B" w14:textId="70A532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4D42CDE9" w14:textId="0C8B38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0887AEC" w14:textId="77777777" w:rsidTr="007D5367">
        <w:tc>
          <w:tcPr>
            <w:tcW w:w="586" w:type="pct"/>
          </w:tcPr>
          <w:p w14:paraId="64BA8559" w14:textId="4EE092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R4-2411274</w:t>
            </w:r>
          </w:p>
        </w:tc>
        <w:tc>
          <w:tcPr>
            <w:tcW w:w="1030" w:type="pct"/>
          </w:tcPr>
          <w:p w14:paraId="629A9241" w14:textId="18552F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(NR_redcap-Perf)   CR to A.16.7.1.3 and A.16.7.1.4 for typo correction</w:t>
            </w:r>
          </w:p>
        </w:tc>
        <w:tc>
          <w:tcPr>
            <w:tcW w:w="517" w:type="pct"/>
          </w:tcPr>
          <w:p w14:paraId="5EE9A92B" w14:textId="1700A9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Corporation</w:t>
            </w:r>
          </w:p>
        </w:tc>
        <w:tc>
          <w:tcPr>
            <w:tcW w:w="368" w:type="pct"/>
          </w:tcPr>
          <w:p w14:paraId="450BC37E" w14:textId="0F7BCA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F578FB0" w14:textId="1B1F84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4629</w:t>
            </w:r>
          </w:p>
        </w:tc>
        <w:tc>
          <w:tcPr>
            <w:tcW w:w="272" w:type="pct"/>
          </w:tcPr>
          <w:p w14:paraId="0D3047C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03D717C" w14:textId="231D54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03768A2" w14:textId="373939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8B5C661" w14:textId="295A81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40881B34" w14:textId="102B8C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6CE9A45" w14:textId="77777777" w:rsidTr="007D5367">
        <w:tc>
          <w:tcPr>
            <w:tcW w:w="586" w:type="pct"/>
          </w:tcPr>
          <w:p w14:paraId="55017DA2" w14:textId="4F012B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R4-2413915</w:t>
            </w:r>
          </w:p>
        </w:tc>
        <w:tc>
          <w:tcPr>
            <w:tcW w:w="1030" w:type="pct"/>
          </w:tcPr>
          <w:p w14:paraId="353D9083" w14:textId="7AE121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(NR_redcap-Perf)   CR to A.16.7.1.3 and A.16.7.1.4 for typo correction</w:t>
            </w:r>
          </w:p>
        </w:tc>
        <w:tc>
          <w:tcPr>
            <w:tcW w:w="517" w:type="pct"/>
          </w:tcPr>
          <w:p w14:paraId="15DDB135" w14:textId="29D7BD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Corporation</w:t>
            </w:r>
          </w:p>
        </w:tc>
        <w:tc>
          <w:tcPr>
            <w:tcW w:w="368" w:type="pct"/>
          </w:tcPr>
          <w:p w14:paraId="74E3F9E5" w14:textId="547AA0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8F6B682" w14:textId="7F6C90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4629</w:t>
            </w:r>
          </w:p>
        </w:tc>
        <w:tc>
          <w:tcPr>
            <w:tcW w:w="272" w:type="pct"/>
          </w:tcPr>
          <w:p w14:paraId="5BC47DDB" w14:textId="02F2CF6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C1D123A" w14:textId="380AD2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251027B" w14:textId="122DA7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8D8E022" w14:textId="7C74F9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531B3BB6" w14:textId="2EA384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0FEE9C4" w14:textId="77777777" w:rsidTr="007D5367">
        <w:tc>
          <w:tcPr>
            <w:tcW w:w="586" w:type="pct"/>
          </w:tcPr>
          <w:p w14:paraId="3BDB2B92" w14:textId="7E5B06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R4-2411275</w:t>
            </w:r>
          </w:p>
        </w:tc>
        <w:tc>
          <w:tcPr>
            <w:tcW w:w="1030" w:type="pct"/>
          </w:tcPr>
          <w:p w14:paraId="622346B2" w14:textId="0523B7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(NR_redcap-Perf) CR to A.16.7.1.3 and A.16.7.1.4 for typo correction</w:t>
            </w:r>
          </w:p>
        </w:tc>
        <w:tc>
          <w:tcPr>
            <w:tcW w:w="517" w:type="pct"/>
          </w:tcPr>
          <w:p w14:paraId="7E5BFF84" w14:textId="463770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Corporation</w:t>
            </w:r>
          </w:p>
        </w:tc>
        <w:tc>
          <w:tcPr>
            <w:tcW w:w="368" w:type="pct"/>
          </w:tcPr>
          <w:p w14:paraId="2A665787" w14:textId="57F6C8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338912A" w14:textId="316AEC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4630</w:t>
            </w:r>
          </w:p>
        </w:tc>
        <w:tc>
          <w:tcPr>
            <w:tcW w:w="272" w:type="pct"/>
          </w:tcPr>
          <w:p w14:paraId="1C25B7C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E08E825" w14:textId="6E0659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6BEC7E1" w14:textId="04A092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006E711" w14:textId="1F2F2F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63DB5954" w14:textId="703989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40C7A1D" w14:textId="77777777" w:rsidTr="007D5367">
        <w:tc>
          <w:tcPr>
            <w:tcW w:w="586" w:type="pct"/>
          </w:tcPr>
          <w:p w14:paraId="22F91B84" w14:textId="7DB57A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R4-2411276</w:t>
            </w:r>
          </w:p>
        </w:tc>
        <w:tc>
          <w:tcPr>
            <w:tcW w:w="1030" w:type="pct"/>
          </w:tcPr>
          <w:p w14:paraId="49A1530C" w14:textId="3622F9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(NR_redcap-Perf) CR to 1x1 antenna configuration in FR1</w:t>
            </w:r>
          </w:p>
        </w:tc>
        <w:tc>
          <w:tcPr>
            <w:tcW w:w="517" w:type="pct"/>
          </w:tcPr>
          <w:p w14:paraId="4CFBC0C3" w14:textId="76D8EE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Corporation</w:t>
            </w:r>
          </w:p>
        </w:tc>
        <w:tc>
          <w:tcPr>
            <w:tcW w:w="368" w:type="pct"/>
          </w:tcPr>
          <w:p w14:paraId="711EC4AA" w14:textId="7B51D6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46BA711" w14:textId="0D9745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4631</w:t>
            </w:r>
          </w:p>
        </w:tc>
        <w:tc>
          <w:tcPr>
            <w:tcW w:w="272" w:type="pct"/>
          </w:tcPr>
          <w:p w14:paraId="70F5140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50D92F5" w14:textId="7F5CBC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4CB68CA" w14:textId="23AE14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A7FF888" w14:textId="685830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5A6E49A7" w14:textId="1A377A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C8EBE5C" w14:textId="77777777" w:rsidTr="007D5367">
        <w:tc>
          <w:tcPr>
            <w:tcW w:w="586" w:type="pct"/>
          </w:tcPr>
          <w:p w14:paraId="10B1BC09" w14:textId="3B29D3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R4-2411277</w:t>
            </w:r>
          </w:p>
        </w:tc>
        <w:tc>
          <w:tcPr>
            <w:tcW w:w="1030" w:type="pct"/>
          </w:tcPr>
          <w:p w14:paraId="0D875467" w14:textId="4EAFF7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(NR_redcap-Perf) CR to 1x1 antenna configuration in FR1</w:t>
            </w:r>
          </w:p>
        </w:tc>
        <w:tc>
          <w:tcPr>
            <w:tcW w:w="517" w:type="pct"/>
          </w:tcPr>
          <w:p w14:paraId="1BBDB090" w14:textId="4FBBBB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Corporation</w:t>
            </w:r>
          </w:p>
        </w:tc>
        <w:tc>
          <w:tcPr>
            <w:tcW w:w="368" w:type="pct"/>
          </w:tcPr>
          <w:p w14:paraId="572B402E" w14:textId="700B3E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14A0392" w14:textId="7A7B9D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4632</w:t>
            </w:r>
          </w:p>
        </w:tc>
        <w:tc>
          <w:tcPr>
            <w:tcW w:w="272" w:type="pct"/>
          </w:tcPr>
          <w:p w14:paraId="7F77D03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27C3942" w14:textId="734A26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2AD59F0" w14:textId="7EAA9A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F603889" w14:textId="71F609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1965AC46" w14:textId="06D093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99520EB" w14:textId="77777777" w:rsidTr="007D5367">
        <w:tc>
          <w:tcPr>
            <w:tcW w:w="586" w:type="pct"/>
          </w:tcPr>
          <w:p w14:paraId="6D8E0E5A" w14:textId="791CB1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R4-2411309</w:t>
            </w:r>
          </w:p>
        </w:tc>
        <w:tc>
          <w:tcPr>
            <w:tcW w:w="1030" w:type="pct"/>
          </w:tcPr>
          <w:p w14:paraId="7DC97C1E" w14:textId="5CCCF6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(NR_redcap-Perf) CR to A.16.6.2.9 Table A.16.6.2.9.1-2 T2</w:t>
            </w:r>
          </w:p>
        </w:tc>
        <w:tc>
          <w:tcPr>
            <w:tcW w:w="517" w:type="pct"/>
          </w:tcPr>
          <w:p w14:paraId="35AB7A9E" w14:textId="3E0762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Anritsu Corporation</w:t>
            </w:r>
          </w:p>
        </w:tc>
        <w:tc>
          <w:tcPr>
            <w:tcW w:w="368" w:type="pct"/>
          </w:tcPr>
          <w:p w14:paraId="0E8BD2A6" w14:textId="3C4982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51CD637" w14:textId="6B0F64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4633</w:t>
            </w:r>
          </w:p>
        </w:tc>
        <w:tc>
          <w:tcPr>
            <w:tcW w:w="272" w:type="pct"/>
          </w:tcPr>
          <w:p w14:paraId="5E52C06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7AB8FF3" w14:textId="489031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BBE2C06" w14:textId="5ED3B6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9ABDEB6" w14:textId="7B19BA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618BC1C2" w14:textId="251B92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D3D9401" w14:textId="77777777" w:rsidTr="007D5367">
        <w:tc>
          <w:tcPr>
            <w:tcW w:w="586" w:type="pct"/>
          </w:tcPr>
          <w:p w14:paraId="3A905ECD" w14:textId="3E63D3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R4-2411345</w:t>
            </w:r>
          </w:p>
        </w:tc>
        <w:tc>
          <w:tcPr>
            <w:tcW w:w="1030" w:type="pct"/>
          </w:tcPr>
          <w:p w14:paraId="4F91BED4" w14:textId="16B536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 CR to 38.133 on eDRX requirements in IDLE mode for RedCap UE</w:t>
            </w:r>
          </w:p>
        </w:tc>
        <w:tc>
          <w:tcPr>
            <w:tcW w:w="517" w:type="pct"/>
          </w:tcPr>
          <w:p w14:paraId="2552BB7C" w14:textId="40EF3F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71EF502C" w14:textId="355B03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4E396CF" w14:textId="7FB058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4634</w:t>
            </w:r>
          </w:p>
        </w:tc>
        <w:tc>
          <w:tcPr>
            <w:tcW w:w="272" w:type="pct"/>
          </w:tcPr>
          <w:p w14:paraId="2A1D293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BC1F3CC" w14:textId="2B44F1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AB2BF64" w14:textId="0EEED3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665107B" w14:textId="7B40BE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7E361E83" w14:textId="7DC63E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583FB40" w14:textId="77777777" w:rsidTr="007D5367">
        <w:tc>
          <w:tcPr>
            <w:tcW w:w="586" w:type="pct"/>
          </w:tcPr>
          <w:p w14:paraId="5D9A52F0" w14:textId="034A7E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R4-2413881</w:t>
            </w:r>
          </w:p>
        </w:tc>
        <w:tc>
          <w:tcPr>
            <w:tcW w:w="1030" w:type="pct"/>
          </w:tcPr>
          <w:p w14:paraId="046C982F" w14:textId="5BE49D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 CR to 38.133 on eDRX requirements in IDLE mode for RedCap UE</w:t>
            </w:r>
          </w:p>
        </w:tc>
        <w:tc>
          <w:tcPr>
            <w:tcW w:w="517" w:type="pct"/>
          </w:tcPr>
          <w:p w14:paraId="5516F221" w14:textId="6C8CEA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6C53B886" w14:textId="751D10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2DAD308" w14:textId="7703D5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4634</w:t>
            </w:r>
          </w:p>
        </w:tc>
        <w:tc>
          <w:tcPr>
            <w:tcW w:w="272" w:type="pct"/>
          </w:tcPr>
          <w:p w14:paraId="7FDEB88A" w14:textId="6923D49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E5A6FC9" w14:textId="1E9F8D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E7F29FF" w14:textId="69FFAA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F7AC30D" w14:textId="104F83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63999207" w14:textId="55692C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E233A0E" w14:textId="77777777" w:rsidTr="007D5367">
        <w:tc>
          <w:tcPr>
            <w:tcW w:w="586" w:type="pct"/>
          </w:tcPr>
          <w:p w14:paraId="6D2DB064" w14:textId="38770F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R4-2411346</w:t>
            </w:r>
          </w:p>
        </w:tc>
        <w:tc>
          <w:tcPr>
            <w:tcW w:w="1030" w:type="pct"/>
          </w:tcPr>
          <w:p w14:paraId="0CD4CE90" w14:textId="4A88D8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 CR to 38.133 on eDRX requirements in IDLE mode for RedCap UE</w:t>
            </w:r>
          </w:p>
        </w:tc>
        <w:tc>
          <w:tcPr>
            <w:tcW w:w="517" w:type="pct"/>
          </w:tcPr>
          <w:p w14:paraId="5B0522E2" w14:textId="7EDF3B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6F181742" w14:textId="54EEC7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A41330B" w14:textId="676C42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4635</w:t>
            </w:r>
          </w:p>
        </w:tc>
        <w:tc>
          <w:tcPr>
            <w:tcW w:w="272" w:type="pct"/>
          </w:tcPr>
          <w:p w14:paraId="024FEE6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F79FB93" w14:textId="3F2FB8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5B5108C" w14:textId="24CBD2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E4882AE" w14:textId="3A4938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1ECA336A" w14:textId="260FDB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E2F2F81" w14:textId="77777777" w:rsidTr="007D5367">
        <w:tc>
          <w:tcPr>
            <w:tcW w:w="586" w:type="pct"/>
          </w:tcPr>
          <w:p w14:paraId="1F0EB685" w14:textId="333E4A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R4-2413880</w:t>
            </w:r>
          </w:p>
        </w:tc>
        <w:tc>
          <w:tcPr>
            <w:tcW w:w="1030" w:type="pct"/>
          </w:tcPr>
          <w:p w14:paraId="127CC0B2" w14:textId="77BBB8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 CR to 38.133 on eDRX requirements in IDLE mode for RedCap UE</w:t>
            </w:r>
          </w:p>
        </w:tc>
        <w:tc>
          <w:tcPr>
            <w:tcW w:w="517" w:type="pct"/>
          </w:tcPr>
          <w:p w14:paraId="56F91EDD" w14:textId="77B26C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2E21F8F3" w14:textId="12F5CB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85854FF" w14:textId="7A9F8C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4635</w:t>
            </w:r>
          </w:p>
        </w:tc>
        <w:tc>
          <w:tcPr>
            <w:tcW w:w="272" w:type="pct"/>
          </w:tcPr>
          <w:p w14:paraId="1FC1A8DC" w14:textId="55E3405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377BAD0" w14:textId="0A288F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346B4ED" w14:textId="510FE3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A97A923" w14:textId="69A52D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374070AB" w14:textId="00E020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E472247" w14:textId="77777777" w:rsidTr="007D5367">
        <w:tc>
          <w:tcPr>
            <w:tcW w:w="586" w:type="pct"/>
          </w:tcPr>
          <w:p w14:paraId="661F3E60" w14:textId="49FAD8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R4-2411347</w:t>
            </w:r>
          </w:p>
        </w:tc>
        <w:tc>
          <w:tcPr>
            <w:tcW w:w="1030" w:type="pct"/>
          </w:tcPr>
          <w:p w14:paraId="57A8E1F5" w14:textId="3751B1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(NR_ATG-Perf) CR on test case for R18 ATG performance</w:t>
            </w:r>
          </w:p>
        </w:tc>
        <w:tc>
          <w:tcPr>
            <w:tcW w:w="517" w:type="pct"/>
          </w:tcPr>
          <w:p w14:paraId="04F1623A" w14:textId="54256B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3B5205F7" w14:textId="3AA3C4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4BBA5BA" w14:textId="37AAA0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4636</w:t>
            </w:r>
          </w:p>
        </w:tc>
        <w:tc>
          <w:tcPr>
            <w:tcW w:w="272" w:type="pct"/>
          </w:tcPr>
          <w:p w14:paraId="3DD1B7F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18B9869" w14:textId="27D7B0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362BC86" w14:textId="18A8B8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DE74C5B" w14:textId="1BCAF6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NR_ATG-Perf</w:t>
            </w:r>
          </w:p>
        </w:tc>
        <w:tc>
          <w:tcPr>
            <w:tcW w:w="511" w:type="pct"/>
          </w:tcPr>
          <w:p w14:paraId="7D68F335" w14:textId="5469D6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9CF467D" w14:textId="77777777" w:rsidTr="007D5367">
        <w:tc>
          <w:tcPr>
            <w:tcW w:w="586" w:type="pct"/>
          </w:tcPr>
          <w:p w14:paraId="239E9210" w14:textId="1FD02A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R4-2411349</w:t>
            </w:r>
          </w:p>
        </w:tc>
        <w:tc>
          <w:tcPr>
            <w:tcW w:w="1030" w:type="pct"/>
          </w:tcPr>
          <w:p w14:paraId="15562E9B" w14:textId="10073B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measurement report for fast CA/DC setup in RRC_IDLE/RRC_INACTIVE</w:t>
            </w:r>
          </w:p>
        </w:tc>
        <w:tc>
          <w:tcPr>
            <w:tcW w:w="517" w:type="pct"/>
          </w:tcPr>
          <w:p w14:paraId="2646AC07" w14:textId="008AA0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00425978" w14:textId="613320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C6F0AAB" w14:textId="017E38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4637</w:t>
            </w:r>
          </w:p>
        </w:tc>
        <w:tc>
          <w:tcPr>
            <w:tcW w:w="272" w:type="pct"/>
          </w:tcPr>
          <w:p w14:paraId="1AF8ECD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AA27DC3" w14:textId="625CD8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6BF7CFE" w14:textId="1EF1BA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B2AE1A9" w14:textId="3A7FED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571FCB83" w14:textId="58D82D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3CBB44E3" w14:textId="77777777" w:rsidTr="007D5367">
        <w:tc>
          <w:tcPr>
            <w:tcW w:w="586" w:type="pct"/>
          </w:tcPr>
          <w:p w14:paraId="36E4EC81" w14:textId="774E7F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R4-2411350</w:t>
            </w:r>
          </w:p>
        </w:tc>
        <w:tc>
          <w:tcPr>
            <w:tcW w:w="1030" w:type="pct"/>
          </w:tcPr>
          <w:p w14:paraId="0751E41D" w14:textId="196FAD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38.133 on performance requirements for further NR mobility enhancements</w:t>
            </w:r>
          </w:p>
        </w:tc>
        <w:tc>
          <w:tcPr>
            <w:tcW w:w="517" w:type="pct"/>
          </w:tcPr>
          <w:p w14:paraId="6BA8D871" w14:textId="6C511E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478451D3" w14:textId="7F0292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A43DF59" w14:textId="20CC97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4638</w:t>
            </w:r>
          </w:p>
        </w:tc>
        <w:tc>
          <w:tcPr>
            <w:tcW w:w="272" w:type="pct"/>
          </w:tcPr>
          <w:p w14:paraId="58DC2F0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205D7C6" w14:textId="63EA27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5337670" w14:textId="28F5EC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253604F" w14:textId="7D86E3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73A28452" w14:textId="3AD64A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ADB28B2" w14:textId="77777777" w:rsidTr="007D5367">
        <w:tc>
          <w:tcPr>
            <w:tcW w:w="586" w:type="pct"/>
          </w:tcPr>
          <w:p w14:paraId="5B554D41" w14:textId="44B540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R4-2413965</w:t>
            </w:r>
          </w:p>
        </w:tc>
        <w:tc>
          <w:tcPr>
            <w:tcW w:w="1030" w:type="pct"/>
          </w:tcPr>
          <w:p w14:paraId="72818B81" w14:textId="7888C5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38.133 on performance requirements for further NR mobility enhancements</w:t>
            </w:r>
          </w:p>
        </w:tc>
        <w:tc>
          <w:tcPr>
            <w:tcW w:w="517" w:type="pct"/>
          </w:tcPr>
          <w:p w14:paraId="6ED1CC58" w14:textId="320D8D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CATT, MTK</w:t>
            </w:r>
          </w:p>
        </w:tc>
        <w:tc>
          <w:tcPr>
            <w:tcW w:w="368" w:type="pct"/>
          </w:tcPr>
          <w:p w14:paraId="01994F2C" w14:textId="4CFD24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17F008E" w14:textId="2676FC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4638</w:t>
            </w:r>
          </w:p>
        </w:tc>
        <w:tc>
          <w:tcPr>
            <w:tcW w:w="272" w:type="pct"/>
          </w:tcPr>
          <w:p w14:paraId="304542EC" w14:textId="3DB1D63F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C2515FF" w14:textId="6A750B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5C9D5AA" w14:textId="273B74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B16C8AE" w14:textId="2F035F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041D8099" w14:textId="2F6C0D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67076AA" w14:textId="77777777" w:rsidTr="007D5367">
        <w:tc>
          <w:tcPr>
            <w:tcW w:w="586" w:type="pct"/>
          </w:tcPr>
          <w:p w14:paraId="5631EF07" w14:textId="338530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R4-2411351</w:t>
            </w:r>
          </w:p>
        </w:tc>
        <w:tc>
          <w:tcPr>
            <w:tcW w:w="1030" w:type="pct"/>
          </w:tcPr>
          <w:p w14:paraId="54ABB8A2" w14:textId="1798CE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on eDRX requirements in INACTIVE mode for eRedCap UE</w:t>
            </w:r>
          </w:p>
        </w:tc>
        <w:tc>
          <w:tcPr>
            <w:tcW w:w="517" w:type="pct"/>
          </w:tcPr>
          <w:p w14:paraId="5AD6F791" w14:textId="5C3A00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03E451EB" w14:textId="384417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927487C" w14:textId="275736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4639</w:t>
            </w:r>
          </w:p>
        </w:tc>
        <w:tc>
          <w:tcPr>
            <w:tcW w:w="272" w:type="pct"/>
          </w:tcPr>
          <w:p w14:paraId="2314AC0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B17EFAA" w14:textId="57E487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0524146" w14:textId="7528AD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E9EDF4A" w14:textId="34914D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NR_redcap_enh-Core</w:t>
            </w:r>
          </w:p>
        </w:tc>
        <w:tc>
          <w:tcPr>
            <w:tcW w:w="511" w:type="pct"/>
          </w:tcPr>
          <w:p w14:paraId="6FE8F0F2" w14:textId="4550E5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304E96F" w14:textId="77777777" w:rsidTr="007D5367">
        <w:tc>
          <w:tcPr>
            <w:tcW w:w="586" w:type="pct"/>
          </w:tcPr>
          <w:p w14:paraId="2CF4E40E" w14:textId="6E7C09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R4-2413956</w:t>
            </w:r>
          </w:p>
        </w:tc>
        <w:tc>
          <w:tcPr>
            <w:tcW w:w="1030" w:type="pct"/>
          </w:tcPr>
          <w:p w14:paraId="49DDBF35" w14:textId="2781E2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on eDRX requirements in INACTIVE mode for eRedCap UE</w:t>
            </w:r>
          </w:p>
        </w:tc>
        <w:tc>
          <w:tcPr>
            <w:tcW w:w="517" w:type="pct"/>
          </w:tcPr>
          <w:p w14:paraId="5AFD3117" w14:textId="3CEB90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3E511B38" w14:textId="3413D9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88E0158" w14:textId="788994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4639</w:t>
            </w:r>
          </w:p>
        </w:tc>
        <w:tc>
          <w:tcPr>
            <w:tcW w:w="272" w:type="pct"/>
          </w:tcPr>
          <w:p w14:paraId="0AD66A2F" w14:textId="5110D5C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EB43F0D" w14:textId="0DE6BA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3E3B57B" w14:textId="6793F7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1B60EC5" w14:textId="328AF1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NR_redcap_enh-Core</w:t>
            </w:r>
          </w:p>
        </w:tc>
        <w:tc>
          <w:tcPr>
            <w:tcW w:w="511" w:type="pct"/>
          </w:tcPr>
          <w:p w14:paraId="1061624D" w14:textId="1759A2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21865D1" w14:textId="77777777" w:rsidTr="007D5367">
        <w:tc>
          <w:tcPr>
            <w:tcW w:w="586" w:type="pct"/>
          </w:tcPr>
          <w:p w14:paraId="2CC4C08E" w14:textId="4D06B5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R4-2411363</w:t>
            </w:r>
          </w:p>
        </w:tc>
        <w:tc>
          <w:tcPr>
            <w:tcW w:w="1030" w:type="pct"/>
          </w:tcPr>
          <w:p w14:paraId="131BCECF" w14:textId="157C3F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(LTE_NR_DC_CA_enh-Core) CR on IDLE mode CA/DC measurements</w:t>
            </w:r>
          </w:p>
        </w:tc>
        <w:tc>
          <w:tcPr>
            <w:tcW w:w="517" w:type="pct"/>
          </w:tcPr>
          <w:p w14:paraId="2CD99469" w14:textId="5AAFE9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321F3AA1" w14:textId="299E12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318F057" w14:textId="302CC6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4640</w:t>
            </w:r>
          </w:p>
        </w:tc>
        <w:tc>
          <w:tcPr>
            <w:tcW w:w="272" w:type="pct"/>
          </w:tcPr>
          <w:p w14:paraId="1EC9247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589C0C7" w14:textId="40BCA2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30B56551" w14:textId="1FA047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9FC91CB" w14:textId="62D932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LTE_NR_DC_CA_enh-Core</w:t>
            </w:r>
          </w:p>
        </w:tc>
        <w:tc>
          <w:tcPr>
            <w:tcW w:w="511" w:type="pct"/>
          </w:tcPr>
          <w:p w14:paraId="2971E985" w14:textId="416F1A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98C0DA3" w14:textId="77777777" w:rsidTr="007D5367">
        <w:tc>
          <w:tcPr>
            <w:tcW w:w="586" w:type="pct"/>
          </w:tcPr>
          <w:p w14:paraId="459E685C" w14:textId="1CF3FD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R4-2413937</w:t>
            </w:r>
          </w:p>
        </w:tc>
        <w:tc>
          <w:tcPr>
            <w:tcW w:w="1030" w:type="pct"/>
          </w:tcPr>
          <w:p w14:paraId="6916615E" w14:textId="57512F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(LTE_NR_DC_CA_enh-Core) CR on IDLE mode CA/DC measurements</w:t>
            </w:r>
          </w:p>
        </w:tc>
        <w:tc>
          <w:tcPr>
            <w:tcW w:w="517" w:type="pct"/>
          </w:tcPr>
          <w:p w14:paraId="1AA24C16" w14:textId="608ADD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5F4DA1E9" w14:textId="4A6384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0495125" w14:textId="66F161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4640</w:t>
            </w:r>
          </w:p>
        </w:tc>
        <w:tc>
          <w:tcPr>
            <w:tcW w:w="272" w:type="pct"/>
          </w:tcPr>
          <w:p w14:paraId="57BAC8B0" w14:textId="55396725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3B1F662" w14:textId="1636E4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4D45DD66" w14:textId="52E389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C4B7D0E" w14:textId="7E1218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LTE_NR_DC_CA_enh-Core</w:t>
            </w:r>
          </w:p>
        </w:tc>
        <w:tc>
          <w:tcPr>
            <w:tcW w:w="511" w:type="pct"/>
          </w:tcPr>
          <w:p w14:paraId="4709443F" w14:textId="173383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2638243" w14:textId="77777777" w:rsidTr="007D5367">
        <w:tc>
          <w:tcPr>
            <w:tcW w:w="586" w:type="pct"/>
          </w:tcPr>
          <w:p w14:paraId="626B5021" w14:textId="0E88F1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R4-2411364</w:t>
            </w:r>
          </w:p>
        </w:tc>
        <w:tc>
          <w:tcPr>
            <w:tcW w:w="1030" w:type="pct"/>
          </w:tcPr>
          <w:p w14:paraId="49EDF587" w14:textId="36B4C8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(LTE_NR_DC_CA_enh-Core) CR on IDLE mode CA/DC measurements</w:t>
            </w:r>
          </w:p>
        </w:tc>
        <w:tc>
          <w:tcPr>
            <w:tcW w:w="517" w:type="pct"/>
          </w:tcPr>
          <w:p w14:paraId="48F11954" w14:textId="5088BF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64658AD3" w14:textId="292B9A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68B9C4B" w14:textId="08D941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4641</w:t>
            </w:r>
          </w:p>
        </w:tc>
        <w:tc>
          <w:tcPr>
            <w:tcW w:w="272" w:type="pct"/>
          </w:tcPr>
          <w:p w14:paraId="54F7A25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B1BCD2E" w14:textId="11A637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49B34EE" w14:textId="30BABF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14A526C" w14:textId="074FA3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LTE_NR_DC_CA_enh-Core</w:t>
            </w:r>
          </w:p>
        </w:tc>
        <w:tc>
          <w:tcPr>
            <w:tcW w:w="511" w:type="pct"/>
          </w:tcPr>
          <w:p w14:paraId="5B48C968" w14:textId="15450C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E327065" w14:textId="77777777" w:rsidTr="007D5367">
        <w:tc>
          <w:tcPr>
            <w:tcW w:w="586" w:type="pct"/>
          </w:tcPr>
          <w:p w14:paraId="4BFE9942" w14:textId="400E8D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R4-2413938</w:t>
            </w:r>
          </w:p>
        </w:tc>
        <w:tc>
          <w:tcPr>
            <w:tcW w:w="1030" w:type="pct"/>
          </w:tcPr>
          <w:p w14:paraId="014A4B41" w14:textId="094C25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(LTE_NR_DC_CA_enh-Core) CR on IDLE mode CA/DC measurements</w:t>
            </w:r>
          </w:p>
        </w:tc>
        <w:tc>
          <w:tcPr>
            <w:tcW w:w="517" w:type="pct"/>
          </w:tcPr>
          <w:p w14:paraId="1A359AAA" w14:textId="493985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157B1905" w14:textId="3EBDE5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E7B88B5" w14:textId="161A39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4641</w:t>
            </w:r>
          </w:p>
        </w:tc>
        <w:tc>
          <w:tcPr>
            <w:tcW w:w="272" w:type="pct"/>
          </w:tcPr>
          <w:p w14:paraId="54384635" w14:textId="071C5006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DEA352A" w14:textId="6436A0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D063637" w14:textId="1EC9F2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25AD165" w14:textId="4470CE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LTE_NR_DC_CA_enh-Core</w:t>
            </w:r>
          </w:p>
        </w:tc>
        <w:tc>
          <w:tcPr>
            <w:tcW w:w="511" w:type="pct"/>
          </w:tcPr>
          <w:p w14:paraId="111FDB72" w14:textId="36AD74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8778F9F" w14:textId="77777777" w:rsidTr="007D5367">
        <w:tc>
          <w:tcPr>
            <w:tcW w:w="586" w:type="pct"/>
          </w:tcPr>
          <w:p w14:paraId="75F9A5F5" w14:textId="0DCD98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R4-2411365</w:t>
            </w:r>
          </w:p>
        </w:tc>
        <w:tc>
          <w:tcPr>
            <w:tcW w:w="1030" w:type="pct"/>
          </w:tcPr>
          <w:p w14:paraId="0560A67D" w14:textId="235DB3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(LTE_NR_DC_CA_enh-Core) CR on IDLE mode CA/DC measurements</w:t>
            </w:r>
          </w:p>
        </w:tc>
        <w:tc>
          <w:tcPr>
            <w:tcW w:w="517" w:type="pct"/>
          </w:tcPr>
          <w:p w14:paraId="67DFADE6" w14:textId="5CC441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0B1F3C01" w14:textId="701988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84DB7F9" w14:textId="1E96AF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4642</w:t>
            </w:r>
          </w:p>
        </w:tc>
        <w:tc>
          <w:tcPr>
            <w:tcW w:w="272" w:type="pct"/>
          </w:tcPr>
          <w:p w14:paraId="68979B7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B34973A" w14:textId="15CC3E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B9A41DE" w14:textId="5796C6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7DDCB85" w14:textId="4E3E13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LTE_NR_DC_CA_enh-Core</w:t>
            </w:r>
          </w:p>
        </w:tc>
        <w:tc>
          <w:tcPr>
            <w:tcW w:w="511" w:type="pct"/>
          </w:tcPr>
          <w:p w14:paraId="12D5A069" w14:textId="3E737D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A5FCC0C" w14:textId="77777777" w:rsidTr="007D5367">
        <w:tc>
          <w:tcPr>
            <w:tcW w:w="586" w:type="pct"/>
          </w:tcPr>
          <w:p w14:paraId="65B7DBA4" w14:textId="4823D1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R4-2411366</w:t>
            </w:r>
          </w:p>
        </w:tc>
        <w:tc>
          <w:tcPr>
            <w:tcW w:w="1030" w:type="pct"/>
          </w:tcPr>
          <w:p w14:paraId="59722268" w14:textId="212576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(NR_Mob_enh-Core) CR on abbreviation of DAPS</w:t>
            </w:r>
          </w:p>
        </w:tc>
        <w:tc>
          <w:tcPr>
            <w:tcW w:w="517" w:type="pct"/>
          </w:tcPr>
          <w:p w14:paraId="0A9EC4FA" w14:textId="353065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07F77275" w14:textId="1CB14B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AEE987E" w14:textId="58ABC7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4643</w:t>
            </w:r>
          </w:p>
        </w:tc>
        <w:tc>
          <w:tcPr>
            <w:tcW w:w="272" w:type="pct"/>
          </w:tcPr>
          <w:p w14:paraId="6E5CF72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F81B9A0" w14:textId="5116EE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2EBB2D15" w14:textId="77DA54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DBD3F24" w14:textId="0DE478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NR_Mob_enh-Core</w:t>
            </w:r>
          </w:p>
        </w:tc>
        <w:tc>
          <w:tcPr>
            <w:tcW w:w="511" w:type="pct"/>
          </w:tcPr>
          <w:p w14:paraId="402C30FA" w14:textId="10E781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8C0D4B9" w14:textId="77777777" w:rsidTr="007D5367">
        <w:tc>
          <w:tcPr>
            <w:tcW w:w="586" w:type="pct"/>
          </w:tcPr>
          <w:p w14:paraId="65C1E3BB" w14:textId="68AD6D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R4-2413908</w:t>
            </w:r>
          </w:p>
        </w:tc>
        <w:tc>
          <w:tcPr>
            <w:tcW w:w="1030" w:type="pct"/>
          </w:tcPr>
          <w:p w14:paraId="5A4A74E4" w14:textId="603BE1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(NR_Mob_enh-Core) CR on abbreviation of DAPS</w:t>
            </w:r>
          </w:p>
        </w:tc>
        <w:tc>
          <w:tcPr>
            <w:tcW w:w="517" w:type="pct"/>
          </w:tcPr>
          <w:p w14:paraId="7573479C" w14:textId="7449F4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628F2461" w14:textId="543ACD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8738F0E" w14:textId="6EDA7D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4643</w:t>
            </w:r>
          </w:p>
        </w:tc>
        <w:tc>
          <w:tcPr>
            <w:tcW w:w="272" w:type="pct"/>
          </w:tcPr>
          <w:p w14:paraId="7443E28D" w14:textId="4F0FDC7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B572C96" w14:textId="2E89DB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0A566FF4" w14:textId="79C263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111A80D" w14:textId="316EF9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NR_Mob_enh-Core</w:t>
            </w:r>
          </w:p>
        </w:tc>
        <w:tc>
          <w:tcPr>
            <w:tcW w:w="511" w:type="pct"/>
          </w:tcPr>
          <w:p w14:paraId="0D68CE59" w14:textId="096802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B18094C" w14:textId="77777777" w:rsidTr="007D5367">
        <w:tc>
          <w:tcPr>
            <w:tcW w:w="586" w:type="pct"/>
          </w:tcPr>
          <w:p w14:paraId="2B8DF059" w14:textId="04297C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R4-2411367</w:t>
            </w:r>
          </w:p>
        </w:tc>
        <w:tc>
          <w:tcPr>
            <w:tcW w:w="1030" w:type="pct"/>
          </w:tcPr>
          <w:p w14:paraId="7F4A4BB6" w14:textId="468720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(NR_Mob_enh-Core) CR on abbreviation of DAPS</w:t>
            </w:r>
          </w:p>
        </w:tc>
        <w:tc>
          <w:tcPr>
            <w:tcW w:w="517" w:type="pct"/>
          </w:tcPr>
          <w:p w14:paraId="60478CF6" w14:textId="490834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33F79F58" w14:textId="5ADC19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DA8D4FA" w14:textId="48C7E0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4644</w:t>
            </w:r>
          </w:p>
        </w:tc>
        <w:tc>
          <w:tcPr>
            <w:tcW w:w="272" w:type="pct"/>
          </w:tcPr>
          <w:p w14:paraId="10FF44C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BFE447C" w14:textId="37073A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49619BE" w14:textId="2B56D6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D667FEB" w14:textId="3D6564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NR_Mob_enh-Core</w:t>
            </w:r>
          </w:p>
        </w:tc>
        <w:tc>
          <w:tcPr>
            <w:tcW w:w="511" w:type="pct"/>
          </w:tcPr>
          <w:p w14:paraId="00461173" w14:textId="75BE55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F52291D" w14:textId="77777777" w:rsidTr="007D5367">
        <w:tc>
          <w:tcPr>
            <w:tcW w:w="586" w:type="pct"/>
          </w:tcPr>
          <w:p w14:paraId="304E21BC" w14:textId="0E0028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R4-2411368</w:t>
            </w:r>
          </w:p>
        </w:tc>
        <w:tc>
          <w:tcPr>
            <w:tcW w:w="1030" w:type="pct"/>
          </w:tcPr>
          <w:p w14:paraId="4070ED68" w14:textId="371CF2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(NR_Mob_enh-Core) CR on abbreviation of DAPS</w:t>
            </w:r>
          </w:p>
        </w:tc>
        <w:tc>
          <w:tcPr>
            <w:tcW w:w="517" w:type="pct"/>
          </w:tcPr>
          <w:p w14:paraId="47508CE4" w14:textId="6C81F6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7839E60F" w14:textId="50CE88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03BC87B" w14:textId="1E5B24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4645</w:t>
            </w:r>
          </w:p>
        </w:tc>
        <w:tc>
          <w:tcPr>
            <w:tcW w:w="272" w:type="pct"/>
          </w:tcPr>
          <w:p w14:paraId="7086FA6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5418549" w14:textId="299366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DA2EDCD" w14:textId="16DB20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E89B8BA" w14:textId="6F7FCB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NR_Mob_enh-Core</w:t>
            </w:r>
          </w:p>
        </w:tc>
        <w:tc>
          <w:tcPr>
            <w:tcW w:w="511" w:type="pct"/>
          </w:tcPr>
          <w:p w14:paraId="74807695" w14:textId="149FA6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0A86196" w14:textId="77777777" w:rsidTr="007D5367">
        <w:tc>
          <w:tcPr>
            <w:tcW w:w="586" w:type="pct"/>
          </w:tcPr>
          <w:p w14:paraId="043ED5B7" w14:textId="76B488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R4-2411369</w:t>
            </w:r>
          </w:p>
        </w:tc>
        <w:tc>
          <w:tcPr>
            <w:tcW w:w="1030" w:type="pct"/>
          </w:tcPr>
          <w:p w14:paraId="799989CB" w14:textId="06DC6B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(NR_MG_enh-Core) CR on Rel-17 gap enhancements</w:t>
            </w:r>
          </w:p>
        </w:tc>
        <w:tc>
          <w:tcPr>
            <w:tcW w:w="517" w:type="pct"/>
          </w:tcPr>
          <w:p w14:paraId="1248396B" w14:textId="51095C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77CF7D55" w14:textId="6F3E71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E08204F" w14:textId="4998C6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4646</w:t>
            </w:r>
          </w:p>
        </w:tc>
        <w:tc>
          <w:tcPr>
            <w:tcW w:w="272" w:type="pct"/>
          </w:tcPr>
          <w:p w14:paraId="48CC6F6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5DADA98" w14:textId="04FD9D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800F60D" w14:textId="10882E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7EC1BB9" w14:textId="535D45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37F08197" w14:textId="3C3F55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0821AE1" w14:textId="77777777" w:rsidTr="007D5367">
        <w:tc>
          <w:tcPr>
            <w:tcW w:w="586" w:type="pct"/>
          </w:tcPr>
          <w:p w14:paraId="5E1DA571" w14:textId="1A4DC9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R4-2413919</w:t>
            </w:r>
          </w:p>
        </w:tc>
        <w:tc>
          <w:tcPr>
            <w:tcW w:w="1030" w:type="pct"/>
          </w:tcPr>
          <w:p w14:paraId="3260CF9F" w14:textId="3529FB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(NR_MG_enh-Core) CR on Rel-17 gap enhancements</w:t>
            </w:r>
          </w:p>
        </w:tc>
        <w:tc>
          <w:tcPr>
            <w:tcW w:w="517" w:type="pct"/>
          </w:tcPr>
          <w:p w14:paraId="4709CBFF" w14:textId="269B08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5DE3C92E" w14:textId="24AFCB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6A9D7DC" w14:textId="071E10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4646</w:t>
            </w:r>
          </w:p>
        </w:tc>
        <w:tc>
          <w:tcPr>
            <w:tcW w:w="272" w:type="pct"/>
          </w:tcPr>
          <w:p w14:paraId="3CCAC6D9" w14:textId="277C311F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A3B47F3" w14:textId="62754C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F441C4D" w14:textId="48FF62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2FEACCF" w14:textId="0878F1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0F385E30" w14:textId="22E3B0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F785D9B" w14:textId="77777777" w:rsidTr="007D5367">
        <w:tc>
          <w:tcPr>
            <w:tcW w:w="586" w:type="pct"/>
          </w:tcPr>
          <w:p w14:paraId="6F6C7812" w14:textId="67ABCA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R4-2411370</w:t>
            </w:r>
          </w:p>
        </w:tc>
        <w:tc>
          <w:tcPr>
            <w:tcW w:w="1030" w:type="pct"/>
          </w:tcPr>
          <w:p w14:paraId="2F47419A" w14:textId="448CAC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(NR_MG_enh-Core) CR on Rel-17 gap enhancements</w:t>
            </w:r>
          </w:p>
        </w:tc>
        <w:tc>
          <w:tcPr>
            <w:tcW w:w="517" w:type="pct"/>
          </w:tcPr>
          <w:p w14:paraId="5BAC7C8C" w14:textId="63BA7C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0332EB44" w14:textId="044B2B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3785277" w14:textId="52CF2F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4647</w:t>
            </w:r>
          </w:p>
        </w:tc>
        <w:tc>
          <w:tcPr>
            <w:tcW w:w="272" w:type="pct"/>
          </w:tcPr>
          <w:p w14:paraId="4A00730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E48BAB1" w14:textId="716F4E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72EDD2A" w14:textId="5617DA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BE744F5" w14:textId="6C37E0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724D6DC0" w14:textId="36ACF6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DA1A37D" w14:textId="77777777" w:rsidTr="007D5367">
        <w:tc>
          <w:tcPr>
            <w:tcW w:w="586" w:type="pct"/>
          </w:tcPr>
          <w:p w14:paraId="438ED9B3" w14:textId="5D09AC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R4-2411371</w:t>
            </w:r>
          </w:p>
        </w:tc>
        <w:tc>
          <w:tcPr>
            <w:tcW w:w="1030" w:type="pct"/>
          </w:tcPr>
          <w:p w14:paraId="5A427EA5" w14:textId="571F3C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(NR_NTN_solutions-Perf) CR on Rel-17 NTN core and accuracy requirements</w:t>
            </w:r>
          </w:p>
        </w:tc>
        <w:tc>
          <w:tcPr>
            <w:tcW w:w="517" w:type="pct"/>
          </w:tcPr>
          <w:p w14:paraId="440158E2" w14:textId="645821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02BBA0E2" w14:textId="241A22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317BC37" w14:textId="1999BD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4648</w:t>
            </w:r>
          </w:p>
        </w:tc>
        <w:tc>
          <w:tcPr>
            <w:tcW w:w="272" w:type="pct"/>
          </w:tcPr>
          <w:p w14:paraId="709C7A1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E0411A1" w14:textId="39F530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D252887" w14:textId="0E4AB8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590911E" w14:textId="639093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261C1014" w14:textId="3C7A07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A7F274D" w14:textId="77777777" w:rsidTr="007D5367">
        <w:tc>
          <w:tcPr>
            <w:tcW w:w="586" w:type="pct"/>
          </w:tcPr>
          <w:p w14:paraId="3BDB46EC" w14:textId="3B1394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R4-2413923</w:t>
            </w:r>
          </w:p>
        </w:tc>
        <w:tc>
          <w:tcPr>
            <w:tcW w:w="1030" w:type="pct"/>
          </w:tcPr>
          <w:p w14:paraId="663CAD5D" w14:textId="793509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(NR_NTN_solutions-Perf) CR on Rel-17 NTN core and accuracy requirements</w:t>
            </w:r>
          </w:p>
        </w:tc>
        <w:tc>
          <w:tcPr>
            <w:tcW w:w="517" w:type="pct"/>
          </w:tcPr>
          <w:p w14:paraId="40D3BCA0" w14:textId="02B6AD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15F818EC" w14:textId="353955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9E0E48F" w14:textId="738466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4648</w:t>
            </w:r>
          </w:p>
        </w:tc>
        <w:tc>
          <w:tcPr>
            <w:tcW w:w="272" w:type="pct"/>
          </w:tcPr>
          <w:p w14:paraId="73AD1F15" w14:textId="395A495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38E605D" w14:textId="57BCCE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813B3D1" w14:textId="015BFE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6E61F35" w14:textId="413292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05481CA2" w14:textId="4C36EB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6C0F5ED" w14:textId="77777777" w:rsidTr="007D5367">
        <w:tc>
          <w:tcPr>
            <w:tcW w:w="586" w:type="pct"/>
          </w:tcPr>
          <w:p w14:paraId="3B8C7DF0" w14:textId="43A764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R4-2411372</w:t>
            </w:r>
          </w:p>
        </w:tc>
        <w:tc>
          <w:tcPr>
            <w:tcW w:w="1030" w:type="pct"/>
          </w:tcPr>
          <w:p w14:paraId="17C83589" w14:textId="07CC65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(NR_NTN_solutions-Perf) CR on Rel-17 NTN core and accuracy requirements</w:t>
            </w:r>
          </w:p>
        </w:tc>
        <w:tc>
          <w:tcPr>
            <w:tcW w:w="517" w:type="pct"/>
          </w:tcPr>
          <w:p w14:paraId="76BA77F9" w14:textId="474CB7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6A9975EE" w14:textId="651565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C4E09A6" w14:textId="00EB50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4649</w:t>
            </w:r>
          </w:p>
        </w:tc>
        <w:tc>
          <w:tcPr>
            <w:tcW w:w="272" w:type="pct"/>
          </w:tcPr>
          <w:p w14:paraId="78D4E52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A678CFE" w14:textId="5E82F6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198A9F1" w14:textId="612759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8BC48D6" w14:textId="3D9E68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5A42FBC1" w14:textId="0123FE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87573F0" w14:textId="77777777" w:rsidTr="007D5367">
        <w:tc>
          <w:tcPr>
            <w:tcW w:w="586" w:type="pct"/>
          </w:tcPr>
          <w:p w14:paraId="4EE8C776" w14:textId="1CED6C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R4-2411373</w:t>
            </w:r>
          </w:p>
        </w:tc>
        <w:tc>
          <w:tcPr>
            <w:tcW w:w="1030" w:type="pct"/>
          </w:tcPr>
          <w:p w14:paraId="5338E696" w14:textId="5B6801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(NR_pos_enh-Perf) CR on R17 positioning test cases in RRC_INACTIVE state</w:t>
            </w:r>
          </w:p>
        </w:tc>
        <w:tc>
          <w:tcPr>
            <w:tcW w:w="517" w:type="pct"/>
          </w:tcPr>
          <w:p w14:paraId="48F2F7D6" w14:textId="4008C2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2C1AA370" w14:textId="2B29A5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4FCB93C" w14:textId="77CF74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4650</w:t>
            </w:r>
          </w:p>
        </w:tc>
        <w:tc>
          <w:tcPr>
            <w:tcW w:w="272" w:type="pct"/>
          </w:tcPr>
          <w:p w14:paraId="3E5AF97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320BBFF" w14:textId="6CA2FE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9D8EBD8" w14:textId="441777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1DC9EDF" w14:textId="53473A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NR_pos_enh-Perf</w:t>
            </w:r>
          </w:p>
        </w:tc>
        <w:tc>
          <w:tcPr>
            <w:tcW w:w="511" w:type="pct"/>
          </w:tcPr>
          <w:p w14:paraId="37C7D64F" w14:textId="6EA00A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D11D924" w14:textId="77777777" w:rsidTr="007D5367">
        <w:tc>
          <w:tcPr>
            <w:tcW w:w="586" w:type="pct"/>
          </w:tcPr>
          <w:p w14:paraId="1FD64B2A" w14:textId="00C3F3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R4-2413929</w:t>
            </w:r>
          </w:p>
        </w:tc>
        <w:tc>
          <w:tcPr>
            <w:tcW w:w="1030" w:type="pct"/>
          </w:tcPr>
          <w:p w14:paraId="7B0E4E11" w14:textId="7851E8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(NR_pos_enh-Perf) CR on R17 positioning test cases in RRC_INACTIVE state</w:t>
            </w:r>
          </w:p>
        </w:tc>
        <w:tc>
          <w:tcPr>
            <w:tcW w:w="517" w:type="pct"/>
          </w:tcPr>
          <w:p w14:paraId="6ED5CAC6" w14:textId="795883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1AD0FDA6" w14:textId="53B109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E9F9C8C" w14:textId="49D92E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4650</w:t>
            </w:r>
          </w:p>
        </w:tc>
        <w:tc>
          <w:tcPr>
            <w:tcW w:w="272" w:type="pct"/>
          </w:tcPr>
          <w:p w14:paraId="2C459F7F" w14:textId="2BEB7D7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6048F8D" w14:textId="04391F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803C17A" w14:textId="1E882E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3225A6F" w14:textId="6976C1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NR_pos_enh-Perf</w:t>
            </w:r>
          </w:p>
        </w:tc>
        <w:tc>
          <w:tcPr>
            <w:tcW w:w="511" w:type="pct"/>
          </w:tcPr>
          <w:p w14:paraId="17F42A92" w14:textId="0BEF59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5726C2F" w14:textId="77777777" w:rsidTr="007D5367">
        <w:tc>
          <w:tcPr>
            <w:tcW w:w="586" w:type="pct"/>
          </w:tcPr>
          <w:p w14:paraId="670B810E" w14:textId="41AD3F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R4-2411374</w:t>
            </w:r>
          </w:p>
        </w:tc>
        <w:tc>
          <w:tcPr>
            <w:tcW w:w="1030" w:type="pct"/>
          </w:tcPr>
          <w:p w14:paraId="3F62F2FE" w14:textId="2E77AD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(NR_pos_enh-Perf) CR on R17 positioning test cases in RRC_INACTIVE state</w:t>
            </w:r>
          </w:p>
        </w:tc>
        <w:tc>
          <w:tcPr>
            <w:tcW w:w="517" w:type="pct"/>
          </w:tcPr>
          <w:p w14:paraId="5210CC3F" w14:textId="403EFB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69785BC9" w14:textId="4B4113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9661220" w14:textId="1AA5C7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4651</w:t>
            </w:r>
          </w:p>
        </w:tc>
        <w:tc>
          <w:tcPr>
            <w:tcW w:w="272" w:type="pct"/>
          </w:tcPr>
          <w:p w14:paraId="6BD222E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790CFA0" w14:textId="64D535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97A2ED4" w14:textId="62855E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F633EAD" w14:textId="31960F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NR_pos_enh-Perf</w:t>
            </w:r>
          </w:p>
        </w:tc>
        <w:tc>
          <w:tcPr>
            <w:tcW w:w="511" w:type="pct"/>
          </w:tcPr>
          <w:p w14:paraId="0D684D84" w14:textId="64EAA2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DC60A41" w14:textId="77777777" w:rsidTr="007D5367">
        <w:tc>
          <w:tcPr>
            <w:tcW w:w="586" w:type="pct"/>
          </w:tcPr>
          <w:p w14:paraId="0C51AD42" w14:textId="21841A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R4-2411375</w:t>
            </w:r>
          </w:p>
        </w:tc>
        <w:tc>
          <w:tcPr>
            <w:tcW w:w="1030" w:type="pct"/>
          </w:tcPr>
          <w:p w14:paraId="34706909" w14:textId="64054B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Rel-18 gap enhancements</w:t>
            </w:r>
          </w:p>
        </w:tc>
        <w:tc>
          <w:tcPr>
            <w:tcW w:w="517" w:type="pct"/>
          </w:tcPr>
          <w:p w14:paraId="577A509D" w14:textId="3A2848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0A7388C8" w14:textId="366420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D5309CC" w14:textId="3A2DD1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4652</w:t>
            </w:r>
          </w:p>
        </w:tc>
        <w:tc>
          <w:tcPr>
            <w:tcW w:w="272" w:type="pct"/>
          </w:tcPr>
          <w:p w14:paraId="45AB7FD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F5560A8" w14:textId="0AC68D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969F448" w14:textId="7E3B76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0CD5389" w14:textId="4A3906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000A7F66" w14:textId="08BA93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0A4D1AA" w14:textId="77777777" w:rsidTr="007D5367">
        <w:tc>
          <w:tcPr>
            <w:tcW w:w="586" w:type="pct"/>
          </w:tcPr>
          <w:p w14:paraId="3EF61835" w14:textId="0E0C4D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R4-2414061</w:t>
            </w:r>
          </w:p>
        </w:tc>
        <w:tc>
          <w:tcPr>
            <w:tcW w:w="1030" w:type="pct"/>
          </w:tcPr>
          <w:p w14:paraId="020B838C" w14:textId="08F709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Rel-18 gap enhancements</w:t>
            </w:r>
          </w:p>
        </w:tc>
        <w:tc>
          <w:tcPr>
            <w:tcW w:w="517" w:type="pct"/>
          </w:tcPr>
          <w:p w14:paraId="0EC2409E" w14:textId="083A4D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4D35AE10" w14:textId="3FC558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F63834A" w14:textId="10DF19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4652</w:t>
            </w:r>
          </w:p>
        </w:tc>
        <w:tc>
          <w:tcPr>
            <w:tcW w:w="272" w:type="pct"/>
          </w:tcPr>
          <w:p w14:paraId="47B081CD" w14:textId="59D7C406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9708018" w14:textId="458800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BEF04C4" w14:textId="0D9A7F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B96AA32" w14:textId="7B0B64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4E0C1595" w14:textId="7F2A1A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C1337A1" w14:textId="77777777" w:rsidTr="007D5367">
        <w:tc>
          <w:tcPr>
            <w:tcW w:w="586" w:type="pct"/>
          </w:tcPr>
          <w:p w14:paraId="1FEF6CBB" w14:textId="184A07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R4-2411377</w:t>
            </w:r>
          </w:p>
        </w:tc>
        <w:tc>
          <w:tcPr>
            <w:tcW w:w="1030" w:type="pct"/>
          </w:tcPr>
          <w:p w14:paraId="3F2B15EE" w14:textId="6AFBCA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Rel-18 NR NTN core requirements</w:t>
            </w:r>
          </w:p>
        </w:tc>
        <w:tc>
          <w:tcPr>
            <w:tcW w:w="517" w:type="pct"/>
          </w:tcPr>
          <w:p w14:paraId="72F516B0" w14:textId="589ACE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3F7445DD" w14:textId="45DE96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AA906B9" w14:textId="0733CF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4653</w:t>
            </w:r>
          </w:p>
        </w:tc>
        <w:tc>
          <w:tcPr>
            <w:tcW w:w="272" w:type="pct"/>
          </w:tcPr>
          <w:p w14:paraId="7173E66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65C1A80" w14:textId="69A1DB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67162D0" w14:textId="0171B2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6E895E3" w14:textId="01CA7A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73CAF483" w14:textId="4FCB09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26830C5" w14:textId="77777777" w:rsidTr="007D5367">
        <w:tc>
          <w:tcPr>
            <w:tcW w:w="586" w:type="pct"/>
          </w:tcPr>
          <w:p w14:paraId="102EF672" w14:textId="6223C2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R4-2414071</w:t>
            </w:r>
          </w:p>
        </w:tc>
        <w:tc>
          <w:tcPr>
            <w:tcW w:w="1030" w:type="pct"/>
          </w:tcPr>
          <w:p w14:paraId="74B12A2F" w14:textId="10DEB1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Rel-18 NR NTN core requirements</w:t>
            </w:r>
          </w:p>
        </w:tc>
        <w:tc>
          <w:tcPr>
            <w:tcW w:w="517" w:type="pct"/>
          </w:tcPr>
          <w:p w14:paraId="4BAC44CF" w14:textId="4A4160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2AD89D3B" w14:textId="492A64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314A6B7" w14:textId="7A6F69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4653</w:t>
            </w:r>
          </w:p>
        </w:tc>
        <w:tc>
          <w:tcPr>
            <w:tcW w:w="272" w:type="pct"/>
          </w:tcPr>
          <w:p w14:paraId="5A4CA2DB" w14:textId="1F3558C1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910865F" w14:textId="5C9AAE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9FFCA0C" w14:textId="352026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4F6F88B" w14:textId="2D66CC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11A9993B" w14:textId="5BB467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772B382" w14:textId="77777777" w:rsidTr="007D5367">
        <w:tc>
          <w:tcPr>
            <w:tcW w:w="586" w:type="pct"/>
          </w:tcPr>
          <w:p w14:paraId="2FAD362B" w14:textId="465D66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R4-2411378</w:t>
            </w:r>
          </w:p>
        </w:tc>
        <w:tc>
          <w:tcPr>
            <w:tcW w:w="1030" w:type="pct"/>
          </w:tcPr>
          <w:p w14:paraId="2303D070" w14:textId="083437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Rel-18 NR NTN performance requirements</w:t>
            </w:r>
          </w:p>
        </w:tc>
        <w:tc>
          <w:tcPr>
            <w:tcW w:w="517" w:type="pct"/>
          </w:tcPr>
          <w:p w14:paraId="646010BB" w14:textId="564B4B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546ED10A" w14:textId="21AC2C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A56572E" w14:textId="652D17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4654</w:t>
            </w:r>
          </w:p>
        </w:tc>
        <w:tc>
          <w:tcPr>
            <w:tcW w:w="272" w:type="pct"/>
          </w:tcPr>
          <w:p w14:paraId="1D5B64C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636747F" w14:textId="0DE143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220012F" w14:textId="15ECEB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20DA21C5" w14:textId="3D148B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6B4E5729" w14:textId="5826AE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25C30519" w14:textId="77777777" w:rsidTr="007D5367">
        <w:tc>
          <w:tcPr>
            <w:tcW w:w="586" w:type="pct"/>
          </w:tcPr>
          <w:p w14:paraId="4B587CC0" w14:textId="45A74F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R4-2411385</w:t>
            </w:r>
          </w:p>
        </w:tc>
        <w:tc>
          <w:tcPr>
            <w:tcW w:w="1030" w:type="pct"/>
          </w:tcPr>
          <w:p w14:paraId="1CB6C059" w14:textId="3EA0A2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gradual timing adjustment for 2TA</w:t>
            </w:r>
          </w:p>
        </w:tc>
        <w:tc>
          <w:tcPr>
            <w:tcW w:w="517" w:type="pct"/>
          </w:tcPr>
          <w:p w14:paraId="29FDCDB5" w14:textId="3375EF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08C95526" w14:textId="4E7C15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ED455B8" w14:textId="0956C3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4655</w:t>
            </w:r>
          </w:p>
        </w:tc>
        <w:tc>
          <w:tcPr>
            <w:tcW w:w="272" w:type="pct"/>
          </w:tcPr>
          <w:p w14:paraId="22E92F3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6C418E1" w14:textId="608812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BFB64C8" w14:textId="5F3B29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655F57E" w14:textId="7BBE3F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NR_MIMO_evo_DL_UL-Core</w:t>
            </w:r>
          </w:p>
        </w:tc>
        <w:tc>
          <w:tcPr>
            <w:tcW w:w="511" w:type="pct"/>
          </w:tcPr>
          <w:p w14:paraId="6AB7BC63" w14:textId="4CA6A3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350612E0" w14:textId="77777777" w:rsidTr="007D5367">
        <w:tc>
          <w:tcPr>
            <w:tcW w:w="586" w:type="pct"/>
          </w:tcPr>
          <w:p w14:paraId="6E9F55B8" w14:textId="450EE4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R4-2411386</w:t>
            </w:r>
          </w:p>
        </w:tc>
        <w:tc>
          <w:tcPr>
            <w:tcW w:w="1030" w:type="pct"/>
          </w:tcPr>
          <w:p w14:paraId="71A8588B" w14:textId="67610D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eUTCI state switching requirements</w:t>
            </w:r>
          </w:p>
        </w:tc>
        <w:tc>
          <w:tcPr>
            <w:tcW w:w="517" w:type="pct"/>
          </w:tcPr>
          <w:p w14:paraId="6259D17E" w14:textId="114F72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2AC6B880" w14:textId="2FE620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4A0C54B" w14:textId="2A7806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4656</w:t>
            </w:r>
          </w:p>
        </w:tc>
        <w:tc>
          <w:tcPr>
            <w:tcW w:w="272" w:type="pct"/>
          </w:tcPr>
          <w:p w14:paraId="46BD89F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06299A7" w14:textId="599714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1AD7C1B" w14:textId="140548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77EC298" w14:textId="29AEA2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NR_MIMO_evo_DL_UL-Core</w:t>
            </w:r>
          </w:p>
        </w:tc>
        <w:tc>
          <w:tcPr>
            <w:tcW w:w="511" w:type="pct"/>
          </w:tcPr>
          <w:p w14:paraId="64FC1031" w14:textId="2B8C37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62CC043" w14:textId="77777777" w:rsidTr="007D5367">
        <w:tc>
          <w:tcPr>
            <w:tcW w:w="586" w:type="pct"/>
          </w:tcPr>
          <w:p w14:paraId="5F49932C" w14:textId="4DD899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R4-2414054</w:t>
            </w:r>
          </w:p>
        </w:tc>
        <w:tc>
          <w:tcPr>
            <w:tcW w:w="1030" w:type="pct"/>
          </w:tcPr>
          <w:p w14:paraId="249FEC75" w14:textId="09985B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eUTCI state switching requirements</w:t>
            </w:r>
          </w:p>
        </w:tc>
        <w:tc>
          <w:tcPr>
            <w:tcW w:w="517" w:type="pct"/>
          </w:tcPr>
          <w:p w14:paraId="263F0671" w14:textId="350D29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5AE6F0E5" w14:textId="550BC4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8B464D8" w14:textId="3F8E70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4656</w:t>
            </w:r>
          </w:p>
        </w:tc>
        <w:tc>
          <w:tcPr>
            <w:tcW w:w="272" w:type="pct"/>
          </w:tcPr>
          <w:p w14:paraId="6B8DA2A2" w14:textId="566E305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3A51DD5" w14:textId="5C405B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0764D51" w14:textId="2C0BF9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5810D92" w14:textId="6274C0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NR_MIMO_evo_DL_UL-Core</w:t>
            </w:r>
          </w:p>
        </w:tc>
        <w:tc>
          <w:tcPr>
            <w:tcW w:w="511" w:type="pct"/>
          </w:tcPr>
          <w:p w14:paraId="32F25828" w14:textId="34172E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D6EC0DF" w14:textId="77777777" w:rsidTr="007D5367">
        <w:tc>
          <w:tcPr>
            <w:tcW w:w="586" w:type="pct"/>
          </w:tcPr>
          <w:p w14:paraId="7889793A" w14:textId="7CEA0D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R4-2411387</w:t>
            </w:r>
          </w:p>
        </w:tc>
        <w:tc>
          <w:tcPr>
            <w:tcW w:w="1030" w:type="pct"/>
          </w:tcPr>
          <w:p w14:paraId="4CFCADD7" w14:textId="3A0802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correcting sDCI mTRP based test cases</w:t>
            </w:r>
          </w:p>
        </w:tc>
        <w:tc>
          <w:tcPr>
            <w:tcW w:w="517" w:type="pct"/>
          </w:tcPr>
          <w:p w14:paraId="14A5F00B" w14:textId="605537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3CF68ECB" w14:textId="40514A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9D0CF72" w14:textId="0999C6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4657</w:t>
            </w:r>
          </w:p>
        </w:tc>
        <w:tc>
          <w:tcPr>
            <w:tcW w:w="272" w:type="pct"/>
          </w:tcPr>
          <w:p w14:paraId="3AB3301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749B15D" w14:textId="6B61DD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125F4AF" w14:textId="2480CA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828A462" w14:textId="7BD416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NR_MIMO_evo_DL_UL-Perf</w:t>
            </w:r>
          </w:p>
        </w:tc>
        <w:tc>
          <w:tcPr>
            <w:tcW w:w="511" w:type="pct"/>
          </w:tcPr>
          <w:p w14:paraId="6A371007" w14:textId="127905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9464ADC" w14:textId="77777777" w:rsidTr="007D5367">
        <w:tc>
          <w:tcPr>
            <w:tcW w:w="586" w:type="pct"/>
          </w:tcPr>
          <w:p w14:paraId="1F9B36B0" w14:textId="48B2B8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R4-2411396</w:t>
            </w:r>
          </w:p>
        </w:tc>
        <w:tc>
          <w:tcPr>
            <w:tcW w:w="1030" w:type="pct"/>
          </w:tcPr>
          <w:p w14:paraId="208DB1A4" w14:textId="0B5669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CR on active TCI state list update delay - R15</w:t>
            </w:r>
          </w:p>
        </w:tc>
        <w:tc>
          <w:tcPr>
            <w:tcW w:w="517" w:type="pct"/>
          </w:tcPr>
          <w:p w14:paraId="76E4A0CA" w14:textId="0D1EE3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3BF958C6" w14:textId="750332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7CF7347" w14:textId="16BFD7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4658</w:t>
            </w:r>
          </w:p>
        </w:tc>
        <w:tc>
          <w:tcPr>
            <w:tcW w:w="272" w:type="pct"/>
          </w:tcPr>
          <w:p w14:paraId="1C86525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811D4DB" w14:textId="58B785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0F1FBC10" w14:textId="1395CF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F7E77DF" w14:textId="754E4D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41C9797B" w14:textId="58081B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1FBB9431" w14:textId="77777777" w:rsidTr="007D5367">
        <w:tc>
          <w:tcPr>
            <w:tcW w:w="586" w:type="pct"/>
          </w:tcPr>
          <w:p w14:paraId="4295DD1C" w14:textId="7A30E5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R4-2411397</w:t>
            </w:r>
          </w:p>
        </w:tc>
        <w:tc>
          <w:tcPr>
            <w:tcW w:w="1030" w:type="pct"/>
          </w:tcPr>
          <w:p w14:paraId="0A504BB9" w14:textId="40D9C2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CR on active TCI state list update delay - R16</w:t>
            </w:r>
          </w:p>
        </w:tc>
        <w:tc>
          <w:tcPr>
            <w:tcW w:w="517" w:type="pct"/>
          </w:tcPr>
          <w:p w14:paraId="4575B5CC" w14:textId="7D0552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4FCC38C9" w14:textId="5039DB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8AB6383" w14:textId="56AA6F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4659</w:t>
            </w:r>
          </w:p>
        </w:tc>
        <w:tc>
          <w:tcPr>
            <w:tcW w:w="272" w:type="pct"/>
          </w:tcPr>
          <w:p w14:paraId="1215996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1AA7462" w14:textId="637C93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633FB262" w14:textId="3D4577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DAB5131" w14:textId="2D014F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50567461" w14:textId="26419F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3BBDC78C" w14:textId="77777777" w:rsidTr="007D5367">
        <w:tc>
          <w:tcPr>
            <w:tcW w:w="586" w:type="pct"/>
          </w:tcPr>
          <w:p w14:paraId="03238DFA" w14:textId="7A9D09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R4-2411398</w:t>
            </w:r>
          </w:p>
        </w:tc>
        <w:tc>
          <w:tcPr>
            <w:tcW w:w="1030" w:type="pct"/>
          </w:tcPr>
          <w:p w14:paraId="060A5464" w14:textId="757A6E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CR on active TCI state list update delay - R17</w:t>
            </w:r>
          </w:p>
        </w:tc>
        <w:tc>
          <w:tcPr>
            <w:tcW w:w="517" w:type="pct"/>
          </w:tcPr>
          <w:p w14:paraId="55542605" w14:textId="74E8EA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1843664D" w14:textId="266CE5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CB85004" w14:textId="3AA9F3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4660</w:t>
            </w:r>
          </w:p>
        </w:tc>
        <w:tc>
          <w:tcPr>
            <w:tcW w:w="272" w:type="pct"/>
          </w:tcPr>
          <w:p w14:paraId="75E2A48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2CFEC93" w14:textId="24E936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DB38929" w14:textId="21E2B4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BA1C7DA" w14:textId="112076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087CEDDC" w14:textId="257130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25778481" w14:textId="77777777" w:rsidTr="007D5367">
        <w:tc>
          <w:tcPr>
            <w:tcW w:w="586" w:type="pct"/>
          </w:tcPr>
          <w:p w14:paraId="360A38F1" w14:textId="752315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R4-2411399</w:t>
            </w:r>
          </w:p>
        </w:tc>
        <w:tc>
          <w:tcPr>
            <w:tcW w:w="1030" w:type="pct"/>
          </w:tcPr>
          <w:p w14:paraId="41374EB7" w14:textId="5DF1BC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CR on active TCI state list update delay - R18</w:t>
            </w:r>
          </w:p>
        </w:tc>
        <w:tc>
          <w:tcPr>
            <w:tcW w:w="517" w:type="pct"/>
          </w:tcPr>
          <w:p w14:paraId="01D3A22B" w14:textId="1DD33C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2F00FD60" w14:textId="4BB2E4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40516BB" w14:textId="28EF75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4661</w:t>
            </w:r>
          </w:p>
        </w:tc>
        <w:tc>
          <w:tcPr>
            <w:tcW w:w="272" w:type="pct"/>
          </w:tcPr>
          <w:p w14:paraId="6245E00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DB002B9" w14:textId="0568DA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465440E" w14:textId="22A23E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BF0A68D" w14:textId="454E81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6A32446A" w14:textId="6FD764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62265BC9" w14:textId="77777777" w:rsidTr="007D5367">
        <w:tc>
          <w:tcPr>
            <w:tcW w:w="586" w:type="pct"/>
          </w:tcPr>
          <w:p w14:paraId="16DB7746" w14:textId="749C19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R4-2411401</w:t>
            </w:r>
          </w:p>
        </w:tc>
        <w:tc>
          <w:tcPr>
            <w:tcW w:w="1030" w:type="pct"/>
          </w:tcPr>
          <w:p w14:paraId="7C7B7E69" w14:textId="239B15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multi-RX core performance maintenance</w:t>
            </w:r>
          </w:p>
        </w:tc>
        <w:tc>
          <w:tcPr>
            <w:tcW w:w="517" w:type="pct"/>
          </w:tcPr>
          <w:p w14:paraId="28AD7503" w14:textId="0F91D4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216EB91A" w14:textId="688BA3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FBFD916" w14:textId="501167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4662</w:t>
            </w:r>
          </w:p>
        </w:tc>
        <w:tc>
          <w:tcPr>
            <w:tcW w:w="272" w:type="pct"/>
          </w:tcPr>
          <w:p w14:paraId="6DF7F52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C8418E1" w14:textId="46AE18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2BB4F92" w14:textId="1FE849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6E87A17" w14:textId="2D51C3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1" w:type="pct"/>
          </w:tcPr>
          <w:p w14:paraId="4FA0AD54" w14:textId="34D26B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2F09196" w14:textId="77777777" w:rsidTr="007D5367">
        <w:tc>
          <w:tcPr>
            <w:tcW w:w="586" w:type="pct"/>
          </w:tcPr>
          <w:p w14:paraId="38ED3BD8" w14:textId="620DC7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R4-2414095</w:t>
            </w:r>
          </w:p>
        </w:tc>
        <w:tc>
          <w:tcPr>
            <w:tcW w:w="1030" w:type="pct"/>
          </w:tcPr>
          <w:p w14:paraId="001D91F5" w14:textId="459C70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multi-RX core performance maintenance</w:t>
            </w:r>
          </w:p>
        </w:tc>
        <w:tc>
          <w:tcPr>
            <w:tcW w:w="517" w:type="pct"/>
          </w:tcPr>
          <w:p w14:paraId="0975183C" w14:textId="1D830B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6C2F5A10" w14:textId="475FB5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F9EFCBB" w14:textId="3DAFE6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4662</w:t>
            </w:r>
          </w:p>
        </w:tc>
        <w:tc>
          <w:tcPr>
            <w:tcW w:w="272" w:type="pct"/>
          </w:tcPr>
          <w:p w14:paraId="41527643" w14:textId="2036B8A5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38FCA93" w14:textId="6E5647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E5B21E7" w14:textId="7F0DE7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9304CBE" w14:textId="537349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1" w:type="pct"/>
          </w:tcPr>
          <w:p w14:paraId="2CFD0D36" w14:textId="08D8F5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BA81B7E" w14:textId="77777777" w:rsidTr="007D5367">
        <w:tc>
          <w:tcPr>
            <w:tcW w:w="586" w:type="pct"/>
          </w:tcPr>
          <w:p w14:paraId="7ECDD02E" w14:textId="6B3382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R4-2411403</w:t>
            </w:r>
          </w:p>
        </w:tc>
        <w:tc>
          <w:tcPr>
            <w:tcW w:w="1030" w:type="pct"/>
          </w:tcPr>
          <w:p w14:paraId="38B86601" w14:textId="322E88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multi-Rx RRM performance requirement maintenance</w:t>
            </w:r>
          </w:p>
        </w:tc>
        <w:tc>
          <w:tcPr>
            <w:tcW w:w="517" w:type="pct"/>
          </w:tcPr>
          <w:p w14:paraId="152E006B" w14:textId="3E2A46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20D2CA5C" w14:textId="76E5C3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1A9FBD2" w14:textId="6782F9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4663</w:t>
            </w:r>
          </w:p>
        </w:tc>
        <w:tc>
          <w:tcPr>
            <w:tcW w:w="272" w:type="pct"/>
          </w:tcPr>
          <w:p w14:paraId="012E7D5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F8A0741" w14:textId="26A206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D45345D" w14:textId="30E2A0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2F69A72" w14:textId="0125AE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NR_FR2_multiRX_DL-Perf</w:t>
            </w:r>
          </w:p>
        </w:tc>
        <w:tc>
          <w:tcPr>
            <w:tcW w:w="511" w:type="pct"/>
          </w:tcPr>
          <w:p w14:paraId="498FC5E7" w14:textId="1DB6DE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173EAC0" w14:textId="77777777" w:rsidTr="007D5367">
        <w:tc>
          <w:tcPr>
            <w:tcW w:w="586" w:type="pct"/>
          </w:tcPr>
          <w:p w14:paraId="48BB3227" w14:textId="3701A9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R4-2411424</w:t>
            </w:r>
          </w:p>
        </w:tc>
        <w:tc>
          <w:tcPr>
            <w:tcW w:w="1030" w:type="pct"/>
          </w:tcPr>
          <w:p w14:paraId="507FE96B" w14:textId="55DA41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RSRP Measurement Report Mapping - R16</w:t>
            </w:r>
          </w:p>
        </w:tc>
        <w:tc>
          <w:tcPr>
            <w:tcW w:w="517" w:type="pct"/>
          </w:tcPr>
          <w:p w14:paraId="562A933F" w14:textId="310CFD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3A5FCEE0" w14:textId="5A6681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8902BF0" w14:textId="2988AF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4664</w:t>
            </w:r>
          </w:p>
        </w:tc>
        <w:tc>
          <w:tcPr>
            <w:tcW w:w="272" w:type="pct"/>
          </w:tcPr>
          <w:p w14:paraId="1DF2516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428E31B" w14:textId="7BB5EE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5F9D8016" w14:textId="0D8F50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847C0CE" w14:textId="4E1CA8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NR_CSIRS_L3meas-Core</w:t>
            </w:r>
          </w:p>
        </w:tc>
        <w:tc>
          <w:tcPr>
            <w:tcW w:w="511" w:type="pct"/>
          </w:tcPr>
          <w:p w14:paraId="33BC7F7F" w14:textId="3C7B64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76F9772" w14:textId="77777777" w:rsidTr="007D5367">
        <w:tc>
          <w:tcPr>
            <w:tcW w:w="586" w:type="pct"/>
          </w:tcPr>
          <w:p w14:paraId="3CA9912D" w14:textId="2F119F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R4-2411425</w:t>
            </w:r>
          </w:p>
        </w:tc>
        <w:tc>
          <w:tcPr>
            <w:tcW w:w="1030" w:type="pct"/>
          </w:tcPr>
          <w:p w14:paraId="50332EDB" w14:textId="52283A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RSRP Measurement Report Mapping - R17</w:t>
            </w:r>
          </w:p>
        </w:tc>
        <w:tc>
          <w:tcPr>
            <w:tcW w:w="517" w:type="pct"/>
          </w:tcPr>
          <w:p w14:paraId="56997AA6" w14:textId="6C6265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59030C24" w14:textId="15CA03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4F5B91C" w14:textId="01FCBB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4665</w:t>
            </w:r>
          </w:p>
        </w:tc>
        <w:tc>
          <w:tcPr>
            <w:tcW w:w="272" w:type="pct"/>
          </w:tcPr>
          <w:p w14:paraId="41CB66E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3386053" w14:textId="57A57C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4D41BE8" w14:textId="029F40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83F5F43" w14:textId="32883E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NR_CSIRS_L3meas-Core</w:t>
            </w:r>
          </w:p>
        </w:tc>
        <w:tc>
          <w:tcPr>
            <w:tcW w:w="511" w:type="pct"/>
          </w:tcPr>
          <w:p w14:paraId="223647DC" w14:textId="2FCF6A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5A17D14" w14:textId="77777777" w:rsidTr="007D5367">
        <w:tc>
          <w:tcPr>
            <w:tcW w:w="586" w:type="pct"/>
          </w:tcPr>
          <w:p w14:paraId="03B6E2D8" w14:textId="5F483E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R4-2411426</w:t>
            </w:r>
          </w:p>
        </w:tc>
        <w:tc>
          <w:tcPr>
            <w:tcW w:w="1030" w:type="pct"/>
          </w:tcPr>
          <w:p w14:paraId="1A291A1D" w14:textId="719E5D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RSRP Measurement Report Mapping - R18</w:t>
            </w:r>
          </w:p>
        </w:tc>
        <w:tc>
          <w:tcPr>
            <w:tcW w:w="517" w:type="pct"/>
          </w:tcPr>
          <w:p w14:paraId="35DB935E" w14:textId="63692F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43B145E7" w14:textId="555ED5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2D39713" w14:textId="3228FF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4666</w:t>
            </w:r>
          </w:p>
        </w:tc>
        <w:tc>
          <w:tcPr>
            <w:tcW w:w="272" w:type="pct"/>
          </w:tcPr>
          <w:p w14:paraId="0A57537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3292850" w14:textId="69D9E6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CFC651C" w14:textId="6759B6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9BFCED8" w14:textId="77B30D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NR_CSIRS_L3meas-Core</w:t>
            </w:r>
          </w:p>
        </w:tc>
        <w:tc>
          <w:tcPr>
            <w:tcW w:w="511" w:type="pct"/>
          </w:tcPr>
          <w:p w14:paraId="3E6F0F0F" w14:textId="2B14E3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0B4D66B" w14:textId="77777777" w:rsidTr="007D5367">
        <w:tc>
          <w:tcPr>
            <w:tcW w:w="586" w:type="pct"/>
          </w:tcPr>
          <w:p w14:paraId="21DA4670" w14:textId="349271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R4-2411427</w:t>
            </w:r>
          </w:p>
        </w:tc>
        <w:tc>
          <w:tcPr>
            <w:tcW w:w="1030" w:type="pct"/>
          </w:tcPr>
          <w:p w14:paraId="4DCCF421" w14:textId="7127A8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minimum requirement at transitions - R17</w:t>
            </w:r>
          </w:p>
        </w:tc>
        <w:tc>
          <w:tcPr>
            <w:tcW w:w="517" w:type="pct"/>
          </w:tcPr>
          <w:p w14:paraId="4ABE6DBB" w14:textId="197C9F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06846D50" w14:textId="5D03FC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1624964" w14:textId="7CFEDD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4667</w:t>
            </w:r>
          </w:p>
        </w:tc>
        <w:tc>
          <w:tcPr>
            <w:tcW w:w="272" w:type="pct"/>
          </w:tcPr>
          <w:p w14:paraId="52A6451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FB45872" w14:textId="589059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4B1DAE4" w14:textId="34B4C4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6272FA0" w14:textId="15EEC3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685ADBF3" w14:textId="03BF22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C97A0B6" w14:textId="77777777" w:rsidTr="007D5367">
        <w:tc>
          <w:tcPr>
            <w:tcW w:w="586" w:type="pct"/>
          </w:tcPr>
          <w:p w14:paraId="1C018A34" w14:textId="3FFD47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R4-2411428</w:t>
            </w:r>
          </w:p>
        </w:tc>
        <w:tc>
          <w:tcPr>
            <w:tcW w:w="1030" w:type="pct"/>
          </w:tcPr>
          <w:p w14:paraId="021FA744" w14:textId="72A7FE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minimum requirement at transitions - R18</w:t>
            </w:r>
          </w:p>
        </w:tc>
        <w:tc>
          <w:tcPr>
            <w:tcW w:w="517" w:type="pct"/>
          </w:tcPr>
          <w:p w14:paraId="13607BED" w14:textId="31E998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777EEA9E" w14:textId="6988E7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AFBB718" w14:textId="442462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4668</w:t>
            </w:r>
          </w:p>
        </w:tc>
        <w:tc>
          <w:tcPr>
            <w:tcW w:w="272" w:type="pct"/>
          </w:tcPr>
          <w:p w14:paraId="05ABEBC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F805BBA" w14:textId="42D9F6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A4BB7C6" w14:textId="3ED4A6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5D61286" w14:textId="7F02E6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30919897" w14:textId="2D6093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D2A609F" w14:textId="77777777" w:rsidTr="007D5367">
        <w:tc>
          <w:tcPr>
            <w:tcW w:w="586" w:type="pct"/>
          </w:tcPr>
          <w:p w14:paraId="49B3C32A" w14:textId="5DC99E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R4-2411430</w:t>
            </w:r>
          </w:p>
        </w:tc>
        <w:tc>
          <w:tcPr>
            <w:tcW w:w="1030" w:type="pct"/>
          </w:tcPr>
          <w:p w14:paraId="1052F5BB" w14:textId="1ACB21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R18 gap core requirements maintenance</w:t>
            </w:r>
          </w:p>
        </w:tc>
        <w:tc>
          <w:tcPr>
            <w:tcW w:w="517" w:type="pct"/>
          </w:tcPr>
          <w:p w14:paraId="59A9C7BF" w14:textId="7DE16A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6160C8CB" w14:textId="4BB200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9040EDA" w14:textId="06CE1B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4669</w:t>
            </w:r>
          </w:p>
        </w:tc>
        <w:tc>
          <w:tcPr>
            <w:tcW w:w="272" w:type="pct"/>
          </w:tcPr>
          <w:p w14:paraId="0BBAABB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35B7D1B" w14:textId="2BF5FB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7DB298F" w14:textId="16B74E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DD627FE" w14:textId="1148C3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4BC91B55" w14:textId="2F7D20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980C928" w14:textId="77777777" w:rsidTr="007D5367">
        <w:tc>
          <w:tcPr>
            <w:tcW w:w="586" w:type="pct"/>
          </w:tcPr>
          <w:p w14:paraId="5FED4B52" w14:textId="5CB206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R4-2411432</w:t>
            </w:r>
          </w:p>
        </w:tc>
        <w:tc>
          <w:tcPr>
            <w:tcW w:w="1030" w:type="pct"/>
          </w:tcPr>
          <w:p w14:paraId="2D6F743D" w14:textId="349F31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BWP wor maintenance</w:t>
            </w:r>
          </w:p>
        </w:tc>
        <w:tc>
          <w:tcPr>
            <w:tcW w:w="517" w:type="pct"/>
          </w:tcPr>
          <w:p w14:paraId="27CB0DC5" w14:textId="5A2BD9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33DC0E97" w14:textId="5F50B8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C289066" w14:textId="36BCB4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4670</w:t>
            </w:r>
          </w:p>
        </w:tc>
        <w:tc>
          <w:tcPr>
            <w:tcW w:w="272" w:type="pct"/>
          </w:tcPr>
          <w:p w14:paraId="5B384ED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A35EB12" w14:textId="005342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187DE45" w14:textId="1539F0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466B08A" w14:textId="6AC0F0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NR_BWP_wor-Core</w:t>
            </w:r>
          </w:p>
        </w:tc>
        <w:tc>
          <w:tcPr>
            <w:tcW w:w="511" w:type="pct"/>
          </w:tcPr>
          <w:p w14:paraId="228F962C" w14:textId="06E0F9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4BBE345" w14:textId="77777777" w:rsidTr="007D5367">
        <w:tc>
          <w:tcPr>
            <w:tcW w:w="586" w:type="pct"/>
          </w:tcPr>
          <w:p w14:paraId="0C73271A" w14:textId="770AB4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R4-2413948</w:t>
            </w:r>
          </w:p>
        </w:tc>
        <w:tc>
          <w:tcPr>
            <w:tcW w:w="1030" w:type="pct"/>
          </w:tcPr>
          <w:p w14:paraId="38AFC5DF" w14:textId="70C6AA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BWP wor maintenance</w:t>
            </w:r>
          </w:p>
        </w:tc>
        <w:tc>
          <w:tcPr>
            <w:tcW w:w="517" w:type="pct"/>
          </w:tcPr>
          <w:p w14:paraId="4A46C30B" w14:textId="108FCF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17B55E55" w14:textId="781365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3F0947C" w14:textId="1B3622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4670</w:t>
            </w:r>
          </w:p>
        </w:tc>
        <w:tc>
          <w:tcPr>
            <w:tcW w:w="272" w:type="pct"/>
          </w:tcPr>
          <w:p w14:paraId="5F7D15F6" w14:textId="06CBC525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CC0720E" w14:textId="5256C7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DE46E4F" w14:textId="6622EB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F68A3C5" w14:textId="64A4E6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NR_BWP_wor-Core</w:t>
            </w:r>
          </w:p>
        </w:tc>
        <w:tc>
          <w:tcPr>
            <w:tcW w:w="511" w:type="pct"/>
          </w:tcPr>
          <w:p w14:paraId="0C5F7298" w14:textId="251F3B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DAF9EB0" w14:textId="77777777" w:rsidTr="007D5367">
        <w:tc>
          <w:tcPr>
            <w:tcW w:w="586" w:type="pct"/>
          </w:tcPr>
          <w:p w14:paraId="6D9B1E64" w14:textId="1567A5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R4-2414096</w:t>
            </w:r>
          </w:p>
        </w:tc>
        <w:tc>
          <w:tcPr>
            <w:tcW w:w="1030" w:type="pct"/>
          </w:tcPr>
          <w:p w14:paraId="72E9CD8C" w14:textId="44385D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BWP wor maintenance</w:t>
            </w:r>
          </w:p>
        </w:tc>
        <w:tc>
          <w:tcPr>
            <w:tcW w:w="517" w:type="pct"/>
          </w:tcPr>
          <w:p w14:paraId="0E7F715E" w14:textId="416DB3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4A2CE037" w14:textId="288261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6A2793E" w14:textId="2CD363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4670</w:t>
            </w:r>
          </w:p>
        </w:tc>
        <w:tc>
          <w:tcPr>
            <w:tcW w:w="272" w:type="pct"/>
          </w:tcPr>
          <w:p w14:paraId="12122282" w14:textId="44A5D58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5CC286AE" w14:textId="28FC5D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DB5968E" w14:textId="74A754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A5D9B28" w14:textId="5255CA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NR_BWP_wor-Core</w:t>
            </w:r>
          </w:p>
        </w:tc>
        <w:tc>
          <w:tcPr>
            <w:tcW w:w="511" w:type="pct"/>
          </w:tcPr>
          <w:p w14:paraId="641611A4" w14:textId="403403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33DE8E5" w14:textId="77777777" w:rsidTr="007D5367">
        <w:tc>
          <w:tcPr>
            <w:tcW w:w="586" w:type="pct"/>
          </w:tcPr>
          <w:p w14:paraId="1AEEC5BB" w14:textId="191C6A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R4-2411434</w:t>
            </w:r>
          </w:p>
        </w:tc>
        <w:tc>
          <w:tcPr>
            <w:tcW w:w="1030" w:type="pct"/>
          </w:tcPr>
          <w:p w14:paraId="5524562C" w14:textId="7236B9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R18 LTM cell switch delay</w:t>
            </w:r>
          </w:p>
        </w:tc>
        <w:tc>
          <w:tcPr>
            <w:tcW w:w="517" w:type="pct"/>
          </w:tcPr>
          <w:p w14:paraId="6E0ABB82" w14:textId="3887DC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2CC86F27" w14:textId="4F1AF4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05CE7A3" w14:textId="581ECE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4671</w:t>
            </w:r>
          </w:p>
        </w:tc>
        <w:tc>
          <w:tcPr>
            <w:tcW w:w="272" w:type="pct"/>
          </w:tcPr>
          <w:p w14:paraId="272F221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63BD04E" w14:textId="30D224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FB31527" w14:textId="08D213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43F6AB0" w14:textId="7E3AC9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2FEC9C88" w14:textId="304ABE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63607755" w14:textId="77777777" w:rsidTr="007D5367">
        <w:tc>
          <w:tcPr>
            <w:tcW w:w="586" w:type="pct"/>
          </w:tcPr>
          <w:p w14:paraId="269D461F" w14:textId="06CEF2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R4-2411435</w:t>
            </w:r>
          </w:p>
        </w:tc>
        <w:tc>
          <w:tcPr>
            <w:tcW w:w="1030" w:type="pct"/>
          </w:tcPr>
          <w:p w14:paraId="7A97EC93" w14:textId="4C2CF9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R18 LTM cell switch delay</w:t>
            </w:r>
          </w:p>
        </w:tc>
        <w:tc>
          <w:tcPr>
            <w:tcW w:w="517" w:type="pct"/>
          </w:tcPr>
          <w:p w14:paraId="315BB106" w14:textId="746D28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25A30321" w14:textId="1ACABB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9BBDB8E" w14:textId="6E9AD4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4672</w:t>
            </w:r>
          </w:p>
        </w:tc>
        <w:tc>
          <w:tcPr>
            <w:tcW w:w="272" w:type="pct"/>
          </w:tcPr>
          <w:p w14:paraId="36E2DD3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84E0A02" w14:textId="44E146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4E2C5F2" w14:textId="11626F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AD098E0" w14:textId="086EF5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1F85998D" w14:textId="23C96E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7D4D817D" w14:textId="77777777" w:rsidTr="007D5367">
        <w:tc>
          <w:tcPr>
            <w:tcW w:w="586" w:type="pct"/>
          </w:tcPr>
          <w:p w14:paraId="3939D9BF" w14:textId="216D8C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R4-2411436</w:t>
            </w:r>
          </w:p>
        </w:tc>
        <w:tc>
          <w:tcPr>
            <w:tcW w:w="1030" w:type="pct"/>
          </w:tcPr>
          <w:p w14:paraId="7B633952" w14:textId="02A1A6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testability for eEMR FR1-FR2 test cases</w:t>
            </w:r>
          </w:p>
        </w:tc>
        <w:tc>
          <w:tcPr>
            <w:tcW w:w="517" w:type="pct"/>
          </w:tcPr>
          <w:p w14:paraId="289AF3D4" w14:textId="0E7DAB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5B88DB5D" w14:textId="0624A6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C546656" w14:textId="471423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4673</w:t>
            </w:r>
          </w:p>
        </w:tc>
        <w:tc>
          <w:tcPr>
            <w:tcW w:w="272" w:type="pct"/>
          </w:tcPr>
          <w:p w14:paraId="3CE6CC2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D31F47D" w14:textId="6A92F1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07D4BD6" w14:textId="2250A4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1D2FDEC" w14:textId="0AD598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766434E1" w14:textId="3F4C5C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8ECCAFE" w14:textId="77777777" w:rsidTr="007D5367">
        <w:tc>
          <w:tcPr>
            <w:tcW w:w="586" w:type="pct"/>
          </w:tcPr>
          <w:p w14:paraId="4261B150" w14:textId="6F3435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R4-2411443</w:t>
            </w:r>
          </w:p>
        </w:tc>
        <w:tc>
          <w:tcPr>
            <w:tcW w:w="1030" w:type="pct"/>
          </w:tcPr>
          <w:p w14:paraId="38DC1D4F" w14:textId="40EEED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(NR_FR1_lessthan_5MHz_BW-Perf) test case of FR1 intra-frequency handover for less than 5MHz</w:t>
            </w:r>
          </w:p>
        </w:tc>
        <w:tc>
          <w:tcPr>
            <w:tcW w:w="517" w:type="pct"/>
          </w:tcPr>
          <w:p w14:paraId="6F5D31F8" w14:textId="291AFA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6552E1DD" w14:textId="0AF6E2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7AFD558" w14:textId="3C5330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4674</w:t>
            </w:r>
          </w:p>
        </w:tc>
        <w:tc>
          <w:tcPr>
            <w:tcW w:w="272" w:type="pct"/>
          </w:tcPr>
          <w:p w14:paraId="6F9866A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4A83FFC" w14:textId="5E8AE4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5AB7C7E" w14:textId="117486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ED3AE5D" w14:textId="3E668B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511" w:type="pct"/>
          </w:tcPr>
          <w:p w14:paraId="39D4EF4A" w14:textId="7F14B8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D208E1F" w14:textId="77777777" w:rsidTr="007D5367">
        <w:tc>
          <w:tcPr>
            <w:tcW w:w="586" w:type="pct"/>
          </w:tcPr>
          <w:p w14:paraId="005857C2" w14:textId="24F905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R4-2411461</w:t>
            </w:r>
          </w:p>
        </w:tc>
        <w:tc>
          <w:tcPr>
            <w:tcW w:w="1030" w:type="pct"/>
          </w:tcPr>
          <w:p w14:paraId="582B52A4" w14:textId="0060F2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on update field name of NTN features for NGSO</w:t>
            </w:r>
          </w:p>
        </w:tc>
        <w:tc>
          <w:tcPr>
            <w:tcW w:w="517" w:type="pct"/>
          </w:tcPr>
          <w:p w14:paraId="110E3B05" w14:textId="2243EE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69FADDB8" w14:textId="23250B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818D0CE" w14:textId="5F406E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4675</w:t>
            </w:r>
          </w:p>
        </w:tc>
        <w:tc>
          <w:tcPr>
            <w:tcW w:w="272" w:type="pct"/>
          </w:tcPr>
          <w:p w14:paraId="4B0F5D6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78022B3" w14:textId="45CA2C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9BFE96B" w14:textId="781383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26A9725" w14:textId="1FA049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5E354839" w14:textId="632361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1F4F2D7" w14:textId="77777777" w:rsidTr="007D5367">
        <w:tc>
          <w:tcPr>
            <w:tcW w:w="586" w:type="pct"/>
          </w:tcPr>
          <w:p w14:paraId="47AB7E1E" w14:textId="6D14F5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R4-2411462</w:t>
            </w:r>
          </w:p>
        </w:tc>
        <w:tc>
          <w:tcPr>
            <w:tcW w:w="1030" w:type="pct"/>
          </w:tcPr>
          <w:p w14:paraId="19121F57" w14:textId="581270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on update field name of NTN features for NGSO</w:t>
            </w:r>
          </w:p>
        </w:tc>
        <w:tc>
          <w:tcPr>
            <w:tcW w:w="517" w:type="pct"/>
          </w:tcPr>
          <w:p w14:paraId="6749094C" w14:textId="566337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77F68764" w14:textId="375C35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7B4FEEA" w14:textId="676FE7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4676</w:t>
            </w:r>
          </w:p>
        </w:tc>
        <w:tc>
          <w:tcPr>
            <w:tcW w:w="272" w:type="pct"/>
          </w:tcPr>
          <w:p w14:paraId="05A42CF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65D4D3C" w14:textId="4B09F9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46899F0" w14:textId="58B84C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BE66D4B" w14:textId="315BAB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51FBBFAB" w14:textId="24BC43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E7AB74C" w14:textId="77777777" w:rsidTr="007D5367">
        <w:tc>
          <w:tcPr>
            <w:tcW w:w="586" w:type="pct"/>
          </w:tcPr>
          <w:p w14:paraId="7BE46395" w14:textId="34D6BD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R4-2411478</w:t>
            </w:r>
          </w:p>
        </w:tc>
        <w:tc>
          <w:tcPr>
            <w:tcW w:w="1030" w:type="pct"/>
          </w:tcPr>
          <w:p w14:paraId="03CD492A" w14:textId="2D29BD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clean up TC for TRP specific BFD for multi-Rx</w:t>
            </w:r>
          </w:p>
        </w:tc>
        <w:tc>
          <w:tcPr>
            <w:tcW w:w="517" w:type="pct"/>
          </w:tcPr>
          <w:p w14:paraId="757C7173" w14:textId="354629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OPPO</w:t>
            </w:r>
          </w:p>
        </w:tc>
        <w:tc>
          <w:tcPr>
            <w:tcW w:w="368" w:type="pct"/>
          </w:tcPr>
          <w:p w14:paraId="42193486" w14:textId="5FA20B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C00DA4F" w14:textId="668DD8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4677</w:t>
            </w:r>
          </w:p>
        </w:tc>
        <w:tc>
          <w:tcPr>
            <w:tcW w:w="272" w:type="pct"/>
          </w:tcPr>
          <w:p w14:paraId="27C3FC8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4BC0CEE" w14:textId="6ABA28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D48D549" w14:textId="02AC45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E2B2EA8" w14:textId="25F3B3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NR_FR2_multiRX_DL-Perf</w:t>
            </w:r>
          </w:p>
        </w:tc>
        <w:tc>
          <w:tcPr>
            <w:tcW w:w="511" w:type="pct"/>
          </w:tcPr>
          <w:p w14:paraId="69A9B467" w14:textId="114725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531B5A1" w14:textId="77777777" w:rsidTr="007D5367">
        <w:tc>
          <w:tcPr>
            <w:tcW w:w="586" w:type="pct"/>
          </w:tcPr>
          <w:p w14:paraId="49EC1889" w14:textId="7F11B4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R4-2411487</w:t>
            </w:r>
          </w:p>
        </w:tc>
        <w:tc>
          <w:tcPr>
            <w:tcW w:w="1030" w:type="pct"/>
          </w:tcPr>
          <w:p w14:paraId="01761BB6" w14:textId="655522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concurrent gaps with NCSG</w:t>
            </w:r>
          </w:p>
        </w:tc>
        <w:tc>
          <w:tcPr>
            <w:tcW w:w="517" w:type="pct"/>
          </w:tcPr>
          <w:p w14:paraId="2B11C3B9" w14:textId="0E1213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OPPO</w:t>
            </w:r>
          </w:p>
        </w:tc>
        <w:tc>
          <w:tcPr>
            <w:tcW w:w="368" w:type="pct"/>
          </w:tcPr>
          <w:p w14:paraId="638E694C" w14:textId="667892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96A6CD3" w14:textId="3AA4B0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4678</w:t>
            </w:r>
          </w:p>
        </w:tc>
        <w:tc>
          <w:tcPr>
            <w:tcW w:w="272" w:type="pct"/>
          </w:tcPr>
          <w:p w14:paraId="32DDC58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0EE9A18" w14:textId="5B1597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C9A2EFC" w14:textId="666E06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2095018" w14:textId="25EF5F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5A525FCA" w14:textId="6B3F41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5D9473D8" w14:textId="77777777" w:rsidTr="007D5367">
        <w:tc>
          <w:tcPr>
            <w:tcW w:w="586" w:type="pct"/>
          </w:tcPr>
          <w:p w14:paraId="5D38C811" w14:textId="232D1D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R4-2411501</w:t>
            </w:r>
          </w:p>
        </w:tc>
        <w:tc>
          <w:tcPr>
            <w:tcW w:w="1030" w:type="pct"/>
          </w:tcPr>
          <w:p w14:paraId="66600B8A" w14:textId="14CED7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Update measurement restriction for L1 based measurement requirement in FR2</w:t>
            </w:r>
          </w:p>
        </w:tc>
        <w:tc>
          <w:tcPr>
            <w:tcW w:w="517" w:type="pct"/>
          </w:tcPr>
          <w:p w14:paraId="0DA7A565" w14:textId="5E299C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7380DB9F" w14:textId="7D76E1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1764AFD" w14:textId="54BBB9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4679</w:t>
            </w:r>
          </w:p>
        </w:tc>
        <w:tc>
          <w:tcPr>
            <w:tcW w:w="272" w:type="pct"/>
          </w:tcPr>
          <w:p w14:paraId="222798D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4201EAA" w14:textId="40C965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3F454B6E" w14:textId="094BC4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06B9579" w14:textId="3ACE74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1A522CFC" w14:textId="1D6628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6FE55F53" w14:textId="77777777" w:rsidTr="007D5367">
        <w:tc>
          <w:tcPr>
            <w:tcW w:w="586" w:type="pct"/>
          </w:tcPr>
          <w:p w14:paraId="6D6E856B" w14:textId="4D86E8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R4-2411502</w:t>
            </w:r>
          </w:p>
        </w:tc>
        <w:tc>
          <w:tcPr>
            <w:tcW w:w="1030" w:type="pct"/>
          </w:tcPr>
          <w:p w14:paraId="440154E7" w14:textId="4BA04D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Update measurement restriction for L1 based measurement requirement in FR2</w:t>
            </w:r>
          </w:p>
        </w:tc>
        <w:tc>
          <w:tcPr>
            <w:tcW w:w="517" w:type="pct"/>
          </w:tcPr>
          <w:p w14:paraId="022305A7" w14:textId="5FD9C5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149C8215" w14:textId="407AA1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3370BC3" w14:textId="3BA121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4680</w:t>
            </w:r>
          </w:p>
        </w:tc>
        <w:tc>
          <w:tcPr>
            <w:tcW w:w="272" w:type="pct"/>
          </w:tcPr>
          <w:p w14:paraId="01CB282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9D06B15" w14:textId="2F9054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7BA8FBB0" w14:textId="4F0EE9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CCC97D5" w14:textId="0A1D67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6FE99AD2" w14:textId="252399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38A7760" w14:textId="77777777" w:rsidTr="007D5367">
        <w:tc>
          <w:tcPr>
            <w:tcW w:w="586" w:type="pct"/>
          </w:tcPr>
          <w:p w14:paraId="5F58ED5B" w14:textId="721255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R4-2411503</w:t>
            </w:r>
          </w:p>
        </w:tc>
        <w:tc>
          <w:tcPr>
            <w:tcW w:w="1030" w:type="pct"/>
          </w:tcPr>
          <w:p w14:paraId="7196A8C7" w14:textId="445774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Update measurement restriction for L1 based measurement requirement in FR2</w:t>
            </w:r>
          </w:p>
        </w:tc>
        <w:tc>
          <w:tcPr>
            <w:tcW w:w="517" w:type="pct"/>
          </w:tcPr>
          <w:p w14:paraId="3BD5C9A3" w14:textId="6A2C8D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13A5490F" w14:textId="4A2CCC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6F08BEE" w14:textId="33ADFF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4681</w:t>
            </w:r>
          </w:p>
        </w:tc>
        <w:tc>
          <w:tcPr>
            <w:tcW w:w="272" w:type="pct"/>
          </w:tcPr>
          <w:p w14:paraId="15350E3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F701FC4" w14:textId="35346E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B7F615D" w14:textId="3785A1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0C731B5" w14:textId="1C9B65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54CACF95" w14:textId="10A2BF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480E25D3" w14:textId="77777777" w:rsidTr="007D5367">
        <w:tc>
          <w:tcPr>
            <w:tcW w:w="586" w:type="pct"/>
          </w:tcPr>
          <w:p w14:paraId="2442936E" w14:textId="61CDF3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R4-2411504</w:t>
            </w:r>
          </w:p>
        </w:tc>
        <w:tc>
          <w:tcPr>
            <w:tcW w:w="1030" w:type="pct"/>
          </w:tcPr>
          <w:p w14:paraId="291E9949" w14:textId="34FBE7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Update measurement restriction for L1 based measurement requirement in FR2</w:t>
            </w:r>
          </w:p>
        </w:tc>
        <w:tc>
          <w:tcPr>
            <w:tcW w:w="517" w:type="pct"/>
          </w:tcPr>
          <w:p w14:paraId="15EB5373" w14:textId="3EED16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7FED12A7" w14:textId="288445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4F1937E" w14:textId="756FD5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4682</w:t>
            </w:r>
          </w:p>
        </w:tc>
        <w:tc>
          <w:tcPr>
            <w:tcW w:w="272" w:type="pct"/>
          </w:tcPr>
          <w:p w14:paraId="02B4285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47B28E1" w14:textId="5E6DE3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3DC12D7" w14:textId="38B989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CCB7714" w14:textId="40EA93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24A42437" w14:textId="022AEE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FF02452" w14:textId="77777777" w:rsidTr="007D5367">
        <w:tc>
          <w:tcPr>
            <w:tcW w:w="586" w:type="pct"/>
          </w:tcPr>
          <w:p w14:paraId="0CA5EC57" w14:textId="1AAE53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R4-2411510</w:t>
            </w:r>
          </w:p>
        </w:tc>
        <w:tc>
          <w:tcPr>
            <w:tcW w:w="1030" w:type="pct"/>
          </w:tcPr>
          <w:p w14:paraId="546877E2" w14:textId="2CC07D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38.133 Addressing incomplete Rel-17 requirements in section 8</w:t>
            </w:r>
          </w:p>
        </w:tc>
        <w:tc>
          <w:tcPr>
            <w:tcW w:w="517" w:type="pct"/>
          </w:tcPr>
          <w:p w14:paraId="46CBEE5F" w14:textId="6F9422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BeammWave</w:t>
            </w:r>
          </w:p>
        </w:tc>
        <w:tc>
          <w:tcPr>
            <w:tcW w:w="368" w:type="pct"/>
          </w:tcPr>
          <w:p w14:paraId="1884811D" w14:textId="210904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E59FDC4" w14:textId="7208C6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4683</w:t>
            </w:r>
          </w:p>
        </w:tc>
        <w:tc>
          <w:tcPr>
            <w:tcW w:w="272" w:type="pct"/>
          </w:tcPr>
          <w:p w14:paraId="4D6925F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5E14AF1" w14:textId="55C024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F04E8D3" w14:textId="4738D4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A64C85C" w14:textId="6A2BBA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TEI17</w:t>
            </w:r>
          </w:p>
        </w:tc>
        <w:tc>
          <w:tcPr>
            <w:tcW w:w="511" w:type="pct"/>
          </w:tcPr>
          <w:p w14:paraId="476745DE" w14:textId="2A973C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D472771" w14:textId="77777777" w:rsidTr="007D5367">
        <w:tc>
          <w:tcPr>
            <w:tcW w:w="586" w:type="pct"/>
          </w:tcPr>
          <w:p w14:paraId="0ADD945F" w14:textId="1DC0F0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R4-2413939</w:t>
            </w:r>
          </w:p>
        </w:tc>
        <w:tc>
          <w:tcPr>
            <w:tcW w:w="1030" w:type="pct"/>
          </w:tcPr>
          <w:p w14:paraId="7191A719" w14:textId="0DC6AA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38.133 Addressing incomplete Rel-17 requirements in section 8</w:t>
            </w:r>
          </w:p>
        </w:tc>
        <w:tc>
          <w:tcPr>
            <w:tcW w:w="517" w:type="pct"/>
          </w:tcPr>
          <w:p w14:paraId="7BC458D3" w14:textId="197846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BeammWave</w:t>
            </w:r>
          </w:p>
        </w:tc>
        <w:tc>
          <w:tcPr>
            <w:tcW w:w="368" w:type="pct"/>
          </w:tcPr>
          <w:p w14:paraId="3690827A" w14:textId="363424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0EA447B" w14:textId="097140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4683</w:t>
            </w:r>
          </w:p>
        </w:tc>
        <w:tc>
          <w:tcPr>
            <w:tcW w:w="272" w:type="pct"/>
          </w:tcPr>
          <w:p w14:paraId="16520B70" w14:textId="58B1DAD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48D789D" w14:textId="3A25D1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2591054" w14:textId="57E818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DD43291" w14:textId="7DEEBF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NR_ext_to_71GHz-Core, NR_MG_enh-Core</w:t>
            </w:r>
          </w:p>
        </w:tc>
        <w:tc>
          <w:tcPr>
            <w:tcW w:w="511" w:type="pct"/>
          </w:tcPr>
          <w:p w14:paraId="60A4CC86" w14:textId="4B270E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30AB115" w14:textId="77777777" w:rsidTr="007D5367">
        <w:tc>
          <w:tcPr>
            <w:tcW w:w="586" w:type="pct"/>
          </w:tcPr>
          <w:p w14:paraId="77339004" w14:textId="4C3825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R4-2411511</w:t>
            </w:r>
          </w:p>
        </w:tc>
        <w:tc>
          <w:tcPr>
            <w:tcW w:w="1030" w:type="pct"/>
          </w:tcPr>
          <w:p w14:paraId="1028F1AD" w14:textId="2103AC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38.133 Addressing incomplete Rel-17 requirements in section 8</w:t>
            </w:r>
          </w:p>
        </w:tc>
        <w:tc>
          <w:tcPr>
            <w:tcW w:w="517" w:type="pct"/>
          </w:tcPr>
          <w:p w14:paraId="0DCC3605" w14:textId="24FE2E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BeammWave</w:t>
            </w:r>
          </w:p>
        </w:tc>
        <w:tc>
          <w:tcPr>
            <w:tcW w:w="368" w:type="pct"/>
          </w:tcPr>
          <w:p w14:paraId="6E410BD2" w14:textId="465C08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06F655C" w14:textId="53CA89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4684</w:t>
            </w:r>
          </w:p>
        </w:tc>
        <w:tc>
          <w:tcPr>
            <w:tcW w:w="272" w:type="pct"/>
          </w:tcPr>
          <w:p w14:paraId="5C904DD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7062B23" w14:textId="1BFF27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2B199E2" w14:textId="2687F5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2694778" w14:textId="48F277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NR_ext_to_71GHz-Core, NR_MG_enh-Core</w:t>
            </w:r>
          </w:p>
        </w:tc>
        <w:tc>
          <w:tcPr>
            <w:tcW w:w="511" w:type="pct"/>
          </w:tcPr>
          <w:p w14:paraId="7BE7B4A9" w14:textId="18DFC4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724FB72" w14:textId="77777777" w:rsidTr="007D5367">
        <w:tc>
          <w:tcPr>
            <w:tcW w:w="586" w:type="pct"/>
          </w:tcPr>
          <w:p w14:paraId="3948A195" w14:textId="50CF07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R4-2411523</w:t>
            </w:r>
          </w:p>
        </w:tc>
        <w:tc>
          <w:tcPr>
            <w:tcW w:w="1030" w:type="pct"/>
          </w:tcPr>
          <w:p w14:paraId="326B91D4" w14:textId="31617C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(NR_MG_enh-Core) CR on Rel-17 NCSG pattern (Rel-17 spec)</w:t>
            </w:r>
          </w:p>
        </w:tc>
        <w:tc>
          <w:tcPr>
            <w:tcW w:w="517" w:type="pct"/>
          </w:tcPr>
          <w:p w14:paraId="63C64509" w14:textId="03F0F6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OPPO, CATT</w:t>
            </w:r>
          </w:p>
        </w:tc>
        <w:tc>
          <w:tcPr>
            <w:tcW w:w="368" w:type="pct"/>
          </w:tcPr>
          <w:p w14:paraId="48534E00" w14:textId="4E1BAD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EE426C6" w14:textId="16D93F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4685</w:t>
            </w:r>
          </w:p>
        </w:tc>
        <w:tc>
          <w:tcPr>
            <w:tcW w:w="272" w:type="pct"/>
          </w:tcPr>
          <w:p w14:paraId="51B04C6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370CAE9" w14:textId="277782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9253A44" w14:textId="2ED75D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43912A7" w14:textId="17360C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0C8D633E" w14:textId="0F78A6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6508BDF" w14:textId="77777777" w:rsidTr="007D5367">
        <w:tc>
          <w:tcPr>
            <w:tcW w:w="586" w:type="pct"/>
          </w:tcPr>
          <w:p w14:paraId="2259C59C" w14:textId="1B12BA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R4-2413888</w:t>
            </w:r>
          </w:p>
        </w:tc>
        <w:tc>
          <w:tcPr>
            <w:tcW w:w="1030" w:type="pct"/>
          </w:tcPr>
          <w:p w14:paraId="68FEC7C3" w14:textId="388064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(NR_MG_enh-Core) CR on Rel-17 NCSG pattern (Rel-17 spec)</w:t>
            </w:r>
          </w:p>
        </w:tc>
        <w:tc>
          <w:tcPr>
            <w:tcW w:w="517" w:type="pct"/>
          </w:tcPr>
          <w:p w14:paraId="114278BB" w14:textId="309953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OPPO, CATT</w:t>
            </w:r>
          </w:p>
        </w:tc>
        <w:tc>
          <w:tcPr>
            <w:tcW w:w="368" w:type="pct"/>
          </w:tcPr>
          <w:p w14:paraId="3E1E5F32" w14:textId="051344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E36E306" w14:textId="4F473A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4685</w:t>
            </w:r>
          </w:p>
        </w:tc>
        <w:tc>
          <w:tcPr>
            <w:tcW w:w="272" w:type="pct"/>
          </w:tcPr>
          <w:p w14:paraId="0AB01933" w14:textId="7A99E9CC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0C37FF6" w14:textId="7DAB34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710D052" w14:textId="2C140E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B148600" w14:textId="1871DA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4D6567EB" w14:textId="62D273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6C57A4D" w14:textId="77777777" w:rsidTr="007D5367">
        <w:tc>
          <w:tcPr>
            <w:tcW w:w="586" w:type="pct"/>
          </w:tcPr>
          <w:p w14:paraId="109211AF" w14:textId="00F190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R4-2411524</w:t>
            </w:r>
          </w:p>
        </w:tc>
        <w:tc>
          <w:tcPr>
            <w:tcW w:w="1030" w:type="pct"/>
          </w:tcPr>
          <w:p w14:paraId="4EBD11E2" w14:textId="4E46FE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(NR_MG_enh-Core) CR on Rel-17 NCSG pattern (Rel-18 spec)</w:t>
            </w:r>
          </w:p>
        </w:tc>
        <w:tc>
          <w:tcPr>
            <w:tcW w:w="517" w:type="pct"/>
          </w:tcPr>
          <w:p w14:paraId="4663E47E" w14:textId="1499B3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OPPO, CATT</w:t>
            </w:r>
          </w:p>
        </w:tc>
        <w:tc>
          <w:tcPr>
            <w:tcW w:w="368" w:type="pct"/>
          </w:tcPr>
          <w:p w14:paraId="01418401" w14:textId="6784EF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971BFC1" w14:textId="71E6F2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4686</w:t>
            </w:r>
          </w:p>
        </w:tc>
        <w:tc>
          <w:tcPr>
            <w:tcW w:w="272" w:type="pct"/>
          </w:tcPr>
          <w:p w14:paraId="2BD61B1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FDA2DB3" w14:textId="43F9AE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0181EE6" w14:textId="5C9E6C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865FC20" w14:textId="44A3D4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3B8635A9" w14:textId="5C2CC7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6F7F7AB" w14:textId="77777777" w:rsidTr="007D5367">
        <w:tc>
          <w:tcPr>
            <w:tcW w:w="586" w:type="pct"/>
          </w:tcPr>
          <w:p w14:paraId="4EF57D7F" w14:textId="41E510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R4-2411558</w:t>
            </w:r>
          </w:p>
        </w:tc>
        <w:tc>
          <w:tcPr>
            <w:tcW w:w="1030" w:type="pct"/>
          </w:tcPr>
          <w:p w14:paraId="3ADC576A" w14:textId="0BB2D2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(NR_UE_pow_sav_enh-Core) Clarification to RLM/BFD relaxation with short DRX</w:t>
            </w:r>
          </w:p>
        </w:tc>
        <w:tc>
          <w:tcPr>
            <w:tcW w:w="517" w:type="pct"/>
          </w:tcPr>
          <w:p w14:paraId="32125506" w14:textId="6634E5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368" w:type="pct"/>
          </w:tcPr>
          <w:p w14:paraId="0454A704" w14:textId="165091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E980425" w14:textId="2BE8F9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4687</w:t>
            </w:r>
          </w:p>
        </w:tc>
        <w:tc>
          <w:tcPr>
            <w:tcW w:w="272" w:type="pct"/>
          </w:tcPr>
          <w:p w14:paraId="68E3C20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49858EC" w14:textId="23B71A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398144C" w14:textId="427CC8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C4F9B26" w14:textId="4833CD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NR_UE_pow_sav_enh-Core</w:t>
            </w:r>
          </w:p>
        </w:tc>
        <w:tc>
          <w:tcPr>
            <w:tcW w:w="511" w:type="pct"/>
          </w:tcPr>
          <w:p w14:paraId="74FFDE16" w14:textId="065095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A908BDC" w14:textId="77777777" w:rsidTr="007D5367">
        <w:tc>
          <w:tcPr>
            <w:tcW w:w="586" w:type="pct"/>
          </w:tcPr>
          <w:p w14:paraId="4AA23CDA" w14:textId="26525D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R4-2413886</w:t>
            </w:r>
          </w:p>
        </w:tc>
        <w:tc>
          <w:tcPr>
            <w:tcW w:w="1030" w:type="pct"/>
          </w:tcPr>
          <w:p w14:paraId="4D055920" w14:textId="40E823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(NR_UE_pow_sav_enh-Core) Clarification to RLM/BFD relaxation with short DRX</w:t>
            </w:r>
          </w:p>
        </w:tc>
        <w:tc>
          <w:tcPr>
            <w:tcW w:w="517" w:type="pct"/>
          </w:tcPr>
          <w:p w14:paraId="613909F9" w14:textId="24B54F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368" w:type="pct"/>
          </w:tcPr>
          <w:p w14:paraId="64407E21" w14:textId="5AC4FA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933AEAD" w14:textId="51D9EC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4687</w:t>
            </w:r>
          </w:p>
        </w:tc>
        <w:tc>
          <w:tcPr>
            <w:tcW w:w="272" w:type="pct"/>
          </w:tcPr>
          <w:p w14:paraId="6EC0F1E5" w14:textId="3051AA2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B0CD03B" w14:textId="47F9B6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59D52F5" w14:textId="51D42F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F844DA7" w14:textId="54402D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NR_UE_pow_sav_enh-Core</w:t>
            </w:r>
          </w:p>
        </w:tc>
        <w:tc>
          <w:tcPr>
            <w:tcW w:w="511" w:type="pct"/>
          </w:tcPr>
          <w:p w14:paraId="41A3F8E7" w14:textId="3D2553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9774D4C" w14:textId="77777777" w:rsidTr="007D5367">
        <w:tc>
          <w:tcPr>
            <w:tcW w:w="586" w:type="pct"/>
          </w:tcPr>
          <w:p w14:paraId="2A808A96" w14:textId="40DD04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R4-2411559</w:t>
            </w:r>
          </w:p>
        </w:tc>
        <w:tc>
          <w:tcPr>
            <w:tcW w:w="1030" w:type="pct"/>
          </w:tcPr>
          <w:p w14:paraId="20516939" w14:textId="7A0161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(NR_UE_pow_sav_enh-Core) Clarification to RLM/BFD relaxation with short DRX R18 Cat.A</w:t>
            </w:r>
          </w:p>
        </w:tc>
        <w:tc>
          <w:tcPr>
            <w:tcW w:w="517" w:type="pct"/>
          </w:tcPr>
          <w:p w14:paraId="6E3E632E" w14:textId="220E4F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368" w:type="pct"/>
          </w:tcPr>
          <w:p w14:paraId="6A6FD3BE" w14:textId="19FD2C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F1B1FED" w14:textId="20AAA4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4688</w:t>
            </w:r>
          </w:p>
        </w:tc>
        <w:tc>
          <w:tcPr>
            <w:tcW w:w="272" w:type="pct"/>
          </w:tcPr>
          <w:p w14:paraId="2EA4A34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D1804D9" w14:textId="4D6A52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D7EEBED" w14:textId="02F1C2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92D9693" w14:textId="0FCD44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NR_UE_pow_sav_enh-Core</w:t>
            </w:r>
          </w:p>
        </w:tc>
        <w:tc>
          <w:tcPr>
            <w:tcW w:w="511" w:type="pct"/>
          </w:tcPr>
          <w:p w14:paraId="54F65713" w14:textId="50D7D5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514B61A" w14:textId="77777777" w:rsidTr="007D5367">
        <w:tc>
          <w:tcPr>
            <w:tcW w:w="586" w:type="pct"/>
          </w:tcPr>
          <w:p w14:paraId="5CDF7A5C" w14:textId="569AC0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R4-2411561</w:t>
            </w:r>
          </w:p>
        </w:tc>
        <w:tc>
          <w:tcPr>
            <w:tcW w:w="1030" w:type="pct"/>
          </w:tcPr>
          <w:p w14:paraId="046603E0" w14:textId="09E3BC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 CR on multilple SCell activation with L3 reporting</w:t>
            </w:r>
          </w:p>
        </w:tc>
        <w:tc>
          <w:tcPr>
            <w:tcW w:w="517" w:type="pct"/>
          </w:tcPr>
          <w:p w14:paraId="58AF63CB" w14:textId="00BD01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368" w:type="pct"/>
          </w:tcPr>
          <w:p w14:paraId="5B943E28" w14:textId="6DF888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1217572" w14:textId="72ABA6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4689</w:t>
            </w:r>
          </w:p>
        </w:tc>
        <w:tc>
          <w:tcPr>
            <w:tcW w:w="272" w:type="pct"/>
          </w:tcPr>
          <w:p w14:paraId="5BA38C5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C4C2ECA" w14:textId="3E0F28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1ABC9E9" w14:textId="669B45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66DB0E8" w14:textId="6DCE29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NR_RRM_enh3-Core</w:t>
            </w:r>
          </w:p>
        </w:tc>
        <w:tc>
          <w:tcPr>
            <w:tcW w:w="511" w:type="pct"/>
          </w:tcPr>
          <w:p w14:paraId="29289624" w14:textId="191C65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E74B923" w14:textId="77777777" w:rsidTr="007D5367">
        <w:tc>
          <w:tcPr>
            <w:tcW w:w="586" w:type="pct"/>
          </w:tcPr>
          <w:p w14:paraId="4AC6221F" w14:textId="3EEF52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R4-2414021</w:t>
            </w:r>
          </w:p>
        </w:tc>
        <w:tc>
          <w:tcPr>
            <w:tcW w:w="1030" w:type="pct"/>
          </w:tcPr>
          <w:p w14:paraId="2E17D1E9" w14:textId="7E4289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 CR on multilple SCell activation with L3 reporting</w:t>
            </w:r>
          </w:p>
        </w:tc>
        <w:tc>
          <w:tcPr>
            <w:tcW w:w="517" w:type="pct"/>
          </w:tcPr>
          <w:p w14:paraId="62DC9888" w14:textId="59A067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368" w:type="pct"/>
          </w:tcPr>
          <w:p w14:paraId="43D47EC9" w14:textId="79BFFD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A10B5A4" w14:textId="5562D6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4689</w:t>
            </w:r>
          </w:p>
        </w:tc>
        <w:tc>
          <w:tcPr>
            <w:tcW w:w="272" w:type="pct"/>
          </w:tcPr>
          <w:p w14:paraId="7E153F7F" w14:textId="4BCF38F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031F30F" w14:textId="67CA55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7464D1B" w14:textId="584B22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F08E9AA" w14:textId="556BA7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NR_RRM_enh3-Core</w:t>
            </w:r>
          </w:p>
        </w:tc>
        <w:tc>
          <w:tcPr>
            <w:tcW w:w="511" w:type="pct"/>
          </w:tcPr>
          <w:p w14:paraId="63F8E4F7" w14:textId="1E1493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BEC2831" w14:textId="77777777" w:rsidTr="007D5367">
        <w:tc>
          <w:tcPr>
            <w:tcW w:w="586" w:type="pct"/>
          </w:tcPr>
          <w:p w14:paraId="77FFC8C5" w14:textId="0DCEB9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R4-2414110</w:t>
            </w:r>
          </w:p>
        </w:tc>
        <w:tc>
          <w:tcPr>
            <w:tcW w:w="1030" w:type="pct"/>
          </w:tcPr>
          <w:p w14:paraId="2AC625AE" w14:textId="4EA91A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 CR on multilple SCell activation with L3 reporting</w:t>
            </w:r>
          </w:p>
        </w:tc>
        <w:tc>
          <w:tcPr>
            <w:tcW w:w="517" w:type="pct"/>
          </w:tcPr>
          <w:p w14:paraId="0EA03E49" w14:textId="4874BB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368" w:type="pct"/>
          </w:tcPr>
          <w:p w14:paraId="3482213B" w14:textId="4139BA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F419C70" w14:textId="5EC77C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4689</w:t>
            </w:r>
          </w:p>
        </w:tc>
        <w:tc>
          <w:tcPr>
            <w:tcW w:w="272" w:type="pct"/>
          </w:tcPr>
          <w:p w14:paraId="131B63E2" w14:textId="25F13635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1CD39DDC" w14:textId="31B968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D5BC2B5" w14:textId="30F050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4498606" w14:textId="0E404D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NR_RRM_enh3-Core</w:t>
            </w:r>
          </w:p>
        </w:tc>
        <w:tc>
          <w:tcPr>
            <w:tcW w:w="511" w:type="pct"/>
          </w:tcPr>
          <w:p w14:paraId="53A78027" w14:textId="53E527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8C9346D" w14:textId="77777777" w:rsidTr="007D5367">
        <w:tc>
          <w:tcPr>
            <w:tcW w:w="586" w:type="pct"/>
          </w:tcPr>
          <w:p w14:paraId="48FEF462" w14:textId="59ED32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R4-2411563</w:t>
            </w:r>
          </w:p>
        </w:tc>
        <w:tc>
          <w:tcPr>
            <w:tcW w:w="1030" w:type="pct"/>
          </w:tcPr>
          <w:p w14:paraId="77F22AE4" w14:textId="7BC6CB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FR2 unknown SCell activation with FG31-1 in FR1+FR2 and FR2+FR2 scenarios</w:t>
            </w:r>
          </w:p>
        </w:tc>
        <w:tc>
          <w:tcPr>
            <w:tcW w:w="517" w:type="pct"/>
          </w:tcPr>
          <w:p w14:paraId="20645E1F" w14:textId="146B19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368" w:type="pct"/>
          </w:tcPr>
          <w:p w14:paraId="457B9750" w14:textId="6BC81B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168BFEA" w14:textId="76E6A4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4690</w:t>
            </w:r>
          </w:p>
        </w:tc>
        <w:tc>
          <w:tcPr>
            <w:tcW w:w="272" w:type="pct"/>
          </w:tcPr>
          <w:p w14:paraId="1A97446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8281FCD" w14:textId="0930A3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658C307" w14:textId="2A04D2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63ECF4A" w14:textId="16002B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NR_RRM_enh3-Perf</w:t>
            </w:r>
          </w:p>
        </w:tc>
        <w:tc>
          <w:tcPr>
            <w:tcW w:w="511" w:type="pct"/>
          </w:tcPr>
          <w:p w14:paraId="72A32B83" w14:textId="1F9EBD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960EC44" w14:textId="77777777" w:rsidTr="007D5367">
        <w:tc>
          <w:tcPr>
            <w:tcW w:w="586" w:type="pct"/>
          </w:tcPr>
          <w:p w14:paraId="005A0189" w14:textId="4654DF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R4-2411565</w:t>
            </w:r>
          </w:p>
        </w:tc>
        <w:tc>
          <w:tcPr>
            <w:tcW w:w="1030" w:type="pct"/>
          </w:tcPr>
          <w:p w14:paraId="17F99EFE" w14:textId="410349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 CR on handover delays for NES-based CHO</w:t>
            </w:r>
          </w:p>
        </w:tc>
        <w:tc>
          <w:tcPr>
            <w:tcW w:w="517" w:type="pct"/>
          </w:tcPr>
          <w:p w14:paraId="5E552EEB" w14:textId="362C25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368" w:type="pct"/>
          </w:tcPr>
          <w:p w14:paraId="04F5E1DF" w14:textId="5695C7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7E6CE4C" w14:textId="4B011B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4691</w:t>
            </w:r>
          </w:p>
        </w:tc>
        <w:tc>
          <w:tcPr>
            <w:tcW w:w="272" w:type="pct"/>
          </w:tcPr>
          <w:p w14:paraId="1C8532D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CFC5E43" w14:textId="048BD3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8B9095B" w14:textId="034D4E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DA8B9CF" w14:textId="47CE97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Netw_Energy_NR-Core</w:t>
            </w:r>
          </w:p>
        </w:tc>
        <w:tc>
          <w:tcPr>
            <w:tcW w:w="511" w:type="pct"/>
          </w:tcPr>
          <w:p w14:paraId="3CECF432" w14:textId="5B973D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067C55A7" w14:textId="77777777" w:rsidTr="007D5367">
        <w:tc>
          <w:tcPr>
            <w:tcW w:w="586" w:type="pct"/>
          </w:tcPr>
          <w:p w14:paraId="6B7C2ED9" w14:textId="6AEEA3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R4-2411567</w:t>
            </w:r>
          </w:p>
        </w:tc>
        <w:tc>
          <w:tcPr>
            <w:tcW w:w="1030" w:type="pct"/>
          </w:tcPr>
          <w:p w14:paraId="161E28C1" w14:textId="6012FC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CR on NES based CHO HO delay TCs</w:t>
            </w:r>
          </w:p>
        </w:tc>
        <w:tc>
          <w:tcPr>
            <w:tcW w:w="517" w:type="pct"/>
          </w:tcPr>
          <w:p w14:paraId="1E0E3993" w14:textId="538013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368" w:type="pct"/>
          </w:tcPr>
          <w:p w14:paraId="22C37E7E" w14:textId="736DB2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0D86331" w14:textId="5275B2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4692</w:t>
            </w:r>
          </w:p>
        </w:tc>
        <w:tc>
          <w:tcPr>
            <w:tcW w:w="272" w:type="pct"/>
          </w:tcPr>
          <w:p w14:paraId="48622A3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8FA4A88" w14:textId="085FA6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50A3958" w14:textId="5886C8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446BB36" w14:textId="45BA07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Netw_Energy_NR-Perf</w:t>
            </w:r>
          </w:p>
        </w:tc>
        <w:tc>
          <w:tcPr>
            <w:tcW w:w="511" w:type="pct"/>
          </w:tcPr>
          <w:p w14:paraId="0888E315" w14:textId="0CB4A5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AC41211" w14:textId="77777777" w:rsidTr="007D5367">
        <w:tc>
          <w:tcPr>
            <w:tcW w:w="586" w:type="pct"/>
          </w:tcPr>
          <w:p w14:paraId="1BE731E6" w14:textId="7EF618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R4-2413903</w:t>
            </w:r>
          </w:p>
        </w:tc>
        <w:tc>
          <w:tcPr>
            <w:tcW w:w="1030" w:type="pct"/>
          </w:tcPr>
          <w:p w14:paraId="0F71FC14" w14:textId="420775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CR on NES based CHO HO delay TCs</w:t>
            </w:r>
          </w:p>
        </w:tc>
        <w:tc>
          <w:tcPr>
            <w:tcW w:w="517" w:type="pct"/>
          </w:tcPr>
          <w:p w14:paraId="22E05599" w14:textId="33443F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Nokia Shanghai Bell, Intel</w:t>
            </w:r>
          </w:p>
        </w:tc>
        <w:tc>
          <w:tcPr>
            <w:tcW w:w="368" w:type="pct"/>
          </w:tcPr>
          <w:p w14:paraId="13408941" w14:textId="5C4888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DDE3EB5" w14:textId="65975E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4692</w:t>
            </w:r>
          </w:p>
        </w:tc>
        <w:tc>
          <w:tcPr>
            <w:tcW w:w="272" w:type="pct"/>
          </w:tcPr>
          <w:p w14:paraId="42187328" w14:textId="7B083BD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F06915C" w14:textId="05ED22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A03495D" w14:textId="7556BE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B2277E8" w14:textId="1BD9F4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Netw_Energy_NR-Perf</w:t>
            </w:r>
          </w:p>
        </w:tc>
        <w:tc>
          <w:tcPr>
            <w:tcW w:w="511" w:type="pct"/>
          </w:tcPr>
          <w:p w14:paraId="245EFAB1" w14:textId="13914F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1A08550" w14:textId="77777777" w:rsidTr="007D5367">
        <w:tc>
          <w:tcPr>
            <w:tcW w:w="586" w:type="pct"/>
          </w:tcPr>
          <w:p w14:paraId="1267A445" w14:textId="462724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R4-2411574</w:t>
            </w:r>
          </w:p>
        </w:tc>
        <w:tc>
          <w:tcPr>
            <w:tcW w:w="1030" w:type="pct"/>
          </w:tcPr>
          <w:p w14:paraId="2D15A25D" w14:textId="66AB80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TS 38.133: Corrections to RRM FR2 test cases (Rel 15)</w:t>
            </w:r>
          </w:p>
        </w:tc>
        <w:tc>
          <w:tcPr>
            <w:tcW w:w="517" w:type="pct"/>
          </w:tcPr>
          <w:p w14:paraId="3202A593" w14:textId="5C73FB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2A96BF70" w14:textId="687FC1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43AE6A7" w14:textId="083248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4693</w:t>
            </w:r>
          </w:p>
        </w:tc>
        <w:tc>
          <w:tcPr>
            <w:tcW w:w="272" w:type="pct"/>
          </w:tcPr>
          <w:p w14:paraId="12AF930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4A72410" w14:textId="0C2541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4B1F7B70" w14:textId="0C4556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1CF5AD2" w14:textId="5B15FC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5ADBE9AD" w14:textId="759694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F06048A" w14:textId="77777777" w:rsidTr="007D5367">
        <w:tc>
          <w:tcPr>
            <w:tcW w:w="586" w:type="pct"/>
          </w:tcPr>
          <w:p w14:paraId="4D4A48EA" w14:textId="74E8CF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R4-2411575</w:t>
            </w:r>
          </w:p>
        </w:tc>
        <w:tc>
          <w:tcPr>
            <w:tcW w:w="1030" w:type="pct"/>
          </w:tcPr>
          <w:p w14:paraId="35DC1C4A" w14:textId="22719D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TS 38.133: Corrections to RRM FR2 test cases (Rel 16)</w:t>
            </w:r>
          </w:p>
        </w:tc>
        <w:tc>
          <w:tcPr>
            <w:tcW w:w="517" w:type="pct"/>
          </w:tcPr>
          <w:p w14:paraId="58361035" w14:textId="7BBB59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2D18AC7A" w14:textId="5D5BF7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69D9B64" w14:textId="2C25FD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4694</w:t>
            </w:r>
          </w:p>
        </w:tc>
        <w:tc>
          <w:tcPr>
            <w:tcW w:w="272" w:type="pct"/>
          </w:tcPr>
          <w:p w14:paraId="075F015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2C3B21C" w14:textId="4879BE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0894C2E7" w14:textId="017D1A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E05CC84" w14:textId="3773F3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4F83D16C" w14:textId="76541A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83B48EF" w14:textId="77777777" w:rsidTr="007D5367">
        <w:tc>
          <w:tcPr>
            <w:tcW w:w="586" w:type="pct"/>
          </w:tcPr>
          <w:p w14:paraId="0AFB2F9F" w14:textId="5569C4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R4-2411576</w:t>
            </w:r>
          </w:p>
        </w:tc>
        <w:tc>
          <w:tcPr>
            <w:tcW w:w="1030" w:type="pct"/>
          </w:tcPr>
          <w:p w14:paraId="615EA639" w14:textId="55A72D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TS 38.133: Corrections to RRM FR2 test cases (Rel 17)</w:t>
            </w:r>
          </w:p>
        </w:tc>
        <w:tc>
          <w:tcPr>
            <w:tcW w:w="517" w:type="pct"/>
          </w:tcPr>
          <w:p w14:paraId="071BD325" w14:textId="0992B2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517FDE46" w14:textId="5BE642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17F073C" w14:textId="2B9D88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4695</w:t>
            </w:r>
          </w:p>
        </w:tc>
        <w:tc>
          <w:tcPr>
            <w:tcW w:w="272" w:type="pct"/>
          </w:tcPr>
          <w:p w14:paraId="7145608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D955C83" w14:textId="557BB1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60AC111" w14:textId="05679D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59D7AD9" w14:textId="731DED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157EB039" w14:textId="5E38EF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0D0B6EC" w14:textId="77777777" w:rsidTr="007D5367">
        <w:tc>
          <w:tcPr>
            <w:tcW w:w="586" w:type="pct"/>
          </w:tcPr>
          <w:p w14:paraId="7EDBD72C" w14:textId="620634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R4-2411577</w:t>
            </w:r>
          </w:p>
        </w:tc>
        <w:tc>
          <w:tcPr>
            <w:tcW w:w="1030" w:type="pct"/>
          </w:tcPr>
          <w:p w14:paraId="52DABE33" w14:textId="231CF2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TS 38.133: Corrections to RRM FR2 test cases (Rel 18)</w:t>
            </w:r>
          </w:p>
        </w:tc>
        <w:tc>
          <w:tcPr>
            <w:tcW w:w="517" w:type="pct"/>
          </w:tcPr>
          <w:p w14:paraId="2CBF9740" w14:textId="28A24F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4D1A3B3B" w14:textId="75DEB2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25F1D21" w14:textId="7B716F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4696</w:t>
            </w:r>
          </w:p>
        </w:tc>
        <w:tc>
          <w:tcPr>
            <w:tcW w:w="272" w:type="pct"/>
          </w:tcPr>
          <w:p w14:paraId="15ED348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805326E" w14:textId="49D412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A6C7B75" w14:textId="67CE47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EC8F4A4" w14:textId="6F8D35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7E5E402B" w14:textId="1757E8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02FF3D7" w14:textId="77777777" w:rsidTr="007D5367">
        <w:tc>
          <w:tcPr>
            <w:tcW w:w="586" w:type="pct"/>
          </w:tcPr>
          <w:p w14:paraId="42C3E4B0" w14:textId="6AAA55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R4-2411578</w:t>
            </w:r>
          </w:p>
        </w:tc>
        <w:tc>
          <w:tcPr>
            <w:tcW w:w="1030" w:type="pct"/>
          </w:tcPr>
          <w:p w14:paraId="70291EC8" w14:textId="23A1B3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TS 38.133: Corrections to RRM FR2 conditions for PC1 (Rel 15)</w:t>
            </w:r>
          </w:p>
        </w:tc>
        <w:tc>
          <w:tcPr>
            <w:tcW w:w="517" w:type="pct"/>
          </w:tcPr>
          <w:p w14:paraId="748EDF9B" w14:textId="0D6C6F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28252E61" w14:textId="1409EF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570F676" w14:textId="5C2A6E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4697</w:t>
            </w:r>
          </w:p>
        </w:tc>
        <w:tc>
          <w:tcPr>
            <w:tcW w:w="272" w:type="pct"/>
          </w:tcPr>
          <w:p w14:paraId="49ABE1B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1FDE817" w14:textId="62E442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64BD9B50" w14:textId="69CE90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8FC278C" w14:textId="349AC1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5C861DBE" w14:textId="30067F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A35BBB3" w14:textId="77777777" w:rsidTr="007D5367">
        <w:tc>
          <w:tcPr>
            <w:tcW w:w="586" w:type="pct"/>
          </w:tcPr>
          <w:p w14:paraId="03074A19" w14:textId="6A6E7D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R4-2411579</w:t>
            </w:r>
          </w:p>
        </w:tc>
        <w:tc>
          <w:tcPr>
            <w:tcW w:w="1030" w:type="pct"/>
          </w:tcPr>
          <w:p w14:paraId="49B25E4C" w14:textId="2BC99A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TS 38.133: Corrections to RRM FR2 conditions for PC1 (Rel 16)</w:t>
            </w:r>
          </w:p>
        </w:tc>
        <w:tc>
          <w:tcPr>
            <w:tcW w:w="517" w:type="pct"/>
          </w:tcPr>
          <w:p w14:paraId="5AD872CF" w14:textId="702910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3CB960F1" w14:textId="7275E4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EC8CD0D" w14:textId="2FC0A2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4698</w:t>
            </w:r>
          </w:p>
        </w:tc>
        <w:tc>
          <w:tcPr>
            <w:tcW w:w="272" w:type="pct"/>
          </w:tcPr>
          <w:p w14:paraId="686F3AD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E31697B" w14:textId="0C22A7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18A85493" w14:textId="288B41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CC14A6C" w14:textId="016749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6E50BB7E" w14:textId="728A2D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86586C9" w14:textId="77777777" w:rsidTr="007D5367">
        <w:tc>
          <w:tcPr>
            <w:tcW w:w="586" w:type="pct"/>
          </w:tcPr>
          <w:p w14:paraId="679C0A86" w14:textId="79F0B7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R4-2411580</w:t>
            </w:r>
          </w:p>
        </w:tc>
        <w:tc>
          <w:tcPr>
            <w:tcW w:w="1030" w:type="pct"/>
          </w:tcPr>
          <w:p w14:paraId="684CB12F" w14:textId="22B67B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TS 38.133: Corrections to RRM FR2 conditions for PC1 (Rel 17)</w:t>
            </w:r>
          </w:p>
        </w:tc>
        <w:tc>
          <w:tcPr>
            <w:tcW w:w="517" w:type="pct"/>
          </w:tcPr>
          <w:p w14:paraId="6136579A" w14:textId="4D9EFB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7CCB8EA0" w14:textId="672B0A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82B8E9B" w14:textId="7934F5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4699</w:t>
            </w:r>
          </w:p>
        </w:tc>
        <w:tc>
          <w:tcPr>
            <w:tcW w:w="272" w:type="pct"/>
          </w:tcPr>
          <w:p w14:paraId="2A0A9B2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3EF5F57" w14:textId="7FB21E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1297894" w14:textId="6F48E4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F0395DD" w14:textId="5A70E2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77991FCA" w14:textId="37AB30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7C22B54" w14:textId="77777777" w:rsidTr="007D5367">
        <w:tc>
          <w:tcPr>
            <w:tcW w:w="586" w:type="pct"/>
          </w:tcPr>
          <w:p w14:paraId="4DA60AF2" w14:textId="3F04E6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R4-2411581</w:t>
            </w:r>
          </w:p>
        </w:tc>
        <w:tc>
          <w:tcPr>
            <w:tcW w:w="1030" w:type="pct"/>
          </w:tcPr>
          <w:p w14:paraId="75FECAB1" w14:textId="3A1AC4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TS 38.133: Corrections to RRM FR2 conditions for PC1 (Rel 18)</w:t>
            </w:r>
          </w:p>
        </w:tc>
        <w:tc>
          <w:tcPr>
            <w:tcW w:w="517" w:type="pct"/>
          </w:tcPr>
          <w:p w14:paraId="4AB2CDE7" w14:textId="2FF389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4891FC72" w14:textId="2CF48E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38E7FFA" w14:textId="3CFD66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4700</w:t>
            </w:r>
          </w:p>
        </w:tc>
        <w:tc>
          <w:tcPr>
            <w:tcW w:w="272" w:type="pct"/>
          </w:tcPr>
          <w:p w14:paraId="2CD0562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F855F05" w14:textId="60486C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A9B28A5" w14:textId="556647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D731603" w14:textId="4FE040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0320434A" w14:textId="691F1B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FDD2D03" w14:textId="77777777" w:rsidTr="007D5367">
        <w:tc>
          <w:tcPr>
            <w:tcW w:w="586" w:type="pct"/>
          </w:tcPr>
          <w:p w14:paraId="334A4E19" w14:textId="1314CC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R4-2411611</w:t>
            </w:r>
          </w:p>
        </w:tc>
        <w:tc>
          <w:tcPr>
            <w:tcW w:w="1030" w:type="pct"/>
          </w:tcPr>
          <w:p w14:paraId="44A2D2F9" w14:textId="1FF9AA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maintenance of RRM performance requirements in NR_NTN_solutions WI_R17</w:t>
            </w:r>
          </w:p>
        </w:tc>
        <w:tc>
          <w:tcPr>
            <w:tcW w:w="517" w:type="pct"/>
          </w:tcPr>
          <w:p w14:paraId="358475A5" w14:textId="480DDA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Xiaomi</w:t>
            </w:r>
          </w:p>
        </w:tc>
        <w:tc>
          <w:tcPr>
            <w:tcW w:w="368" w:type="pct"/>
          </w:tcPr>
          <w:p w14:paraId="35A216F4" w14:textId="56787B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6576A94" w14:textId="6730F2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4701</w:t>
            </w:r>
          </w:p>
        </w:tc>
        <w:tc>
          <w:tcPr>
            <w:tcW w:w="272" w:type="pct"/>
          </w:tcPr>
          <w:p w14:paraId="02A084B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310F963" w14:textId="5BD80D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D3C23AF" w14:textId="0A882F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731BD74" w14:textId="258388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3A3DCC8E" w14:textId="4214CB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7E2C360" w14:textId="77777777" w:rsidTr="007D5367">
        <w:tc>
          <w:tcPr>
            <w:tcW w:w="586" w:type="pct"/>
          </w:tcPr>
          <w:p w14:paraId="63F59909" w14:textId="116E19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R4-2413924</w:t>
            </w:r>
          </w:p>
        </w:tc>
        <w:tc>
          <w:tcPr>
            <w:tcW w:w="1030" w:type="pct"/>
          </w:tcPr>
          <w:p w14:paraId="5FFCC9D5" w14:textId="47C33B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maintenance of RRM performance requirements in NR_NTN_solutions WI_R17</w:t>
            </w:r>
          </w:p>
        </w:tc>
        <w:tc>
          <w:tcPr>
            <w:tcW w:w="517" w:type="pct"/>
          </w:tcPr>
          <w:p w14:paraId="7FD7C8DE" w14:textId="27E080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Xiaomi</w:t>
            </w:r>
          </w:p>
        </w:tc>
        <w:tc>
          <w:tcPr>
            <w:tcW w:w="368" w:type="pct"/>
          </w:tcPr>
          <w:p w14:paraId="1441DA59" w14:textId="6AB9D4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D6238D0" w14:textId="761CC3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4701</w:t>
            </w:r>
          </w:p>
        </w:tc>
        <w:tc>
          <w:tcPr>
            <w:tcW w:w="272" w:type="pct"/>
          </w:tcPr>
          <w:p w14:paraId="7C2A4B0A" w14:textId="487D27C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D8DC9C5" w14:textId="046BF0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382969C" w14:textId="3BE919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3D8A4E2" w14:textId="7890B8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293A2D26" w14:textId="62F1A2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97F5FF1" w14:textId="77777777" w:rsidTr="007D5367">
        <w:tc>
          <w:tcPr>
            <w:tcW w:w="586" w:type="pct"/>
          </w:tcPr>
          <w:p w14:paraId="2A4510D9" w14:textId="46905E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R4-2411612</w:t>
            </w:r>
          </w:p>
        </w:tc>
        <w:tc>
          <w:tcPr>
            <w:tcW w:w="1030" w:type="pct"/>
          </w:tcPr>
          <w:p w14:paraId="36A40F5A" w14:textId="2B924F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maintenance of RRM performance requirements in NR_NTN_solutions WI_R18</w:t>
            </w:r>
          </w:p>
        </w:tc>
        <w:tc>
          <w:tcPr>
            <w:tcW w:w="517" w:type="pct"/>
          </w:tcPr>
          <w:p w14:paraId="4EEDC437" w14:textId="270441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Xiaomi</w:t>
            </w:r>
          </w:p>
        </w:tc>
        <w:tc>
          <w:tcPr>
            <w:tcW w:w="368" w:type="pct"/>
          </w:tcPr>
          <w:p w14:paraId="128D47A0" w14:textId="695674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1019034" w14:textId="34D0DE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4702</w:t>
            </w:r>
          </w:p>
        </w:tc>
        <w:tc>
          <w:tcPr>
            <w:tcW w:w="272" w:type="pct"/>
          </w:tcPr>
          <w:p w14:paraId="4405F4E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3903B59" w14:textId="4BF686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F41967B" w14:textId="4B8003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236BBA8" w14:textId="09067F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18CA071B" w14:textId="5965C7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207CDFF" w14:textId="77777777" w:rsidTr="007D5367">
        <w:tc>
          <w:tcPr>
            <w:tcW w:w="586" w:type="pct"/>
          </w:tcPr>
          <w:p w14:paraId="419033F8" w14:textId="60769C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R4-2413925</w:t>
            </w:r>
          </w:p>
        </w:tc>
        <w:tc>
          <w:tcPr>
            <w:tcW w:w="1030" w:type="pct"/>
          </w:tcPr>
          <w:p w14:paraId="54268F21" w14:textId="41593E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maintenance of RRM performance requirements in NR_NTN_solutions WI_R18</w:t>
            </w:r>
          </w:p>
        </w:tc>
        <w:tc>
          <w:tcPr>
            <w:tcW w:w="517" w:type="pct"/>
          </w:tcPr>
          <w:p w14:paraId="664DBD40" w14:textId="17BBCC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Xiaomi</w:t>
            </w:r>
          </w:p>
        </w:tc>
        <w:tc>
          <w:tcPr>
            <w:tcW w:w="368" w:type="pct"/>
          </w:tcPr>
          <w:p w14:paraId="4F623F67" w14:textId="1A922E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72735A0" w14:textId="74FEA2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4702</w:t>
            </w:r>
          </w:p>
        </w:tc>
        <w:tc>
          <w:tcPr>
            <w:tcW w:w="272" w:type="pct"/>
          </w:tcPr>
          <w:p w14:paraId="0641017D" w14:textId="67A4AF5F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6E2BB08" w14:textId="33E8BC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32DD23C" w14:textId="028A12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FE727B4" w14:textId="05FF32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71EB1169" w14:textId="2A53CD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8A7A22B" w14:textId="77777777" w:rsidTr="007D5367">
        <w:tc>
          <w:tcPr>
            <w:tcW w:w="586" w:type="pct"/>
          </w:tcPr>
          <w:p w14:paraId="4AC1DA5B" w14:textId="12050F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R4-2411685</w:t>
            </w:r>
          </w:p>
        </w:tc>
        <w:tc>
          <w:tcPr>
            <w:tcW w:w="1030" w:type="pct"/>
          </w:tcPr>
          <w:p w14:paraId="09E2C1DC" w14:textId="673F16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(NR_NTN_enh-Core) CR to remove redundant sub-clauses in NTN IDLE/INACTIVE mode</w:t>
            </w:r>
          </w:p>
        </w:tc>
        <w:tc>
          <w:tcPr>
            <w:tcW w:w="517" w:type="pct"/>
          </w:tcPr>
          <w:p w14:paraId="5B33BE81" w14:textId="7A59F4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LG Electronics Inc.</w:t>
            </w:r>
          </w:p>
        </w:tc>
        <w:tc>
          <w:tcPr>
            <w:tcW w:w="368" w:type="pct"/>
          </w:tcPr>
          <w:p w14:paraId="6B2053CC" w14:textId="67F2EC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23B9964" w14:textId="6D6813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4703</w:t>
            </w:r>
          </w:p>
        </w:tc>
        <w:tc>
          <w:tcPr>
            <w:tcW w:w="272" w:type="pct"/>
          </w:tcPr>
          <w:p w14:paraId="53787AE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00FC722" w14:textId="4CCB06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8574DAE" w14:textId="23B964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84BB606" w14:textId="1A4EDF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2B92C54B" w14:textId="5EF331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28644627" w14:textId="77777777" w:rsidTr="007D5367">
        <w:tc>
          <w:tcPr>
            <w:tcW w:w="586" w:type="pct"/>
          </w:tcPr>
          <w:p w14:paraId="7EFAA597" w14:textId="29E414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R4-2411702</w:t>
            </w:r>
          </w:p>
        </w:tc>
        <w:tc>
          <w:tcPr>
            <w:tcW w:w="1030" w:type="pct"/>
          </w:tcPr>
          <w:p w14:paraId="70AF7ECC" w14:textId="2DF212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(NR_Mob_enh2-Core) CR on core maintenance for R18 mobility</w:t>
            </w:r>
          </w:p>
        </w:tc>
        <w:tc>
          <w:tcPr>
            <w:tcW w:w="517" w:type="pct"/>
          </w:tcPr>
          <w:p w14:paraId="17A05C83" w14:textId="3AB575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7E09BF90" w14:textId="5E612C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706FD6F" w14:textId="50F1AF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4704</w:t>
            </w:r>
          </w:p>
        </w:tc>
        <w:tc>
          <w:tcPr>
            <w:tcW w:w="272" w:type="pct"/>
          </w:tcPr>
          <w:p w14:paraId="42356A8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645C49F" w14:textId="62E6CF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D94C4FB" w14:textId="4BAA30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F559406" w14:textId="5B1965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311C5E8E" w14:textId="785458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24578401" w14:textId="77777777" w:rsidTr="007D5367">
        <w:tc>
          <w:tcPr>
            <w:tcW w:w="586" w:type="pct"/>
          </w:tcPr>
          <w:p w14:paraId="209F02F2" w14:textId="4C6FD9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R4-2411704</w:t>
            </w:r>
          </w:p>
        </w:tc>
        <w:tc>
          <w:tcPr>
            <w:tcW w:w="1030" w:type="pct"/>
          </w:tcPr>
          <w:p w14:paraId="0F40B298" w14:textId="79EA8F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(NR_Mob_enh2-Perf) CR on performance maintenance for R18 mobility</w:t>
            </w:r>
          </w:p>
        </w:tc>
        <w:tc>
          <w:tcPr>
            <w:tcW w:w="517" w:type="pct"/>
          </w:tcPr>
          <w:p w14:paraId="401018EE" w14:textId="36865B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449946A4" w14:textId="5B6487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737D5CC" w14:textId="3AABE4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4705</w:t>
            </w:r>
          </w:p>
        </w:tc>
        <w:tc>
          <w:tcPr>
            <w:tcW w:w="272" w:type="pct"/>
          </w:tcPr>
          <w:p w14:paraId="4411D33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AE1CD15" w14:textId="6F7ADF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3859D7C" w14:textId="57ED29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7F76573" w14:textId="406068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68FBF0F3" w14:textId="4D932C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0D4F108" w14:textId="77777777" w:rsidTr="007D5367">
        <w:tc>
          <w:tcPr>
            <w:tcW w:w="586" w:type="pct"/>
          </w:tcPr>
          <w:p w14:paraId="64195833" w14:textId="442FA3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R4-2413966</w:t>
            </w:r>
          </w:p>
        </w:tc>
        <w:tc>
          <w:tcPr>
            <w:tcW w:w="1030" w:type="pct"/>
          </w:tcPr>
          <w:p w14:paraId="3B597D09" w14:textId="72AB34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(NR_Mob_enh2-Perf) CR on performance maintenance for R18 mobility</w:t>
            </w:r>
          </w:p>
        </w:tc>
        <w:tc>
          <w:tcPr>
            <w:tcW w:w="517" w:type="pct"/>
          </w:tcPr>
          <w:p w14:paraId="731E9A4F" w14:textId="2D12B4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7812B2F2" w14:textId="41976F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067DDA3" w14:textId="69A047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4705</w:t>
            </w:r>
          </w:p>
        </w:tc>
        <w:tc>
          <w:tcPr>
            <w:tcW w:w="272" w:type="pct"/>
          </w:tcPr>
          <w:p w14:paraId="2BAE6319" w14:textId="44F4FE2F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C1C885A" w14:textId="05C820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DA7DDDB" w14:textId="699F16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BF6E962" w14:textId="172129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0A6431BE" w14:textId="6E3C96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0E84638" w14:textId="77777777" w:rsidTr="007D5367">
        <w:tc>
          <w:tcPr>
            <w:tcW w:w="586" w:type="pct"/>
          </w:tcPr>
          <w:p w14:paraId="74516D95" w14:textId="49DAAD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R4-2411708</w:t>
            </w:r>
          </w:p>
        </w:tc>
        <w:tc>
          <w:tcPr>
            <w:tcW w:w="1030" w:type="pct"/>
          </w:tcPr>
          <w:p w14:paraId="72E5DD98" w14:textId="6542F6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(NR_MIMO_evo_DL_UL-Core) CR on core maintenance for R18 MIMO</w:t>
            </w:r>
          </w:p>
        </w:tc>
        <w:tc>
          <w:tcPr>
            <w:tcW w:w="517" w:type="pct"/>
          </w:tcPr>
          <w:p w14:paraId="777302C8" w14:textId="54EF4C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123EA886" w14:textId="7B5E44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8D3C585" w14:textId="6A71C6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4706</w:t>
            </w:r>
          </w:p>
        </w:tc>
        <w:tc>
          <w:tcPr>
            <w:tcW w:w="272" w:type="pct"/>
          </w:tcPr>
          <w:p w14:paraId="3F4D329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F99C7CF" w14:textId="29C8D7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9930F97" w14:textId="190F0B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9C9E0F5" w14:textId="713977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NR_MIMO_evo_DL_UL-Core</w:t>
            </w:r>
          </w:p>
        </w:tc>
        <w:tc>
          <w:tcPr>
            <w:tcW w:w="511" w:type="pct"/>
          </w:tcPr>
          <w:p w14:paraId="10C7ED53" w14:textId="44AD64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468B60B2" w14:textId="77777777" w:rsidTr="007D5367">
        <w:tc>
          <w:tcPr>
            <w:tcW w:w="586" w:type="pct"/>
          </w:tcPr>
          <w:p w14:paraId="67671836" w14:textId="6C0965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R4-2411745</w:t>
            </w:r>
          </w:p>
        </w:tc>
        <w:tc>
          <w:tcPr>
            <w:tcW w:w="1030" w:type="pct"/>
          </w:tcPr>
          <w:p w14:paraId="7918C374" w14:textId="3F9735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TS 38.133 specification corrections for NR NTN</w:t>
            </w:r>
          </w:p>
        </w:tc>
        <w:tc>
          <w:tcPr>
            <w:tcW w:w="517" w:type="pct"/>
          </w:tcPr>
          <w:p w14:paraId="460F324D" w14:textId="26EEF6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500982DF" w14:textId="386742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7EE891E" w14:textId="6C64FD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4707</w:t>
            </w:r>
          </w:p>
        </w:tc>
        <w:tc>
          <w:tcPr>
            <w:tcW w:w="272" w:type="pct"/>
          </w:tcPr>
          <w:p w14:paraId="350F112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E11C310" w14:textId="796B1F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A74F1A3" w14:textId="1DA788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366D63A" w14:textId="3F2683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7B354B01" w14:textId="438F45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5A3F9E9" w14:textId="77777777" w:rsidTr="007D5367">
        <w:tc>
          <w:tcPr>
            <w:tcW w:w="586" w:type="pct"/>
          </w:tcPr>
          <w:p w14:paraId="3B2221E3" w14:textId="4EB71A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R4-2413926</w:t>
            </w:r>
          </w:p>
        </w:tc>
        <w:tc>
          <w:tcPr>
            <w:tcW w:w="1030" w:type="pct"/>
          </w:tcPr>
          <w:p w14:paraId="277AD024" w14:textId="616DD2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TS 38.133 specification corrections for NR NTN</w:t>
            </w:r>
          </w:p>
        </w:tc>
        <w:tc>
          <w:tcPr>
            <w:tcW w:w="517" w:type="pct"/>
          </w:tcPr>
          <w:p w14:paraId="2D8FC447" w14:textId="4D1F81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7F69B167" w14:textId="4CAAA5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4C7C5EA" w14:textId="49A9C9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4707</w:t>
            </w:r>
          </w:p>
        </w:tc>
        <w:tc>
          <w:tcPr>
            <w:tcW w:w="272" w:type="pct"/>
          </w:tcPr>
          <w:p w14:paraId="4F006179" w14:textId="11B5781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CA83306" w14:textId="79CD24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BBA65BD" w14:textId="4DFD74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8DDE776" w14:textId="0F7988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740597F8" w14:textId="446F8E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EAD5E5C" w14:textId="77777777" w:rsidTr="007D5367">
        <w:tc>
          <w:tcPr>
            <w:tcW w:w="586" w:type="pct"/>
          </w:tcPr>
          <w:p w14:paraId="175B370B" w14:textId="5C09FB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R4-2411746</w:t>
            </w:r>
          </w:p>
        </w:tc>
        <w:tc>
          <w:tcPr>
            <w:tcW w:w="1030" w:type="pct"/>
          </w:tcPr>
          <w:p w14:paraId="215B6362" w14:textId="060C49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TS 38.133 specification corrections for NR NTN</w:t>
            </w:r>
          </w:p>
        </w:tc>
        <w:tc>
          <w:tcPr>
            <w:tcW w:w="517" w:type="pct"/>
          </w:tcPr>
          <w:p w14:paraId="4A007DE5" w14:textId="207CB3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0FEA851F" w14:textId="6B0514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301C251" w14:textId="3CEEEA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4708</w:t>
            </w:r>
          </w:p>
        </w:tc>
        <w:tc>
          <w:tcPr>
            <w:tcW w:w="272" w:type="pct"/>
          </w:tcPr>
          <w:p w14:paraId="65885EE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BAE0768" w14:textId="349F7A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E5EF6CD" w14:textId="652B0A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C2EDE08" w14:textId="3F4037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6D089E4A" w14:textId="1D8B30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8378CEA" w14:textId="77777777" w:rsidTr="007D5367">
        <w:tc>
          <w:tcPr>
            <w:tcW w:w="586" w:type="pct"/>
          </w:tcPr>
          <w:p w14:paraId="161FCB86" w14:textId="7625B3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R4-2411747</w:t>
            </w:r>
          </w:p>
        </w:tc>
        <w:tc>
          <w:tcPr>
            <w:tcW w:w="1030" w:type="pct"/>
          </w:tcPr>
          <w:p w14:paraId="5CCF9A56" w14:textId="1F7025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TS 38.133 measurement procedure related corrections for NR NTN</w:t>
            </w:r>
          </w:p>
        </w:tc>
        <w:tc>
          <w:tcPr>
            <w:tcW w:w="517" w:type="pct"/>
          </w:tcPr>
          <w:p w14:paraId="2360BA19" w14:textId="2C55D2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50D0174A" w14:textId="736712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A1A534A" w14:textId="543745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4709</w:t>
            </w:r>
          </w:p>
        </w:tc>
        <w:tc>
          <w:tcPr>
            <w:tcW w:w="272" w:type="pct"/>
          </w:tcPr>
          <w:p w14:paraId="3EFA1CD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C305D16" w14:textId="676405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66FE2B2" w14:textId="033CFC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D588801" w14:textId="559F4B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186650D4" w14:textId="5B253A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7155FA7" w14:textId="77777777" w:rsidTr="007D5367">
        <w:tc>
          <w:tcPr>
            <w:tcW w:w="586" w:type="pct"/>
          </w:tcPr>
          <w:p w14:paraId="51C5C307" w14:textId="5A0350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R4-2413927</w:t>
            </w:r>
          </w:p>
        </w:tc>
        <w:tc>
          <w:tcPr>
            <w:tcW w:w="1030" w:type="pct"/>
          </w:tcPr>
          <w:p w14:paraId="2AD7B4FE" w14:textId="4C2D65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TS 38.133 measurement procedure related corrections for NR NTN</w:t>
            </w:r>
          </w:p>
        </w:tc>
        <w:tc>
          <w:tcPr>
            <w:tcW w:w="517" w:type="pct"/>
          </w:tcPr>
          <w:p w14:paraId="304738C2" w14:textId="0488C3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37594511" w14:textId="0DD189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6BB67CD" w14:textId="3A8A7B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4709</w:t>
            </w:r>
          </w:p>
        </w:tc>
        <w:tc>
          <w:tcPr>
            <w:tcW w:w="272" w:type="pct"/>
          </w:tcPr>
          <w:p w14:paraId="0E8A2062" w14:textId="6DABA44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408FB48" w14:textId="6CCB38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79CF563" w14:textId="4B3F88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B7EB6F2" w14:textId="5F711C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773D55E6" w14:textId="116DEB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C40209B" w14:textId="77777777" w:rsidTr="007D5367">
        <w:tc>
          <w:tcPr>
            <w:tcW w:w="586" w:type="pct"/>
          </w:tcPr>
          <w:p w14:paraId="018EA81D" w14:textId="032FAD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R4-2411748</w:t>
            </w:r>
          </w:p>
        </w:tc>
        <w:tc>
          <w:tcPr>
            <w:tcW w:w="1030" w:type="pct"/>
          </w:tcPr>
          <w:p w14:paraId="58D4028D" w14:textId="572D72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TS 38.133 measurement procedure related corrections for NR NTN</w:t>
            </w:r>
          </w:p>
        </w:tc>
        <w:tc>
          <w:tcPr>
            <w:tcW w:w="517" w:type="pct"/>
          </w:tcPr>
          <w:p w14:paraId="5872C6E5" w14:textId="05884D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4645252B" w14:textId="592136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5AFC4A0" w14:textId="6A2D79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4710</w:t>
            </w:r>
          </w:p>
        </w:tc>
        <w:tc>
          <w:tcPr>
            <w:tcW w:w="272" w:type="pct"/>
          </w:tcPr>
          <w:p w14:paraId="23171E7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8F7B99B" w14:textId="6D88AC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2984001" w14:textId="2F4DA1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5DC5842" w14:textId="502F37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7132930C" w14:textId="3E67F5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4FCD91A" w14:textId="77777777" w:rsidTr="007D5367">
        <w:tc>
          <w:tcPr>
            <w:tcW w:w="586" w:type="pct"/>
          </w:tcPr>
          <w:p w14:paraId="34E338CF" w14:textId="432180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R4-2411749</w:t>
            </w:r>
          </w:p>
        </w:tc>
        <w:tc>
          <w:tcPr>
            <w:tcW w:w="1030" w:type="pct"/>
          </w:tcPr>
          <w:p w14:paraId="0C0730D3" w14:textId="7748C8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(NR_NTN_solutions-Perf) CR to TS 38.133 measurement accuracy related corrections for NR NTN</w:t>
            </w:r>
          </w:p>
        </w:tc>
        <w:tc>
          <w:tcPr>
            <w:tcW w:w="517" w:type="pct"/>
          </w:tcPr>
          <w:p w14:paraId="0AE8B70B" w14:textId="3E3F42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1CC2D0CE" w14:textId="1BDA23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8D11DF6" w14:textId="1A88CC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4711</w:t>
            </w:r>
          </w:p>
        </w:tc>
        <w:tc>
          <w:tcPr>
            <w:tcW w:w="272" w:type="pct"/>
          </w:tcPr>
          <w:p w14:paraId="0977703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6199007" w14:textId="0D1A96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DB73B67" w14:textId="5007EA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96EB69B" w14:textId="5AB9DD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0760507F" w14:textId="277DBD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B2CC791" w14:textId="77777777" w:rsidTr="007D5367">
        <w:tc>
          <w:tcPr>
            <w:tcW w:w="586" w:type="pct"/>
          </w:tcPr>
          <w:p w14:paraId="1D62F95D" w14:textId="5FF0F4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R4-2413928</w:t>
            </w:r>
          </w:p>
        </w:tc>
        <w:tc>
          <w:tcPr>
            <w:tcW w:w="1030" w:type="pct"/>
          </w:tcPr>
          <w:p w14:paraId="790528BE" w14:textId="39CF39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(NR_NTN_solutions-Perf) CR to TS 38.133 measurement accuracy related corrections for NR NTN</w:t>
            </w:r>
          </w:p>
        </w:tc>
        <w:tc>
          <w:tcPr>
            <w:tcW w:w="517" w:type="pct"/>
          </w:tcPr>
          <w:p w14:paraId="55F8F78F" w14:textId="5DD1D5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4B3E1093" w14:textId="55FA90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70EB943" w14:textId="088F68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4711</w:t>
            </w:r>
          </w:p>
        </w:tc>
        <w:tc>
          <w:tcPr>
            <w:tcW w:w="272" w:type="pct"/>
          </w:tcPr>
          <w:p w14:paraId="7AE5FB5B" w14:textId="00AB6E9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3E8BEDA" w14:textId="4BBDC6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2EEA781" w14:textId="4A7354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89CF8CC" w14:textId="4570B6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49018A8B" w14:textId="10167E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E08286A" w14:textId="77777777" w:rsidTr="007D5367">
        <w:tc>
          <w:tcPr>
            <w:tcW w:w="586" w:type="pct"/>
          </w:tcPr>
          <w:p w14:paraId="3EA08B1D" w14:textId="6A0316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R4-2411750</w:t>
            </w:r>
          </w:p>
        </w:tc>
        <w:tc>
          <w:tcPr>
            <w:tcW w:w="1030" w:type="pct"/>
          </w:tcPr>
          <w:p w14:paraId="3005B6FF" w14:textId="13716B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(NR_NTN_solutions-Perf) CR to TS 38.133 measurement accuracy related corrections for NR NTN</w:t>
            </w:r>
          </w:p>
        </w:tc>
        <w:tc>
          <w:tcPr>
            <w:tcW w:w="517" w:type="pct"/>
          </w:tcPr>
          <w:p w14:paraId="664A17D8" w14:textId="01464B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4381B70C" w14:textId="00C47C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25831AE" w14:textId="0CD700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4712</w:t>
            </w:r>
          </w:p>
        </w:tc>
        <w:tc>
          <w:tcPr>
            <w:tcW w:w="272" w:type="pct"/>
          </w:tcPr>
          <w:p w14:paraId="6C76D6B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61944DD" w14:textId="2F341E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273A648" w14:textId="7D8B4A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9BEE363" w14:textId="63BB2F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4B260E87" w14:textId="1F0BA5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EB88F3B" w14:textId="77777777" w:rsidTr="007D5367">
        <w:tc>
          <w:tcPr>
            <w:tcW w:w="586" w:type="pct"/>
          </w:tcPr>
          <w:p w14:paraId="5FB807F0" w14:textId="095BB3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R4-2411751</w:t>
            </w:r>
          </w:p>
        </w:tc>
        <w:tc>
          <w:tcPr>
            <w:tcW w:w="1030" w:type="pct"/>
          </w:tcPr>
          <w:p w14:paraId="32157474" w14:textId="1E0728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 CR to TS 38.133 specification corrections for NR Redcap</w:t>
            </w:r>
          </w:p>
        </w:tc>
        <w:tc>
          <w:tcPr>
            <w:tcW w:w="517" w:type="pct"/>
          </w:tcPr>
          <w:p w14:paraId="7C21600D" w14:textId="13AD01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276ED1BA" w14:textId="6F1C5A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170A1E9" w14:textId="2DCA0C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4713</w:t>
            </w:r>
          </w:p>
        </w:tc>
        <w:tc>
          <w:tcPr>
            <w:tcW w:w="272" w:type="pct"/>
          </w:tcPr>
          <w:p w14:paraId="3900639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EF8E8E0" w14:textId="3B4E05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E0AB77D" w14:textId="3B3AD2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C2DEF48" w14:textId="5AB3BA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194171D4" w14:textId="3C0229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0011601" w14:textId="77777777" w:rsidTr="007D5367">
        <w:tc>
          <w:tcPr>
            <w:tcW w:w="586" w:type="pct"/>
          </w:tcPr>
          <w:p w14:paraId="02968ADA" w14:textId="54B5FB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R4-2411752</w:t>
            </w:r>
          </w:p>
        </w:tc>
        <w:tc>
          <w:tcPr>
            <w:tcW w:w="1030" w:type="pct"/>
          </w:tcPr>
          <w:p w14:paraId="6459731B" w14:textId="6472E7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 CR to TS 38.133 specification corrections for NR Redcap</w:t>
            </w:r>
          </w:p>
        </w:tc>
        <w:tc>
          <w:tcPr>
            <w:tcW w:w="517" w:type="pct"/>
          </w:tcPr>
          <w:p w14:paraId="56A1CF91" w14:textId="2730FC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18A4C8B7" w14:textId="1D434A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4B4E28F" w14:textId="398E1C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4714</w:t>
            </w:r>
          </w:p>
        </w:tc>
        <w:tc>
          <w:tcPr>
            <w:tcW w:w="272" w:type="pct"/>
          </w:tcPr>
          <w:p w14:paraId="2A6445C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3D5446C" w14:textId="1BE406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7AEC35F" w14:textId="15E915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689C8B6" w14:textId="29DD0E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7EE5C69B" w14:textId="208B9B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C3961BF" w14:textId="77777777" w:rsidTr="007D5367">
        <w:tc>
          <w:tcPr>
            <w:tcW w:w="586" w:type="pct"/>
          </w:tcPr>
          <w:p w14:paraId="23EF8D50" w14:textId="5067C1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R4-2411753</w:t>
            </w:r>
          </w:p>
        </w:tc>
        <w:tc>
          <w:tcPr>
            <w:tcW w:w="1030" w:type="pct"/>
          </w:tcPr>
          <w:p w14:paraId="380CF095" w14:textId="37648E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(NR_ATG-Core) CR to TS 38.133 corrections of measurement requirement for ATG</w:t>
            </w:r>
          </w:p>
        </w:tc>
        <w:tc>
          <w:tcPr>
            <w:tcW w:w="517" w:type="pct"/>
          </w:tcPr>
          <w:p w14:paraId="637658A5" w14:textId="27AD02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4E33ADF2" w14:textId="334C37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FA50E5B" w14:textId="0E0A8F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4715</w:t>
            </w:r>
          </w:p>
        </w:tc>
        <w:tc>
          <w:tcPr>
            <w:tcW w:w="272" w:type="pct"/>
          </w:tcPr>
          <w:p w14:paraId="6A24930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82A12F8" w14:textId="4623E3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126853E" w14:textId="69D10A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DD26A7F" w14:textId="137F4B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NR_ATG-Core</w:t>
            </w:r>
          </w:p>
        </w:tc>
        <w:tc>
          <w:tcPr>
            <w:tcW w:w="511" w:type="pct"/>
          </w:tcPr>
          <w:p w14:paraId="6C4C7535" w14:textId="157091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559E695" w14:textId="77777777" w:rsidTr="007D5367">
        <w:tc>
          <w:tcPr>
            <w:tcW w:w="586" w:type="pct"/>
          </w:tcPr>
          <w:p w14:paraId="0B4E7B80" w14:textId="44EFD0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R4-2411756</w:t>
            </w:r>
          </w:p>
        </w:tc>
        <w:tc>
          <w:tcPr>
            <w:tcW w:w="1030" w:type="pct"/>
          </w:tcPr>
          <w:p w14:paraId="5CE49878" w14:textId="3F1BA7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(NR_NTN_enh-Core) CR to TS 38.133 specification corrections of for NR NTN enh</w:t>
            </w:r>
          </w:p>
        </w:tc>
        <w:tc>
          <w:tcPr>
            <w:tcW w:w="517" w:type="pct"/>
          </w:tcPr>
          <w:p w14:paraId="48BA0B8F" w14:textId="22F426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245A503B" w14:textId="0B7F2E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7C4B4C3" w14:textId="293337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4716</w:t>
            </w:r>
          </w:p>
        </w:tc>
        <w:tc>
          <w:tcPr>
            <w:tcW w:w="272" w:type="pct"/>
          </w:tcPr>
          <w:p w14:paraId="105761B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34BE719" w14:textId="2CF473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1ED601C" w14:textId="38EECD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A8CC43A" w14:textId="3C5388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6550BC6F" w14:textId="6BB24A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E019478" w14:textId="77777777" w:rsidTr="007D5367">
        <w:tc>
          <w:tcPr>
            <w:tcW w:w="586" w:type="pct"/>
          </w:tcPr>
          <w:p w14:paraId="389420C7" w14:textId="1DA9CD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R4-2414073</w:t>
            </w:r>
          </w:p>
        </w:tc>
        <w:tc>
          <w:tcPr>
            <w:tcW w:w="1030" w:type="pct"/>
          </w:tcPr>
          <w:p w14:paraId="25BA46F7" w14:textId="16380F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(NR_NTN_enh-Core) CR to TS 38.133 specification corrections of for NR NTN enh</w:t>
            </w:r>
          </w:p>
        </w:tc>
        <w:tc>
          <w:tcPr>
            <w:tcW w:w="517" w:type="pct"/>
          </w:tcPr>
          <w:p w14:paraId="76412EF2" w14:textId="7FB29E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3DB2E31D" w14:textId="026E0F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2BFAA47" w14:textId="534D3E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4716</w:t>
            </w:r>
          </w:p>
        </w:tc>
        <w:tc>
          <w:tcPr>
            <w:tcW w:w="272" w:type="pct"/>
          </w:tcPr>
          <w:p w14:paraId="5DF417FE" w14:textId="555482C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8495FEF" w14:textId="262AE0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1F24CE9" w14:textId="55E0E8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77D4E80" w14:textId="304CD0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5D3965C1" w14:textId="0DF81E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382C805" w14:textId="77777777" w:rsidTr="007D5367">
        <w:tc>
          <w:tcPr>
            <w:tcW w:w="586" w:type="pct"/>
          </w:tcPr>
          <w:p w14:paraId="119E3C06" w14:textId="7B406A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R4-2411778</w:t>
            </w:r>
          </w:p>
        </w:tc>
        <w:tc>
          <w:tcPr>
            <w:tcW w:w="1030" w:type="pct"/>
          </w:tcPr>
          <w:p w14:paraId="7E71722A" w14:textId="714515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(NR_MG_enh-Perf) Maintenance CR for MGE perf part</w:t>
            </w:r>
          </w:p>
        </w:tc>
        <w:tc>
          <w:tcPr>
            <w:tcW w:w="517" w:type="pct"/>
          </w:tcPr>
          <w:p w14:paraId="6135BA1B" w14:textId="0249DA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</w:t>
            </w:r>
          </w:p>
        </w:tc>
        <w:tc>
          <w:tcPr>
            <w:tcW w:w="368" w:type="pct"/>
          </w:tcPr>
          <w:p w14:paraId="65317998" w14:textId="663E1C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612A99D" w14:textId="77D572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4717</w:t>
            </w:r>
          </w:p>
        </w:tc>
        <w:tc>
          <w:tcPr>
            <w:tcW w:w="272" w:type="pct"/>
          </w:tcPr>
          <w:p w14:paraId="0501CD5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130671E" w14:textId="528E78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8F0A6D1" w14:textId="3EC1A8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33C6D41" w14:textId="2679CE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NR_MG_enh-Perf</w:t>
            </w:r>
          </w:p>
        </w:tc>
        <w:tc>
          <w:tcPr>
            <w:tcW w:w="511" w:type="pct"/>
          </w:tcPr>
          <w:p w14:paraId="30381B79" w14:textId="29FF9E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F92CD43" w14:textId="77777777" w:rsidTr="007D5367">
        <w:tc>
          <w:tcPr>
            <w:tcW w:w="586" w:type="pct"/>
          </w:tcPr>
          <w:p w14:paraId="580096DB" w14:textId="4DD95E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R4-2414059</w:t>
            </w:r>
          </w:p>
        </w:tc>
        <w:tc>
          <w:tcPr>
            <w:tcW w:w="1030" w:type="pct"/>
          </w:tcPr>
          <w:p w14:paraId="29A83DEE" w14:textId="26F81D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(NR_MG_enh-Perf) Maintenance CR for MGE perf part</w:t>
            </w:r>
          </w:p>
        </w:tc>
        <w:tc>
          <w:tcPr>
            <w:tcW w:w="517" w:type="pct"/>
          </w:tcPr>
          <w:p w14:paraId="365C9C4B" w14:textId="17A238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</w:t>
            </w:r>
          </w:p>
        </w:tc>
        <w:tc>
          <w:tcPr>
            <w:tcW w:w="368" w:type="pct"/>
          </w:tcPr>
          <w:p w14:paraId="19E4B201" w14:textId="45696F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58D9226" w14:textId="78F024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4717</w:t>
            </w:r>
          </w:p>
        </w:tc>
        <w:tc>
          <w:tcPr>
            <w:tcW w:w="272" w:type="pct"/>
          </w:tcPr>
          <w:p w14:paraId="532CA813" w14:textId="2FADE09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338CCDF" w14:textId="3C8CC3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5187D65" w14:textId="7F3552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78F8B97" w14:textId="3B9F78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NR_MG_enh-Perf</w:t>
            </w:r>
          </w:p>
        </w:tc>
        <w:tc>
          <w:tcPr>
            <w:tcW w:w="511" w:type="pct"/>
          </w:tcPr>
          <w:p w14:paraId="58EB2261" w14:textId="6FCC3D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A75A8EB" w14:textId="77777777" w:rsidTr="007D5367">
        <w:tc>
          <w:tcPr>
            <w:tcW w:w="586" w:type="pct"/>
          </w:tcPr>
          <w:p w14:paraId="46FAB06A" w14:textId="3EDE2B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R4-2411779</w:t>
            </w:r>
          </w:p>
        </w:tc>
        <w:tc>
          <w:tcPr>
            <w:tcW w:w="1030" w:type="pct"/>
          </w:tcPr>
          <w:p w14:paraId="1A4EBC3C" w14:textId="6C3D1E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(NR_MG_enh-Perf) Maintenance CR for MGE perf part</w:t>
            </w:r>
          </w:p>
        </w:tc>
        <w:tc>
          <w:tcPr>
            <w:tcW w:w="517" w:type="pct"/>
          </w:tcPr>
          <w:p w14:paraId="59980896" w14:textId="7FC6F7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</w:t>
            </w:r>
          </w:p>
        </w:tc>
        <w:tc>
          <w:tcPr>
            <w:tcW w:w="368" w:type="pct"/>
          </w:tcPr>
          <w:p w14:paraId="388E4493" w14:textId="0F0CFB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4E98C53" w14:textId="001D72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4718</w:t>
            </w:r>
          </w:p>
        </w:tc>
        <w:tc>
          <w:tcPr>
            <w:tcW w:w="272" w:type="pct"/>
          </w:tcPr>
          <w:p w14:paraId="4EB92C9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0F04791" w14:textId="04BE88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CF64DAF" w14:textId="1C90BE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00EFB67" w14:textId="77ED49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NR_MG_enh-Perf</w:t>
            </w:r>
          </w:p>
        </w:tc>
        <w:tc>
          <w:tcPr>
            <w:tcW w:w="511" w:type="pct"/>
          </w:tcPr>
          <w:p w14:paraId="39CF8D8A" w14:textId="653779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5BA9A53" w14:textId="77777777" w:rsidTr="007D5367">
        <w:tc>
          <w:tcPr>
            <w:tcW w:w="586" w:type="pct"/>
          </w:tcPr>
          <w:p w14:paraId="72831701" w14:textId="72BF49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R4-2411781</w:t>
            </w:r>
          </w:p>
        </w:tc>
        <w:tc>
          <w:tcPr>
            <w:tcW w:w="1030" w:type="pct"/>
          </w:tcPr>
          <w:p w14:paraId="2A1664DF" w14:textId="2F645A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Remove CBD RRM requirement for scheduling and measurement restriction relaxation</w:t>
            </w:r>
          </w:p>
        </w:tc>
        <w:tc>
          <w:tcPr>
            <w:tcW w:w="517" w:type="pct"/>
          </w:tcPr>
          <w:p w14:paraId="38287AE1" w14:textId="37E990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03FEE89A" w14:textId="164F8A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52E0DC5" w14:textId="04911E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4719</w:t>
            </w:r>
          </w:p>
        </w:tc>
        <w:tc>
          <w:tcPr>
            <w:tcW w:w="272" w:type="pct"/>
          </w:tcPr>
          <w:p w14:paraId="32D336C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BE84B13" w14:textId="4E4D13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9950440" w14:textId="7E0476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4D0D7E6" w14:textId="0C40F3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1" w:type="pct"/>
          </w:tcPr>
          <w:p w14:paraId="0AF78BCB" w14:textId="32D1A5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80FD3DC" w14:textId="77777777" w:rsidTr="007D5367">
        <w:tc>
          <w:tcPr>
            <w:tcW w:w="586" w:type="pct"/>
          </w:tcPr>
          <w:p w14:paraId="0DEC527B" w14:textId="523F78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R4-2411782</w:t>
            </w:r>
          </w:p>
        </w:tc>
        <w:tc>
          <w:tcPr>
            <w:tcW w:w="1030" w:type="pct"/>
          </w:tcPr>
          <w:p w14:paraId="3E24F573" w14:textId="6805C2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Applicability for the test case of L1-RSRP group-based beam reporting</w:t>
            </w:r>
          </w:p>
        </w:tc>
        <w:tc>
          <w:tcPr>
            <w:tcW w:w="517" w:type="pct"/>
          </w:tcPr>
          <w:p w14:paraId="2AE92288" w14:textId="4008EB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4CDE8882" w14:textId="312F9F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027B98C" w14:textId="0AFB83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4720</w:t>
            </w:r>
          </w:p>
        </w:tc>
        <w:tc>
          <w:tcPr>
            <w:tcW w:w="272" w:type="pct"/>
          </w:tcPr>
          <w:p w14:paraId="5F05ECE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15F1B5D" w14:textId="6DF1B2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8A97B67" w14:textId="6C5E83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8EFF63C" w14:textId="00D995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NR_FR2_multiRX_DL-Perf</w:t>
            </w:r>
          </w:p>
        </w:tc>
        <w:tc>
          <w:tcPr>
            <w:tcW w:w="511" w:type="pct"/>
          </w:tcPr>
          <w:p w14:paraId="08C63C9C" w14:textId="364859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4DFF75F" w14:textId="77777777" w:rsidTr="007D5367">
        <w:tc>
          <w:tcPr>
            <w:tcW w:w="586" w:type="pct"/>
          </w:tcPr>
          <w:p w14:paraId="1506ECAB" w14:textId="1F2199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R4-2411953</w:t>
            </w:r>
          </w:p>
        </w:tc>
        <w:tc>
          <w:tcPr>
            <w:tcW w:w="1030" w:type="pct"/>
          </w:tcPr>
          <w:p w14:paraId="45B20BED" w14:textId="670BBB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(NR_newRAT) NR-E-UTRAN HO requirement maintenance</w:t>
            </w:r>
          </w:p>
        </w:tc>
        <w:tc>
          <w:tcPr>
            <w:tcW w:w="517" w:type="pct"/>
          </w:tcPr>
          <w:p w14:paraId="5A805897" w14:textId="482D35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08D37C5D" w14:textId="097D3B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456B7A7" w14:textId="2458AD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4721</w:t>
            </w:r>
          </w:p>
        </w:tc>
        <w:tc>
          <w:tcPr>
            <w:tcW w:w="272" w:type="pct"/>
          </w:tcPr>
          <w:p w14:paraId="7DD0608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E13F33C" w14:textId="78FC28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1E6716B2" w14:textId="7C9866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3DE7298" w14:textId="7DB2E4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37DF1972" w14:textId="52E49E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7CEBB6D" w14:textId="77777777" w:rsidTr="007D5367">
        <w:tc>
          <w:tcPr>
            <w:tcW w:w="586" w:type="pct"/>
          </w:tcPr>
          <w:p w14:paraId="1AFDC1A0" w14:textId="40F90A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R4-2413909</w:t>
            </w:r>
          </w:p>
        </w:tc>
        <w:tc>
          <w:tcPr>
            <w:tcW w:w="1030" w:type="pct"/>
          </w:tcPr>
          <w:p w14:paraId="13F9C91B" w14:textId="2D2621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(NR_newRAT) CR on NR-E-UTRAN HO requirement</w:t>
            </w:r>
          </w:p>
        </w:tc>
        <w:tc>
          <w:tcPr>
            <w:tcW w:w="517" w:type="pct"/>
          </w:tcPr>
          <w:p w14:paraId="70A4CA33" w14:textId="2AF297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7CEE0BF9" w14:textId="37A0DF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34E3CA0" w14:textId="319A7C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4721</w:t>
            </w:r>
          </w:p>
        </w:tc>
        <w:tc>
          <w:tcPr>
            <w:tcW w:w="272" w:type="pct"/>
          </w:tcPr>
          <w:p w14:paraId="7B78B8FD" w14:textId="0E9B6F05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15DAD35" w14:textId="7BFED9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61CAA84A" w14:textId="7AD89C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6A6F726" w14:textId="62FC05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</w:t>
            </w:r>
          </w:p>
        </w:tc>
        <w:tc>
          <w:tcPr>
            <w:tcW w:w="511" w:type="pct"/>
          </w:tcPr>
          <w:p w14:paraId="3E644598" w14:textId="796905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20B6AE9" w14:textId="77777777" w:rsidTr="007D5367">
        <w:tc>
          <w:tcPr>
            <w:tcW w:w="586" w:type="pct"/>
          </w:tcPr>
          <w:p w14:paraId="247ED2E8" w14:textId="5B112C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R4-2411954</w:t>
            </w:r>
          </w:p>
        </w:tc>
        <w:tc>
          <w:tcPr>
            <w:tcW w:w="1030" w:type="pct"/>
          </w:tcPr>
          <w:p w14:paraId="306DD2D8" w14:textId="3CDEA1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(NR_newRAT) NR-E-UTRAN HO requirement maintenance</w:t>
            </w:r>
          </w:p>
        </w:tc>
        <w:tc>
          <w:tcPr>
            <w:tcW w:w="517" w:type="pct"/>
          </w:tcPr>
          <w:p w14:paraId="003E63AB" w14:textId="43F414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74823743" w14:textId="05BF25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28F029F" w14:textId="110522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4722</w:t>
            </w:r>
          </w:p>
        </w:tc>
        <w:tc>
          <w:tcPr>
            <w:tcW w:w="272" w:type="pct"/>
          </w:tcPr>
          <w:p w14:paraId="03646A9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E5A4B72" w14:textId="0CFC0F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290D226B" w14:textId="3CE9B4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7EE19B7" w14:textId="6CBC7B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045D8030" w14:textId="15D770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0BFE5C1" w14:textId="77777777" w:rsidTr="007D5367">
        <w:tc>
          <w:tcPr>
            <w:tcW w:w="586" w:type="pct"/>
          </w:tcPr>
          <w:p w14:paraId="4B11A705" w14:textId="6CDE0F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R4-2411955</w:t>
            </w:r>
          </w:p>
        </w:tc>
        <w:tc>
          <w:tcPr>
            <w:tcW w:w="1030" w:type="pct"/>
          </w:tcPr>
          <w:p w14:paraId="7F4156C9" w14:textId="1DFB16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(NR_newRAT) NR-E-UTRAN HO requirement maintenance</w:t>
            </w:r>
          </w:p>
        </w:tc>
        <w:tc>
          <w:tcPr>
            <w:tcW w:w="517" w:type="pct"/>
          </w:tcPr>
          <w:p w14:paraId="08AB5369" w14:textId="44979B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2FAB9652" w14:textId="0728EF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4B2A3F3" w14:textId="48847F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4723</w:t>
            </w:r>
          </w:p>
        </w:tc>
        <w:tc>
          <w:tcPr>
            <w:tcW w:w="272" w:type="pct"/>
          </w:tcPr>
          <w:p w14:paraId="34488B2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E0F23E5" w14:textId="1E1212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5E0E209" w14:textId="366F46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F4C1E95" w14:textId="65FE1C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463DED28" w14:textId="60914A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34F9F6B" w14:textId="77777777" w:rsidTr="007D5367">
        <w:tc>
          <w:tcPr>
            <w:tcW w:w="586" w:type="pct"/>
          </w:tcPr>
          <w:p w14:paraId="3B3CC1AE" w14:textId="30A39B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R4-2413910</w:t>
            </w:r>
          </w:p>
        </w:tc>
        <w:tc>
          <w:tcPr>
            <w:tcW w:w="1030" w:type="pct"/>
          </w:tcPr>
          <w:p w14:paraId="24DF11FF" w14:textId="0F9D99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(NR_newRAT) CR on NR-E-UTRAN HO requirement</w:t>
            </w:r>
          </w:p>
        </w:tc>
        <w:tc>
          <w:tcPr>
            <w:tcW w:w="517" w:type="pct"/>
          </w:tcPr>
          <w:p w14:paraId="1CC218B0" w14:textId="2C246D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5D39E27D" w14:textId="0C7E4D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0B2CB5A" w14:textId="646BC5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4723</w:t>
            </w:r>
          </w:p>
        </w:tc>
        <w:tc>
          <w:tcPr>
            <w:tcW w:w="272" w:type="pct"/>
          </w:tcPr>
          <w:p w14:paraId="362FEB6D" w14:textId="158786D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767831F" w14:textId="0B4D02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91E23E4" w14:textId="246AC5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4539D52" w14:textId="2F270E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</w:t>
            </w:r>
          </w:p>
        </w:tc>
        <w:tc>
          <w:tcPr>
            <w:tcW w:w="511" w:type="pct"/>
          </w:tcPr>
          <w:p w14:paraId="76C7352B" w14:textId="0866DF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67EB85B" w14:textId="77777777" w:rsidTr="007D5367">
        <w:tc>
          <w:tcPr>
            <w:tcW w:w="586" w:type="pct"/>
          </w:tcPr>
          <w:p w14:paraId="7D779D01" w14:textId="067359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R4-2411956</w:t>
            </w:r>
          </w:p>
        </w:tc>
        <w:tc>
          <w:tcPr>
            <w:tcW w:w="1030" w:type="pct"/>
          </w:tcPr>
          <w:p w14:paraId="70CF23CD" w14:textId="122DC5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(NR_newRAT) NR-E-UTRAN HO requirement maintenance</w:t>
            </w:r>
          </w:p>
        </w:tc>
        <w:tc>
          <w:tcPr>
            <w:tcW w:w="517" w:type="pct"/>
          </w:tcPr>
          <w:p w14:paraId="559D53CD" w14:textId="01112D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0FA4C1B5" w14:textId="0B051F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EA7F540" w14:textId="5E9445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4724</w:t>
            </w:r>
          </w:p>
        </w:tc>
        <w:tc>
          <w:tcPr>
            <w:tcW w:w="272" w:type="pct"/>
          </w:tcPr>
          <w:p w14:paraId="4C78707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37E70DF" w14:textId="792D24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4BD0256" w14:textId="53D277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20F8997" w14:textId="4C3E00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</w:t>
            </w:r>
          </w:p>
        </w:tc>
        <w:tc>
          <w:tcPr>
            <w:tcW w:w="511" w:type="pct"/>
          </w:tcPr>
          <w:p w14:paraId="691E325B" w14:textId="019C5F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E0A1DB2" w14:textId="77777777" w:rsidTr="007D5367">
        <w:tc>
          <w:tcPr>
            <w:tcW w:w="586" w:type="pct"/>
          </w:tcPr>
          <w:p w14:paraId="54CF8A3E" w14:textId="452218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R4-2411957</w:t>
            </w:r>
          </w:p>
        </w:tc>
        <w:tc>
          <w:tcPr>
            <w:tcW w:w="1030" w:type="pct"/>
          </w:tcPr>
          <w:p w14:paraId="38F74B3C" w14:textId="481B29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  NR_Redcap-Core) CR correcting and clarifying the handover interruption time requirements</w:t>
            </w:r>
          </w:p>
        </w:tc>
        <w:tc>
          <w:tcPr>
            <w:tcW w:w="517" w:type="pct"/>
          </w:tcPr>
          <w:p w14:paraId="020E070E" w14:textId="5518D6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6F3157C9" w14:textId="34F1DA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301A099" w14:textId="3D4758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4725</w:t>
            </w:r>
          </w:p>
        </w:tc>
        <w:tc>
          <w:tcPr>
            <w:tcW w:w="272" w:type="pct"/>
          </w:tcPr>
          <w:p w14:paraId="007AF19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793DA52" w14:textId="751730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E2B3DCD" w14:textId="15BCAE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BEEC7C9" w14:textId="028C57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4273582A" w14:textId="5D06C5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FECBDEC" w14:textId="77777777" w:rsidTr="007D5367">
        <w:tc>
          <w:tcPr>
            <w:tcW w:w="586" w:type="pct"/>
          </w:tcPr>
          <w:p w14:paraId="6D184A4A" w14:textId="483EE5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R4-2413916</w:t>
            </w:r>
          </w:p>
        </w:tc>
        <w:tc>
          <w:tcPr>
            <w:tcW w:w="1030" w:type="pct"/>
          </w:tcPr>
          <w:p w14:paraId="57E6E441" w14:textId="2FF7F0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 CR correcting and clarifying the handover interruption time requirements</w:t>
            </w:r>
          </w:p>
        </w:tc>
        <w:tc>
          <w:tcPr>
            <w:tcW w:w="517" w:type="pct"/>
          </w:tcPr>
          <w:p w14:paraId="4FCF76B1" w14:textId="55D3B4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65093F69" w14:textId="35B023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ED29A8E" w14:textId="415C52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4725</w:t>
            </w:r>
          </w:p>
        </w:tc>
        <w:tc>
          <w:tcPr>
            <w:tcW w:w="272" w:type="pct"/>
          </w:tcPr>
          <w:p w14:paraId="607FF347" w14:textId="0DC510EC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7A4E5C1" w14:textId="5C26F0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C0ED35C" w14:textId="5CF08B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FCF5DBE" w14:textId="132047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314C1C77" w14:textId="5864FB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926BD60" w14:textId="77777777" w:rsidTr="007D5367">
        <w:tc>
          <w:tcPr>
            <w:tcW w:w="586" w:type="pct"/>
          </w:tcPr>
          <w:p w14:paraId="62BCD9A0" w14:textId="4E3BDE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R4-2411958</w:t>
            </w:r>
          </w:p>
        </w:tc>
        <w:tc>
          <w:tcPr>
            <w:tcW w:w="1030" w:type="pct"/>
          </w:tcPr>
          <w:p w14:paraId="01F5BFBF" w14:textId="69C61C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 CR correcting and clarifying the handover interruption time requirements</w:t>
            </w:r>
          </w:p>
        </w:tc>
        <w:tc>
          <w:tcPr>
            <w:tcW w:w="517" w:type="pct"/>
          </w:tcPr>
          <w:p w14:paraId="4BC9B616" w14:textId="70353D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145B5093" w14:textId="45890B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E2ED512" w14:textId="359281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4726</w:t>
            </w:r>
          </w:p>
        </w:tc>
        <w:tc>
          <w:tcPr>
            <w:tcW w:w="272" w:type="pct"/>
          </w:tcPr>
          <w:p w14:paraId="35B0D9D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CA135AA" w14:textId="508E7D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F949592" w14:textId="057AC1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23AE192" w14:textId="515A95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57EC8E95" w14:textId="1B21D2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3D22AEC" w14:textId="77777777" w:rsidTr="007D5367">
        <w:tc>
          <w:tcPr>
            <w:tcW w:w="586" w:type="pct"/>
          </w:tcPr>
          <w:p w14:paraId="6DB8AB44" w14:textId="50C576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R4-2411959</w:t>
            </w:r>
          </w:p>
        </w:tc>
        <w:tc>
          <w:tcPr>
            <w:tcW w:w="1030" w:type="pct"/>
          </w:tcPr>
          <w:p w14:paraId="608F3A1A" w14:textId="424EB4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(LTE_NR_MUSIM-Core) CR on MUSIM clarification</w:t>
            </w:r>
          </w:p>
        </w:tc>
        <w:tc>
          <w:tcPr>
            <w:tcW w:w="517" w:type="pct"/>
          </w:tcPr>
          <w:p w14:paraId="71B4CE96" w14:textId="606217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406633D9" w14:textId="2E29B9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BDFE047" w14:textId="11CF2A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4727</w:t>
            </w:r>
          </w:p>
        </w:tc>
        <w:tc>
          <w:tcPr>
            <w:tcW w:w="272" w:type="pct"/>
          </w:tcPr>
          <w:p w14:paraId="46ABD27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8B614CB" w14:textId="53992D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C48895D" w14:textId="367310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5CA718D" w14:textId="7746C4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LTE_NR_MUSIM-Core</w:t>
            </w:r>
          </w:p>
        </w:tc>
        <w:tc>
          <w:tcPr>
            <w:tcW w:w="511" w:type="pct"/>
          </w:tcPr>
          <w:p w14:paraId="527313F9" w14:textId="70DD11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4C83F40B" w14:textId="77777777" w:rsidTr="007D5367">
        <w:tc>
          <w:tcPr>
            <w:tcW w:w="586" w:type="pct"/>
          </w:tcPr>
          <w:p w14:paraId="72C6C32B" w14:textId="7D362E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R4-2411960</w:t>
            </w:r>
          </w:p>
        </w:tc>
        <w:tc>
          <w:tcPr>
            <w:tcW w:w="1030" w:type="pct"/>
          </w:tcPr>
          <w:p w14:paraId="4E3A2C33" w14:textId="229928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(LTE_NR_MUSIM-Core) CR on MUSIM clarification</w:t>
            </w:r>
          </w:p>
        </w:tc>
        <w:tc>
          <w:tcPr>
            <w:tcW w:w="517" w:type="pct"/>
          </w:tcPr>
          <w:p w14:paraId="28BE89CE" w14:textId="68B12C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30B95F2E" w14:textId="700F8A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2853C28" w14:textId="1F4E04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4728</w:t>
            </w:r>
          </w:p>
        </w:tc>
        <w:tc>
          <w:tcPr>
            <w:tcW w:w="272" w:type="pct"/>
          </w:tcPr>
          <w:p w14:paraId="5C61993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73F5574" w14:textId="0F12EE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3BE1CC1" w14:textId="645074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F61FB3E" w14:textId="7D9FB9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LTE_NR_MUSIM-Core</w:t>
            </w:r>
          </w:p>
        </w:tc>
        <w:tc>
          <w:tcPr>
            <w:tcW w:w="511" w:type="pct"/>
          </w:tcPr>
          <w:p w14:paraId="1CF05F47" w14:textId="738BB4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DF03634" w14:textId="77777777" w:rsidTr="007D5367">
        <w:tc>
          <w:tcPr>
            <w:tcW w:w="586" w:type="pct"/>
          </w:tcPr>
          <w:p w14:paraId="14DE1F7B" w14:textId="635C47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R4-2411962</w:t>
            </w:r>
          </w:p>
        </w:tc>
        <w:tc>
          <w:tcPr>
            <w:tcW w:w="1030" w:type="pct"/>
          </w:tcPr>
          <w:p w14:paraId="286A745F" w14:textId="663F28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(LTE_NR_DC_enh2-Core) CR on alignment of RAN4 requirements with RAN2 procedures</w:t>
            </w:r>
          </w:p>
        </w:tc>
        <w:tc>
          <w:tcPr>
            <w:tcW w:w="517" w:type="pct"/>
          </w:tcPr>
          <w:p w14:paraId="16FF2D51" w14:textId="20088B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567A36DE" w14:textId="02CF3F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997D690" w14:textId="63BA12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4729</w:t>
            </w:r>
          </w:p>
        </w:tc>
        <w:tc>
          <w:tcPr>
            <w:tcW w:w="272" w:type="pct"/>
          </w:tcPr>
          <w:p w14:paraId="410F2C1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E1AC5F7" w14:textId="747118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429989A" w14:textId="31CC5E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AD04029" w14:textId="08456F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LTE_NR_DC_enh2-Core</w:t>
            </w:r>
          </w:p>
        </w:tc>
        <w:tc>
          <w:tcPr>
            <w:tcW w:w="511" w:type="pct"/>
          </w:tcPr>
          <w:p w14:paraId="123A342C" w14:textId="6ADF50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9E645A9" w14:textId="77777777" w:rsidTr="007D5367">
        <w:tc>
          <w:tcPr>
            <w:tcW w:w="586" w:type="pct"/>
          </w:tcPr>
          <w:p w14:paraId="64A9DEC3" w14:textId="020B31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R4-2413918</w:t>
            </w:r>
          </w:p>
        </w:tc>
        <w:tc>
          <w:tcPr>
            <w:tcW w:w="1030" w:type="pct"/>
          </w:tcPr>
          <w:p w14:paraId="63D3D9CC" w14:textId="02684C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(LTE_NR_DC_enh2-Core) CR on alignment of RAN4 requirements with RAN2 procedures</w:t>
            </w:r>
          </w:p>
        </w:tc>
        <w:tc>
          <w:tcPr>
            <w:tcW w:w="517" w:type="pct"/>
          </w:tcPr>
          <w:p w14:paraId="515743B8" w14:textId="763C53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1BCDD72B" w14:textId="034D96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2C4409F" w14:textId="528B52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4729</w:t>
            </w:r>
          </w:p>
        </w:tc>
        <w:tc>
          <w:tcPr>
            <w:tcW w:w="272" w:type="pct"/>
          </w:tcPr>
          <w:p w14:paraId="7DEFEFD8" w14:textId="45EAB182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8D13ABC" w14:textId="57A8A1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DC73583" w14:textId="7B3E99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E5C95C4" w14:textId="2B8ACC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LTE_NR_DC_enh2-Core</w:t>
            </w:r>
          </w:p>
        </w:tc>
        <w:tc>
          <w:tcPr>
            <w:tcW w:w="511" w:type="pct"/>
          </w:tcPr>
          <w:p w14:paraId="30EA5C5E" w14:textId="06D13B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02C49FE9" w14:textId="77777777" w:rsidTr="007D5367">
        <w:tc>
          <w:tcPr>
            <w:tcW w:w="586" w:type="pct"/>
          </w:tcPr>
          <w:p w14:paraId="0F76F88D" w14:textId="4C3751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R4-2411963</w:t>
            </w:r>
          </w:p>
        </w:tc>
        <w:tc>
          <w:tcPr>
            <w:tcW w:w="1030" w:type="pct"/>
          </w:tcPr>
          <w:p w14:paraId="6229E79A" w14:textId="01486E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(LTE_NR_DC_enh2-Core) Alignment of RAN4 requirements with RAN2 procedures</w:t>
            </w:r>
          </w:p>
        </w:tc>
        <w:tc>
          <w:tcPr>
            <w:tcW w:w="517" w:type="pct"/>
          </w:tcPr>
          <w:p w14:paraId="7CA6E97D" w14:textId="52C1FC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2A586BDA" w14:textId="770597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D2E6563" w14:textId="2CA2A3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4730</w:t>
            </w:r>
          </w:p>
        </w:tc>
        <w:tc>
          <w:tcPr>
            <w:tcW w:w="272" w:type="pct"/>
          </w:tcPr>
          <w:p w14:paraId="17F43C9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FC62EFA" w14:textId="765E09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104DB6D" w14:textId="109F23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262BDAF" w14:textId="44313B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LTE_NR_DC_enh2-Core</w:t>
            </w:r>
          </w:p>
        </w:tc>
        <w:tc>
          <w:tcPr>
            <w:tcW w:w="511" w:type="pct"/>
          </w:tcPr>
          <w:p w14:paraId="5113E1A7" w14:textId="2FD583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7B847C4" w14:textId="77777777" w:rsidTr="007D5367">
        <w:tc>
          <w:tcPr>
            <w:tcW w:w="586" w:type="pct"/>
          </w:tcPr>
          <w:p w14:paraId="31DCAC53" w14:textId="53A609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R4-2411965</w:t>
            </w:r>
          </w:p>
        </w:tc>
        <w:tc>
          <w:tcPr>
            <w:tcW w:w="1030" w:type="pct"/>
          </w:tcPr>
          <w:p w14:paraId="79CBB68E" w14:textId="23B962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FR1-FR1 SCG activation</w:t>
            </w:r>
          </w:p>
        </w:tc>
        <w:tc>
          <w:tcPr>
            <w:tcW w:w="517" w:type="pct"/>
          </w:tcPr>
          <w:p w14:paraId="17274D97" w14:textId="1A12F9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59D851D3" w14:textId="64EA35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AC7FFCA" w14:textId="08173D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4731</w:t>
            </w:r>
          </w:p>
        </w:tc>
        <w:tc>
          <w:tcPr>
            <w:tcW w:w="272" w:type="pct"/>
          </w:tcPr>
          <w:p w14:paraId="45ACD70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2C2F26E" w14:textId="7EA98C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BDB1E3B" w14:textId="498C67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023A716" w14:textId="2A77D6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NR_RRM_enh3-Core</w:t>
            </w:r>
          </w:p>
        </w:tc>
        <w:tc>
          <w:tcPr>
            <w:tcW w:w="511" w:type="pct"/>
          </w:tcPr>
          <w:p w14:paraId="72CDAED0" w14:textId="525F81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49945CE0" w14:textId="77777777" w:rsidTr="007D5367">
        <w:tc>
          <w:tcPr>
            <w:tcW w:w="586" w:type="pct"/>
          </w:tcPr>
          <w:p w14:paraId="472DFC8C" w14:textId="5BBBD1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R4-2411966</w:t>
            </w:r>
          </w:p>
        </w:tc>
        <w:tc>
          <w:tcPr>
            <w:tcW w:w="1030" w:type="pct"/>
          </w:tcPr>
          <w:p w14:paraId="4A3E6498" w14:textId="4F61B4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clarifying and correcting the handover interruption time requirements</w:t>
            </w:r>
          </w:p>
        </w:tc>
        <w:tc>
          <w:tcPr>
            <w:tcW w:w="517" w:type="pct"/>
          </w:tcPr>
          <w:p w14:paraId="56A5FDF9" w14:textId="7255B2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390D22BB" w14:textId="5CA898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7FA41A4" w14:textId="4AE633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4732</w:t>
            </w:r>
          </w:p>
        </w:tc>
        <w:tc>
          <w:tcPr>
            <w:tcW w:w="272" w:type="pct"/>
          </w:tcPr>
          <w:p w14:paraId="66B5050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98E85DB" w14:textId="7C54BA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BB1F1C1" w14:textId="5971B0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4947917" w14:textId="799B77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NR_BWP_wor-Core</w:t>
            </w:r>
          </w:p>
        </w:tc>
        <w:tc>
          <w:tcPr>
            <w:tcW w:w="511" w:type="pct"/>
          </w:tcPr>
          <w:p w14:paraId="7EF64A7B" w14:textId="5C512D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69118A3" w14:textId="77777777" w:rsidTr="007D5367">
        <w:tc>
          <w:tcPr>
            <w:tcW w:w="586" w:type="pct"/>
          </w:tcPr>
          <w:p w14:paraId="454AAB1F" w14:textId="076ADF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R4-2413949</w:t>
            </w:r>
          </w:p>
        </w:tc>
        <w:tc>
          <w:tcPr>
            <w:tcW w:w="1030" w:type="pct"/>
          </w:tcPr>
          <w:p w14:paraId="5C93AE0F" w14:textId="2A18E3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clarifying and correcting the handover interruption time requirements</w:t>
            </w:r>
          </w:p>
        </w:tc>
        <w:tc>
          <w:tcPr>
            <w:tcW w:w="517" w:type="pct"/>
          </w:tcPr>
          <w:p w14:paraId="28896193" w14:textId="17E3A8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3970FC00" w14:textId="13C282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E805D4C" w14:textId="280E5A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4732</w:t>
            </w:r>
          </w:p>
        </w:tc>
        <w:tc>
          <w:tcPr>
            <w:tcW w:w="272" w:type="pct"/>
          </w:tcPr>
          <w:p w14:paraId="5D880985" w14:textId="49A960F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6E21626" w14:textId="01FA50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A7879AF" w14:textId="7AE3BE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AE10C29" w14:textId="0E14AA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NR_BWP_wor-Core</w:t>
            </w:r>
          </w:p>
        </w:tc>
        <w:tc>
          <w:tcPr>
            <w:tcW w:w="511" w:type="pct"/>
          </w:tcPr>
          <w:p w14:paraId="169C55B7" w14:textId="49DF33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45CF097" w14:textId="77777777" w:rsidTr="007D5367">
        <w:tc>
          <w:tcPr>
            <w:tcW w:w="586" w:type="pct"/>
          </w:tcPr>
          <w:p w14:paraId="60C5D19F" w14:textId="7C8687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R4-2411968</w:t>
            </w:r>
          </w:p>
        </w:tc>
        <w:tc>
          <w:tcPr>
            <w:tcW w:w="1030" w:type="pct"/>
          </w:tcPr>
          <w:p w14:paraId="2007A864" w14:textId="50197C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corrections and clarifications for MUSIM gap requirements</w:t>
            </w:r>
          </w:p>
        </w:tc>
        <w:tc>
          <w:tcPr>
            <w:tcW w:w="517" w:type="pct"/>
          </w:tcPr>
          <w:p w14:paraId="60D3BFD2" w14:textId="7CC40F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3672BDAC" w14:textId="089402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AE335EA" w14:textId="3139C0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4733</w:t>
            </w:r>
          </w:p>
        </w:tc>
        <w:tc>
          <w:tcPr>
            <w:tcW w:w="272" w:type="pct"/>
          </w:tcPr>
          <w:p w14:paraId="2998485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21B446F" w14:textId="0FA3CF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B1D3D92" w14:textId="1A568E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BD015C8" w14:textId="05A4D5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NR_DualTxRx_MUSIM-Core</w:t>
            </w:r>
          </w:p>
        </w:tc>
        <w:tc>
          <w:tcPr>
            <w:tcW w:w="511" w:type="pct"/>
          </w:tcPr>
          <w:p w14:paraId="68E06A5A" w14:textId="1FAEFB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4E1B6E0E" w14:textId="77777777" w:rsidTr="007D5367">
        <w:tc>
          <w:tcPr>
            <w:tcW w:w="586" w:type="pct"/>
          </w:tcPr>
          <w:p w14:paraId="014FA257" w14:textId="0D59FC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R4-2411984</w:t>
            </w:r>
          </w:p>
        </w:tc>
        <w:tc>
          <w:tcPr>
            <w:tcW w:w="1030" w:type="pct"/>
          </w:tcPr>
          <w:p w14:paraId="67139967" w14:textId="503D9B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BFD and CBD for multi-RX operation</w:t>
            </w:r>
          </w:p>
        </w:tc>
        <w:tc>
          <w:tcPr>
            <w:tcW w:w="517" w:type="pct"/>
          </w:tcPr>
          <w:p w14:paraId="75F0EE4A" w14:textId="668D31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36F28B70" w14:textId="51A555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1DC1996" w14:textId="4ED015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4734</w:t>
            </w:r>
          </w:p>
        </w:tc>
        <w:tc>
          <w:tcPr>
            <w:tcW w:w="272" w:type="pct"/>
          </w:tcPr>
          <w:p w14:paraId="43CE576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DFCB275" w14:textId="1FCB60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25725BE" w14:textId="584DC0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44FD1CD" w14:textId="39CC12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1" w:type="pct"/>
          </w:tcPr>
          <w:p w14:paraId="25306EE8" w14:textId="64F34E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EDEEB74" w14:textId="77777777" w:rsidTr="007D5367">
        <w:tc>
          <w:tcPr>
            <w:tcW w:w="586" w:type="pct"/>
          </w:tcPr>
          <w:p w14:paraId="1648568A" w14:textId="28FBAB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R4-2414045</w:t>
            </w:r>
          </w:p>
        </w:tc>
        <w:tc>
          <w:tcPr>
            <w:tcW w:w="1030" w:type="pct"/>
          </w:tcPr>
          <w:p w14:paraId="702CBAA8" w14:textId="59FF03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BFD and CBD for multi-RX operation</w:t>
            </w:r>
          </w:p>
        </w:tc>
        <w:tc>
          <w:tcPr>
            <w:tcW w:w="517" w:type="pct"/>
          </w:tcPr>
          <w:p w14:paraId="7F01A6A7" w14:textId="273B06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7D635CF6" w14:textId="1E6B28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7F232CA" w14:textId="0FF6F4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4734</w:t>
            </w:r>
          </w:p>
        </w:tc>
        <w:tc>
          <w:tcPr>
            <w:tcW w:w="272" w:type="pct"/>
          </w:tcPr>
          <w:p w14:paraId="51935F1A" w14:textId="0FFBD43C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DB43B9E" w14:textId="4B09BD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65FE7B4" w14:textId="4FBE01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848ACEC" w14:textId="4750E2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1" w:type="pct"/>
          </w:tcPr>
          <w:p w14:paraId="271EACFB" w14:textId="05118C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28D3CE9" w14:textId="77777777" w:rsidTr="007D5367">
        <w:tc>
          <w:tcPr>
            <w:tcW w:w="586" w:type="pct"/>
          </w:tcPr>
          <w:p w14:paraId="7C2D58DE" w14:textId="0F669A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R4-2411985</w:t>
            </w:r>
          </w:p>
        </w:tc>
        <w:tc>
          <w:tcPr>
            <w:tcW w:w="1030" w:type="pct"/>
          </w:tcPr>
          <w:p w14:paraId="72B730B6" w14:textId="6E45C5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concurrent gap with Pre-MG and network-controlled activation/deactivation  (A.6.6.22.2)</w:t>
            </w:r>
          </w:p>
        </w:tc>
        <w:tc>
          <w:tcPr>
            <w:tcW w:w="517" w:type="pct"/>
          </w:tcPr>
          <w:p w14:paraId="78D49DE4" w14:textId="05AD61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0FBA23B3" w14:textId="678139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2F844D8" w14:textId="6383BA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4735</w:t>
            </w:r>
          </w:p>
        </w:tc>
        <w:tc>
          <w:tcPr>
            <w:tcW w:w="272" w:type="pct"/>
          </w:tcPr>
          <w:p w14:paraId="397602D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F589D71" w14:textId="4FA010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59CEAFF" w14:textId="4A9939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FEFDE53" w14:textId="73347C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NR_MG_enh2-Perf</w:t>
            </w:r>
          </w:p>
        </w:tc>
        <w:tc>
          <w:tcPr>
            <w:tcW w:w="511" w:type="pct"/>
          </w:tcPr>
          <w:p w14:paraId="6030FE00" w14:textId="3F8D71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7209D6C" w14:textId="77777777" w:rsidTr="007D5367">
        <w:tc>
          <w:tcPr>
            <w:tcW w:w="586" w:type="pct"/>
          </w:tcPr>
          <w:p w14:paraId="0FA55308" w14:textId="5943F4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R4-2414082</w:t>
            </w:r>
          </w:p>
        </w:tc>
        <w:tc>
          <w:tcPr>
            <w:tcW w:w="1030" w:type="pct"/>
          </w:tcPr>
          <w:p w14:paraId="546F2223" w14:textId="1EF868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concurrent gap with Pre-MG and network-controlled activation/deactivation  (A.6.6.22.2)</w:t>
            </w:r>
          </w:p>
        </w:tc>
        <w:tc>
          <w:tcPr>
            <w:tcW w:w="517" w:type="pct"/>
          </w:tcPr>
          <w:p w14:paraId="467D7673" w14:textId="3AC650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5635FC88" w14:textId="650C1C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025D6AE" w14:textId="1CBC31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4735</w:t>
            </w:r>
          </w:p>
        </w:tc>
        <w:tc>
          <w:tcPr>
            <w:tcW w:w="272" w:type="pct"/>
          </w:tcPr>
          <w:p w14:paraId="76A9B2EA" w14:textId="7AC81A0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741B5D0" w14:textId="699AFE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EE8E1AD" w14:textId="7A1B54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7268004" w14:textId="0590FB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NR_MG_enh2-Perf</w:t>
            </w:r>
          </w:p>
        </w:tc>
        <w:tc>
          <w:tcPr>
            <w:tcW w:w="511" w:type="pct"/>
          </w:tcPr>
          <w:p w14:paraId="0B09EEF3" w14:textId="25FE5B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3E1F965" w14:textId="77777777" w:rsidTr="007D5367">
        <w:tc>
          <w:tcPr>
            <w:tcW w:w="586" w:type="pct"/>
          </w:tcPr>
          <w:p w14:paraId="5B5BE21D" w14:textId="6F2989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R4-2411988</w:t>
            </w:r>
          </w:p>
        </w:tc>
        <w:tc>
          <w:tcPr>
            <w:tcW w:w="1030" w:type="pct"/>
          </w:tcPr>
          <w:p w14:paraId="6EFE4C5F" w14:textId="279896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fast CA/DC</w:t>
            </w:r>
          </w:p>
        </w:tc>
        <w:tc>
          <w:tcPr>
            <w:tcW w:w="517" w:type="pct"/>
          </w:tcPr>
          <w:p w14:paraId="2CC4D08C" w14:textId="23C61D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 xml:space="preserve">CMCC, ZTE Corporation, Sanechips, Nokia, CATT </w:t>
            </w:r>
          </w:p>
        </w:tc>
        <w:tc>
          <w:tcPr>
            <w:tcW w:w="368" w:type="pct"/>
          </w:tcPr>
          <w:p w14:paraId="15816467" w14:textId="0261F4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FF57938" w14:textId="02F51E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4736</w:t>
            </w:r>
          </w:p>
        </w:tc>
        <w:tc>
          <w:tcPr>
            <w:tcW w:w="272" w:type="pct"/>
          </w:tcPr>
          <w:p w14:paraId="27381CD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EB7CA49" w14:textId="108F3E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BD82C5B" w14:textId="624A96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F2A9719" w14:textId="627520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6FF34D1B" w14:textId="427705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CEC4BDB" w14:textId="77777777" w:rsidTr="007D5367">
        <w:tc>
          <w:tcPr>
            <w:tcW w:w="586" w:type="pct"/>
          </w:tcPr>
          <w:p w14:paraId="39DE3B21" w14:textId="0026E9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R4-2413961</w:t>
            </w:r>
          </w:p>
        </w:tc>
        <w:tc>
          <w:tcPr>
            <w:tcW w:w="1030" w:type="pct"/>
          </w:tcPr>
          <w:p w14:paraId="1D8F27A6" w14:textId="6FCA3E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fast CA/DC</w:t>
            </w:r>
          </w:p>
        </w:tc>
        <w:tc>
          <w:tcPr>
            <w:tcW w:w="517" w:type="pct"/>
          </w:tcPr>
          <w:p w14:paraId="17F0C9CC" w14:textId="3CDCDC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0B7A5D52" w14:textId="00103A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05ACDD4" w14:textId="09A24F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4736</w:t>
            </w:r>
          </w:p>
        </w:tc>
        <w:tc>
          <w:tcPr>
            <w:tcW w:w="272" w:type="pct"/>
          </w:tcPr>
          <w:p w14:paraId="66974350" w14:textId="32DED70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3FE334C" w14:textId="29EC3E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A02BF47" w14:textId="6719CD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670EA60" w14:textId="63E754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24DC27B7" w14:textId="3CA760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69A1FEF" w14:textId="77777777" w:rsidTr="007D5367">
        <w:tc>
          <w:tcPr>
            <w:tcW w:w="586" w:type="pct"/>
          </w:tcPr>
          <w:p w14:paraId="31B0DA45" w14:textId="21C7ED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R4-2414112</w:t>
            </w:r>
          </w:p>
        </w:tc>
        <w:tc>
          <w:tcPr>
            <w:tcW w:w="1030" w:type="pct"/>
          </w:tcPr>
          <w:p w14:paraId="68B25A10" w14:textId="0DE145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fast CA/DC</w:t>
            </w:r>
          </w:p>
        </w:tc>
        <w:tc>
          <w:tcPr>
            <w:tcW w:w="517" w:type="pct"/>
          </w:tcPr>
          <w:p w14:paraId="1D35FF37" w14:textId="162DC4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CMCC, ZTE Corporation, Sanechips, Nokia, CATT</w:t>
            </w:r>
          </w:p>
        </w:tc>
        <w:tc>
          <w:tcPr>
            <w:tcW w:w="368" w:type="pct"/>
          </w:tcPr>
          <w:p w14:paraId="3B8CADEF" w14:textId="74C97E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EF97235" w14:textId="7106D8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4736</w:t>
            </w:r>
          </w:p>
        </w:tc>
        <w:tc>
          <w:tcPr>
            <w:tcW w:w="272" w:type="pct"/>
          </w:tcPr>
          <w:p w14:paraId="629F2090" w14:textId="2EBBFF0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0DB10ED4" w14:textId="7D341C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C929EAD" w14:textId="534347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FDE2D82" w14:textId="5724CD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0984CC31" w14:textId="39F7C9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3E9708C" w14:textId="77777777" w:rsidTr="007D5367">
        <w:tc>
          <w:tcPr>
            <w:tcW w:w="586" w:type="pct"/>
          </w:tcPr>
          <w:p w14:paraId="568B5343" w14:textId="1D8F82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R4-2411989</w:t>
            </w:r>
          </w:p>
        </w:tc>
        <w:tc>
          <w:tcPr>
            <w:tcW w:w="1030" w:type="pct"/>
          </w:tcPr>
          <w:p w14:paraId="3A061AB1" w14:textId="25A07B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L1-RSRP measurement for LTM</w:t>
            </w:r>
          </w:p>
        </w:tc>
        <w:tc>
          <w:tcPr>
            <w:tcW w:w="517" w:type="pct"/>
          </w:tcPr>
          <w:p w14:paraId="173ABA9D" w14:textId="18B560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4315E95C" w14:textId="015476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AA63D79" w14:textId="205050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4737</w:t>
            </w:r>
          </w:p>
        </w:tc>
        <w:tc>
          <w:tcPr>
            <w:tcW w:w="272" w:type="pct"/>
          </w:tcPr>
          <w:p w14:paraId="169116A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71E3039" w14:textId="44273F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C2CDFB6" w14:textId="30CA35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08F1D44" w14:textId="5879FF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2D626C82" w14:textId="5B5DA9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8AFADD7" w14:textId="77777777" w:rsidTr="007D5367">
        <w:tc>
          <w:tcPr>
            <w:tcW w:w="586" w:type="pct"/>
          </w:tcPr>
          <w:p w14:paraId="1BC57596" w14:textId="46ACF1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R4-2413967</w:t>
            </w:r>
          </w:p>
        </w:tc>
        <w:tc>
          <w:tcPr>
            <w:tcW w:w="1030" w:type="pct"/>
          </w:tcPr>
          <w:p w14:paraId="013CC60D" w14:textId="73AF8C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L1-RSRP measurement for LTM</w:t>
            </w:r>
          </w:p>
        </w:tc>
        <w:tc>
          <w:tcPr>
            <w:tcW w:w="517" w:type="pct"/>
          </w:tcPr>
          <w:p w14:paraId="138689F0" w14:textId="30B66D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2B666BEB" w14:textId="619B33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346F067" w14:textId="1A1107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4737</w:t>
            </w:r>
          </w:p>
        </w:tc>
        <w:tc>
          <w:tcPr>
            <w:tcW w:w="272" w:type="pct"/>
          </w:tcPr>
          <w:p w14:paraId="238148F8" w14:textId="1A4B8D1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1D90E00" w14:textId="5F6FF7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EFAE529" w14:textId="6565B6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A363F35" w14:textId="0A0A60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7E23A64C" w14:textId="4B2694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C6A0B08" w14:textId="77777777" w:rsidTr="007D5367">
        <w:tc>
          <w:tcPr>
            <w:tcW w:w="586" w:type="pct"/>
          </w:tcPr>
          <w:p w14:paraId="77B41B70" w14:textId="4B35F5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R4-2411990</w:t>
            </w:r>
          </w:p>
        </w:tc>
        <w:tc>
          <w:tcPr>
            <w:tcW w:w="1030" w:type="pct"/>
          </w:tcPr>
          <w:p w14:paraId="538D9724" w14:textId="702335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(NR_feMIMO-Perf)Correction of test configurations for Rel-17 FeMIMO</w:t>
            </w:r>
          </w:p>
        </w:tc>
        <w:tc>
          <w:tcPr>
            <w:tcW w:w="517" w:type="pct"/>
          </w:tcPr>
          <w:p w14:paraId="79EC18DD" w14:textId="11D996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7182DFDA" w14:textId="637DE2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4D29AEB" w14:textId="6F773F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4738</w:t>
            </w:r>
          </w:p>
        </w:tc>
        <w:tc>
          <w:tcPr>
            <w:tcW w:w="272" w:type="pct"/>
          </w:tcPr>
          <w:p w14:paraId="5E8DF26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69A1D43" w14:textId="4CCC85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16148C3" w14:textId="5D2070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C314E3C" w14:textId="40910A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NR_feMIMO-Perf</w:t>
            </w:r>
          </w:p>
        </w:tc>
        <w:tc>
          <w:tcPr>
            <w:tcW w:w="511" w:type="pct"/>
          </w:tcPr>
          <w:p w14:paraId="3A933521" w14:textId="174BB6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DBFE5CC" w14:textId="77777777" w:rsidTr="007D5367">
        <w:tc>
          <w:tcPr>
            <w:tcW w:w="586" w:type="pct"/>
          </w:tcPr>
          <w:p w14:paraId="32E4977C" w14:textId="65DF83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R4-2411991</w:t>
            </w:r>
          </w:p>
        </w:tc>
        <w:tc>
          <w:tcPr>
            <w:tcW w:w="1030" w:type="pct"/>
          </w:tcPr>
          <w:p w14:paraId="069436F6" w14:textId="4ABDD4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(NR_feMIMO-Perf)Correction of test configurations for Rel-17 FeMIMO</w:t>
            </w:r>
          </w:p>
        </w:tc>
        <w:tc>
          <w:tcPr>
            <w:tcW w:w="517" w:type="pct"/>
          </w:tcPr>
          <w:p w14:paraId="7F0D2FD0" w14:textId="6F81B8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37F04476" w14:textId="5E7EFF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77F2D20" w14:textId="49097E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4739</w:t>
            </w:r>
          </w:p>
        </w:tc>
        <w:tc>
          <w:tcPr>
            <w:tcW w:w="272" w:type="pct"/>
          </w:tcPr>
          <w:p w14:paraId="04F2D85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361CEBA" w14:textId="0C3513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A44A8F7" w14:textId="6B41EA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712B4B8" w14:textId="5ADEA7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NR_feMIMO-Perf</w:t>
            </w:r>
          </w:p>
        </w:tc>
        <w:tc>
          <w:tcPr>
            <w:tcW w:w="511" w:type="pct"/>
          </w:tcPr>
          <w:p w14:paraId="73ABB807" w14:textId="2ABB31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2244C3B" w14:textId="77777777" w:rsidTr="007D5367">
        <w:tc>
          <w:tcPr>
            <w:tcW w:w="586" w:type="pct"/>
          </w:tcPr>
          <w:p w14:paraId="51CE9ED2" w14:textId="658D47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R4-2412018</w:t>
            </w:r>
          </w:p>
        </w:tc>
        <w:tc>
          <w:tcPr>
            <w:tcW w:w="1030" w:type="pct"/>
          </w:tcPr>
          <w:p w14:paraId="7EAFC47D" w14:textId="77EBB2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(NR_HST_FR2) CR to 38.133 on HST FR2 RRM Performance Corrections</w:t>
            </w:r>
          </w:p>
        </w:tc>
        <w:tc>
          <w:tcPr>
            <w:tcW w:w="517" w:type="pct"/>
          </w:tcPr>
          <w:p w14:paraId="3811E652" w14:textId="283891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Samsung</w:t>
            </w:r>
          </w:p>
        </w:tc>
        <w:tc>
          <w:tcPr>
            <w:tcW w:w="368" w:type="pct"/>
          </w:tcPr>
          <w:p w14:paraId="21BDBBD2" w14:textId="1D426D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6DB2D93" w14:textId="18677A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4740</w:t>
            </w:r>
          </w:p>
        </w:tc>
        <w:tc>
          <w:tcPr>
            <w:tcW w:w="272" w:type="pct"/>
          </w:tcPr>
          <w:p w14:paraId="2170226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5E51752" w14:textId="54E509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0BC8453" w14:textId="71A4C7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B2D2E54" w14:textId="598CBC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NR_HST_FR2</w:t>
            </w:r>
          </w:p>
        </w:tc>
        <w:tc>
          <w:tcPr>
            <w:tcW w:w="511" w:type="pct"/>
          </w:tcPr>
          <w:p w14:paraId="0F5745FA" w14:textId="071F72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99F7C00" w14:textId="77777777" w:rsidTr="007D5367">
        <w:tc>
          <w:tcPr>
            <w:tcW w:w="586" w:type="pct"/>
          </w:tcPr>
          <w:p w14:paraId="722CDB31" w14:textId="766510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R4-2413932</w:t>
            </w:r>
          </w:p>
        </w:tc>
        <w:tc>
          <w:tcPr>
            <w:tcW w:w="1030" w:type="pct"/>
          </w:tcPr>
          <w:p w14:paraId="3DE1E6B4" w14:textId="1E4430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(NR_HST_FR2) CR to 38.133 on HST FR2 RRM Performance Corrections</w:t>
            </w:r>
          </w:p>
        </w:tc>
        <w:tc>
          <w:tcPr>
            <w:tcW w:w="517" w:type="pct"/>
          </w:tcPr>
          <w:p w14:paraId="1E5C63A1" w14:textId="390A0A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Samsung</w:t>
            </w:r>
          </w:p>
        </w:tc>
        <w:tc>
          <w:tcPr>
            <w:tcW w:w="368" w:type="pct"/>
          </w:tcPr>
          <w:p w14:paraId="5966E1F7" w14:textId="514FCE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AF7AFB3" w14:textId="7DC314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4740</w:t>
            </w:r>
          </w:p>
        </w:tc>
        <w:tc>
          <w:tcPr>
            <w:tcW w:w="272" w:type="pct"/>
          </w:tcPr>
          <w:p w14:paraId="6B1C403D" w14:textId="3FE7CCE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5D958AD" w14:textId="3AAD1D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E2BA9B4" w14:textId="1E4ADD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C1A5BD3" w14:textId="392839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NR_HST_FR2</w:t>
            </w:r>
          </w:p>
        </w:tc>
        <w:tc>
          <w:tcPr>
            <w:tcW w:w="511" w:type="pct"/>
          </w:tcPr>
          <w:p w14:paraId="3A4163D4" w14:textId="5730E2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4790A6A" w14:textId="77777777" w:rsidTr="007D5367">
        <w:tc>
          <w:tcPr>
            <w:tcW w:w="586" w:type="pct"/>
          </w:tcPr>
          <w:p w14:paraId="73972D07" w14:textId="52914A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R4-2412019</w:t>
            </w:r>
          </w:p>
        </w:tc>
        <w:tc>
          <w:tcPr>
            <w:tcW w:w="1030" w:type="pct"/>
          </w:tcPr>
          <w:p w14:paraId="09A75723" w14:textId="2AEC2F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(NR_HST_FR2) CR to 38.133 with corrections and missing RRM parameters</w:t>
            </w:r>
          </w:p>
        </w:tc>
        <w:tc>
          <w:tcPr>
            <w:tcW w:w="517" w:type="pct"/>
          </w:tcPr>
          <w:p w14:paraId="73C69B46" w14:textId="41F5F6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253FCA29" w14:textId="13FA86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B3B58F2" w14:textId="0CFBB9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4741</w:t>
            </w:r>
          </w:p>
        </w:tc>
        <w:tc>
          <w:tcPr>
            <w:tcW w:w="272" w:type="pct"/>
          </w:tcPr>
          <w:p w14:paraId="4ECFEB6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98747DB" w14:textId="300F2F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5DC6A2E" w14:textId="51ADE6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3E26DCF" w14:textId="176F67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NR_HST_FR2</w:t>
            </w:r>
          </w:p>
        </w:tc>
        <w:tc>
          <w:tcPr>
            <w:tcW w:w="511" w:type="pct"/>
          </w:tcPr>
          <w:p w14:paraId="409B64DB" w14:textId="27F003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EE720AC" w14:textId="77777777" w:rsidTr="007D5367">
        <w:tc>
          <w:tcPr>
            <w:tcW w:w="586" w:type="pct"/>
          </w:tcPr>
          <w:p w14:paraId="32743B14" w14:textId="23DD1B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R4-2413917</w:t>
            </w:r>
          </w:p>
        </w:tc>
        <w:tc>
          <w:tcPr>
            <w:tcW w:w="1030" w:type="pct"/>
          </w:tcPr>
          <w:p w14:paraId="300B4B67" w14:textId="747061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(NR_HST_FR2) CR to 38.133 with corrections and missing RRM parameters</w:t>
            </w:r>
          </w:p>
        </w:tc>
        <w:tc>
          <w:tcPr>
            <w:tcW w:w="517" w:type="pct"/>
          </w:tcPr>
          <w:p w14:paraId="3C587FCA" w14:textId="165C68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Samsung</w:t>
            </w:r>
          </w:p>
        </w:tc>
        <w:tc>
          <w:tcPr>
            <w:tcW w:w="368" w:type="pct"/>
          </w:tcPr>
          <w:p w14:paraId="2A2B4C44" w14:textId="7232E1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A19850C" w14:textId="24F876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4741</w:t>
            </w:r>
          </w:p>
        </w:tc>
        <w:tc>
          <w:tcPr>
            <w:tcW w:w="272" w:type="pct"/>
          </w:tcPr>
          <w:p w14:paraId="20120DFB" w14:textId="6AE89D1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FAF09E2" w14:textId="78E073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91B09AE" w14:textId="55CCE2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D4F2551" w14:textId="300916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NR_HST_FR2</w:t>
            </w:r>
          </w:p>
        </w:tc>
        <w:tc>
          <w:tcPr>
            <w:tcW w:w="511" w:type="pct"/>
          </w:tcPr>
          <w:p w14:paraId="30574462" w14:textId="67B1A1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6E1DE1A" w14:textId="77777777" w:rsidTr="007D5367">
        <w:tc>
          <w:tcPr>
            <w:tcW w:w="586" w:type="pct"/>
          </w:tcPr>
          <w:p w14:paraId="72A0F596" w14:textId="12126C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R4-2412020</w:t>
            </w:r>
          </w:p>
        </w:tc>
        <w:tc>
          <w:tcPr>
            <w:tcW w:w="1030" w:type="pct"/>
          </w:tcPr>
          <w:p w14:paraId="23FA764D" w14:textId="67C727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(NR_HST_FR2) CR to 38.133 with corrections and missing RRM parameters</w:t>
            </w:r>
          </w:p>
        </w:tc>
        <w:tc>
          <w:tcPr>
            <w:tcW w:w="517" w:type="pct"/>
          </w:tcPr>
          <w:p w14:paraId="5A9936B9" w14:textId="5E4532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Samsung</w:t>
            </w:r>
          </w:p>
        </w:tc>
        <w:tc>
          <w:tcPr>
            <w:tcW w:w="368" w:type="pct"/>
          </w:tcPr>
          <w:p w14:paraId="42D52D60" w14:textId="1FA970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73A915F" w14:textId="424515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4742</w:t>
            </w:r>
          </w:p>
        </w:tc>
        <w:tc>
          <w:tcPr>
            <w:tcW w:w="272" w:type="pct"/>
          </w:tcPr>
          <w:p w14:paraId="6CE7A6A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DF136E7" w14:textId="6F56DB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9D3F47C" w14:textId="7222CA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3573E91" w14:textId="3BB6CE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NR_HST_FR2</w:t>
            </w:r>
          </w:p>
        </w:tc>
        <w:tc>
          <w:tcPr>
            <w:tcW w:w="511" w:type="pct"/>
          </w:tcPr>
          <w:p w14:paraId="550834E3" w14:textId="6F1EB9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6452CAC" w14:textId="77777777" w:rsidTr="007D5367">
        <w:tc>
          <w:tcPr>
            <w:tcW w:w="586" w:type="pct"/>
          </w:tcPr>
          <w:p w14:paraId="5B442E16" w14:textId="16CFA5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R4-2412030</w:t>
            </w:r>
          </w:p>
        </w:tc>
        <w:tc>
          <w:tcPr>
            <w:tcW w:w="1030" w:type="pct"/>
          </w:tcPr>
          <w:p w14:paraId="61A8F169" w14:textId="371CDD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correction of interruption requirements for needForInterruptions-R18</w:t>
            </w:r>
          </w:p>
        </w:tc>
        <w:tc>
          <w:tcPr>
            <w:tcW w:w="517" w:type="pct"/>
          </w:tcPr>
          <w:p w14:paraId="294226CE" w14:textId="696183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69D7889F" w14:textId="5CED3B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CA12929" w14:textId="140402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4743</w:t>
            </w:r>
          </w:p>
        </w:tc>
        <w:tc>
          <w:tcPr>
            <w:tcW w:w="272" w:type="pct"/>
          </w:tcPr>
          <w:p w14:paraId="1DB4C4D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AF12A40" w14:textId="78E815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0EEBC87" w14:textId="7A9BD0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1C37ABB" w14:textId="468C13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73484327" w14:textId="06D2E2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9DA3CCB" w14:textId="77777777" w:rsidTr="007D5367">
        <w:tc>
          <w:tcPr>
            <w:tcW w:w="586" w:type="pct"/>
          </w:tcPr>
          <w:p w14:paraId="1FD5329E" w14:textId="545B1C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R4-2414069</w:t>
            </w:r>
          </w:p>
        </w:tc>
        <w:tc>
          <w:tcPr>
            <w:tcW w:w="1030" w:type="pct"/>
          </w:tcPr>
          <w:p w14:paraId="51039D9B" w14:textId="465F46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correction of interruption requirements for needForInterruptions-R18</w:t>
            </w:r>
          </w:p>
        </w:tc>
        <w:tc>
          <w:tcPr>
            <w:tcW w:w="517" w:type="pct"/>
          </w:tcPr>
          <w:p w14:paraId="12C224B8" w14:textId="501D13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3D075F6A" w14:textId="068D30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EE444AA" w14:textId="719B00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4743</w:t>
            </w:r>
          </w:p>
        </w:tc>
        <w:tc>
          <w:tcPr>
            <w:tcW w:w="272" w:type="pct"/>
          </w:tcPr>
          <w:p w14:paraId="762B21D2" w14:textId="62754A4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FBD5CFD" w14:textId="48B076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EA53EBC" w14:textId="34B9BA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46490A2" w14:textId="5431F6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110D64A1" w14:textId="1BC41C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1CD86FE" w14:textId="77777777" w:rsidTr="007D5367">
        <w:tc>
          <w:tcPr>
            <w:tcW w:w="586" w:type="pct"/>
          </w:tcPr>
          <w:p w14:paraId="7AA0C758" w14:textId="24C09C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R4-2412031</w:t>
            </w:r>
          </w:p>
        </w:tc>
        <w:tc>
          <w:tcPr>
            <w:tcW w:w="1030" w:type="pct"/>
          </w:tcPr>
          <w:p w14:paraId="050C7DB9" w14:textId="0C3F1A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correction of requirements for measurements without gaps with interruptions</w:t>
            </w:r>
          </w:p>
        </w:tc>
        <w:tc>
          <w:tcPr>
            <w:tcW w:w="517" w:type="pct"/>
          </w:tcPr>
          <w:p w14:paraId="4B3FD455" w14:textId="6BF062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6AC1AE92" w14:textId="7FF807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353143F" w14:textId="6954F4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4744</w:t>
            </w:r>
          </w:p>
        </w:tc>
        <w:tc>
          <w:tcPr>
            <w:tcW w:w="272" w:type="pct"/>
          </w:tcPr>
          <w:p w14:paraId="453C7C5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C7C06ED" w14:textId="7B44FC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D2297B2" w14:textId="208DAF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322938E" w14:textId="7699D2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50838D38" w14:textId="0637B5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E27F18C" w14:textId="77777777" w:rsidTr="007D5367">
        <w:tc>
          <w:tcPr>
            <w:tcW w:w="586" w:type="pct"/>
          </w:tcPr>
          <w:p w14:paraId="015C6D09" w14:textId="3D6A64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R4-2414064</w:t>
            </w:r>
          </w:p>
        </w:tc>
        <w:tc>
          <w:tcPr>
            <w:tcW w:w="1030" w:type="pct"/>
          </w:tcPr>
          <w:p w14:paraId="51CFADB0" w14:textId="35AE93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correction of requirements for measurements without gaps with interruptions</w:t>
            </w:r>
          </w:p>
        </w:tc>
        <w:tc>
          <w:tcPr>
            <w:tcW w:w="517" w:type="pct"/>
          </w:tcPr>
          <w:p w14:paraId="2747145A" w14:textId="054FAB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6CE496B6" w14:textId="5C6071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876B20A" w14:textId="7AE571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4744</w:t>
            </w:r>
          </w:p>
        </w:tc>
        <w:tc>
          <w:tcPr>
            <w:tcW w:w="272" w:type="pct"/>
          </w:tcPr>
          <w:p w14:paraId="1C98EF18" w14:textId="4F515EF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2192DCF" w14:textId="7FB585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AFF199F" w14:textId="71D4E9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7869DCF" w14:textId="100336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0260FF1F" w14:textId="665BFD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BA78A75" w14:textId="77777777" w:rsidTr="007D5367">
        <w:tc>
          <w:tcPr>
            <w:tcW w:w="586" w:type="pct"/>
          </w:tcPr>
          <w:p w14:paraId="60AD7978" w14:textId="1577A8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R4-2414119</w:t>
            </w:r>
          </w:p>
        </w:tc>
        <w:tc>
          <w:tcPr>
            <w:tcW w:w="1030" w:type="pct"/>
          </w:tcPr>
          <w:p w14:paraId="7A19CE2D" w14:textId="2A9A96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correction of requirements for measurements without gaps with interruptions</w:t>
            </w:r>
          </w:p>
        </w:tc>
        <w:tc>
          <w:tcPr>
            <w:tcW w:w="517" w:type="pct"/>
          </w:tcPr>
          <w:p w14:paraId="4B078F88" w14:textId="0788B2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7C1A1F8E" w14:textId="2234C4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13991E9" w14:textId="5D6225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4744</w:t>
            </w:r>
          </w:p>
        </w:tc>
        <w:tc>
          <w:tcPr>
            <w:tcW w:w="272" w:type="pct"/>
          </w:tcPr>
          <w:p w14:paraId="689F4CEB" w14:textId="1957E7B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4256B2D4" w14:textId="5C6180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3175898" w14:textId="238680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1AE7013" w14:textId="79EA32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1C0E4CDD" w14:textId="28AFC8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751617A" w14:textId="77777777" w:rsidTr="007D5367">
        <w:tc>
          <w:tcPr>
            <w:tcW w:w="586" w:type="pct"/>
          </w:tcPr>
          <w:p w14:paraId="147F2A8C" w14:textId="28154B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R4-2412033</w:t>
            </w:r>
          </w:p>
        </w:tc>
        <w:tc>
          <w:tcPr>
            <w:tcW w:w="1030" w:type="pct"/>
          </w:tcPr>
          <w:p w14:paraId="6D8FE6BE" w14:textId="53F3DB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TC for inter-RAT NR measurements without gaps with interruption</w:t>
            </w:r>
          </w:p>
        </w:tc>
        <w:tc>
          <w:tcPr>
            <w:tcW w:w="517" w:type="pct"/>
          </w:tcPr>
          <w:p w14:paraId="4493F578" w14:textId="4D4A82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7B3CCC8A" w14:textId="3E6FC9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67FC311" w14:textId="6190B6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4745</w:t>
            </w:r>
          </w:p>
        </w:tc>
        <w:tc>
          <w:tcPr>
            <w:tcW w:w="272" w:type="pct"/>
          </w:tcPr>
          <w:p w14:paraId="4E6B439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40D88C0" w14:textId="07A3A4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643CF65" w14:textId="2BF7FA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2781E86" w14:textId="6344F5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NR_MG_enh2-Perf</w:t>
            </w:r>
          </w:p>
        </w:tc>
        <w:tc>
          <w:tcPr>
            <w:tcW w:w="511" w:type="pct"/>
          </w:tcPr>
          <w:p w14:paraId="1537C370" w14:textId="67806E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6B477FF2" w14:textId="77777777" w:rsidTr="007D5367">
        <w:tc>
          <w:tcPr>
            <w:tcW w:w="586" w:type="pct"/>
          </w:tcPr>
          <w:p w14:paraId="15384AF8" w14:textId="310460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R4-2412036</w:t>
            </w:r>
          </w:p>
        </w:tc>
        <w:tc>
          <w:tcPr>
            <w:tcW w:w="1030" w:type="pct"/>
          </w:tcPr>
          <w:p w14:paraId="2BA0CEDB" w14:textId="100906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corrections of RRM performance requirements for NR MIMO Evo FR2 UE transmit timing</w:t>
            </w:r>
          </w:p>
        </w:tc>
        <w:tc>
          <w:tcPr>
            <w:tcW w:w="517" w:type="pct"/>
          </w:tcPr>
          <w:p w14:paraId="532C7B54" w14:textId="45419E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6C842233" w14:textId="016168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420F2D1" w14:textId="10F0E4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4746</w:t>
            </w:r>
          </w:p>
        </w:tc>
        <w:tc>
          <w:tcPr>
            <w:tcW w:w="272" w:type="pct"/>
          </w:tcPr>
          <w:p w14:paraId="1F10122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695D815" w14:textId="046CDC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D8F7D02" w14:textId="5F603B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4BBBEB3" w14:textId="09E77D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NR_MIMO_evo_DL_UL-Perf</w:t>
            </w:r>
          </w:p>
        </w:tc>
        <w:tc>
          <w:tcPr>
            <w:tcW w:w="511" w:type="pct"/>
          </w:tcPr>
          <w:p w14:paraId="318F8E01" w14:textId="10C57E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BB28CC8" w14:textId="77777777" w:rsidTr="007D5367">
        <w:tc>
          <w:tcPr>
            <w:tcW w:w="586" w:type="pct"/>
          </w:tcPr>
          <w:p w14:paraId="66F6C37E" w14:textId="0BCFC3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R4-2412037</w:t>
            </w:r>
          </w:p>
        </w:tc>
        <w:tc>
          <w:tcPr>
            <w:tcW w:w="1030" w:type="pct"/>
          </w:tcPr>
          <w:p w14:paraId="23B69589" w14:textId="3C90AB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corrections of RRM performance requirements for NR MIMO Evo sDCI mTRP FR2 separate UL TCI state switching</w:t>
            </w:r>
          </w:p>
        </w:tc>
        <w:tc>
          <w:tcPr>
            <w:tcW w:w="517" w:type="pct"/>
          </w:tcPr>
          <w:p w14:paraId="2E937DAA" w14:textId="150CD6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6B48B4E0" w14:textId="28929F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F4FF893" w14:textId="1BF06B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4747</w:t>
            </w:r>
          </w:p>
        </w:tc>
        <w:tc>
          <w:tcPr>
            <w:tcW w:w="272" w:type="pct"/>
          </w:tcPr>
          <w:p w14:paraId="19FFFB5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C5A0D94" w14:textId="715E4F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5C7997D" w14:textId="4A1F31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5584F7E" w14:textId="29ABEB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NR_MIMO_evo_DL_UL-Perf</w:t>
            </w:r>
          </w:p>
        </w:tc>
        <w:tc>
          <w:tcPr>
            <w:tcW w:w="511" w:type="pct"/>
          </w:tcPr>
          <w:p w14:paraId="27EE4AA6" w14:textId="436E7A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CDE7558" w14:textId="77777777" w:rsidTr="007D5367">
        <w:tc>
          <w:tcPr>
            <w:tcW w:w="586" w:type="pct"/>
          </w:tcPr>
          <w:p w14:paraId="0E907E37" w14:textId="0D4894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R4-2412048</w:t>
            </w:r>
          </w:p>
        </w:tc>
        <w:tc>
          <w:tcPr>
            <w:tcW w:w="1030" w:type="pct"/>
          </w:tcPr>
          <w:p w14:paraId="5846BD3A" w14:textId="346C28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Corrections of the propagation conditions for cell reselection with highSpeedMeasInterFreq-r17</w:t>
            </w:r>
          </w:p>
        </w:tc>
        <w:tc>
          <w:tcPr>
            <w:tcW w:w="517" w:type="pct"/>
          </w:tcPr>
          <w:p w14:paraId="2CD64239" w14:textId="345D7A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Technologies Ireland</w:t>
            </w:r>
          </w:p>
        </w:tc>
        <w:tc>
          <w:tcPr>
            <w:tcW w:w="368" w:type="pct"/>
          </w:tcPr>
          <w:p w14:paraId="32B74A9E" w14:textId="013623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CB654EF" w14:textId="14F0EB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4748</w:t>
            </w:r>
          </w:p>
        </w:tc>
        <w:tc>
          <w:tcPr>
            <w:tcW w:w="272" w:type="pct"/>
          </w:tcPr>
          <w:p w14:paraId="39E51DE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5B81E67" w14:textId="797B68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3730AD8" w14:textId="0E7265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F73C781" w14:textId="55A9C9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NR_HST_FR1_enh-Perf</w:t>
            </w:r>
          </w:p>
        </w:tc>
        <w:tc>
          <w:tcPr>
            <w:tcW w:w="511" w:type="pct"/>
          </w:tcPr>
          <w:p w14:paraId="67B95AD4" w14:textId="6DB5A1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7D541D80" w14:textId="77777777" w:rsidTr="007D5367">
        <w:tc>
          <w:tcPr>
            <w:tcW w:w="586" w:type="pct"/>
          </w:tcPr>
          <w:p w14:paraId="7543F97D" w14:textId="1EFCB4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R4-2412140</w:t>
            </w:r>
          </w:p>
        </w:tc>
        <w:tc>
          <w:tcPr>
            <w:tcW w:w="1030" w:type="pct"/>
          </w:tcPr>
          <w:p w14:paraId="4BC73795" w14:textId="5FB30B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(NR_RRM_enh2-Core) Correction CR to multiple SCell activation with PUCCH SCell</w:t>
            </w:r>
          </w:p>
        </w:tc>
        <w:tc>
          <w:tcPr>
            <w:tcW w:w="517" w:type="pct"/>
          </w:tcPr>
          <w:p w14:paraId="34AC1CAE" w14:textId="72BBD5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368" w:type="pct"/>
          </w:tcPr>
          <w:p w14:paraId="49D518FA" w14:textId="2AEFF4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F2BF987" w14:textId="527C0C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4749</w:t>
            </w:r>
          </w:p>
        </w:tc>
        <w:tc>
          <w:tcPr>
            <w:tcW w:w="272" w:type="pct"/>
          </w:tcPr>
          <w:p w14:paraId="2510673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15390A8" w14:textId="7C07FF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DE125F0" w14:textId="59DF5F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1796F23" w14:textId="696930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NR_RRM_enh2-Core</w:t>
            </w:r>
          </w:p>
        </w:tc>
        <w:tc>
          <w:tcPr>
            <w:tcW w:w="511" w:type="pct"/>
          </w:tcPr>
          <w:p w14:paraId="6AA955F9" w14:textId="037774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240F998" w14:textId="77777777" w:rsidTr="007D5367">
        <w:tc>
          <w:tcPr>
            <w:tcW w:w="586" w:type="pct"/>
          </w:tcPr>
          <w:p w14:paraId="577B17A0" w14:textId="01B412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R4-2413887</w:t>
            </w:r>
          </w:p>
        </w:tc>
        <w:tc>
          <w:tcPr>
            <w:tcW w:w="1030" w:type="pct"/>
          </w:tcPr>
          <w:p w14:paraId="28463CAD" w14:textId="742995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(NR_RRM_enh2-Core) Correction CR to multiple SCell activation with PUCCH SCell</w:t>
            </w:r>
          </w:p>
        </w:tc>
        <w:tc>
          <w:tcPr>
            <w:tcW w:w="517" w:type="pct"/>
          </w:tcPr>
          <w:p w14:paraId="299293BD" w14:textId="7A666F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368" w:type="pct"/>
          </w:tcPr>
          <w:p w14:paraId="773A79CC" w14:textId="46CA2E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95F7389" w14:textId="556113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4749</w:t>
            </w:r>
          </w:p>
        </w:tc>
        <w:tc>
          <w:tcPr>
            <w:tcW w:w="272" w:type="pct"/>
          </w:tcPr>
          <w:p w14:paraId="7DDFFBF3" w14:textId="0827AA1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4D1876D" w14:textId="74B3EF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54514AC" w14:textId="360414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636ED8B" w14:textId="5584B2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NR_RRM_enh2-Core</w:t>
            </w:r>
          </w:p>
        </w:tc>
        <w:tc>
          <w:tcPr>
            <w:tcW w:w="511" w:type="pct"/>
          </w:tcPr>
          <w:p w14:paraId="0443A5EC" w14:textId="5EAE2B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D09327C" w14:textId="77777777" w:rsidTr="007D5367">
        <w:tc>
          <w:tcPr>
            <w:tcW w:w="586" w:type="pct"/>
          </w:tcPr>
          <w:p w14:paraId="45E4D429" w14:textId="64E2C7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R4-2412141</w:t>
            </w:r>
          </w:p>
        </w:tc>
        <w:tc>
          <w:tcPr>
            <w:tcW w:w="1030" w:type="pct"/>
          </w:tcPr>
          <w:p w14:paraId="76AC07C0" w14:textId="6B091D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(NR_RRM_enh2-Core) Correction CR to multiple SCell activation with PUCCH SCell Cat.A</w:t>
            </w:r>
          </w:p>
        </w:tc>
        <w:tc>
          <w:tcPr>
            <w:tcW w:w="517" w:type="pct"/>
          </w:tcPr>
          <w:p w14:paraId="40B24F4E" w14:textId="57CA0C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368" w:type="pct"/>
          </w:tcPr>
          <w:p w14:paraId="1399353C" w14:textId="7D431E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79C06BA" w14:textId="12E6A4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4750</w:t>
            </w:r>
          </w:p>
        </w:tc>
        <w:tc>
          <w:tcPr>
            <w:tcW w:w="272" w:type="pct"/>
          </w:tcPr>
          <w:p w14:paraId="37BAF5C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A746010" w14:textId="355153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D960E31" w14:textId="0C0FE6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0AB597A" w14:textId="5909C0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NR_RRM_enh2-Core</w:t>
            </w:r>
          </w:p>
        </w:tc>
        <w:tc>
          <w:tcPr>
            <w:tcW w:w="511" w:type="pct"/>
          </w:tcPr>
          <w:p w14:paraId="4894518C" w14:textId="663609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E4FCB84" w14:textId="77777777" w:rsidTr="007D5367">
        <w:tc>
          <w:tcPr>
            <w:tcW w:w="586" w:type="pct"/>
          </w:tcPr>
          <w:p w14:paraId="3AFBBF44" w14:textId="063F80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R4-2412142</w:t>
            </w:r>
          </w:p>
        </w:tc>
        <w:tc>
          <w:tcPr>
            <w:tcW w:w="1030" w:type="pct"/>
          </w:tcPr>
          <w:p w14:paraId="66E562AD" w14:textId="4D22A7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CR to intra-band non-collocated NRCA</w:t>
            </w:r>
          </w:p>
        </w:tc>
        <w:tc>
          <w:tcPr>
            <w:tcW w:w="517" w:type="pct"/>
          </w:tcPr>
          <w:p w14:paraId="090771ED" w14:textId="457E31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368" w:type="pct"/>
          </w:tcPr>
          <w:p w14:paraId="7DAA33DC" w14:textId="153B16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59489EB" w14:textId="16CFF9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4751</w:t>
            </w:r>
          </w:p>
        </w:tc>
        <w:tc>
          <w:tcPr>
            <w:tcW w:w="272" w:type="pct"/>
          </w:tcPr>
          <w:p w14:paraId="2E7BADC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9C56D20" w14:textId="43B1BB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5F83E51" w14:textId="14676F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F7B6D2A" w14:textId="5F2EDD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1" w:type="pct"/>
          </w:tcPr>
          <w:p w14:paraId="5D179F86" w14:textId="23E3D0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5B8326D" w14:textId="77777777" w:rsidTr="007D5367">
        <w:tc>
          <w:tcPr>
            <w:tcW w:w="586" w:type="pct"/>
          </w:tcPr>
          <w:p w14:paraId="4A1BC79E" w14:textId="167371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R4-2412158</w:t>
            </w:r>
          </w:p>
        </w:tc>
        <w:tc>
          <w:tcPr>
            <w:tcW w:w="1030" w:type="pct"/>
          </w:tcPr>
          <w:p w14:paraId="26C5DE87" w14:textId="65E405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Correction to FR1 BFR test cases_R15</w:t>
            </w:r>
          </w:p>
        </w:tc>
        <w:tc>
          <w:tcPr>
            <w:tcW w:w="517" w:type="pct"/>
          </w:tcPr>
          <w:p w14:paraId="0FF6AAA0" w14:textId="77A84E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4FC7DD7" w14:textId="0ECB9C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574600B" w14:textId="344EA5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4752</w:t>
            </w:r>
          </w:p>
        </w:tc>
        <w:tc>
          <w:tcPr>
            <w:tcW w:w="272" w:type="pct"/>
          </w:tcPr>
          <w:p w14:paraId="3C95760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CDD4022" w14:textId="4832F4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5EF23988" w14:textId="65EB4A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D9606CD" w14:textId="0E8EE8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4F8FABA1" w14:textId="1B8AD4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7163FCD" w14:textId="77777777" w:rsidTr="007D5367">
        <w:tc>
          <w:tcPr>
            <w:tcW w:w="586" w:type="pct"/>
          </w:tcPr>
          <w:p w14:paraId="7768D503" w14:textId="4B9A4F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R4-2413911</w:t>
            </w:r>
          </w:p>
        </w:tc>
        <w:tc>
          <w:tcPr>
            <w:tcW w:w="1030" w:type="pct"/>
          </w:tcPr>
          <w:p w14:paraId="0BC0C0D0" w14:textId="79E1F1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Correction to FR1 BFR test cases_R15</w:t>
            </w:r>
          </w:p>
        </w:tc>
        <w:tc>
          <w:tcPr>
            <w:tcW w:w="517" w:type="pct"/>
          </w:tcPr>
          <w:p w14:paraId="7CB1B49D" w14:textId="6BF302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86AEF0F" w14:textId="64A52F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961EE63" w14:textId="301C7C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4752</w:t>
            </w:r>
          </w:p>
        </w:tc>
        <w:tc>
          <w:tcPr>
            <w:tcW w:w="272" w:type="pct"/>
          </w:tcPr>
          <w:p w14:paraId="4D0320EF" w14:textId="4FEA822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C1349EB" w14:textId="728FF9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5B076EB9" w14:textId="185203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72F8B72" w14:textId="1D6C4D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06055EE6" w14:textId="5EE2EA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42BBECE" w14:textId="77777777" w:rsidTr="007D5367">
        <w:tc>
          <w:tcPr>
            <w:tcW w:w="586" w:type="pct"/>
          </w:tcPr>
          <w:p w14:paraId="4136A984" w14:textId="2D43C9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R4-2412159</w:t>
            </w:r>
          </w:p>
        </w:tc>
        <w:tc>
          <w:tcPr>
            <w:tcW w:w="1030" w:type="pct"/>
          </w:tcPr>
          <w:p w14:paraId="69121613" w14:textId="1C8932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Correction to FR1 BFR test cases_R16</w:t>
            </w:r>
          </w:p>
        </w:tc>
        <w:tc>
          <w:tcPr>
            <w:tcW w:w="517" w:type="pct"/>
          </w:tcPr>
          <w:p w14:paraId="75E5D108" w14:textId="565FE4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C9122F6" w14:textId="37C9F9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6F6DF01" w14:textId="5A705C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4753</w:t>
            </w:r>
          </w:p>
        </w:tc>
        <w:tc>
          <w:tcPr>
            <w:tcW w:w="272" w:type="pct"/>
          </w:tcPr>
          <w:p w14:paraId="37D6069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8C70DBF" w14:textId="239D1E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776711C7" w14:textId="5D974C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82204BD" w14:textId="1068C5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5C1CB3D4" w14:textId="1E7A52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D191FBB" w14:textId="77777777" w:rsidTr="007D5367">
        <w:tc>
          <w:tcPr>
            <w:tcW w:w="586" w:type="pct"/>
          </w:tcPr>
          <w:p w14:paraId="2306F77D" w14:textId="37E312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R4-2412160</w:t>
            </w:r>
          </w:p>
        </w:tc>
        <w:tc>
          <w:tcPr>
            <w:tcW w:w="1030" w:type="pct"/>
          </w:tcPr>
          <w:p w14:paraId="5D512C48" w14:textId="1D3BB4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Correction to FR1 BFR test cases_R17</w:t>
            </w:r>
          </w:p>
        </w:tc>
        <w:tc>
          <w:tcPr>
            <w:tcW w:w="517" w:type="pct"/>
          </w:tcPr>
          <w:p w14:paraId="0E1CB700" w14:textId="168134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EA5439A" w14:textId="75CC0C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51F6B86" w14:textId="300698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4754</w:t>
            </w:r>
          </w:p>
        </w:tc>
        <w:tc>
          <w:tcPr>
            <w:tcW w:w="272" w:type="pct"/>
          </w:tcPr>
          <w:p w14:paraId="416CC1D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454CD2B" w14:textId="081289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44F945B" w14:textId="4A248B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BFB4791" w14:textId="76FB96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31F55DB8" w14:textId="2CCDBC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6176044" w14:textId="77777777" w:rsidTr="007D5367">
        <w:tc>
          <w:tcPr>
            <w:tcW w:w="586" w:type="pct"/>
          </w:tcPr>
          <w:p w14:paraId="6B4432CD" w14:textId="59D506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R4-2412161</w:t>
            </w:r>
          </w:p>
        </w:tc>
        <w:tc>
          <w:tcPr>
            <w:tcW w:w="1030" w:type="pct"/>
          </w:tcPr>
          <w:p w14:paraId="325DDA36" w14:textId="5C6F77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Correction to FR1 BFR test cases_R18</w:t>
            </w:r>
          </w:p>
        </w:tc>
        <w:tc>
          <w:tcPr>
            <w:tcW w:w="517" w:type="pct"/>
          </w:tcPr>
          <w:p w14:paraId="55890748" w14:textId="3B49D9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4E941CE" w14:textId="1B3934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38E3DDA" w14:textId="7CA209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4755</w:t>
            </w:r>
          </w:p>
        </w:tc>
        <w:tc>
          <w:tcPr>
            <w:tcW w:w="272" w:type="pct"/>
          </w:tcPr>
          <w:p w14:paraId="02E788A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772017B" w14:textId="6F6370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BAF6F81" w14:textId="54E01A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4556B97" w14:textId="34540A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6C0D5233" w14:textId="172BC5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F621CB7" w14:textId="77777777" w:rsidTr="007D5367">
        <w:tc>
          <w:tcPr>
            <w:tcW w:w="586" w:type="pct"/>
          </w:tcPr>
          <w:p w14:paraId="5944E921" w14:textId="31F47F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R4-2412162</w:t>
            </w:r>
          </w:p>
        </w:tc>
        <w:tc>
          <w:tcPr>
            <w:tcW w:w="1030" w:type="pct"/>
          </w:tcPr>
          <w:p w14:paraId="43B0879B" w14:textId="0BD22E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Correction to PRACH RMCs_R15</w:t>
            </w:r>
          </w:p>
        </w:tc>
        <w:tc>
          <w:tcPr>
            <w:tcW w:w="517" w:type="pct"/>
          </w:tcPr>
          <w:p w14:paraId="664F1F5F" w14:textId="194C79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4736618" w14:textId="25E94B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A204D61" w14:textId="01FA61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4756</w:t>
            </w:r>
          </w:p>
        </w:tc>
        <w:tc>
          <w:tcPr>
            <w:tcW w:w="272" w:type="pct"/>
          </w:tcPr>
          <w:p w14:paraId="244577F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8178CD5" w14:textId="7D7488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5A827BE7" w14:textId="7A9C6D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AD8336B" w14:textId="5E2B2F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33397C4B" w14:textId="39C81A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21BEBE5" w14:textId="77777777" w:rsidTr="007D5367">
        <w:tc>
          <w:tcPr>
            <w:tcW w:w="586" w:type="pct"/>
          </w:tcPr>
          <w:p w14:paraId="774CB1E8" w14:textId="243569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R4-2413912</w:t>
            </w:r>
          </w:p>
        </w:tc>
        <w:tc>
          <w:tcPr>
            <w:tcW w:w="1030" w:type="pct"/>
          </w:tcPr>
          <w:p w14:paraId="5451FBF8" w14:textId="3017DE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Correction to PRACH RMCs_R15</w:t>
            </w:r>
          </w:p>
        </w:tc>
        <w:tc>
          <w:tcPr>
            <w:tcW w:w="517" w:type="pct"/>
          </w:tcPr>
          <w:p w14:paraId="683C3CF9" w14:textId="1ED17C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9FBFB2A" w14:textId="65AE95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2DF6AE1" w14:textId="75A46A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4756</w:t>
            </w:r>
          </w:p>
        </w:tc>
        <w:tc>
          <w:tcPr>
            <w:tcW w:w="272" w:type="pct"/>
          </w:tcPr>
          <w:p w14:paraId="5013ED70" w14:textId="3F90AB3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788C845" w14:textId="2C04BF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4577BCBB" w14:textId="4D4035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D903E95" w14:textId="334AC7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41BD9C24" w14:textId="56CFDB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B7A7DF6" w14:textId="77777777" w:rsidTr="007D5367">
        <w:tc>
          <w:tcPr>
            <w:tcW w:w="586" w:type="pct"/>
          </w:tcPr>
          <w:p w14:paraId="07F0EA07" w14:textId="453F0A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R4-2412163</w:t>
            </w:r>
          </w:p>
        </w:tc>
        <w:tc>
          <w:tcPr>
            <w:tcW w:w="1030" w:type="pct"/>
          </w:tcPr>
          <w:p w14:paraId="404ECB4F" w14:textId="1E9027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Correction to PRACH RMCs_R16</w:t>
            </w:r>
          </w:p>
        </w:tc>
        <w:tc>
          <w:tcPr>
            <w:tcW w:w="517" w:type="pct"/>
          </w:tcPr>
          <w:p w14:paraId="29DA7B74" w14:textId="1B5314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3DBEDE3E" w14:textId="5D4BFA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E60C6D7" w14:textId="46E328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4757</w:t>
            </w:r>
          </w:p>
        </w:tc>
        <w:tc>
          <w:tcPr>
            <w:tcW w:w="272" w:type="pct"/>
          </w:tcPr>
          <w:p w14:paraId="41B9098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2AFA808" w14:textId="13A135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57CE1DE3" w14:textId="2A9751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95D655C" w14:textId="0A1AA9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2F06305F" w14:textId="3BEBE9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CB5C0C0" w14:textId="77777777" w:rsidTr="007D5367">
        <w:tc>
          <w:tcPr>
            <w:tcW w:w="586" w:type="pct"/>
          </w:tcPr>
          <w:p w14:paraId="2BEF18EA" w14:textId="23B068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R4-2412164</w:t>
            </w:r>
          </w:p>
        </w:tc>
        <w:tc>
          <w:tcPr>
            <w:tcW w:w="1030" w:type="pct"/>
          </w:tcPr>
          <w:p w14:paraId="0E9B8FAB" w14:textId="41A326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Correction to PRACH RMCs_R17</w:t>
            </w:r>
          </w:p>
        </w:tc>
        <w:tc>
          <w:tcPr>
            <w:tcW w:w="517" w:type="pct"/>
          </w:tcPr>
          <w:p w14:paraId="00E3519E" w14:textId="2AFFE4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BBEBA3F" w14:textId="35EF09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EFBBDEE" w14:textId="2E4B5F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4758</w:t>
            </w:r>
          </w:p>
        </w:tc>
        <w:tc>
          <w:tcPr>
            <w:tcW w:w="272" w:type="pct"/>
          </w:tcPr>
          <w:p w14:paraId="2AB23DE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2FD680A" w14:textId="1C9C2E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E8D060D" w14:textId="2EBAA0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32DDFF7" w14:textId="48A152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31F5C5E5" w14:textId="6FEF36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0E610AE" w14:textId="77777777" w:rsidTr="007D5367">
        <w:tc>
          <w:tcPr>
            <w:tcW w:w="586" w:type="pct"/>
          </w:tcPr>
          <w:p w14:paraId="00A4A503" w14:textId="551ACA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R4-2412165</w:t>
            </w:r>
          </w:p>
        </w:tc>
        <w:tc>
          <w:tcPr>
            <w:tcW w:w="1030" w:type="pct"/>
          </w:tcPr>
          <w:p w14:paraId="475B244E" w14:textId="7FCA76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Correction to PRACH RMCs_R18</w:t>
            </w:r>
          </w:p>
        </w:tc>
        <w:tc>
          <w:tcPr>
            <w:tcW w:w="517" w:type="pct"/>
          </w:tcPr>
          <w:p w14:paraId="0E8C915E" w14:textId="153AF7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1B17799" w14:textId="1246E8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046081D" w14:textId="454C1A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4759</w:t>
            </w:r>
          </w:p>
        </w:tc>
        <w:tc>
          <w:tcPr>
            <w:tcW w:w="272" w:type="pct"/>
          </w:tcPr>
          <w:p w14:paraId="29B2311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4119F5D" w14:textId="13B042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31B771F" w14:textId="6BFA69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FB5ACE9" w14:textId="00AFE8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27B75FE1" w14:textId="7764B8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A631D36" w14:textId="77777777" w:rsidTr="007D5367">
        <w:tc>
          <w:tcPr>
            <w:tcW w:w="586" w:type="pct"/>
          </w:tcPr>
          <w:p w14:paraId="7E68A56E" w14:textId="676461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R4-2412166</w:t>
            </w:r>
          </w:p>
        </w:tc>
        <w:tc>
          <w:tcPr>
            <w:tcW w:w="1030" w:type="pct"/>
          </w:tcPr>
          <w:p w14:paraId="0F9F7077" w14:textId="110336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(NR_RF_FR1-Perf) Correction to Rel-16 UL Tx switching test cases_R16</w:t>
            </w:r>
          </w:p>
        </w:tc>
        <w:tc>
          <w:tcPr>
            <w:tcW w:w="517" w:type="pct"/>
          </w:tcPr>
          <w:p w14:paraId="72AA3050" w14:textId="436129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60C57EA" w14:textId="019254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2956063" w14:textId="65CAE4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4760</w:t>
            </w:r>
          </w:p>
        </w:tc>
        <w:tc>
          <w:tcPr>
            <w:tcW w:w="272" w:type="pct"/>
          </w:tcPr>
          <w:p w14:paraId="579F682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96C07ED" w14:textId="339CBD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6078BB74" w14:textId="1F16A6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2BC3F5D" w14:textId="42EB8A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NR_RF_FR1-Perf</w:t>
            </w:r>
          </w:p>
        </w:tc>
        <w:tc>
          <w:tcPr>
            <w:tcW w:w="511" w:type="pct"/>
          </w:tcPr>
          <w:p w14:paraId="5AD78DAD" w14:textId="6133AA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ABC8BD8" w14:textId="77777777" w:rsidTr="007D5367">
        <w:tc>
          <w:tcPr>
            <w:tcW w:w="586" w:type="pct"/>
          </w:tcPr>
          <w:p w14:paraId="76F83AD3" w14:textId="7E4D8C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R4-2412167</w:t>
            </w:r>
          </w:p>
        </w:tc>
        <w:tc>
          <w:tcPr>
            <w:tcW w:w="1030" w:type="pct"/>
          </w:tcPr>
          <w:p w14:paraId="2BF5A3F8" w14:textId="0011ED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(NR_RF_FR1-Perf) Correction to Rel-16 UL Tx switching test cases_R17</w:t>
            </w:r>
          </w:p>
        </w:tc>
        <w:tc>
          <w:tcPr>
            <w:tcW w:w="517" w:type="pct"/>
          </w:tcPr>
          <w:p w14:paraId="09A0298E" w14:textId="4ACB33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066D27F" w14:textId="708713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3A64EE4" w14:textId="091369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4761</w:t>
            </w:r>
          </w:p>
        </w:tc>
        <w:tc>
          <w:tcPr>
            <w:tcW w:w="272" w:type="pct"/>
          </w:tcPr>
          <w:p w14:paraId="7E2D6B3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F776737" w14:textId="48C4F7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2BF660D" w14:textId="475B9D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3BAB59F" w14:textId="20AF2C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NR_RF_FR1-Perf</w:t>
            </w:r>
          </w:p>
        </w:tc>
        <w:tc>
          <w:tcPr>
            <w:tcW w:w="511" w:type="pct"/>
          </w:tcPr>
          <w:p w14:paraId="3CD677BE" w14:textId="7B4A2E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C94DABD" w14:textId="77777777" w:rsidTr="007D5367">
        <w:tc>
          <w:tcPr>
            <w:tcW w:w="586" w:type="pct"/>
          </w:tcPr>
          <w:p w14:paraId="59B9A499" w14:textId="55985D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R4-2412168</w:t>
            </w:r>
          </w:p>
        </w:tc>
        <w:tc>
          <w:tcPr>
            <w:tcW w:w="1030" w:type="pct"/>
          </w:tcPr>
          <w:p w14:paraId="41EC69A8" w14:textId="514028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(NR_RF_FR1-Perf) Correction to Rel-16 UL Tx switching test cases_R18</w:t>
            </w:r>
          </w:p>
        </w:tc>
        <w:tc>
          <w:tcPr>
            <w:tcW w:w="517" w:type="pct"/>
          </w:tcPr>
          <w:p w14:paraId="259E3756" w14:textId="2554A1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1BDA7E6" w14:textId="3AB610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3DEEB3D" w14:textId="75B17F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4762</w:t>
            </w:r>
          </w:p>
        </w:tc>
        <w:tc>
          <w:tcPr>
            <w:tcW w:w="272" w:type="pct"/>
          </w:tcPr>
          <w:p w14:paraId="39F33DF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39D9036" w14:textId="356D43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EB25325" w14:textId="3BB040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A2C58A7" w14:textId="73A45E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NR_RF_FR1-Perf</w:t>
            </w:r>
          </w:p>
        </w:tc>
        <w:tc>
          <w:tcPr>
            <w:tcW w:w="511" w:type="pct"/>
          </w:tcPr>
          <w:p w14:paraId="4251F0EF" w14:textId="03D8A9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741E062" w14:textId="77777777" w:rsidTr="007D5367">
        <w:tc>
          <w:tcPr>
            <w:tcW w:w="586" w:type="pct"/>
          </w:tcPr>
          <w:p w14:paraId="568D00E0" w14:textId="4549FB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R4-2412169</w:t>
            </w:r>
          </w:p>
        </w:tc>
        <w:tc>
          <w:tcPr>
            <w:tcW w:w="1030" w:type="pct"/>
          </w:tcPr>
          <w:p w14:paraId="7A676DE8" w14:textId="425365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(NR_CSIRS_L3meas-Perf) Correction to CSI-RS L3 measurement test cases_R16</w:t>
            </w:r>
          </w:p>
        </w:tc>
        <w:tc>
          <w:tcPr>
            <w:tcW w:w="517" w:type="pct"/>
          </w:tcPr>
          <w:p w14:paraId="6CF069FF" w14:textId="14746E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E1F3A45" w14:textId="51C374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F0B52CA" w14:textId="526827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4763</w:t>
            </w:r>
          </w:p>
        </w:tc>
        <w:tc>
          <w:tcPr>
            <w:tcW w:w="272" w:type="pct"/>
          </w:tcPr>
          <w:p w14:paraId="2073F48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B790E01" w14:textId="00B09C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0E1AF4DD" w14:textId="12710A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B30741D" w14:textId="15AA0A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NR_CSIRS_L3meas-Perf</w:t>
            </w:r>
          </w:p>
        </w:tc>
        <w:tc>
          <w:tcPr>
            <w:tcW w:w="511" w:type="pct"/>
          </w:tcPr>
          <w:p w14:paraId="4CE34E5B" w14:textId="3768B0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7E479EE" w14:textId="77777777" w:rsidTr="007D5367">
        <w:tc>
          <w:tcPr>
            <w:tcW w:w="586" w:type="pct"/>
          </w:tcPr>
          <w:p w14:paraId="3D7FF9AC" w14:textId="532675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R4-2413930</w:t>
            </w:r>
          </w:p>
        </w:tc>
        <w:tc>
          <w:tcPr>
            <w:tcW w:w="1030" w:type="pct"/>
          </w:tcPr>
          <w:p w14:paraId="7199FF11" w14:textId="058416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(NR_CSIRS_L3meas-Perf) Correction to CSI-RS L3 measurement test cases_R16</w:t>
            </w:r>
          </w:p>
        </w:tc>
        <w:tc>
          <w:tcPr>
            <w:tcW w:w="517" w:type="pct"/>
          </w:tcPr>
          <w:p w14:paraId="3BDB293C" w14:textId="37639C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1C9B897" w14:textId="037258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2BB51E0" w14:textId="54C49E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4763</w:t>
            </w:r>
          </w:p>
        </w:tc>
        <w:tc>
          <w:tcPr>
            <w:tcW w:w="272" w:type="pct"/>
          </w:tcPr>
          <w:p w14:paraId="3740A9C2" w14:textId="1604C79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6BD57D6" w14:textId="5069E9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68DF76D8" w14:textId="0A35D1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FDF2EF5" w14:textId="4DA9BB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NR_CSIRS_L3meas-Perf</w:t>
            </w:r>
          </w:p>
        </w:tc>
        <w:tc>
          <w:tcPr>
            <w:tcW w:w="511" w:type="pct"/>
          </w:tcPr>
          <w:p w14:paraId="10195BD3" w14:textId="037D89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FF51644" w14:textId="77777777" w:rsidTr="007D5367">
        <w:tc>
          <w:tcPr>
            <w:tcW w:w="586" w:type="pct"/>
          </w:tcPr>
          <w:p w14:paraId="7814AF17" w14:textId="4863F4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R4-2412170</w:t>
            </w:r>
          </w:p>
        </w:tc>
        <w:tc>
          <w:tcPr>
            <w:tcW w:w="1030" w:type="pct"/>
          </w:tcPr>
          <w:p w14:paraId="4C8DFD77" w14:textId="3DABF0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(NR_CSIRS_L3meas-Perf) Correction to CSI-RS L3 measurement test cases_R17</w:t>
            </w:r>
          </w:p>
        </w:tc>
        <w:tc>
          <w:tcPr>
            <w:tcW w:w="517" w:type="pct"/>
          </w:tcPr>
          <w:p w14:paraId="7E419EA9" w14:textId="0838DA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3670B0D5" w14:textId="0813A8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C3CA38A" w14:textId="752F6D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4764</w:t>
            </w:r>
          </w:p>
        </w:tc>
        <w:tc>
          <w:tcPr>
            <w:tcW w:w="272" w:type="pct"/>
          </w:tcPr>
          <w:p w14:paraId="5D5A958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7278FA5" w14:textId="37766C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3BE95D7" w14:textId="553024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1873E56" w14:textId="32FE18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NR_CSIRS_L3meas-Perf</w:t>
            </w:r>
          </w:p>
        </w:tc>
        <w:tc>
          <w:tcPr>
            <w:tcW w:w="511" w:type="pct"/>
          </w:tcPr>
          <w:p w14:paraId="3C6F2BEE" w14:textId="58F5A5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672C476" w14:textId="77777777" w:rsidTr="007D5367">
        <w:tc>
          <w:tcPr>
            <w:tcW w:w="586" w:type="pct"/>
          </w:tcPr>
          <w:p w14:paraId="57F01600" w14:textId="3BE7AF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R4-2412171</w:t>
            </w:r>
          </w:p>
        </w:tc>
        <w:tc>
          <w:tcPr>
            <w:tcW w:w="1030" w:type="pct"/>
          </w:tcPr>
          <w:p w14:paraId="3088D871" w14:textId="423414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(NR_CSIRS_L3meas-Perf) Correction to CSI-RS L3 measurement test cases_R18</w:t>
            </w:r>
          </w:p>
        </w:tc>
        <w:tc>
          <w:tcPr>
            <w:tcW w:w="517" w:type="pct"/>
          </w:tcPr>
          <w:p w14:paraId="0CE423BF" w14:textId="63150F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73C0ECF" w14:textId="3A0F4E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610EC6C" w14:textId="783914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4765</w:t>
            </w:r>
          </w:p>
        </w:tc>
        <w:tc>
          <w:tcPr>
            <w:tcW w:w="272" w:type="pct"/>
          </w:tcPr>
          <w:p w14:paraId="124AC12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8E1C24C" w14:textId="40CD03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7E7CD7A" w14:textId="140FE9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2C2A26D" w14:textId="418993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NR_CSIRS_L3meas-Perf</w:t>
            </w:r>
          </w:p>
        </w:tc>
        <w:tc>
          <w:tcPr>
            <w:tcW w:w="511" w:type="pct"/>
          </w:tcPr>
          <w:p w14:paraId="3FDE1906" w14:textId="55E2CB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96377A9" w14:textId="77777777" w:rsidTr="007D5367">
        <w:tc>
          <w:tcPr>
            <w:tcW w:w="586" w:type="pct"/>
          </w:tcPr>
          <w:p w14:paraId="409E2CB1" w14:textId="67F267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R4-2412172</w:t>
            </w:r>
          </w:p>
        </w:tc>
        <w:tc>
          <w:tcPr>
            <w:tcW w:w="1030" w:type="pct"/>
          </w:tcPr>
          <w:p w14:paraId="0F25680F" w14:textId="597BB8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(NR_RF_FR1_enh-Perf) Correction to Rel-17 UL Tx switching test cases_R17</w:t>
            </w:r>
          </w:p>
        </w:tc>
        <w:tc>
          <w:tcPr>
            <w:tcW w:w="517" w:type="pct"/>
          </w:tcPr>
          <w:p w14:paraId="2915AE30" w14:textId="7A66F6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3FC83DC1" w14:textId="5B1D52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FF5F88A" w14:textId="0F03F9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4766</w:t>
            </w:r>
          </w:p>
        </w:tc>
        <w:tc>
          <w:tcPr>
            <w:tcW w:w="272" w:type="pct"/>
          </w:tcPr>
          <w:p w14:paraId="1A4CC7C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E98409C" w14:textId="26850A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1F36011" w14:textId="58E79E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0B912E9" w14:textId="48BC7A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NR_RF_FR1_enh-Perf</w:t>
            </w:r>
          </w:p>
        </w:tc>
        <w:tc>
          <w:tcPr>
            <w:tcW w:w="511" w:type="pct"/>
          </w:tcPr>
          <w:p w14:paraId="07177155" w14:textId="01A9B5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8D3D809" w14:textId="77777777" w:rsidTr="007D5367">
        <w:tc>
          <w:tcPr>
            <w:tcW w:w="586" w:type="pct"/>
          </w:tcPr>
          <w:p w14:paraId="7C39C87F" w14:textId="2213B3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R4-2412173</w:t>
            </w:r>
          </w:p>
        </w:tc>
        <w:tc>
          <w:tcPr>
            <w:tcW w:w="1030" w:type="pct"/>
          </w:tcPr>
          <w:p w14:paraId="4FCDAD0B" w14:textId="68E2B3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(NR_RF_FR1_enh-Perf) Correction to Rel-17 UL Tx switching test cases_R18</w:t>
            </w:r>
          </w:p>
        </w:tc>
        <w:tc>
          <w:tcPr>
            <w:tcW w:w="517" w:type="pct"/>
          </w:tcPr>
          <w:p w14:paraId="2074510B" w14:textId="5C1F23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955E8DE" w14:textId="31997A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FD34644" w14:textId="67FC03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4767</w:t>
            </w:r>
          </w:p>
        </w:tc>
        <w:tc>
          <w:tcPr>
            <w:tcW w:w="272" w:type="pct"/>
          </w:tcPr>
          <w:p w14:paraId="473B92B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3777108" w14:textId="4A31FC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8382CDB" w14:textId="7AA3CF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E1D8515" w14:textId="796588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NR_RF_FR1_enh-Perf</w:t>
            </w:r>
          </w:p>
        </w:tc>
        <w:tc>
          <w:tcPr>
            <w:tcW w:w="511" w:type="pct"/>
          </w:tcPr>
          <w:p w14:paraId="1D8740F6" w14:textId="47403B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3D908D4" w14:textId="77777777" w:rsidTr="007D5367">
        <w:tc>
          <w:tcPr>
            <w:tcW w:w="586" w:type="pct"/>
          </w:tcPr>
          <w:p w14:paraId="3AC203A1" w14:textId="38344E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R4-2412174</w:t>
            </w:r>
          </w:p>
        </w:tc>
        <w:tc>
          <w:tcPr>
            <w:tcW w:w="1030" w:type="pct"/>
          </w:tcPr>
          <w:p w14:paraId="4011FB99" w14:textId="49B4B2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(NR_redcap-Perf) Correction to FR1 RedCap BFR test cases_R17</w:t>
            </w:r>
          </w:p>
        </w:tc>
        <w:tc>
          <w:tcPr>
            <w:tcW w:w="517" w:type="pct"/>
          </w:tcPr>
          <w:p w14:paraId="0CEDFAB2" w14:textId="343010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0B73789" w14:textId="32E45D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FDA5771" w14:textId="7DDFDF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4768</w:t>
            </w:r>
          </w:p>
        </w:tc>
        <w:tc>
          <w:tcPr>
            <w:tcW w:w="272" w:type="pct"/>
          </w:tcPr>
          <w:p w14:paraId="6659474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A0FE4E8" w14:textId="107B18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ECD4CA9" w14:textId="5D58AF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502A199" w14:textId="2E569B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10FE38E3" w14:textId="4BA927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87B8AD1" w14:textId="77777777" w:rsidTr="007D5367">
        <w:tc>
          <w:tcPr>
            <w:tcW w:w="586" w:type="pct"/>
          </w:tcPr>
          <w:p w14:paraId="5B2F1EE2" w14:textId="668950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R4-2412175</w:t>
            </w:r>
          </w:p>
        </w:tc>
        <w:tc>
          <w:tcPr>
            <w:tcW w:w="1030" w:type="pct"/>
          </w:tcPr>
          <w:p w14:paraId="39C0A4C2" w14:textId="3CEC24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(NR_redcap-Perf) Correction to FR1 RedCap BFR test cases_R18</w:t>
            </w:r>
          </w:p>
        </w:tc>
        <w:tc>
          <w:tcPr>
            <w:tcW w:w="517" w:type="pct"/>
          </w:tcPr>
          <w:p w14:paraId="2E7D8C75" w14:textId="4A48DB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1822026" w14:textId="681568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8181BC3" w14:textId="18584E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4769</w:t>
            </w:r>
          </w:p>
        </w:tc>
        <w:tc>
          <w:tcPr>
            <w:tcW w:w="272" w:type="pct"/>
          </w:tcPr>
          <w:p w14:paraId="6FEDC60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FD2F19B" w14:textId="0EC757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A8B92EA" w14:textId="107CE6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78FD90C" w14:textId="22A60F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74868A7B" w14:textId="57A9F4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A2BE0F1" w14:textId="77777777" w:rsidTr="007D5367">
        <w:tc>
          <w:tcPr>
            <w:tcW w:w="586" w:type="pct"/>
          </w:tcPr>
          <w:p w14:paraId="24F6AD7A" w14:textId="706154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R4-2412176</w:t>
            </w:r>
          </w:p>
        </w:tc>
        <w:tc>
          <w:tcPr>
            <w:tcW w:w="1030" w:type="pct"/>
          </w:tcPr>
          <w:p w14:paraId="2669F145" w14:textId="6100AD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(NR_redcap-Perf) Correction to FR2 RedCap RLM test cases_R17</w:t>
            </w:r>
          </w:p>
        </w:tc>
        <w:tc>
          <w:tcPr>
            <w:tcW w:w="517" w:type="pct"/>
          </w:tcPr>
          <w:p w14:paraId="4959B6A3" w14:textId="7208EE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1C06B80" w14:textId="5BA369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DE8D0A3" w14:textId="271948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4770</w:t>
            </w:r>
          </w:p>
        </w:tc>
        <w:tc>
          <w:tcPr>
            <w:tcW w:w="272" w:type="pct"/>
          </w:tcPr>
          <w:p w14:paraId="0798CD7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C0F1651" w14:textId="101029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9D7CADD" w14:textId="57151F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68E44EC" w14:textId="6067DD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3AF6D3E6" w14:textId="0BAE43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132BC99" w14:textId="77777777" w:rsidTr="007D5367">
        <w:tc>
          <w:tcPr>
            <w:tcW w:w="586" w:type="pct"/>
          </w:tcPr>
          <w:p w14:paraId="34D7C8F9" w14:textId="3279FA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R4-2412177</w:t>
            </w:r>
          </w:p>
        </w:tc>
        <w:tc>
          <w:tcPr>
            <w:tcW w:w="1030" w:type="pct"/>
          </w:tcPr>
          <w:p w14:paraId="5545B7EC" w14:textId="0C9632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(NR_redcap-Perf) Correction to FR2 RedCap RLM test cases_R18</w:t>
            </w:r>
          </w:p>
        </w:tc>
        <w:tc>
          <w:tcPr>
            <w:tcW w:w="517" w:type="pct"/>
          </w:tcPr>
          <w:p w14:paraId="6EADACCD" w14:textId="791A72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7CB2D09" w14:textId="06ACEA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88B6FC9" w14:textId="3299D5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4771</w:t>
            </w:r>
          </w:p>
        </w:tc>
        <w:tc>
          <w:tcPr>
            <w:tcW w:w="272" w:type="pct"/>
          </w:tcPr>
          <w:p w14:paraId="484C50B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2C1E030" w14:textId="52A223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2C26B80" w14:textId="313E24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7A2F415" w14:textId="38192D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117A704C" w14:textId="38FD9F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A232791" w14:textId="77777777" w:rsidTr="007D5367">
        <w:tc>
          <w:tcPr>
            <w:tcW w:w="586" w:type="pct"/>
          </w:tcPr>
          <w:p w14:paraId="132DDDBB" w14:textId="71B1AB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R4-2412178</w:t>
            </w:r>
          </w:p>
        </w:tc>
        <w:tc>
          <w:tcPr>
            <w:tcW w:w="1030" w:type="pct"/>
          </w:tcPr>
          <w:p w14:paraId="61A00B06" w14:textId="48105F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(NR_MC_enh-Perf) Correction to Rel-18 UL Tx switching test cases_R18</w:t>
            </w:r>
          </w:p>
        </w:tc>
        <w:tc>
          <w:tcPr>
            <w:tcW w:w="517" w:type="pct"/>
          </w:tcPr>
          <w:p w14:paraId="53D3D8F1" w14:textId="371A58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13687BF" w14:textId="08C5C3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40256F9" w14:textId="25DFFD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4772</w:t>
            </w:r>
          </w:p>
        </w:tc>
        <w:tc>
          <w:tcPr>
            <w:tcW w:w="272" w:type="pct"/>
          </w:tcPr>
          <w:p w14:paraId="08CF44D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29165F5" w14:textId="1D05AD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F012268" w14:textId="7DCE53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991F365" w14:textId="6F54F1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NR_MC_enh-Perf</w:t>
            </w:r>
          </w:p>
        </w:tc>
        <w:tc>
          <w:tcPr>
            <w:tcW w:w="511" w:type="pct"/>
          </w:tcPr>
          <w:p w14:paraId="0F333273" w14:textId="28C8D0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6046237" w14:textId="77777777" w:rsidTr="007D5367">
        <w:tc>
          <w:tcPr>
            <w:tcW w:w="586" w:type="pct"/>
          </w:tcPr>
          <w:p w14:paraId="036B3CF5" w14:textId="6138AE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R4-2413940</w:t>
            </w:r>
          </w:p>
        </w:tc>
        <w:tc>
          <w:tcPr>
            <w:tcW w:w="1030" w:type="pct"/>
          </w:tcPr>
          <w:p w14:paraId="440E2D1D" w14:textId="5691DC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(NR_MC_enh-Perf) Correction to Rel-18 UL Tx switching test cases_R18</w:t>
            </w:r>
          </w:p>
        </w:tc>
        <w:tc>
          <w:tcPr>
            <w:tcW w:w="517" w:type="pct"/>
          </w:tcPr>
          <w:p w14:paraId="6EE58E85" w14:textId="34C0D5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7996E1D" w14:textId="64C59C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4223AA8" w14:textId="0C05A3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4772</w:t>
            </w:r>
          </w:p>
        </w:tc>
        <w:tc>
          <w:tcPr>
            <w:tcW w:w="272" w:type="pct"/>
          </w:tcPr>
          <w:p w14:paraId="40311D11" w14:textId="4F63D25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734ED71" w14:textId="43897F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485E0D8" w14:textId="0CE432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F0F7B50" w14:textId="298015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NR_MC_enh-Perf</w:t>
            </w:r>
          </w:p>
        </w:tc>
        <w:tc>
          <w:tcPr>
            <w:tcW w:w="511" w:type="pct"/>
          </w:tcPr>
          <w:p w14:paraId="2FFA726C" w14:textId="31D84C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8080AA0" w14:textId="77777777" w:rsidTr="007D5367">
        <w:tc>
          <w:tcPr>
            <w:tcW w:w="586" w:type="pct"/>
          </w:tcPr>
          <w:p w14:paraId="1CFDBE73" w14:textId="578C6D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R4-2412180</w:t>
            </w:r>
          </w:p>
        </w:tc>
        <w:tc>
          <w:tcPr>
            <w:tcW w:w="1030" w:type="pct"/>
          </w:tcPr>
          <w:p w14:paraId="4D800942" w14:textId="414605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(NR_RRM_enh2-Core) CR on PUCCH SCell activation with multiple SCells R17 (Cat F)</w:t>
            </w:r>
          </w:p>
        </w:tc>
        <w:tc>
          <w:tcPr>
            <w:tcW w:w="517" w:type="pct"/>
          </w:tcPr>
          <w:p w14:paraId="43F00DC1" w14:textId="364F21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B4C8AB7" w14:textId="14C8D9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2727401" w14:textId="785490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4773</w:t>
            </w:r>
          </w:p>
        </w:tc>
        <w:tc>
          <w:tcPr>
            <w:tcW w:w="272" w:type="pct"/>
          </w:tcPr>
          <w:p w14:paraId="2BD94F5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AC66625" w14:textId="5F2BFA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8497E98" w14:textId="353A6B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68A6F4C" w14:textId="1D35EB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NR_RRM_enh2-Core</w:t>
            </w:r>
          </w:p>
        </w:tc>
        <w:tc>
          <w:tcPr>
            <w:tcW w:w="511" w:type="pct"/>
          </w:tcPr>
          <w:p w14:paraId="37DCADE5" w14:textId="3899C0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B576451" w14:textId="77777777" w:rsidTr="007D5367">
        <w:tc>
          <w:tcPr>
            <w:tcW w:w="586" w:type="pct"/>
          </w:tcPr>
          <w:p w14:paraId="4195E42B" w14:textId="62B069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R4-2414086</w:t>
            </w:r>
          </w:p>
        </w:tc>
        <w:tc>
          <w:tcPr>
            <w:tcW w:w="1030" w:type="pct"/>
          </w:tcPr>
          <w:p w14:paraId="2E5F18B8" w14:textId="24DF04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(NR_RRM_enh2-Core) CR on PUCCH SCell activation with multiple SCells R17 (Cat F)</w:t>
            </w:r>
          </w:p>
        </w:tc>
        <w:tc>
          <w:tcPr>
            <w:tcW w:w="517" w:type="pct"/>
          </w:tcPr>
          <w:p w14:paraId="11440F2E" w14:textId="1AC6EF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B07245C" w14:textId="5CCDBE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C0AD6A8" w14:textId="5C1AF3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4773</w:t>
            </w:r>
          </w:p>
        </w:tc>
        <w:tc>
          <w:tcPr>
            <w:tcW w:w="272" w:type="pct"/>
          </w:tcPr>
          <w:p w14:paraId="26D9C0FA" w14:textId="10F03775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ACCF769" w14:textId="6A8C2D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43C40A5" w14:textId="1EC47C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6890169" w14:textId="72F326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NR_RRM_enh2-Core</w:t>
            </w:r>
          </w:p>
        </w:tc>
        <w:tc>
          <w:tcPr>
            <w:tcW w:w="511" w:type="pct"/>
          </w:tcPr>
          <w:p w14:paraId="11080292" w14:textId="7514DD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72D75E2" w14:textId="77777777" w:rsidTr="007D5367">
        <w:tc>
          <w:tcPr>
            <w:tcW w:w="586" w:type="pct"/>
          </w:tcPr>
          <w:p w14:paraId="2C1D8AE4" w14:textId="66103B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R4-2412181</w:t>
            </w:r>
          </w:p>
        </w:tc>
        <w:tc>
          <w:tcPr>
            <w:tcW w:w="1030" w:type="pct"/>
          </w:tcPr>
          <w:p w14:paraId="04660840" w14:textId="17BB83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(NR_RRM_enh2-Core) CR on PUCCH SCell activation with multiple SCells R18 (Cat A)</w:t>
            </w:r>
          </w:p>
        </w:tc>
        <w:tc>
          <w:tcPr>
            <w:tcW w:w="517" w:type="pct"/>
          </w:tcPr>
          <w:p w14:paraId="5957344C" w14:textId="0FAA97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17E3888" w14:textId="1E8F06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24B629D" w14:textId="6FF4FF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4774</w:t>
            </w:r>
          </w:p>
        </w:tc>
        <w:tc>
          <w:tcPr>
            <w:tcW w:w="272" w:type="pct"/>
          </w:tcPr>
          <w:p w14:paraId="01131D7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55F44C3" w14:textId="24FB7F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2DDCC73" w14:textId="5F4FEC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1F93463" w14:textId="182D7B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NR_RRM_enh2-Core</w:t>
            </w:r>
          </w:p>
        </w:tc>
        <w:tc>
          <w:tcPr>
            <w:tcW w:w="511" w:type="pct"/>
          </w:tcPr>
          <w:p w14:paraId="605BA749" w14:textId="23F5D9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971ACEF" w14:textId="77777777" w:rsidTr="007D5367">
        <w:tc>
          <w:tcPr>
            <w:tcW w:w="586" w:type="pct"/>
          </w:tcPr>
          <w:p w14:paraId="7514F83C" w14:textId="29042F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R4-2412182</w:t>
            </w:r>
          </w:p>
        </w:tc>
        <w:tc>
          <w:tcPr>
            <w:tcW w:w="1030" w:type="pct"/>
          </w:tcPr>
          <w:p w14:paraId="40841434" w14:textId="208E0A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(NR_RRM_enh2-Perf) CR on TC maintenance for PUCCH Scell activation R17 (Cat F)</w:t>
            </w:r>
          </w:p>
        </w:tc>
        <w:tc>
          <w:tcPr>
            <w:tcW w:w="517" w:type="pct"/>
          </w:tcPr>
          <w:p w14:paraId="2607D2DA" w14:textId="0446BE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530C55F" w14:textId="28F7E3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B108EA1" w14:textId="48E47E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4775</w:t>
            </w:r>
          </w:p>
        </w:tc>
        <w:tc>
          <w:tcPr>
            <w:tcW w:w="272" w:type="pct"/>
          </w:tcPr>
          <w:p w14:paraId="153C640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8D6E49E" w14:textId="00E1DD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70D6D71" w14:textId="740B00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92C8568" w14:textId="651176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NR_RRM_enh2-Perf</w:t>
            </w:r>
          </w:p>
        </w:tc>
        <w:tc>
          <w:tcPr>
            <w:tcW w:w="511" w:type="pct"/>
          </w:tcPr>
          <w:p w14:paraId="1C06BC47" w14:textId="6A051A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553969B" w14:textId="77777777" w:rsidTr="007D5367">
        <w:tc>
          <w:tcPr>
            <w:tcW w:w="586" w:type="pct"/>
          </w:tcPr>
          <w:p w14:paraId="4A5F563D" w14:textId="12C575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R4-2414087</w:t>
            </w:r>
          </w:p>
        </w:tc>
        <w:tc>
          <w:tcPr>
            <w:tcW w:w="1030" w:type="pct"/>
          </w:tcPr>
          <w:p w14:paraId="467C3CE6" w14:textId="3C34BF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(NR_RRM_enh2-Perf) CR on TC maintenance for PUCCH Scell activation R17 (Cat F)</w:t>
            </w:r>
          </w:p>
        </w:tc>
        <w:tc>
          <w:tcPr>
            <w:tcW w:w="517" w:type="pct"/>
          </w:tcPr>
          <w:p w14:paraId="27391C1F" w14:textId="4E9584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4F89F90" w14:textId="591078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10E2A08" w14:textId="67EADC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4775</w:t>
            </w:r>
          </w:p>
        </w:tc>
        <w:tc>
          <w:tcPr>
            <w:tcW w:w="272" w:type="pct"/>
          </w:tcPr>
          <w:p w14:paraId="776F631F" w14:textId="3807CE1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73AA3E3" w14:textId="1E7AF2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FADE63F" w14:textId="6DBB82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D66F439" w14:textId="4D790B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NR_RRM_enh2-Perf</w:t>
            </w:r>
          </w:p>
        </w:tc>
        <w:tc>
          <w:tcPr>
            <w:tcW w:w="511" w:type="pct"/>
          </w:tcPr>
          <w:p w14:paraId="71B419ED" w14:textId="37CC8A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D45FA32" w14:textId="77777777" w:rsidTr="007D5367">
        <w:tc>
          <w:tcPr>
            <w:tcW w:w="586" w:type="pct"/>
          </w:tcPr>
          <w:p w14:paraId="5F108BFE" w14:textId="309C44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R4-2412183</w:t>
            </w:r>
          </w:p>
        </w:tc>
        <w:tc>
          <w:tcPr>
            <w:tcW w:w="1030" w:type="pct"/>
          </w:tcPr>
          <w:p w14:paraId="18D7867D" w14:textId="76021C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(NR_RRM_enh2-Perf) CR on TC maintenance for PUCCH Scell activation R18 (Cat A)</w:t>
            </w:r>
          </w:p>
        </w:tc>
        <w:tc>
          <w:tcPr>
            <w:tcW w:w="517" w:type="pct"/>
          </w:tcPr>
          <w:p w14:paraId="1F4F1C83" w14:textId="49FFA0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3905A2C9" w14:textId="6EC0D4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842C0A7" w14:textId="76A68C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4776</w:t>
            </w:r>
          </w:p>
        </w:tc>
        <w:tc>
          <w:tcPr>
            <w:tcW w:w="272" w:type="pct"/>
          </w:tcPr>
          <w:p w14:paraId="23E5930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946042E" w14:textId="6E68C0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E1B18A0" w14:textId="43A8ED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08C89A5" w14:textId="42A964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NR_RRM_enh2-Perf</w:t>
            </w:r>
          </w:p>
        </w:tc>
        <w:tc>
          <w:tcPr>
            <w:tcW w:w="511" w:type="pct"/>
          </w:tcPr>
          <w:p w14:paraId="2A89386A" w14:textId="778591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D6D7521" w14:textId="77777777" w:rsidTr="007D5367">
        <w:tc>
          <w:tcPr>
            <w:tcW w:w="586" w:type="pct"/>
          </w:tcPr>
          <w:p w14:paraId="4AE3944B" w14:textId="6B337F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R4-2412185</w:t>
            </w:r>
          </w:p>
        </w:tc>
        <w:tc>
          <w:tcPr>
            <w:tcW w:w="1030" w:type="pct"/>
          </w:tcPr>
          <w:p w14:paraId="17BCDA44" w14:textId="31B41B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(NR_RRM_enh2-Core) CR on SRS AS interruption requirements R17 (Cat F)</w:t>
            </w:r>
          </w:p>
        </w:tc>
        <w:tc>
          <w:tcPr>
            <w:tcW w:w="517" w:type="pct"/>
          </w:tcPr>
          <w:p w14:paraId="430E0E16" w14:textId="657FB5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D3F425A" w14:textId="6F550E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EE140CC" w14:textId="2D2C72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4777</w:t>
            </w:r>
          </w:p>
        </w:tc>
        <w:tc>
          <w:tcPr>
            <w:tcW w:w="272" w:type="pct"/>
          </w:tcPr>
          <w:p w14:paraId="327FC49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AA61066" w14:textId="1D201F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FD00BB1" w14:textId="7464AB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B5D820E" w14:textId="55204D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NR_RRM_enh2-Core</w:t>
            </w:r>
          </w:p>
        </w:tc>
        <w:tc>
          <w:tcPr>
            <w:tcW w:w="511" w:type="pct"/>
          </w:tcPr>
          <w:p w14:paraId="7D533D8E" w14:textId="534E4E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3A94597F" w14:textId="77777777" w:rsidTr="007D5367">
        <w:tc>
          <w:tcPr>
            <w:tcW w:w="586" w:type="pct"/>
          </w:tcPr>
          <w:p w14:paraId="45485351" w14:textId="683A23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R4-2412186</w:t>
            </w:r>
          </w:p>
        </w:tc>
        <w:tc>
          <w:tcPr>
            <w:tcW w:w="1030" w:type="pct"/>
          </w:tcPr>
          <w:p w14:paraId="02B135F4" w14:textId="197367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(NR_RRM_enh2-Core) CR on SRS AS interruption requirements R18 (Cat A)</w:t>
            </w:r>
          </w:p>
        </w:tc>
        <w:tc>
          <w:tcPr>
            <w:tcW w:w="517" w:type="pct"/>
          </w:tcPr>
          <w:p w14:paraId="636F77DA" w14:textId="7B6927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655D877" w14:textId="0C1C79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65E17C8" w14:textId="3B7FE2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4778</w:t>
            </w:r>
          </w:p>
        </w:tc>
        <w:tc>
          <w:tcPr>
            <w:tcW w:w="272" w:type="pct"/>
          </w:tcPr>
          <w:p w14:paraId="42C3499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8EB224F" w14:textId="3419A1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F902596" w14:textId="565788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7FED31E" w14:textId="771E33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NR_RRM_enh2-Core</w:t>
            </w:r>
          </w:p>
        </w:tc>
        <w:tc>
          <w:tcPr>
            <w:tcW w:w="511" w:type="pct"/>
          </w:tcPr>
          <w:p w14:paraId="35F607C1" w14:textId="5C98A1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16C134B" w14:textId="77777777" w:rsidTr="007D5367">
        <w:tc>
          <w:tcPr>
            <w:tcW w:w="586" w:type="pct"/>
          </w:tcPr>
          <w:p w14:paraId="30167AEA" w14:textId="3A2CFF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R4-2412187</w:t>
            </w:r>
          </w:p>
        </w:tc>
        <w:tc>
          <w:tcPr>
            <w:tcW w:w="1030" w:type="pct"/>
          </w:tcPr>
          <w:p w14:paraId="69761D99" w14:textId="6B5021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on TC for BWP switching R16 (Cat F)</w:t>
            </w:r>
          </w:p>
        </w:tc>
        <w:tc>
          <w:tcPr>
            <w:tcW w:w="517" w:type="pct"/>
          </w:tcPr>
          <w:p w14:paraId="735A786E" w14:textId="7C1BBC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0CB0BD8" w14:textId="4F0F05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8924F49" w14:textId="0E5C9D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4779</w:t>
            </w:r>
          </w:p>
        </w:tc>
        <w:tc>
          <w:tcPr>
            <w:tcW w:w="272" w:type="pct"/>
          </w:tcPr>
          <w:p w14:paraId="5FF87A0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A6F89C8" w14:textId="120955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0405B2EC" w14:textId="0B1FF5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9ADC579" w14:textId="64111F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4A7DA692" w14:textId="7FEE62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9BCD8B5" w14:textId="77777777" w:rsidTr="007D5367">
        <w:tc>
          <w:tcPr>
            <w:tcW w:w="586" w:type="pct"/>
          </w:tcPr>
          <w:p w14:paraId="0BD820C9" w14:textId="3CD285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R4-2412188</w:t>
            </w:r>
          </w:p>
        </w:tc>
        <w:tc>
          <w:tcPr>
            <w:tcW w:w="1030" w:type="pct"/>
          </w:tcPr>
          <w:p w14:paraId="7D6E76C3" w14:textId="734804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on TC for BWP switching R17 (Cat A)</w:t>
            </w:r>
          </w:p>
        </w:tc>
        <w:tc>
          <w:tcPr>
            <w:tcW w:w="517" w:type="pct"/>
          </w:tcPr>
          <w:p w14:paraId="11CF1C71" w14:textId="2CD880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182C96E" w14:textId="08D1A8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1766B83" w14:textId="6E34CF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4780</w:t>
            </w:r>
          </w:p>
        </w:tc>
        <w:tc>
          <w:tcPr>
            <w:tcW w:w="272" w:type="pct"/>
          </w:tcPr>
          <w:p w14:paraId="57073F4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C146E73" w14:textId="7B0D1C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6DE06D2" w14:textId="410318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EB88659" w14:textId="2ED0BE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1806D8EE" w14:textId="191D65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42D0D3A" w14:textId="77777777" w:rsidTr="007D5367">
        <w:tc>
          <w:tcPr>
            <w:tcW w:w="586" w:type="pct"/>
          </w:tcPr>
          <w:p w14:paraId="0E4B2D92" w14:textId="3F6131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R4-2412189</w:t>
            </w:r>
          </w:p>
        </w:tc>
        <w:tc>
          <w:tcPr>
            <w:tcW w:w="1030" w:type="pct"/>
          </w:tcPr>
          <w:p w14:paraId="751FF23B" w14:textId="0EB9B2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on TC for BWP switching R18 (Cat A)</w:t>
            </w:r>
          </w:p>
        </w:tc>
        <w:tc>
          <w:tcPr>
            <w:tcW w:w="517" w:type="pct"/>
          </w:tcPr>
          <w:p w14:paraId="659CCA7A" w14:textId="050FF6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B108CB3" w14:textId="507025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4F29BD3" w14:textId="796238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4781</w:t>
            </w:r>
          </w:p>
        </w:tc>
        <w:tc>
          <w:tcPr>
            <w:tcW w:w="272" w:type="pct"/>
          </w:tcPr>
          <w:p w14:paraId="7A50BD9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6868F85" w14:textId="482D2A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33C9B62" w14:textId="07C5D4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721F609" w14:textId="4B7495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6CE8A5C9" w14:textId="5285DF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81C552D" w14:textId="77777777" w:rsidTr="007D5367">
        <w:tc>
          <w:tcPr>
            <w:tcW w:w="586" w:type="pct"/>
          </w:tcPr>
          <w:p w14:paraId="1BD06B7F" w14:textId="11FC54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R4-2412193</w:t>
            </w:r>
          </w:p>
        </w:tc>
        <w:tc>
          <w:tcPr>
            <w:tcW w:w="1030" w:type="pct"/>
          </w:tcPr>
          <w:p w14:paraId="25B8A135" w14:textId="184CF6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TCI state switching requirements maintenance for R18 FR2 multi-RX</w:t>
            </w:r>
          </w:p>
        </w:tc>
        <w:tc>
          <w:tcPr>
            <w:tcW w:w="517" w:type="pct"/>
          </w:tcPr>
          <w:p w14:paraId="370D3F54" w14:textId="5BAB1C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2434186" w14:textId="4E78D6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9357A83" w14:textId="0CDCB1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4782</w:t>
            </w:r>
          </w:p>
        </w:tc>
        <w:tc>
          <w:tcPr>
            <w:tcW w:w="272" w:type="pct"/>
          </w:tcPr>
          <w:p w14:paraId="53A9BC5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1AB641F" w14:textId="099461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72CBF2C" w14:textId="1C7D12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AAEC085" w14:textId="0549A5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1" w:type="pct"/>
          </w:tcPr>
          <w:p w14:paraId="0D1C7760" w14:textId="756739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17DF6E6" w14:textId="77777777" w:rsidTr="007D5367">
        <w:tc>
          <w:tcPr>
            <w:tcW w:w="586" w:type="pct"/>
          </w:tcPr>
          <w:p w14:paraId="2C15B565" w14:textId="0875CF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R4-2412194</w:t>
            </w:r>
          </w:p>
        </w:tc>
        <w:tc>
          <w:tcPr>
            <w:tcW w:w="1030" w:type="pct"/>
          </w:tcPr>
          <w:p w14:paraId="57DCC120" w14:textId="2AB60F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measurement restriction requirements maintenance for R18 FR2 multi-RX</w:t>
            </w:r>
          </w:p>
        </w:tc>
        <w:tc>
          <w:tcPr>
            <w:tcW w:w="517" w:type="pct"/>
          </w:tcPr>
          <w:p w14:paraId="4AE9D5DF" w14:textId="257638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7BE9F69" w14:textId="4365F2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6F638FD" w14:textId="391391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4783</w:t>
            </w:r>
          </w:p>
        </w:tc>
        <w:tc>
          <w:tcPr>
            <w:tcW w:w="272" w:type="pct"/>
          </w:tcPr>
          <w:p w14:paraId="1EF5247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D83D76C" w14:textId="3EC1C6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5EC11F2" w14:textId="2AE03F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C791DDF" w14:textId="77DFA4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1" w:type="pct"/>
          </w:tcPr>
          <w:p w14:paraId="5D7BCD40" w14:textId="59B58C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42C618D" w14:textId="77777777" w:rsidTr="007D5367">
        <w:tc>
          <w:tcPr>
            <w:tcW w:w="586" w:type="pct"/>
          </w:tcPr>
          <w:p w14:paraId="34EE6598" w14:textId="25A733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R4-2414046</w:t>
            </w:r>
          </w:p>
        </w:tc>
        <w:tc>
          <w:tcPr>
            <w:tcW w:w="1030" w:type="pct"/>
          </w:tcPr>
          <w:p w14:paraId="38BC4D90" w14:textId="1A6F37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measurement restriction requirements maintenance for R18 FR2 multi-RX</w:t>
            </w:r>
          </w:p>
        </w:tc>
        <w:tc>
          <w:tcPr>
            <w:tcW w:w="517" w:type="pct"/>
          </w:tcPr>
          <w:p w14:paraId="2AF862E2" w14:textId="37AC26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5F63C37" w14:textId="623EB7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270C1BB" w14:textId="1B1432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4783</w:t>
            </w:r>
          </w:p>
        </w:tc>
        <w:tc>
          <w:tcPr>
            <w:tcW w:w="272" w:type="pct"/>
          </w:tcPr>
          <w:p w14:paraId="5AC4DBCE" w14:textId="70D8AA86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D314281" w14:textId="4312B8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5D13271" w14:textId="403882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589023F" w14:textId="52EFC4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1" w:type="pct"/>
          </w:tcPr>
          <w:p w14:paraId="24282BFD" w14:textId="535E7B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47489FC" w14:textId="77777777" w:rsidTr="007D5367">
        <w:tc>
          <w:tcPr>
            <w:tcW w:w="586" w:type="pct"/>
          </w:tcPr>
          <w:p w14:paraId="0DC1FE12" w14:textId="55DE54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R4-2412195</w:t>
            </w:r>
          </w:p>
        </w:tc>
        <w:tc>
          <w:tcPr>
            <w:tcW w:w="1030" w:type="pct"/>
          </w:tcPr>
          <w:p w14:paraId="663CBCA6" w14:textId="4D4F1A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TC maintenance for Rel-18 Multi-Rx</w:t>
            </w:r>
          </w:p>
        </w:tc>
        <w:tc>
          <w:tcPr>
            <w:tcW w:w="517" w:type="pct"/>
          </w:tcPr>
          <w:p w14:paraId="431E0A6A" w14:textId="6EAD4C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28263BD" w14:textId="0957F9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F3944B2" w14:textId="0EF89E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4784</w:t>
            </w:r>
          </w:p>
        </w:tc>
        <w:tc>
          <w:tcPr>
            <w:tcW w:w="272" w:type="pct"/>
          </w:tcPr>
          <w:p w14:paraId="230D1E0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945E9AE" w14:textId="72E7D6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A228AB6" w14:textId="43104A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A301B12" w14:textId="630115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NR_FR2_multiRX_DL-Perf</w:t>
            </w:r>
          </w:p>
        </w:tc>
        <w:tc>
          <w:tcPr>
            <w:tcW w:w="511" w:type="pct"/>
          </w:tcPr>
          <w:p w14:paraId="628B48CB" w14:textId="3BA72D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7D37CF0" w14:textId="77777777" w:rsidTr="007D5367">
        <w:tc>
          <w:tcPr>
            <w:tcW w:w="586" w:type="pct"/>
          </w:tcPr>
          <w:p w14:paraId="5B011B87" w14:textId="776CC1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R4-2412197</w:t>
            </w:r>
          </w:p>
        </w:tc>
        <w:tc>
          <w:tcPr>
            <w:tcW w:w="1030" w:type="pct"/>
          </w:tcPr>
          <w:p w14:paraId="548A024D" w14:textId="223DB7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maintenance for R18 eFeRRM SCell activation</w:t>
            </w:r>
          </w:p>
        </w:tc>
        <w:tc>
          <w:tcPr>
            <w:tcW w:w="517" w:type="pct"/>
          </w:tcPr>
          <w:p w14:paraId="4D873244" w14:textId="34A9CD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6A042ED" w14:textId="712AA9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D347156" w14:textId="0CB0DE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4785</w:t>
            </w:r>
          </w:p>
        </w:tc>
        <w:tc>
          <w:tcPr>
            <w:tcW w:w="272" w:type="pct"/>
          </w:tcPr>
          <w:p w14:paraId="3FECD80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C28013E" w14:textId="785112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5C4A807" w14:textId="593E8B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46EDBCE" w14:textId="4F888A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NR_RRM_enh3-Core</w:t>
            </w:r>
          </w:p>
        </w:tc>
        <w:tc>
          <w:tcPr>
            <w:tcW w:w="511" w:type="pct"/>
          </w:tcPr>
          <w:p w14:paraId="2BF31759" w14:textId="442EB7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5F3C1B7F" w14:textId="77777777" w:rsidTr="007D5367">
        <w:tc>
          <w:tcPr>
            <w:tcW w:w="586" w:type="pct"/>
          </w:tcPr>
          <w:p w14:paraId="29D2726C" w14:textId="1FF7C3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R4-2412198</w:t>
            </w:r>
          </w:p>
        </w:tc>
        <w:tc>
          <w:tcPr>
            <w:tcW w:w="1030" w:type="pct"/>
          </w:tcPr>
          <w:p w14:paraId="097C5807" w14:textId="7F01F9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TC maintenance for R18 eFeRRM SCell activation</w:t>
            </w:r>
          </w:p>
        </w:tc>
        <w:tc>
          <w:tcPr>
            <w:tcW w:w="517" w:type="pct"/>
          </w:tcPr>
          <w:p w14:paraId="0249C044" w14:textId="09C6C2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2619B43" w14:textId="292C81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58E39C6" w14:textId="2B70E0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4786</w:t>
            </w:r>
          </w:p>
        </w:tc>
        <w:tc>
          <w:tcPr>
            <w:tcW w:w="272" w:type="pct"/>
          </w:tcPr>
          <w:p w14:paraId="4C4B490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F3C90AA" w14:textId="246034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186B9C6" w14:textId="19D1F6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891D00D" w14:textId="26E251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NR_RRM_enh3-Perf</w:t>
            </w:r>
          </w:p>
        </w:tc>
        <w:tc>
          <w:tcPr>
            <w:tcW w:w="511" w:type="pct"/>
          </w:tcPr>
          <w:p w14:paraId="4CE74482" w14:textId="534EDC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10E0287" w14:textId="77777777" w:rsidTr="007D5367">
        <w:tc>
          <w:tcPr>
            <w:tcW w:w="586" w:type="pct"/>
          </w:tcPr>
          <w:p w14:paraId="1F4DE312" w14:textId="118399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R4-2412200</w:t>
            </w:r>
          </w:p>
        </w:tc>
        <w:tc>
          <w:tcPr>
            <w:tcW w:w="1030" w:type="pct"/>
          </w:tcPr>
          <w:p w14:paraId="0A0CF153" w14:textId="00A8C1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core requirements maintenance for NES CHO</w:t>
            </w:r>
          </w:p>
        </w:tc>
        <w:tc>
          <w:tcPr>
            <w:tcW w:w="517" w:type="pct"/>
          </w:tcPr>
          <w:p w14:paraId="2D92B114" w14:textId="651CC9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FA02162" w14:textId="1C6D52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D2D93A0" w14:textId="28EF85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4787</w:t>
            </w:r>
          </w:p>
        </w:tc>
        <w:tc>
          <w:tcPr>
            <w:tcW w:w="272" w:type="pct"/>
          </w:tcPr>
          <w:p w14:paraId="0885580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E8F354C" w14:textId="07E3F5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6FC9141" w14:textId="4F3BCF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25D5324" w14:textId="44A1D4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Netw_Energy_NR-Core</w:t>
            </w:r>
          </w:p>
        </w:tc>
        <w:tc>
          <w:tcPr>
            <w:tcW w:w="511" w:type="pct"/>
          </w:tcPr>
          <w:p w14:paraId="414B4E77" w14:textId="0F70B1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65324915" w14:textId="77777777" w:rsidTr="007D5367">
        <w:tc>
          <w:tcPr>
            <w:tcW w:w="586" w:type="pct"/>
          </w:tcPr>
          <w:p w14:paraId="64AD3B33" w14:textId="552A99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R4-2412208</w:t>
            </w:r>
          </w:p>
        </w:tc>
        <w:tc>
          <w:tcPr>
            <w:tcW w:w="1030" w:type="pct"/>
          </w:tcPr>
          <w:p w14:paraId="64C4F84E" w14:textId="5E61BC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specification improvement for 38.133 A.5</w:t>
            </w:r>
          </w:p>
        </w:tc>
        <w:tc>
          <w:tcPr>
            <w:tcW w:w="517" w:type="pct"/>
          </w:tcPr>
          <w:p w14:paraId="7376ADF0" w14:textId="667BDD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AFBB5B8" w14:textId="38F57C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5770C1E" w14:textId="3CA82F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4788</w:t>
            </w:r>
          </w:p>
        </w:tc>
        <w:tc>
          <w:tcPr>
            <w:tcW w:w="272" w:type="pct"/>
          </w:tcPr>
          <w:p w14:paraId="13189E3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2794F43" w14:textId="1B35BA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2E27D2D" w14:textId="7736E4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5E91E42" w14:textId="0FE0F0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0B3AAE02" w14:textId="436AF3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02525598" w14:textId="77777777" w:rsidTr="007D5367">
        <w:tc>
          <w:tcPr>
            <w:tcW w:w="586" w:type="pct"/>
          </w:tcPr>
          <w:p w14:paraId="131B06C7" w14:textId="2BAA4F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R4-2412210</w:t>
            </w:r>
          </w:p>
        </w:tc>
        <w:tc>
          <w:tcPr>
            <w:tcW w:w="1030" w:type="pct"/>
          </w:tcPr>
          <w:p w14:paraId="0EDFBC3D" w14:textId="3FB242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Corrections on LTM TCI state activation</w:t>
            </w:r>
          </w:p>
        </w:tc>
        <w:tc>
          <w:tcPr>
            <w:tcW w:w="517" w:type="pct"/>
          </w:tcPr>
          <w:p w14:paraId="38452FA0" w14:textId="34B4CC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140E132" w14:textId="171CDC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10C0D5C" w14:textId="4953F5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4789</w:t>
            </w:r>
          </w:p>
        </w:tc>
        <w:tc>
          <w:tcPr>
            <w:tcW w:w="272" w:type="pct"/>
          </w:tcPr>
          <w:p w14:paraId="0669663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48396D0" w14:textId="35009F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73D77F1" w14:textId="73F309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C2F0BE1" w14:textId="4DBD68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23E77A7A" w14:textId="7670F2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948CC0E" w14:textId="77777777" w:rsidTr="007D5367">
        <w:tc>
          <w:tcPr>
            <w:tcW w:w="586" w:type="pct"/>
          </w:tcPr>
          <w:p w14:paraId="15F48681" w14:textId="28C932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R4-2413962</w:t>
            </w:r>
          </w:p>
        </w:tc>
        <w:tc>
          <w:tcPr>
            <w:tcW w:w="1030" w:type="pct"/>
          </w:tcPr>
          <w:p w14:paraId="60D8C0E8" w14:textId="49A98E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Corrections on LTM TCI state activation</w:t>
            </w:r>
          </w:p>
        </w:tc>
        <w:tc>
          <w:tcPr>
            <w:tcW w:w="517" w:type="pct"/>
          </w:tcPr>
          <w:p w14:paraId="766D5E0B" w14:textId="08BC8B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CBDBD10" w14:textId="444C1E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60AEC65" w14:textId="374C24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4789</w:t>
            </w:r>
          </w:p>
        </w:tc>
        <w:tc>
          <w:tcPr>
            <w:tcW w:w="272" w:type="pct"/>
          </w:tcPr>
          <w:p w14:paraId="1C1BD9E0" w14:textId="7F157CC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3823186" w14:textId="766117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4B2E900" w14:textId="05BEBE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EA180A3" w14:textId="01980C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54D0CCAC" w14:textId="413208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2E57F4E" w14:textId="77777777" w:rsidTr="007D5367">
        <w:tc>
          <w:tcPr>
            <w:tcW w:w="586" w:type="pct"/>
          </w:tcPr>
          <w:p w14:paraId="1D8CD49A" w14:textId="2951B2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R4-2412211</w:t>
            </w:r>
          </w:p>
        </w:tc>
        <w:tc>
          <w:tcPr>
            <w:tcW w:w="1030" w:type="pct"/>
          </w:tcPr>
          <w:p w14:paraId="3EC4E38C" w14:textId="3E3C5F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Corrections on LTM cell switch delay and PDCCH ordered RACH delay</w:t>
            </w:r>
          </w:p>
        </w:tc>
        <w:tc>
          <w:tcPr>
            <w:tcW w:w="517" w:type="pct"/>
          </w:tcPr>
          <w:p w14:paraId="225A5644" w14:textId="2D3086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EAC3176" w14:textId="399E54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EF27600" w14:textId="0A0C5E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4790</w:t>
            </w:r>
          </w:p>
        </w:tc>
        <w:tc>
          <w:tcPr>
            <w:tcW w:w="272" w:type="pct"/>
          </w:tcPr>
          <w:p w14:paraId="26A5BAD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EFD7F9B" w14:textId="177F24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E152B50" w14:textId="03B88C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D2B52E9" w14:textId="59FCE7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72188CFB" w14:textId="564C47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3776780E" w14:textId="77777777" w:rsidTr="007D5367">
        <w:tc>
          <w:tcPr>
            <w:tcW w:w="586" w:type="pct"/>
          </w:tcPr>
          <w:p w14:paraId="48EF1FCE" w14:textId="56E880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R4-2412212</w:t>
            </w:r>
          </w:p>
        </w:tc>
        <w:tc>
          <w:tcPr>
            <w:tcW w:w="1030" w:type="pct"/>
          </w:tcPr>
          <w:p w14:paraId="18A40A70" w14:textId="308E4A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Corrections on validity check requirements</w:t>
            </w:r>
          </w:p>
        </w:tc>
        <w:tc>
          <w:tcPr>
            <w:tcW w:w="517" w:type="pct"/>
          </w:tcPr>
          <w:p w14:paraId="6831340A" w14:textId="5DBEDD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HiSilicon, Apple</w:t>
            </w:r>
          </w:p>
        </w:tc>
        <w:tc>
          <w:tcPr>
            <w:tcW w:w="368" w:type="pct"/>
          </w:tcPr>
          <w:p w14:paraId="42A65D2B" w14:textId="7E439D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35105EE" w14:textId="02FB9E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4791</w:t>
            </w:r>
          </w:p>
        </w:tc>
        <w:tc>
          <w:tcPr>
            <w:tcW w:w="272" w:type="pct"/>
          </w:tcPr>
          <w:p w14:paraId="565D1DA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D467CBC" w14:textId="0A0781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42C2193" w14:textId="5D0A73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C10BFBF" w14:textId="74F74B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3998D6D5" w14:textId="4E1E10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43FCE6F1" w14:textId="77777777" w:rsidTr="007D5367">
        <w:tc>
          <w:tcPr>
            <w:tcW w:w="586" w:type="pct"/>
          </w:tcPr>
          <w:p w14:paraId="2C6CDB54" w14:textId="583481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R4-2412213</w:t>
            </w:r>
          </w:p>
        </w:tc>
        <w:tc>
          <w:tcPr>
            <w:tcW w:w="1030" w:type="pct"/>
          </w:tcPr>
          <w:p w14:paraId="6726F1DE" w14:textId="716425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on LTM test cases</w:t>
            </w:r>
          </w:p>
        </w:tc>
        <w:tc>
          <w:tcPr>
            <w:tcW w:w="517" w:type="pct"/>
          </w:tcPr>
          <w:p w14:paraId="5C19AF02" w14:textId="29F441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05BC601" w14:textId="1A86EC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BC7EBE1" w14:textId="453AEF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4792</w:t>
            </w:r>
          </w:p>
        </w:tc>
        <w:tc>
          <w:tcPr>
            <w:tcW w:w="272" w:type="pct"/>
          </w:tcPr>
          <w:p w14:paraId="7FB0F69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2F02517" w14:textId="0102C0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1CBCC7C" w14:textId="61B197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2705E74" w14:textId="751965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3BE464D4" w14:textId="6A5E40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3D39BB4" w14:textId="77777777" w:rsidTr="007D5367">
        <w:tc>
          <w:tcPr>
            <w:tcW w:w="586" w:type="pct"/>
          </w:tcPr>
          <w:p w14:paraId="0E6F4994" w14:textId="280923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R4-2413968</w:t>
            </w:r>
          </w:p>
        </w:tc>
        <w:tc>
          <w:tcPr>
            <w:tcW w:w="1030" w:type="pct"/>
          </w:tcPr>
          <w:p w14:paraId="5E665DD9" w14:textId="01A6C0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on LTM test cases</w:t>
            </w:r>
          </w:p>
        </w:tc>
        <w:tc>
          <w:tcPr>
            <w:tcW w:w="517" w:type="pct"/>
          </w:tcPr>
          <w:p w14:paraId="182B38AF" w14:textId="753E6E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D2A45CC" w14:textId="7717A2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9C49419" w14:textId="60BE2E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4792</w:t>
            </w:r>
          </w:p>
        </w:tc>
        <w:tc>
          <w:tcPr>
            <w:tcW w:w="272" w:type="pct"/>
          </w:tcPr>
          <w:p w14:paraId="35727FFD" w14:textId="7AF95A1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4A4DEE3" w14:textId="4B0265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4075300" w14:textId="360903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8080B1A" w14:textId="12C9DA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179ED810" w14:textId="64D65E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D1FB14D" w14:textId="77777777" w:rsidTr="007D5367">
        <w:tc>
          <w:tcPr>
            <w:tcW w:w="586" w:type="pct"/>
          </w:tcPr>
          <w:p w14:paraId="081AE31F" w14:textId="43E1DD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R4-2412214</w:t>
            </w:r>
          </w:p>
        </w:tc>
        <w:tc>
          <w:tcPr>
            <w:tcW w:w="1030" w:type="pct"/>
          </w:tcPr>
          <w:p w14:paraId="0A87E0F9" w14:textId="4B059F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on validity check test cases</w:t>
            </w:r>
          </w:p>
        </w:tc>
        <w:tc>
          <w:tcPr>
            <w:tcW w:w="517" w:type="pct"/>
          </w:tcPr>
          <w:p w14:paraId="19CE7997" w14:textId="31CCFE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HiSilicon, Nokia</w:t>
            </w:r>
          </w:p>
        </w:tc>
        <w:tc>
          <w:tcPr>
            <w:tcW w:w="368" w:type="pct"/>
          </w:tcPr>
          <w:p w14:paraId="211B5420" w14:textId="204A93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07700EE" w14:textId="67FE6E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4793</w:t>
            </w:r>
          </w:p>
        </w:tc>
        <w:tc>
          <w:tcPr>
            <w:tcW w:w="272" w:type="pct"/>
          </w:tcPr>
          <w:p w14:paraId="606B71D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4FC2F76" w14:textId="26D30C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9B5853B" w14:textId="099EEC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3C4E739" w14:textId="30D5E8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23E757CA" w14:textId="1944BA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9ADB897" w14:textId="77777777" w:rsidTr="007D5367">
        <w:tc>
          <w:tcPr>
            <w:tcW w:w="586" w:type="pct"/>
          </w:tcPr>
          <w:p w14:paraId="6F80FAD1" w14:textId="188F70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R4-2413969</w:t>
            </w:r>
          </w:p>
        </w:tc>
        <w:tc>
          <w:tcPr>
            <w:tcW w:w="1030" w:type="pct"/>
          </w:tcPr>
          <w:p w14:paraId="42231B96" w14:textId="51DC54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on validity check test cases</w:t>
            </w:r>
          </w:p>
        </w:tc>
        <w:tc>
          <w:tcPr>
            <w:tcW w:w="517" w:type="pct"/>
          </w:tcPr>
          <w:p w14:paraId="57E6267A" w14:textId="0CB364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335F001F" w14:textId="593603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E946B05" w14:textId="083795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4793</w:t>
            </w:r>
          </w:p>
        </w:tc>
        <w:tc>
          <w:tcPr>
            <w:tcW w:w="272" w:type="pct"/>
          </w:tcPr>
          <w:p w14:paraId="7EDA7CC6" w14:textId="575F17E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EF1AF98" w14:textId="7625BC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8EA10D8" w14:textId="20AA7B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694F1E8" w14:textId="4752E6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1B11170B" w14:textId="527110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D0E38E4" w14:textId="77777777" w:rsidTr="007D5367">
        <w:tc>
          <w:tcPr>
            <w:tcW w:w="586" w:type="pct"/>
          </w:tcPr>
          <w:p w14:paraId="5FB39B11" w14:textId="55A963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R4-2414115</w:t>
            </w:r>
          </w:p>
        </w:tc>
        <w:tc>
          <w:tcPr>
            <w:tcW w:w="1030" w:type="pct"/>
          </w:tcPr>
          <w:p w14:paraId="0850C4FA" w14:textId="5E68D1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on validity check test cases</w:t>
            </w:r>
          </w:p>
        </w:tc>
        <w:tc>
          <w:tcPr>
            <w:tcW w:w="517" w:type="pct"/>
          </w:tcPr>
          <w:p w14:paraId="1DA17095" w14:textId="763823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HiSilicon, Nokia</w:t>
            </w:r>
          </w:p>
        </w:tc>
        <w:tc>
          <w:tcPr>
            <w:tcW w:w="368" w:type="pct"/>
          </w:tcPr>
          <w:p w14:paraId="5568BBBA" w14:textId="62B720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DF69FDE" w14:textId="265ED7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4793</w:t>
            </w:r>
          </w:p>
        </w:tc>
        <w:tc>
          <w:tcPr>
            <w:tcW w:w="272" w:type="pct"/>
          </w:tcPr>
          <w:p w14:paraId="695FE48F" w14:textId="1F6B2193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1ED024C8" w14:textId="6BF3C0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21FD689" w14:textId="012F75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A76235C" w14:textId="14B805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71372EE0" w14:textId="72A4B2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92714C9" w14:textId="77777777" w:rsidTr="007D5367">
        <w:tc>
          <w:tcPr>
            <w:tcW w:w="586" w:type="pct"/>
          </w:tcPr>
          <w:p w14:paraId="262B0945" w14:textId="0B5523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R4-2412215</w:t>
            </w:r>
          </w:p>
        </w:tc>
        <w:tc>
          <w:tcPr>
            <w:tcW w:w="1030" w:type="pct"/>
          </w:tcPr>
          <w:p w14:paraId="5C0F633F" w14:textId="5C4C80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Update DCI based BWP switch delay on multiple CCs in multi-carrier enhancement</w:t>
            </w:r>
          </w:p>
        </w:tc>
        <w:tc>
          <w:tcPr>
            <w:tcW w:w="517" w:type="pct"/>
          </w:tcPr>
          <w:p w14:paraId="555F5727" w14:textId="7DF59A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59F6941" w14:textId="5226A8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F95C6A5" w14:textId="300E85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4794</w:t>
            </w:r>
          </w:p>
        </w:tc>
        <w:tc>
          <w:tcPr>
            <w:tcW w:w="272" w:type="pct"/>
          </w:tcPr>
          <w:p w14:paraId="7FF26E3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27B6916" w14:textId="381951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37B2585" w14:textId="3E5ED9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65B1F74" w14:textId="57DB13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NR_MC_enh-Core</w:t>
            </w:r>
          </w:p>
        </w:tc>
        <w:tc>
          <w:tcPr>
            <w:tcW w:w="511" w:type="pct"/>
          </w:tcPr>
          <w:p w14:paraId="30D29190" w14:textId="0A8989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FEB35EE" w14:textId="77777777" w:rsidTr="007D5367">
        <w:tc>
          <w:tcPr>
            <w:tcW w:w="586" w:type="pct"/>
          </w:tcPr>
          <w:p w14:paraId="3DF852C0" w14:textId="7D80E3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R4-2412216</w:t>
            </w:r>
          </w:p>
        </w:tc>
        <w:tc>
          <w:tcPr>
            <w:tcW w:w="1030" w:type="pct"/>
          </w:tcPr>
          <w:p w14:paraId="7A8B5967" w14:textId="54B597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on test case of Cell reselection to FR2 inter-frequency NR case</w:t>
            </w:r>
          </w:p>
        </w:tc>
        <w:tc>
          <w:tcPr>
            <w:tcW w:w="517" w:type="pct"/>
          </w:tcPr>
          <w:p w14:paraId="4EF1B376" w14:textId="558B7C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97E9733" w14:textId="633B40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87B577D" w14:textId="7335DD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4795</w:t>
            </w:r>
          </w:p>
        </w:tc>
        <w:tc>
          <w:tcPr>
            <w:tcW w:w="272" w:type="pct"/>
          </w:tcPr>
          <w:p w14:paraId="2ED8600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DE9C67D" w14:textId="747A5E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C70753D" w14:textId="157DB3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14E781C" w14:textId="1254A8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NR_HST_FR2_enh-Perf</w:t>
            </w:r>
          </w:p>
        </w:tc>
        <w:tc>
          <w:tcPr>
            <w:tcW w:w="511" w:type="pct"/>
          </w:tcPr>
          <w:p w14:paraId="0A628093" w14:textId="54C795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B0BBDC9" w14:textId="77777777" w:rsidTr="007D5367">
        <w:tc>
          <w:tcPr>
            <w:tcW w:w="586" w:type="pct"/>
          </w:tcPr>
          <w:p w14:paraId="465823A6" w14:textId="1C7C94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R4-2412217</w:t>
            </w:r>
          </w:p>
        </w:tc>
        <w:tc>
          <w:tcPr>
            <w:tcW w:w="1030" w:type="pct"/>
          </w:tcPr>
          <w:p w14:paraId="3E5C726B" w14:textId="724C3E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to measurement requirements with inactive eDRX</w:t>
            </w:r>
          </w:p>
        </w:tc>
        <w:tc>
          <w:tcPr>
            <w:tcW w:w="517" w:type="pct"/>
          </w:tcPr>
          <w:p w14:paraId="7B9E47E9" w14:textId="71FD5C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239BC12" w14:textId="1FD6EF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BF0ACEB" w14:textId="13BFC2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4796</w:t>
            </w:r>
          </w:p>
        </w:tc>
        <w:tc>
          <w:tcPr>
            <w:tcW w:w="272" w:type="pct"/>
          </w:tcPr>
          <w:p w14:paraId="5B269DE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3853C86" w14:textId="3E993D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96FE00E" w14:textId="17D744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3F37132" w14:textId="3875BA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NR_redcap_enh-Core</w:t>
            </w:r>
          </w:p>
        </w:tc>
        <w:tc>
          <w:tcPr>
            <w:tcW w:w="511" w:type="pct"/>
          </w:tcPr>
          <w:p w14:paraId="1D4A6B86" w14:textId="177F47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DFFFB34" w14:textId="77777777" w:rsidTr="007D5367">
        <w:tc>
          <w:tcPr>
            <w:tcW w:w="586" w:type="pct"/>
          </w:tcPr>
          <w:p w14:paraId="1B0D1409" w14:textId="3054C5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R4-2412219</w:t>
            </w:r>
          </w:p>
        </w:tc>
        <w:tc>
          <w:tcPr>
            <w:tcW w:w="1030" w:type="pct"/>
          </w:tcPr>
          <w:p w14:paraId="5FC6541E" w14:textId="3F2397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Update on SSB-less based SCell activation</w:t>
            </w:r>
          </w:p>
        </w:tc>
        <w:tc>
          <w:tcPr>
            <w:tcW w:w="517" w:type="pct"/>
          </w:tcPr>
          <w:p w14:paraId="5695DB3D" w14:textId="53756E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E0892EB" w14:textId="5B244F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9F92075" w14:textId="1B03E0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4797</w:t>
            </w:r>
          </w:p>
        </w:tc>
        <w:tc>
          <w:tcPr>
            <w:tcW w:w="272" w:type="pct"/>
          </w:tcPr>
          <w:p w14:paraId="255EEF3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60CBC9E" w14:textId="7EC91F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1ACE1D9" w14:textId="04BA87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061239E" w14:textId="02FA8F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Netw_Energy_NR-Core</w:t>
            </w:r>
          </w:p>
        </w:tc>
        <w:tc>
          <w:tcPr>
            <w:tcW w:w="511" w:type="pct"/>
          </w:tcPr>
          <w:p w14:paraId="79A01985" w14:textId="61633B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E33C2A3" w14:textId="77777777" w:rsidTr="007D5367">
        <w:tc>
          <w:tcPr>
            <w:tcW w:w="586" w:type="pct"/>
          </w:tcPr>
          <w:p w14:paraId="7A335B7B" w14:textId="12BEBE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R4-2413902</w:t>
            </w:r>
          </w:p>
        </w:tc>
        <w:tc>
          <w:tcPr>
            <w:tcW w:w="1030" w:type="pct"/>
          </w:tcPr>
          <w:p w14:paraId="1F4985C1" w14:textId="3AB08B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Update on SSB-less based SCell activation</w:t>
            </w:r>
          </w:p>
        </w:tc>
        <w:tc>
          <w:tcPr>
            <w:tcW w:w="517" w:type="pct"/>
          </w:tcPr>
          <w:p w14:paraId="629D118E" w14:textId="21DFE1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3EB769A0" w14:textId="24EB2B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D5BEE54" w14:textId="6CE4FE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4797</w:t>
            </w:r>
          </w:p>
        </w:tc>
        <w:tc>
          <w:tcPr>
            <w:tcW w:w="272" w:type="pct"/>
          </w:tcPr>
          <w:p w14:paraId="6AD2BFC4" w14:textId="280FA596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213A556" w14:textId="7B503E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6BA93B5" w14:textId="50782B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EC15AD3" w14:textId="2D27AF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Netw_Energy_NR-Core</w:t>
            </w:r>
          </w:p>
        </w:tc>
        <w:tc>
          <w:tcPr>
            <w:tcW w:w="511" w:type="pct"/>
          </w:tcPr>
          <w:p w14:paraId="4AC622D9" w14:textId="6690EB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4641836" w14:textId="77777777" w:rsidTr="007D5367">
        <w:tc>
          <w:tcPr>
            <w:tcW w:w="586" w:type="pct"/>
          </w:tcPr>
          <w:p w14:paraId="6A85ADBB" w14:textId="3F01D3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R4-2414101</w:t>
            </w:r>
          </w:p>
        </w:tc>
        <w:tc>
          <w:tcPr>
            <w:tcW w:w="1030" w:type="pct"/>
          </w:tcPr>
          <w:p w14:paraId="2566BBEC" w14:textId="440A17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Update on SSB-less based SCell activation</w:t>
            </w:r>
          </w:p>
        </w:tc>
        <w:tc>
          <w:tcPr>
            <w:tcW w:w="517" w:type="pct"/>
          </w:tcPr>
          <w:p w14:paraId="7144102B" w14:textId="52364B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B2D2DBE" w14:textId="0806A7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F40B00E" w14:textId="024944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4797</w:t>
            </w:r>
          </w:p>
        </w:tc>
        <w:tc>
          <w:tcPr>
            <w:tcW w:w="272" w:type="pct"/>
          </w:tcPr>
          <w:p w14:paraId="1FAF07B8" w14:textId="4FD27E22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18C7D06C" w14:textId="593DC0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4938A03" w14:textId="3103AA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B227991" w14:textId="74B612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Netw_Energy_NR-Core</w:t>
            </w:r>
          </w:p>
        </w:tc>
        <w:tc>
          <w:tcPr>
            <w:tcW w:w="511" w:type="pct"/>
          </w:tcPr>
          <w:p w14:paraId="249E9FC5" w14:textId="08019E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B692E88" w14:textId="77777777" w:rsidTr="007D5367">
        <w:tc>
          <w:tcPr>
            <w:tcW w:w="586" w:type="pct"/>
          </w:tcPr>
          <w:p w14:paraId="208E57DF" w14:textId="4D2AEB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R4-2412224</w:t>
            </w:r>
          </w:p>
        </w:tc>
        <w:tc>
          <w:tcPr>
            <w:tcW w:w="1030" w:type="pct"/>
          </w:tcPr>
          <w:p w14:paraId="0FCDC1A8" w14:textId="02A6D8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Corrections on measurement restriction for RLM, BFD and CBD R15</w:t>
            </w:r>
          </w:p>
        </w:tc>
        <w:tc>
          <w:tcPr>
            <w:tcW w:w="517" w:type="pct"/>
          </w:tcPr>
          <w:p w14:paraId="638B13FC" w14:textId="55DAB2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98A8F19" w14:textId="41F39B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3A0A926" w14:textId="399720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4798</w:t>
            </w:r>
          </w:p>
        </w:tc>
        <w:tc>
          <w:tcPr>
            <w:tcW w:w="272" w:type="pct"/>
          </w:tcPr>
          <w:p w14:paraId="4585BBF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688F688" w14:textId="75C937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3F66864A" w14:textId="435DB8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B3A9847" w14:textId="7D83F4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71F0BC00" w14:textId="4A4249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E15D4F7" w14:textId="77777777" w:rsidTr="007D5367">
        <w:tc>
          <w:tcPr>
            <w:tcW w:w="586" w:type="pct"/>
          </w:tcPr>
          <w:p w14:paraId="71E9249D" w14:textId="4697D6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R4-2413913</w:t>
            </w:r>
          </w:p>
        </w:tc>
        <w:tc>
          <w:tcPr>
            <w:tcW w:w="1030" w:type="pct"/>
          </w:tcPr>
          <w:p w14:paraId="182E9C24" w14:textId="4A0922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Corrections on measurement restriction for RLM, BFD and CBD R15</w:t>
            </w:r>
          </w:p>
        </w:tc>
        <w:tc>
          <w:tcPr>
            <w:tcW w:w="517" w:type="pct"/>
          </w:tcPr>
          <w:p w14:paraId="4F28C35B" w14:textId="5B8FD0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9DB4F53" w14:textId="374A05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D7F181E" w14:textId="2DB7DA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4798</w:t>
            </w:r>
          </w:p>
        </w:tc>
        <w:tc>
          <w:tcPr>
            <w:tcW w:w="272" w:type="pct"/>
          </w:tcPr>
          <w:p w14:paraId="2FCCFF21" w14:textId="0156101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66472B9" w14:textId="5DB4D8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369205F7" w14:textId="7DE216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AFB97A5" w14:textId="65931C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40F55049" w14:textId="57C5F2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9C3DF86" w14:textId="77777777" w:rsidTr="007D5367">
        <w:tc>
          <w:tcPr>
            <w:tcW w:w="586" w:type="pct"/>
          </w:tcPr>
          <w:p w14:paraId="57B36D85" w14:textId="4A6306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R4-2412225</w:t>
            </w:r>
          </w:p>
        </w:tc>
        <w:tc>
          <w:tcPr>
            <w:tcW w:w="1030" w:type="pct"/>
          </w:tcPr>
          <w:p w14:paraId="197D6CD9" w14:textId="53F1A9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Corrections on measurement restriction for RLM, BFD and CBD</w:t>
            </w:r>
          </w:p>
        </w:tc>
        <w:tc>
          <w:tcPr>
            <w:tcW w:w="517" w:type="pct"/>
          </w:tcPr>
          <w:p w14:paraId="7BC57906" w14:textId="78F889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1C0E439" w14:textId="71B153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0004117" w14:textId="3AD031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4799</w:t>
            </w:r>
          </w:p>
        </w:tc>
        <w:tc>
          <w:tcPr>
            <w:tcW w:w="272" w:type="pct"/>
          </w:tcPr>
          <w:p w14:paraId="64CDD5C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78F7655" w14:textId="5FF95B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65BB6D73" w14:textId="7C33B8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262B50F" w14:textId="6742E0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7FC8E9F2" w14:textId="0BBDF1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910325A" w14:textId="77777777" w:rsidTr="007D5367">
        <w:tc>
          <w:tcPr>
            <w:tcW w:w="586" w:type="pct"/>
          </w:tcPr>
          <w:p w14:paraId="3713ABB0" w14:textId="3D6882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R4-2412226</w:t>
            </w:r>
          </w:p>
        </w:tc>
        <w:tc>
          <w:tcPr>
            <w:tcW w:w="1030" w:type="pct"/>
          </w:tcPr>
          <w:p w14:paraId="08AE436D" w14:textId="6D6B35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Corrections on measurement restriction for RLM, BFD and CBD R17</w:t>
            </w:r>
          </w:p>
        </w:tc>
        <w:tc>
          <w:tcPr>
            <w:tcW w:w="517" w:type="pct"/>
          </w:tcPr>
          <w:p w14:paraId="205D60D3" w14:textId="44F79C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39584948" w14:textId="6A32DC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B0025B4" w14:textId="3C3A82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4800</w:t>
            </w:r>
          </w:p>
        </w:tc>
        <w:tc>
          <w:tcPr>
            <w:tcW w:w="272" w:type="pct"/>
          </w:tcPr>
          <w:p w14:paraId="1FB3160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45FCCE7" w14:textId="2BBFF7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A4477A8" w14:textId="7E964A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FAF5BA6" w14:textId="66B545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555BAD32" w14:textId="532AC0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07147BF" w14:textId="77777777" w:rsidTr="007D5367">
        <w:tc>
          <w:tcPr>
            <w:tcW w:w="586" w:type="pct"/>
          </w:tcPr>
          <w:p w14:paraId="5D70644C" w14:textId="24DA41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R4-2413914</w:t>
            </w:r>
          </w:p>
        </w:tc>
        <w:tc>
          <w:tcPr>
            <w:tcW w:w="1030" w:type="pct"/>
          </w:tcPr>
          <w:p w14:paraId="3BC4B09F" w14:textId="63FF7C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Corrections on measurement restriction for RLM, BFD and CBD R17</w:t>
            </w:r>
          </w:p>
        </w:tc>
        <w:tc>
          <w:tcPr>
            <w:tcW w:w="517" w:type="pct"/>
          </w:tcPr>
          <w:p w14:paraId="03B884A7" w14:textId="5B4B91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8C5B9AE" w14:textId="7D06B8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4713F33" w14:textId="05D602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4800</w:t>
            </w:r>
          </w:p>
        </w:tc>
        <w:tc>
          <w:tcPr>
            <w:tcW w:w="272" w:type="pct"/>
          </w:tcPr>
          <w:p w14:paraId="77924C15" w14:textId="7E2CBCB3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27DC98D" w14:textId="15502B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EA9ECE1" w14:textId="3F99B7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7F15898" w14:textId="071939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50E08593" w14:textId="6DC360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04B3571" w14:textId="77777777" w:rsidTr="007D5367">
        <w:tc>
          <w:tcPr>
            <w:tcW w:w="586" w:type="pct"/>
          </w:tcPr>
          <w:p w14:paraId="15200C48" w14:textId="604DD8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R4-2412227</w:t>
            </w:r>
          </w:p>
        </w:tc>
        <w:tc>
          <w:tcPr>
            <w:tcW w:w="1030" w:type="pct"/>
          </w:tcPr>
          <w:p w14:paraId="0983EADF" w14:textId="257236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Corrections on measurement restriction for RLM, BFD and CBD R18</w:t>
            </w:r>
          </w:p>
        </w:tc>
        <w:tc>
          <w:tcPr>
            <w:tcW w:w="517" w:type="pct"/>
          </w:tcPr>
          <w:p w14:paraId="24D60FC8" w14:textId="29B449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32829EC" w14:textId="04765E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6DD1A66" w14:textId="4C0871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4801</w:t>
            </w:r>
          </w:p>
        </w:tc>
        <w:tc>
          <w:tcPr>
            <w:tcW w:w="272" w:type="pct"/>
          </w:tcPr>
          <w:p w14:paraId="1B4AA8D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A3B848A" w14:textId="7B07F2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8586C75" w14:textId="7AFCA0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345CBE6" w14:textId="489D08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57AC1916" w14:textId="4B6E22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FBDBBFA" w14:textId="77777777" w:rsidTr="007D5367">
        <w:tc>
          <w:tcPr>
            <w:tcW w:w="586" w:type="pct"/>
          </w:tcPr>
          <w:p w14:paraId="0737FD70" w14:textId="0CE154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R4-2412228</w:t>
            </w:r>
          </w:p>
        </w:tc>
        <w:tc>
          <w:tcPr>
            <w:tcW w:w="1030" w:type="pct"/>
          </w:tcPr>
          <w:p w14:paraId="0A0257AE" w14:textId="3B8183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core requirements maintenance for R18 ATG</w:t>
            </w:r>
          </w:p>
        </w:tc>
        <w:tc>
          <w:tcPr>
            <w:tcW w:w="517" w:type="pct"/>
          </w:tcPr>
          <w:p w14:paraId="16EA6536" w14:textId="729D5C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39398888" w14:textId="19F72B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F37A0EC" w14:textId="3A445C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4802</w:t>
            </w:r>
          </w:p>
        </w:tc>
        <w:tc>
          <w:tcPr>
            <w:tcW w:w="272" w:type="pct"/>
          </w:tcPr>
          <w:p w14:paraId="44255D9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88369CD" w14:textId="6B90D6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47ECD6B" w14:textId="2E8F65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F9B4395" w14:textId="4E3006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NR_ATG-Core</w:t>
            </w:r>
          </w:p>
        </w:tc>
        <w:tc>
          <w:tcPr>
            <w:tcW w:w="511" w:type="pct"/>
          </w:tcPr>
          <w:p w14:paraId="627C906E" w14:textId="238125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9881A9F" w14:textId="77777777" w:rsidTr="007D5367">
        <w:tc>
          <w:tcPr>
            <w:tcW w:w="586" w:type="pct"/>
          </w:tcPr>
          <w:p w14:paraId="60996142" w14:textId="057217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R4-2413941</w:t>
            </w:r>
          </w:p>
        </w:tc>
        <w:tc>
          <w:tcPr>
            <w:tcW w:w="1030" w:type="pct"/>
          </w:tcPr>
          <w:p w14:paraId="77350873" w14:textId="050276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core requirements maintenance for R18 ATG</w:t>
            </w:r>
          </w:p>
        </w:tc>
        <w:tc>
          <w:tcPr>
            <w:tcW w:w="517" w:type="pct"/>
          </w:tcPr>
          <w:p w14:paraId="48921E0F" w14:textId="4A8236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8981013" w14:textId="006CF4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CAD6E95" w14:textId="6EDDE4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4802</w:t>
            </w:r>
          </w:p>
        </w:tc>
        <w:tc>
          <w:tcPr>
            <w:tcW w:w="272" w:type="pct"/>
          </w:tcPr>
          <w:p w14:paraId="5478477C" w14:textId="518C9A7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55B358B" w14:textId="1A0FB9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721D2A3" w14:textId="684A5D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79A9973" w14:textId="07E920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NR_ATG-Core</w:t>
            </w:r>
          </w:p>
        </w:tc>
        <w:tc>
          <w:tcPr>
            <w:tcW w:w="511" w:type="pct"/>
          </w:tcPr>
          <w:p w14:paraId="70FD8945" w14:textId="159EC7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0F1E064" w14:textId="77777777" w:rsidTr="007D5367">
        <w:tc>
          <w:tcPr>
            <w:tcW w:w="586" w:type="pct"/>
          </w:tcPr>
          <w:p w14:paraId="4C995E89" w14:textId="2A3A22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R4-2412238</w:t>
            </w:r>
          </w:p>
        </w:tc>
        <w:tc>
          <w:tcPr>
            <w:tcW w:w="1030" w:type="pct"/>
          </w:tcPr>
          <w:p w14:paraId="32CC8164" w14:textId="134323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 NR_NTN_enh-Core) Formal CR on interruption time in handover delay for NR SAN FR2-NTN – NR SAN FR2-NTN Handover</w:t>
            </w:r>
          </w:p>
        </w:tc>
        <w:tc>
          <w:tcPr>
            <w:tcW w:w="517" w:type="pct"/>
          </w:tcPr>
          <w:p w14:paraId="6A8CA813" w14:textId="11B836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118DD6F" w14:textId="6313DC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1F3C0D2" w14:textId="0C06E4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4803</w:t>
            </w:r>
          </w:p>
        </w:tc>
        <w:tc>
          <w:tcPr>
            <w:tcW w:w="272" w:type="pct"/>
          </w:tcPr>
          <w:p w14:paraId="1F38F56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72C5F31" w14:textId="7F666C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C4CB9A9" w14:textId="176159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67B6097" w14:textId="0CB3E3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16352C51" w14:textId="6C243D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BF78E1C" w14:textId="77777777" w:rsidTr="007D5367">
        <w:tc>
          <w:tcPr>
            <w:tcW w:w="586" w:type="pct"/>
          </w:tcPr>
          <w:p w14:paraId="0ADBE1E4" w14:textId="531391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R4-2412239</w:t>
            </w:r>
          </w:p>
        </w:tc>
        <w:tc>
          <w:tcPr>
            <w:tcW w:w="1030" w:type="pct"/>
          </w:tcPr>
          <w:p w14:paraId="3075AB0B" w14:textId="30B5CB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 NR_NTN_enh-Core) Formal CR on measurements of inter-frequency NR cells with NTN carrier NTN</w:t>
            </w:r>
          </w:p>
        </w:tc>
        <w:tc>
          <w:tcPr>
            <w:tcW w:w="517" w:type="pct"/>
          </w:tcPr>
          <w:p w14:paraId="2D2F8CD8" w14:textId="49581B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143B0C7B" w14:textId="542CF8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85A89E3" w14:textId="5C3AB4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4804</w:t>
            </w:r>
          </w:p>
        </w:tc>
        <w:tc>
          <w:tcPr>
            <w:tcW w:w="272" w:type="pct"/>
          </w:tcPr>
          <w:p w14:paraId="0468985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BA89BFE" w14:textId="533951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E753212" w14:textId="58EC5C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10EAB5E" w14:textId="7E991D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2AD0EBEC" w14:textId="531F4A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251A44C1" w14:textId="77777777" w:rsidTr="007D5367">
        <w:tc>
          <w:tcPr>
            <w:tcW w:w="586" w:type="pct"/>
          </w:tcPr>
          <w:p w14:paraId="552C8BF2" w14:textId="7BCC6C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R4-2412241</w:t>
            </w:r>
          </w:p>
        </w:tc>
        <w:tc>
          <w:tcPr>
            <w:tcW w:w="1030" w:type="pct"/>
          </w:tcPr>
          <w:p w14:paraId="2901A85E" w14:textId="6C728E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core part for BWP operation without restriction</w:t>
            </w:r>
          </w:p>
        </w:tc>
        <w:tc>
          <w:tcPr>
            <w:tcW w:w="517" w:type="pct"/>
          </w:tcPr>
          <w:p w14:paraId="3FA4F5BD" w14:textId="01C63A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36743A76" w14:textId="2CCDA9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3F3A2CD" w14:textId="68E96C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4805</w:t>
            </w:r>
          </w:p>
        </w:tc>
        <w:tc>
          <w:tcPr>
            <w:tcW w:w="272" w:type="pct"/>
          </w:tcPr>
          <w:p w14:paraId="54B9557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510522D" w14:textId="5DEE9A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E2D7F09" w14:textId="25ABF5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26F4B51" w14:textId="50FA01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NR_BWP_wor-Core</w:t>
            </w:r>
          </w:p>
        </w:tc>
        <w:tc>
          <w:tcPr>
            <w:tcW w:w="511" w:type="pct"/>
          </w:tcPr>
          <w:p w14:paraId="32A95478" w14:textId="2221A5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3F1F843F" w14:textId="77777777" w:rsidTr="007D5367">
        <w:tc>
          <w:tcPr>
            <w:tcW w:w="586" w:type="pct"/>
          </w:tcPr>
          <w:p w14:paraId="6C755BD1" w14:textId="37214D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R4-2412242</w:t>
            </w:r>
          </w:p>
        </w:tc>
        <w:tc>
          <w:tcPr>
            <w:tcW w:w="1030" w:type="pct"/>
          </w:tcPr>
          <w:p w14:paraId="6D5055BD" w14:textId="13AF1D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test cases for BWP operation without restriction</w:t>
            </w:r>
          </w:p>
        </w:tc>
        <w:tc>
          <w:tcPr>
            <w:tcW w:w="517" w:type="pct"/>
          </w:tcPr>
          <w:p w14:paraId="3DF61465" w14:textId="4006D9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24792D5A" w14:textId="61C16D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7CD942F" w14:textId="549D9C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4806</w:t>
            </w:r>
          </w:p>
        </w:tc>
        <w:tc>
          <w:tcPr>
            <w:tcW w:w="272" w:type="pct"/>
          </w:tcPr>
          <w:p w14:paraId="04BABBA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ABD8A5A" w14:textId="3D83E4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4715745" w14:textId="07E167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B2DAADD" w14:textId="6D44D1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NR_BWP_wor-Perf</w:t>
            </w:r>
          </w:p>
        </w:tc>
        <w:tc>
          <w:tcPr>
            <w:tcW w:w="511" w:type="pct"/>
          </w:tcPr>
          <w:p w14:paraId="1200ADFD" w14:textId="041DAE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8DD92CD" w14:textId="77777777" w:rsidTr="007D5367">
        <w:tc>
          <w:tcPr>
            <w:tcW w:w="586" w:type="pct"/>
          </w:tcPr>
          <w:p w14:paraId="20F48C97" w14:textId="1755AF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R4-2413951</w:t>
            </w:r>
          </w:p>
        </w:tc>
        <w:tc>
          <w:tcPr>
            <w:tcW w:w="1030" w:type="pct"/>
          </w:tcPr>
          <w:p w14:paraId="60C23DAB" w14:textId="4D45D9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test cases for BWP operation without restriction</w:t>
            </w:r>
          </w:p>
        </w:tc>
        <w:tc>
          <w:tcPr>
            <w:tcW w:w="517" w:type="pct"/>
          </w:tcPr>
          <w:p w14:paraId="16C4A789" w14:textId="0BA6E3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115BE127" w14:textId="1C693D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CD9595B" w14:textId="0C77D7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4806</w:t>
            </w:r>
          </w:p>
        </w:tc>
        <w:tc>
          <w:tcPr>
            <w:tcW w:w="272" w:type="pct"/>
          </w:tcPr>
          <w:p w14:paraId="0945B6C7" w14:textId="6CA45EB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281A50B" w14:textId="78D374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2A56C0A" w14:textId="631E50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F2E9BB1" w14:textId="1CF1D6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NR_BWP_wor-Perf</w:t>
            </w:r>
          </w:p>
        </w:tc>
        <w:tc>
          <w:tcPr>
            <w:tcW w:w="511" w:type="pct"/>
          </w:tcPr>
          <w:p w14:paraId="2A17A9E6" w14:textId="04B01D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E417589" w14:textId="77777777" w:rsidTr="007D5367">
        <w:tc>
          <w:tcPr>
            <w:tcW w:w="586" w:type="pct"/>
          </w:tcPr>
          <w:p w14:paraId="294DA224" w14:textId="5046C4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R4-2412244</w:t>
            </w:r>
          </w:p>
        </w:tc>
        <w:tc>
          <w:tcPr>
            <w:tcW w:w="1030" w:type="pct"/>
          </w:tcPr>
          <w:p w14:paraId="2251F541" w14:textId="45DB81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measurement restriction requirements for multi-Rx</w:t>
            </w:r>
          </w:p>
        </w:tc>
        <w:tc>
          <w:tcPr>
            <w:tcW w:w="517" w:type="pct"/>
          </w:tcPr>
          <w:p w14:paraId="3D3A7E9A" w14:textId="10F4E1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0817B86F" w14:textId="1D8DB5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10B2FAD" w14:textId="6088D5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4807</w:t>
            </w:r>
          </w:p>
        </w:tc>
        <w:tc>
          <w:tcPr>
            <w:tcW w:w="272" w:type="pct"/>
          </w:tcPr>
          <w:p w14:paraId="7530BFE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A3F3318" w14:textId="7C73AD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5981DD3" w14:textId="7CD7AA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7BCF608" w14:textId="78B34F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1" w:type="pct"/>
          </w:tcPr>
          <w:p w14:paraId="7737443B" w14:textId="12038A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838016B" w14:textId="77777777" w:rsidTr="007D5367">
        <w:tc>
          <w:tcPr>
            <w:tcW w:w="586" w:type="pct"/>
          </w:tcPr>
          <w:p w14:paraId="4DA64DFA" w14:textId="079B2D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R4-2414047</w:t>
            </w:r>
          </w:p>
        </w:tc>
        <w:tc>
          <w:tcPr>
            <w:tcW w:w="1030" w:type="pct"/>
          </w:tcPr>
          <w:p w14:paraId="000A50C8" w14:textId="672D7A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measurement restriction requirements for multi-Rx</w:t>
            </w:r>
          </w:p>
        </w:tc>
        <w:tc>
          <w:tcPr>
            <w:tcW w:w="517" w:type="pct"/>
          </w:tcPr>
          <w:p w14:paraId="26C9BDC8" w14:textId="56B66D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2482732E" w14:textId="2F8D88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B8984CD" w14:textId="63C91D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4807</w:t>
            </w:r>
          </w:p>
        </w:tc>
        <w:tc>
          <w:tcPr>
            <w:tcW w:w="272" w:type="pct"/>
          </w:tcPr>
          <w:p w14:paraId="25B88531" w14:textId="3582163C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2DA5EAD" w14:textId="5A9BBB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E6EDD53" w14:textId="23746D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E2DA81E" w14:textId="448745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1" w:type="pct"/>
          </w:tcPr>
          <w:p w14:paraId="3897878D" w14:textId="146F69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E346F6E" w14:textId="77777777" w:rsidTr="007D5367">
        <w:tc>
          <w:tcPr>
            <w:tcW w:w="586" w:type="pct"/>
          </w:tcPr>
          <w:p w14:paraId="260DB985" w14:textId="2CA39B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R4-2412245</w:t>
            </w:r>
          </w:p>
        </w:tc>
        <w:tc>
          <w:tcPr>
            <w:tcW w:w="1030" w:type="pct"/>
          </w:tcPr>
          <w:p w14:paraId="7792EB52" w14:textId="1B9888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test cases for m-DCI based TCI dual states switch for multi-Rx</w:t>
            </w:r>
          </w:p>
        </w:tc>
        <w:tc>
          <w:tcPr>
            <w:tcW w:w="517" w:type="pct"/>
          </w:tcPr>
          <w:p w14:paraId="5A5A97FB" w14:textId="45C40B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6085674D" w14:textId="0D0BDC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8D8DD1F" w14:textId="1B085F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4808</w:t>
            </w:r>
          </w:p>
        </w:tc>
        <w:tc>
          <w:tcPr>
            <w:tcW w:w="272" w:type="pct"/>
          </w:tcPr>
          <w:p w14:paraId="32A7DA8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C777F60" w14:textId="2B440A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F5E7C43" w14:textId="6C46B9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6D1EFE2" w14:textId="703D13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NR_FR2_multiRX_DL-Perf</w:t>
            </w:r>
          </w:p>
        </w:tc>
        <w:tc>
          <w:tcPr>
            <w:tcW w:w="511" w:type="pct"/>
          </w:tcPr>
          <w:p w14:paraId="5EEC66E6" w14:textId="7228CE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CD9A861" w14:textId="77777777" w:rsidTr="007D5367">
        <w:tc>
          <w:tcPr>
            <w:tcW w:w="586" w:type="pct"/>
          </w:tcPr>
          <w:p w14:paraId="7F610980" w14:textId="251D7A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R4-2414050</w:t>
            </w:r>
          </w:p>
        </w:tc>
        <w:tc>
          <w:tcPr>
            <w:tcW w:w="1030" w:type="pct"/>
          </w:tcPr>
          <w:p w14:paraId="48B6646B" w14:textId="770040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test cases for m-DCI based TCI dual states switch for multi-Rx</w:t>
            </w:r>
          </w:p>
        </w:tc>
        <w:tc>
          <w:tcPr>
            <w:tcW w:w="517" w:type="pct"/>
          </w:tcPr>
          <w:p w14:paraId="18372C86" w14:textId="5FA876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17B3C761" w14:textId="5CDF57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6F49EA4" w14:textId="7F1E17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4808</w:t>
            </w:r>
          </w:p>
        </w:tc>
        <w:tc>
          <w:tcPr>
            <w:tcW w:w="272" w:type="pct"/>
          </w:tcPr>
          <w:p w14:paraId="5176E194" w14:textId="40830D2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8B8C919" w14:textId="7E9B6A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407B839" w14:textId="2B5B37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7332B03" w14:textId="657469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NR_FR2_multiRX_DL-Perf</w:t>
            </w:r>
          </w:p>
        </w:tc>
        <w:tc>
          <w:tcPr>
            <w:tcW w:w="511" w:type="pct"/>
          </w:tcPr>
          <w:p w14:paraId="0105F6CC" w14:textId="3E012C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0ADFC5E" w14:textId="77777777" w:rsidTr="007D5367">
        <w:tc>
          <w:tcPr>
            <w:tcW w:w="586" w:type="pct"/>
          </w:tcPr>
          <w:p w14:paraId="53004685" w14:textId="3DB789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R4-2412246</w:t>
            </w:r>
          </w:p>
        </w:tc>
        <w:tc>
          <w:tcPr>
            <w:tcW w:w="1030" w:type="pct"/>
          </w:tcPr>
          <w:p w14:paraId="4C9E4451" w14:textId="451933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correct RRM requirements for DCI based BWP switching on multiple CCs for multi-carrier enh</w:t>
            </w:r>
          </w:p>
        </w:tc>
        <w:tc>
          <w:tcPr>
            <w:tcW w:w="517" w:type="pct"/>
          </w:tcPr>
          <w:p w14:paraId="6EAFB5C2" w14:textId="72E0E6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65DCC79D" w14:textId="38EAC3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1E2C0DA" w14:textId="21583B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4809</w:t>
            </w:r>
          </w:p>
        </w:tc>
        <w:tc>
          <w:tcPr>
            <w:tcW w:w="272" w:type="pct"/>
          </w:tcPr>
          <w:p w14:paraId="530D5DD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2D5B122" w14:textId="50F4AC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AF94FC1" w14:textId="558BF9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9754FE4" w14:textId="75E34B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NR_MC_enh-Core</w:t>
            </w:r>
          </w:p>
        </w:tc>
        <w:tc>
          <w:tcPr>
            <w:tcW w:w="511" w:type="pct"/>
          </w:tcPr>
          <w:p w14:paraId="5486C12F" w14:textId="2BDDF0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54AA9FB8" w14:textId="77777777" w:rsidTr="007D5367">
        <w:tc>
          <w:tcPr>
            <w:tcW w:w="586" w:type="pct"/>
          </w:tcPr>
          <w:p w14:paraId="5A758B62" w14:textId="30BE42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R4-2412285</w:t>
            </w:r>
          </w:p>
        </w:tc>
        <w:tc>
          <w:tcPr>
            <w:tcW w:w="1030" w:type="pct"/>
          </w:tcPr>
          <w:p w14:paraId="6A71274F" w14:textId="0E123D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(NR_RRM_enh3_Perf) CR to TS38.133 for FR1-FR1 NRDC SCG activation test case update</w:t>
            </w:r>
          </w:p>
        </w:tc>
        <w:tc>
          <w:tcPr>
            <w:tcW w:w="517" w:type="pct"/>
          </w:tcPr>
          <w:p w14:paraId="11FDF372" w14:textId="6CCA40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5671058C" w14:textId="261975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8EEC159" w14:textId="39BE55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4810</w:t>
            </w:r>
          </w:p>
        </w:tc>
        <w:tc>
          <w:tcPr>
            <w:tcW w:w="272" w:type="pct"/>
          </w:tcPr>
          <w:p w14:paraId="0A7C45F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C956F12" w14:textId="55E0BF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BD2EAEA" w14:textId="2A325B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</w:t>
            </w:r>
          </w:p>
        </w:tc>
        <w:tc>
          <w:tcPr>
            <w:tcW w:w="736" w:type="pct"/>
          </w:tcPr>
          <w:p w14:paraId="158B09FF" w14:textId="68E74A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NR_RRM_enh3-Perf</w:t>
            </w:r>
          </w:p>
        </w:tc>
        <w:tc>
          <w:tcPr>
            <w:tcW w:w="511" w:type="pct"/>
          </w:tcPr>
          <w:p w14:paraId="120B4033" w14:textId="0C2718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B067CFE" w14:textId="77777777" w:rsidTr="007D5367">
        <w:tc>
          <w:tcPr>
            <w:tcW w:w="586" w:type="pct"/>
          </w:tcPr>
          <w:p w14:paraId="7B684FD7" w14:textId="02F600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R4-2414024</w:t>
            </w:r>
          </w:p>
        </w:tc>
        <w:tc>
          <w:tcPr>
            <w:tcW w:w="1030" w:type="pct"/>
          </w:tcPr>
          <w:p w14:paraId="6BCBEF34" w14:textId="327F16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38.133 on RRM SCG activation deactivation test case  for FR1-FR1 inter-band NR-DC with target Pscell in FR1</w:t>
            </w:r>
          </w:p>
        </w:tc>
        <w:tc>
          <w:tcPr>
            <w:tcW w:w="517" w:type="pct"/>
          </w:tcPr>
          <w:p w14:paraId="09A480BA" w14:textId="5084B1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06EB032A" w14:textId="0D9855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0E52074" w14:textId="280F4F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4810</w:t>
            </w:r>
          </w:p>
        </w:tc>
        <w:tc>
          <w:tcPr>
            <w:tcW w:w="272" w:type="pct"/>
          </w:tcPr>
          <w:p w14:paraId="711AAC79" w14:textId="6E7B6A4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7578FDA" w14:textId="0FA924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53660CE" w14:textId="66F57B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</w:t>
            </w:r>
          </w:p>
        </w:tc>
        <w:tc>
          <w:tcPr>
            <w:tcW w:w="736" w:type="pct"/>
          </w:tcPr>
          <w:p w14:paraId="722CAB08" w14:textId="728DE6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NR_RRM_enh3-Perf</w:t>
            </w:r>
          </w:p>
        </w:tc>
        <w:tc>
          <w:tcPr>
            <w:tcW w:w="511" w:type="pct"/>
          </w:tcPr>
          <w:p w14:paraId="36AA36D6" w14:textId="48D898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BD220E2" w14:textId="77777777" w:rsidTr="007D5367">
        <w:tc>
          <w:tcPr>
            <w:tcW w:w="586" w:type="pct"/>
          </w:tcPr>
          <w:p w14:paraId="5FCAD4AA" w14:textId="27445C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R4-2412287</w:t>
            </w:r>
          </w:p>
        </w:tc>
        <w:tc>
          <w:tcPr>
            <w:tcW w:w="1030" w:type="pct"/>
          </w:tcPr>
          <w:p w14:paraId="034D6696" w14:textId="049262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editorial changes for MUSIM</w:t>
            </w:r>
          </w:p>
        </w:tc>
        <w:tc>
          <w:tcPr>
            <w:tcW w:w="517" w:type="pct"/>
          </w:tcPr>
          <w:p w14:paraId="4B654063" w14:textId="7EE719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06640324" w14:textId="02D816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5D93925" w14:textId="36F205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4811</w:t>
            </w:r>
          </w:p>
        </w:tc>
        <w:tc>
          <w:tcPr>
            <w:tcW w:w="272" w:type="pct"/>
          </w:tcPr>
          <w:p w14:paraId="39721BB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99DAB5E" w14:textId="7DCC20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0C43353" w14:textId="1B0DB8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1F1F2DB" w14:textId="786B0C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NR_DualTxRx_MUSIM-Core</w:t>
            </w:r>
          </w:p>
        </w:tc>
        <w:tc>
          <w:tcPr>
            <w:tcW w:w="511" w:type="pct"/>
          </w:tcPr>
          <w:p w14:paraId="19FEB77E" w14:textId="3DC929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009A5D31" w14:textId="77777777" w:rsidTr="007D5367">
        <w:tc>
          <w:tcPr>
            <w:tcW w:w="586" w:type="pct"/>
          </w:tcPr>
          <w:p w14:paraId="0CD10EF9" w14:textId="3CF5CB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R4-2412288</w:t>
            </w:r>
          </w:p>
        </w:tc>
        <w:tc>
          <w:tcPr>
            <w:tcW w:w="1030" w:type="pct"/>
          </w:tcPr>
          <w:p w14:paraId="4B381895" w14:textId="3C92E8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FR1 Type-1 gap + periodic MUSIM gap for SSB-based measurements in inter-frequency layers</w:t>
            </w:r>
          </w:p>
        </w:tc>
        <w:tc>
          <w:tcPr>
            <w:tcW w:w="517" w:type="pct"/>
          </w:tcPr>
          <w:p w14:paraId="4213F9D3" w14:textId="6AE81D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1363EA7F" w14:textId="65C69D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B27D19D" w14:textId="0FA3B7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4812</w:t>
            </w:r>
          </w:p>
        </w:tc>
        <w:tc>
          <w:tcPr>
            <w:tcW w:w="272" w:type="pct"/>
          </w:tcPr>
          <w:p w14:paraId="41A17F2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B98C706" w14:textId="16C93F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F181DAD" w14:textId="418CAC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B375049" w14:textId="4CC86F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NR_DualTxRx_MUSIM-Perf</w:t>
            </w:r>
          </w:p>
        </w:tc>
        <w:tc>
          <w:tcPr>
            <w:tcW w:w="511" w:type="pct"/>
          </w:tcPr>
          <w:p w14:paraId="540FE393" w14:textId="405D78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16C8038" w14:textId="77777777" w:rsidTr="007D5367">
        <w:tc>
          <w:tcPr>
            <w:tcW w:w="586" w:type="pct"/>
          </w:tcPr>
          <w:p w14:paraId="43B40481" w14:textId="2A7FA0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R4-2413954</w:t>
            </w:r>
          </w:p>
        </w:tc>
        <w:tc>
          <w:tcPr>
            <w:tcW w:w="1030" w:type="pct"/>
          </w:tcPr>
          <w:p w14:paraId="6C1D9104" w14:textId="7D4915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FR1 Type-1 gap + periodic MUSIM gap for SSB-based measurements in inter-frequency layers</w:t>
            </w:r>
          </w:p>
        </w:tc>
        <w:tc>
          <w:tcPr>
            <w:tcW w:w="517" w:type="pct"/>
          </w:tcPr>
          <w:p w14:paraId="45514395" w14:textId="77C86D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599A9227" w14:textId="5F22DB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9E5D902" w14:textId="573C93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4812</w:t>
            </w:r>
          </w:p>
        </w:tc>
        <w:tc>
          <w:tcPr>
            <w:tcW w:w="272" w:type="pct"/>
          </w:tcPr>
          <w:p w14:paraId="21C2D85A" w14:textId="49EE60F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AF2B821" w14:textId="590A48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C8EB61C" w14:textId="7A87A5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9ED2E21" w14:textId="40F741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NR_DualTxRx_MUSIM-Perf</w:t>
            </w:r>
          </w:p>
        </w:tc>
        <w:tc>
          <w:tcPr>
            <w:tcW w:w="511" w:type="pct"/>
          </w:tcPr>
          <w:p w14:paraId="4B0F9FA6" w14:textId="689902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257952D" w14:textId="77777777" w:rsidTr="007D5367">
        <w:tc>
          <w:tcPr>
            <w:tcW w:w="586" w:type="pct"/>
          </w:tcPr>
          <w:p w14:paraId="0E008221" w14:textId="4502A5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R4-2412392</w:t>
            </w:r>
          </w:p>
        </w:tc>
        <w:tc>
          <w:tcPr>
            <w:tcW w:w="1030" w:type="pct"/>
          </w:tcPr>
          <w:p w14:paraId="448CEFF3" w14:textId="11A199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the chapter number on subsequent conditional PSCell addition/change</w:t>
            </w:r>
          </w:p>
        </w:tc>
        <w:tc>
          <w:tcPr>
            <w:tcW w:w="517" w:type="pct"/>
          </w:tcPr>
          <w:p w14:paraId="6DDE0D73" w14:textId="7F89AB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7AB6DC40" w14:textId="5F8F85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42C7D9B" w14:textId="1FF6C1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4813</w:t>
            </w:r>
          </w:p>
        </w:tc>
        <w:tc>
          <w:tcPr>
            <w:tcW w:w="272" w:type="pct"/>
          </w:tcPr>
          <w:p w14:paraId="49DB94F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7EF035B" w14:textId="5876F8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76066F0" w14:textId="672149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859FDD2" w14:textId="031B88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3F6B4C36" w14:textId="5253D2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E8A7A78" w14:textId="77777777" w:rsidTr="007D5367">
        <w:tc>
          <w:tcPr>
            <w:tcW w:w="586" w:type="pct"/>
          </w:tcPr>
          <w:p w14:paraId="5DBFB329" w14:textId="718909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R4-2412393</w:t>
            </w:r>
          </w:p>
        </w:tc>
        <w:tc>
          <w:tcPr>
            <w:tcW w:w="1030" w:type="pct"/>
          </w:tcPr>
          <w:p w14:paraId="1E491F10" w14:textId="314572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(NR_redcap-Core)Correction on higher priority search with eDRX</w:t>
            </w:r>
          </w:p>
        </w:tc>
        <w:tc>
          <w:tcPr>
            <w:tcW w:w="517" w:type="pct"/>
          </w:tcPr>
          <w:p w14:paraId="76396341" w14:textId="50403F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12A1A888" w14:textId="4BD138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ECB1CE1" w14:textId="346395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4814</w:t>
            </w:r>
          </w:p>
        </w:tc>
        <w:tc>
          <w:tcPr>
            <w:tcW w:w="272" w:type="pct"/>
          </w:tcPr>
          <w:p w14:paraId="311FDBC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E3F1452" w14:textId="6B7389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4FB5C04" w14:textId="4A5FEC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A05D134" w14:textId="5CF2C3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4C37AA3B" w14:textId="68307B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23196192" w14:textId="77777777" w:rsidTr="007D5367">
        <w:tc>
          <w:tcPr>
            <w:tcW w:w="586" w:type="pct"/>
          </w:tcPr>
          <w:p w14:paraId="7E1C62A2" w14:textId="1FC0D2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R4-2412394</w:t>
            </w:r>
          </w:p>
        </w:tc>
        <w:tc>
          <w:tcPr>
            <w:tcW w:w="1030" w:type="pct"/>
          </w:tcPr>
          <w:p w14:paraId="2200D870" w14:textId="4346A5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(NR_redcap-Core)Correction on higher priority search with eDRX</w:t>
            </w:r>
          </w:p>
        </w:tc>
        <w:tc>
          <w:tcPr>
            <w:tcW w:w="517" w:type="pct"/>
          </w:tcPr>
          <w:p w14:paraId="157C16A2" w14:textId="085066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547D0570" w14:textId="0F82A4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B46898E" w14:textId="21F15B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4815</w:t>
            </w:r>
          </w:p>
        </w:tc>
        <w:tc>
          <w:tcPr>
            <w:tcW w:w="272" w:type="pct"/>
          </w:tcPr>
          <w:p w14:paraId="3C17EDB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D0688B9" w14:textId="433EB0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EB810D9" w14:textId="5707FF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66B478B" w14:textId="68D6D3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0CA4A34C" w14:textId="148431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D09F80A" w14:textId="77777777" w:rsidTr="007D5367">
        <w:tc>
          <w:tcPr>
            <w:tcW w:w="586" w:type="pct"/>
          </w:tcPr>
          <w:p w14:paraId="197D97E9" w14:textId="327D85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R4-2412398</w:t>
            </w:r>
          </w:p>
        </w:tc>
        <w:tc>
          <w:tcPr>
            <w:tcW w:w="1030" w:type="pct"/>
          </w:tcPr>
          <w:p w14:paraId="02397EBE" w14:textId="14739E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38.133: Correction to priority level of relaxed inter-RAT measurements</w:t>
            </w:r>
          </w:p>
        </w:tc>
        <w:tc>
          <w:tcPr>
            <w:tcW w:w="517" w:type="pct"/>
          </w:tcPr>
          <w:p w14:paraId="72C0023B" w14:textId="328CE0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4B228F04" w14:textId="6193BA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7D5677F" w14:textId="7B71B9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4816</w:t>
            </w:r>
          </w:p>
        </w:tc>
        <w:tc>
          <w:tcPr>
            <w:tcW w:w="272" w:type="pct"/>
          </w:tcPr>
          <w:p w14:paraId="20F01AD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642DB03" w14:textId="54F33A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DD8D64F" w14:textId="121859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2A274D5" w14:textId="4B2020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6D68EAF0" w14:textId="2A9B16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F111B98" w14:textId="77777777" w:rsidTr="007D5367">
        <w:tc>
          <w:tcPr>
            <w:tcW w:w="586" w:type="pct"/>
          </w:tcPr>
          <w:p w14:paraId="7B4A6304" w14:textId="1E5C5B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R4-2412399</w:t>
            </w:r>
          </w:p>
        </w:tc>
        <w:tc>
          <w:tcPr>
            <w:tcW w:w="1030" w:type="pct"/>
          </w:tcPr>
          <w:p w14:paraId="6FC577C7" w14:textId="584163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38.133: Correction to priority level of relaxed inter-RAT measurements</w:t>
            </w:r>
          </w:p>
        </w:tc>
        <w:tc>
          <w:tcPr>
            <w:tcW w:w="517" w:type="pct"/>
          </w:tcPr>
          <w:p w14:paraId="0590F9B8" w14:textId="5F9DC0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25C8B507" w14:textId="42002D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FD59554" w14:textId="1BE05D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4817</w:t>
            </w:r>
          </w:p>
        </w:tc>
        <w:tc>
          <w:tcPr>
            <w:tcW w:w="272" w:type="pct"/>
          </w:tcPr>
          <w:p w14:paraId="5FCE6B7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CFCA32C" w14:textId="095EAB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30C8FA6" w14:textId="0FF800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3EFA3C8" w14:textId="3830F8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3B6AE648" w14:textId="49B054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DC43668" w14:textId="77777777" w:rsidTr="007D5367">
        <w:tc>
          <w:tcPr>
            <w:tcW w:w="586" w:type="pct"/>
          </w:tcPr>
          <w:p w14:paraId="62447C58" w14:textId="6B683C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R4-2412401</w:t>
            </w:r>
          </w:p>
        </w:tc>
        <w:tc>
          <w:tcPr>
            <w:tcW w:w="1030" w:type="pct"/>
          </w:tcPr>
          <w:p w14:paraId="78632A69" w14:textId="18DB4E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(NR_RRM_enh) CR to 38.133: Correction to NR SRS carrier based switching test cases</w:t>
            </w:r>
          </w:p>
        </w:tc>
        <w:tc>
          <w:tcPr>
            <w:tcW w:w="517" w:type="pct"/>
          </w:tcPr>
          <w:p w14:paraId="0F5EF44F" w14:textId="304EC9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48CF3F69" w14:textId="599ADF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1C06846" w14:textId="258068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4818</w:t>
            </w:r>
          </w:p>
        </w:tc>
        <w:tc>
          <w:tcPr>
            <w:tcW w:w="272" w:type="pct"/>
          </w:tcPr>
          <w:p w14:paraId="5D6D2A0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FF3591E" w14:textId="4A270C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75AE9B4D" w14:textId="571A87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688DD25" w14:textId="2FBE85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</w:t>
            </w:r>
          </w:p>
        </w:tc>
        <w:tc>
          <w:tcPr>
            <w:tcW w:w="511" w:type="pct"/>
          </w:tcPr>
          <w:p w14:paraId="0B98BE2B" w14:textId="3B1B40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36651E41" w14:textId="77777777" w:rsidTr="007D5367">
        <w:tc>
          <w:tcPr>
            <w:tcW w:w="586" w:type="pct"/>
          </w:tcPr>
          <w:p w14:paraId="3CB87202" w14:textId="604670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R4-2412402</w:t>
            </w:r>
          </w:p>
        </w:tc>
        <w:tc>
          <w:tcPr>
            <w:tcW w:w="1030" w:type="pct"/>
          </w:tcPr>
          <w:p w14:paraId="0AFA9703" w14:textId="094513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(NR_RRM_enh) CR to 38.133: Correction to NR SRS carrier based switching test cases</w:t>
            </w:r>
          </w:p>
        </w:tc>
        <w:tc>
          <w:tcPr>
            <w:tcW w:w="517" w:type="pct"/>
          </w:tcPr>
          <w:p w14:paraId="4A80113A" w14:textId="3A1BA6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2E21AE52" w14:textId="51D03A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D2947DE" w14:textId="3C63CF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4819</w:t>
            </w:r>
          </w:p>
        </w:tc>
        <w:tc>
          <w:tcPr>
            <w:tcW w:w="272" w:type="pct"/>
          </w:tcPr>
          <w:p w14:paraId="13B705D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F66C132" w14:textId="5C1681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40E83B0" w14:textId="66652C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BDEDFC3" w14:textId="52795A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</w:t>
            </w:r>
          </w:p>
        </w:tc>
        <w:tc>
          <w:tcPr>
            <w:tcW w:w="511" w:type="pct"/>
          </w:tcPr>
          <w:p w14:paraId="403B1A1A" w14:textId="1498DC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8B332DB" w14:textId="77777777" w:rsidTr="007D5367">
        <w:tc>
          <w:tcPr>
            <w:tcW w:w="586" w:type="pct"/>
          </w:tcPr>
          <w:p w14:paraId="5B0400B5" w14:textId="3DB2E2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R4-2412403</w:t>
            </w:r>
          </w:p>
        </w:tc>
        <w:tc>
          <w:tcPr>
            <w:tcW w:w="1030" w:type="pct"/>
          </w:tcPr>
          <w:p w14:paraId="439BF878" w14:textId="12AE44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(NR_RRM_enh) CR to 38.133: Correction to NR SRS carrier based switching test cases</w:t>
            </w:r>
          </w:p>
        </w:tc>
        <w:tc>
          <w:tcPr>
            <w:tcW w:w="517" w:type="pct"/>
          </w:tcPr>
          <w:p w14:paraId="5197EFD4" w14:textId="42939E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4CD888DB" w14:textId="34388A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A072887" w14:textId="782579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4820</w:t>
            </w:r>
          </w:p>
        </w:tc>
        <w:tc>
          <w:tcPr>
            <w:tcW w:w="272" w:type="pct"/>
          </w:tcPr>
          <w:p w14:paraId="6FAA9D4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F5FBB20" w14:textId="50AAAE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69AA5DA" w14:textId="3F039A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5D94CF9" w14:textId="084F98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</w:t>
            </w:r>
          </w:p>
        </w:tc>
        <w:tc>
          <w:tcPr>
            <w:tcW w:w="511" w:type="pct"/>
          </w:tcPr>
          <w:p w14:paraId="3C6ACFD0" w14:textId="708855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6C44061" w14:textId="77777777" w:rsidTr="007D5367">
        <w:tc>
          <w:tcPr>
            <w:tcW w:w="586" w:type="pct"/>
          </w:tcPr>
          <w:p w14:paraId="44FBEA10" w14:textId="41E69B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R4-2412409</w:t>
            </w:r>
          </w:p>
        </w:tc>
        <w:tc>
          <w:tcPr>
            <w:tcW w:w="1030" w:type="pct"/>
          </w:tcPr>
          <w:p w14:paraId="0F4F53A3" w14:textId="46F714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test cases of UE transmit timing from two TRPs in FR1</w:t>
            </w:r>
          </w:p>
        </w:tc>
        <w:tc>
          <w:tcPr>
            <w:tcW w:w="517" w:type="pct"/>
          </w:tcPr>
          <w:p w14:paraId="7148564D" w14:textId="0FD4A6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7F23A9C0" w14:textId="6BF3F7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6342C9B" w14:textId="096BBA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4821</w:t>
            </w:r>
          </w:p>
        </w:tc>
        <w:tc>
          <w:tcPr>
            <w:tcW w:w="272" w:type="pct"/>
          </w:tcPr>
          <w:p w14:paraId="6A9FE18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29C63EC" w14:textId="04E287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4B200B8" w14:textId="017806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BD25E3A" w14:textId="74944B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NR_MIMO_evo_DL_UL-Perf</w:t>
            </w:r>
          </w:p>
        </w:tc>
        <w:tc>
          <w:tcPr>
            <w:tcW w:w="511" w:type="pct"/>
          </w:tcPr>
          <w:p w14:paraId="20758035" w14:textId="781A57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99506D6" w14:textId="77777777" w:rsidTr="007D5367">
        <w:tc>
          <w:tcPr>
            <w:tcW w:w="586" w:type="pct"/>
          </w:tcPr>
          <w:p w14:paraId="49E9DD67" w14:textId="753422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R4-2412410</w:t>
            </w:r>
          </w:p>
        </w:tc>
        <w:tc>
          <w:tcPr>
            <w:tcW w:w="1030" w:type="pct"/>
          </w:tcPr>
          <w:p w14:paraId="2BDF988D" w14:textId="6C1F2B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on test cases for Rel-18 NTN</w:t>
            </w:r>
          </w:p>
        </w:tc>
        <w:tc>
          <w:tcPr>
            <w:tcW w:w="517" w:type="pct"/>
          </w:tcPr>
          <w:p w14:paraId="3BEC34C9" w14:textId="02CC46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6FB1DB82" w14:textId="71C87B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53EF7ED" w14:textId="333CCC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4822</w:t>
            </w:r>
          </w:p>
        </w:tc>
        <w:tc>
          <w:tcPr>
            <w:tcW w:w="272" w:type="pct"/>
          </w:tcPr>
          <w:p w14:paraId="2BB9EF9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728C840" w14:textId="3E758E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296FDAB" w14:textId="3ED901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58E485C" w14:textId="261913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7E7AD6F2" w14:textId="2B1D8C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2334A0C" w14:textId="77777777" w:rsidTr="007D5367">
        <w:tc>
          <w:tcPr>
            <w:tcW w:w="586" w:type="pct"/>
          </w:tcPr>
          <w:p w14:paraId="668BA03D" w14:textId="14AC87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R4-2414079</w:t>
            </w:r>
          </w:p>
        </w:tc>
        <w:tc>
          <w:tcPr>
            <w:tcW w:w="1030" w:type="pct"/>
          </w:tcPr>
          <w:p w14:paraId="158F35FB" w14:textId="39DADF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on test cases for Rel-18 NTN</w:t>
            </w:r>
          </w:p>
        </w:tc>
        <w:tc>
          <w:tcPr>
            <w:tcW w:w="517" w:type="pct"/>
          </w:tcPr>
          <w:p w14:paraId="32168E4A" w14:textId="1CB2D4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265D77E3" w14:textId="139A3A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ACD127C" w14:textId="1ED54A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4822</w:t>
            </w:r>
          </w:p>
        </w:tc>
        <w:tc>
          <w:tcPr>
            <w:tcW w:w="272" w:type="pct"/>
          </w:tcPr>
          <w:p w14:paraId="584B02C6" w14:textId="779368F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0B65D24" w14:textId="6D2EC3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F20078A" w14:textId="3621AF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ACE34B1" w14:textId="454E26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23C83202" w14:textId="621703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EA50240" w14:textId="77777777" w:rsidTr="007D5367">
        <w:tc>
          <w:tcPr>
            <w:tcW w:w="586" w:type="pct"/>
          </w:tcPr>
          <w:p w14:paraId="036706D4" w14:textId="6B541C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R4-2412424</w:t>
            </w:r>
          </w:p>
        </w:tc>
        <w:tc>
          <w:tcPr>
            <w:tcW w:w="1030" w:type="pct"/>
          </w:tcPr>
          <w:p w14:paraId="227DB40E" w14:textId="14DB27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concurrent gap</w:t>
            </w:r>
          </w:p>
        </w:tc>
        <w:tc>
          <w:tcPr>
            <w:tcW w:w="517" w:type="pct"/>
          </w:tcPr>
          <w:p w14:paraId="4B714A09" w14:textId="3686C4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CMCC</w:t>
            </w:r>
          </w:p>
        </w:tc>
        <w:tc>
          <w:tcPr>
            <w:tcW w:w="368" w:type="pct"/>
          </w:tcPr>
          <w:p w14:paraId="54322A03" w14:textId="6B2561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382A0C4" w14:textId="142B15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4823</w:t>
            </w:r>
          </w:p>
        </w:tc>
        <w:tc>
          <w:tcPr>
            <w:tcW w:w="272" w:type="pct"/>
          </w:tcPr>
          <w:p w14:paraId="655E335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9E4EDB7" w14:textId="53D9E7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E808683" w14:textId="69A150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3B4FAD2" w14:textId="6CA377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01074314" w14:textId="561CA7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697478A8" w14:textId="77777777" w:rsidTr="007D5367">
        <w:tc>
          <w:tcPr>
            <w:tcW w:w="586" w:type="pct"/>
          </w:tcPr>
          <w:p w14:paraId="19204A3C" w14:textId="3445B7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R4-2412427</w:t>
            </w:r>
          </w:p>
        </w:tc>
        <w:tc>
          <w:tcPr>
            <w:tcW w:w="1030" w:type="pct"/>
          </w:tcPr>
          <w:p w14:paraId="06CC8F4E" w14:textId="7195B8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Less Than 5MHz Performance part</w:t>
            </w:r>
          </w:p>
        </w:tc>
        <w:tc>
          <w:tcPr>
            <w:tcW w:w="517" w:type="pct"/>
          </w:tcPr>
          <w:p w14:paraId="70A25CF4" w14:textId="17D4C5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1FD4F0A2" w14:textId="58A2B0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7203138" w14:textId="744BDD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4824</w:t>
            </w:r>
          </w:p>
        </w:tc>
        <w:tc>
          <w:tcPr>
            <w:tcW w:w="272" w:type="pct"/>
          </w:tcPr>
          <w:p w14:paraId="390D1E4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74FDAC5" w14:textId="1D8D6A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D8881E5" w14:textId="5548BE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8EC0F39" w14:textId="62C6F2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511" w:type="pct"/>
          </w:tcPr>
          <w:p w14:paraId="7310E029" w14:textId="056025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136CD394" w14:textId="77777777" w:rsidTr="007D5367">
        <w:tc>
          <w:tcPr>
            <w:tcW w:w="586" w:type="pct"/>
          </w:tcPr>
          <w:p w14:paraId="49762D68" w14:textId="50FD8F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R4-2412428</w:t>
            </w:r>
          </w:p>
        </w:tc>
        <w:tc>
          <w:tcPr>
            <w:tcW w:w="1030" w:type="pct"/>
          </w:tcPr>
          <w:p w14:paraId="55B8D894" w14:textId="2A7197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rel-18 eEMR core part</w:t>
            </w:r>
          </w:p>
        </w:tc>
        <w:tc>
          <w:tcPr>
            <w:tcW w:w="517" w:type="pct"/>
          </w:tcPr>
          <w:p w14:paraId="2F5991E3" w14:textId="62DD97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1A3E8F6D" w14:textId="69FD18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D1119E4" w14:textId="2D9167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4825</w:t>
            </w:r>
          </w:p>
        </w:tc>
        <w:tc>
          <w:tcPr>
            <w:tcW w:w="272" w:type="pct"/>
          </w:tcPr>
          <w:p w14:paraId="441B431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4EA1F46" w14:textId="3E3772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4BEB0AD" w14:textId="703104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28C9412" w14:textId="2398A8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06194B5D" w14:textId="32790A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6192D89F" w14:textId="77777777" w:rsidTr="007D5367">
        <w:tc>
          <w:tcPr>
            <w:tcW w:w="586" w:type="pct"/>
          </w:tcPr>
          <w:p w14:paraId="5FB6539D" w14:textId="598D35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R4-2412488</w:t>
            </w:r>
          </w:p>
        </w:tc>
        <w:tc>
          <w:tcPr>
            <w:tcW w:w="1030" w:type="pct"/>
          </w:tcPr>
          <w:p w14:paraId="70B299EE" w14:textId="19581A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Rel-18 LTM maintenance</w:t>
            </w:r>
          </w:p>
        </w:tc>
        <w:tc>
          <w:tcPr>
            <w:tcW w:w="517" w:type="pct"/>
          </w:tcPr>
          <w:p w14:paraId="0EC82EE2" w14:textId="63FF87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30BB4B7A" w14:textId="5CED43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C4B43B7" w14:textId="154786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4826</w:t>
            </w:r>
          </w:p>
        </w:tc>
        <w:tc>
          <w:tcPr>
            <w:tcW w:w="272" w:type="pct"/>
          </w:tcPr>
          <w:p w14:paraId="0E71866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43D8C09" w14:textId="73FF93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83209B7" w14:textId="2EC1B5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2AB8027" w14:textId="58685D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38604DBB" w14:textId="36D7E4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5293268" w14:textId="77777777" w:rsidTr="007D5367">
        <w:tc>
          <w:tcPr>
            <w:tcW w:w="586" w:type="pct"/>
          </w:tcPr>
          <w:p w14:paraId="39DB948F" w14:textId="487FA4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R4-2413963</w:t>
            </w:r>
          </w:p>
        </w:tc>
        <w:tc>
          <w:tcPr>
            <w:tcW w:w="1030" w:type="pct"/>
          </w:tcPr>
          <w:p w14:paraId="37DF124F" w14:textId="63C4C8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Rel-18 LTM maintenance</w:t>
            </w:r>
          </w:p>
        </w:tc>
        <w:tc>
          <w:tcPr>
            <w:tcW w:w="517" w:type="pct"/>
          </w:tcPr>
          <w:p w14:paraId="03CE2ACF" w14:textId="0F50CC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174CECF7" w14:textId="29B8D3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D2B882F" w14:textId="329D43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4826</w:t>
            </w:r>
          </w:p>
        </w:tc>
        <w:tc>
          <w:tcPr>
            <w:tcW w:w="272" w:type="pct"/>
          </w:tcPr>
          <w:p w14:paraId="0A1465B8" w14:textId="5627F3F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B8EF406" w14:textId="55C614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6345C27" w14:textId="2AFC3D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1C01311" w14:textId="29BFA9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20A85748" w14:textId="38C990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FC90019" w14:textId="77777777" w:rsidTr="007D5367">
        <w:tc>
          <w:tcPr>
            <w:tcW w:w="586" w:type="pct"/>
          </w:tcPr>
          <w:p w14:paraId="6C420CE4" w14:textId="3D15BB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R4-2412490</w:t>
            </w:r>
          </w:p>
        </w:tc>
        <w:tc>
          <w:tcPr>
            <w:tcW w:w="1030" w:type="pct"/>
          </w:tcPr>
          <w:p w14:paraId="3CF581C9" w14:textId="05BCEC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Rel-18 eEMR test cases</w:t>
            </w:r>
          </w:p>
        </w:tc>
        <w:tc>
          <w:tcPr>
            <w:tcW w:w="517" w:type="pct"/>
          </w:tcPr>
          <w:p w14:paraId="3180D8B5" w14:textId="3BBD4C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Nokia, Huawei, HiSilicon</w:t>
            </w:r>
          </w:p>
        </w:tc>
        <w:tc>
          <w:tcPr>
            <w:tcW w:w="368" w:type="pct"/>
          </w:tcPr>
          <w:p w14:paraId="370665AE" w14:textId="681D15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B779A75" w14:textId="3EBE6A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4827</w:t>
            </w:r>
          </w:p>
        </w:tc>
        <w:tc>
          <w:tcPr>
            <w:tcW w:w="272" w:type="pct"/>
          </w:tcPr>
          <w:p w14:paraId="066D309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5EE6355" w14:textId="2A038A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565701F" w14:textId="64EA7E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F8B3099" w14:textId="12F1EB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79D44787" w14:textId="65E630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C28933C" w14:textId="77777777" w:rsidTr="007D5367">
        <w:tc>
          <w:tcPr>
            <w:tcW w:w="586" w:type="pct"/>
          </w:tcPr>
          <w:p w14:paraId="010148A2" w14:textId="4BA548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R4-2413970</w:t>
            </w:r>
          </w:p>
        </w:tc>
        <w:tc>
          <w:tcPr>
            <w:tcW w:w="1030" w:type="pct"/>
          </w:tcPr>
          <w:p w14:paraId="294C13CB" w14:textId="1EDC33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Rel-18 eEMR test cases</w:t>
            </w:r>
          </w:p>
        </w:tc>
        <w:tc>
          <w:tcPr>
            <w:tcW w:w="517" w:type="pct"/>
          </w:tcPr>
          <w:p w14:paraId="66A01B47" w14:textId="00BCAB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Huawei, HiSilicon</w:t>
            </w:r>
          </w:p>
        </w:tc>
        <w:tc>
          <w:tcPr>
            <w:tcW w:w="368" w:type="pct"/>
          </w:tcPr>
          <w:p w14:paraId="2743518B" w14:textId="610927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C9BFC17" w14:textId="373F13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4827</w:t>
            </w:r>
          </w:p>
        </w:tc>
        <w:tc>
          <w:tcPr>
            <w:tcW w:w="272" w:type="pct"/>
          </w:tcPr>
          <w:p w14:paraId="6722D9D7" w14:textId="09DB3106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F0C04FE" w14:textId="38F476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B284FBA" w14:textId="157D10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4876909" w14:textId="79FE1D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39D56FA3" w14:textId="24B5D8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FCBB7DF" w14:textId="77777777" w:rsidTr="007D5367">
        <w:tc>
          <w:tcPr>
            <w:tcW w:w="586" w:type="pct"/>
          </w:tcPr>
          <w:p w14:paraId="7B4927ED" w14:textId="6559AB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R4-2414113</w:t>
            </w:r>
          </w:p>
        </w:tc>
        <w:tc>
          <w:tcPr>
            <w:tcW w:w="1030" w:type="pct"/>
          </w:tcPr>
          <w:p w14:paraId="408DAABB" w14:textId="3C2822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Rel-18 eEMR test cases</w:t>
            </w:r>
          </w:p>
        </w:tc>
        <w:tc>
          <w:tcPr>
            <w:tcW w:w="517" w:type="pct"/>
          </w:tcPr>
          <w:p w14:paraId="15DB96B0" w14:textId="6AB284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Huawei, HiSilicon</w:t>
            </w:r>
          </w:p>
        </w:tc>
        <w:tc>
          <w:tcPr>
            <w:tcW w:w="368" w:type="pct"/>
          </w:tcPr>
          <w:p w14:paraId="24308DBE" w14:textId="5D7F45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5BA8783" w14:textId="768BB4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4827</w:t>
            </w:r>
          </w:p>
        </w:tc>
        <w:tc>
          <w:tcPr>
            <w:tcW w:w="272" w:type="pct"/>
          </w:tcPr>
          <w:p w14:paraId="0FEDB676" w14:textId="68A7679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2D7D88BD" w14:textId="793EFB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3F37328" w14:textId="004A0F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D959DB8" w14:textId="3442E5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1FD09408" w14:textId="057E18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6323A59" w14:textId="77777777" w:rsidTr="007D5367">
        <w:tc>
          <w:tcPr>
            <w:tcW w:w="586" w:type="pct"/>
          </w:tcPr>
          <w:p w14:paraId="27AFB5DB" w14:textId="2FF550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R4-2412492</w:t>
            </w:r>
          </w:p>
        </w:tc>
        <w:tc>
          <w:tcPr>
            <w:tcW w:w="1030" w:type="pct"/>
          </w:tcPr>
          <w:p w14:paraId="1AE0546C" w14:textId="71260A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Rel-18 multi-Rx TCI state switching delay</w:t>
            </w:r>
          </w:p>
        </w:tc>
        <w:tc>
          <w:tcPr>
            <w:tcW w:w="517" w:type="pct"/>
          </w:tcPr>
          <w:p w14:paraId="2B13801D" w14:textId="5B703C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262699F3" w14:textId="7BC2AD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1ECC8B5" w14:textId="76951E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4828</w:t>
            </w:r>
          </w:p>
        </w:tc>
        <w:tc>
          <w:tcPr>
            <w:tcW w:w="272" w:type="pct"/>
          </w:tcPr>
          <w:p w14:paraId="63DCA1E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23B9560" w14:textId="51AFA5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2DE4CC7" w14:textId="5A71EC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5346462" w14:textId="5F8BC5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1" w:type="pct"/>
          </w:tcPr>
          <w:p w14:paraId="45FBC144" w14:textId="1015F4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37F6F198" w14:textId="77777777" w:rsidTr="007D5367">
        <w:tc>
          <w:tcPr>
            <w:tcW w:w="586" w:type="pct"/>
          </w:tcPr>
          <w:p w14:paraId="7DD5C8DA" w14:textId="179F36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R4-2412493</w:t>
            </w:r>
          </w:p>
        </w:tc>
        <w:tc>
          <w:tcPr>
            <w:tcW w:w="1030" w:type="pct"/>
          </w:tcPr>
          <w:p w14:paraId="0D875533" w14:textId="51F8B8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Rel-18 multi-Rx performance part maintenance</w:t>
            </w:r>
          </w:p>
        </w:tc>
        <w:tc>
          <w:tcPr>
            <w:tcW w:w="517" w:type="pct"/>
          </w:tcPr>
          <w:p w14:paraId="1BDC3EB3" w14:textId="4DD01D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6B5E2334" w14:textId="4404F0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5797B5A" w14:textId="0C8F2B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4829</w:t>
            </w:r>
          </w:p>
        </w:tc>
        <w:tc>
          <w:tcPr>
            <w:tcW w:w="272" w:type="pct"/>
          </w:tcPr>
          <w:p w14:paraId="707DF01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A710F6E" w14:textId="6B7BE2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E69BDB6" w14:textId="0AA9C9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99FC549" w14:textId="2E913D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NR_FR2_multiRX_DL-Perf</w:t>
            </w:r>
          </w:p>
        </w:tc>
        <w:tc>
          <w:tcPr>
            <w:tcW w:w="511" w:type="pct"/>
          </w:tcPr>
          <w:p w14:paraId="11605704" w14:textId="14E1CD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9D2A716" w14:textId="77777777" w:rsidTr="007D5367">
        <w:tc>
          <w:tcPr>
            <w:tcW w:w="586" w:type="pct"/>
          </w:tcPr>
          <w:p w14:paraId="146F32BC" w14:textId="71609B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R4-2414051</w:t>
            </w:r>
          </w:p>
        </w:tc>
        <w:tc>
          <w:tcPr>
            <w:tcW w:w="1030" w:type="pct"/>
          </w:tcPr>
          <w:p w14:paraId="08FA2307" w14:textId="2239A9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Rel-18 multi-Rx performance part maintenance</w:t>
            </w:r>
          </w:p>
        </w:tc>
        <w:tc>
          <w:tcPr>
            <w:tcW w:w="517" w:type="pct"/>
          </w:tcPr>
          <w:p w14:paraId="7F1E7704" w14:textId="191A43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4EC8CC7D" w14:textId="1F8D67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859B0F4" w14:textId="0EBA54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4829</w:t>
            </w:r>
          </w:p>
        </w:tc>
        <w:tc>
          <w:tcPr>
            <w:tcW w:w="272" w:type="pct"/>
          </w:tcPr>
          <w:p w14:paraId="73E63670" w14:textId="1D4E413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1C3508F" w14:textId="5E28BD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CF6711E" w14:textId="5C069E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55E4658" w14:textId="04F932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NR_FR2_multiRX_DL-Perf</w:t>
            </w:r>
          </w:p>
        </w:tc>
        <w:tc>
          <w:tcPr>
            <w:tcW w:w="511" w:type="pct"/>
          </w:tcPr>
          <w:p w14:paraId="7CBD6B84" w14:textId="67186C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C598C99" w14:textId="77777777" w:rsidTr="007D5367">
        <w:tc>
          <w:tcPr>
            <w:tcW w:w="586" w:type="pct"/>
          </w:tcPr>
          <w:p w14:paraId="11154C1F" w14:textId="52739A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R4-2412499</w:t>
            </w:r>
          </w:p>
        </w:tc>
        <w:tc>
          <w:tcPr>
            <w:tcW w:w="1030" w:type="pct"/>
          </w:tcPr>
          <w:p w14:paraId="7915F436" w14:textId="37E9E8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(NR_DualTxRx_MUSIM-Core) CR on 38.133 MUSIM Core</w:t>
            </w:r>
          </w:p>
        </w:tc>
        <w:tc>
          <w:tcPr>
            <w:tcW w:w="517" w:type="pct"/>
          </w:tcPr>
          <w:p w14:paraId="5A46A93C" w14:textId="2378E4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Nokia</w:t>
            </w:r>
          </w:p>
        </w:tc>
        <w:tc>
          <w:tcPr>
            <w:tcW w:w="368" w:type="pct"/>
          </w:tcPr>
          <w:p w14:paraId="63D7591B" w14:textId="6FDCA3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78259BE" w14:textId="7E7404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4830</w:t>
            </w:r>
          </w:p>
        </w:tc>
        <w:tc>
          <w:tcPr>
            <w:tcW w:w="272" w:type="pct"/>
          </w:tcPr>
          <w:p w14:paraId="3EB9AE4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460CFD5" w14:textId="43E6E4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11214FE" w14:textId="0BE5AA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DBC1C6D" w14:textId="04C32D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NR_DualTxRx_MUSIM-Core</w:t>
            </w:r>
          </w:p>
        </w:tc>
        <w:tc>
          <w:tcPr>
            <w:tcW w:w="511" w:type="pct"/>
          </w:tcPr>
          <w:p w14:paraId="649B7EBA" w14:textId="4EB680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26357DA6" w14:textId="77777777" w:rsidTr="007D5367">
        <w:tc>
          <w:tcPr>
            <w:tcW w:w="586" w:type="pct"/>
          </w:tcPr>
          <w:p w14:paraId="1A1C89AE" w14:textId="6D2212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R4-2412501</w:t>
            </w:r>
          </w:p>
        </w:tc>
        <w:tc>
          <w:tcPr>
            <w:tcW w:w="1030" w:type="pct"/>
          </w:tcPr>
          <w:p w14:paraId="53DA8C36" w14:textId="4F2731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(NR_MG_enh2-Core) CR on 38.133 MG enh2 on Pre-MGs Core</w:t>
            </w:r>
          </w:p>
        </w:tc>
        <w:tc>
          <w:tcPr>
            <w:tcW w:w="517" w:type="pct"/>
          </w:tcPr>
          <w:p w14:paraId="0241DB36" w14:textId="2D92CE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3834B7C" w14:textId="740B65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EF3959C" w14:textId="744744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4831</w:t>
            </w:r>
          </w:p>
        </w:tc>
        <w:tc>
          <w:tcPr>
            <w:tcW w:w="272" w:type="pct"/>
          </w:tcPr>
          <w:p w14:paraId="71BF700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83A1ED3" w14:textId="6D09BF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8BD73C5" w14:textId="2A0BF2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70F34B8" w14:textId="2773FB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0D663CC1" w14:textId="277D1E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594B8E72" w14:textId="77777777" w:rsidTr="007D5367">
        <w:tc>
          <w:tcPr>
            <w:tcW w:w="586" w:type="pct"/>
          </w:tcPr>
          <w:p w14:paraId="3C5D1E31" w14:textId="42A489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R4-2412502</w:t>
            </w:r>
          </w:p>
        </w:tc>
        <w:tc>
          <w:tcPr>
            <w:tcW w:w="1030" w:type="pct"/>
          </w:tcPr>
          <w:p w14:paraId="5B5C0654" w14:textId="3D4B18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(NR_MG_enh2-Core) CR on 38.133 MG enh2 on NCSGs Core</w:t>
            </w:r>
          </w:p>
        </w:tc>
        <w:tc>
          <w:tcPr>
            <w:tcW w:w="517" w:type="pct"/>
          </w:tcPr>
          <w:p w14:paraId="746BBE1F" w14:textId="04EECF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469A3E5" w14:textId="588D0A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3C1731D" w14:textId="35D668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4832</w:t>
            </w:r>
          </w:p>
        </w:tc>
        <w:tc>
          <w:tcPr>
            <w:tcW w:w="272" w:type="pct"/>
          </w:tcPr>
          <w:p w14:paraId="6F6A011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0B8BC3A" w14:textId="7D7942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A19D410" w14:textId="2FF465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BE93F3B" w14:textId="4DDA0C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2E2B96F9" w14:textId="410CF1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7885E272" w14:textId="77777777" w:rsidTr="007D5367">
        <w:tc>
          <w:tcPr>
            <w:tcW w:w="586" w:type="pct"/>
          </w:tcPr>
          <w:p w14:paraId="06A1F788" w14:textId="434D39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R4-2412503</w:t>
            </w:r>
          </w:p>
        </w:tc>
        <w:tc>
          <w:tcPr>
            <w:tcW w:w="1030" w:type="pct"/>
          </w:tcPr>
          <w:p w14:paraId="0EA1DBE0" w14:textId="04AF80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(NR_BWP_wor-Core) CR on 38.133 BWP operation without restriction Core</w:t>
            </w:r>
          </w:p>
        </w:tc>
        <w:tc>
          <w:tcPr>
            <w:tcW w:w="517" w:type="pct"/>
          </w:tcPr>
          <w:p w14:paraId="727CCE14" w14:textId="5BE3B6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8FACDD3" w14:textId="49ED9F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8B6FB89" w14:textId="3BFF7B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4833</w:t>
            </w:r>
          </w:p>
        </w:tc>
        <w:tc>
          <w:tcPr>
            <w:tcW w:w="272" w:type="pct"/>
          </w:tcPr>
          <w:p w14:paraId="6EDC6F1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99F9C28" w14:textId="532174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B365E4F" w14:textId="458F66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FCCC3E2" w14:textId="295F75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NR_BWP_wor-Core</w:t>
            </w:r>
          </w:p>
        </w:tc>
        <w:tc>
          <w:tcPr>
            <w:tcW w:w="511" w:type="pct"/>
          </w:tcPr>
          <w:p w14:paraId="3D837E02" w14:textId="4E1AC8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0C87C8A" w14:textId="77777777" w:rsidTr="007D5367">
        <w:tc>
          <w:tcPr>
            <w:tcW w:w="586" w:type="pct"/>
          </w:tcPr>
          <w:p w14:paraId="6BDFA0FF" w14:textId="565EB5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R4-2413950</w:t>
            </w:r>
          </w:p>
        </w:tc>
        <w:tc>
          <w:tcPr>
            <w:tcW w:w="1030" w:type="pct"/>
          </w:tcPr>
          <w:p w14:paraId="7D30418E" w14:textId="0A72CE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(NR_BWP_wor-Core) CR on 38.133 BWP operation without restriction Core</w:t>
            </w:r>
          </w:p>
        </w:tc>
        <w:tc>
          <w:tcPr>
            <w:tcW w:w="517" w:type="pct"/>
          </w:tcPr>
          <w:p w14:paraId="3F4FEC95" w14:textId="717266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vivo</w:t>
            </w:r>
          </w:p>
        </w:tc>
        <w:tc>
          <w:tcPr>
            <w:tcW w:w="368" w:type="pct"/>
          </w:tcPr>
          <w:p w14:paraId="7833DDAD" w14:textId="4CDFAD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8CC35F9" w14:textId="3BFCDF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4833</w:t>
            </w:r>
          </w:p>
        </w:tc>
        <w:tc>
          <w:tcPr>
            <w:tcW w:w="272" w:type="pct"/>
          </w:tcPr>
          <w:p w14:paraId="4D3F82AC" w14:textId="6F05A77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884EC02" w14:textId="46F6BE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E5ED54E" w14:textId="02EA89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729DD3D" w14:textId="7AAA0C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NR_BWP_wor-Core</w:t>
            </w:r>
          </w:p>
        </w:tc>
        <w:tc>
          <w:tcPr>
            <w:tcW w:w="511" w:type="pct"/>
          </w:tcPr>
          <w:p w14:paraId="7C194712" w14:textId="68BA06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3E1E6AE" w14:textId="77777777" w:rsidTr="007D5367">
        <w:tc>
          <w:tcPr>
            <w:tcW w:w="586" w:type="pct"/>
          </w:tcPr>
          <w:p w14:paraId="287FFF3B" w14:textId="0C5B5E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R4-2414097</w:t>
            </w:r>
          </w:p>
        </w:tc>
        <w:tc>
          <w:tcPr>
            <w:tcW w:w="1030" w:type="pct"/>
          </w:tcPr>
          <w:p w14:paraId="516F3D92" w14:textId="284824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(NR_BWP_wor-Core) CR on 38.133 BWP operation without restriction Core</w:t>
            </w:r>
          </w:p>
        </w:tc>
        <w:tc>
          <w:tcPr>
            <w:tcW w:w="517" w:type="pct"/>
          </w:tcPr>
          <w:p w14:paraId="3399DA4A" w14:textId="72AE94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05810F7" w14:textId="2E88BD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D8FA388" w14:textId="4EE64F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4833</w:t>
            </w:r>
          </w:p>
        </w:tc>
        <w:tc>
          <w:tcPr>
            <w:tcW w:w="272" w:type="pct"/>
          </w:tcPr>
          <w:p w14:paraId="4A815D0A" w14:textId="74751B9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5FDB3128" w14:textId="4BB061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6F9B447" w14:textId="48A599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4860572" w14:textId="1408E4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NR_BWP_wor-Core</w:t>
            </w:r>
          </w:p>
        </w:tc>
        <w:tc>
          <w:tcPr>
            <w:tcW w:w="511" w:type="pct"/>
          </w:tcPr>
          <w:p w14:paraId="048BD7C9" w14:textId="342B07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E1F5959" w14:textId="77777777" w:rsidTr="007D5367">
        <w:tc>
          <w:tcPr>
            <w:tcW w:w="586" w:type="pct"/>
          </w:tcPr>
          <w:p w14:paraId="4186649F" w14:textId="33B37A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R4-2412504</w:t>
            </w:r>
          </w:p>
        </w:tc>
        <w:tc>
          <w:tcPr>
            <w:tcW w:w="1030" w:type="pct"/>
          </w:tcPr>
          <w:p w14:paraId="5BCF01AD" w14:textId="075C6D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(NR_BWP_wor-Perf) CR to 38.133 Test case of L1-RSRP for Option C</w:t>
            </w:r>
          </w:p>
        </w:tc>
        <w:tc>
          <w:tcPr>
            <w:tcW w:w="517" w:type="pct"/>
          </w:tcPr>
          <w:p w14:paraId="2F80227D" w14:textId="7FF1F6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Vivo</w:t>
            </w:r>
          </w:p>
        </w:tc>
        <w:tc>
          <w:tcPr>
            <w:tcW w:w="368" w:type="pct"/>
          </w:tcPr>
          <w:p w14:paraId="61B7EAAD" w14:textId="009287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7B2E3CF" w14:textId="105B61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4834</w:t>
            </w:r>
          </w:p>
        </w:tc>
        <w:tc>
          <w:tcPr>
            <w:tcW w:w="272" w:type="pct"/>
          </w:tcPr>
          <w:p w14:paraId="54DA6AC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A3FCB7B" w14:textId="1CC07D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C6E1070" w14:textId="1F9D67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57981F7" w14:textId="74A894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NR_BWP_wor-Perf</w:t>
            </w:r>
          </w:p>
        </w:tc>
        <w:tc>
          <w:tcPr>
            <w:tcW w:w="511" w:type="pct"/>
          </w:tcPr>
          <w:p w14:paraId="217B9C13" w14:textId="02623A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6AD65DC" w14:textId="77777777" w:rsidTr="007D5367">
        <w:tc>
          <w:tcPr>
            <w:tcW w:w="586" w:type="pct"/>
          </w:tcPr>
          <w:p w14:paraId="176C8D68" w14:textId="152976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R4-2414030</w:t>
            </w:r>
          </w:p>
        </w:tc>
        <w:tc>
          <w:tcPr>
            <w:tcW w:w="1030" w:type="pct"/>
          </w:tcPr>
          <w:p w14:paraId="3A7998F6" w14:textId="72C418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(NR_BWP_wor-Perf) CR to 38.133 Test case of L1-RSRP for Option C</w:t>
            </w:r>
          </w:p>
        </w:tc>
        <w:tc>
          <w:tcPr>
            <w:tcW w:w="517" w:type="pct"/>
          </w:tcPr>
          <w:p w14:paraId="65EDE876" w14:textId="67FDD4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72FBE190" w14:textId="0FC4A1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4094454" w14:textId="057278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4834</w:t>
            </w:r>
          </w:p>
        </w:tc>
        <w:tc>
          <w:tcPr>
            <w:tcW w:w="272" w:type="pct"/>
          </w:tcPr>
          <w:p w14:paraId="328F1D76" w14:textId="13845635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76A14A1" w14:textId="56EBF5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BA63961" w14:textId="352631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2F436B9" w14:textId="1555F7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NR_BWP_wor-Perf</w:t>
            </w:r>
          </w:p>
        </w:tc>
        <w:tc>
          <w:tcPr>
            <w:tcW w:w="511" w:type="pct"/>
          </w:tcPr>
          <w:p w14:paraId="5DE4340B" w14:textId="1E1482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1CEEE34" w14:textId="77777777" w:rsidTr="007D5367">
        <w:tc>
          <w:tcPr>
            <w:tcW w:w="586" w:type="pct"/>
          </w:tcPr>
          <w:p w14:paraId="2B922DC7" w14:textId="0A9510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R4-2412510</w:t>
            </w:r>
          </w:p>
        </w:tc>
        <w:tc>
          <w:tcPr>
            <w:tcW w:w="1030" w:type="pct"/>
          </w:tcPr>
          <w:p w14:paraId="21F2E451" w14:textId="13943C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(NR_MG_enh-Core) CR on 38.133 MG enh on NCSG</w:t>
            </w:r>
          </w:p>
        </w:tc>
        <w:tc>
          <w:tcPr>
            <w:tcW w:w="517" w:type="pct"/>
          </w:tcPr>
          <w:p w14:paraId="7E2DB3AA" w14:textId="38D272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A528276" w14:textId="7C790C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A63AC88" w14:textId="4AD810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4835</w:t>
            </w:r>
          </w:p>
        </w:tc>
        <w:tc>
          <w:tcPr>
            <w:tcW w:w="272" w:type="pct"/>
          </w:tcPr>
          <w:p w14:paraId="2CDE91B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1889E59" w14:textId="5E01A8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12FB51E" w14:textId="00AA3E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E44123F" w14:textId="1E297B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547CC643" w14:textId="387CFE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9796212" w14:textId="77777777" w:rsidTr="007D5367">
        <w:tc>
          <w:tcPr>
            <w:tcW w:w="586" w:type="pct"/>
          </w:tcPr>
          <w:p w14:paraId="66234D08" w14:textId="70B438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R4-2413920</w:t>
            </w:r>
          </w:p>
        </w:tc>
        <w:tc>
          <w:tcPr>
            <w:tcW w:w="1030" w:type="pct"/>
          </w:tcPr>
          <w:p w14:paraId="734F1387" w14:textId="4CDD4A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(NR_MG_enh-Core) CR on 38.133 MG enh on NCSG</w:t>
            </w:r>
          </w:p>
        </w:tc>
        <w:tc>
          <w:tcPr>
            <w:tcW w:w="517" w:type="pct"/>
          </w:tcPr>
          <w:p w14:paraId="3BAD2A43" w14:textId="6071BE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7D3B2EDE" w14:textId="069353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281F561" w14:textId="5D00E4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4835</w:t>
            </w:r>
          </w:p>
        </w:tc>
        <w:tc>
          <w:tcPr>
            <w:tcW w:w="272" w:type="pct"/>
          </w:tcPr>
          <w:p w14:paraId="2EAF7876" w14:textId="0652EC8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CAD01C3" w14:textId="36493C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42966D7" w14:textId="32A206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35B0725" w14:textId="0CCF63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462DE365" w14:textId="0B21C3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432BA14" w14:textId="77777777" w:rsidTr="007D5367">
        <w:tc>
          <w:tcPr>
            <w:tcW w:w="586" w:type="pct"/>
          </w:tcPr>
          <w:p w14:paraId="1E076147" w14:textId="291930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R4-2412513</w:t>
            </w:r>
          </w:p>
        </w:tc>
        <w:tc>
          <w:tcPr>
            <w:tcW w:w="1030" w:type="pct"/>
          </w:tcPr>
          <w:p w14:paraId="1C2B9E50" w14:textId="467820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(NR_RRM_enh2-Core)CR on SRS antenna switching interruption requirements in R17</w:t>
            </w:r>
          </w:p>
        </w:tc>
        <w:tc>
          <w:tcPr>
            <w:tcW w:w="517" w:type="pct"/>
          </w:tcPr>
          <w:p w14:paraId="50651B68" w14:textId="099098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51D95566" w14:textId="0B474D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9AE041F" w14:textId="497FC6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4836</w:t>
            </w:r>
          </w:p>
        </w:tc>
        <w:tc>
          <w:tcPr>
            <w:tcW w:w="272" w:type="pct"/>
          </w:tcPr>
          <w:p w14:paraId="43E0D97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403EA59" w14:textId="45EB21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54227AE" w14:textId="6874F6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5F925C4" w14:textId="6A0F1F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NR_RRM_enh2-Core</w:t>
            </w:r>
          </w:p>
        </w:tc>
        <w:tc>
          <w:tcPr>
            <w:tcW w:w="511" w:type="pct"/>
          </w:tcPr>
          <w:p w14:paraId="122A84BB" w14:textId="613055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EB2B5C7" w14:textId="77777777" w:rsidTr="007D5367">
        <w:tc>
          <w:tcPr>
            <w:tcW w:w="586" w:type="pct"/>
          </w:tcPr>
          <w:p w14:paraId="7439ECB3" w14:textId="58F492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R4-2413933</w:t>
            </w:r>
          </w:p>
        </w:tc>
        <w:tc>
          <w:tcPr>
            <w:tcW w:w="1030" w:type="pct"/>
          </w:tcPr>
          <w:p w14:paraId="6D3A96CC" w14:textId="39AE82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(NR_RRM_enh2-Core)CR on SRS antenna switching interruption requirements in R17</w:t>
            </w:r>
          </w:p>
        </w:tc>
        <w:tc>
          <w:tcPr>
            <w:tcW w:w="517" w:type="pct"/>
          </w:tcPr>
          <w:p w14:paraId="7BB7EF0A" w14:textId="76C4DB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vivo, Huawei, HiSilicon, ZTE Corporation, Sanechips</w:t>
            </w:r>
          </w:p>
        </w:tc>
        <w:tc>
          <w:tcPr>
            <w:tcW w:w="368" w:type="pct"/>
          </w:tcPr>
          <w:p w14:paraId="5A5A583B" w14:textId="79279C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6F7A42D" w14:textId="7FBCB8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4836</w:t>
            </w:r>
          </w:p>
        </w:tc>
        <w:tc>
          <w:tcPr>
            <w:tcW w:w="272" w:type="pct"/>
          </w:tcPr>
          <w:p w14:paraId="75623CE5" w14:textId="0610DFD5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4C70245" w14:textId="5067AA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1AEEC40" w14:textId="341210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EAA55A0" w14:textId="3417F3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NR_RRM_enh2-Core</w:t>
            </w:r>
          </w:p>
        </w:tc>
        <w:tc>
          <w:tcPr>
            <w:tcW w:w="511" w:type="pct"/>
          </w:tcPr>
          <w:p w14:paraId="47A3B710" w14:textId="15ED15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7004BE6" w14:textId="77777777" w:rsidTr="007D5367">
        <w:tc>
          <w:tcPr>
            <w:tcW w:w="586" w:type="pct"/>
          </w:tcPr>
          <w:p w14:paraId="2E26F38C" w14:textId="616CAD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R4-2414089</w:t>
            </w:r>
          </w:p>
        </w:tc>
        <w:tc>
          <w:tcPr>
            <w:tcW w:w="1030" w:type="pct"/>
          </w:tcPr>
          <w:p w14:paraId="275A0F43" w14:textId="213653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(NR_RRM_enh2-Core)CR on SRS antenna switching interruption requirements in R17</w:t>
            </w:r>
          </w:p>
        </w:tc>
        <w:tc>
          <w:tcPr>
            <w:tcW w:w="517" w:type="pct"/>
          </w:tcPr>
          <w:p w14:paraId="4508492B" w14:textId="3C1C5F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69EBC991" w14:textId="27800C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5A09C71" w14:textId="767C83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4836</w:t>
            </w:r>
          </w:p>
        </w:tc>
        <w:tc>
          <w:tcPr>
            <w:tcW w:w="272" w:type="pct"/>
          </w:tcPr>
          <w:p w14:paraId="4D9E4995" w14:textId="21C67C2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4C79AB40" w14:textId="569530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2AB9315" w14:textId="3462D9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B368EDB" w14:textId="4F38C9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NR_RRM_enh2-Core</w:t>
            </w:r>
          </w:p>
        </w:tc>
        <w:tc>
          <w:tcPr>
            <w:tcW w:w="511" w:type="pct"/>
          </w:tcPr>
          <w:p w14:paraId="371335B6" w14:textId="509821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01B780B" w14:textId="77777777" w:rsidTr="007D5367">
        <w:tc>
          <w:tcPr>
            <w:tcW w:w="586" w:type="pct"/>
          </w:tcPr>
          <w:p w14:paraId="022AA022" w14:textId="18D91A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R4-2412514</w:t>
            </w:r>
          </w:p>
        </w:tc>
        <w:tc>
          <w:tcPr>
            <w:tcW w:w="1030" w:type="pct"/>
          </w:tcPr>
          <w:p w14:paraId="384DFB30" w14:textId="5BECF8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(NR_RRM_enh2-Core)CR on SRS antenna switching interruption requirements(R18 mirror)</w:t>
            </w:r>
          </w:p>
        </w:tc>
        <w:tc>
          <w:tcPr>
            <w:tcW w:w="517" w:type="pct"/>
          </w:tcPr>
          <w:p w14:paraId="22AA3B2E" w14:textId="2D18A1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77AD1CEA" w14:textId="24F10B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73B289B" w14:textId="4E4B33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4837</w:t>
            </w:r>
          </w:p>
        </w:tc>
        <w:tc>
          <w:tcPr>
            <w:tcW w:w="272" w:type="pct"/>
          </w:tcPr>
          <w:p w14:paraId="439195D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32EBA57" w14:textId="361328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2AF75E4" w14:textId="17F9C2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04AA74F" w14:textId="63AC8A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NR_RRM_enh2-Core</w:t>
            </w:r>
          </w:p>
        </w:tc>
        <w:tc>
          <w:tcPr>
            <w:tcW w:w="511" w:type="pct"/>
          </w:tcPr>
          <w:p w14:paraId="5B0168B9" w14:textId="6D5305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933F144" w14:textId="77777777" w:rsidTr="007D5367">
        <w:tc>
          <w:tcPr>
            <w:tcW w:w="586" w:type="pct"/>
          </w:tcPr>
          <w:p w14:paraId="0871C8D6" w14:textId="08BBA8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R4-2412516</w:t>
            </w:r>
          </w:p>
        </w:tc>
        <w:tc>
          <w:tcPr>
            <w:tcW w:w="1030" w:type="pct"/>
          </w:tcPr>
          <w:p w14:paraId="103265E1" w14:textId="2243C3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R18 FR2 SCell activation delay reduction</w:t>
            </w:r>
          </w:p>
        </w:tc>
        <w:tc>
          <w:tcPr>
            <w:tcW w:w="517" w:type="pct"/>
          </w:tcPr>
          <w:p w14:paraId="787B1BB0" w14:textId="1CB1E0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25E21C8F" w14:textId="6F1087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E6E69E5" w14:textId="68349B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4838</w:t>
            </w:r>
          </w:p>
        </w:tc>
        <w:tc>
          <w:tcPr>
            <w:tcW w:w="272" w:type="pct"/>
          </w:tcPr>
          <w:p w14:paraId="1CE16F2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F70FF10" w14:textId="45452E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CF5B385" w14:textId="0A0CA8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8F4E3AF" w14:textId="229D30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NR_RRM_enh3-Core</w:t>
            </w:r>
          </w:p>
        </w:tc>
        <w:tc>
          <w:tcPr>
            <w:tcW w:w="511" w:type="pct"/>
          </w:tcPr>
          <w:p w14:paraId="65CF9FD7" w14:textId="034EEA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2AE0CE5F" w14:textId="77777777" w:rsidTr="007D5367">
        <w:tc>
          <w:tcPr>
            <w:tcW w:w="586" w:type="pct"/>
          </w:tcPr>
          <w:p w14:paraId="448247DB" w14:textId="0D59C9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R4-2412518</w:t>
            </w:r>
          </w:p>
        </w:tc>
        <w:tc>
          <w:tcPr>
            <w:tcW w:w="1030" w:type="pct"/>
          </w:tcPr>
          <w:p w14:paraId="550B74D3" w14:textId="489186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R18 LTM RRM core requirements</w:t>
            </w:r>
          </w:p>
        </w:tc>
        <w:tc>
          <w:tcPr>
            <w:tcW w:w="517" w:type="pct"/>
          </w:tcPr>
          <w:p w14:paraId="338D9B72" w14:textId="11E6D0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5A912141" w14:textId="5ED92A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CB5A756" w14:textId="4C4E70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4839</w:t>
            </w:r>
          </w:p>
        </w:tc>
        <w:tc>
          <w:tcPr>
            <w:tcW w:w="272" w:type="pct"/>
          </w:tcPr>
          <w:p w14:paraId="2FE1573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2DBFC65" w14:textId="783411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C6EB4F6" w14:textId="00A075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E212E63" w14:textId="26B790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19FD70E5" w14:textId="6B36EB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EF5072D" w14:textId="77777777" w:rsidTr="007D5367">
        <w:tc>
          <w:tcPr>
            <w:tcW w:w="586" w:type="pct"/>
          </w:tcPr>
          <w:p w14:paraId="6E57B9A3" w14:textId="69210A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R4-2413964</w:t>
            </w:r>
          </w:p>
        </w:tc>
        <w:tc>
          <w:tcPr>
            <w:tcW w:w="1030" w:type="pct"/>
          </w:tcPr>
          <w:p w14:paraId="367997EE" w14:textId="339B24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R18 LTM RRM core requirements</w:t>
            </w:r>
          </w:p>
        </w:tc>
        <w:tc>
          <w:tcPr>
            <w:tcW w:w="517" w:type="pct"/>
          </w:tcPr>
          <w:p w14:paraId="71C646B9" w14:textId="61DF1D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5E940910" w14:textId="478108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02C8D57" w14:textId="3C34B9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4839</w:t>
            </w:r>
          </w:p>
        </w:tc>
        <w:tc>
          <w:tcPr>
            <w:tcW w:w="272" w:type="pct"/>
          </w:tcPr>
          <w:p w14:paraId="78373D56" w14:textId="4DAE8951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A38FA75" w14:textId="3BD6C4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6ED6232" w14:textId="394EF7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BDD1692" w14:textId="25822C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3BB7A300" w14:textId="0DEB6E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397055B" w14:textId="77777777" w:rsidTr="007D5367">
        <w:tc>
          <w:tcPr>
            <w:tcW w:w="586" w:type="pct"/>
          </w:tcPr>
          <w:p w14:paraId="35D70B62" w14:textId="03B578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R4-2412520</w:t>
            </w:r>
          </w:p>
        </w:tc>
        <w:tc>
          <w:tcPr>
            <w:tcW w:w="1030" w:type="pct"/>
          </w:tcPr>
          <w:p w14:paraId="15DC89F1" w14:textId="63D539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R18 LTM RRM test cases</w:t>
            </w:r>
          </w:p>
        </w:tc>
        <w:tc>
          <w:tcPr>
            <w:tcW w:w="517" w:type="pct"/>
          </w:tcPr>
          <w:p w14:paraId="48A4A623" w14:textId="05FC82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6F866068" w14:textId="43252D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12D71DE" w14:textId="0458EC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4840</w:t>
            </w:r>
          </w:p>
        </w:tc>
        <w:tc>
          <w:tcPr>
            <w:tcW w:w="272" w:type="pct"/>
          </w:tcPr>
          <w:p w14:paraId="1775FD5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4847BC0" w14:textId="6276BF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98C2E60" w14:textId="00979E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1DBC023" w14:textId="53969D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4666DF72" w14:textId="543490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1B1280E2" w14:textId="77777777" w:rsidTr="007D5367">
        <w:tc>
          <w:tcPr>
            <w:tcW w:w="586" w:type="pct"/>
          </w:tcPr>
          <w:p w14:paraId="77333FFE" w14:textId="2FE71A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R4-2412522</w:t>
            </w:r>
          </w:p>
        </w:tc>
        <w:tc>
          <w:tcPr>
            <w:tcW w:w="1030" w:type="pct"/>
          </w:tcPr>
          <w:p w14:paraId="042ADEA6" w14:textId="4FF5FC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test cases for Cell DTX</w:t>
            </w:r>
          </w:p>
        </w:tc>
        <w:tc>
          <w:tcPr>
            <w:tcW w:w="517" w:type="pct"/>
          </w:tcPr>
          <w:p w14:paraId="7BAC4504" w14:textId="2AEFAA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1AE0ABEF" w14:textId="477A1C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8309E81" w14:textId="329200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4841</w:t>
            </w:r>
          </w:p>
        </w:tc>
        <w:tc>
          <w:tcPr>
            <w:tcW w:w="272" w:type="pct"/>
          </w:tcPr>
          <w:p w14:paraId="3C3D9AE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26D2455" w14:textId="261D8A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0178720" w14:textId="565ED2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1A7C3F2" w14:textId="0EBA06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Netw_Energy_NR-Perf</w:t>
            </w:r>
          </w:p>
        </w:tc>
        <w:tc>
          <w:tcPr>
            <w:tcW w:w="511" w:type="pct"/>
          </w:tcPr>
          <w:p w14:paraId="0C14F548" w14:textId="118E50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FB5CB24" w14:textId="77777777" w:rsidTr="007D5367">
        <w:tc>
          <w:tcPr>
            <w:tcW w:w="586" w:type="pct"/>
          </w:tcPr>
          <w:p w14:paraId="551AF614" w14:textId="4C3EE7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R4-2413904</w:t>
            </w:r>
          </w:p>
        </w:tc>
        <w:tc>
          <w:tcPr>
            <w:tcW w:w="1030" w:type="pct"/>
          </w:tcPr>
          <w:p w14:paraId="065F5335" w14:textId="2438F9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test cases for Cell DTX</w:t>
            </w:r>
          </w:p>
        </w:tc>
        <w:tc>
          <w:tcPr>
            <w:tcW w:w="517" w:type="pct"/>
          </w:tcPr>
          <w:p w14:paraId="1207C7FD" w14:textId="38BE14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4F8FDD12" w14:textId="6F25DB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D20E32A" w14:textId="1A6C3F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4841</w:t>
            </w:r>
          </w:p>
        </w:tc>
        <w:tc>
          <w:tcPr>
            <w:tcW w:w="272" w:type="pct"/>
          </w:tcPr>
          <w:p w14:paraId="51B7A41D" w14:textId="45D66AE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D1FCEEB" w14:textId="4DD055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851D3CE" w14:textId="4C68DA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63755CA" w14:textId="6DA5C0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Netw_Energy_NR-Perf</w:t>
            </w:r>
          </w:p>
        </w:tc>
        <w:tc>
          <w:tcPr>
            <w:tcW w:w="511" w:type="pct"/>
          </w:tcPr>
          <w:p w14:paraId="63E2D297" w14:textId="0AD5D4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B49B050" w14:textId="77777777" w:rsidTr="007D5367">
        <w:tc>
          <w:tcPr>
            <w:tcW w:w="586" w:type="pct"/>
          </w:tcPr>
          <w:p w14:paraId="4DC5491C" w14:textId="24FDAF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R4-2412597</w:t>
            </w:r>
          </w:p>
        </w:tc>
        <w:tc>
          <w:tcPr>
            <w:tcW w:w="1030" w:type="pct"/>
          </w:tcPr>
          <w:p w14:paraId="24929F66" w14:textId="3340A6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(NR_MG_enh-Core) CR on 38.133 MG enh on NCSG-r18</w:t>
            </w:r>
          </w:p>
        </w:tc>
        <w:tc>
          <w:tcPr>
            <w:tcW w:w="517" w:type="pct"/>
          </w:tcPr>
          <w:p w14:paraId="27F9D8EF" w14:textId="522FCB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7040A3D" w14:textId="0E9D86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1098F97" w14:textId="4C434F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4842</w:t>
            </w:r>
          </w:p>
        </w:tc>
        <w:tc>
          <w:tcPr>
            <w:tcW w:w="272" w:type="pct"/>
          </w:tcPr>
          <w:p w14:paraId="56D66DF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B4696D1" w14:textId="4D58EF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E14BF31" w14:textId="67DB34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CF7B0F6" w14:textId="5F785A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254CB85E" w14:textId="2731CC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9D2C263" w14:textId="77777777" w:rsidTr="007D5367">
        <w:tc>
          <w:tcPr>
            <w:tcW w:w="586" w:type="pct"/>
          </w:tcPr>
          <w:p w14:paraId="16ECC0ED" w14:textId="55783F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R4-2412605</w:t>
            </w:r>
          </w:p>
        </w:tc>
        <w:tc>
          <w:tcPr>
            <w:tcW w:w="1030" w:type="pct"/>
          </w:tcPr>
          <w:p w14:paraId="13B20B95" w14:textId="011EB0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conditional handover requirements on network energy saving</w:t>
            </w:r>
          </w:p>
        </w:tc>
        <w:tc>
          <w:tcPr>
            <w:tcW w:w="517" w:type="pct"/>
          </w:tcPr>
          <w:p w14:paraId="3073118C" w14:textId="1166C2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4974E719" w14:textId="2E3A96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4D28F9D" w14:textId="18B0F8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4843</w:t>
            </w:r>
          </w:p>
        </w:tc>
        <w:tc>
          <w:tcPr>
            <w:tcW w:w="272" w:type="pct"/>
          </w:tcPr>
          <w:p w14:paraId="3CDC323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67FE41D" w14:textId="5849EC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35F0ED7" w14:textId="26F3A7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0C933F0" w14:textId="6C7774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Netw_Energy_NR-Core</w:t>
            </w:r>
          </w:p>
        </w:tc>
        <w:tc>
          <w:tcPr>
            <w:tcW w:w="511" w:type="pct"/>
          </w:tcPr>
          <w:p w14:paraId="41DA2BE5" w14:textId="3DBC2C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4588C6B5" w14:textId="77777777" w:rsidTr="007D5367">
        <w:tc>
          <w:tcPr>
            <w:tcW w:w="586" w:type="pct"/>
          </w:tcPr>
          <w:p w14:paraId="62C26382" w14:textId="2B3BEF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R4-2412626</w:t>
            </w:r>
          </w:p>
        </w:tc>
        <w:tc>
          <w:tcPr>
            <w:tcW w:w="1030" w:type="pct"/>
          </w:tcPr>
          <w:p w14:paraId="567056E3" w14:textId="356136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(NR_pos-Perf) CR on report mapping for R16 positioning</w:t>
            </w:r>
          </w:p>
        </w:tc>
        <w:tc>
          <w:tcPr>
            <w:tcW w:w="517" w:type="pct"/>
          </w:tcPr>
          <w:p w14:paraId="2EC22931" w14:textId="6D6873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9B317C3" w14:textId="5B28B7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6A38150" w14:textId="4403B7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4844</w:t>
            </w:r>
          </w:p>
        </w:tc>
        <w:tc>
          <w:tcPr>
            <w:tcW w:w="272" w:type="pct"/>
          </w:tcPr>
          <w:p w14:paraId="19A49C0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B017FD8" w14:textId="5D9270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6392651F" w14:textId="55F48A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23E466F" w14:textId="21684F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NR_pos-Perf</w:t>
            </w:r>
          </w:p>
        </w:tc>
        <w:tc>
          <w:tcPr>
            <w:tcW w:w="511" w:type="pct"/>
          </w:tcPr>
          <w:p w14:paraId="2A20C094" w14:textId="39B080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1D5E2544" w14:textId="77777777" w:rsidTr="007D5367">
        <w:tc>
          <w:tcPr>
            <w:tcW w:w="586" w:type="pct"/>
          </w:tcPr>
          <w:p w14:paraId="5030FE56" w14:textId="3FC86F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R4-2412627</w:t>
            </w:r>
          </w:p>
        </w:tc>
        <w:tc>
          <w:tcPr>
            <w:tcW w:w="1030" w:type="pct"/>
          </w:tcPr>
          <w:p w14:paraId="029A0A47" w14:textId="0763CA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(NR_pos-Perf) CR on report mapping for R16 positioning R17</w:t>
            </w:r>
          </w:p>
        </w:tc>
        <w:tc>
          <w:tcPr>
            <w:tcW w:w="517" w:type="pct"/>
          </w:tcPr>
          <w:p w14:paraId="6A8901E2" w14:textId="1A52BF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51A2EDF" w14:textId="73962C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884DD7A" w14:textId="632CF7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4845</w:t>
            </w:r>
          </w:p>
        </w:tc>
        <w:tc>
          <w:tcPr>
            <w:tcW w:w="272" w:type="pct"/>
          </w:tcPr>
          <w:p w14:paraId="1C31819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2444F0D" w14:textId="4F0DCE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199621E" w14:textId="5FC8AF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455DBCE" w14:textId="31071A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NR_pos-Perf</w:t>
            </w:r>
          </w:p>
        </w:tc>
        <w:tc>
          <w:tcPr>
            <w:tcW w:w="511" w:type="pct"/>
          </w:tcPr>
          <w:p w14:paraId="1CDE75E9" w14:textId="788A6D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C61C1FA" w14:textId="77777777" w:rsidTr="007D5367">
        <w:tc>
          <w:tcPr>
            <w:tcW w:w="586" w:type="pct"/>
          </w:tcPr>
          <w:p w14:paraId="04B22983" w14:textId="7D5B8C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R4-2412629</w:t>
            </w:r>
          </w:p>
        </w:tc>
        <w:tc>
          <w:tcPr>
            <w:tcW w:w="1030" w:type="pct"/>
          </w:tcPr>
          <w:p w14:paraId="41EF4C59" w14:textId="3C2DE8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(NR_MG_enh-Core) CR on Rel-17 MGE core requirements</w:t>
            </w:r>
          </w:p>
        </w:tc>
        <w:tc>
          <w:tcPr>
            <w:tcW w:w="517" w:type="pct"/>
          </w:tcPr>
          <w:p w14:paraId="1450D04C" w14:textId="484340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B539E8A" w14:textId="570DAB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1F61768" w14:textId="4279B1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4846</w:t>
            </w:r>
          </w:p>
        </w:tc>
        <w:tc>
          <w:tcPr>
            <w:tcW w:w="272" w:type="pct"/>
          </w:tcPr>
          <w:p w14:paraId="68ECD39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07EF7EA" w14:textId="51ACD7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1F9A999" w14:textId="6EC1E4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1EC0109" w14:textId="1F778F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35F0A7CA" w14:textId="48C5CE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0DF06DCA" w14:textId="77777777" w:rsidTr="007D5367">
        <w:tc>
          <w:tcPr>
            <w:tcW w:w="586" w:type="pct"/>
          </w:tcPr>
          <w:p w14:paraId="1F095A33" w14:textId="5BB0A6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R4-2413921</w:t>
            </w:r>
          </w:p>
        </w:tc>
        <w:tc>
          <w:tcPr>
            <w:tcW w:w="1030" w:type="pct"/>
          </w:tcPr>
          <w:p w14:paraId="44D6207B" w14:textId="22E653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(NR_MG_enh-Core) CR on Rel-17 MGE core requirements</w:t>
            </w:r>
          </w:p>
        </w:tc>
        <w:tc>
          <w:tcPr>
            <w:tcW w:w="517" w:type="pct"/>
          </w:tcPr>
          <w:p w14:paraId="65A8F33C" w14:textId="791B00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D883BDC" w14:textId="1BFD2C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E6D3274" w14:textId="5A8FBB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4846</w:t>
            </w:r>
          </w:p>
        </w:tc>
        <w:tc>
          <w:tcPr>
            <w:tcW w:w="272" w:type="pct"/>
          </w:tcPr>
          <w:p w14:paraId="0E354337" w14:textId="571FA43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C605BDD" w14:textId="73EC30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7B100AF" w14:textId="4716C3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C73F36C" w14:textId="4F5848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774E3266" w14:textId="08ED6E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2809A181" w14:textId="77777777" w:rsidTr="007D5367">
        <w:tc>
          <w:tcPr>
            <w:tcW w:w="586" w:type="pct"/>
          </w:tcPr>
          <w:p w14:paraId="7C0F2AD3" w14:textId="148594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R4-2412630</w:t>
            </w:r>
          </w:p>
        </w:tc>
        <w:tc>
          <w:tcPr>
            <w:tcW w:w="1030" w:type="pct"/>
          </w:tcPr>
          <w:p w14:paraId="6CEAEBCB" w14:textId="63AF11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(NR_MG_enh-Core) CR on Rel-17 MGE core requirements R18</w:t>
            </w:r>
          </w:p>
        </w:tc>
        <w:tc>
          <w:tcPr>
            <w:tcW w:w="517" w:type="pct"/>
          </w:tcPr>
          <w:p w14:paraId="0B64B06D" w14:textId="4E3A82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30D10BCF" w14:textId="35AAF8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EBEBF3E" w14:textId="7B0B28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4847</w:t>
            </w:r>
          </w:p>
        </w:tc>
        <w:tc>
          <w:tcPr>
            <w:tcW w:w="272" w:type="pct"/>
          </w:tcPr>
          <w:p w14:paraId="56BB8C7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40843A9" w14:textId="761CA7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C189E75" w14:textId="4442DE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783D647" w14:textId="544C36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77C051A8" w14:textId="0ACE71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863633B" w14:textId="77777777" w:rsidTr="007D5367">
        <w:tc>
          <w:tcPr>
            <w:tcW w:w="586" w:type="pct"/>
          </w:tcPr>
          <w:p w14:paraId="36C7CF9E" w14:textId="47E2C2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R4-2412631</w:t>
            </w:r>
          </w:p>
        </w:tc>
        <w:tc>
          <w:tcPr>
            <w:tcW w:w="1030" w:type="pct"/>
          </w:tcPr>
          <w:p w14:paraId="2A74ACD4" w14:textId="615229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on Rel-17 NTN measurement requirements</w:t>
            </w:r>
          </w:p>
        </w:tc>
        <w:tc>
          <w:tcPr>
            <w:tcW w:w="517" w:type="pct"/>
          </w:tcPr>
          <w:p w14:paraId="5916FEFB" w14:textId="2811F3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240C556" w14:textId="53B17C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9DF727E" w14:textId="5AFBFB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4848</w:t>
            </w:r>
          </w:p>
        </w:tc>
        <w:tc>
          <w:tcPr>
            <w:tcW w:w="272" w:type="pct"/>
          </w:tcPr>
          <w:p w14:paraId="3C384E7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7266339" w14:textId="0FF524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6B96C8D" w14:textId="4A948D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2865E2D" w14:textId="40035A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37D7AF0D" w14:textId="5BA3A1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9916DD2" w14:textId="77777777" w:rsidTr="007D5367">
        <w:tc>
          <w:tcPr>
            <w:tcW w:w="586" w:type="pct"/>
          </w:tcPr>
          <w:p w14:paraId="0C0DE8C0" w14:textId="2B2ED9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R4-2412632</w:t>
            </w:r>
          </w:p>
        </w:tc>
        <w:tc>
          <w:tcPr>
            <w:tcW w:w="1030" w:type="pct"/>
          </w:tcPr>
          <w:p w14:paraId="0CA6C653" w14:textId="3F55E1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on Rel-17 NTN measurement requirements R18</w:t>
            </w:r>
          </w:p>
        </w:tc>
        <w:tc>
          <w:tcPr>
            <w:tcW w:w="517" w:type="pct"/>
          </w:tcPr>
          <w:p w14:paraId="751316F2" w14:textId="5CB17E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86435FA" w14:textId="20565B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7779F99" w14:textId="2BF529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4849</w:t>
            </w:r>
          </w:p>
        </w:tc>
        <w:tc>
          <w:tcPr>
            <w:tcW w:w="272" w:type="pct"/>
          </w:tcPr>
          <w:p w14:paraId="03327A1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2827F19" w14:textId="7739ED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352CB83" w14:textId="0461E9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A561A83" w14:textId="3B558F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1443D6BB" w14:textId="5C68BE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EDBAD29" w14:textId="77777777" w:rsidTr="007D5367">
        <w:tc>
          <w:tcPr>
            <w:tcW w:w="586" w:type="pct"/>
          </w:tcPr>
          <w:p w14:paraId="2D4C0BE6" w14:textId="1C8EC0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R4-2412633</w:t>
            </w:r>
          </w:p>
        </w:tc>
        <w:tc>
          <w:tcPr>
            <w:tcW w:w="1030" w:type="pct"/>
          </w:tcPr>
          <w:p w14:paraId="597141C8" w14:textId="2B8D40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(LTE_NR_MUSIM-Core) CR on Rel-17 MUSIM core requirements</w:t>
            </w:r>
          </w:p>
        </w:tc>
        <w:tc>
          <w:tcPr>
            <w:tcW w:w="517" w:type="pct"/>
          </w:tcPr>
          <w:p w14:paraId="68F57D94" w14:textId="64E7FC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CDF947F" w14:textId="32D714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8509E09" w14:textId="003F53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4850</w:t>
            </w:r>
          </w:p>
        </w:tc>
        <w:tc>
          <w:tcPr>
            <w:tcW w:w="272" w:type="pct"/>
          </w:tcPr>
          <w:p w14:paraId="67CB873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60E97C2" w14:textId="18604A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8E093FD" w14:textId="4116AA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A9A38AF" w14:textId="1D9D99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LTE_NR_MUSIM-Core</w:t>
            </w:r>
          </w:p>
        </w:tc>
        <w:tc>
          <w:tcPr>
            <w:tcW w:w="511" w:type="pct"/>
          </w:tcPr>
          <w:p w14:paraId="697D8171" w14:textId="42195E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610781C" w14:textId="77777777" w:rsidTr="007D5367">
        <w:tc>
          <w:tcPr>
            <w:tcW w:w="586" w:type="pct"/>
          </w:tcPr>
          <w:p w14:paraId="0C8F9042" w14:textId="00DC99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R4-2414031</w:t>
            </w:r>
          </w:p>
        </w:tc>
        <w:tc>
          <w:tcPr>
            <w:tcW w:w="1030" w:type="pct"/>
          </w:tcPr>
          <w:p w14:paraId="7A9DDD2F" w14:textId="29F4AB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(LTE_NR_MUSIM-Core) CR on Rel-17 MUSIM core requirements</w:t>
            </w:r>
          </w:p>
        </w:tc>
        <w:tc>
          <w:tcPr>
            <w:tcW w:w="517" w:type="pct"/>
          </w:tcPr>
          <w:p w14:paraId="153B5088" w14:textId="2A55CD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F8D4002" w14:textId="38C356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8DD54F6" w14:textId="38D52F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4850</w:t>
            </w:r>
          </w:p>
        </w:tc>
        <w:tc>
          <w:tcPr>
            <w:tcW w:w="272" w:type="pct"/>
          </w:tcPr>
          <w:p w14:paraId="2E1118BE" w14:textId="659B6152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0EEED6A" w14:textId="14F16D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916E4C8" w14:textId="0D08FB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E53AE5E" w14:textId="2CAB41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LTE_NR_MUSIM-Core</w:t>
            </w:r>
          </w:p>
        </w:tc>
        <w:tc>
          <w:tcPr>
            <w:tcW w:w="511" w:type="pct"/>
          </w:tcPr>
          <w:p w14:paraId="3B54FA3B" w14:textId="40F36A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894FC8C" w14:textId="77777777" w:rsidTr="007D5367">
        <w:tc>
          <w:tcPr>
            <w:tcW w:w="586" w:type="pct"/>
          </w:tcPr>
          <w:p w14:paraId="41E5226C" w14:textId="36A972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R4-2412635</w:t>
            </w:r>
          </w:p>
        </w:tc>
        <w:tc>
          <w:tcPr>
            <w:tcW w:w="1030" w:type="pct"/>
          </w:tcPr>
          <w:p w14:paraId="0E6663FA" w14:textId="1DAA05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RRM requirements for con-MG + pre-MG</w:t>
            </w:r>
          </w:p>
        </w:tc>
        <w:tc>
          <w:tcPr>
            <w:tcW w:w="517" w:type="pct"/>
          </w:tcPr>
          <w:p w14:paraId="09162007" w14:textId="1E9923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30D7547B" w14:textId="740118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FD0C567" w14:textId="6910B4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4851</w:t>
            </w:r>
          </w:p>
        </w:tc>
        <w:tc>
          <w:tcPr>
            <w:tcW w:w="272" w:type="pct"/>
          </w:tcPr>
          <w:p w14:paraId="1731EEA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19CC478" w14:textId="40E971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62A26F5" w14:textId="56A60F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A25461E" w14:textId="3B9A51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42FFC0D1" w14:textId="2A295E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1163A8B4" w14:textId="77777777" w:rsidTr="007D5367">
        <w:tc>
          <w:tcPr>
            <w:tcW w:w="586" w:type="pct"/>
          </w:tcPr>
          <w:p w14:paraId="2C2DC043" w14:textId="374BB1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R4-2412636</w:t>
            </w:r>
          </w:p>
        </w:tc>
        <w:tc>
          <w:tcPr>
            <w:tcW w:w="1030" w:type="pct"/>
          </w:tcPr>
          <w:p w14:paraId="7235823C" w14:textId="6DEDBF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requirements for inter-RAT LTE measurement without gap</w:t>
            </w:r>
          </w:p>
        </w:tc>
        <w:tc>
          <w:tcPr>
            <w:tcW w:w="517" w:type="pct"/>
          </w:tcPr>
          <w:p w14:paraId="09D224F9" w14:textId="54E215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DE10A98" w14:textId="006A0B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D605485" w14:textId="7F47D4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4852</w:t>
            </w:r>
          </w:p>
        </w:tc>
        <w:tc>
          <w:tcPr>
            <w:tcW w:w="272" w:type="pct"/>
          </w:tcPr>
          <w:p w14:paraId="139729F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932A72D" w14:textId="01A8DE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7444224" w14:textId="4666EA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0AA1BEC" w14:textId="752FC5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08FDF319" w14:textId="44AF43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4EF9446" w14:textId="77777777" w:rsidTr="007D5367">
        <w:tc>
          <w:tcPr>
            <w:tcW w:w="586" w:type="pct"/>
          </w:tcPr>
          <w:p w14:paraId="7FF3359A" w14:textId="261825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R4-2412637</w:t>
            </w:r>
          </w:p>
        </w:tc>
        <w:tc>
          <w:tcPr>
            <w:tcW w:w="1030" w:type="pct"/>
          </w:tcPr>
          <w:p w14:paraId="305C4D82" w14:textId="075386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TCs for Case 1</w:t>
            </w:r>
          </w:p>
        </w:tc>
        <w:tc>
          <w:tcPr>
            <w:tcW w:w="517" w:type="pct"/>
          </w:tcPr>
          <w:p w14:paraId="601631BE" w14:textId="2A6CD6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E7F24BB" w14:textId="2C6C8A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EB10A8C" w14:textId="5B022A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4853</w:t>
            </w:r>
          </w:p>
        </w:tc>
        <w:tc>
          <w:tcPr>
            <w:tcW w:w="272" w:type="pct"/>
          </w:tcPr>
          <w:p w14:paraId="68EE9D4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514E040" w14:textId="7D2FCB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CEBABDA" w14:textId="2D999C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82C914D" w14:textId="7903B2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NR_MG_enh2-Perf</w:t>
            </w:r>
          </w:p>
        </w:tc>
        <w:tc>
          <w:tcPr>
            <w:tcW w:w="511" w:type="pct"/>
          </w:tcPr>
          <w:p w14:paraId="10CF1F47" w14:textId="1DE1D3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E27AD1B" w14:textId="77777777" w:rsidTr="007D5367">
        <w:tc>
          <w:tcPr>
            <w:tcW w:w="586" w:type="pct"/>
          </w:tcPr>
          <w:p w14:paraId="327374FE" w14:textId="0328E8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R4-2414084</w:t>
            </w:r>
          </w:p>
        </w:tc>
        <w:tc>
          <w:tcPr>
            <w:tcW w:w="1030" w:type="pct"/>
          </w:tcPr>
          <w:p w14:paraId="125BF517" w14:textId="53762F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TCs for Case 1</w:t>
            </w:r>
          </w:p>
        </w:tc>
        <w:tc>
          <w:tcPr>
            <w:tcW w:w="517" w:type="pct"/>
          </w:tcPr>
          <w:p w14:paraId="6CD62B66" w14:textId="780421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F4BE329" w14:textId="518B37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D568684" w14:textId="64E454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4853</w:t>
            </w:r>
          </w:p>
        </w:tc>
        <w:tc>
          <w:tcPr>
            <w:tcW w:w="272" w:type="pct"/>
          </w:tcPr>
          <w:p w14:paraId="0B736214" w14:textId="2680D1A6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48650DC" w14:textId="36F7A2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FD8FF96" w14:textId="551650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2D1D40B" w14:textId="5420CD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NR_MG_enh2-Perf</w:t>
            </w:r>
          </w:p>
        </w:tc>
        <w:tc>
          <w:tcPr>
            <w:tcW w:w="511" w:type="pct"/>
          </w:tcPr>
          <w:p w14:paraId="16C06677" w14:textId="096AB9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FC1D4D4" w14:textId="77777777" w:rsidTr="007D5367">
        <w:tc>
          <w:tcPr>
            <w:tcW w:w="586" w:type="pct"/>
          </w:tcPr>
          <w:p w14:paraId="46AFAF9E" w14:textId="1A0E72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R4-2412638</w:t>
            </w:r>
          </w:p>
        </w:tc>
        <w:tc>
          <w:tcPr>
            <w:tcW w:w="1030" w:type="pct"/>
          </w:tcPr>
          <w:p w14:paraId="5CF11FC8" w14:textId="374F50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TCs for NFG</w:t>
            </w:r>
          </w:p>
        </w:tc>
        <w:tc>
          <w:tcPr>
            <w:tcW w:w="517" w:type="pct"/>
          </w:tcPr>
          <w:p w14:paraId="295D1E43" w14:textId="78D0B8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45ECBAD" w14:textId="7A38BF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3B895CB" w14:textId="6E0F96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4854</w:t>
            </w:r>
          </w:p>
        </w:tc>
        <w:tc>
          <w:tcPr>
            <w:tcW w:w="272" w:type="pct"/>
          </w:tcPr>
          <w:p w14:paraId="0B5786F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7E1225F" w14:textId="671B3E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2F06749" w14:textId="1B295C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BB72E03" w14:textId="1CBF65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NR_MG_enh2-Perf</w:t>
            </w:r>
          </w:p>
        </w:tc>
        <w:tc>
          <w:tcPr>
            <w:tcW w:w="511" w:type="pct"/>
          </w:tcPr>
          <w:p w14:paraId="6D6D28C4" w14:textId="75AB9C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DAD189E" w14:textId="77777777" w:rsidTr="007D5367">
        <w:tc>
          <w:tcPr>
            <w:tcW w:w="586" w:type="pct"/>
          </w:tcPr>
          <w:p w14:paraId="7CAF28C5" w14:textId="049644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R4-2412640</w:t>
            </w:r>
          </w:p>
        </w:tc>
        <w:tc>
          <w:tcPr>
            <w:tcW w:w="1030" w:type="pct"/>
          </w:tcPr>
          <w:p w14:paraId="66BC139C" w14:textId="13CE0F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RRM core requirements for less than 5MHz BW</w:t>
            </w:r>
          </w:p>
        </w:tc>
        <w:tc>
          <w:tcPr>
            <w:tcW w:w="517" w:type="pct"/>
          </w:tcPr>
          <w:p w14:paraId="58494639" w14:textId="634031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E17F0E5" w14:textId="30A90D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7814227" w14:textId="608A5E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4855</w:t>
            </w:r>
          </w:p>
        </w:tc>
        <w:tc>
          <w:tcPr>
            <w:tcW w:w="272" w:type="pct"/>
          </w:tcPr>
          <w:p w14:paraId="44D3BE8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A409A75" w14:textId="375197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B723F70" w14:textId="503E50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8F889BA" w14:textId="019079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11" w:type="pct"/>
          </w:tcPr>
          <w:p w14:paraId="11C8568D" w14:textId="1E7FD7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ECC46C4" w14:textId="77777777" w:rsidTr="007D5367">
        <w:tc>
          <w:tcPr>
            <w:tcW w:w="586" w:type="pct"/>
          </w:tcPr>
          <w:p w14:paraId="3528912B" w14:textId="3DC3A2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R4-2413943</w:t>
            </w:r>
          </w:p>
        </w:tc>
        <w:tc>
          <w:tcPr>
            <w:tcW w:w="1030" w:type="pct"/>
          </w:tcPr>
          <w:p w14:paraId="7055DE02" w14:textId="15484A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RRM core requirements for less than 5MHz BW</w:t>
            </w:r>
          </w:p>
        </w:tc>
        <w:tc>
          <w:tcPr>
            <w:tcW w:w="517" w:type="pct"/>
          </w:tcPr>
          <w:p w14:paraId="2932E631" w14:textId="114D3F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0B5BC32" w14:textId="5B933B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7018E32" w14:textId="3A5527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4855</w:t>
            </w:r>
          </w:p>
        </w:tc>
        <w:tc>
          <w:tcPr>
            <w:tcW w:w="272" w:type="pct"/>
          </w:tcPr>
          <w:p w14:paraId="11B911AC" w14:textId="6FDEC885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3E7B08E" w14:textId="50BF7F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A6CEC7C" w14:textId="5D8BC5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FB93406" w14:textId="562BEF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11" w:type="pct"/>
          </w:tcPr>
          <w:p w14:paraId="2F0DC85C" w14:textId="6E9DE5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375AC03" w14:textId="77777777" w:rsidTr="007D5367">
        <w:tc>
          <w:tcPr>
            <w:tcW w:w="586" w:type="pct"/>
          </w:tcPr>
          <w:p w14:paraId="2FC3C68F" w14:textId="1454DA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R4-2412641</w:t>
            </w:r>
          </w:p>
        </w:tc>
        <w:tc>
          <w:tcPr>
            <w:tcW w:w="1030" w:type="pct"/>
          </w:tcPr>
          <w:p w14:paraId="04A52D8D" w14:textId="163C86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TCs for less than 5MHz operation</w:t>
            </w:r>
          </w:p>
        </w:tc>
        <w:tc>
          <w:tcPr>
            <w:tcW w:w="517" w:type="pct"/>
          </w:tcPr>
          <w:p w14:paraId="4FD12648" w14:textId="2B0654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5B66A81" w14:textId="2CF086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220A23D" w14:textId="2263EB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4856</w:t>
            </w:r>
          </w:p>
        </w:tc>
        <w:tc>
          <w:tcPr>
            <w:tcW w:w="272" w:type="pct"/>
          </w:tcPr>
          <w:p w14:paraId="18FCF40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B2A594E" w14:textId="6E4058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2B0D7FB" w14:textId="357D2A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55A9F70" w14:textId="1DDC1D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511" w:type="pct"/>
          </w:tcPr>
          <w:p w14:paraId="70A34AB3" w14:textId="20637B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45612F1" w14:textId="77777777" w:rsidTr="007D5367">
        <w:tc>
          <w:tcPr>
            <w:tcW w:w="586" w:type="pct"/>
          </w:tcPr>
          <w:p w14:paraId="4B44DC14" w14:textId="552182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R4-2412642</w:t>
            </w:r>
          </w:p>
        </w:tc>
        <w:tc>
          <w:tcPr>
            <w:tcW w:w="1030" w:type="pct"/>
          </w:tcPr>
          <w:p w14:paraId="2BBBD8AA" w14:textId="019BA8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HO TCs for option C</w:t>
            </w:r>
          </w:p>
        </w:tc>
        <w:tc>
          <w:tcPr>
            <w:tcW w:w="517" w:type="pct"/>
          </w:tcPr>
          <w:p w14:paraId="6073ACBA" w14:textId="4BAC96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0B63389" w14:textId="371BE5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8E3F20C" w14:textId="444BAE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4857</w:t>
            </w:r>
          </w:p>
        </w:tc>
        <w:tc>
          <w:tcPr>
            <w:tcW w:w="272" w:type="pct"/>
          </w:tcPr>
          <w:p w14:paraId="5BC9AA0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28D7994" w14:textId="267A29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87E2032" w14:textId="378F36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9A5FA8D" w14:textId="0C3464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NR_BWP_wor-Perf</w:t>
            </w:r>
          </w:p>
        </w:tc>
        <w:tc>
          <w:tcPr>
            <w:tcW w:w="511" w:type="pct"/>
          </w:tcPr>
          <w:p w14:paraId="7F89CBA2" w14:textId="50FC98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3FFBD4A" w14:textId="77777777" w:rsidTr="007D5367">
        <w:tc>
          <w:tcPr>
            <w:tcW w:w="586" w:type="pct"/>
          </w:tcPr>
          <w:p w14:paraId="733290E6" w14:textId="050D7A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R4-2412662</w:t>
            </w:r>
          </w:p>
        </w:tc>
        <w:tc>
          <w:tcPr>
            <w:tcW w:w="1030" w:type="pct"/>
          </w:tcPr>
          <w:p w14:paraId="75EDC2BC" w14:textId="711216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Rx-Tx measurement requirements for NTN</w:t>
            </w:r>
          </w:p>
        </w:tc>
        <w:tc>
          <w:tcPr>
            <w:tcW w:w="517" w:type="pct"/>
          </w:tcPr>
          <w:p w14:paraId="3D5497D0" w14:textId="5DF446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150E798" w14:textId="7F388E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7D194AD" w14:textId="37C817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4858</w:t>
            </w:r>
          </w:p>
        </w:tc>
        <w:tc>
          <w:tcPr>
            <w:tcW w:w="272" w:type="pct"/>
          </w:tcPr>
          <w:p w14:paraId="4E417E6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19AE8D2" w14:textId="124940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EE28AFD" w14:textId="1F47AA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3FB0FCA" w14:textId="1B547E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51995FDF" w14:textId="13799E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48D0B10" w14:textId="77777777" w:rsidTr="007D5367">
        <w:tc>
          <w:tcPr>
            <w:tcW w:w="586" w:type="pct"/>
          </w:tcPr>
          <w:p w14:paraId="3B3B7930" w14:textId="51EE32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R4-2412663</w:t>
            </w:r>
          </w:p>
        </w:tc>
        <w:tc>
          <w:tcPr>
            <w:tcW w:w="1030" w:type="pct"/>
          </w:tcPr>
          <w:p w14:paraId="73A4FD0D" w14:textId="3A11D3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requirements for satellite switch with re-sync</w:t>
            </w:r>
          </w:p>
        </w:tc>
        <w:tc>
          <w:tcPr>
            <w:tcW w:w="517" w:type="pct"/>
          </w:tcPr>
          <w:p w14:paraId="1B8CDB07" w14:textId="58E89C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5BB6666" w14:textId="6ED4DB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1541C25" w14:textId="770184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4859</w:t>
            </w:r>
          </w:p>
        </w:tc>
        <w:tc>
          <w:tcPr>
            <w:tcW w:w="272" w:type="pct"/>
          </w:tcPr>
          <w:p w14:paraId="12C856B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AB26DF7" w14:textId="1053FF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A315B69" w14:textId="018B7D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28C8F97" w14:textId="5F589F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156D7E25" w14:textId="65EC2C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DDE297E" w14:textId="77777777" w:rsidTr="007D5367">
        <w:tc>
          <w:tcPr>
            <w:tcW w:w="586" w:type="pct"/>
          </w:tcPr>
          <w:p w14:paraId="287A3951" w14:textId="1EEA8A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R4-2414074</w:t>
            </w:r>
          </w:p>
        </w:tc>
        <w:tc>
          <w:tcPr>
            <w:tcW w:w="1030" w:type="pct"/>
          </w:tcPr>
          <w:p w14:paraId="73F5B110" w14:textId="26C21F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requirements for satellite switch with re-sync</w:t>
            </w:r>
          </w:p>
        </w:tc>
        <w:tc>
          <w:tcPr>
            <w:tcW w:w="517" w:type="pct"/>
          </w:tcPr>
          <w:p w14:paraId="3396AE72" w14:textId="003F79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36AF1A2A" w14:textId="1E3609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68B936C" w14:textId="1A2437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4859</w:t>
            </w:r>
          </w:p>
        </w:tc>
        <w:tc>
          <w:tcPr>
            <w:tcW w:w="272" w:type="pct"/>
          </w:tcPr>
          <w:p w14:paraId="63A39217" w14:textId="7A6598C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5285FF0" w14:textId="26A400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8F53D06" w14:textId="7CB093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332E9EC" w14:textId="1D14FA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5344B4EF" w14:textId="48DF4B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7FF67A6" w14:textId="77777777" w:rsidTr="007D5367">
        <w:tc>
          <w:tcPr>
            <w:tcW w:w="586" w:type="pct"/>
          </w:tcPr>
          <w:p w14:paraId="4798D529" w14:textId="1C383A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R4-2412665</w:t>
            </w:r>
          </w:p>
        </w:tc>
        <w:tc>
          <w:tcPr>
            <w:tcW w:w="1030" w:type="pct"/>
          </w:tcPr>
          <w:p w14:paraId="4D36516C" w14:textId="343488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measurement accuracy requirements for FR2-NTN</w:t>
            </w:r>
          </w:p>
        </w:tc>
        <w:tc>
          <w:tcPr>
            <w:tcW w:w="517" w:type="pct"/>
          </w:tcPr>
          <w:p w14:paraId="37DE79AC" w14:textId="5E6E92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HiSilicon, CATT, Nokia</w:t>
            </w:r>
          </w:p>
        </w:tc>
        <w:tc>
          <w:tcPr>
            <w:tcW w:w="368" w:type="pct"/>
          </w:tcPr>
          <w:p w14:paraId="6CEE825D" w14:textId="52F067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50C238C" w14:textId="6BCFA6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4860</w:t>
            </w:r>
          </w:p>
        </w:tc>
        <w:tc>
          <w:tcPr>
            <w:tcW w:w="272" w:type="pct"/>
          </w:tcPr>
          <w:p w14:paraId="0DBC6BC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07F9ACC" w14:textId="18350C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A622DFF" w14:textId="4622A5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38B57B7" w14:textId="3A36BB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43B0FDA4" w14:textId="60B42E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D22F279" w14:textId="77777777" w:rsidTr="007D5367">
        <w:tc>
          <w:tcPr>
            <w:tcW w:w="586" w:type="pct"/>
          </w:tcPr>
          <w:p w14:paraId="595B94E9" w14:textId="10BCBF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R4-2414080</w:t>
            </w:r>
          </w:p>
        </w:tc>
        <w:tc>
          <w:tcPr>
            <w:tcW w:w="1030" w:type="pct"/>
          </w:tcPr>
          <w:p w14:paraId="296CA329" w14:textId="341A16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measurement accuracy requirements for FR2-NTN</w:t>
            </w:r>
          </w:p>
        </w:tc>
        <w:tc>
          <w:tcPr>
            <w:tcW w:w="517" w:type="pct"/>
          </w:tcPr>
          <w:p w14:paraId="47BC20AE" w14:textId="67D349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HiSilicon, CATT, Nokia</w:t>
            </w:r>
          </w:p>
        </w:tc>
        <w:tc>
          <w:tcPr>
            <w:tcW w:w="368" w:type="pct"/>
          </w:tcPr>
          <w:p w14:paraId="173E8350" w14:textId="2FB291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4404E35" w14:textId="70974D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4860</w:t>
            </w:r>
          </w:p>
        </w:tc>
        <w:tc>
          <w:tcPr>
            <w:tcW w:w="272" w:type="pct"/>
          </w:tcPr>
          <w:p w14:paraId="42051F4B" w14:textId="7786443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98E6A7E" w14:textId="74F36B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7985357" w14:textId="395D30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9C21C34" w14:textId="470C13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66C0CA6F" w14:textId="3566CA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337BFCF" w14:textId="77777777" w:rsidTr="007D5367">
        <w:tc>
          <w:tcPr>
            <w:tcW w:w="586" w:type="pct"/>
          </w:tcPr>
          <w:p w14:paraId="6D86CA84" w14:textId="1CC64D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R4-2412666</w:t>
            </w:r>
          </w:p>
        </w:tc>
        <w:tc>
          <w:tcPr>
            <w:tcW w:w="1030" w:type="pct"/>
          </w:tcPr>
          <w:p w14:paraId="67140BE2" w14:textId="7E89B8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AoA setup for FR2-NTN test</w:t>
            </w:r>
          </w:p>
        </w:tc>
        <w:tc>
          <w:tcPr>
            <w:tcW w:w="517" w:type="pct"/>
          </w:tcPr>
          <w:p w14:paraId="0718C688" w14:textId="046B00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C84F252" w14:textId="1800B3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351265A" w14:textId="6E01A1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4861</w:t>
            </w:r>
          </w:p>
        </w:tc>
        <w:tc>
          <w:tcPr>
            <w:tcW w:w="272" w:type="pct"/>
          </w:tcPr>
          <w:p w14:paraId="0B39407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E6B9D34" w14:textId="4F9788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17AAAA8" w14:textId="035502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9F1D5E9" w14:textId="6F485E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1DA80E42" w14:textId="464E43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C06EA3C" w14:textId="77777777" w:rsidTr="007D5367">
        <w:tc>
          <w:tcPr>
            <w:tcW w:w="586" w:type="pct"/>
          </w:tcPr>
          <w:p w14:paraId="0F8ED708" w14:textId="7054E6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R4-2412788</w:t>
            </w:r>
          </w:p>
        </w:tc>
        <w:tc>
          <w:tcPr>
            <w:tcW w:w="1030" w:type="pct"/>
          </w:tcPr>
          <w:p w14:paraId="75DC0A5F" w14:textId="0427FD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introducing test case for Radio Link Monitoring In-sync Test for FR1 PCell with 3MHz Channel Bandwidth configured with SSB-based RLM RS in DRX mode</w:t>
            </w:r>
          </w:p>
        </w:tc>
        <w:tc>
          <w:tcPr>
            <w:tcW w:w="517" w:type="pct"/>
          </w:tcPr>
          <w:p w14:paraId="1586CEC2" w14:textId="0D2691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6FB69FD9" w14:textId="1BB2B7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C1F2A96" w14:textId="322B76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4862</w:t>
            </w:r>
          </w:p>
        </w:tc>
        <w:tc>
          <w:tcPr>
            <w:tcW w:w="272" w:type="pct"/>
          </w:tcPr>
          <w:p w14:paraId="62B1A5E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436F1A6" w14:textId="486DC4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AE15FDE" w14:textId="362583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327BD70" w14:textId="5822BD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511" w:type="pct"/>
          </w:tcPr>
          <w:p w14:paraId="769B39D7" w14:textId="47BBA8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A9EFBB9" w14:textId="77777777" w:rsidTr="007D5367">
        <w:tc>
          <w:tcPr>
            <w:tcW w:w="586" w:type="pct"/>
          </w:tcPr>
          <w:p w14:paraId="1458A38B" w14:textId="202BCD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R4-2412845</w:t>
            </w:r>
          </w:p>
        </w:tc>
        <w:tc>
          <w:tcPr>
            <w:tcW w:w="1030" w:type="pct"/>
          </w:tcPr>
          <w:p w14:paraId="2786CA37" w14:textId="4B8363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on Gradual timing adjustment</w:t>
            </w:r>
          </w:p>
        </w:tc>
        <w:tc>
          <w:tcPr>
            <w:tcW w:w="517" w:type="pct"/>
          </w:tcPr>
          <w:p w14:paraId="790854BA" w14:textId="0A95B5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4FA75EFA" w14:textId="2C5295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2F37CF4" w14:textId="7744A3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4863</w:t>
            </w:r>
          </w:p>
        </w:tc>
        <w:tc>
          <w:tcPr>
            <w:tcW w:w="272" w:type="pct"/>
          </w:tcPr>
          <w:p w14:paraId="320D783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9C93B61" w14:textId="1F3E72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7F7E5EF" w14:textId="39B893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C3CD8AB" w14:textId="7908B9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NR_ext_to_71GHz-Core</w:t>
            </w:r>
          </w:p>
        </w:tc>
        <w:tc>
          <w:tcPr>
            <w:tcW w:w="511" w:type="pct"/>
          </w:tcPr>
          <w:p w14:paraId="1550DF9B" w14:textId="5EB546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5B8CC1F" w14:textId="77777777" w:rsidTr="007D5367">
        <w:tc>
          <w:tcPr>
            <w:tcW w:w="586" w:type="pct"/>
          </w:tcPr>
          <w:p w14:paraId="0F3216A9" w14:textId="3D7B77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R4-2413934</w:t>
            </w:r>
          </w:p>
        </w:tc>
        <w:tc>
          <w:tcPr>
            <w:tcW w:w="1030" w:type="pct"/>
          </w:tcPr>
          <w:p w14:paraId="0F9C11D6" w14:textId="449924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on Gradual timing adjustment</w:t>
            </w:r>
          </w:p>
        </w:tc>
        <w:tc>
          <w:tcPr>
            <w:tcW w:w="517" w:type="pct"/>
          </w:tcPr>
          <w:p w14:paraId="7164FA4F" w14:textId="420964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49E3920C" w14:textId="7D6781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A66BF2F" w14:textId="06F26B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4863</w:t>
            </w:r>
          </w:p>
        </w:tc>
        <w:tc>
          <w:tcPr>
            <w:tcW w:w="272" w:type="pct"/>
          </w:tcPr>
          <w:p w14:paraId="12C14C56" w14:textId="1D0673E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C9A460D" w14:textId="1B98C3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57E2D26" w14:textId="4E9C5E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496EF22" w14:textId="5FDD46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NR_ext_to_71GHz-Core</w:t>
            </w:r>
          </w:p>
        </w:tc>
        <w:tc>
          <w:tcPr>
            <w:tcW w:w="511" w:type="pct"/>
          </w:tcPr>
          <w:p w14:paraId="1D60CD83" w14:textId="46EAE8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63B5F22" w14:textId="77777777" w:rsidTr="007D5367">
        <w:tc>
          <w:tcPr>
            <w:tcW w:w="586" w:type="pct"/>
          </w:tcPr>
          <w:p w14:paraId="61585E9B" w14:textId="4EBD6F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R4-2412846</w:t>
            </w:r>
          </w:p>
        </w:tc>
        <w:tc>
          <w:tcPr>
            <w:tcW w:w="1030" w:type="pct"/>
          </w:tcPr>
          <w:p w14:paraId="16324CBC" w14:textId="547C73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on Gradual timing adjustment</w:t>
            </w:r>
          </w:p>
        </w:tc>
        <w:tc>
          <w:tcPr>
            <w:tcW w:w="517" w:type="pct"/>
          </w:tcPr>
          <w:p w14:paraId="22B67568" w14:textId="4568C9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4CC2D798" w14:textId="5FF3DF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9D5C0A0" w14:textId="29CCCE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4864</w:t>
            </w:r>
          </w:p>
        </w:tc>
        <w:tc>
          <w:tcPr>
            <w:tcW w:w="272" w:type="pct"/>
          </w:tcPr>
          <w:p w14:paraId="484BB53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B7482FC" w14:textId="312923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FD1BC43" w14:textId="1253BF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C303175" w14:textId="31DBA0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NR_ext_to_71GHz-Core</w:t>
            </w:r>
          </w:p>
        </w:tc>
        <w:tc>
          <w:tcPr>
            <w:tcW w:w="511" w:type="pct"/>
          </w:tcPr>
          <w:p w14:paraId="2FE6042F" w14:textId="51B4FA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AAE1251" w14:textId="77777777" w:rsidTr="007D5367">
        <w:tc>
          <w:tcPr>
            <w:tcW w:w="586" w:type="pct"/>
          </w:tcPr>
          <w:p w14:paraId="40EBB321" w14:textId="13018C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R4-2412856</w:t>
            </w:r>
          </w:p>
        </w:tc>
        <w:tc>
          <w:tcPr>
            <w:tcW w:w="1030" w:type="pct"/>
          </w:tcPr>
          <w:p w14:paraId="2D43CD36" w14:textId="3D83C3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(NR_HST_FR2-Perf) CR on defining testing missing parameter of intra-frequency measurement in idle mode for PC6</w:t>
            </w:r>
          </w:p>
        </w:tc>
        <w:tc>
          <w:tcPr>
            <w:tcW w:w="517" w:type="pct"/>
          </w:tcPr>
          <w:p w14:paraId="1D244A64" w14:textId="02FB91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14469388" w14:textId="07FD2E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2967A88" w14:textId="16FE5A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4865</w:t>
            </w:r>
          </w:p>
        </w:tc>
        <w:tc>
          <w:tcPr>
            <w:tcW w:w="272" w:type="pct"/>
          </w:tcPr>
          <w:p w14:paraId="11E7A11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E1C3949" w14:textId="36E38D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BCE935E" w14:textId="52A625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EF83BB6" w14:textId="4AFEC9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NR_HST_FR2-Perf</w:t>
            </w:r>
          </w:p>
        </w:tc>
        <w:tc>
          <w:tcPr>
            <w:tcW w:w="511" w:type="pct"/>
          </w:tcPr>
          <w:p w14:paraId="7417A8A7" w14:textId="2B8584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6FDC75DF" w14:textId="77777777" w:rsidTr="007D5367">
        <w:tc>
          <w:tcPr>
            <w:tcW w:w="586" w:type="pct"/>
          </w:tcPr>
          <w:p w14:paraId="4B3B7704" w14:textId="77A2E3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R4-2412857</w:t>
            </w:r>
          </w:p>
        </w:tc>
        <w:tc>
          <w:tcPr>
            <w:tcW w:w="1030" w:type="pct"/>
          </w:tcPr>
          <w:p w14:paraId="4351B363" w14:textId="3EF6BB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(NR_HST_FR2-Perf) CR on defining testing missing parameter of intra-frequency measurement in idle mode for PC6</w:t>
            </w:r>
          </w:p>
        </w:tc>
        <w:tc>
          <w:tcPr>
            <w:tcW w:w="517" w:type="pct"/>
          </w:tcPr>
          <w:p w14:paraId="305BBC20" w14:textId="1A7266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4A4CE553" w14:textId="31C568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30688DB" w14:textId="7D4395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4866</w:t>
            </w:r>
          </w:p>
        </w:tc>
        <w:tc>
          <w:tcPr>
            <w:tcW w:w="272" w:type="pct"/>
          </w:tcPr>
          <w:p w14:paraId="2CBCFC0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91D2A14" w14:textId="24CE3E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EE41F14" w14:textId="17374E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08905A1" w14:textId="3FCF67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NR_HST_FR2-Perf</w:t>
            </w:r>
          </w:p>
        </w:tc>
        <w:tc>
          <w:tcPr>
            <w:tcW w:w="511" w:type="pct"/>
          </w:tcPr>
          <w:p w14:paraId="13A9B048" w14:textId="12D4A9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1D0C62A4" w14:textId="77777777" w:rsidTr="007D5367">
        <w:tc>
          <w:tcPr>
            <w:tcW w:w="586" w:type="pct"/>
          </w:tcPr>
          <w:p w14:paraId="4B0549BA" w14:textId="7F30EA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R4-2412858</w:t>
            </w:r>
          </w:p>
        </w:tc>
        <w:tc>
          <w:tcPr>
            <w:tcW w:w="1030" w:type="pct"/>
          </w:tcPr>
          <w:p w14:paraId="24EA50D8" w14:textId="129557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on test cases for L3-RSRP Measurement Accuracy in FR2-NTN</w:t>
            </w:r>
          </w:p>
        </w:tc>
        <w:tc>
          <w:tcPr>
            <w:tcW w:w="517" w:type="pct"/>
          </w:tcPr>
          <w:p w14:paraId="4C2C3400" w14:textId="065D0D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56D3D36B" w14:textId="3ADCC9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7628D89" w14:textId="432F50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4867</w:t>
            </w:r>
          </w:p>
        </w:tc>
        <w:tc>
          <w:tcPr>
            <w:tcW w:w="272" w:type="pct"/>
          </w:tcPr>
          <w:p w14:paraId="3ADC763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6AF2332" w14:textId="092279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7E6167E" w14:textId="0A9DF5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0F9DE1A" w14:textId="68DE5E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1CCA6EE1" w14:textId="35CFA1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35B6F52" w14:textId="77777777" w:rsidTr="007D5367">
        <w:tc>
          <w:tcPr>
            <w:tcW w:w="586" w:type="pct"/>
          </w:tcPr>
          <w:p w14:paraId="18D9EEE4" w14:textId="55CA70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R4-2412859</w:t>
            </w:r>
          </w:p>
        </w:tc>
        <w:tc>
          <w:tcPr>
            <w:tcW w:w="1030" w:type="pct"/>
          </w:tcPr>
          <w:p w14:paraId="7BAE6F80" w14:textId="525B59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on test case for L1-RSRP measurement procedures on FR2-NTN</w:t>
            </w:r>
          </w:p>
        </w:tc>
        <w:tc>
          <w:tcPr>
            <w:tcW w:w="517" w:type="pct"/>
          </w:tcPr>
          <w:p w14:paraId="6DF8770F" w14:textId="15981E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6FFC7A80" w14:textId="07DA85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3F46AAC" w14:textId="6539FF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4868</w:t>
            </w:r>
          </w:p>
        </w:tc>
        <w:tc>
          <w:tcPr>
            <w:tcW w:w="272" w:type="pct"/>
          </w:tcPr>
          <w:p w14:paraId="12AD312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943C238" w14:textId="7CFC27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77EAD64" w14:textId="707762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1CEC75F" w14:textId="2F0041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64C34C85" w14:textId="37DEDE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F4F9F5F" w14:textId="77777777" w:rsidTr="007D5367">
        <w:tc>
          <w:tcPr>
            <w:tcW w:w="586" w:type="pct"/>
          </w:tcPr>
          <w:p w14:paraId="6348CDCE" w14:textId="3CA1E5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R4-2412860</w:t>
            </w:r>
          </w:p>
        </w:tc>
        <w:tc>
          <w:tcPr>
            <w:tcW w:w="1030" w:type="pct"/>
          </w:tcPr>
          <w:p w14:paraId="7B0C5377" w14:textId="29F0AE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on correction of parameters test cases for L1-RSRP Measurement Accuracy in FR2-NTN</w:t>
            </w:r>
          </w:p>
        </w:tc>
        <w:tc>
          <w:tcPr>
            <w:tcW w:w="517" w:type="pct"/>
          </w:tcPr>
          <w:p w14:paraId="22EAF132" w14:textId="115B12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2A33D379" w14:textId="6DE9DB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144874D" w14:textId="3F9318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4869</w:t>
            </w:r>
          </w:p>
        </w:tc>
        <w:tc>
          <w:tcPr>
            <w:tcW w:w="272" w:type="pct"/>
          </w:tcPr>
          <w:p w14:paraId="5D074D3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C2B2D2B" w14:textId="0918DF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F70CF2C" w14:textId="1A387A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5C88AE6" w14:textId="03D1B6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39857112" w14:textId="1F4157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7C0D2B29" w14:textId="77777777" w:rsidTr="007D5367">
        <w:tc>
          <w:tcPr>
            <w:tcW w:w="586" w:type="pct"/>
          </w:tcPr>
          <w:p w14:paraId="734E6345" w14:textId="203DCF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R4-2412861</w:t>
            </w:r>
          </w:p>
        </w:tc>
        <w:tc>
          <w:tcPr>
            <w:tcW w:w="1030" w:type="pct"/>
          </w:tcPr>
          <w:p w14:paraId="21433E3C" w14:textId="7E3F51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on Derivation of Side conditions for NTN measurement performance on FR2-NTN</w:t>
            </w:r>
          </w:p>
        </w:tc>
        <w:tc>
          <w:tcPr>
            <w:tcW w:w="517" w:type="pct"/>
          </w:tcPr>
          <w:p w14:paraId="2BB75A7E" w14:textId="5E3587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CATT</w:t>
            </w:r>
          </w:p>
        </w:tc>
        <w:tc>
          <w:tcPr>
            <w:tcW w:w="368" w:type="pct"/>
          </w:tcPr>
          <w:p w14:paraId="34174D52" w14:textId="468F79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CFE0971" w14:textId="094181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4870</w:t>
            </w:r>
          </w:p>
        </w:tc>
        <w:tc>
          <w:tcPr>
            <w:tcW w:w="272" w:type="pct"/>
          </w:tcPr>
          <w:p w14:paraId="38BD3F4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F31006C" w14:textId="3111C9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5EA1E94" w14:textId="127BFB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1A3EA76" w14:textId="397075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28666A6A" w14:textId="2A4D04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ACBEF2A" w14:textId="77777777" w:rsidTr="007D5367">
        <w:tc>
          <w:tcPr>
            <w:tcW w:w="586" w:type="pct"/>
          </w:tcPr>
          <w:p w14:paraId="617C98EC" w14:textId="4CA2C2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R4-2414081</w:t>
            </w:r>
          </w:p>
        </w:tc>
        <w:tc>
          <w:tcPr>
            <w:tcW w:w="1030" w:type="pct"/>
          </w:tcPr>
          <w:p w14:paraId="04038994" w14:textId="1AFF05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on Derivation of Side conditions for NTN measurement performance on FR2-NTN</w:t>
            </w:r>
          </w:p>
        </w:tc>
        <w:tc>
          <w:tcPr>
            <w:tcW w:w="517" w:type="pct"/>
          </w:tcPr>
          <w:p w14:paraId="16C19F33" w14:textId="4490FC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CATT</w:t>
            </w:r>
          </w:p>
        </w:tc>
        <w:tc>
          <w:tcPr>
            <w:tcW w:w="368" w:type="pct"/>
          </w:tcPr>
          <w:p w14:paraId="1D05365B" w14:textId="09290A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C02F7D4" w14:textId="067530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4870</w:t>
            </w:r>
          </w:p>
        </w:tc>
        <w:tc>
          <w:tcPr>
            <w:tcW w:w="272" w:type="pct"/>
          </w:tcPr>
          <w:p w14:paraId="48EA77C0" w14:textId="58CFD383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600E4C7" w14:textId="37F223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B5592F0" w14:textId="5F47E5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CF2E990" w14:textId="644895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7DF7141F" w14:textId="4FA43A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DB3000B" w14:textId="77777777" w:rsidTr="007D5367">
        <w:tc>
          <w:tcPr>
            <w:tcW w:w="586" w:type="pct"/>
          </w:tcPr>
          <w:p w14:paraId="61C3D5CB" w14:textId="37157F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R4-2412862</w:t>
            </w:r>
          </w:p>
        </w:tc>
        <w:tc>
          <w:tcPr>
            <w:tcW w:w="1030" w:type="pct"/>
          </w:tcPr>
          <w:p w14:paraId="30EDA71C" w14:textId="4ED606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for introducing Measurement Accuracy Requirements for FR2-NTN</w:t>
            </w:r>
          </w:p>
        </w:tc>
        <w:tc>
          <w:tcPr>
            <w:tcW w:w="517" w:type="pct"/>
          </w:tcPr>
          <w:p w14:paraId="2830B943" w14:textId="03C0E9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703FFBE1" w14:textId="1AD9EA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1AEDDF3" w14:textId="3510C6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4871</w:t>
            </w:r>
          </w:p>
        </w:tc>
        <w:tc>
          <w:tcPr>
            <w:tcW w:w="272" w:type="pct"/>
          </w:tcPr>
          <w:p w14:paraId="0C858CD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A780A16" w14:textId="5F9876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A27D7DD" w14:textId="76F864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5912C74" w14:textId="3226B3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7D631895" w14:textId="11D2BA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504038DF" w14:textId="77777777" w:rsidTr="007D5367">
        <w:tc>
          <w:tcPr>
            <w:tcW w:w="586" w:type="pct"/>
          </w:tcPr>
          <w:p w14:paraId="198D263F" w14:textId="4AD2AF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R4-2412863</w:t>
            </w:r>
          </w:p>
        </w:tc>
        <w:tc>
          <w:tcPr>
            <w:tcW w:w="1030" w:type="pct"/>
          </w:tcPr>
          <w:p w14:paraId="5701023F" w14:textId="0F9B49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on Measurement Procedures Requirements</w:t>
            </w:r>
          </w:p>
        </w:tc>
        <w:tc>
          <w:tcPr>
            <w:tcW w:w="517" w:type="pct"/>
          </w:tcPr>
          <w:p w14:paraId="5CC0100A" w14:textId="534E67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4F3431B7" w14:textId="01D7AD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0640A68" w14:textId="4A3107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4872</w:t>
            </w:r>
          </w:p>
        </w:tc>
        <w:tc>
          <w:tcPr>
            <w:tcW w:w="272" w:type="pct"/>
          </w:tcPr>
          <w:p w14:paraId="38EFF1D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81E0944" w14:textId="55F78D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3566412" w14:textId="150836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449F5BD" w14:textId="7720F4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2464F60E" w14:textId="465728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C1D2532" w14:textId="77777777" w:rsidTr="007D5367">
        <w:tc>
          <w:tcPr>
            <w:tcW w:w="586" w:type="pct"/>
          </w:tcPr>
          <w:p w14:paraId="0371115B" w14:textId="4528CC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R4-2414098</w:t>
            </w:r>
          </w:p>
        </w:tc>
        <w:tc>
          <w:tcPr>
            <w:tcW w:w="1030" w:type="pct"/>
          </w:tcPr>
          <w:p w14:paraId="23B38CC1" w14:textId="493B16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on Measurement Procedures Requirements</w:t>
            </w:r>
          </w:p>
        </w:tc>
        <w:tc>
          <w:tcPr>
            <w:tcW w:w="517" w:type="pct"/>
          </w:tcPr>
          <w:p w14:paraId="3A2B8089" w14:textId="7AEC8C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31EED8FE" w14:textId="5FD7AA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3075E38" w14:textId="6FA759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4872</w:t>
            </w:r>
          </w:p>
        </w:tc>
        <w:tc>
          <w:tcPr>
            <w:tcW w:w="272" w:type="pct"/>
          </w:tcPr>
          <w:p w14:paraId="3CB64AEF" w14:textId="0231EF6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8657C54" w14:textId="50BA2A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85F83A0" w14:textId="1102C8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349542F" w14:textId="32DEF8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5F2F7EB7" w14:textId="2EF7F8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763EDAE" w14:textId="77777777" w:rsidTr="007D5367">
        <w:tc>
          <w:tcPr>
            <w:tcW w:w="586" w:type="pct"/>
          </w:tcPr>
          <w:p w14:paraId="0A61B92C" w14:textId="2FA204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R4-2412864</w:t>
            </w:r>
          </w:p>
        </w:tc>
        <w:tc>
          <w:tcPr>
            <w:tcW w:w="1030" w:type="pct"/>
          </w:tcPr>
          <w:p w14:paraId="62098BB3" w14:textId="758155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on applicability rules for hard satellite switching</w:t>
            </w:r>
          </w:p>
        </w:tc>
        <w:tc>
          <w:tcPr>
            <w:tcW w:w="517" w:type="pct"/>
          </w:tcPr>
          <w:p w14:paraId="23412D24" w14:textId="7DC8BB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166D9320" w14:textId="18BC0C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4B1EC53" w14:textId="013983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4873</w:t>
            </w:r>
          </w:p>
        </w:tc>
        <w:tc>
          <w:tcPr>
            <w:tcW w:w="272" w:type="pct"/>
          </w:tcPr>
          <w:p w14:paraId="38C3DA6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C9DBE36" w14:textId="1669C0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A970AF0" w14:textId="71FFF5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F8B738C" w14:textId="037F7C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53DCC44F" w14:textId="4CEAE7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6CD17560" w14:textId="77777777" w:rsidTr="007D5367">
        <w:tc>
          <w:tcPr>
            <w:tcW w:w="586" w:type="pct"/>
          </w:tcPr>
          <w:p w14:paraId="03A60040" w14:textId="3A90DE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R4-2412907</w:t>
            </w:r>
          </w:p>
        </w:tc>
        <w:tc>
          <w:tcPr>
            <w:tcW w:w="1030" w:type="pct"/>
          </w:tcPr>
          <w:p w14:paraId="126442DD" w14:textId="62C72DC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the chapter number on subsequent conditional PSCell addition/change</w:t>
            </w:r>
          </w:p>
        </w:tc>
        <w:tc>
          <w:tcPr>
            <w:tcW w:w="517" w:type="pct"/>
          </w:tcPr>
          <w:p w14:paraId="2B65C0D3" w14:textId="0E3523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79A31C64" w14:textId="27AE6C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1851BF2" w14:textId="6975AA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4874</w:t>
            </w:r>
          </w:p>
        </w:tc>
        <w:tc>
          <w:tcPr>
            <w:tcW w:w="272" w:type="pct"/>
          </w:tcPr>
          <w:p w14:paraId="6A8DD0E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D9329E5" w14:textId="620CDD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1BB198B" w14:textId="2290C6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1CFE428" w14:textId="271FE0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0F709359" w14:textId="0CF1B7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E82BB0D" w14:textId="77777777" w:rsidTr="007D5367">
        <w:tc>
          <w:tcPr>
            <w:tcW w:w="586" w:type="pct"/>
          </w:tcPr>
          <w:p w14:paraId="241EF4D2" w14:textId="384EBF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R4-2412908</w:t>
            </w:r>
          </w:p>
        </w:tc>
        <w:tc>
          <w:tcPr>
            <w:tcW w:w="1030" w:type="pct"/>
          </w:tcPr>
          <w:p w14:paraId="52A2DCF4" w14:textId="4013CE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(NR_redcap-Core)Correction on higher priority search with eDRX</w:t>
            </w:r>
          </w:p>
        </w:tc>
        <w:tc>
          <w:tcPr>
            <w:tcW w:w="517" w:type="pct"/>
          </w:tcPr>
          <w:p w14:paraId="4D034D1D" w14:textId="52DCA3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12B22E86" w14:textId="756FAF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8AF8E1D" w14:textId="58BE1E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4875</w:t>
            </w:r>
          </w:p>
        </w:tc>
        <w:tc>
          <w:tcPr>
            <w:tcW w:w="272" w:type="pct"/>
          </w:tcPr>
          <w:p w14:paraId="61EBDAA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0303CFE" w14:textId="10A2F0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5A0AD92" w14:textId="55F241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02F96F3" w14:textId="49BC8A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7CBECB1B" w14:textId="610B37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8FCF67F" w14:textId="77777777" w:rsidTr="007D5367">
        <w:tc>
          <w:tcPr>
            <w:tcW w:w="586" w:type="pct"/>
          </w:tcPr>
          <w:p w14:paraId="30A06B73" w14:textId="7B8948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R4-2412909</w:t>
            </w:r>
          </w:p>
        </w:tc>
        <w:tc>
          <w:tcPr>
            <w:tcW w:w="1030" w:type="pct"/>
          </w:tcPr>
          <w:p w14:paraId="1546FB23" w14:textId="5C9E9D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(NR_redcap-Core)Correction on higher priority search with eDRX</w:t>
            </w:r>
          </w:p>
        </w:tc>
        <w:tc>
          <w:tcPr>
            <w:tcW w:w="517" w:type="pct"/>
          </w:tcPr>
          <w:p w14:paraId="5F1D37D1" w14:textId="4C0E06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7EF33F6A" w14:textId="511C61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4D4B453" w14:textId="48C6CF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4876</w:t>
            </w:r>
          </w:p>
        </w:tc>
        <w:tc>
          <w:tcPr>
            <w:tcW w:w="272" w:type="pct"/>
          </w:tcPr>
          <w:p w14:paraId="7F16C6D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7D81003" w14:textId="0E10A1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6EB0328" w14:textId="2F1A27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0E4D4A0" w14:textId="195A0C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05BDAF5B" w14:textId="2E9B63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70637D4E" w14:textId="77777777" w:rsidTr="007D5367">
        <w:tc>
          <w:tcPr>
            <w:tcW w:w="586" w:type="pct"/>
          </w:tcPr>
          <w:p w14:paraId="13DD6509" w14:textId="33CB0E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R4-2412997</w:t>
            </w:r>
          </w:p>
        </w:tc>
        <w:tc>
          <w:tcPr>
            <w:tcW w:w="1030" w:type="pct"/>
          </w:tcPr>
          <w:p w14:paraId="2F79C098" w14:textId="0FE7D6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38.133 on test case maintenance for NR_FR1_lessthan_5MHz_BW</w:t>
            </w:r>
          </w:p>
        </w:tc>
        <w:tc>
          <w:tcPr>
            <w:tcW w:w="517" w:type="pct"/>
          </w:tcPr>
          <w:p w14:paraId="6CDE5524" w14:textId="4C2F1A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287542B0" w14:textId="460A07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58C101D" w14:textId="09C61D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4877</w:t>
            </w:r>
          </w:p>
        </w:tc>
        <w:tc>
          <w:tcPr>
            <w:tcW w:w="272" w:type="pct"/>
          </w:tcPr>
          <w:p w14:paraId="5952E88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CAF3B2A" w14:textId="10737B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97D95F8" w14:textId="3965FD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1EF3185" w14:textId="18ACA0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511" w:type="pct"/>
          </w:tcPr>
          <w:p w14:paraId="004BA0C6" w14:textId="31889E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57823DE2" w14:textId="77777777" w:rsidTr="007D5367">
        <w:tc>
          <w:tcPr>
            <w:tcW w:w="586" w:type="pct"/>
          </w:tcPr>
          <w:p w14:paraId="572B7E9E" w14:textId="3A8CF3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R4-2412999</w:t>
            </w:r>
          </w:p>
        </w:tc>
        <w:tc>
          <w:tcPr>
            <w:tcW w:w="1030" w:type="pct"/>
          </w:tcPr>
          <w:p w14:paraId="3AA55482" w14:textId="4C5E8F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38.133 on core requirement maintenance for NR FR2 multi-Rx</w:t>
            </w:r>
          </w:p>
        </w:tc>
        <w:tc>
          <w:tcPr>
            <w:tcW w:w="517" w:type="pct"/>
          </w:tcPr>
          <w:p w14:paraId="73A7C249" w14:textId="62B56E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05D55A2B" w14:textId="6555A9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4F0C99C" w14:textId="226707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4878</w:t>
            </w:r>
          </w:p>
        </w:tc>
        <w:tc>
          <w:tcPr>
            <w:tcW w:w="272" w:type="pct"/>
          </w:tcPr>
          <w:p w14:paraId="0473430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4DF702F" w14:textId="65A538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ADF9298" w14:textId="0E69B5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E078AB1" w14:textId="08697E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1" w:type="pct"/>
          </w:tcPr>
          <w:p w14:paraId="526067FD" w14:textId="522080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BDABEC7" w14:textId="77777777" w:rsidTr="007D5367">
        <w:tc>
          <w:tcPr>
            <w:tcW w:w="586" w:type="pct"/>
          </w:tcPr>
          <w:p w14:paraId="5B15D334" w14:textId="71D5C9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R4-2414049</w:t>
            </w:r>
          </w:p>
        </w:tc>
        <w:tc>
          <w:tcPr>
            <w:tcW w:w="1030" w:type="pct"/>
          </w:tcPr>
          <w:p w14:paraId="6F5459AA" w14:textId="31A34B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38.133 on core requirement maintenance for NR FR2 multi-Rx</w:t>
            </w:r>
          </w:p>
        </w:tc>
        <w:tc>
          <w:tcPr>
            <w:tcW w:w="517" w:type="pct"/>
          </w:tcPr>
          <w:p w14:paraId="1200BE8E" w14:textId="6095FB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419B015D" w14:textId="74DB35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29013F7" w14:textId="18A426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4878</w:t>
            </w:r>
          </w:p>
        </w:tc>
        <w:tc>
          <w:tcPr>
            <w:tcW w:w="272" w:type="pct"/>
          </w:tcPr>
          <w:p w14:paraId="1C5ADA00" w14:textId="6C72F47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46A01CC" w14:textId="1119B5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1D3DA1B" w14:textId="224761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7632655" w14:textId="278482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1" w:type="pct"/>
          </w:tcPr>
          <w:p w14:paraId="41C273A1" w14:textId="219E04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ED833E8" w14:textId="77777777" w:rsidTr="007D5367">
        <w:tc>
          <w:tcPr>
            <w:tcW w:w="586" w:type="pct"/>
          </w:tcPr>
          <w:p w14:paraId="31A0423B" w14:textId="774C2E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R4-2413001</w:t>
            </w:r>
          </w:p>
        </w:tc>
        <w:tc>
          <w:tcPr>
            <w:tcW w:w="1030" w:type="pct"/>
          </w:tcPr>
          <w:p w14:paraId="6C19ADD1" w14:textId="40B177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38.133 on maintenance of multi-rx TC</w:t>
            </w:r>
          </w:p>
        </w:tc>
        <w:tc>
          <w:tcPr>
            <w:tcW w:w="517" w:type="pct"/>
          </w:tcPr>
          <w:p w14:paraId="302E29B5" w14:textId="733484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7602C51D" w14:textId="40D3EB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350EADC" w14:textId="1CFB55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4879</w:t>
            </w:r>
          </w:p>
        </w:tc>
        <w:tc>
          <w:tcPr>
            <w:tcW w:w="272" w:type="pct"/>
          </w:tcPr>
          <w:p w14:paraId="324EE78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8158F5F" w14:textId="711712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E29FB1E" w14:textId="1D1F5D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B936BF0" w14:textId="5751AA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NR_FR2_multiRX_DL-Perf</w:t>
            </w:r>
          </w:p>
        </w:tc>
        <w:tc>
          <w:tcPr>
            <w:tcW w:w="511" w:type="pct"/>
          </w:tcPr>
          <w:p w14:paraId="61A0BF4F" w14:textId="730985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E6023E4" w14:textId="77777777" w:rsidTr="007D5367">
        <w:tc>
          <w:tcPr>
            <w:tcW w:w="586" w:type="pct"/>
          </w:tcPr>
          <w:p w14:paraId="533B98D1" w14:textId="194DAC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R4-2414052</w:t>
            </w:r>
          </w:p>
        </w:tc>
        <w:tc>
          <w:tcPr>
            <w:tcW w:w="1030" w:type="pct"/>
          </w:tcPr>
          <w:p w14:paraId="306278AC" w14:textId="53EC3A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38.133 on maintenance of multi-rx TC</w:t>
            </w:r>
          </w:p>
        </w:tc>
        <w:tc>
          <w:tcPr>
            <w:tcW w:w="517" w:type="pct"/>
          </w:tcPr>
          <w:p w14:paraId="4CBC23CB" w14:textId="28893E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8B5FD42" w14:textId="343A75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8C1B700" w14:textId="41C5BF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4879</w:t>
            </w:r>
          </w:p>
        </w:tc>
        <w:tc>
          <w:tcPr>
            <w:tcW w:w="272" w:type="pct"/>
          </w:tcPr>
          <w:p w14:paraId="2A9655AA" w14:textId="5A4686D6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4612C5A" w14:textId="5EAFAD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EEF717A" w14:textId="149A98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2E14E08" w14:textId="09DF57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NR_FR2_multiRX_DL-Perf</w:t>
            </w:r>
          </w:p>
        </w:tc>
        <w:tc>
          <w:tcPr>
            <w:tcW w:w="511" w:type="pct"/>
          </w:tcPr>
          <w:p w14:paraId="587B545C" w14:textId="581959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32F7BBB" w14:textId="77777777" w:rsidTr="007D5367">
        <w:tc>
          <w:tcPr>
            <w:tcW w:w="586" w:type="pct"/>
          </w:tcPr>
          <w:p w14:paraId="5D5E1B04" w14:textId="1FAA68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R4-2413004</w:t>
            </w:r>
          </w:p>
        </w:tc>
        <w:tc>
          <w:tcPr>
            <w:tcW w:w="1030" w:type="pct"/>
          </w:tcPr>
          <w:p w14:paraId="7E3F3EFE" w14:textId="676766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Draft CR to TS 38.133 on performance requirements for eFeRRM</w:t>
            </w:r>
          </w:p>
        </w:tc>
        <w:tc>
          <w:tcPr>
            <w:tcW w:w="517" w:type="pct"/>
          </w:tcPr>
          <w:p w14:paraId="5B608E9B" w14:textId="04D02F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224BC5B9" w14:textId="41C6E4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FED15E2" w14:textId="064372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4880</w:t>
            </w:r>
          </w:p>
        </w:tc>
        <w:tc>
          <w:tcPr>
            <w:tcW w:w="272" w:type="pct"/>
          </w:tcPr>
          <w:p w14:paraId="556D6A7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19A88F5" w14:textId="6480C2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0851984" w14:textId="3AA251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D308FC2" w14:textId="002D06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NR_RRM_enh3-Perf</w:t>
            </w:r>
          </w:p>
        </w:tc>
        <w:tc>
          <w:tcPr>
            <w:tcW w:w="511" w:type="pct"/>
          </w:tcPr>
          <w:p w14:paraId="1B07BECD" w14:textId="5A611D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4E4AF863" w14:textId="77777777" w:rsidTr="007D5367">
        <w:tc>
          <w:tcPr>
            <w:tcW w:w="586" w:type="pct"/>
          </w:tcPr>
          <w:p w14:paraId="1B27285B" w14:textId="2D27C6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R4-2413006</w:t>
            </w:r>
          </w:p>
        </w:tc>
        <w:tc>
          <w:tcPr>
            <w:tcW w:w="1030" w:type="pct"/>
          </w:tcPr>
          <w:p w14:paraId="4843E02F" w14:textId="69F53D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on LTM requirements</w:t>
            </w:r>
          </w:p>
        </w:tc>
        <w:tc>
          <w:tcPr>
            <w:tcW w:w="517" w:type="pct"/>
          </w:tcPr>
          <w:p w14:paraId="6EFC3C98" w14:textId="005211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Qualcomm Incorporated</w:t>
            </w:r>
          </w:p>
        </w:tc>
        <w:tc>
          <w:tcPr>
            <w:tcW w:w="368" w:type="pct"/>
          </w:tcPr>
          <w:p w14:paraId="5DAD8509" w14:textId="67796E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4D580CF" w14:textId="38A32B3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4881</w:t>
            </w:r>
          </w:p>
        </w:tc>
        <w:tc>
          <w:tcPr>
            <w:tcW w:w="272" w:type="pct"/>
          </w:tcPr>
          <w:p w14:paraId="6DBB7D8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CCBBFAB" w14:textId="66BE90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F84E74D" w14:textId="37C54F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8AA4931" w14:textId="279165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67C6BCEF" w14:textId="0FF73B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75989F4D" w14:textId="77777777" w:rsidTr="007D5367">
        <w:tc>
          <w:tcPr>
            <w:tcW w:w="586" w:type="pct"/>
          </w:tcPr>
          <w:p w14:paraId="4EEBDA7F" w14:textId="7B2441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R4-2413008</w:t>
            </w:r>
          </w:p>
        </w:tc>
        <w:tc>
          <w:tcPr>
            <w:tcW w:w="1030" w:type="pct"/>
          </w:tcPr>
          <w:p w14:paraId="492A19E5" w14:textId="38FF7C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on LTM test case maintenance</w:t>
            </w:r>
          </w:p>
        </w:tc>
        <w:tc>
          <w:tcPr>
            <w:tcW w:w="517" w:type="pct"/>
          </w:tcPr>
          <w:p w14:paraId="6F304546" w14:textId="3C59E8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29DE7B87" w14:textId="604476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735AF80" w14:textId="3D8BCC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4882</w:t>
            </w:r>
          </w:p>
        </w:tc>
        <w:tc>
          <w:tcPr>
            <w:tcW w:w="272" w:type="pct"/>
          </w:tcPr>
          <w:p w14:paraId="419AA9F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576B10F" w14:textId="37354C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57367DD" w14:textId="12D7A1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76453D8" w14:textId="7562A8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2EF12EAE" w14:textId="64EB7A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399A2569" w14:textId="77777777" w:rsidTr="007D5367">
        <w:tc>
          <w:tcPr>
            <w:tcW w:w="586" w:type="pct"/>
          </w:tcPr>
          <w:p w14:paraId="0D35C8FA" w14:textId="6999F2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R4-2413010</w:t>
            </w:r>
          </w:p>
        </w:tc>
        <w:tc>
          <w:tcPr>
            <w:tcW w:w="1030" w:type="pct"/>
          </w:tcPr>
          <w:p w14:paraId="636BD1EB" w14:textId="520B45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38.133 on UL Transmit timing for MIMO Evolution.</w:t>
            </w:r>
          </w:p>
        </w:tc>
        <w:tc>
          <w:tcPr>
            <w:tcW w:w="517" w:type="pct"/>
          </w:tcPr>
          <w:p w14:paraId="3A611FEE" w14:textId="157FA3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Qualcomm Incorporated, Apple, Nokia, Vivo</w:t>
            </w:r>
          </w:p>
        </w:tc>
        <w:tc>
          <w:tcPr>
            <w:tcW w:w="368" w:type="pct"/>
          </w:tcPr>
          <w:p w14:paraId="3B12B518" w14:textId="5CC098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7BA2612" w14:textId="63A2C6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4883</w:t>
            </w:r>
          </w:p>
        </w:tc>
        <w:tc>
          <w:tcPr>
            <w:tcW w:w="272" w:type="pct"/>
          </w:tcPr>
          <w:p w14:paraId="1B535DE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84626D4" w14:textId="76B5B4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64C90E5" w14:textId="33D20D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25F8107" w14:textId="1C6129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NR_MIMO_evo_DL_UL-Core</w:t>
            </w:r>
          </w:p>
        </w:tc>
        <w:tc>
          <w:tcPr>
            <w:tcW w:w="511" w:type="pct"/>
          </w:tcPr>
          <w:p w14:paraId="44E5A93B" w14:textId="568BDC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44C4FC1" w14:textId="77777777" w:rsidTr="007D5367">
        <w:tc>
          <w:tcPr>
            <w:tcW w:w="586" w:type="pct"/>
          </w:tcPr>
          <w:p w14:paraId="3DDE8A2E" w14:textId="4E9C6E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R4-2414056</w:t>
            </w:r>
          </w:p>
        </w:tc>
        <w:tc>
          <w:tcPr>
            <w:tcW w:w="1030" w:type="pct"/>
          </w:tcPr>
          <w:p w14:paraId="1D67D3AA" w14:textId="624C4C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38.133 on UL Transmit timing for MIMO Evolution.</w:t>
            </w:r>
          </w:p>
        </w:tc>
        <w:tc>
          <w:tcPr>
            <w:tcW w:w="517" w:type="pct"/>
          </w:tcPr>
          <w:p w14:paraId="332FE924" w14:textId="241293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Qualcomm Incorporated, Apple, Nokia, Vivo</w:t>
            </w:r>
          </w:p>
        </w:tc>
        <w:tc>
          <w:tcPr>
            <w:tcW w:w="368" w:type="pct"/>
          </w:tcPr>
          <w:p w14:paraId="500FCF63" w14:textId="77B2FC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993E37B" w14:textId="288920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4883</w:t>
            </w:r>
          </w:p>
        </w:tc>
        <w:tc>
          <w:tcPr>
            <w:tcW w:w="272" w:type="pct"/>
          </w:tcPr>
          <w:p w14:paraId="098AA959" w14:textId="2FC30DE2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78F6FA2" w14:textId="68F862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4BA6B73" w14:textId="1BEC97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EB8ED33" w14:textId="5E8D25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NR_MIMO_evo_DL_UL-Core</w:t>
            </w:r>
          </w:p>
        </w:tc>
        <w:tc>
          <w:tcPr>
            <w:tcW w:w="511" w:type="pct"/>
          </w:tcPr>
          <w:p w14:paraId="57708FDF" w14:textId="67F6E1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267FE0B" w14:textId="77777777" w:rsidTr="007D5367">
        <w:tc>
          <w:tcPr>
            <w:tcW w:w="586" w:type="pct"/>
          </w:tcPr>
          <w:p w14:paraId="06BEF6C8" w14:textId="5A89B1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R4-2413012</w:t>
            </w:r>
          </w:p>
        </w:tc>
        <w:tc>
          <w:tcPr>
            <w:tcW w:w="1030" w:type="pct"/>
          </w:tcPr>
          <w:p w14:paraId="670E1A50" w14:textId="6F7DB6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38.133: TC for TDCP measurements</w:t>
            </w:r>
          </w:p>
        </w:tc>
        <w:tc>
          <w:tcPr>
            <w:tcW w:w="517" w:type="pct"/>
          </w:tcPr>
          <w:p w14:paraId="23147017" w14:textId="44D642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21CF3F3" w14:textId="6AD043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BC7AA11" w14:textId="52A8FB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4884</w:t>
            </w:r>
          </w:p>
        </w:tc>
        <w:tc>
          <w:tcPr>
            <w:tcW w:w="272" w:type="pct"/>
          </w:tcPr>
          <w:p w14:paraId="05D3FA2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030C246" w14:textId="37CA02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999C6ED" w14:textId="5BBE10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B716795" w14:textId="259D45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NR_MIMO_evo_DL_UL-Perf</w:t>
            </w:r>
          </w:p>
        </w:tc>
        <w:tc>
          <w:tcPr>
            <w:tcW w:w="511" w:type="pct"/>
          </w:tcPr>
          <w:p w14:paraId="489FB823" w14:textId="1D717F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3CDFCFB" w14:textId="77777777" w:rsidTr="007D5367">
        <w:tc>
          <w:tcPr>
            <w:tcW w:w="586" w:type="pct"/>
          </w:tcPr>
          <w:p w14:paraId="2593EA0C" w14:textId="606EDB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R4-2413014</w:t>
            </w:r>
          </w:p>
        </w:tc>
        <w:tc>
          <w:tcPr>
            <w:tcW w:w="1030" w:type="pct"/>
          </w:tcPr>
          <w:p w14:paraId="36869C36" w14:textId="17FA32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38.133 on core requirement maintenance for NES</w:t>
            </w:r>
          </w:p>
        </w:tc>
        <w:tc>
          <w:tcPr>
            <w:tcW w:w="517" w:type="pct"/>
          </w:tcPr>
          <w:p w14:paraId="652392E4" w14:textId="7465D9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20C7156A" w14:textId="0257C1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08D3C28" w14:textId="7B96E1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4885</w:t>
            </w:r>
          </w:p>
        </w:tc>
        <w:tc>
          <w:tcPr>
            <w:tcW w:w="272" w:type="pct"/>
          </w:tcPr>
          <w:p w14:paraId="15498A4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14B4F30" w14:textId="6652DF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129CC84" w14:textId="1448A4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B97A2E5" w14:textId="41D502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Netw_Energy_NR-Core</w:t>
            </w:r>
          </w:p>
        </w:tc>
        <w:tc>
          <w:tcPr>
            <w:tcW w:w="511" w:type="pct"/>
          </w:tcPr>
          <w:p w14:paraId="4350F4D9" w14:textId="23C74C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7D1A1BDB" w14:textId="77777777" w:rsidTr="007D5367">
        <w:tc>
          <w:tcPr>
            <w:tcW w:w="586" w:type="pct"/>
          </w:tcPr>
          <w:p w14:paraId="33DE6E6E" w14:textId="6DAB95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R4-2413016</w:t>
            </w:r>
          </w:p>
        </w:tc>
        <w:tc>
          <w:tcPr>
            <w:tcW w:w="1030" w:type="pct"/>
          </w:tcPr>
          <w:p w14:paraId="773F3325" w14:textId="6AA53D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TC for A-TRS based inter-band SSB-less SCell activation delay for EN-DC</w:t>
            </w:r>
          </w:p>
        </w:tc>
        <w:tc>
          <w:tcPr>
            <w:tcW w:w="517" w:type="pct"/>
          </w:tcPr>
          <w:p w14:paraId="4E9A13B1" w14:textId="602A0C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07F253E2" w14:textId="4834E3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688ABC3" w14:textId="301A97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4886</w:t>
            </w:r>
          </w:p>
        </w:tc>
        <w:tc>
          <w:tcPr>
            <w:tcW w:w="272" w:type="pct"/>
          </w:tcPr>
          <w:p w14:paraId="74324D8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8D601D9" w14:textId="074082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511C3C3" w14:textId="50DE2F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58FF931" w14:textId="76CA48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Netw_Energy_NR-Perf</w:t>
            </w:r>
          </w:p>
        </w:tc>
        <w:tc>
          <w:tcPr>
            <w:tcW w:w="511" w:type="pct"/>
          </w:tcPr>
          <w:p w14:paraId="1F578F1D" w14:textId="494D91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2AB3A83" w14:textId="77777777" w:rsidTr="007D5367">
        <w:tc>
          <w:tcPr>
            <w:tcW w:w="586" w:type="pct"/>
          </w:tcPr>
          <w:p w14:paraId="34EC7710" w14:textId="3DF091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R4-2413905</w:t>
            </w:r>
          </w:p>
        </w:tc>
        <w:tc>
          <w:tcPr>
            <w:tcW w:w="1030" w:type="pct"/>
          </w:tcPr>
          <w:p w14:paraId="6EA0776D" w14:textId="50FE40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TC for A-TRS based inter-band SSB-less SCell activation delay for EN-DC</w:t>
            </w:r>
          </w:p>
        </w:tc>
        <w:tc>
          <w:tcPr>
            <w:tcW w:w="517" w:type="pct"/>
          </w:tcPr>
          <w:p w14:paraId="1D128FE7" w14:textId="44F07C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C275BC5" w14:textId="58EF98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CF88004" w14:textId="7AC917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4886</w:t>
            </w:r>
          </w:p>
        </w:tc>
        <w:tc>
          <w:tcPr>
            <w:tcW w:w="272" w:type="pct"/>
          </w:tcPr>
          <w:p w14:paraId="2453DF37" w14:textId="0FA8BD2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0A6F894" w14:textId="576DBF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09B1710" w14:textId="28607F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8D09DB9" w14:textId="190B68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Netw_Energy_NR-Perf</w:t>
            </w:r>
          </w:p>
        </w:tc>
        <w:tc>
          <w:tcPr>
            <w:tcW w:w="511" w:type="pct"/>
          </w:tcPr>
          <w:p w14:paraId="363FA50A" w14:textId="65B4A3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214313C" w14:textId="77777777" w:rsidTr="007D5367">
        <w:tc>
          <w:tcPr>
            <w:tcW w:w="586" w:type="pct"/>
          </w:tcPr>
          <w:p w14:paraId="26E8595A" w14:textId="0BB1BE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R4-2413047</w:t>
            </w:r>
          </w:p>
        </w:tc>
        <w:tc>
          <w:tcPr>
            <w:tcW w:w="1030" w:type="pct"/>
          </w:tcPr>
          <w:p w14:paraId="3AB89CC6" w14:textId="3CD2D7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Modify NR NTN cell re-selection measurement in RRC CONNECTED state</w:t>
            </w:r>
          </w:p>
        </w:tc>
        <w:tc>
          <w:tcPr>
            <w:tcW w:w="517" w:type="pct"/>
          </w:tcPr>
          <w:p w14:paraId="576331EB" w14:textId="7F949B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ZTECorporation,Sanechips</w:t>
            </w:r>
          </w:p>
        </w:tc>
        <w:tc>
          <w:tcPr>
            <w:tcW w:w="368" w:type="pct"/>
          </w:tcPr>
          <w:p w14:paraId="137EE3FC" w14:textId="03290C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5FCE556" w14:textId="58CC3B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4887</w:t>
            </w:r>
          </w:p>
        </w:tc>
        <w:tc>
          <w:tcPr>
            <w:tcW w:w="272" w:type="pct"/>
          </w:tcPr>
          <w:p w14:paraId="51F6BCD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1B7E246" w14:textId="2E0DD7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6703A33" w14:textId="640942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A7574CC" w14:textId="52544A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270E7E68" w14:textId="06C75B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EA3C28A" w14:textId="77777777" w:rsidTr="007D5367">
        <w:tc>
          <w:tcPr>
            <w:tcW w:w="586" w:type="pct"/>
          </w:tcPr>
          <w:p w14:paraId="1AAD07F5" w14:textId="1B6B27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R4-2414099</w:t>
            </w:r>
          </w:p>
        </w:tc>
        <w:tc>
          <w:tcPr>
            <w:tcW w:w="1030" w:type="pct"/>
          </w:tcPr>
          <w:p w14:paraId="7B1709A2" w14:textId="78E03E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Modify NR NTN cell re-selection measurement in RRC CONNECTED state</w:t>
            </w:r>
          </w:p>
        </w:tc>
        <w:tc>
          <w:tcPr>
            <w:tcW w:w="517" w:type="pct"/>
          </w:tcPr>
          <w:p w14:paraId="3DD97E91" w14:textId="4DB847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ZTECorporation,Sanechips</w:t>
            </w:r>
          </w:p>
        </w:tc>
        <w:tc>
          <w:tcPr>
            <w:tcW w:w="368" w:type="pct"/>
          </w:tcPr>
          <w:p w14:paraId="5BD95E1C" w14:textId="318E1D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CFC456B" w14:textId="34162B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4887</w:t>
            </w:r>
          </w:p>
        </w:tc>
        <w:tc>
          <w:tcPr>
            <w:tcW w:w="272" w:type="pct"/>
          </w:tcPr>
          <w:p w14:paraId="34FFED44" w14:textId="519F0885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93E29E9" w14:textId="5D16BA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0DAB22D" w14:textId="4C060D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0F23CB8" w14:textId="1F52B6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0810268E" w14:textId="433E18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097A88B" w14:textId="77777777" w:rsidTr="007D5367">
        <w:tc>
          <w:tcPr>
            <w:tcW w:w="586" w:type="pct"/>
          </w:tcPr>
          <w:p w14:paraId="72F951F3" w14:textId="0529E1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R4-2414111</w:t>
            </w:r>
          </w:p>
        </w:tc>
        <w:tc>
          <w:tcPr>
            <w:tcW w:w="1030" w:type="pct"/>
          </w:tcPr>
          <w:p w14:paraId="61C9D65B" w14:textId="32B6C8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Modify NR NTN cell re-selection measurement in RRC CONNECTED state</w:t>
            </w:r>
          </w:p>
        </w:tc>
        <w:tc>
          <w:tcPr>
            <w:tcW w:w="517" w:type="pct"/>
          </w:tcPr>
          <w:p w14:paraId="17313D4C" w14:textId="294081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ZTECorporation,Sanechips</w:t>
            </w:r>
          </w:p>
        </w:tc>
        <w:tc>
          <w:tcPr>
            <w:tcW w:w="368" w:type="pct"/>
          </w:tcPr>
          <w:p w14:paraId="57095716" w14:textId="2AB539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C5ED5F7" w14:textId="056DFA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4887</w:t>
            </w:r>
          </w:p>
        </w:tc>
        <w:tc>
          <w:tcPr>
            <w:tcW w:w="272" w:type="pct"/>
          </w:tcPr>
          <w:p w14:paraId="7D431894" w14:textId="673FC64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1212DA48" w14:textId="14A6D2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84CC103" w14:textId="5EDB26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3958D85" w14:textId="185FED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0B6303DB" w14:textId="3322CB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9AB7D8C" w14:textId="77777777" w:rsidTr="007D5367">
        <w:tc>
          <w:tcPr>
            <w:tcW w:w="586" w:type="pct"/>
          </w:tcPr>
          <w:p w14:paraId="54858FE9" w14:textId="12FC1F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R4-2413048</w:t>
            </w:r>
          </w:p>
        </w:tc>
        <w:tc>
          <w:tcPr>
            <w:tcW w:w="1030" w:type="pct"/>
          </w:tcPr>
          <w:p w14:paraId="22EEC220" w14:textId="6D5FC1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Modify NR NTN cell re-selection measurement in RRC IDLEINACTIVE state</w:t>
            </w:r>
          </w:p>
        </w:tc>
        <w:tc>
          <w:tcPr>
            <w:tcW w:w="517" w:type="pct"/>
          </w:tcPr>
          <w:p w14:paraId="3C9A0F5B" w14:textId="0D8284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ZTECorporation,Sanechips</w:t>
            </w:r>
          </w:p>
        </w:tc>
        <w:tc>
          <w:tcPr>
            <w:tcW w:w="368" w:type="pct"/>
          </w:tcPr>
          <w:p w14:paraId="7D4BE5B4" w14:textId="633297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3B82DD0" w14:textId="26E9BD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4888</w:t>
            </w:r>
          </w:p>
        </w:tc>
        <w:tc>
          <w:tcPr>
            <w:tcW w:w="272" w:type="pct"/>
          </w:tcPr>
          <w:p w14:paraId="2BC2757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E21BF42" w14:textId="7024EC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FB31D12" w14:textId="539F11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56F0A11" w14:textId="186D7A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2FE1EF71" w14:textId="3AF099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778A339" w14:textId="77777777" w:rsidTr="007D5367">
        <w:tc>
          <w:tcPr>
            <w:tcW w:w="586" w:type="pct"/>
          </w:tcPr>
          <w:p w14:paraId="03384D2C" w14:textId="0A1A7E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R4-2414076</w:t>
            </w:r>
          </w:p>
        </w:tc>
        <w:tc>
          <w:tcPr>
            <w:tcW w:w="1030" w:type="pct"/>
          </w:tcPr>
          <w:p w14:paraId="21F53181" w14:textId="35840C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Modify NR NTN cell re-selection measurement in RRC IDLEINACTIVE state</w:t>
            </w:r>
          </w:p>
        </w:tc>
        <w:tc>
          <w:tcPr>
            <w:tcW w:w="517" w:type="pct"/>
          </w:tcPr>
          <w:p w14:paraId="5678F543" w14:textId="25F107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ZTECorporation,Sanechips</w:t>
            </w:r>
          </w:p>
        </w:tc>
        <w:tc>
          <w:tcPr>
            <w:tcW w:w="368" w:type="pct"/>
          </w:tcPr>
          <w:p w14:paraId="7965DC2F" w14:textId="2ABBF7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3BCF6E7" w14:textId="082141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4888</w:t>
            </w:r>
          </w:p>
        </w:tc>
        <w:tc>
          <w:tcPr>
            <w:tcW w:w="272" w:type="pct"/>
          </w:tcPr>
          <w:p w14:paraId="1358D144" w14:textId="7EC8EF5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160CCE8" w14:textId="7D933D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9A1CAC2" w14:textId="14BB1B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EEC2C3A" w14:textId="6914B0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656965F0" w14:textId="59C994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3E35C79" w14:textId="77777777" w:rsidTr="007D5367">
        <w:tc>
          <w:tcPr>
            <w:tcW w:w="586" w:type="pct"/>
          </w:tcPr>
          <w:p w14:paraId="18C187BE" w14:textId="245F6D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R4-2413049</w:t>
            </w:r>
          </w:p>
        </w:tc>
        <w:tc>
          <w:tcPr>
            <w:tcW w:w="1030" w:type="pct"/>
          </w:tcPr>
          <w:p w14:paraId="53813B9F" w14:textId="7BF570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Supplement the NR NTN cell re-selection requirements in RRC IDLE state</w:t>
            </w:r>
          </w:p>
        </w:tc>
        <w:tc>
          <w:tcPr>
            <w:tcW w:w="517" w:type="pct"/>
          </w:tcPr>
          <w:p w14:paraId="1FD91410" w14:textId="11EB7A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ZTECorporation,Sanechips</w:t>
            </w:r>
          </w:p>
        </w:tc>
        <w:tc>
          <w:tcPr>
            <w:tcW w:w="368" w:type="pct"/>
          </w:tcPr>
          <w:p w14:paraId="65E3605C" w14:textId="11B66B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EF48C40" w14:textId="1E3907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4889</w:t>
            </w:r>
          </w:p>
        </w:tc>
        <w:tc>
          <w:tcPr>
            <w:tcW w:w="272" w:type="pct"/>
          </w:tcPr>
          <w:p w14:paraId="66B5637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7B6B65C" w14:textId="0CED98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77EBC3E" w14:textId="11F483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40861AC" w14:textId="6C6AFD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00980ACF" w14:textId="5F871A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E55AE1C" w14:textId="77777777" w:rsidTr="007D5367">
        <w:tc>
          <w:tcPr>
            <w:tcW w:w="586" w:type="pct"/>
          </w:tcPr>
          <w:p w14:paraId="4D5A6994" w14:textId="28053D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R4-2414077</w:t>
            </w:r>
          </w:p>
        </w:tc>
        <w:tc>
          <w:tcPr>
            <w:tcW w:w="1030" w:type="pct"/>
          </w:tcPr>
          <w:p w14:paraId="20913CCB" w14:textId="6C2146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Supplement the NR NTN cell re-selection requirements in RRC IDLE state</w:t>
            </w:r>
          </w:p>
        </w:tc>
        <w:tc>
          <w:tcPr>
            <w:tcW w:w="517" w:type="pct"/>
          </w:tcPr>
          <w:p w14:paraId="7ED5EC0B" w14:textId="53876E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ZTECorporation,Sanechips</w:t>
            </w:r>
          </w:p>
        </w:tc>
        <w:tc>
          <w:tcPr>
            <w:tcW w:w="368" w:type="pct"/>
          </w:tcPr>
          <w:p w14:paraId="6FCD59F4" w14:textId="0DA152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400DE80" w14:textId="00E22B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4889</w:t>
            </w:r>
          </w:p>
        </w:tc>
        <w:tc>
          <w:tcPr>
            <w:tcW w:w="272" w:type="pct"/>
          </w:tcPr>
          <w:p w14:paraId="2064ADE4" w14:textId="7FA60CE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16FD20D" w14:textId="204A32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9DA2ED7" w14:textId="597093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243BA15" w14:textId="4EE57A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0B469884" w14:textId="549E10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A51926B" w14:textId="77777777" w:rsidTr="007D5367">
        <w:tc>
          <w:tcPr>
            <w:tcW w:w="586" w:type="pct"/>
          </w:tcPr>
          <w:p w14:paraId="06BA8B7A" w14:textId="566B0A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R4-2413050</w:t>
            </w:r>
          </w:p>
        </w:tc>
        <w:tc>
          <w:tcPr>
            <w:tcW w:w="1030" w:type="pct"/>
          </w:tcPr>
          <w:p w14:paraId="3D856957" w14:textId="637A20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Supplement the NR NTN cell re-selection requirements in RRC INACTIVE state</w:t>
            </w:r>
          </w:p>
        </w:tc>
        <w:tc>
          <w:tcPr>
            <w:tcW w:w="517" w:type="pct"/>
          </w:tcPr>
          <w:p w14:paraId="4226F3EA" w14:textId="5F4092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ZTECorporation,Sanechips</w:t>
            </w:r>
          </w:p>
        </w:tc>
        <w:tc>
          <w:tcPr>
            <w:tcW w:w="368" w:type="pct"/>
          </w:tcPr>
          <w:p w14:paraId="6B683285" w14:textId="4B401B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7670258" w14:textId="7569EF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4890</w:t>
            </w:r>
          </w:p>
        </w:tc>
        <w:tc>
          <w:tcPr>
            <w:tcW w:w="272" w:type="pct"/>
          </w:tcPr>
          <w:p w14:paraId="65D19E5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5B46E89" w14:textId="7C1240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6014C11" w14:textId="633F43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AD02142" w14:textId="0D06FF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7D98CF31" w14:textId="608C5E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CC65B88" w14:textId="77777777" w:rsidTr="007D5367">
        <w:tc>
          <w:tcPr>
            <w:tcW w:w="586" w:type="pct"/>
          </w:tcPr>
          <w:p w14:paraId="51D3A94E" w14:textId="70B261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R4-2414078</w:t>
            </w:r>
          </w:p>
        </w:tc>
        <w:tc>
          <w:tcPr>
            <w:tcW w:w="1030" w:type="pct"/>
          </w:tcPr>
          <w:p w14:paraId="4012E7E8" w14:textId="065ADC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Supplement the NR NTN cell re-selection requirements in RRC INACTIVE state</w:t>
            </w:r>
          </w:p>
        </w:tc>
        <w:tc>
          <w:tcPr>
            <w:tcW w:w="517" w:type="pct"/>
          </w:tcPr>
          <w:p w14:paraId="30578F91" w14:textId="66B9D3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ZTECorporation,Sanechips</w:t>
            </w:r>
          </w:p>
        </w:tc>
        <w:tc>
          <w:tcPr>
            <w:tcW w:w="368" w:type="pct"/>
          </w:tcPr>
          <w:p w14:paraId="2A2B70D0" w14:textId="01E7D6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F93ABCF" w14:textId="361001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4890</w:t>
            </w:r>
          </w:p>
        </w:tc>
        <w:tc>
          <w:tcPr>
            <w:tcW w:w="272" w:type="pct"/>
          </w:tcPr>
          <w:p w14:paraId="3F3312A5" w14:textId="1F171341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55F13BE" w14:textId="534A57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B8524A8" w14:textId="65FCDD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DDC298E" w14:textId="30D251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12331557" w14:textId="0F87D9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C5C3776" w14:textId="77777777" w:rsidTr="007D5367">
        <w:tc>
          <w:tcPr>
            <w:tcW w:w="586" w:type="pct"/>
          </w:tcPr>
          <w:p w14:paraId="4D6071CB" w14:textId="38C87B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R4-2413051</w:t>
            </w:r>
          </w:p>
        </w:tc>
        <w:tc>
          <w:tcPr>
            <w:tcW w:w="1030" w:type="pct"/>
          </w:tcPr>
          <w:p w14:paraId="07FA5AFB" w14:textId="7E4975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Modify the NR NTN RRC Re-establishment requirements_R17</w:t>
            </w:r>
          </w:p>
        </w:tc>
        <w:tc>
          <w:tcPr>
            <w:tcW w:w="517" w:type="pct"/>
          </w:tcPr>
          <w:p w14:paraId="2A8107AE" w14:textId="6336FC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ZTECorporation,Sanechips</w:t>
            </w:r>
          </w:p>
        </w:tc>
        <w:tc>
          <w:tcPr>
            <w:tcW w:w="368" w:type="pct"/>
          </w:tcPr>
          <w:p w14:paraId="33107667" w14:textId="4F77F1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99B1F3E" w14:textId="4774C1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4891</w:t>
            </w:r>
          </w:p>
        </w:tc>
        <w:tc>
          <w:tcPr>
            <w:tcW w:w="272" w:type="pct"/>
          </w:tcPr>
          <w:p w14:paraId="6F0A4E7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971D764" w14:textId="6524B7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F610A58" w14:textId="4CB345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8D6A4EA" w14:textId="147AF1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0D8181C6" w14:textId="4B9F61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717E751" w14:textId="77777777" w:rsidTr="007D5367">
        <w:tc>
          <w:tcPr>
            <w:tcW w:w="586" w:type="pct"/>
          </w:tcPr>
          <w:p w14:paraId="5085AEF5" w14:textId="2B11EC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R4-2413052</w:t>
            </w:r>
          </w:p>
        </w:tc>
        <w:tc>
          <w:tcPr>
            <w:tcW w:w="1030" w:type="pct"/>
          </w:tcPr>
          <w:p w14:paraId="3395C772" w14:textId="69A663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(NR_NTN_enh–Core) Modify the NR NTN RRC Re-establishment requirements .</w:t>
            </w:r>
          </w:p>
        </w:tc>
        <w:tc>
          <w:tcPr>
            <w:tcW w:w="517" w:type="pct"/>
          </w:tcPr>
          <w:p w14:paraId="14111D1C" w14:textId="2F3ADE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ZTECorporation,Sanechips</w:t>
            </w:r>
          </w:p>
        </w:tc>
        <w:tc>
          <w:tcPr>
            <w:tcW w:w="368" w:type="pct"/>
          </w:tcPr>
          <w:p w14:paraId="6F967397" w14:textId="006D20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9DD5F70" w14:textId="75748F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4892</w:t>
            </w:r>
          </w:p>
        </w:tc>
        <w:tc>
          <w:tcPr>
            <w:tcW w:w="272" w:type="pct"/>
          </w:tcPr>
          <w:p w14:paraId="3CA347F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F0DC24C" w14:textId="13B24B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DE3D472" w14:textId="3A134A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859F667" w14:textId="1130E9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4E4E90DA" w14:textId="1C82B3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FD50C45" w14:textId="77777777" w:rsidTr="007D5367">
        <w:tc>
          <w:tcPr>
            <w:tcW w:w="586" w:type="pct"/>
          </w:tcPr>
          <w:p w14:paraId="09B22C1A" w14:textId="6B4498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R4-2413083</w:t>
            </w:r>
          </w:p>
        </w:tc>
        <w:tc>
          <w:tcPr>
            <w:tcW w:w="1030" w:type="pct"/>
          </w:tcPr>
          <w:p w14:paraId="13528497" w14:textId="41935E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R18 NES SSB-less operation</w:t>
            </w:r>
          </w:p>
        </w:tc>
        <w:tc>
          <w:tcPr>
            <w:tcW w:w="517" w:type="pct"/>
          </w:tcPr>
          <w:p w14:paraId="5FB54F99" w14:textId="4D9556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49BB8A02" w14:textId="75269A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AAA3802" w14:textId="650963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4893</w:t>
            </w:r>
          </w:p>
        </w:tc>
        <w:tc>
          <w:tcPr>
            <w:tcW w:w="272" w:type="pct"/>
          </w:tcPr>
          <w:p w14:paraId="2F3370E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38029E2" w14:textId="344D22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6D3B19F" w14:textId="0E1FF0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251F787" w14:textId="7A6CF0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Netw_Energy_NR-Core</w:t>
            </w:r>
          </w:p>
        </w:tc>
        <w:tc>
          <w:tcPr>
            <w:tcW w:w="511" w:type="pct"/>
          </w:tcPr>
          <w:p w14:paraId="5D91DCEB" w14:textId="405164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3A2317D8" w14:textId="77777777" w:rsidTr="007D5367">
        <w:tc>
          <w:tcPr>
            <w:tcW w:w="586" w:type="pct"/>
          </w:tcPr>
          <w:p w14:paraId="0D8F777B" w14:textId="6F568B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R4-2413084</w:t>
            </w:r>
          </w:p>
        </w:tc>
        <w:tc>
          <w:tcPr>
            <w:tcW w:w="1030" w:type="pct"/>
          </w:tcPr>
          <w:p w14:paraId="53E76148" w14:textId="6621DD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R18 ATG measurement</w:t>
            </w:r>
          </w:p>
        </w:tc>
        <w:tc>
          <w:tcPr>
            <w:tcW w:w="517" w:type="pct"/>
          </w:tcPr>
          <w:p w14:paraId="6E8BD873" w14:textId="3C3F08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05FBB70E" w14:textId="59465D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4AA508E" w14:textId="7B8AD0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4894</w:t>
            </w:r>
          </w:p>
        </w:tc>
        <w:tc>
          <w:tcPr>
            <w:tcW w:w="272" w:type="pct"/>
          </w:tcPr>
          <w:p w14:paraId="34E1217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BCDAFD1" w14:textId="177199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CDEB9BE" w14:textId="7C1809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7889F8A" w14:textId="414356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NR_ATG-Core</w:t>
            </w:r>
          </w:p>
        </w:tc>
        <w:tc>
          <w:tcPr>
            <w:tcW w:w="511" w:type="pct"/>
          </w:tcPr>
          <w:p w14:paraId="7F5D5216" w14:textId="4F5453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0AB1C19" w14:textId="77777777" w:rsidTr="007D5367">
        <w:tc>
          <w:tcPr>
            <w:tcW w:w="586" w:type="pct"/>
          </w:tcPr>
          <w:p w14:paraId="0AD01490" w14:textId="1F61E2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R4-2413896</w:t>
            </w:r>
          </w:p>
        </w:tc>
        <w:tc>
          <w:tcPr>
            <w:tcW w:w="1030" w:type="pct"/>
          </w:tcPr>
          <w:p w14:paraId="6BB19CF2" w14:textId="094A2F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R18 ATG measurement</w:t>
            </w:r>
          </w:p>
        </w:tc>
        <w:tc>
          <w:tcPr>
            <w:tcW w:w="517" w:type="pct"/>
          </w:tcPr>
          <w:p w14:paraId="17DED871" w14:textId="7E13DA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5B222983" w14:textId="5AAFC5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89F64D9" w14:textId="24318A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4894</w:t>
            </w:r>
          </w:p>
        </w:tc>
        <w:tc>
          <w:tcPr>
            <w:tcW w:w="272" w:type="pct"/>
          </w:tcPr>
          <w:p w14:paraId="25ECC601" w14:textId="1BAD1E11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774E0CB" w14:textId="5B6741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9E089B7" w14:textId="23385A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60FED46" w14:textId="43E1CB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NR_ATG-Core</w:t>
            </w:r>
          </w:p>
        </w:tc>
        <w:tc>
          <w:tcPr>
            <w:tcW w:w="511" w:type="pct"/>
          </w:tcPr>
          <w:p w14:paraId="4C0E6E52" w14:textId="485B1A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2BD9295" w14:textId="77777777" w:rsidTr="007D5367">
        <w:tc>
          <w:tcPr>
            <w:tcW w:w="586" w:type="pct"/>
          </w:tcPr>
          <w:p w14:paraId="7E453527" w14:textId="0DAD14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R4-2413085</w:t>
            </w:r>
          </w:p>
        </w:tc>
        <w:tc>
          <w:tcPr>
            <w:tcW w:w="1030" w:type="pct"/>
          </w:tcPr>
          <w:p w14:paraId="401503F1" w14:textId="43EAF4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R18 multi-Rx L1 measurement</w:t>
            </w:r>
          </w:p>
        </w:tc>
        <w:tc>
          <w:tcPr>
            <w:tcW w:w="517" w:type="pct"/>
          </w:tcPr>
          <w:p w14:paraId="01450840" w14:textId="27B5DE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505A2E9B" w14:textId="073352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EBAC25C" w14:textId="56F1A5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4895</w:t>
            </w:r>
          </w:p>
        </w:tc>
        <w:tc>
          <w:tcPr>
            <w:tcW w:w="272" w:type="pct"/>
          </w:tcPr>
          <w:p w14:paraId="4DBEFE6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3321A4C" w14:textId="0F71F8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4279287" w14:textId="225035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D2D125F" w14:textId="7A266B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1" w:type="pct"/>
          </w:tcPr>
          <w:p w14:paraId="65268B5E" w14:textId="2EF724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85C80E1" w14:textId="77777777" w:rsidTr="007D5367">
        <w:tc>
          <w:tcPr>
            <w:tcW w:w="586" w:type="pct"/>
          </w:tcPr>
          <w:p w14:paraId="0B2C3FB4" w14:textId="7FC904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R4-2413895</w:t>
            </w:r>
          </w:p>
        </w:tc>
        <w:tc>
          <w:tcPr>
            <w:tcW w:w="1030" w:type="pct"/>
          </w:tcPr>
          <w:p w14:paraId="3B949509" w14:textId="5DB763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R18 multi-Rx L1 measurement</w:t>
            </w:r>
          </w:p>
        </w:tc>
        <w:tc>
          <w:tcPr>
            <w:tcW w:w="517" w:type="pct"/>
          </w:tcPr>
          <w:p w14:paraId="4E266065" w14:textId="5F6A67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314CF2A3" w14:textId="10119F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00518ED" w14:textId="0F1FB6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4895</w:t>
            </w:r>
          </w:p>
        </w:tc>
        <w:tc>
          <w:tcPr>
            <w:tcW w:w="272" w:type="pct"/>
          </w:tcPr>
          <w:p w14:paraId="0E9A2167" w14:textId="4E99F8C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A003612" w14:textId="03E9FB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5273F96" w14:textId="426AFE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DBF184F" w14:textId="1DA190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1" w:type="pct"/>
          </w:tcPr>
          <w:p w14:paraId="37147F18" w14:textId="5A2F16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353FCDA" w14:textId="77777777" w:rsidTr="007D5367">
        <w:tc>
          <w:tcPr>
            <w:tcW w:w="586" w:type="pct"/>
          </w:tcPr>
          <w:p w14:paraId="02124F08" w14:textId="28182C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R4-2413086</w:t>
            </w:r>
          </w:p>
        </w:tc>
        <w:tc>
          <w:tcPr>
            <w:tcW w:w="1030" w:type="pct"/>
          </w:tcPr>
          <w:p w14:paraId="136E8D66" w14:textId="428287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R18 multi-Rx link recovery procedures</w:t>
            </w:r>
          </w:p>
        </w:tc>
        <w:tc>
          <w:tcPr>
            <w:tcW w:w="517" w:type="pct"/>
          </w:tcPr>
          <w:p w14:paraId="13332AF9" w14:textId="249CDB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2D043D51" w14:textId="309074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6B1225F" w14:textId="30CEA2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4896</w:t>
            </w:r>
          </w:p>
        </w:tc>
        <w:tc>
          <w:tcPr>
            <w:tcW w:w="272" w:type="pct"/>
          </w:tcPr>
          <w:p w14:paraId="2480571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A9A49F3" w14:textId="0243D2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C13D063" w14:textId="7EECFB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F2E2906" w14:textId="64824E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1" w:type="pct"/>
          </w:tcPr>
          <w:p w14:paraId="08E8BAD4" w14:textId="7608FC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4F332B7" w14:textId="77777777" w:rsidTr="007D5367">
        <w:tc>
          <w:tcPr>
            <w:tcW w:w="586" w:type="pct"/>
          </w:tcPr>
          <w:p w14:paraId="716A3442" w14:textId="60ED8B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R4-2413894</w:t>
            </w:r>
          </w:p>
        </w:tc>
        <w:tc>
          <w:tcPr>
            <w:tcW w:w="1030" w:type="pct"/>
          </w:tcPr>
          <w:p w14:paraId="1263B407" w14:textId="141C9B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R18 multi-Rx link recovery procedures</w:t>
            </w:r>
          </w:p>
        </w:tc>
        <w:tc>
          <w:tcPr>
            <w:tcW w:w="517" w:type="pct"/>
          </w:tcPr>
          <w:p w14:paraId="15FE2153" w14:textId="28947F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51512A25" w14:textId="63D9C7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1CAA1BD" w14:textId="34D397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4896</w:t>
            </w:r>
          </w:p>
        </w:tc>
        <w:tc>
          <w:tcPr>
            <w:tcW w:w="272" w:type="pct"/>
          </w:tcPr>
          <w:p w14:paraId="45AB9066" w14:textId="3465567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1CF707F" w14:textId="2EB3D9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E1B9100" w14:textId="449C45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296972D" w14:textId="3A2FED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NR_FR2_multiRX_DL-Core</w:t>
            </w:r>
          </w:p>
        </w:tc>
        <w:tc>
          <w:tcPr>
            <w:tcW w:w="511" w:type="pct"/>
          </w:tcPr>
          <w:p w14:paraId="56325BA8" w14:textId="5BBACB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7075189" w14:textId="77777777" w:rsidTr="007D5367">
        <w:tc>
          <w:tcPr>
            <w:tcW w:w="586" w:type="pct"/>
          </w:tcPr>
          <w:p w14:paraId="51E44CB9" w14:textId="1ECFD0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R4-2413087</w:t>
            </w:r>
          </w:p>
        </w:tc>
        <w:tc>
          <w:tcPr>
            <w:tcW w:w="1030" w:type="pct"/>
          </w:tcPr>
          <w:p w14:paraId="3E604154" w14:textId="257545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(NonCol_intraB_ENDC_NR_CA-Core) CR on SCell addition interruption_R18</w:t>
            </w:r>
          </w:p>
        </w:tc>
        <w:tc>
          <w:tcPr>
            <w:tcW w:w="517" w:type="pct"/>
          </w:tcPr>
          <w:p w14:paraId="0DB7117B" w14:textId="1EF80A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Sanechips, Ericsson</w:t>
            </w:r>
          </w:p>
        </w:tc>
        <w:tc>
          <w:tcPr>
            <w:tcW w:w="368" w:type="pct"/>
          </w:tcPr>
          <w:p w14:paraId="4326469E" w14:textId="2CC909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E6FF850" w14:textId="376F42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4897</w:t>
            </w:r>
          </w:p>
        </w:tc>
        <w:tc>
          <w:tcPr>
            <w:tcW w:w="272" w:type="pct"/>
          </w:tcPr>
          <w:p w14:paraId="1895D18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6941849" w14:textId="424A8B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A74861B" w14:textId="40D178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3498EA1" w14:textId="3F1720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1" w:type="pct"/>
          </w:tcPr>
          <w:p w14:paraId="57F181A4" w14:textId="754714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2A3EDA4" w14:textId="77777777" w:rsidTr="007D5367">
        <w:tc>
          <w:tcPr>
            <w:tcW w:w="586" w:type="pct"/>
          </w:tcPr>
          <w:p w14:paraId="2530EB75" w14:textId="15E0AA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R4-2413879</w:t>
            </w:r>
          </w:p>
        </w:tc>
        <w:tc>
          <w:tcPr>
            <w:tcW w:w="1030" w:type="pct"/>
          </w:tcPr>
          <w:p w14:paraId="60C5A159" w14:textId="66F26A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(NonCol_intraB_ENDC_NR_CA-Core) CR on SCell addition interruption_R18</w:t>
            </w:r>
          </w:p>
        </w:tc>
        <w:tc>
          <w:tcPr>
            <w:tcW w:w="517" w:type="pct"/>
          </w:tcPr>
          <w:p w14:paraId="18CBB5DE" w14:textId="7CF5F7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5A0CB3A7" w14:textId="031B58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454FBBD" w14:textId="4B22B3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4897</w:t>
            </w:r>
          </w:p>
        </w:tc>
        <w:tc>
          <w:tcPr>
            <w:tcW w:w="272" w:type="pct"/>
          </w:tcPr>
          <w:p w14:paraId="3B4A54FB" w14:textId="0D44B8DD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DAAFA6D" w14:textId="2074A9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355E7E4" w14:textId="369310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1ADC375" w14:textId="42DFBC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1" w:type="pct"/>
          </w:tcPr>
          <w:p w14:paraId="62305118" w14:textId="1C5053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27676EC" w14:textId="77777777" w:rsidTr="007D5367">
        <w:tc>
          <w:tcPr>
            <w:tcW w:w="586" w:type="pct"/>
          </w:tcPr>
          <w:p w14:paraId="2C390426" w14:textId="35BD0D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R4-2414094</w:t>
            </w:r>
          </w:p>
        </w:tc>
        <w:tc>
          <w:tcPr>
            <w:tcW w:w="1030" w:type="pct"/>
          </w:tcPr>
          <w:p w14:paraId="2260E8B8" w14:textId="30BDE7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(NonCol_intraB_ENDC_NR_CA-Core) CR on SCell addition interruption_R18</w:t>
            </w:r>
          </w:p>
        </w:tc>
        <w:tc>
          <w:tcPr>
            <w:tcW w:w="517" w:type="pct"/>
          </w:tcPr>
          <w:p w14:paraId="7ACC962F" w14:textId="0076C1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Sanechips, Ericsson</w:t>
            </w:r>
          </w:p>
        </w:tc>
        <w:tc>
          <w:tcPr>
            <w:tcW w:w="368" w:type="pct"/>
          </w:tcPr>
          <w:p w14:paraId="15AA83E2" w14:textId="66FCF9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99243DA" w14:textId="12070C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4897</w:t>
            </w:r>
          </w:p>
        </w:tc>
        <w:tc>
          <w:tcPr>
            <w:tcW w:w="272" w:type="pct"/>
          </w:tcPr>
          <w:p w14:paraId="0B41D85E" w14:textId="336CF692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78163D46" w14:textId="763C0F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839B04D" w14:textId="792351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82D35D8" w14:textId="5B0C40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1" w:type="pct"/>
          </w:tcPr>
          <w:p w14:paraId="697757F6" w14:textId="001A25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EFC2C75" w14:textId="77777777" w:rsidTr="007D5367">
        <w:tc>
          <w:tcPr>
            <w:tcW w:w="586" w:type="pct"/>
          </w:tcPr>
          <w:p w14:paraId="7CFC18B9" w14:textId="7B4236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R4-2414117</w:t>
            </w:r>
          </w:p>
        </w:tc>
        <w:tc>
          <w:tcPr>
            <w:tcW w:w="1030" w:type="pct"/>
          </w:tcPr>
          <w:p w14:paraId="6E4D5CBA" w14:textId="3630EC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(NonCol_intraB_ENDC_NR_CA-Core) CR on SCell addition interruption_R18</w:t>
            </w:r>
          </w:p>
        </w:tc>
        <w:tc>
          <w:tcPr>
            <w:tcW w:w="517" w:type="pct"/>
          </w:tcPr>
          <w:p w14:paraId="28EB3E96" w14:textId="0DEB8A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Sanechips, Ericsson</w:t>
            </w:r>
          </w:p>
        </w:tc>
        <w:tc>
          <w:tcPr>
            <w:tcW w:w="368" w:type="pct"/>
          </w:tcPr>
          <w:p w14:paraId="63CCD370" w14:textId="2024E7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3D84C73" w14:textId="42C600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4897</w:t>
            </w:r>
          </w:p>
        </w:tc>
        <w:tc>
          <w:tcPr>
            <w:tcW w:w="272" w:type="pct"/>
          </w:tcPr>
          <w:p w14:paraId="5BF9ACAB" w14:textId="40FB82A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</w:t>
            </w:r>
          </w:p>
        </w:tc>
        <w:tc>
          <w:tcPr>
            <w:tcW w:w="368" w:type="pct"/>
          </w:tcPr>
          <w:p w14:paraId="1462149C" w14:textId="0BD01B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1BD5B26" w14:textId="49B83D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85E764E" w14:textId="3C164D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511" w:type="pct"/>
          </w:tcPr>
          <w:p w14:paraId="4AED5C56" w14:textId="3EAD12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38E1D66" w14:textId="77777777" w:rsidTr="007D5367">
        <w:tc>
          <w:tcPr>
            <w:tcW w:w="586" w:type="pct"/>
          </w:tcPr>
          <w:p w14:paraId="02A5AFCC" w14:textId="7E0A8D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R4-2413088</w:t>
            </w:r>
          </w:p>
        </w:tc>
        <w:tc>
          <w:tcPr>
            <w:tcW w:w="1030" w:type="pct"/>
          </w:tcPr>
          <w:p w14:paraId="2955D12B" w14:textId="75F66C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CR on SCell activation in FR2_R15</w:t>
            </w:r>
          </w:p>
        </w:tc>
        <w:tc>
          <w:tcPr>
            <w:tcW w:w="517" w:type="pct"/>
          </w:tcPr>
          <w:p w14:paraId="5C4630F8" w14:textId="09ABA6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0BD17C7A" w14:textId="192859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EA11AC0" w14:textId="3BF40B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4898</w:t>
            </w:r>
          </w:p>
        </w:tc>
        <w:tc>
          <w:tcPr>
            <w:tcW w:w="272" w:type="pct"/>
          </w:tcPr>
          <w:p w14:paraId="058C2E1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DCFEE75" w14:textId="1C6D93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5CFBE5C1" w14:textId="32D086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6AA02A4" w14:textId="04B449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03342C24" w14:textId="136F53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B4E10AA" w14:textId="77777777" w:rsidTr="007D5367">
        <w:tc>
          <w:tcPr>
            <w:tcW w:w="586" w:type="pct"/>
          </w:tcPr>
          <w:p w14:paraId="4AA9C0EE" w14:textId="2CE240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R4-2413893</w:t>
            </w:r>
          </w:p>
        </w:tc>
        <w:tc>
          <w:tcPr>
            <w:tcW w:w="1030" w:type="pct"/>
          </w:tcPr>
          <w:p w14:paraId="6D5B4C3D" w14:textId="7EC0C5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CR on SCell activation in FR2_R15</w:t>
            </w:r>
          </w:p>
        </w:tc>
        <w:tc>
          <w:tcPr>
            <w:tcW w:w="517" w:type="pct"/>
          </w:tcPr>
          <w:p w14:paraId="6288C1EF" w14:textId="445983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3384DEBE" w14:textId="390FEC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B61EE9A" w14:textId="32F7AD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4898</w:t>
            </w:r>
          </w:p>
        </w:tc>
        <w:tc>
          <w:tcPr>
            <w:tcW w:w="272" w:type="pct"/>
          </w:tcPr>
          <w:p w14:paraId="470B39AD" w14:textId="62D2413F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4B07060" w14:textId="371DF0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4FD3D423" w14:textId="12946D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C7E2493" w14:textId="633E8D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5E4DD76B" w14:textId="71C979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37A3AA3" w14:textId="77777777" w:rsidTr="007D5367">
        <w:tc>
          <w:tcPr>
            <w:tcW w:w="586" w:type="pct"/>
          </w:tcPr>
          <w:p w14:paraId="5648E82F" w14:textId="33286B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R4-2413089</w:t>
            </w:r>
          </w:p>
        </w:tc>
        <w:tc>
          <w:tcPr>
            <w:tcW w:w="1030" w:type="pct"/>
          </w:tcPr>
          <w:p w14:paraId="460036F4" w14:textId="30B61F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(NR_eMIMO-Core) CR on candidate beam detection_R16</w:t>
            </w:r>
          </w:p>
        </w:tc>
        <w:tc>
          <w:tcPr>
            <w:tcW w:w="517" w:type="pct"/>
          </w:tcPr>
          <w:p w14:paraId="11490D5A" w14:textId="55ED43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3A91FFF3" w14:textId="0A4805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E14E758" w14:textId="07F698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4899</w:t>
            </w:r>
          </w:p>
        </w:tc>
        <w:tc>
          <w:tcPr>
            <w:tcW w:w="272" w:type="pct"/>
          </w:tcPr>
          <w:p w14:paraId="52FBDB2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314671A" w14:textId="1A5257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60C41FCB" w14:textId="63E583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F04964C" w14:textId="76FF12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NR_eMIMO-Core</w:t>
            </w:r>
          </w:p>
        </w:tc>
        <w:tc>
          <w:tcPr>
            <w:tcW w:w="511" w:type="pct"/>
          </w:tcPr>
          <w:p w14:paraId="4E06BC7F" w14:textId="327AE1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581E3E2" w14:textId="77777777" w:rsidTr="007D5367">
        <w:tc>
          <w:tcPr>
            <w:tcW w:w="586" w:type="pct"/>
          </w:tcPr>
          <w:p w14:paraId="6FC6FCE5" w14:textId="43102F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R4-2413892</w:t>
            </w:r>
          </w:p>
        </w:tc>
        <w:tc>
          <w:tcPr>
            <w:tcW w:w="1030" w:type="pct"/>
          </w:tcPr>
          <w:p w14:paraId="3FE0D7ED" w14:textId="5F0543C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(NR_eMIMO-Core) CR on candidate beam detection_R16</w:t>
            </w:r>
          </w:p>
        </w:tc>
        <w:tc>
          <w:tcPr>
            <w:tcW w:w="517" w:type="pct"/>
          </w:tcPr>
          <w:p w14:paraId="2FC866F5" w14:textId="6806E1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36227FE6" w14:textId="6B14E0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4916B8D" w14:textId="1AF6D9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4899</w:t>
            </w:r>
          </w:p>
        </w:tc>
        <w:tc>
          <w:tcPr>
            <w:tcW w:w="272" w:type="pct"/>
          </w:tcPr>
          <w:p w14:paraId="39D7E7A0" w14:textId="0B03463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ADDB214" w14:textId="17AA6F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160571A6" w14:textId="0079A8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9E5B29C" w14:textId="563322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NR_eMIMO-Core</w:t>
            </w:r>
          </w:p>
        </w:tc>
        <w:tc>
          <w:tcPr>
            <w:tcW w:w="511" w:type="pct"/>
          </w:tcPr>
          <w:p w14:paraId="2C020B8D" w14:textId="02B2D0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6735088" w14:textId="77777777" w:rsidTr="007D5367">
        <w:tc>
          <w:tcPr>
            <w:tcW w:w="586" w:type="pct"/>
          </w:tcPr>
          <w:p w14:paraId="166F1199" w14:textId="70E54C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R4-2413090</w:t>
            </w:r>
          </w:p>
        </w:tc>
        <w:tc>
          <w:tcPr>
            <w:tcW w:w="1030" w:type="pct"/>
          </w:tcPr>
          <w:p w14:paraId="3E02CC7C" w14:textId="27A700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(NR_RRM_enh-Core) CR on multiple SCell activation in FR2_R16</w:t>
            </w:r>
          </w:p>
        </w:tc>
        <w:tc>
          <w:tcPr>
            <w:tcW w:w="517" w:type="pct"/>
          </w:tcPr>
          <w:p w14:paraId="0C6B89D7" w14:textId="4CB81B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1493B9F3" w14:textId="4DF76E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25165A4" w14:textId="284402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4900</w:t>
            </w:r>
          </w:p>
        </w:tc>
        <w:tc>
          <w:tcPr>
            <w:tcW w:w="272" w:type="pct"/>
          </w:tcPr>
          <w:p w14:paraId="07B4E73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2163FDC" w14:textId="541AA5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6A9CAB75" w14:textId="1D5041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76AA28A" w14:textId="2B006B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NR_RRM_enh-Core</w:t>
            </w:r>
          </w:p>
        </w:tc>
        <w:tc>
          <w:tcPr>
            <w:tcW w:w="511" w:type="pct"/>
          </w:tcPr>
          <w:p w14:paraId="70EA4559" w14:textId="4A2784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C8D866B" w14:textId="77777777" w:rsidTr="007D5367">
        <w:tc>
          <w:tcPr>
            <w:tcW w:w="586" w:type="pct"/>
          </w:tcPr>
          <w:p w14:paraId="60C95152" w14:textId="0C6AA6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R4-2413891</w:t>
            </w:r>
          </w:p>
        </w:tc>
        <w:tc>
          <w:tcPr>
            <w:tcW w:w="1030" w:type="pct"/>
          </w:tcPr>
          <w:p w14:paraId="264191C1" w14:textId="729421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(NR_RRM_enh-Core) CR on multiple SCell activation in FR2_R16</w:t>
            </w:r>
          </w:p>
        </w:tc>
        <w:tc>
          <w:tcPr>
            <w:tcW w:w="517" w:type="pct"/>
          </w:tcPr>
          <w:p w14:paraId="3C816039" w14:textId="37D163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4A552CA5" w14:textId="76DB4B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09E89C9" w14:textId="55ED49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4900</w:t>
            </w:r>
          </w:p>
        </w:tc>
        <w:tc>
          <w:tcPr>
            <w:tcW w:w="272" w:type="pct"/>
          </w:tcPr>
          <w:p w14:paraId="1D18C7AD" w14:textId="0B2E08A5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AB101A7" w14:textId="000E58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53993A49" w14:textId="415457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85DDB76" w14:textId="5B9B17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NR_RRM_enh-Core</w:t>
            </w:r>
          </w:p>
        </w:tc>
        <w:tc>
          <w:tcPr>
            <w:tcW w:w="511" w:type="pct"/>
          </w:tcPr>
          <w:p w14:paraId="03B908A6" w14:textId="67D083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75032B2" w14:textId="77777777" w:rsidTr="007D5367">
        <w:tc>
          <w:tcPr>
            <w:tcW w:w="586" w:type="pct"/>
          </w:tcPr>
          <w:p w14:paraId="14A6EDE0" w14:textId="6AB5AC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R4-2413091</w:t>
            </w:r>
          </w:p>
        </w:tc>
        <w:tc>
          <w:tcPr>
            <w:tcW w:w="1030" w:type="pct"/>
          </w:tcPr>
          <w:p w14:paraId="63005DA0" w14:textId="569D3D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(NR_FeMIMO-Core) CR on TRP specific candidate beam detection_R17</w:t>
            </w:r>
          </w:p>
        </w:tc>
        <w:tc>
          <w:tcPr>
            <w:tcW w:w="517" w:type="pct"/>
          </w:tcPr>
          <w:p w14:paraId="2014A642" w14:textId="695CCB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533AF15D" w14:textId="27F39A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74A7041" w14:textId="477D5A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4901</w:t>
            </w:r>
          </w:p>
        </w:tc>
        <w:tc>
          <w:tcPr>
            <w:tcW w:w="272" w:type="pct"/>
          </w:tcPr>
          <w:p w14:paraId="1DC11D9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498271C" w14:textId="2F1832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C211213" w14:textId="4E604C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BBF1F86" w14:textId="5F51F6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NR_FeMIMO-Core</w:t>
            </w:r>
          </w:p>
        </w:tc>
        <w:tc>
          <w:tcPr>
            <w:tcW w:w="511" w:type="pct"/>
          </w:tcPr>
          <w:p w14:paraId="3E290922" w14:textId="666573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06AAD8B" w14:textId="77777777" w:rsidTr="007D5367">
        <w:tc>
          <w:tcPr>
            <w:tcW w:w="586" w:type="pct"/>
          </w:tcPr>
          <w:p w14:paraId="0A888C47" w14:textId="07907E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R4-2413890</w:t>
            </w:r>
          </w:p>
        </w:tc>
        <w:tc>
          <w:tcPr>
            <w:tcW w:w="1030" w:type="pct"/>
          </w:tcPr>
          <w:p w14:paraId="337A373E" w14:textId="4D48EF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  NR_FeMIMO-Core) CR on TRP specific candidate beam detection_R17</w:t>
            </w:r>
          </w:p>
        </w:tc>
        <w:tc>
          <w:tcPr>
            <w:tcW w:w="517" w:type="pct"/>
          </w:tcPr>
          <w:p w14:paraId="72A608E2" w14:textId="021B40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66AFAB41" w14:textId="6A8B27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C49BED7" w14:textId="77809A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4901</w:t>
            </w:r>
          </w:p>
        </w:tc>
        <w:tc>
          <w:tcPr>
            <w:tcW w:w="272" w:type="pct"/>
          </w:tcPr>
          <w:p w14:paraId="342B4354" w14:textId="1BAADEF3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AC2C5DA" w14:textId="0537C5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D2D4252" w14:textId="479712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C55FCA8" w14:textId="09A202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NR_FeMIMO-Core</w:t>
            </w:r>
          </w:p>
        </w:tc>
        <w:tc>
          <w:tcPr>
            <w:tcW w:w="511" w:type="pct"/>
          </w:tcPr>
          <w:p w14:paraId="39CAB410" w14:textId="273C1A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E384308" w14:textId="77777777" w:rsidTr="007D5367">
        <w:tc>
          <w:tcPr>
            <w:tcW w:w="586" w:type="pct"/>
          </w:tcPr>
          <w:p w14:paraId="7144A922" w14:textId="5F7075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R4-2413092</w:t>
            </w:r>
          </w:p>
        </w:tc>
        <w:tc>
          <w:tcPr>
            <w:tcW w:w="1030" w:type="pct"/>
          </w:tcPr>
          <w:p w14:paraId="72196F8A" w14:textId="786149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(NR_RRM_enh2-Core) CR on fast SCell activation in FR2_R17</w:t>
            </w:r>
          </w:p>
        </w:tc>
        <w:tc>
          <w:tcPr>
            <w:tcW w:w="517" w:type="pct"/>
          </w:tcPr>
          <w:p w14:paraId="54D8FA71" w14:textId="473B26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230C9DE4" w14:textId="434497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611E954" w14:textId="39645F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4902</w:t>
            </w:r>
          </w:p>
        </w:tc>
        <w:tc>
          <w:tcPr>
            <w:tcW w:w="272" w:type="pct"/>
          </w:tcPr>
          <w:p w14:paraId="6831098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C46EA2A" w14:textId="5A9FB4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792259A" w14:textId="3BD36B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CB93E58" w14:textId="38C341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LTE_NR_DC_enh2-Core</w:t>
            </w:r>
          </w:p>
        </w:tc>
        <w:tc>
          <w:tcPr>
            <w:tcW w:w="511" w:type="pct"/>
          </w:tcPr>
          <w:p w14:paraId="39996EB1" w14:textId="35C759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E753CAE" w14:textId="77777777" w:rsidTr="007D5367">
        <w:tc>
          <w:tcPr>
            <w:tcW w:w="586" w:type="pct"/>
          </w:tcPr>
          <w:p w14:paraId="293B1427" w14:textId="32A5A9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R4-2413889</w:t>
            </w:r>
          </w:p>
        </w:tc>
        <w:tc>
          <w:tcPr>
            <w:tcW w:w="1030" w:type="pct"/>
          </w:tcPr>
          <w:p w14:paraId="5A80F628" w14:textId="1865F4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(LTE_NR_DC_enh2-Core) CR on fast SCell activation in FR2_R17</w:t>
            </w:r>
          </w:p>
        </w:tc>
        <w:tc>
          <w:tcPr>
            <w:tcW w:w="517" w:type="pct"/>
          </w:tcPr>
          <w:p w14:paraId="20703C24" w14:textId="1A54D1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0CC0023B" w14:textId="42FE26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D223A0C" w14:textId="2B2677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4902</w:t>
            </w:r>
          </w:p>
        </w:tc>
        <w:tc>
          <w:tcPr>
            <w:tcW w:w="272" w:type="pct"/>
          </w:tcPr>
          <w:p w14:paraId="6519A311" w14:textId="7DD3B86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391B2AC" w14:textId="3E564A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7802EC0" w14:textId="0F768B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B8E536A" w14:textId="51D40D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LTE_NR_DC_enh2-Core</w:t>
            </w:r>
          </w:p>
        </w:tc>
        <w:tc>
          <w:tcPr>
            <w:tcW w:w="511" w:type="pct"/>
          </w:tcPr>
          <w:p w14:paraId="1E22F748" w14:textId="4F0AE5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FB61038" w14:textId="77777777" w:rsidTr="007D5367">
        <w:tc>
          <w:tcPr>
            <w:tcW w:w="586" w:type="pct"/>
          </w:tcPr>
          <w:p w14:paraId="3E9DD2A5" w14:textId="769900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R4-2414090</w:t>
            </w:r>
          </w:p>
        </w:tc>
        <w:tc>
          <w:tcPr>
            <w:tcW w:w="1030" w:type="pct"/>
          </w:tcPr>
          <w:p w14:paraId="47A6E439" w14:textId="66B10A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(NR_RRM_enh2-Core) CR on fast SCell activation in FR2_R17</w:t>
            </w:r>
          </w:p>
        </w:tc>
        <w:tc>
          <w:tcPr>
            <w:tcW w:w="517" w:type="pct"/>
          </w:tcPr>
          <w:p w14:paraId="688E4834" w14:textId="30EE47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3574E981" w14:textId="402854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12EC1F1" w14:textId="664FD3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4902</w:t>
            </w:r>
          </w:p>
        </w:tc>
        <w:tc>
          <w:tcPr>
            <w:tcW w:w="272" w:type="pct"/>
          </w:tcPr>
          <w:p w14:paraId="59D330B6" w14:textId="1F83242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1600A11E" w14:textId="050E2D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131BE10" w14:textId="0BE714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C552E33" w14:textId="3AFFAD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NR_RRM_enh2-Core</w:t>
            </w:r>
          </w:p>
        </w:tc>
        <w:tc>
          <w:tcPr>
            <w:tcW w:w="511" w:type="pct"/>
          </w:tcPr>
          <w:p w14:paraId="4ADA31D2" w14:textId="7DAF8B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EAD5FDD" w14:textId="77777777" w:rsidTr="007D5367">
        <w:tc>
          <w:tcPr>
            <w:tcW w:w="586" w:type="pct"/>
          </w:tcPr>
          <w:p w14:paraId="0816AA09" w14:textId="7C4373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R4-2414116</w:t>
            </w:r>
          </w:p>
        </w:tc>
        <w:tc>
          <w:tcPr>
            <w:tcW w:w="1030" w:type="pct"/>
          </w:tcPr>
          <w:p w14:paraId="6885D27D" w14:textId="42AF39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(LTE_NR_DC_enh2-Core) CR on fast SCell activation in FR2_R17</w:t>
            </w:r>
          </w:p>
        </w:tc>
        <w:tc>
          <w:tcPr>
            <w:tcW w:w="517" w:type="pct"/>
          </w:tcPr>
          <w:p w14:paraId="70E90097" w14:textId="57423E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35C8925F" w14:textId="235E3E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AA4278B" w14:textId="718576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4902</w:t>
            </w:r>
          </w:p>
        </w:tc>
        <w:tc>
          <w:tcPr>
            <w:tcW w:w="272" w:type="pct"/>
          </w:tcPr>
          <w:p w14:paraId="368DE1F4" w14:textId="2827D67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</w:t>
            </w:r>
          </w:p>
        </w:tc>
        <w:tc>
          <w:tcPr>
            <w:tcW w:w="368" w:type="pct"/>
          </w:tcPr>
          <w:p w14:paraId="7C221B0A" w14:textId="1B5B95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37440D3" w14:textId="238FD6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DE7B199" w14:textId="60327E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LTE_NR_DC_enh2-Core</w:t>
            </w:r>
          </w:p>
        </w:tc>
        <w:tc>
          <w:tcPr>
            <w:tcW w:w="511" w:type="pct"/>
          </w:tcPr>
          <w:p w14:paraId="1C951759" w14:textId="0C2CDB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1F88BA7" w14:textId="77777777" w:rsidTr="007D5367">
        <w:tc>
          <w:tcPr>
            <w:tcW w:w="586" w:type="pct"/>
          </w:tcPr>
          <w:p w14:paraId="55FEF29A" w14:textId="071250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R4-2413093</w:t>
            </w:r>
          </w:p>
        </w:tc>
        <w:tc>
          <w:tcPr>
            <w:tcW w:w="1030" w:type="pct"/>
          </w:tcPr>
          <w:p w14:paraId="30ADD311" w14:textId="649F4A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CR on SCell activation in FR2_R16</w:t>
            </w:r>
          </w:p>
        </w:tc>
        <w:tc>
          <w:tcPr>
            <w:tcW w:w="517" w:type="pct"/>
          </w:tcPr>
          <w:p w14:paraId="1786F3D7" w14:textId="4DEC8C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2F454F94" w14:textId="06C90F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10ABDC1" w14:textId="6A76CD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4903</w:t>
            </w:r>
          </w:p>
        </w:tc>
        <w:tc>
          <w:tcPr>
            <w:tcW w:w="272" w:type="pct"/>
          </w:tcPr>
          <w:p w14:paraId="641E588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B37DEFA" w14:textId="6AC6CA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29722125" w14:textId="674D9C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A6E59E4" w14:textId="277D01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167B4451" w14:textId="01BC0B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20608FC" w14:textId="77777777" w:rsidTr="007D5367">
        <w:tc>
          <w:tcPr>
            <w:tcW w:w="586" w:type="pct"/>
          </w:tcPr>
          <w:p w14:paraId="77A5B3E8" w14:textId="0C9373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R4-2413094</w:t>
            </w:r>
          </w:p>
        </w:tc>
        <w:tc>
          <w:tcPr>
            <w:tcW w:w="1030" w:type="pct"/>
          </w:tcPr>
          <w:p w14:paraId="2AF3CE7B" w14:textId="0FB683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CR on SCell activation in FR2_R17</w:t>
            </w:r>
          </w:p>
        </w:tc>
        <w:tc>
          <w:tcPr>
            <w:tcW w:w="517" w:type="pct"/>
          </w:tcPr>
          <w:p w14:paraId="6645209E" w14:textId="67E217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050148BC" w14:textId="67A58B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D500707" w14:textId="54E4B2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4904</w:t>
            </w:r>
          </w:p>
        </w:tc>
        <w:tc>
          <w:tcPr>
            <w:tcW w:w="272" w:type="pct"/>
          </w:tcPr>
          <w:p w14:paraId="222A49E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B61B26E" w14:textId="648E36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E06F070" w14:textId="3ECC6C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B42E7A7" w14:textId="4369E7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00BDF253" w14:textId="50D0AA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B7FECDF" w14:textId="77777777" w:rsidTr="007D5367">
        <w:tc>
          <w:tcPr>
            <w:tcW w:w="586" w:type="pct"/>
          </w:tcPr>
          <w:p w14:paraId="307F875C" w14:textId="75AF2A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R4-2413095</w:t>
            </w:r>
          </w:p>
        </w:tc>
        <w:tc>
          <w:tcPr>
            <w:tcW w:w="1030" w:type="pct"/>
          </w:tcPr>
          <w:p w14:paraId="2778A6EB" w14:textId="5C0474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(NR_newRAT-Core) CR on SCell activation in FR2_R18</w:t>
            </w:r>
          </w:p>
        </w:tc>
        <w:tc>
          <w:tcPr>
            <w:tcW w:w="517" w:type="pct"/>
          </w:tcPr>
          <w:p w14:paraId="5AA85EAF" w14:textId="3200D8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08454D33" w14:textId="6590AA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5AF4709" w14:textId="79F3E0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4905</w:t>
            </w:r>
          </w:p>
        </w:tc>
        <w:tc>
          <w:tcPr>
            <w:tcW w:w="272" w:type="pct"/>
          </w:tcPr>
          <w:p w14:paraId="1045163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572E033" w14:textId="1BFED4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30FEDA6" w14:textId="1A1F2E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51CF36F" w14:textId="393A33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NR_newRAT-Core</w:t>
            </w:r>
          </w:p>
        </w:tc>
        <w:tc>
          <w:tcPr>
            <w:tcW w:w="511" w:type="pct"/>
          </w:tcPr>
          <w:p w14:paraId="72B3EC5F" w14:textId="08CA61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A74DFBC" w14:textId="77777777" w:rsidTr="007D5367">
        <w:tc>
          <w:tcPr>
            <w:tcW w:w="586" w:type="pct"/>
          </w:tcPr>
          <w:p w14:paraId="5CB92C8E" w14:textId="50B80C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R4-2413096</w:t>
            </w:r>
          </w:p>
        </w:tc>
        <w:tc>
          <w:tcPr>
            <w:tcW w:w="1030" w:type="pct"/>
          </w:tcPr>
          <w:p w14:paraId="46EF31BB" w14:textId="3FB930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(NR_eMIMO-Core) CR on candidate beam detection_R17</w:t>
            </w:r>
          </w:p>
        </w:tc>
        <w:tc>
          <w:tcPr>
            <w:tcW w:w="517" w:type="pct"/>
          </w:tcPr>
          <w:p w14:paraId="6153AD38" w14:textId="3E7685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622938D3" w14:textId="63FA99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275DDAD" w14:textId="1FE357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4906</w:t>
            </w:r>
          </w:p>
        </w:tc>
        <w:tc>
          <w:tcPr>
            <w:tcW w:w="272" w:type="pct"/>
          </w:tcPr>
          <w:p w14:paraId="5EC62CA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3AD128F" w14:textId="6F9CD5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1ADE1BF" w14:textId="6EBA22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6BA4883" w14:textId="75DD6C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NR_eMIMO-Core</w:t>
            </w:r>
          </w:p>
        </w:tc>
        <w:tc>
          <w:tcPr>
            <w:tcW w:w="511" w:type="pct"/>
          </w:tcPr>
          <w:p w14:paraId="037C8131" w14:textId="4A8F98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89937D7" w14:textId="77777777" w:rsidTr="007D5367">
        <w:tc>
          <w:tcPr>
            <w:tcW w:w="586" w:type="pct"/>
          </w:tcPr>
          <w:p w14:paraId="1E0C4245" w14:textId="590022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R4-2413097</w:t>
            </w:r>
          </w:p>
        </w:tc>
        <w:tc>
          <w:tcPr>
            <w:tcW w:w="1030" w:type="pct"/>
          </w:tcPr>
          <w:p w14:paraId="57570836" w14:textId="752AEC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(NR_eMIMO-Core) CR on candidate beam detection_R18</w:t>
            </w:r>
          </w:p>
        </w:tc>
        <w:tc>
          <w:tcPr>
            <w:tcW w:w="517" w:type="pct"/>
          </w:tcPr>
          <w:p w14:paraId="40E2F3D5" w14:textId="0AD26F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5DB101A7" w14:textId="461D35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A994440" w14:textId="69A253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4907</w:t>
            </w:r>
          </w:p>
        </w:tc>
        <w:tc>
          <w:tcPr>
            <w:tcW w:w="272" w:type="pct"/>
          </w:tcPr>
          <w:p w14:paraId="14DC2A4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D4E0C1A" w14:textId="13719F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6333164" w14:textId="090357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4FA8B0A" w14:textId="604414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NR_eMIMO-Core</w:t>
            </w:r>
          </w:p>
        </w:tc>
        <w:tc>
          <w:tcPr>
            <w:tcW w:w="511" w:type="pct"/>
          </w:tcPr>
          <w:p w14:paraId="5AB4E3EF" w14:textId="2ED321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D8BB8AF" w14:textId="77777777" w:rsidTr="007D5367">
        <w:tc>
          <w:tcPr>
            <w:tcW w:w="586" w:type="pct"/>
          </w:tcPr>
          <w:p w14:paraId="669E0B5B" w14:textId="743910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R4-2413098</w:t>
            </w:r>
          </w:p>
        </w:tc>
        <w:tc>
          <w:tcPr>
            <w:tcW w:w="1030" w:type="pct"/>
          </w:tcPr>
          <w:p w14:paraId="58269034" w14:textId="4C4392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(NR_RRM_enh-Core) CR on multiple SCell activation in FR2_R17</w:t>
            </w:r>
          </w:p>
        </w:tc>
        <w:tc>
          <w:tcPr>
            <w:tcW w:w="517" w:type="pct"/>
          </w:tcPr>
          <w:p w14:paraId="5A76F52E" w14:textId="576582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20A8BAD5" w14:textId="6C4FF3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4143E0C" w14:textId="5239D6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4908</w:t>
            </w:r>
          </w:p>
        </w:tc>
        <w:tc>
          <w:tcPr>
            <w:tcW w:w="272" w:type="pct"/>
          </w:tcPr>
          <w:p w14:paraId="179CFC7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C8E6494" w14:textId="0FD70D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DB56B90" w14:textId="4821EC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3EC5F6F" w14:textId="588103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NR_RRM_enh-Core</w:t>
            </w:r>
          </w:p>
        </w:tc>
        <w:tc>
          <w:tcPr>
            <w:tcW w:w="511" w:type="pct"/>
          </w:tcPr>
          <w:p w14:paraId="0E16035D" w14:textId="687A06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4D31016" w14:textId="77777777" w:rsidTr="007D5367">
        <w:tc>
          <w:tcPr>
            <w:tcW w:w="586" w:type="pct"/>
          </w:tcPr>
          <w:p w14:paraId="6E6BCC55" w14:textId="101D0D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R4-2413099</w:t>
            </w:r>
          </w:p>
        </w:tc>
        <w:tc>
          <w:tcPr>
            <w:tcW w:w="1030" w:type="pct"/>
          </w:tcPr>
          <w:p w14:paraId="388ACDC5" w14:textId="459375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(NR_RRM_enh-Core) CR on multiple SCell activation in FR2_R18</w:t>
            </w:r>
          </w:p>
        </w:tc>
        <w:tc>
          <w:tcPr>
            <w:tcW w:w="517" w:type="pct"/>
          </w:tcPr>
          <w:p w14:paraId="4004BFD4" w14:textId="451249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114009E0" w14:textId="69A980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0C79264" w14:textId="26A907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4909</w:t>
            </w:r>
          </w:p>
        </w:tc>
        <w:tc>
          <w:tcPr>
            <w:tcW w:w="272" w:type="pct"/>
          </w:tcPr>
          <w:p w14:paraId="6347F31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A46E292" w14:textId="3D81C4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C6EF3F9" w14:textId="366C0A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79277BD" w14:textId="69D77F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NR_RRM_enh-Core</w:t>
            </w:r>
          </w:p>
        </w:tc>
        <w:tc>
          <w:tcPr>
            <w:tcW w:w="511" w:type="pct"/>
          </w:tcPr>
          <w:p w14:paraId="4908773C" w14:textId="0B4F0E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47DF426" w14:textId="77777777" w:rsidTr="007D5367">
        <w:tc>
          <w:tcPr>
            <w:tcW w:w="586" w:type="pct"/>
          </w:tcPr>
          <w:p w14:paraId="3C3602EA" w14:textId="2F0C2F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R4-2413100</w:t>
            </w:r>
          </w:p>
        </w:tc>
        <w:tc>
          <w:tcPr>
            <w:tcW w:w="1030" w:type="pct"/>
          </w:tcPr>
          <w:p w14:paraId="7F1AAAB0" w14:textId="0189BE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  NR_FeMIMO-Core) CR on TRP specific candidate beam detection_R18</w:t>
            </w:r>
          </w:p>
        </w:tc>
        <w:tc>
          <w:tcPr>
            <w:tcW w:w="517" w:type="pct"/>
          </w:tcPr>
          <w:p w14:paraId="3D13206B" w14:textId="1C675C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21CF73BA" w14:textId="4455C1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E976BA8" w14:textId="28F1CB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4910</w:t>
            </w:r>
          </w:p>
        </w:tc>
        <w:tc>
          <w:tcPr>
            <w:tcW w:w="272" w:type="pct"/>
          </w:tcPr>
          <w:p w14:paraId="0209D1A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DBC509A" w14:textId="5F1A35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C6CFD7D" w14:textId="0B950D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C457137" w14:textId="703336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NR_FeMIMO-Core</w:t>
            </w:r>
          </w:p>
        </w:tc>
        <w:tc>
          <w:tcPr>
            <w:tcW w:w="511" w:type="pct"/>
          </w:tcPr>
          <w:p w14:paraId="5F15056C" w14:textId="77B308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4172A59" w14:textId="77777777" w:rsidTr="007D5367">
        <w:tc>
          <w:tcPr>
            <w:tcW w:w="586" w:type="pct"/>
          </w:tcPr>
          <w:p w14:paraId="445A2E66" w14:textId="77C055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R4-2413101</w:t>
            </w:r>
          </w:p>
        </w:tc>
        <w:tc>
          <w:tcPr>
            <w:tcW w:w="1030" w:type="pct"/>
          </w:tcPr>
          <w:p w14:paraId="52B2E70E" w14:textId="28B004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(LTE_NR_DC_enh2-Core) CR on fast SCell activation in FR2_R18</w:t>
            </w:r>
          </w:p>
        </w:tc>
        <w:tc>
          <w:tcPr>
            <w:tcW w:w="517" w:type="pct"/>
          </w:tcPr>
          <w:p w14:paraId="3456E26C" w14:textId="03A126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368" w:type="pct"/>
          </w:tcPr>
          <w:p w14:paraId="04391704" w14:textId="5855C9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D349666" w14:textId="6E31B9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4911</w:t>
            </w:r>
          </w:p>
        </w:tc>
        <w:tc>
          <w:tcPr>
            <w:tcW w:w="272" w:type="pct"/>
          </w:tcPr>
          <w:p w14:paraId="057A856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85C5253" w14:textId="04AC53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8CF23CE" w14:textId="620563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D9D4DA8" w14:textId="03BBA9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LTE_NR_DC_enh2-Core</w:t>
            </w:r>
          </w:p>
        </w:tc>
        <w:tc>
          <w:tcPr>
            <w:tcW w:w="511" w:type="pct"/>
          </w:tcPr>
          <w:p w14:paraId="76B90C3B" w14:textId="516BAE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8249B8D" w14:textId="77777777" w:rsidTr="007D5367">
        <w:tc>
          <w:tcPr>
            <w:tcW w:w="586" w:type="pct"/>
          </w:tcPr>
          <w:p w14:paraId="51B2E6BC" w14:textId="5F705B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R4-2413151</w:t>
            </w:r>
          </w:p>
        </w:tc>
        <w:tc>
          <w:tcPr>
            <w:tcW w:w="1030" w:type="pct"/>
          </w:tcPr>
          <w:p w14:paraId="574A964F" w14:textId="746E1B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missing test case of enhanced CHO</w:t>
            </w:r>
          </w:p>
        </w:tc>
        <w:tc>
          <w:tcPr>
            <w:tcW w:w="517" w:type="pct"/>
          </w:tcPr>
          <w:p w14:paraId="637530A2" w14:textId="3F2610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21D7B230" w14:textId="32478C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ADB8E29" w14:textId="7DEF8B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4912</w:t>
            </w:r>
          </w:p>
        </w:tc>
        <w:tc>
          <w:tcPr>
            <w:tcW w:w="272" w:type="pct"/>
          </w:tcPr>
          <w:p w14:paraId="03E9B9F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89061B2" w14:textId="69DAA5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600B425" w14:textId="0400A7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40BB80C" w14:textId="282919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40A07E93" w14:textId="4BD09D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70608B9" w14:textId="77777777" w:rsidTr="007D5367">
        <w:tc>
          <w:tcPr>
            <w:tcW w:w="586" w:type="pct"/>
          </w:tcPr>
          <w:p w14:paraId="5D77349C" w14:textId="1D897B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R4-2413157</w:t>
            </w:r>
          </w:p>
        </w:tc>
        <w:tc>
          <w:tcPr>
            <w:tcW w:w="1030" w:type="pct"/>
          </w:tcPr>
          <w:p w14:paraId="412A28ED" w14:textId="3E50AC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MTTD/MRTD requirement for type 2 UE</w:t>
            </w:r>
          </w:p>
        </w:tc>
        <w:tc>
          <w:tcPr>
            <w:tcW w:w="517" w:type="pct"/>
          </w:tcPr>
          <w:p w14:paraId="0970E74A" w14:textId="37F216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4B65B788" w14:textId="5D5F93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83EB859" w14:textId="36B7CC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4913</w:t>
            </w:r>
          </w:p>
        </w:tc>
        <w:tc>
          <w:tcPr>
            <w:tcW w:w="272" w:type="pct"/>
          </w:tcPr>
          <w:p w14:paraId="3932DCF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F52BC46" w14:textId="4426FD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40DC882" w14:textId="26DD8D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FD1FF77" w14:textId="1C7E5A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NonCol_intraB_ENDC_NR_CA</w:t>
            </w:r>
          </w:p>
        </w:tc>
        <w:tc>
          <w:tcPr>
            <w:tcW w:w="511" w:type="pct"/>
          </w:tcPr>
          <w:p w14:paraId="264242B6" w14:textId="364FC3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3F0706EA" w14:textId="77777777" w:rsidTr="007D5367">
        <w:tc>
          <w:tcPr>
            <w:tcW w:w="586" w:type="pct"/>
          </w:tcPr>
          <w:p w14:paraId="29C3FBF8" w14:textId="0BA115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R4-2413191</w:t>
            </w:r>
          </w:p>
        </w:tc>
        <w:tc>
          <w:tcPr>
            <w:tcW w:w="1030" w:type="pct"/>
          </w:tcPr>
          <w:p w14:paraId="5EA61183" w14:textId="3DBED4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(NR_MG_enh-Core) CR scheduling restriction on interRAT E-UTRAN measurement with NCSG (Cat-F Rel-17)</w:t>
            </w:r>
          </w:p>
        </w:tc>
        <w:tc>
          <w:tcPr>
            <w:tcW w:w="517" w:type="pct"/>
          </w:tcPr>
          <w:p w14:paraId="23FAC62D" w14:textId="5CE93D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6691824A" w14:textId="7AE0D6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74037D5" w14:textId="1E9233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4914</w:t>
            </w:r>
          </w:p>
        </w:tc>
        <w:tc>
          <w:tcPr>
            <w:tcW w:w="272" w:type="pct"/>
          </w:tcPr>
          <w:p w14:paraId="75AAD63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5EA1012" w14:textId="69DD4C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F774CA4" w14:textId="69C41E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EC42211" w14:textId="23C785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555BD4FE" w14:textId="385E82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792E9AED" w14:textId="77777777" w:rsidTr="007D5367">
        <w:tc>
          <w:tcPr>
            <w:tcW w:w="586" w:type="pct"/>
          </w:tcPr>
          <w:p w14:paraId="3889EAAF" w14:textId="0BFA5E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R4-2413192</w:t>
            </w:r>
          </w:p>
        </w:tc>
        <w:tc>
          <w:tcPr>
            <w:tcW w:w="1030" w:type="pct"/>
          </w:tcPr>
          <w:p w14:paraId="1DFD150A" w14:textId="1EFBA3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(NR_MG_enh-Core) CR scheduling restriction on interRAT E-UTRAN measurement with NCSG (Cat-A Rel-18)</w:t>
            </w:r>
          </w:p>
        </w:tc>
        <w:tc>
          <w:tcPr>
            <w:tcW w:w="517" w:type="pct"/>
          </w:tcPr>
          <w:p w14:paraId="111CF5D4" w14:textId="36B6F7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1F0F8DA6" w14:textId="243E3B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2B9E5A8" w14:textId="028549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4915</w:t>
            </w:r>
          </w:p>
        </w:tc>
        <w:tc>
          <w:tcPr>
            <w:tcW w:w="272" w:type="pct"/>
          </w:tcPr>
          <w:p w14:paraId="20AC3B6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A6F519C" w14:textId="4E72B5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B9A7ED3" w14:textId="21B4B6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100447D" w14:textId="2CDAFA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22502F2D" w14:textId="67CE3D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39B84CD3" w14:textId="77777777" w:rsidTr="007D5367">
        <w:tc>
          <w:tcPr>
            <w:tcW w:w="586" w:type="pct"/>
          </w:tcPr>
          <w:p w14:paraId="5BD41D18" w14:textId="6E67FF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R4-2413201</w:t>
            </w:r>
          </w:p>
        </w:tc>
        <w:tc>
          <w:tcPr>
            <w:tcW w:w="1030" w:type="pct"/>
          </w:tcPr>
          <w:p w14:paraId="736D0AC4" w14:textId="26CABB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L1-RSRP measurement accuracy requirements for multi-Rx</w:t>
            </w:r>
          </w:p>
        </w:tc>
        <w:tc>
          <w:tcPr>
            <w:tcW w:w="517" w:type="pct"/>
          </w:tcPr>
          <w:p w14:paraId="3942F45E" w14:textId="4A7F16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58A59B08" w14:textId="088229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439566C" w14:textId="04891C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4916</w:t>
            </w:r>
          </w:p>
        </w:tc>
        <w:tc>
          <w:tcPr>
            <w:tcW w:w="272" w:type="pct"/>
          </w:tcPr>
          <w:p w14:paraId="06B5693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8933A99" w14:textId="1B0D60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33BFFEF" w14:textId="6B4655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FD65381" w14:textId="043CE4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NR_FR2_multiRX_DL-Perf</w:t>
            </w:r>
          </w:p>
        </w:tc>
        <w:tc>
          <w:tcPr>
            <w:tcW w:w="511" w:type="pct"/>
          </w:tcPr>
          <w:p w14:paraId="0C4E7A59" w14:textId="2F2811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B44F77B" w14:textId="77777777" w:rsidTr="007D5367">
        <w:tc>
          <w:tcPr>
            <w:tcW w:w="586" w:type="pct"/>
          </w:tcPr>
          <w:p w14:paraId="198380DA" w14:textId="7FD6FE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R4-2413204</w:t>
            </w:r>
          </w:p>
        </w:tc>
        <w:tc>
          <w:tcPr>
            <w:tcW w:w="1030" w:type="pct"/>
          </w:tcPr>
          <w:p w14:paraId="64F2EB68" w14:textId="75EB86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 NR_NTN_enh-Core) Formal CR on measurements of inter-frequency NR cells with NTN carrier</w:t>
            </w:r>
          </w:p>
        </w:tc>
        <w:tc>
          <w:tcPr>
            <w:tcW w:w="517" w:type="pct"/>
          </w:tcPr>
          <w:p w14:paraId="563DE82B" w14:textId="67861E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2000AF56" w14:textId="1F536F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553376E" w14:textId="5EDF97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4917</w:t>
            </w:r>
          </w:p>
        </w:tc>
        <w:tc>
          <w:tcPr>
            <w:tcW w:w="272" w:type="pct"/>
          </w:tcPr>
          <w:p w14:paraId="748251D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68AD855" w14:textId="42C9E4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79A214D" w14:textId="565834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EFC5A71" w14:textId="10ED3F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4226883A" w14:textId="78B5C4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17BC13D3" w14:textId="77777777" w:rsidTr="007D5367">
        <w:tc>
          <w:tcPr>
            <w:tcW w:w="586" w:type="pct"/>
          </w:tcPr>
          <w:p w14:paraId="68806D0B" w14:textId="255151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R4-2413205</w:t>
            </w:r>
          </w:p>
        </w:tc>
        <w:tc>
          <w:tcPr>
            <w:tcW w:w="1030" w:type="pct"/>
          </w:tcPr>
          <w:p w14:paraId="21E425E1" w14:textId="3BB56E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Draft CR on concurrent Pre-MG dynamic collision</w:t>
            </w:r>
          </w:p>
        </w:tc>
        <w:tc>
          <w:tcPr>
            <w:tcW w:w="517" w:type="pct"/>
          </w:tcPr>
          <w:p w14:paraId="488DDBEA" w14:textId="3A5807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053A7C2C" w14:textId="5E1293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FBA677F" w14:textId="09B353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4918</w:t>
            </w:r>
          </w:p>
        </w:tc>
        <w:tc>
          <w:tcPr>
            <w:tcW w:w="272" w:type="pct"/>
          </w:tcPr>
          <w:p w14:paraId="1D213FD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F9BDB20" w14:textId="3F8F8A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9322C4C" w14:textId="00D2DE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4DA38FF" w14:textId="34C0ED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52C98339" w14:textId="687612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2A8837DD" w14:textId="77777777" w:rsidTr="007D5367">
        <w:tc>
          <w:tcPr>
            <w:tcW w:w="586" w:type="pct"/>
          </w:tcPr>
          <w:p w14:paraId="02F3DBE3" w14:textId="46D3D4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R4-2413206</w:t>
            </w:r>
          </w:p>
        </w:tc>
        <w:tc>
          <w:tcPr>
            <w:tcW w:w="1030" w:type="pct"/>
          </w:tcPr>
          <w:p w14:paraId="60473FC0" w14:textId="477FB9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(NR_redcap-Perf) Formal CR to Rel-17 TS 38.133: on RedCap Perf maintenance</w:t>
            </w:r>
          </w:p>
        </w:tc>
        <w:tc>
          <w:tcPr>
            <w:tcW w:w="517" w:type="pct"/>
          </w:tcPr>
          <w:p w14:paraId="286580A3" w14:textId="0A043C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5904C1E2" w14:textId="5F8497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68EDEAF" w14:textId="7CB438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4919</w:t>
            </w:r>
          </w:p>
        </w:tc>
        <w:tc>
          <w:tcPr>
            <w:tcW w:w="272" w:type="pct"/>
          </w:tcPr>
          <w:p w14:paraId="5201A26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3C070E2" w14:textId="28E599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8B766AB" w14:textId="0B35C6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EEA7C6C" w14:textId="2912E5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24B40DF5" w14:textId="55015A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DD1882C" w14:textId="77777777" w:rsidTr="007D5367">
        <w:tc>
          <w:tcPr>
            <w:tcW w:w="586" w:type="pct"/>
          </w:tcPr>
          <w:p w14:paraId="099DFB57" w14:textId="1A61FF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R4-2413207</w:t>
            </w:r>
          </w:p>
        </w:tc>
        <w:tc>
          <w:tcPr>
            <w:tcW w:w="1030" w:type="pct"/>
          </w:tcPr>
          <w:p w14:paraId="0CBFF47A" w14:textId="3C85C4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(NR_redcap-Perf) Formal CR to Rel-18 TS 38.133: on RedCap Perf maintenance</w:t>
            </w:r>
          </w:p>
        </w:tc>
        <w:tc>
          <w:tcPr>
            <w:tcW w:w="517" w:type="pct"/>
          </w:tcPr>
          <w:p w14:paraId="3B12A4D1" w14:textId="72E337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5549BE1E" w14:textId="11E6C3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90F56B9" w14:textId="5CEA4E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4920</w:t>
            </w:r>
          </w:p>
        </w:tc>
        <w:tc>
          <w:tcPr>
            <w:tcW w:w="272" w:type="pct"/>
          </w:tcPr>
          <w:p w14:paraId="2C7EB82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46C35F8" w14:textId="23E56F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65F3799" w14:textId="340637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DE4AD84" w14:textId="6D8E9C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28E17EFD" w14:textId="132155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645CBED" w14:textId="77777777" w:rsidTr="007D5367">
        <w:tc>
          <w:tcPr>
            <w:tcW w:w="586" w:type="pct"/>
          </w:tcPr>
          <w:p w14:paraId="486054C7" w14:textId="3EAD07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R4-2413213</w:t>
            </w:r>
          </w:p>
        </w:tc>
        <w:tc>
          <w:tcPr>
            <w:tcW w:w="1030" w:type="pct"/>
          </w:tcPr>
          <w:p w14:paraId="32A12EA2" w14:textId="0F08C5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38.133: Correction to priority level of relaxed inter-RAT measurements</w:t>
            </w:r>
          </w:p>
        </w:tc>
        <w:tc>
          <w:tcPr>
            <w:tcW w:w="517" w:type="pct"/>
          </w:tcPr>
          <w:p w14:paraId="6C86DC9C" w14:textId="5E82A0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0CCA2BC2" w14:textId="545A00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2FD7849" w14:textId="1BC10D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4921</w:t>
            </w:r>
          </w:p>
        </w:tc>
        <w:tc>
          <w:tcPr>
            <w:tcW w:w="272" w:type="pct"/>
          </w:tcPr>
          <w:p w14:paraId="10FC54F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B53AC3E" w14:textId="583671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403A8AF" w14:textId="3BB0EC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B6AF319" w14:textId="0D7DFA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NR_redcap-Core</w:t>
            </w:r>
          </w:p>
        </w:tc>
        <w:tc>
          <w:tcPr>
            <w:tcW w:w="511" w:type="pct"/>
          </w:tcPr>
          <w:p w14:paraId="00FD08C3" w14:textId="350453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B3443E0" w14:textId="77777777" w:rsidTr="007D5367">
        <w:tc>
          <w:tcPr>
            <w:tcW w:w="586" w:type="pct"/>
          </w:tcPr>
          <w:p w14:paraId="52EA8208" w14:textId="3F1CA6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R4-2413214</w:t>
            </w:r>
          </w:p>
        </w:tc>
        <w:tc>
          <w:tcPr>
            <w:tcW w:w="1030" w:type="pct"/>
          </w:tcPr>
          <w:p w14:paraId="098B5F53" w14:textId="49207A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(NR_RRM_enh-Perf) CR to 38.133: Correction to NR SRS carrier based switching test cases</w:t>
            </w:r>
          </w:p>
        </w:tc>
        <w:tc>
          <w:tcPr>
            <w:tcW w:w="517" w:type="pct"/>
          </w:tcPr>
          <w:p w14:paraId="42D4B4A4" w14:textId="7DF5F1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7522C7F9" w14:textId="5F4FD2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25E97D6" w14:textId="14585A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4922</w:t>
            </w:r>
          </w:p>
        </w:tc>
        <w:tc>
          <w:tcPr>
            <w:tcW w:w="272" w:type="pct"/>
          </w:tcPr>
          <w:p w14:paraId="11F3DAA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3187124" w14:textId="1C9E26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6BB9538F" w14:textId="7A3DC9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FC77ADA" w14:textId="2F6D14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NR_RRM_enh-Perf</w:t>
            </w:r>
          </w:p>
        </w:tc>
        <w:tc>
          <w:tcPr>
            <w:tcW w:w="511" w:type="pct"/>
          </w:tcPr>
          <w:p w14:paraId="62C0D83B" w14:textId="06A847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0F090C9" w14:textId="77777777" w:rsidTr="007D5367">
        <w:tc>
          <w:tcPr>
            <w:tcW w:w="586" w:type="pct"/>
          </w:tcPr>
          <w:p w14:paraId="6169B94C" w14:textId="27EF16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R4-2413958</w:t>
            </w:r>
          </w:p>
        </w:tc>
        <w:tc>
          <w:tcPr>
            <w:tcW w:w="1030" w:type="pct"/>
          </w:tcPr>
          <w:p w14:paraId="2FF67C31" w14:textId="1A2C99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(NR_RRM_enh-Perf) CR to 38.133: Correction to NR SRS carrier based switching test cases</w:t>
            </w:r>
          </w:p>
        </w:tc>
        <w:tc>
          <w:tcPr>
            <w:tcW w:w="517" w:type="pct"/>
          </w:tcPr>
          <w:p w14:paraId="1E0726A4" w14:textId="3C0392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136215F5" w14:textId="701032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4F10A35" w14:textId="386CFC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4922</w:t>
            </w:r>
          </w:p>
        </w:tc>
        <w:tc>
          <w:tcPr>
            <w:tcW w:w="272" w:type="pct"/>
          </w:tcPr>
          <w:p w14:paraId="1E21618E" w14:textId="4825BBE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1A85750" w14:textId="6AA77F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322A398E" w14:textId="36DF2D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8EEDDD9" w14:textId="2AD001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NR_RRM_enh-Perf</w:t>
            </w:r>
          </w:p>
        </w:tc>
        <w:tc>
          <w:tcPr>
            <w:tcW w:w="511" w:type="pct"/>
          </w:tcPr>
          <w:p w14:paraId="1EC183F8" w14:textId="08C5F5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BB5552F" w14:textId="77777777" w:rsidTr="007D5367">
        <w:tc>
          <w:tcPr>
            <w:tcW w:w="586" w:type="pct"/>
          </w:tcPr>
          <w:p w14:paraId="72AB0EAB" w14:textId="1691AC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R4-2413215</w:t>
            </w:r>
          </w:p>
        </w:tc>
        <w:tc>
          <w:tcPr>
            <w:tcW w:w="1030" w:type="pct"/>
          </w:tcPr>
          <w:p w14:paraId="275EB0A1" w14:textId="6D9C9F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(NR_RRM_enh-Perf) CR to 38.133: Correction to NR SRS carrier based switching test cases</w:t>
            </w:r>
          </w:p>
        </w:tc>
        <w:tc>
          <w:tcPr>
            <w:tcW w:w="517" w:type="pct"/>
          </w:tcPr>
          <w:p w14:paraId="76AAE9BA" w14:textId="2C91B8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15D56B3A" w14:textId="6D59A5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77F3DDA" w14:textId="23203C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4923</w:t>
            </w:r>
          </w:p>
        </w:tc>
        <w:tc>
          <w:tcPr>
            <w:tcW w:w="272" w:type="pct"/>
          </w:tcPr>
          <w:p w14:paraId="2774AD5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22B821B" w14:textId="26C29F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A2B1DED" w14:textId="137F98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327D7F4" w14:textId="210680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NR_RRM_enh-Perf</w:t>
            </w:r>
          </w:p>
        </w:tc>
        <w:tc>
          <w:tcPr>
            <w:tcW w:w="511" w:type="pct"/>
          </w:tcPr>
          <w:p w14:paraId="2A9470BA" w14:textId="118853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9B1D730" w14:textId="77777777" w:rsidTr="007D5367">
        <w:tc>
          <w:tcPr>
            <w:tcW w:w="586" w:type="pct"/>
          </w:tcPr>
          <w:p w14:paraId="28C2E0D4" w14:textId="369953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R4-2413216</w:t>
            </w:r>
          </w:p>
        </w:tc>
        <w:tc>
          <w:tcPr>
            <w:tcW w:w="1030" w:type="pct"/>
          </w:tcPr>
          <w:p w14:paraId="5737EA19" w14:textId="3337B4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(NR_RRM_enh-Perf) CR to 38.133: Correction to NR SRS carrier based switching test cases</w:t>
            </w:r>
          </w:p>
        </w:tc>
        <w:tc>
          <w:tcPr>
            <w:tcW w:w="517" w:type="pct"/>
          </w:tcPr>
          <w:p w14:paraId="171CAD0E" w14:textId="7B1A36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4227C21C" w14:textId="37B4F8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A4E85B7" w14:textId="34B09F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4924</w:t>
            </w:r>
          </w:p>
        </w:tc>
        <w:tc>
          <w:tcPr>
            <w:tcW w:w="272" w:type="pct"/>
          </w:tcPr>
          <w:p w14:paraId="016C734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88F54AB" w14:textId="76D1AC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DAFF0D9" w14:textId="64E300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1B79A23" w14:textId="738B55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NR_RRM_enh-Perf</w:t>
            </w:r>
          </w:p>
        </w:tc>
        <w:tc>
          <w:tcPr>
            <w:tcW w:w="511" w:type="pct"/>
          </w:tcPr>
          <w:p w14:paraId="4BA0FA5E" w14:textId="4365B3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77E47A3" w14:textId="77777777" w:rsidTr="007D5367">
        <w:tc>
          <w:tcPr>
            <w:tcW w:w="586" w:type="pct"/>
          </w:tcPr>
          <w:p w14:paraId="7D840480" w14:textId="628EE3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R4-2413218</w:t>
            </w:r>
          </w:p>
        </w:tc>
        <w:tc>
          <w:tcPr>
            <w:tcW w:w="1030" w:type="pct"/>
          </w:tcPr>
          <w:p w14:paraId="4CADA0FA" w14:textId="1EBB65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(NR_NTN_enh-Core) Formal CR on measurements of inter-frequency NR cells with NTN carrier</w:t>
            </w:r>
          </w:p>
        </w:tc>
        <w:tc>
          <w:tcPr>
            <w:tcW w:w="517" w:type="pct"/>
          </w:tcPr>
          <w:p w14:paraId="3C05880A" w14:textId="162131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B40ACB8" w14:textId="127EF7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B2ED474" w14:textId="2BFB3D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4925</w:t>
            </w:r>
          </w:p>
        </w:tc>
        <w:tc>
          <w:tcPr>
            <w:tcW w:w="272" w:type="pct"/>
          </w:tcPr>
          <w:p w14:paraId="0E99362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6BFC2CD" w14:textId="6085A7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5A0E846" w14:textId="02670B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8FB88F1" w14:textId="463881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54C15247" w14:textId="00C57E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5654663F" w14:textId="77777777" w:rsidTr="007D5367">
        <w:tc>
          <w:tcPr>
            <w:tcW w:w="586" w:type="pct"/>
          </w:tcPr>
          <w:p w14:paraId="0D854A09" w14:textId="7EE375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R4-2413307</w:t>
            </w:r>
          </w:p>
        </w:tc>
        <w:tc>
          <w:tcPr>
            <w:tcW w:w="1030" w:type="pct"/>
          </w:tcPr>
          <w:p w14:paraId="4D75F56A" w14:textId="772817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(NR_MG_enh-Core) CR 38.133 Corrections to Pre-MG activation/deactivation R17</w:t>
            </w:r>
          </w:p>
        </w:tc>
        <w:tc>
          <w:tcPr>
            <w:tcW w:w="517" w:type="pct"/>
          </w:tcPr>
          <w:p w14:paraId="4154BB8C" w14:textId="580E9C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6AABD41B" w14:textId="439D65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CF4FF60" w14:textId="085172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4926</w:t>
            </w:r>
          </w:p>
        </w:tc>
        <w:tc>
          <w:tcPr>
            <w:tcW w:w="272" w:type="pct"/>
          </w:tcPr>
          <w:p w14:paraId="3DF5F17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F3D8281" w14:textId="379390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5C456A6" w14:textId="330B75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83CD23B" w14:textId="59B15E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4059F68D" w14:textId="0476E8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E198454" w14:textId="77777777" w:rsidTr="007D5367">
        <w:tc>
          <w:tcPr>
            <w:tcW w:w="586" w:type="pct"/>
          </w:tcPr>
          <w:p w14:paraId="76550342" w14:textId="13F661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R4-2413922</w:t>
            </w:r>
          </w:p>
        </w:tc>
        <w:tc>
          <w:tcPr>
            <w:tcW w:w="1030" w:type="pct"/>
          </w:tcPr>
          <w:p w14:paraId="366AE7B3" w14:textId="6E0A6D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(NR_MG_enh-Core) CR 38.133 Corrections to Pre-MG activation/deactivation R17</w:t>
            </w:r>
          </w:p>
        </w:tc>
        <w:tc>
          <w:tcPr>
            <w:tcW w:w="517" w:type="pct"/>
          </w:tcPr>
          <w:p w14:paraId="3E478715" w14:textId="211839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59160E4A" w14:textId="395DB1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E2F08AC" w14:textId="5A7DB9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4926</w:t>
            </w:r>
          </w:p>
        </w:tc>
        <w:tc>
          <w:tcPr>
            <w:tcW w:w="272" w:type="pct"/>
          </w:tcPr>
          <w:p w14:paraId="2D6C7585" w14:textId="243C05B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4E52A49" w14:textId="2DB3FF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6940A7C" w14:textId="6D5A7F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8631A55" w14:textId="43E273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5CF5D5D7" w14:textId="6167CF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2EBC826A" w14:textId="77777777" w:rsidTr="007D5367">
        <w:tc>
          <w:tcPr>
            <w:tcW w:w="586" w:type="pct"/>
          </w:tcPr>
          <w:p w14:paraId="7FC75B92" w14:textId="10E3F7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R4-2413308</w:t>
            </w:r>
          </w:p>
        </w:tc>
        <w:tc>
          <w:tcPr>
            <w:tcW w:w="1030" w:type="pct"/>
          </w:tcPr>
          <w:p w14:paraId="1E10E41B" w14:textId="1493E4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(NR_MG_enh-Core) CR 38.133 Corrections to Pre-MG activation/deactivation</w:t>
            </w:r>
          </w:p>
        </w:tc>
        <w:tc>
          <w:tcPr>
            <w:tcW w:w="517" w:type="pct"/>
          </w:tcPr>
          <w:p w14:paraId="090BA13A" w14:textId="08AB0E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1E34D124" w14:textId="2551A5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B4805DA" w14:textId="48592C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4927</w:t>
            </w:r>
          </w:p>
        </w:tc>
        <w:tc>
          <w:tcPr>
            <w:tcW w:w="272" w:type="pct"/>
          </w:tcPr>
          <w:p w14:paraId="451569B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1866714" w14:textId="1FFFC7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C2D47EC" w14:textId="328928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02D2AE2" w14:textId="52F4A1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NR_MG_enh-Core</w:t>
            </w:r>
          </w:p>
        </w:tc>
        <w:tc>
          <w:tcPr>
            <w:tcW w:w="511" w:type="pct"/>
          </w:tcPr>
          <w:p w14:paraId="0FD30D93" w14:textId="0DEC75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DF752B1" w14:textId="77777777" w:rsidTr="007D5367">
        <w:tc>
          <w:tcPr>
            <w:tcW w:w="586" w:type="pct"/>
          </w:tcPr>
          <w:p w14:paraId="5D782F91" w14:textId="642BF8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R4-2413309</w:t>
            </w:r>
          </w:p>
        </w:tc>
        <w:tc>
          <w:tcPr>
            <w:tcW w:w="1030" w:type="pct"/>
          </w:tcPr>
          <w:p w14:paraId="66C5B201" w14:textId="05F60D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38.133 Corrections to Case 1 requirements for NR_MG_enh2</w:t>
            </w:r>
          </w:p>
        </w:tc>
        <w:tc>
          <w:tcPr>
            <w:tcW w:w="517" w:type="pct"/>
          </w:tcPr>
          <w:p w14:paraId="494AB285" w14:textId="4B7E0B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51AF7035" w14:textId="3D7C08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2707D91" w14:textId="5A6DA1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4928</w:t>
            </w:r>
          </w:p>
        </w:tc>
        <w:tc>
          <w:tcPr>
            <w:tcW w:w="272" w:type="pct"/>
          </w:tcPr>
          <w:p w14:paraId="408DF52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101911D" w14:textId="3AD16F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428B9C2" w14:textId="0FBE80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96B3878" w14:textId="1A4646F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61622A22" w14:textId="151CFE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9D9BEA6" w14:textId="77777777" w:rsidTr="007D5367">
        <w:tc>
          <w:tcPr>
            <w:tcW w:w="586" w:type="pct"/>
          </w:tcPr>
          <w:p w14:paraId="30F21E8B" w14:textId="6173C4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R4-2414066</w:t>
            </w:r>
          </w:p>
        </w:tc>
        <w:tc>
          <w:tcPr>
            <w:tcW w:w="1030" w:type="pct"/>
          </w:tcPr>
          <w:p w14:paraId="538A7D79" w14:textId="313A56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38.133 Corrections to Case 1 requirements for NR_MG_enh2</w:t>
            </w:r>
          </w:p>
        </w:tc>
        <w:tc>
          <w:tcPr>
            <w:tcW w:w="517" w:type="pct"/>
          </w:tcPr>
          <w:p w14:paraId="02FC6463" w14:textId="260711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27A3E875" w14:textId="7824CF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61996B7" w14:textId="37307D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4928</w:t>
            </w:r>
          </w:p>
        </w:tc>
        <w:tc>
          <w:tcPr>
            <w:tcW w:w="272" w:type="pct"/>
          </w:tcPr>
          <w:p w14:paraId="2EB7BC87" w14:textId="5A58204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9C85CE9" w14:textId="01DB44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6A136A0" w14:textId="53CF3F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1B98C1E" w14:textId="50B79C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66411544" w14:textId="2F0E2E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EF75A33" w14:textId="77777777" w:rsidTr="007D5367">
        <w:tc>
          <w:tcPr>
            <w:tcW w:w="586" w:type="pct"/>
          </w:tcPr>
          <w:p w14:paraId="28FD1408" w14:textId="224C56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R4-2413310</w:t>
            </w:r>
          </w:p>
        </w:tc>
        <w:tc>
          <w:tcPr>
            <w:tcW w:w="1030" w:type="pct"/>
          </w:tcPr>
          <w:p w14:paraId="0FF63AA5" w14:textId="65A815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38.133 Corrections to Case 2 requirements for NR_MG_enh2</w:t>
            </w:r>
          </w:p>
        </w:tc>
        <w:tc>
          <w:tcPr>
            <w:tcW w:w="517" w:type="pct"/>
          </w:tcPr>
          <w:p w14:paraId="74348735" w14:textId="7C5494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CATT, CMCC, CATT, Ericsson, OPPO</w:t>
            </w:r>
          </w:p>
        </w:tc>
        <w:tc>
          <w:tcPr>
            <w:tcW w:w="368" w:type="pct"/>
          </w:tcPr>
          <w:p w14:paraId="1E33F018" w14:textId="53D46F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98E9BAA" w14:textId="17B8AAA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4929</w:t>
            </w:r>
          </w:p>
        </w:tc>
        <w:tc>
          <w:tcPr>
            <w:tcW w:w="272" w:type="pct"/>
          </w:tcPr>
          <w:p w14:paraId="7EF6A58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738B436" w14:textId="22774B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5664DD1" w14:textId="55931D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0C4085E" w14:textId="07D810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6B81D5E3" w14:textId="06EE9C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6531D1B1" w14:textId="77777777" w:rsidTr="007D5367">
        <w:tc>
          <w:tcPr>
            <w:tcW w:w="586" w:type="pct"/>
          </w:tcPr>
          <w:p w14:paraId="2796C997" w14:textId="434666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R4-2413369</w:t>
            </w:r>
          </w:p>
        </w:tc>
        <w:tc>
          <w:tcPr>
            <w:tcW w:w="1030" w:type="pct"/>
          </w:tcPr>
          <w:p w14:paraId="5EC06000" w14:textId="7EDB83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(NR_unlic-Perf) CR for NR-U TC correction – Clause A.10 (R16)</w:t>
            </w:r>
          </w:p>
        </w:tc>
        <w:tc>
          <w:tcPr>
            <w:tcW w:w="517" w:type="pct"/>
          </w:tcPr>
          <w:p w14:paraId="152FB80B" w14:textId="465B54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</w:t>
            </w:r>
          </w:p>
        </w:tc>
        <w:tc>
          <w:tcPr>
            <w:tcW w:w="368" w:type="pct"/>
          </w:tcPr>
          <w:p w14:paraId="62B441E1" w14:textId="38D762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850444F" w14:textId="39E3AE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4930</w:t>
            </w:r>
          </w:p>
        </w:tc>
        <w:tc>
          <w:tcPr>
            <w:tcW w:w="272" w:type="pct"/>
          </w:tcPr>
          <w:p w14:paraId="7A594FE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F5C575E" w14:textId="6EA715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24909F5F" w14:textId="1AED55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B3EBA67" w14:textId="1DF51E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NR_unlic-Perf</w:t>
            </w:r>
          </w:p>
        </w:tc>
        <w:tc>
          <w:tcPr>
            <w:tcW w:w="511" w:type="pct"/>
          </w:tcPr>
          <w:p w14:paraId="1081F8C8" w14:textId="5FA8DD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CF9E446" w14:textId="77777777" w:rsidTr="007D5367">
        <w:tc>
          <w:tcPr>
            <w:tcW w:w="586" w:type="pct"/>
          </w:tcPr>
          <w:p w14:paraId="39A5F121" w14:textId="69B700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R4-2413935</w:t>
            </w:r>
          </w:p>
        </w:tc>
        <w:tc>
          <w:tcPr>
            <w:tcW w:w="1030" w:type="pct"/>
          </w:tcPr>
          <w:p w14:paraId="2E2053BC" w14:textId="2C8C12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(NR_unlic-Perf) CR for NR-U TC correction – Clause A.10 (R16)</w:t>
            </w:r>
          </w:p>
        </w:tc>
        <w:tc>
          <w:tcPr>
            <w:tcW w:w="517" w:type="pct"/>
          </w:tcPr>
          <w:p w14:paraId="2939177C" w14:textId="14A436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</w:t>
            </w:r>
          </w:p>
        </w:tc>
        <w:tc>
          <w:tcPr>
            <w:tcW w:w="368" w:type="pct"/>
          </w:tcPr>
          <w:p w14:paraId="0E46AEC4" w14:textId="7AB987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8AB49F4" w14:textId="3A82D0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4930</w:t>
            </w:r>
          </w:p>
        </w:tc>
        <w:tc>
          <w:tcPr>
            <w:tcW w:w="272" w:type="pct"/>
          </w:tcPr>
          <w:p w14:paraId="6E40EAAF" w14:textId="478525D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B781BA2" w14:textId="5A09D8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59C8EA98" w14:textId="46D25B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BDCB3C5" w14:textId="0F0377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NR_unlic-Perf</w:t>
            </w:r>
          </w:p>
        </w:tc>
        <w:tc>
          <w:tcPr>
            <w:tcW w:w="511" w:type="pct"/>
          </w:tcPr>
          <w:p w14:paraId="2CE94B48" w14:textId="130B32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0F8AC62" w14:textId="77777777" w:rsidTr="007D5367">
        <w:tc>
          <w:tcPr>
            <w:tcW w:w="586" w:type="pct"/>
          </w:tcPr>
          <w:p w14:paraId="66949E56" w14:textId="7EF9DD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R4-2413370</w:t>
            </w:r>
          </w:p>
        </w:tc>
        <w:tc>
          <w:tcPr>
            <w:tcW w:w="1030" w:type="pct"/>
          </w:tcPr>
          <w:p w14:paraId="6E8B2E78" w14:textId="52A237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(NR_unlic-Perf) CR for NR-U TC correction – Clause A.10 (R17)</w:t>
            </w:r>
          </w:p>
        </w:tc>
        <w:tc>
          <w:tcPr>
            <w:tcW w:w="517" w:type="pct"/>
          </w:tcPr>
          <w:p w14:paraId="6C829AA4" w14:textId="34354C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</w:t>
            </w:r>
          </w:p>
        </w:tc>
        <w:tc>
          <w:tcPr>
            <w:tcW w:w="368" w:type="pct"/>
          </w:tcPr>
          <w:p w14:paraId="697378E4" w14:textId="7BC8A1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DF1B1A7" w14:textId="5AE42C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4931</w:t>
            </w:r>
          </w:p>
        </w:tc>
        <w:tc>
          <w:tcPr>
            <w:tcW w:w="272" w:type="pct"/>
          </w:tcPr>
          <w:p w14:paraId="0C38F99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0CB9F87" w14:textId="7E9D6C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EB39BB8" w14:textId="785184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6B69929F" w14:textId="6A4C15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NR_unlic-Perf</w:t>
            </w:r>
          </w:p>
        </w:tc>
        <w:tc>
          <w:tcPr>
            <w:tcW w:w="511" w:type="pct"/>
          </w:tcPr>
          <w:p w14:paraId="4C2ACC9E" w14:textId="03F1C3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D406E8F" w14:textId="77777777" w:rsidTr="007D5367">
        <w:tc>
          <w:tcPr>
            <w:tcW w:w="586" w:type="pct"/>
          </w:tcPr>
          <w:p w14:paraId="08AB13FB" w14:textId="1BDE28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R4-2413371</w:t>
            </w:r>
          </w:p>
        </w:tc>
        <w:tc>
          <w:tcPr>
            <w:tcW w:w="1030" w:type="pct"/>
          </w:tcPr>
          <w:p w14:paraId="262A4992" w14:textId="34C204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(NR_unlic-Perf) CR for NR-U TC correction – Clause A.10 (R18)</w:t>
            </w:r>
          </w:p>
        </w:tc>
        <w:tc>
          <w:tcPr>
            <w:tcW w:w="517" w:type="pct"/>
          </w:tcPr>
          <w:p w14:paraId="3F552128" w14:textId="12434F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</w:t>
            </w:r>
          </w:p>
        </w:tc>
        <w:tc>
          <w:tcPr>
            <w:tcW w:w="368" w:type="pct"/>
          </w:tcPr>
          <w:p w14:paraId="3FE5E16F" w14:textId="3B52F6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1063A5C" w14:textId="78D142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4932</w:t>
            </w:r>
          </w:p>
        </w:tc>
        <w:tc>
          <w:tcPr>
            <w:tcW w:w="272" w:type="pct"/>
          </w:tcPr>
          <w:p w14:paraId="16F9CFD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8A80F41" w14:textId="0EEF04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25DEC68" w14:textId="029345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84329AC" w14:textId="66CBF1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NR_unlic-Perf</w:t>
            </w:r>
          </w:p>
        </w:tc>
        <w:tc>
          <w:tcPr>
            <w:tcW w:w="511" w:type="pct"/>
          </w:tcPr>
          <w:p w14:paraId="23A287CC" w14:textId="3906A5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272D8E0" w14:textId="77777777" w:rsidTr="007D5367">
        <w:tc>
          <w:tcPr>
            <w:tcW w:w="586" w:type="pct"/>
          </w:tcPr>
          <w:p w14:paraId="2E540568" w14:textId="0AF6BB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R4-2413372</w:t>
            </w:r>
          </w:p>
        </w:tc>
        <w:tc>
          <w:tcPr>
            <w:tcW w:w="1030" w:type="pct"/>
          </w:tcPr>
          <w:p w14:paraId="686039BA" w14:textId="36812B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(NR_unlic-Perf) CR for NR-U TC correction – Clause A.11 (R16)</w:t>
            </w:r>
          </w:p>
        </w:tc>
        <w:tc>
          <w:tcPr>
            <w:tcW w:w="517" w:type="pct"/>
          </w:tcPr>
          <w:p w14:paraId="4E937155" w14:textId="146801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</w:t>
            </w:r>
          </w:p>
        </w:tc>
        <w:tc>
          <w:tcPr>
            <w:tcW w:w="368" w:type="pct"/>
          </w:tcPr>
          <w:p w14:paraId="096F9EC7" w14:textId="74FF64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A2AE40E" w14:textId="04B751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4933</w:t>
            </w:r>
          </w:p>
        </w:tc>
        <w:tc>
          <w:tcPr>
            <w:tcW w:w="272" w:type="pct"/>
          </w:tcPr>
          <w:p w14:paraId="7A7BA38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43E80CF" w14:textId="07CE28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1CE079B7" w14:textId="0AE8C3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AAA2656" w14:textId="1EAAA8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NR_unlic-Perf</w:t>
            </w:r>
          </w:p>
        </w:tc>
        <w:tc>
          <w:tcPr>
            <w:tcW w:w="511" w:type="pct"/>
          </w:tcPr>
          <w:p w14:paraId="1C8DAEAD" w14:textId="141A39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A8F8A9A" w14:textId="77777777" w:rsidTr="007D5367">
        <w:tc>
          <w:tcPr>
            <w:tcW w:w="586" w:type="pct"/>
          </w:tcPr>
          <w:p w14:paraId="04DC8198" w14:textId="7FC50C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R4-2413373</w:t>
            </w:r>
          </w:p>
        </w:tc>
        <w:tc>
          <w:tcPr>
            <w:tcW w:w="1030" w:type="pct"/>
          </w:tcPr>
          <w:p w14:paraId="1A644D48" w14:textId="4582A9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(NR_unlic-Perf) CR for NR-U TC correction – Clause A.11 (R17)</w:t>
            </w:r>
          </w:p>
        </w:tc>
        <w:tc>
          <w:tcPr>
            <w:tcW w:w="517" w:type="pct"/>
          </w:tcPr>
          <w:p w14:paraId="14F58B51" w14:textId="409EF7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</w:t>
            </w:r>
          </w:p>
        </w:tc>
        <w:tc>
          <w:tcPr>
            <w:tcW w:w="368" w:type="pct"/>
          </w:tcPr>
          <w:p w14:paraId="2AEE52D5" w14:textId="2D816A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3EC75E5" w14:textId="58CCBB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4934</w:t>
            </w:r>
          </w:p>
        </w:tc>
        <w:tc>
          <w:tcPr>
            <w:tcW w:w="272" w:type="pct"/>
          </w:tcPr>
          <w:p w14:paraId="717394B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A1D88CC" w14:textId="413A34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A15E33C" w14:textId="70EA5C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4BB48A5" w14:textId="69E721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NR_unlic-Perf</w:t>
            </w:r>
          </w:p>
        </w:tc>
        <w:tc>
          <w:tcPr>
            <w:tcW w:w="511" w:type="pct"/>
          </w:tcPr>
          <w:p w14:paraId="6FDE9F3B" w14:textId="62EE96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73FE451" w14:textId="77777777" w:rsidTr="007D5367">
        <w:tc>
          <w:tcPr>
            <w:tcW w:w="586" w:type="pct"/>
          </w:tcPr>
          <w:p w14:paraId="525881CA" w14:textId="0926B7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R4-2413374</w:t>
            </w:r>
          </w:p>
        </w:tc>
        <w:tc>
          <w:tcPr>
            <w:tcW w:w="1030" w:type="pct"/>
          </w:tcPr>
          <w:p w14:paraId="2877F39B" w14:textId="2D6B5B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(NR_unlic-Perf) CR for NR-U TC correction – Clause A.11 (R18)</w:t>
            </w:r>
          </w:p>
        </w:tc>
        <w:tc>
          <w:tcPr>
            <w:tcW w:w="517" w:type="pct"/>
          </w:tcPr>
          <w:p w14:paraId="1CC95741" w14:textId="0A9240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</w:t>
            </w:r>
          </w:p>
        </w:tc>
        <w:tc>
          <w:tcPr>
            <w:tcW w:w="368" w:type="pct"/>
          </w:tcPr>
          <w:p w14:paraId="73251933" w14:textId="27B68D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144A965" w14:textId="215B28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4935</w:t>
            </w:r>
          </w:p>
        </w:tc>
        <w:tc>
          <w:tcPr>
            <w:tcW w:w="272" w:type="pct"/>
          </w:tcPr>
          <w:p w14:paraId="722368D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37B237A" w14:textId="412D4A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60CF1E3" w14:textId="019303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9A860E4" w14:textId="000103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NR_unlic-Perf</w:t>
            </w:r>
          </w:p>
        </w:tc>
        <w:tc>
          <w:tcPr>
            <w:tcW w:w="511" w:type="pct"/>
          </w:tcPr>
          <w:p w14:paraId="3B99D2FC" w14:textId="420258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FD56263" w14:textId="77777777" w:rsidTr="007D5367">
        <w:tc>
          <w:tcPr>
            <w:tcW w:w="586" w:type="pct"/>
          </w:tcPr>
          <w:p w14:paraId="3EBA99EF" w14:textId="382C5C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R4-2413375</w:t>
            </w:r>
          </w:p>
        </w:tc>
        <w:tc>
          <w:tcPr>
            <w:tcW w:w="1030" w:type="pct"/>
          </w:tcPr>
          <w:p w14:paraId="17B049B5" w14:textId="18E12C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(NR_unlic-Perf) CR for NR-U TC correction – Clause A.12 (R16)</w:t>
            </w:r>
          </w:p>
        </w:tc>
        <w:tc>
          <w:tcPr>
            <w:tcW w:w="517" w:type="pct"/>
          </w:tcPr>
          <w:p w14:paraId="61085D19" w14:textId="1172A2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</w:t>
            </w:r>
          </w:p>
        </w:tc>
        <w:tc>
          <w:tcPr>
            <w:tcW w:w="368" w:type="pct"/>
          </w:tcPr>
          <w:p w14:paraId="18E878B4" w14:textId="75DC4B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96B4518" w14:textId="1F4343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4936</w:t>
            </w:r>
          </w:p>
        </w:tc>
        <w:tc>
          <w:tcPr>
            <w:tcW w:w="272" w:type="pct"/>
          </w:tcPr>
          <w:p w14:paraId="134669E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F5AC2DB" w14:textId="7286A7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27F1F48C" w14:textId="32E5BF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83F600D" w14:textId="32F795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NR_unlic-Perf</w:t>
            </w:r>
          </w:p>
        </w:tc>
        <w:tc>
          <w:tcPr>
            <w:tcW w:w="511" w:type="pct"/>
          </w:tcPr>
          <w:p w14:paraId="02548740" w14:textId="5F325C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508595A" w14:textId="77777777" w:rsidTr="007D5367">
        <w:tc>
          <w:tcPr>
            <w:tcW w:w="586" w:type="pct"/>
          </w:tcPr>
          <w:p w14:paraId="0009C0FD" w14:textId="3C58A3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R4-2413376</w:t>
            </w:r>
          </w:p>
        </w:tc>
        <w:tc>
          <w:tcPr>
            <w:tcW w:w="1030" w:type="pct"/>
          </w:tcPr>
          <w:p w14:paraId="113D681B" w14:textId="2F8BA6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(NR_unlic-Perf) CR for NR-U TC correction – Clause A.12 (R17)</w:t>
            </w:r>
          </w:p>
        </w:tc>
        <w:tc>
          <w:tcPr>
            <w:tcW w:w="517" w:type="pct"/>
          </w:tcPr>
          <w:p w14:paraId="7BCF7E24" w14:textId="1B6CF1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</w:t>
            </w:r>
          </w:p>
        </w:tc>
        <w:tc>
          <w:tcPr>
            <w:tcW w:w="368" w:type="pct"/>
          </w:tcPr>
          <w:p w14:paraId="62272AA0" w14:textId="3D89B7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39B1405" w14:textId="676422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4937</w:t>
            </w:r>
          </w:p>
        </w:tc>
        <w:tc>
          <w:tcPr>
            <w:tcW w:w="272" w:type="pct"/>
          </w:tcPr>
          <w:p w14:paraId="3F5BB9C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CF265A7" w14:textId="0797ED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A327C27" w14:textId="6A8548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DD1BEC2" w14:textId="163799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NR_unlic-Perf</w:t>
            </w:r>
          </w:p>
        </w:tc>
        <w:tc>
          <w:tcPr>
            <w:tcW w:w="511" w:type="pct"/>
          </w:tcPr>
          <w:p w14:paraId="328FE31B" w14:textId="6E10FC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3A85784" w14:textId="77777777" w:rsidTr="007D5367">
        <w:tc>
          <w:tcPr>
            <w:tcW w:w="586" w:type="pct"/>
          </w:tcPr>
          <w:p w14:paraId="16DDDD05" w14:textId="2C3240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R4-2413377</w:t>
            </w:r>
          </w:p>
        </w:tc>
        <w:tc>
          <w:tcPr>
            <w:tcW w:w="1030" w:type="pct"/>
          </w:tcPr>
          <w:p w14:paraId="5874BAB8" w14:textId="1EEE427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(NR_unlic-Perf) CR for NR-U TC correction – Clause A.12 (R18)</w:t>
            </w:r>
          </w:p>
        </w:tc>
        <w:tc>
          <w:tcPr>
            <w:tcW w:w="517" w:type="pct"/>
          </w:tcPr>
          <w:p w14:paraId="112BFDA3" w14:textId="35777D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</w:t>
            </w:r>
          </w:p>
        </w:tc>
        <w:tc>
          <w:tcPr>
            <w:tcW w:w="368" w:type="pct"/>
          </w:tcPr>
          <w:p w14:paraId="5FAE130E" w14:textId="4410EE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41DECCF" w14:textId="589B0B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4938</w:t>
            </w:r>
          </w:p>
        </w:tc>
        <w:tc>
          <w:tcPr>
            <w:tcW w:w="272" w:type="pct"/>
          </w:tcPr>
          <w:p w14:paraId="7B128A2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14BDD68" w14:textId="4F0F6D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6799867" w14:textId="1DF770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1D8750C" w14:textId="38A048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NR_unlic-Perf</w:t>
            </w:r>
          </w:p>
        </w:tc>
        <w:tc>
          <w:tcPr>
            <w:tcW w:w="511" w:type="pct"/>
          </w:tcPr>
          <w:p w14:paraId="080F07BB" w14:textId="7819C1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2782190" w14:textId="77777777" w:rsidTr="007D5367">
        <w:tc>
          <w:tcPr>
            <w:tcW w:w="586" w:type="pct"/>
          </w:tcPr>
          <w:p w14:paraId="52F55BE4" w14:textId="05AC87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R4-2413378</w:t>
            </w:r>
          </w:p>
        </w:tc>
        <w:tc>
          <w:tcPr>
            <w:tcW w:w="1030" w:type="pct"/>
          </w:tcPr>
          <w:p w14:paraId="29D31B9C" w14:textId="46DBD7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(NR_unlic-Perf) CR for NR-U TC correction – A.13 (R16)</w:t>
            </w:r>
          </w:p>
        </w:tc>
        <w:tc>
          <w:tcPr>
            <w:tcW w:w="517" w:type="pct"/>
          </w:tcPr>
          <w:p w14:paraId="22D70B16" w14:textId="7AF187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</w:t>
            </w:r>
          </w:p>
        </w:tc>
        <w:tc>
          <w:tcPr>
            <w:tcW w:w="368" w:type="pct"/>
          </w:tcPr>
          <w:p w14:paraId="2ED1158C" w14:textId="1EF442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6346B6F" w14:textId="1BA07B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4939</w:t>
            </w:r>
          </w:p>
        </w:tc>
        <w:tc>
          <w:tcPr>
            <w:tcW w:w="272" w:type="pct"/>
          </w:tcPr>
          <w:p w14:paraId="440A576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BC87265" w14:textId="769CD3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33D97451" w14:textId="797616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8502948" w14:textId="424BBF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NR_unlic-Perf</w:t>
            </w:r>
          </w:p>
        </w:tc>
        <w:tc>
          <w:tcPr>
            <w:tcW w:w="511" w:type="pct"/>
          </w:tcPr>
          <w:p w14:paraId="764C9189" w14:textId="6F0A8F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310E9FF" w14:textId="77777777" w:rsidTr="007D5367">
        <w:tc>
          <w:tcPr>
            <w:tcW w:w="586" w:type="pct"/>
          </w:tcPr>
          <w:p w14:paraId="3A664490" w14:textId="5AED9C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R4-2413379</w:t>
            </w:r>
          </w:p>
        </w:tc>
        <w:tc>
          <w:tcPr>
            <w:tcW w:w="1030" w:type="pct"/>
          </w:tcPr>
          <w:p w14:paraId="00610E73" w14:textId="68A905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(NR_unlic-Perf) CR for NR-U TC correction – Clause A.13 (R17)</w:t>
            </w:r>
          </w:p>
        </w:tc>
        <w:tc>
          <w:tcPr>
            <w:tcW w:w="517" w:type="pct"/>
          </w:tcPr>
          <w:p w14:paraId="267405DB" w14:textId="37416F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</w:t>
            </w:r>
          </w:p>
        </w:tc>
        <w:tc>
          <w:tcPr>
            <w:tcW w:w="368" w:type="pct"/>
          </w:tcPr>
          <w:p w14:paraId="4C115F40" w14:textId="646054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180076B" w14:textId="5E959C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4940</w:t>
            </w:r>
          </w:p>
        </w:tc>
        <w:tc>
          <w:tcPr>
            <w:tcW w:w="272" w:type="pct"/>
          </w:tcPr>
          <w:p w14:paraId="37A986A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D9FE5B8" w14:textId="2C98D5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A3CCC5C" w14:textId="7E48AE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978E3D4" w14:textId="455B27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NR_unlic-Perf</w:t>
            </w:r>
          </w:p>
        </w:tc>
        <w:tc>
          <w:tcPr>
            <w:tcW w:w="511" w:type="pct"/>
          </w:tcPr>
          <w:p w14:paraId="7DC8FFF9" w14:textId="550C68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B0C96E0" w14:textId="77777777" w:rsidTr="007D5367">
        <w:tc>
          <w:tcPr>
            <w:tcW w:w="586" w:type="pct"/>
          </w:tcPr>
          <w:p w14:paraId="6290D0C3" w14:textId="5D0506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R4-2413380</w:t>
            </w:r>
          </w:p>
        </w:tc>
        <w:tc>
          <w:tcPr>
            <w:tcW w:w="1030" w:type="pct"/>
          </w:tcPr>
          <w:p w14:paraId="68A5B6C2" w14:textId="24E321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(NR_unlic-Perf) CR for NR-U TC correction – Clause A.13 (R18)</w:t>
            </w:r>
          </w:p>
        </w:tc>
        <w:tc>
          <w:tcPr>
            <w:tcW w:w="517" w:type="pct"/>
          </w:tcPr>
          <w:p w14:paraId="38611C39" w14:textId="389166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</w:t>
            </w:r>
          </w:p>
        </w:tc>
        <w:tc>
          <w:tcPr>
            <w:tcW w:w="368" w:type="pct"/>
          </w:tcPr>
          <w:p w14:paraId="00849831" w14:textId="3D1A55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9CF4F56" w14:textId="3650C4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4941</w:t>
            </w:r>
          </w:p>
        </w:tc>
        <w:tc>
          <w:tcPr>
            <w:tcW w:w="272" w:type="pct"/>
          </w:tcPr>
          <w:p w14:paraId="212397A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D7D6EA1" w14:textId="53992B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00A0097" w14:textId="362E81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AC55C20" w14:textId="312898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NR_unlic-Perf</w:t>
            </w:r>
          </w:p>
        </w:tc>
        <w:tc>
          <w:tcPr>
            <w:tcW w:w="511" w:type="pct"/>
          </w:tcPr>
          <w:p w14:paraId="206C051B" w14:textId="7D7CC4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0205DCC" w14:textId="77777777" w:rsidTr="007D5367">
        <w:tc>
          <w:tcPr>
            <w:tcW w:w="586" w:type="pct"/>
          </w:tcPr>
          <w:p w14:paraId="7F54D7A1" w14:textId="54BB44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R4-2413381</w:t>
            </w:r>
          </w:p>
        </w:tc>
        <w:tc>
          <w:tcPr>
            <w:tcW w:w="1030" w:type="pct"/>
          </w:tcPr>
          <w:p w14:paraId="74E13BD6" w14:textId="2F4105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(NR_redcap-Perf) Correction CR for RedCap TCs (R17)</w:t>
            </w:r>
          </w:p>
        </w:tc>
        <w:tc>
          <w:tcPr>
            <w:tcW w:w="517" w:type="pct"/>
          </w:tcPr>
          <w:p w14:paraId="7FC186C9" w14:textId="6C6B8F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</w:t>
            </w:r>
          </w:p>
        </w:tc>
        <w:tc>
          <w:tcPr>
            <w:tcW w:w="368" w:type="pct"/>
          </w:tcPr>
          <w:p w14:paraId="3E5CCB93" w14:textId="757D46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8FA984D" w14:textId="62074A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4942</w:t>
            </w:r>
          </w:p>
        </w:tc>
        <w:tc>
          <w:tcPr>
            <w:tcW w:w="272" w:type="pct"/>
          </w:tcPr>
          <w:p w14:paraId="10B189E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6044B26" w14:textId="4CCECA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DC39751" w14:textId="343EA3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390E635" w14:textId="62256C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68DC2265" w14:textId="50B61F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B630B1A" w14:textId="77777777" w:rsidTr="007D5367">
        <w:tc>
          <w:tcPr>
            <w:tcW w:w="586" w:type="pct"/>
          </w:tcPr>
          <w:p w14:paraId="5C9AB9AB" w14:textId="21ADEC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R4-2413382</w:t>
            </w:r>
          </w:p>
        </w:tc>
        <w:tc>
          <w:tcPr>
            <w:tcW w:w="1030" w:type="pct"/>
          </w:tcPr>
          <w:p w14:paraId="36D1B22F" w14:textId="2865B7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(NR_redcap-Perf) Correction CR for RedCap TCs (R18)</w:t>
            </w:r>
          </w:p>
        </w:tc>
        <w:tc>
          <w:tcPr>
            <w:tcW w:w="517" w:type="pct"/>
          </w:tcPr>
          <w:p w14:paraId="25AD7F7B" w14:textId="614A01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</w:t>
            </w:r>
          </w:p>
        </w:tc>
        <w:tc>
          <w:tcPr>
            <w:tcW w:w="368" w:type="pct"/>
          </w:tcPr>
          <w:p w14:paraId="0C005353" w14:textId="6F1743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3894F21" w14:textId="6A739F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4943</w:t>
            </w:r>
          </w:p>
        </w:tc>
        <w:tc>
          <w:tcPr>
            <w:tcW w:w="272" w:type="pct"/>
          </w:tcPr>
          <w:p w14:paraId="45AD4C6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458D3BA" w14:textId="70A821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EBF44E8" w14:textId="7D29D0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AC37D48" w14:textId="48210A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08A9F685" w14:textId="36A26B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36847DD" w14:textId="77777777" w:rsidTr="007D5367">
        <w:tc>
          <w:tcPr>
            <w:tcW w:w="586" w:type="pct"/>
          </w:tcPr>
          <w:p w14:paraId="0EDC7545" w14:textId="4299AF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R4-2413383</w:t>
            </w:r>
          </w:p>
        </w:tc>
        <w:tc>
          <w:tcPr>
            <w:tcW w:w="1030" w:type="pct"/>
          </w:tcPr>
          <w:p w14:paraId="3A8B7F41" w14:textId="1CDFF6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(NR_SmallData_INACTIVE-Perf) CR FR2 CG-SDT test (R17)</w:t>
            </w:r>
          </w:p>
        </w:tc>
        <w:tc>
          <w:tcPr>
            <w:tcW w:w="517" w:type="pct"/>
          </w:tcPr>
          <w:p w14:paraId="149DBA61" w14:textId="570CF0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0203E5F2" w14:textId="266765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A992C0F" w14:textId="679DDC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4944</w:t>
            </w:r>
          </w:p>
        </w:tc>
        <w:tc>
          <w:tcPr>
            <w:tcW w:w="272" w:type="pct"/>
          </w:tcPr>
          <w:p w14:paraId="113C2FA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CFD7309" w14:textId="2E1951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232F7C9" w14:textId="1C5CAD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858B9DA" w14:textId="2A6AB4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NR_SmallData_INACTIVE-Perf</w:t>
            </w:r>
          </w:p>
        </w:tc>
        <w:tc>
          <w:tcPr>
            <w:tcW w:w="511" w:type="pct"/>
          </w:tcPr>
          <w:p w14:paraId="2EDEC640" w14:textId="5A9DCF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61F50ED1" w14:textId="77777777" w:rsidTr="007D5367">
        <w:tc>
          <w:tcPr>
            <w:tcW w:w="586" w:type="pct"/>
          </w:tcPr>
          <w:p w14:paraId="5F72028E" w14:textId="11465C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R4-2413384</w:t>
            </w:r>
          </w:p>
        </w:tc>
        <w:tc>
          <w:tcPr>
            <w:tcW w:w="1030" w:type="pct"/>
          </w:tcPr>
          <w:p w14:paraId="33D8EA90" w14:textId="53693E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(NR_SmallData_INACTIVE-Perf) CR FR2 CG-SDT test (R18)</w:t>
            </w:r>
          </w:p>
        </w:tc>
        <w:tc>
          <w:tcPr>
            <w:tcW w:w="517" w:type="pct"/>
          </w:tcPr>
          <w:p w14:paraId="23AB5C26" w14:textId="07A00A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Incorporated</w:t>
            </w:r>
          </w:p>
        </w:tc>
        <w:tc>
          <w:tcPr>
            <w:tcW w:w="368" w:type="pct"/>
          </w:tcPr>
          <w:p w14:paraId="7FFADC5E" w14:textId="21AF5E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5E4F5B0" w14:textId="5FB73E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4945</w:t>
            </w:r>
          </w:p>
        </w:tc>
        <w:tc>
          <w:tcPr>
            <w:tcW w:w="272" w:type="pct"/>
          </w:tcPr>
          <w:p w14:paraId="4BB23E5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00FAFC3" w14:textId="13EBA6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4D678DF" w14:textId="525F2C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2E7E338" w14:textId="283941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NR_SmallData_INACTIVE-Perf</w:t>
            </w:r>
          </w:p>
        </w:tc>
        <w:tc>
          <w:tcPr>
            <w:tcW w:w="511" w:type="pct"/>
          </w:tcPr>
          <w:p w14:paraId="4504BDE0" w14:textId="379559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7A655A1" w14:textId="77777777" w:rsidTr="007D5367">
        <w:tc>
          <w:tcPr>
            <w:tcW w:w="586" w:type="pct"/>
          </w:tcPr>
          <w:p w14:paraId="6CFC0148" w14:textId="232FDE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R4-2413385</w:t>
            </w:r>
          </w:p>
        </w:tc>
        <w:tc>
          <w:tcPr>
            <w:tcW w:w="1030" w:type="pct"/>
          </w:tcPr>
          <w:p w14:paraId="1ACA214B" w14:textId="7E70F2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(NR_SL_enh2-Core) CR 38.133 Clarification on V2X and SL bands</w:t>
            </w:r>
          </w:p>
        </w:tc>
        <w:tc>
          <w:tcPr>
            <w:tcW w:w="517" w:type="pct"/>
          </w:tcPr>
          <w:p w14:paraId="576BF0B8" w14:textId="4E0151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2FE9EB4" w14:textId="239EAC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5D1B53C1" w14:textId="1949B0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4946</w:t>
            </w:r>
          </w:p>
        </w:tc>
        <w:tc>
          <w:tcPr>
            <w:tcW w:w="272" w:type="pct"/>
          </w:tcPr>
          <w:p w14:paraId="7C68F05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0D8787E" w14:textId="3B148F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B93599B" w14:textId="1EE209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EE1755D" w14:textId="609FF3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NR_SL_enh2-Core</w:t>
            </w:r>
          </w:p>
        </w:tc>
        <w:tc>
          <w:tcPr>
            <w:tcW w:w="511" w:type="pct"/>
          </w:tcPr>
          <w:p w14:paraId="7A60338B" w14:textId="7350BF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CCB8C3B" w14:textId="77777777" w:rsidTr="007D5367">
        <w:tc>
          <w:tcPr>
            <w:tcW w:w="586" w:type="pct"/>
          </w:tcPr>
          <w:p w14:paraId="40209C1E" w14:textId="47CF7B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R4-2413953</w:t>
            </w:r>
          </w:p>
        </w:tc>
        <w:tc>
          <w:tcPr>
            <w:tcW w:w="1030" w:type="pct"/>
          </w:tcPr>
          <w:p w14:paraId="3E12008B" w14:textId="7DB6C7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(NR_SL_enh2-Core) CR 38.133 Clarification on V2X and SL bands</w:t>
            </w:r>
          </w:p>
        </w:tc>
        <w:tc>
          <w:tcPr>
            <w:tcW w:w="517" w:type="pct"/>
          </w:tcPr>
          <w:p w14:paraId="53AB9F93" w14:textId="680777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7A15A463" w14:textId="01742D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B506FF0" w14:textId="60F30E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4946</w:t>
            </w:r>
          </w:p>
        </w:tc>
        <w:tc>
          <w:tcPr>
            <w:tcW w:w="272" w:type="pct"/>
          </w:tcPr>
          <w:p w14:paraId="47E31B56" w14:textId="67902A5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E9C8137" w14:textId="20B5DA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516060F" w14:textId="7B855F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8F3104B" w14:textId="46BCA1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NR_SL_enh2-Core</w:t>
            </w:r>
          </w:p>
        </w:tc>
        <w:tc>
          <w:tcPr>
            <w:tcW w:w="511" w:type="pct"/>
          </w:tcPr>
          <w:p w14:paraId="5FC4D27A" w14:textId="4D8A50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BD7FF9D" w14:textId="77777777" w:rsidTr="007D5367">
        <w:tc>
          <w:tcPr>
            <w:tcW w:w="586" w:type="pct"/>
          </w:tcPr>
          <w:p w14:paraId="0810D208" w14:textId="1875FC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R4-2413435</w:t>
            </w:r>
          </w:p>
        </w:tc>
        <w:tc>
          <w:tcPr>
            <w:tcW w:w="1030" w:type="pct"/>
          </w:tcPr>
          <w:p w14:paraId="08562020" w14:textId="017705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Draft CR to TS 38.133 on performance requirements for eFeRRM</w:t>
            </w:r>
          </w:p>
        </w:tc>
        <w:tc>
          <w:tcPr>
            <w:tcW w:w="517" w:type="pct"/>
          </w:tcPr>
          <w:p w14:paraId="6B1B2D56" w14:textId="4E2BE9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0CA7218C" w14:textId="05B57C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2BEC185" w14:textId="1E6F3E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4947</w:t>
            </w:r>
          </w:p>
        </w:tc>
        <w:tc>
          <w:tcPr>
            <w:tcW w:w="272" w:type="pct"/>
          </w:tcPr>
          <w:p w14:paraId="6B12ADA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69C0109" w14:textId="2CADCC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9E0974D" w14:textId="227FA4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819476D" w14:textId="15CA68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NR_RRM_enh3-Perf</w:t>
            </w:r>
          </w:p>
        </w:tc>
        <w:tc>
          <w:tcPr>
            <w:tcW w:w="511" w:type="pct"/>
          </w:tcPr>
          <w:p w14:paraId="2CD6145D" w14:textId="112656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3740ED0D" w14:textId="77777777" w:rsidTr="007D5367">
        <w:tc>
          <w:tcPr>
            <w:tcW w:w="586" w:type="pct"/>
          </w:tcPr>
          <w:p w14:paraId="14C3191A" w14:textId="50D2CB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R4-2413436</w:t>
            </w:r>
          </w:p>
        </w:tc>
        <w:tc>
          <w:tcPr>
            <w:tcW w:w="1030" w:type="pct"/>
          </w:tcPr>
          <w:p w14:paraId="1BA6B8CA" w14:textId="41C6E4A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Draft CR to 38.133 on LTM requirements</w:t>
            </w:r>
          </w:p>
        </w:tc>
        <w:tc>
          <w:tcPr>
            <w:tcW w:w="517" w:type="pct"/>
          </w:tcPr>
          <w:p w14:paraId="660BD5A7" w14:textId="063E17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Qualcomm Incorporated</w:t>
            </w:r>
          </w:p>
        </w:tc>
        <w:tc>
          <w:tcPr>
            <w:tcW w:w="368" w:type="pct"/>
          </w:tcPr>
          <w:p w14:paraId="6F105150" w14:textId="17199F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600C6E9C" w14:textId="4D15B0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4948</w:t>
            </w:r>
          </w:p>
        </w:tc>
        <w:tc>
          <w:tcPr>
            <w:tcW w:w="272" w:type="pct"/>
          </w:tcPr>
          <w:p w14:paraId="57FC3CF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2BB0DCC" w14:textId="540DF9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D0D0494" w14:textId="37237C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77587D2" w14:textId="677700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NR_Mob_enh2-Core</w:t>
            </w:r>
          </w:p>
        </w:tc>
        <w:tc>
          <w:tcPr>
            <w:tcW w:w="511" w:type="pct"/>
          </w:tcPr>
          <w:p w14:paraId="52E85CE7" w14:textId="5B55C55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1A90DE10" w14:textId="77777777" w:rsidTr="007D5367">
        <w:tc>
          <w:tcPr>
            <w:tcW w:w="586" w:type="pct"/>
          </w:tcPr>
          <w:p w14:paraId="78287C63" w14:textId="42A3CE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R4-2413437</w:t>
            </w:r>
          </w:p>
        </w:tc>
        <w:tc>
          <w:tcPr>
            <w:tcW w:w="1030" w:type="pct"/>
          </w:tcPr>
          <w:p w14:paraId="4438E996" w14:textId="212A51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on LTM test case maintenance</w:t>
            </w:r>
          </w:p>
        </w:tc>
        <w:tc>
          <w:tcPr>
            <w:tcW w:w="517" w:type="pct"/>
          </w:tcPr>
          <w:p w14:paraId="5665F0A3" w14:textId="6F91B0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1FCD928E" w14:textId="432220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C7C164C" w14:textId="0F41AA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4949</w:t>
            </w:r>
          </w:p>
        </w:tc>
        <w:tc>
          <w:tcPr>
            <w:tcW w:w="272" w:type="pct"/>
          </w:tcPr>
          <w:p w14:paraId="2F702AB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D247949" w14:textId="653B46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B4DE38C" w14:textId="2E169F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61F5FC7" w14:textId="34E270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2CAA411E" w14:textId="6DFDFB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635BAA86" w14:textId="77777777" w:rsidTr="007D5367">
        <w:tc>
          <w:tcPr>
            <w:tcW w:w="586" w:type="pct"/>
          </w:tcPr>
          <w:p w14:paraId="4E16C4AA" w14:textId="4EA9D4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R4-2413971</w:t>
            </w:r>
          </w:p>
        </w:tc>
        <w:tc>
          <w:tcPr>
            <w:tcW w:w="1030" w:type="pct"/>
          </w:tcPr>
          <w:p w14:paraId="5A839D2D" w14:textId="643DF2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38.133 on LTM test case maintenance</w:t>
            </w:r>
          </w:p>
        </w:tc>
        <w:tc>
          <w:tcPr>
            <w:tcW w:w="517" w:type="pct"/>
          </w:tcPr>
          <w:p w14:paraId="0631A503" w14:textId="378A3A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9941984" w14:textId="4CE9B6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01A3A3FD" w14:textId="3D1361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4949</w:t>
            </w:r>
          </w:p>
        </w:tc>
        <w:tc>
          <w:tcPr>
            <w:tcW w:w="272" w:type="pct"/>
          </w:tcPr>
          <w:p w14:paraId="7DD6DBE0" w14:textId="2BA0739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6BE1EB5" w14:textId="457F9E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6ACCE36" w14:textId="4BFA3A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E6FB9E6" w14:textId="59AB47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NR_Mob_enh2-Perf</w:t>
            </w:r>
          </w:p>
        </w:tc>
        <w:tc>
          <w:tcPr>
            <w:tcW w:w="511" w:type="pct"/>
          </w:tcPr>
          <w:p w14:paraId="3F3B5C96" w14:textId="1AEFAF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DFCADD7" w14:textId="77777777" w:rsidTr="007D5367">
        <w:tc>
          <w:tcPr>
            <w:tcW w:w="586" w:type="pct"/>
          </w:tcPr>
          <w:p w14:paraId="31FFF0F6" w14:textId="31A5BA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R4-2413459</w:t>
            </w:r>
          </w:p>
        </w:tc>
        <w:tc>
          <w:tcPr>
            <w:tcW w:w="1030" w:type="pct"/>
          </w:tcPr>
          <w:p w14:paraId="42CBC903" w14:textId="3E036A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multi-RX performance requirement maintenance</w:t>
            </w:r>
          </w:p>
        </w:tc>
        <w:tc>
          <w:tcPr>
            <w:tcW w:w="517" w:type="pct"/>
          </w:tcPr>
          <w:p w14:paraId="1EEB420C" w14:textId="2413F4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</w:t>
            </w:r>
          </w:p>
        </w:tc>
        <w:tc>
          <w:tcPr>
            <w:tcW w:w="368" w:type="pct"/>
          </w:tcPr>
          <w:p w14:paraId="4251848D" w14:textId="2CA560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4C56E5EC" w14:textId="5F7610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4950</w:t>
            </w:r>
          </w:p>
        </w:tc>
        <w:tc>
          <w:tcPr>
            <w:tcW w:w="272" w:type="pct"/>
          </w:tcPr>
          <w:p w14:paraId="3CBF5A4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3F699C7" w14:textId="4F54EA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6762E2C" w14:textId="07C537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ED647BF" w14:textId="33DCD2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NR_FR2_multiRX_DL-Perf</w:t>
            </w:r>
          </w:p>
        </w:tc>
        <w:tc>
          <w:tcPr>
            <w:tcW w:w="511" w:type="pct"/>
          </w:tcPr>
          <w:p w14:paraId="6D8B244E" w14:textId="398338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C1C1978" w14:textId="77777777" w:rsidTr="007D5367">
        <w:tc>
          <w:tcPr>
            <w:tcW w:w="586" w:type="pct"/>
          </w:tcPr>
          <w:p w14:paraId="0239C142" w14:textId="6D09E7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R4-2413463</w:t>
            </w:r>
          </w:p>
        </w:tc>
        <w:tc>
          <w:tcPr>
            <w:tcW w:w="1030" w:type="pct"/>
          </w:tcPr>
          <w:p w14:paraId="7CB7C42F" w14:textId="30007B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concurrent Pre-MG dynamic collision</w:t>
            </w:r>
          </w:p>
        </w:tc>
        <w:tc>
          <w:tcPr>
            <w:tcW w:w="517" w:type="pct"/>
          </w:tcPr>
          <w:p w14:paraId="30EE3CA8" w14:textId="1D8205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MediaTek, CATT, CMCC, Ericsson, Huawei, HiSilicon, Nokia</w:t>
            </w:r>
          </w:p>
        </w:tc>
        <w:tc>
          <w:tcPr>
            <w:tcW w:w="368" w:type="pct"/>
          </w:tcPr>
          <w:p w14:paraId="3E99D412" w14:textId="201BBF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E69849E" w14:textId="638A89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4951</w:t>
            </w:r>
          </w:p>
        </w:tc>
        <w:tc>
          <w:tcPr>
            <w:tcW w:w="272" w:type="pct"/>
          </w:tcPr>
          <w:p w14:paraId="21115F3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27E9533" w14:textId="54C3AD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D2EA5A9" w14:textId="71F3C5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1961FF5" w14:textId="2FF22A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3754D27F" w14:textId="785174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6DDCFD2" w14:textId="77777777" w:rsidTr="007D5367">
        <w:tc>
          <w:tcPr>
            <w:tcW w:w="586" w:type="pct"/>
          </w:tcPr>
          <w:p w14:paraId="12C6E752" w14:textId="067A66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R4-2414068</w:t>
            </w:r>
          </w:p>
        </w:tc>
        <w:tc>
          <w:tcPr>
            <w:tcW w:w="1030" w:type="pct"/>
          </w:tcPr>
          <w:p w14:paraId="73A50316" w14:textId="20C309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concurrent Pre-MG dynamic collision</w:t>
            </w:r>
          </w:p>
        </w:tc>
        <w:tc>
          <w:tcPr>
            <w:tcW w:w="517" w:type="pct"/>
          </w:tcPr>
          <w:p w14:paraId="1C745C14" w14:textId="754381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MediaTek, CATT, CMCC, Ericsson, Huawei, HiSilicon, Nokia</w:t>
            </w:r>
          </w:p>
        </w:tc>
        <w:tc>
          <w:tcPr>
            <w:tcW w:w="368" w:type="pct"/>
          </w:tcPr>
          <w:p w14:paraId="36FD331F" w14:textId="39BF6A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2A9F0D85" w14:textId="7F75B5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4951</w:t>
            </w:r>
          </w:p>
        </w:tc>
        <w:tc>
          <w:tcPr>
            <w:tcW w:w="272" w:type="pct"/>
          </w:tcPr>
          <w:p w14:paraId="32D67851" w14:textId="61D3144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8D27C76" w14:textId="79BDED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DFDAE2E" w14:textId="065469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8100975" w14:textId="6F5F66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NR_MG_enh2-Core</w:t>
            </w:r>
          </w:p>
        </w:tc>
        <w:tc>
          <w:tcPr>
            <w:tcW w:w="511" w:type="pct"/>
          </w:tcPr>
          <w:p w14:paraId="5A4792F6" w14:textId="39FC8A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B391A25" w14:textId="77777777" w:rsidTr="007D5367">
        <w:tc>
          <w:tcPr>
            <w:tcW w:w="586" w:type="pct"/>
          </w:tcPr>
          <w:p w14:paraId="28CD17C6" w14:textId="38ACE4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R4-2413464</w:t>
            </w:r>
          </w:p>
        </w:tc>
        <w:tc>
          <w:tcPr>
            <w:tcW w:w="1030" w:type="pct"/>
          </w:tcPr>
          <w:p w14:paraId="5F15BF20" w14:textId="5BD11F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(NR_redcap-Perf) Formal CR to Rel-17 TS 38.133: on RedCap Perf maintenance</w:t>
            </w:r>
          </w:p>
        </w:tc>
        <w:tc>
          <w:tcPr>
            <w:tcW w:w="517" w:type="pct"/>
          </w:tcPr>
          <w:p w14:paraId="6052114E" w14:textId="00B430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MediaTek inc.</w:t>
            </w:r>
          </w:p>
        </w:tc>
        <w:tc>
          <w:tcPr>
            <w:tcW w:w="368" w:type="pct"/>
          </w:tcPr>
          <w:p w14:paraId="476EBFA4" w14:textId="1BBE14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7EBADC67" w14:textId="662576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4952</w:t>
            </w:r>
          </w:p>
        </w:tc>
        <w:tc>
          <w:tcPr>
            <w:tcW w:w="272" w:type="pct"/>
          </w:tcPr>
          <w:p w14:paraId="61A655D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5385E8B" w14:textId="464F39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E8FC5E0" w14:textId="6856E6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CA6F1E1" w14:textId="68C9B2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NR_redcap-Perf</w:t>
            </w:r>
          </w:p>
        </w:tc>
        <w:tc>
          <w:tcPr>
            <w:tcW w:w="511" w:type="pct"/>
          </w:tcPr>
          <w:p w14:paraId="7B99ED7F" w14:textId="1CDB5E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A25E6C6" w14:textId="77777777" w:rsidTr="007D5367">
        <w:tc>
          <w:tcPr>
            <w:tcW w:w="586" w:type="pct"/>
          </w:tcPr>
          <w:p w14:paraId="1290479E" w14:textId="4B132C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R4-2413975</w:t>
            </w:r>
          </w:p>
        </w:tc>
        <w:tc>
          <w:tcPr>
            <w:tcW w:w="1030" w:type="pct"/>
          </w:tcPr>
          <w:p w14:paraId="4418455A" w14:textId="39AD32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Big CR to 38133 for RRM core part for expanded and improved NR positioning</w:t>
            </w:r>
          </w:p>
        </w:tc>
        <w:tc>
          <w:tcPr>
            <w:tcW w:w="517" w:type="pct"/>
          </w:tcPr>
          <w:p w14:paraId="72295613" w14:textId="448714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6D80293" w14:textId="0D3A7A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17E79BFE" w14:textId="17758A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4953</w:t>
            </w:r>
          </w:p>
        </w:tc>
        <w:tc>
          <w:tcPr>
            <w:tcW w:w="272" w:type="pct"/>
          </w:tcPr>
          <w:p w14:paraId="2B5829E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04C5975" w14:textId="13417C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C10D5D7" w14:textId="52407A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CE86827" w14:textId="0E9DE0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NR_pos_enh2-Core</w:t>
            </w:r>
          </w:p>
        </w:tc>
        <w:tc>
          <w:tcPr>
            <w:tcW w:w="511" w:type="pct"/>
          </w:tcPr>
          <w:p w14:paraId="2AF09236" w14:textId="59C621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872BF0B" w14:textId="77777777" w:rsidTr="007D5367">
        <w:tc>
          <w:tcPr>
            <w:tcW w:w="586" w:type="pct"/>
          </w:tcPr>
          <w:p w14:paraId="0CAEF81D" w14:textId="1517EE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R4-2413983</w:t>
            </w:r>
          </w:p>
        </w:tc>
        <w:tc>
          <w:tcPr>
            <w:tcW w:w="1030" w:type="pct"/>
          </w:tcPr>
          <w:p w14:paraId="2F712570" w14:textId="521AE9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Big CR to 38.133 for RRM performance part for expanded and improved NR positioning</w:t>
            </w:r>
          </w:p>
        </w:tc>
        <w:tc>
          <w:tcPr>
            <w:tcW w:w="517" w:type="pct"/>
          </w:tcPr>
          <w:p w14:paraId="22B5F64E" w14:textId="6D8684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9B6E627" w14:textId="5C8D78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38.133</w:t>
            </w:r>
          </w:p>
        </w:tc>
        <w:tc>
          <w:tcPr>
            <w:tcW w:w="317" w:type="pct"/>
          </w:tcPr>
          <w:p w14:paraId="38A83B83" w14:textId="3A5879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4954</w:t>
            </w:r>
          </w:p>
        </w:tc>
        <w:tc>
          <w:tcPr>
            <w:tcW w:w="272" w:type="pct"/>
          </w:tcPr>
          <w:p w14:paraId="28FFE62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C2D7700" w14:textId="6F39D6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73B3F78" w14:textId="18F626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36FEE431" w14:textId="36347F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NR_pos_enh2-Perf</w:t>
            </w:r>
          </w:p>
        </w:tc>
        <w:tc>
          <w:tcPr>
            <w:tcW w:w="511" w:type="pct"/>
          </w:tcPr>
          <w:p w14:paraId="6B85008B" w14:textId="17064E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C8482E8" w14:textId="77777777" w:rsidTr="007D5367">
        <w:tc>
          <w:tcPr>
            <w:tcW w:w="586" w:type="pct"/>
          </w:tcPr>
          <w:p w14:paraId="74F95473" w14:textId="629EDA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R4-2411225</w:t>
            </w:r>
          </w:p>
        </w:tc>
        <w:tc>
          <w:tcPr>
            <w:tcW w:w="1030" w:type="pct"/>
          </w:tcPr>
          <w:p w14:paraId="1C29BF75" w14:textId="033A8A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(NR_6GHz_unlic_EU-Core) CR to 38.141-1 on ACLR and CACLR in non-contiguous spectrum</w:t>
            </w:r>
          </w:p>
        </w:tc>
        <w:tc>
          <w:tcPr>
            <w:tcW w:w="517" w:type="pct"/>
          </w:tcPr>
          <w:p w14:paraId="08A2B2C4" w14:textId="77DC9A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4B0B2B6" w14:textId="651BA3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69C4E215" w14:textId="7054C1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0458</w:t>
            </w:r>
          </w:p>
        </w:tc>
        <w:tc>
          <w:tcPr>
            <w:tcW w:w="272" w:type="pct"/>
          </w:tcPr>
          <w:p w14:paraId="4122240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5CD3008" w14:textId="7EA06B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BB876AD" w14:textId="6B5195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EADA789" w14:textId="33D24B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NR_6GHz_unlic_EU-Core</w:t>
            </w:r>
          </w:p>
        </w:tc>
        <w:tc>
          <w:tcPr>
            <w:tcW w:w="511" w:type="pct"/>
          </w:tcPr>
          <w:p w14:paraId="570100B2" w14:textId="25AA69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E52768C" w14:textId="77777777" w:rsidTr="007D5367">
        <w:tc>
          <w:tcPr>
            <w:tcW w:w="586" w:type="pct"/>
          </w:tcPr>
          <w:p w14:paraId="599363A6" w14:textId="2C9AA4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R4-2413539</w:t>
            </w:r>
          </w:p>
        </w:tc>
        <w:tc>
          <w:tcPr>
            <w:tcW w:w="1030" w:type="pct"/>
          </w:tcPr>
          <w:p w14:paraId="0662AD2D" w14:textId="43ACC6E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(NR_6GHz_unlic_EU-Core) CR to 38.141-1 on ACLR and CACLR in non-contiguous spectrum</w:t>
            </w:r>
          </w:p>
        </w:tc>
        <w:tc>
          <w:tcPr>
            <w:tcW w:w="517" w:type="pct"/>
          </w:tcPr>
          <w:p w14:paraId="129A50F8" w14:textId="5656A8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452107B8" w14:textId="5598FB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1F31FE94" w14:textId="68E8E5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0458</w:t>
            </w:r>
          </w:p>
        </w:tc>
        <w:tc>
          <w:tcPr>
            <w:tcW w:w="272" w:type="pct"/>
          </w:tcPr>
          <w:p w14:paraId="5C003A59" w14:textId="49C5F93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FCB4638" w14:textId="4AF68ED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4519CAD" w14:textId="6FD2C2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9F45384" w14:textId="037B52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NR_6GHz_unlic_EU-Core</w:t>
            </w:r>
          </w:p>
        </w:tc>
        <w:tc>
          <w:tcPr>
            <w:tcW w:w="511" w:type="pct"/>
          </w:tcPr>
          <w:p w14:paraId="3D34D169" w14:textId="2D2481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FC9A289" w14:textId="77777777" w:rsidTr="007D5367">
        <w:tc>
          <w:tcPr>
            <w:tcW w:w="586" w:type="pct"/>
          </w:tcPr>
          <w:p w14:paraId="6651CD19" w14:textId="756D5A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R4-2411226</w:t>
            </w:r>
          </w:p>
        </w:tc>
        <w:tc>
          <w:tcPr>
            <w:tcW w:w="1030" w:type="pct"/>
          </w:tcPr>
          <w:p w14:paraId="6B362088" w14:textId="7F3AAB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(NR_6GHz_unlic_EU-Core) CR to 38.141-1 on ACLR and CACLR in non-contiguous spectrum</w:t>
            </w:r>
          </w:p>
        </w:tc>
        <w:tc>
          <w:tcPr>
            <w:tcW w:w="517" w:type="pct"/>
          </w:tcPr>
          <w:p w14:paraId="168AE331" w14:textId="08E0A5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93A83EC" w14:textId="2D2843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04E3ECA0" w14:textId="7CAFA1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0459</w:t>
            </w:r>
          </w:p>
        </w:tc>
        <w:tc>
          <w:tcPr>
            <w:tcW w:w="272" w:type="pct"/>
          </w:tcPr>
          <w:p w14:paraId="36F95B3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72D2373" w14:textId="78DE79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9B5BDC8" w14:textId="09DAC4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C3E74AE" w14:textId="28C395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NR_6GHz_unlic_EU-Core</w:t>
            </w:r>
          </w:p>
        </w:tc>
        <w:tc>
          <w:tcPr>
            <w:tcW w:w="511" w:type="pct"/>
          </w:tcPr>
          <w:p w14:paraId="530EF494" w14:textId="72547B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23D950F" w14:textId="77777777" w:rsidTr="007D5367">
        <w:tc>
          <w:tcPr>
            <w:tcW w:w="586" w:type="pct"/>
          </w:tcPr>
          <w:p w14:paraId="21B66D86" w14:textId="7F8C27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R4-2412310</w:t>
            </w:r>
          </w:p>
        </w:tc>
        <w:tc>
          <w:tcPr>
            <w:tcW w:w="1030" w:type="pct"/>
          </w:tcPr>
          <w:p w14:paraId="6E947037" w14:textId="3EC7FB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38.141-1 on PRACH format 1 demodulation requirements</w:t>
            </w:r>
          </w:p>
        </w:tc>
        <w:tc>
          <w:tcPr>
            <w:tcW w:w="517" w:type="pct"/>
          </w:tcPr>
          <w:p w14:paraId="4FA1D335" w14:textId="190978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NTT DOCOMO</w:t>
            </w:r>
          </w:p>
        </w:tc>
        <w:tc>
          <w:tcPr>
            <w:tcW w:w="368" w:type="pct"/>
          </w:tcPr>
          <w:p w14:paraId="0E308162" w14:textId="1B712B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75E03A01" w14:textId="5F938D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0460</w:t>
            </w:r>
          </w:p>
        </w:tc>
        <w:tc>
          <w:tcPr>
            <w:tcW w:w="272" w:type="pct"/>
          </w:tcPr>
          <w:p w14:paraId="361E3B6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0DA1F82" w14:textId="3AB7EE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AF79B71" w14:textId="3D4849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5812F007" w14:textId="1936CE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698F1C4D" w14:textId="66AFB6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F1F0844" w14:textId="77777777" w:rsidTr="007D5367">
        <w:tc>
          <w:tcPr>
            <w:tcW w:w="586" w:type="pct"/>
          </w:tcPr>
          <w:p w14:paraId="6B9B4E5D" w14:textId="448CF0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R4-2413563</w:t>
            </w:r>
          </w:p>
        </w:tc>
        <w:tc>
          <w:tcPr>
            <w:tcW w:w="1030" w:type="pct"/>
          </w:tcPr>
          <w:p w14:paraId="401A27A4" w14:textId="6DE594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(TEI18) [NR NTN HAPS] CR for 38.141-1 on PRACH format 1 demodulation requirements</w:t>
            </w:r>
          </w:p>
        </w:tc>
        <w:tc>
          <w:tcPr>
            <w:tcW w:w="517" w:type="pct"/>
          </w:tcPr>
          <w:p w14:paraId="466FA11C" w14:textId="1B775E8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NTT DOCOMO</w:t>
            </w:r>
          </w:p>
        </w:tc>
        <w:tc>
          <w:tcPr>
            <w:tcW w:w="368" w:type="pct"/>
          </w:tcPr>
          <w:p w14:paraId="4384838B" w14:textId="4D7189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4DB73334" w14:textId="17C433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0460</w:t>
            </w:r>
          </w:p>
        </w:tc>
        <w:tc>
          <w:tcPr>
            <w:tcW w:w="272" w:type="pct"/>
          </w:tcPr>
          <w:p w14:paraId="08342537" w14:textId="5CEEA092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538461DB" w14:textId="4992F3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8AAF537" w14:textId="258431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718DEC9C" w14:textId="5B711F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6CBB0E43" w14:textId="1DC77B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42CE4A2" w14:textId="77777777" w:rsidTr="007D5367">
        <w:tc>
          <w:tcPr>
            <w:tcW w:w="586" w:type="pct"/>
          </w:tcPr>
          <w:p w14:paraId="19CFA857" w14:textId="294C06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R4-2412312</w:t>
            </w:r>
          </w:p>
        </w:tc>
        <w:tc>
          <w:tcPr>
            <w:tcW w:w="1030" w:type="pct"/>
          </w:tcPr>
          <w:p w14:paraId="4E79C169" w14:textId="64979D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(NR_MIMO_evo_DL_UL-Perf) CR for 38.141-1 correction on declaration, applicability rule and test torlerance for PUSCH with enhanced DM-RS</w:t>
            </w:r>
          </w:p>
        </w:tc>
        <w:tc>
          <w:tcPr>
            <w:tcW w:w="517" w:type="pct"/>
          </w:tcPr>
          <w:p w14:paraId="2FFDAEA4" w14:textId="278A23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22186B9" w14:textId="79779A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4B3A2313" w14:textId="7C6F26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0461</w:t>
            </w:r>
          </w:p>
        </w:tc>
        <w:tc>
          <w:tcPr>
            <w:tcW w:w="272" w:type="pct"/>
          </w:tcPr>
          <w:p w14:paraId="10606EC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E860707" w14:textId="4F26A1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6C88FBA" w14:textId="17FD41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73EB9E5" w14:textId="69CB38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NR_MIMO_evo_DL_UL-Perf</w:t>
            </w:r>
          </w:p>
        </w:tc>
        <w:tc>
          <w:tcPr>
            <w:tcW w:w="511" w:type="pct"/>
          </w:tcPr>
          <w:p w14:paraId="6C6E7289" w14:textId="344AC6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8ADCED7" w14:textId="77777777" w:rsidTr="007D5367">
        <w:tc>
          <w:tcPr>
            <w:tcW w:w="586" w:type="pct"/>
          </w:tcPr>
          <w:p w14:paraId="75A4F077" w14:textId="0EE4BD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R4-2412314</w:t>
            </w:r>
          </w:p>
        </w:tc>
        <w:tc>
          <w:tcPr>
            <w:tcW w:w="1030" w:type="pct"/>
          </w:tcPr>
          <w:p w14:paraId="53A9EEEA" w14:textId="7854F9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(NR_ATG-Perf) CR for 38.141-1 Correction on refering index for ATG requirements</w:t>
            </w:r>
          </w:p>
        </w:tc>
        <w:tc>
          <w:tcPr>
            <w:tcW w:w="517" w:type="pct"/>
          </w:tcPr>
          <w:p w14:paraId="393F7BF9" w14:textId="6EE912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5383C7B0" w14:textId="7E6EE9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019088AD" w14:textId="000117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0462</w:t>
            </w:r>
          </w:p>
        </w:tc>
        <w:tc>
          <w:tcPr>
            <w:tcW w:w="272" w:type="pct"/>
          </w:tcPr>
          <w:p w14:paraId="20D8113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C1A3A70" w14:textId="44F2BC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540A188" w14:textId="2F484A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B81C181" w14:textId="034C4D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NR_ATG-Perf</w:t>
            </w:r>
          </w:p>
        </w:tc>
        <w:tc>
          <w:tcPr>
            <w:tcW w:w="511" w:type="pct"/>
          </w:tcPr>
          <w:p w14:paraId="0BE91A97" w14:textId="2148DD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3CAA991" w14:textId="77777777" w:rsidTr="007D5367">
        <w:tc>
          <w:tcPr>
            <w:tcW w:w="586" w:type="pct"/>
          </w:tcPr>
          <w:p w14:paraId="1FE202F5" w14:textId="00D7F1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R4-2412318</w:t>
            </w:r>
          </w:p>
        </w:tc>
        <w:tc>
          <w:tcPr>
            <w:tcW w:w="1030" w:type="pct"/>
          </w:tcPr>
          <w:p w14:paraId="3C9826CE" w14:textId="77473D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(NR_FR1_lessthan_5MHz_BW-Perf) CR for 38.141-1 PUCCH format 2 for 3MHz</w:t>
            </w:r>
          </w:p>
        </w:tc>
        <w:tc>
          <w:tcPr>
            <w:tcW w:w="517" w:type="pct"/>
          </w:tcPr>
          <w:p w14:paraId="34157059" w14:textId="03052BE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583D30F" w14:textId="7870DF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1D44C04A" w14:textId="1D46BA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0463</w:t>
            </w:r>
          </w:p>
        </w:tc>
        <w:tc>
          <w:tcPr>
            <w:tcW w:w="272" w:type="pct"/>
          </w:tcPr>
          <w:p w14:paraId="7191A88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BFC28F9" w14:textId="3D7B26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3BCCD20" w14:textId="386E6C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D15F10F" w14:textId="7F3502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511" w:type="pct"/>
          </w:tcPr>
          <w:p w14:paraId="5DCD9B46" w14:textId="2F9D5F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05F44A5" w14:textId="77777777" w:rsidTr="007D5367">
        <w:tc>
          <w:tcPr>
            <w:tcW w:w="586" w:type="pct"/>
          </w:tcPr>
          <w:p w14:paraId="63176BED" w14:textId="01D926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R4-2412342</w:t>
            </w:r>
          </w:p>
        </w:tc>
        <w:tc>
          <w:tcPr>
            <w:tcW w:w="1030" w:type="pct"/>
          </w:tcPr>
          <w:p w14:paraId="14944914" w14:textId="02A18F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(NR_bands_R17_BWs-Core) CR to 38.141-1: Correction of regional requirement table</w:t>
            </w:r>
          </w:p>
        </w:tc>
        <w:tc>
          <w:tcPr>
            <w:tcW w:w="517" w:type="pct"/>
          </w:tcPr>
          <w:p w14:paraId="17C43FE9" w14:textId="0AF815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</w:t>
            </w:r>
          </w:p>
        </w:tc>
        <w:tc>
          <w:tcPr>
            <w:tcW w:w="368" w:type="pct"/>
          </w:tcPr>
          <w:p w14:paraId="5ED49799" w14:textId="6A643F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1CC8AD23" w14:textId="22D474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0464</w:t>
            </w:r>
          </w:p>
        </w:tc>
        <w:tc>
          <w:tcPr>
            <w:tcW w:w="272" w:type="pct"/>
          </w:tcPr>
          <w:p w14:paraId="59A6E86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32EF608" w14:textId="4B8E7C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BA194B4" w14:textId="3451DD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0D2AAB6" w14:textId="43B5E8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NR_bands_R17_BWs-Core</w:t>
            </w:r>
          </w:p>
        </w:tc>
        <w:tc>
          <w:tcPr>
            <w:tcW w:w="511" w:type="pct"/>
          </w:tcPr>
          <w:p w14:paraId="1CEBE28F" w14:textId="34A420E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ACCDFF9" w14:textId="77777777" w:rsidTr="007D5367">
        <w:tc>
          <w:tcPr>
            <w:tcW w:w="586" w:type="pct"/>
          </w:tcPr>
          <w:p w14:paraId="68897DFC" w14:textId="00B93B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R4-2413543</w:t>
            </w:r>
          </w:p>
        </w:tc>
        <w:tc>
          <w:tcPr>
            <w:tcW w:w="1030" w:type="pct"/>
          </w:tcPr>
          <w:p w14:paraId="7DB329E6" w14:textId="5D2516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(NR_bands_R17_BWs-core, TEI18) CR to 38.141-1: Correction of regional requirement table</w:t>
            </w:r>
          </w:p>
        </w:tc>
        <w:tc>
          <w:tcPr>
            <w:tcW w:w="517" w:type="pct"/>
          </w:tcPr>
          <w:p w14:paraId="5D5B5856" w14:textId="72CD93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</w:t>
            </w:r>
          </w:p>
        </w:tc>
        <w:tc>
          <w:tcPr>
            <w:tcW w:w="368" w:type="pct"/>
          </w:tcPr>
          <w:p w14:paraId="1458B7C8" w14:textId="53911F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2A8F33A6" w14:textId="0170FB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0464</w:t>
            </w:r>
          </w:p>
        </w:tc>
        <w:tc>
          <w:tcPr>
            <w:tcW w:w="272" w:type="pct"/>
          </w:tcPr>
          <w:p w14:paraId="52BD1F6D" w14:textId="667EDD23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C6B744F" w14:textId="2BF680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159E121" w14:textId="2AAF6C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01E6E13" w14:textId="26D606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NR_bands_R17_BWs-Core, TEI18</w:t>
            </w:r>
          </w:p>
        </w:tc>
        <w:tc>
          <w:tcPr>
            <w:tcW w:w="511" w:type="pct"/>
          </w:tcPr>
          <w:p w14:paraId="5A71CCDB" w14:textId="7BBD10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7ADD6A4" w14:textId="77777777" w:rsidTr="007D5367">
        <w:tc>
          <w:tcPr>
            <w:tcW w:w="586" w:type="pct"/>
          </w:tcPr>
          <w:p w14:paraId="28A6609E" w14:textId="330FFA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R4-2413608</w:t>
            </w:r>
          </w:p>
        </w:tc>
        <w:tc>
          <w:tcPr>
            <w:tcW w:w="1030" w:type="pct"/>
          </w:tcPr>
          <w:p w14:paraId="11D55854" w14:textId="06F82E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(TEI18) [NR_bands_R17_BWs-core] CR to 38.141-1: Correction of regional requirement table</w:t>
            </w:r>
          </w:p>
        </w:tc>
        <w:tc>
          <w:tcPr>
            <w:tcW w:w="517" w:type="pct"/>
          </w:tcPr>
          <w:p w14:paraId="40AA5A91" w14:textId="7A270C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</w:t>
            </w:r>
          </w:p>
        </w:tc>
        <w:tc>
          <w:tcPr>
            <w:tcW w:w="368" w:type="pct"/>
          </w:tcPr>
          <w:p w14:paraId="62615486" w14:textId="472837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4AF48F71" w14:textId="6CD565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0464</w:t>
            </w:r>
          </w:p>
        </w:tc>
        <w:tc>
          <w:tcPr>
            <w:tcW w:w="272" w:type="pct"/>
          </w:tcPr>
          <w:p w14:paraId="232FB812" w14:textId="51B55F9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78B55218" w14:textId="3620F9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F1B4E77" w14:textId="2A1BEE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59E0CDD" w14:textId="0C88A55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0B6047C4" w14:textId="713AF5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EFB9EC1" w14:textId="77777777" w:rsidTr="007D5367">
        <w:tc>
          <w:tcPr>
            <w:tcW w:w="586" w:type="pct"/>
          </w:tcPr>
          <w:p w14:paraId="30211783" w14:textId="66060A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R4-2412585</w:t>
            </w:r>
          </w:p>
        </w:tc>
        <w:tc>
          <w:tcPr>
            <w:tcW w:w="1030" w:type="pct"/>
          </w:tcPr>
          <w:p w14:paraId="008FB936" w14:textId="10C65B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(NR_RAIL_EU_900MHz-Perf, NR_RAIL_EU_1900MHz_TDD-Perf) CR to TS 38.141-1 on clarification on multiple carrier operation for bands n100 and n101</w:t>
            </w:r>
          </w:p>
        </w:tc>
        <w:tc>
          <w:tcPr>
            <w:tcW w:w="517" w:type="pct"/>
          </w:tcPr>
          <w:p w14:paraId="24C0FE12" w14:textId="24AC7A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UIC, Vodafone</w:t>
            </w:r>
          </w:p>
        </w:tc>
        <w:tc>
          <w:tcPr>
            <w:tcW w:w="368" w:type="pct"/>
          </w:tcPr>
          <w:p w14:paraId="1ADFCDE3" w14:textId="07E60C5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16EA382D" w14:textId="1F73A0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0465</w:t>
            </w:r>
          </w:p>
        </w:tc>
        <w:tc>
          <w:tcPr>
            <w:tcW w:w="272" w:type="pct"/>
          </w:tcPr>
          <w:p w14:paraId="3279C2B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430D18D" w14:textId="31D67CE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FE3B3DF" w14:textId="0C828D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D78698F" w14:textId="0783C9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NR_RAIL_EU_900MHz-Perf, NR_RAIL_EU_1900MHz_TDD-Perf</w:t>
            </w:r>
          </w:p>
        </w:tc>
        <w:tc>
          <w:tcPr>
            <w:tcW w:w="511" w:type="pct"/>
          </w:tcPr>
          <w:p w14:paraId="4F76788D" w14:textId="65E73D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9E97A0D" w14:textId="77777777" w:rsidTr="007D5367">
        <w:tc>
          <w:tcPr>
            <w:tcW w:w="586" w:type="pct"/>
          </w:tcPr>
          <w:p w14:paraId="029A280E" w14:textId="0CFC31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R4-2412586</w:t>
            </w:r>
          </w:p>
        </w:tc>
        <w:tc>
          <w:tcPr>
            <w:tcW w:w="1030" w:type="pct"/>
          </w:tcPr>
          <w:p w14:paraId="6EFF6229" w14:textId="41F62B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(NR_RAIL_EU_900MHz-Perf, NR_RAIL_EU_1900MHz_TDD-Perf) CR to TS 38.141-1 on clarification on multiple carrier operation for bands n100 and n101</w:t>
            </w:r>
          </w:p>
        </w:tc>
        <w:tc>
          <w:tcPr>
            <w:tcW w:w="517" w:type="pct"/>
          </w:tcPr>
          <w:p w14:paraId="5665A283" w14:textId="1C0250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Nokia, UIC, Vodafone</w:t>
            </w:r>
          </w:p>
        </w:tc>
        <w:tc>
          <w:tcPr>
            <w:tcW w:w="368" w:type="pct"/>
          </w:tcPr>
          <w:p w14:paraId="14186C36" w14:textId="1FDE70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07FC0752" w14:textId="339225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0466</w:t>
            </w:r>
          </w:p>
        </w:tc>
        <w:tc>
          <w:tcPr>
            <w:tcW w:w="272" w:type="pct"/>
          </w:tcPr>
          <w:p w14:paraId="6AB1950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9AE1464" w14:textId="08C7A8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6510FAD" w14:textId="6E976D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ED34766" w14:textId="425164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NR_RAIL_EU_900MHz-Perf, NR_RAIL_EU_1900MHz_TDD-Perf</w:t>
            </w:r>
          </w:p>
        </w:tc>
        <w:tc>
          <w:tcPr>
            <w:tcW w:w="511" w:type="pct"/>
          </w:tcPr>
          <w:p w14:paraId="1A66EEF2" w14:textId="4781C7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F1C6C31" w14:textId="77777777" w:rsidTr="007D5367">
        <w:tc>
          <w:tcPr>
            <w:tcW w:w="586" w:type="pct"/>
          </w:tcPr>
          <w:p w14:paraId="2A394E4F" w14:textId="706F6C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R4-2412761</w:t>
            </w:r>
          </w:p>
        </w:tc>
        <w:tc>
          <w:tcPr>
            <w:tcW w:w="1030" w:type="pct"/>
          </w:tcPr>
          <w:p w14:paraId="737E06AF" w14:textId="7DA89F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38.141-1 Corrections on 4Tx requirements</w:t>
            </w:r>
          </w:p>
        </w:tc>
        <w:tc>
          <w:tcPr>
            <w:tcW w:w="517" w:type="pct"/>
          </w:tcPr>
          <w:p w14:paraId="44D36D8C" w14:textId="490C56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7E1E6501" w14:textId="79514D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6F15CCB3" w14:textId="3F0827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0467</w:t>
            </w:r>
          </w:p>
        </w:tc>
        <w:tc>
          <w:tcPr>
            <w:tcW w:w="272" w:type="pct"/>
          </w:tcPr>
          <w:p w14:paraId="325ADA4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273A064" w14:textId="36E23A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8DCFFB0" w14:textId="1FDD62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149B0DF" w14:textId="0B251A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11" w:type="pct"/>
          </w:tcPr>
          <w:p w14:paraId="23131BC0" w14:textId="296870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CF9B319" w14:textId="77777777" w:rsidTr="007D5367">
        <w:tc>
          <w:tcPr>
            <w:tcW w:w="586" w:type="pct"/>
          </w:tcPr>
          <w:p w14:paraId="21251A03" w14:textId="72589B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R4-2412911</w:t>
            </w:r>
          </w:p>
        </w:tc>
        <w:tc>
          <w:tcPr>
            <w:tcW w:w="1030" w:type="pct"/>
          </w:tcPr>
          <w:p w14:paraId="2763A3C5" w14:textId="4C5819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(NR_ENDC_RF_FR1_enh2-Perf) CR for 38.141-1 Corrections on 4Tx requirements</w:t>
            </w:r>
          </w:p>
        </w:tc>
        <w:tc>
          <w:tcPr>
            <w:tcW w:w="517" w:type="pct"/>
          </w:tcPr>
          <w:p w14:paraId="348E8104" w14:textId="6AE1C5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59F83A60" w14:textId="7261BF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22E454BF" w14:textId="2AFD48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0468</w:t>
            </w:r>
          </w:p>
        </w:tc>
        <w:tc>
          <w:tcPr>
            <w:tcW w:w="272" w:type="pct"/>
          </w:tcPr>
          <w:p w14:paraId="2C93F9B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3DF51D2" w14:textId="51C8BD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952C08D" w14:textId="1D0B54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6B1C434" w14:textId="56BE4B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11" w:type="pct"/>
          </w:tcPr>
          <w:p w14:paraId="0CC0D6B6" w14:textId="5D745D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5BE8A78B" w14:textId="77777777" w:rsidTr="007D5367">
        <w:tc>
          <w:tcPr>
            <w:tcW w:w="586" w:type="pct"/>
          </w:tcPr>
          <w:p w14:paraId="79D4DF5E" w14:textId="077064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R4-2412927</w:t>
            </w:r>
          </w:p>
        </w:tc>
        <w:tc>
          <w:tcPr>
            <w:tcW w:w="1030" w:type="pct"/>
          </w:tcPr>
          <w:p w14:paraId="768A0BA3" w14:textId="7DC976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38.141-1 Corrections on 4Tx requirements</w:t>
            </w:r>
          </w:p>
        </w:tc>
        <w:tc>
          <w:tcPr>
            <w:tcW w:w="517" w:type="pct"/>
          </w:tcPr>
          <w:p w14:paraId="28ED5B09" w14:textId="34DE67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Huawei,HiSilicon</w:t>
            </w:r>
          </w:p>
        </w:tc>
        <w:tc>
          <w:tcPr>
            <w:tcW w:w="368" w:type="pct"/>
          </w:tcPr>
          <w:p w14:paraId="34CA349F" w14:textId="532A88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4C51951F" w14:textId="21BE3A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0469</w:t>
            </w:r>
          </w:p>
        </w:tc>
        <w:tc>
          <w:tcPr>
            <w:tcW w:w="272" w:type="pct"/>
          </w:tcPr>
          <w:p w14:paraId="70D2AC8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D3201A6" w14:textId="19D2E9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2761D23" w14:textId="4B5B08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848ADC4" w14:textId="7E69DB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511" w:type="pct"/>
          </w:tcPr>
          <w:p w14:paraId="473F212D" w14:textId="3E14A0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C291FA4" w14:textId="77777777" w:rsidTr="007D5367">
        <w:tc>
          <w:tcPr>
            <w:tcW w:w="586" w:type="pct"/>
          </w:tcPr>
          <w:p w14:paraId="3D343EAE" w14:textId="60AFC7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R4-2413203</w:t>
            </w:r>
          </w:p>
        </w:tc>
        <w:tc>
          <w:tcPr>
            <w:tcW w:w="1030" w:type="pct"/>
          </w:tcPr>
          <w:p w14:paraId="18555EAC" w14:textId="527F62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(NR_FDD_ULn28_DLn75_n76) CR to TS 38.141-1 with correction to co-existence requirement for Band n109</w:t>
            </w:r>
          </w:p>
        </w:tc>
        <w:tc>
          <w:tcPr>
            <w:tcW w:w="517" w:type="pct"/>
          </w:tcPr>
          <w:p w14:paraId="1E1DAE93" w14:textId="7C04A2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73BEF8D1" w14:textId="58D823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005C6BB5" w14:textId="76DFD2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0470</w:t>
            </w:r>
          </w:p>
        </w:tc>
        <w:tc>
          <w:tcPr>
            <w:tcW w:w="272" w:type="pct"/>
          </w:tcPr>
          <w:p w14:paraId="749CA2F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823ED7D" w14:textId="038C95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55AB8E3" w14:textId="4343B5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473CC90" w14:textId="17A5BD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NR_FDD_ULn28_DLn75_n76-Perf</w:t>
            </w:r>
          </w:p>
        </w:tc>
        <w:tc>
          <w:tcPr>
            <w:tcW w:w="511" w:type="pct"/>
          </w:tcPr>
          <w:p w14:paraId="397B5999" w14:textId="4C6F30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62AE8D0" w14:textId="77777777" w:rsidTr="007D5367">
        <w:tc>
          <w:tcPr>
            <w:tcW w:w="586" w:type="pct"/>
          </w:tcPr>
          <w:p w14:paraId="7B9835BE" w14:textId="373214C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R4-2414397</w:t>
            </w:r>
          </w:p>
        </w:tc>
        <w:tc>
          <w:tcPr>
            <w:tcW w:w="1030" w:type="pct"/>
          </w:tcPr>
          <w:p w14:paraId="1952BDC0" w14:textId="17531B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(NR_FDD_ULn28_DLn75_n76) CR to TS 38.141-1 with correction to co-existence requirement for Band n109</w:t>
            </w:r>
          </w:p>
        </w:tc>
        <w:tc>
          <w:tcPr>
            <w:tcW w:w="517" w:type="pct"/>
          </w:tcPr>
          <w:p w14:paraId="16462ED1" w14:textId="6A60A8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1D7EC705" w14:textId="19295D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23A5BC0C" w14:textId="62EDED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0470</w:t>
            </w:r>
          </w:p>
        </w:tc>
        <w:tc>
          <w:tcPr>
            <w:tcW w:w="272" w:type="pct"/>
          </w:tcPr>
          <w:p w14:paraId="282BD8CD" w14:textId="5CC9AC1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528EC0B" w14:textId="3FDBD2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DF424FB" w14:textId="6F28A5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A3B99DC" w14:textId="0574BB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NR_FDD_ULn28_DLn75_n76-Perf</w:t>
            </w:r>
          </w:p>
        </w:tc>
        <w:tc>
          <w:tcPr>
            <w:tcW w:w="511" w:type="pct"/>
          </w:tcPr>
          <w:p w14:paraId="7B8A5D51" w14:textId="6A3870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FBEEEEA" w14:textId="77777777" w:rsidTr="007D5367">
        <w:tc>
          <w:tcPr>
            <w:tcW w:w="586" w:type="pct"/>
          </w:tcPr>
          <w:p w14:paraId="7F63402C" w14:textId="6AE06E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R4-2413287</w:t>
            </w:r>
          </w:p>
        </w:tc>
        <w:tc>
          <w:tcPr>
            <w:tcW w:w="1030" w:type="pct"/>
          </w:tcPr>
          <w:p w14:paraId="1DA1DF02" w14:textId="3EEFDF7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(TEI17)CR to TS 38.141-1 - BS spurious receiver protection note  [MSR_BSRF_RX]</w:t>
            </w:r>
          </w:p>
        </w:tc>
        <w:tc>
          <w:tcPr>
            <w:tcW w:w="517" w:type="pct"/>
          </w:tcPr>
          <w:p w14:paraId="65F50F7D" w14:textId="135D6C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5601E5B" w14:textId="02236B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53794AC5" w14:textId="23F06E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0471</w:t>
            </w:r>
          </w:p>
        </w:tc>
        <w:tc>
          <w:tcPr>
            <w:tcW w:w="272" w:type="pct"/>
          </w:tcPr>
          <w:p w14:paraId="6F364CD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12FD0AB" w14:textId="59CD7F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7264F8E0" w14:textId="3B977F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26AC9187" w14:textId="3E13CAD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TEI17</w:t>
            </w:r>
          </w:p>
        </w:tc>
        <w:tc>
          <w:tcPr>
            <w:tcW w:w="511" w:type="pct"/>
          </w:tcPr>
          <w:p w14:paraId="4557AE1A" w14:textId="185889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51F8D335" w14:textId="77777777" w:rsidTr="007D5367">
        <w:tc>
          <w:tcPr>
            <w:tcW w:w="586" w:type="pct"/>
          </w:tcPr>
          <w:p w14:paraId="6B0A8E60" w14:textId="51CB6C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R4-2413546</w:t>
            </w:r>
          </w:p>
        </w:tc>
        <w:tc>
          <w:tcPr>
            <w:tcW w:w="1030" w:type="pct"/>
          </w:tcPr>
          <w:p w14:paraId="0F04F316" w14:textId="03FBFE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(TEI17)CR to TS 38.141-1 - BS spurious receiver protection note  [MSR_BSRF_RX]</w:t>
            </w:r>
          </w:p>
        </w:tc>
        <w:tc>
          <w:tcPr>
            <w:tcW w:w="517" w:type="pct"/>
          </w:tcPr>
          <w:p w14:paraId="4BEE505C" w14:textId="756D58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108DAA33" w14:textId="7EEBD5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25C712A9" w14:textId="386FF7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0471</w:t>
            </w:r>
          </w:p>
        </w:tc>
        <w:tc>
          <w:tcPr>
            <w:tcW w:w="272" w:type="pct"/>
          </w:tcPr>
          <w:p w14:paraId="6123B6B5" w14:textId="3A75E9BF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32252B60" w14:textId="589529D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6FDD1BF" w14:textId="6D72F4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62647E5A" w14:textId="6E2237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TEI17</w:t>
            </w:r>
          </w:p>
        </w:tc>
        <w:tc>
          <w:tcPr>
            <w:tcW w:w="511" w:type="pct"/>
          </w:tcPr>
          <w:p w14:paraId="44502719" w14:textId="31B6B2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7DBE7DE" w14:textId="77777777" w:rsidTr="007D5367">
        <w:tc>
          <w:tcPr>
            <w:tcW w:w="586" w:type="pct"/>
          </w:tcPr>
          <w:p w14:paraId="5F1FF225" w14:textId="6A5AE6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R4-2413288</w:t>
            </w:r>
          </w:p>
        </w:tc>
        <w:tc>
          <w:tcPr>
            <w:tcW w:w="1030" w:type="pct"/>
          </w:tcPr>
          <w:p w14:paraId="6799624F" w14:textId="3C43AE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(TEI17)CR to TS 38.141-1 - BS spurious receiver protection note  [MSR_BSRF_RX]</w:t>
            </w:r>
          </w:p>
        </w:tc>
        <w:tc>
          <w:tcPr>
            <w:tcW w:w="517" w:type="pct"/>
          </w:tcPr>
          <w:p w14:paraId="025D6DFC" w14:textId="0B934A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555104A2" w14:textId="2C9623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38.141-1</w:t>
            </w:r>
          </w:p>
        </w:tc>
        <w:tc>
          <w:tcPr>
            <w:tcW w:w="317" w:type="pct"/>
          </w:tcPr>
          <w:p w14:paraId="202B9B83" w14:textId="16EDC8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0472</w:t>
            </w:r>
          </w:p>
        </w:tc>
        <w:tc>
          <w:tcPr>
            <w:tcW w:w="272" w:type="pct"/>
          </w:tcPr>
          <w:p w14:paraId="43F9C73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05C1531" w14:textId="3B38F6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7A5E9F1" w14:textId="13597D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30CA708" w14:textId="6B1DBA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TEI17</w:t>
            </w:r>
          </w:p>
        </w:tc>
        <w:tc>
          <w:tcPr>
            <w:tcW w:w="511" w:type="pct"/>
          </w:tcPr>
          <w:p w14:paraId="5770A7A2" w14:textId="6E9134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BF30265" w14:textId="77777777" w:rsidTr="007D5367">
        <w:tc>
          <w:tcPr>
            <w:tcW w:w="586" w:type="pct"/>
          </w:tcPr>
          <w:p w14:paraId="351D9698" w14:textId="54AFAA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R4-2411257</w:t>
            </w:r>
          </w:p>
        </w:tc>
        <w:tc>
          <w:tcPr>
            <w:tcW w:w="1030" w:type="pct"/>
          </w:tcPr>
          <w:p w14:paraId="4B270701" w14:textId="721A46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Correction on test applicability for PRACH repetition requirements</w:t>
            </w:r>
          </w:p>
        </w:tc>
        <w:tc>
          <w:tcPr>
            <w:tcW w:w="517" w:type="pct"/>
          </w:tcPr>
          <w:p w14:paraId="33449DA3" w14:textId="751631E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China Telecom</w:t>
            </w:r>
          </w:p>
        </w:tc>
        <w:tc>
          <w:tcPr>
            <w:tcW w:w="368" w:type="pct"/>
          </w:tcPr>
          <w:p w14:paraId="6A603BBF" w14:textId="6F85BA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38.141-2</w:t>
            </w:r>
          </w:p>
        </w:tc>
        <w:tc>
          <w:tcPr>
            <w:tcW w:w="317" w:type="pct"/>
          </w:tcPr>
          <w:p w14:paraId="08E0FDCF" w14:textId="78524C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0593</w:t>
            </w:r>
          </w:p>
        </w:tc>
        <w:tc>
          <w:tcPr>
            <w:tcW w:w="272" w:type="pct"/>
          </w:tcPr>
          <w:p w14:paraId="3A75A57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E5AD4EC" w14:textId="085DDF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DA74F22" w14:textId="144AEB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6938651" w14:textId="194B99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NR_cov_enh2-Perf</w:t>
            </w:r>
          </w:p>
        </w:tc>
        <w:tc>
          <w:tcPr>
            <w:tcW w:w="511" w:type="pct"/>
          </w:tcPr>
          <w:p w14:paraId="4494CFC1" w14:textId="043D7E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97C37AF" w14:textId="77777777" w:rsidTr="007D5367">
        <w:tc>
          <w:tcPr>
            <w:tcW w:w="586" w:type="pct"/>
          </w:tcPr>
          <w:p w14:paraId="51050C26" w14:textId="7D70FA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R4-2412311</w:t>
            </w:r>
          </w:p>
        </w:tc>
        <w:tc>
          <w:tcPr>
            <w:tcW w:w="1030" w:type="pct"/>
          </w:tcPr>
          <w:p w14:paraId="49AFF6A1" w14:textId="7234ED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(TEI18) CR for 38.141-2 adding PRACH format 1 demodulation requirements</w:t>
            </w:r>
          </w:p>
        </w:tc>
        <w:tc>
          <w:tcPr>
            <w:tcW w:w="517" w:type="pct"/>
          </w:tcPr>
          <w:p w14:paraId="7E955CBF" w14:textId="73829D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NTT DOCOMO</w:t>
            </w:r>
          </w:p>
        </w:tc>
        <w:tc>
          <w:tcPr>
            <w:tcW w:w="368" w:type="pct"/>
          </w:tcPr>
          <w:p w14:paraId="4313F88F" w14:textId="74F3DC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38.141-2</w:t>
            </w:r>
          </w:p>
        </w:tc>
        <w:tc>
          <w:tcPr>
            <w:tcW w:w="317" w:type="pct"/>
          </w:tcPr>
          <w:p w14:paraId="70335273" w14:textId="4A5898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0594</w:t>
            </w:r>
          </w:p>
        </w:tc>
        <w:tc>
          <w:tcPr>
            <w:tcW w:w="272" w:type="pct"/>
          </w:tcPr>
          <w:p w14:paraId="7BEEF11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8A343F1" w14:textId="43E2F8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A722687" w14:textId="7570AF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183CE8CE" w14:textId="7F016E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73BBDF8E" w14:textId="74F106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E882CF4" w14:textId="77777777" w:rsidTr="007D5367">
        <w:tc>
          <w:tcPr>
            <w:tcW w:w="586" w:type="pct"/>
          </w:tcPr>
          <w:p w14:paraId="297C6A5E" w14:textId="193147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R4-2413564</w:t>
            </w:r>
          </w:p>
        </w:tc>
        <w:tc>
          <w:tcPr>
            <w:tcW w:w="1030" w:type="pct"/>
          </w:tcPr>
          <w:p w14:paraId="25097297" w14:textId="12A36E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(TEI18) [NR NTN HAPS] CR for 38.141-2 on PRACH format 1 demodulation requirements</w:t>
            </w:r>
          </w:p>
        </w:tc>
        <w:tc>
          <w:tcPr>
            <w:tcW w:w="517" w:type="pct"/>
          </w:tcPr>
          <w:p w14:paraId="767DC78B" w14:textId="22D2B5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NTT DOCOMO</w:t>
            </w:r>
          </w:p>
        </w:tc>
        <w:tc>
          <w:tcPr>
            <w:tcW w:w="368" w:type="pct"/>
          </w:tcPr>
          <w:p w14:paraId="525D24A5" w14:textId="087A4F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38.141-2</w:t>
            </w:r>
          </w:p>
        </w:tc>
        <w:tc>
          <w:tcPr>
            <w:tcW w:w="317" w:type="pct"/>
          </w:tcPr>
          <w:p w14:paraId="5A539F3D" w14:textId="575026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0594</w:t>
            </w:r>
          </w:p>
        </w:tc>
        <w:tc>
          <w:tcPr>
            <w:tcW w:w="272" w:type="pct"/>
          </w:tcPr>
          <w:p w14:paraId="5510C412" w14:textId="38D0ED19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F3EC95E" w14:textId="422499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6C00B65" w14:textId="112446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3081D911" w14:textId="37AF0C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00711D92" w14:textId="5187434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C42E6F4" w14:textId="77777777" w:rsidTr="007D5367">
        <w:tc>
          <w:tcPr>
            <w:tcW w:w="586" w:type="pct"/>
          </w:tcPr>
          <w:p w14:paraId="752D5046" w14:textId="0DA303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R4-2412313</w:t>
            </w:r>
          </w:p>
        </w:tc>
        <w:tc>
          <w:tcPr>
            <w:tcW w:w="1030" w:type="pct"/>
          </w:tcPr>
          <w:p w14:paraId="666D7607" w14:textId="41C9E5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(NR_MIMO_evo_DL_UL-Perf) CR for 38.141-2 correction on test torlerance for PUSCH with enhanced DM-RS</w:t>
            </w:r>
          </w:p>
        </w:tc>
        <w:tc>
          <w:tcPr>
            <w:tcW w:w="517" w:type="pct"/>
          </w:tcPr>
          <w:p w14:paraId="1055DA44" w14:textId="797042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48A30F83" w14:textId="62AF3B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38.141-2</w:t>
            </w:r>
          </w:p>
        </w:tc>
        <w:tc>
          <w:tcPr>
            <w:tcW w:w="317" w:type="pct"/>
          </w:tcPr>
          <w:p w14:paraId="3296DFE5" w14:textId="779653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0595</w:t>
            </w:r>
          </w:p>
        </w:tc>
        <w:tc>
          <w:tcPr>
            <w:tcW w:w="272" w:type="pct"/>
          </w:tcPr>
          <w:p w14:paraId="61181CB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512B873" w14:textId="5D0B9D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A3B0C69" w14:textId="21B8FD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6580310" w14:textId="50CEE0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NR_MIMO_evo_DL_UL-Perf</w:t>
            </w:r>
          </w:p>
        </w:tc>
        <w:tc>
          <w:tcPr>
            <w:tcW w:w="511" w:type="pct"/>
          </w:tcPr>
          <w:p w14:paraId="297A84BC" w14:textId="2B7971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188E3F8" w14:textId="77777777" w:rsidTr="007D5367">
        <w:tc>
          <w:tcPr>
            <w:tcW w:w="586" w:type="pct"/>
          </w:tcPr>
          <w:p w14:paraId="26BA2E95" w14:textId="4B9E60A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R4-2413592</w:t>
            </w:r>
          </w:p>
        </w:tc>
        <w:tc>
          <w:tcPr>
            <w:tcW w:w="1030" w:type="pct"/>
          </w:tcPr>
          <w:p w14:paraId="4F99CC84" w14:textId="15EE01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(NR_MIMO_evo_DL_UL-Perf) CR for 38.141-2 correction on test torlerance for PUSCH with enhanced DM-RS</w:t>
            </w:r>
          </w:p>
        </w:tc>
        <w:tc>
          <w:tcPr>
            <w:tcW w:w="517" w:type="pct"/>
          </w:tcPr>
          <w:p w14:paraId="5A47BB3E" w14:textId="66CB55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0CE72AD2" w14:textId="21AB63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38.141-2</w:t>
            </w:r>
          </w:p>
        </w:tc>
        <w:tc>
          <w:tcPr>
            <w:tcW w:w="317" w:type="pct"/>
          </w:tcPr>
          <w:p w14:paraId="1B625FFB" w14:textId="47058A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0595</w:t>
            </w:r>
          </w:p>
        </w:tc>
        <w:tc>
          <w:tcPr>
            <w:tcW w:w="272" w:type="pct"/>
          </w:tcPr>
          <w:p w14:paraId="2808E1AC" w14:textId="3A978C1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7C653E1" w14:textId="62E6C3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E8CDB1F" w14:textId="49E1EC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CBEFBD1" w14:textId="7B27A9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NR_MIMO_evo_DL_UL-Perf</w:t>
            </w:r>
          </w:p>
        </w:tc>
        <w:tc>
          <w:tcPr>
            <w:tcW w:w="511" w:type="pct"/>
          </w:tcPr>
          <w:p w14:paraId="55CF6CAC" w14:textId="3BA5E8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3AB3CDE" w14:textId="77777777" w:rsidTr="007D5367">
        <w:tc>
          <w:tcPr>
            <w:tcW w:w="586" w:type="pct"/>
          </w:tcPr>
          <w:p w14:paraId="06FD8113" w14:textId="6B4AEA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R4-2412315</w:t>
            </w:r>
          </w:p>
        </w:tc>
        <w:tc>
          <w:tcPr>
            <w:tcW w:w="1030" w:type="pct"/>
          </w:tcPr>
          <w:p w14:paraId="464D742B" w14:textId="340FAF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(NR_ATG-Perf) CR for 38.141-2 Adding test torlerance for ATG requirements</w:t>
            </w:r>
          </w:p>
        </w:tc>
        <w:tc>
          <w:tcPr>
            <w:tcW w:w="517" w:type="pct"/>
          </w:tcPr>
          <w:p w14:paraId="246E6D4A" w14:textId="58C188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3B63774A" w14:textId="139307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38.141-2</w:t>
            </w:r>
          </w:p>
        </w:tc>
        <w:tc>
          <w:tcPr>
            <w:tcW w:w="317" w:type="pct"/>
          </w:tcPr>
          <w:p w14:paraId="71E42FB1" w14:textId="0A9B9C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0596</w:t>
            </w:r>
          </w:p>
        </w:tc>
        <w:tc>
          <w:tcPr>
            <w:tcW w:w="272" w:type="pct"/>
          </w:tcPr>
          <w:p w14:paraId="5A06830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6DD6268" w14:textId="0EC6E4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61518D5" w14:textId="7F2695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266702E" w14:textId="064892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NR_ATG-Perf</w:t>
            </w:r>
          </w:p>
        </w:tc>
        <w:tc>
          <w:tcPr>
            <w:tcW w:w="511" w:type="pct"/>
          </w:tcPr>
          <w:p w14:paraId="0EEA7586" w14:textId="292E8F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C171F33" w14:textId="77777777" w:rsidTr="007D5367">
        <w:tc>
          <w:tcPr>
            <w:tcW w:w="586" w:type="pct"/>
          </w:tcPr>
          <w:p w14:paraId="74D2FF19" w14:textId="2E14BB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R4-2412343</w:t>
            </w:r>
          </w:p>
        </w:tc>
        <w:tc>
          <w:tcPr>
            <w:tcW w:w="1030" w:type="pct"/>
          </w:tcPr>
          <w:p w14:paraId="5D914B6E" w14:textId="6C708E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(NR_bands_R17_BWs-Core) CR to 38.141-2: Correction of regional requirement for tx intermodulation</w:t>
            </w:r>
          </w:p>
        </w:tc>
        <w:tc>
          <w:tcPr>
            <w:tcW w:w="517" w:type="pct"/>
          </w:tcPr>
          <w:p w14:paraId="2A07A3CA" w14:textId="351D55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</w:t>
            </w:r>
          </w:p>
        </w:tc>
        <w:tc>
          <w:tcPr>
            <w:tcW w:w="368" w:type="pct"/>
          </w:tcPr>
          <w:p w14:paraId="02233449" w14:textId="4178A3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38.141-2</w:t>
            </w:r>
          </w:p>
        </w:tc>
        <w:tc>
          <w:tcPr>
            <w:tcW w:w="317" w:type="pct"/>
          </w:tcPr>
          <w:p w14:paraId="1B9974F7" w14:textId="4C15EE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0597</w:t>
            </w:r>
          </w:p>
        </w:tc>
        <w:tc>
          <w:tcPr>
            <w:tcW w:w="272" w:type="pct"/>
          </w:tcPr>
          <w:p w14:paraId="6928F42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32B9DDD" w14:textId="00628E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B540061" w14:textId="5FEF8EE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09F3B98" w14:textId="04498D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NR_bands_R17_BWs-Core</w:t>
            </w:r>
          </w:p>
        </w:tc>
        <w:tc>
          <w:tcPr>
            <w:tcW w:w="511" w:type="pct"/>
          </w:tcPr>
          <w:p w14:paraId="77BDEC17" w14:textId="14BFC9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43049A6" w14:textId="77777777" w:rsidTr="007D5367">
        <w:tc>
          <w:tcPr>
            <w:tcW w:w="586" w:type="pct"/>
          </w:tcPr>
          <w:p w14:paraId="6D469E57" w14:textId="4B862A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R4-2413544</w:t>
            </w:r>
          </w:p>
        </w:tc>
        <w:tc>
          <w:tcPr>
            <w:tcW w:w="1030" w:type="pct"/>
          </w:tcPr>
          <w:p w14:paraId="49355F79" w14:textId="752083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NR_bands_R17_BWs-core, TEI18) CR to 38.141-2: Correction of regional requirement table</w:t>
            </w:r>
          </w:p>
        </w:tc>
        <w:tc>
          <w:tcPr>
            <w:tcW w:w="517" w:type="pct"/>
          </w:tcPr>
          <w:p w14:paraId="1F9C8624" w14:textId="7B5E85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</w:t>
            </w:r>
          </w:p>
        </w:tc>
        <w:tc>
          <w:tcPr>
            <w:tcW w:w="368" w:type="pct"/>
          </w:tcPr>
          <w:p w14:paraId="52D2DD1B" w14:textId="743ED7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38.141-2</w:t>
            </w:r>
          </w:p>
        </w:tc>
        <w:tc>
          <w:tcPr>
            <w:tcW w:w="317" w:type="pct"/>
          </w:tcPr>
          <w:p w14:paraId="7E794054" w14:textId="29F013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0597</w:t>
            </w:r>
          </w:p>
        </w:tc>
        <w:tc>
          <w:tcPr>
            <w:tcW w:w="272" w:type="pct"/>
          </w:tcPr>
          <w:p w14:paraId="0CA5C976" w14:textId="7A1F1CB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F2E598E" w14:textId="169EA2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02E8470" w14:textId="5ECB18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39B8D16" w14:textId="307E8B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NR_bands_R17_BWs-Core, TEI18</w:t>
            </w:r>
          </w:p>
        </w:tc>
        <w:tc>
          <w:tcPr>
            <w:tcW w:w="511" w:type="pct"/>
          </w:tcPr>
          <w:p w14:paraId="11805B03" w14:textId="01AF02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9EB1A54" w14:textId="77777777" w:rsidTr="007D5367">
        <w:tc>
          <w:tcPr>
            <w:tcW w:w="586" w:type="pct"/>
          </w:tcPr>
          <w:p w14:paraId="6A39FE76" w14:textId="1B5DC9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R4-2413609</w:t>
            </w:r>
          </w:p>
        </w:tc>
        <w:tc>
          <w:tcPr>
            <w:tcW w:w="1030" w:type="pct"/>
          </w:tcPr>
          <w:p w14:paraId="4DE3EA6E" w14:textId="77FE9A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(TEI18) [NR_bands_R17_BWs] CR to 38.141-2: Correction of regional requirement table</w:t>
            </w:r>
          </w:p>
        </w:tc>
        <w:tc>
          <w:tcPr>
            <w:tcW w:w="517" w:type="pct"/>
          </w:tcPr>
          <w:p w14:paraId="3BA55793" w14:textId="7D68E3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</w:t>
            </w:r>
          </w:p>
        </w:tc>
        <w:tc>
          <w:tcPr>
            <w:tcW w:w="368" w:type="pct"/>
          </w:tcPr>
          <w:p w14:paraId="511D8588" w14:textId="3BFDCB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38.141-2</w:t>
            </w:r>
          </w:p>
        </w:tc>
        <w:tc>
          <w:tcPr>
            <w:tcW w:w="317" w:type="pct"/>
          </w:tcPr>
          <w:p w14:paraId="74989828" w14:textId="1278A3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0597</w:t>
            </w:r>
          </w:p>
        </w:tc>
        <w:tc>
          <w:tcPr>
            <w:tcW w:w="272" w:type="pct"/>
          </w:tcPr>
          <w:p w14:paraId="1D122A00" w14:textId="39197D3F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5CE1F207" w14:textId="21E6A9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30EE0F0" w14:textId="290889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CD854B1" w14:textId="47928E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TEI18</w:t>
            </w:r>
          </w:p>
        </w:tc>
        <w:tc>
          <w:tcPr>
            <w:tcW w:w="511" w:type="pct"/>
          </w:tcPr>
          <w:p w14:paraId="2235EDA8" w14:textId="5C7413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398F924" w14:textId="77777777" w:rsidTr="007D5367">
        <w:tc>
          <w:tcPr>
            <w:tcW w:w="586" w:type="pct"/>
          </w:tcPr>
          <w:p w14:paraId="55A5D81F" w14:textId="7E9ABF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R4-2413289</w:t>
            </w:r>
          </w:p>
        </w:tc>
        <w:tc>
          <w:tcPr>
            <w:tcW w:w="1030" w:type="pct"/>
          </w:tcPr>
          <w:p w14:paraId="566111B3" w14:textId="11B85B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(TEI17)CR to TS 38.141-2 - BS spurious receiver protection note [MSR_BSRF_RX]</w:t>
            </w:r>
          </w:p>
        </w:tc>
        <w:tc>
          <w:tcPr>
            <w:tcW w:w="517" w:type="pct"/>
          </w:tcPr>
          <w:p w14:paraId="64F0E434" w14:textId="68A440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086F997A" w14:textId="004366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38.141-2</w:t>
            </w:r>
          </w:p>
        </w:tc>
        <w:tc>
          <w:tcPr>
            <w:tcW w:w="317" w:type="pct"/>
          </w:tcPr>
          <w:p w14:paraId="3C5F9717" w14:textId="34CF3D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0598</w:t>
            </w:r>
          </w:p>
        </w:tc>
        <w:tc>
          <w:tcPr>
            <w:tcW w:w="272" w:type="pct"/>
          </w:tcPr>
          <w:p w14:paraId="3A3428E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E1297DC" w14:textId="0D72721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A58C09E" w14:textId="7A8F48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29E2443E" w14:textId="65D1AB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TEI17</w:t>
            </w:r>
          </w:p>
        </w:tc>
        <w:tc>
          <w:tcPr>
            <w:tcW w:w="511" w:type="pct"/>
          </w:tcPr>
          <w:p w14:paraId="6860C601" w14:textId="37B44C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7E10E84" w14:textId="77777777" w:rsidTr="007D5367">
        <w:tc>
          <w:tcPr>
            <w:tcW w:w="586" w:type="pct"/>
          </w:tcPr>
          <w:p w14:paraId="1BACBBD0" w14:textId="0FF6C80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R4-2413547</w:t>
            </w:r>
          </w:p>
        </w:tc>
        <w:tc>
          <w:tcPr>
            <w:tcW w:w="1030" w:type="pct"/>
          </w:tcPr>
          <w:p w14:paraId="4CADEE55" w14:textId="09657C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(TEI17)CR to TS 38.141-2 - BS spurious receiver protection note [MSR_BSRF_RX]</w:t>
            </w:r>
          </w:p>
        </w:tc>
        <w:tc>
          <w:tcPr>
            <w:tcW w:w="517" w:type="pct"/>
          </w:tcPr>
          <w:p w14:paraId="479D0F91" w14:textId="15607C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6F6AFB99" w14:textId="319666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38.141-2</w:t>
            </w:r>
          </w:p>
        </w:tc>
        <w:tc>
          <w:tcPr>
            <w:tcW w:w="317" w:type="pct"/>
          </w:tcPr>
          <w:p w14:paraId="7643192F" w14:textId="71E997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0598</w:t>
            </w:r>
          </w:p>
        </w:tc>
        <w:tc>
          <w:tcPr>
            <w:tcW w:w="272" w:type="pct"/>
          </w:tcPr>
          <w:p w14:paraId="072A22FA" w14:textId="2965E6A3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68C90E2" w14:textId="454DCC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99F138F" w14:textId="54B15A3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36BE0654" w14:textId="32DFD7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TEI17</w:t>
            </w:r>
          </w:p>
        </w:tc>
        <w:tc>
          <w:tcPr>
            <w:tcW w:w="511" w:type="pct"/>
          </w:tcPr>
          <w:p w14:paraId="330592E4" w14:textId="504C3E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C98E62D" w14:textId="77777777" w:rsidTr="007D5367">
        <w:tc>
          <w:tcPr>
            <w:tcW w:w="586" w:type="pct"/>
          </w:tcPr>
          <w:p w14:paraId="30DE29BB" w14:textId="00C320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R4-2413290</w:t>
            </w:r>
          </w:p>
        </w:tc>
        <w:tc>
          <w:tcPr>
            <w:tcW w:w="1030" w:type="pct"/>
          </w:tcPr>
          <w:p w14:paraId="55F3AA9F" w14:textId="58CAFA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(TEI17)CR to TS 38.141-2 - BS spurious receiver protection note [MSR_BSRF_RX]</w:t>
            </w:r>
          </w:p>
        </w:tc>
        <w:tc>
          <w:tcPr>
            <w:tcW w:w="517" w:type="pct"/>
          </w:tcPr>
          <w:p w14:paraId="7FE57EBC" w14:textId="7DFAC6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23BDE7F" w14:textId="189FA7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38.141-2</w:t>
            </w:r>
          </w:p>
        </w:tc>
        <w:tc>
          <w:tcPr>
            <w:tcW w:w="317" w:type="pct"/>
          </w:tcPr>
          <w:p w14:paraId="6DD36CB3" w14:textId="3FDE2E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0599</w:t>
            </w:r>
          </w:p>
        </w:tc>
        <w:tc>
          <w:tcPr>
            <w:tcW w:w="272" w:type="pct"/>
          </w:tcPr>
          <w:p w14:paraId="62FE029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5B5521D" w14:textId="499DC48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81BE96B" w14:textId="4489E6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1D68144" w14:textId="796387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TEI17</w:t>
            </w:r>
          </w:p>
        </w:tc>
        <w:tc>
          <w:tcPr>
            <w:tcW w:w="511" w:type="pct"/>
          </w:tcPr>
          <w:p w14:paraId="5D29EDE9" w14:textId="7A4EBE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8B12C34" w14:textId="77777777" w:rsidTr="007D5367">
        <w:tc>
          <w:tcPr>
            <w:tcW w:w="586" w:type="pct"/>
          </w:tcPr>
          <w:p w14:paraId="6F569E9A" w14:textId="4FF9A5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R4-2413442</w:t>
            </w:r>
          </w:p>
        </w:tc>
        <w:tc>
          <w:tcPr>
            <w:tcW w:w="1030" w:type="pct"/>
          </w:tcPr>
          <w:p w14:paraId="690F670A" w14:textId="37446F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test requirements for multiple PRACH transmission in TS 38.141-2</w:t>
            </w:r>
          </w:p>
        </w:tc>
        <w:tc>
          <w:tcPr>
            <w:tcW w:w="517" w:type="pct"/>
          </w:tcPr>
          <w:p w14:paraId="0EF0D675" w14:textId="5783A0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48600897" w14:textId="6FA343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38.141-2</w:t>
            </w:r>
          </w:p>
        </w:tc>
        <w:tc>
          <w:tcPr>
            <w:tcW w:w="317" w:type="pct"/>
          </w:tcPr>
          <w:p w14:paraId="27366AA4" w14:textId="655E3E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0600</w:t>
            </w:r>
          </w:p>
        </w:tc>
        <w:tc>
          <w:tcPr>
            <w:tcW w:w="272" w:type="pct"/>
          </w:tcPr>
          <w:p w14:paraId="6DA5CAA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C5B4D0C" w14:textId="6B90C49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5A76EA6" w14:textId="2BD293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34C8D01" w14:textId="4877032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NR_cov_enh2-Perf</w:t>
            </w:r>
          </w:p>
        </w:tc>
        <w:tc>
          <w:tcPr>
            <w:tcW w:w="511" w:type="pct"/>
          </w:tcPr>
          <w:p w14:paraId="4ACA29C4" w14:textId="18C18D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E4A9502" w14:textId="77777777" w:rsidTr="007D5367">
        <w:tc>
          <w:tcPr>
            <w:tcW w:w="586" w:type="pct"/>
          </w:tcPr>
          <w:p w14:paraId="374DEEE3" w14:textId="4E4342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R4-2413483</w:t>
            </w:r>
          </w:p>
        </w:tc>
        <w:tc>
          <w:tcPr>
            <w:tcW w:w="1030" w:type="pct"/>
          </w:tcPr>
          <w:p w14:paraId="43D24432" w14:textId="054B80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test requirements for multiple PRACH transmission in TS 38.141-2</w:t>
            </w:r>
          </w:p>
        </w:tc>
        <w:tc>
          <w:tcPr>
            <w:tcW w:w="517" w:type="pct"/>
          </w:tcPr>
          <w:p w14:paraId="748F01CF" w14:textId="3C9898B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2D4565A0" w14:textId="45270A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38.141-2</w:t>
            </w:r>
          </w:p>
        </w:tc>
        <w:tc>
          <w:tcPr>
            <w:tcW w:w="317" w:type="pct"/>
          </w:tcPr>
          <w:p w14:paraId="5A5875AD" w14:textId="05CFA9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0600</w:t>
            </w:r>
          </w:p>
        </w:tc>
        <w:tc>
          <w:tcPr>
            <w:tcW w:w="272" w:type="pct"/>
          </w:tcPr>
          <w:p w14:paraId="0EA763CA" w14:textId="0A989E1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6ABEC1D" w14:textId="1BF50A2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C8DE30F" w14:textId="22927B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A4C9E12" w14:textId="68A8975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NR_cov_enh2-Perf</w:t>
            </w:r>
          </w:p>
        </w:tc>
        <w:tc>
          <w:tcPr>
            <w:tcW w:w="511" w:type="pct"/>
          </w:tcPr>
          <w:p w14:paraId="685920C2" w14:textId="26C40F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C6E8314" w14:textId="77777777" w:rsidTr="007D5367">
        <w:tc>
          <w:tcPr>
            <w:tcW w:w="586" w:type="pct"/>
          </w:tcPr>
          <w:p w14:paraId="6031DA93" w14:textId="16A76D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R4-2413443</w:t>
            </w:r>
          </w:p>
        </w:tc>
        <w:tc>
          <w:tcPr>
            <w:tcW w:w="1030" w:type="pct"/>
          </w:tcPr>
          <w:p w14:paraId="739B1ABB" w14:textId="301752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performance requirements for PUCCH format 2 for TS 38.141-2</w:t>
            </w:r>
          </w:p>
        </w:tc>
        <w:tc>
          <w:tcPr>
            <w:tcW w:w="517" w:type="pct"/>
          </w:tcPr>
          <w:p w14:paraId="205D7644" w14:textId="09C0C9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3C8ECBC5" w14:textId="43F49C6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38.141-2</w:t>
            </w:r>
          </w:p>
        </w:tc>
        <w:tc>
          <w:tcPr>
            <w:tcW w:w="317" w:type="pct"/>
          </w:tcPr>
          <w:p w14:paraId="4D2C1FD4" w14:textId="1A21B9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0601</w:t>
            </w:r>
          </w:p>
        </w:tc>
        <w:tc>
          <w:tcPr>
            <w:tcW w:w="272" w:type="pct"/>
          </w:tcPr>
          <w:p w14:paraId="30CDEAF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6BD1073" w14:textId="1ADEA38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E2D077B" w14:textId="6A3565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2084F59E" w14:textId="1D7109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511" w:type="pct"/>
          </w:tcPr>
          <w:p w14:paraId="27CF72A9" w14:textId="1487F1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343E61E" w14:textId="77777777" w:rsidTr="007D5367">
        <w:tc>
          <w:tcPr>
            <w:tcW w:w="586" w:type="pct"/>
          </w:tcPr>
          <w:p w14:paraId="2970D0A2" w14:textId="5EDFC2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R4-2413532</w:t>
            </w:r>
          </w:p>
        </w:tc>
        <w:tc>
          <w:tcPr>
            <w:tcW w:w="1030" w:type="pct"/>
          </w:tcPr>
          <w:p w14:paraId="6800A1ED" w14:textId="493470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performance requirements for PUCCH format 2 for TS 38.141-2</w:t>
            </w:r>
          </w:p>
        </w:tc>
        <w:tc>
          <w:tcPr>
            <w:tcW w:w="517" w:type="pct"/>
          </w:tcPr>
          <w:p w14:paraId="7B510172" w14:textId="7BDD24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6DB17862" w14:textId="6DC23B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38.141-2</w:t>
            </w:r>
          </w:p>
        </w:tc>
        <w:tc>
          <w:tcPr>
            <w:tcW w:w="317" w:type="pct"/>
          </w:tcPr>
          <w:p w14:paraId="4C643F1D" w14:textId="4F6F87E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0602</w:t>
            </w:r>
          </w:p>
        </w:tc>
        <w:tc>
          <w:tcPr>
            <w:tcW w:w="272" w:type="pct"/>
          </w:tcPr>
          <w:p w14:paraId="3CD60A9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A60E82B" w14:textId="04BDED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2B7A4FE" w14:textId="054B65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A41895B" w14:textId="389475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511" w:type="pct"/>
          </w:tcPr>
          <w:p w14:paraId="0F3F1CE3" w14:textId="326C7A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1F8A7D1" w14:textId="77777777" w:rsidTr="007D5367">
        <w:tc>
          <w:tcPr>
            <w:tcW w:w="586" w:type="pct"/>
          </w:tcPr>
          <w:p w14:paraId="13927686" w14:textId="4B4ACB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R4-2411136</w:t>
            </w:r>
          </w:p>
        </w:tc>
        <w:tc>
          <w:tcPr>
            <w:tcW w:w="1030" w:type="pct"/>
          </w:tcPr>
          <w:p w14:paraId="74D9A507" w14:textId="0F71A2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Autocorrelation Channel Model Speed Correction</w:t>
            </w:r>
          </w:p>
        </w:tc>
        <w:tc>
          <w:tcPr>
            <w:tcW w:w="517" w:type="pct"/>
          </w:tcPr>
          <w:p w14:paraId="5C9D0024" w14:textId="15663F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Spirent Communications, CAICT, Keysight Technologies</w:t>
            </w:r>
          </w:p>
        </w:tc>
        <w:tc>
          <w:tcPr>
            <w:tcW w:w="368" w:type="pct"/>
          </w:tcPr>
          <w:p w14:paraId="0E1B5600" w14:textId="0E8DDF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38.151</w:t>
            </w:r>
          </w:p>
        </w:tc>
        <w:tc>
          <w:tcPr>
            <w:tcW w:w="317" w:type="pct"/>
          </w:tcPr>
          <w:p w14:paraId="49BEE736" w14:textId="73B926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0041</w:t>
            </w:r>
          </w:p>
        </w:tc>
        <w:tc>
          <w:tcPr>
            <w:tcW w:w="272" w:type="pct"/>
          </w:tcPr>
          <w:p w14:paraId="3BB8D8B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D5E8CA4" w14:textId="210FC7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F465734" w14:textId="75616A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88C47BE" w14:textId="353D81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NR_MIMO_OTA_enh-Core</w:t>
            </w:r>
          </w:p>
        </w:tc>
        <w:tc>
          <w:tcPr>
            <w:tcW w:w="511" w:type="pct"/>
          </w:tcPr>
          <w:p w14:paraId="38A94CEB" w14:textId="13A9DF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7F59292" w14:textId="77777777" w:rsidTr="007D5367">
        <w:tc>
          <w:tcPr>
            <w:tcW w:w="586" w:type="pct"/>
          </w:tcPr>
          <w:p w14:paraId="5382379D" w14:textId="3304D7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R4-2411137</w:t>
            </w:r>
          </w:p>
        </w:tc>
        <w:tc>
          <w:tcPr>
            <w:tcW w:w="1030" w:type="pct"/>
          </w:tcPr>
          <w:p w14:paraId="459C5EA6" w14:textId="5BBC3D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Autocorrelation Channel Model Speed Correction</w:t>
            </w:r>
          </w:p>
        </w:tc>
        <w:tc>
          <w:tcPr>
            <w:tcW w:w="517" w:type="pct"/>
          </w:tcPr>
          <w:p w14:paraId="1AE7CD44" w14:textId="5FA2C1F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Spirent Communications, CAICT, Keysight Technologies</w:t>
            </w:r>
          </w:p>
        </w:tc>
        <w:tc>
          <w:tcPr>
            <w:tcW w:w="368" w:type="pct"/>
          </w:tcPr>
          <w:p w14:paraId="49BA5DB4" w14:textId="01F7FD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38.151</w:t>
            </w:r>
          </w:p>
        </w:tc>
        <w:tc>
          <w:tcPr>
            <w:tcW w:w="317" w:type="pct"/>
          </w:tcPr>
          <w:p w14:paraId="0DA99E7B" w14:textId="21BC00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0042</w:t>
            </w:r>
          </w:p>
        </w:tc>
        <w:tc>
          <w:tcPr>
            <w:tcW w:w="272" w:type="pct"/>
          </w:tcPr>
          <w:p w14:paraId="3F31913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B9D2EEA" w14:textId="445AF7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81DC6D7" w14:textId="70D88E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961D515" w14:textId="3EE95F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NR_MIMO_OTA_enh-Core</w:t>
            </w:r>
          </w:p>
        </w:tc>
        <w:tc>
          <w:tcPr>
            <w:tcW w:w="511" w:type="pct"/>
          </w:tcPr>
          <w:p w14:paraId="39388290" w14:textId="1A008B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4639341" w14:textId="77777777" w:rsidTr="007D5367">
        <w:tc>
          <w:tcPr>
            <w:tcW w:w="586" w:type="pct"/>
          </w:tcPr>
          <w:p w14:paraId="2160882A" w14:textId="4B14E7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R4-2411245</w:t>
            </w:r>
          </w:p>
        </w:tc>
        <w:tc>
          <w:tcPr>
            <w:tcW w:w="1030" w:type="pct"/>
          </w:tcPr>
          <w:p w14:paraId="0F5471AD" w14:textId="7C0B80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Clarification of voltage environmental requirement</w:t>
            </w:r>
          </w:p>
        </w:tc>
        <w:tc>
          <w:tcPr>
            <w:tcW w:w="517" w:type="pct"/>
          </w:tcPr>
          <w:p w14:paraId="3599B917" w14:textId="6060A5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Keysight Technologies UK Ltd, MVG, Rohde &amp; Schwarz, ETS-Lindgren</w:t>
            </w:r>
          </w:p>
        </w:tc>
        <w:tc>
          <w:tcPr>
            <w:tcW w:w="368" w:type="pct"/>
          </w:tcPr>
          <w:p w14:paraId="655E6685" w14:textId="76A9E6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38.151</w:t>
            </w:r>
          </w:p>
        </w:tc>
        <w:tc>
          <w:tcPr>
            <w:tcW w:w="317" w:type="pct"/>
          </w:tcPr>
          <w:p w14:paraId="718FDAE0" w14:textId="6EFF8E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0043</w:t>
            </w:r>
          </w:p>
        </w:tc>
        <w:tc>
          <w:tcPr>
            <w:tcW w:w="272" w:type="pct"/>
          </w:tcPr>
          <w:p w14:paraId="36CCA60E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40B4977" w14:textId="5D0459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00E4707" w14:textId="0AF113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EC7A77D" w14:textId="5D728F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NR_MIMO_OTA</w:t>
            </w:r>
          </w:p>
        </w:tc>
        <w:tc>
          <w:tcPr>
            <w:tcW w:w="511" w:type="pct"/>
          </w:tcPr>
          <w:p w14:paraId="2C715F59" w14:textId="0EFC3E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7A3224B" w14:textId="77777777" w:rsidTr="007D5367">
        <w:tc>
          <w:tcPr>
            <w:tcW w:w="586" w:type="pct"/>
          </w:tcPr>
          <w:p w14:paraId="766ED7FF" w14:textId="686756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R4-2411246</w:t>
            </w:r>
          </w:p>
        </w:tc>
        <w:tc>
          <w:tcPr>
            <w:tcW w:w="1030" w:type="pct"/>
          </w:tcPr>
          <w:p w14:paraId="15615870" w14:textId="5F5C79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Clarification of voltage environmental requirement</w:t>
            </w:r>
          </w:p>
        </w:tc>
        <w:tc>
          <w:tcPr>
            <w:tcW w:w="517" w:type="pct"/>
          </w:tcPr>
          <w:p w14:paraId="528A6B79" w14:textId="79A842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Keysight Technologies UK Ltd, MVG, Rohde &amp; Schwarz, ETS-Lindgren</w:t>
            </w:r>
          </w:p>
        </w:tc>
        <w:tc>
          <w:tcPr>
            <w:tcW w:w="368" w:type="pct"/>
          </w:tcPr>
          <w:p w14:paraId="2349CFEF" w14:textId="471087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38.151</w:t>
            </w:r>
          </w:p>
        </w:tc>
        <w:tc>
          <w:tcPr>
            <w:tcW w:w="317" w:type="pct"/>
          </w:tcPr>
          <w:p w14:paraId="61BAC888" w14:textId="6037C7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0044</w:t>
            </w:r>
          </w:p>
        </w:tc>
        <w:tc>
          <w:tcPr>
            <w:tcW w:w="272" w:type="pct"/>
          </w:tcPr>
          <w:p w14:paraId="55ABF8E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178742F" w14:textId="56EE55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50E06BE" w14:textId="104065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46256E6E" w14:textId="1183B5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NR_MIMO_OTA</w:t>
            </w:r>
          </w:p>
        </w:tc>
        <w:tc>
          <w:tcPr>
            <w:tcW w:w="511" w:type="pct"/>
          </w:tcPr>
          <w:p w14:paraId="250A4FC6" w14:textId="04CA3D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C7ED629" w14:textId="77777777" w:rsidTr="007D5367">
        <w:tc>
          <w:tcPr>
            <w:tcW w:w="586" w:type="pct"/>
          </w:tcPr>
          <w:p w14:paraId="34AA2247" w14:textId="28EADE1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R4-2411243</w:t>
            </w:r>
          </w:p>
        </w:tc>
        <w:tc>
          <w:tcPr>
            <w:tcW w:w="1030" w:type="pct"/>
          </w:tcPr>
          <w:p w14:paraId="7DF1BE4E" w14:textId="555670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Clarification of voltage environmental requirement</w:t>
            </w:r>
          </w:p>
        </w:tc>
        <w:tc>
          <w:tcPr>
            <w:tcW w:w="517" w:type="pct"/>
          </w:tcPr>
          <w:p w14:paraId="3E1E9F3C" w14:textId="702399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Keysight Technologies UK Ltd, MVG, Rohde &amp; Schwarz, ETS-Lindgren</w:t>
            </w:r>
          </w:p>
        </w:tc>
        <w:tc>
          <w:tcPr>
            <w:tcW w:w="368" w:type="pct"/>
          </w:tcPr>
          <w:p w14:paraId="37CFA607" w14:textId="20D135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38.161</w:t>
            </w:r>
          </w:p>
        </w:tc>
        <w:tc>
          <w:tcPr>
            <w:tcW w:w="317" w:type="pct"/>
          </w:tcPr>
          <w:p w14:paraId="34211D3B" w14:textId="14FE67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0011</w:t>
            </w:r>
          </w:p>
        </w:tc>
        <w:tc>
          <w:tcPr>
            <w:tcW w:w="272" w:type="pct"/>
          </w:tcPr>
          <w:p w14:paraId="756B2D3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BB3379B" w14:textId="7ED3EC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56902DD" w14:textId="231CA5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89F8BAF" w14:textId="1CFB93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NR_FR1_TRP_TRS_enh-Core</w:t>
            </w:r>
          </w:p>
        </w:tc>
        <w:tc>
          <w:tcPr>
            <w:tcW w:w="511" w:type="pct"/>
          </w:tcPr>
          <w:p w14:paraId="1BBEA9A5" w14:textId="7A6541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83710A1" w14:textId="77777777" w:rsidTr="007D5367">
        <w:tc>
          <w:tcPr>
            <w:tcW w:w="586" w:type="pct"/>
          </w:tcPr>
          <w:p w14:paraId="751302D2" w14:textId="1385A3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R4-2411244</w:t>
            </w:r>
          </w:p>
        </w:tc>
        <w:tc>
          <w:tcPr>
            <w:tcW w:w="1030" w:type="pct"/>
          </w:tcPr>
          <w:p w14:paraId="7560211B" w14:textId="08D90D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Clarification of voltage environmental requirement</w:t>
            </w:r>
          </w:p>
        </w:tc>
        <w:tc>
          <w:tcPr>
            <w:tcW w:w="517" w:type="pct"/>
          </w:tcPr>
          <w:p w14:paraId="03E2FB87" w14:textId="09E555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Keysight Technologies UK Ltd, MVG, Rohde &amp; Schwarz, ETS-Lindgren</w:t>
            </w:r>
          </w:p>
        </w:tc>
        <w:tc>
          <w:tcPr>
            <w:tcW w:w="368" w:type="pct"/>
          </w:tcPr>
          <w:p w14:paraId="35D8211E" w14:textId="3E14E5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38.161</w:t>
            </w:r>
          </w:p>
        </w:tc>
        <w:tc>
          <w:tcPr>
            <w:tcW w:w="317" w:type="pct"/>
          </w:tcPr>
          <w:p w14:paraId="3F7B42C8" w14:textId="42C0D1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0012</w:t>
            </w:r>
          </w:p>
        </w:tc>
        <w:tc>
          <w:tcPr>
            <w:tcW w:w="272" w:type="pct"/>
          </w:tcPr>
          <w:p w14:paraId="76BDC60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963C0EE" w14:textId="7A2E0D6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2ED4CFE" w14:textId="53C5BA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4AF80A4" w14:textId="638272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NR_FR1_TRP_TRS_enh-Core</w:t>
            </w:r>
          </w:p>
        </w:tc>
        <w:tc>
          <w:tcPr>
            <w:tcW w:w="511" w:type="pct"/>
          </w:tcPr>
          <w:p w14:paraId="6BE701A5" w14:textId="1E69FC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1AE3AD4" w14:textId="77777777" w:rsidTr="007D5367">
        <w:tc>
          <w:tcPr>
            <w:tcW w:w="586" w:type="pct"/>
          </w:tcPr>
          <w:p w14:paraId="7B391917" w14:textId="2413C9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R4-2412052</w:t>
            </w:r>
          </w:p>
        </w:tc>
        <w:tc>
          <w:tcPr>
            <w:tcW w:w="1030" w:type="pct"/>
          </w:tcPr>
          <w:p w14:paraId="58847580" w14:textId="2631C8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38.161 on alternative RC test method</w:t>
            </w:r>
          </w:p>
        </w:tc>
        <w:tc>
          <w:tcPr>
            <w:tcW w:w="517" w:type="pct"/>
          </w:tcPr>
          <w:p w14:paraId="6C9C89F0" w14:textId="5ED8D5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4C649F3E" w14:textId="3F801B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38.161</w:t>
            </w:r>
          </w:p>
        </w:tc>
        <w:tc>
          <w:tcPr>
            <w:tcW w:w="317" w:type="pct"/>
          </w:tcPr>
          <w:p w14:paraId="4B3DEC75" w14:textId="30A7F4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0013</w:t>
            </w:r>
          </w:p>
        </w:tc>
        <w:tc>
          <w:tcPr>
            <w:tcW w:w="272" w:type="pct"/>
          </w:tcPr>
          <w:p w14:paraId="21A523A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755FE75" w14:textId="36568B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90FB635" w14:textId="313631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0ACDD1B8" w14:textId="070533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NR_FR1_TRP_TRS_enh-Perf</w:t>
            </w:r>
          </w:p>
        </w:tc>
        <w:tc>
          <w:tcPr>
            <w:tcW w:w="511" w:type="pct"/>
          </w:tcPr>
          <w:p w14:paraId="14F337BE" w14:textId="6D9FB0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613ACBB" w14:textId="77777777" w:rsidTr="007D5367">
        <w:tc>
          <w:tcPr>
            <w:tcW w:w="586" w:type="pct"/>
          </w:tcPr>
          <w:p w14:paraId="1BB8E70A" w14:textId="1BD66A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R4-2412053</w:t>
            </w:r>
          </w:p>
        </w:tc>
        <w:tc>
          <w:tcPr>
            <w:tcW w:w="1030" w:type="pct"/>
          </w:tcPr>
          <w:p w14:paraId="1F84224F" w14:textId="0BCA72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38.161 on Rel-18 FR1 TRP TRS requirements</w:t>
            </w:r>
          </w:p>
        </w:tc>
        <w:tc>
          <w:tcPr>
            <w:tcW w:w="517" w:type="pct"/>
          </w:tcPr>
          <w:p w14:paraId="2B24E29A" w14:textId="70A083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411606BC" w14:textId="58E05F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38.161</w:t>
            </w:r>
          </w:p>
        </w:tc>
        <w:tc>
          <w:tcPr>
            <w:tcW w:w="317" w:type="pct"/>
          </w:tcPr>
          <w:p w14:paraId="050D3D81" w14:textId="32AA27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0014</w:t>
            </w:r>
          </w:p>
        </w:tc>
        <w:tc>
          <w:tcPr>
            <w:tcW w:w="272" w:type="pct"/>
          </w:tcPr>
          <w:p w14:paraId="67FD443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A2F07AF" w14:textId="44AC98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946C1A0" w14:textId="2C66FD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2A7F1D79" w14:textId="0616E74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NR_FR1_TRP_TRS_enh-Perf</w:t>
            </w:r>
          </w:p>
        </w:tc>
        <w:tc>
          <w:tcPr>
            <w:tcW w:w="511" w:type="pct"/>
          </w:tcPr>
          <w:p w14:paraId="699A78A8" w14:textId="37B313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1181ED3" w14:textId="77777777" w:rsidTr="007D5367">
        <w:tc>
          <w:tcPr>
            <w:tcW w:w="586" w:type="pct"/>
          </w:tcPr>
          <w:p w14:paraId="2B1E72D1" w14:textId="156341D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R4-2413523</w:t>
            </w:r>
          </w:p>
        </w:tc>
        <w:tc>
          <w:tcPr>
            <w:tcW w:w="1030" w:type="pct"/>
          </w:tcPr>
          <w:p w14:paraId="4A2778FE" w14:textId="1BE2CA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38.161 on Rel-18 FR1 TRP TRS requirements</w:t>
            </w:r>
          </w:p>
        </w:tc>
        <w:tc>
          <w:tcPr>
            <w:tcW w:w="517" w:type="pct"/>
          </w:tcPr>
          <w:p w14:paraId="67598389" w14:textId="668CCD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</w:t>
            </w:r>
          </w:p>
        </w:tc>
        <w:tc>
          <w:tcPr>
            <w:tcW w:w="368" w:type="pct"/>
          </w:tcPr>
          <w:p w14:paraId="701801BF" w14:textId="42A412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38.161</w:t>
            </w:r>
          </w:p>
        </w:tc>
        <w:tc>
          <w:tcPr>
            <w:tcW w:w="317" w:type="pct"/>
          </w:tcPr>
          <w:p w14:paraId="6407FA90" w14:textId="2B7044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0014</w:t>
            </w:r>
          </w:p>
        </w:tc>
        <w:tc>
          <w:tcPr>
            <w:tcW w:w="272" w:type="pct"/>
          </w:tcPr>
          <w:p w14:paraId="21246205" w14:textId="0D0BC896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BD12F63" w14:textId="181AD5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313AD12" w14:textId="5886BD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54E39003" w14:textId="441366E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NR_FR1_TRP_TRS_enh-Perf</w:t>
            </w:r>
          </w:p>
        </w:tc>
        <w:tc>
          <w:tcPr>
            <w:tcW w:w="511" w:type="pct"/>
          </w:tcPr>
          <w:p w14:paraId="3918A253" w14:textId="376038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4B37668" w14:textId="77777777" w:rsidTr="007D5367">
        <w:tc>
          <w:tcPr>
            <w:tcW w:w="586" w:type="pct"/>
          </w:tcPr>
          <w:p w14:paraId="2083A6A2" w14:textId="63D24D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R4-2413593</w:t>
            </w:r>
          </w:p>
        </w:tc>
        <w:tc>
          <w:tcPr>
            <w:tcW w:w="1030" w:type="pct"/>
          </w:tcPr>
          <w:p w14:paraId="759C6625" w14:textId="16041D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38.161 on Rel-18 FR1 TRP TRS requirements</w:t>
            </w:r>
          </w:p>
        </w:tc>
        <w:tc>
          <w:tcPr>
            <w:tcW w:w="517" w:type="pct"/>
          </w:tcPr>
          <w:p w14:paraId="0C079CB8" w14:textId="36FC89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vivo, Samsung, OPPO, Apple, Xiaomi, Huawei, Vodafone, NTT DoCoMo</w:t>
            </w:r>
          </w:p>
        </w:tc>
        <w:tc>
          <w:tcPr>
            <w:tcW w:w="368" w:type="pct"/>
          </w:tcPr>
          <w:p w14:paraId="1B13FB50" w14:textId="112B38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38.161</w:t>
            </w:r>
          </w:p>
        </w:tc>
        <w:tc>
          <w:tcPr>
            <w:tcW w:w="317" w:type="pct"/>
          </w:tcPr>
          <w:p w14:paraId="689CF5F1" w14:textId="422403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0014</w:t>
            </w:r>
          </w:p>
        </w:tc>
        <w:tc>
          <w:tcPr>
            <w:tcW w:w="272" w:type="pct"/>
          </w:tcPr>
          <w:p w14:paraId="6893FC22" w14:textId="7AB9A0D4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2</w:t>
            </w:r>
          </w:p>
        </w:tc>
        <w:tc>
          <w:tcPr>
            <w:tcW w:w="368" w:type="pct"/>
          </w:tcPr>
          <w:p w14:paraId="103C9F89" w14:textId="3E5BCD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0C115ED" w14:textId="62E3503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0A72DFB2" w14:textId="4589347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NR_FR1_TRP_TRS_enh-Perf</w:t>
            </w:r>
          </w:p>
        </w:tc>
        <w:tc>
          <w:tcPr>
            <w:tcW w:w="511" w:type="pct"/>
          </w:tcPr>
          <w:p w14:paraId="73FC64C9" w14:textId="3BAF3F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0157AE7" w14:textId="77777777" w:rsidTr="007D5367">
        <w:tc>
          <w:tcPr>
            <w:tcW w:w="586" w:type="pct"/>
          </w:tcPr>
          <w:p w14:paraId="7D229B66" w14:textId="531892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R4-2413594</w:t>
            </w:r>
          </w:p>
        </w:tc>
        <w:tc>
          <w:tcPr>
            <w:tcW w:w="1030" w:type="pct"/>
          </w:tcPr>
          <w:p w14:paraId="33B08560" w14:textId="70C5E7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38.161 on Rel-18 FR1 TRP TRS requirements</w:t>
            </w:r>
          </w:p>
        </w:tc>
        <w:tc>
          <w:tcPr>
            <w:tcW w:w="517" w:type="pct"/>
          </w:tcPr>
          <w:p w14:paraId="15F98E51" w14:textId="73600B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vivo, Samsung, OPPO, Apple, Xiaomi, Huawei, HiSilicon, Vodafone, NTT DoCoMo, Telecom Italia, Orange</w:t>
            </w:r>
          </w:p>
        </w:tc>
        <w:tc>
          <w:tcPr>
            <w:tcW w:w="368" w:type="pct"/>
          </w:tcPr>
          <w:p w14:paraId="21D5761F" w14:textId="46B840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38.161</w:t>
            </w:r>
          </w:p>
        </w:tc>
        <w:tc>
          <w:tcPr>
            <w:tcW w:w="317" w:type="pct"/>
          </w:tcPr>
          <w:p w14:paraId="15213BB0" w14:textId="258A72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0014</w:t>
            </w:r>
          </w:p>
        </w:tc>
        <w:tc>
          <w:tcPr>
            <w:tcW w:w="272" w:type="pct"/>
          </w:tcPr>
          <w:p w14:paraId="36FB79CC" w14:textId="4B585BB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</w:t>
            </w:r>
          </w:p>
        </w:tc>
        <w:tc>
          <w:tcPr>
            <w:tcW w:w="368" w:type="pct"/>
          </w:tcPr>
          <w:p w14:paraId="687C5D0D" w14:textId="17C452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60AA2AE" w14:textId="619B07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610F905A" w14:textId="137F56E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NR_FR1_TRP_TRS_enh-Perf</w:t>
            </w:r>
          </w:p>
        </w:tc>
        <w:tc>
          <w:tcPr>
            <w:tcW w:w="511" w:type="pct"/>
          </w:tcPr>
          <w:p w14:paraId="2D21ADCE" w14:textId="1736432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2EFE2E14" w14:textId="77777777" w:rsidTr="007D5367">
        <w:tc>
          <w:tcPr>
            <w:tcW w:w="586" w:type="pct"/>
          </w:tcPr>
          <w:p w14:paraId="75532D43" w14:textId="683A7B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R4-2413602</w:t>
            </w:r>
          </w:p>
        </w:tc>
        <w:tc>
          <w:tcPr>
            <w:tcW w:w="1030" w:type="pct"/>
          </w:tcPr>
          <w:p w14:paraId="12FC50F7" w14:textId="269153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TS 38.161 on Rel-18 FR1 TRP TRS requirements</w:t>
            </w:r>
          </w:p>
        </w:tc>
        <w:tc>
          <w:tcPr>
            <w:tcW w:w="517" w:type="pct"/>
          </w:tcPr>
          <w:p w14:paraId="74BABD50" w14:textId="302A67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vivo, Samsung, OPPO, Apple, Xiaomi, Huawei, HiSilicon, Vodafone, NTT DoCoMo, Telecom Italia, Orange</w:t>
            </w:r>
          </w:p>
        </w:tc>
        <w:tc>
          <w:tcPr>
            <w:tcW w:w="368" w:type="pct"/>
          </w:tcPr>
          <w:p w14:paraId="3AFD9EFF" w14:textId="65C878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38.161</w:t>
            </w:r>
          </w:p>
        </w:tc>
        <w:tc>
          <w:tcPr>
            <w:tcW w:w="317" w:type="pct"/>
          </w:tcPr>
          <w:p w14:paraId="2EC97D12" w14:textId="56D661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0014</w:t>
            </w:r>
          </w:p>
        </w:tc>
        <w:tc>
          <w:tcPr>
            <w:tcW w:w="272" w:type="pct"/>
          </w:tcPr>
          <w:p w14:paraId="02CFEC9E" w14:textId="795C7CF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4</w:t>
            </w:r>
          </w:p>
        </w:tc>
        <w:tc>
          <w:tcPr>
            <w:tcW w:w="368" w:type="pct"/>
          </w:tcPr>
          <w:p w14:paraId="7DB50B0A" w14:textId="6C3388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5756DD5" w14:textId="100DE5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25033DDA" w14:textId="0022A0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NR_FR1_TRP_TRS_enh-Perf</w:t>
            </w:r>
          </w:p>
        </w:tc>
        <w:tc>
          <w:tcPr>
            <w:tcW w:w="511" w:type="pct"/>
          </w:tcPr>
          <w:p w14:paraId="086893E3" w14:textId="4B68AD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D6CCFFD" w14:textId="77777777" w:rsidTr="007D5367">
        <w:tc>
          <w:tcPr>
            <w:tcW w:w="586" w:type="pct"/>
          </w:tcPr>
          <w:p w14:paraId="395C679F" w14:textId="2273DE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R4-2412054</w:t>
            </w:r>
          </w:p>
        </w:tc>
        <w:tc>
          <w:tcPr>
            <w:tcW w:w="1030" w:type="pct"/>
          </w:tcPr>
          <w:p w14:paraId="290016BB" w14:textId="5238FE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Rel-17 TS 38.161 on preliminary MU alignment</w:t>
            </w:r>
          </w:p>
        </w:tc>
        <w:tc>
          <w:tcPr>
            <w:tcW w:w="517" w:type="pct"/>
          </w:tcPr>
          <w:p w14:paraId="0374C0DB" w14:textId="6F8F16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vivo, ROHDE &amp; SCHWARZ</w:t>
            </w:r>
          </w:p>
        </w:tc>
        <w:tc>
          <w:tcPr>
            <w:tcW w:w="368" w:type="pct"/>
          </w:tcPr>
          <w:p w14:paraId="31173886" w14:textId="5F5F1C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38.161</w:t>
            </w:r>
          </w:p>
        </w:tc>
        <w:tc>
          <w:tcPr>
            <w:tcW w:w="317" w:type="pct"/>
          </w:tcPr>
          <w:p w14:paraId="62E03189" w14:textId="5EDBA2D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0015</w:t>
            </w:r>
          </w:p>
        </w:tc>
        <w:tc>
          <w:tcPr>
            <w:tcW w:w="272" w:type="pct"/>
          </w:tcPr>
          <w:p w14:paraId="4DD95233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5334AEA" w14:textId="2B01E5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BCDCB6C" w14:textId="02CD19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101D4F6" w14:textId="115C80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NR_FR1_TRP_TRS</w:t>
            </w:r>
          </w:p>
        </w:tc>
        <w:tc>
          <w:tcPr>
            <w:tcW w:w="511" w:type="pct"/>
          </w:tcPr>
          <w:p w14:paraId="1E53BC55" w14:textId="24C971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D1D95E7" w14:textId="77777777" w:rsidTr="007D5367">
        <w:tc>
          <w:tcPr>
            <w:tcW w:w="586" w:type="pct"/>
          </w:tcPr>
          <w:p w14:paraId="57885227" w14:textId="230CA8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R4-2411582</w:t>
            </w:r>
          </w:p>
        </w:tc>
        <w:tc>
          <w:tcPr>
            <w:tcW w:w="1030" w:type="pct"/>
          </w:tcPr>
          <w:p w14:paraId="23C49962" w14:textId="37A0218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TS 38.171: Clarification of applicability of A-GNSS test cases (Rel 15)</w:t>
            </w:r>
          </w:p>
        </w:tc>
        <w:tc>
          <w:tcPr>
            <w:tcW w:w="517" w:type="pct"/>
          </w:tcPr>
          <w:p w14:paraId="483CF7B4" w14:textId="1533164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65F78995" w14:textId="63EB75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38.171</w:t>
            </w:r>
          </w:p>
        </w:tc>
        <w:tc>
          <w:tcPr>
            <w:tcW w:w="317" w:type="pct"/>
          </w:tcPr>
          <w:p w14:paraId="6466071F" w14:textId="5AF9D8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0026</w:t>
            </w:r>
          </w:p>
        </w:tc>
        <w:tc>
          <w:tcPr>
            <w:tcW w:w="272" w:type="pct"/>
          </w:tcPr>
          <w:p w14:paraId="392C22F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D46AE2E" w14:textId="3E01A0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Rel-15</w:t>
            </w:r>
          </w:p>
        </w:tc>
        <w:tc>
          <w:tcPr>
            <w:tcW w:w="295" w:type="pct"/>
          </w:tcPr>
          <w:p w14:paraId="4B9500FD" w14:textId="5F8978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E53C181" w14:textId="37F2E6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5E33324D" w14:textId="7C89B0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739BB78A" w14:textId="77777777" w:rsidTr="007D5367">
        <w:tc>
          <w:tcPr>
            <w:tcW w:w="586" w:type="pct"/>
          </w:tcPr>
          <w:p w14:paraId="4B305EB5" w14:textId="37DD17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R4-2411583</w:t>
            </w:r>
          </w:p>
        </w:tc>
        <w:tc>
          <w:tcPr>
            <w:tcW w:w="1030" w:type="pct"/>
          </w:tcPr>
          <w:p w14:paraId="19AE1674" w14:textId="37DE58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TS 38.171: Clarification of applicability of A-GNSS test cases (Rel 16)</w:t>
            </w:r>
          </w:p>
        </w:tc>
        <w:tc>
          <w:tcPr>
            <w:tcW w:w="517" w:type="pct"/>
          </w:tcPr>
          <w:p w14:paraId="46A02BAB" w14:textId="67FE370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09B81C8F" w14:textId="1E92CE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38.171</w:t>
            </w:r>
          </w:p>
        </w:tc>
        <w:tc>
          <w:tcPr>
            <w:tcW w:w="317" w:type="pct"/>
          </w:tcPr>
          <w:p w14:paraId="772C60D4" w14:textId="00F5E5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0027</w:t>
            </w:r>
          </w:p>
        </w:tc>
        <w:tc>
          <w:tcPr>
            <w:tcW w:w="272" w:type="pct"/>
          </w:tcPr>
          <w:p w14:paraId="7C8B9EC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356F237" w14:textId="74801F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0996EB32" w14:textId="724692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DC98E04" w14:textId="187C90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385A19C7" w14:textId="7DC19B6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7F3FA201" w14:textId="77777777" w:rsidTr="007D5367">
        <w:tc>
          <w:tcPr>
            <w:tcW w:w="586" w:type="pct"/>
          </w:tcPr>
          <w:p w14:paraId="6C55CC2D" w14:textId="4736FC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R4-2411584</w:t>
            </w:r>
          </w:p>
        </w:tc>
        <w:tc>
          <w:tcPr>
            <w:tcW w:w="1030" w:type="pct"/>
          </w:tcPr>
          <w:p w14:paraId="3286CF76" w14:textId="2390B2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TS 38.171: Clarification of applicability of A-GNSS test cases (Rel 17)</w:t>
            </w:r>
          </w:p>
        </w:tc>
        <w:tc>
          <w:tcPr>
            <w:tcW w:w="517" w:type="pct"/>
          </w:tcPr>
          <w:p w14:paraId="78D1B81B" w14:textId="012986D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2090E6A3" w14:textId="312600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38.171</w:t>
            </w:r>
          </w:p>
        </w:tc>
        <w:tc>
          <w:tcPr>
            <w:tcW w:w="317" w:type="pct"/>
          </w:tcPr>
          <w:p w14:paraId="71ECB462" w14:textId="19E5836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0028</w:t>
            </w:r>
          </w:p>
        </w:tc>
        <w:tc>
          <w:tcPr>
            <w:tcW w:w="272" w:type="pct"/>
          </w:tcPr>
          <w:p w14:paraId="20D1042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D98D2B1" w14:textId="14EEE3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AD77C36" w14:textId="2B89E0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77C4E806" w14:textId="6381DD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58062829" w14:textId="081EEC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4F1F8240" w14:textId="77777777" w:rsidTr="007D5367">
        <w:tc>
          <w:tcPr>
            <w:tcW w:w="586" w:type="pct"/>
          </w:tcPr>
          <w:p w14:paraId="65305AA1" w14:textId="06D4A26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R4-2411585</w:t>
            </w:r>
          </w:p>
        </w:tc>
        <w:tc>
          <w:tcPr>
            <w:tcW w:w="1030" w:type="pct"/>
          </w:tcPr>
          <w:p w14:paraId="0B11D23F" w14:textId="2666F2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(NR_newRAT-Perf) CR to TS 38.171: Clarification of applicability of A-GNSS test cases (Rel 18)</w:t>
            </w:r>
          </w:p>
        </w:tc>
        <w:tc>
          <w:tcPr>
            <w:tcW w:w="517" w:type="pct"/>
          </w:tcPr>
          <w:p w14:paraId="45BB62C0" w14:textId="565FE1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Rohde &amp; Schwarz</w:t>
            </w:r>
          </w:p>
        </w:tc>
        <w:tc>
          <w:tcPr>
            <w:tcW w:w="368" w:type="pct"/>
          </w:tcPr>
          <w:p w14:paraId="40C82B81" w14:textId="375F338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38.171</w:t>
            </w:r>
          </w:p>
        </w:tc>
        <w:tc>
          <w:tcPr>
            <w:tcW w:w="317" w:type="pct"/>
          </w:tcPr>
          <w:p w14:paraId="5A39BFD7" w14:textId="5A48A6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0029</w:t>
            </w:r>
          </w:p>
        </w:tc>
        <w:tc>
          <w:tcPr>
            <w:tcW w:w="272" w:type="pct"/>
          </w:tcPr>
          <w:p w14:paraId="74817BF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67E6D6E" w14:textId="302EEC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B38EA9A" w14:textId="13265B9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18D0763" w14:textId="4193F4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NR_newRAT-Perf</w:t>
            </w:r>
          </w:p>
        </w:tc>
        <w:tc>
          <w:tcPr>
            <w:tcW w:w="511" w:type="pct"/>
          </w:tcPr>
          <w:p w14:paraId="0A613AF5" w14:textId="640CA55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45FEC756" w14:textId="77777777" w:rsidTr="007D5367">
        <w:tc>
          <w:tcPr>
            <w:tcW w:w="586" w:type="pct"/>
          </w:tcPr>
          <w:p w14:paraId="15D04B19" w14:textId="5A32094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R4-2412152</w:t>
            </w:r>
          </w:p>
        </w:tc>
        <w:tc>
          <w:tcPr>
            <w:tcW w:w="1030" w:type="pct"/>
          </w:tcPr>
          <w:p w14:paraId="72DDAF02" w14:textId="4C9ADD3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38.174: Correction on mIAB-MT requirement</w:t>
            </w:r>
          </w:p>
        </w:tc>
        <w:tc>
          <w:tcPr>
            <w:tcW w:w="517" w:type="pct"/>
          </w:tcPr>
          <w:p w14:paraId="3D8FD105" w14:textId="6C2604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515278DE" w14:textId="098BCF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38.174</w:t>
            </w:r>
          </w:p>
        </w:tc>
        <w:tc>
          <w:tcPr>
            <w:tcW w:w="317" w:type="pct"/>
          </w:tcPr>
          <w:p w14:paraId="63F3C47F" w14:textId="539AD0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0115</w:t>
            </w:r>
          </w:p>
        </w:tc>
        <w:tc>
          <w:tcPr>
            <w:tcW w:w="272" w:type="pct"/>
          </w:tcPr>
          <w:p w14:paraId="19C632E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39B7792" w14:textId="75470A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E4709F5" w14:textId="417BE4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655E7C0" w14:textId="490420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NR_mobile_IAB-Perf</w:t>
            </w:r>
          </w:p>
        </w:tc>
        <w:tc>
          <w:tcPr>
            <w:tcW w:w="511" w:type="pct"/>
          </w:tcPr>
          <w:p w14:paraId="08A8923C" w14:textId="3E71CE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BFCC6D4" w14:textId="77777777" w:rsidTr="007D5367">
        <w:tc>
          <w:tcPr>
            <w:tcW w:w="586" w:type="pct"/>
          </w:tcPr>
          <w:p w14:paraId="06030A4E" w14:textId="6B648F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R4-2412153</w:t>
            </w:r>
          </w:p>
        </w:tc>
        <w:tc>
          <w:tcPr>
            <w:tcW w:w="1030" w:type="pct"/>
          </w:tcPr>
          <w:p w14:paraId="3DAEFF71" w14:textId="0BE6DA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38.176-1: Correction on mIAB-MT requirement</w:t>
            </w:r>
          </w:p>
        </w:tc>
        <w:tc>
          <w:tcPr>
            <w:tcW w:w="517" w:type="pct"/>
          </w:tcPr>
          <w:p w14:paraId="7D8A7939" w14:textId="325721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4459847B" w14:textId="53BA8B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38.176-1</w:t>
            </w:r>
          </w:p>
        </w:tc>
        <w:tc>
          <w:tcPr>
            <w:tcW w:w="317" w:type="pct"/>
          </w:tcPr>
          <w:p w14:paraId="393C376E" w14:textId="367CF5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0056</w:t>
            </w:r>
          </w:p>
        </w:tc>
        <w:tc>
          <w:tcPr>
            <w:tcW w:w="272" w:type="pct"/>
          </w:tcPr>
          <w:p w14:paraId="56273B2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A14DF85" w14:textId="72D12B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DCFCC6E" w14:textId="5D7E56B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7E26D01" w14:textId="52D191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NR_mobile_IAB-Perf</w:t>
            </w:r>
          </w:p>
        </w:tc>
        <w:tc>
          <w:tcPr>
            <w:tcW w:w="511" w:type="pct"/>
          </w:tcPr>
          <w:p w14:paraId="047C9F6D" w14:textId="4CC7F8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3E975FA" w14:textId="77777777" w:rsidTr="007D5367">
        <w:tc>
          <w:tcPr>
            <w:tcW w:w="586" w:type="pct"/>
          </w:tcPr>
          <w:p w14:paraId="0C9B215E" w14:textId="2E5FA2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R4-2412155</w:t>
            </w:r>
          </w:p>
        </w:tc>
        <w:tc>
          <w:tcPr>
            <w:tcW w:w="1030" w:type="pct"/>
          </w:tcPr>
          <w:p w14:paraId="365BD2C3" w14:textId="25E543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(NR_IAB-Perf) CR to 38.176-1 Correction on the IAB requirement</w:t>
            </w:r>
          </w:p>
        </w:tc>
        <w:tc>
          <w:tcPr>
            <w:tcW w:w="517" w:type="pct"/>
          </w:tcPr>
          <w:p w14:paraId="7BB164D8" w14:textId="6761EE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5F76A2C9" w14:textId="3309ABF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38.176-1</w:t>
            </w:r>
          </w:p>
        </w:tc>
        <w:tc>
          <w:tcPr>
            <w:tcW w:w="317" w:type="pct"/>
          </w:tcPr>
          <w:p w14:paraId="654FDDA5" w14:textId="15169E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0057</w:t>
            </w:r>
          </w:p>
        </w:tc>
        <w:tc>
          <w:tcPr>
            <w:tcW w:w="272" w:type="pct"/>
          </w:tcPr>
          <w:p w14:paraId="43F700F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5ED17DC" w14:textId="1FD8408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3B95719" w14:textId="462F30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84F1D72" w14:textId="1B5C4C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NR_IAB-Perf</w:t>
            </w:r>
          </w:p>
        </w:tc>
        <w:tc>
          <w:tcPr>
            <w:tcW w:w="511" w:type="pct"/>
          </w:tcPr>
          <w:p w14:paraId="2E295D35" w14:textId="3EFACD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5F70264" w14:textId="77777777" w:rsidTr="007D5367">
        <w:tc>
          <w:tcPr>
            <w:tcW w:w="586" w:type="pct"/>
          </w:tcPr>
          <w:p w14:paraId="62022126" w14:textId="60238A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R4-2413550</w:t>
            </w:r>
          </w:p>
        </w:tc>
        <w:tc>
          <w:tcPr>
            <w:tcW w:w="1030" w:type="pct"/>
          </w:tcPr>
          <w:p w14:paraId="06BEACC3" w14:textId="4E841D1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(NR_IAB-Perf) CR to 38.176-1 Correction on the IAB requirement</w:t>
            </w:r>
          </w:p>
        </w:tc>
        <w:tc>
          <w:tcPr>
            <w:tcW w:w="517" w:type="pct"/>
          </w:tcPr>
          <w:p w14:paraId="5BF67547" w14:textId="3D5E0D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18FE06BA" w14:textId="5C49D5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38.176-1</w:t>
            </w:r>
          </w:p>
        </w:tc>
        <w:tc>
          <w:tcPr>
            <w:tcW w:w="317" w:type="pct"/>
          </w:tcPr>
          <w:p w14:paraId="6454D08E" w14:textId="177E5EC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0057</w:t>
            </w:r>
          </w:p>
        </w:tc>
        <w:tc>
          <w:tcPr>
            <w:tcW w:w="272" w:type="pct"/>
          </w:tcPr>
          <w:p w14:paraId="24D1C043" w14:textId="660623EC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1DC99AAA" w14:textId="149D00B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5A3F3ACE" w14:textId="6630EFC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6BFE2E0" w14:textId="7E6B7E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NR_IAB-Perf</w:t>
            </w:r>
          </w:p>
        </w:tc>
        <w:tc>
          <w:tcPr>
            <w:tcW w:w="511" w:type="pct"/>
          </w:tcPr>
          <w:p w14:paraId="4A6F96BF" w14:textId="7CED8D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9137DE2" w14:textId="77777777" w:rsidTr="007D5367">
        <w:tc>
          <w:tcPr>
            <w:tcW w:w="586" w:type="pct"/>
          </w:tcPr>
          <w:p w14:paraId="1F8D71ED" w14:textId="1BD0FF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R4-2412156</w:t>
            </w:r>
          </w:p>
        </w:tc>
        <w:tc>
          <w:tcPr>
            <w:tcW w:w="1030" w:type="pct"/>
          </w:tcPr>
          <w:p w14:paraId="105844CD" w14:textId="3BD929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38.176-1: Correction on mIAB-MT requirement</w:t>
            </w:r>
          </w:p>
        </w:tc>
        <w:tc>
          <w:tcPr>
            <w:tcW w:w="517" w:type="pct"/>
          </w:tcPr>
          <w:p w14:paraId="25542CB0" w14:textId="151BCA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294328F7" w14:textId="6630DC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38.176-1</w:t>
            </w:r>
          </w:p>
        </w:tc>
        <w:tc>
          <w:tcPr>
            <w:tcW w:w="317" w:type="pct"/>
          </w:tcPr>
          <w:p w14:paraId="10875B15" w14:textId="7B95BF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0058</w:t>
            </w:r>
          </w:p>
        </w:tc>
        <w:tc>
          <w:tcPr>
            <w:tcW w:w="272" w:type="pct"/>
          </w:tcPr>
          <w:p w14:paraId="33BDF5D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98C2DD1" w14:textId="3ACE915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1C66B11" w14:textId="21A98A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2406313C" w14:textId="00277B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NR_IAB-Perf</w:t>
            </w:r>
          </w:p>
        </w:tc>
        <w:tc>
          <w:tcPr>
            <w:tcW w:w="511" w:type="pct"/>
          </w:tcPr>
          <w:p w14:paraId="1C9B9E45" w14:textId="05C267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F1ED2D5" w14:textId="77777777" w:rsidTr="007D5367">
        <w:tc>
          <w:tcPr>
            <w:tcW w:w="586" w:type="pct"/>
          </w:tcPr>
          <w:p w14:paraId="4F54B60C" w14:textId="3C8B25F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R4-2412154</w:t>
            </w:r>
          </w:p>
        </w:tc>
        <w:tc>
          <w:tcPr>
            <w:tcW w:w="1030" w:type="pct"/>
          </w:tcPr>
          <w:p w14:paraId="7FD8D847" w14:textId="413D81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38.176-2: Correction on mIAB-MT radiated requirement</w:t>
            </w:r>
          </w:p>
        </w:tc>
        <w:tc>
          <w:tcPr>
            <w:tcW w:w="517" w:type="pct"/>
          </w:tcPr>
          <w:p w14:paraId="3CEE078A" w14:textId="6FA596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12A41AC4" w14:textId="3E8F855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38.176-2</w:t>
            </w:r>
          </w:p>
        </w:tc>
        <w:tc>
          <w:tcPr>
            <w:tcW w:w="317" w:type="pct"/>
          </w:tcPr>
          <w:p w14:paraId="3CA39EAE" w14:textId="22FB03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0059</w:t>
            </w:r>
          </w:p>
        </w:tc>
        <w:tc>
          <w:tcPr>
            <w:tcW w:w="272" w:type="pct"/>
          </w:tcPr>
          <w:p w14:paraId="6C0B4C0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86FB78E" w14:textId="12C59F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0E1795C" w14:textId="428133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4F98FCC" w14:textId="71A80D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NR_mobile_IAB-Perf</w:t>
            </w:r>
          </w:p>
        </w:tc>
        <w:tc>
          <w:tcPr>
            <w:tcW w:w="511" w:type="pct"/>
          </w:tcPr>
          <w:p w14:paraId="150E42A1" w14:textId="571F79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1984CDB" w14:textId="77777777" w:rsidTr="007D5367">
        <w:tc>
          <w:tcPr>
            <w:tcW w:w="586" w:type="pct"/>
          </w:tcPr>
          <w:p w14:paraId="7A498FF0" w14:textId="7AC966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R4-2412344</w:t>
            </w:r>
          </w:p>
        </w:tc>
        <w:tc>
          <w:tcPr>
            <w:tcW w:w="1030" w:type="pct"/>
          </w:tcPr>
          <w:p w14:paraId="7323DA21" w14:textId="1B6530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(NR_IAB-Perf) CR to 38.176-2: Correction of ACLR absolute limit</w:t>
            </w:r>
          </w:p>
        </w:tc>
        <w:tc>
          <w:tcPr>
            <w:tcW w:w="517" w:type="pct"/>
          </w:tcPr>
          <w:p w14:paraId="41740C37" w14:textId="140334D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</w:t>
            </w:r>
          </w:p>
        </w:tc>
        <w:tc>
          <w:tcPr>
            <w:tcW w:w="368" w:type="pct"/>
          </w:tcPr>
          <w:p w14:paraId="1C0566EF" w14:textId="5A0FAD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38.176-2</w:t>
            </w:r>
          </w:p>
        </w:tc>
        <w:tc>
          <w:tcPr>
            <w:tcW w:w="317" w:type="pct"/>
          </w:tcPr>
          <w:p w14:paraId="164AA735" w14:textId="268EF9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0060</w:t>
            </w:r>
          </w:p>
        </w:tc>
        <w:tc>
          <w:tcPr>
            <w:tcW w:w="272" w:type="pct"/>
          </w:tcPr>
          <w:p w14:paraId="48FD619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B94ABD4" w14:textId="55F6CB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5190A7AD" w14:textId="77E83B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57D7283" w14:textId="2330D22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NR_IAB-Perf</w:t>
            </w:r>
          </w:p>
        </w:tc>
        <w:tc>
          <w:tcPr>
            <w:tcW w:w="511" w:type="pct"/>
          </w:tcPr>
          <w:p w14:paraId="289EDD30" w14:textId="22FAFD8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C728D66" w14:textId="77777777" w:rsidTr="007D5367">
        <w:tc>
          <w:tcPr>
            <w:tcW w:w="586" w:type="pct"/>
          </w:tcPr>
          <w:p w14:paraId="456E5FBA" w14:textId="11A75E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R4-2413571</w:t>
            </w:r>
          </w:p>
        </w:tc>
        <w:tc>
          <w:tcPr>
            <w:tcW w:w="1030" w:type="pct"/>
          </w:tcPr>
          <w:p w14:paraId="365B3B5C" w14:textId="5CD08E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(NR_IAB-Perf) CR to 38.176-2: Correction of ACLR absolute limit and OBUE limit</w:t>
            </w:r>
          </w:p>
        </w:tc>
        <w:tc>
          <w:tcPr>
            <w:tcW w:w="517" w:type="pct"/>
          </w:tcPr>
          <w:p w14:paraId="65011BA0" w14:textId="47E8C3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NEC, Ericsson</w:t>
            </w:r>
          </w:p>
        </w:tc>
        <w:tc>
          <w:tcPr>
            <w:tcW w:w="368" w:type="pct"/>
          </w:tcPr>
          <w:p w14:paraId="768DB5D8" w14:textId="47A104F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38.176-2</w:t>
            </w:r>
          </w:p>
        </w:tc>
        <w:tc>
          <w:tcPr>
            <w:tcW w:w="317" w:type="pct"/>
          </w:tcPr>
          <w:p w14:paraId="35860ED0" w14:textId="0747DD5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0060</w:t>
            </w:r>
          </w:p>
        </w:tc>
        <w:tc>
          <w:tcPr>
            <w:tcW w:w="272" w:type="pct"/>
          </w:tcPr>
          <w:p w14:paraId="72F31867" w14:textId="6B03C84B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72FC1543" w14:textId="0B27D6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4BC89045" w14:textId="124CF9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8537451" w14:textId="2DFD8F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NR_IAB-Perf</w:t>
            </w:r>
          </w:p>
        </w:tc>
        <w:tc>
          <w:tcPr>
            <w:tcW w:w="511" w:type="pct"/>
          </w:tcPr>
          <w:p w14:paraId="64A22BAE" w14:textId="737029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6D850F5" w14:textId="77777777" w:rsidTr="007D5367">
        <w:tc>
          <w:tcPr>
            <w:tcW w:w="586" w:type="pct"/>
          </w:tcPr>
          <w:p w14:paraId="1DCD9FAC" w14:textId="43A69F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R4-2412345</w:t>
            </w:r>
          </w:p>
        </w:tc>
        <w:tc>
          <w:tcPr>
            <w:tcW w:w="1030" w:type="pct"/>
          </w:tcPr>
          <w:p w14:paraId="74733F81" w14:textId="6A52D1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(NR_IAB-Perf) CR to 38.176-2: Correction of ACLR absolute limit and OBUE limit</w:t>
            </w:r>
          </w:p>
        </w:tc>
        <w:tc>
          <w:tcPr>
            <w:tcW w:w="517" w:type="pct"/>
          </w:tcPr>
          <w:p w14:paraId="045836A5" w14:textId="064357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NEC, Ericsson</w:t>
            </w:r>
          </w:p>
        </w:tc>
        <w:tc>
          <w:tcPr>
            <w:tcW w:w="368" w:type="pct"/>
          </w:tcPr>
          <w:p w14:paraId="4735184E" w14:textId="608B5D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38.176-2</w:t>
            </w:r>
          </w:p>
        </w:tc>
        <w:tc>
          <w:tcPr>
            <w:tcW w:w="317" w:type="pct"/>
          </w:tcPr>
          <w:p w14:paraId="5AF2434C" w14:textId="5D8A6E9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0061</w:t>
            </w:r>
          </w:p>
        </w:tc>
        <w:tc>
          <w:tcPr>
            <w:tcW w:w="272" w:type="pct"/>
          </w:tcPr>
          <w:p w14:paraId="1B0CA81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F98EF91" w14:textId="22C25A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92B6185" w14:textId="15073B7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0490EF8" w14:textId="5181EC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NR_IAB-Perf</w:t>
            </w:r>
          </w:p>
        </w:tc>
        <w:tc>
          <w:tcPr>
            <w:tcW w:w="511" w:type="pct"/>
          </w:tcPr>
          <w:p w14:paraId="1DD03044" w14:textId="004966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2AF55E0" w14:textId="77777777" w:rsidTr="007D5367">
        <w:tc>
          <w:tcPr>
            <w:tcW w:w="586" w:type="pct"/>
          </w:tcPr>
          <w:p w14:paraId="094D05F2" w14:textId="1B7E14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R4-2412346</w:t>
            </w:r>
          </w:p>
        </w:tc>
        <w:tc>
          <w:tcPr>
            <w:tcW w:w="1030" w:type="pct"/>
          </w:tcPr>
          <w:p w14:paraId="6AE9C431" w14:textId="4ED2CC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(NR_IAB-Perf) CR to 38.176-2: Correction of ACLR absolute limit and OBUE limit</w:t>
            </w:r>
          </w:p>
        </w:tc>
        <w:tc>
          <w:tcPr>
            <w:tcW w:w="517" w:type="pct"/>
          </w:tcPr>
          <w:p w14:paraId="25187D3F" w14:textId="0801DC1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NEC, Ericsson</w:t>
            </w:r>
          </w:p>
        </w:tc>
        <w:tc>
          <w:tcPr>
            <w:tcW w:w="368" w:type="pct"/>
          </w:tcPr>
          <w:p w14:paraId="37898DAA" w14:textId="4A6430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38.176-2</w:t>
            </w:r>
          </w:p>
        </w:tc>
        <w:tc>
          <w:tcPr>
            <w:tcW w:w="317" w:type="pct"/>
          </w:tcPr>
          <w:p w14:paraId="330C79F1" w14:textId="00B4AE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0062</w:t>
            </w:r>
          </w:p>
        </w:tc>
        <w:tc>
          <w:tcPr>
            <w:tcW w:w="272" w:type="pct"/>
          </w:tcPr>
          <w:p w14:paraId="00AEDB7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F25E73A" w14:textId="2E8F125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C248019" w14:textId="41BF7C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1F533732" w14:textId="6A0712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NR_IAB-Perf</w:t>
            </w:r>
          </w:p>
        </w:tc>
        <w:tc>
          <w:tcPr>
            <w:tcW w:w="511" w:type="pct"/>
          </w:tcPr>
          <w:p w14:paraId="5679333C" w14:textId="2C588A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F6D28EB" w14:textId="77777777" w:rsidTr="007D5367">
        <w:tc>
          <w:tcPr>
            <w:tcW w:w="586" w:type="pct"/>
          </w:tcPr>
          <w:p w14:paraId="2A9549F0" w14:textId="69C76E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R4-2412987</w:t>
            </w:r>
          </w:p>
        </w:tc>
        <w:tc>
          <w:tcPr>
            <w:tcW w:w="1030" w:type="pct"/>
          </w:tcPr>
          <w:p w14:paraId="3C424DB6" w14:textId="22DB88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(NR_IAB-Perf) CR for TS 38.176-2, removal of scaling factor note 1 for IAB-MT type 1-O</w:t>
            </w:r>
          </w:p>
        </w:tc>
        <w:tc>
          <w:tcPr>
            <w:tcW w:w="517" w:type="pct"/>
          </w:tcPr>
          <w:p w14:paraId="56AC1612" w14:textId="5B1149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22D795B2" w14:textId="412B95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38.176-2</w:t>
            </w:r>
          </w:p>
        </w:tc>
        <w:tc>
          <w:tcPr>
            <w:tcW w:w="317" w:type="pct"/>
          </w:tcPr>
          <w:p w14:paraId="43968962" w14:textId="400A37F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0063</w:t>
            </w:r>
          </w:p>
        </w:tc>
        <w:tc>
          <w:tcPr>
            <w:tcW w:w="272" w:type="pct"/>
          </w:tcPr>
          <w:p w14:paraId="0121458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475061C" w14:textId="63126F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Rel-16</w:t>
            </w:r>
          </w:p>
        </w:tc>
        <w:tc>
          <w:tcPr>
            <w:tcW w:w="295" w:type="pct"/>
          </w:tcPr>
          <w:p w14:paraId="4878579C" w14:textId="555405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BC5CF37" w14:textId="1371AE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NR_IAB-Perf</w:t>
            </w:r>
          </w:p>
        </w:tc>
        <w:tc>
          <w:tcPr>
            <w:tcW w:w="511" w:type="pct"/>
          </w:tcPr>
          <w:p w14:paraId="7EAB5F1F" w14:textId="0B526F6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145E34C6" w14:textId="77777777" w:rsidTr="007D5367">
        <w:tc>
          <w:tcPr>
            <w:tcW w:w="586" w:type="pct"/>
          </w:tcPr>
          <w:p w14:paraId="2F0302BC" w14:textId="7D1B51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R4-2412988</w:t>
            </w:r>
          </w:p>
        </w:tc>
        <w:tc>
          <w:tcPr>
            <w:tcW w:w="1030" w:type="pct"/>
          </w:tcPr>
          <w:p w14:paraId="218CB08E" w14:textId="1C03C6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(NR_IAB-Perf) CR for TS 38.176-2, removal of scaling factor note 1 for IAB-MT type 1-O</w:t>
            </w:r>
          </w:p>
        </w:tc>
        <w:tc>
          <w:tcPr>
            <w:tcW w:w="517" w:type="pct"/>
          </w:tcPr>
          <w:p w14:paraId="2D5DEB4A" w14:textId="57EDF3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0718361A" w14:textId="5EA701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38.176-2</w:t>
            </w:r>
          </w:p>
        </w:tc>
        <w:tc>
          <w:tcPr>
            <w:tcW w:w="317" w:type="pct"/>
          </w:tcPr>
          <w:p w14:paraId="46E02A1C" w14:textId="47F58D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0064</w:t>
            </w:r>
          </w:p>
        </w:tc>
        <w:tc>
          <w:tcPr>
            <w:tcW w:w="272" w:type="pct"/>
          </w:tcPr>
          <w:p w14:paraId="20BC438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1772CDD" w14:textId="322FE0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04011B8A" w14:textId="71BF510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98A3D59" w14:textId="5394AC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NR_IAB-Perf</w:t>
            </w:r>
          </w:p>
        </w:tc>
        <w:tc>
          <w:tcPr>
            <w:tcW w:w="511" w:type="pct"/>
          </w:tcPr>
          <w:p w14:paraId="07604C5D" w14:textId="09B4ED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958413B" w14:textId="77777777" w:rsidTr="007D5367">
        <w:tc>
          <w:tcPr>
            <w:tcW w:w="586" w:type="pct"/>
          </w:tcPr>
          <w:p w14:paraId="12826DDE" w14:textId="79CB63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R4-2412989</w:t>
            </w:r>
          </w:p>
        </w:tc>
        <w:tc>
          <w:tcPr>
            <w:tcW w:w="1030" w:type="pct"/>
          </w:tcPr>
          <w:p w14:paraId="30BD879C" w14:textId="0AA2E14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(NR_IAB-Perf) CR for TS 38.176-2, removal of scaling factor note 1 for IAB-MT type 1-O</w:t>
            </w:r>
          </w:p>
        </w:tc>
        <w:tc>
          <w:tcPr>
            <w:tcW w:w="517" w:type="pct"/>
          </w:tcPr>
          <w:p w14:paraId="72083AB8" w14:textId="25A943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40C196E3" w14:textId="69941B0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38.176-2</w:t>
            </w:r>
          </w:p>
        </w:tc>
        <w:tc>
          <w:tcPr>
            <w:tcW w:w="317" w:type="pct"/>
          </w:tcPr>
          <w:p w14:paraId="5DC6479F" w14:textId="71DCD2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0065</w:t>
            </w:r>
          </w:p>
        </w:tc>
        <w:tc>
          <w:tcPr>
            <w:tcW w:w="272" w:type="pct"/>
          </w:tcPr>
          <w:p w14:paraId="1AB691B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900724A" w14:textId="3F9589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12D8129" w14:textId="66B94F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59C0DA89" w14:textId="6E2191C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NR_IAB-Perf</w:t>
            </w:r>
          </w:p>
        </w:tc>
        <w:tc>
          <w:tcPr>
            <w:tcW w:w="511" w:type="pct"/>
          </w:tcPr>
          <w:p w14:paraId="568C8F09" w14:textId="18E174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64AD4C80" w14:textId="77777777" w:rsidTr="007D5367">
        <w:tc>
          <w:tcPr>
            <w:tcW w:w="586" w:type="pct"/>
          </w:tcPr>
          <w:p w14:paraId="3AFBCF66" w14:textId="675CC2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R4-2411039</w:t>
            </w:r>
          </w:p>
        </w:tc>
        <w:tc>
          <w:tcPr>
            <w:tcW w:w="1030" w:type="pct"/>
          </w:tcPr>
          <w:p w14:paraId="69505FDB" w14:textId="6CB11A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(NR_NTN_enh-Perf) CR on PUSCH demodulation requirements for 38.181</w:t>
            </w:r>
          </w:p>
        </w:tc>
        <w:tc>
          <w:tcPr>
            <w:tcW w:w="517" w:type="pct"/>
          </w:tcPr>
          <w:p w14:paraId="4B7A52AA" w14:textId="614DFD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2EC21222" w14:textId="08018C6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663E7C0A" w14:textId="3E7350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0032</w:t>
            </w:r>
          </w:p>
        </w:tc>
        <w:tc>
          <w:tcPr>
            <w:tcW w:w="272" w:type="pct"/>
          </w:tcPr>
          <w:p w14:paraId="062975B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F966890" w14:textId="68DFB6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8365027" w14:textId="695864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6ADBB1D" w14:textId="7F0D75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31F0244C" w14:textId="426E30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20BE6C6" w14:textId="77777777" w:rsidTr="007D5367">
        <w:tc>
          <w:tcPr>
            <w:tcW w:w="586" w:type="pct"/>
          </w:tcPr>
          <w:p w14:paraId="75CB8403" w14:textId="5DA10A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R4-2413473</w:t>
            </w:r>
          </w:p>
        </w:tc>
        <w:tc>
          <w:tcPr>
            <w:tcW w:w="1030" w:type="pct"/>
          </w:tcPr>
          <w:p w14:paraId="1B946EF0" w14:textId="062D0D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(NR_NTN_enh-Perf) CR on PUSCH demodulation requirements for 38.181</w:t>
            </w:r>
          </w:p>
        </w:tc>
        <w:tc>
          <w:tcPr>
            <w:tcW w:w="517" w:type="pct"/>
          </w:tcPr>
          <w:p w14:paraId="2870ACCE" w14:textId="096BB4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05A2167C" w14:textId="03F68E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364536A4" w14:textId="24C66F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0032</w:t>
            </w:r>
          </w:p>
        </w:tc>
        <w:tc>
          <w:tcPr>
            <w:tcW w:w="272" w:type="pct"/>
          </w:tcPr>
          <w:p w14:paraId="184DEFC5" w14:textId="6BC3176C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0F42945" w14:textId="366674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1DFE13B" w14:textId="1386E2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4D071DE" w14:textId="38B45F0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7BAD4A64" w14:textId="7AAF1DA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1C68C00C" w14:textId="77777777" w:rsidTr="007D5367">
        <w:tc>
          <w:tcPr>
            <w:tcW w:w="586" w:type="pct"/>
          </w:tcPr>
          <w:p w14:paraId="60D50638" w14:textId="799C42C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R4-2411051</w:t>
            </w:r>
          </w:p>
        </w:tc>
        <w:tc>
          <w:tcPr>
            <w:tcW w:w="1030" w:type="pct"/>
          </w:tcPr>
          <w:p w14:paraId="675C752C" w14:textId="7AB9E1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TS 38.181, Correction on NTN SAN requirement reference points</w:t>
            </w:r>
          </w:p>
        </w:tc>
        <w:tc>
          <w:tcPr>
            <w:tcW w:w="517" w:type="pct"/>
          </w:tcPr>
          <w:p w14:paraId="6108093A" w14:textId="4807CBB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0C56D3A9" w14:textId="6E1EC2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7A02A8D9" w14:textId="2D1D9F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0033</w:t>
            </w:r>
          </w:p>
        </w:tc>
        <w:tc>
          <w:tcPr>
            <w:tcW w:w="272" w:type="pct"/>
          </w:tcPr>
          <w:p w14:paraId="53147E5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43FFD5D" w14:textId="647F219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5E7BB3E" w14:textId="7C3791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60706ED" w14:textId="7ADEE63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26A17DED" w14:textId="54337F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postponed</w:t>
            </w:r>
          </w:p>
        </w:tc>
      </w:tr>
      <w:tr w:rsidR="007D5367" w:rsidRPr="007D5367" w14:paraId="07D194F1" w14:textId="77777777" w:rsidTr="007D5367">
        <w:tc>
          <w:tcPr>
            <w:tcW w:w="586" w:type="pct"/>
          </w:tcPr>
          <w:p w14:paraId="19A2E86D" w14:textId="0E4B9F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R4-2411134</w:t>
            </w:r>
          </w:p>
        </w:tc>
        <w:tc>
          <w:tcPr>
            <w:tcW w:w="1030" w:type="pct"/>
          </w:tcPr>
          <w:p w14:paraId="19BB4A68" w14:textId="06336D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(NR_NTN_enh-Perf)CR for TS 38.181, Correction on general SAN transmitter spurious emission limits for SAN type 2-O</w:t>
            </w:r>
          </w:p>
        </w:tc>
        <w:tc>
          <w:tcPr>
            <w:tcW w:w="517" w:type="pct"/>
          </w:tcPr>
          <w:p w14:paraId="41224316" w14:textId="7DEDA3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5A746B86" w14:textId="209579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3F4DC6ED" w14:textId="215492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0034</w:t>
            </w:r>
          </w:p>
        </w:tc>
        <w:tc>
          <w:tcPr>
            <w:tcW w:w="272" w:type="pct"/>
          </w:tcPr>
          <w:p w14:paraId="25D5445F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1ACB4ED" w14:textId="4474A76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9A5955A" w14:textId="4A465B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05F92D0" w14:textId="0833213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2D8FFC5F" w14:textId="2C8E11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F0B36E6" w14:textId="77777777" w:rsidTr="007D5367">
        <w:tc>
          <w:tcPr>
            <w:tcW w:w="586" w:type="pct"/>
          </w:tcPr>
          <w:p w14:paraId="4264E334" w14:textId="6C4617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R4-2412296</w:t>
            </w:r>
          </w:p>
        </w:tc>
        <w:tc>
          <w:tcPr>
            <w:tcW w:w="1030" w:type="pct"/>
          </w:tcPr>
          <w:p w14:paraId="336D2CBD" w14:textId="5810E1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(NR_NTN_solutions-Perf) CR to 38.181 correction on FRC and naming alignment</w:t>
            </w:r>
          </w:p>
        </w:tc>
        <w:tc>
          <w:tcPr>
            <w:tcW w:w="517" w:type="pct"/>
          </w:tcPr>
          <w:p w14:paraId="7E5A293F" w14:textId="1AA3DB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3ED46E0" w14:textId="1B192E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20C4FC48" w14:textId="300BEFA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0035</w:t>
            </w:r>
          </w:p>
        </w:tc>
        <w:tc>
          <w:tcPr>
            <w:tcW w:w="272" w:type="pct"/>
          </w:tcPr>
          <w:p w14:paraId="400F282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08348E4" w14:textId="54F676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7901091" w14:textId="0E1D64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CD87E4B" w14:textId="1893AE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3871C123" w14:textId="7486EB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19C6B11C" w14:textId="77777777" w:rsidTr="007D5367">
        <w:tc>
          <w:tcPr>
            <w:tcW w:w="586" w:type="pct"/>
          </w:tcPr>
          <w:p w14:paraId="23EE9A4D" w14:textId="7685406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R4-2413580</w:t>
            </w:r>
          </w:p>
        </w:tc>
        <w:tc>
          <w:tcPr>
            <w:tcW w:w="1030" w:type="pct"/>
          </w:tcPr>
          <w:p w14:paraId="13A234B2" w14:textId="7105C42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(NR_NTN_solutions-Perf) CR to 38.181 correction on FRC and naming alignment</w:t>
            </w:r>
          </w:p>
        </w:tc>
        <w:tc>
          <w:tcPr>
            <w:tcW w:w="517" w:type="pct"/>
          </w:tcPr>
          <w:p w14:paraId="50CC5765" w14:textId="0543FB3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Samsung</w:t>
            </w:r>
          </w:p>
        </w:tc>
        <w:tc>
          <w:tcPr>
            <w:tcW w:w="368" w:type="pct"/>
          </w:tcPr>
          <w:p w14:paraId="4A41A983" w14:textId="1C0A4D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5410EF0A" w14:textId="525DF1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0035</w:t>
            </w:r>
          </w:p>
        </w:tc>
        <w:tc>
          <w:tcPr>
            <w:tcW w:w="272" w:type="pct"/>
          </w:tcPr>
          <w:p w14:paraId="28AF346A" w14:textId="7910E1C3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47AA1EB" w14:textId="17B1F5D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FA2A54A" w14:textId="2130360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2DABD775" w14:textId="51969CD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34757999" w14:textId="1A0BB1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0914FD8" w14:textId="77777777" w:rsidTr="007D5367">
        <w:tc>
          <w:tcPr>
            <w:tcW w:w="586" w:type="pct"/>
          </w:tcPr>
          <w:p w14:paraId="27CF0749" w14:textId="71B0E7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R4-2412297</w:t>
            </w:r>
          </w:p>
        </w:tc>
        <w:tc>
          <w:tcPr>
            <w:tcW w:w="1030" w:type="pct"/>
          </w:tcPr>
          <w:p w14:paraId="4C57392F" w14:textId="2AA4CE5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38.181 on Demod FR1-NTN manufactory declaration, applicability rule, FRC alignments and propogation corrections</w:t>
            </w:r>
          </w:p>
        </w:tc>
        <w:tc>
          <w:tcPr>
            <w:tcW w:w="517" w:type="pct"/>
          </w:tcPr>
          <w:p w14:paraId="4939ACB8" w14:textId="0F8D4AC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Ericsson, Samsung</w:t>
            </w:r>
          </w:p>
        </w:tc>
        <w:tc>
          <w:tcPr>
            <w:tcW w:w="368" w:type="pct"/>
          </w:tcPr>
          <w:p w14:paraId="44A3F738" w14:textId="3A7BA1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614FFA28" w14:textId="33E3C54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0036</w:t>
            </w:r>
          </w:p>
        </w:tc>
        <w:tc>
          <w:tcPr>
            <w:tcW w:w="272" w:type="pct"/>
          </w:tcPr>
          <w:p w14:paraId="543CB01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73B465B" w14:textId="4413B4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806E427" w14:textId="42F4AA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B6B96DE" w14:textId="3F4262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29878F4D" w14:textId="70B7F00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57E60C44" w14:textId="77777777" w:rsidTr="007D5367">
        <w:tc>
          <w:tcPr>
            <w:tcW w:w="586" w:type="pct"/>
          </w:tcPr>
          <w:p w14:paraId="39F03AF4" w14:textId="2F7160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R4-2412300</w:t>
            </w:r>
          </w:p>
        </w:tc>
        <w:tc>
          <w:tcPr>
            <w:tcW w:w="1030" w:type="pct"/>
          </w:tcPr>
          <w:p w14:paraId="50127D01" w14:textId="2B977E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38.181 correction on FRC and naming alignment</w:t>
            </w:r>
          </w:p>
        </w:tc>
        <w:tc>
          <w:tcPr>
            <w:tcW w:w="517" w:type="pct"/>
          </w:tcPr>
          <w:p w14:paraId="70526B73" w14:textId="6DD36B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24F0FDAF" w14:textId="62D1647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4C40F36C" w14:textId="160954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0037</w:t>
            </w:r>
          </w:p>
        </w:tc>
        <w:tc>
          <w:tcPr>
            <w:tcW w:w="272" w:type="pct"/>
          </w:tcPr>
          <w:p w14:paraId="72C74FB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3495B38" w14:textId="7EFD54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03D616B" w14:textId="57A843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DCEF2D5" w14:textId="6D346C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27468842" w14:textId="0F2B14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FBA33E2" w14:textId="77777777" w:rsidTr="007D5367">
        <w:tc>
          <w:tcPr>
            <w:tcW w:w="586" w:type="pct"/>
          </w:tcPr>
          <w:p w14:paraId="53EE9FA0" w14:textId="256570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R4-2413541</w:t>
            </w:r>
          </w:p>
        </w:tc>
        <w:tc>
          <w:tcPr>
            <w:tcW w:w="1030" w:type="pct"/>
          </w:tcPr>
          <w:p w14:paraId="046E9CBD" w14:textId="3F9E3F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(NR_NTN_solutions-Core) CR to 38.181 correction on FRC and naming alignment</w:t>
            </w:r>
          </w:p>
        </w:tc>
        <w:tc>
          <w:tcPr>
            <w:tcW w:w="517" w:type="pct"/>
          </w:tcPr>
          <w:p w14:paraId="227FA972" w14:textId="34FBE2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16944964" w14:textId="3E2748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51D04609" w14:textId="04160E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0037</w:t>
            </w:r>
          </w:p>
        </w:tc>
        <w:tc>
          <w:tcPr>
            <w:tcW w:w="272" w:type="pct"/>
          </w:tcPr>
          <w:p w14:paraId="3E1BB6C3" w14:textId="5D372BD3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483F3B78" w14:textId="28992A0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3CD94243" w14:textId="16ED0E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5CFCBBE" w14:textId="1F522FC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3FC83C33" w14:textId="2F0083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B473269" w14:textId="77777777" w:rsidTr="007D5367">
        <w:tc>
          <w:tcPr>
            <w:tcW w:w="586" w:type="pct"/>
          </w:tcPr>
          <w:p w14:paraId="3377CF3D" w14:textId="6565B6F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R4-2412301</w:t>
            </w:r>
          </w:p>
        </w:tc>
        <w:tc>
          <w:tcPr>
            <w:tcW w:w="1030" w:type="pct"/>
          </w:tcPr>
          <w:p w14:paraId="16563619" w14:textId="0A2A07B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NR_NTN_solutions-Core) CR for 38.181 on RF FR1-NTN FRC alignments</w:t>
            </w:r>
          </w:p>
        </w:tc>
        <w:tc>
          <w:tcPr>
            <w:tcW w:w="517" w:type="pct"/>
          </w:tcPr>
          <w:p w14:paraId="046615E2" w14:textId="0977B2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5B622670" w14:textId="501543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5F697E63" w14:textId="5ABF7B2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0038</w:t>
            </w:r>
          </w:p>
        </w:tc>
        <w:tc>
          <w:tcPr>
            <w:tcW w:w="272" w:type="pct"/>
          </w:tcPr>
          <w:p w14:paraId="6D2284C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04D17A4" w14:textId="7EE464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890DBE7" w14:textId="1AF175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850E0EB" w14:textId="3C2EA2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NR_NTN_solutions-Core</w:t>
            </w:r>
          </w:p>
        </w:tc>
        <w:tc>
          <w:tcPr>
            <w:tcW w:w="511" w:type="pct"/>
          </w:tcPr>
          <w:p w14:paraId="11D17376" w14:textId="64184A0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A9F80AB" w14:textId="77777777" w:rsidTr="007D5367">
        <w:tc>
          <w:tcPr>
            <w:tcW w:w="586" w:type="pct"/>
          </w:tcPr>
          <w:p w14:paraId="7817BF7F" w14:textId="2417D07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R4-2412303</w:t>
            </w:r>
          </w:p>
        </w:tc>
        <w:tc>
          <w:tcPr>
            <w:tcW w:w="1030" w:type="pct"/>
          </w:tcPr>
          <w:p w14:paraId="421A62CC" w14:textId="40A4AB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(NR_NTN_enh-Core) CR to 38.181 correction on FRC and naming alignment</w:t>
            </w:r>
          </w:p>
        </w:tc>
        <w:tc>
          <w:tcPr>
            <w:tcW w:w="517" w:type="pct"/>
          </w:tcPr>
          <w:p w14:paraId="094D0919" w14:textId="085B459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6B62C784" w14:textId="3089BD1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478CFF13" w14:textId="2F2748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0039</w:t>
            </w:r>
          </w:p>
        </w:tc>
        <w:tc>
          <w:tcPr>
            <w:tcW w:w="272" w:type="pct"/>
          </w:tcPr>
          <w:p w14:paraId="072259F1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4BE12474" w14:textId="11063B9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7404EEF" w14:textId="37287B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920E3AB" w14:textId="271E613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1DCADD7B" w14:textId="53833C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6CB2B73" w14:textId="77777777" w:rsidTr="007D5367">
        <w:tc>
          <w:tcPr>
            <w:tcW w:w="586" w:type="pct"/>
          </w:tcPr>
          <w:p w14:paraId="7AD20B02" w14:textId="3B4E82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R4-2412305</w:t>
            </w:r>
          </w:p>
        </w:tc>
        <w:tc>
          <w:tcPr>
            <w:tcW w:w="1030" w:type="pct"/>
          </w:tcPr>
          <w:p w14:paraId="66FD560B" w14:textId="4DF6995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(NR_NTN_enh-Perf) CR to 38.181 correction on FRC and naming alignment</w:t>
            </w:r>
          </w:p>
        </w:tc>
        <w:tc>
          <w:tcPr>
            <w:tcW w:w="517" w:type="pct"/>
          </w:tcPr>
          <w:p w14:paraId="1FDAC9D3" w14:textId="08651D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277D77B9" w14:textId="2A373B7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1366C668" w14:textId="23F032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0040</w:t>
            </w:r>
          </w:p>
        </w:tc>
        <w:tc>
          <w:tcPr>
            <w:tcW w:w="272" w:type="pct"/>
          </w:tcPr>
          <w:p w14:paraId="68D6413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E90FF72" w14:textId="50D0E0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1BA4AD28" w14:textId="784864A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7938B03" w14:textId="0C4A34A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12489D67" w14:textId="15D2F0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3711BF42" w14:textId="77777777" w:rsidTr="007D5367">
        <w:tc>
          <w:tcPr>
            <w:tcW w:w="586" w:type="pct"/>
          </w:tcPr>
          <w:p w14:paraId="1447A955" w14:textId="3EE3182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R4-2413474</w:t>
            </w:r>
          </w:p>
        </w:tc>
        <w:tc>
          <w:tcPr>
            <w:tcW w:w="1030" w:type="pct"/>
          </w:tcPr>
          <w:p w14:paraId="1C37D4E8" w14:textId="2921529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(NR_NTN_enh-Perf) CR to 38.181 correction on FRC and naming alignment</w:t>
            </w:r>
          </w:p>
        </w:tc>
        <w:tc>
          <w:tcPr>
            <w:tcW w:w="517" w:type="pct"/>
          </w:tcPr>
          <w:p w14:paraId="24EF9682" w14:textId="7E6AA2A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Ericsson</w:t>
            </w:r>
          </w:p>
        </w:tc>
        <w:tc>
          <w:tcPr>
            <w:tcW w:w="368" w:type="pct"/>
          </w:tcPr>
          <w:p w14:paraId="166DC4FB" w14:textId="5BEED0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0C2A9D2A" w14:textId="73B499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0040</w:t>
            </w:r>
          </w:p>
        </w:tc>
        <w:tc>
          <w:tcPr>
            <w:tcW w:w="272" w:type="pct"/>
          </w:tcPr>
          <w:p w14:paraId="59DC0EC7" w14:textId="72728158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A2FBCCF" w14:textId="2DD8FA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46B4D35" w14:textId="781DC2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37DB555" w14:textId="28B352F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68A257DE" w14:textId="0282D60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4579FA74" w14:textId="77777777" w:rsidTr="007D5367">
        <w:tc>
          <w:tcPr>
            <w:tcW w:w="586" w:type="pct"/>
          </w:tcPr>
          <w:p w14:paraId="33DB5D19" w14:textId="738A072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R4-2412485</w:t>
            </w:r>
          </w:p>
        </w:tc>
        <w:tc>
          <w:tcPr>
            <w:tcW w:w="1030" w:type="pct"/>
          </w:tcPr>
          <w:p w14:paraId="018F4800" w14:textId="114193A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TS 38.181, Correction on NTN SAN requirement reference points</w:t>
            </w:r>
          </w:p>
        </w:tc>
        <w:tc>
          <w:tcPr>
            <w:tcW w:w="517" w:type="pct"/>
          </w:tcPr>
          <w:p w14:paraId="70C9D926" w14:textId="1BC931F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CATT</w:t>
            </w:r>
          </w:p>
        </w:tc>
        <w:tc>
          <w:tcPr>
            <w:tcW w:w="368" w:type="pct"/>
          </w:tcPr>
          <w:p w14:paraId="0A9C8D02" w14:textId="108EF6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32DA2AAB" w14:textId="57A390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0041</w:t>
            </w:r>
          </w:p>
        </w:tc>
        <w:tc>
          <w:tcPr>
            <w:tcW w:w="272" w:type="pct"/>
          </w:tcPr>
          <w:p w14:paraId="76A3AAA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FD69BE9" w14:textId="38FBC21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728325A" w14:textId="2D51DF1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0C209884" w14:textId="38E792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5987B00E" w14:textId="26FB67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16677507" w14:textId="77777777" w:rsidTr="007D5367">
        <w:tc>
          <w:tcPr>
            <w:tcW w:w="586" w:type="pct"/>
          </w:tcPr>
          <w:p w14:paraId="1C601306" w14:textId="1A0147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R4-2412774</w:t>
            </w:r>
          </w:p>
        </w:tc>
        <w:tc>
          <w:tcPr>
            <w:tcW w:w="1030" w:type="pct"/>
          </w:tcPr>
          <w:p w14:paraId="2CC68959" w14:textId="3E1F635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NTN OTA performance requirements for PUCCH</w:t>
            </w:r>
          </w:p>
        </w:tc>
        <w:tc>
          <w:tcPr>
            <w:tcW w:w="517" w:type="pct"/>
          </w:tcPr>
          <w:p w14:paraId="578FEFB3" w14:textId="5533DD6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47EB9419" w14:textId="41C15A2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339D5667" w14:textId="31ABC0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0042</w:t>
            </w:r>
          </w:p>
        </w:tc>
        <w:tc>
          <w:tcPr>
            <w:tcW w:w="272" w:type="pct"/>
          </w:tcPr>
          <w:p w14:paraId="360886A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022C1B0" w14:textId="25054C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06D2A91" w14:textId="5757FF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706EE46" w14:textId="65DF253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2FEF9D04" w14:textId="3CA313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72120169" w14:textId="77777777" w:rsidTr="007D5367">
        <w:tc>
          <w:tcPr>
            <w:tcW w:w="586" w:type="pct"/>
          </w:tcPr>
          <w:p w14:paraId="632D457B" w14:textId="37CD12D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R4-2413476</w:t>
            </w:r>
          </w:p>
        </w:tc>
        <w:tc>
          <w:tcPr>
            <w:tcW w:w="1030" w:type="pct"/>
          </w:tcPr>
          <w:p w14:paraId="5ACF643C" w14:textId="5158284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NTN OTA performance requirements for PUCCH</w:t>
            </w:r>
          </w:p>
        </w:tc>
        <w:tc>
          <w:tcPr>
            <w:tcW w:w="517" w:type="pct"/>
          </w:tcPr>
          <w:p w14:paraId="614548DB" w14:textId="3E0D2C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3A08EB73" w14:textId="1A6800B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033D7838" w14:textId="22EF9E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0042</w:t>
            </w:r>
          </w:p>
        </w:tc>
        <w:tc>
          <w:tcPr>
            <w:tcW w:w="272" w:type="pct"/>
          </w:tcPr>
          <w:p w14:paraId="68399CDC" w14:textId="5D970B8A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05439DB0" w14:textId="06A2848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E05136D" w14:textId="23C1F46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3C6EFB2" w14:textId="62C9B4F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31E67B39" w14:textId="6F310FC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4BB35E6" w14:textId="77777777" w:rsidTr="007D5367">
        <w:tc>
          <w:tcPr>
            <w:tcW w:w="586" w:type="pct"/>
          </w:tcPr>
          <w:p w14:paraId="1173DF1E" w14:textId="1D0F712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R4-2413440</w:t>
            </w:r>
          </w:p>
        </w:tc>
        <w:tc>
          <w:tcPr>
            <w:tcW w:w="1030" w:type="pct"/>
          </w:tcPr>
          <w:p w14:paraId="25433454" w14:textId="7473B7C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performance requirements for PUSCH in TS 38181</w:t>
            </w:r>
          </w:p>
        </w:tc>
        <w:tc>
          <w:tcPr>
            <w:tcW w:w="517" w:type="pct"/>
          </w:tcPr>
          <w:p w14:paraId="1E3B375C" w14:textId="165E67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60C78AC7" w14:textId="3EBDE59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6223E3A2" w14:textId="161ECE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0043</w:t>
            </w:r>
          </w:p>
        </w:tc>
        <w:tc>
          <w:tcPr>
            <w:tcW w:w="272" w:type="pct"/>
          </w:tcPr>
          <w:p w14:paraId="15E0BAE9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96F3630" w14:textId="36D907F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6A7EBC75" w14:textId="3F126FB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B10B95C" w14:textId="415548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6BA3C4A1" w14:textId="7FBFC29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44909739" w14:textId="77777777" w:rsidTr="007D5367">
        <w:tc>
          <w:tcPr>
            <w:tcW w:w="586" w:type="pct"/>
          </w:tcPr>
          <w:p w14:paraId="20293551" w14:textId="7A06426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R4-2413478</w:t>
            </w:r>
          </w:p>
        </w:tc>
        <w:tc>
          <w:tcPr>
            <w:tcW w:w="1030" w:type="pct"/>
          </w:tcPr>
          <w:p w14:paraId="67EF21CA" w14:textId="5D2DEA9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on performance requirements for PUSCH in TS 38181</w:t>
            </w:r>
          </w:p>
        </w:tc>
        <w:tc>
          <w:tcPr>
            <w:tcW w:w="517" w:type="pct"/>
          </w:tcPr>
          <w:p w14:paraId="5BF03984" w14:textId="458E85A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29DB75D0" w14:textId="07A9C1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634385E0" w14:textId="165F7C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0043</w:t>
            </w:r>
          </w:p>
        </w:tc>
        <w:tc>
          <w:tcPr>
            <w:tcW w:w="272" w:type="pct"/>
          </w:tcPr>
          <w:p w14:paraId="3073CFFF" w14:textId="6825880E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65FF3982" w14:textId="02E182C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B4E2232" w14:textId="206342F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4F829634" w14:textId="1B0CF7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NR_NTN_enh-Perf</w:t>
            </w:r>
          </w:p>
        </w:tc>
        <w:tc>
          <w:tcPr>
            <w:tcW w:w="511" w:type="pct"/>
          </w:tcPr>
          <w:p w14:paraId="5FC93203" w14:textId="5B8AED1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8107A6F" w14:textId="77777777" w:rsidTr="007D5367">
        <w:tc>
          <w:tcPr>
            <w:tcW w:w="586" w:type="pct"/>
          </w:tcPr>
          <w:p w14:paraId="179B3D3F" w14:textId="1B35AF2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R4-2413446</w:t>
            </w:r>
          </w:p>
        </w:tc>
        <w:tc>
          <w:tcPr>
            <w:tcW w:w="1030" w:type="pct"/>
          </w:tcPr>
          <w:p w14:paraId="398967BD" w14:textId="758CE8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(NR_NTN_solutions-Perf) Correction CR on performance requirements in TS 38181</w:t>
            </w:r>
          </w:p>
        </w:tc>
        <w:tc>
          <w:tcPr>
            <w:tcW w:w="517" w:type="pct"/>
          </w:tcPr>
          <w:p w14:paraId="675D8CEF" w14:textId="39BF2F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0AF48D69" w14:textId="767F5E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62E1ADCA" w14:textId="0F5B1A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0044</w:t>
            </w:r>
          </w:p>
        </w:tc>
        <w:tc>
          <w:tcPr>
            <w:tcW w:w="272" w:type="pct"/>
          </w:tcPr>
          <w:p w14:paraId="06D50484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51ADF2C" w14:textId="3504E0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62F05CB2" w14:textId="172B9A5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A20FDF8" w14:textId="7ECD11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1EBBDCC0" w14:textId="1C321FD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merged</w:t>
            </w:r>
          </w:p>
        </w:tc>
      </w:tr>
      <w:tr w:rsidR="007D5367" w:rsidRPr="007D5367" w14:paraId="34885C80" w14:textId="77777777" w:rsidTr="007D5367">
        <w:tc>
          <w:tcPr>
            <w:tcW w:w="586" w:type="pct"/>
          </w:tcPr>
          <w:p w14:paraId="199FDC96" w14:textId="6E5171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R4-2413447</w:t>
            </w:r>
          </w:p>
        </w:tc>
        <w:tc>
          <w:tcPr>
            <w:tcW w:w="1030" w:type="pct"/>
          </w:tcPr>
          <w:p w14:paraId="24DE2D27" w14:textId="458D036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(NR_NTN_solutions-Perf) Correction CR on performance requirements in TS 38181</w:t>
            </w:r>
          </w:p>
        </w:tc>
        <w:tc>
          <w:tcPr>
            <w:tcW w:w="517" w:type="pct"/>
          </w:tcPr>
          <w:p w14:paraId="7A76EFA8" w14:textId="4DC8E3D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Samsung</w:t>
            </w:r>
          </w:p>
        </w:tc>
        <w:tc>
          <w:tcPr>
            <w:tcW w:w="368" w:type="pct"/>
          </w:tcPr>
          <w:p w14:paraId="3FD4EC9A" w14:textId="2ED9328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38.181</w:t>
            </w:r>
          </w:p>
        </w:tc>
        <w:tc>
          <w:tcPr>
            <w:tcW w:w="317" w:type="pct"/>
          </w:tcPr>
          <w:p w14:paraId="6685B16D" w14:textId="5D7532B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0045</w:t>
            </w:r>
          </w:p>
        </w:tc>
        <w:tc>
          <w:tcPr>
            <w:tcW w:w="272" w:type="pct"/>
          </w:tcPr>
          <w:p w14:paraId="31F4888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0D25718B" w14:textId="7426D0F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70818935" w14:textId="102ABE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</w:t>
            </w:r>
          </w:p>
        </w:tc>
        <w:tc>
          <w:tcPr>
            <w:tcW w:w="736" w:type="pct"/>
          </w:tcPr>
          <w:p w14:paraId="34799A6F" w14:textId="52DC79E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NR_NTN_solutions-Perf</w:t>
            </w:r>
          </w:p>
        </w:tc>
        <w:tc>
          <w:tcPr>
            <w:tcW w:w="511" w:type="pct"/>
          </w:tcPr>
          <w:p w14:paraId="3826689F" w14:textId="6F3CFD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3568738C" w14:textId="77777777" w:rsidTr="007D5367">
        <w:tc>
          <w:tcPr>
            <w:tcW w:w="586" w:type="pct"/>
          </w:tcPr>
          <w:p w14:paraId="0ADA58E3" w14:textId="0325952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R4-2412426</w:t>
            </w:r>
          </w:p>
        </w:tc>
        <w:tc>
          <w:tcPr>
            <w:tcW w:w="1030" w:type="pct"/>
          </w:tcPr>
          <w:p w14:paraId="7590A1A0" w14:textId="53D8DE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(NR_FR1_lessthan_5MHz_BW-Core) CR on 38.307 Release independent reserved operating bands</w:t>
            </w:r>
          </w:p>
        </w:tc>
        <w:tc>
          <w:tcPr>
            <w:tcW w:w="517" w:type="pct"/>
          </w:tcPr>
          <w:p w14:paraId="48957AEC" w14:textId="41EDF6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29999D0E" w14:textId="6126F37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38.307</w:t>
            </w:r>
          </w:p>
        </w:tc>
        <w:tc>
          <w:tcPr>
            <w:tcW w:w="317" w:type="pct"/>
          </w:tcPr>
          <w:p w14:paraId="052AFC74" w14:textId="2E56B8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0170</w:t>
            </w:r>
          </w:p>
        </w:tc>
        <w:tc>
          <w:tcPr>
            <w:tcW w:w="272" w:type="pct"/>
          </w:tcPr>
          <w:p w14:paraId="5D23A3DD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B523831" w14:textId="4FDECD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C4280A6" w14:textId="31768D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E4E39C4" w14:textId="2C20B2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511" w:type="pct"/>
          </w:tcPr>
          <w:p w14:paraId="1A0B0FC3" w14:textId="7D5BDBD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not pursued</w:t>
            </w:r>
          </w:p>
        </w:tc>
      </w:tr>
      <w:tr w:rsidR="007D5367" w:rsidRPr="007D5367" w14:paraId="0487C284" w14:textId="77777777" w:rsidTr="007D5367">
        <w:tc>
          <w:tcPr>
            <w:tcW w:w="586" w:type="pct"/>
          </w:tcPr>
          <w:p w14:paraId="0EA60A58" w14:textId="673DE3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R4-2411139</w:t>
            </w:r>
          </w:p>
        </w:tc>
        <w:tc>
          <w:tcPr>
            <w:tcW w:w="1030" w:type="pct"/>
          </w:tcPr>
          <w:p w14:paraId="12E78D2A" w14:textId="4C512D6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(NR_NTN_LSband-Core) Correction of NS_05N in band n254</w:t>
            </w:r>
          </w:p>
        </w:tc>
        <w:tc>
          <w:tcPr>
            <w:tcW w:w="517" w:type="pct"/>
          </w:tcPr>
          <w:p w14:paraId="581F4AC4" w14:textId="6148044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Apple, Globalstar</w:t>
            </w:r>
          </w:p>
        </w:tc>
        <w:tc>
          <w:tcPr>
            <w:tcW w:w="368" w:type="pct"/>
          </w:tcPr>
          <w:p w14:paraId="4384181F" w14:textId="22D866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38.741</w:t>
            </w:r>
          </w:p>
        </w:tc>
        <w:tc>
          <w:tcPr>
            <w:tcW w:w="317" w:type="pct"/>
          </w:tcPr>
          <w:p w14:paraId="3D9E2BB6" w14:textId="62E0B5A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0002</w:t>
            </w:r>
          </w:p>
        </w:tc>
        <w:tc>
          <w:tcPr>
            <w:tcW w:w="272" w:type="pct"/>
          </w:tcPr>
          <w:p w14:paraId="77FFC5C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A5322E9" w14:textId="61A6C01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26F005D" w14:textId="5524BB3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76DC0B6" w14:textId="7D2F7D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NR_NTN_LSband-Core</w:t>
            </w:r>
          </w:p>
        </w:tc>
        <w:tc>
          <w:tcPr>
            <w:tcW w:w="511" w:type="pct"/>
          </w:tcPr>
          <w:p w14:paraId="1886C030" w14:textId="21F74AB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3C5F8B5" w14:textId="77777777" w:rsidTr="007D5367">
        <w:tc>
          <w:tcPr>
            <w:tcW w:w="586" w:type="pct"/>
          </w:tcPr>
          <w:p w14:paraId="2C828927" w14:textId="5CE2D90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R4-2413398</w:t>
            </w:r>
          </w:p>
        </w:tc>
        <w:tc>
          <w:tcPr>
            <w:tcW w:w="1030" w:type="pct"/>
          </w:tcPr>
          <w:p w14:paraId="26D456DD" w14:textId="05AC878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TR38.751 Receiver assumption and conclusions for FR2 multi-Rx demodulation evaluations</w:t>
            </w:r>
          </w:p>
        </w:tc>
        <w:tc>
          <w:tcPr>
            <w:tcW w:w="517" w:type="pct"/>
          </w:tcPr>
          <w:p w14:paraId="3B1530E1" w14:textId="46D849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QUALCOMM Europe Inc. - Spain</w:t>
            </w:r>
          </w:p>
        </w:tc>
        <w:tc>
          <w:tcPr>
            <w:tcW w:w="368" w:type="pct"/>
          </w:tcPr>
          <w:p w14:paraId="3701045A" w14:textId="7292CA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38.751</w:t>
            </w:r>
          </w:p>
        </w:tc>
        <w:tc>
          <w:tcPr>
            <w:tcW w:w="317" w:type="pct"/>
          </w:tcPr>
          <w:p w14:paraId="3D10B7A7" w14:textId="046EA8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0007</w:t>
            </w:r>
          </w:p>
        </w:tc>
        <w:tc>
          <w:tcPr>
            <w:tcW w:w="272" w:type="pct"/>
          </w:tcPr>
          <w:p w14:paraId="45625C08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69717AFE" w14:textId="24378C5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4188452E" w14:textId="02108B7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D</w:t>
            </w:r>
          </w:p>
        </w:tc>
        <w:tc>
          <w:tcPr>
            <w:tcW w:w="736" w:type="pct"/>
          </w:tcPr>
          <w:p w14:paraId="23D2C690" w14:textId="4FC389E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NR_FR2_multiRX_DL-Perf</w:t>
            </w:r>
          </w:p>
        </w:tc>
        <w:tc>
          <w:tcPr>
            <w:tcW w:w="511" w:type="pct"/>
          </w:tcPr>
          <w:p w14:paraId="68183569" w14:textId="1B8F5B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B4A6E99" w14:textId="77777777" w:rsidTr="007D5367">
        <w:tc>
          <w:tcPr>
            <w:tcW w:w="586" w:type="pct"/>
          </w:tcPr>
          <w:p w14:paraId="409CF9E1" w14:textId="6181B79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R4-2411599</w:t>
            </w:r>
          </w:p>
        </w:tc>
        <w:tc>
          <w:tcPr>
            <w:tcW w:w="1030" w:type="pct"/>
          </w:tcPr>
          <w:p w14:paraId="612AF9EA" w14:textId="486C73F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TR38.761 R18 adding the lab 5 channel mode validation for Band n1</w:t>
            </w:r>
          </w:p>
        </w:tc>
        <w:tc>
          <w:tcPr>
            <w:tcW w:w="517" w:type="pct"/>
          </w:tcPr>
          <w:p w14:paraId="48C2634B" w14:textId="03AABF3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Xiaomi</w:t>
            </w:r>
          </w:p>
        </w:tc>
        <w:tc>
          <w:tcPr>
            <w:tcW w:w="368" w:type="pct"/>
          </w:tcPr>
          <w:p w14:paraId="6468138E" w14:textId="4875DEE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38.761</w:t>
            </w:r>
          </w:p>
        </w:tc>
        <w:tc>
          <w:tcPr>
            <w:tcW w:w="317" w:type="pct"/>
          </w:tcPr>
          <w:p w14:paraId="07C30A3A" w14:textId="6CF4C9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0011</w:t>
            </w:r>
          </w:p>
        </w:tc>
        <w:tc>
          <w:tcPr>
            <w:tcW w:w="272" w:type="pct"/>
          </w:tcPr>
          <w:p w14:paraId="606C0C2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C1B90D5" w14:textId="05D33F4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8901299" w14:textId="142FBB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0A263B8C" w14:textId="06425B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NR_MIMO_OTA_enh-Core</w:t>
            </w:r>
          </w:p>
        </w:tc>
        <w:tc>
          <w:tcPr>
            <w:tcW w:w="511" w:type="pct"/>
          </w:tcPr>
          <w:p w14:paraId="77C713AB" w14:textId="3AB4011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0FA67131" w14:textId="77777777" w:rsidTr="007D5367">
        <w:tc>
          <w:tcPr>
            <w:tcW w:w="586" w:type="pct"/>
          </w:tcPr>
          <w:p w14:paraId="00F1CF41" w14:textId="7F511AB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R4-2413294</w:t>
            </w:r>
          </w:p>
        </w:tc>
        <w:tc>
          <w:tcPr>
            <w:tcW w:w="1030" w:type="pct"/>
          </w:tcPr>
          <w:p w14:paraId="57A8AAFB" w14:textId="657C09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(HPUE_FR1_FDD_NR_CADC_R18-Core) CR for 38.850: Corrections for CA_n71A-n77A PC2 n71</w:t>
            </w:r>
          </w:p>
        </w:tc>
        <w:tc>
          <w:tcPr>
            <w:tcW w:w="517" w:type="pct"/>
          </w:tcPr>
          <w:p w14:paraId="7CB44C21" w14:textId="6279AE1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T-Mobile USA</w:t>
            </w:r>
          </w:p>
        </w:tc>
        <w:tc>
          <w:tcPr>
            <w:tcW w:w="368" w:type="pct"/>
          </w:tcPr>
          <w:p w14:paraId="2BD97757" w14:textId="711863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38.850</w:t>
            </w:r>
          </w:p>
        </w:tc>
        <w:tc>
          <w:tcPr>
            <w:tcW w:w="317" w:type="pct"/>
          </w:tcPr>
          <w:p w14:paraId="50C40711" w14:textId="4FAFDE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0001</w:t>
            </w:r>
          </w:p>
        </w:tc>
        <w:tc>
          <w:tcPr>
            <w:tcW w:w="272" w:type="pct"/>
          </w:tcPr>
          <w:p w14:paraId="0B4FF57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587907F" w14:textId="290082E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CBF2491" w14:textId="13AB938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BEA8CA5" w14:textId="38470B7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HPUE_FR1_FDD_NR_CADC_R18</w:t>
            </w:r>
          </w:p>
        </w:tc>
        <w:tc>
          <w:tcPr>
            <w:tcW w:w="511" w:type="pct"/>
          </w:tcPr>
          <w:p w14:paraId="102251BD" w14:textId="1890A0C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6FB26A6B" w14:textId="77777777" w:rsidTr="007D5367">
        <w:tc>
          <w:tcPr>
            <w:tcW w:w="586" w:type="pct"/>
          </w:tcPr>
          <w:p w14:paraId="6726CC95" w14:textId="2AA97E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R4-2413067</w:t>
            </w:r>
          </w:p>
        </w:tc>
        <w:tc>
          <w:tcPr>
            <w:tcW w:w="1030" w:type="pct"/>
          </w:tcPr>
          <w:p w14:paraId="5683622B" w14:textId="4357E01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TR 38.852: Clarification on PC1 Rx requirements for FRMCS operation in band n101</w:t>
            </w:r>
          </w:p>
        </w:tc>
        <w:tc>
          <w:tcPr>
            <w:tcW w:w="517" w:type="pct"/>
          </w:tcPr>
          <w:p w14:paraId="0959F6FF" w14:textId="1D3CF67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Union Inter. Chemins de Fer</w:t>
            </w:r>
          </w:p>
        </w:tc>
        <w:tc>
          <w:tcPr>
            <w:tcW w:w="368" w:type="pct"/>
          </w:tcPr>
          <w:p w14:paraId="5B655347" w14:textId="46C76BA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38.852</w:t>
            </w:r>
          </w:p>
        </w:tc>
        <w:tc>
          <w:tcPr>
            <w:tcW w:w="317" w:type="pct"/>
          </w:tcPr>
          <w:p w14:paraId="59389EF0" w14:textId="6B7A93C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0013</w:t>
            </w:r>
          </w:p>
        </w:tc>
        <w:tc>
          <w:tcPr>
            <w:tcW w:w="272" w:type="pct"/>
          </w:tcPr>
          <w:p w14:paraId="6C36365A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6CFFA60" w14:textId="588421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23C5336E" w14:textId="6006B8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F52D4DB" w14:textId="7CD7F77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NR_RAIL_EU_1900MHz_TDD, LTE_NR_HPUE_FWVM_R18-Core</w:t>
            </w:r>
          </w:p>
        </w:tc>
        <w:tc>
          <w:tcPr>
            <w:tcW w:w="511" w:type="pct"/>
          </w:tcPr>
          <w:p w14:paraId="07BCC3DB" w14:textId="043CBC1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3701683C" w14:textId="77777777" w:rsidTr="007D5367">
        <w:tc>
          <w:tcPr>
            <w:tcW w:w="586" w:type="pct"/>
          </w:tcPr>
          <w:p w14:paraId="16A0A444" w14:textId="4C08A66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R4-2413102</w:t>
            </w:r>
          </w:p>
        </w:tc>
        <w:tc>
          <w:tcPr>
            <w:tcW w:w="1030" w:type="pct"/>
          </w:tcPr>
          <w:p w14:paraId="2BCA734F" w14:textId="02E3B64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TR 38.852: Clarification on PC1 Rx requirements for FRMCS operation in band n101</w:t>
            </w:r>
          </w:p>
        </w:tc>
        <w:tc>
          <w:tcPr>
            <w:tcW w:w="517" w:type="pct"/>
          </w:tcPr>
          <w:p w14:paraId="10B676CB" w14:textId="74D3750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Union Inter. Chemins de Fer, Huawei, HiSilicon</w:t>
            </w:r>
          </w:p>
        </w:tc>
        <w:tc>
          <w:tcPr>
            <w:tcW w:w="368" w:type="pct"/>
          </w:tcPr>
          <w:p w14:paraId="42F7FC19" w14:textId="6F3CE40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38.852</w:t>
            </w:r>
          </w:p>
        </w:tc>
        <w:tc>
          <w:tcPr>
            <w:tcW w:w="317" w:type="pct"/>
          </w:tcPr>
          <w:p w14:paraId="3E8F2752" w14:textId="0E05061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0014</w:t>
            </w:r>
          </w:p>
        </w:tc>
        <w:tc>
          <w:tcPr>
            <w:tcW w:w="272" w:type="pct"/>
          </w:tcPr>
          <w:p w14:paraId="14E43F45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35C02AD" w14:textId="71C650B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BDF5AB3" w14:textId="6013E3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2A7532D" w14:textId="7602463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NR_RAIL_EU_1900MHz_TDD, LTE_NR_HPUE_FWVM_R18-Core</w:t>
            </w:r>
          </w:p>
        </w:tc>
        <w:tc>
          <w:tcPr>
            <w:tcW w:w="511" w:type="pct"/>
          </w:tcPr>
          <w:p w14:paraId="782ED07E" w14:textId="504BE9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78194A6D" w14:textId="77777777" w:rsidTr="007D5367">
        <w:tc>
          <w:tcPr>
            <w:tcW w:w="586" w:type="pct"/>
          </w:tcPr>
          <w:p w14:paraId="2DF5C836" w14:textId="7D49230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R4-2413239</w:t>
            </w:r>
          </w:p>
        </w:tc>
        <w:tc>
          <w:tcPr>
            <w:tcW w:w="1030" w:type="pct"/>
          </w:tcPr>
          <w:p w14:paraId="490E8FF1" w14:textId="79D2491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(NR_RAIL_EU_900MHz-Core, LTE_NR_HPUE_FWVM_R18-Core) Clarification on PC1 Rx requirements for FRMCS operation in band n100</w:t>
            </w:r>
          </w:p>
        </w:tc>
        <w:tc>
          <w:tcPr>
            <w:tcW w:w="517" w:type="pct"/>
          </w:tcPr>
          <w:p w14:paraId="4EB4DF99" w14:textId="134BE1F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HiSilicon, UIC</w:t>
            </w:r>
          </w:p>
        </w:tc>
        <w:tc>
          <w:tcPr>
            <w:tcW w:w="368" w:type="pct"/>
          </w:tcPr>
          <w:p w14:paraId="0BF2E2A0" w14:textId="6127662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38.853</w:t>
            </w:r>
          </w:p>
        </w:tc>
        <w:tc>
          <w:tcPr>
            <w:tcW w:w="317" w:type="pct"/>
          </w:tcPr>
          <w:p w14:paraId="7FECD921" w14:textId="3F87390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0012</w:t>
            </w:r>
          </w:p>
        </w:tc>
        <w:tc>
          <w:tcPr>
            <w:tcW w:w="272" w:type="pct"/>
          </w:tcPr>
          <w:p w14:paraId="3C52D25B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505CC134" w14:textId="41A32D8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116CC10F" w14:textId="2C16CDDE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43715C6" w14:textId="01E4831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NR_RAIL_EU_900MHz-Core, LTE_NR_HPUE_FWVM_R18-Core</w:t>
            </w:r>
          </w:p>
        </w:tc>
        <w:tc>
          <w:tcPr>
            <w:tcW w:w="511" w:type="pct"/>
          </w:tcPr>
          <w:p w14:paraId="204AFEAF" w14:textId="36868B4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773F3D0" w14:textId="77777777" w:rsidTr="007D5367">
        <w:tc>
          <w:tcPr>
            <w:tcW w:w="586" w:type="pct"/>
          </w:tcPr>
          <w:p w14:paraId="327BF2E1" w14:textId="765D349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R4-2413249</w:t>
            </w:r>
          </w:p>
        </w:tc>
        <w:tc>
          <w:tcPr>
            <w:tcW w:w="1030" w:type="pct"/>
          </w:tcPr>
          <w:p w14:paraId="58216399" w14:textId="70B6C6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(NR_RAIL_EU_900MHz-Core) Updated ECC/DEC/(20)02 decision</w:t>
            </w:r>
          </w:p>
        </w:tc>
        <w:tc>
          <w:tcPr>
            <w:tcW w:w="517" w:type="pct"/>
          </w:tcPr>
          <w:p w14:paraId="13F6D7D3" w14:textId="2EDF0B8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Huawei, HiSilicon</w:t>
            </w:r>
          </w:p>
        </w:tc>
        <w:tc>
          <w:tcPr>
            <w:tcW w:w="368" w:type="pct"/>
          </w:tcPr>
          <w:p w14:paraId="7FC27B10" w14:textId="3DC99135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38.853</w:t>
            </w:r>
          </w:p>
        </w:tc>
        <w:tc>
          <w:tcPr>
            <w:tcW w:w="317" w:type="pct"/>
          </w:tcPr>
          <w:p w14:paraId="62F8049B" w14:textId="78D4785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0013</w:t>
            </w:r>
          </w:p>
        </w:tc>
        <w:tc>
          <w:tcPr>
            <w:tcW w:w="272" w:type="pct"/>
          </w:tcPr>
          <w:p w14:paraId="5FD58872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1DE06AF6" w14:textId="0A18A2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Rel-17</w:t>
            </w:r>
          </w:p>
        </w:tc>
        <w:tc>
          <w:tcPr>
            <w:tcW w:w="295" w:type="pct"/>
          </w:tcPr>
          <w:p w14:paraId="45742846" w14:textId="6E0BCD7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1439D528" w14:textId="55D6248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NR_RAIL_EU_900MHz-Core</w:t>
            </w:r>
          </w:p>
        </w:tc>
        <w:tc>
          <w:tcPr>
            <w:tcW w:w="511" w:type="pct"/>
          </w:tcPr>
          <w:p w14:paraId="09B31D33" w14:textId="1344F2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8EDBF5C" w14:textId="77777777" w:rsidTr="007D5367">
        <w:tc>
          <w:tcPr>
            <w:tcW w:w="586" w:type="pct"/>
          </w:tcPr>
          <w:p w14:paraId="246EF693" w14:textId="43D302AA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R4-2413356</w:t>
            </w:r>
          </w:p>
        </w:tc>
        <w:tc>
          <w:tcPr>
            <w:tcW w:w="1030" w:type="pct"/>
          </w:tcPr>
          <w:p w14:paraId="4FF637E6" w14:textId="111A103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Maintenance CR for Ka-band coexistence results to TR 38.863</w:t>
            </w:r>
          </w:p>
        </w:tc>
        <w:tc>
          <w:tcPr>
            <w:tcW w:w="517" w:type="pct"/>
          </w:tcPr>
          <w:p w14:paraId="33CB4BDF" w14:textId="2FED13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THALES</w:t>
            </w:r>
          </w:p>
        </w:tc>
        <w:tc>
          <w:tcPr>
            <w:tcW w:w="368" w:type="pct"/>
          </w:tcPr>
          <w:p w14:paraId="192A7145" w14:textId="351AA92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38.863</w:t>
            </w:r>
          </w:p>
        </w:tc>
        <w:tc>
          <w:tcPr>
            <w:tcW w:w="317" w:type="pct"/>
          </w:tcPr>
          <w:p w14:paraId="0C4833F2" w14:textId="5AD8FEA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0019</w:t>
            </w:r>
          </w:p>
        </w:tc>
        <w:tc>
          <w:tcPr>
            <w:tcW w:w="272" w:type="pct"/>
          </w:tcPr>
          <w:p w14:paraId="48FD7027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DC46C93" w14:textId="51AF698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386062A" w14:textId="51700D6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B</w:t>
            </w:r>
          </w:p>
        </w:tc>
        <w:tc>
          <w:tcPr>
            <w:tcW w:w="736" w:type="pct"/>
          </w:tcPr>
          <w:p w14:paraId="37A74D07" w14:textId="52BDF19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2842E23B" w14:textId="5BEA264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withdrawn</w:t>
            </w:r>
          </w:p>
        </w:tc>
      </w:tr>
      <w:tr w:rsidR="007D5367" w:rsidRPr="007D5367" w14:paraId="020E0060" w14:textId="77777777" w:rsidTr="007D5367">
        <w:tc>
          <w:tcPr>
            <w:tcW w:w="586" w:type="pct"/>
          </w:tcPr>
          <w:p w14:paraId="4D489F86" w14:textId="6E31229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R4-2413460</w:t>
            </w:r>
          </w:p>
        </w:tc>
        <w:tc>
          <w:tcPr>
            <w:tcW w:w="1030" w:type="pct"/>
          </w:tcPr>
          <w:p w14:paraId="761CAA9F" w14:textId="6E07D74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Maintenance CR for Ka-band coexistence results to TR 38.863</w:t>
            </w:r>
          </w:p>
        </w:tc>
        <w:tc>
          <w:tcPr>
            <w:tcW w:w="517" w:type="pct"/>
          </w:tcPr>
          <w:p w14:paraId="44CA98E3" w14:textId="3DDB0EB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THALES</w:t>
            </w:r>
          </w:p>
        </w:tc>
        <w:tc>
          <w:tcPr>
            <w:tcW w:w="368" w:type="pct"/>
          </w:tcPr>
          <w:p w14:paraId="2B581183" w14:textId="17D084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38.863</w:t>
            </w:r>
          </w:p>
        </w:tc>
        <w:tc>
          <w:tcPr>
            <w:tcW w:w="317" w:type="pct"/>
          </w:tcPr>
          <w:p w14:paraId="6CA48848" w14:textId="3582C1A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0020</w:t>
            </w:r>
          </w:p>
        </w:tc>
        <w:tc>
          <w:tcPr>
            <w:tcW w:w="272" w:type="pct"/>
          </w:tcPr>
          <w:p w14:paraId="7F0D2D1C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37888E39" w14:textId="744AF03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0CC4EEB6" w14:textId="79EE46B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7A0672F6" w14:textId="451AF6E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64754612" w14:textId="367EC67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revised</w:t>
            </w:r>
          </w:p>
        </w:tc>
      </w:tr>
      <w:tr w:rsidR="007D5367" w:rsidRPr="007D5367" w14:paraId="07C1CDF2" w14:textId="77777777" w:rsidTr="007D5367">
        <w:tc>
          <w:tcPr>
            <w:tcW w:w="586" w:type="pct"/>
          </w:tcPr>
          <w:p w14:paraId="48A531AB" w14:textId="310666F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R4-2413494</w:t>
            </w:r>
          </w:p>
        </w:tc>
        <w:tc>
          <w:tcPr>
            <w:tcW w:w="1030" w:type="pct"/>
          </w:tcPr>
          <w:p w14:paraId="046F3D60" w14:textId="5DA84E4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Maintenance CR for Ka-band coexistence results to TR 38.863</w:t>
            </w:r>
          </w:p>
        </w:tc>
        <w:tc>
          <w:tcPr>
            <w:tcW w:w="517" w:type="pct"/>
          </w:tcPr>
          <w:p w14:paraId="3A922D98" w14:textId="1CD0812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THALES</w:t>
            </w:r>
          </w:p>
        </w:tc>
        <w:tc>
          <w:tcPr>
            <w:tcW w:w="368" w:type="pct"/>
          </w:tcPr>
          <w:p w14:paraId="14EBF005" w14:textId="05F814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38.863</w:t>
            </w:r>
          </w:p>
        </w:tc>
        <w:tc>
          <w:tcPr>
            <w:tcW w:w="317" w:type="pct"/>
          </w:tcPr>
          <w:p w14:paraId="3A63B474" w14:textId="19244BD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0020</w:t>
            </w:r>
          </w:p>
        </w:tc>
        <w:tc>
          <w:tcPr>
            <w:tcW w:w="272" w:type="pct"/>
          </w:tcPr>
          <w:p w14:paraId="1E0E884E" w14:textId="207E8360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1</w:t>
            </w:r>
          </w:p>
        </w:tc>
        <w:tc>
          <w:tcPr>
            <w:tcW w:w="368" w:type="pct"/>
          </w:tcPr>
          <w:p w14:paraId="2E8FDAB9" w14:textId="3082AE8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5FC6C27F" w14:textId="206F254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6720736D" w14:textId="62F6B8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NR_NTN_enh-Core</w:t>
            </w:r>
          </w:p>
        </w:tc>
        <w:tc>
          <w:tcPr>
            <w:tcW w:w="511" w:type="pct"/>
          </w:tcPr>
          <w:p w14:paraId="62F90F03" w14:textId="2E1BF19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3E82EE46" w14:textId="77777777" w:rsidTr="007D5367">
        <w:tc>
          <w:tcPr>
            <w:tcW w:w="586" w:type="pct"/>
          </w:tcPr>
          <w:p w14:paraId="7178F863" w14:textId="3FFBCE78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R4-2412051</w:t>
            </w:r>
          </w:p>
        </w:tc>
        <w:tc>
          <w:tcPr>
            <w:tcW w:w="1030" w:type="pct"/>
          </w:tcPr>
          <w:p w14:paraId="48DDEA32" w14:textId="3A2C9FA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to TR 38.870 on updating Rel-18 RC harmonization results</w:t>
            </w:r>
          </w:p>
        </w:tc>
        <w:tc>
          <w:tcPr>
            <w:tcW w:w="517" w:type="pct"/>
          </w:tcPr>
          <w:p w14:paraId="046E604D" w14:textId="5CF6474C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vivo, Samsung</w:t>
            </w:r>
          </w:p>
        </w:tc>
        <w:tc>
          <w:tcPr>
            <w:tcW w:w="368" w:type="pct"/>
          </w:tcPr>
          <w:p w14:paraId="19711F2D" w14:textId="6F1A2931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38.870</w:t>
            </w:r>
          </w:p>
        </w:tc>
        <w:tc>
          <w:tcPr>
            <w:tcW w:w="317" w:type="pct"/>
          </w:tcPr>
          <w:p w14:paraId="23C5B37A" w14:textId="59AB1CEF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0013</w:t>
            </w:r>
          </w:p>
        </w:tc>
        <w:tc>
          <w:tcPr>
            <w:tcW w:w="272" w:type="pct"/>
          </w:tcPr>
          <w:p w14:paraId="728316A6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2A08DB83" w14:textId="1481D87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30D9F826" w14:textId="545A0653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35118F30" w14:textId="1CB187B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NR_FR1_TRP_TRS_enh-Core</w:t>
            </w:r>
          </w:p>
        </w:tc>
        <w:tc>
          <w:tcPr>
            <w:tcW w:w="511" w:type="pct"/>
          </w:tcPr>
          <w:p w14:paraId="7DAF05EA" w14:textId="61B0C1C9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  <w:tr w:rsidR="007D5367" w:rsidRPr="007D5367" w14:paraId="22DB0101" w14:textId="77777777" w:rsidTr="007D5367">
        <w:tc>
          <w:tcPr>
            <w:tcW w:w="586" w:type="pct"/>
          </w:tcPr>
          <w:p w14:paraId="650B936C" w14:textId="46C23C02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R4-2411664</w:t>
            </w:r>
          </w:p>
        </w:tc>
        <w:tc>
          <w:tcPr>
            <w:tcW w:w="1030" w:type="pct"/>
          </w:tcPr>
          <w:p w14:paraId="082371F3" w14:textId="2484FED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CR for 38.878 on corrections of description and summary</w:t>
            </w:r>
          </w:p>
        </w:tc>
        <w:tc>
          <w:tcPr>
            <w:tcW w:w="517" w:type="pct"/>
          </w:tcPr>
          <w:p w14:paraId="52D73757" w14:textId="1D31E124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Nokia</w:t>
            </w:r>
          </w:p>
        </w:tc>
        <w:tc>
          <w:tcPr>
            <w:tcW w:w="368" w:type="pct"/>
          </w:tcPr>
          <w:p w14:paraId="2572EA0F" w14:textId="1D96E3CB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38.878</w:t>
            </w:r>
          </w:p>
        </w:tc>
        <w:tc>
          <w:tcPr>
            <w:tcW w:w="317" w:type="pct"/>
          </w:tcPr>
          <w:p w14:paraId="448A190A" w14:textId="40ADA1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0005</w:t>
            </w:r>
          </w:p>
        </w:tc>
        <w:tc>
          <w:tcPr>
            <w:tcW w:w="272" w:type="pct"/>
          </w:tcPr>
          <w:p w14:paraId="00EF7B70" w14:textId="77777777" w:rsidR="00A65E22" w:rsidRPr="007D5367" w:rsidRDefault="00A65E22" w:rsidP="00A65E22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368" w:type="pct"/>
          </w:tcPr>
          <w:p w14:paraId="7E5F3341" w14:textId="6020A697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Rel-18</w:t>
            </w:r>
          </w:p>
        </w:tc>
        <w:tc>
          <w:tcPr>
            <w:tcW w:w="295" w:type="pct"/>
          </w:tcPr>
          <w:p w14:paraId="253E2DF7" w14:textId="5FA3DDE6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F</w:t>
            </w:r>
          </w:p>
        </w:tc>
        <w:tc>
          <w:tcPr>
            <w:tcW w:w="736" w:type="pct"/>
          </w:tcPr>
          <w:p w14:paraId="5D762A94" w14:textId="2C84A1BD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NR_demod_enh3-Perf</w:t>
            </w:r>
          </w:p>
        </w:tc>
        <w:tc>
          <w:tcPr>
            <w:tcW w:w="511" w:type="pct"/>
          </w:tcPr>
          <w:p w14:paraId="194C6568" w14:textId="773D99B0" w:rsidR="00A65E22" w:rsidRPr="007D5367" w:rsidRDefault="00A65E22" w:rsidP="00A65E22">
            <w:pPr>
              <w:pStyle w:val="TAL"/>
              <w:rPr>
                <w:sz w:val="14"/>
                <w:szCs w:val="14"/>
              </w:rPr>
            </w:pPr>
            <w:r w:rsidRPr="007D5367">
              <w:rPr>
                <w:sz w:val="14"/>
                <w:szCs w:val="14"/>
              </w:rPr>
              <w:t>agreed</w:t>
            </w:r>
          </w:p>
        </w:tc>
      </w:tr>
    </w:tbl>
    <w:p w14:paraId="1BA661F0" w14:textId="77777777" w:rsidR="00A65E22" w:rsidRDefault="00A65E22" w:rsidP="00A65E22"/>
    <w:p w14:paraId="6C624F5B" w14:textId="77777777" w:rsidR="00723C12" w:rsidRDefault="00723C12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  <w:r>
        <w:br w:type="page"/>
      </w:r>
    </w:p>
    <w:p w14:paraId="536A5030" w14:textId="128B5032" w:rsidR="00A65E22" w:rsidRDefault="00A65E22" w:rsidP="00A65E22">
      <w:pPr>
        <w:pStyle w:val="Heading2"/>
      </w:pPr>
      <w:r>
        <w:t>Annex C: Lists of liaisons</w:t>
      </w:r>
    </w:p>
    <w:p w14:paraId="15EF0B74" w14:textId="77777777" w:rsidR="00A65E22" w:rsidRDefault="00A65E22" w:rsidP="00A65E22">
      <w:pPr>
        <w:pStyle w:val="Heading3"/>
      </w:pPr>
      <w:r>
        <w:t>C1: Incoming liaison statements</w:t>
      </w:r>
    </w:p>
    <w:p w14:paraId="53C85109" w14:textId="77777777" w:rsidR="00A65E22" w:rsidRDefault="00A65E22" w:rsidP="00A65E2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2022"/>
        <w:gridCol w:w="3646"/>
        <w:gridCol w:w="675"/>
        <w:gridCol w:w="967"/>
        <w:gridCol w:w="1222"/>
      </w:tblGrid>
      <w:tr w:rsidR="00A65E22" w14:paraId="3797BFD9" w14:textId="77777777" w:rsidTr="00A65E22">
        <w:tc>
          <w:tcPr>
            <w:tcW w:w="0" w:type="auto"/>
          </w:tcPr>
          <w:p w14:paraId="3545A999" w14:textId="53A7B768" w:rsidR="00A65E22" w:rsidRDefault="00A65E22" w:rsidP="00A65E22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4C881950" w14:textId="6433E6DF" w:rsidR="00A65E22" w:rsidRDefault="00A65E22" w:rsidP="00A65E22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1C3FFDE3" w14:textId="362CEDE7" w:rsidR="00A65E22" w:rsidRDefault="00A65E22" w:rsidP="00A65E22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5DFBAF8D" w14:textId="74AF782D" w:rsidR="00A65E22" w:rsidRDefault="00A65E22" w:rsidP="00A65E22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1B8A9602" w14:textId="0AA25E92" w:rsidR="00A65E22" w:rsidRDefault="00A65E22" w:rsidP="00A65E22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2EA97FC7" w14:textId="1212C336" w:rsidR="00A65E22" w:rsidRDefault="00A65E22" w:rsidP="00A65E22">
            <w:pPr>
              <w:pStyle w:val="TAH"/>
            </w:pPr>
            <w:r>
              <w:t>Reply TDoc</w:t>
            </w:r>
          </w:p>
        </w:tc>
      </w:tr>
      <w:tr w:rsidR="00A65E22" w14:paraId="3FAB3147" w14:textId="77777777" w:rsidTr="00A65E22">
        <w:tc>
          <w:tcPr>
            <w:tcW w:w="0" w:type="auto"/>
          </w:tcPr>
          <w:p w14:paraId="0CC368B0" w14:textId="258E4829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R4-2411003</w:t>
            </w:r>
          </w:p>
        </w:tc>
        <w:tc>
          <w:tcPr>
            <w:tcW w:w="0" w:type="auto"/>
          </w:tcPr>
          <w:p w14:paraId="3F93D4E5" w14:textId="5E731ECA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R1-2405511</w:t>
            </w:r>
          </w:p>
        </w:tc>
        <w:tc>
          <w:tcPr>
            <w:tcW w:w="0" w:type="auto"/>
          </w:tcPr>
          <w:p w14:paraId="255B2E6F" w14:textId="017119AE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SL positioning measurement</w:t>
            </w:r>
          </w:p>
        </w:tc>
        <w:tc>
          <w:tcPr>
            <w:tcW w:w="0" w:type="auto"/>
          </w:tcPr>
          <w:p w14:paraId="3611189D" w14:textId="6AF2EA12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8EA1308" w14:textId="040AA7C9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E8E522" w14:textId="27D3709C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65E22" w14:paraId="75E94FAD" w14:textId="77777777" w:rsidTr="00A65E22">
        <w:tc>
          <w:tcPr>
            <w:tcW w:w="0" w:type="auto"/>
          </w:tcPr>
          <w:p w14:paraId="109C526C" w14:textId="12A29B2F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R4-2411004</w:t>
            </w:r>
          </w:p>
        </w:tc>
        <w:tc>
          <w:tcPr>
            <w:tcW w:w="0" w:type="auto"/>
          </w:tcPr>
          <w:p w14:paraId="5812B6F9" w14:textId="03280CF4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R1-2405566</w:t>
            </w:r>
          </w:p>
        </w:tc>
        <w:tc>
          <w:tcPr>
            <w:tcW w:w="0" w:type="auto"/>
          </w:tcPr>
          <w:p w14:paraId="61026212" w14:textId="3285ACEE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RAN1 UE features list for NR after RAN1#117</w:t>
            </w:r>
          </w:p>
        </w:tc>
        <w:tc>
          <w:tcPr>
            <w:tcW w:w="0" w:type="auto"/>
          </w:tcPr>
          <w:p w14:paraId="337930CB" w14:textId="4D47FA75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B51B6EF" w14:textId="5D603CBC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E3CAD7" w14:textId="5006D728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65E22" w14:paraId="2D6BA7BC" w14:textId="77777777" w:rsidTr="00A65E22">
        <w:tc>
          <w:tcPr>
            <w:tcW w:w="0" w:type="auto"/>
          </w:tcPr>
          <w:p w14:paraId="337F4CE8" w14:textId="160EA394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R4-2411005</w:t>
            </w:r>
          </w:p>
        </w:tc>
        <w:tc>
          <w:tcPr>
            <w:tcW w:w="0" w:type="auto"/>
          </w:tcPr>
          <w:p w14:paraId="35B6394C" w14:textId="4AA614CB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R1-2405569</w:t>
            </w:r>
          </w:p>
        </w:tc>
        <w:tc>
          <w:tcPr>
            <w:tcW w:w="0" w:type="auto"/>
          </w:tcPr>
          <w:p w14:paraId="2AC0EA5C" w14:textId="60789A25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RAN1 UE features list for LTE after RAN1#117</w:t>
            </w:r>
          </w:p>
        </w:tc>
        <w:tc>
          <w:tcPr>
            <w:tcW w:w="0" w:type="auto"/>
          </w:tcPr>
          <w:p w14:paraId="45EB856B" w14:textId="0DBE5496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76A23F9" w14:textId="59BFBB7C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F2F9F3" w14:textId="2B885858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65E22" w14:paraId="3F83EC2B" w14:textId="77777777" w:rsidTr="00A65E22">
        <w:tc>
          <w:tcPr>
            <w:tcW w:w="0" w:type="auto"/>
          </w:tcPr>
          <w:p w14:paraId="1B10F1B8" w14:textId="4307FC5F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R4-2411006</w:t>
            </w:r>
          </w:p>
        </w:tc>
        <w:tc>
          <w:tcPr>
            <w:tcW w:w="0" w:type="auto"/>
          </w:tcPr>
          <w:p w14:paraId="7415EB25" w14:textId="24699EAE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R1-2405719</w:t>
            </w:r>
          </w:p>
        </w:tc>
        <w:tc>
          <w:tcPr>
            <w:tcW w:w="0" w:type="auto"/>
          </w:tcPr>
          <w:p w14:paraId="07EAD957" w14:textId="02F94EB5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Reference Point for SSB-TimeOffset</w:t>
            </w:r>
          </w:p>
        </w:tc>
        <w:tc>
          <w:tcPr>
            <w:tcW w:w="0" w:type="auto"/>
          </w:tcPr>
          <w:p w14:paraId="57A08B7D" w14:textId="314D32E6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5140CAE" w14:textId="79A65D6C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3759FC" w14:textId="7E5AEE18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A65E22" w14:paraId="2291DA9F" w14:textId="77777777" w:rsidTr="00A65E22">
        <w:tc>
          <w:tcPr>
            <w:tcW w:w="0" w:type="auto"/>
          </w:tcPr>
          <w:p w14:paraId="37B4D971" w14:textId="507CC467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R4-2411007</w:t>
            </w:r>
          </w:p>
        </w:tc>
        <w:tc>
          <w:tcPr>
            <w:tcW w:w="0" w:type="auto"/>
          </w:tcPr>
          <w:p w14:paraId="3006870A" w14:textId="5D877790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R1-2405736</w:t>
            </w:r>
          </w:p>
        </w:tc>
        <w:tc>
          <w:tcPr>
            <w:tcW w:w="0" w:type="auto"/>
          </w:tcPr>
          <w:p w14:paraId="05774CF3" w14:textId="3102A87A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assistance information</w:t>
            </w:r>
          </w:p>
        </w:tc>
        <w:tc>
          <w:tcPr>
            <w:tcW w:w="0" w:type="auto"/>
          </w:tcPr>
          <w:p w14:paraId="4CCFB03D" w14:textId="4E063001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6A8E335" w14:textId="5E6C6E7A" w:rsidR="00A65E22" w:rsidRPr="00A65E22" w:rsidRDefault="00A65E22" w:rsidP="00A65E2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215A4C" w14:textId="09853E8A" w:rsidR="00A65E22" w:rsidRPr="00A65E22" w:rsidRDefault="00A07A73" w:rsidP="00A65E22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R4-2413393, R4-2412247</w:t>
            </w:r>
          </w:p>
        </w:tc>
      </w:tr>
      <w:tr w:rsidR="00A07A73" w14:paraId="4C4934E9" w14:textId="77777777" w:rsidTr="00A65E22">
        <w:tc>
          <w:tcPr>
            <w:tcW w:w="0" w:type="auto"/>
          </w:tcPr>
          <w:p w14:paraId="63DA3E7D" w14:textId="19A07340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R4-2411008</w:t>
            </w:r>
          </w:p>
        </w:tc>
        <w:tc>
          <w:tcPr>
            <w:tcW w:w="0" w:type="auto"/>
          </w:tcPr>
          <w:p w14:paraId="469C2165" w14:textId="18901F70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R2-2405766</w:t>
            </w:r>
          </w:p>
        </w:tc>
        <w:tc>
          <w:tcPr>
            <w:tcW w:w="0" w:type="auto"/>
          </w:tcPr>
          <w:p w14:paraId="6EB9F8C7" w14:textId="5735C73E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LS on RACH during uplink transmission extension</w:t>
            </w:r>
          </w:p>
        </w:tc>
        <w:tc>
          <w:tcPr>
            <w:tcW w:w="0" w:type="auto"/>
          </w:tcPr>
          <w:p w14:paraId="6F89E95E" w14:textId="77647D8E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8CABDC0" w14:textId="330DEE5E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DE394E" w14:textId="77777777" w:rsidR="00A07A73" w:rsidRPr="00A65E22" w:rsidRDefault="00A07A73" w:rsidP="00A07A73">
            <w:pPr>
              <w:pStyle w:val="TAL"/>
              <w:rPr>
                <w:sz w:val="16"/>
              </w:rPr>
            </w:pPr>
          </w:p>
        </w:tc>
      </w:tr>
      <w:tr w:rsidR="00A07A73" w14:paraId="10827D73" w14:textId="77777777" w:rsidTr="00A65E22">
        <w:tc>
          <w:tcPr>
            <w:tcW w:w="0" w:type="auto"/>
          </w:tcPr>
          <w:p w14:paraId="331A886A" w14:textId="3B72219C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R4-2411009</w:t>
            </w:r>
          </w:p>
        </w:tc>
        <w:tc>
          <w:tcPr>
            <w:tcW w:w="0" w:type="auto"/>
          </w:tcPr>
          <w:p w14:paraId="1BF01DE8" w14:textId="6C12CA40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R2-2405769</w:t>
            </w:r>
          </w:p>
        </w:tc>
        <w:tc>
          <w:tcPr>
            <w:tcW w:w="0" w:type="auto"/>
          </w:tcPr>
          <w:p w14:paraId="65B80720" w14:textId="45296BFE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LS on UL synchronization for contention based Msg3 transmission without Msg1/Msg2</w:t>
            </w:r>
          </w:p>
        </w:tc>
        <w:tc>
          <w:tcPr>
            <w:tcW w:w="0" w:type="auto"/>
          </w:tcPr>
          <w:p w14:paraId="5FF63927" w14:textId="6531B31C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3FB87E8" w14:textId="387E5342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99709F" w14:textId="77777777" w:rsidR="00A07A73" w:rsidRPr="00A65E22" w:rsidRDefault="00A07A73" w:rsidP="00A07A73">
            <w:pPr>
              <w:pStyle w:val="TAL"/>
              <w:rPr>
                <w:sz w:val="16"/>
              </w:rPr>
            </w:pPr>
          </w:p>
        </w:tc>
      </w:tr>
      <w:tr w:rsidR="00A07A73" w14:paraId="7F39869D" w14:textId="77777777" w:rsidTr="00A65E22">
        <w:tc>
          <w:tcPr>
            <w:tcW w:w="0" w:type="auto"/>
          </w:tcPr>
          <w:p w14:paraId="141E340B" w14:textId="248042D4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R4-2411010</w:t>
            </w:r>
          </w:p>
        </w:tc>
        <w:tc>
          <w:tcPr>
            <w:tcW w:w="0" w:type="auto"/>
          </w:tcPr>
          <w:p w14:paraId="65BF4350" w14:textId="27E5ECCB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R2-2405872</w:t>
            </w:r>
          </w:p>
        </w:tc>
        <w:tc>
          <w:tcPr>
            <w:tcW w:w="0" w:type="auto"/>
          </w:tcPr>
          <w:p w14:paraId="7586528A" w14:textId="6120BA46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Reply LS on SL positioning measurements</w:t>
            </w:r>
          </w:p>
        </w:tc>
        <w:tc>
          <w:tcPr>
            <w:tcW w:w="0" w:type="auto"/>
          </w:tcPr>
          <w:p w14:paraId="3D19695A" w14:textId="3EB12332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2EB66DB" w14:textId="614CCCE9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D5AC22" w14:textId="77777777" w:rsidR="00A07A73" w:rsidRPr="00A65E22" w:rsidRDefault="00A07A73" w:rsidP="00A07A73">
            <w:pPr>
              <w:pStyle w:val="TAL"/>
              <w:rPr>
                <w:sz w:val="16"/>
              </w:rPr>
            </w:pPr>
          </w:p>
        </w:tc>
      </w:tr>
      <w:tr w:rsidR="00A07A73" w14:paraId="3BE1D82E" w14:textId="77777777" w:rsidTr="00A65E22">
        <w:tc>
          <w:tcPr>
            <w:tcW w:w="0" w:type="auto"/>
          </w:tcPr>
          <w:p w14:paraId="5CEE3563" w14:textId="67907ABB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R4-2411011</w:t>
            </w:r>
          </w:p>
        </w:tc>
        <w:tc>
          <w:tcPr>
            <w:tcW w:w="0" w:type="auto"/>
          </w:tcPr>
          <w:p w14:paraId="3982F6A6" w14:textId="3AB9DED2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R2-2406022</w:t>
            </w:r>
          </w:p>
        </w:tc>
        <w:tc>
          <w:tcPr>
            <w:tcW w:w="0" w:type="auto"/>
          </w:tcPr>
          <w:p w14:paraId="703D166B" w14:textId="3F9708D0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LS reply on 3Tx SAR solution for inter-band CA with PC1.5</w:t>
            </w:r>
          </w:p>
        </w:tc>
        <w:tc>
          <w:tcPr>
            <w:tcW w:w="0" w:type="auto"/>
          </w:tcPr>
          <w:p w14:paraId="7291F816" w14:textId="2CA00FD4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4E74F83" w14:textId="5A5E00DA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E2479C" w14:textId="77777777" w:rsidR="00A07A73" w:rsidRPr="00A65E22" w:rsidRDefault="00A07A73" w:rsidP="00A07A73">
            <w:pPr>
              <w:pStyle w:val="TAL"/>
              <w:rPr>
                <w:sz w:val="16"/>
              </w:rPr>
            </w:pPr>
          </w:p>
        </w:tc>
      </w:tr>
      <w:tr w:rsidR="00A07A73" w14:paraId="65102240" w14:textId="77777777" w:rsidTr="00A65E22">
        <w:tc>
          <w:tcPr>
            <w:tcW w:w="0" w:type="auto"/>
          </w:tcPr>
          <w:p w14:paraId="382F3775" w14:textId="2CC14F39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R4-2411012</w:t>
            </w:r>
          </w:p>
        </w:tc>
        <w:tc>
          <w:tcPr>
            <w:tcW w:w="0" w:type="auto"/>
          </w:tcPr>
          <w:p w14:paraId="066F5089" w14:textId="07A5E52D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R2-2406111</w:t>
            </w:r>
          </w:p>
        </w:tc>
        <w:tc>
          <w:tcPr>
            <w:tcW w:w="0" w:type="auto"/>
          </w:tcPr>
          <w:p w14:paraId="777140C1" w14:textId="2039F74B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Reply LS on IE supportedBandwidthCombinationSetIntraENDC and IE intraBandENDC-Support</w:t>
            </w:r>
          </w:p>
        </w:tc>
        <w:tc>
          <w:tcPr>
            <w:tcW w:w="0" w:type="auto"/>
          </w:tcPr>
          <w:p w14:paraId="4ECE13AA" w14:textId="138C099E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2D53BCB" w14:textId="63538ED9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63CF2F" w14:textId="284483AB" w:rsidR="00A07A73" w:rsidRPr="00A65E22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R4-2412923</w:t>
            </w:r>
          </w:p>
        </w:tc>
      </w:tr>
      <w:tr w:rsidR="00A07A73" w14:paraId="07AF3179" w14:textId="77777777" w:rsidTr="00A65E22">
        <w:tc>
          <w:tcPr>
            <w:tcW w:w="0" w:type="auto"/>
          </w:tcPr>
          <w:p w14:paraId="36FEEBD5" w14:textId="0F08F7C8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R4-2411013</w:t>
            </w:r>
          </w:p>
        </w:tc>
        <w:tc>
          <w:tcPr>
            <w:tcW w:w="0" w:type="auto"/>
          </w:tcPr>
          <w:p w14:paraId="6CAA2A82" w14:textId="02559C62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R2-2406148</w:t>
            </w:r>
          </w:p>
        </w:tc>
        <w:tc>
          <w:tcPr>
            <w:tcW w:w="0" w:type="auto"/>
          </w:tcPr>
          <w:p w14:paraId="572DBF27" w14:textId="6AD0C904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Reply LS on Rel-18 higher-layers parameter list</w:t>
            </w:r>
          </w:p>
        </w:tc>
        <w:tc>
          <w:tcPr>
            <w:tcW w:w="0" w:type="auto"/>
          </w:tcPr>
          <w:p w14:paraId="110B13D0" w14:textId="7E599E74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103C177" w14:textId="179C0B01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21E732" w14:textId="77777777" w:rsidR="00A07A73" w:rsidRPr="00A65E22" w:rsidRDefault="00A07A73" w:rsidP="00A07A73">
            <w:pPr>
              <w:pStyle w:val="TAL"/>
              <w:rPr>
                <w:sz w:val="16"/>
              </w:rPr>
            </w:pPr>
          </w:p>
        </w:tc>
      </w:tr>
      <w:tr w:rsidR="00A07A73" w14:paraId="7239D2E9" w14:textId="77777777" w:rsidTr="00A65E22">
        <w:tc>
          <w:tcPr>
            <w:tcW w:w="0" w:type="auto"/>
          </w:tcPr>
          <w:p w14:paraId="365DB6EF" w14:textId="66165E5D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R4-2411014</w:t>
            </w:r>
          </w:p>
        </w:tc>
        <w:tc>
          <w:tcPr>
            <w:tcW w:w="0" w:type="auto"/>
          </w:tcPr>
          <w:p w14:paraId="443FB9D4" w14:textId="295D1573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R2-2406149</w:t>
            </w:r>
          </w:p>
        </w:tc>
        <w:tc>
          <w:tcPr>
            <w:tcW w:w="0" w:type="auto"/>
          </w:tcPr>
          <w:p w14:paraId="5BC8CD09" w14:textId="66BC974F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Reply LS on RAN4 vs RAN2 Cricket Match</w:t>
            </w:r>
          </w:p>
        </w:tc>
        <w:tc>
          <w:tcPr>
            <w:tcW w:w="0" w:type="auto"/>
          </w:tcPr>
          <w:p w14:paraId="416EB600" w14:textId="4F20C0D9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F48EEC6" w14:textId="585ED59E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FCF46D" w14:textId="77777777" w:rsidR="00A07A73" w:rsidRPr="00A65E22" w:rsidRDefault="00A07A73" w:rsidP="00A07A73">
            <w:pPr>
              <w:pStyle w:val="TAL"/>
              <w:rPr>
                <w:sz w:val="16"/>
              </w:rPr>
            </w:pPr>
          </w:p>
        </w:tc>
      </w:tr>
      <w:tr w:rsidR="00A07A73" w14:paraId="73E69E09" w14:textId="77777777" w:rsidTr="00A65E22">
        <w:tc>
          <w:tcPr>
            <w:tcW w:w="0" w:type="auto"/>
          </w:tcPr>
          <w:p w14:paraId="2F5D2244" w14:textId="032F0429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R4-2411015</w:t>
            </w:r>
          </w:p>
        </w:tc>
        <w:tc>
          <w:tcPr>
            <w:tcW w:w="0" w:type="auto"/>
          </w:tcPr>
          <w:p w14:paraId="22F85AA7" w14:textId="730C98F2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R5-243972</w:t>
            </w:r>
          </w:p>
        </w:tc>
        <w:tc>
          <w:tcPr>
            <w:tcW w:w="0" w:type="auto"/>
          </w:tcPr>
          <w:p w14:paraId="2CBA8B3E" w14:textId="6C05B173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LS on Development of NB-IoT test cases for Release 15 and Release 16</w:t>
            </w:r>
          </w:p>
        </w:tc>
        <w:tc>
          <w:tcPr>
            <w:tcW w:w="0" w:type="auto"/>
          </w:tcPr>
          <w:p w14:paraId="0B7C8372" w14:textId="369336A6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42CB6F8D" w14:textId="4935E757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834479" w14:textId="77777777" w:rsidR="00A07A73" w:rsidRPr="00A65E22" w:rsidRDefault="00A07A73" w:rsidP="00A07A73">
            <w:pPr>
              <w:pStyle w:val="TAL"/>
              <w:rPr>
                <w:sz w:val="16"/>
              </w:rPr>
            </w:pPr>
          </w:p>
        </w:tc>
      </w:tr>
      <w:tr w:rsidR="00A07A73" w14:paraId="6FA090A3" w14:textId="77777777" w:rsidTr="00A65E22">
        <w:tc>
          <w:tcPr>
            <w:tcW w:w="0" w:type="auto"/>
          </w:tcPr>
          <w:p w14:paraId="7149B56E" w14:textId="3DBF3B5D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R4-2411016</w:t>
            </w:r>
          </w:p>
        </w:tc>
        <w:tc>
          <w:tcPr>
            <w:tcW w:w="0" w:type="auto"/>
          </w:tcPr>
          <w:p w14:paraId="33C22809" w14:textId="45546749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RP-241686</w:t>
            </w:r>
          </w:p>
        </w:tc>
        <w:tc>
          <w:tcPr>
            <w:tcW w:w="0" w:type="auto"/>
          </w:tcPr>
          <w:p w14:paraId="3A86AA7A" w14:textId="31757D5E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LS on Avoiding Cross-TSG TEI</w:t>
            </w:r>
          </w:p>
        </w:tc>
        <w:tc>
          <w:tcPr>
            <w:tcW w:w="0" w:type="auto"/>
          </w:tcPr>
          <w:p w14:paraId="5B46CF8D" w14:textId="48A454C6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46954E22" w14:textId="33F8BF63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E33621" w14:textId="77777777" w:rsidR="00A07A73" w:rsidRPr="00A65E22" w:rsidRDefault="00A07A73" w:rsidP="00A07A73">
            <w:pPr>
              <w:pStyle w:val="TAL"/>
              <w:rPr>
                <w:sz w:val="16"/>
              </w:rPr>
            </w:pPr>
          </w:p>
        </w:tc>
      </w:tr>
      <w:tr w:rsidR="00A07A73" w14:paraId="491A0555" w14:textId="77777777" w:rsidTr="00A65E22">
        <w:tc>
          <w:tcPr>
            <w:tcW w:w="0" w:type="auto"/>
          </w:tcPr>
          <w:p w14:paraId="7DD9B8B1" w14:textId="6C55278A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R4-2411017</w:t>
            </w:r>
          </w:p>
        </w:tc>
        <w:tc>
          <w:tcPr>
            <w:tcW w:w="0" w:type="auto"/>
          </w:tcPr>
          <w:p w14:paraId="248F6BB1" w14:textId="520B4099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SES(24)000037</w:t>
            </w:r>
          </w:p>
        </w:tc>
        <w:tc>
          <w:tcPr>
            <w:tcW w:w="0" w:type="auto"/>
          </w:tcPr>
          <w:p w14:paraId="2D2335DA" w14:textId="03574AE8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Blocking requirements for extended L band</w:t>
            </w:r>
          </w:p>
        </w:tc>
        <w:tc>
          <w:tcPr>
            <w:tcW w:w="0" w:type="auto"/>
          </w:tcPr>
          <w:p w14:paraId="3AD5A9C9" w14:textId="6354FAEE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ETSI TC SES</w:t>
            </w:r>
          </w:p>
        </w:tc>
        <w:tc>
          <w:tcPr>
            <w:tcW w:w="0" w:type="auto"/>
          </w:tcPr>
          <w:p w14:paraId="31DF69B3" w14:textId="68D2F714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E6BE29" w14:textId="77777777" w:rsidR="00A07A73" w:rsidRPr="00A65E22" w:rsidRDefault="00A07A73" w:rsidP="00A07A73">
            <w:pPr>
              <w:pStyle w:val="TAL"/>
              <w:rPr>
                <w:sz w:val="16"/>
              </w:rPr>
            </w:pPr>
          </w:p>
        </w:tc>
      </w:tr>
      <w:tr w:rsidR="00A07A73" w14:paraId="3305FC37" w14:textId="77777777" w:rsidTr="00A65E22">
        <w:tc>
          <w:tcPr>
            <w:tcW w:w="0" w:type="auto"/>
          </w:tcPr>
          <w:p w14:paraId="064B70F0" w14:textId="19DAD84A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R4-2413465</w:t>
            </w:r>
          </w:p>
        </w:tc>
        <w:tc>
          <w:tcPr>
            <w:tcW w:w="0" w:type="auto"/>
          </w:tcPr>
          <w:p w14:paraId="17385F9C" w14:textId="14BA08B3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OTANFP_2024_007_005</w:t>
            </w:r>
          </w:p>
        </w:tc>
        <w:tc>
          <w:tcPr>
            <w:tcW w:w="0" w:type="auto"/>
          </w:tcPr>
          <w:p w14:paraId="68B8B4E4" w14:textId="46E14BE5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LS on Head Phantom for XR devices OTA testing</w:t>
            </w:r>
          </w:p>
        </w:tc>
        <w:tc>
          <w:tcPr>
            <w:tcW w:w="0" w:type="auto"/>
          </w:tcPr>
          <w:p w14:paraId="11008B23" w14:textId="4E2B75D8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OTA NFP</w:t>
            </w:r>
          </w:p>
        </w:tc>
        <w:tc>
          <w:tcPr>
            <w:tcW w:w="0" w:type="auto"/>
          </w:tcPr>
          <w:p w14:paraId="5CE67E4D" w14:textId="005DAA5D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883FD8" w14:textId="77777777" w:rsidR="00A07A73" w:rsidRPr="00A65E22" w:rsidRDefault="00A07A73" w:rsidP="00A07A73">
            <w:pPr>
              <w:pStyle w:val="TAL"/>
              <w:rPr>
                <w:sz w:val="16"/>
              </w:rPr>
            </w:pPr>
          </w:p>
        </w:tc>
      </w:tr>
      <w:tr w:rsidR="00A07A73" w14:paraId="0BF758AC" w14:textId="77777777" w:rsidTr="00A65E22">
        <w:tc>
          <w:tcPr>
            <w:tcW w:w="0" w:type="auto"/>
          </w:tcPr>
          <w:p w14:paraId="07A98D0C" w14:textId="7BA84BCC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R4-2414666</w:t>
            </w:r>
          </w:p>
        </w:tc>
        <w:tc>
          <w:tcPr>
            <w:tcW w:w="0" w:type="auto"/>
          </w:tcPr>
          <w:p w14:paraId="0E94A848" w14:textId="3FEC69B5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R2-2407463</w:t>
            </w:r>
          </w:p>
        </w:tc>
        <w:tc>
          <w:tcPr>
            <w:tcW w:w="0" w:type="auto"/>
          </w:tcPr>
          <w:p w14:paraId="780877FE" w14:textId="4C297113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Reply LS on UE capability for multi-carrier enhancements</w:t>
            </w:r>
          </w:p>
        </w:tc>
        <w:tc>
          <w:tcPr>
            <w:tcW w:w="0" w:type="auto"/>
          </w:tcPr>
          <w:p w14:paraId="77F0410F" w14:textId="7454C332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6FCCAF8" w14:textId="245D5B13" w:rsidR="00A07A73" w:rsidRDefault="00A07A73" w:rsidP="00A07A73">
            <w:pPr>
              <w:pStyle w:val="TAL"/>
              <w:rPr>
                <w:sz w:val="16"/>
              </w:rPr>
            </w:pPr>
            <w:r w:rsidRPr="00A07A73"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0362F0" w14:textId="77777777" w:rsidR="00A07A73" w:rsidRPr="00A65E22" w:rsidRDefault="00A07A73" w:rsidP="00A07A73">
            <w:pPr>
              <w:pStyle w:val="TAL"/>
              <w:rPr>
                <w:sz w:val="16"/>
              </w:rPr>
            </w:pPr>
          </w:p>
        </w:tc>
      </w:tr>
    </w:tbl>
    <w:p w14:paraId="29443CCA" w14:textId="77777777" w:rsidR="00A65E22" w:rsidRDefault="00A65E22" w:rsidP="00A65E22"/>
    <w:p w14:paraId="689DD961" w14:textId="77777777" w:rsidR="00A65E22" w:rsidRDefault="00A65E22" w:rsidP="00A65E22"/>
    <w:p w14:paraId="1F663566" w14:textId="6851CF70" w:rsidR="00723C12" w:rsidRDefault="00723C12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6849C6D7" w14:textId="77777777" w:rsidR="00723C12" w:rsidRDefault="00723C12" w:rsidP="00723C12">
      <w:pPr>
        <w:pStyle w:val="Heading3"/>
      </w:pPr>
      <w:r>
        <w:t>C2: Outgoing liaison statements</w:t>
      </w:r>
    </w:p>
    <w:p w14:paraId="715E1F09" w14:textId="77777777" w:rsidR="00723C12" w:rsidRDefault="00723C12" w:rsidP="00723C1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394"/>
        <w:gridCol w:w="851"/>
        <w:gridCol w:w="1984"/>
        <w:gridCol w:w="1129"/>
      </w:tblGrid>
      <w:tr w:rsidR="00603779" w14:paraId="7BF3FE58" w14:textId="77777777" w:rsidTr="0060377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A2EA" w14:textId="77777777" w:rsidR="00723C12" w:rsidRDefault="00723C12">
            <w:pPr>
              <w:pStyle w:val="TAH"/>
            </w:pPr>
            <w:r>
              <w:t>Document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D495" w14:textId="77777777" w:rsidR="00723C12" w:rsidRDefault="00723C12">
            <w:pPr>
              <w:pStyle w:val="TAH"/>
            </w:pPr>
            <w:r>
              <w:t>Title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2F59" w14:textId="77777777" w:rsidR="00723C12" w:rsidRDefault="00723C12">
            <w:pPr>
              <w:pStyle w:val="TAH"/>
            </w:pPr>
            <w:r>
              <w:t>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2D4B" w14:textId="77777777" w:rsidR="00723C12" w:rsidRDefault="00723C12">
            <w:pPr>
              <w:pStyle w:val="TAH"/>
            </w:pPr>
            <w:r>
              <w:t>Cc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666C" w14:textId="77777777" w:rsidR="00723C12" w:rsidRDefault="00723C12">
            <w:pPr>
              <w:pStyle w:val="TAH"/>
            </w:pPr>
            <w:r>
              <w:t>reply to i/c LS</w:t>
            </w:r>
          </w:p>
        </w:tc>
      </w:tr>
      <w:tr w:rsidR="00603779" w14:paraId="11880622" w14:textId="77777777" w:rsidTr="0060377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7040" w14:textId="39D1289F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R4-2412923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31DF" w14:textId="6C3252A9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Reply to LS on IE supportedBandwidthCombinationSetIntraENDC and IE intraBandENDC-Support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2410" w14:textId="12573D1D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RAN2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2A71" w14:textId="49441B0B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0679" w14:textId="2C89F90B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R2-2406111</w:t>
            </w:r>
          </w:p>
        </w:tc>
      </w:tr>
      <w:tr w:rsidR="00603779" w14:paraId="707E7384" w14:textId="77777777" w:rsidTr="0060377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0658" w14:textId="28103AB3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R4-2413504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1617" w14:textId="6199FFD9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LS on reuse of FR2 UE conformance test requirements for NCR testing purposes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4C11" w14:textId="37D02DF8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RAN5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0E9B" w14:textId="04631A4D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0F79" w14:textId="77777777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</w:p>
        </w:tc>
      </w:tr>
      <w:tr w:rsidR="00603779" w14:paraId="52E9C6BB" w14:textId="77777777" w:rsidTr="0060377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71A2" w14:textId="11A89DD3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R4-2413513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363B" w14:textId="6BF91BBE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LS to RAN1 on clarification of section 12.2.1 of TR 38.858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623C" w14:textId="488051EB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RAN1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4162" w14:textId="77777777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1F2C" w14:textId="77777777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</w:p>
        </w:tc>
      </w:tr>
      <w:tr w:rsidR="00603779" w14:paraId="13D5EFA9" w14:textId="77777777" w:rsidTr="0060377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D56A" w14:textId="0CBB755B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R4-2413537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2968" w14:textId="4EAA4826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Reply LS on 3GPP NR TRP TRS OTA requirements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7C30" w14:textId="7DD38181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GCF CAG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E539" w14:textId="546E8516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3GPP RAN Plenary, 3GPP RAN5, ETSI MSG TFES, GCF PAG, CTIA OTA WG, GSMA TSG-AP, NGMN Alliance, PTCRB, CCSA TC9 WG1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A6DB" w14:textId="77777777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</w:p>
        </w:tc>
      </w:tr>
      <w:tr w:rsidR="00603779" w14:paraId="2C5C830F" w14:textId="77777777" w:rsidTr="0060377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E08B" w14:textId="0E91E566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R4-2413936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62C" w14:textId="759ECB05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LS on measurements without gap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103C" w14:textId="361C299A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RAN2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9726" w14:textId="77777777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8658" w14:textId="4D737272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</w:p>
        </w:tc>
      </w:tr>
      <w:tr w:rsidR="00603779" w14:paraId="42960514" w14:textId="77777777" w:rsidTr="0060377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ACEA" w14:textId="0E1A3C85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R4-2414114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9561" w14:textId="67DF6A43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Reply LS to RAN2 on UL synchronization for contention based Msg3 transmission without Msg1/Msg2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7431" w14:textId="7174B69C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RAN2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605A" w14:textId="2EF46E71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RAN1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53C1" w14:textId="4423DA3C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R2-2405769</w:t>
            </w:r>
          </w:p>
        </w:tc>
      </w:tr>
      <w:tr w:rsidR="00603779" w14:paraId="57DB1DCF" w14:textId="77777777" w:rsidTr="0060377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4AC" w14:textId="1F907237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R4-2414409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ED40" w14:textId="00FC7877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LS on mandated support of the enhanced channel raster by RedCap UEs from Rel-17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5DA9" w14:textId="258E6B52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RAN2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D2B8" w14:textId="09B0ABEF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AAC5" w14:textId="4DF9F81F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</w:p>
        </w:tc>
      </w:tr>
      <w:tr w:rsidR="00603779" w14:paraId="7281C3FC" w14:textId="77777777" w:rsidTr="0060377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6AAA" w14:textId="037A6ECB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R4-2414419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4C7" w14:textId="70A624D3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LS on Rx requirements for n100/n101 PC1 HPUE cab-radio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18E7" w14:textId="63B7EAF3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ETSI TC RT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0AE4" w14:textId="723DA988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RAN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B6C7" w14:textId="77777777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</w:p>
        </w:tc>
      </w:tr>
      <w:tr w:rsidR="00603779" w14:paraId="010C291B" w14:textId="77777777" w:rsidTr="0060377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96A0" w14:textId="0AF907D0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R4-2414449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7089" w14:textId="30DFAA51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LS Reply on Parameters for 7125 to 8400 MHz of terrestrial component of IMT for sharing and compatibility studies in preparation for WRC-27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0DB7" w14:textId="21BD5507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ITU-R WP 5D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E612" w14:textId="429DC75C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RAN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0A0A" w14:textId="2E781553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R4-240033</w:t>
            </w:r>
          </w:p>
        </w:tc>
      </w:tr>
      <w:tr w:rsidR="00603779" w14:paraId="5926FFA6" w14:textId="77777777" w:rsidTr="0060377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B3DE" w14:textId="0EAD7488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R4-2414459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3B4B" w14:textId="0F95A797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LS on RAN4 UE feature list for Rel-18 (version 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83EB" w14:textId="7773C4D5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RAN2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6F6B" w14:textId="39F5DF20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RAN1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1351" w14:textId="4FD6EFB6" w:rsidR="0069285D" w:rsidRPr="00603779" w:rsidRDefault="0069285D" w:rsidP="0069285D">
            <w:pPr>
              <w:pStyle w:val="TAL"/>
              <w:rPr>
                <w:sz w:val="16"/>
                <w:szCs w:val="16"/>
              </w:rPr>
            </w:pPr>
            <w:r w:rsidRPr="00603779">
              <w:rPr>
                <w:sz w:val="16"/>
                <w:szCs w:val="16"/>
              </w:rPr>
              <w:t>R2-2406111</w:t>
            </w:r>
          </w:p>
        </w:tc>
      </w:tr>
    </w:tbl>
    <w:p w14:paraId="36E30BF0" w14:textId="77777777" w:rsidR="00723C12" w:rsidRDefault="00723C12" w:rsidP="00723C12"/>
    <w:p w14:paraId="3F4DBDF8" w14:textId="77777777" w:rsidR="00723C12" w:rsidRDefault="00723C12" w:rsidP="00723C12">
      <w:pPr>
        <w:pStyle w:val="Heading2"/>
      </w:pPr>
      <w:r>
        <w:br w:type="page"/>
        <w:t>Annex D: List of agreed/approved new and revised Work Items</w:t>
      </w:r>
    </w:p>
    <w:p w14:paraId="247DAD62" w14:textId="77777777" w:rsidR="00723C12" w:rsidRDefault="00723C12" w:rsidP="00723C12">
      <w:pPr>
        <w:pStyle w:val="TH"/>
      </w:pPr>
    </w:p>
    <w:p w14:paraId="04715DB9" w14:textId="77777777" w:rsidR="00723C12" w:rsidRDefault="00723C12" w:rsidP="00723C12">
      <w:r>
        <w:t>None</w:t>
      </w:r>
    </w:p>
    <w:p w14:paraId="0C2542E0" w14:textId="77777777" w:rsidR="00723C12" w:rsidRDefault="00723C12" w:rsidP="00723C12"/>
    <w:p w14:paraId="0C83357D" w14:textId="77777777" w:rsidR="00723C12" w:rsidRDefault="00723C12" w:rsidP="00723C12">
      <w:pPr>
        <w:pStyle w:val="Heading2"/>
      </w:pPr>
      <w:r>
        <w:br w:type="page"/>
        <w:t>Annex E: List of draft Technical Specifications and Reports</w:t>
      </w:r>
    </w:p>
    <w:p w14:paraId="20A7B309" w14:textId="77777777" w:rsidR="00723C12" w:rsidRDefault="00723C12" w:rsidP="00723C1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418"/>
        <w:gridCol w:w="708"/>
        <w:gridCol w:w="6232"/>
      </w:tblGrid>
      <w:tr w:rsidR="001808A0" w14:paraId="4DD5783A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23B4" w14:textId="77777777" w:rsidR="00723C12" w:rsidRDefault="00723C12">
            <w:pPr>
              <w:pStyle w:val="TAH"/>
            </w:pPr>
            <w:r>
              <w:t>Document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9C84" w14:textId="77777777" w:rsidR="00723C12" w:rsidRDefault="00723C12">
            <w:pPr>
              <w:pStyle w:val="TAH"/>
            </w:pPr>
            <w:r>
              <w:t>Spec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2B8D" w14:textId="77777777" w:rsidR="00723C12" w:rsidRDefault="00723C12">
            <w:pPr>
              <w:pStyle w:val="TAH"/>
            </w:pPr>
            <w:r>
              <w:t>vers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9186" w14:textId="77777777" w:rsidR="00723C12" w:rsidRDefault="00723C12">
            <w:pPr>
              <w:pStyle w:val="TAH"/>
            </w:pPr>
            <w:r>
              <w:t>Doc title</w:t>
            </w:r>
          </w:p>
        </w:tc>
      </w:tr>
      <w:tr w:rsidR="001808A0" w14:paraId="0F938234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2BE7" w14:textId="430579F7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R4-2411107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06CC" w14:textId="5D8D8135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38.794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9DB3" w14:textId="18A2C924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8A7C" w14:textId="313CB5FE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skeleton for TR38.794 on High power UE (power class 1.5 or 2) for NR Intra-band Carrier Aggregation (CA) with high power on FDD or TDD band</w:t>
            </w:r>
          </w:p>
        </w:tc>
      </w:tr>
      <w:tr w:rsidR="001808A0" w14:paraId="565E9192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BF7C" w14:textId="4424D45E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R4-2411198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D389" w14:textId="380B195C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37.862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004A" w14:textId="1CD8A981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08B2" w14:textId="011EAB6B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37862 skeleton for the basket WI on adding new channel BW in existing NR bands</w:t>
            </w:r>
          </w:p>
        </w:tc>
      </w:tr>
      <w:tr w:rsidR="001808A0" w14:paraId="6A3305E2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6017" w14:textId="53F3F99B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R4-2411280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01DC" w14:textId="3EEB6D7D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38.796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34E7" w14:textId="68D43404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75FB" w14:textId="10A2C8B1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skeleton for TR38.796</w:t>
            </w:r>
          </w:p>
        </w:tc>
      </w:tr>
      <w:tr w:rsidR="001808A0" w14:paraId="08AA5441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97ED" w14:textId="51BB98E2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R4-2411281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3D5C" w14:textId="2FDC74F7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37.898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B93A" w14:textId="377FF6B5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D8DD" w14:textId="4FF9F735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skeleton for TR37.898</w:t>
            </w:r>
          </w:p>
        </w:tc>
      </w:tr>
      <w:tr w:rsidR="001808A0" w14:paraId="2EA42070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FD69" w14:textId="24E4ED52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R4-2411282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56AD" w14:textId="43284277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E0CC" w14:textId="7A8A985B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C38F" w14:textId="438D877B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skeleton for TR38.750</w:t>
            </w:r>
          </w:p>
        </w:tc>
      </w:tr>
      <w:tr w:rsidR="001808A0" w14:paraId="01FE8DF5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3A35" w14:textId="7D7126BF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R4-2411285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F513" w14:textId="3203E60D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38.796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8A02" w14:textId="5A9D5876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0.1.0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39BA" w14:textId="279345F6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38.796 v0.1.0 HPUE_NR_FR1_bands_R19-FDD</w:t>
            </w:r>
          </w:p>
        </w:tc>
      </w:tr>
      <w:tr w:rsidR="001808A0" w14:paraId="11F84C56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D5F" w14:textId="78E863EC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R4-2411286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E64A" w14:textId="61579B9B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37.898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6804" w14:textId="78F962FF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0.1.0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5810" w14:textId="57EFC4C2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37.898 v0.1.0 HPUE_DC_LTE_NR_R19</w:t>
            </w:r>
          </w:p>
        </w:tc>
      </w:tr>
      <w:tr w:rsidR="001808A0" w14:paraId="000EAAAF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2FA4" w14:textId="064E3C5D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R4-2411287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B3D1" w14:textId="1257BABD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41E6" w14:textId="4AA39FEE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0.1.0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00C0" w14:textId="245C30E0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38.750 v0.1.0 HPUE_NR_CADC_SUL_R19-FDD</w:t>
            </w:r>
          </w:p>
        </w:tc>
      </w:tr>
      <w:tr w:rsidR="001808A0" w14:paraId="38EE4DCB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A263" w14:textId="026E775B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R4-2411318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8D40" w14:textId="023B3AF1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37.719-11-10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BD32" w14:textId="3550DBFC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0533" w14:textId="7FCBD883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Draft TR sketelon 37.719-11-10</w:t>
            </w:r>
          </w:p>
        </w:tc>
      </w:tr>
      <w:tr w:rsidR="001808A0" w14:paraId="73C7D9DC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3D8A" w14:textId="62E5A10B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R4-2411553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93F9" w14:textId="7A14215F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38.755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A42E" w14:textId="71512DA6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41C4" w14:textId="4A3E234F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38.755 skeleton FR1 Fragmented carriers</w:t>
            </w:r>
          </w:p>
        </w:tc>
      </w:tr>
      <w:tr w:rsidR="001808A0" w14:paraId="04B2D5A0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CF12" w14:textId="1E600BAD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R4-2411573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D303" w14:textId="5251281F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38.762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DC07" w14:textId="0E7D1FFB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CC64" w14:textId="4CDD6225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38.762 skeleton on MIMO OTA dynamic test methodology for FR1 UEs</w:t>
            </w:r>
          </w:p>
        </w:tc>
      </w:tr>
      <w:tr w:rsidR="001808A0" w14:paraId="64E6279B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FE91" w14:textId="65ACACCF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R4-2411593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D74C" w14:textId="7140972E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36.719-01-01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312F" w14:textId="55F4A5FD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C936" w14:textId="640AF41D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36.719-01-01 LTE-A CA for x(x=123456) DL y(y=12) UL</w:t>
            </w:r>
          </w:p>
        </w:tc>
      </w:tr>
      <w:tr w:rsidR="001808A0" w14:paraId="48FE293F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6369" w14:textId="2C6E6D8C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R4-2411826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A7E3" w14:textId="2590B281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38.719-03-01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62F0" w14:textId="3B1CBF4D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0.1.0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893A" w14:textId="1343F21A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38.719-03-01 v0.1.0 on Rel-19 NR Inter-band CA DC configurations including inter band CA for 3 different bands DL with x different bands UL (x=1,2)</w:t>
            </w:r>
          </w:p>
        </w:tc>
      </w:tr>
      <w:tr w:rsidR="001808A0" w14:paraId="3EBA2FFD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320C" w14:textId="236D605D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R4-2411938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E03C" w14:textId="58E3CEE7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38.719-02-01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2A87" w14:textId="36855D45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3084" w14:textId="30AB82B3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TR38.719-02-01 v0.0.0: TR skeleton</w:t>
            </w:r>
          </w:p>
        </w:tc>
      </w:tr>
      <w:tr w:rsidR="001808A0" w14:paraId="3DE683F9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D674" w14:textId="361694B8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R4-2411939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D5F0" w14:textId="3557E261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38.719-02-01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4210" w14:textId="07947391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0.1.0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2C8A" w14:textId="3EC1C9CB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TR38.719-02-01 v0.1.0: Rel-19 NR inter-band CA/DC configurations including inter band CA for 2 different bands DL with up to 2 different bands UL</w:t>
            </w:r>
          </w:p>
        </w:tc>
      </w:tr>
      <w:tr w:rsidR="001808A0" w14:paraId="21818CCE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C579" w14:textId="1B5434E2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R4-2412003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9F13" w14:textId="65222A5C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36.767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A03A" w14:textId="6ABFFD76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A284" w14:textId="2B675680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36.767 V0.0.0</w:t>
            </w:r>
          </w:p>
        </w:tc>
      </w:tr>
      <w:tr w:rsidR="001808A0" w14:paraId="5E3E6FFF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6F11" w14:textId="087D7402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R4-2412004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8371" w14:textId="626B833D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36.767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5C99" w14:textId="5196A02A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1C31" w14:textId="366E399A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36.767 V0.0.1</w:t>
            </w:r>
          </w:p>
        </w:tc>
      </w:tr>
      <w:tr w:rsidR="001808A0" w14:paraId="7D35FDDA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6E91" w14:textId="4FD82327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R4-2412116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7DD9" w14:textId="1A8B3F68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37.719-11-11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F17B" w14:textId="6B0C2B95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DB11" w14:textId="3DA49F43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skeleton for TR 37.719-11-11 Rel-19 Dual Connectivity of EN-DC and NE-DC configurations consisting of 2 different bands downlink (DL) with 2 different bands uplink (UL) (1 LTE band and 1 NR band)</w:t>
            </w:r>
          </w:p>
        </w:tc>
      </w:tr>
      <w:tr w:rsidR="001808A0" w14:paraId="541990AB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9CDE" w14:textId="31C97260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R4-2412157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B01D" w14:textId="4CF0D2D0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37.719-11-11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C9C" w14:textId="4DD44DC1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0.1.0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3882" w14:textId="6F7EB0C4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37.719-11-11 v0.1.0 Rel-19 Dual Connectivity of EN-DC and NE-DC configurations consisting of 2 different bands downlink (DL) with 2 different bands uplink (UL) (1 LTE band and 1 NR band)</w:t>
            </w:r>
          </w:p>
        </w:tc>
      </w:tr>
      <w:tr w:rsidR="001808A0" w14:paraId="33EF6FFC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C7DC" w14:textId="1835933C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R4-2412268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37AA" w14:textId="64B7B6EF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38.746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283C" w14:textId="76F1D626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0.1.0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5779" w14:textId="6A5050D4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38.746 v0.1.0 High power UE (power class 1.5 or 2) for NR Inter-band Carrier Aggregation (CA)/Dual Connectivity (DC) with/without  Supplementary Uplink (SUL) with high power on TDD band(s)</w:t>
            </w:r>
          </w:p>
        </w:tc>
      </w:tr>
      <w:tr w:rsidR="001808A0" w14:paraId="30A4FE54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E4C7" w14:textId="5A5E2DC7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R4-2412355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4BAE" w14:textId="36B15C27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38.792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448D" w14:textId="4D2910D2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B61A" w14:textId="2639B826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TR38.792 skeleton for PC1.5 with high power on both FDD and TDD bands</w:t>
            </w:r>
          </w:p>
        </w:tc>
      </w:tr>
      <w:tr w:rsidR="001808A0" w14:paraId="2145AF54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B229" w14:textId="6A0F01FC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R4-2412362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99F9" w14:textId="3B771B29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38.719-01-01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BF73" w14:textId="6359C9B0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0.1.0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5806" w14:textId="0F5A4933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38.719-01-01 v0.1.0 NR_CA_R19_Intra</w:t>
            </w:r>
          </w:p>
        </w:tc>
      </w:tr>
      <w:tr w:rsidR="001808A0" w14:paraId="681AAC7C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F87E" w14:textId="5CCC0074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R4-2412364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BE7B" w14:textId="069B3DF5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37.898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642D" w14:textId="0CA48B64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0.1.0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F6FA" w14:textId="15B6D045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37.898 v0.1.0 Rel-19 High power UE for FR1 for DC_R18_xBLTE_yBNR_zDLnUL</w:t>
            </w:r>
          </w:p>
        </w:tc>
      </w:tr>
      <w:tr w:rsidR="001808A0" w14:paraId="429C2F2D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FED1" w14:textId="193A4F2A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R4-2412436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75BC" w14:textId="1F843553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37.719-21-11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9705" w14:textId="2DFE7B42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7FF9" w14:textId="21609706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Skeleton TR37.719-21-11 v0.0.0 for DC_R19_xBLTE_yBNR_3DL2UL</w:t>
            </w:r>
          </w:p>
        </w:tc>
      </w:tr>
      <w:tr w:rsidR="001808A0" w14:paraId="642CADDD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A244" w14:textId="6CFBBCBF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R4-2412438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1181" w14:textId="16CB5F1B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37.719-21-11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2CA5" w14:textId="130C5744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0.1.0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AB47" w14:textId="118E7E40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TR37.719-21-11 v0.1.0 for DC_R19_xBLTE_yBNR_3DL2UL</w:t>
            </w:r>
          </w:p>
        </w:tc>
      </w:tr>
      <w:tr w:rsidR="001808A0" w14:paraId="084CE2D6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E6DB" w14:textId="1084D7F6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R4-2412468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24CC" w14:textId="5B7C97FB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37.887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534B" w14:textId="55DF4E93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2C06" w14:textId="228E1227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37.887 0.0.1 TR skeleton for Rel-19 downlink interruption for NR and EN-DC band combinations at dynamic Tx Switching in Uplink</w:t>
            </w:r>
          </w:p>
        </w:tc>
      </w:tr>
      <w:tr w:rsidR="001808A0" w14:paraId="75CB132B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A80" w14:textId="535DB37C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R4-2412511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212B" w14:textId="72D647CC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37.862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18BB" w14:textId="218D5A9E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0.0.2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9AEC" w14:textId="3F5B1EC9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37862 skeleton for the basket WI on adding new channel BW in existing NR bands</w:t>
            </w:r>
          </w:p>
        </w:tc>
      </w:tr>
      <w:tr w:rsidR="001808A0" w14:paraId="25BF9146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44BF" w14:textId="4CBB81F3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R4-2412608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0B0E" w14:textId="46DA1C77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38.922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16B7" w14:textId="3882DC7E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0.2.0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4344" w14:textId="25B8DCD6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38.922 version 0.2.0</w:t>
            </w:r>
          </w:p>
        </w:tc>
      </w:tr>
      <w:tr w:rsidR="001808A0" w14:paraId="1919D218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F0CA" w14:textId="50752251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R4-2412704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3E5D" w14:textId="0F51B0C2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38.908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4C7A" w14:textId="4BF6B3EE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C43A" w14:textId="3FFCD316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38.908 Protection of fixed satellite service (FSS) UL within 6425 to 7125 MHz</w:t>
            </w:r>
          </w:p>
        </w:tc>
      </w:tr>
      <w:tr w:rsidR="001808A0" w14:paraId="5AA68E21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A14A" w14:textId="38B24B80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R4-2412705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AB2" w14:textId="526186CE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38.908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9BF2" w14:textId="027D6268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0.1.0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9896" w14:textId="613AC88F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38.908 Protection of fixed satellite service (FSS) UL within 6425 to 7125 MHz</w:t>
            </w:r>
          </w:p>
        </w:tc>
      </w:tr>
      <w:tr w:rsidR="001808A0" w14:paraId="60ECFE86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B921" w14:textId="2B0751AE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R4-2412929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0060" w14:textId="1F34F3E5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38.719-00-00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5777" w14:textId="4D7D4FF1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3BFC" w14:textId="272D006D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skeleton for 38.719-00-00 v0.0.1</w:t>
            </w:r>
          </w:p>
        </w:tc>
      </w:tr>
      <w:tr w:rsidR="001808A0" w14:paraId="6A4FA6D5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3B8F" w14:textId="52D5546E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R4-2412930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D7D4" w14:textId="5B70A06C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38.719-00-00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DC05" w14:textId="0AC74134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0.1.0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9D55" w14:textId="04760D59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for 38.719-00-00 v0.1.0</w:t>
            </w:r>
          </w:p>
        </w:tc>
      </w:tr>
      <w:tr w:rsidR="001808A0" w14:paraId="6C5E1E11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9173" w14:textId="5D14E018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R4-2413126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D068" w14:textId="191D25EF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38.908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E145" w14:textId="0E450497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0.0.0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1CD0" w14:textId="3FEAC834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38.908 Protection of fixed satellite service (FSS) UL within 6425 to 7125 MHz</w:t>
            </w:r>
          </w:p>
        </w:tc>
      </w:tr>
      <w:tr w:rsidR="001808A0" w14:paraId="0F105164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6F74" w14:textId="04E5D449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R4-2414288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A9F4" w14:textId="08CDC244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36.767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D660" w14:textId="58A26106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E775" w14:textId="2D0F4790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36.767 V0.0.1</w:t>
            </w:r>
          </w:p>
        </w:tc>
      </w:tr>
      <w:tr w:rsidR="001808A0" w14:paraId="250C9CE7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74F5" w14:textId="000DA6A7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R4-2414292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C63B" w14:textId="68711777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7635" w14:textId="559E2CD6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D8F8" w14:textId="3E391C88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TR skeleton for TR38.750</w:t>
            </w:r>
          </w:p>
        </w:tc>
      </w:tr>
      <w:tr w:rsidR="001808A0" w14:paraId="1350DF41" w14:textId="77777777" w:rsidTr="001808A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18AA" w14:textId="26BEF5A3" w:rsidR="001808A0" w:rsidRDefault="001808A0" w:rsidP="001808A0">
            <w:pPr>
              <w:pStyle w:val="TAR"/>
              <w:rPr>
                <w:sz w:val="16"/>
              </w:rPr>
            </w:pPr>
            <w:r w:rsidRPr="00BC7162">
              <w:t>R4-2414424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2E4A" w14:textId="302AEA34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38.787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A287" w14:textId="7967AC45" w:rsidR="001808A0" w:rsidRDefault="001808A0" w:rsidP="001808A0">
            <w:pPr>
              <w:pStyle w:val="TAL"/>
              <w:rPr>
                <w:sz w:val="16"/>
              </w:rPr>
            </w:pPr>
            <w:r w:rsidRPr="00B92237">
              <w:t>0.0.1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E01F" w14:textId="3008503E" w:rsidR="001808A0" w:rsidRDefault="001808A0" w:rsidP="001808A0">
            <w:pPr>
              <w:pStyle w:val="TAL"/>
              <w:rPr>
                <w:sz w:val="16"/>
              </w:rPr>
            </w:pPr>
            <w:r w:rsidRPr="00DF16C9">
              <w:t>TP for TR 38.787 V0.0.1</w:t>
            </w:r>
          </w:p>
        </w:tc>
      </w:tr>
    </w:tbl>
    <w:p w14:paraId="0CC03B3C" w14:textId="77777777" w:rsidR="00723C12" w:rsidRDefault="00723C12" w:rsidP="00723C12"/>
    <w:p w14:paraId="45AD17F5" w14:textId="77777777" w:rsidR="00723C12" w:rsidRDefault="00723C12" w:rsidP="00723C12">
      <w:pPr>
        <w:pStyle w:val="Heading2"/>
      </w:pPr>
      <w:r>
        <w:br w:type="page"/>
        <w:t>Annex F: List of action items</w:t>
      </w:r>
    </w:p>
    <w:p w14:paraId="1C7CDD76" w14:textId="77777777" w:rsidR="00723C12" w:rsidRDefault="00723C12" w:rsidP="00723C12">
      <w:pPr>
        <w:pStyle w:val="TH"/>
      </w:pPr>
    </w:p>
    <w:p w14:paraId="7D48A7F8" w14:textId="77777777" w:rsidR="00723C12" w:rsidRDefault="00723C12" w:rsidP="00723C12">
      <w:r>
        <w:t>None</w:t>
      </w:r>
    </w:p>
    <w:p w14:paraId="6760C675" w14:textId="77777777" w:rsidR="00723C12" w:rsidRDefault="00723C12" w:rsidP="00723C12">
      <w:pPr>
        <w:pStyle w:val="Heading2"/>
      </w:pPr>
      <w:r>
        <w:br w:type="page"/>
      </w:r>
    </w:p>
    <w:p w14:paraId="06AA6FF7" w14:textId="77777777" w:rsidR="00723C12" w:rsidRDefault="00723C12" w:rsidP="00723C12">
      <w:pPr>
        <w:pStyle w:val="Heading2"/>
      </w:pPr>
      <w:r>
        <w:t>Annex G: List of participants</w:t>
      </w:r>
    </w:p>
    <w:p w14:paraId="53961B10" w14:textId="77777777" w:rsidR="00723C12" w:rsidRDefault="00723C12" w:rsidP="00723C12">
      <w:pPr>
        <w:pStyle w:val="TH"/>
      </w:pPr>
    </w:p>
    <w:p w14:paraId="409927D4" w14:textId="77777777" w:rsidR="00723C12" w:rsidRDefault="00723C12" w:rsidP="00723C12">
      <w:r>
        <w:t>See excel file attached to this report.</w:t>
      </w:r>
    </w:p>
    <w:p w14:paraId="4E99C2E3" w14:textId="77777777" w:rsidR="00723C12" w:rsidRDefault="00723C12" w:rsidP="00723C12"/>
    <w:p w14:paraId="7BD65441" w14:textId="77777777" w:rsidR="00723C12" w:rsidRDefault="00723C12" w:rsidP="00723C12">
      <w:pPr>
        <w:pStyle w:val="Heading2"/>
      </w:pPr>
      <w:r>
        <w:br w:type="page"/>
        <w:t>Annex H: List of future meetings</w:t>
      </w:r>
    </w:p>
    <w:p w14:paraId="686B40FD" w14:textId="77777777" w:rsidR="00723C12" w:rsidRDefault="00723C12" w:rsidP="00723C1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1047"/>
        <w:gridCol w:w="1407"/>
        <w:gridCol w:w="1106"/>
        <w:gridCol w:w="906"/>
        <w:gridCol w:w="1087"/>
      </w:tblGrid>
      <w:tr w:rsidR="00723C12" w14:paraId="3C736314" w14:textId="77777777" w:rsidTr="00723C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2204" w14:textId="77777777" w:rsidR="00723C12" w:rsidRDefault="00723C12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FA2C" w14:textId="77777777" w:rsidR="00723C12" w:rsidRDefault="00723C12">
            <w:pPr>
              <w:pStyle w:val="TAH"/>
            </w:pPr>
            <w: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5A9B" w14:textId="77777777" w:rsidR="00723C12" w:rsidRDefault="00723C12">
            <w:pPr>
              <w:pStyle w:val="TAH"/>
            </w:pPr>
            <w: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A015" w14:textId="77777777" w:rsidR="00723C12" w:rsidRDefault="00723C12">
            <w:pPr>
              <w:pStyle w:val="TAH"/>
            </w:pPr>
            <w: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332C" w14:textId="77777777" w:rsidR="00723C12" w:rsidRDefault="00723C12">
            <w:pPr>
              <w:pStyle w:val="TAH"/>
            </w:pPr>
            <w: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0E66" w14:textId="77777777" w:rsidR="00723C12" w:rsidRDefault="00723C12">
            <w:pPr>
              <w:pStyle w:val="TAH"/>
            </w:pPr>
            <w:r>
              <w:t>Reference</w:t>
            </w:r>
          </w:p>
        </w:tc>
      </w:tr>
      <w:tr w:rsidR="00723C12" w14:paraId="7764FF77" w14:textId="77777777" w:rsidTr="00723C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E882" w14:textId="77777777" w:rsidR="00723C12" w:rsidRDefault="00723C1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RAN4#112-bis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9FB0" w14:textId="77777777" w:rsidR="00723C12" w:rsidRDefault="00723C1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0252" w14:textId="77777777" w:rsidR="00723C12" w:rsidRDefault="00723C1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E665" w14:textId="77777777" w:rsidR="00723C12" w:rsidRDefault="00723C1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(TBC)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8C07" w14:textId="77777777" w:rsidR="00723C12" w:rsidRDefault="00723C1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D27E" w14:textId="77777777" w:rsidR="00723C12" w:rsidRDefault="00723C1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R4-112-bis</w:t>
            </w:r>
          </w:p>
        </w:tc>
      </w:tr>
      <w:tr w:rsidR="00723C12" w14:paraId="411089F6" w14:textId="77777777" w:rsidTr="00723C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744F" w14:textId="77777777" w:rsidR="00723C12" w:rsidRDefault="00723C1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F31D" w14:textId="77777777" w:rsidR="00723C12" w:rsidRDefault="00723C1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4F1E" w14:textId="77777777" w:rsidR="00723C12" w:rsidRDefault="00723C1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F27C" w14:textId="77777777" w:rsidR="00723C12" w:rsidRDefault="00723C1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US </w:t>
            </w:r>
            <w:bookmarkStart w:id="0" w:name="_Hlk172575212"/>
            <w:r>
              <w:rPr>
                <w:sz w:val="16"/>
              </w:rPr>
              <w:t>Florida</w:t>
            </w:r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6EEB" w14:textId="77777777" w:rsidR="00723C12" w:rsidRDefault="00723C1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E81E" w14:textId="77777777" w:rsidR="00723C12" w:rsidRDefault="00723C1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R4-113</w:t>
            </w:r>
          </w:p>
        </w:tc>
      </w:tr>
    </w:tbl>
    <w:p w14:paraId="32897725" w14:textId="77777777" w:rsidR="00723C12" w:rsidRDefault="00723C12" w:rsidP="00723C12"/>
    <w:p w14:paraId="258FF67F" w14:textId="66DFDCCD" w:rsidR="00A65E22" w:rsidRDefault="00723C12" w:rsidP="00A65E22">
      <w:r>
        <w:t>Annexes to report prepared by: MCC</w:t>
      </w:r>
    </w:p>
    <w:p w14:paraId="2559FEB6" w14:textId="5907E843" w:rsidR="00A65E22" w:rsidRDefault="00A65E22" w:rsidP="00A65E22"/>
    <w:p w14:paraId="0F9227B1" w14:textId="40700AC5" w:rsidR="00A65E22" w:rsidRDefault="00A65E22" w:rsidP="00A65E22"/>
    <w:p w14:paraId="12427CC6" w14:textId="21F0023A" w:rsidR="00A65E22" w:rsidRDefault="00A65E22" w:rsidP="00A65E22"/>
    <w:sectPr w:rsidR="00A65E22" w:rsidSect="00723C12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911A4" w14:textId="77777777" w:rsidR="00AE3E6F" w:rsidRDefault="00AE3E6F">
      <w:pPr>
        <w:spacing w:after="0"/>
      </w:pPr>
      <w:r>
        <w:separator/>
      </w:r>
    </w:p>
  </w:endnote>
  <w:endnote w:type="continuationSeparator" w:id="0">
    <w:p w14:paraId="7F83BD35" w14:textId="77777777" w:rsidR="00AE3E6F" w:rsidRDefault="00AE3E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BF3E54" w14:textId="77777777" w:rsidR="00AE3E6F" w:rsidRDefault="00AE3E6F">
      <w:pPr>
        <w:spacing w:after="0"/>
      </w:pPr>
      <w:r>
        <w:separator/>
      </w:r>
    </w:p>
  </w:footnote>
  <w:footnote w:type="continuationSeparator" w:id="0">
    <w:p w14:paraId="263B60D0" w14:textId="77777777" w:rsidR="00AE3E6F" w:rsidRDefault="00AE3E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56AEC" w14:textId="77777777" w:rsidR="0008387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E22"/>
    <w:rsid w:val="00083879"/>
    <w:rsid w:val="001808A0"/>
    <w:rsid w:val="001D41D4"/>
    <w:rsid w:val="003C52E6"/>
    <w:rsid w:val="00502DBD"/>
    <w:rsid w:val="00603779"/>
    <w:rsid w:val="0069285D"/>
    <w:rsid w:val="00723C12"/>
    <w:rsid w:val="007D5367"/>
    <w:rsid w:val="00987D73"/>
    <w:rsid w:val="009D4C6D"/>
    <w:rsid w:val="00A07A73"/>
    <w:rsid w:val="00A65E22"/>
    <w:rsid w:val="00A862C4"/>
    <w:rsid w:val="00AE3E6F"/>
    <w:rsid w:val="00B277E5"/>
    <w:rsid w:val="00B400DF"/>
    <w:rsid w:val="00B513AE"/>
    <w:rsid w:val="00BB7A52"/>
    <w:rsid w:val="00CF41BA"/>
    <w:rsid w:val="00F9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11FDED"/>
  <w15:chartTrackingRefBased/>
  <w15:docId w15:val="{93727746-3D38-4136-B149-68FF97B7B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C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9D4C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D4C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D4C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4C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4C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4C6D"/>
    <w:pPr>
      <w:outlineLvl w:val="5"/>
    </w:pPr>
  </w:style>
  <w:style w:type="paragraph" w:styleId="Heading7">
    <w:name w:val="heading 7"/>
    <w:basedOn w:val="H6"/>
    <w:next w:val="Normal"/>
    <w:qFormat/>
    <w:rsid w:val="009D4C6D"/>
    <w:pPr>
      <w:outlineLvl w:val="6"/>
    </w:pPr>
  </w:style>
  <w:style w:type="paragraph" w:styleId="Heading8">
    <w:name w:val="heading 8"/>
    <w:basedOn w:val="Heading1"/>
    <w:next w:val="Normal"/>
    <w:qFormat/>
    <w:rsid w:val="009D4C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4C6D"/>
    <w:pPr>
      <w:outlineLvl w:val="8"/>
    </w:pPr>
  </w:style>
  <w:style w:type="character" w:default="1" w:styleId="DefaultParagraphFont">
    <w:name w:val="Default Paragraph Font"/>
    <w:semiHidden/>
    <w:rsid w:val="009D4C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4C6D"/>
  </w:style>
  <w:style w:type="paragraph" w:styleId="TOC8">
    <w:name w:val="toc 8"/>
    <w:basedOn w:val="TOC1"/>
    <w:semiHidden/>
    <w:rsid w:val="009D4C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D4C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9D4C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D4C6D"/>
    <w:pPr>
      <w:ind w:left="1701" w:hanging="1701"/>
    </w:pPr>
  </w:style>
  <w:style w:type="paragraph" w:styleId="TOC4">
    <w:name w:val="toc 4"/>
    <w:basedOn w:val="TOC3"/>
    <w:semiHidden/>
    <w:rsid w:val="009D4C6D"/>
    <w:pPr>
      <w:ind w:left="1418" w:hanging="1418"/>
    </w:pPr>
  </w:style>
  <w:style w:type="paragraph" w:styleId="TOC3">
    <w:name w:val="toc 3"/>
    <w:basedOn w:val="TOC2"/>
    <w:semiHidden/>
    <w:rsid w:val="009D4C6D"/>
    <w:pPr>
      <w:ind w:left="1134" w:hanging="1134"/>
    </w:pPr>
  </w:style>
  <w:style w:type="paragraph" w:styleId="TOC2">
    <w:name w:val="toc 2"/>
    <w:basedOn w:val="TOC1"/>
    <w:semiHidden/>
    <w:rsid w:val="009D4C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4C6D"/>
    <w:pPr>
      <w:ind w:left="284"/>
    </w:pPr>
  </w:style>
  <w:style w:type="paragraph" w:styleId="Index1">
    <w:name w:val="index 1"/>
    <w:basedOn w:val="Normal"/>
    <w:semiHidden/>
    <w:rsid w:val="009D4C6D"/>
    <w:pPr>
      <w:keepLines/>
      <w:spacing w:after="0"/>
    </w:pPr>
  </w:style>
  <w:style w:type="paragraph" w:customStyle="1" w:styleId="ZH">
    <w:name w:val="ZH"/>
    <w:rsid w:val="009D4C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D4C6D"/>
    <w:pPr>
      <w:outlineLvl w:val="9"/>
    </w:pPr>
  </w:style>
  <w:style w:type="paragraph" w:styleId="ListNumber2">
    <w:name w:val="List Number 2"/>
    <w:basedOn w:val="ListNumber"/>
    <w:semiHidden/>
    <w:rsid w:val="009D4C6D"/>
    <w:pPr>
      <w:ind w:left="851"/>
    </w:pPr>
  </w:style>
  <w:style w:type="paragraph" w:styleId="Header">
    <w:name w:val="header"/>
    <w:semiHidden/>
    <w:rsid w:val="009D4C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9D4C6D"/>
    <w:rPr>
      <w:b/>
      <w:position w:val="6"/>
      <w:sz w:val="16"/>
    </w:rPr>
  </w:style>
  <w:style w:type="paragraph" w:styleId="FootnoteText">
    <w:name w:val="footnote text"/>
    <w:basedOn w:val="Normal"/>
    <w:semiHidden/>
    <w:rsid w:val="009D4C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D4C6D"/>
    <w:rPr>
      <w:b/>
    </w:rPr>
  </w:style>
  <w:style w:type="paragraph" w:customStyle="1" w:styleId="TAC">
    <w:name w:val="TAC"/>
    <w:basedOn w:val="TAL"/>
    <w:rsid w:val="009D4C6D"/>
    <w:pPr>
      <w:jc w:val="center"/>
    </w:pPr>
  </w:style>
  <w:style w:type="paragraph" w:customStyle="1" w:styleId="TF">
    <w:name w:val="TF"/>
    <w:basedOn w:val="TH"/>
    <w:rsid w:val="009D4C6D"/>
    <w:pPr>
      <w:keepNext w:val="0"/>
      <w:spacing w:before="0" w:after="240"/>
    </w:pPr>
  </w:style>
  <w:style w:type="paragraph" w:customStyle="1" w:styleId="NO">
    <w:name w:val="NO"/>
    <w:basedOn w:val="Normal"/>
    <w:rsid w:val="009D4C6D"/>
    <w:pPr>
      <w:keepLines/>
      <w:ind w:left="1135" w:hanging="851"/>
    </w:pPr>
  </w:style>
  <w:style w:type="paragraph" w:styleId="TOC9">
    <w:name w:val="toc 9"/>
    <w:basedOn w:val="TOC8"/>
    <w:semiHidden/>
    <w:rsid w:val="009D4C6D"/>
    <w:pPr>
      <w:ind w:left="1418" w:hanging="1418"/>
    </w:pPr>
  </w:style>
  <w:style w:type="paragraph" w:customStyle="1" w:styleId="EX">
    <w:name w:val="EX"/>
    <w:basedOn w:val="Normal"/>
    <w:rsid w:val="009D4C6D"/>
    <w:pPr>
      <w:keepLines/>
      <w:ind w:left="1702" w:hanging="1418"/>
    </w:pPr>
  </w:style>
  <w:style w:type="paragraph" w:customStyle="1" w:styleId="FP">
    <w:name w:val="FP"/>
    <w:basedOn w:val="Normal"/>
    <w:rsid w:val="009D4C6D"/>
    <w:pPr>
      <w:spacing w:after="0"/>
    </w:pPr>
  </w:style>
  <w:style w:type="paragraph" w:customStyle="1" w:styleId="LD">
    <w:name w:val="LD"/>
    <w:rsid w:val="009D4C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D4C6D"/>
    <w:pPr>
      <w:spacing w:after="0"/>
    </w:pPr>
  </w:style>
  <w:style w:type="paragraph" w:customStyle="1" w:styleId="EW">
    <w:name w:val="EW"/>
    <w:basedOn w:val="EX"/>
    <w:rsid w:val="009D4C6D"/>
    <w:pPr>
      <w:spacing w:after="0"/>
    </w:pPr>
  </w:style>
  <w:style w:type="paragraph" w:styleId="TOC6">
    <w:name w:val="toc 6"/>
    <w:basedOn w:val="TOC5"/>
    <w:next w:val="Normal"/>
    <w:semiHidden/>
    <w:rsid w:val="009D4C6D"/>
    <w:pPr>
      <w:ind w:left="1985" w:hanging="1985"/>
    </w:pPr>
  </w:style>
  <w:style w:type="paragraph" w:styleId="TOC7">
    <w:name w:val="toc 7"/>
    <w:basedOn w:val="TOC6"/>
    <w:next w:val="Normal"/>
    <w:semiHidden/>
    <w:rsid w:val="009D4C6D"/>
    <w:pPr>
      <w:ind w:left="2268" w:hanging="2268"/>
    </w:pPr>
  </w:style>
  <w:style w:type="paragraph" w:styleId="ListBullet2">
    <w:name w:val="List Bullet 2"/>
    <w:basedOn w:val="ListBullet"/>
    <w:semiHidden/>
    <w:rsid w:val="009D4C6D"/>
    <w:pPr>
      <w:ind w:left="851"/>
    </w:pPr>
  </w:style>
  <w:style w:type="paragraph" w:styleId="ListBullet3">
    <w:name w:val="List Bullet 3"/>
    <w:basedOn w:val="ListBullet2"/>
    <w:semiHidden/>
    <w:rsid w:val="009D4C6D"/>
    <w:pPr>
      <w:ind w:left="1135"/>
    </w:pPr>
  </w:style>
  <w:style w:type="paragraph" w:styleId="ListNumber">
    <w:name w:val="List Number"/>
    <w:basedOn w:val="List"/>
    <w:semiHidden/>
    <w:rsid w:val="009D4C6D"/>
  </w:style>
  <w:style w:type="paragraph" w:customStyle="1" w:styleId="EQ">
    <w:name w:val="EQ"/>
    <w:basedOn w:val="Normal"/>
    <w:next w:val="Normal"/>
    <w:rsid w:val="009D4C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D4C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4C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4C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D4C6D"/>
    <w:pPr>
      <w:jc w:val="right"/>
    </w:pPr>
  </w:style>
  <w:style w:type="paragraph" w:customStyle="1" w:styleId="H6">
    <w:name w:val="H6"/>
    <w:basedOn w:val="Heading5"/>
    <w:next w:val="Normal"/>
    <w:rsid w:val="009D4C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4C6D"/>
    <w:pPr>
      <w:ind w:left="851" w:hanging="851"/>
    </w:pPr>
  </w:style>
  <w:style w:type="paragraph" w:customStyle="1" w:styleId="TAL">
    <w:name w:val="TAL"/>
    <w:basedOn w:val="Normal"/>
    <w:rsid w:val="009D4C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4C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D4C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D4C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D4C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D4C6D"/>
    <w:pPr>
      <w:framePr w:wrap="notBeside" w:y="16161"/>
    </w:pPr>
  </w:style>
  <w:style w:type="character" w:customStyle="1" w:styleId="ZGSM">
    <w:name w:val="ZGSM"/>
    <w:rsid w:val="009D4C6D"/>
  </w:style>
  <w:style w:type="paragraph" w:styleId="List2">
    <w:name w:val="List 2"/>
    <w:basedOn w:val="List"/>
    <w:semiHidden/>
    <w:rsid w:val="009D4C6D"/>
    <w:pPr>
      <w:ind w:left="851"/>
    </w:pPr>
  </w:style>
  <w:style w:type="paragraph" w:customStyle="1" w:styleId="ZG">
    <w:name w:val="ZG"/>
    <w:rsid w:val="009D4C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D4C6D"/>
    <w:pPr>
      <w:ind w:left="1135"/>
    </w:pPr>
  </w:style>
  <w:style w:type="paragraph" w:styleId="List4">
    <w:name w:val="List 4"/>
    <w:basedOn w:val="List3"/>
    <w:semiHidden/>
    <w:rsid w:val="009D4C6D"/>
    <w:pPr>
      <w:ind w:left="1418"/>
    </w:pPr>
  </w:style>
  <w:style w:type="paragraph" w:styleId="List5">
    <w:name w:val="List 5"/>
    <w:basedOn w:val="List4"/>
    <w:semiHidden/>
    <w:rsid w:val="009D4C6D"/>
    <w:pPr>
      <w:ind w:left="1702"/>
    </w:pPr>
  </w:style>
  <w:style w:type="paragraph" w:customStyle="1" w:styleId="EditorsNote">
    <w:name w:val="Editor's Note"/>
    <w:basedOn w:val="NO"/>
    <w:rsid w:val="009D4C6D"/>
    <w:rPr>
      <w:color w:val="FF0000"/>
    </w:rPr>
  </w:style>
  <w:style w:type="paragraph" w:styleId="List">
    <w:name w:val="List"/>
    <w:basedOn w:val="Normal"/>
    <w:semiHidden/>
    <w:rsid w:val="009D4C6D"/>
    <w:pPr>
      <w:ind w:left="568" w:hanging="284"/>
    </w:pPr>
  </w:style>
  <w:style w:type="paragraph" w:styleId="ListBullet">
    <w:name w:val="List Bullet"/>
    <w:basedOn w:val="List"/>
    <w:semiHidden/>
    <w:rsid w:val="009D4C6D"/>
  </w:style>
  <w:style w:type="paragraph" w:styleId="ListBullet4">
    <w:name w:val="List Bullet 4"/>
    <w:basedOn w:val="ListBullet3"/>
    <w:semiHidden/>
    <w:rsid w:val="009D4C6D"/>
    <w:pPr>
      <w:ind w:left="1418"/>
    </w:pPr>
  </w:style>
  <w:style w:type="paragraph" w:styleId="ListBullet5">
    <w:name w:val="List Bullet 5"/>
    <w:basedOn w:val="ListBullet4"/>
    <w:semiHidden/>
    <w:rsid w:val="009D4C6D"/>
    <w:pPr>
      <w:ind w:left="1702"/>
    </w:pPr>
  </w:style>
  <w:style w:type="paragraph" w:customStyle="1" w:styleId="B1">
    <w:name w:val="B1"/>
    <w:basedOn w:val="List"/>
    <w:rsid w:val="009D4C6D"/>
  </w:style>
  <w:style w:type="paragraph" w:customStyle="1" w:styleId="B2">
    <w:name w:val="B2"/>
    <w:basedOn w:val="List2"/>
    <w:rsid w:val="009D4C6D"/>
  </w:style>
  <w:style w:type="paragraph" w:customStyle="1" w:styleId="B3">
    <w:name w:val="B3"/>
    <w:basedOn w:val="List3"/>
    <w:rsid w:val="009D4C6D"/>
  </w:style>
  <w:style w:type="paragraph" w:customStyle="1" w:styleId="B4">
    <w:name w:val="B4"/>
    <w:basedOn w:val="List4"/>
    <w:rsid w:val="009D4C6D"/>
  </w:style>
  <w:style w:type="paragraph" w:customStyle="1" w:styleId="B5">
    <w:name w:val="B5"/>
    <w:basedOn w:val="List5"/>
    <w:rsid w:val="009D4C6D"/>
  </w:style>
  <w:style w:type="paragraph" w:styleId="Footer">
    <w:name w:val="footer"/>
    <w:basedOn w:val="Header"/>
    <w:semiHidden/>
    <w:rsid w:val="009D4C6D"/>
    <w:pPr>
      <w:jc w:val="center"/>
    </w:pPr>
    <w:rPr>
      <w:i/>
    </w:rPr>
  </w:style>
  <w:style w:type="paragraph" w:customStyle="1" w:styleId="ZTD">
    <w:name w:val="ZTD"/>
    <w:basedOn w:val="ZB"/>
    <w:rsid w:val="009D4C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A65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723C12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723C12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96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3</Pages>
  <Words>25078</Words>
  <Characters>142951</Characters>
  <Application>Microsoft Office Word</Application>
  <DocSecurity>0</DocSecurity>
  <Lines>1191</Lines>
  <Paragraphs>335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10</cp:revision>
  <cp:lastPrinted>1899-12-31T23:00:00Z</cp:lastPrinted>
  <dcterms:created xsi:type="dcterms:W3CDTF">2024-09-05T08:52:00Z</dcterms:created>
  <dcterms:modified xsi:type="dcterms:W3CDTF">2024-09-26T08:38:00Z</dcterms:modified>
</cp:coreProperties>
</file>