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B83BF" w14:textId="79786A32" w:rsidR="00167B5A" w:rsidRPr="00CB168F" w:rsidRDefault="00167B5A" w:rsidP="00E65AE6">
      <w:pPr>
        <w:tabs>
          <w:tab w:val="left" w:pos="1985"/>
          <w:tab w:val="left" w:pos="8160"/>
        </w:tabs>
        <w:spacing w:after="0"/>
        <w:jc w:val="both"/>
        <w:rPr>
          <w:rFonts w:ascii="Arial" w:hAnsi="Arial" w:cs="Arial"/>
          <w:b/>
          <w:sz w:val="24"/>
        </w:rPr>
      </w:pPr>
      <w:bookmarkStart w:id="0" w:name="_Hlk173937829"/>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112</w:t>
      </w:r>
      <w:r w:rsidRPr="00225213">
        <w:rPr>
          <w:rFonts w:ascii="Arial" w:hAnsi="Arial" w:cs="Arial" w:hint="eastAsia"/>
          <w:b/>
          <w:sz w:val="24"/>
          <w:lang w:val="de-DE"/>
        </w:rPr>
        <w:t>bis</w:t>
      </w:r>
      <w:r w:rsidRPr="0012486F">
        <w:rPr>
          <w:rFonts w:ascii="Arial" w:hAnsi="Arial" w:cs="Arial"/>
          <w:b/>
          <w:sz w:val="24"/>
          <w:lang w:val="de-DE"/>
        </w:rPr>
        <w:tab/>
      </w:r>
      <w:r w:rsidRPr="00B06671">
        <w:rPr>
          <w:rFonts w:ascii="Arial" w:hAnsi="Arial" w:cs="Arial"/>
          <w:b/>
          <w:sz w:val="24"/>
          <w:lang w:val="de-DE"/>
        </w:rPr>
        <w:t>R4-241</w:t>
      </w:r>
      <w:r w:rsidR="00E65AE6">
        <w:rPr>
          <w:rFonts w:ascii="Arial" w:hAnsi="Arial" w:cs="Arial"/>
          <w:b/>
          <w:sz w:val="24"/>
          <w:lang w:val="de-DE"/>
        </w:rPr>
        <w:t>5035</w:t>
      </w:r>
      <w:r w:rsidRPr="0012486F">
        <w:rPr>
          <w:rFonts w:ascii="Arial" w:hAnsi="Arial" w:cs="Arial"/>
          <w:b/>
          <w:sz w:val="24"/>
          <w:lang w:val="de-DE"/>
        </w:rPr>
        <w:br/>
      </w:r>
      <w:r>
        <w:rPr>
          <w:rFonts w:ascii="Arial" w:eastAsia="宋体" w:hAnsi="Arial" w:cs="Arial"/>
          <w:b/>
          <w:sz w:val="24"/>
          <w:szCs w:val="24"/>
          <w:lang w:eastAsia="zh-CN"/>
        </w:rPr>
        <w:t>Hefei</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Anhui, China, 14</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18</w:t>
      </w:r>
      <w:r>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October</w:t>
      </w:r>
      <w:r w:rsidRPr="0052514D">
        <w:rPr>
          <w:rFonts w:ascii="Arial" w:eastAsia="宋体" w:hAnsi="Arial" w:cs="Arial"/>
          <w:b/>
          <w:sz w:val="24"/>
          <w:szCs w:val="24"/>
          <w:lang w:eastAsia="zh-CN"/>
        </w:rPr>
        <w:t>, 2024</w:t>
      </w:r>
    </w:p>
    <w:p w14:paraId="1619EED0" w14:textId="77777777" w:rsidR="00167B5A" w:rsidRPr="00C3696E" w:rsidRDefault="00167B5A" w:rsidP="00167B5A">
      <w:pPr>
        <w:rPr>
          <w:rFonts w:ascii="Arial" w:hAnsi="Arial" w:cs="Arial"/>
          <w:b/>
          <w:sz w:val="24"/>
          <w:szCs w:val="24"/>
        </w:rPr>
      </w:pPr>
    </w:p>
    <w:p w14:paraId="7BEB4C6B" w14:textId="362600EC" w:rsidR="00167B5A" w:rsidRPr="00A803D1" w:rsidRDefault="00167B5A" w:rsidP="00167B5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Pr>
          <w:rFonts w:ascii="Arial" w:hAnsi="Arial"/>
          <w:sz w:val="24"/>
          <w:lang w:val="pt-BR"/>
        </w:rPr>
        <w:t>6.1.1.2.1</w:t>
      </w:r>
    </w:p>
    <w:p w14:paraId="0CDFA12E" w14:textId="77777777" w:rsidR="00167B5A" w:rsidRPr="00BD5914" w:rsidRDefault="00167B5A" w:rsidP="00167B5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7A37225F" w14:textId="772F5682" w:rsidR="00167B5A" w:rsidRPr="00D64FA5" w:rsidRDefault="00167B5A" w:rsidP="00167B5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Discussion on MPR reduction for single carrier</w:t>
      </w:r>
    </w:p>
    <w:p w14:paraId="302E8D59" w14:textId="77777777" w:rsidR="00167B5A" w:rsidRPr="00D64FA5" w:rsidRDefault="00167B5A" w:rsidP="00167B5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D44EF3B" w14:textId="19A0960D" w:rsidR="008E6804" w:rsidRDefault="00443CCC" w:rsidP="00597583">
      <w:pPr>
        <w:spacing w:after="0"/>
        <w:rPr>
          <w:rFonts w:eastAsiaTheme="minorEastAsia"/>
          <w:lang w:eastAsia="zh-CN"/>
        </w:rPr>
      </w:pPr>
      <w:r w:rsidRPr="002C7CA9">
        <w:rPr>
          <w:rFonts w:eastAsia="宋体"/>
          <w:lang w:eastAsia="ja-JP"/>
        </w:rPr>
        <w:t>In RAN</w:t>
      </w:r>
      <w:r>
        <w:rPr>
          <w:rFonts w:eastAsia="宋体"/>
          <w:lang w:eastAsia="ja-JP"/>
        </w:rPr>
        <w:t>4 #11</w:t>
      </w:r>
      <w:r w:rsidR="00C23279">
        <w:rPr>
          <w:rFonts w:eastAsia="宋体"/>
          <w:lang w:eastAsia="ja-JP"/>
        </w:rPr>
        <w:t>2</w:t>
      </w:r>
      <w:r w:rsidRPr="002C7CA9">
        <w:rPr>
          <w:rFonts w:eastAsia="宋体"/>
          <w:lang w:eastAsia="ja-JP"/>
        </w:rPr>
        <w:t xml:space="preserve"> meeting, </w:t>
      </w:r>
      <w:r>
        <w:rPr>
          <w:rFonts w:eastAsia="宋体"/>
          <w:lang w:eastAsia="ja-JP"/>
        </w:rPr>
        <w:t>the power domain enhancements for single carrier were discussed and some agreements were approved in WF [1]</w:t>
      </w:r>
      <w:r w:rsidR="00257D9D">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4921E744" w14:textId="77777777" w:rsidR="00C23279" w:rsidRPr="00C23279" w:rsidRDefault="00C23279" w:rsidP="00C23279">
            <w:pPr>
              <w:pStyle w:val="4"/>
              <w:spacing w:before="0" w:after="60"/>
              <w:rPr>
                <w:rFonts w:ascii="Times New Roman" w:hAnsi="Times New Roman"/>
                <w:b/>
                <w:color w:val="000000" w:themeColor="text1"/>
                <w:sz w:val="20"/>
                <w:u w:val="single"/>
                <w:lang w:val="en-US" w:eastAsia="ko-KR"/>
              </w:rPr>
            </w:pPr>
            <w:bookmarkStart w:id="2" w:name="_Hlk177724575"/>
            <w:r w:rsidRPr="00C23279">
              <w:rPr>
                <w:rFonts w:ascii="Times New Roman" w:hAnsi="Times New Roman"/>
                <w:b/>
                <w:color w:val="000000" w:themeColor="text1"/>
                <w:sz w:val="20"/>
                <w:u w:val="single"/>
                <w:lang w:val="en-US" w:eastAsia="ko-KR"/>
              </w:rPr>
              <w:t>Issue 1-1-1: Approaches for scenario 1</w:t>
            </w:r>
          </w:p>
          <w:p w14:paraId="34B1E549" w14:textId="77777777" w:rsidR="00C23279" w:rsidRPr="00C23279" w:rsidRDefault="00C23279" w:rsidP="00C23279">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WF</w:t>
            </w:r>
          </w:p>
          <w:p w14:paraId="27B5E33C" w14:textId="77777777" w:rsidR="00C23279" w:rsidRPr="00C23279" w:rsidRDefault="00C23279" w:rsidP="00C23279">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Further evaluate the reduced MPR values with relaxation of ACLR/SEM to certain levels or waived</w:t>
            </w:r>
          </w:p>
          <w:p w14:paraId="07DB33BE" w14:textId="77777777" w:rsidR="00C23279" w:rsidRPr="00C23279" w:rsidRDefault="00C23279" w:rsidP="00C23279">
            <w:pPr>
              <w:pStyle w:val="af5"/>
              <w:numPr>
                <w:ilvl w:val="1"/>
                <w:numId w:val="11"/>
              </w:numPr>
              <w:spacing w:after="120" w:line="240" w:lineRule="auto"/>
              <w:ind w:left="1440"/>
              <w:contextualSpacing w:val="0"/>
              <w:rPr>
                <w:rFonts w:ascii="Times New Roman" w:eastAsia="宋体" w:hAnsi="Times New Roman"/>
                <w:strike/>
                <w:color w:val="000000" w:themeColor="text1"/>
                <w:sz w:val="20"/>
                <w:szCs w:val="20"/>
                <w:lang w:eastAsia="zh-CN"/>
              </w:rPr>
            </w:pPr>
            <w:r w:rsidRPr="00C23279">
              <w:rPr>
                <w:rFonts w:ascii="Times New Roman" w:eastAsia="宋体" w:hAnsi="Times New Roman"/>
                <w:color w:val="000000" w:themeColor="text1"/>
                <w:sz w:val="20"/>
                <w:szCs w:val="20"/>
                <w:lang w:eastAsia="zh-CN"/>
              </w:rPr>
              <w:t>Other ways to reduce MPR are not precluded</w:t>
            </w:r>
          </w:p>
          <w:p w14:paraId="7F5CA350" w14:textId="77777777" w:rsidR="00C23279" w:rsidRPr="00C23279" w:rsidRDefault="00C23279" w:rsidP="00C23279">
            <w:pPr>
              <w:pStyle w:val="4"/>
              <w:spacing w:before="0" w:after="60"/>
              <w:rPr>
                <w:rFonts w:ascii="Times New Roman" w:hAnsi="Times New Roman"/>
                <w:b/>
                <w:color w:val="000000" w:themeColor="text1"/>
                <w:sz w:val="20"/>
                <w:u w:val="single"/>
                <w:lang w:val="en-US" w:eastAsia="ko-KR"/>
              </w:rPr>
            </w:pPr>
            <w:r w:rsidRPr="00C23279">
              <w:rPr>
                <w:rFonts w:ascii="Times New Roman" w:hAnsi="Times New Roman"/>
                <w:b/>
                <w:color w:val="000000" w:themeColor="text1"/>
                <w:sz w:val="20"/>
                <w:u w:val="single"/>
                <w:lang w:val="en-US" w:eastAsia="ko-KR"/>
              </w:rPr>
              <w:t>Issue 1-2-1: Clarification of BS CBW</w:t>
            </w:r>
          </w:p>
          <w:p w14:paraId="1FF2231C" w14:textId="77777777" w:rsidR="00C23279" w:rsidRPr="00C23279" w:rsidRDefault="00C23279" w:rsidP="00C23279">
            <w:pPr>
              <w:pStyle w:val="af5"/>
              <w:numPr>
                <w:ilvl w:val="0"/>
                <w:numId w:val="11"/>
              </w:numPr>
              <w:spacing w:after="120" w:line="240" w:lineRule="auto"/>
              <w:ind w:left="720"/>
              <w:contextualSpacing w:val="0"/>
              <w:rPr>
                <w:rFonts w:ascii="Times New Roman"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Proposals</w:t>
            </w:r>
          </w:p>
          <w:p w14:paraId="2739A424"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 xml:space="preserve">Proposal 1: Clarify that the BS channel bandwidth means BS RF bandwidth that covers single carrier, multi-carriers and multi-RATs scenarios. (Huawei) </w:t>
            </w:r>
          </w:p>
          <w:p w14:paraId="695AD10B" w14:textId="77777777" w:rsidR="00C23279" w:rsidRPr="00C23279" w:rsidRDefault="00C23279" w:rsidP="00C23279">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WF</w:t>
            </w:r>
          </w:p>
          <w:p w14:paraId="5C127646" w14:textId="77777777" w:rsidR="00C23279" w:rsidRPr="00C23279" w:rsidRDefault="00C23279" w:rsidP="00C23279">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FFS in next meeting</w:t>
            </w:r>
          </w:p>
          <w:p w14:paraId="4B504F1E" w14:textId="77777777" w:rsidR="00C23279" w:rsidRPr="00C23279" w:rsidRDefault="00C23279" w:rsidP="00C23279">
            <w:pPr>
              <w:pStyle w:val="4"/>
              <w:spacing w:before="0" w:after="60"/>
              <w:rPr>
                <w:rFonts w:ascii="Times New Roman" w:hAnsi="Times New Roman"/>
                <w:b/>
                <w:color w:val="000000" w:themeColor="text1"/>
                <w:sz w:val="20"/>
                <w:u w:val="single"/>
                <w:lang w:val="en-US" w:eastAsia="ko-KR"/>
              </w:rPr>
            </w:pPr>
            <w:r w:rsidRPr="00C23279">
              <w:rPr>
                <w:rFonts w:ascii="Times New Roman" w:hAnsi="Times New Roman"/>
                <w:b/>
                <w:color w:val="000000" w:themeColor="text1"/>
                <w:sz w:val="20"/>
                <w:u w:val="single"/>
                <w:lang w:val="en-US" w:eastAsia="ko-KR"/>
              </w:rPr>
              <w:t>Issue 1-2-2: Approaches of converting outer RB allocation to inner RB allocation</w:t>
            </w:r>
          </w:p>
          <w:p w14:paraId="62F81D1E" w14:textId="77777777" w:rsidR="00C23279" w:rsidRPr="00C23279" w:rsidRDefault="00C23279" w:rsidP="00C23279">
            <w:pPr>
              <w:pStyle w:val="af5"/>
              <w:numPr>
                <w:ilvl w:val="0"/>
                <w:numId w:val="11"/>
              </w:numPr>
              <w:spacing w:after="120" w:line="240" w:lineRule="auto"/>
              <w:ind w:left="720"/>
              <w:contextualSpacing w:val="0"/>
              <w:rPr>
                <w:rFonts w:ascii="Times New Roman"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Proposals</w:t>
            </w:r>
          </w:p>
          <w:p w14:paraId="63820554"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Approach 1: UE CBW based</w:t>
            </w:r>
          </w:p>
          <w:p w14:paraId="0E1343E8" w14:textId="77777777" w:rsidR="00C23279" w:rsidRPr="00C23279" w:rsidRDefault="00C23279" w:rsidP="00C23279">
            <w:pPr>
              <w:pStyle w:val="af5"/>
              <w:numPr>
                <w:ilvl w:val="2"/>
                <w:numId w:val="11"/>
              </w:numPr>
              <w:spacing w:after="120" w:line="240" w:lineRule="auto"/>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 xml:space="preserve">Option 1: The extended UE CBW based method as captured in the WF in last meeting. </w:t>
            </w:r>
          </w:p>
          <w:p w14:paraId="1420CD56"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Approach 2: BS CBW based</w:t>
            </w:r>
          </w:p>
          <w:p w14:paraId="49721C9B" w14:textId="77777777" w:rsidR="00C23279" w:rsidRPr="00C23279" w:rsidRDefault="00C23279" w:rsidP="00C23279">
            <w:pPr>
              <w:pStyle w:val="af5"/>
              <w:numPr>
                <w:ilvl w:val="2"/>
                <w:numId w:val="11"/>
              </w:numPr>
              <w:spacing w:after="120" w:line="240" w:lineRule="auto"/>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Option 2: BS CBW based inner/outer method. (Skyworks)</w:t>
            </w:r>
          </w:p>
          <w:p w14:paraId="39C04146" w14:textId="77777777" w:rsidR="00C23279" w:rsidRPr="00C23279" w:rsidRDefault="00C23279" w:rsidP="00C23279">
            <w:pPr>
              <w:pStyle w:val="af5"/>
              <w:numPr>
                <w:ilvl w:val="3"/>
                <w:numId w:val="11"/>
              </w:numPr>
              <w:spacing w:after="120" w:line="240" w:lineRule="auto"/>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BS NRB instead of UE NRB.</w:t>
            </w:r>
          </w:p>
          <w:p w14:paraId="1F94E18A" w14:textId="77777777" w:rsidR="00C23279" w:rsidRPr="00C23279" w:rsidRDefault="00C23279" w:rsidP="00C23279">
            <w:pPr>
              <w:pStyle w:val="af5"/>
              <w:numPr>
                <w:ilvl w:val="3"/>
                <w:numId w:val="11"/>
              </w:numPr>
              <w:spacing w:after="120" w:line="240" w:lineRule="auto"/>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Adding the amount of RB by which the UE RBs are shifted within the BS RBs to the UE RBstart.</w:t>
            </w:r>
          </w:p>
          <w:p w14:paraId="2D9D2D12" w14:textId="77777777" w:rsidR="00C23279" w:rsidRPr="00C23279" w:rsidRDefault="00C23279" w:rsidP="00C23279">
            <w:pPr>
              <w:pStyle w:val="af5"/>
              <w:numPr>
                <w:ilvl w:val="3"/>
                <w:numId w:val="11"/>
              </w:numPr>
              <w:spacing w:after="120" w:line="240" w:lineRule="auto"/>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The base station shall signal the extended NRB and RBstart shift for the UE to calculate the new inner, outer, and edge regions and reduce MPR.</w:t>
            </w:r>
          </w:p>
          <w:p w14:paraId="01D6DF63" w14:textId="77777777" w:rsidR="00C23279" w:rsidRPr="00C23279" w:rsidRDefault="00C23279" w:rsidP="00C23279">
            <w:pPr>
              <w:pStyle w:val="af5"/>
              <w:numPr>
                <w:ilvl w:val="3"/>
                <w:numId w:val="11"/>
              </w:numPr>
              <w:spacing w:after="120" w:line="240" w:lineRule="auto"/>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For margin or stricter emissions, the BS can signal a reduced NRB and RBshift.</w:t>
            </w:r>
          </w:p>
          <w:p w14:paraId="2B449642" w14:textId="77777777" w:rsidR="00C23279" w:rsidRPr="00C23279" w:rsidRDefault="00C23279" w:rsidP="00C23279">
            <w:pPr>
              <w:pStyle w:val="af5"/>
              <w:numPr>
                <w:ilvl w:val="2"/>
                <w:numId w:val="11"/>
              </w:numPr>
              <w:spacing w:after="120" w:line="240" w:lineRule="auto"/>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Option 2a: the feature ‘narrower UE channel BW within wider BS bandwidth’ is specified for a UE configured with a UE-specific CHBW within a wider BS bandwidth, the said UE compliant with selected OOBE requirements applicable for the wider BS bandwidth (the cell bandwidth). (Ericsson, Nokia)</w:t>
            </w:r>
          </w:p>
          <w:p w14:paraId="01452BCA" w14:textId="77777777" w:rsidR="00C23279" w:rsidRPr="00C23279" w:rsidRDefault="00C23279" w:rsidP="00C23279">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WF</w:t>
            </w:r>
          </w:p>
          <w:p w14:paraId="55AD8546" w14:textId="77777777" w:rsidR="00C23279" w:rsidRPr="00C23279" w:rsidRDefault="00C23279" w:rsidP="00C23279">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 xml:space="preserve">Focused on extended UE CBW on common issues, which could also be applied for BS CBW based approach </w:t>
            </w:r>
          </w:p>
          <w:bookmarkEnd w:id="2"/>
          <w:p w14:paraId="7CB3AAD0" w14:textId="0CE22D00" w:rsidR="004E1FBA" w:rsidRPr="00C23279" w:rsidRDefault="004E1FBA" w:rsidP="00C23279">
            <w:pPr>
              <w:rPr>
                <w:rFonts w:eastAsiaTheme="minorEastAsia"/>
                <w:sz w:val="18"/>
                <w:lang w:val="en-US" w:eastAsia="zh-CN"/>
              </w:rPr>
            </w:pPr>
          </w:p>
        </w:tc>
      </w:tr>
    </w:tbl>
    <w:p w14:paraId="0FD6F967" w14:textId="328DAA8F" w:rsidR="00257D9D" w:rsidRDefault="00257D9D" w:rsidP="00597583">
      <w:pPr>
        <w:spacing w:after="0"/>
        <w:rPr>
          <w:rFonts w:eastAsiaTheme="minorEastAsia"/>
          <w:lang w:eastAsia="zh-CN"/>
        </w:rPr>
      </w:pPr>
    </w:p>
    <w:tbl>
      <w:tblPr>
        <w:tblStyle w:val="af8"/>
        <w:tblW w:w="0" w:type="auto"/>
        <w:tblLook w:val="04A0" w:firstRow="1" w:lastRow="0" w:firstColumn="1" w:lastColumn="0" w:noHBand="0" w:noVBand="1"/>
      </w:tblPr>
      <w:tblGrid>
        <w:gridCol w:w="9631"/>
      </w:tblGrid>
      <w:tr w:rsidR="00C23279" w14:paraId="185EEE21" w14:textId="77777777" w:rsidTr="00C23279">
        <w:tc>
          <w:tcPr>
            <w:tcW w:w="9631" w:type="dxa"/>
          </w:tcPr>
          <w:p w14:paraId="386D512F" w14:textId="77777777" w:rsidR="00C23279" w:rsidRPr="00C23279" w:rsidRDefault="00C23279" w:rsidP="00C23279">
            <w:pPr>
              <w:pStyle w:val="4"/>
              <w:spacing w:before="0" w:after="60"/>
              <w:outlineLvl w:val="3"/>
              <w:rPr>
                <w:rFonts w:ascii="Times New Roman" w:hAnsi="Times New Roman"/>
                <w:b/>
                <w:color w:val="000000" w:themeColor="text1"/>
                <w:sz w:val="20"/>
                <w:u w:val="single"/>
                <w:lang w:val="en-US" w:eastAsia="ko-KR"/>
              </w:rPr>
            </w:pPr>
            <w:bookmarkStart w:id="3" w:name="_Hlk177724595"/>
            <w:r w:rsidRPr="00C23279">
              <w:rPr>
                <w:rFonts w:ascii="Times New Roman" w:hAnsi="Times New Roman"/>
                <w:b/>
                <w:color w:val="000000" w:themeColor="text1"/>
                <w:sz w:val="20"/>
                <w:u w:val="single"/>
                <w:lang w:val="en-US" w:eastAsia="ko-KR"/>
              </w:rPr>
              <w:lastRenderedPageBreak/>
              <w:t>Issue 1-2-3: whether extended UE CBW edge could exceed the BS CBW edge</w:t>
            </w:r>
          </w:p>
          <w:p w14:paraId="54D03E2B" w14:textId="77777777" w:rsidR="00C23279" w:rsidRPr="00C23279" w:rsidRDefault="00C23279" w:rsidP="00C23279">
            <w:pPr>
              <w:pStyle w:val="af5"/>
              <w:numPr>
                <w:ilvl w:val="0"/>
                <w:numId w:val="11"/>
              </w:numPr>
              <w:spacing w:after="120" w:line="240" w:lineRule="auto"/>
              <w:ind w:left="720"/>
              <w:contextualSpacing w:val="0"/>
              <w:rPr>
                <w:rFonts w:ascii="Times New Roman"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Proposals</w:t>
            </w:r>
          </w:p>
          <w:p w14:paraId="53EDE1B8"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val="de-DE" w:eastAsia="zh-CN"/>
              </w:rPr>
            </w:pPr>
            <w:r w:rsidRPr="00C23279">
              <w:rPr>
                <w:rFonts w:ascii="Times New Roman" w:eastAsia="宋体" w:hAnsi="Times New Roman"/>
                <w:color w:val="000000" w:themeColor="text1"/>
                <w:sz w:val="20"/>
                <w:szCs w:val="20"/>
                <w:lang w:eastAsia="zh-CN"/>
              </w:rPr>
              <w:t xml:space="preserve">Proposal 1: The extended UE CBW should not exceed the BS CBW. </w:t>
            </w:r>
            <w:r w:rsidRPr="00C23279">
              <w:rPr>
                <w:rFonts w:ascii="Times New Roman" w:eastAsia="宋体" w:hAnsi="Times New Roman"/>
                <w:color w:val="000000" w:themeColor="text1"/>
                <w:sz w:val="20"/>
                <w:szCs w:val="20"/>
                <w:lang w:val="de-DE" w:eastAsia="zh-CN"/>
              </w:rPr>
              <w:t>(Samsung, Sony, vivo, MTK</w:t>
            </w:r>
            <w:r w:rsidRPr="00C23279">
              <w:rPr>
                <w:rFonts w:ascii="Times New Roman" w:eastAsia="Malgun Gothic" w:hAnsi="Times New Roman"/>
                <w:color w:val="000000" w:themeColor="text1"/>
                <w:sz w:val="20"/>
                <w:szCs w:val="20"/>
                <w:lang w:val="de-DE" w:eastAsia="ko-KR"/>
              </w:rPr>
              <w:t>, LGE</w:t>
            </w:r>
            <w:r w:rsidRPr="00C23279">
              <w:rPr>
                <w:rFonts w:ascii="Times New Roman" w:eastAsia="宋体" w:hAnsi="Times New Roman"/>
                <w:color w:val="000000" w:themeColor="text1"/>
                <w:sz w:val="20"/>
                <w:szCs w:val="20"/>
                <w:lang w:val="de-DE" w:eastAsia="zh-CN"/>
              </w:rPr>
              <w:t>)</w:t>
            </w:r>
          </w:p>
          <w:p w14:paraId="67F93179"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2: One is that there is no adjacent in-band/out-of-band co-existence issue, in which case, it is feasible that extended UE CBW edge exceeds the BS CBW edge. The other is that there exists adjacent in-band/out-of-band co-existence issue, and extended UE CBW edge cannot exceed the BS CBW edge. (ZTE)</w:t>
            </w:r>
          </w:p>
          <w:p w14:paraId="5DEBE2CB" w14:textId="77777777" w:rsidR="00C23279" w:rsidRPr="00C23279" w:rsidRDefault="00C23279" w:rsidP="00C23279">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WF</w:t>
            </w:r>
          </w:p>
          <w:p w14:paraId="6CD9591A" w14:textId="194140AB" w:rsidR="00C23279" w:rsidRPr="003B2167" w:rsidRDefault="00C23279" w:rsidP="00C23279">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1 is agreeable for singe CC case, FFS multi-CC/BS transmitted BW case</w:t>
            </w:r>
          </w:p>
          <w:p w14:paraId="693C3DF1" w14:textId="77777777" w:rsidR="00C23279" w:rsidRPr="00C23279" w:rsidRDefault="00C23279" w:rsidP="00C23279">
            <w:pPr>
              <w:pStyle w:val="4"/>
              <w:spacing w:before="0" w:after="60"/>
              <w:outlineLvl w:val="3"/>
              <w:rPr>
                <w:rFonts w:ascii="Times New Roman" w:hAnsi="Times New Roman"/>
                <w:b/>
                <w:color w:val="000000" w:themeColor="text1"/>
                <w:sz w:val="20"/>
                <w:u w:val="single"/>
                <w:lang w:val="en-US" w:eastAsia="ko-KR"/>
              </w:rPr>
            </w:pPr>
            <w:r w:rsidRPr="00C23279">
              <w:rPr>
                <w:rFonts w:ascii="Times New Roman" w:hAnsi="Times New Roman"/>
                <w:b/>
                <w:color w:val="000000" w:themeColor="text1"/>
                <w:sz w:val="20"/>
                <w:u w:val="single"/>
                <w:lang w:val="en-US" w:eastAsia="ko-KR"/>
              </w:rPr>
              <w:t>Issue 1-2-4: Whether and where to use IBE in the larger BS CBW</w:t>
            </w:r>
          </w:p>
          <w:p w14:paraId="47213E5C" w14:textId="77777777" w:rsidR="00C23279" w:rsidRPr="00C23279" w:rsidRDefault="00C23279" w:rsidP="00C23279">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WF</w:t>
            </w:r>
          </w:p>
          <w:p w14:paraId="106243A8" w14:textId="2977B4F3" w:rsidR="00C23279" w:rsidRPr="003B2167" w:rsidRDefault="00C23279" w:rsidP="003B2167">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Focus on how to extend IBE for usage between edges of UE CBW and extended UE CBW</w:t>
            </w:r>
          </w:p>
          <w:p w14:paraId="24CA4EA9" w14:textId="77777777" w:rsidR="00C23279" w:rsidRPr="00C23279" w:rsidRDefault="00C23279" w:rsidP="00C23279">
            <w:pPr>
              <w:pStyle w:val="4"/>
              <w:spacing w:before="0" w:after="60"/>
              <w:outlineLvl w:val="3"/>
              <w:rPr>
                <w:rFonts w:ascii="Times New Roman" w:hAnsi="Times New Roman"/>
                <w:b/>
                <w:color w:val="000000" w:themeColor="text1"/>
                <w:sz w:val="20"/>
                <w:u w:val="single"/>
                <w:lang w:val="en-US" w:eastAsia="ko-KR"/>
              </w:rPr>
            </w:pPr>
            <w:r w:rsidRPr="00C23279">
              <w:rPr>
                <w:rFonts w:ascii="Times New Roman" w:hAnsi="Times New Roman"/>
                <w:b/>
                <w:color w:val="000000" w:themeColor="text1"/>
                <w:sz w:val="20"/>
                <w:u w:val="single"/>
                <w:lang w:val="en-US" w:eastAsia="ko-KR"/>
              </w:rPr>
              <w:t>Issue 1-2-5: Boundary to apply ACLR and SEM</w:t>
            </w:r>
          </w:p>
          <w:p w14:paraId="00387FF1" w14:textId="77777777" w:rsidR="00C23279" w:rsidRPr="00C23279" w:rsidRDefault="00C23279" w:rsidP="00C23279">
            <w:pPr>
              <w:pStyle w:val="af5"/>
              <w:numPr>
                <w:ilvl w:val="0"/>
                <w:numId w:val="11"/>
              </w:numPr>
              <w:spacing w:beforeLines="50" w:before="120" w:after="0" w:line="240" w:lineRule="auto"/>
              <w:ind w:left="714" w:hanging="357"/>
              <w:contextualSpacing w:val="0"/>
              <w:rPr>
                <w:rFonts w:ascii="Times New Roman"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 xml:space="preserve">Proposals </w:t>
            </w:r>
          </w:p>
          <w:p w14:paraId="1290EC2A"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1: ACLR and SEM should be applicable from the edge of extended UE CBW instead of the BS CBW. (Samsung, Sony, ZTE, vivo, LGE)</w:t>
            </w:r>
          </w:p>
          <w:p w14:paraId="6724F137" w14:textId="3B111BBE" w:rsidR="00C23279" w:rsidRPr="003B2167"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2: ACLR, SEM and spurious emissions would be defined as of today but based on BS channel bandwidth. (Nokia, Ericsson)</w:t>
            </w:r>
          </w:p>
          <w:p w14:paraId="0F46C1AC" w14:textId="77777777" w:rsidR="00C23279" w:rsidRPr="00C23279" w:rsidRDefault="00C23279" w:rsidP="00C23279">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WF</w:t>
            </w:r>
          </w:p>
          <w:p w14:paraId="668E3FA9" w14:textId="44DC3B73" w:rsidR="00C23279" w:rsidRPr="003B2167" w:rsidRDefault="00C23279" w:rsidP="003B2167">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FFS in next meeting</w:t>
            </w:r>
          </w:p>
          <w:p w14:paraId="7A2D21C3" w14:textId="77777777" w:rsidR="00C23279" w:rsidRPr="00C23279" w:rsidRDefault="00C23279" w:rsidP="00C23279">
            <w:pPr>
              <w:pStyle w:val="4"/>
              <w:spacing w:before="0" w:after="60"/>
              <w:outlineLvl w:val="3"/>
              <w:rPr>
                <w:rFonts w:ascii="Times New Roman" w:hAnsi="Times New Roman"/>
                <w:b/>
                <w:color w:val="000000" w:themeColor="text1"/>
                <w:sz w:val="20"/>
                <w:u w:val="single"/>
                <w:lang w:val="en-US" w:eastAsia="ko-KR"/>
              </w:rPr>
            </w:pPr>
            <w:r w:rsidRPr="00C23279">
              <w:rPr>
                <w:rFonts w:ascii="Times New Roman" w:hAnsi="Times New Roman"/>
                <w:b/>
                <w:color w:val="000000" w:themeColor="text1"/>
                <w:sz w:val="20"/>
                <w:u w:val="single"/>
                <w:lang w:val="en-US" w:eastAsia="ko-KR"/>
              </w:rPr>
              <w:t>Issue 1-2-6: Boundary to apply SE</w:t>
            </w:r>
          </w:p>
          <w:p w14:paraId="30754135" w14:textId="77777777" w:rsidR="00C23279" w:rsidRPr="00C23279" w:rsidRDefault="00C23279" w:rsidP="00C23279">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WF</w:t>
            </w:r>
          </w:p>
          <w:p w14:paraId="22F2BC39" w14:textId="57A41AF4" w:rsidR="00C23279" w:rsidRPr="003B2167" w:rsidRDefault="00C23279" w:rsidP="003B2167">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[SE applicability depends on the extended CBW]</w:t>
            </w:r>
          </w:p>
          <w:p w14:paraId="552B9007" w14:textId="77777777" w:rsidR="00C23279" w:rsidRPr="00C23279" w:rsidRDefault="00C23279" w:rsidP="00C23279">
            <w:pPr>
              <w:pStyle w:val="4"/>
              <w:spacing w:before="0" w:after="60"/>
              <w:outlineLvl w:val="3"/>
              <w:rPr>
                <w:rFonts w:ascii="Times New Roman" w:hAnsi="Times New Roman"/>
                <w:b/>
                <w:color w:val="000000" w:themeColor="text1"/>
                <w:sz w:val="20"/>
                <w:u w:val="single"/>
                <w:lang w:val="en-US" w:eastAsia="ko-KR"/>
              </w:rPr>
            </w:pPr>
            <w:r w:rsidRPr="00C23279">
              <w:rPr>
                <w:rFonts w:ascii="Times New Roman" w:hAnsi="Times New Roman"/>
                <w:b/>
                <w:color w:val="000000" w:themeColor="text1"/>
                <w:sz w:val="20"/>
                <w:u w:val="single"/>
                <w:lang w:val="en-US" w:eastAsia="ko-KR"/>
              </w:rPr>
              <w:t>Issue 1-2-7: Which CBW is utilized as the basis for the integral region of OOBE</w:t>
            </w:r>
          </w:p>
          <w:p w14:paraId="034134AA" w14:textId="77777777" w:rsidR="00C23279" w:rsidRPr="00C23279" w:rsidRDefault="00C23279" w:rsidP="00C23279">
            <w:pPr>
              <w:pStyle w:val="af5"/>
              <w:numPr>
                <w:ilvl w:val="0"/>
                <w:numId w:val="11"/>
              </w:numPr>
              <w:spacing w:beforeLines="50" w:before="120" w:after="0" w:line="240" w:lineRule="auto"/>
              <w:ind w:left="714" w:hanging="357"/>
              <w:contextualSpacing w:val="0"/>
              <w:rPr>
                <w:rFonts w:ascii="Times New Roman"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 xml:space="preserve">Proposals </w:t>
            </w:r>
          </w:p>
          <w:p w14:paraId="778E023F"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Option 1: The integral region and the boundary of OOBE should be based on UE CBW. (Samsung, vivo, ZTE, China Telecom)</w:t>
            </w:r>
          </w:p>
          <w:p w14:paraId="77DABDED" w14:textId="3A956C57" w:rsidR="00C23279" w:rsidRPr="003B2167"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Option 2: The integral region and boundary of OOBE is based on extended UE CBW. (Sony)</w:t>
            </w:r>
          </w:p>
          <w:p w14:paraId="1DB52164" w14:textId="77777777" w:rsidR="00C23279" w:rsidRPr="00C23279" w:rsidRDefault="00C23279" w:rsidP="00C23279">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WF</w:t>
            </w:r>
          </w:p>
          <w:p w14:paraId="3B3E32B7" w14:textId="254232A5" w:rsidR="00C23279" w:rsidRPr="003B2167" w:rsidRDefault="00C23279" w:rsidP="003B2167">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 xml:space="preserve"> FFS in next meeting</w:t>
            </w:r>
          </w:p>
          <w:p w14:paraId="5C2C75DD" w14:textId="77777777" w:rsidR="00C23279" w:rsidRPr="00C23279" w:rsidRDefault="00C23279" w:rsidP="00C23279">
            <w:pPr>
              <w:pStyle w:val="4"/>
              <w:spacing w:before="0" w:after="60"/>
              <w:outlineLvl w:val="3"/>
              <w:rPr>
                <w:rFonts w:ascii="Times New Roman" w:hAnsi="Times New Roman"/>
                <w:b/>
                <w:color w:val="000000" w:themeColor="text1"/>
                <w:sz w:val="20"/>
                <w:u w:val="single"/>
                <w:lang w:val="en-US" w:eastAsia="ko-KR"/>
              </w:rPr>
            </w:pPr>
            <w:r w:rsidRPr="00C23279">
              <w:rPr>
                <w:rFonts w:ascii="Times New Roman" w:hAnsi="Times New Roman"/>
                <w:b/>
                <w:color w:val="000000" w:themeColor="text1"/>
                <w:sz w:val="20"/>
                <w:u w:val="single"/>
                <w:lang w:val="en-US" w:eastAsia="ko-KR"/>
              </w:rPr>
              <w:t>Issue 1-2-8: Ratio size of extended CBW between UE CBW and larger BS channel BW</w:t>
            </w:r>
          </w:p>
          <w:p w14:paraId="30B281E4" w14:textId="77777777" w:rsidR="00C23279" w:rsidRPr="00C23279" w:rsidRDefault="00C23279" w:rsidP="00C23279">
            <w:pPr>
              <w:pStyle w:val="af5"/>
              <w:numPr>
                <w:ilvl w:val="0"/>
                <w:numId w:val="11"/>
              </w:numPr>
              <w:spacing w:beforeLines="50" w:before="120" w:after="0" w:line="240" w:lineRule="auto"/>
              <w:ind w:left="714" w:hanging="357"/>
              <w:contextualSpacing w:val="0"/>
              <w:rPr>
                <w:rFonts w:ascii="Times New Roman"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 xml:space="preserve">Proposals </w:t>
            </w:r>
          </w:p>
          <w:p w14:paraId="4B2DE32A"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1: (Apple)</w:t>
            </w:r>
          </w:p>
          <w:p w14:paraId="3A70AC35" w14:textId="77777777" w:rsidR="00C23279" w:rsidRPr="00C23279" w:rsidRDefault="00C23279" w:rsidP="00C23279">
            <w:pPr>
              <w:pStyle w:val="af5"/>
              <w:numPr>
                <w:ilvl w:val="2"/>
                <w:numId w:val="11"/>
              </w:numPr>
              <w:spacing w:after="120" w:line="240" w:lineRule="auto"/>
              <w:ind w:left="2376"/>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If the goal is to convert all outer RB allocations into inner RB allocations, then the minimum BS channel needs to be at least twice the size of the UE channel.</w:t>
            </w:r>
          </w:p>
          <w:p w14:paraId="0F8B40F4" w14:textId="77777777" w:rsidR="00C23279" w:rsidRPr="00C23279" w:rsidRDefault="00C23279" w:rsidP="00C23279">
            <w:pPr>
              <w:pStyle w:val="af5"/>
              <w:numPr>
                <w:ilvl w:val="2"/>
                <w:numId w:val="11"/>
              </w:numPr>
              <w:spacing w:after="120" w:line="240" w:lineRule="auto"/>
              <w:ind w:left="2376"/>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If the sole goal is to obtain output power improvements, then it is possible to have a more convenient ratio between UE and BS channel such as two-third.</w:t>
            </w:r>
          </w:p>
          <w:p w14:paraId="6C477FFE"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2: (Qualcomm)</w:t>
            </w:r>
          </w:p>
          <w:p w14:paraId="0E062BB0" w14:textId="77777777" w:rsidR="00C23279" w:rsidRPr="00C23279" w:rsidRDefault="00C23279" w:rsidP="00C23279">
            <w:pPr>
              <w:pStyle w:val="af5"/>
              <w:numPr>
                <w:ilvl w:val="2"/>
                <w:numId w:val="11"/>
              </w:numPr>
              <w:overflowPunct w:val="0"/>
              <w:autoSpaceDE w:val="0"/>
              <w:autoSpaceDN w:val="0"/>
              <w:adjustRightInd w:val="0"/>
              <w:spacing w:after="120" w:line="240" w:lineRule="auto"/>
              <w:ind w:left="2376"/>
              <w:contextualSpacing w:val="0"/>
              <w:jc w:val="both"/>
              <w:textAlignment w:val="baseline"/>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 xml:space="preserve">If minimum excess BW equal to half of the original UE BW can be placed on both sides of the original UE BW this extended UE BW can be treated as the new UE BW and all performance metrics can be based on this new BW. </w:t>
            </w:r>
          </w:p>
          <w:p w14:paraId="1DC6AE85" w14:textId="77777777" w:rsidR="00C23279" w:rsidRPr="00C23279" w:rsidRDefault="00C23279" w:rsidP="00C23279">
            <w:pPr>
              <w:pStyle w:val="af5"/>
              <w:numPr>
                <w:ilvl w:val="2"/>
                <w:numId w:val="11"/>
              </w:numPr>
              <w:spacing w:after="120" w:line="240" w:lineRule="auto"/>
              <w:ind w:left="2376"/>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If the minimum extended BW on both sides of original UE BW is less than half the original UE BW then the original UE BW should not be extended, and all performance metrics should be based on the original UE BW.</w:t>
            </w:r>
          </w:p>
          <w:p w14:paraId="6A21E4E7"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lastRenderedPageBreak/>
              <w:t>Proposal 3: The required extended bandwidth of the both sides could be set to 2/5 UE CBW as a starting point. (vivo)</w:t>
            </w:r>
          </w:p>
          <w:p w14:paraId="315761CA"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4: Consider extended UE CBW approach to improve MPR starting from 1.5*CBW (OPPO)</w:t>
            </w:r>
          </w:p>
          <w:p w14:paraId="004F3D21"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5: (Huawei)</w:t>
            </w:r>
          </w:p>
          <w:p w14:paraId="7AE8DE0C" w14:textId="77777777" w:rsidR="00C23279" w:rsidRPr="00C23279" w:rsidRDefault="00C23279" w:rsidP="00C23279">
            <w:pPr>
              <w:pStyle w:val="af5"/>
              <w:numPr>
                <w:ilvl w:val="2"/>
                <w:numId w:val="11"/>
              </w:numPr>
              <w:spacing w:after="120" w:line="240" w:lineRule="auto"/>
              <w:ind w:left="2376"/>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For the shifted start point of Δf</w:t>
            </w:r>
            <w:r w:rsidRPr="00C23279">
              <w:rPr>
                <w:rFonts w:ascii="Times New Roman" w:eastAsia="宋体" w:hAnsi="Times New Roman"/>
                <w:color w:val="000000" w:themeColor="text1"/>
                <w:sz w:val="20"/>
                <w:szCs w:val="20"/>
                <w:vertAlign w:val="subscript"/>
                <w:lang w:eastAsia="zh-CN"/>
              </w:rPr>
              <w:t>OOB</w:t>
            </w:r>
            <w:r w:rsidRPr="00C23279">
              <w:rPr>
                <w:rFonts w:ascii="Times New Roman" w:eastAsia="宋体" w:hAnsi="Times New Roman"/>
                <w:color w:val="000000" w:themeColor="text1"/>
                <w:sz w:val="20"/>
                <w:szCs w:val="20"/>
                <w:lang w:eastAsia="zh-CN"/>
              </w:rPr>
              <w:t xml:space="preserve">, 1/2 UE CBW can be the default value for UE indication.  </w:t>
            </w:r>
          </w:p>
          <w:p w14:paraId="529B6201" w14:textId="77777777" w:rsidR="00C23279" w:rsidRPr="00C23279" w:rsidRDefault="00C23279" w:rsidP="00C23279">
            <w:pPr>
              <w:pStyle w:val="af5"/>
              <w:numPr>
                <w:ilvl w:val="2"/>
                <w:numId w:val="11"/>
              </w:numPr>
              <w:spacing w:after="120" w:line="240" w:lineRule="auto"/>
              <w:ind w:left="2376"/>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 xml:space="preserve">Consider to introduce shorter shifted frequency </w:t>
            </w:r>
            <w:proofErr w:type="gramStart"/>
            <w:r w:rsidRPr="00C23279">
              <w:rPr>
                <w:rFonts w:ascii="Times New Roman" w:eastAsia="宋体" w:hAnsi="Times New Roman"/>
                <w:color w:val="000000" w:themeColor="text1"/>
                <w:sz w:val="20"/>
                <w:szCs w:val="20"/>
                <w:lang w:eastAsia="zh-CN"/>
              </w:rPr>
              <w:t>e.g.</w:t>
            </w:r>
            <w:proofErr w:type="gramEnd"/>
            <w:r w:rsidRPr="00C23279">
              <w:rPr>
                <w:rFonts w:ascii="Times New Roman" w:eastAsia="宋体" w:hAnsi="Times New Roman"/>
                <w:color w:val="000000" w:themeColor="text1"/>
                <w:sz w:val="20"/>
                <w:szCs w:val="20"/>
                <w:lang w:eastAsia="zh-CN"/>
              </w:rPr>
              <w:t xml:space="preserve"> 1/3, 1/4 UE CBW in conjunction with the requirement that will be introduced to the shifted frequency.</w:t>
            </w:r>
          </w:p>
          <w:p w14:paraId="0E444D46" w14:textId="308EA64D" w:rsidR="00C23279" w:rsidRPr="003B2167" w:rsidRDefault="00C23279" w:rsidP="00C23279">
            <w:pPr>
              <w:pStyle w:val="af5"/>
              <w:numPr>
                <w:ilvl w:val="3"/>
                <w:numId w:val="11"/>
              </w:numPr>
              <w:spacing w:after="120" w:line="240" w:lineRule="auto"/>
              <w:ind w:left="3096"/>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For instance, the modified general part of IBE requirements which is further relaxed by replacing the EVM corresponding to the scheduling modulation order with the one for BPSK</w:t>
            </w:r>
          </w:p>
          <w:p w14:paraId="6D55269B" w14:textId="77777777" w:rsidR="00C23279" w:rsidRPr="00C23279" w:rsidRDefault="00C23279" w:rsidP="00C23279">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WF</w:t>
            </w:r>
          </w:p>
          <w:p w14:paraId="65A088FD" w14:textId="7F402A11" w:rsidR="00C23279" w:rsidRPr="003B2167" w:rsidRDefault="00C23279" w:rsidP="003B2167">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FFS with consideration of above proposals in next meeting</w:t>
            </w:r>
          </w:p>
          <w:p w14:paraId="5AB44406" w14:textId="77777777" w:rsidR="00C23279" w:rsidRPr="00C23279" w:rsidRDefault="00C23279" w:rsidP="00C23279">
            <w:pPr>
              <w:pStyle w:val="4"/>
              <w:spacing w:before="0" w:after="60"/>
              <w:outlineLvl w:val="3"/>
              <w:rPr>
                <w:rFonts w:ascii="Times New Roman" w:hAnsi="Times New Roman"/>
                <w:b/>
                <w:color w:val="000000" w:themeColor="text1"/>
                <w:sz w:val="20"/>
                <w:u w:val="single"/>
                <w:lang w:val="en-US" w:eastAsia="ko-KR"/>
              </w:rPr>
            </w:pPr>
            <w:r w:rsidRPr="00C23279">
              <w:rPr>
                <w:rFonts w:ascii="Times New Roman" w:hAnsi="Times New Roman"/>
                <w:b/>
                <w:color w:val="000000" w:themeColor="text1"/>
                <w:sz w:val="20"/>
                <w:u w:val="single"/>
                <w:lang w:val="en-US" w:eastAsia="ko-KR"/>
              </w:rPr>
              <w:t>Issue 1-2-9: Whether and how to consider the Asymmetrical extended CBW approach</w:t>
            </w:r>
          </w:p>
          <w:p w14:paraId="50A28C85" w14:textId="77777777" w:rsidR="00C23279" w:rsidRPr="00C23279" w:rsidRDefault="00C23279" w:rsidP="00C23279">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WF</w:t>
            </w:r>
          </w:p>
          <w:p w14:paraId="19B5980D" w14:textId="4D36D056" w:rsidR="00C23279" w:rsidRPr="003B2167" w:rsidRDefault="00C23279" w:rsidP="00C23279">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Asymmetrical extended CBW approach can be considered, FFS the details</w:t>
            </w:r>
          </w:p>
          <w:p w14:paraId="6696DA00" w14:textId="77777777" w:rsidR="00C23279" w:rsidRPr="00C23279" w:rsidRDefault="00C23279" w:rsidP="00C23279">
            <w:pPr>
              <w:pStyle w:val="4"/>
              <w:spacing w:before="0" w:after="60"/>
              <w:outlineLvl w:val="3"/>
              <w:rPr>
                <w:rFonts w:ascii="Times New Roman" w:hAnsi="Times New Roman"/>
                <w:b/>
                <w:color w:val="000000" w:themeColor="text1"/>
                <w:sz w:val="20"/>
                <w:u w:val="single"/>
                <w:lang w:eastAsia="ko-KR"/>
              </w:rPr>
            </w:pPr>
            <w:r w:rsidRPr="00C23279">
              <w:rPr>
                <w:rFonts w:ascii="Times New Roman" w:hAnsi="Times New Roman"/>
                <w:b/>
                <w:color w:val="000000" w:themeColor="text1"/>
                <w:sz w:val="20"/>
                <w:u w:val="single"/>
                <w:lang w:eastAsia="ko-KR"/>
              </w:rPr>
              <w:t>Issue 1-2-11: Signaling aspects</w:t>
            </w:r>
          </w:p>
          <w:p w14:paraId="44362371" w14:textId="77777777" w:rsidR="00C23279" w:rsidRPr="00C23279" w:rsidRDefault="00C23279" w:rsidP="00C23279">
            <w:pPr>
              <w:pStyle w:val="af5"/>
              <w:numPr>
                <w:ilvl w:val="0"/>
                <w:numId w:val="11"/>
              </w:numPr>
              <w:spacing w:after="120" w:line="240" w:lineRule="auto"/>
              <w:ind w:left="720"/>
              <w:contextualSpacing w:val="0"/>
              <w:rPr>
                <w:rFonts w:ascii="Times New Roman"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 xml:space="preserve">Proposals </w:t>
            </w:r>
          </w:p>
          <w:p w14:paraId="6BFA800A"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1: no changes of signalling are specified for the feature ‘narrower UE channel BW within wider BS bandwidth’ except possibly specification of a capability bit to indicate support of the feature. (Ericsson)</w:t>
            </w:r>
          </w:p>
          <w:p w14:paraId="040EDF3F"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2: Need to consider capability for extended UE CBW procedure. (LGE)</w:t>
            </w:r>
          </w:p>
          <w:p w14:paraId="49971EAC"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3: If any reduction of MPR would be specified in the end, it should be an optional feature for UE with per band capability. (Sony)</w:t>
            </w:r>
          </w:p>
          <w:p w14:paraId="45807B75"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4: The frequency intervals for the UE CBW and the BS CBW should be judged by the NW and the indication of MPR reduction could be directly sent to the UE when the corresponding conditions are met. (vivo)</w:t>
            </w:r>
          </w:p>
          <w:p w14:paraId="6D0D2293" w14:textId="77777777" w:rsidR="00C23279" w:rsidRPr="00C23279" w:rsidRDefault="00C23279" w:rsidP="00C23279">
            <w:pPr>
              <w:pStyle w:val="af5"/>
              <w:numPr>
                <w:ilvl w:val="1"/>
                <w:numId w:val="11"/>
              </w:numPr>
              <w:spacing w:after="120" w:line="240" w:lineRule="auto"/>
              <w:ind w:left="1440"/>
              <w:contextualSpacing w:val="0"/>
              <w:jc w:val="both"/>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Proposal 5: Establish a start point and continue to details for BS indication with the deepen in MPR reduction mechanism. (CTC)</w:t>
            </w:r>
          </w:p>
          <w:p w14:paraId="2BF450E6" w14:textId="77777777" w:rsidR="00C23279" w:rsidRPr="00C23279" w:rsidRDefault="00C23279" w:rsidP="00C23279">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WF</w:t>
            </w:r>
          </w:p>
          <w:p w14:paraId="676B3F0E" w14:textId="589E78E3" w:rsidR="00C23279" w:rsidRPr="003B2167" w:rsidRDefault="00C23279" w:rsidP="00C23279">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C23279">
              <w:rPr>
                <w:rFonts w:ascii="Times New Roman" w:eastAsia="宋体" w:hAnsi="Times New Roman"/>
                <w:color w:val="000000" w:themeColor="text1"/>
                <w:sz w:val="20"/>
                <w:szCs w:val="20"/>
                <w:lang w:eastAsia="zh-CN"/>
              </w:rPr>
              <w:t>To discuss the signalling aspects after sufficient evaluation of power boosting and/or MPR reduction in terms of relaxed requirements.</w:t>
            </w:r>
            <w:bookmarkEnd w:id="3"/>
          </w:p>
        </w:tc>
      </w:tr>
    </w:tbl>
    <w:p w14:paraId="608DE806" w14:textId="77777777" w:rsidR="00C23279" w:rsidRPr="003B2167" w:rsidRDefault="00C23279" w:rsidP="00C23279">
      <w:pPr>
        <w:rPr>
          <w:rFonts w:eastAsiaTheme="minorEastAsia"/>
          <w:iCs/>
          <w:color w:val="000000" w:themeColor="text1"/>
          <w:lang w:eastAsia="zh-CN"/>
        </w:rPr>
      </w:pPr>
    </w:p>
    <w:p w14:paraId="743B2B58" w14:textId="4CA1329F" w:rsidR="003B63B9" w:rsidRDefault="00443CCC" w:rsidP="00597583">
      <w:pPr>
        <w:spacing w:after="0"/>
        <w:rPr>
          <w:rFonts w:eastAsiaTheme="minorEastAsia"/>
          <w:lang w:eastAsia="zh-CN"/>
        </w:rPr>
      </w:pPr>
      <w:r w:rsidRPr="00147634">
        <w:rPr>
          <w:rFonts w:eastAsia="等线"/>
          <w:lang w:val="en-US" w:eastAsia="zh-CN"/>
        </w:rPr>
        <w:t xml:space="preserve">This contribution </w:t>
      </w:r>
      <w:r>
        <w:rPr>
          <w:rFonts w:eastAsia="等线"/>
          <w:lang w:val="en-US" w:eastAsia="zh-CN"/>
        </w:rPr>
        <w:t>further discuss</w:t>
      </w:r>
      <w:r w:rsidR="003B2167">
        <w:rPr>
          <w:rFonts w:eastAsia="等线"/>
          <w:lang w:val="en-US" w:eastAsia="zh-CN"/>
        </w:rPr>
        <w:t>es</w:t>
      </w:r>
      <w:r>
        <w:rPr>
          <w:rFonts w:eastAsia="等线"/>
          <w:lang w:val="en-US" w:eastAsia="zh-CN"/>
        </w:rPr>
        <w:t xml:space="preserve"> power domain enhancement</w:t>
      </w:r>
      <w:r w:rsidRPr="00256738">
        <w:rPr>
          <w:rFonts w:eastAsia="宋体"/>
          <w:lang w:eastAsia="ja-JP"/>
        </w:rPr>
        <w:t xml:space="preserve"> </w:t>
      </w:r>
      <w:r>
        <w:rPr>
          <w:rFonts w:eastAsia="宋体"/>
          <w:lang w:eastAsia="ja-JP"/>
        </w:rPr>
        <w:t>for single carrier</w:t>
      </w:r>
      <w:r w:rsidR="003B2167">
        <w:rPr>
          <w:rFonts w:eastAsia="宋体"/>
          <w:lang w:eastAsia="ja-JP"/>
        </w:rPr>
        <w:t>.</w:t>
      </w:r>
    </w:p>
    <w:p w14:paraId="0F93E8BE" w14:textId="6CF6CCB3" w:rsidR="00D50C15" w:rsidRDefault="00D50C15" w:rsidP="00D50C15">
      <w:pPr>
        <w:pStyle w:val="1"/>
        <w:numPr>
          <w:ilvl w:val="0"/>
          <w:numId w:val="3"/>
        </w:numPr>
      </w:pPr>
      <w:r>
        <w:t>Discussion</w:t>
      </w:r>
    </w:p>
    <w:p w14:paraId="00E249C7" w14:textId="40684B13" w:rsidR="00D50C15" w:rsidRPr="008A7F66" w:rsidRDefault="00D50C15" w:rsidP="007313E3">
      <w:pPr>
        <w:pStyle w:val="2"/>
        <w:spacing w:before="0"/>
        <w:rPr>
          <w:rFonts w:eastAsiaTheme="minorEastAsia"/>
          <w:lang w:val="en-US" w:eastAsia="zh-CN"/>
        </w:rPr>
      </w:pPr>
      <w:r>
        <w:rPr>
          <w:rFonts w:eastAsiaTheme="minorEastAsia"/>
          <w:lang w:eastAsia="zh-CN"/>
        </w:rPr>
        <w:t xml:space="preserve">2.1 </w:t>
      </w:r>
      <w:r w:rsidR="00886501">
        <w:rPr>
          <w:rFonts w:eastAsiaTheme="minorEastAsia"/>
          <w:lang w:eastAsia="zh-CN"/>
        </w:rPr>
        <w:t>The clarification of BS channel bandwidth and BS RF bandwidth</w:t>
      </w:r>
    </w:p>
    <w:p w14:paraId="5E3FA0B4" w14:textId="64CECD14" w:rsidR="00234A8A" w:rsidRDefault="00234A8A" w:rsidP="00234A8A">
      <w:pPr>
        <w:rPr>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#110bis meeting, RAN4 has agreed to </w:t>
      </w:r>
      <w:r>
        <w:rPr>
          <w:lang w:eastAsia="zh-CN"/>
        </w:rPr>
        <w:t>prioritize scenario 1-1 and scenario 2 for initial</w:t>
      </w:r>
      <w:r w:rsidRPr="004A5489">
        <w:rPr>
          <w:lang w:eastAsia="zh-CN"/>
        </w:rPr>
        <w:t xml:space="preserve"> study of power domain enhancements for single carrier in terms of relaxed requirements</w:t>
      </w:r>
      <w:r>
        <w:rPr>
          <w:lang w:eastAsia="zh-CN"/>
        </w:rPr>
        <w:t xml:space="preserve"> and scenario 1-2 will be studied after scenario 1-1 and scenario 2:</w:t>
      </w:r>
    </w:p>
    <w:p w14:paraId="228060D0" w14:textId="77777777" w:rsidR="00234A8A" w:rsidRPr="00234A8A" w:rsidRDefault="00234A8A" w:rsidP="00234A8A">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234A8A">
        <w:rPr>
          <w:rFonts w:ascii="Times New Roman" w:eastAsia="宋体" w:hAnsi="Times New Roman"/>
          <w:color w:val="000000" w:themeColor="text1"/>
          <w:sz w:val="20"/>
          <w:szCs w:val="20"/>
          <w:lang w:eastAsia="zh-CN"/>
        </w:rPr>
        <w:t>Scenario 1-1: Scenario with no adjacent in-band/out-of-band co-existence issue (single operator)</w:t>
      </w:r>
    </w:p>
    <w:p w14:paraId="320EC79E" w14:textId="77777777" w:rsidR="00234A8A" w:rsidRPr="00234A8A" w:rsidRDefault="00234A8A" w:rsidP="00234A8A">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234A8A">
        <w:rPr>
          <w:rFonts w:ascii="Times New Roman" w:eastAsia="宋体" w:hAnsi="Times New Roman"/>
          <w:color w:val="000000" w:themeColor="text1"/>
          <w:sz w:val="20"/>
          <w:szCs w:val="20"/>
          <w:lang w:eastAsia="zh-CN"/>
        </w:rPr>
        <w:t>Scenario 1-2: Scenario with no adjacent in-band/out-of-band co-existence issue (adjacent operators)</w:t>
      </w:r>
    </w:p>
    <w:p w14:paraId="7C0CBE7E" w14:textId="77777777" w:rsidR="00234A8A" w:rsidRPr="00234A8A" w:rsidRDefault="00234A8A" w:rsidP="00234A8A">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234A8A">
        <w:rPr>
          <w:rFonts w:ascii="Times New Roman" w:eastAsia="宋体" w:hAnsi="Times New Roman"/>
          <w:color w:val="000000" w:themeColor="text1"/>
          <w:sz w:val="20"/>
          <w:szCs w:val="20"/>
          <w:lang w:eastAsia="zh-CN"/>
        </w:rPr>
        <w:t>Scenario 2: Narrower UE channel BW within wider BS bandwidth</w:t>
      </w:r>
    </w:p>
    <w:p w14:paraId="6C9E5493" w14:textId="4C9BEC51" w:rsidR="00234A8A" w:rsidRDefault="00234A8A" w:rsidP="00234A8A">
      <w:pPr>
        <w:rPr>
          <w:rFonts w:eastAsiaTheme="minorEastAsia"/>
          <w:lang w:eastAsia="zh-CN"/>
        </w:rPr>
      </w:pPr>
      <w:r>
        <w:rPr>
          <w:rFonts w:eastAsiaTheme="minorEastAsia"/>
          <w:lang w:eastAsia="zh-CN"/>
        </w:rPr>
        <w:t>In RAN4 #111</w:t>
      </w:r>
      <w:r w:rsidR="000452B4">
        <w:rPr>
          <w:rFonts w:eastAsiaTheme="minorEastAsia"/>
          <w:lang w:eastAsia="zh-CN"/>
        </w:rPr>
        <w:t xml:space="preserve"> </w:t>
      </w:r>
      <w:r>
        <w:rPr>
          <w:rFonts w:eastAsiaTheme="minorEastAsia"/>
          <w:lang w:eastAsia="zh-CN"/>
        </w:rPr>
        <w:t>meeting, for scenario 2</w:t>
      </w:r>
      <w:r w:rsidR="000452B4">
        <w:rPr>
          <w:rFonts w:eastAsiaTheme="minorEastAsia"/>
          <w:lang w:eastAsia="zh-CN"/>
        </w:rPr>
        <w:t xml:space="preserve"> it was agreed that</w:t>
      </w:r>
      <w:r>
        <w:rPr>
          <w:rFonts w:eastAsiaTheme="minorEastAsia"/>
          <w:lang w:eastAsia="zh-CN"/>
        </w:rPr>
        <w:t>:</w:t>
      </w:r>
    </w:p>
    <w:p w14:paraId="1A5B7751" w14:textId="18307891" w:rsidR="00234A8A" w:rsidRDefault="00234A8A" w:rsidP="00234A8A">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234A8A">
        <w:rPr>
          <w:rFonts w:ascii="Times New Roman" w:eastAsia="宋体" w:hAnsi="Times New Roman"/>
          <w:color w:val="000000" w:themeColor="text1"/>
          <w:sz w:val="20"/>
          <w:szCs w:val="20"/>
          <w:lang w:eastAsia="zh-CN"/>
        </w:rPr>
        <w:lastRenderedPageBreak/>
        <w:t xml:space="preserve">Study the approach to convert full RB allocation in UE CBW to “inner RB allocation” with an extended UE BW, </w:t>
      </w:r>
      <w:r w:rsidR="00E91739" w:rsidRPr="00234A8A">
        <w:rPr>
          <w:rFonts w:ascii="Times New Roman" w:eastAsia="宋体" w:hAnsi="Times New Roman"/>
          <w:color w:val="000000" w:themeColor="text1"/>
          <w:sz w:val="20"/>
          <w:szCs w:val="20"/>
          <w:lang w:eastAsia="zh-CN"/>
        </w:rPr>
        <w:t>e.g.,</w:t>
      </w:r>
      <w:r w:rsidRPr="00234A8A">
        <w:rPr>
          <w:rFonts w:ascii="Times New Roman" w:eastAsia="宋体" w:hAnsi="Times New Roman"/>
          <w:color w:val="000000" w:themeColor="text1"/>
          <w:sz w:val="20"/>
          <w:szCs w:val="20"/>
          <w:lang w:eastAsia="zh-CN"/>
        </w:rPr>
        <w:t xml:space="preserve"> each side of the UE BW is equal to ½ of the UE BW, inside a larger BS CBW as starting point with consideration of the following aspects</w:t>
      </w:r>
    </w:p>
    <w:p w14:paraId="77662D1C" w14:textId="77777777" w:rsidR="000452B4" w:rsidRPr="000452B4" w:rsidRDefault="000452B4" w:rsidP="000452B4">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0452B4">
        <w:rPr>
          <w:rFonts w:ascii="Times New Roman" w:eastAsia="宋体" w:hAnsi="Times New Roman"/>
          <w:color w:val="000000" w:themeColor="text1"/>
          <w:sz w:val="20"/>
          <w:szCs w:val="20"/>
          <w:lang w:eastAsia="zh-CN"/>
        </w:rPr>
        <w:t>Other mechanisms are not precluded</w:t>
      </w:r>
    </w:p>
    <w:p w14:paraId="165EE798" w14:textId="61BF3B07" w:rsidR="00E91739" w:rsidRDefault="00E91739" w:rsidP="000452B4">
      <w:pPr>
        <w:spacing w:after="120"/>
        <w:rPr>
          <w:rFonts w:eastAsia="宋体"/>
          <w:color w:val="000000" w:themeColor="text1"/>
          <w:lang w:eastAsia="zh-CN"/>
        </w:rPr>
      </w:pPr>
      <w:r>
        <w:rPr>
          <w:rFonts w:eastAsia="宋体" w:hint="eastAsia"/>
          <w:color w:val="000000" w:themeColor="text1"/>
          <w:lang w:eastAsia="zh-CN"/>
        </w:rPr>
        <w:t>S</w:t>
      </w:r>
      <w:r>
        <w:rPr>
          <w:rFonts w:eastAsia="宋体"/>
          <w:color w:val="000000" w:themeColor="text1"/>
          <w:lang w:eastAsia="zh-CN"/>
        </w:rPr>
        <w:t xml:space="preserve">cenario 2 was described as narrower UE channel BW within wider BS bandwidth, and in the previous approved WF, some other descriptions have emerged, i.e., </w:t>
      </w:r>
      <w:r w:rsidRPr="000B1852">
        <w:rPr>
          <w:lang w:eastAsia="zh-CN"/>
        </w:rPr>
        <w:t>BS CBW for one operator holding spectrum</w:t>
      </w:r>
      <w:r>
        <w:rPr>
          <w:lang w:eastAsia="zh-CN"/>
        </w:rPr>
        <w:t xml:space="preserve">, </w:t>
      </w:r>
      <w:r w:rsidRPr="00234A8A">
        <w:rPr>
          <w:rFonts w:eastAsia="宋体"/>
          <w:color w:val="000000" w:themeColor="text1"/>
          <w:lang w:eastAsia="zh-CN"/>
        </w:rPr>
        <w:t>inside a larger BS CBW</w:t>
      </w:r>
      <w:r>
        <w:rPr>
          <w:rFonts w:eastAsia="宋体"/>
          <w:color w:val="000000" w:themeColor="text1"/>
          <w:lang w:eastAsia="zh-CN"/>
        </w:rPr>
        <w:t>.</w:t>
      </w:r>
      <w:r>
        <w:rPr>
          <w:lang w:eastAsia="zh-CN"/>
        </w:rPr>
        <w:t xml:space="preserve"> Hence, </w:t>
      </w:r>
      <w:r>
        <w:rPr>
          <w:rFonts w:eastAsia="宋体"/>
          <w:color w:val="000000" w:themeColor="text1"/>
          <w:lang w:eastAsia="zh-CN"/>
        </w:rPr>
        <w:t xml:space="preserve">what’s the meaning of BS channel </w:t>
      </w:r>
      <w:r>
        <w:rPr>
          <w:rFonts w:eastAsia="宋体" w:hint="eastAsia"/>
          <w:color w:val="000000" w:themeColor="text1"/>
          <w:lang w:eastAsia="zh-CN"/>
        </w:rPr>
        <w:t>bandwi</w:t>
      </w:r>
      <w:r>
        <w:rPr>
          <w:rFonts w:eastAsia="宋体"/>
          <w:color w:val="000000" w:themeColor="text1"/>
          <w:lang w:eastAsia="zh-CN"/>
        </w:rPr>
        <w:t>d</w:t>
      </w:r>
      <w:r>
        <w:rPr>
          <w:rFonts w:eastAsia="宋体" w:hint="eastAsia"/>
          <w:color w:val="000000" w:themeColor="text1"/>
          <w:lang w:eastAsia="zh-CN"/>
        </w:rPr>
        <w:t>ths</w:t>
      </w:r>
      <w:r>
        <w:rPr>
          <w:rFonts w:eastAsia="宋体"/>
          <w:color w:val="000000" w:themeColor="text1"/>
          <w:lang w:eastAsia="zh-CN"/>
        </w:rPr>
        <w:t xml:space="preserve"> was discussed in last meeting and need further discuss </w:t>
      </w:r>
      <w:r w:rsidR="0087099B">
        <w:rPr>
          <w:rFonts w:eastAsia="宋体"/>
          <w:color w:val="000000" w:themeColor="text1"/>
          <w:lang w:eastAsia="zh-CN"/>
        </w:rPr>
        <w:t xml:space="preserve">issue 1-2-1 </w:t>
      </w:r>
      <w:r>
        <w:rPr>
          <w:rFonts w:eastAsia="宋体"/>
          <w:color w:val="000000" w:themeColor="text1"/>
          <w:lang w:eastAsia="zh-CN"/>
        </w:rPr>
        <w:t>in this meeting:</w:t>
      </w:r>
    </w:p>
    <w:p w14:paraId="769264A3" w14:textId="68C93C88" w:rsidR="0087099B" w:rsidRDefault="0087099B" w:rsidP="000452B4">
      <w:pPr>
        <w:spacing w:after="120"/>
        <w:rPr>
          <w:rFonts w:eastAsia="宋体"/>
          <w:color w:val="000000" w:themeColor="text1"/>
          <w:lang w:eastAsia="zh-CN"/>
        </w:rPr>
      </w:pPr>
      <w:r w:rsidRPr="0087099B">
        <w:rPr>
          <w:rFonts w:eastAsia="宋体"/>
          <w:noProof/>
          <w:color w:val="000000" w:themeColor="text1"/>
          <w:lang w:eastAsia="zh-CN"/>
        </w:rPr>
        <w:drawing>
          <wp:inline distT="0" distB="0" distL="0" distR="0" wp14:anchorId="0B242EE3" wp14:editId="05350683">
            <wp:extent cx="5372100" cy="1119422"/>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92683" cy="1123711"/>
                    </a:xfrm>
                    <a:prstGeom prst="rect">
                      <a:avLst/>
                    </a:prstGeom>
                  </pic:spPr>
                </pic:pic>
              </a:graphicData>
            </a:graphic>
          </wp:inline>
        </w:drawing>
      </w:r>
    </w:p>
    <w:p w14:paraId="74D892B4" w14:textId="004873E2" w:rsidR="00E91739" w:rsidRDefault="00B10803" w:rsidP="000452B4">
      <w:pPr>
        <w:spacing w:after="120"/>
        <w:rPr>
          <w:rFonts w:eastAsia="宋体"/>
          <w:color w:val="000000" w:themeColor="text1"/>
          <w:lang w:eastAsia="zh-CN"/>
        </w:rPr>
      </w:pPr>
      <w:r>
        <w:rPr>
          <w:rFonts w:eastAsia="宋体"/>
          <w:color w:val="000000" w:themeColor="text1"/>
          <w:lang w:eastAsia="zh-CN"/>
        </w:rPr>
        <w:t>Here excerpt the definitions of BS RF Bandwidth and BS channel bandwidth from TS 38.104</w:t>
      </w:r>
      <w:r w:rsidR="00967992">
        <w:rPr>
          <w:rFonts w:eastAsia="宋体"/>
          <w:color w:val="000000" w:themeColor="text1"/>
          <w:lang w:eastAsia="zh-CN"/>
        </w:rPr>
        <w:t xml:space="preserve"> and TS 37.104</w:t>
      </w:r>
      <w:r>
        <w:rPr>
          <w:rFonts w:eastAsia="宋体"/>
          <w:color w:val="000000" w:themeColor="text1"/>
          <w:lang w:eastAsia="zh-CN"/>
        </w:rPr>
        <w:t>:</w:t>
      </w:r>
    </w:p>
    <w:p w14:paraId="332F890A" w14:textId="17BEFE41" w:rsidR="00967992" w:rsidRPr="00967992" w:rsidRDefault="00967992" w:rsidP="000452B4">
      <w:pPr>
        <w:spacing w:after="120"/>
        <w:rPr>
          <w:rFonts w:eastAsia="宋体"/>
          <w:color w:val="000000" w:themeColor="text1"/>
          <w:lang w:eastAsia="zh-CN"/>
        </w:rPr>
      </w:pPr>
      <w:r>
        <w:rPr>
          <w:rFonts w:eastAsia="宋体"/>
          <w:color w:val="000000" w:themeColor="text1"/>
          <w:lang w:eastAsia="zh-CN"/>
        </w:rPr>
        <w:t>In TS 38.104:</w:t>
      </w:r>
    </w:p>
    <w:p w14:paraId="7E6795EB" w14:textId="38BCF3CA" w:rsidR="00B10803" w:rsidRDefault="00967992" w:rsidP="000452B4">
      <w:pPr>
        <w:spacing w:after="120"/>
        <w:rPr>
          <w:rFonts w:eastAsia="宋体"/>
          <w:color w:val="000000" w:themeColor="text1"/>
          <w:lang w:eastAsia="zh-CN"/>
        </w:rPr>
      </w:pPr>
      <w:r w:rsidRPr="00967992">
        <w:rPr>
          <w:rFonts w:eastAsia="宋体"/>
          <w:noProof/>
          <w:color w:val="000000" w:themeColor="text1"/>
          <w:lang w:eastAsia="zh-CN"/>
        </w:rPr>
        <w:drawing>
          <wp:inline distT="0" distB="0" distL="0" distR="0" wp14:anchorId="43E1646C" wp14:editId="58058160">
            <wp:extent cx="6122035" cy="23368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336800"/>
                    </a:xfrm>
                    <a:prstGeom prst="rect">
                      <a:avLst/>
                    </a:prstGeom>
                  </pic:spPr>
                </pic:pic>
              </a:graphicData>
            </a:graphic>
          </wp:inline>
        </w:drawing>
      </w:r>
    </w:p>
    <w:p w14:paraId="3C93008D" w14:textId="32B55645" w:rsidR="00967992" w:rsidRDefault="00967992" w:rsidP="000452B4">
      <w:pPr>
        <w:spacing w:after="120"/>
        <w:rPr>
          <w:rFonts w:eastAsia="宋体"/>
          <w:color w:val="000000" w:themeColor="text1"/>
          <w:lang w:eastAsia="zh-CN"/>
        </w:rPr>
      </w:pPr>
      <w:r>
        <w:rPr>
          <w:rFonts w:eastAsia="宋体" w:hint="eastAsia"/>
          <w:color w:val="000000" w:themeColor="text1"/>
          <w:lang w:eastAsia="zh-CN"/>
        </w:rPr>
        <w:t>I</w:t>
      </w:r>
      <w:r>
        <w:rPr>
          <w:rFonts w:eastAsia="宋体"/>
          <w:color w:val="000000" w:themeColor="text1"/>
          <w:lang w:eastAsia="zh-CN"/>
        </w:rPr>
        <w:t>n TS 37.104:</w:t>
      </w:r>
    </w:p>
    <w:p w14:paraId="71BB54C1" w14:textId="7DCCD82A" w:rsidR="00967992" w:rsidRDefault="001671E1" w:rsidP="000452B4">
      <w:pPr>
        <w:spacing w:after="120"/>
        <w:rPr>
          <w:rFonts w:eastAsia="宋体"/>
          <w:color w:val="000000" w:themeColor="text1"/>
          <w:lang w:eastAsia="zh-CN"/>
        </w:rPr>
      </w:pPr>
      <w:r w:rsidRPr="001671E1">
        <w:rPr>
          <w:rFonts w:eastAsia="宋体"/>
          <w:noProof/>
          <w:color w:val="000000" w:themeColor="text1"/>
          <w:lang w:eastAsia="zh-CN"/>
        </w:rPr>
        <w:drawing>
          <wp:inline distT="0" distB="0" distL="0" distR="0" wp14:anchorId="368DD12C" wp14:editId="310DB0B5">
            <wp:extent cx="6122035" cy="26879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687955"/>
                    </a:xfrm>
                    <a:prstGeom prst="rect">
                      <a:avLst/>
                    </a:prstGeom>
                  </pic:spPr>
                </pic:pic>
              </a:graphicData>
            </a:graphic>
          </wp:inline>
        </w:drawing>
      </w:r>
    </w:p>
    <w:p w14:paraId="78061A26" w14:textId="0E3EA11B" w:rsidR="0087099B" w:rsidRDefault="0087099B" w:rsidP="000452B4">
      <w:pPr>
        <w:spacing w:after="120"/>
        <w:rPr>
          <w:rFonts w:eastAsia="宋体"/>
          <w:color w:val="000000" w:themeColor="text1"/>
          <w:lang w:eastAsia="zh-CN"/>
        </w:rPr>
      </w:pPr>
      <w:r>
        <w:rPr>
          <w:rFonts w:eastAsia="宋体"/>
          <w:color w:val="000000" w:themeColor="text1"/>
          <w:lang w:eastAsia="zh-CN"/>
        </w:rPr>
        <w:t>And in clause 5.3.1 of Spec TS 38.104, it describes that</w:t>
      </w:r>
    </w:p>
    <w:p w14:paraId="1DDDEEC5" w14:textId="661DC478" w:rsidR="0087099B" w:rsidRDefault="0087099B" w:rsidP="000452B4">
      <w:pPr>
        <w:spacing w:after="120"/>
        <w:rPr>
          <w:rFonts w:eastAsia="宋体"/>
          <w:color w:val="000000" w:themeColor="text1"/>
          <w:lang w:eastAsia="zh-CN"/>
        </w:rPr>
      </w:pPr>
      <w:bookmarkStart w:id="4" w:name="_Hlk177664291"/>
      <w:bookmarkStart w:id="5" w:name="_Hlk177721128"/>
      <w:r w:rsidRPr="00F95B02">
        <w:rPr>
          <w:rFonts w:eastAsia="宋体"/>
        </w:rPr>
        <w:t xml:space="preserve">The </w:t>
      </w:r>
      <w:r w:rsidRPr="00F95B02">
        <w:rPr>
          <w:rFonts w:eastAsia="宋体"/>
          <w:i/>
          <w:kern w:val="2"/>
        </w:rPr>
        <w:t>BS channel bandwidth</w:t>
      </w:r>
      <w:r w:rsidRPr="00F95B02">
        <w:rPr>
          <w:rFonts w:eastAsia="宋体"/>
        </w:rPr>
        <w:t xml:space="preserve"> supports a single NR RF carrier in the uplink or downlink at the Base Station</w:t>
      </w:r>
      <w:bookmarkEnd w:id="4"/>
      <w:r w:rsidRPr="00F95B02">
        <w:rPr>
          <w:rFonts w:eastAsia="宋体"/>
        </w:rPr>
        <w:t>.</w:t>
      </w:r>
      <w:bookmarkEnd w:id="5"/>
    </w:p>
    <w:p w14:paraId="6FC3F487" w14:textId="20B7DC53" w:rsidR="003B55E5" w:rsidRDefault="001671E1" w:rsidP="000452B4">
      <w:pPr>
        <w:spacing w:after="120"/>
        <w:rPr>
          <w:rFonts w:eastAsia="宋体"/>
          <w:color w:val="000000" w:themeColor="text1"/>
          <w:lang w:eastAsia="zh-CN"/>
        </w:rPr>
      </w:pPr>
      <w:r>
        <w:rPr>
          <w:rFonts w:eastAsia="宋体"/>
          <w:color w:val="000000" w:themeColor="text1"/>
          <w:lang w:eastAsia="zh-CN"/>
        </w:rPr>
        <w:t>Based on above</w:t>
      </w:r>
      <w:r w:rsidR="00B10803">
        <w:rPr>
          <w:rFonts w:eastAsia="宋体"/>
          <w:color w:val="000000" w:themeColor="text1"/>
          <w:lang w:eastAsia="zh-CN"/>
        </w:rPr>
        <w:t xml:space="preserve"> definition</w:t>
      </w:r>
      <w:r w:rsidR="003B55E5">
        <w:rPr>
          <w:rFonts w:eastAsia="宋体"/>
          <w:color w:val="000000" w:themeColor="text1"/>
          <w:lang w:eastAsia="zh-CN"/>
        </w:rPr>
        <w:t>s</w:t>
      </w:r>
      <w:r w:rsidR="0087099B">
        <w:rPr>
          <w:rFonts w:eastAsia="宋体"/>
          <w:color w:val="000000" w:themeColor="text1"/>
          <w:lang w:eastAsia="zh-CN"/>
        </w:rPr>
        <w:t xml:space="preserve"> and description</w:t>
      </w:r>
      <w:r w:rsidR="00B10803">
        <w:rPr>
          <w:rFonts w:eastAsia="宋体"/>
          <w:color w:val="000000" w:themeColor="text1"/>
          <w:lang w:eastAsia="zh-CN"/>
        </w:rPr>
        <w:t xml:space="preserve">, we can get </w:t>
      </w:r>
      <w:r w:rsidR="00967992">
        <w:rPr>
          <w:rFonts w:eastAsia="宋体"/>
          <w:color w:val="000000" w:themeColor="text1"/>
          <w:lang w:eastAsia="zh-CN"/>
        </w:rPr>
        <w:t xml:space="preserve">that </w:t>
      </w:r>
    </w:p>
    <w:p w14:paraId="1961F878" w14:textId="2B578D96" w:rsidR="00380A74" w:rsidRPr="00380A74" w:rsidRDefault="00380A74" w:rsidP="00380A74">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3B55E5">
        <w:rPr>
          <w:rFonts w:ascii="Times New Roman" w:eastAsia="宋体" w:hAnsi="Times New Roman"/>
          <w:b/>
          <w:bCs/>
          <w:color w:val="000000" w:themeColor="text1"/>
          <w:sz w:val="20"/>
          <w:szCs w:val="20"/>
          <w:lang w:eastAsia="zh-CN"/>
        </w:rPr>
        <w:lastRenderedPageBreak/>
        <w:t>BS channel bandwidth</w:t>
      </w:r>
      <w:r w:rsidRPr="003B55E5">
        <w:rPr>
          <w:rFonts w:ascii="Times New Roman" w:eastAsia="宋体" w:hAnsi="Times New Roman"/>
          <w:color w:val="000000" w:themeColor="text1"/>
          <w:sz w:val="20"/>
          <w:szCs w:val="20"/>
          <w:lang w:eastAsia="zh-CN"/>
        </w:rPr>
        <w:t xml:space="preserve"> </w:t>
      </w:r>
      <w:r>
        <w:rPr>
          <w:rFonts w:ascii="Times New Roman" w:eastAsia="宋体" w:hAnsi="Times New Roman"/>
          <w:color w:val="000000" w:themeColor="text1"/>
          <w:sz w:val="20"/>
          <w:szCs w:val="20"/>
          <w:lang w:eastAsia="zh-CN"/>
        </w:rPr>
        <w:t xml:space="preserve">means BS RF bandwidth </w:t>
      </w:r>
      <w:r w:rsidRPr="003B55E5">
        <w:rPr>
          <w:rFonts w:ascii="Times New Roman" w:eastAsia="宋体" w:hAnsi="Times New Roman"/>
          <w:color w:val="000000" w:themeColor="text1"/>
          <w:sz w:val="20"/>
          <w:szCs w:val="20"/>
          <w:lang w:eastAsia="zh-CN"/>
        </w:rPr>
        <w:t xml:space="preserve">only </w:t>
      </w:r>
      <w:r>
        <w:rPr>
          <w:rFonts w:ascii="Times New Roman" w:eastAsia="宋体" w:hAnsi="Times New Roman"/>
          <w:color w:val="000000" w:themeColor="text1"/>
          <w:sz w:val="20"/>
          <w:szCs w:val="20"/>
          <w:lang w:eastAsia="zh-CN"/>
        </w:rPr>
        <w:t>covers</w:t>
      </w:r>
      <w:r w:rsidRPr="003B55E5">
        <w:rPr>
          <w:rFonts w:ascii="Times New Roman" w:eastAsia="宋体" w:hAnsi="Times New Roman"/>
          <w:color w:val="000000" w:themeColor="text1"/>
          <w:sz w:val="20"/>
          <w:szCs w:val="20"/>
          <w:lang w:eastAsia="zh-CN"/>
        </w:rPr>
        <w:t xml:space="preserve"> </w:t>
      </w:r>
      <w:r>
        <w:rPr>
          <w:rFonts w:ascii="Times New Roman" w:eastAsia="宋体" w:hAnsi="Times New Roman"/>
          <w:color w:val="000000" w:themeColor="text1"/>
          <w:sz w:val="20"/>
          <w:szCs w:val="20"/>
          <w:lang w:eastAsia="zh-CN"/>
        </w:rPr>
        <w:t xml:space="preserve">a </w:t>
      </w:r>
      <w:r w:rsidRPr="003B55E5">
        <w:rPr>
          <w:rFonts w:ascii="Times New Roman" w:eastAsia="宋体" w:hAnsi="Times New Roman"/>
          <w:color w:val="000000" w:themeColor="text1"/>
          <w:sz w:val="20"/>
          <w:szCs w:val="20"/>
          <w:lang w:eastAsia="zh-CN"/>
        </w:rPr>
        <w:t>single carrier</w:t>
      </w:r>
    </w:p>
    <w:p w14:paraId="75E6EEED" w14:textId="4F3E0566" w:rsidR="003B55E5" w:rsidRPr="003B55E5" w:rsidRDefault="003B55E5" w:rsidP="003B55E5">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Pr>
          <w:rFonts w:ascii="Times New Roman" w:eastAsia="宋体" w:hAnsi="Times New Roman"/>
          <w:b/>
          <w:bCs/>
          <w:color w:val="000000" w:themeColor="text1"/>
          <w:sz w:val="20"/>
          <w:szCs w:val="20"/>
          <w:lang w:eastAsia="zh-CN"/>
        </w:rPr>
        <w:t xml:space="preserve">BS RF Bandwidth can </w:t>
      </w:r>
    </w:p>
    <w:p w14:paraId="435BA7AE" w14:textId="3287DEC7" w:rsidR="003B55E5" w:rsidRDefault="001671E1" w:rsidP="001671E1">
      <w:pPr>
        <w:pStyle w:val="af5"/>
        <w:numPr>
          <w:ilvl w:val="1"/>
          <w:numId w:val="11"/>
        </w:numPr>
        <w:spacing w:after="120" w:line="240" w:lineRule="auto"/>
        <w:contextualSpacing w:val="0"/>
        <w:rPr>
          <w:rFonts w:ascii="Times New Roman" w:eastAsia="宋体" w:hAnsi="Times New Roman"/>
          <w:color w:val="000000" w:themeColor="text1"/>
          <w:sz w:val="20"/>
          <w:szCs w:val="20"/>
          <w:lang w:eastAsia="zh-CN"/>
        </w:rPr>
      </w:pPr>
      <w:r>
        <w:rPr>
          <w:rFonts w:ascii="Times New Roman" w:eastAsia="宋体" w:hAnsi="Times New Roman"/>
          <w:color w:val="000000" w:themeColor="text1"/>
          <w:sz w:val="20"/>
          <w:szCs w:val="20"/>
          <w:lang w:eastAsia="zh-CN"/>
        </w:rPr>
        <w:t xml:space="preserve">Case 1: </w:t>
      </w:r>
      <w:r w:rsidR="003B55E5" w:rsidRPr="003B55E5">
        <w:rPr>
          <w:rFonts w:ascii="Times New Roman" w:eastAsia="宋体" w:hAnsi="Times New Roman"/>
          <w:color w:val="000000" w:themeColor="text1"/>
          <w:sz w:val="20"/>
          <w:szCs w:val="20"/>
          <w:lang w:eastAsia="zh-CN"/>
        </w:rPr>
        <w:t>Only</w:t>
      </w:r>
      <w:r w:rsidR="0087099B">
        <w:rPr>
          <w:rFonts w:ascii="Times New Roman" w:eastAsia="宋体" w:hAnsi="Times New Roman"/>
          <w:color w:val="000000" w:themeColor="text1"/>
          <w:sz w:val="20"/>
          <w:szCs w:val="20"/>
          <w:lang w:eastAsia="zh-CN"/>
        </w:rPr>
        <w:t xml:space="preserve"> cover</w:t>
      </w:r>
      <w:r w:rsidR="003B55E5" w:rsidRPr="003B55E5">
        <w:rPr>
          <w:rFonts w:ascii="Times New Roman" w:eastAsia="宋体" w:hAnsi="Times New Roman"/>
          <w:color w:val="000000" w:themeColor="text1"/>
          <w:sz w:val="20"/>
          <w:szCs w:val="20"/>
          <w:lang w:eastAsia="zh-CN"/>
        </w:rPr>
        <w:t xml:space="preserve"> </w:t>
      </w:r>
      <w:r w:rsidR="003B55E5">
        <w:rPr>
          <w:rFonts w:ascii="Times New Roman" w:eastAsia="宋体" w:hAnsi="Times New Roman"/>
          <w:color w:val="000000" w:themeColor="text1"/>
          <w:sz w:val="20"/>
          <w:szCs w:val="20"/>
          <w:lang w:eastAsia="zh-CN"/>
        </w:rPr>
        <w:t>single</w:t>
      </w:r>
      <w:r w:rsidR="003B55E5" w:rsidRPr="003B55E5">
        <w:rPr>
          <w:rFonts w:ascii="Times New Roman" w:eastAsia="宋体" w:hAnsi="Times New Roman"/>
          <w:color w:val="000000" w:themeColor="text1"/>
          <w:sz w:val="20"/>
          <w:szCs w:val="20"/>
          <w:lang w:eastAsia="zh-CN"/>
        </w:rPr>
        <w:t xml:space="preserve"> carrier, </w:t>
      </w:r>
      <w:r w:rsidR="003B55E5">
        <w:rPr>
          <w:rFonts w:ascii="Times New Roman" w:eastAsia="宋体" w:hAnsi="Times New Roman"/>
          <w:color w:val="000000" w:themeColor="text1"/>
          <w:sz w:val="20"/>
          <w:szCs w:val="20"/>
          <w:lang w:eastAsia="zh-CN"/>
        </w:rPr>
        <w:t>in this case, the BS RF bandwidth equals to BS channel bandwidth.</w:t>
      </w:r>
    </w:p>
    <w:p w14:paraId="24A916C9" w14:textId="506CBB09" w:rsidR="003B55E5" w:rsidRDefault="001671E1" w:rsidP="001671E1">
      <w:pPr>
        <w:pStyle w:val="af5"/>
        <w:numPr>
          <w:ilvl w:val="1"/>
          <w:numId w:val="11"/>
        </w:numPr>
        <w:spacing w:after="120" w:line="240" w:lineRule="auto"/>
        <w:contextualSpacing w:val="0"/>
        <w:rPr>
          <w:rFonts w:ascii="Times New Roman" w:eastAsia="宋体" w:hAnsi="Times New Roman"/>
          <w:color w:val="000000" w:themeColor="text1"/>
          <w:sz w:val="20"/>
          <w:szCs w:val="20"/>
          <w:lang w:eastAsia="zh-CN"/>
        </w:rPr>
      </w:pPr>
      <w:r>
        <w:rPr>
          <w:rFonts w:ascii="Times New Roman" w:eastAsia="宋体" w:hAnsi="Times New Roman"/>
          <w:color w:val="000000" w:themeColor="text1"/>
          <w:sz w:val="20"/>
          <w:szCs w:val="20"/>
          <w:lang w:eastAsia="zh-CN"/>
        </w:rPr>
        <w:t xml:space="preserve">Case 2: </w:t>
      </w:r>
      <w:r w:rsidR="00380A74">
        <w:rPr>
          <w:rFonts w:ascii="Times New Roman" w:eastAsia="宋体" w:hAnsi="Times New Roman"/>
          <w:color w:val="000000" w:themeColor="text1"/>
          <w:sz w:val="20"/>
          <w:szCs w:val="20"/>
          <w:lang w:eastAsia="zh-CN"/>
        </w:rPr>
        <w:t>cover</w:t>
      </w:r>
      <w:r w:rsidR="003B55E5">
        <w:rPr>
          <w:rFonts w:ascii="Times New Roman" w:eastAsia="宋体" w:hAnsi="Times New Roman"/>
          <w:color w:val="000000" w:themeColor="text1"/>
          <w:sz w:val="20"/>
          <w:szCs w:val="20"/>
          <w:lang w:eastAsia="zh-CN"/>
        </w:rPr>
        <w:t xml:space="preserve"> multiple contiguous carriers</w:t>
      </w:r>
      <w:r w:rsidR="00835A78">
        <w:rPr>
          <w:rFonts w:ascii="Times New Roman" w:eastAsia="宋体" w:hAnsi="Times New Roman"/>
          <w:color w:val="000000" w:themeColor="text1"/>
          <w:sz w:val="20"/>
          <w:szCs w:val="20"/>
          <w:lang w:eastAsia="zh-CN"/>
        </w:rPr>
        <w:t>, these carriers can belong to single RAT or multi-RATs.</w:t>
      </w:r>
    </w:p>
    <w:p w14:paraId="08697D95" w14:textId="6532218D" w:rsidR="001671E1" w:rsidRPr="003B55E5" w:rsidRDefault="001671E1" w:rsidP="001671E1">
      <w:pPr>
        <w:pStyle w:val="af5"/>
        <w:numPr>
          <w:ilvl w:val="1"/>
          <w:numId w:val="11"/>
        </w:numPr>
        <w:spacing w:after="120" w:line="240" w:lineRule="auto"/>
        <w:contextualSpacing w:val="0"/>
        <w:rPr>
          <w:rFonts w:ascii="Times New Roman" w:eastAsia="宋体" w:hAnsi="Times New Roman"/>
          <w:color w:val="000000" w:themeColor="text1"/>
          <w:sz w:val="20"/>
          <w:szCs w:val="20"/>
          <w:lang w:eastAsia="zh-CN"/>
        </w:rPr>
      </w:pPr>
      <w:r>
        <w:rPr>
          <w:rFonts w:ascii="Times New Roman" w:eastAsia="宋体" w:hAnsi="Times New Roman"/>
          <w:color w:val="000000" w:themeColor="text1"/>
          <w:sz w:val="20"/>
          <w:szCs w:val="20"/>
          <w:lang w:eastAsia="zh-CN"/>
        </w:rPr>
        <w:t xml:space="preserve">Case 3: </w:t>
      </w:r>
      <w:r w:rsidR="00380A74">
        <w:rPr>
          <w:rFonts w:ascii="Times New Roman" w:eastAsia="宋体" w:hAnsi="Times New Roman"/>
          <w:color w:val="000000" w:themeColor="text1"/>
          <w:sz w:val="20"/>
          <w:szCs w:val="20"/>
          <w:lang w:eastAsia="zh-CN"/>
        </w:rPr>
        <w:t>cover</w:t>
      </w:r>
      <w:r>
        <w:rPr>
          <w:rFonts w:ascii="Times New Roman" w:eastAsia="宋体" w:hAnsi="Times New Roman"/>
          <w:color w:val="000000" w:themeColor="text1"/>
          <w:sz w:val="20"/>
          <w:szCs w:val="20"/>
          <w:lang w:eastAsia="zh-CN"/>
        </w:rPr>
        <w:t xml:space="preserve"> multiple sub-blocks</w:t>
      </w:r>
      <w:r w:rsidR="00835A78">
        <w:rPr>
          <w:rFonts w:ascii="Times New Roman" w:eastAsia="宋体" w:hAnsi="Times New Roman"/>
          <w:color w:val="000000" w:themeColor="text1"/>
          <w:sz w:val="20"/>
          <w:szCs w:val="20"/>
          <w:lang w:eastAsia="zh-CN"/>
        </w:rPr>
        <w:t>, the carriers in these sub-blocks can belong to single RAT or multi-RATs.</w:t>
      </w:r>
    </w:p>
    <w:p w14:paraId="68B657CB" w14:textId="7DCF0071" w:rsidR="00835A78" w:rsidRDefault="00BD0AEF" w:rsidP="000452B4">
      <w:pPr>
        <w:spacing w:after="120"/>
        <w:rPr>
          <w:rFonts w:eastAsia="宋体"/>
          <w:color w:val="000000" w:themeColor="text1"/>
          <w:lang w:val="en-US" w:eastAsia="zh-CN"/>
        </w:rPr>
      </w:pPr>
      <w:r>
        <w:rPr>
          <w:rFonts w:eastAsia="宋体"/>
          <w:color w:val="000000" w:themeColor="text1"/>
          <w:lang w:val="en-US" w:eastAsia="zh-CN"/>
        </w:rPr>
        <w:t>That is</w:t>
      </w:r>
      <w:r w:rsidR="00835A78">
        <w:rPr>
          <w:rFonts w:eastAsia="宋体"/>
          <w:color w:val="000000" w:themeColor="text1"/>
          <w:lang w:val="en-US" w:eastAsia="zh-CN"/>
        </w:rPr>
        <w:t xml:space="preserve">, </w:t>
      </w:r>
      <w:r w:rsidR="006022C6">
        <w:rPr>
          <w:rFonts w:eastAsia="宋体"/>
          <w:color w:val="000000" w:themeColor="text1"/>
          <w:lang w:val="en-US" w:eastAsia="zh-CN"/>
        </w:rPr>
        <w:t xml:space="preserve">one </w:t>
      </w:r>
      <w:r w:rsidR="00835A78">
        <w:rPr>
          <w:rFonts w:eastAsia="宋体"/>
          <w:color w:val="000000" w:themeColor="text1"/>
          <w:lang w:val="en-US" w:eastAsia="zh-CN"/>
        </w:rPr>
        <w:t xml:space="preserve">BS RF bandwidth can include </w:t>
      </w:r>
      <w:r w:rsidR="006022C6">
        <w:rPr>
          <w:rFonts w:eastAsia="宋体"/>
          <w:color w:val="000000" w:themeColor="text1"/>
          <w:lang w:val="en-US" w:eastAsia="zh-CN"/>
        </w:rPr>
        <w:t xml:space="preserve">single or </w:t>
      </w:r>
      <w:r w:rsidR="00835A78">
        <w:rPr>
          <w:rFonts w:eastAsia="宋体"/>
          <w:color w:val="000000" w:themeColor="text1"/>
          <w:lang w:val="en-US" w:eastAsia="zh-CN"/>
        </w:rPr>
        <w:t xml:space="preserve">multiple </w:t>
      </w:r>
      <w:r w:rsidR="006022C6">
        <w:rPr>
          <w:rFonts w:eastAsia="宋体"/>
          <w:color w:val="000000" w:themeColor="text1"/>
          <w:lang w:val="en-US" w:eastAsia="zh-CN"/>
        </w:rPr>
        <w:t xml:space="preserve">BS channel bandwidths, </w:t>
      </w:r>
      <w:r>
        <w:rPr>
          <w:rFonts w:eastAsia="宋体"/>
          <w:color w:val="000000" w:themeColor="text1"/>
          <w:lang w:val="en-US" w:eastAsia="zh-CN"/>
        </w:rPr>
        <w:t xml:space="preserve">but </w:t>
      </w:r>
      <w:r w:rsidR="006022C6">
        <w:rPr>
          <w:rFonts w:eastAsia="宋体"/>
          <w:color w:val="000000" w:themeColor="text1"/>
          <w:lang w:val="en-US" w:eastAsia="zh-CN"/>
        </w:rPr>
        <w:t>BS channel bandwidth only supports a single RF carrier, as below figure shown:</w:t>
      </w:r>
    </w:p>
    <w:p w14:paraId="29792717" w14:textId="77777777" w:rsidR="000D6FF8" w:rsidRPr="00F95B02" w:rsidRDefault="000D6FF8" w:rsidP="000D6FF8">
      <w:pPr>
        <w:pStyle w:val="TH"/>
        <w:rPr>
          <w:rFonts w:eastAsia="Yu Mincho"/>
        </w:rPr>
      </w:pPr>
      <w:r w:rsidRPr="00F95B02">
        <w:rPr>
          <w:noProof/>
        </w:rPr>
        <mc:AlternateContent>
          <mc:Choice Requires="wpc">
            <w:drawing>
              <wp:inline distT="0" distB="0" distL="0" distR="0" wp14:anchorId="27DD6FEE" wp14:editId="751BB761">
                <wp:extent cx="5876290" cy="3272155"/>
                <wp:effectExtent l="0" t="0" r="0" b="0"/>
                <wp:docPr id="17535" name="Canvas 175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533" name="矩形 1720"/>
                        <wps:cNvSpPr>
                          <a:spLocks noChangeArrowheads="1"/>
                        </wps:cNvSpPr>
                        <wps:spPr bwMode="auto">
                          <a:xfrm>
                            <a:off x="696595" y="2120900"/>
                            <a:ext cx="389255"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D2B8A" w14:textId="77777777" w:rsidR="000D6FF8" w:rsidRPr="00C440B7" w:rsidRDefault="000D6FF8" w:rsidP="000D6FF8">
                              <w:r w:rsidRPr="00C440B7">
                                <w:rPr>
                                  <w:rFonts w:eastAsia="宋体"/>
                                </w:rPr>
                                <w:t>FC,block 1,low</w:t>
                              </w:r>
                            </w:p>
                          </w:txbxContent>
                        </wps:txbx>
                        <wps:bodyPr rot="0" vert="horz" wrap="square" lIns="0" tIns="0" rIns="0" bIns="0" anchor="t" anchorCtr="0" upright="1">
                          <a:noAutofit/>
                        </wps:bodyPr>
                      </wps:wsp>
                      <wps:wsp>
                        <wps:cNvPr id="17534" name="任意多边形 1721"/>
                        <wps:cNvSpPr>
                          <a:spLocks/>
                        </wps:cNvSpPr>
                        <wps:spPr bwMode="auto">
                          <a:xfrm>
                            <a:off x="3295650" y="1945640"/>
                            <a:ext cx="533400" cy="25400"/>
                          </a:xfrm>
                          <a:custGeom>
                            <a:avLst/>
                            <a:gdLst>
                              <a:gd name="T0" fmla="*/ 9454 w 6094"/>
                              <a:gd name="T1" fmla="*/ 10795 h 120"/>
                              <a:gd name="T2" fmla="*/ 524080 w 6094"/>
                              <a:gd name="T3" fmla="*/ 10795 h 120"/>
                              <a:gd name="T4" fmla="*/ 524080 w 6094"/>
                              <a:gd name="T5" fmla="*/ 14605 h 120"/>
                              <a:gd name="T6" fmla="*/ 9454 w 6094"/>
                              <a:gd name="T7" fmla="*/ 14605 h 120"/>
                              <a:gd name="T8" fmla="*/ 9454 w 6094"/>
                              <a:gd name="T9" fmla="*/ 10795 h 120"/>
                              <a:gd name="T10" fmla="*/ 10504 w 6094"/>
                              <a:gd name="T11" fmla="*/ 25400 h 120"/>
                              <a:gd name="T12" fmla="*/ 0 w 6094"/>
                              <a:gd name="T13" fmla="*/ 12700 h 120"/>
                              <a:gd name="T14" fmla="*/ 10504 w 6094"/>
                              <a:gd name="T15" fmla="*/ 0 h 120"/>
                              <a:gd name="T16" fmla="*/ 10504 w 6094"/>
                              <a:gd name="T17" fmla="*/ 25400 h 120"/>
                              <a:gd name="T18" fmla="*/ 522942 w 6094"/>
                              <a:gd name="T19" fmla="*/ 0 h 120"/>
                              <a:gd name="T20" fmla="*/ 533446 w 6094"/>
                              <a:gd name="T21" fmla="*/ 12700 h 120"/>
                              <a:gd name="T22" fmla="*/ 522942 w 6094"/>
                              <a:gd name="T23" fmla="*/ 25400 h 120"/>
                              <a:gd name="T24" fmla="*/ 52294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27DD6FEE" id="Canvas 17535" o:spid="_x0000_s1026" editas="canvas" style="width:462.7pt;height:257.65pt;mso-position-horizontal-relative:char;mso-position-vertical-relative:line" coordsize="58762,32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762;height:32721;visibility:visible;mso-wrap-style:square">
                  <v:fill o:detectmouseclick="t"/>
                  <v:path o:connecttype="none"/>
                </v:shape>
                <v:rect id="矩形 1720" o:spid="_x0000_s1028" style="position:absolute;left:6965;top:21209;width:3893;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" filled="f" stroked="f">
                  <v:textbox inset="0,0,0,0">
                    <w:txbxContent>
                      <w:p w14:paraId="728D2B8A" w14:textId="77777777" w:rsidR="000D6FF8" w:rsidRPr="00C440B7" w:rsidRDefault="000D6FF8" w:rsidP="000D6FF8">
                        <w:proofErr w:type="spellStart"/>
                        <w:proofErr w:type="gramStart"/>
                        <w:r w:rsidRPr="00C440B7">
                          <w:rPr>
                            <w:rFonts w:eastAsia="宋体"/>
                          </w:rPr>
                          <w:t>FC,block</w:t>
                        </w:r>
                        <w:proofErr w:type="spellEnd"/>
                        <w:proofErr w:type="gramEnd"/>
                        <w:r w:rsidRPr="00C440B7">
                          <w:rPr>
                            <w:rFonts w:eastAsia="宋体"/>
                          </w:rPr>
                          <w:t xml:space="preserve"> 1,low</w:t>
                        </w:r>
                      </w:p>
                    </w:txbxContent>
                  </v:textbox>
                </v:rect>
                <v:shape id="任意多边形 1721" o:spid="_x0000_s1029" style="position:absolute;left:32956;top:19456;width:5334;height:254;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" path="m108,51r5879,l5987,69,108,69r,-18xm120,120l,60,120,r,120xm5974,r120,60l5974,120,5974,xe" fillcolor="black" strokeweight=".1pt">
                  <v:stroke joinstyle="bevel"/>
                  <v:path arrowok="t" o:connecttype="custom" o:connectlocs="827496,2284942;45872050,2284942;45872050,3091392;827496,3091392;827496,2284942;919402,5376333;0,2688167;919402,0;919402,5376333;45772442,0;46691844,2688167;45772442,5376333;45772442,0" o:connectangles="0,0,0,0,0,0,0,0,0,0,0,0,0"/>
                </v:shape>
                <w10:anchorlock/>
              </v:group>
            </w:pict>
          </mc:Fallback>
        </mc:AlternateContent>
      </w:r>
      <w:r w:rsidRPr="00F95B02">
        <w:rPr>
          <w:noProof/>
        </w:rPr>
        <mc:AlternateContent>
          <mc:Choice Requires="wps">
            <w:drawing>
              <wp:anchor distT="0" distB="0" distL="114300" distR="114300" simplePos="0" relativeHeight="251714560" behindDoc="0" locked="0" layoutInCell="1" allowOverlap="1" wp14:anchorId="4356EDBD" wp14:editId="78EB3BE8">
                <wp:simplePos x="0" y="0"/>
                <wp:positionH relativeFrom="column">
                  <wp:posOffset>-38100</wp:posOffset>
                </wp:positionH>
                <wp:positionV relativeFrom="paragraph">
                  <wp:posOffset>1992630</wp:posOffset>
                </wp:positionV>
                <wp:extent cx="540385" cy="36195"/>
                <wp:effectExtent l="0" t="0" r="0" b="1905"/>
                <wp:wrapNone/>
                <wp:docPr id="17532" name="Freeform: Shape 17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85" cy="36195"/>
                        </a:xfrm>
                        <a:custGeom>
                          <a:avLst/>
                          <a:gdLst>
                            <a:gd name="T0" fmla="*/ 9577 w 6094"/>
                            <a:gd name="T1" fmla="*/ 15383 h 120"/>
                            <a:gd name="T2" fmla="*/ 530897 w 6094"/>
                            <a:gd name="T3" fmla="*/ 15383 h 120"/>
                            <a:gd name="T4" fmla="*/ 530897 w 6094"/>
                            <a:gd name="T5" fmla="*/ 20812 h 120"/>
                            <a:gd name="T6" fmla="*/ 9577 w 6094"/>
                            <a:gd name="T7" fmla="*/ 20812 h 120"/>
                            <a:gd name="T8" fmla="*/ 9577 w 6094"/>
                            <a:gd name="T9" fmla="*/ 15383 h 120"/>
                            <a:gd name="T10" fmla="*/ 10641 w 6094"/>
                            <a:gd name="T11" fmla="*/ 36195 h 120"/>
                            <a:gd name="T12" fmla="*/ 0 w 6094"/>
                            <a:gd name="T13" fmla="*/ 18098 h 120"/>
                            <a:gd name="T14" fmla="*/ 10641 w 6094"/>
                            <a:gd name="T15" fmla="*/ 0 h 120"/>
                            <a:gd name="T16" fmla="*/ 10641 w 6094"/>
                            <a:gd name="T17" fmla="*/ 36195 h 120"/>
                            <a:gd name="T18" fmla="*/ 529744 w 6094"/>
                            <a:gd name="T19" fmla="*/ 0 h 120"/>
                            <a:gd name="T20" fmla="*/ 540385 w 6094"/>
                            <a:gd name="T21" fmla="*/ 18098 h 120"/>
                            <a:gd name="T22" fmla="*/ 529744 w 6094"/>
                            <a:gd name="T23" fmla="*/ 36195 h 120"/>
                            <a:gd name="T24" fmla="*/ 52974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204A7" id="Freeform: Shape 17532" o:spid="_x0000_s1026" style="position:absolute;left:0;text-align:left;margin-left:-3pt;margin-top:156.9pt;width:42.55pt;height:2.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" path="m108,51r5879,l5987,69,108,69r,-18xm120,120l,60,120,r,120xm5974,r120,60l5974,120,5974,xe" fillcolor="black" strokeweight=".1pt">
                <v:stroke joinstyle="bevel"/>
                <v:path arrowok="t" o:connecttype="custom" o:connectlocs="849240,4639897;47077252,4639897;47077252,6277420;849240,6277420;849240,4639897;943590,10917317;0,5458809;943590,0;943590,10917317;46975010,0;47918600,5458809;46975010,10917317;46975010,0" o:connectangles="0,0,0,0,0,0,0,0,0,0,0,0,0"/>
              </v:shape>
            </w:pict>
          </mc:Fallback>
        </mc:AlternateContent>
      </w:r>
      <w:r w:rsidRPr="00F95B02">
        <w:rPr>
          <w:noProof/>
        </w:rPr>
        <mc:AlternateContent>
          <mc:Choice Requires="wps">
            <w:drawing>
              <wp:anchor distT="0" distB="0" distL="114300" distR="114300" simplePos="0" relativeHeight="251723776" behindDoc="0" locked="0" layoutInCell="1" allowOverlap="1" wp14:anchorId="736621B9" wp14:editId="3028AC85">
                <wp:simplePos x="0" y="0"/>
                <wp:positionH relativeFrom="column">
                  <wp:posOffset>210185</wp:posOffset>
                </wp:positionH>
                <wp:positionV relativeFrom="paragraph">
                  <wp:posOffset>121285</wp:posOffset>
                </wp:positionV>
                <wp:extent cx="2609850" cy="117475"/>
                <wp:effectExtent l="0" t="0" r="0" b="0"/>
                <wp:wrapNone/>
                <wp:docPr id="17531" name="Rectangle 175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A6AA1"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宋体" w:hAnsi="Arial" w:cs="Arial"/>
                                <w:b/>
                                <w:bCs/>
                                <w:color w:val="000000"/>
                                <w:sz w:val="12"/>
                                <w:szCs w:val="12"/>
                              </w:rPr>
                              <w:t>,</w:t>
                            </w:r>
                            <w:r>
                              <w:rPr>
                                <w:rFonts w:ascii="Arial" w:eastAsia="宋体" w:hAnsi="Arial" w:cs="Arial"/>
                                <w:b/>
                                <w:bCs/>
                                <w:color w:val="000000"/>
                                <w:sz w:val="18"/>
                                <w:szCs w:val="18"/>
                              </w:rPr>
                              <w:t xml:space="preserve"> </w:t>
                            </w:r>
                            <w:r>
                              <w:rPr>
                                <w:rFonts w:ascii="Arial" w:eastAsia="宋体" w:hAnsi="Arial" w:cs="Arial"/>
                                <w:b/>
                                <w:bCs/>
                                <w:color w:val="000000"/>
                                <w:sz w:val="12"/>
                                <w:szCs w:val="12"/>
                              </w:rPr>
                              <w:t>BW</w:t>
                            </w:r>
                            <w:r>
                              <w:rPr>
                                <w:rFonts w:ascii="Arial" w:eastAsia="宋体" w:hAnsi="Arial" w:cs="Arial"/>
                                <w:b/>
                                <w:bCs/>
                                <w:color w:val="000000"/>
                                <w:sz w:val="12"/>
                                <w:szCs w:val="12"/>
                                <w:vertAlign w:val="subscript"/>
                              </w:rPr>
                              <w:t>Channel,block</w:t>
                            </w:r>
                            <w:r>
                              <w:rPr>
                                <w:rFonts w:ascii="Arial" w:eastAsia="MS PGothic" w:hAnsi="Arial" w:cs="Arial"/>
                                <w:b/>
                                <w:bCs/>
                                <w:color w:val="000000"/>
                                <w:sz w:val="12"/>
                                <w:szCs w:val="12"/>
                              </w:rPr>
                              <w:t>[MHz]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6621B9" id="Rectangle 17531" o:spid="_x0000_s1030" style="position:absolute;left:0;text-align:left;margin-left:16.55pt;margin-top:9.55pt;width:205.5pt;height:9.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" filled="f" stroked="f">
                <v:textbox inset="0,0,0,0">
                  <w:txbxContent>
                    <w:p w14:paraId="350A6AA1"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宋体" w:hAnsi="Arial" w:cs="Arial"/>
                          <w:b/>
                          <w:bCs/>
                          <w:color w:val="000000"/>
                          <w:sz w:val="12"/>
                          <w:szCs w:val="12"/>
                        </w:rPr>
                        <w:t>,</w:t>
                      </w:r>
                      <w:r>
                        <w:rPr>
                          <w:rFonts w:ascii="Arial" w:eastAsia="宋体" w:hAnsi="Arial" w:cs="Arial"/>
                          <w:b/>
                          <w:bCs/>
                          <w:color w:val="000000"/>
                          <w:sz w:val="18"/>
                          <w:szCs w:val="18"/>
                        </w:rPr>
                        <w:t xml:space="preserve"> </w:t>
                      </w:r>
                      <w:proofErr w:type="spellStart"/>
                      <w:proofErr w:type="gramStart"/>
                      <w:r>
                        <w:rPr>
                          <w:rFonts w:ascii="Arial" w:eastAsia="宋体" w:hAnsi="Arial" w:cs="Arial"/>
                          <w:b/>
                          <w:bCs/>
                          <w:color w:val="000000"/>
                          <w:sz w:val="12"/>
                          <w:szCs w:val="12"/>
                        </w:rPr>
                        <w:t>BW</w:t>
                      </w:r>
                      <w:r>
                        <w:rPr>
                          <w:rFonts w:ascii="Arial" w:eastAsia="宋体" w:hAnsi="Arial" w:cs="Arial"/>
                          <w:b/>
                          <w:bCs/>
                          <w:color w:val="000000"/>
                          <w:sz w:val="12"/>
                          <w:szCs w:val="12"/>
                          <w:vertAlign w:val="subscript"/>
                        </w:rPr>
                        <w:t>Channel,block</w:t>
                      </w:r>
                      <w:proofErr w:type="spellEnd"/>
                      <w:proofErr w:type="gramEnd"/>
                      <w:r>
                        <w:rPr>
                          <w:rFonts w:ascii="Arial" w:eastAsia="MS PGothic" w:hAnsi="Arial" w:cs="Arial"/>
                          <w:b/>
                          <w:bCs/>
                          <w:color w:val="000000"/>
                          <w:sz w:val="12"/>
                          <w:szCs w:val="12"/>
                        </w:rPr>
                        <w:t>[MHz]</w:t>
                      </w:r>
                    </w:p>
                  </w:txbxContent>
                </v:textbox>
              </v:rect>
            </w:pict>
          </mc:Fallback>
        </mc:AlternateContent>
      </w:r>
      <w:r w:rsidRPr="00F95B02">
        <w:rPr>
          <w:noProof/>
        </w:rPr>
        <mc:AlternateContent>
          <mc:Choice Requires="wps">
            <w:drawing>
              <wp:anchor distT="0" distB="0" distL="114300" distR="114300" simplePos="0" relativeHeight="251767808" behindDoc="0" locked="0" layoutInCell="1" allowOverlap="1" wp14:anchorId="236F3CF7" wp14:editId="7D82909D">
                <wp:simplePos x="0" y="0"/>
                <wp:positionH relativeFrom="column">
                  <wp:posOffset>3408045</wp:posOffset>
                </wp:positionH>
                <wp:positionV relativeFrom="paragraph">
                  <wp:posOffset>290195</wp:posOffset>
                </wp:positionV>
                <wp:extent cx="3175" cy="1797685"/>
                <wp:effectExtent l="0" t="0" r="15875" b="12065"/>
                <wp:wrapNone/>
                <wp:docPr id="17530" name="Straight Connector 175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976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FEE95C" id="Straight Connector 17530" o:spid="_x0000_s1026" style="position:absolute;left:0;text-align:left;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5pt,22.85pt" to="268.6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" strokeweight="1.5pt">
                <v:stroke dashstyle="1 1" endcap="round"/>
              </v:line>
            </w:pict>
          </mc:Fallback>
        </mc:AlternateContent>
      </w:r>
      <w:r w:rsidRPr="00F95B02">
        <w:rPr>
          <w:noProof/>
        </w:rPr>
        <mc:AlternateContent>
          <mc:Choice Requires="wps">
            <w:drawing>
              <wp:anchor distT="0" distB="0" distL="114300" distR="114300" simplePos="0" relativeHeight="251672576" behindDoc="0" locked="0" layoutInCell="1" allowOverlap="1" wp14:anchorId="14F2E2C8" wp14:editId="44F2BCFE">
                <wp:simplePos x="0" y="0"/>
                <wp:positionH relativeFrom="column">
                  <wp:posOffset>-44450</wp:posOffset>
                </wp:positionH>
                <wp:positionV relativeFrom="paragraph">
                  <wp:posOffset>264795</wp:posOffset>
                </wp:positionV>
                <wp:extent cx="2540" cy="1814195"/>
                <wp:effectExtent l="0" t="0" r="16510" b="14605"/>
                <wp:wrapNone/>
                <wp:docPr id="17529" name="Straight Connector 175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181419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155AB7" id="Straight Connector 17529" o:spid="_x0000_s1026" style="position:absolute;left:0;text-align:lef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0.85pt" to="-3.3pt,1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" strokeweight="1.5pt">
                <v:stroke dashstyle="1 1" endcap="round"/>
              </v:line>
            </w:pict>
          </mc:Fallback>
        </mc:AlternateContent>
      </w:r>
      <w:r w:rsidRPr="00F95B02">
        <w:rPr>
          <w:noProof/>
        </w:rPr>
        <mc:AlternateContent>
          <mc:Choice Requires="wps">
            <w:drawing>
              <wp:anchor distT="0" distB="0" distL="114300" distR="114300" simplePos="0" relativeHeight="251725824" behindDoc="0" locked="0" layoutInCell="1" allowOverlap="1" wp14:anchorId="2F4927CD" wp14:editId="2488C0E9">
                <wp:simplePos x="0" y="0"/>
                <wp:positionH relativeFrom="column">
                  <wp:posOffset>-223520</wp:posOffset>
                </wp:positionH>
                <wp:positionV relativeFrom="paragraph">
                  <wp:posOffset>2111375</wp:posOffset>
                </wp:positionV>
                <wp:extent cx="541020" cy="133985"/>
                <wp:effectExtent l="0" t="0" r="0" b="0"/>
                <wp:wrapNone/>
                <wp:docPr id="17528" name="Rectangle 175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E7D71"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1,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927CD" id="Rectangle 17528" o:spid="_x0000_s1031" style="position:absolute;left:0;text-align:left;margin-left:-17.6pt;margin-top:166.25pt;width:42.6pt;height:10.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" filled="f" stroked="f">
                <v:textbox inset="0,0,0,0">
                  <w:txbxContent>
                    <w:p w14:paraId="5C7E7D71" w14:textId="77777777" w:rsidR="000D6FF8" w:rsidRDefault="000D6FF8" w:rsidP="000D6FF8">
                      <w:pPr>
                        <w:autoSpaceDE w:val="0"/>
                        <w:autoSpaceDN w:val="0"/>
                        <w:adjustRightInd w:val="0"/>
                        <w:jc w:val="center"/>
                        <w:rPr>
                          <w:rFonts w:ascii="Arial" w:hAnsi="Arial" w:cs="Arial"/>
                          <w:color w:val="000000"/>
                          <w:sz w:val="36"/>
                          <w:szCs w:val="36"/>
                        </w:rPr>
                      </w:pPr>
                      <w:proofErr w:type="spellStart"/>
                      <w:proofErr w:type="gramStart"/>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w:t>
                      </w:r>
                      <w:proofErr w:type="spellEnd"/>
                      <w:proofErr w:type="gramEnd"/>
                      <w:r>
                        <w:rPr>
                          <w:rFonts w:ascii="Arial" w:eastAsia="宋体" w:hAnsi="Arial" w:cs="Arial"/>
                          <w:b/>
                          <w:bCs/>
                          <w:color w:val="000000"/>
                          <w:sz w:val="12"/>
                          <w:szCs w:val="12"/>
                          <w:vertAlign w:val="subscript"/>
                        </w:rPr>
                        <w:t xml:space="preserve"> 1, low</w:t>
                      </w:r>
                    </w:p>
                  </w:txbxContent>
                </v:textbox>
              </v:rect>
            </w:pict>
          </mc:Fallback>
        </mc:AlternateContent>
      </w:r>
      <w:r w:rsidRPr="00F95B02">
        <w:rPr>
          <w:noProof/>
        </w:rPr>
        <mc:AlternateContent>
          <mc:Choice Requires="wps">
            <w:drawing>
              <wp:anchor distT="0" distB="0" distL="114300" distR="114300" simplePos="0" relativeHeight="251820032" behindDoc="0" locked="0" layoutInCell="1" allowOverlap="1" wp14:anchorId="2D5D7187" wp14:editId="74D91B6F">
                <wp:simplePos x="0" y="0"/>
                <wp:positionH relativeFrom="column">
                  <wp:posOffset>3175635</wp:posOffset>
                </wp:positionH>
                <wp:positionV relativeFrom="paragraph">
                  <wp:posOffset>2127885</wp:posOffset>
                </wp:positionV>
                <wp:extent cx="545465" cy="149225"/>
                <wp:effectExtent l="0" t="0" r="0" b="0"/>
                <wp:wrapNone/>
                <wp:docPr id="17527" name="Rectangle 17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5386E"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n,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5D7187" id="Rectangle 17527" o:spid="_x0000_s1032" style="position:absolute;left:0;text-align:left;margin-left:250.05pt;margin-top:167.55pt;width:42.95pt;height:11.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" filled="f" stroked="f">
                <v:textbox inset="0,0,0,0">
                  <w:txbxContent>
                    <w:p w14:paraId="26C5386E" w14:textId="77777777" w:rsidR="000D6FF8" w:rsidRDefault="000D6FF8" w:rsidP="000D6FF8">
                      <w:pPr>
                        <w:autoSpaceDE w:val="0"/>
                        <w:autoSpaceDN w:val="0"/>
                        <w:adjustRightInd w:val="0"/>
                        <w:jc w:val="center"/>
                        <w:rPr>
                          <w:rFonts w:ascii="Arial" w:hAnsi="Arial" w:cs="Arial"/>
                          <w:color w:val="000000"/>
                          <w:sz w:val="36"/>
                          <w:szCs w:val="36"/>
                        </w:rPr>
                      </w:pPr>
                      <w:proofErr w:type="spellStart"/>
                      <w:proofErr w:type="gramStart"/>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w:t>
                      </w:r>
                      <w:proofErr w:type="spellEnd"/>
                      <w:proofErr w:type="gramEnd"/>
                      <w:r>
                        <w:rPr>
                          <w:rFonts w:ascii="Arial" w:eastAsia="宋体" w:hAnsi="Arial" w:cs="Arial"/>
                          <w:b/>
                          <w:bCs/>
                          <w:color w:val="000000"/>
                          <w:sz w:val="12"/>
                          <w:szCs w:val="12"/>
                          <w:vertAlign w:val="subscript"/>
                        </w:rPr>
                        <w:t xml:space="preserve"> n, low</w:t>
                      </w:r>
                    </w:p>
                  </w:txbxContent>
                </v:textbox>
              </v:rect>
            </w:pict>
          </mc:Fallback>
        </mc:AlternateContent>
      </w:r>
      <w:r w:rsidRPr="00F95B02">
        <w:rPr>
          <w:noProof/>
        </w:rPr>
        <mc:AlternateContent>
          <mc:Choice Requires="wps">
            <w:drawing>
              <wp:anchor distT="0" distB="0" distL="114300" distR="114300" simplePos="0" relativeHeight="251809792" behindDoc="0" locked="0" layoutInCell="1" allowOverlap="1" wp14:anchorId="47FE77E5" wp14:editId="084A6EBA">
                <wp:simplePos x="0" y="0"/>
                <wp:positionH relativeFrom="column">
                  <wp:posOffset>5513705</wp:posOffset>
                </wp:positionH>
                <wp:positionV relativeFrom="paragraph">
                  <wp:posOffset>2114550</wp:posOffset>
                </wp:positionV>
                <wp:extent cx="574040" cy="202565"/>
                <wp:effectExtent l="0" t="0" r="0" b="0"/>
                <wp:wrapNone/>
                <wp:docPr id="17526" name="Rectangle 175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E6F90"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E77E5" id="Rectangle 17526" o:spid="_x0000_s1033" style="position:absolute;left:0;text-align:left;margin-left:434.15pt;margin-top:166.5pt;width:45.2pt;height:15.9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" filled="f" stroked="f">
                <v:textbox inset="0,0,0,0">
                  <w:txbxContent>
                    <w:p w14:paraId="218E6F90" w14:textId="77777777" w:rsidR="000D6FF8" w:rsidRDefault="000D6FF8" w:rsidP="000D6FF8">
                      <w:pPr>
                        <w:autoSpaceDE w:val="0"/>
                        <w:autoSpaceDN w:val="0"/>
                        <w:adjustRightInd w:val="0"/>
                        <w:jc w:val="center"/>
                        <w:rPr>
                          <w:rFonts w:ascii="Arial" w:hAnsi="Arial" w:cs="Arial"/>
                          <w:color w:val="000000"/>
                          <w:sz w:val="36"/>
                          <w:szCs w:val="36"/>
                        </w:rPr>
                      </w:pPr>
                      <w:proofErr w:type="spellStart"/>
                      <w:proofErr w:type="gramStart"/>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w:t>
                      </w:r>
                      <w:proofErr w:type="spellEnd"/>
                      <w:proofErr w:type="gramEnd"/>
                      <w:r>
                        <w:rPr>
                          <w:rFonts w:ascii="Arial" w:eastAsia="宋体" w:hAnsi="Arial" w:cs="Arial"/>
                          <w:b/>
                          <w:bCs/>
                          <w:color w:val="000000"/>
                          <w:sz w:val="12"/>
                          <w:szCs w:val="12"/>
                          <w:vertAlign w:val="subscript"/>
                        </w:rPr>
                        <w:t xml:space="preserve"> </w:t>
                      </w:r>
                      <w:proofErr w:type="spellStart"/>
                      <w:r>
                        <w:rPr>
                          <w:rFonts w:ascii="Arial" w:eastAsia="宋体" w:hAnsi="Arial" w:cs="Arial"/>
                          <w:b/>
                          <w:bCs/>
                          <w:color w:val="000000"/>
                          <w:sz w:val="12"/>
                          <w:szCs w:val="12"/>
                          <w:vertAlign w:val="subscript"/>
                        </w:rPr>
                        <w:t>n,high</w:t>
                      </w:r>
                      <w:proofErr w:type="spellEnd"/>
                    </w:p>
                  </w:txbxContent>
                </v:textbox>
              </v:rect>
            </w:pict>
          </mc:Fallback>
        </mc:AlternateContent>
      </w:r>
      <w:r w:rsidRPr="00F95B02">
        <w:rPr>
          <w:noProof/>
        </w:rPr>
        <mc:AlternateContent>
          <mc:Choice Requires="wps">
            <w:drawing>
              <wp:anchor distT="0" distB="0" distL="114300" distR="114300" simplePos="0" relativeHeight="251715584" behindDoc="0" locked="0" layoutInCell="1" allowOverlap="1" wp14:anchorId="2A868394" wp14:editId="05728C7A">
                <wp:simplePos x="0" y="0"/>
                <wp:positionH relativeFrom="column">
                  <wp:posOffset>2083435</wp:posOffset>
                </wp:positionH>
                <wp:positionV relativeFrom="paragraph">
                  <wp:posOffset>2124710</wp:posOffset>
                </wp:positionV>
                <wp:extent cx="534670" cy="312420"/>
                <wp:effectExtent l="0" t="0" r="0" b="0"/>
                <wp:wrapNone/>
                <wp:docPr id="17525" name="Rectangle 175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174E1"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868394" id="Rectangle 17525" o:spid="_x0000_s1034" style="position:absolute;left:0;text-align:left;margin-left:164.05pt;margin-top:167.3pt;width:42.1pt;height:24.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" filled="f" stroked="f">
                <v:textbox inset="0,0,0,0">
                  <w:txbxContent>
                    <w:p w14:paraId="60B174E1" w14:textId="77777777" w:rsidR="000D6FF8" w:rsidRDefault="000D6FF8" w:rsidP="000D6FF8">
                      <w:pPr>
                        <w:autoSpaceDE w:val="0"/>
                        <w:autoSpaceDN w:val="0"/>
                        <w:adjustRightInd w:val="0"/>
                        <w:jc w:val="center"/>
                        <w:rPr>
                          <w:rFonts w:ascii="Arial" w:hAnsi="Arial" w:cs="Arial"/>
                          <w:color w:val="000000"/>
                          <w:sz w:val="36"/>
                          <w:szCs w:val="36"/>
                        </w:rPr>
                      </w:pPr>
                      <w:proofErr w:type="spellStart"/>
                      <w:proofErr w:type="gramStart"/>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w:t>
                      </w:r>
                      <w:proofErr w:type="spellEnd"/>
                      <w:proofErr w:type="gramEnd"/>
                      <w:r>
                        <w:rPr>
                          <w:rFonts w:ascii="Arial" w:eastAsia="宋体" w:hAnsi="Arial" w:cs="Arial"/>
                          <w:b/>
                          <w:bCs/>
                          <w:color w:val="000000"/>
                          <w:sz w:val="12"/>
                          <w:szCs w:val="12"/>
                          <w:vertAlign w:val="subscript"/>
                        </w:rPr>
                        <w:t xml:space="preserve"> 1,high</w:t>
                      </w:r>
                    </w:p>
                  </w:txbxContent>
                </v:textbox>
              </v:rect>
            </w:pict>
          </mc:Fallback>
        </mc:AlternateContent>
      </w:r>
      <w:r w:rsidRPr="00F95B02">
        <w:rPr>
          <w:noProof/>
        </w:rPr>
        <mc:AlternateContent>
          <mc:Choice Requires="wps">
            <w:drawing>
              <wp:anchor distT="0" distB="0" distL="114300" distR="114300" simplePos="0" relativeHeight="251748352" behindDoc="0" locked="0" layoutInCell="1" allowOverlap="1" wp14:anchorId="1683D148" wp14:editId="5A006A08">
                <wp:simplePos x="0" y="0"/>
                <wp:positionH relativeFrom="column">
                  <wp:posOffset>4533265</wp:posOffset>
                </wp:positionH>
                <wp:positionV relativeFrom="paragraph">
                  <wp:posOffset>2727325</wp:posOffset>
                </wp:positionV>
                <wp:extent cx="936625" cy="226695"/>
                <wp:effectExtent l="0" t="0" r="0" b="0"/>
                <wp:wrapNone/>
                <wp:docPr id="17524" name="Text Box 17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2266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4B0EB" w14:textId="77777777" w:rsidR="000D6FF8" w:rsidRDefault="000D6FF8" w:rsidP="000D6FF8">
                            <w:pPr>
                              <w:autoSpaceDE w:val="0"/>
                              <w:autoSpaceDN w:val="0"/>
                              <w:adjustRightInd w:val="0"/>
                              <w:rPr>
                                <w:rFonts w:ascii="Arial" w:cs="Arial"/>
                                <w:color w:val="000000"/>
                                <w:sz w:val="18"/>
                                <w:szCs w:val="18"/>
                              </w:rPr>
                            </w:pPr>
                            <w:r>
                              <w:rPr>
                                <w:rFonts w:ascii="Arial" w:cs="Arial"/>
                                <w:color w:val="000000"/>
                                <w:sz w:val="18"/>
                                <w:szCs w:val="18"/>
                              </w:rPr>
                              <w:t>Sub block n</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type w14:anchorId="1683D148" id="_x0000_t202" coordsize="21600,21600" o:spt="202" path="m,l,21600r21600,l21600,xe">
                <v:stroke joinstyle="miter"/>
                <v:path gradientshapeok="t" o:connecttype="rect"/>
              </v:shapetype>
              <v:shape id="Text Box 17524" o:spid="_x0000_s1035" type="#_x0000_t202" style="position:absolute;left:0;text-align:left;margin-left:356.95pt;margin-top:214.75pt;width:73.75pt;height:17.8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" filled="f" fillcolor="#bbe0e3" stroked="f">
                <v:textbox>
                  <w:txbxContent>
                    <w:p w14:paraId="5FE4B0EB" w14:textId="77777777" w:rsidR="000D6FF8" w:rsidRDefault="000D6FF8" w:rsidP="000D6FF8">
                      <w:pPr>
                        <w:autoSpaceDE w:val="0"/>
                        <w:autoSpaceDN w:val="0"/>
                        <w:adjustRightInd w:val="0"/>
                        <w:rPr>
                          <w:rFonts w:ascii="Arial" w:cs="Arial"/>
                          <w:color w:val="000000"/>
                          <w:sz w:val="18"/>
                          <w:szCs w:val="18"/>
                        </w:rPr>
                      </w:pPr>
                      <w:r>
                        <w:rPr>
                          <w:rFonts w:ascii="Arial" w:cs="Arial"/>
                          <w:color w:val="000000"/>
                          <w:sz w:val="18"/>
                          <w:szCs w:val="18"/>
                        </w:rPr>
                        <w:t>Sub block n</w:t>
                      </w:r>
                    </w:p>
                  </w:txbxContent>
                </v:textbox>
              </v:shape>
            </w:pict>
          </mc:Fallback>
        </mc:AlternateContent>
      </w:r>
      <w:r w:rsidRPr="00F95B02">
        <w:rPr>
          <w:noProof/>
        </w:rPr>
        <mc:AlternateContent>
          <mc:Choice Requires="wps">
            <w:drawing>
              <wp:anchor distT="0" distB="0" distL="114300" distR="114300" simplePos="0" relativeHeight="251749376" behindDoc="0" locked="0" layoutInCell="1" allowOverlap="1" wp14:anchorId="5CF09B8E" wp14:editId="158C90F2">
                <wp:simplePos x="0" y="0"/>
                <wp:positionH relativeFrom="column">
                  <wp:posOffset>1079500</wp:posOffset>
                </wp:positionH>
                <wp:positionV relativeFrom="paragraph">
                  <wp:posOffset>2701925</wp:posOffset>
                </wp:positionV>
                <wp:extent cx="1037590" cy="201295"/>
                <wp:effectExtent l="0" t="0" r="0" b="0"/>
                <wp:wrapNone/>
                <wp:docPr id="17523" name="Text Box 17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EFFD3" w14:textId="77777777" w:rsidR="000D6FF8" w:rsidRDefault="000D6FF8" w:rsidP="000D6FF8">
                            <w:pPr>
                              <w:autoSpaceDE w:val="0"/>
                              <w:autoSpaceDN w:val="0"/>
                              <w:adjustRightInd w:val="0"/>
                              <w:rPr>
                                <w:rFonts w:ascii="Arial" w:cs="Arial"/>
                                <w:color w:val="000000"/>
                                <w:sz w:val="18"/>
                                <w:szCs w:val="18"/>
                              </w:rPr>
                            </w:pPr>
                            <w:r>
                              <w:rPr>
                                <w:rFonts w:ascii="Arial" w:cs="Arial"/>
                                <w:color w:val="000000"/>
                                <w:sz w:val="18"/>
                                <w:szCs w:val="18"/>
                              </w:rPr>
                              <w:t>Sub block 1</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5CF09B8E" id="Text Box 17523" o:spid="_x0000_s1036" type="#_x0000_t202" style="position:absolute;left:0;text-align:left;margin-left:85pt;margin-top:212.75pt;width:81.7pt;height:15.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" filled="f" fillcolor="#bbe0e3" stroked="f">
                <v:textbox>
                  <w:txbxContent>
                    <w:p w14:paraId="0F1EFFD3" w14:textId="77777777" w:rsidR="000D6FF8" w:rsidRDefault="000D6FF8" w:rsidP="000D6FF8">
                      <w:pPr>
                        <w:autoSpaceDE w:val="0"/>
                        <w:autoSpaceDN w:val="0"/>
                        <w:adjustRightInd w:val="0"/>
                        <w:rPr>
                          <w:rFonts w:ascii="Arial" w:cs="Arial"/>
                          <w:color w:val="000000"/>
                          <w:sz w:val="18"/>
                          <w:szCs w:val="18"/>
                        </w:rPr>
                      </w:pPr>
                      <w:r>
                        <w:rPr>
                          <w:rFonts w:ascii="Arial" w:cs="Arial"/>
                          <w:color w:val="000000"/>
                          <w:sz w:val="18"/>
                          <w:szCs w:val="18"/>
                        </w:rPr>
                        <w:t>Sub block 1</w:t>
                      </w:r>
                    </w:p>
                  </w:txbxContent>
                </v:textbox>
              </v:shape>
            </w:pict>
          </mc:Fallback>
        </mc:AlternateContent>
      </w:r>
      <w:r w:rsidRPr="00F95B02">
        <w:rPr>
          <w:noProof/>
        </w:rPr>
        <mc:AlternateContent>
          <mc:Choice Requires="wps">
            <w:drawing>
              <wp:anchor distT="0" distB="0" distL="114300" distR="114300" simplePos="0" relativeHeight="251751424" behindDoc="0" locked="0" layoutInCell="1" allowOverlap="1" wp14:anchorId="4CA15F24" wp14:editId="65CBD000">
                <wp:simplePos x="0" y="0"/>
                <wp:positionH relativeFrom="column">
                  <wp:posOffset>2353310</wp:posOffset>
                </wp:positionH>
                <wp:positionV relativeFrom="paragraph">
                  <wp:posOffset>3131185</wp:posOffset>
                </wp:positionV>
                <wp:extent cx="1661795" cy="201295"/>
                <wp:effectExtent l="0" t="0" r="0" b="0"/>
                <wp:wrapNone/>
                <wp:docPr id="17522" name="Text Box 17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D1BCC" w14:textId="77777777" w:rsidR="000D6FF8" w:rsidRDefault="000D6FF8" w:rsidP="000D6FF8">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4CA15F24" id="Text Box 17522" o:spid="_x0000_s1037" type="#_x0000_t202" style="position:absolute;left:0;text-align:left;margin-left:185.3pt;margin-top:246.55pt;width:130.85pt;height:15.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" filled="f" fillcolor="#bbe0e3" stroked="f">
                <v:textbox>
                  <w:txbxContent>
                    <w:p w14:paraId="147D1BCC" w14:textId="77777777" w:rsidR="000D6FF8" w:rsidRDefault="000D6FF8" w:rsidP="000D6FF8">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v:textbox>
              </v:shape>
            </w:pict>
          </mc:Fallback>
        </mc:AlternateContent>
      </w:r>
      <w:r w:rsidRPr="00F95B02">
        <w:rPr>
          <w:noProof/>
        </w:rPr>
        <mc:AlternateContent>
          <mc:Choice Requires="wps">
            <w:drawing>
              <wp:anchor distT="0" distB="0" distL="114300" distR="114300" simplePos="0" relativeHeight="251815936" behindDoc="0" locked="0" layoutInCell="1" allowOverlap="1" wp14:anchorId="56F78DBB" wp14:editId="720510D4">
                <wp:simplePos x="0" y="0"/>
                <wp:positionH relativeFrom="column">
                  <wp:posOffset>5438775</wp:posOffset>
                </wp:positionH>
                <wp:positionV relativeFrom="paragraph">
                  <wp:posOffset>448310</wp:posOffset>
                </wp:positionV>
                <wp:extent cx="776605" cy="475615"/>
                <wp:effectExtent l="0" t="0" r="0" b="0"/>
                <wp:wrapNone/>
                <wp:docPr id="17521" name="Rectangle 175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660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1CD51"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F78DBB" id="Rectangle 17521" o:spid="_x0000_s1038" style="position:absolute;left:0;text-align:left;margin-left:428.25pt;margin-top:35.3pt;width:61.15pt;height:37.4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" filled="f" stroked="f">
                <v:textbox inset="0,0,0,0">
                  <w:txbxContent>
                    <w:p w14:paraId="7E81CD51"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F95B02">
        <w:rPr>
          <w:noProof/>
        </w:rPr>
        <mc:AlternateContent>
          <mc:Choice Requires="wps">
            <w:drawing>
              <wp:anchor distT="0" distB="0" distL="114300" distR="114300" simplePos="0" relativeHeight="251766784" behindDoc="0" locked="0" layoutInCell="1" allowOverlap="1" wp14:anchorId="4763834F" wp14:editId="4FB155ED">
                <wp:simplePos x="0" y="0"/>
                <wp:positionH relativeFrom="column">
                  <wp:posOffset>3593465</wp:posOffset>
                </wp:positionH>
                <wp:positionV relativeFrom="paragraph">
                  <wp:posOffset>459105</wp:posOffset>
                </wp:positionV>
                <wp:extent cx="777875" cy="464185"/>
                <wp:effectExtent l="0" t="0" r="0" b="0"/>
                <wp:wrapNone/>
                <wp:docPr id="17520" name="Rectangle 175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3B711"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r>
                              <w:rPr>
                                <w:rFonts w:ascii="Arial" w:eastAsia="MS PGothic" w:hAnsi="Arial" w:cs="Arial"/>
                                <w:b/>
                                <w:bCs/>
                                <w:color w:val="000000"/>
                                <w:sz w:val="12"/>
                                <w:szCs w:val="12"/>
                              </w:rPr>
                              <w:t>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63834F" id="Rectangle 17520" o:spid="_x0000_s1039" style="position:absolute;left:0;text-align:left;margin-left:282.95pt;margin-top:36.15pt;width:61.25pt;height:36.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" filled="f" stroked="f">
                <v:textbox inset="0,0,0,0">
                  <w:txbxContent>
                    <w:p w14:paraId="4793B711"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proofErr w:type="gramStart"/>
                      <w:r>
                        <w:rPr>
                          <w:rFonts w:ascii="Arial" w:eastAsia="MS PGothic" w:hAnsi="Arial" w:cs="Arial"/>
                          <w:b/>
                          <w:bCs/>
                          <w:color w:val="000000"/>
                          <w:sz w:val="12"/>
                          <w:szCs w:val="12"/>
                        </w:rPr>
                        <w:t>block  [</w:t>
                      </w:r>
                      <w:proofErr w:type="gramEnd"/>
                      <w:r>
                        <w:rPr>
                          <w:rFonts w:ascii="Arial" w:eastAsia="MS PGothic" w:hAnsi="Arial" w:cs="Arial"/>
                          <w:b/>
                          <w:bCs/>
                          <w:color w:val="000000"/>
                          <w:sz w:val="12"/>
                          <w:szCs w:val="12"/>
                        </w:rPr>
                        <w:t>RB]</w:t>
                      </w:r>
                    </w:p>
                  </w:txbxContent>
                </v:textbox>
              </v:rect>
            </w:pict>
          </mc:Fallback>
        </mc:AlternateContent>
      </w:r>
      <w:r w:rsidRPr="00F95B02">
        <w:rPr>
          <w:noProof/>
        </w:rPr>
        <mc:AlternateContent>
          <mc:Choice Requires="wps">
            <w:drawing>
              <wp:anchor distT="0" distB="0" distL="114300" distR="114300" simplePos="0" relativeHeight="251721728" behindDoc="0" locked="0" layoutInCell="1" allowOverlap="1" wp14:anchorId="613A31F9" wp14:editId="109C053C">
                <wp:simplePos x="0" y="0"/>
                <wp:positionH relativeFrom="column">
                  <wp:posOffset>2031365</wp:posOffset>
                </wp:positionH>
                <wp:positionV relativeFrom="paragraph">
                  <wp:posOffset>431165</wp:posOffset>
                </wp:positionV>
                <wp:extent cx="788035" cy="485140"/>
                <wp:effectExtent l="0" t="0" r="0" b="0"/>
                <wp:wrapNone/>
                <wp:docPr id="17519" name="Rectangle 175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035"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55B5"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A31F9" id="Rectangle 17519" o:spid="_x0000_s1040" style="position:absolute;left:0;text-align:left;margin-left:159.95pt;margin-top:33.95pt;width:62.05pt;height:38.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" filled="f" stroked="f">
                <v:textbox inset="0,0,0,0">
                  <w:txbxContent>
                    <w:p w14:paraId="01B155B5"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F95B02">
        <w:rPr>
          <w:noProof/>
        </w:rPr>
        <mc:AlternateContent>
          <mc:Choice Requires="wps">
            <w:drawing>
              <wp:anchor distT="0" distB="0" distL="114300" distR="114300" simplePos="0" relativeHeight="251726848" behindDoc="0" locked="0" layoutInCell="1" allowOverlap="1" wp14:anchorId="4C81983A" wp14:editId="22B9C336">
                <wp:simplePos x="0" y="0"/>
                <wp:positionH relativeFrom="column">
                  <wp:posOffset>2618740</wp:posOffset>
                </wp:positionH>
                <wp:positionV relativeFrom="paragraph">
                  <wp:posOffset>2127885</wp:posOffset>
                </wp:positionV>
                <wp:extent cx="594360" cy="140335"/>
                <wp:effectExtent l="0" t="0" r="0" b="0"/>
                <wp:wrapNone/>
                <wp:docPr id="17518" name="Rectangle 175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5DB65"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1983A" id="Rectangle 17518" o:spid="_x0000_s1041" style="position:absolute;left:0;text-align:left;margin-left:206.2pt;margin-top:167.55pt;width:46.8pt;height:11.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" filled="f" stroked="f">
                <v:textbox inset="0,0,0,0">
                  <w:txbxContent>
                    <w:p w14:paraId="0E65DB65" w14:textId="77777777" w:rsidR="000D6FF8" w:rsidRDefault="000D6FF8" w:rsidP="000D6FF8">
                      <w:pPr>
                        <w:autoSpaceDE w:val="0"/>
                        <w:autoSpaceDN w:val="0"/>
                        <w:adjustRightInd w:val="0"/>
                        <w:jc w:val="center"/>
                        <w:rPr>
                          <w:rFonts w:ascii="Arial" w:hAnsi="Arial" w:cs="Arial"/>
                          <w:color w:val="000000"/>
                          <w:sz w:val="36"/>
                          <w:szCs w:val="36"/>
                        </w:rPr>
                      </w:pPr>
                      <w:proofErr w:type="spellStart"/>
                      <w:proofErr w:type="gramStart"/>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w:t>
                      </w:r>
                      <w:proofErr w:type="spellEnd"/>
                      <w:proofErr w:type="gramEnd"/>
                      <w:r>
                        <w:rPr>
                          <w:rFonts w:ascii="Arial" w:eastAsia="宋体" w:hAnsi="Arial" w:cs="Arial"/>
                          <w:b/>
                          <w:bCs/>
                          <w:color w:val="000000"/>
                          <w:sz w:val="12"/>
                          <w:szCs w:val="12"/>
                          <w:vertAlign w:val="subscript"/>
                        </w:rPr>
                        <w:t xml:space="preserve"> 1,high</w:t>
                      </w:r>
                    </w:p>
                  </w:txbxContent>
                </v:textbox>
              </v:rect>
            </w:pict>
          </mc:Fallback>
        </mc:AlternateContent>
      </w:r>
      <w:r w:rsidRPr="00F95B02">
        <w:rPr>
          <w:noProof/>
        </w:rPr>
        <mc:AlternateContent>
          <mc:Choice Requires="wps">
            <w:drawing>
              <wp:anchor distT="0" distB="0" distL="114300" distR="114300" simplePos="0" relativeHeight="251765760" behindDoc="0" locked="0" layoutInCell="1" allowOverlap="1" wp14:anchorId="4B82B5CC" wp14:editId="70854260">
                <wp:simplePos x="0" y="0"/>
                <wp:positionH relativeFrom="column">
                  <wp:posOffset>6228080</wp:posOffset>
                </wp:positionH>
                <wp:positionV relativeFrom="paragraph">
                  <wp:posOffset>413385</wp:posOffset>
                </wp:positionV>
                <wp:extent cx="216535" cy="1196975"/>
                <wp:effectExtent l="0" t="0" r="0" b="0"/>
                <wp:wrapNone/>
                <wp:docPr id="17517" name="Text Box 17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19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DE0DA" w14:textId="77777777" w:rsidR="000D6FF8" w:rsidRDefault="000D6FF8" w:rsidP="000D6FF8">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宋体"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2B5CC" id="Text Box 17517" o:spid="_x0000_s1042" type="#_x0000_t202" style="position:absolute;left:0;text-align:left;margin-left:490.4pt;margin-top:32.55pt;width:17.05pt;height:94.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" filled="f" stroked="f">
                <v:textbox style="layout-flow:vertical-ideographic" inset="0,0,0,0">
                  <w:txbxContent>
                    <w:p w14:paraId="7ADDE0DA" w14:textId="77777777" w:rsidR="000D6FF8" w:rsidRDefault="000D6FF8" w:rsidP="000D6FF8">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宋体"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F95B02">
        <w:rPr>
          <w:noProof/>
        </w:rPr>
        <mc:AlternateContent>
          <mc:Choice Requires="wps">
            <w:drawing>
              <wp:anchor distT="0" distB="0" distL="114300" distR="114300" simplePos="0" relativeHeight="251669504" behindDoc="0" locked="0" layoutInCell="1" allowOverlap="1" wp14:anchorId="435052F6" wp14:editId="7B8B8B65">
                <wp:simplePos x="0" y="0"/>
                <wp:positionH relativeFrom="column">
                  <wp:posOffset>-158750</wp:posOffset>
                </wp:positionH>
                <wp:positionV relativeFrom="paragraph">
                  <wp:posOffset>427355</wp:posOffset>
                </wp:positionV>
                <wp:extent cx="113665" cy="942975"/>
                <wp:effectExtent l="0" t="0" r="0" b="0"/>
                <wp:wrapNone/>
                <wp:docPr id="17516" name="Text Box 17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6B327" w14:textId="77777777" w:rsidR="000D6FF8" w:rsidRDefault="000D6FF8" w:rsidP="000D6FF8">
                            <w:pPr>
                              <w:autoSpaceDE w:val="0"/>
                              <w:autoSpaceDN w:val="0"/>
                              <w:adjustRightInd w:val="0"/>
                              <w:jc w:val="both"/>
                              <w:rPr>
                                <w:rFonts w:ascii="Arial" w:hAnsi="Arial" w:cs="Arial"/>
                                <w:color w:val="000000"/>
                                <w:sz w:val="36"/>
                                <w:szCs w:val="36"/>
                              </w:rPr>
                            </w:pPr>
                            <w:r>
                              <w:rPr>
                                <w:rFonts w:ascii="Arial" w:eastAsia="宋体"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5052F6" id="Text Box 17516" o:spid="_x0000_s1043" type="#_x0000_t202" style="position:absolute;left:0;text-align:left;margin-left:-12.5pt;margin-top:33.65pt;width:8.95pt;height:7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" filled="f" stroked="f">
                <v:textbox style="layout-flow:vertical-ideographic" inset="0,0,0,0">
                  <w:txbxContent>
                    <w:p w14:paraId="2676B327" w14:textId="77777777" w:rsidR="000D6FF8" w:rsidRDefault="000D6FF8" w:rsidP="000D6FF8">
                      <w:pPr>
                        <w:autoSpaceDE w:val="0"/>
                        <w:autoSpaceDN w:val="0"/>
                        <w:adjustRightInd w:val="0"/>
                        <w:jc w:val="both"/>
                        <w:rPr>
                          <w:rFonts w:ascii="Arial" w:hAnsi="Arial" w:cs="Arial"/>
                          <w:color w:val="000000"/>
                          <w:sz w:val="36"/>
                          <w:szCs w:val="36"/>
                        </w:rPr>
                      </w:pPr>
                      <w:r>
                        <w:rPr>
                          <w:rFonts w:ascii="Arial" w:eastAsia="宋体"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F95B02">
        <w:rPr>
          <w:noProof/>
        </w:rPr>
        <mc:AlternateContent>
          <mc:Choice Requires="wps">
            <w:drawing>
              <wp:anchor distT="0" distB="0" distL="114300" distR="114300" simplePos="0" relativeHeight="251764736" behindDoc="0" locked="0" layoutInCell="1" allowOverlap="1" wp14:anchorId="336F8E57" wp14:editId="59B461C4">
                <wp:simplePos x="0" y="0"/>
                <wp:positionH relativeFrom="column">
                  <wp:posOffset>3244215</wp:posOffset>
                </wp:positionH>
                <wp:positionV relativeFrom="paragraph">
                  <wp:posOffset>450850</wp:posOffset>
                </wp:positionV>
                <wp:extent cx="158115" cy="1127125"/>
                <wp:effectExtent l="0" t="0" r="0" b="0"/>
                <wp:wrapNone/>
                <wp:docPr id="17515" name="Text Box 17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127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826BE" w14:textId="77777777" w:rsidR="000D6FF8" w:rsidRDefault="000D6FF8" w:rsidP="000D6FF8">
                            <w:pPr>
                              <w:autoSpaceDE w:val="0"/>
                              <w:autoSpaceDN w:val="0"/>
                              <w:adjustRightInd w:val="0"/>
                              <w:jc w:val="both"/>
                              <w:rPr>
                                <w:rFonts w:ascii="Arial" w:hAnsi="Arial" w:cs="Arial"/>
                                <w:color w:val="000000"/>
                                <w:sz w:val="36"/>
                                <w:szCs w:val="36"/>
                              </w:rPr>
                            </w:pPr>
                            <w:r>
                              <w:rPr>
                                <w:rFonts w:ascii="Arial" w:eastAsia="宋体"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6F8E57" id="Text Box 17515" o:spid="_x0000_s1044" type="#_x0000_t202" style="position:absolute;left:0;text-align:left;margin-left:255.45pt;margin-top:35.5pt;width:12.45pt;height:88.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" filled="f" stroked="f">
                <v:textbox style="layout-flow:vertical-ideographic" inset="0,0,0,0">
                  <w:txbxContent>
                    <w:p w14:paraId="152826BE" w14:textId="77777777" w:rsidR="000D6FF8" w:rsidRDefault="000D6FF8" w:rsidP="000D6FF8">
                      <w:pPr>
                        <w:autoSpaceDE w:val="0"/>
                        <w:autoSpaceDN w:val="0"/>
                        <w:adjustRightInd w:val="0"/>
                        <w:jc w:val="both"/>
                        <w:rPr>
                          <w:rFonts w:ascii="Arial" w:hAnsi="Arial" w:cs="Arial"/>
                          <w:color w:val="000000"/>
                          <w:sz w:val="36"/>
                          <w:szCs w:val="36"/>
                        </w:rPr>
                      </w:pPr>
                      <w:r>
                        <w:rPr>
                          <w:rFonts w:ascii="Arial" w:eastAsia="宋体"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F95B02">
        <w:rPr>
          <w:noProof/>
        </w:rPr>
        <mc:AlternateContent>
          <mc:Choice Requires="wps">
            <w:drawing>
              <wp:anchor distT="0" distB="0" distL="114300" distR="114300" simplePos="0" relativeHeight="251843584" behindDoc="0" locked="0" layoutInCell="1" allowOverlap="1" wp14:anchorId="781784F3" wp14:editId="39545BEF">
                <wp:simplePos x="0" y="0"/>
                <wp:positionH relativeFrom="column">
                  <wp:posOffset>6348730</wp:posOffset>
                </wp:positionH>
                <wp:positionV relativeFrom="paragraph">
                  <wp:posOffset>2345055</wp:posOffset>
                </wp:positionV>
                <wp:extent cx="1905" cy="405765"/>
                <wp:effectExtent l="0" t="0" r="17145" b="13335"/>
                <wp:wrapNone/>
                <wp:docPr id="17514" name="Straight Connector 175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AA3F5" id="Straight Connector 17514" o:spid="_x0000_s1026" style="position:absolute;left:0;text-align:lef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9pt,184.65pt" to="500.05pt,2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" strokeweight="1.5pt">
                <v:stroke dashstyle="1 1"/>
              </v:line>
            </w:pict>
          </mc:Fallback>
        </mc:AlternateContent>
      </w:r>
      <w:r w:rsidRPr="00F95B02">
        <w:rPr>
          <w:noProof/>
        </w:rPr>
        <mc:AlternateContent>
          <mc:Choice Requires="wps">
            <w:drawing>
              <wp:anchor distT="0" distB="0" distL="114300" distR="114300" simplePos="0" relativeHeight="251842560" behindDoc="0" locked="0" layoutInCell="1" allowOverlap="1" wp14:anchorId="7457AAD3" wp14:editId="62415A09">
                <wp:simplePos x="0" y="0"/>
                <wp:positionH relativeFrom="column">
                  <wp:posOffset>3438525</wp:posOffset>
                </wp:positionH>
                <wp:positionV relativeFrom="paragraph">
                  <wp:posOffset>2338070</wp:posOffset>
                </wp:positionV>
                <wp:extent cx="1270" cy="405765"/>
                <wp:effectExtent l="0" t="0" r="17780" b="13335"/>
                <wp:wrapNone/>
                <wp:docPr id="17513" name="Straight Connector 175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7F25B" id="Straight Connector 17513" o:spid="_x0000_s1026" style="position:absolute;left:0;text-align:lef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75pt,184.1pt" to="270.8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" strokeweight="1.5pt">
                <v:stroke dashstyle="1 1"/>
              </v:line>
            </w:pict>
          </mc:Fallback>
        </mc:AlternateContent>
      </w:r>
      <w:r w:rsidRPr="00F95B02">
        <w:rPr>
          <w:noProof/>
        </w:rPr>
        <mc:AlternateContent>
          <mc:Choice Requires="wps">
            <w:drawing>
              <wp:anchor distT="0" distB="0" distL="114300" distR="114300" simplePos="0" relativeHeight="251841536" behindDoc="0" locked="0" layoutInCell="1" allowOverlap="1" wp14:anchorId="0027EF01" wp14:editId="1708A3C7">
                <wp:simplePos x="0" y="0"/>
                <wp:positionH relativeFrom="column">
                  <wp:posOffset>4826635</wp:posOffset>
                </wp:positionH>
                <wp:positionV relativeFrom="paragraph">
                  <wp:posOffset>1242060</wp:posOffset>
                </wp:positionV>
                <wp:extent cx="106045" cy="2874645"/>
                <wp:effectExtent l="6350" t="0" r="0" b="0"/>
                <wp:wrapNone/>
                <wp:docPr id="17512" name="Left Brace 175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06045" cy="2874645"/>
                        </a:xfrm>
                        <a:prstGeom prst="leftBrace">
                          <a:avLst>
                            <a:gd name="adj1" fmla="val 225898"/>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2A1B7A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7512" o:spid="_x0000_s1026" type="#_x0000_t87" style="position:absolute;left:0;text-align:left;margin-left:380.05pt;margin-top:97.8pt;width:8.35pt;height:226.35pt;rotation:-9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" adj=",10804" fillcolor="#bbe0e3"/>
            </w:pict>
          </mc:Fallback>
        </mc:AlternateContent>
      </w:r>
      <w:r w:rsidRPr="00F95B02">
        <w:rPr>
          <w:noProof/>
        </w:rPr>
        <mc:AlternateContent>
          <mc:Choice Requires="wps">
            <w:drawing>
              <wp:anchor distT="0" distB="0" distL="114300" distR="114300" simplePos="0" relativeHeight="251840512" behindDoc="0" locked="0" layoutInCell="1" allowOverlap="1" wp14:anchorId="417FB56D" wp14:editId="5B5FFE47">
                <wp:simplePos x="0" y="0"/>
                <wp:positionH relativeFrom="column">
                  <wp:posOffset>4599305</wp:posOffset>
                </wp:positionH>
                <wp:positionV relativeFrom="paragraph">
                  <wp:posOffset>1105535</wp:posOffset>
                </wp:positionV>
                <wp:extent cx="537845" cy="6985"/>
                <wp:effectExtent l="0" t="0" r="14605" b="12065"/>
                <wp:wrapNone/>
                <wp:docPr id="17511" name="Straight Connector 175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673DC" id="Straight Connector 17511" o:spid="_x0000_s1026" style="position:absolute;left:0;text-align:lef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5pt,87.05pt" to="404.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" strokeweight="1.5pt">
                <v:stroke dashstyle="1 1" endcap="round"/>
              </v:line>
            </w:pict>
          </mc:Fallback>
        </mc:AlternateContent>
      </w:r>
      <w:r w:rsidRPr="00F95B02">
        <w:rPr>
          <w:noProof/>
        </w:rPr>
        <mc:AlternateContent>
          <mc:Choice Requires="wpg">
            <w:drawing>
              <wp:anchor distT="0" distB="0" distL="114300" distR="114300" simplePos="0" relativeHeight="251839488" behindDoc="0" locked="0" layoutInCell="1" allowOverlap="1" wp14:anchorId="0CAADA7D" wp14:editId="118CA815">
                <wp:simplePos x="0" y="0"/>
                <wp:positionH relativeFrom="column">
                  <wp:posOffset>5238750</wp:posOffset>
                </wp:positionH>
                <wp:positionV relativeFrom="paragraph">
                  <wp:posOffset>1132205</wp:posOffset>
                </wp:positionV>
                <wp:extent cx="55245" cy="575310"/>
                <wp:effectExtent l="0" t="0" r="1905" b="0"/>
                <wp:wrapNone/>
                <wp:docPr id="17508" name="Group 175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509" name="任意多边形 17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10" name="任意多边形 174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E237A" id="Group 17508" o:spid="_x0000_s1026" style="position:absolute;left:0;text-align:left;margin-left:412.5pt;margin-top:89.15pt;width:4.35pt;height:45.3pt;z-index:25183948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">
                <v:shape id="任意多边形 174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4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838464" behindDoc="0" locked="0" layoutInCell="1" allowOverlap="1" wp14:anchorId="5C18E9B8" wp14:editId="42CB2B9C">
                <wp:simplePos x="0" y="0"/>
                <wp:positionH relativeFrom="column">
                  <wp:posOffset>4469765</wp:posOffset>
                </wp:positionH>
                <wp:positionV relativeFrom="paragraph">
                  <wp:posOffset>1132205</wp:posOffset>
                </wp:positionV>
                <wp:extent cx="54610" cy="576580"/>
                <wp:effectExtent l="0" t="0" r="2540" b="0"/>
                <wp:wrapNone/>
                <wp:docPr id="17505" name="Group 175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738" y="1687"/>
                          <a:chExt cx="242" cy="1684"/>
                        </a:xfrm>
                      </wpg:grpSpPr>
                      <wps:wsp>
                        <wps:cNvPr id="17506" name="任意多边形 17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7" name="任意多边形 17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73B57A" id="Group 17505" o:spid="_x0000_s1026" style="position:absolute;left:0;text-align:left;margin-left:351.95pt;margin-top:89.15pt;width:4.3pt;height:45.4pt;z-index:251838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">
                <v:shape id="任意多边形 174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4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837440" behindDoc="0" locked="0" layoutInCell="1" allowOverlap="1" wp14:anchorId="0754CB81" wp14:editId="5B0FC072">
                <wp:simplePos x="0" y="0"/>
                <wp:positionH relativeFrom="column">
                  <wp:posOffset>4101465</wp:posOffset>
                </wp:positionH>
                <wp:positionV relativeFrom="paragraph">
                  <wp:posOffset>1104265</wp:posOffset>
                </wp:positionV>
                <wp:extent cx="495935" cy="720725"/>
                <wp:effectExtent l="0" t="0" r="0" b="3175"/>
                <wp:wrapNone/>
                <wp:docPr id="17504" name="Freeform: Shape 175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935" cy="720725"/>
                        </a:xfrm>
                        <a:custGeom>
                          <a:avLst/>
                          <a:gdLst>
                            <a:gd name="T0" fmla="*/ 481990 w 12483"/>
                            <a:gd name="T1" fmla="*/ 122 h 11808"/>
                            <a:gd name="T2" fmla="*/ 460179 w 12483"/>
                            <a:gd name="T3" fmla="*/ 9278 h 11808"/>
                            <a:gd name="T4" fmla="*/ 448260 w 12483"/>
                            <a:gd name="T5" fmla="*/ 122 h 11808"/>
                            <a:gd name="T6" fmla="*/ 419338 w 12483"/>
                            <a:gd name="T7" fmla="*/ 9278 h 11808"/>
                            <a:gd name="T8" fmla="*/ 409525 w 12483"/>
                            <a:gd name="T9" fmla="*/ 122 h 11808"/>
                            <a:gd name="T10" fmla="*/ 388667 w 12483"/>
                            <a:gd name="T11" fmla="*/ 9278 h 11808"/>
                            <a:gd name="T12" fmla="*/ 388667 w 12483"/>
                            <a:gd name="T13" fmla="*/ 9278 h 11808"/>
                            <a:gd name="T14" fmla="*/ 373650 w 12483"/>
                            <a:gd name="T15" fmla="*/ 122 h 11808"/>
                            <a:gd name="T16" fmla="*/ 362486 w 12483"/>
                            <a:gd name="T17" fmla="*/ 9705 h 11808"/>
                            <a:gd name="T18" fmla="*/ 357083 w 12483"/>
                            <a:gd name="T19" fmla="*/ 5493 h 11808"/>
                            <a:gd name="T20" fmla="*/ 361771 w 12483"/>
                            <a:gd name="T21" fmla="*/ 610 h 11808"/>
                            <a:gd name="T22" fmla="*/ 360619 w 12483"/>
                            <a:gd name="T23" fmla="*/ 24232 h 11808"/>
                            <a:gd name="T24" fmla="*/ 359705 w 12483"/>
                            <a:gd name="T25" fmla="*/ 41139 h 11808"/>
                            <a:gd name="T26" fmla="*/ 352951 w 12483"/>
                            <a:gd name="T27" fmla="*/ 61953 h 11808"/>
                            <a:gd name="T28" fmla="*/ 352593 w 12483"/>
                            <a:gd name="T29" fmla="*/ 73305 h 11808"/>
                            <a:gd name="T30" fmla="*/ 352236 w 12483"/>
                            <a:gd name="T31" fmla="*/ 93631 h 11808"/>
                            <a:gd name="T32" fmla="*/ 352673 w 12483"/>
                            <a:gd name="T33" fmla="*/ 114628 h 11808"/>
                            <a:gd name="T34" fmla="*/ 352156 w 12483"/>
                            <a:gd name="T35" fmla="*/ 134159 h 11808"/>
                            <a:gd name="T36" fmla="*/ 351680 w 12483"/>
                            <a:gd name="T37" fmla="*/ 144963 h 11808"/>
                            <a:gd name="T38" fmla="*/ 355613 w 12483"/>
                            <a:gd name="T39" fmla="*/ 181463 h 11808"/>
                            <a:gd name="T40" fmla="*/ 348501 w 12483"/>
                            <a:gd name="T41" fmla="*/ 198737 h 11808"/>
                            <a:gd name="T42" fmla="*/ 352991 w 12483"/>
                            <a:gd name="T43" fmla="*/ 218024 h 11808"/>
                            <a:gd name="T44" fmla="*/ 347945 w 12483"/>
                            <a:gd name="T45" fmla="*/ 254463 h 11808"/>
                            <a:gd name="T46" fmla="*/ 344608 w 12483"/>
                            <a:gd name="T47" fmla="*/ 271920 h 11808"/>
                            <a:gd name="T48" fmla="*/ 342264 w 12483"/>
                            <a:gd name="T49" fmla="*/ 289437 h 11808"/>
                            <a:gd name="T50" fmla="*/ 333524 w 12483"/>
                            <a:gd name="T51" fmla="*/ 315073 h 11808"/>
                            <a:gd name="T52" fmla="*/ 338529 w 12483"/>
                            <a:gd name="T53" fmla="*/ 325510 h 11808"/>
                            <a:gd name="T54" fmla="*/ 328994 w 12483"/>
                            <a:gd name="T55" fmla="*/ 364818 h 11808"/>
                            <a:gd name="T56" fmla="*/ 332252 w 12483"/>
                            <a:gd name="T57" fmla="*/ 398022 h 11808"/>
                            <a:gd name="T58" fmla="*/ 324227 w 12483"/>
                            <a:gd name="T59" fmla="*/ 424207 h 11808"/>
                            <a:gd name="T60" fmla="*/ 327564 w 12483"/>
                            <a:gd name="T61" fmla="*/ 460707 h 11808"/>
                            <a:gd name="T62" fmla="*/ 320492 w 12483"/>
                            <a:gd name="T63" fmla="*/ 475722 h 11808"/>
                            <a:gd name="T64" fmla="*/ 324426 w 12483"/>
                            <a:gd name="T65" fmla="*/ 507034 h 11808"/>
                            <a:gd name="T66" fmla="*/ 323353 w 12483"/>
                            <a:gd name="T67" fmla="*/ 526200 h 11808"/>
                            <a:gd name="T68" fmla="*/ 322399 w 12483"/>
                            <a:gd name="T69" fmla="*/ 548418 h 11808"/>
                            <a:gd name="T70" fmla="*/ 321843 w 12483"/>
                            <a:gd name="T71" fmla="*/ 565752 h 11808"/>
                            <a:gd name="T72" fmla="*/ 321962 w 12483"/>
                            <a:gd name="T73" fmla="*/ 583819 h 11808"/>
                            <a:gd name="T74" fmla="*/ 315685 w 12483"/>
                            <a:gd name="T75" fmla="*/ 580767 h 11808"/>
                            <a:gd name="T76" fmla="*/ 315209 w 12483"/>
                            <a:gd name="T77" fmla="*/ 603717 h 11808"/>
                            <a:gd name="T78" fmla="*/ 309051 w 12483"/>
                            <a:gd name="T79" fmla="*/ 617267 h 11808"/>
                            <a:gd name="T80" fmla="*/ 301542 w 12483"/>
                            <a:gd name="T81" fmla="*/ 634052 h 11808"/>
                            <a:gd name="T82" fmla="*/ 290974 w 12483"/>
                            <a:gd name="T83" fmla="*/ 631062 h 11808"/>
                            <a:gd name="T84" fmla="*/ 273454 w 12483"/>
                            <a:gd name="T85" fmla="*/ 650777 h 11808"/>
                            <a:gd name="T86" fmla="*/ 254622 w 12483"/>
                            <a:gd name="T87" fmla="*/ 650655 h 11808"/>
                            <a:gd name="T88" fmla="*/ 250649 w 12483"/>
                            <a:gd name="T89" fmla="*/ 662068 h 11808"/>
                            <a:gd name="T90" fmla="*/ 220336 w 12483"/>
                            <a:gd name="T91" fmla="*/ 665609 h 11808"/>
                            <a:gd name="T92" fmla="*/ 204445 w 12483"/>
                            <a:gd name="T93" fmla="*/ 681112 h 11808"/>
                            <a:gd name="T94" fmla="*/ 191493 w 12483"/>
                            <a:gd name="T95" fmla="*/ 676168 h 11808"/>
                            <a:gd name="T96" fmla="*/ 168411 w 12483"/>
                            <a:gd name="T97" fmla="*/ 692404 h 11808"/>
                            <a:gd name="T98" fmla="*/ 157485 w 12483"/>
                            <a:gd name="T99" fmla="*/ 695334 h 11808"/>
                            <a:gd name="T100" fmla="*/ 128483 w 12483"/>
                            <a:gd name="T101" fmla="*/ 702353 h 11808"/>
                            <a:gd name="T102" fmla="*/ 115333 w 12483"/>
                            <a:gd name="T103" fmla="*/ 695883 h 11808"/>
                            <a:gd name="T104" fmla="*/ 110208 w 12483"/>
                            <a:gd name="T105" fmla="*/ 706076 h 11808"/>
                            <a:gd name="T106" fmla="*/ 80491 w 12483"/>
                            <a:gd name="T107" fmla="*/ 710959 h 11808"/>
                            <a:gd name="T108" fmla="*/ 73975 w 12483"/>
                            <a:gd name="T109" fmla="*/ 702719 h 11808"/>
                            <a:gd name="T110" fmla="*/ 49224 w 12483"/>
                            <a:gd name="T111" fmla="*/ 715598 h 11808"/>
                            <a:gd name="T112" fmla="*/ 35756 w 12483"/>
                            <a:gd name="T113" fmla="*/ 708334 h 11808"/>
                            <a:gd name="T114" fmla="*/ 26539 w 12483"/>
                            <a:gd name="T115" fmla="*/ 709616 h 11808"/>
                            <a:gd name="T116" fmla="*/ 10528 w 12483"/>
                            <a:gd name="T117" fmla="*/ 711508 h 11808"/>
                            <a:gd name="T118" fmla="*/ 2106 w 12483"/>
                            <a:gd name="T119" fmla="*/ 711020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84C66" id="Freeform: Shape 17504" o:spid="_x0000_s1026" style="position:absolute;left:0;text-align:left;margin-left:322.95pt;margin-top:86.95pt;width:39.05pt;height:56.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148899,7447;18282374,566301;17808846,7447;16659809,566301;16269950,7447;15441286,566301;15441286,566301;14844678,7447;14401145,592364;14186490,335276;14372739,37233;14326971,1479049;14290659,2511002;14022331,3781426;14008108,4474318;13993925,5714956;14011286,6996550;13990746,8188664;13971835,8848108;14128089,11075959;13845537,12130312;14023920,13307533;13823448,15531660;13690873,16597183;13597749,17666369;13250519,19231113;13449362,19868157;13070547,22267399;13199984,24294072;12881160,25892326;13013735,28120177;12732773,29036648;12889066,30947839;12846437,32117674;12808535,33473794;12786446,34531810;12791174,35634565;12541796,35448280;12522885,36849080;12278235,37676131;11979911,38700638;11560057,38518137;10864008,39721481;10115834,39714035;9957992,40410650;8753692,40626782;8122361,41573039;7607793,41271272;6690772,42262269;6256695,42441107;5104479,42869526;4582045,42474617;4378435,43096767;3197813,43394811;2938940,42891866;1955612,43677961;1420544,43234589;1054363,43312838;418265,43428320;83669,43398534"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836416" behindDoc="0" locked="0" layoutInCell="1" allowOverlap="1" wp14:anchorId="0656B22E" wp14:editId="46FE3D3E">
                <wp:simplePos x="0" y="0"/>
                <wp:positionH relativeFrom="column">
                  <wp:posOffset>5141595</wp:posOffset>
                </wp:positionH>
                <wp:positionV relativeFrom="paragraph">
                  <wp:posOffset>1107440</wp:posOffset>
                </wp:positionV>
                <wp:extent cx="565150" cy="718820"/>
                <wp:effectExtent l="0" t="0" r="6350" b="5080"/>
                <wp:wrapNone/>
                <wp:docPr id="17503" name="Freeform: Shape 17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5150" cy="718820"/>
                        </a:xfrm>
                        <a:custGeom>
                          <a:avLst/>
                          <a:gdLst>
                            <a:gd name="T0" fmla="*/ 549259 w 12483"/>
                            <a:gd name="T1" fmla="*/ 122 h 11808"/>
                            <a:gd name="T2" fmla="*/ 524404 w 12483"/>
                            <a:gd name="T3" fmla="*/ 9253 h 11808"/>
                            <a:gd name="T4" fmla="*/ 510822 w 12483"/>
                            <a:gd name="T5" fmla="*/ 122 h 11808"/>
                            <a:gd name="T6" fmla="*/ 477863 w 12483"/>
                            <a:gd name="T7" fmla="*/ 9253 h 11808"/>
                            <a:gd name="T8" fmla="*/ 466680 w 12483"/>
                            <a:gd name="T9" fmla="*/ 122 h 11808"/>
                            <a:gd name="T10" fmla="*/ 442911 w 12483"/>
                            <a:gd name="T11" fmla="*/ 9253 h 11808"/>
                            <a:gd name="T12" fmla="*/ 442911 w 12483"/>
                            <a:gd name="T13" fmla="*/ 9253 h 11808"/>
                            <a:gd name="T14" fmla="*/ 425798 w 12483"/>
                            <a:gd name="T15" fmla="*/ 122 h 11808"/>
                            <a:gd name="T16" fmla="*/ 413076 w 12483"/>
                            <a:gd name="T17" fmla="*/ 9679 h 11808"/>
                            <a:gd name="T18" fmla="*/ 406919 w 12483"/>
                            <a:gd name="T19" fmla="*/ 5479 h 11808"/>
                            <a:gd name="T20" fmla="*/ 412261 w 12483"/>
                            <a:gd name="T21" fmla="*/ 609 h 11808"/>
                            <a:gd name="T22" fmla="*/ 410948 w 12483"/>
                            <a:gd name="T23" fmla="*/ 24168 h 11808"/>
                            <a:gd name="T24" fmla="*/ 409907 w 12483"/>
                            <a:gd name="T25" fmla="*/ 41030 h 11808"/>
                            <a:gd name="T26" fmla="*/ 402210 w 12483"/>
                            <a:gd name="T27" fmla="*/ 61789 h 11808"/>
                            <a:gd name="T28" fmla="*/ 401803 w 12483"/>
                            <a:gd name="T29" fmla="*/ 73112 h 11808"/>
                            <a:gd name="T30" fmla="*/ 401395 w 12483"/>
                            <a:gd name="T31" fmla="*/ 93383 h 11808"/>
                            <a:gd name="T32" fmla="*/ 401893 w 12483"/>
                            <a:gd name="T33" fmla="*/ 114325 h 11808"/>
                            <a:gd name="T34" fmla="*/ 401305 w 12483"/>
                            <a:gd name="T35" fmla="*/ 133805 h 11808"/>
                            <a:gd name="T36" fmla="*/ 400762 w 12483"/>
                            <a:gd name="T37" fmla="*/ 144580 h 11808"/>
                            <a:gd name="T38" fmla="*/ 405244 w 12483"/>
                            <a:gd name="T39" fmla="*/ 180983 h 11808"/>
                            <a:gd name="T40" fmla="*/ 397140 w 12483"/>
                            <a:gd name="T41" fmla="*/ 198211 h 11808"/>
                            <a:gd name="T42" fmla="*/ 402256 w 12483"/>
                            <a:gd name="T43" fmla="*/ 217448 h 11808"/>
                            <a:gd name="T44" fmla="*/ 396506 w 12483"/>
                            <a:gd name="T45" fmla="*/ 253791 h 11808"/>
                            <a:gd name="T46" fmla="*/ 392703 w 12483"/>
                            <a:gd name="T47" fmla="*/ 271201 h 11808"/>
                            <a:gd name="T48" fmla="*/ 390032 w 12483"/>
                            <a:gd name="T49" fmla="*/ 288672 h 11808"/>
                            <a:gd name="T50" fmla="*/ 380072 w 12483"/>
                            <a:gd name="T51" fmla="*/ 314240 h 11808"/>
                            <a:gd name="T52" fmla="*/ 385776 w 12483"/>
                            <a:gd name="T53" fmla="*/ 324650 h 11808"/>
                            <a:gd name="T54" fmla="*/ 374910 w 12483"/>
                            <a:gd name="T55" fmla="*/ 363854 h 11808"/>
                            <a:gd name="T56" fmla="*/ 378623 w 12483"/>
                            <a:gd name="T57" fmla="*/ 396970 h 11808"/>
                            <a:gd name="T58" fmla="*/ 369478 w 12483"/>
                            <a:gd name="T59" fmla="*/ 423086 h 11808"/>
                            <a:gd name="T60" fmla="*/ 373281 w 12483"/>
                            <a:gd name="T61" fmla="*/ 459490 h 11808"/>
                            <a:gd name="T62" fmla="*/ 365222 w 12483"/>
                            <a:gd name="T63" fmla="*/ 474465 h 11808"/>
                            <a:gd name="T64" fmla="*/ 369704 w 12483"/>
                            <a:gd name="T65" fmla="*/ 505694 h 11808"/>
                            <a:gd name="T66" fmla="*/ 368482 w 12483"/>
                            <a:gd name="T67" fmla="*/ 524809 h 11808"/>
                            <a:gd name="T68" fmla="*/ 367395 w 12483"/>
                            <a:gd name="T69" fmla="*/ 546968 h 11808"/>
                            <a:gd name="T70" fmla="*/ 366761 w 12483"/>
                            <a:gd name="T71" fmla="*/ 564257 h 11808"/>
                            <a:gd name="T72" fmla="*/ 366897 w 12483"/>
                            <a:gd name="T73" fmla="*/ 582276 h 11808"/>
                            <a:gd name="T74" fmla="*/ 359744 w 12483"/>
                            <a:gd name="T75" fmla="*/ 579232 h 11808"/>
                            <a:gd name="T76" fmla="*/ 359201 w 12483"/>
                            <a:gd name="T77" fmla="*/ 602121 h 11808"/>
                            <a:gd name="T78" fmla="*/ 352183 w 12483"/>
                            <a:gd name="T79" fmla="*/ 615636 h 11808"/>
                            <a:gd name="T80" fmla="*/ 343626 w 12483"/>
                            <a:gd name="T81" fmla="*/ 632377 h 11808"/>
                            <a:gd name="T82" fmla="*/ 331584 w 12483"/>
                            <a:gd name="T83" fmla="*/ 629394 h 11808"/>
                            <a:gd name="T84" fmla="*/ 311618 w 12483"/>
                            <a:gd name="T85" fmla="*/ 649056 h 11808"/>
                            <a:gd name="T86" fmla="*/ 290158 w 12483"/>
                            <a:gd name="T87" fmla="*/ 648935 h 11808"/>
                            <a:gd name="T88" fmla="*/ 285631 w 12483"/>
                            <a:gd name="T89" fmla="*/ 660318 h 11808"/>
                            <a:gd name="T90" fmla="*/ 251087 w 12483"/>
                            <a:gd name="T91" fmla="*/ 663849 h 11808"/>
                            <a:gd name="T92" fmla="*/ 232978 w 12483"/>
                            <a:gd name="T93" fmla="*/ 679312 h 11808"/>
                            <a:gd name="T94" fmla="*/ 218219 w 12483"/>
                            <a:gd name="T95" fmla="*/ 674381 h 11808"/>
                            <a:gd name="T96" fmla="*/ 191915 w 12483"/>
                            <a:gd name="T97" fmla="*/ 690574 h 11808"/>
                            <a:gd name="T98" fmla="*/ 179464 w 12483"/>
                            <a:gd name="T99" fmla="*/ 693496 h 11808"/>
                            <a:gd name="T100" fmla="*/ 146415 w 12483"/>
                            <a:gd name="T101" fmla="*/ 700496 h 11808"/>
                            <a:gd name="T102" fmla="*/ 131429 w 12483"/>
                            <a:gd name="T103" fmla="*/ 694044 h 11808"/>
                            <a:gd name="T104" fmla="*/ 125589 w 12483"/>
                            <a:gd name="T105" fmla="*/ 704210 h 11808"/>
                            <a:gd name="T106" fmla="*/ 91724 w 12483"/>
                            <a:gd name="T107" fmla="*/ 709080 h 11808"/>
                            <a:gd name="T108" fmla="*/ 84299 w 12483"/>
                            <a:gd name="T109" fmla="*/ 700862 h 11808"/>
                            <a:gd name="T110" fmla="*/ 56094 w 12483"/>
                            <a:gd name="T111" fmla="*/ 713706 h 11808"/>
                            <a:gd name="T112" fmla="*/ 40746 w 12483"/>
                            <a:gd name="T113" fmla="*/ 706462 h 11808"/>
                            <a:gd name="T114" fmla="*/ 30243 w 12483"/>
                            <a:gd name="T115" fmla="*/ 707741 h 11808"/>
                            <a:gd name="T116" fmla="*/ 11997 w 12483"/>
                            <a:gd name="T117" fmla="*/ 709628 h 11808"/>
                            <a:gd name="T118" fmla="*/ 2399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C6FCF" id="Freeform: Shape 17503" o:spid="_x0000_s1026" style="position:absolute;left:0;text-align:left;margin-left:404.85pt;margin-top:87.2pt;width:44.5pt;height:56.6pt;flip:x;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866917,7427;23741642,563283;23126737,7427;21634565,563283;21128271,7427;20052163,563283;20052163,563283;19277396,7427;18701426,589216;18422677,333538;18664528,37073;18605084,1471243;18557954,2497729;18209483,3761447;18191057,4450743;18172585,5684753;18195132,6959612;18168511,8145470;18143927,8801405;18346843,11017463;17979946,12066229;18211566,13237294;17951243,15449699;17779068,16509545;17658142,17573104;17207217,19129573;17465458,19763289;16973515,22149859;17141616,24165818;16727589,25755647;16899764,27971765;16534905,28883378;16737821,30784465;16682496,31948103;16633284,33297048;16604581,34349527;16610738,35446446;16286896,35261140;16262312,36654524;15944582,37477259;15557176,38496378;15011992,38314786;14108060,39511724;13136489,39504358;12931536,40197306;11367605,40412258;10547746,41353578;9879554,41053400;8688678,42039160;8124976,42217039;6628730,42643169;5950260,42250399;5685863,42869261;4152673,43165725;3816517,42665449;2539576,43447336;1844717,43006353;1369209,43084213;543147,43199085;108611,43169439" o:connectangles="0,0,0,0,0,0,0,0,0,0,0,0,0,0,0,0,0,0,0,0,0,0,0,0,0,0,0,0,0,0,0,0,0,0,0,0,0,0,0,0,0,0,0,0,0,0,0,0,0,0,0,0,0,0,0,0,0,0,0,0"/>
              </v:shape>
            </w:pict>
          </mc:Fallback>
        </mc:AlternateContent>
      </w:r>
      <w:r w:rsidRPr="00F95B02">
        <w:rPr>
          <w:noProof/>
        </w:rPr>
        <mc:AlternateContent>
          <mc:Choice Requires="wpg">
            <w:drawing>
              <wp:anchor distT="0" distB="0" distL="114300" distR="114300" simplePos="0" relativeHeight="251835392" behindDoc="0" locked="0" layoutInCell="1" allowOverlap="1" wp14:anchorId="228045A6" wp14:editId="2DFCA7C7">
                <wp:simplePos x="0" y="0"/>
                <wp:positionH relativeFrom="column">
                  <wp:posOffset>5123815</wp:posOffset>
                </wp:positionH>
                <wp:positionV relativeFrom="paragraph">
                  <wp:posOffset>1132205</wp:posOffset>
                </wp:positionV>
                <wp:extent cx="55245" cy="575310"/>
                <wp:effectExtent l="0" t="0" r="1905" b="0"/>
                <wp:wrapNone/>
                <wp:docPr id="17500" name="Group 175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501" name="任意多边形 17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2" name="任意多边形 17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5B2CBA" id="Group 17500" o:spid="_x0000_s1026" style="position:absolute;left:0;text-align:left;margin-left:403.45pt;margin-top:89.15pt;width:4.35pt;height:45.3pt;z-index:251835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">
                <v:shape id="任意多边形 175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34368" behindDoc="0" locked="0" layoutInCell="1" allowOverlap="1" wp14:anchorId="50BD5928" wp14:editId="0B122189">
                <wp:simplePos x="0" y="0"/>
                <wp:positionH relativeFrom="column">
                  <wp:posOffset>5065395</wp:posOffset>
                </wp:positionH>
                <wp:positionV relativeFrom="paragraph">
                  <wp:posOffset>1132205</wp:posOffset>
                </wp:positionV>
                <wp:extent cx="53975" cy="576580"/>
                <wp:effectExtent l="0" t="0" r="3175" b="0"/>
                <wp:wrapNone/>
                <wp:docPr id="17497" name="Group 174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98" name="任意多边形 17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9" name="任意多边形 17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D73C68" id="Group 17497" o:spid="_x0000_s1026" style="position:absolute;left:0;text-align:left;margin-left:398.85pt;margin-top:89.15pt;width:4.25pt;height:45.4pt;z-index:2518343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">
                <v:shape id="任意多边形 17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33344" behindDoc="0" locked="0" layoutInCell="1" allowOverlap="1" wp14:anchorId="519D3B9E" wp14:editId="1804F4BE">
                <wp:simplePos x="0" y="0"/>
                <wp:positionH relativeFrom="column">
                  <wp:posOffset>4956810</wp:posOffset>
                </wp:positionH>
                <wp:positionV relativeFrom="paragraph">
                  <wp:posOffset>1132205</wp:posOffset>
                </wp:positionV>
                <wp:extent cx="55245" cy="575310"/>
                <wp:effectExtent l="0" t="0" r="1905" b="0"/>
                <wp:wrapNone/>
                <wp:docPr id="17494" name="Group 174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495" name="任意多边形 175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6" name="任意多边形 176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3E775A" id="Group 17494" o:spid="_x0000_s1026" style="position:absolute;left:0;text-align:left;margin-left:390.3pt;margin-top:89.15pt;width:4.35pt;height:45.3pt;z-index:2518333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">
                <v:shape id="任意多边形 1759"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0"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832320" behindDoc="0" locked="0" layoutInCell="1" allowOverlap="1" wp14:anchorId="112DD66C" wp14:editId="2687A5F5">
                <wp:simplePos x="0" y="0"/>
                <wp:positionH relativeFrom="column">
                  <wp:posOffset>5012055</wp:posOffset>
                </wp:positionH>
                <wp:positionV relativeFrom="paragraph">
                  <wp:posOffset>1135380</wp:posOffset>
                </wp:positionV>
                <wp:extent cx="53340" cy="573405"/>
                <wp:effectExtent l="0" t="0" r="3810" b="0"/>
                <wp:wrapNone/>
                <wp:docPr id="17491" name="Group 174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92" name="任意多边形 17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3" name="任意多边形 17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65188D" id="Group 17491" o:spid="_x0000_s1026" style="position:absolute;left:0;text-align:left;margin-left:394.65pt;margin-top:89.4pt;width:4.2pt;height:45.15pt;z-index:251832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">
                <v:shape id="任意多边形 17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31296" behindDoc="0" locked="0" layoutInCell="1" allowOverlap="1" wp14:anchorId="3CF66EBD" wp14:editId="55030E1E">
                <wp:simplePos x="0" y="0"/>
                <wp:positionH relativeFrom="column">
                  <wp:posOffset>5181600</wp:posOffset>
                </wp:positionH>
                <wp:positionV relativeFrom="paragraph">
                  <wp:posOffset>1132205</wp:posOffset>
                </wp:positionV>
                <wp:extent cx="52705" cy="575310"/>
                <wp:effectExtent l="0" t="0" r="4445" b="0"/>
                <wp:wrapNone/>
                <wp:docPr id="17488" name="Group 174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5310"/>
                          <a:chOff x="738" y="1687"/>
                          <a:chExt cx="242" cy="1684"/>
                        </a:xfrm>
                      </wpg:grpSpPr>
                      <wps:wsp>
                        <wps:cNvPr id="17489" name="任意多边形 17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0" name="任意多边形 17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67956E" id="Group 17488" o:spid="_x0000_s1026" style="position:absolute;left:0;text-align:left;margin-left:408pt;margin-top:89.15pt;width:4.15pt;height:45.3pt;z-index:2518312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">
                <v:shape id="任意多边形 17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30272" behindDoc="0" locked="0" layoutInCell="1" allowOverlap="1" wp14:anchorId="71417D59" wp14:editId="7872A11C">
                <wp:simplePos x="0" y="0"/>
                <wp:positionH relativeFrom="column">
                  <wp:posOffset>4901565</wp:posOffset>
                </wp:positionH>
                <wp:positionV relativeFrom="paragraph">
                  <wp:posOffset>1135380</wp:posOffset>
                </wp:positionV>
                <wp:extent cx="53975" cy="573405"/>
                <wp:effectExtent l="0" t="0" r="3175" b="0"/>
                <wp:wrapNone/>
                <wp:docPr id="17485" name="Group 174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86" name="任意多边形 17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7" name="任意多边形 17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1C70D4" id="Group 17485" o:spid="_x0000_s1026" style="position:absolute;left:0;text-align:left;margin-left:385.95pt;margin-top:89.4pt;width:4.25pt;height:45.15pt;z-index:25183027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">
                <v:shape id="任意多边形 176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829248" behindDoc="0" locked="0" layoutInCell="1" allowOverlap="1" wp14:anchorId="609BB105" wp14:editId="4FE304C7">
                <wp:simplePos x="0" y="0"/>
                <wp:positionH relativeFrom="column">
                  <wp:posOffset>4846320</wp:posOffset>
                </wp:positionH>
                <wp:positionV relativeFrom="paragraph">
                  <wp:posOffset>1133475</wp:posOffset>
                </wp:positionV>
                <wp:extent cx="55245" cy="575310"/>
                <wp:effectExtent l="0" t="0" r="1905" b="0"/>
                <wp:wrapNone/>
                <wp:docPr id="17482" name="Group 174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483" name="任意多边形 17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4" name="任意多边形 17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526117" id="Group 17482" o:spid="_x0000_s1026" style="position:absolute;left:0;text-align:left;margin-left:381.6pt;margin-top:89.25pt;width:4.35pt;height:45.3pt;z-index:251829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">
                <v:shape id="任意多边形 177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28224" behindDoc="0" locked="0" layoutInCell="1" allowOverlap="1" wp14:anchorId="533B18B7" wp14:editId="1D2FF6D4">
                <wp:simplePos x="0" y="0"/>
                <wp:positionH relativeFrom="column">
                  <wp:posOffset>4792980</wp:posOffset>
                </wp:positionH>
                <wp:positionV relativeFrom="paragraph">
                  <wp:posOffset>1132205</wp:posOffset>
                </wp:positionV>
                <wp:extent cx="53340" cy="575310"/>
                <wp:effectExtent l="0" t="0" r="3810" b="0"/>
                <wp:wrapNone/>
                <wp:docPr id="17479" name="Group 174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480" name="任意多边形 17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1" name="任意多边形 17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93C598" id="Group 17479" o:spid="_x0000_s1026" style="position:absolute;left:0;text-align:left;margin-left:377.4pt;margin-top:89.15pt;width:4.2pt;height:45.3pt;z-index:251828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">
                <v:shape id="任意多边形 17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27200" behindDoc="0" locked="0" layoutInCell="1" allowOverlap="1" wp14:anchorId="541CEE65" wp14:editId="74F26830">
                <wp:simplePos x="0" y="0"/>
                <wp:positionH relativeFrom="column">
                  <wp:posOffset>4684395</wp:posOffset>
                </wp:positionH>
                <wp:positionV relativeFrom="paragraph">
                  <wp:posOffset>1132205</wp:posOffset>
                </wp:positionV>
                <wp:extent cx="53340" cy="576580"/>
                <wp:effectExtent l="0" t="0" r="3810" b="0"/>
                <wp:wrapNone/>
                <wp:docPr id="17476" name="Group 174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738" y="1687"/>
                          <a:chExt cx="242" cy="1684"/>
                        </a:xfrm>
                      </wpg:grpSpPr>
                      <wps:wsp>
                        <wps:cNvPr id="17477" name="任意多边形 17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8" name="任意多边形 17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5F9946" id="Group 17476" o:spid="_x0000_s1026" style="position:absolute;left:0;text-align:left;margin-left:368.85pt;margin-top:89.15pt;width:4.2pt;height:45.4pt;z-index:251827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">
                <v:shape id="任意多边形 177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26176" behindDoc="0" locked="0" layoutInCell="1" allowOverlap="1" wp14:anchorId="1293EEEE" wp14:editId="5041CCBE">
                <wp:simplePos x="0" y="0"/>
                <wp:positionH relativeFrom="column">
                  <wp:posOffset>4633595</wp:posOffset>
                </wp:positionH>
                <wp:positionV relativeFrom="paragraph">
                  <wp:posOffset>1129665</wp:posOffset>
                </wp:positionV>
                <wp:extent cx="55245" cy="573405"/>
                <wp:effectExtent l="0" t="0" r="1905" b="0"/>
                <wp:wrapNone/>
                <wp:docPr id="17473" name="Group 174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74" name="任意多边形 17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5" name="任意多边形 17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DB97DB" id="Group 17473" o:spid="_x0000_s1026" style="position:absolute;left:0;text-align:left;margin-left:364.85pt;margin-top:88.95pt;width:4.35pt;height:45.15pt;z-index:2518261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">
                <v:shape id="任意多边形 178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25152" behindDoc="0" locked="0" layoutInCell="1" allowOverlap="1" wp14:anchorId="07587C47" wp14:editId="68A46ECE">
                <wp:simplePos x="0" y="0"/>
                <wp:positionH relativeFrom="column">
                  <wp:posOffset>4524375</wp:posOffset>
                </wp:positionH>
                <wp:positionV relativeFrom="paragraph">
                  <wp:posOffset>1129665</wp:posOffset>
                </wp:positionV>
                <wp:extent cx="55245" cy="573405"/>
                <wp:effectExtent l="0" t="0" r="1905" b="0"/>
                <wp:wrapNone/>
                <wp:docPr id="17470" name="Group 174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471" name="任意多边形 17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2" name="任意多边形 17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13A78E" id="Group 17470" o:spid="_x0000_s1026" style="position:absolute;left:0;text-align:left;margin-left:356.25pt;margin-top:88.95pt;width:4.35pt;height:45.15pt;z-index:25182515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">
                <v:shape id="任意多边形 178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8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824128" behindDoc="0" locked="0" layoutInCell="1" allowOverlap="1" wp14:anchorId="073BCBD3" wp14:editId="1C072237">
                <wp:simplePos x="0" y="0"/>
                <wp:positionH relativeFrom="column">
                  <wp:posOffset>4579620</wp:posOffset>
                </wp:positionH>
                <wp:positionV relativeFrom="paragraph">
                  <wp:posOffset>1130935</wp:posOffset>
                </wp:positionV>
                <wp:extent cx="53975" cy="573405"/>
                <wp:effectExtent l="0" t="0" r="3175" b="0"/>
                <wp:wrapNone/>
                <wp:docPr id="17467" name="Group 174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68" name="任意多边形 17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9" name="任意多边形 17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97021C" id="Group 17467" o:spid="_x0000_s1026" style="position:absolute;left:0;text-align:left;margin-left:360.6pt;margin-top:89.05pt;width:4.25pt;height:45.15pt;z-index:251824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">
                <v:shape id="任意多边形 178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23104" behindDoc="0" locked="0" layoutInCell="1" allowOverlap="1" wp14:anchorId="58B8532C" wp14:editId="325BABDB">
                <wp:simplePos x="0" y="0"/>
                <wp:positionH relativeFrom="column">
                  <wp:posOffset>4737735</wp:posOffset>
                </wp:positionH>
                <wp:positionV relativeFrom="paragraph">
                  <wp:posOffset>1132205</wp:posOffset>
                </wp:positionV>
                <wp:extent cx="53975" cy="576580"/>
                <wp:effectExtent l="0" t="0" r="3175" b="0"/>
                <wp:wrapNone/>
                <wp:docPr id="17464" name="Group 174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65" name="任意多边形 17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6" name="任意多边形 17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34C13" id="Group 17464" o:spid="_x0000_s1026" style="position:absolute;left:0;text-align:left;margin-left:373.05pt;margin-top:89.15pt;width:4.25pt;height:45.4pt;z-index:2518231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">
                <v:shape id="任意多边形 178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9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822080" behindDoc="0" locked="0" layoutInCell="1" allowOverlap="1" wp14:anchorId="01DCC77B" wp14:editId="0DDD61C6">
                <wp:simplePos x="0" y="0"/>
                <wp:positionH relativeFrom="column">
                  <wp:posOffset>5828665</wp:posOffset>
                </wp:positionH>
                <wp:positionV relativeFrom="paragraph">
                  <wp:posOffset>1897380</wp:posOffset>
                </wp:positionV>
                <wp:extent cx="472440" cy="111760"/>
                <wp:effectExtent l="0" t="0" r="0" b="0"/>
                <wp:wrapNone/>
                <wp:docPr id="17463" name="Rectangle 174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440"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70824" w14:textId="77777777" w:rsidR="000D6FF8" w:rsidRDefault="000D6FF8" w:rsidP="000D6FF8">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_high</w:t>
                            </w:r>
                          </w:p>
                          <w:p w14:paraId="5B6029D7" w14:textId="77777777" w:rsidR="000D6FF8" w:rsidRDefault="000D6FF8" w:rsidP="000D6FF8">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CC77B" id="Rectangle 17463" o:spid="_x0000_s1045" style="position:absolute;left:0;text-align:left;margin-left:458.95pt;margin-top:149.4pt;width:37.2pt;height:8.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" filled="f" stroked="f">
                <v:textbox inset="0,0,0,0">
                  <w:txbxContent>
                    <w:p w14:paraId="33D70824" w14:textId="77777777" w:rsidR="000D6FF8" w:rsidRDefault="000D6FF8" w:rsidP="000D6FF8">
                      <w:pPr>
                        <w:autoSpaceDE w:val="0"/>
                        <w:autoSpaceDN w:val="0"/>
                        <w:adjustRightInd w:val="0"/>
                        <w:jc w:val="center"/>
                        <w:rPr>
                          <w:rFonts w:ascii="Arial" w:eastAsia="宋体" w:hAnsi="Arial" w:cs="宋体"/>
                          <w:color w:val="000000"/>
                          <w:sz w:val="12"/>
                          <w:szCs w:val="12"/>
                        </w:rPr>
                      </w:pPr>
                      <w:proofErr w:type="spellStart"/>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proofErr w:type="spellEnd"/>
                      <w:r>
                        <w:rPr>
                          <w:rFonts w:ascii="Arial" w:eastAsia="宋体" w:hAnsi="Arial" w:cs="Arial" w:hint="eastAsia"/>
                          <w:b/>
                          <w:bCs/>
                          <w:color w:val="000000"/>
                          <w:sz w:val="12"/>
                          <w:szCs w:val="12"/>
                          <w:vertAlign w:val="subscript"/>
                          <w:lang w:val="en-US" w:eastAsia="zh-CN"/>
                        </w:rPr>
                        <w:t>_high</w:t>
                      </w:r>
                    </w:p>
                    <w:p w14:paraId="5B6029D7" w14:textId="77777777" w:rsidR="000D6FF8" w:rsidRDefault="000D6FF8" w:rsidP="000D6FF8">
                      <w:pPr>
                        <w:autoSpaceDE w:val="0"/>
                        <w:autoSpaceDN w:val="0"/>
                        <w:adjustRightInd w:val="0"/>
                        <w:rPr>
                          <w:rFonts w:ascii="Arial" w:hAnsi="Arial" w:cs="Arial"/>
                          <w:color w:val="000000"/>
                          <w:sz w:val="36"/>
                          <w:szCs w:val="36"/>
                        </w:rPr>
                      </w:pPr>
                    </w:p>
                  </w:txbxContent>
                </v:textbox>
              </v:rect>
            </w:pict>
          </mc:Fallback>
        </mc:AlternateContent>
      </w:r>
      <w:r w:rsidRPr="00F95B02">
        <w:rPr>
          <w:noProof/>
        </w:rPr>
        <mc:AlternateContent>
          <mc:Choice Requires="wps">
            <w:drawing>
              <wp:anchor distT="0" distB="0" distL="114300" distR="114300" simplePos="0" relativeHeight="251821056" behindDoc="0" locked="0" layoutInCell="1" allowOverlap="1" wp14:anchorId="00FCA33B" wp14:editId="770EBEAF">
                <wp:simplePos x="0" y="0"/>
                <wp:positionH relativeFrom="column">
                  <wp:posOffset>6142990</wp:posOffset>
                </wp:positionH>
                <wp:positionV relativeFrom="paragraph">
                  <wp:posOffset>2138045</wp:posOffset>
                </wp:positionV>
                <wp:extent cx="509905" cy="127635"/>
                <wp:effectExtent l="0" t="0" r="0" b="0"/>
                <wp:wrapNone/>
                <wp:docPr id="17462" name="Rectangle 174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0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1DBC1E"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FCA33B" id="Rectangle 17462" o:spid="_x0000_s1046" style="position:absolute;left:0;text-align:left;margin-left:483.7pt;margin-top:168.35pt;width:40.15pt;height:10.0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" filled="f" stroked="f">
                <v:textbox inset="0,0,0,0">
                  <w:txbxContent>
                    <w:p w14:paraId="7E1DBC1E" w14:textId="77777777" w:rsidR="000D6FF8" w:rsidRDefault="000D6FF8" w:rsidP="000D6FF8">
                      <w:pPr>
                        <w:autoSpaceDE w:val="0"/>
                        <w:autoSpaceDN w:val="0"/>
                        <w:adjustRightInd w:val="0"/>
                        <w:jc w:val="center"/>
                        <w:rPr>
                          <w:rFonts w:ascii="Arial" w:hAnsi="Arial" w:cs="Arial"/>
                          <w:color w:val="000000"/>
                          <w:sz w:val="36"/>
                          <w:szCs w:val="36"/>
                        </w:rPr>
                      </w:pPr>
                      <w:proofErr w:type="spellStart"/>
                      <w:proofErr w:type="gramStart"/>
                      <w:r>
                        <w:rPr>
                          <w:rFonts w:ascii="Arial" w:eastAsia="宋体" w:hAnsi="Arial" w:cs="Arial"/>
                          <w:b/>
                          <w:bCs/>
                          <w:color w:val="000000"/>
                          <w:sz w:val="12"/>
                          <w:szCs w:val="12"/>
                        </w:rPr>
                        <w:t>F</w:t>
                      </w:r>
                      <w:r>
                        <w:rPr>
                          <w:rFonts w:ascii="Arial" w:eastAsia="宋体" w:hAnsi="Arial" w:cs="Arial"/>
                          <w:b/>
                          <w:bCs/>
                          <w:color w:val="000000"/>
                          <w:sz w:val="12"/>
                          <w:szCs w:val="12"/>
                          <w:vertAlign w:val="subscript"/>
                        </w:rPr>
                        <w:t>edge,block</w:t>
                      </w:r>
                      <w:proofErr w:type="spellEnd"/>
                      <w:proofErr w:type="gramEnd"/>
                      <w:r>
                        <w:rPr>
                          <w:rFonts w:ascii="Arial" w:eastAsia="宋体" w:hAnsi="Arial" w:cs="Arial"/>
                          <w:b/>
                          <w:bCs/>
                          <w:color w:val="000000"/>
                          <w:sz w:val="12"/>
                          <w:szCs w:val="12"/>
                          <w:vertAlign w:val="subscript"/>
                        </w:rPr>
                        <w:t xml:space="preserve"> </w:t>
                      </w:r>
                      <w:proofErr w:type="spellStart"/>
                      <w:r>
                        <w:rPr>
                          <w:rFonts w:ascii="Arial" w:eastAsia="宋体" w:hAnsi="Arial" w:cs="Arial"/>
                          <w:b/>
                          <w:bCs/>
                          <w:color w:val="000000"/>
                          <w:sz w:val="12"/>
                          <w:szCs w:val="12"/>
                          <w:vertAlign w:val="subscript"/>
                        </w:rPr>
                        <w:t>n,high</w:t>
                      </w:r>
                      <w:proofErr w:type="spellEnd"/>
                    </w:p>
                  </w:txbxContent>
                </v:textbox>
              </v:rect>
            </w:pict>
          </mc:Fallback>
        </mc:AlternateContent>
      </w:r>
      <w:r w:rsidRPr="00F95B02">
        <w:rPr>
          <w:noProof/>
        </w:rPr>
        <mc:AlternateContent>
          <mc:Choice Requires="wps">
            <w:drawing>
              <wp:anchor distT="0" distB="0" distL="114300" distR="114300" simplePos="0" relativeHeight="251819008" behindDoc="0" locked="0" layoutInCell="1" allowOverlap="1" wp14:anchorId="0BB63EE2" wp14:editId="69971421">
                <wp:simplePos x="0" y="0"/>
                <wp:positionH relativeFrom="column">
                  <wp:posOffset>4962525</wp:posOffset>
                </wp:positionH>
                <wp:positionV relativeFrom="paragraph">
                  <wp:posOffset>1115695</wp:posOffset>
                </wp:positionV>
                <wp:extent cx="506730" cy="718820"/>
                <wp:effectExtent l="0" t="0" r="7620" b="5080"/>
                <wp:wrapNone/>
                <wp:docPr id="17461" name="Freeform: Shape 174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6730" cy="718820"/>
                        </a:xfrm>
                        <a:custGeom>
                          <a:avLst/>
                          <a:gdLst>
                            <a:gd name="T0" fmla="*/ 492482 w 12483"/>
                            <a:gd name="T1" fmla="*/ 122 h 11808"/>
                            <a:gd name="T2" fmla="*/ 470196 w 12483"/>
                            <a:gd name="T3" fmla="*/ 9253 h 11808"/>
                            <a:gd name="T4" fmla="*/ 458018 w 12483"/>
                            <a:gd name="T5" fmla="*/ 122 h 11808"/>
                            <a:gd name="T6" fmla="*/ 428466 w 12483"/>
                            <a:gd name="T7" fmla="*/ 9253 h 11808"/>
                            <a:gd name="T8" fmla="*/ 418439 w 12483"/>
                            <a:gd name="T9" fmla="*/ 122 h 11808"/>
                            <a:gd name="T10" fmla="*/ 397127 w 12483"/>
                            <a:gd name="T11" fmla="*/ 9253 h 11808"/>
                            <a:gd name="T12" fmla="*/ 397127 w 12483"/>
                            <a:gd name="T13" fmla="*/ 9253 h 11808"/>
                            <a:gd name="T14" fmla="*/ 381783 w 12483"/>
                            <a:gd name="T15" fmla="*/ 122 h 11808"/>
                            <a:gd name="T16" fmla="*/ 370376 w 12483"/>
                            <a:gd name="T17" fmla="*/ 9679 h 11808"/>
                            <a:gd name="T18" fmla="*/ 364855 w 12483"/>
                            <a:gd name="T19" fmla="*/ 5479 h 11808"/>
                            <a:gd name="T20" fmla="*/ 369645 w 12483"/>
                            <a:gd name="T21" fmla="*/ 609 h 11808"/>
                            <a:gd name="T22" fmla="*/ 368468 w 12483"/>
                            <a:gd name="T23" fmla="*/ 24168 h 11808"/>
                            <a:gd name="T24" fmla="*/ 367535 w 12483"/>
                            <a:gd name="T25" fmla="*/ 41030 h 11808"/>
                            <a:gd name="T26" fmla="*/ 360634 w 12483"/>
                            <a:gd name="T27" fmla="*/ 61789 h 11808"/>
                            <a:gd name="T28" fmla="*/ 360268 w 12483"/>
                            <a:gd name="T29" fmla="*/ 73112 h 11808"/>
                            <a:gd name="T30" fmla="*/ 359903 w 12483"/>
                            <a:gd name="T31" fmla="*/ 93383 h 11808"/>
                            <a:gd name="T32" fmla="*/ 360349 w 12483"/>
                            <a:gd name="T33" fmla="*/ 114325 h 11808"/>
                            <a:gd name="T34" fmla="*/ 359822 w 12483"/>
                            <a:gd name="T35" fmla="*/ 133805 h 11808"/>
                            <a:gd name="T36" fmla="*/ 359335 w 12483"/>
                            <a:gd name="T37" fmla="*/ 144580 h 11808"/>
                            <a:gd name="T38" fmla="*/ 363353 w 12483"/>
                            <a:gd name="T39" fmla="*/ 180983 h 11808"/>
                            <a:gd name="T40" fmla="*/ 356087 w 12483"/>
                            <a:gd name="T41" fmla="*/ 198211 h 11808"/>
                            <a:gd name="T42" fmla="*/ 360674 w 12483"/>
                            <a:gd name="T43" fmla="*/ 217448 h 11808"/>
                            <a:gd name="T44" fmla="*/ 355519 w 12483"/>
                            <a:gd name="T45" fmla="*/ 253791 h 11808"/>
                            <a:gd name="T46" fmla="*/ 352109 w 12483"/>
                            <a:gd name="T47" fmla="*/ 271201 h 11808"/>
                            <a:gd name="T48" fmla="*/ 349714 w 12483"/>
                            <a:gd name="T49" fmla="*/ 288672 h 11808"/>
                            <a:gd name="T50" fmla="*/ 340783 w 12483"/>
                            <a:gd name="T51" fmla="*/ 314240 h 11808"/>
                            <a:gd name="T52" fmla="*/ 345898 w 12483"/>
                            <a:gd name="T53" fmla="*/ 324650 h 11808"/>
                            <a:gd name="T54" fmla="*/ 336156 w 12483"/>
                            <a:gd name="T55" fmla="*/ 363854 h 11808"/>
                            <a:gd name="T56" fmla="*/ 339484 w 12483"/>
                            <a:gd name="T57" fmla="*/ 396970 h 11808"/>
                            <a:gd name="T58" fmla="*/ 331284 w 12483"/>
                            <a:gd name="T59" fmla="*/ 423086 h 11808"/>
                            <a:gd name="T60" fmla="*/ 334694 w 12483"/>
                            <a:gd name="T61" fmla="*/ 459490 h 11808"/>
                            <a:gd name="T62" fmla="*/ 327469 w 12483"/>
                            <a:gd name="T63" fmla="*/ 474465 h 11808"/>
                            <a:gd name="T64" fmla="*/ 331487 w 12483"/>
                            <a:gd name="T65" fmla="*/ 505694 h 11808"/>
                            <a:gd name="T66" fmla="*/ 330391 w 12483"/>
                            <a:gd name="T67" fmla="*/ 524809 h 11808"/>
                            <a:gd name="T68" fmla="*/ 329417 w 12483"/>
                            <a:gd name="T69" fmla="*/ 546968 h 11808"/>
                            <a:gd name="T70" fmla="*/ 328849 w 12483"/>
                            <a:gd name="T71" fmla="*/ 564257 h 11808"/>
                            <a:gd name="T72" fmla="*/ 328971 w 12483"/>
                            <a:gd name="T73" fmla="*/ 582276 h 11808"/>
                            <a:gd name="T74" fmla="*/ 322557 w 12483"/>
                            <a:gd name="T75" fmla="*/ 579232 h 11808"/>
                            <a:gd name="T76" fmla="*/ 322070 w 12483"/>
                            <a:gd name="T77" fmla="*/ 602121 h 11808"/>
                            <a:gd name="T78" fmla="*/ 315778 w 12483"/>
                            <a:gd name="T79" fmla="*/ 615636 h 11808"/>
                            <a:gd name="T80" fmla="*/ 308105 w 12483"/>
                            <a:gd name="T81" fmla="*/ 632377 h 11808"/>
                            <a:gd name="T82" fmla="*/ 297308 w 12483"/>
                            <a:gd name="T83" fmla="*/ 629394 h 11808"/>
                            <a:gd name="T84" fmla="*/ 279406 w 12483"/>
                            <a:gd name="T85" fmla="*/ 649056 h 11808"/>
                            <a:gd name="T86" fmla="*/ 260164 w 12483"/>
                            <a:gd name="T87" fmla="*/ 648935 h 11808"/>
                            <a:gd name="T88" fmla="*/ 256105 w 12483"/>
                            <a:gd name="T89" fmla="*/ 660318 h 11808"/>
                            <a:gd name="T90" fmla="*/ 225132 w 12483"/>
                            <a:gd name="T91" fmla="*/ 663849 h 11808"/>
                            <a:gd name="T92" fmla="*/ 208895 w 12483"/>
                            <a:gd name="T93" fmla="*/ 679312 h 11808"/>
                            <a:gd name="T94" fmla="*/ 195661 w 12483"/>
                            <a:gd name="T95" fmla="*/ 674381 h 11808"/>
                            <a:gd name="T96" fmla="*/ 172076 w 12483"/>
                            <a:gd name="T97" fmla="*/ 690574 h 11808"/>
                            <a:gd name="T98" fmla="*/ 160913 w 12483"/>
                            <a:gd name="T99" fmla="*/ 693496 h 11808"/>
                            <a:gd name="T100" fmla="*/ 131280 w 12483"/>
                            <a:gd name="T101" fmla="*/ 700496 h 11808"/>
                            <a:gd name="T102" fmla="*/ 117843 w 12483"/>
                            <a:gd name="T103" fmla="*/ 694044 h 11808"/>
                            <a:gd name="T104" fmla="*/ 112607 w 12483"/>
                            <a:gd name="T105" fmla="*/ 704210 h 11808"/>
                            <a:gd name="T106" fmla="*/ 82243 w 12483"/>
                            <a:gd name="T107" fmla="*/ 709080 h 11808"/>
                            <a:gd name="T108" fmla="*/ 75585 w 12483"/>
                            <a:gd name="T109" fmla="*/ 700862 h 11808"/>
                            <a:gd name="T110" fmla="*/ 50295 w 12483"/>
                            <a:gd name="T111" fmla="*/ 713706 h 11808"/>
                            <a:gd name="T112" fmla="*/ 36534 w 12483"/>
                            <a:gd name="T113" fmla="*/ 706462 h 11808"/>
                            <a:gd name="T114" fmla="*/ 27117 w 12483"/>
                            <a:gd name="T115" fmla="*/ 707741 h 11808"/>
                            <a:gd name="T116" fmla="*/ 10757 w 12483"/>
                            <a:gd name="T117" fmla="*/ 709628 h 11808"/>
                            <a:gd name="T118" fmla="*/ 215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42020" id="Freeform: Shape 17461" o:spid="_x0000_s1026" style="position:absolute;left:0;text-align:left;margin-left:390.75pt;margin-top:87.85pt;width:39.9pt;height:56.6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991621,7427;19086952,563283;18592603,7427;17392981,563283;16985948,7427;16120817,563283;16120817,563283;15497949,7427;15034898,589216;14810781,333538;15005224,37073;14957445,1471243;14919571,2497729;14639435,3761447;14624578,4450743;14609761,5684753;14627866,6959612;14606473,8145470;14586704,8801405;14749809,11017463;14454856,12066229;14641059,13237294;14431799,15449699;14293374,16509545;14196153,17573104;13833611,19129573;14041248,19763289;13645785,22149859;13780880,24165818;13448013,25755647;13586437,27971765;13293148,28883378;13456253,30784465;13411763,31948103;13372224,33297048;13349167,34349527;13354120,35446446;13093752,35261140;13073983,36654524;12818568,37477259;12507093,38496378;12068804,38314786;11342097,39511724;10560995,39504358;10396226,40197306;9138920,40412258;8479802,41353578;7942586,41053400;6985186,42039160;6532039,42217039;5329129,42643169;4783672,42250399;4571124,42869261;3338540,43165725;3068268,42665449;2041655,43447336;1483047,43006353;1100777,43084213;436665,43199085;87317,43169439"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817984" behindDoc="0" locked="0" layoutInCell="1" allowOverlap="1" wp14:anchorId="63EC2062" wp14:editId="74A34D1B">
                <wp:simplePos x="0" y="0"/>
                <wp:positionH relativeFrom="column">
                  <wp:posOffset>3603625</wp:posOffset>
                </wp:positionH>
                <wp:positionV relativeFrom="paragraph">
                  <wp:posOffset>158750</wp:posOffset>
                </wp:positionV>
                <wp:extent cx="2569210" cy="116205"/>
                <wp:effectExtent l="0" t="0" r="0" b="0"/>
                <wp:wrapNone/>
                <wp:docPr id="17460" name="Rectangle 17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92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D7105"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宋体" w:hAnsi="Arial" w:cs="Arial"/>
                                <w:b/>
                                <w:bCs/>
                                <w:color w:val="000000"/>
                                <w:sz w:val="12"/>
                                <w:szCs w:val="12"/>
                              </w:rPr>
                              <w:t>,</w:t>
                            </w:r>
                            <w:r>
                              <w:rPr>
                                <w:rFonts w:ascii="Arial" w:eastAsia="宋体" w:hAnsi="Arial" w:cs="Arial"/>
                                <w:b/>
                                <w:bCs/>
                                <w:color w:val="000000"/>
                                <w:sz w:val="18"/>
                                <w:szCs w:val="18"/>
                              </w:rPr>
                              <w:t xml:space="preserve"> </w:t>
                            </w:r>
                            <w:r>
                              <w:rPr>
                                <w:rFonts w:ascii="Arial" w:eastAsia="宋体" w:hAnsi="Arial" w:cs="Arial"/>
                                <w:b/>
                                <w:bCs/>
                                <w:color w:val="000000"/>
                                <w:sz w:val="12"/>
                                <w:szCs w:val="12"/>
                              </w:rPr>
                              <w:t>BW</w:t>
                            </w:r>
                            <w:r>
                              <w:rPr>
                                <w:rFonts w:ascii="Arial" w:eastAsia="宋体"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EC2062" id="Rectangle 17460" o:spid="_x0000_s1047" style="position:absolute;left:0;text-align:left;margin-left:283.75pt;margin-top:12.5pt;width:202.3pt;height:9.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" filled="f" stroked="f">
                <v:textbox inset="0,0,0,0">
                  <w:txbxContent>
                    <w:p w14:paraId="46DD7105"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宋体" w:hAnsi="Arial" w:cs="Arial"/>
                          <w:b/>
                          <w:bCs/>
                          <w:color w:val="000000"/>
                          <w:sz w:val="12"/>
                          <w:szCs w:val="12"/>
                        </w:rPr>
                        <w:t>,</w:t>
                      </w:r>
                      <w:r>
                        <w:rPr>
                          <w:rFonts w:ascii="Arial" w:eastAsia="宋体" w:hAnsi="Arial" w:cs="Arial"/>
                          <w:b/>
                          <w:bCs/>
                          <w:color w:val="000000"/>
                          <w:sz w:val="18"/>
                          <w:szCs w:val="18"/>
                        </w:rPr>
                        <w:t xml:space="preserve"> </w:t>
                      </w:r>
                      <w:proofErr w:type="spellStart"/>
                      <w:proofErr w:type="gramStart"/>
                      <w:r>
                        <w:rPr>
                          <w:rFonts w:ascii="Arial" w:eastAsia="宋体" w:hAnsi="Arial" w:cs="Arial"/>
                          <w:b/>
                          <w:bCs/>
                          <w:color w:val="000000"/>
                          <w:sz w:val="12"/>
                          <w:szCs w:val="12"/>
                        </w:rPr>
                        <w:t>BW</w:t>
                      </w:r>
                      <w:r>
                        <w:rPr>
                          <w:rFonts w:ascii="Arial" w:eastAsia="宋体" w:hAnsi="Arial" w:cs="Arial"/>
                          <w:b/>
                          <w:bCs/>
                          <w:color w:val="000000"/>
                          <w:sz w:val="12"/>
                          <w:szCs w:val="12"/>
                          <w:vertAlign w:val="subscript"/>
                        </w:rPr>
                        <w:t>Channel,block</w:t>
                      </w:r>
                      <w:proofErr w:type="spellEnd"/>
                      <w:proofErr w:type="gramEnd"/>
                      <w:r>
                        <w:rPr>
                          <w:rFonts w:ascii="Arial" w:eastAsia="MS PGothic" w:hAnsi="Arial" w:cs="Arial"/>
                          <w:b/>
                          <w:bCs/>
                          <w:color w:val="000000"/>
                          <w:sz w:val="12"/>
                          <w:szCs w:val="12"/>
                        </w:rPr>
                        <w:t xml:space="preserve"> [MHz]</w:t>
                      </w:r>
                    </w:p>
                  </w:txbxContent>
                </v:textbox>
              </v:rect>
            </w:pict>
          </mc:Fallback>
        </mc:AlternateContent>
      </w:r>
      <w:r w:rsidRPr="00F95B02">
        <w:rPr>
          <w:noProof/>
        </w:rPr>
        <mc:AlternateContent>
          <mc:Choice Requires="wps">
            <w:drawing>
              <wp:anchor distT="0" distB="0" distL="114300" distR="114300" simplePos="0" relativeHeight="251816960" behindDoc="0" locked="0" layoutInCell="1" allowOverlap="1" wp14:anchorId="37D1E82A" wp14:editId="0AC467B5">
                <wp:simplePos x="0" y="0"/>
                <wp:positionH relativeFrom="column">
                  <wp:posOffset>3709670</wp:posOffset>
                </wp:positionH>
                <wp:positionV relativeFrom="paragraph">
                  <wp:posOffset>1161415</wp:posOffset>
                </wp:positionV>
                <wp:extent cx="48895" cy="556895"/>
                <wp:effectExtent l="0" t="0" r="0" b="0"/>
                <wp:wrapNone/>
                <wp:docPr id="17459" name="Text Box 17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 cy="55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C751C" w14:textId="77777777" w:rsidR="000D6FF8" w:rsidRDefault="000D6FF8" w:rsidP="000D6FF8">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D1E82A" id="Text Box 17459" o:spid="_x0000_s1048" type="#_x0000_t202" style="position:absolute;left:0;text-align:left;margin-left:292.1pt;margin-top:91.45pt;width:3.85pt;height:43.8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" filled="f" stroked="f">
                <v:textbox style="layout-flow:vertical-ideographic" inset="0,0,0,0">
                  <w:txbxContent>
                    <w:p w14:paraId="625C751C" w14:textId="77777777" w:rsidR="000D6FF8" w:rsidRDefault="000D6FF8" w:rsidP="000D6FF8">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F95B02">
        <w:rPr>
          <w:noProof/>
        </w:rPr>
        <mc:AlternateContent>
          <mc:Choice Requires="wps">
            <w:drawing>
              <wp:anchor distT="0" distB="0" distL="114300" distR="114300" simplePos="0" relativeHeight="251814912" behindDoc="0" locked="0" layoutInCell="1" allowOverlap="1" wp14:anchorId="2BCB3311" wp14:editId="2D72E260">
                <wp:simplePos x="0" y="0"/>
                <wp:positionH relativeFrom="column">
                  <wp:posOffset>5478780</wp:posOffset>
                </wp:positionH>
                <wp:positionV relativeFrom="paragraph">
                  <wp:posOffset>1116965</wp:posOffset>
                </wp:positionV>
                <wp:extent cx="659765" cy="1270"/>
                <wp:effectExtent l="0" t="0" r="6985" b="17780"/>
                <wp:wrapNone/>
                <wp:docPr id="17458" name="Straight Connector 174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7455E" id="Straight Connector 17458" o:spid="_x0000_s1026" style="position:absolute;left:0;text-align:lef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4pt,87.95pt" to="483.35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" strokeweight="1.5pt">
                <v:stroke dashstyle="1 1" endcap="round"/>
              </v:line>
            </w:pict>
          </mc:Fallback>
        </mc:AlternateContent>
      </w:r>
      <w:r w:rsidRPr="00F95B02">
        <w:rPr>
          <w:noProof/>
        </w:rPr>
        <mc:AlternateContent>
          <mc:Choice Requires="wps">
            <w:drawing>
              <wp:anchor distT="0" distB="0" distL="114300" distR="114300" simplePos="0" relativeHeight="251813888" behindDoc="0" locked="0" layoutInCell="1" allowOverlap="1" wp14:anchorId="2B63567E" wp14:editId="1CF9DC8B">
                <wp:simplePos x="0" y="0"/>
                <wp:positionH relativeFrom="column">
                  <wp:posOffset>4280535</wp:posOffset>
                </wp:positionH>
                <wp:positionV relativeFrom="paragraph">
                  <wp:posOffset>1109980</wp:posOffset>
                </wp:positionV>
                <wp:extent cx="513715" cy="718820"/>
                <wp:effectExtent l="0" t="0" r="635" b="5080"/>
                <wp:wrapNone/>
                <wp:docPr id="17457" name="Freeform: Shape 174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13715" cy="718820"/>
                        </a:xfrm>
                        <a:custGeom>
                          <a:avLst/>
                          <a:gdLst>
                            <a:gd name="T0" fmla="*/ 499270 w 12483"/>
                            <a:gd name="T1" fmla="*/ 122 h 11808"/>
                            <a:gd name="T2" fmla="*/ 476677 w 12483"/>
                            <a:gd name="T3" fmla="*/ 9253 h 11808"/>
                            <a:gd name="T4" fmla="*/ 464331 w 12483"/>
                            <a:gd name="T5" fmla="*/ 122 h 11808"/>
                            <a:gd name="T6" fmla="*/ 434372 w 12483"/>
                            <a:gd name="T7" fmla="*/ 9253 h 11808"/>
                            <a:gd name="T8" fmla="*/ 424207 w 12483"/>
                            <a:gd name="T9" fmla="*/ 122 h 11808"/>
                            <a:gd name="T10" fmla="*/ 402601 w 12483"/>
                            <a:gd name="T11" fmla="*/ 9253 h 11808"/>
                            <a:gd name="T12" fmla="*/ 402601 w 12483"/>
                            <a:gd name="T13" fmla="*/ 9253 h 11808"/>
                            <a:gd name="T14" fmla="*/ 387046 w 12483"/>
                            <a:gd name="T15" fmla="*/ 122 h 11808"/>
                            <a:gd name="T16" fmla="*/ 375482 w 12483"/>
                            <a:gd name="T17" fmla="*/ 9679 h 11808"/>
                            <a:gd name="T18" fmla="*/ 369885 w 12483"/>
                            <a:gd name="T19" fmla="*/ 5479 h 11808"/>
                            <a:gd name="T20" fmla="*/ 374741 w 12483"/>
                            <a:gd name="T21" fmla="*/ 609 h 11808"/>
                            <a:gd name="T22" fmla="*/ 373547 w 12483"/>
                            <a:gd name="T23" fmla="*/ 24168 h 11808"/>
                            <a:gd name="T24" fmla="*/ 372601 w 12483"/>
                            <a:gd name="T25" fmla="*/ 41030 h 11808"/>
                            <a:gd name="T26" fmla="*/ 365605 w 12483"/>
                            <a:gd name="T27" fmla="*/ 61789 h 11808"/>
                            <a:gd name="T28" fmla="*/ 365234 w 12483"/>
                            <a:gd name="T29" fmla="*/ 73112 h 11808"/>
                            <a:gd name="T30" fmla="*/ 364864 w 12483"/>
                            <a:gd name="T31" fmla="*/ 93383 h 11808"/>
                            <a:gd name="T32" fmla="*/ 365317 w 12483"/>
                            <a:gd name="T33" fmla="*/ 114325 h 11808"/>
                            <a:gd name="T34" fmla="*/ 364782 w 12483"/>
                            <a:gd name="T35" fmla="*/ 133805 h 11808"/>
                            <a:gd name="T36" fmla="*/ 364288 w 12483"/>
                            <a:gd name="T37" fmla="*/ 144580 h 11808"/>
                            <a:gd name="T38" fmla="*/ 368362 w 12483"/>
                            <a:gd name="T39" fmla="*/ 180983 h 11808"/>
                            <a:gd name="T40" fmla="*/ 360996 w 12483"/>
                            <a:gd name="T41" fmla="*/ 198211 h 11808"/>
                            <a:gd name="T42" fmla="*/ 365646 w 12483"/>
                            <a:gd name="T43" fmla="*/ 217448 h 11808"/>
                            <a:gd name="T44" fmla="*/ 360419 w 12483"/>
                            <a:gd name="T45" fmla="*/ 253791 h 11808"/>
                            <a:gd name="T46" fmla="*/ 356963 w 12483"/>
                            <a:gd name="T47" fmla="*/ 271201 h 11808"/>
                            <a:gd name="T48" fmla="*/ 354535 w 12483"/>
                            <a:gd name="T49" fmla="*/ 288672 h 11808"/>
                            <a:gd name="T50" fmla="*/ 345481 w 12483"/>
                            <a:gd name="T51" fmla="*/ 314240 h 11808"/>
                            <a:gd name="T52" fmla="*/ 350666 w 12483"/>
                            <a:gd name="T53" fmla="*/ 324650 h 11808"/>
                            <a:gd name="T54" fmla="*/ 340789 w 12483"/>
                            <a:gd name="T55" fmla="*/ 363854 h 11808"/>
                            <a:gd name="T56" fmla="*/ 344164 w 12483"/>
                            <a:gd name="T57" fmla="*/ 396970 h 11808"/>
                            <a:gd name="T58" fmla="*/ 335851 w 12483"/>
                            <a:gd name="T59" fmla="*/ 423086 h 11808"/>
                            <a:gd name="T60" fmla="*/ 339308 w 12483"/>
                            <a:gd name="T61" fmla="*/ 459490 h 11808"/>
                            <a:gd name="T62" fmla="*/ 331983 w 12483"/>
                            <a:gd name="T63" fmla="*/ 474465 h 11808"/>
                            <a:gd name="T64" fmla="*/ 336057 w 12483"/>
                            <a:gd name="T65" fmla="*/ 505694 h 11808"/>
                            <a:gd name="T66" fmla="*/ 334946 w 12483"/>
                            <a:gd name="T67" fmla="*/ 524809 h 11808"/>
                            <a:gd name="T68" fmla="*/ 333958 w 12483"/>
                            <a:gd name="T69" fmla="*/ 546968 h 11808"/>
                            <a:gd name="T70" fmla="*/ 333382 w 12483"/>
                            <a:gd name="T71" fmla="*/ 564257 h 11808"/>
                            <a:gd name="T72" fmla="*/ 333505 w 12483"/>
                            <a:gd name="T73" fmla="*/ 582276 h 11808"/>
                            <a:gd name="T74" fmla="*/ 327003 w 12483"/>
                            <a:gd name="T75" fmla="*/ 579232 h 11808"/>
                            <a:gd name="T76" fmla="*/ 326509 w 12483"/>
                            <a:gd name="T77" fmla="*/ 602121 h 11808"/>
                            <a:gd name="T78" fmla="*/ 320130 w 12483"/>
                            <a:gd name="T79" fmla="*/ 615636 h 11808"/>
                            <a:gd name="T80" fmla="*/ 312353 w 12483"/>
                            <a:gd name="T81" fmla="*/ 632377 h 11808"/>
                            <a:gd name="T82" fmla="*/ 301406 w 12483"/>
                            <a:gd name="T83" fmla="*/ 629394 h 11808"/>
                            <a:gd name="T84" fmla="*/ 283257 w 12483"/>
                            <a:gd name="T85" fmla="*/ 649056 h 11808"/>
                            <a:gd name="T86" fmla="*/ 263751 w 12483"/>
                            <a:gd name="T87" fmla="*/ 648935 h 11808"/>
                            <a:gd name="T88" fmla="*/ 259635 w 12483"/>
                            <a:gd name="T89" fmla="*/ 660318 h 11808"/>
                            <a:gd name="T90" fmla="*/ 228235 w 12483"/>
                            <a:gd name="T91" fmla="*/ 663849 h 11808"/>
                            <a:gd name="T92" fmla="*/ 211774 w 12483"/>
                            <a:gd name="T93" fmla="*/ 679312 h 11808"/>
                            <a:gd name="T94" fmla="*/ 198358 w 12483"/>
                            <a:gd name="T95" fmla="*/ 674381 h 11808"/>
                            <a:gd name="T96" fmla="*/ 174448 w 12483"/>
                            <a:gd name="T97" fmla="*/ 690574 h 11808"/>
                            <a:gd name="T98" fmla="*/ 163131 w 12483"/>
                            <a:gd name="T99" fmla="*/ 693496 h 11808"/>
                            <a:gd name="T100" fmla="*/ 133089 w 12483"/>
                            <a:gd name="T101" fmla="*/ 700496 h 11808"/>
                            <a:gd name="T102" fmla="*/ 119468 w 12483"/>
                            <a:gd name="T103" fmla="*/ 694044 h 11808"/>
                            <a:gd name="T104" fmla="*/ 114159 w 12483"/>
                            <a:gd name="T105" fmla="*/ 704210 h 11808"/>
                            <a:gd name="T106" fmla="*/ 83376 w 12483"/>
                            <a:gd name="T107" fmla="*/ 709080 h 11808"/>
                            <a:gd name="T108" fmla="*/ 76627 w 12483"/>
                            <a:gd name="T109" fmla="*/ 700862 h 11808"/>
                            <a:gd name="T110" fmla="*/ 50989 w 12483"/>
                            <a:gd name="T111" fmla="*/ 713706 h 11808"/>
                            <a:gd name="T112" fmla="*/ 37038 w 12483"/>
                            <a:gd name="T113" fmla="*/ 706462 h 11808"/>
                            <a:gd name="T114" fmla="*/ 27490 w 12483"/>
                            <a:gd name="T115" fmla="*/ 707741 h 11808"/>
                            <a:gd name="T116" fmla="*/ 10906 w 12483"/>
                            <a:gd name="T117" fmla="*/ 709628 h 11808"/>
                            <a:gd name="T118" fmla="*/ 218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E6323F" id="Freeform: Shape 17457" o:spid="_x0000_s1026" style="position:absolute;left:0;text-align:left;margin-left:337.05pt;margin-top:87.4pt;width:40.45pt;height:56.6pt;flip:x;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427;19616769,563283;19108692,7427;17875784,563283;17457462,7427;16568307,563283;16568307,563283;15928169,7427;15452274,589216;15221940,333538;15421779,37073;15372643,1471243;15333712,2497729;15045804,3761447;15030536,4450743;15015310,5684753;15033952,6959612;15011935,8145470;14991605,8801405;15159263,11017463;14856129,12066229;15047491,13237294;14832384,15449699;14690158,16509545;14590239,17573104;14217638,19129573;14431017,19763289;14024547,22149859;14163439,24165818;13821333,25755647;13963599,27971765;13662152,28883378;13829810,30784465;13784089,31948103;13743430,33297048;13719726,34349527;13724787,35446446;13457209,35261140;13436880,36654524;13174364,37477259;12854316,38496378;12403812,38314786;11656923,39511724;10854189,39504358;10684803,40197306;9392593,40412258;8715171,41353578;8163060,41053400;7179088,42039160;6713357,42217039;5477034,42643169;4916487,42250399;4698005,42869261;3431187,43165725;3153444,42665449;2098359,43447336;1524231,43006353;1131301,43084213;448816,43199085;89755,43169439"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812864" behindDoc="0" locked="0" layoutInCell="1" allowOverlap="1" wp14:anchorId="388E7FE3" wp14:editId="4DCCF491">
                <wp:simplePos x="0" y="0"/>
                <wp:positionH relativeFrom="column">
                  <wp:posOffset>6125210</wp:posOffset>
                </wp:positionH>
                <wp:positionV relativeFrom="paragraph">
                  <wp:posOffset>1116965</wp:posOffset>
                </wp:positionV>
                <wp:extent cx="566420" cy="718820"/>
                <wp:effectExtent l="0" t="0" r="5080" b="5080"/>
                <wp:wrapNone/>
                <wp:docPr id="17456" name="Freeform: Shape 174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6420" cy="718820"/>
                        </a:xfrm>
                        <a:custGeom>
                          <a:avLst/>
                          <a:gdLst>
                            <a:gd name="T0" fmla="*/ 550493 w 12483"/>
                            <a:gd name="T1" fmla="*/ 122 h 11808"/>
                            <a:gd name="T2" fmla="*/ 525582 w 12483"/>
                            <a:gd name="T3" fmla="*/ 9253 h 11808"/>
                            <a:gd name="T4" fmla="*/ 511970 w 12483"/>
                            <a:gd name="T5" fmla="*/ 122 h 11808"/>
                            <a:gd name="T6" fmla="*/ 478936 w 12483"/>
                            <a:gd name="T7" fmla="*/ 9253 h 11808"/>
                            <a:gd name="T8" fmla="*/ 467729 w 12483"/>
                            <a:gd name="T9" fmla="*/ 122 h 11808"/>
                            <a:gd name="T10" fmla="*/ 443907 w 12483"/>
                            <a:gd name="T11" fmla="*/ 9253 h 11808"/>
                            <a:gd name="T12" fmla="*/ 443907 w 12483"/>
                            <a:gd name="T13" fmla="*/ 9253 h 11808"/>
                            <a:gd name="T14" fmla="*/ 426755 w 12483"/>
                            <a:gd name="T15" fmla="*/ 122 h 11808"/>
                            <a:gd name="T16" fmla="*/ 414004 w 12483"/>
                            <a:gd name="T17" fmla="*/ 9679 h 11808"/>
                            <a:gd name="T18" fmla="*/ 407833 w 12483"/>
                            <a:gd name="T19" fmla="*/ 5479 h 11808"/>
                            <a:gd name="T20" fmla="*/ 413188 w 12483"/>
                            <a:gd name="T21" fmla="*/ 609 h 11808"/>
                            <a:gd name="T22" fmla="*/ 411872 w 12483"/>
                            <a:gd name="T23" fmla="*/ 24168 h 11808"/>
                            <a:gd name="T24" fmla="*/ 410828 w 12483"/>
                            <a:gd name="T25" fmla="*/ 41030 h 11808"/>
                            <a:gd name="T26" fmla="*/ 403114 w 12483"/>
                            <a:gd name="T27" fmla="*/ 61789 h 11808"/>
                            <a:gd name="T28" fmla="*/ 402706 w 12483"/>
                            <a:gd name="T29" fmla="*/ 73112 h 11808"/>
                            <a:gd name="T30" fmla="*/ 402298 w 12483"/>
                            <a:gd name="T31" fmla="*/ 93383 h 11808"/>
                            <a:gd name="T32" fmla="*/ 402797 w 12483"/>
                            <a:gd name="T33" fmla="*/ 114325 h 11808"/>
                            <a:gd name="T34" fmla="*/ 402207 w 12483"/>
                            <a:gd name="T35" fmla="*/ 133805 h 11808"/>
                            <a:gd name="T36" fmla="*/ 401662 w 12483"/>
                            <a:gd name="T37" fmla="*/ 144580 h 11808"/>
                            <a:gd name="T38" fmla="*/ 406154 w 12483"/>
                            <a:gd name="T39" fmla="*/ 180983 h 11808"/>
                            <a:gd name="T40" fmla="*/ 398032 w 12483"/>
                            <a:gd name="T41" fmla="*/ 198211 h 11808"/>
                            <a:gd name="T42" fmla="*/ 403160 w 12483"/>
                            <a:gd name="T43" fmla="*/ 217448 h 11808"/>
                            <a:gd name="T44" fmla="*/ 397397 w 12483"/>
                            <a:gd name="T45" fmla="*/ 253791 h 11808"/>
                            <a:gd name="T46" fmla="*/ 393585 w 12483"/>
                            <a:gd name="T47" fmla="*/ 271201 h 11808"/>
                            <a:gd name="T48" fmla="*/ 390908 w 12483"/>
                            <a:gd name="T49" fmla="*/ 288672 h 11808"/>
                            <a:gd name="T50" fmla="*/ 380926 w 12483"/>
                            <a:gd name="T51" fmla="*/ 314240 h 11808"/>
                            <a:gd name="T52" fmla="*/ 386643 w 12483"/>
                            <a:gd name="T53" fmla="*/ 324650 h 11808"/>
                            <a:gd name="T54" fmla="*/ 375753 w 12483"/>
                            <a:gd name="T55" fmla="*/ 363854 h 11808"/>
                            <a:gd name="T56" fmla="*/ 379474 w 12483"/>
                            <a:gd name="T57" fmla="*/ 396970 h 11808"/>
                            <a:gd name="T58" fmla="*/ 370308 w 12483"/>
                            <a:gd name="T59" fmla="*/ 423086 h 11808"/>
                            <a:gd name="T60" fmla="*/ 374119 w 12483"/>
                            <a:gd name="T61" fmla="*/ 459490 h 11808"/>
                            <a:gd name="T62" fmla="*/ 366043 w 12483"/>
                            <a:gd name="T63" fmla="*/ 474465 h 11808"/>
                            <a:gd name="T64" fmla="*/ 370535 w 12483"/>
                            <a:gd name="T65" fmla="*/ 505694 h 11808"/>
                            <a:gd name="T66" fmla="*/ 369310 w 12483"/>
                            <a:gd name="T67" fmla="*/ 524809 h 11808"/>
                            <a:gd name="T68" fmla="*/ 368221 w 12483"/>
                            <a:gd name="T69" fmla="*/ 546968 h 11808"/>
                            <a:gd name="T70" fmla="*/ 367585 w 12483"/>
                            <a:gd name="T71" fmla="*/ 564257 h 11808"/>
                            <a:gd name="T72" fmla="*/ 367722 w 12483"/>
                            <a:gd name="T73" fmla="*/ 582276 h 11808"/>
                            <a:gd name="T74" fmla="*/ 360552 w 12483"/>
                            <a:gd name="T75" fmla="*/ 579232 h 11808"/>
                            <a:gd name="T76" fmla="*/ 360008 w 12483"/>
                            <a:gd name="T77" fmla="*/ 602121 h 11808"/>
                            <a:gd name="T78" fmla="*/ 352975 w 12483"/>
                            <a:gd name="T79" fmla="*/ 615636 h 11808"/>
                            <a:gd name="T80" fmla="*/ 344399 w 12483"/>
                            <a:gd name="T81" fmla="*/ 632377 h 11808"/>
                            <a:gd name="T82" fmla="*/ 332329 w 12483"/>
                            <a:gd name="T83" fmla="*/ 629394 h 11808"/>
                            <a:gd name="T84" fmla="*/ 312318 w 12483"/>
                            <a:gd name="T85" fmla="*/ 649056 h 11808"/>
                            <a:gd name="T86" fmla="*/ 290810 w 12483"/>
                            <a:gd name="T87" fmla="*/ 648935 h 11808"/>
                            <a:gd name="T88" fmla="*/ 286273 w 12483"/>
                            <a:gd name="T89" fmla="*/ 660318 h 11808"/>
                            <a:gd name="T90" fmla="*/ 251651 w 12483"/>
                            <a:gd name="T91" fmla="*/ 663849 h 11808"/>
                            <a:gd name="T92" fmla="*/ 233501 w 12483"/>
                            <a:gd name="T93" fmla="*/ 679312 h 11808"/>
                            <a:gd name="T94" fmla="*/ 218709 w 12483"/>
                            <a:gd name="T95" fmla="*/ 674381 h 11808"/>
                            <a:gd name="T96" fmla="*/ 192346 w 12483"/>
                            <a:gd name="T97" fmla="*/ 690574 h 11808"/>
                            <a:gd name="T98" fmla="*/ 179868 w 12483"/>
                            <a:gd name="T99" fmla="*/ 693496 h 11808"/>
                            <a:gd name="T100" fmla="*/ 146744 w 12483"/>
                            <a:gd name="T101" fmla="*/ 700496 h 11808"/>
                            <a:gd name="T102" fmla="*/ 131725 w 12483"/>
                            <a:gd name="T103" fmla="*/ 694044 h 11808"/>
                            <a:gd name="T104" fmla="*/ 125871 w 12483"/>
                            <a:gd name="T105" fmla="*/ 704210 h 11808"/>
                            <a:gd name="T106" fmla="*/ 91930 w 12483"/>
                            <a:gd name="T107" fmla="*/ 709080 h 11808"/>
                            <a:gd name="T108" fmla="*/ 84489 w 12483"/>
                            <a:gd name="T109" fmla="*/ 700862 h 11808"/>
                            <a:gd name="T110" fmla="*/ 56220 w 12483"/>
                            <a:gd name="T111" fmla="*/ 713706 h 11808"/>
                            <a:gd name="T112" fmla="*/ 40838 w 12483"/>
                            <a:gd name="T113" fmla="*/ 706462 h 11808"/>
                            <a:gd name="T114" fmla="*/ 30311 w 12483"/>
                            <a:gd name="T115" fmla="*/ 707741 h 11808"/>
                            <a:gd name="T116" fmla="*/ 12024 w 12483"/>
                            <a:gd name="T117" fmla="*/ 709628 h 11808"/>
                            <a:gd name="T118" fmla="*/ 2405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E0F8C" id="Freeform: Shape 17456" o:spid="_x0000_s1026" style="position:absolute;left:0;text-align:left;margin-left:482.3pt;margin-top:87.95pt;width:44.6pt;height:56.6pt;flip:x;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978791,7427;23848446,563283;23230798,7427;21731870,563283;21223349,7427;20142418,563283;20142418,563283;19364141,7427;18785560,589216;18505549,333538;18748534,37073;18688820,1471243;18641448,2497729;18291423,3761447;18272910,4450743;18254397,5684753;18277039,6959612;18250267,8145470;18225538,8801405;18429364,11017463;18060826,12066229;18293510,13237294;18032012,15449699;17859042,16509545;17737572,17573104;17284635,19129573;17544046,19763289;17049909,22149859;17218751,24165818;16802840,25755647;16975766,27971765;16609315,28883378;16813141,30784465;16757556,31948103;16708142,33297048;16679283,34349527;16685500,35446446;16360159,35261140;16335475,36654524;16016350,37477259;15627212,38496378;15079532,38314786;14171526,39511724;13195594,39504358;12989726,40197306;11418742,40412258;10595180,41353578;9923989,41053400;8727759,42039160;8161566,42217039;6658555,42643169;5977063,42250399;5711436,42869261;4171352,43165725;3833715,42665449;2551000,43447336;1853037,43006353;1375371,43084213;545593,43199085;109128,43169439"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811840" behindDoc="0" locked="0" layoutInCell="1" allowOverlap="1" wp14:anchorId="4ACF34FE" wp14:editId="0A30D7B5">
                <wp:simplePos x="0" y="0"/>
                <wp:positionH relativeFrom="column">
                  <wp:posOffset>5821045</wp:posOffset>
                </wp:positionH>
                <wp:positionV relativeFrom="paragraph">
                  <wp:posOffset>2026285</wp:posOffset>
                </wp:positionV>
                <wp:extent cx="484505" cy="36195"/>
                <wp:effectExtent l="0" t="0" r="0" b="1905"/>
                <wp:wrapNone/>
                <wp:docPr id="17455" name="Freeform: Shape 174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4505" cy="36195"/>
                        </a:xfrm>
                        <a:custGeom>
                          <a:avLst/>
                          <a:gdLst>
                            <a:gd name="T0" fmla="*/ 8587 w 6094"/>
                            <a:gd name="T1" fmla="*/ 15383 h 120"/>
                            <a:gd name="T2" fmla="*/ 475998 w 6094"/>
                            <a:gd name="T3" fmla="*/ 15383 h 120"/>
                            <a:gd name="T4" fmla="*/ 475998 w 6094"/>
                            <a:gd name="T5" fmla="*/ 20812 h 120"/>
                            <a:gd name="T6" fmla="*/ 8587 w 6094"/>
                            <a:gd name="T7" fmla="*/ 20812 h 120"/>
                            <a:gd name="T8" fmla="*/ 8587 w 6094"/>
                            <a:gd name="T9" fmla="*/ 15383 h 120"/>
                            <a:gd name="T10" fmla="*/ 9541 w 6094"/>
                            <a:gd name="T11" fmla="*/ 36195 h 120"/>
                            <a:gd name="T12" fmla="*/ 0 w 6094"/>
                            <a:gd name="T13" fmla="*/ 18098 h 120"/>
                            <a:gd name="T14" fmla="*/ 9541 w 6094"/>
                            <a:gd name="T15" fmla="*/ 0 h 120"/>
                            <a:gd name="T16" fmla="*/ 9541 w 6094"/>
                            <a:gd name="T17" fmla="*/ 36195 h 120"/>
                            <a:gd name="T18" fmla="*/ 474964 w 6094"/>
                            <a:gd name="T19" fmla="*/ 0 h 120"/>
                            <a:gd name="T20" fmla="*/ 484505 w 6094"/>
                            <a:gd name="T21" fmla="*/ 18098 h 120"/>
                            <a:gd name="T22" fmla="*/ 474964 w 6094"/>
                            <a:gd name="T23" fmla="*/ 36195 h 120"/>
                            <a:gd name="T24" fmla="*/ 47496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FF25E0" id="Freeform: Shape 17455" o:spid="_x0000_s1026" style="position:absolute;left:0;text-align:left;margin-left:458.35pt;margin-top:159.55pt;width:38.15pt;height:2.8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" path="m108,51r5879,l5987,69,108,69r,-18xm120,120l,60,120,r,120xm5974,r120,60l5974,120,5974,xe" fillcolor="black" strokeweight=".1pt">
                <v:stroke joinstyle="bevel"/>
                <v:path arrowok="t" o:connecttype="custom" o:connectlocs="682712,4639897;37844340,4639897;37844340,6277420;682712,6277420;682712,4639897;758560,10917317;0,5458809;758560,0;758560,10917317;37762132,0;38520692,5458809;37762132,10917317;37762132,0" o:connectangles="0,0,0,0,0,0,0,0,0,0,0,0,0"/>
              </v:shape>
            </w:pict>
          </mc:Fallback>
        </mc:AlternateContent>
      </w:r>
      <w:r w:rsidRPr="00F95B02">
        <w:rPr>
          <w:noProof/>
        </w:rPr>
        <mc:AlternateContent>
          <mc:Choice Requires="wps">
            <w:drawing>
              <wp:anchor distT="0" distB="0" distL="114300" distR="114300" simplePos="0" relativeHeight="251810816" behindDoc="0" locked="0" layoutInCell="1" allowOverlap="1" wp14:anchorId="0ECFEFA8" wp14:editId="5A29BCA6">
                <wp:simplePos x="0" y="0"/>
                <wp:positionH relativeFrom="column">
                  <wp:posOffset>3445510</wp:posOffset>
                </wp:positionH>
                <wp:positionV relativeFrom="paragraph">
                  <wp:posOffset>1901825</wp:posOffset>
                </wp:positionV>
                <wp:extent cx="474345" cy="110490"/>
                <wp:effectExtent l="0" t="0" r="0" b="0"/>
                <wp:wrapNone/>
                <wp:docPr id="17454" name="Rectangle 17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45FB4" w14:textId="77777777" w:rsidR="000D6FF8" w:rsidRDefault="000D6FF8" w:rsidP="000D6FF8">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_low</w:t>
                            </w:r>
                          </w:p>
                          <w:p w14:paraId="516846DE" w14:textId="77777777" w:rsidR="000D6FF8" w:rsidRDefault="000D6FF8" w:rsidP="000D6FF8">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CFEFA8" id="Rectangle 17454" o:spid="_x0000_s1049" style="position:absolute;left:0;text-align:left;margin-left:271.3pt;margin-top:149.75pt;width:37.35pt;height:8.7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" filled="f" stroked="f">
                <v:textbox inset="0,0,0,0">
                  <w:txbxContent>
                    <w:p w14:paraId="3FD45FB4" w14:textId="77777777" w:rsidR="000D6FF8" w:rsidRDefault="000D6FF8" w:rsidP="000D6FF8">
                      <w:pPr>
                        <w:autoSpaceDE w:val="0"/>
                        <w:autoSpaceDN w:val="0"/>
                        <w:adjustRightInd w:val="0"/>
                        <w:jc w:val="center"/>
                        <w:rPr>
                          <w:rFonts w:ascii="Arial" w:eastAsia="宋体" w:hAnsi="Arial" w:cs="宋体"/>
                          <w:color w:val="000000"/>
                          <w:sz w:val="12"/>
                          <w:szCs w:val="12"/>
                        </w:rPr>
                      </w:pPr>
                      <w:proofErr w:type="spellStart"/>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proofErr w:type="spellEnd"/>
                      <w:r>
                        <w:rPr>
                          <w:rFonts w:ascii="Arial" w:eastAsia="宋体" w:hAnsi="Arial" w:cs="Arial" w:hint="eastAsia"/>
                          <w:b/>
                          <w:bCs/>
                          <w:color w:val="000000"/>
                          <w:sz w:val="12"/>
                          <w:szCs w:val="12"/>
                          <w:vertAlign w:val="subscript"/>
                          <w:lang w:val="en-US" w:eastAsia="zh-CN"/>
                        </w:rPr>
                        <w:t>_low</w:t>
                      </w:r>
                    </w:p>
                    <w:p w14:paraId="516846DE" w14:textId="77777777" w:rsidR="000D6FF8" w:rsidRDefault="000D6FF8" w:rsidP="000D6FF8">
                      <w:pPr>
                        <w:autoSpaceDE w:val="0"/>
                        <w:autoSpaceDN w:val="0"/>
                        <w:adjustRightInd w:val="0"/>
                        <w:rPr>
                          <w:rFonts w:ascii="Arial" w:hAnsi="Arial" w:cs="Arial"/>
                          <w:color w:val="000000"/>
                          <w:sz w:val="36"/>
                          <w:szCs w:val="36"/>
                        </w:rPr>
                      </w:pPr>
                    </w:p>
                  </w:txbxContent>
                </v:textbox>
              </v:rect>
            </w:pict>
          </mc:Fallback>
        </mc:AlternateContent>
      </w:r>
      <w:r w:rsidRPr="00F95B02">
        <w:rPr>
          <w:noProof/>
        </w:rPr>
        <mc:AlternateContent>
          <mc:Choice Requires="wps">
            <w:drawing>
              <wp:anchor distT="0" distB="0" distL="114298" distR="114298" simplePos="0" relativeHeight="251808768" behindDoc="0" locked="0" layoutInCell="1" allowOverlap="1" wp14:anchorId="0E370420" wp14:editId="6FA5EE9A">
                <wp:simplePos x="0" y="0"/>
                <wp:positionH relativeFrom="column">
                  <wp:posOffset>5344159</wp:posOffset>
                </wp:positionH>
                <wp:positionV relativeFrom="paragraph">
                  <wp:posOffset>726440</wp:posOffset>
                </wp:positionV>
                <wp:extent cx="0" cy="977900"/>
                <wp:effectExtent l="0" t="0" r="19050" b="12700"/>
                <wp:wrapNone/>
                <wp:docPr id="17453" name="Straight Connector 174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790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8F099" id="Straight Connector 17453" o:spid="_x0000_s1026" style="position:absolute;left:0;text-align:left;z-index:2518087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20.8pt,57.2pt" to="420.8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" strokeweight="1.5pt">
                <v:stroke dashstyle="1 1"/>
              </v:line>
            </w:pict>
          </mc:Fallback>
        </mc:AlternateContent>
      </w:r>
      <w:r w:rsidRPr="00F95B02">
        <w:rPr>
          <w:noProof/>
        </w:rPr>
        <mc:AlternateContent>
          <mc:Choice Requires="wps">
            <w:drawing>
              <wp:anchor distT="0" distB="0" distL="114300" distR="114300" simplePos="0" relativeHeight="251807744" behindDoc="0" locked="0" layoutInCell="1" allowOverlap="1" wp14:anchorId="4BBF85E0" wp14:editId="0D7FCD00">
                <wp:simplePos x="0" y="0"/>
                <wp:positionH relativeFrom="column">
                  <wp:posOffset>4417060</wp:posOffset>
                </wp:positionH>
                <wp:positionV relativeFrom="paragraph">
                  <wp:posOffset>746125</wp:posOffset>
                </wp:positionV>
                <wp:extent cx="6350" cy="983615"/>
                <wp:effectExtent l="0" t="0" r="12700" b="6985"/>
                <wp:wrapNone/>
                <wp:docPr id="17452" name="Straight Connector 174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9836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C6B3E" id="Straight Connector 17452" o:spid="_x0000_s1026" style="position:absolute;left:0;text-align:lef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8pt,58.75pt" to="348.3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" strokeweight="1.5pt">
                <v:stroke dashstyle="1 1"/>
              </v:line>
            </w:pict>
          </mc:Fallback>
        </mc:AlternateContent>
      </w:r>
      <w:r w:rsidRPr="00F95B02">
        <w:rPr>
          <w:noProof/>
        </w:rPr>
        <mc:AlternateContent>
          <mc:Choice Requires="wps">
            <w:drawing>
              <wp:anchor distT="4294967294" distB="4294967294" distL="114300" distR="114300" simplePos="0" relativeHeight="251806720" behindDoc="0" locked="0" layoutInCell="1" allowOverlap="1" wp14:anchorId="7AE83EAE" wp14:editId="3AB99691">
                <wp:simplePos x="0" y="0"/>
                <wp:positionH relativeFrom="column">
                  <wp:posOffset>3303905</wp:posOffset>
                </wp:positionH>
                <wp:positionV relativeFrom="paragraph">
                  <wp:posOffset>1708784</wp:posOffset>
                </wp:positionV>
                <wp:extent cx="3181985" cy="0"/>
                <wp:effectExtent l="0" t="95250" r="0" b="95250"/>
                <wp:wrapNone/>
                <wp:docPr id="17451" name="Straight Connector 174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81985" cy="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F5136" id="Straight Connector 17451" o:spid="_x0000_s1026" style="position:absolute;left:0;text-align:left;flip:y;z-index:251806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0.15pt,134.55pt" to="510.7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" strokeweight="1.35pt">
                <v:stroke endarrow="block" endarrowwidth="wide" endarrowlength="long"/>
              </v:line>
            </w:pict>
          </mc:Fallback>
        </mc:AlternateContent>
      </w:r>
      <w:r w:rsidRPr="00F95B02">
        <w:rPr>
          <w:noProof/>
        </w:rPr>
        <mc:AlternateContent>
          <mc:Choice Requires="wpg">
            <w:drawing>
              <wp:anchor distT="0" distB="0" distL="114300" distR="114300" simplePos="0" relativeHeight="251805696" behindDoc="0" locked="0" layoutInCell="1" allowOverlap="1" wp14:anchorId="7CD20E2A" wp14:editId="21766B21">
                <wp:simplePos x="0" y="0"/>
                <wp:positionH relativeFrom="column">
                  <wp:posOffset>6224905</wp:posOffset>
                </wp:positionH>
                <wp:positionV relativeFrom="paragraph">
                  <wp:posOffset>1133475</wp:posOffset>
                </wp:positionV>
                <wp:extent cx="53975" cy="575310"/>
                <wp:effectExtent l="0" t="0" r="3175" b="0"/>
                <wp:wrapNone/>
                <wp:docPr id="17448" name="Group 17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449" name="任意多边形 18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50" name="任意多边形 18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3F7671" id="Group 17448" o:spid="_x0000_s1026" style="position:absolute;left:0;text-align:left;margin-left:490.15pt;margin-top:89.25pt;width:4.25pt;height:45.3pt;z-index:251805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">
                <v:shape id="任意多边形 180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&#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04672" behindDoc="0" locked="0" layoutInCell="1" allowOverlap="1" wp14:anchorId="56F88CDB" wp14:editId="18408C6C">
                <wp:simplePos x="0" y="0"/>
                <wp:positionH relativeFrom="column">
                  <wp:posOffset>6170295</wp:posOffset>
                </wp:positionH>
                <wp:positionV relativeFrom="paragraph">
                  <wp:posOffset>1136650</wp:posOffset>
                </wp:positionV>
                <wp:extent cx="53340" cy="573405"/>
                <wp:effectExtent l="0" t="0" r="3810" b="0"/>
                <wp:wrapNone/>
                <wp:docPr id="17445" name="Group 174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46" name="任意多边形 18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7" name="任意多边形 18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137BDC" id="Group 17445" o:spid="_x0000_s1026" style="position:absolute;left:0;text-align:left;margin-left:485.85pt;margin-top:89.5pt;width:4.2pt;height:45.15pt;z-index:2518046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">
                <v:shape id="任意多边形 180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03648" behindDoc="0" locked="0" layoutInCell="1" allowOverlap="1" wp14:anchorId="7F57BD0F" wp14:editId="63FCE0A2">
                <wp:simplePos x="0" y="0"/>
                <wp:positionH relativeFrom="column">
                  <wp:posOffset>6056630</wp:posOffset>
                </wp:positionH>
                <wp:positionV relativeFrom="paragraph">
                  <wp:posOffset>1137920</wp:posOffset>
                </wp:positionV>
                <wp:extent cx="55245" cy="573405"/>
                <wp:effectExtent l="0" t="0" r="1905" b="0"/>
                <wp:wrapNone/>
                <wp:docPr id="17442" name="Group 174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43" name="任意多边形 18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4" name="任意多边形 18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A869EC" id="Group 17442" o:spid="_x0000_s1026" style="position:absolute;left:0;text-align:left;margin-left:476.9pt;margin-top:89.6pt;width:4.35pt;height:45.15pt;z-index:2518036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">
                <v:shape id="任意多边形 181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02624" behindDoc="0" locked="0" layoutInCell="1" allowOverlap="1" wp14:anchorId="77428E2D" wp14:editId="4F5540B2">
                <wp:simplePos x="0" y="0"/>
                <wp:positionH relativeFrom="column">
                  <wp:posOffset>6000115</wp:posOffset>
                </wp:positionH>
                <wp:positionV relativeFrom="paragraph">
                  <wp:posOffset>1137920</wp:posOffset>
                </wp:positionV>
                <wp:extent cx="52070" cy="573405"/>
                <wp:effectExtent l="0" t="0" r="5080" b="0"/>
                <wp:wrapNone/>
                <wp:docPr id="17439" name="Group 174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40" name="任意多边形 18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1" name="任意多边形 18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E1F77F" id="Group 17439" o:spid="_x0000_s1026" style="position:absolute;left:0;text-align:left;margin-left:472.45pt;margin-top:89.6pt;width:4.1pt;height:45.15pt;z-index:2518026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">
                <v:shape id="任意多边形 181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801600" behindDoc="0" locked="0" layoutInCell="1" allowOverlap="1" wp14:anchorId="149FB952" wp14:editId="4E952B4C">
                <wp:simplePos x="0" y="0"/>
                <wp:positionH relativeFrom="column">
                  <wp:posOffset>5891530</wp:posOffset>
                </wp:positionH>
                <wp:positionV relativeFrom="paragraph">
                  <wp:posOffset>1137920</wp:posOffset>
                </wp:positionV>
                <wp:extent cx="53340" cy="573405"/>
                <wp:effectExtent l="0" t="0" r="3810" b="0"/>
                <wp:wrapNone/>
                <wp:docPr id="17436" name="Group 174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37" name="任意多边形 18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8" name="任意多边形 18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2A829C" id="Group 17436" o:spid="_x0000_s1026" style="position:absolute;left:0;text-align:left;margin-left:463.9pt;margin-top:89.6pt;width:4.2pt;height:45.15pt;z-index:25180160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">
                <v:shape id="任意多边形 1817"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18"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800576" behindDoc="0" locked="0" layoutInCell="1" allowOverlap="1" wp14:anchorId="4BAAD867" wp14:editId="743CC06E">
                <wp:simplePos x="0" y="0"/>
                <wp:positionH relativeFrom="column">
                  <wp:posOffset>5944870</wp:posOffset>
                </wp:positionH>
                <wp:positionV relativeFrom="paragraph">
                  <wp:posOffset>1139190</wp:posOffset>
                </wp:positionV>
                <wp:extent cx="53975" cy="573405"/>
                <wp:effectExtent l="0" t="0" r="3175" b="0"/>
                <wp:wrapNone/>
                <wp:docPr id="17433" name="Group 174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34" name="任意多边形 18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5" name="任意多边形 18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8B4964" id="Group 17433" o:spid="_x0000_s1026" style="position:absolute;left:0;text-align:left;margin-left:468.1pt;margin-top:89.7pt;width:4.25pt;height:45.15pt;z-index:2518005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">
                <v:shape id="任意多边形 182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9552" behindDoc="0" locked="0" layoutInCell="1" allowOverlap="1" wp14:anchorId="59AF3412" wp14:editId="316D76F9">
                <wp:simplePos x="0" y="0"/>
                <wp:positionH relativeFrom="column">
                  <wp:posOffset>6115050</wp:posOffset>
                </wp:positionH>
                <wp:positionV relativeFrom="paragraph">
                  <wp:posOffset>1137920</wp:posOffset>
                </wp:positionV>
                <wp:extent cx="52070" cy="573405"/>
                <wp:effectExtent l="0" t="0" r="5080" b="0"/>
                <wp:wrapNone/>
                <wp:docPr id="17430" name="Group 174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31" name="任意多边形 18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2" name="任意多边形 18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13D6B" id="Group 17430" o:spid="_x0000_s1026" style="position:absolute;left:0;text-align:left;margin-left:481.5pt;margin-top:89.6pt;width:4.1pt;height:45.15pt;z-index:2517995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">
                <v:shape id="任意多边形 182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8528" behindDoc="0" locked="0" layoutInCell="1" allowOverlap="1" wp14:anchorId="4F79FF87" wp14:editId="164CCC6A">
                <wp:simplePos x="0" y="0"/>
                <wp:positionH relativeFrom="column">
                  <wp:posOffset>5834380</wp:posOffset>
                </wp:positionH>
                <wp:positionV relativeFrom="paragraph">
                  <wp:posOffset>1139190</wp:posOffset>
                </wp:positionV>
                <wp:extent cx="53975" cy="573405"/>
                <wp:effectExtent l="0" t="0" r="3175" b="0"/>
                <wp:wrapNone/>
                <wp:docPr id="17427" name="Group 17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28" name="任意多边形 18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9" name="任意多边形 18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B8CEA1" id="Group 17427" o:spid="_x0000_s1026" style="position:absolute;left:0;text-align:left;margin-left:459.4pt;margin-top:89.7pt;width:4.25pt;height:45.15pt;z-index:25179852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">
                <v:shape id="任意多边形 1826"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" path="m226,c101,,,101,,226l,9207v,125,101,226,226,226l1132,9433v125,,226,-101,226,-226l1358,226c1358,101,1257,,1132,l226,xe" fillcolor="#eaeaea" strokeweight="0">
                  <v:path arrowok="t" o:connecttype="custom" o:connectlocs="40,0;0,40;0,1644;40,1684;203,1684;243,1644;243,40;203,0;40,0" o:connectangles="0,0,0,0,0,0,0,0,0"/>
                </v:shape>
                <v:shape id="任意多边形 1827"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97504" behindDoc="0" locked="0" layoutInCell="1" allowOverlap="1" wp14:anchorId="1B4AC757" wp14:editId="1ECE1D5D">
                <wp:simplePos x="0" y="0"/>
                <wp:positionH relativeFrom="column">
                  <wp:posOffset>5781040</wp:posOffset>
                </wp:positionH>
                <wp:positionV relativeFrom="paragraph">
                  <wp:posOffset>1137920</wp:posOffset>
                </wp:positionV>
                <wp:extent cx="53340" cy="574675"/>
                <wp:effectExtent l="0" t="0" r="3810" b="0"/>
                <wp:wrapNone/>
                <wp:docPr id="17424" name="Group 174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4675"/>
                          <a:chOff x="738" y="1687"/>
                          <a:chExt cx="242" cy="1684"/>
                        </a:xfrm>
                      </wpg:grpSpPr>
                      <wps:wsp>
                        <wps:cNvPr id="17425" name="任意多边形 18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6" name="任意多边形 18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3562DD" id="Group 17424" o:spid="_x0000_s1026" style="position:absolute;left:0;text-align:left;margin-left:455.2pt;margin-top:89.6pt;width:4.2pt;height:45.25pt;z-index:2517975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">
                <v:shape id="任意多边形 182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6480" behindDoc="0" locked="0" layoutInCell="1" allowOverlap="1" wp14:anchorId="64493A92" wp14:editId="6858DF4F">
                <wp:simplePos x="0" y="0"/>
                <wp:positionH relativeFrom="column">
                  <wp:posOffset>5727065</wp:posOffset>
                </wp:positionH>
                <wp:positionV relativeFrom="paragraph">
                  <wp:posOffset>1137920</wp:posOffset>
                </wp:positionV>
                <wp:extent cx="53975" cy="573405"/>
                <wp:effectExtent l="0" t="0" r="3175" b="0"/>
                <wp:wrapNone/>
                <wp:docPr id="17421" name="Group 174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22" name="任意多边形 18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3" name="任意多边形 18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AE89C8" id="Group 17421" o:spid="_x0000_s1026" style="position:absolute;left:0;text-align:left;margin-left:450.95pt;margin-top:89.6pt;width:4.25pt;height:45.15pt;z-index:2517964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">
                <v:shape id="任意多边形 183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5456" behindDoc="0" locked="0" layoutInCell="1" allowOverlap="1" wp14:anchorId="347BC599" wp14:editId="0B5847A4">
                <wp:simplePos x="0" y="0"/>
                <wp:positionH relativeFrom="column">
                  <wp:posOffset>5617210</wp:posOffset>
                </wp:positionH>
                <wp:positionV relativeFrom="paragraph">
                  <wp:posOffset>1137920</wp:posOffset>
                </wp:positionV>
                <wp:extent cx="55245" cy="573405"/>
                <wp:effectExtent l="0" t="0" r="1905" b="0"/>
                <wp:wrapNone/>
                <wp:docPr id="17418" name="Group 174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19" name="任意多边形 18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0" name="任意多边形 18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F6346C" id="Group 17418" o:spid="_x0000_s1026" style="position:absolute;left:0;text-align:left;margin-left:442.3pt;margin-top:89.6pt;width:4.35pt;height:45.15pt;z-index:2517954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">
                <v:shape id="任意多边形 183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4432" behindDoc="0" locked="0" layoutInCell="1" allowOverlap="1" wp14:anchorId="54C115E0" wp14:editId="0E710E2A">
                <wp:simplePos x="0" y="0"/>
                <wp:positionH relativeFrom="column">
                  <wp:posOffset>5566410</wp:posOffset>
                </wp:positionH>
                <wp:positionV relativeFrom="paragraph">
                  <wp:posOffset>1132205</wp:posOffset>
                </wp:positionV>
                <wp:extent cx="55245" cy="576580"/>
                <wp:effectExtent l="0" t="0" r="1905" b="0"/>
                <wp:wrapNone/>
                <wp:docPr id="17415" name="Group 17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416" name="任意多边形 18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7" name="任意多边形 18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A816C6" id="Group 17415" o:spid="_x0000_s1026" style="position:absolute;left:0;text-align:left;margin-left:438.3pt;margin-top:89.15pt;width:4.35pt;height:45.4pt;z-index:2517944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">
                <v:shape id="任意多边形 183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3408" behindDoc="0" locked="0" layoutInCell="1" allowOverlap="1" wp14:anchorId="2239284B" wp14:editId="05CB8038">
                <wp:simplePos x="0" y="0"/>
                <wp:positionH relativeFrom="column">
                  <wp:posOffset>5459095</wp:posOffset>
                </wp:positionH>
                <wp:positionV relativeFrom="paragraph">
                  <wp:posOffset>1132205</wp:posOffset>
                </wp:positionV>
                <wp:extent cx="53975" cy="575310"/>
                <wp:effectExtent l="0" t="0" r="3175" b="0"/>
                <wp:wrapNone/>
                <wp:docPr id="17412" name="Group 174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1222" y="1690"/>
                          <a:chExt cx="243" cy="1684"/>
                        </a:xfrm>
                      </wpg:grpSpPr>
                      <wps:wsp>
                        <wps:cNvPr id="17413" name="任意多边形 18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4" name="任意多边形 18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B344FE" id="Group 17412" o:spid="_x0000_s1026" style="position:absolute;left:0;text-align:left;margin-left:429.85pt;margin-top:89.15pt;width:4.25pt;height:45.3pt;z-index:25179340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">
                <v:shape id="任意多边形 184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4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92384" behindDoc="0" locked="0" layoutInCell="1" allowOverlap="1" wp14:anchorId="6B0295F2" wp14:editId="5D3F4831">
                <wp:simplePos x="0" y="0"/>
                <wp:positionH relativeFrom="column">
                  <wp:posOffset>5513070</wp:posOffset>
                </wp:positionH>
                <wp:positionV relativeFrom="paragraph">
                  <wp:posOffset>1135380</wp:posOffset>
                </wp:positionV>
                <wp:extent cx="53340" cy="573405"/>
                <wp:effectExtent l="0" t="0" r="3810" b="0"/>
                <wp:wrapNone/>
                <wp:docPr id="17409" name="Group 17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10" name="任意多边形 18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1" name="任意多边形 18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B3204" id="Group 17409" o:spid="_x0000_s1026" style="position:absolute;left:0;text-align:left;margin-left:434.1pt;margin-top:89.4pt;width:4.2pt;height:45.15pt;z-index:2517923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">
                <v:shape id="任意多边形 184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1360" behindDoc="0" locked="0" layoutInCell="1" allowOverlap="1" wp14:anchorId="5FC17390" wp14:editId="1B7B4D81">
                <wp:simplePos x="0" y="0"/>
                <wp:positionH relativeFrom="column">
                  <wp:posOffset>5672455</wp:posOffset>
                </wp:positionH>
                <wp:positionV relativeFrom="paragraph">
                  <wp:posOffset>1137920</wp:posOffset>
                </wp:positionV>
                <wp:extent cx="50165" cy="573405"/>
                <wp:effectExtent l="0" t="0" r="6985" b="0"/>
                <wp:wrapNone/>
                <wp:docPr id="17406" name="Group 17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 cy="573405"/>
                          <a:chOff x="738" y="1687"/>
                          <a:chExt cx="242" cy="1684"/>
                        </a:xfrm>
                      </wpg:grpSpPr>
                      <wps:wsp>
                        <wps:cNvPr id="17407" name="任意多边形 18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8" name="任意多边形 18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FDCF56" id="Group 17406" o:spid="_x0000_s1026" style="position:absolute;left:0;text-align:left;margin-left:446.65pt;margin-top:89.6pt;width:3.95pt;height:45.15pt;z-index:2517913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">
                <v:shape id="任意多边形 184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90336" behindDoc="0" locked="0" layoutInCell="1" allowOverlap="1" wp14:anchorId="645920CF" wp14:editId="4A4C81F6">
                <wp:simplePos x="0" y="0"/>
                <wp:positionH relativeFrom="column">
                  <wp:posOffset>6222365</wp:posOffset>
                </wp:positionH>
                <wp:positionV relativeFrom="paragraph">
                  <wp:posOffset>1135380</wp:posOffset>
                </wp:positionV>
                <wp:extent cx="52070" cy="573405"/>
                <wp:effectExtent l="0" t="0" r="5080" b="0"/>
                <wp:wrapNone/>
                <wp:docPr id="17403" name="Group 174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6345" y="1687"/>
                          <a:chExt cx="242" cy="1685"/>
                        </a:xfrm>
                      </wpg:grpSpPr>
                      <wps:wsp>
                        <wps:cNvPr id="17404" name="任意多边形 1850"/>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5" name="任意多边形 1851"/>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499851" id="Group 17403" o:spid="_x0000_s1026" style="position:absolute;left:0;text-align:left;margin-left:489.95pt;margin-top:89.4pt;width:4.1pt;height:45.15pt;z-index:251790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">
                <v:shape id="任意多边形 1850"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851"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rPr>
        <mc:AlternateContent>
          <mc:Choice Requires="wpg">
            <w:drawing>
              <wp:anchor distT="0" distB="0" distL="114300" distR="114300" simplePos="0" relativeHeight="251789312" behindDoc="0" locked="0" layoutInCell="1" allowOverlap="1" wp14:anchorId="74228F42" wp14:editId="6CDECF75">
                <wp:simplePos x="0" y="0"/>
                <wp:positionH relativeFrom="column">
                  <wp:posOffset>5402580</wp:posOffset>
                </wp:positionH>
                <wp:positionV relativeFrom="paragraph">
                  <wp:posOffset>1135380</wp:posOffset>
                </wp:positionV>
                <wp:extent cx="53340" cy="573405"/>
                <wp:effectExtent l="0" t="0" r="3810" b="0"/>
                <wp:wrapNone/>
                <wp:docPr id="17400" name="Group 174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01" name="任意多边形 18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2" name="任意多边形 18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13C12D" id="Group 17400" o:spid="_x0000_s1026" style="position:absolute;left:0;text-align:left;margin-left:425.4pt;margin-top:89.4pt;width:4.2pt;height:45.15pt;z-index:251789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">
                <v:shape id="任意多边形 185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5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88288" behindDoc="0" locked="0" layoutInCell="1" allowOverlap="1" wp14:anchorId="3AC9BEB4" wp14:editId="68A5DB53">
                <wp:simplePos x="0" y="0"/>
                <wp:positionH relativeFrom="column">
                  <wp:posOffset>5348605</wp:posOffset>
                </wp:positionH>
                <wp:positionV relativeFrom="paragraph">
                  <wp:posOffset>1133475</wp:posOffset>
                </wp:positionV>
                <wp:extent cx="53975" cy="575310"/>
                <wp:effectExtent l="0" t="0" r="3175" b="0"/>
                <wp:wrapNone/>
                <wp:docPr id="17397" name="Group 173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398" name="任意多边形 18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9" name="任意多边形 18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1A177F" id="Group 17397" o:spid="_x0000_s1026" style="position:absolute;left:0;text-align:left;margin-left:421.15pt;margin-top:89.25pt;width:4.25pt;height:45.3pt;z-index:251788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">
                <v:shape id="任意多边形 18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7264" behindDoc="0" locked="0" layoutInCell="1" allowOverlap="1" wp14:anchorId="3DDBFA7C" wp14:editId="3B254023">
                <wp:simplePos x="0" y="0"/>
                <wp:positionH relativeFrom="column">
                  <wp:posOffset>4366895</wp:posOffset>
                </wp:positionH>
                <wp:positionV relativeFrom="paragraph">
                  <wp:posOffset>1133475</wp:posOffset>
                </wp:positionV>
                <wp:extent cx="53340" cy="575310"/>
                <wp:effectExtent l="0" t="0" r="3810" b="0"/>
                <wp:wrapNone/>
                <wp:docPr id="17394" name="Group 17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395" name="任意多边形 18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6" name="任意多边形 18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C9356" id="Group 17394" o:spid="_x0000_s1026" style="position:absolute;left:0;text-align:left;margin-left:343.85pt;margin-top:89.25pt;width:4.2pt;height:45.3pt;z-index:2517872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">
                <v:shape id="任意多边形 185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6240" behindDoc="0" locked="0" layoutInCell="1" allowOverlap="1" wp14:anchorId="1F1A576F" wp14:editId="5098F332">
                <wp:simplePos x="0" y="0"/>
                <wp:positionH relativeFrom="column">
                  <wp:posOffset>4310380</wp:posOffset>
                </wp:positionH>
                <wp:positionV relativeFrom="paragraph">
                  <wp:posOffset>1136650</wp:posOffset>
                </wp:positionV>
                <wp:extent cx="54610" cy="573405"/>
                <wp:effectExtent l="0" t="0" r="2540" b="0"/>
                <wp:wrapNone/>
                <wp:docPr id="17391" name="Group 17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3405"/>
                          <a:chOff x="738" y="1687"/>
                          <a:chExt cx="242" cy="1684"/>
                        </a:xfrm>
                      </wpg:grpSpPr>
                      <wps:wsp>
                        <wps:cNvPr id="17392" name="任意多边形 18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3" name="任意多边形 18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5867B" id="Group 17391" o:spid="_x0000_s1026" style="position:absolute;left:0;text-align:left;margin-left:339.4pt;margin-top:89.5pt;width:4.3pt;height:45.15pt;z-index:2517862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">
                <v:shape id="任意多边形 18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5216" behindDoc="0" locked="0" layoutInCell="1" allowOverlap="1" wp14:anchorId="16B6B602" wp14:editId="7A713354">
                <wp:simplePos x="0" y="0"/>
                <wp:positionH relativeFrom="column">
                  <wp:posOffset>4197985</wp:posOffset>
                </wp:positionH>
                <wp:positionV relativeFrom="paragraph">
                  <wp:posOffset>1137920</wp:posOffset>
                </wp:positionV>
                <wp:extent cx="53975" cy="573405"/>
                <wp:effectExtent l="0" t="0" r="3175" b="0"/>
                <wp:wrapNone/>
                <wp:docPr id="17388" name="Group 173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9" name="任意多边形 18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0" name="任意多边形 18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4F8205" id="Group 17388" o:spid="_x0000_s1026" style="position:absolute;left:0;text-align:left;margin-left:330.55pt;margin-top:89.6pt;width:4.25pt;height:45.15pt;z-index:2517852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">
                <v:shape id="任意多边形 18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&#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4192" behindDoc="0" locked="0" layoutInCell="1" allowOverlap="1" wp14:anchorId="63CB1E17" wp14:editId="024E4CE0">
                <wp:simplePos x="0" y="0"/>
                <wp:positionH relativeFrom="column">
                  <wp:posOffset>4141470</wp:posOffset>
                </wp:positionH>
                <wp:positionV relativeFrom="paragraph">
                  <wp:posOffset>1137920</wp:posOffset>
                </wp:positionV>
                <wp:extent cx="52070" cy="573405"/>
                <wp:effectExtent l="0" t="0" r="5080" b="0"/>
                <wp:wrapNone/>
                <wp:docPr id="17385" name="Group 17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86" name="任意多边形 18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7" name="任意多边形 18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7416F3" id="Group 17385" o:spid="_x0000_s1026" style="position:absolute;left:0;text-align:left;margin-left:326.1pt;margin-top:89.6pt;width:4.1pt;height:45.15pt;z-index:2517841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">
                <v:shape id="任意多边形 186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3168" behindDoc="0" locked="0" layoutInCell="1" allowOverlap="1" wp14:anchorId="10E7CBCD" wp14:editId="27822136">
                <wp:simplePos x="0" y="0"/>
                <wp:positionH relativeFrom="column">
                  <wp:posOffset>4032885</wp:posOffset>
                </wp:positionH>
                <wp:positionV relativeFrom="paragraph">
                  <wp:posOffset>1137920</wp:posOffset>
                </wp:positionV>
                <wp:extent cx="53340" cy="573405"/>
                <wp:effectExtent l="0" t="0" r="3810" b="0"/>
                <wp:wrapNone/>
                <wp:docPr id="17382" name="Group 173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383" name="任意多边形 187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4" name="任意多边形 187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7B8A40" id="Group 17382" o:spid="_x0000_s1026" style="position:absolute;left:0;text-align:left;margin-left:317.55pt;margin-top:89.6pt;width:4.2pt;height:45.15pt;z-index:2517831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">
                <v:shape id="任意多边形 187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7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82144" behindDoc="0" locked="0" layoutInCell="1" allowOverlap="1" wp14:anchorId="4640E5C4" wp14:editId="42BB5F2D">
                <wp:simplePos x="0" y="0"/>
                <wp:positionH relativeFrom="column">
                  <wp:posOffset>4086225</wp:posOffset>
                </wp:positionH>
                <wp:positionV relativeFrom="paragraph">
                  <wp:posOffset>1139190</wp:posOffset>
                </wp:positionV>
                <wp:extent cx="53975" cy="573405"/>
                <wp:effectExtent l="0" t="0" r="3175" b="0"/>
                <wp:wrapNone/>
                <wp:docPr id="17379" name="Group 17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0" name="任意多边形 18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1" name="任意多边形 18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DABDEA" id="Group 17379" o:spid="_x0000_s1026" style="position:absolute;left:0;text-align:left;margin-left:321.75pt;margin-top:89.7pt;width:4.25pt;height:45.15pt;z-index:2517821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">
                <v:shape id="任意多边形 18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1120" behindDoc="0" locked="0" layoutInCell="1" allowOverlap="1" wp14:anchorId="293F2C6C" wp14:editId="7797F45C">
                <wp:simplePos x="0" y="0"/>
                <wp:positionH relativeFrom="column">
                  <wp:posOffset>4256405</wp:posOffset>
                </wp:positionH>
                <wp:positionV relativeFrom="paragraph">
                  <wp:posOffset>1137920</wp:posOffset>
                </wp:positionV>
                <wp:extent cx="52070" cy="573405"/>
                <wp:effectExtent l="0" t="0" r="5080" b="0"/>
                <wp:wrapNone/>
                <wp:docPr id="17376" name="Group 173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77" name="任意多边形 18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8" name="任意多边形 18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0C32A9" id="Group 17376" o:spid="_x0000_s1026" style="position:absolute;left:0;text-align:left;margin-left:335.15pt;margin-top:89.6pt;width:4.1pt;height:45.15pt;z-index:2517811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">
                <v:shape id="任意多边形 187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80096" behindDoc="0" locked="0" layoutInCell="1" allowOverlap="1" wp14:anchorId="1B86786B" wp14:editId="10C65241">
                <wp:simplePos x="0" y="0"/>
                <wp:positionH relativeFrom="column">
                  <wp:posOffset>3974465</wp:posOffset>
                </wp:positionH>
                <wp:positionV relativeFrom="paragraph">
                  <wp:posOffset>1139190</wp:posOffset>
                </wp:positionV>
                <wp:extent cx="55245" cy="573405"/>
                <wp:effectExtent l="0" t="0" r="1905" b="0"/>
                <wp:wrapNone/>
                <wp:docPr id="17373" name="Group 17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374" name="任意多边形 188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5" name="任意多边形 188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3D58F1" id="Group 17373" o:spid="_x0000_s1026" style="position:absolute;left:0;text-align:left;margin-left:312.95pt;margin-top:89.7pt;width:4.35pt;height:45.15pt;z-index:2517800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">
                <v:shape id="任意多边形 188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8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79072" behindDoc="0" locked="0" layoutInCell="1" allowOverlap="1" wp14:anchorId="234E2FA1" wp14:editId="0985E6D1">
                <wp:simplePos x="0" y="0"/>
                <wp:positionH relativeFrom="column">
                  <wp:posOffset>3922395</wp:posOffset>
                </wp:positionH>
                <wp:positionV relativeFrom="paragraph">
                  <wp:posOffset>1137920</wp:posOffset>
                </wp:positionV>
                <wp:extent cx="52070" cy="574675"/>
                <wp:effectExtent l="0" t="0" r="5080" b="0"/>
                <wp:wrapNone/>
                <wp:docPr id="17370" name="Group 173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4675"/>
                          <a:chOff x="738" y="1687"/>
                          <a:chExt cx="242" cy="1684"/>
                        </a:xfrm>
                      </wpg:grpSpPr>
                      <wps:wsp>
                        <wps:cNvPr id="17371" name="任意多边形 18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2" name="任意多边形 18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38A927" id="Group 17370" o:spid="_x0000_s1026" style="position:absolute;left:0;text-align:left;margin-left:308.85pt;margin-top:89.6pt;width:4.1pt;height:45.25pt;z-index:2517790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">
                <v:shape id="任意多边形 188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78048" behindDoc="0" locked="0" layoutInCell="1" allowOverlap="1" wp14:anchorId="70F4A3A9" wp14:editId="74376C06">
                <wp:simplePos x="0" y="0"/>
                <wp:positionH relativeFrom="column">
                  <wp:posOffset>3867150</wp:posOffset>
                </wp:positionH>
                <wp:positionV relativeFrom="paragraph">
                  <wp:posOffset>1137920</wp:posOffset>
                </wp:positionV>
                <wp:extent cx="55245" cy="573405"/>
                <wp:effectExtent l="0" t="0" r="1905" b="0"/>
                <wp:wrapNone/>
                <wp:docPr id="17367" name="Group 17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368" name="任意多边形 18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9" name="任意多边形 18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2D39A" id="Group 17367" o:spid="_x0000_s1026" style="position:absolute;left:0;text-align:left;margin-left:304.5pt;margin-top:89.6pt;width:4.35pt;height:45.15pt;z-index:2517780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">
                <v:shape id="任意多边形 188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77024" behindDoc="0" locked="0" layoutInCell="1" allowOverlap="1" wp14:anchorId="0D381619" wp14:editId="3BB4708F">
                <wp:simplePos x="0" y="0"/>
                <wp:positionH relativeFrom="column">
                  <wp:posOffset>3758565</wp:posOffset>
                </wp:positionH>
                <wp:positionV relativeFrom="paragraph">
                  <wp:posOffset>1137920</wp:posOffset>
                </wp:positionV>
                <wp:extent cx="53975" cy="573405"/>
                <wp:effectExtent l="0" t="0" r="3175" b="0"/>
                <wp:wrapNone/>
                <wp:docPr id="17364" name="Group 173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65" name="任意多边形 18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6" name="任意多边形 18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5B4CE" id="Group 17364" o:spid="_x0000_s1026" style="position:absolute;left:0;text-align:left;margin-left:295.95pt;margin-top:89.6pt;width:4.25pt;height:45.15pt;z-index:2517770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">
                <v:shape id="任意多边形 188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76000" behindDoc="0" locked="0" layoutInCell="1" allowOverlap="1" wp14:anchorId="144EEFA0" wp14:editId="334B8027">
                <wp:simplePos x="0" y="0"/>
                <wp:positionH relativeFrom="column">
                  <wp:posOffset>3707765</wp:posOffset>
                </wp:positionH>
                <wp:positionV relativeFrom="paragraph">
                  <wp:posOffset>1132205</wp:posOffset>
                </wp:positionV>
                <wp:extent cx="55245" cy="576580"/>
                <wp:effectExtent l="0" t="0" r="1905" b="0"/>
                <wp:wrapNone/>
                <wp:docPr id="17361" name="Group 173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362" name="任意多边形 18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3" name="任意多边形 18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7EB569" id="Group 17361" o:spid="_x0000_s1026" style="position:absolute;left:0;text-align:left;margin-left:291.95pt;margin-top:89.15pt;width:4.35pt;height:45.4pt;z-index:2517760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">
                <v:shape id="任意多边形 189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74976" behindDoc="0" locked="0" layoutInCell="1" allowOverlap="1" wp14:anchorId="72802664" wp14:editId="394DBC72">
                <wp:simplePos x="0" y="0"/>
                <wp:positionH relativeFrom="column">
                  <wp:posOffset>3599180</wp:posOffset>
                </wp:positionH>
                <wp:positionV relativeFrom="paragraph">
                  <wp:posOffset>1132205</wp:posOffset>
                </wp:positionV>
                <wp:extent cx="55245" cy="575310"/>
                <wp:effectExtent l="0" t="0" r="1905" b="0"/>
                <wp:wrapNone/>
                <wp:docPr id="17358" name="Group 17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359" name="任意多边形 18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0" name="任意多边形 18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C61CEA" id="Group 17358" o:spid="_x0000_s1026" style="position:absolute;left:0;text-align:left;margin-left:283.4pt;margin-top:89.15pt;width:4.35pt;height:45.3pt;z-index:2517749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">
                <v:shape id="任意多边形 189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9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73952" behindDoc="0" locked="0" layoutInCell="1" allowOverlap="1" wp14:anchorId="76432D77" wp14:editId="0A341616">
                <wp:simplePos x="0" y="0"/>
                <wp:positionH relativeFrom="column">
                  <wp:posOffset>3654425</wp:posOffset>
                </wp:positionH>
                <wp:positionV relativeFrom="paragraph">
                  <wp:posOffset>1135380</wp:posOffset>
                </wp:positionV>
                <wp:extent cx="53340" cy="573405"/>
                <wp:effectExtent l="0" t="0" r="3810" b="0"/>
                <wp:wrapNone/>
                <wp:docPr id="17355" name="Group 173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356" name="任意多边形 18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7" name="任意多边形 18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CBC1C6" id="Group 17355" o:spid="_x0000_s1026" style="position:absolute;left:0;text-align:left;margin-left:287.75pt;margin-top:89.4pt;width:4.2pt;height:45.15pt;z-index:2517739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">
                <v:shape id="任意多边形 189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72928" behindDoc="0" locked="0" layoutInCell="1" allowOverlap="1" wp14:anchorId="0B3FF42E" wp14:editId="2F87464E">
                <wp:simplePos x="0" y="0"/>
                <wp:positionH relativeFrom="column">
                  <wp:posOffset>3812540</wp:posOffset>
                </wp:positionH>
                <wp:positionV relativeFrom="paragraph">
                  <wp:posOffset>1137920</wp:posOffset>
                </wp:positionV>
                <wp:extent cx="52070" cy="573405"/>
                <wp:effectExtent l="0" t="0" r="5080" b="0"/>
                <wp:wrapNone/>
                <wp:docPr id="17352" name="Group 17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53" name="任意多边形 19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4" name="任意多边形 19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C9B85" id="Group 17352" o:spid="_x0000_s1026" style="position:absolute;left:0;text-align:left;margin-left:300.2pt;margin-top:89.6pt;width:4.1pt;height:45.15pt;z-index:2517729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">
                <v:shape id="任意多边形 190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0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771904" behindDoc="0" locked="0" layoutInCell="1" allowOverlap="1" wp14:anchorId="73A0DDA6" wp14:editId="7D6415CC">
                <wp:simplePos x="0" y="0"/>
                <wp:positionH relativeFrom="column">
                  <wp:posOffset>3424555</wp:posOffset>
                </wp:positionH>
                <wp:positionV relativeFrom="paragraph">
                  <wp:posOffset>332105</wp:posOffset>
                </wp:positionV>
                <wp:extent cx="2882265" cy="5715"/>
                <wp:effectExtent l="38100" t="76200" r="70485" b="70485"/>
                <wp:wrapNone/>
                <wp:docPr id="17351" name="Straight Connector 17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265"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B9275" id="Straight Connector 17351" o:spid="_x0000_s1026" style="position:absolute;left:0;text-align:lef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65pt,26.15pt" to="496.6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" strokeweight="1.25pt">
                <v:stroke startarrow="block" endarrow="block"/>
              </v:line>
            </w:pict>
          </mc:Fallback>
        </mc:AlternateContent>
      </w:r>
      <w:r w:rsidRPr="00F95B02">
        <w:rPr>
          <w:noProof/>
        </w:rPr>
        <mc:AlternateContent>
          <mc:Choice Requires="wps">
            <w:drawing>
              <wp:anchor distT="0" distB="0" distL="114298" distR="114298" simplePos="0" relativeHeight="251770880" behindDoc="0" locked="0" layoutInCell="1" allowOverlap="1" wp14:anchorId="03A533EA" wp14:editId="73C554C6">
                <wp:simplePos x="0" y="0"/>
                <wp:positionH relativeFrom="column">
                  <wp:posOffset>6280149</wp:posOffset>
                </wp:positionH>
                <wp:positionV relativeFrom="paragraph">
                  <wp:posOffset>736600</wp:posOffset>
                </wp:positionV>
                <wp:extent cx="0" cy="972185"/>
                <wp:effectExtent l="0" t="0" r="19050" b="18415"/>
                <wp:wrapNone/>
                <wp:docPr id="17350" name="Straight Connector 173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21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A86BCD" id="Straight Connector 17350" o:spid="_x0000_s1026" style="position:absolute;left:0;text-align:left;z-index:2517708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4.5pt,58pt" to="494.5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" strokeweight="1.5pt">
                <v:stroke dashstyle="1 1" endcap="round"/>
              </v:line>
            </w:pict>
          </mc:Fallback>
        </mc:AlternateContent>
      </w:r>
      <w:r w:rsidRPr="00F95B02">
        <w:rPr>
          <w:noProof/>
        </w:rPr>
        <mc:AlternateContent>
          <mc:Choice Requires="wps">
            <w:drawing>
              <wp:anchor distT="0" distB="0" distL="114300" distR="114300" simplePos="0" relativeHeight="251769856" behindDoc="0" locked="0" layoutInCell="1" allowOverlap="1" wp14:anchorId="745215AE" wp14:editId="0C16A7D4">
                <wp:simplePos x="0" y="0"/>
                <wp:positionH relativeFrom="column">
                  <wp:posOffset>3486150</wp:posOffset>
                </wp:positionH>
                <wp:positionV relativeFrom="paragraph">
                  <wp:posOffset>728345</wp:posOffset>
                </wp:positionV>
                <wp:extent cx="2540" cy="991235"/>
                <wp:effectExtent l="0" t="0" r="16510" b="18415"/>
                <wp:wrapNone/>
                <wp:docPr id="17349" name="Straight Connector 17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99123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71F89A" id="Straight Connector 17349" o:spid="_x0000_s1026" style="position:absolute;left:0;text-align:lef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57.35pt" to="274.7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" strokeweight="1.5pt">
                <v:stroke dashstyle="1 1" endcap="round"/>
              </v:line>
            </w:pict>
          </mc:Fallback>
        </mc:AlternateContent>
      </w:r>
      <w:r w:rsidRPr="00F95B02">
        <w:rPr>
          <w:noProof/>
        </w:rPr>
        <mc:AlternateContent>
          <mc:Choice Requires="wps">
            <w:drawing>
              <wp:anchor distT="0" distB="0" distL="114300" distR="114300" simplePos="0" relativeHeight="251768832" behindDoc="0" locked="0" layoutInCell="1" allowOverlap="1" wp14:anchorId="5C312DFB" wp14:editId="65BDD856">
                <wp:simplePos x="0" y="0"/>
                <wp:positionH relativeFrom="column">
                  <wp:posOffset>6327775</wp:posOffset>
                </wp:positionH>
                <wp:positionV relativeFrom="paragraph">
                  <wp:posOffset>285750</wp:posOffset>
                </wp:positionV>
                <wp:extent cx="1905" cy="1833880"/>
                <wp:effectExtent l="0" t="0" r="17145" b="13970"/>
                <wp:wrapNone/>
                <wp:docPr id="17348" name="Straight Connector 17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3388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10342" id="Straight Connector 17348" o:spid="_x0000_s1026" style="position:absolute;left:0;text-align:lef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25pt,22.5pt" to="498.4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" strokeweight="1.25pt">
                <v:stroke dashstyle="1 1"/>
              </v:line>
            </w:pict>
          </mc:Fallback>
        </mc:AlternateContent>
      </w:r>
      <w:r w:rsidRPr="00F95B02">
        <w:rPr>
          <w:noProof/>
        </w:rPr>
        <mc:AlternateContent>
          <mc:Choice Requires="wps">
            <w:drawing>
              <wp:anchor distT="0" distB="0" distL="114298" distR="114298" simplePos="0" relativeHeight="251763712" behindDoc="0" locked="0" layoutInCell="1" allowOverlap="1" wp14:anchorId="3F21597F" wp14:editId="7D733972">
                <wp:simplePos x="0" y="0"/>
                <wp:positionH relativeFrom="column">
                  <wp:posOffset>5806439</wp:posOffset>
                </wp:positionH>
                <wp:positionV relativeFrom="paragraph">
                  <wp:posOffset>1712595</wp:posOffset>
                </wp:positionV>
                <wp:extent cx="0" cy="381000"/>
                <wp:effectExtent l="76200" t="38100" r="38100" b="0"/>
                <wp:wrapNone/>
                <wp:docPr id="17347" name="Straight Connector 17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00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6EC78" id="Straight Connector 17347" o:spid="_x0000_s1026" style="position:absolute;left:0;text-align:left;flip:y;z-index:2517637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57.2pt,134.85pt" to="457.2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" strokeweight="1.25pt">
                <v:stroke dashstyle="1 1" endarrow="block"/>
              </v:line>
            </w:pict>
          </mc:Fallback>
        </mc:AlternateContent>
      </w:r>
      <w:r w:rsidRPr="00F95B02">
        <w:rPr>
          <w:noProof/>
        </w:rPr>
        <mc:AlternateContent>
          <mc:Choice Requires="wps">
            <w:drawing>
              <wp:anchor distT="0" distB="0" distL="114298" distR="114298" simplePos="0" relativeHeight="251762688" behindDoc="0" locked="0" layoutInCell="1" allowOverlap="1" wp14:anchorId="486FC239" wp14:editId="027AEFA2">
                <wp:simplePos x="0" y="0"/>
                <wp:positionH relativeFrom="column">
                  <wp:posOffset>3946524</wp:posOffset>
                </wp:positionH>
                <wp:positionV relativeFrom="paragraph">
                  <wp:posOffset>1721485</wp:posOffset>
                </wp:positionV>
                <wp:extent cx="0" cy="379095"/>
                <wp:effectExtent l="76200" t="38100" r="38100" b="1905"/>
                <wp:wrapNone/>
                <wp:docPr id="17346" name="Straight Connector 173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909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97F40" id="Straight Connector 17346" o:spid="_x0000_s1026" style="position:absolute;left:0;text-align:left;flip:y;z-index:2517626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10.75pt,135.55pt" to="310.75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" strokeweight="1.25pt">
                <v:stroke dashstyle="1 1" endarrow="block"/>
              </v:line>
            </w:pict>
          </mc:Fallback>
        </mc:AlternateContent>
      </w:r>
      <w:r w:rsidRPr="00F95B02">
        <w:rPr>
          <w:noProof/>
        </w:rPr>
        <mc:AlternateContent>
          <mc:Choice Requires="wps">
            <w:drawing>
              <wp:anchor distT="0" distB="0" distL="114300" distR="114300" simplePos="0" relativeHeight="251761664" behindDoc="0" locked="0" layoutInCell="1" allowOverlap="1" wp14:anchorId="4147D50C" wp14:editId="7BC4F3DE">
                <wp:simplePos x="0" y="0"/>
                <wp:positionH relativeFrom="column">
                  <wp:posOffset>3621405</wp:posOffset>
                </wp:positionH>
                <wp:positionV relativeFrom="paragraph">
                  <wp:posOffset>1109980</wp:posOffset>
                </wp:positionV>
                <wp:extent cx="659130" cy="1270"/>
                <wp:effectExtent l="0" t="0" r="7620" b="17780"/>
                <wp:wrapNone/>
                <wp:docPr id="17345" name="Straight Connector 17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C0BFA" id="Straight Connector 17345" o:spid="_x0000_s1026" style="position:absolute;left:0;text-align:lef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15pt,87.4pt" to="337.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" strokeweight="1.5pt">
                <v:stroke dashstyle="1 1" endcap="round"/>
              </v:line>
            </w:pict>
          </mc:Fallback>
        </mc:AlternateContent>
      </w:r>
      <w:r w:rsidRPr="00F95B02">
        <w:rPr>
          <w:noProof/>
        </w:rPr>
        <mc:AlternateContent>
          <mc:Choice Requires="wps">
            <w:drawing>
              <wp:anchor distT="0" distB="0" distL="114300" distR="114300" simplePos="0" relativeHeight="251760640" behindDoc="0" locked="0" layoutInCell="1" allowOverlap="1" wp14:anchorId="4DCC7991" wp14:editId="38609B80">
                <wp:simplePos x="0" y="0"/>
                <wp:positionH relativeFrom="column">
                  <wp:posOffset>5356225</wp:posOffset>
                </wp:positionH>
                <wp:positionV relativeFrom="paragraph">
                  <wp:posOffset>937895</wp:posOffset>
                </wp:positionV>
                <wp:extent cx="911860" cy="36195"/>
                <wp:effectExtent l="0" t="0" r="2540" b="1905"/>
                <wp:wrapNone/>
                <wp:docPr id="17344" name="Freeform: Shape 17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1860" cy="36195"/>
                        </a:xfrm>
                        <a:custGeom>
                          <a:avLst/>
                          <a:gdLst>
                            <a:gd name="T0" fmla="*/ 16160 w 6094"/>
                            <a:gd name="T1" fmla="*/ 15383 h 120"/>
                            <a:gd name="T2" fmla="*/ 895849 w 6094"/>
                            <a:gd name="T3" fmla="*/ 15383 h 120"/>
                            <a:gd name="T4" fmla="*/ 895849 w 6094"/>
                            <a:gd name="T5" fmla="*/ 20812 h 120"/>
                            <a:gd name="T6" fmla="*/ 16160 w 6094"/>
                            <a:gd name="T7" fmla="*/ 20812 h 120"/>
                            <a:gd name="T8" fmla="*/ 16160 w 6094"/>
                            <a:gd name="T9" fmla="*/ 15383 h 120"/>
                            <a:gd name="T10" fmla="*/ 17956 w 6094"/>
                            <a:gd name="T11" fmla="*/ 36195 h 120"/>
                            <a:gd name="T12" fmla="*/ 0 w 6094"/>
                            <a:gd name="T13" fmla="*/ 18098 h 120"/>
                            <a:gd name="T14" fmla="*/ 17956 w 6094"/>
                            <a:gd name="T15" fmla="*/ 0 h 120"/>
                            <a:gd name="T16" fmla="*/ 17956 w 6094"/>
                            <a:gd name="T17" fmla="*/ 36195 h 120"/>
                            <a:gd name="T18" fmla="*/ 893904 w 6094"/>
                            <a:gd name="T19" fmla="*/ 0 h 120"/>
                            <a:gd name="T20" fmla="*/ 911860 w 6094"/>
                            <a:gd name="T21" fmla="*/ 18098 h 120"/>
                            <a:gd name="T22" fmla="*/ 893904 w 6094"/>
                            <a:gd name="T23" fmla="*/ 36195 h 120"/>
                            <a:gd name="T24" fmla="*/ 8939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A6E93" id="Freeform: Shape 17344" o:spid="_x0000_s1026" style="position:absolute;left:0;text-align:left;margin-left:421.75pt;margin-top:73.85pt;width:71.8pt;height:2.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" path="m108,51r5879,l5987,69,108,69r,-18xm120,120l,60,120,r,120xm5974,r120,60l5974,120,5974,xe" fillcolor="black" strokeweight=".1pt">
                <v:stroke joinstyle="bevel"/>
                <v:path arrowok="t" o:connecttype="custom" o:connectlocs="2418060,4639897;134048059,4639897;134048059,6277420;2418060,6277420;2418060,4639897;2686800,10917317;0,5458809;2686800,0;2686800,10917317;133757024,0;136443823,5458809;133757024,10917317;133757024,0" o:connectangles="0,0,0,0,0,0,0,0,0,0,0,0,0"/>
              </v:shape>
            </w:pict>
          </mc:Fallback>
        </mc:AlternateContent>
      </w:r>
      <w:r w:rsidRPr="00F95B02">
        <w:rPr>
          <w:noProof/>
        </w:rPr>
        <mc:AlternateContent>
          <mc:Choice Requires="wps">
            <w:drawing>
              <wp:anchor distT="0" distB="0" distL="114300" distR="114300" simplePos="0" relativeHeight="251759616" behindDoc="0" locked="0" layoutInCell="1" allowOverlap="1" wp14:anchorId="6D3A3F96" wp14:editId="6EA63F45">
                <wp:simplePos x="0" y="0"/>
                <wp:positionH relativeFrom="column">
                  <wp:posOffset>3754120</wp:posOffset>
                </wp:positionH>
                <wp:positionV relativeFrom="paragraph">
                  <wp:posOffset>2129790</wp:posOffset>
                </wp:positionV>
                <wp:extent cx="381635" cy="132715"/>
                <wp:effectExtent l="0" t="0" r="0" b="0"/>
                <wp:wrapNone/>
                <wp:docPr id="17343" name="Rectangle 17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C049C"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 n,low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A3F96" id="Rectangle 17343" o:spid="_x0000_s1050" style="position:absolute;left:0;text-align:left;margin-left:295.6pt;margin-top:167.7pt;width:30.05pt;height:10.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" filled="f" stroked="f">
                <v:textbox inset="0,0,0,0">
                  <w:txbxContent>
                    <w:p w14:paraId="770C049C" w14:textId="77777777" w:rsidR="000D6FF8" w:rsidRDefault="000D6FF8" w:rsidP="000D6FF8">
                      <w:pPr>
                        <w:autoSpaceDE w:val="0"/>
                        <w:autoSpaceDN w:val="0"/>
                        <w:adjustRightInd w:val="0"/>
                        <w:jc w:val="center"/>
                        <w:rPr>
                          <w:rFonts w:ascii="Arial" w:hAnsi="Arial" w:cs="Arial"/>
                          <w:color w:val="000000"/>
                          <w:sz w:val="36"/>
                          <w:szCs w:val="36"/>
                        </w:rPr>
                      </w:pPr>
                      <w:proofErr w:type="spellStart"/>
                      <w:proofErr w:type="gramStart"/>
                      <w:r>
                        <w:rPr>
                          <w:rFonts w:ascii="Arial" w:eastAsia="宋体" w:hAnsi="Arial" w:cs="Arial"/>
                          <w:b/>
                          <w:bCs/>
                          <w:color w:val="000000"/>
                          <w:sz w:val="12"/>
                          <w:szCs w:val="12"/>
                        </w:rPr>
                        <w:t>F</w:t>
                      </w:r>
                      <w:r>
                        <w:rPr>
                          <w:rFonts w:ascii="Arial" w:eastAsia="宋体" w:hAnsi="Arial" w:cs="Arial"/>
                          <w:b/>
                          <w:bCs/>
                          <w:color w:val="000000"/>
                          <w:sz w:val="12"/>
                          <w:szCs w:val="12"/>
                          <w:vertAlign w:val="subscript"/>
                        </w:rPr>
                        <w:t>C,block</w:t>
                      </w:r>
                      <w:proofErr w:type="spellEnd"/>
                      <w:proofErr w:type="gramEnd"/>
                      <w:r>
                        <w:rPr>
                          <w:rFonts w:ascii="Arial" w:eastAsia="宋体" w:hAnsi="Arial" w:cs="Arial"/>
                          <w:b/>
                          <w:bCs/>
                          <w:color w:val="000000"/>
                          <w:sz w:val="12"/>
                          <w:szCs w:val="12"/>
                          <w:vertAlign w:val="subscript"/>
                        </w:rPr>
                        <w:t xml:space="preserve"> </w:t>
                      </w:r>
                      <w:proofErr w:type="spellStart"/>
                      <w:r>
                        <w:rPr>
                          <w:rFonts w:ascii="Arial" w:eastAsia="宋体" w:hAnsi="Arial" w:cs="Arial"/>
                          <w:b/>
                          <w:bCs/>
                          <w:color w:val="000000"/>
                          <w:sz w:val="12"/>
                          <w:szCs w:val="12"/>
                          <w:vertAlign w:val="subscript"/>
                        </w:rPr>
                        <w:t>n,low</w:t>
                      </w:r>
                      <w:proofErr w:type="spellEnd"/>
                    </w:p>
                  </w:txbxContent>
                </v:textbox>
              </v:rect>
            </w:pict>
          </mc:Fallback>
        </mc:AlternateContent>
      </w:r>
      <w:r w:rsidRPr="00F95B02">
        <w:rPr>
          <w:noProof/>
        </w:rPr>
        <mc:AlternateContent>
          <mc:Choice Requires="wps">
            <w:drawing>
              <wp:anchor distT="0" distB="0" distL="114300" distR="114300" simplePos="0" relativeHeight="251758592" behindDoc="0" locked="0" layoutInCell="1" allowOverlap="1" wp14:anchorId="7AD63BEA" wp14:editId="07C577F9">
                <wp:simplePos x="0" y="0"/>
                <wp:positionH relativeFrom="column">
                  <wp:posOffset>3486150</wp:posOffset>
                </wp:positionH>
                <wp:positionV relativeFrom="paragraph">
                  <wp:posOffset>937895</wp:posOffset>
                </wp:positionV>
                <wp:extent cx="934085" cy="36195"/>
                <wp:effectExtent l="0" t="0" r="0" b="1905"/>
                <wp:wrapNone/>
                <wp:docPr id="17342" name="Freeform: Shape 173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4085" cy="36195"/>
                        </a:xfrm>
                        <a:custGeom>
                          <a:avLst/>
                          <a:gdLst>
                            <a:gd name="T0" fmla="*/ 16554 w 6094"/>
                            <a:gd name="T1" fmla="*/ 15383 h 120"/>
                            <a:gd name="T2" fmla="*/ 917684 w 6094"/>
                            <a:gd name="T3" fmla="*/ 15383 h 120"/>
                            <a:gd name="T4" fmla="*/ 917684 w 6094"/>
                            <a:gd name="T5" fmla="*/ 20812 h 120"/>
                            <a:gd name="T6" fmla="*/ 16554 w 6094"/>
                            <a:gd name="T7" fmla="*/ 20812 h 120"/>
                            <a:gd name="T8" fmla="*/ 16554 w 6094"/>
                            <a:gd name="T9" fmla="*/ 15383 h 120"/>
                            <a:gd name="T10" fmla="*/ 18394 w 6094"/>
                            <a:gd name="T11" fmla="*/ 36195 h 120"/>
                            <a:gd name="T12" fmla="*/ 0 w 6094"/>
                            <a:gd name="T13" fmla="*/ 18098 h 120"/>
                            <a:gd name="T14" fmla="*/ 18394 w 6094"/>
                            <a:gd name="T15" fmla="*/ 0 h 120"/>
                            <a:gd name="T16" fmla="*/ 18394 w 6094"/>
                            <a:gd name="T17" fmla="*/ 36195 h 120"/>
                            <a:gd name="T18" fmla="*/ 915691 w 6094"/>
                            <a:gd name="T19" fmla="*/ 0 h 120"/>
                            <a:gd name="T20" fmla="*/ 934085 w 6094"/>
                            <a:gd name="T21" fmla="*/ 18098 h 120"/>
                            <a:gd name="T22" fmla="*/ 915691 w 6094"/>
                            <a:gd name="T23" fmla="*/ 36195 h 120"/>
                            <a:gd name="T24" fmla="*/ 91569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61A3F8" id="Freeform: Shape 17342" o:spid="_x0000_s1026" style="position:absolute;left:0;text-align:left;margin-left:274.5pt;margin-top:73.85pt;width:73.55pt;height:2.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" path="m108,51r5879,l5987,69,108,69r,-18xm120,120l,60,120,r,120xm5974,r120,60l5974,120,5974,xe" fillcolor="black" strokeweight=".1pt">
                <v:stroke joinstyle="bevel"/>
                <v:path arrowok="t" o:connecttype="custom" o:connectlocs="2537388,4639897;140662104,4639897;140662104,6277420;2537388,6277420;2537388,4639897;2819422,10917317;0,5458809;2819422,0;2819422,10917317;140356618,0;143176040,5458809;140356618,10917317;140356618,0" o:connectangles="0,0,0,0,0,0,0,0,0,0,0,0,0"/>
              </v:shape>
            </w:pict>
          </mc:Fallback>
        </mc:AlternateContent>
      </w:r>
      <w:r w:rsidRPr="00F95B02">
        <w:rPr>
          <w:noProof/>
        </w:rPr>
        <mc:AlternateContent>
          <mc:Choice Requires="wps">
            <w:drawing>
              <wp:anchor distT="0" distB="0" distL="114300" distR="114300" simplePos="0" relativeHeight="251757568" behindDoc="0" locked="0" layoutInCell="1" allowOverlap="1" wp14:anchorId="3D983797" wp14:editId="1399752C">
                <wp:simplePos x="0" y="0"/>
                <wp:positionH relativeFrom="column">
                  <wp:posOffset>3126740</wp:posOffset>
                </wp:positionH>
                <wp:positionV relativeFrom="paragraph">
                  <wp:posOffset>1108710</wp:posOffset>
                </wp:positionV>
                <wp:extent cx="496570" cy="718820"/>
                <wp:effectExtent l="0" t="0" r="0" b="5080"/>
                <wp:wrapNone/>
                <wp:docPr id="17341" name="Freeform: Shape 173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6570" cy="718820"/>
                        </a:xfrm>
                        <a:custGeom>
                          <a:avLst/>
                          <a:gdLst>
                            <a:gd name="T0" fmla="*/ 482607 w 12483"/>
                            <a:gd name="T1" fmla="*/ 122 h 11808"/>
                            <a:gd name="T2" fmla="*/ 460768 w 12483"/>
                            <a:gd name="T3" fmla="*/ 9253 h 11808"/>
                            <a:gd name="T4" fmla="*/ 448834 w 12483"/>
                            <a:gd name="T5" fmla="*/ 122 h 11808"/>
                            <a:gd name="T6" fmla="*/ 419875 w 12483"/>
                            <a:gd name="T7" fmla="*/ 9253 h 11808"/>
                            <a:gd name="T8" fmla="*/ 410049 w 12483"/>
                            <a:gd name="T9" fmla="*/ 122 h 11808"/>
                            <a:gd name="T10" fmla="*/ 389165 w 12483"/>
                            <a:gd name="T11" fmla="*/ 9253 h 11808"/>
                            <a:gd name="T12" fmla="*/ 389165 w 12483"/>
                            <a:gd name="T13" fmla="*/ 9253 h 11808"/>
                            <a:gd name="T14" fmla="*/ 374128 w 12483"/>
                            <a:gd name="T15" fmla="*/ 122 h 11808"/>
                            <a:gd name="T16" fmla="*/ 362950 w 12483"/>
                            <a:gd name="T17" fmla="*/ 9679 h 11808"/>
                            <a:gd name="T18" fmla="*/ 357540 w 12483"/>
                            <a:gd name="T19" fmla="*/ 5479 h 11808"/>
                            <a:gd name="T20" fmla="*/ 362234 w 12483"/>
                            <a:gd name="T21" fmla="*/ 609 h 11808"/>
                            <a:gd name="T22" fmla="*/ 361080 w 12483"/>
                            <a:gd name="T23" fmla="*/ 24168 h 11808"/>
                            <a:gd name="T24" fmla="*/ 360165 w 12483"/>
                            <a:gd name="T25" fmla="*/ 41030 h 11808"/>
                            <a:gd name="T26" fmla="*/ 353403 w 12483"/>
                            <a:gd name="T27" fmla="*/ 61789 h 11808"/>
                            <a:gd name="T28" fmla="*/ 353045 w 12483"/>
                            <a:gd name="T29" fmla="*/ 73112 h 11808"/>
                            <a:gd name="T30" fmla="*/ 352687 w 12483"/>
                            <a:gd name="T31" fmla="*/ 93383 h 11808"/>
                            <a:gd name="T32" fmla="*/ 353124 w 12483"/>
                            <a:gd name="T33" fmla="*/ 114325 h 11808"/>
                            <a:gd name="T34" fmla="*/ 352607 w 12483"/>
                            <a:gd name="T35" fmla="*/ 133805 h 11808"/>
                            <a:gd name="T36" fmla="*/ 352130 w 12483"/>
                            <a:gd name="T37" fmla="*/ 144580 h 11808"/>
                            <a:gd name="T38" fmla="*/ 356068 w 12483"/>
                            <a:gd name="T39" fmla="*/ 180983 h 11808"/>
                            <a:gd name="T40" fmla="*/ 348948 w 12483"/>
                            <a:gd name="T41" fmla="*/ 198211 h 11808"/>
                            <a:gd name="T42" fmla="*/ 353443 w 12483"/>
                            <a:gd name="T43" fmla="*/ 217448 h 11808"/>
                            <a:gd name="T44" fmla="*/ 348391 w 12483"/>
                            <a:gd name="T45" fmla="*/ 253791 h 11808"/>
                            <a:gd name="T46" fmla="*/ 345049 w 12483"/>
                            <a:gd name="T47" fmla="*/ 271201 h 11808"/>
                            <a:gd name="T48" fmla="*/ 342702 w 12483"/>
                            <a:gd name="T49" fmla="*/ 288672 h 11808"/>
                            <a:gd name="T50" fmla="*/ 333951 w 12483"/>
                            <a:gd name="T51" fmla="*/ 314240 h 11808"/>
                            <a:gd name="T52" fmla="*/ 338963 w 12483"/>
                            <a:gd name="T53" fmla="*/ 324650 h 11808"/>
                            <a:gd name="T54" fmla="*/ 329416 w 12483"/>
                            <a:gd name="T55" fmla="*/ 363854 h 11808"/>
                            <a:gd name="T56" fmla="*/ 332678 w 12483"/>
                            <a:gd name="T57" fmla="*/ 396970 h 11808"/>
                            <a:gd name="T58" fmla="*/ 324642 w 12483"/>
                            <a:gd name="T59" fmla="*/ 423086 h 11808"/>
                            <a:gd name="T60" fmla="*/ 327984 w 12483"/>
                            <a:gd name="T61" fmla="*/ 459490 h 11808"/>
                            <a:gd name="T62" fmla="*/ 320903 w 12483"/>
                            <a:gd name="T63" fmla="*/ 474465 h 11808"/>
                            <a:gd name="T64" fmla="*/ 324841 w 12483"/>
                            <a:gd name="T65" fmla="*/ 505694 h 11808"/>
                            <a:gd name="T66" fmla="*/ 323767 w 12483"/>
                            <a:gd name="T67" fmla="*/ 524809 h 11808"/>
                            <a:gd name="T68" fmla="*/ 322812 w 12483"/>
                            <a:gd name="T69" fmla="*/ 546968 h 11808"/>
                            <a:gd name="T70" fmla="*/ 322255 w 12483"/>
                            <a:gd name="T71" fmla="*/ 564257 h 11808"/>
                            <a:gd name="T72" fmla="*/ 322375 w 12483"/>
                            <a:gd name="T73" fmla="*/ 582276 h 11808"/>
                            <a:gd name="T74" fmla="*/ 316089 w 12483"/>
                            <a:gd name="T75" fmla="*/ 579232 h 11808"/>
                            <a:gd name="T76" fmla="*/ 315612 w 12483"/>
                            <a:gd name="T77" fmla="*/ 602121 h 11808"/>
                            <a:gd name="T78" fmla="*/ 309446 w 12483"/>
                            <a:gd name="T79" fmla="*/ 615636 h 11808"/>
                            <a:gd name="T80" fmla="*/ 301928 w 12483"/>
                            <a:gd name="T81" fmla="*/ 632377 h 11808"/>
                            <a:gd name="T82" fmla="*/ 291347 w 12483"/>
                            <a:gd name="T83" fmla="*/ 629394 h 11808"/>
                            <a:gd name="T84" fmla="*/ 273804 w 12483"/>
                            <a:gd name="T85" fmla="*/ 649056 h 11808"/>
                            <a:gd name="T86" fmla="*/ 254948 w 12483"/>
                            <a:gd name="T87" fmla="*/ 648935 h 11808"/>
                            <a:gd name="T88" fmla="*/ 250970 w 12483"/>
                            <a:gd name="T89" fmla="*/ 660318 h 11808"/>
                            <a:gd name="T90" fmla="*/ 220618 w 12483"/>
                            <a:gd name="T91" fmla="*/ 663849 h 11808"/>
                            <a:gd name="T92" fmla="*/ 204706 w 12483"/>
                            <a:gd name="T93" fmla="*/ 679312 h 11808"/>
                            <a:gd name="T94" fmla="*/ 191738 w 12483"/>
                            <a:gd name="T95" fmla="*/ 674381 h 11808"/>
                            <a:gd name="T96" fmla="*/ 168626 w 12483"/>
                            <a:gd name="T97" fmla="*/ 690574 h 11808"/>
                            <a:gd name="T98" fmla="*/ 157687 w 12483"/>
                            <a:gd name="T99" fmla="*/ 693496 h 11808"/>
                            <a:gd name="T100" fmla="*/ 128648 w 12483"/>
                            <a:gd name="T101" fmla="*/ 700496 h 11808"/>
                            <a:gd name="T102" fmla="*/ 115480 w 12483"/>
                            <a:gd name="T103" fmla="*/ 694044 h 11808"/>
                            <a:gd name="T104" fmla="*/ 110349 w 12483"/>
                            <a:gd name="T105" fmla="*/ 704210 h 11808"/>
                            <a:gd name="T106" fmla="*/ 80594 w 12483"/>
                            <a:gd name="T107" fmla="*/ 709080 h 11808"/>
                            <a:gd name="T108" fmla="*/ 74070 w 12483"/>
                            <a:gd name="T109" fmla="*/ 700862 h 11808"/>
                            <a:gd name="T110" fmla="*/ 49287 w 12483"/>
                            <a:gd name="T111" fmla="*/ 713706 h 11808"/>
                            <a:gd name="T112" fmla="*/ 35802 w 12483"/>
                            <a:gd name="T113" fmla="*/ 706462 h 11808"/>
                            <a:gd name="T114" fmla="*/ 26573 w 12483"/>
                            <a:gd name="T115" fmla="*/ 707741 h 11808"/>
                            <a:gd name="T116" fmla="*/ 10542 w 12483"/>
                            <a:gd name="T117" fmla="*/ 709628 h 11808"/>
                            <a:gd name="T118" fmla="*/ 2108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75B406" id="Freeform: Shape 17341" o:spid="_x0000_s1026" style="position:absolute;left:0;text-align:left;margin-left:246.2pt;margin-top:87.3pt;width:39.1pt;height:56.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197962,7427;18329213,563283;17854482,7427;16702502,563283;16311626,7427;15480867,563283;15480867,563283;14882700,7427;14438042,589216;14222834,333538;14409560,37073;14363654,1471243;14327256,2497729;14058265,3761447;14044024,4450743;14029783,5684753;14047167,6959612;14026601,8145470;14007626,8801405;14164278,11017463;13881047,12066229;14059857,13237294;13858890,15449699;13725946,16509545;13632583,17573104;13284471,19129573;13483847,19763289;13104070,22149859;13233831,24165818;12914161,25755647;13047105,27971765;12765425,28883378;12922078,30784465;12879354,31948103;12841365,33297048;12819207,34349527;12823981,35446446;12573926,35261140;12554951,36654524;12309669,37477259;12010605,38496378;11589696,38314786;10891841,39511724;10141755,39504358;9983511,40197306;8776118,40412258;8143143,41353578;7627280,41053400;6707892,42039160;6272742,42217039;5117579,42643169;4593760,42250399;4389650,42869261;3206005,43165725;2946482,42665449;1960622,43447336;1424193,43006353;1057066,43084213;419358,43199085;83856,43169439" o:connectangles="0,0,0,0,0,0,0,0,0,0,0,0,0,0,0,0,0,0,0,0,0,0,0,0,0,0,0,0,0,0,0,0,0,0,0,0,0,0,0,0,0,0,0,0,0,0,0,0,0,0,0,0,0,0,0,0,0,0,0,0"/>
              </v:shape>
            </w:pict>
          </mc:Fallback>
        </mc:AlternateContent>
      </w:r>
      <w:r w:rsidRPr="00F95B02">
        <w:rPr>
          <w:noProof/>
        </w:rPr>
        <mc:AlternateContent>
          <mc:Choice Requires="wpg">
            <w:drawing>
              <wp:anchor distT="0" distB="0" distL="114300" distR="114300" simplePos="0" relativeHeight="251756544" behindDoc="0" locked="0" layoutInCell="1" allowOverlap="1" wp14:anchorId="0130E03F" wp14:editId="4B177A66">
                <wp:simplePos x="0" y="0"/>
                <wp:positionH relativeFrom="column">
                  <wp:posOffset>4362450</wp:posOffset>
                </wp:positionH>
                <wp:positionV relativeFrom="paragraph">
                  <wp:posOffset>1135380</wp:posOffset>
                </wp:positionV>
                <wp:extent cx="53340" cy="573405"/>
                <wp:effectExtent l="0" t="0" r="3810" b="0"/>
                <wp:wrapNone/>
                <wp:docPr id="17338" name="Group 173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6345" y="1687"/>
                          <a:chExt cx="242" cy="1685"/>
                        </a:xfrm>
                      </wpg:grpSpPr>
                      <wps:wsp>
                        <wps:cNvPr id="17339" name="任意多边形 1915"/>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40" name="任意多边形 191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6E919" id="Group 17338" o:spid="_x0000_s1026" style="position:absolute;left:0;text-align:left;margin-left:343.5pt;margin-top:89.4pt;width:4.2pt;height:45.15pt;z-index:25175654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">
                <v:shape id="任意多边形 1915"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916"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rPr>
        <mc:AlternateContent>
          <mc:Choice Requires="wpg">
            <w:drawing>
              <wp:anchor distT="0" distB="0" distL="114300" distR="114300" simplePos="0" relativeHeight="251755520" behindDoc="0" locked="0" layoutInCell="1" allowOverlap="1" wp14:anchorId="5EBF66A8" wp14:editId="6FD22AE6">
                <wp:simplePos x="0" y="0"/>
                <wp:positionH relativeFrom="column">
                  <wp:posOffset>3543935</wp:posOffset>
                </wp:positionH>
                <wp:positionV relativeFrom="paragraph">
                  <wp:posOffset>1135380</wp:posOffset>
                </wp:positionV>
                <wp:extent cx="53975" cy="573405"/>
                <wp:effectExtent l="0" t="0" r="3175" b="0"/>
                <wp:wrapNone/>
                <wp:docPr id="17335" name="Group 173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336" name="任意多边形 19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7" name="任意多边形 191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DB8D11" id="Group 17335" o:spid="_x0000_s1026" style="position:absolute;left:0;text-align:left;margin-left:279.05pt;margin-top:89.4pt;width:4.25pt;height:45.15pt;z-index:25175552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">
                <v:shape id="任意多边形 191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91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54496" behindDoc="0" locked="0" layoutInCell="1" allowOverlap="1" wp14:anchorId="6CC49AA9" wp14:editId="4D6E2ED1">
                <wp:simplePos x="0" y="0"/>
                <wp:positionH relativeFrom="column">
                  <wp:posOffset>3488690</wp:posOffset>
                </wp:positionH>
                <wp:positionV relativeFrom="paragraph">
                  <wp:posOffset>1133475</wp:posOffset>
                </wp:positionV>
                <wp:extent cx="55245" cy="575310"/>
                <wp:effectExtent l="0" t="0" r="1905" b="0"/>
                <wp:wrapNone/>
                <wp:docPr id="17332" name="Group 173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333" name="任意多边形 19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4" name="任意多边形 19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C57BE" id="Group 17332" o:spid="_x0000_s1026" style="position:absolute;left:0;text-align:left;margin-left:274.7pt;margin-top:89.25pt;width:4.35pt;height:45.3pt;z-index:2517544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">
                <v:shape id="任意多边形 192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2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670528" behindDoc="0" locked="0" layoutInCell="1" allowOverlap="1" wp14:anchorId="1706F7A6" wp14:editId="0157481E">
                <wp:simplePos x="0" y="0"/>
                <wp:positionH relativeFrom="column">
                  <wp:posOffset>2919730</wp:posOffset>
                </wp:positionH>
                <wp:positionV relativeFrom="paragraph">
                  <wp:posOffset>354330</wp:posOffset>
                </wp:positionV>
                <wp:extent cx="148590" cy="1273175"/>
                <wp:effectExtent l="0" t="0" r="0" b="0"/>
                <wp:wrapNone/>
                <wp:docPr id="17331" name="Text Box 17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1273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7FB4C" w14:textId="77777777" w:rsidR="000D6FF8" w:rsidRDefault="000D6FF8" w:rsidP="000D6FF8">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宋体"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6F7A6" id="Text Box 17331" o:spid="_x0000_s1051" type="#_x0000_t202" style="position:absolute;left:0;text-align:left;margin-left:229.9pt;margin-top:27.9pt;width:11.7pt;height:10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" filled="f" stroked="f">
                <v:textbox style="layout-flow:vertical-ideographic" inset="0,0,0,0">
                  <w:txbxContent>
                    <w:p w14:paraId="2F47FB4C" w14:textId="77777777" w:rsidR="000D6FF8" w:rsidRDefault="000D6FF8" w:rsidP="000D6FF8">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宋体"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F95B02">
        <w:rPr>
          <w:noProof/>
        </w:rPr>
        <mc:AlternateContent>
          <mc:Choice Requires="wps">
            <w:drawing>
              <wp:anchor distT="0" distB="0" distL="114300" distR="114300" simplePos="0" relativeHeight="251753472" behindDoc="0" locked="0" layoutInCell="1" allowOverlap="1" wp14:anchorId="0C764BD7" wp14:editId="31483FA3">
                <wp:simplePos x="0" y="0"/>
                <wp:positionH relativeFrom="column">
                  <wp:posOffset>2937510</wp:posOffset>
                </wp:positionH>
                <wp:positionV relativeFrom="paragraph">
                  <wp:posOffset>2338070</wp:posOffset>
                </wp:positionV>
                <wp:extent cx="1270" cy="372110"/>
                <wp:effectExtent l="0" t="0" r="17780" b="8890"/>
                <wp:wrapNone/>
                <wp:docPr id="17330" name="Straight Connector 17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7211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FBB9E" id="Straight Connector 17330" o:spid="_x0000_s1026" style="position:absolute;left:0;text-align:lef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84.1pt" to="231.4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" strokeweight="1.5pt">
                <v:stroke dashstyle="1 1"/>
              </v:line>
            </w:pict>
          </mc:Fallback>
        </mc:AlternateContent>
      </w:r>
      <w:r w:rsidRPr="00F95B02">
        <w:rPr>
          <w:noProof/>
        </w:rPr>
        <mc:AlternateContent>
          <mc:Choice Requires="wps">
            <w:drawing>
              <wp:anchor distT="0" distB="0" distL="114300" distR="114300" simplePos="0" relativeHeight="251752448" behindDoc="0" locked="0" layoutInCell="1" allowOverlap="1" wp14:anchorId="3BBE2EF6" wp14:editId="0A1C744A">
                <wp:simplePos x="0" y="0"/>
                <wp:positionH relativeFrom="column">
                  <wp:posOffset>-24130</wp:posOffset>
                </wp:positionH>
                <wp:positionV relativeFrom="paragraph">
                  <wp:posOffset>2327910</wp:posOffset>
                </wp:positionV>
                <wp:extent cx="1270" cy="408940"/>
                <wp:effectExtent l="0" t="0" r="17780" b="10160"/>
                <wp:wrapNone/>
                <wp:docPr id="17329" name="Straight Connector 17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894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133B6" id="Straight Connector 17329" o:spid="_x0000_s1026" style="position:absolute;left:0;text-align:lef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83.3pt" to="-1.8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" strokeweight="1.5pt">
                <v:stroke dashstyle="1 1"/>
              </v:line>
            </w:pict>
          </mc:Fallback>
        </mc:AlternateContent>
      </w:r>
      <w:r w:rsidRPr="00F95B02">
        <w:rPr>
          <w:noProof/>
        </w:rPr>
        <mc:AlternateContent>
          <mc:Choice Requires="wps">
            <w:drawing>
              <wp:anchor distT="0" distB="0" distL="114300" distR="114300" simplePos="0" relativeHeight="251750400" behindDoc="0" locked="0" layoutInCell="1" allowOverlap="1" wp14:anchorId="00A5FFAC" wp14:editId="7B4E1337">
                <wp:simplePos x="0" y="0"/>
                <wp:positionH relativeFrom="column">
                  <wp:posOffset>3010535</wp:posOffset>
                </wp:positionH>
                <wp:positionV relativeFrom="paragraph">
                  <wp:posOffset>-200025</wp:posOffset>
                </wp:positionV>
                <wp:extent cx="264160" cy="6360795"/>
                <wp:effectExtent l="0" t="318" r="2223" b="2222"/>
                <wp:wrapNone/>
                <wp:docPr id="17328" name="Left Brace 173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64160" cy="6360795"/>
                        </a:xfrm>
                        <a:prstGeom prst="leftBrace">
                          <a:avLst>
                            <a:gd name="adj1" fmla="val 200661"/>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1F4162F" id="Left Brace 17328" o:spid="_x0000_s1026" type="#_x0000_t87" style="position:absolute;left:0;text-align:left;margin-left:237.05pt;margin-top:-15.75pt;width:20.8pt;height:500.85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" adj=",10804" fillcolor="#bbe0e3"/>
            </w:pict>
          </mc:Fallback>
        </mc:AlternateContent>
      </w:r>
      <w:r w:rsidRPr="00F95B02">
        <w:rPr>
          <w:noProof/>
        </w:rPr>
        <mc:AlternateContent>
          <mc:Choice Requires="wps">
            <w:drawing>
              <wp:anchor distT="0" distB="0" distL="114300" distR="114300" simplePos="0" relativeHeight="251747328" behindDoc="0" locked="0" layoutInCell="1" allowOverlap="1" wp14:anchorId="7D442BD9" wp14:editId="3B532DC7">
                <wp:simplePos x="0" y="0"/>
                <wp:positionH relativeFrom="column">
                  <wp:posOffset>1379855</wp:posOffset>
                </wp:positionH>
                <wp:positionV relativeFrom="paragraph">
                  <wp:posOffset>1195070</wp:posOffset>
                </wp:positionV>
                <wp:extent cx="123190" cy="2934335"/>
                <wp:effectExtent l="4127" t="0" r="0" b="0"/>
                <wp:wrapNone/>
                <wp:docPr id="17327" name="Left Brace 17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3190" cy="2934335"/>
                        </a:xfrm>
                        <a:prstGeom prst="leftBrace">
                          <a:avLst>
                            <a:gd name="adj1" fmla="val 198497"/>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3E269FB" id="Left Brace 17327" o:spid="_x0000_s1026" type="#_x0000_t87" style="position:absolute;left:0;text-align:left;margin-left:108.65pt;margin-top:94.1pt;width:9.7pt;height:231.05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" adj=",10804" fillcolor="#bbe0e3"/>
            </w:pict>
          </mc:Fallback>
        </mc:AlternateContent>
      </w:r>
      <w:r w:rsidRPr="00F95B02">
        <w:rPr>
          <w:noProof/>
        </w:rPr>
        <mc:AlternateContent>
          <mc:Choice Requires="wps">
            <w:drawing>
              <wp:anchor distT="0" distB="0" distL="114300" distR="114300" simplePos="0" relativeHeight="251746304" behindDoc="0" locked="0" layoutInCell="1" allowOverlap="1" wp14:anchorId="010FEE35" wp14:editId="5B322299">
                <wp:simplePos x="0" y="0"/>
                <wp:positionH relativeFrom="column">
                  <wp:posOffset>1170940</wp:posOffset>
                </wp:positionH>
                <wp:positionV relativeFrom="paragraph">
                  <wp:posOffset>1087755</wp:posOffset>
                </wp:positionV>
                <wp:extent cx="547370" cy="6985"/>
                <wp:effectExtent l="0" t="0" r="5080" b="12065"/>
                <wp:wrapNone/>
                <wp:docPr id="17326" name="Straight Connector 17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28B41" id="Straight Connector 17326" o:spid="_x0000_s1026" style="position:absolute;left:0;text-align:lef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pt,85.65pt" to="135.3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" strokeweight="1.5pt">
                <v:stroke dashstyle="1 1" endcap="round"/>
              </v:line>
            </w:pict>
          </mc:Fallback>
        </mc:AlternateContent>
      </w:r>
      <w:r w:rsidRPr="00F95B02">
        <w:rPr>
          <w:noProof/>
        </w:rPr>
        <mc:AlternateContent>
          <mc:Choice Requires="wpg">
            <w:drawing>
              <wp:anchor distT="0" distB="0" distL="114300" distR="114300" simplePos="0" relativeHeight="251745280" behindDoc="0" locked="0" layoutInCell="1" allowOverlap="1" wp14:anchorId="2D661C07" wp14:editId="414E12AF">
                <wp:simplePos x="0" y="0"/>
                <wp:positionH relativeFrom="column">
                  <wp:posOffset>1821180</wp:posOffset>
                </wp:positionH>
                <wp:positionV relativeFrom="paragraph">
                  <wp:posOffset>1115695</wp:posOffset>
                </wp:positionV>
                <wp:extent cx="55245" cy="579120"/>
                <wp:effectExtent l="0" t="0" r="1905" b="0"/>
                <wp:wrapNone/>
                <wp:docPr id="17323" name="Group 173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324" name="任意多边形 19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5" name="任意多边形 19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B72DE1" id="Group 17323" o:spid="_x0000_s1026" style="position:absolute;left:0;text-align:left;margin-left:143.4pt;margin-top:87.85pt;width:4.35pt;height:45.6pt;z-index:2517452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">
                <v:shape id="任意多边形 193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3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44256" behindDoc="0" locked="0" layoutInCell="1" allowOverlap="1" wp14:anchorId="6B2F8AC1" wp14:editId="19EAFD62">
                <wp:simplePos x="0" y="0"/>
                <wp:positionH relativeFrom="column">
                  <wp:posOffset>1040130</wp:posOffset>
                </wp:positionH>
                <wp:positionV relativeFrom="paragraph">
                  <wp:posOffset>1115695</wp:posOffset>
                </wp:positionV>
                <wp:extent cx="55245" cy="579120"/>
                <wp:effectExtent l="0" t="0" r="1905" b="0"/>
                <wp:wrapNone/>
                <wp:docPr id="17320" name="Group 173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321" name="任意多边形 19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2" name="任意多边形 19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83D03A" id="Group 17320" o:spid="_x0000_s1026" style="position:absolute;left:0;text-align:left;margin-left:81.9pt;margin-top:87.85pt;width:4.35pt;height:45.6pt;z-index:2517442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">
                <v:shape id="任意多边形 193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743232" behindDoc="0" locked="0" layoutInCell="1" allowOverlap="1" wp14:anchorId="67076866" wp14:editId="223CFC0E">
                <wp:simplePos x="0" y="0"/>
                <wp:positionH relativeFrom="column">
                  <wp:posOffset>664210</wp:posOffset>
                </wp:positionH>
                <wp:positionV relativeFrom="paragraph">
                  <wp:posOffset>1085850</wp:posOffset>
                </wp:positionV>
                <wp:extent cx="505460" cy="726440"/>
                <wp:effectExtent l="0" t="0" r="8890" b="0"/>
                <wp:wrapNone/>
                <wp:docPr id="17319" name="Freeform: Shape 173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6440"/>
                        </a:xfrm>
                        <a:custGeom>
                          <a:avLst/>
                          <a:gdLst>
                            <a:gd name="T0" fmla="*/ 491247 w 12483"/>
                            <a:gd name="T1" fmla="*/ 123 h 11808"/>
                            <a:gd name="T2" fmla="*/ 469017 w 12483"/>
                            <a:gd name="T3" fmla="*/ 9351 h 11808"/>
                            <a:gd name="T4" fmla="*/ 456870 w 12483"/>
                            <a:gd name="T5" fmla="*/ 123 h 11808"/>
                            <a:gd name="T6" fmla="*/ 427392 w 12483"/>
                            <a:gd name="T7" fmla="*/ 9351 h 11808"/>
                            <a:gd name="T8" fmla="*/ 417390 w 12483"/>
                            <a:gd name="T9" fmla="*/ 123 h 11808"/>
                            <a:gd name="T10" fmla="*/ 396132 w 12483"/>
                            <a:gd name="T11" fmla="*/ 9351 h 11808"/>
                            <a:gd name="T12" fmla="*/ 396132 w 12483"/>
                            <a:gd name="T13" fmla="*/ 9351 h 11808"/>
                            <a:gd name="T14" fmla="*/ 380826 w 12483"/>
                            <a:gd name="T15" fmla="*/ 123 h 11808"/>
                            <a:gd name="T16" fmla="*/ 369448 w 12483"/>
                            <a:gd name="T17" fmla="*/ 9782 h 11808"/>
                            <a:gd name="T18" fmla="*/ 363941 w 12483"/>
                            <a:gd name="T19" fmla="*/ 5537 h 11808"/>
                            <a:gd name="T20" fmla="*/ 368719 w 12483"/>
                            <a:gd name="T21" fmla="*/ 615 h 11808"/>
                            <a:gd name="T22" fmla="*/ 367545 w 12483"/>
                            <a:gd name="T23" fmla="*/ 24424 h 11808"/>
                            <a:gd name="T24" fmla="*/ 366613 w 12483"/>
                            <a:gd name="T25" fmla="*/ 41465 h 11808"/>
                            <a:gd name="T26" fmla="*/ 359730 w 12483"/>
                            <a:gd name="T27" fmla="*/ 62444 h 11808"/>
                            <a:gd name="T28" fmla="*/ 359365 w 12483"/>
                            <a:gd name="T29" fmla="*/ 73887 h 11808"/>
                            <a:gd name="T30" fmla="*/ 359001 w 12483"/>
                            <a:gd name="T31" fmla="*/ 94373 h 11808"/>
                            <a:gd name="T32" fmla="*/ 359446 w 12483"/>
                            <a:gd name="T33" fmla="*/ 115536 h 11808"/>
                            <a:gd name="T34" fmla="*/ 358920 w 12483"/>
                            <a:gd name="T35" fmla="*/ 135223 h 11808"/>
                            <a:gd name="T36" fmla="*/ 358434 w 12483"/>
                            <a:gd name="T37" fmla="*/ 146112 h 11808"/>
                            <a:gd name="T38" fmla="*/ 362443 w 12483"/>
                            <a:gd name="T39" fmla="*/ 182902 h 11808"/>
                            <a:gd name="T40" fmla="*/ 355195 w 12483"/>
                            <a:gd name="T41" fmla="*/ 200312 h 11808"/>
                            <a:gd name="T42" fmla="*/ 359770 w 12483"/>
                            <a:gd name="T43" fmla="*/ 219753 h 11808"/>
                            <a:gd name="T44" fmla="*/ 354628 w 12483"/>
                            <a:gd name="T45" fmla="*/ 256481 h 11808"/>
                            <a:gd name="T46" fmla="*/ 351226 w 12483"/>
                            <a:gd name="T47" fmla="*/ 274076 h 11808"/>
                            <a:gd name="T48" fmla="*/ 348837 w 12483"/>
                            <a:gd name="T49" fmla="*/ 291733 h 11808"/>
                            <a:gd name="T50" fmla="*/ 339929 w 12483"/>
                            <a:gd name="T51" fmla="*/ 317571 h 11808"/>
                            <a:gd name="T52" fmla="*/ 345031 w 12483"/>
                            <a:gd name="T53" fmla="*/ 328092 h 11808"/>
                            <a:gd name="T54" fmla="*/ 335313 w 12483"/>
                            <a:gd name="T55" fmla="*/ 367711 h 11808"/>
                            <a:gd name="T56" fmla="*/ 338633 w 12483"/>
                            <a:gd name="T57" fmla="*/ 401178 h 11808"/>
                            <a:gd name="T58" fmla="*/ 330454 w 12483"/>
                            <a:gd name="T59" fmla="*/ 427571 h 11808"/>
                            <a:gd name="T60" fmla="*/ 333855 w 12483"/>
                            <a:gd name="T61" fmla="*/ 464361 h 11808"/>
                            <a:gd name="T62" fmla="*/ 326648 w 12483"/>
                            <a:gd name="T63" fmla="*/ 479495 h 11808"/>
                            <a:gd name="T64" fmla="*/ 330657 w 12483"/>
                            <a:gd name="T65" fmla="*/ 511055 h 11808"/>
                            <a:gd name="T66" fmla="*/ 329563 w 12483"/>
                            <a:gd name="T67" fmla="*/ 530373 h 11808"/>
                            <a:gd name="T68" fmla="*/ 328592 w 12483"/>
                            <a:gd name="T69" fmla="*/ 552766 h 11808"/>
                            <a:gd name="T70" fmla="*/ 328025 w 12483"/>
                            <a:gd name="T71" fmla="*/ 570238 h 11808"/>
                            <a:gd name="T72" fmla="*/ 328146 w 12483"/>
                            <a:gd name="T73" fmla="*/ 588448 h 11808"/>
                            <a:gd name="T74" fmla="*/ 321748 w 12483"/>
                            <a:gd name="T75" fmla="*/ 585372 h 11808"/>
                            <a:gd name="T76" fmla="*/ 321262 w 12483"/>
                            <a:gd name="T77" fmla="*/ 608504 h 11808"/>
                            <a:gd name="T78" fmla="*/ 314986 w 12483"/>
                            <a:gd name="T79" fmla="*/ 622162 h 11808"/>
                            <a:gd name="T80" fmla="*/ 307333 w 12483"/>
                            <a:gd name="T81" fmla="*/ 639080 h 11808"/>
                            <a:gd name="T82" fmla="*/ 296562 w 12483"/>
                            <a:gd name="T83" fmla="*/ 636066 h 11808"/>
                            <a:gd name="T84" fmla="*/ 278706 w 12483"/>
                            <a:gd name="T85" fmla="*/ 655937 h 11808"/>
                            <a:gd name="T86" fmla="*/ 259512 w 12483"/>
                            <a:gd name="T87" fmla="*/ 655814 h 11808"/>
                            <a:gd name="T88" fmla="*/ 255463 w 12483"/>
                            <a:gd name="T89" fmla="*/ 667318 h 11808"/>
                            <a:gd name="T90" fmla="*/ 224568 w 12483"/>
                            <a:gd name="T91" fmla="*/ 670887 h 11808"/>
                            <a:gd name="T92" fmla="*/ 208371 w 12483"/>
                            <a:gd name="T93" fmla="*/ 686513 h 11808"/>
                            <a:gd name="T94" fmla="*/ 195171 w 12483"/>
                            <a:gd name="T95" fmla="*/ 681530 h 11808"/>
                            <a:gd name="T96" fmla="*/ 171645 w 12483"/>
                            <a:gd name="T97" fmla="*/ 697894 h 11808"/>
                            <a:gd name="T98" fmla="*/ 160510 w 12483"/>
                            <a:gd name="T99" fmla="*/ 700847 h 11808"/>
                            <a:gd name="T100" fmla="*/ 130951 w 12483"/>
                            <a:gd name="T101" fmla="*/ 707922 h 11808"/>
                            <a:gd name="T102" fmla="*/ 117548 w 12483"/>
                            <a:gd name="T103" fmla="*/ 701401 h 11808"/>
                            <a:gd name="T104" fmla="*/ 112324 w 12483"/>
                            <a:gd name="T105" fmla="*/ 711675 h 11808"/>
                            <a:gd name="T106" fmla="*/ 82037 w 12483"/>
                            <a:gd name="T107" fmla="*/ 716597 h 11808"/>
                            <a:gd name="T108" fmla="*/ 75396 w 12483"/>
                            <a:gd name="T109" fmla="*/ 708291 h 11808"/>
                            <a:gd name="T110" fmla="*/ 50169 w 12483"/>
                            <a:gd name="T111" fmla="*/ 721272 h 11808"/>
                            <a:gd name="T112" fmla="*/ 36443 w 12483"/>
                            <a:gd name="T113" fmla="*/ 713951 h 11808"/>
                            <a:gd name="T114" fmla="*/ 27049 w 12483"/>
                            <a:gd name="T115" fmla="*/ 715243 h 11808"/>
                            <a:gd name="T116" fmla="*/ 10730 w 12483"/>
                            <a:gd name="T117" fmla="*/ 717150 h 11808"/>
                            <a:gd name="T118" fmla="*/ 2146 w 12483"/>
                            <a:gd name="T119" fmla="*/ 71665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C8E67" id="Freeform: Shape 17319" o:spid="_x0000_s1026" style="position:absolute;left:0;text-align:left;margin-left:52.3pt;margin-top:85.5pt;width:39.8pt;height:57.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891509,7567;18991375,575283;18499520,7567;17305901,575283;16900901,7567;16040125,575283;16040125,575283;15420356,7567;14959640,601798;14736651,340642;14930121,37835;14882584,1502589;14844846,2550968;14566140,3841617;14551360,4545602;14536621,5805922;14554640,7107891;14533342,8319055;14513663,8988957;14675994,11252314;14382509,12323395;14567760,13519425;14359550,15778968;14221797,16861430;14125062,17947707;13764361,19537286;13970950,20184549;13577450,22621949;13711883,24680873;13380700,26304597;13518413,28567954;13226588,29499013;13388920,31440616;13344622,32629079;13305304,34006719;13282345,35081614;13287245,36201911;13028178,36012672;13008499,37435776;12754372,38276030;12444488,39316842;12008350,39131418;11285327,40353902;10508126,40346335;10344174,41054072;9093178,41273641;8437331,42234968;7902839,41928409;6950227,42935139;6499350,43116810;5302451,43552071;4759738,43150893;4548209,43782960;3321831,44085766;3052925,43574773;2031437,44373377;1475645,43922981;1095265,44002467;434478,44119787;86896,44089519"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742208" behindDoc="0" locked="0" layoutInCell="1" allowOverlap="1" wp14:anchorId="189E6740" wp14:editId="0FEBC4A4">
                <wp:simplePos x="0" y="0"/>
                <wp:positionH relativeFrom="column">
                  <wp:posOffset>1722755</wp:posOffset>
                </wp:positionH>
                <wp:positionV relativeFrom="paragraph">
                  <wp:posOffset>1089025</wp:posOffset>
                </wp:positionV>
                <wp:extent cx="573405" cy="725805"/>
                <wp:effectExtent l="0" t="0" r="0" b="0"/>
                <wp:wrapNone/>
                <wp:docPr id="17318" name="Freeform: Shape 17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3405" cy="725805"/>
                        </a:xfrm>
                        <a:custGeom>
                          <a:avLst/>
                          <a:gdLst>
                            <a:gd name="T0" fmla="*/ 557282 w 12483"/>
                            <a:gd name="T1" fmla="*/ 123 h 11808"/>
                            <a:gd name="T2" fmla="*/ 532064 w 12483"/>
                            <a:gd name="T3" fmla="*/ 9343 h 11808"/>
                            <a:gd name="T4" fmla="*/ 518283 w 12483"/>
                            <a:gd name="T5" fmla="*/ 123 h 11808"/>
                            <a:gd name="T6" fmla="*/ 484843 w 12483"/>
                            <a:gd name="T7" fmla="*/ 9343 h 11808"/>
                            <a:gd name="T8" fmla="*/ 473497 w 12483"/>
                            <a:gd name="T9" fmla="*/ 123 h 11808"/>
                            <a:gd name="T10" fmla="*/ 449381 w 12483"/>
                            <a:gd name="T11" fmla="*/ 9343 h 11808"/>
                            <a:gd name="T12" fmla="*/ 449381 w 12483"/>
                            <a:gd name="T13" fmla="*/ 9343 h 11808"/>
                            <a:gd name="T14" fmla="*/ 432017 w 12483"/>
                            <a:gd name="T15" fmla="*/ 123 h 11808"/>
                            <a:gd name="T16" fmla="*/ 419110 w 12483"/>
                            <a:gd name="T17" fmla="*/ 9773 h 11808"/>
                            <a:gd name="T18" fmla="*/ 412863 w 12483"/>
                            <a:gd name="T19" fmla="*/ 5532 h 11808"/>
                            <a:gd name="T20" fmla="*/ 418283 w 12483"/>
                            <a:gd name="T21" fmla="*/ 615 h 11808"/>
                            <a:gd name="T22" fmla="*/ 416951 w 12483"/>
                            <a:gd name="T23" fmla="*/ 24402 h 11808"/>
                            <a:gd name="T24" fmla="*/ 415894 w 12483"/>
                            <a:gd name="T25" fmla="*/ 41429 h 11808"/>
                            <a:gd name="T26" fmla="*/ 408085 w 12483"/>
                            <a:gd name="T27" fmla="*/ 62389 h 11808"/>
                            <a:gd name="T28" fmla="*/ 407672 w 12483"/>
                            <a:gd name="T29" fmla="*/ 73822 h 11808"/>
                            <a:gd name="T30" fmla="*/ 407259 w 12483"/>
                            <a:gd name="T31" fmla="*/ 94291 h 11808"/>
                            <a:gd name="T32" fmla="*/ 407764 w 12483"/>
                            <a:gd name="T33" fmla="*/ 115435 h 11808"/>
                            <a:gd name="T34" fmla="*/ 407167 w 12483"/>
                            <a:gd name="T35" fmla="*/ 135105 h 11808"/>
                            <a:gd name="T36" fmla="*/ 406615 w 12483"/>
                            <a:gd name="T37" fmla="*/ 145985 h 11808"/>
                            <a:gd name="T38" fmla="*/ 411163 w 12483"/>
                            <a:gd name="T39" fmla="*/ 182742 h 11808"/>
                            <a:gd name="T40" fmla="*/ 402941 w 12483"/>
                            <a:gd name="T41" fmla="*/ 200137 h 11808"/>
                            <a:gd name="T42" fmla="*/ 408131 w 12483"/>
                            <a:gd name="T43" fmla="*/ 219561 h 11808"/>
                            <a:gd name="T44" fmla="*/ 402298 w 12483"/>
                            <a:gd name="T45" fmla="*/ 256257 h 11808"/>
                            <a:gd name="T46" fmla="*/ 398439 w 12483"/>
                            <a:gd name="T47" fmla="*/ 273836 h 11808"/>
                            <a:gd name="T48" fmla="*/ 395729 w 12483"/>
                            <a:gd name="T49" fmla="*/ 291478 h 11808"/>
                            <a:gd name="T50" fmla="*/ 385623 w 12483"/>
                            <a:gd name="T51" fmla="*/ 317294 h 11808"/>
                            <a:gd name="T52" fmla="*/ 391411 w 12483"/>
                            <a:gd name="T53" fmla="*/ 327805 h 11808"/>
                            <a:gd name="T54" fmla="*/ 380387 w 12483"/>
                            <a:gd name="T55" fmla="*/ 367390 h 11808"/>
                            <a:gd name="T56" fmla="*/ 384153 w 12483"/>
                            <a:gd name="T57" fmla="*/ 400828 h 11808"/>
                            <a:gd name="T58" fmla="*/ 374874 w 12483"/>
                            <a:gd name="T59" fmla="*/ 427197 h 11808"/>
                            <a:gd name="T60" fmla="*/ 378733 w 12483"/>
                            <a:gd name="T61" fmla="*/ 463955 h 11808"/>
                            <a:gd name="T62" fmla="*/ 370557 w 12483"/>
                            <a:gd name="T63" fmla="*/ 479076 h 11808"/>
                            <a:gd name="T64" fmla="*/ 375104 w 12483"/>
                            <a:gd name="T65" fmla="*/ 510608 h 11808"/>
                            <a:gd name="T66" fmla="*/ 373864 w 12483"/>
                            <a:gd name="T67" fmla="*/ 529909 h 11808"/>
                            <a:gd name="T68" fmla="*/ 372761 w 12483"/>
                            <a:gd name="T69" fmla="*/ 552283 h 11808"/>
                            <a:gd name="T70" fmla="*/ 372118 w 12483"/>
                            <a:gd name="T71" fmla="*/ 569740 h 11808"/>
                            <a:gd name="T72" fmla="*/ 372256 w 12483"/>
                            <a:gd name="T73" fmla="*/ 587934 h 11808"/>
                            <a:gd name="T74" fmla="*/ 364998 w 12483"/>
                            <a:gd name="T75" fmla="*/ 584861 h 11808"/>
                            <a:gd name="T76" fmla="*/ 364447 w 12483"/>
                            <a:gd name="T77" fmla="*/ 607972 h 11808"/>
                            <a:gd name="T78" fmla="*/ 357327 w 12483"/>
                            <a:gd name="T79" fmla="*/ 621618 h 11808"/>
                            <a:gd name="T80" fmla="*/ 348646 w 12483"/>
                            <a:gd name="T81" fmla="*/ 638522 h 11808"/>
                            <a:gd name="T82" fmla="*/ 336427 w 12483"/>
                            <a:gd name="T83" fmla="*/ 635510 h 11808"/>
                            <a:gd name="T84" fmla="*/ 316170 w 12483"/>
                            <a:gd name="T85" fmla="*/ 655364 h 11808"/>
                            <a:gd name="T86" fmla="*/ 294397 w 12483"/>
                            <a:gd name="T87" fmla="*/ 655241 h 11808"/>
                            <a:gd name="T88" fmla="*/ 289803 w 12483"/>
                            <a:gd name="T89" fmla="*/ 666735 h 11808"/>
                            <a:gd name="T90" fmla="*/ 254755 w 12483"/>
                            <a:gd name="T91" fmla="*/ 670300 h 11808"/>
                            <a:gd name="T92" fmla="*/ 236381 w 12483"/>
                            <a:gd name="T93" fmla="*/ 685913 h 11808"/>
                            <a:gd name="T94" fmla="*/ 221406 w 12483"/>
                            <a:gd name="T95" fmla="*/ 680934 h 11808"/>
                            <a:gd name="T96" fmla="*/ 194718 w 12483"/>
                            <a:gd name="T97" fmla="*/ 697284 h 11808"/>
                            <a:gd name="T98" fmla="*/ 182086 w 12483"/>
                            <a:gd name="T99" fmla="*/ 700235 h 11808"/>
                            <a:gd name="T100" fmla="*/ 148553 w 12483"/>
                            <a:gd name="T101" fmla="*/ 707303 h 11808"/>
                            <a:gd name="T102" fmla="*/ 133349 w 12483"/>
                            <a:gd name="T103" fmla="*/ 700788 h 11808"/>
                            <a:gd name="T104" fmla="*/ 127423 w 12483"/>
                            <a:gd name="T105" fmla="*/ 711053 h 11808"/>
                            <a:gd name="T106" fmla="*/ 93064 w 12483"/>
                            <a:gd name="T107" fmla="*/ 715970 h 11808"/>
                            <a:gd name="T108" fmla="*/ 85531 w 12483"/>
                            <a:gd name="T109" fmla="*/ 707672 h 11808"/>
                            <a:gd name="T110" fmla="*/ 56913 w 12483"/>
                            <a:gd name="T111" fmla="*/ 720642 h 11808"/>
                            <a:gd name="T112" fmla="*/ 41341 w 12483"/>
                            <a:gd name="T113" fmla="*/ 713327 h 11808"/>
                            <a:gd name="T114" fmla="*/ 30684 w 12483"/>
                            <a:gd name="T115" fmla="*/ 714618 h 11808"/>
                            <a:gd name="T116" fmla="*/ 12173 w 12483"/>
                            <a:gd name="T117" fmla="*/ 716523 h 11808"/>
                            <a:gd name="T118" fmla="*/ 2435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5AB61" id="Freeform: Shape 17318" o:spid="_x0000_s1026" style="position:absolute;left:0;text-align:left;margin-left:135.65pt;margin-top:85.75pt;width:45.15pt;height:57.15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598677,7560;24440291,574288;23807263,7560;22271201,574288;21750024,7560;20642258,574288;20642258,574288;19844645,7560;19251764,600719;18964809,340037;19213776,37802;19152591,1499923;19104037,2546526;18745332,3834879;18726361,4537634;18707390,5795806;18730587,7095469;18703164,8304530;18677808,8973293;18886720,11232644;18509043,12301866;18747445,13495806;18479507,15751407;18302244,16831939;18177761,17916344;17713543,19503182;17979414,20149264;17473028,22582444;17646019,24637785;17219789,26258614;17397052,28518027;17021488,29447473;17230354,31385657;17173395,32572036;17122729,33947304;17093192,35020337;17099531,36138672;16766136,35949783;16740826,37370352;16413770,38209134;16015009,39248176;15453731,39063037;14523228,40283407;13523088,40275846;13312064,40982351;11702138,41201481;10858131,42161169;10170256,41855124;8944346,42860113;8364097,43041503;6823763,43475953;6125369,43075494;5853159,43706455;4274883,44008690;3928855,43498634;2614291,44295864;1898994,43846232;1409466,43925586;559165,44042681;111851,44012500" o:connectangles="0,0,0,0,0,0,0,0,0,0,0,0,0,0,0,0,0,0,0,0,0,0,0,0,0,0,0,0,0,0,0,0,0,0,0,0,0,0,0,0,0,0,0,0,0,0,0,0,0,0,0,0,0,0,0,0,0,0,0,0"/>
              </v:shape>
            </w:pict>
          </mc:Fallback>
        </mc:AlternateContent>
      </w:r>
      <w:r w:rsidRPr="00F95B02">
        <w:rPr>
          <w:noProof/>
        </w:rPr>
        <mc:AlternateContent>
          <mc:Choice Requires="wpg">
            <w:drawing>
              <wp:anchor distT="0" distB="0" distL="114300" distR="114300" simplePos="0" relativeHeight="251741184" behindDoc="0" locked="0" layoutInCell="1" allowOverlap="1" wp14:anchorId="62E37881" wp14:editId="4B92DE28">
                <wp:simplePos x="0" y="0"/>
                <wp:positionH relativeFrom="column">
                  <wp:posOffset>1703070</wp:posOffset>
                </wp:positionH>
                <wp:positionV relativeFrom="paragraph">
                  <wp:posOffset>1115695</wp:posOffset>
                </wp:positionV>
                <wp:extent cx="57150" cy="579120"/>
                <wp:effectExtent l="0" t="0" r="0" b="0"/>
                <wp:wrapNone/>
                <wp:docPr id="17315" name="Group 17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316" name="任意多边形 1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7" name="任意多边形 1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DC6AED" id="Group 17315" o:spid="_x0000_s1026" style="position:absolute;left:0;text-align:left;margin-left:134.1pt;margin-top:87.85pt;width:4.5pt;height:45.6pt;z-index:2517411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">
                <v:shape id="任意多边形 193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40160" behindDoc="0" locked="0" layoutInCell="1" allowOverlap="1" wp14:anchorId="5C617095" wp14:editId="2128EBFB">
                <wp:simplePos x="0" y="0"/>
                <wp:positionH relativeFrom="column">
                  <wp:posOffset>1645285</wp:posOffset>
                </wp:positionH>
                <wp:positionV relativeFrom="paragraph">
                  <wp:posOffset>1115695</wp:posOffset>
                </wp:positionV>
                <wp:extent cx="53340" cy="579120"/>
                <wp:effectExtent l="0" t="0" r="3810" b="0"/>
                <wp:wrapNone/>
                <wp:docPr id="17312" name="Group 173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13" name="任意多边形 194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4" name="任意多边形 19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536079" id="Group 17312" o:spid="_x0000_s1026" style="position:absolute;left:0;text-align:left;margin-left:129.55pt;margin-top:87.85pt;width:4.2pt;height:45.6pt;z-index:2517401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">
                <v:shape id="任意多边形 194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9136" behindDoc="0" locked="0" layoutInCell="1" allowOverlap="1" wp14:anchorId="39F1CC95" wp14:editId="0C424626">
                <wp:simplePos x="0" y="0"/>
                <wp:positionH relativeFrom="column">
                  <wp:posOffset>1533525</wp:posOffset>
                </wp:positionH>
                <wp:positionV relativeFrom="paragraph">
                  <wp:posOffset>1115695</wp:posOffset>
                </wp:positionV>
                <wp:extent cx="56515" cy="579120"/>
                <wp:effectExtent l="0" t="0" r="635" b="0"/>
                <wp:wrapNone/>
                <wp:docPr id="17309" name="Group 17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310" name="任意多边形 194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1" name="任意多边形 19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57411E" id="Group 17309" o:spid="_x0000_s1026" style="position:absolute;left:0;text-align:left;margin-left:120.75pt;margin-top:87.85pt;width:4.45pt;height:45.6pt;z-index:2517391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">
                <v:shape id="任意多边形 194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4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38112" behindDoc="0" locked="0" layoutInCell="1" allowOverlap="1" wp14:anchorId="6589E75C" wp14:editId="767DA02A">
                <wp:simplePos x="0" y="0"/>
                <wp:positionH relativeFrom="column">
                  <wp:posOffset>1590040</wp:posOffset>
                </wp:positionH>
                <wp:positionV relativeFrom="paragraph">
                  <wp:posOffset>1118235</wp:posOffset>
                </wp:positionV>
                <wp:extent cx="55245" cy="577850"/>
                <wp:effectExtent l="0" t="0" r="1905" b="0"/>
                <wp:wrapNone/>
                <wp:docPr id="17306" name="Group 17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307" name="任意多边形 1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8" name="任意多边形 1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F3677" id="Group 17306" o:spid="_x0000_s1026" style="position:absolute;left:0;text-align:left;margin-left:125.2pt;margin-top:88.05pt;width:4.35pt;height:45.5pt;z-index:2517381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">
                <v:shape id="任意多边形 194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7088" behindDoc="0" locked="0" layoutInCell="1" allowOverlap="1" wp14:anchorId="4C76731A" wp14:editId="772A926B">
                <wp:simplePos x="0" y="0"/>
                <wp:positionH relativeFrom="column">
                  <wp:posOffset>1761490</wp:posOffset>
                </wp:positionH>
                <wp:positionV relativeFrom="paragraph">
                  <wp:posOffset>1115695</wp:posOffset>
                </wp:positionV>
                <wp:extent cx="53340" cy="579120"/>
                <wp:effectExtent l="0" t="0" r="3810" b="0"/>
                <wp:wrapNone/>
                <wp:docPr id="17303" name="Group 17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04" name="任意多边形 1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5" name="任意多边形 1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F53DBF" id="Group 17303" o:spid="_x0000_s1026" style="position:absolute;left:0;text-align:left;margin-left:138.7pt;margin-top:87.85pt;width:4.2pt;height:45.6pt;z-index:2517370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">
                <v:shape id="任意多边形 195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6064" behindDoc="0" locked="0" layoutInCell="1" allowOverlap="1" wp14:anchorId="37401B3E" wp14:editId="3161E37B">
                <wp:simplePos x="0" y="0"/>
                <wp:positionH relativeFrom="column">
                  <wp:posOffset>1478280</wp:posOffset>
                </wp:positionH>
                <wp:positionV relativeFrom="paragraph">
                  <wp:posOffset>1118235</wp:posOffset>
                </wp:positionV>
                <wp:extent cx="53340" cy="576580"/>
                <wp:effectExtent l="0" t="0" r="3810" b="0"/>
                <wp:wrapNone/>
                <wp:docPr id="17300" name="Group 17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1222" y="1690"/>
                          <a:chExt cx="243" cy="1684"/>
                        </a:xfrm>
                      </wpg:grpSpPr>
                      <wps:wsp>
                        <wps:cNvPr id="17301" name="任意多边形 19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2" name="任意多边形 19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A5EEA3" id="Group 17300" o:spid="_x0000_s1026" style="position:absolute;left:0;text-align:left;margin-left:116.4pt;margin-top:88.05pt;width:4.2pt;height:45.4pt;z-index:2517360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">
                <v:shape id="任意多边形 195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5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35040" behindDoc="0" locked="0" layoutInCell="1" allowOverlap="1" wp14:anchorId="1360A3E1" wp14:editId="7D7B9912">
                <wp:simplePos x="0" y="0"/>
                <wp:positionH relativeFrom="column">
                  <wp:posOffset>1421765</wp:posOffset>
                </wp:positionH>
                <wp:positionV relativeFrom="paragraph">
                  <wp:posOffset>1116965</wp:posOffset>
                </wp:positionV>
                <wp:extent cx="56515" cy="577850"/>
                <wp:effectExtent l="0" t="0" r="635" b="0"/>
                <wp:wrapNone/>
                <wp:docPr id="17297" name="Group 17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7850"/>
                          <a:chOff x="738" y="1687"/>
                          <a:chExt cx="242" cy="1684"/>
                        </a:xfrm>
                      </wpg:grpSpPr>
                      <wps:wsp>
                        <wps:cNvPr id="17298" name="任意多边形 19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9" name="任意多边形 19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F34A6A" id="Group 17297" o:spid="_x0000_s1026" style="position:absolute;left:0;text-align:left;margin-left:111.95pt;margin-top:87.95pt;width:4.45pt;height:45.5pt;z-index:2517350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">
                <v:shape id="任意多边形 19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4016" behindDoc="0" locked="0" layoutInCell="1" allowOverlap="1" wp14:anchorId="09AC396F" wp14:editId="2F240E66">
                <wp:simplePos x="0" y="0"/>
                <wp:positionH relativeFrom="column">
                  <wp:posOffset>1367790</wp:posOffset>
                </wp:positionH>
                <wp:positionV relativeFrom="paragraph">
                  <wp:posOffset>1115695</wp:posOffset>
                </wp:positionV>
                <wp:extent cx="53975" cy="579120"/>
                <wp:effectExtent l="0" t="0" r="3175" b="0"/>
                <wp:wrapNone/>
                <wp:docPr id="17294" name="Group 17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95" name="任意多边形 1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6" name="任意多边形 1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4410AB" id="Group 17294" o:spid="_x0000_s1026" style="position:absolute;left:0;text-align:left;margin-left:107.7pt;margin-top:87.85pt;width:4.25pt;height:45.6pt;z-index:2517340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">
                <v:shape id="任意多边形 195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2992" behindDoc="0" locked="0" layoutInCell="1" allowOverlap="1" wp14:anchorId="154925F1" wp14:editId="32413B95">
                <wp:simplePos x="0" y="0"/>
                <wp:positionH relativeFrom="column">
                  <wp:posOffset>1257935</wp:posOffset>
                </wp:positionH>
                <wp:positionV relativeFrom="paragraph">
                  <wp:posOffset>1115695</wp:posOffset>
                </wp:positionV>
                <wp:extent cx="54610" cy="579120"/>
                <wp:effectExtent l="0" t="0" r="2540" b="0"/>
                <wp:wrapNone/>
                <wp:docPr id="17291" name="Group 17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92" name="任意多边形 1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3" name="任意多边形 1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28CBF" id="Group 17291" o:spid="_x0000_s1026" style="position:absolute;left:0;text-align:left;margin-left:99.05pt;margin-top:87.85pt;width:4.3pt;height:45.6pt;z-index:2517329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">
                <v:shape id="任意多边形 19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1968" behindDoc="0" locked="0" layoutInCell="1" allowOverlap="1" wp14:anchorId="0B97A357" wp14:editId="5361FCC6">
                <wp:simplePos x="0" y="0"/>
                <wp:positionH relativeFrom="column">
                  <wp:posOffset>1205230</wp:posOffset>
                </wp:positionH>
                <wp:positionV relativeFrom="paragraph">
                  <wp:posOffset>1111250</wp:posOffset>
                </wp:positionV>
                <wp:extent cx="55245" cy="579120"/>
                <wp:effectExtent l="0" t="0" r="1905" b="0"/>
                <wp:wrapNone/>
                <wp:docPr id="17288" name="Group 17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89" name="任意多边形 19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0" name="任意多边形 19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F31813" id="Group 17288" o:spid="_x0000_s1026" style="position:absolute;left:0;text-align:left;margin-left:94.9pt;margin-top:87.5pt;width:4.35pt;height:45.6pt;z-index:2517319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">
                <v:shape id="任意多边形 19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30944" behindDoc="0" locked="0" layoutInCell="1" allowOverlap="1" wp14:anchorId="712B0C4C" wp14:editId="1B83ADAE">
                <wp:simplePos x="0" y="0"/>
                <wp:positionH relativeFrom="column">
                  <wp:posOffset>1095375</wp:posOffset>
                </wp:positionH>
                <wp:positionV relativeFrom="paragraph">
                  <wp:posOffset>1111250</wp:posOffset>
                </wp:positionV>
                <wp:extent cx="55245" cy="579120"/>
                <wp:effectExtent l="0" t="0" r="1905" b="0"/>
                <wp:wrapNone/>
                <wp:docPr id="17285" name="Group 17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86" name="任意多边形 19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7" name="任意多边形 19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731B46" id="Group 17285" o:spid="_x0000_s1026" style="position:absolute;left:0;text-align:left;margin-left:86.25pt;margin-top:87.5pt;width:4.35pt;height:45.6pt;z-index:2517309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">
                <v:shape id="任意多边形 196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6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29920" behindDoc="0" locked="0" layoutInCell="1" allowOverlap="1" wp14:anchorId="25AABF9C" wp14:editId="22857D85">
                <wp:simplePos x="0" y="0"/>
                <wp:positionH relativeFrom="column">
                  <wp:posOffset>1150620</wp:posOffset>
                </wp:positionH>
                <wp:positionV relativeFrom="paragraph">
                  <wp:posOffset>1112520</wp:posOffset>
                </wp:positionV>
                <wp:extent cx="54610" cy="579120"/>
                <wp:effectExtent l="0" t="0" r="2540" b="0"/>
                <wp:wrapNone/>
                <wp:docPr id="17282" name="Group 17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83" name="任意多边形 1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4" name="任意多边形 1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AEBA07" id="Group 17282" o:spid="_x0000_s1026" style="position:absolute;left:0;text-align:left;margin-left:90.6pt;margin-top:87.6pt;width:4.3pt;height:45.6pt;z-index:2517299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">
                <v:shape id="任意多边形 197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28896" behindDoc="0" locked="0" layoutInCell="1" allowOverlap="1" wp14:anchorId="762D137B" wp14:editId="3A51506B">
                <wp:simplePos x="0" y="0"/>
                <wp:positionH relativeFrom="column">
                  <wp:posOffset>1312545</wp:posOffset>
                </wp:positionH>
                <wp:positionV relativeFrom="paragraph">
                  <wp:posOffset>1115695</wp:posOffset>
                </wp:positionV>
                <wp:extent cx="52705" cy="579120"/>
                <wp:effectExtent l="0" t="0" r="4445" b="0"/>
                <wp:wrapNone/>
                <wp:docPr id="17279" name="Group 172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280" name="任意多边形 1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1" name="任意多边形 1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719EAC" id="Group 17279" o:spid="_x0000_s1026" style="position:absolute;left:0;text-align:left;margin-left:103.35pt;margin-top:87.85pt;width:4.15pt;height:45.6pt;z-index:2517288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">
                <v:shape id="任意多边形 19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727872" behindDoc="0" locked="0" layoutInCell="1" allowOverlap="1" wp14:anchorId="5C86E0BA" wp14:editId="3D6820D4">
                <wp:simplePos x="0" y="0"/>
                <wp:positionH relativeFrom="column">
                  <wp:posOffset>2418715</wp:posOffset>
                </wp:positionH>
                <wp:positionV relativeFrom="paragraph">
                  <wp:posOffset>1885950</wp:posOffset>
                </wp:positionV>
                <wp:extent cx="481330" cy="113665"/>
                <wp:effectExtent l="0" t="0" r="0" b="0"/>
                <wp:wrapNone/>
                <wp:docPr id="17278" name="Rectangle 17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2EE3D" w14:textId="77777777" w:rsidR="000D6FF8" w:rsidRDefault="000D6FF8" w:rsidP="000D6FF8">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_high</w:t>
                            </w:r>
                          </w:p>
                          <w:p w14:paraId="325A4C4A" w14:textId="77777777" w:rsidR="000D6FF8" w:rsidRDefault="000D6FF8" w:rsidP="000D6FF8">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6E0BA" id="Rectangle 17278" o:spid="_x0000_s1052" style="position:absolute;left:0;text-align:left;margin-left:190.45pt;margin-top:148.5pt;width:37.9pt;height:8.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" filled="f" stroked="f">
                <v:textbox inset="0,0,0,0">
                  <w:txbxContent>
                    <w:p w14:paraId="1462EE3D" w14:textId="77777777" w:rsidR="000D6FF8" w:rsidRDefault="000D6FF8" w:rsidP="000D6FF8">
                      <w:pPr>
                        <w:autoSpaceDE w:val="0"/>
                        <w:autoSpaceDN w:val="0"/>
                        <w:adjustRightInd w:val="0"/>
                        <w:jc w:val="center"/>
                        <w:rPr>
                          <w:rFonts w:ascii="Arial" w:eastAsia="宋体" w:hAnsi="Arial" w:cs="宋体"/>
                          <w:color w:val="000000"/>
                          <w:sz w:val="12"/>
                          <w:szCs w:val="12"/>
                        </w:rPr>
                      </w:pPr>
                      <w:proofErr w:type="spellStart"/>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proofErr w:type="spellEnd"/>
                      <w:r>
                        <w:rPr>
                          <w:rFonts w:ascii="Arial" w:eastAsia="宋体" w:hAnsi="Arial" w:cs="Arial" w:hint="eastAsia"/>
                          <w:b/>
                          <w:bCs/>
                          <w:color w:val="000000"/>
                          <w:sz w:val="12"/>
                          <w:szCs w:val="12"/>
                          <w:vertAlign w:val="subscript"/>
                          <w:lang w:val="en-US" w:eastAsia="zh-CN"/>
                        </w:rPr>
                        <w:t>_high</w:t>
                      </w:r>
                    </w:p>
                    <w:p w14:paraId="325A4C4A" w14:textId="77777777" w:rsidR="000D6FF8" w:rsidRDefault="000D6FF8" w:rsidP="000D6FF8">
                      <w:pPr>
                        <w:autoSpaceDE w:val="0"/>
                        <w:autoSpaceDN w:val="0"/>
                        <w:adjustRightInd w:val="0"/>
                        <w:rPr>
                          <w:rFonts w:ascii="Arial" w:hAnsi="Arial" w:cs="Arial"/>
                          <w:color w:val="000000"/>
                          <w:sz w:val="36"/>
                          <w:szCs w:val="36"/>
                        </w:rPr>
                      </w:pPr>
                    </w:p>
                  </w:txbxContent>
                </v:textbox>
              </v:rect>
            </w:pict>
          </mc:Fallback>
        </mc:AlternateContent>
      </w:r>
      <w:r w:rsidRPr="00F95B02">
        <w:rPr>
          <w:noProof/>
        </w:rPr>
        <mc:AlternateContent>
          <mc:Choice Requires="wps">
            <w:drawing>
              <wp:anchor distT="0" distB="0" distL="114300" distR="114300" simplePos="0" relativeHeight="251724800" behindDoc="0" locked="0" layoutInCell="1" allowOverlap="1" wp14:anchorId="5EC03603" wp14:editId="0EE4F87F">
                <wp:simplePos x="0" y="0"/>
                <wp:positionH relativeFrom="column">
                  <wp:posOffset>1541145</wp:posOffset>
                </wp:positionH>
                <wp:positionV relativeFrom="paragraph">
                  <wp:posOffset>1097280</wp:posOffset>
                </wp:positionV>
                <wp:extent cx="513715" cy="725805"/>
                <wp:effectExtent l="0" t="0" r="635" b="0"/>
                <wp:wrapNone/>
                <wp:docPr id="17277" name="Freeform: Shape 172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715" cy="725805"/>
                        </a:xfrm>
                        <a:custGeom>
                          <a:avLst/>
                          <a:gdLst>
                            <a:gd name="T0" fmla="*/ 499270 w 12483"/>
                            <a:gd name="T1" fmla="*/ 123 h 11808"/>
                            <a:gd name="T2" fmla="*/ 476677 w 12483"/>
                            <a:gd name="T3" fmla="*/ 9343 h 11808"/>
                            <a:gd name="T4" fmla="*/ 464331 w 12483"/>
                            <a:gd name="T5" fmla="*/ 123 h 11808"/>
                            <a:gd name="T6" fmla="*/ 434372 w 12483"/>
                            <a:gd name="T7" fmla="*/ 9343 h 11808"/>
                            <a:gd name="T8" fmla="*/ 424207 w 12483"/>
                            <a:gd name="T9" fmla="*/ 123 h 11808"/>
                            <a:gd name="T10" fmla="*/ 402601 w 12483"/>
                            <a:gd name="T11" fmla="*/ 9343 h 11808"/>
                            <a:gd name="T12" fmla="*/ 402601 w 12483"/>
                            <a:gd name="T13" fmla="*/ 9343 h 11808"/>
                            <a:gd name="T14" fmla="*/ 387046 w 12483"/>
                            <a:gd name="T15" fmla="*/ 123 h 11808"/>
                            <a:gd name="T16" fmla="*/ 375482 w 12483"/>
                            <a:gd name="T17" fmla="*/ 9773 h 11808"/>
                            <a:gd name="T18" fmla="*/ 369885 w 12483"/>
                            <a:gd name="T19" fmla="*/ 5532 h 11808"/>
                            <a:gd name="T20" fmla="*/ 374741 w 12483"/>
                            <a:gd name="T21" fmla="*/ 615 h 11808"/>
                            <a:gd name="T22" fmla="*/ 373547 w 12483"/>
                            <a:gd name="T23" fmla="*/ 24402 h 11808"/>
                            <a:gd name="T24" fmla="*/ 372601 w 12483"/>
                            <a:gd name="T25" fmla="*/ 41429 h 11808"/>
                            <a:gd name="T26" fmla="*/ 365605 w 12483"/>
                            <a:gd name="T27" fmla="*/ 62389 h 11808"/>
                            <a:gd name="T28" fmla="*/ 365234 w 12483"/>
                            <a:gd name="T29" fmla="*/ 73822 h 11808"/>
                            <a:gd name="T30" fmla="*/ 364864 w 12483"/>
                            <a:gd name="T31" fmla="*/ 94291 h 11808"/>
                            <a:gd name="T32" fmla="*/ 365317 w 12483"/>
                            <a:gd name="T33" fmla="*/ 115435 h 11808"/>
                            <a:gd name="T34" fmla="*/ 364782 w 12483"/>
                            <a:gd name="T35" fmla="*/ 135105 h 11808"/>
                            <a:gd name="T36" fmla="*/ 364288 w 12483"/>
                            <a:gd name="T37" fmla="*/ 145985 h 11808"/>
                            <a:gd name="T38" fmla="*/ 368362 w 12483"/>
                            <a:gd name="T39" fmla="*/ 182742 h 11808"/>
                            <a:gd name="T40" fmla="*/ 360996 w 12483"/>
                            <a:gd name="T41" fmla="*/ 200137 h 11808"/>
                            <a:gd name="T42" fmla="*/ 365646 w 12483"/>
                            <a:gd name="T43" fmla="*/ 219561 h 11808"/>
                            <a:gd name="T44" fmla="*/ 360419 w 12483"/>
                            <a:gd name="T45" fmla="*/ 256257 h 11808"/>
                            <a:gd name="T46" fmla="*/ 356963 w 12483"/>
                            <a:gd name="T47" fmla="*/ 273836 h 11808"/>
                            <a:gd name="T48" fmla="*/ 354535 w 12483"/>
                            <a:gd name="T49" fmla="*/ 291478 h 11808"/>
                            <a:gd name="T50" fmla="*/ 345481 w 12483"/>
                            <a:gd name="T51" fmla="*/ 317294 h 11808"/>
                            <a:gd name="T52" fmla="*/ 350666 w 12483"/>
                            <a:gd name="T53" fmla="*/ 327805 h 11808"/>
                            <a:gd name="T54" fmla="*/ 340789 w 12483"/>
                            <a:gd name="T55" fmla="*/ 367390 h 11808"/>
                            <a:gd name="T56" fmla="*/ 344164 w 12483"/>
                            <a:gd name="T57" fmla="*/ 400828 h 11808"/>
                            <a:gd name="T58" fmla="*/ 335851 w 12483"/>
                            <a:gd name="T59" fmla="*/ 427197 h 11808"/>
                            <a:gd name="T60" fmla="*/ 339308 w 12483"/>
                            <a:gd name="T61" fmla="*/ 463955 h 11808"/>
                            <a:gd name="T62" fmla="*/ 331983 w 12483"/>
                            <a:gd name="T63" fmla="*/ 479076 h 11808"/>
                            <a:gd name="T64" fmla="*/ 336057 w 12483"/>
                            <a:gd name="T65" fmla="*/ 510608 h 11808"/>
                            <a:gd name="T66" fmla="*/ 334946 w 12483"/>
                            <a:gd name="T67" fmla="*/ 529909 h 11808"/>
                            <a:gd name="T68" fmla="*/ 333958 w 12483"/>
                            <a:gd name="T69" fmla="*/ 552283 h 11808"/>
                            <a:gd name="T70" fmla="*/ 333382 w 12483"/>
                            <a:gd name="T71" fmla="*/ 569740 h 11808"/>
                            <a:gd name="T72" fmla="*/ 333505 w 12483"/>
                            <a:gd name="T73" fmla="*/ 587934 h 11808"/>
                            <a:gd name="T74" fmla="*/ 327003 w 12483"/>
                            <a:gd name="T75" fmla="*/ 584861 h 11808"/>
                            <a:gd name="T76" fmla="*/ 326509 w 12483"/>
                            <a:gd name="T77" fmla="*/ 607972 h 11808"/>
                            <a:gd name="T78" fmla="*/ 320130 w 12483"/>
                            <a:gd name="T79" fmla="*/ 621618 h 11808"/>
                            <a:gd name="T80" fmla="*/ 312353 w 12483"/>
                            <a:gd name="T81" fmla="*/ 638522 h 11808"/>
                            <a:gd name="T82" fmla="*/ 301406 w 12483"/>
                            <a:gd name="T83" fmla="*/ 635510 h 11808"/>
                            <a:gd name="T84" fmla="*/ 283257 w 12483"/>
                            <a:gd name="T85" fmla="*/ 655364 h 11808"/>
                            <a:gd name="T86" fmla="*/ 263751 w 12483"/>
                            <a:gd name="T87" fmla="*/ 655241 h 11808"/>
                            <a:gd name="T88" fmla="*/ 259635 w 12483"/>
                            <a:gd name="T89" fmla="*/ 666735 h 11808"/>
                            <a:gd name="T90" fmla="*/ 228235 w 12483"/>
                            <a:gd name="T91" fmla="*/ 670300 h 11808"/>
                            <a:gd name="T92" fmla="*/ 211774 w 12483"/>
                            <a:gd name="T93" fmla="*/ 685913 h 11808"/>
                            <a:gd name="T94" fmla="*/ 198358 w 12483"/>
                            <a:gd name="T95" fmla="*/ 680934 h 11808"/>
                            <a:gd name="T96" fmla="*/ 174448 w 12483"/>
                            <a:gd name="T97" fmla="*/ 697284 h 11808"/>
                            <a:gd name="T98" fmla="*/ 163131 w 12483"/>
                            <a:gd name="T99" fmla="*/ 700235 h 11808"/>
                            <a:gd name="T100" fmla="*/ 133089 w 12483"/>
                            <a:gd name="T101" fmla="*/ 707303 h 11808"/>
                            <a:gd name="T102" fmla="*/ 119468 w 12483"/>
                            <a:gd name="T103" fmla="*/ 700788 h 11808"/>
                            <a:gd name="T104" fmla="*/ 114159 w 12483"/>
                            <a:gd name="T105" fmla="*/ 711053 h 11808"/>
                            <a:gd name="T106" fmla="*/ 83376 w 12483"/>
                            <a:gd name="T107" fmla="*/ 715970 h 11808"/>
                            <a:gd name="T108" fmla="*/ 76627 w 12483"/>
                            <a:gd name="T109" fmla="*/ 707672 h 11808"/>
                            <a:gd name="T110" fmla="*/ 50989 w 12483"/>
                            <a:gd name="T111" fmla="*/ 720642 h 11808"/>
                            <a:gd name="T112" fmla="*/ 37038 w 12483"/>
                            <a:gd name="T113" fmla="*/ 713327 h 11808"/>
                            <a:gd name="T114" fmla="*/ 27490 w 12483"/>
                            <a:gd name="T115" fmla="*/ 714618 h 11808"/>
                            <a:gd name="T116" fmla="*/ 10906 w 12483"/>
                            <a:gd name="T117" fmla="*/ 716523 h 11808"/>
                            <a:gd name="T118" fmla="*/ 2181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39873" id="Freeform: Shape 17277" o:spid="_x0000_s1026" style="position:absolute;left:0;text-align:left;margin-left:121.35pt;margin-top:86.4pt;width:40.45pt;height:57.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560;19616769,574288;19108692,7560;17875784,574288;17457462,7560;16568307,574288;16568307,574288;15928169,7560;15452274,600719;15221940,340037;15421779,37802;15372643,1499923;15333712,2546526;15045804,3834879;15030536,4537634;15015310,5795806;15033952,7095469;15011935,8304530;14991605,8973293;15159263,11232644;14856129,12301866;15047491,13495806;14832384,15751407;14690158,16831939;14590239,17916344;14217638,19503182;14431017,20149264;14024547,22582444;14163439,24637785;13821333,26258614;13963599,28518027;13662152,29447473;13829810,31385657;13784089,32572036;13743430,33947304;13719726,35020337;13724787,36138672;13457209,35949783;13436880,37370352;13174364,38209134;12854316,39248176;12403812,39063037;11656923,40283407;10854189,40275846;10684803,40982351;9392593,41201481;8715171,42161169;8163060,41855124;7179088,42860113;6713357,43041503;5477034,43475953;4916487,43075494;4698005,43706455;3431187,44008690;3153444,43498634;2098359,44295864;1524231,43846232;1131301,43925586;448816,44042681;89755,44012500"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722752" behindDoc="0" locked="0" layoutInCell="1" allowOverlap="1" wp14:anchorId="011DC6BB" wp14:editId="6E5D95F3">
                <wp:simplePos x="0" y="0"/>
                <wp:positionH relativeFrom="column">
                  <wp:posOffset>266700</wp:posOffset>
                </wp:positionH>
                <wp:positionV relativeFrom="paragraph">
                  <wp:posOffset>1144905</wp:posOffset>
                </wp:positionV>
                <wp:extent cx="50800" cy="560705"/>
                <wp:effectExtent l="0" t="0" r="0" b="0"/>
                <wp:wrapNone/>
                <wp:docPr id="17276" name="Text Box 17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666D2" w14:textId="77777777" w:rsidR="000D6FF8" w:rsidRDefault="000D6FF8" w:rsidP="000D6FF8">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DC6BB" id="Text Box 17276" o:spid="_x0000_s1053" type="#_x0000_t202" style="position:absolute;left:0;text-align:left;margin-left:21pt;margin-top:90.15pt;width:4pt;height:44.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" filled="f" stroked="f">
                <v:textbox style="layout-flow:vertical-ideographic" inset="0,0,0,0">
                  <w:txbxContent>
                    <w:p w14:paraId="64B666D2" w14:textId="77777777" w:rsidR="000D6FF8" w:rsidRDefault="000D6FF8" w:rsidP="000D6FF8">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F95B02">
        <w:rPr>
          <w:noProof/>
        </w:rPr>
        <mc:AlternateContent>
          <mc:Choice Requires="wps">
            <w:drawing>
              <wp:anchor distT="0" distB="0" distL="114300" distR="114300" simplePos="0" relativeHeight="251720704" behindDoc="0" locked="0" layoutInCell="1" allowOverlap="1" wp14:anchorId="174E76F4" wp14:editId="38362E68">
                <wp:simplePos x="0" y="0"/>
                <wp:positionH relativeFrom="column">
                  <wp:posOffset>2063750</wp:posOffset>
                </wp:positionH>
                <wp:positionV relativeFrom="paragraph">
                  <wp:posOffset>1098550</wp:posOffset>
                </wp:positionV>
                <wp:extent cx="671195" cy="1270"/>
                <wp:effectExtent l="0" t="0" r="14605" b="17780"/>
                <wp:wrapNone/>
                <wp:docPr id="17275" name="Straight Connector 17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9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61320" id="Straight Connector 17275" o:spid="_x0000_s1026" style="position:absolute;left:0;text-align:lef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5pt,86.5pt" to="215.35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" strokeweight="1.5pt">
                <v:stroke dashstyle="1 1" endcap="round"/>
              </v:line>
            </w:pict>
          </mc:Fallback>
        </mc:AlternateContent>
      </w:r>
      <w:r w:rsidRPr="00F95B02">
        <w:rPr>
          <w:noProof/>
        </w:rPr>
        <mc:AlternateContent>
          <mc:Choice Requires="wps">
            <w:drawing>
              <wp:anchor distT="0" distB="0" distL="114300" distR="114300" simplePos="0" relativeHeight="251719680" behindDoc="0" locked="0" layoutInCell="1" allowOverlap="1" wp14:anchorId="119F155D" wp14:editId="1F035280">
                <wp:simplePos x="0" y="0"/>
                <wp:positionH relativeFrom="column">
                  <wp:posOffset>847725</wp:posOffset>
                </wp:positionH>
                <wp:positionV relativeFrom="paragraph">
                  <wp:posOffset>1091565</wp:posOffset>
                </wp:positionV>
                <wp:extent cx="521970" cy="725805"/>
                <wp:effectExtent l="0" t="0" r="0" b="0"/>
                <wp:wrapNone/>
                <wp:docPr id="17274" name="Freeform: Shape 172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21970" cy="725805"/>
                        </a:xfrm>
                        <a:custGeom>
                          <a:avLst/>
                          <a:gdLst>
                            <a:gd name="T0" fmla="*/ 507293 w 12483"/>
                            <a:gd name="T1" fmla="*/ 123 h 11808"/>
                            <a:gd name="T2" fmla="*/ 484337 w 12483"/>
                            <a:gd name="T3" fmla="*/ 9343 h 11808"/>
                            <a:gd name="T4" fmla="*/ 471793 w 12483"/>
                            <a:gd name="T5" fmla="*/ 123 h 11808"/>
                            <a:gd name="T6" fmla="*/ 441352 w 12483"/>
                            <a:gd name="T7" fmla="*/ 9343 h 11808"/>
                            <a:gd name="T8" fmla="*/ 431024 w 12483"/>
                            <a:gd name="T9" fmla="*/ 123 h 11808"/>
                            <a:gd name="T10" fmla="*/ 409071 w 12483"/>
                            <a:gd name="T11" fmla="*/ 9343 h 11808"/>
                            <a:gd name="T12" fmla="*/ 409071 w 12483"/>
                            <a:gd name="T13" fmla="*/ 9343 h 11808"/>
                            <a:gd name="T14" fmla="*/ 393265 w 12483"/>
                            <a:gd name="T15" fmla="*/ 123 h 11808"/>
                            <a:gd name="T16" fmla="*/ 381515 w 12483"/>
                            <a:gd name="T17" fmla="*/ 9773 h 11808"/>
                            <a:gd name="T18" fmla="*/ 375828 w 12483"/>
                            <a:gd name="T19" fmla="*/ 5532 h 11808"/>
                            <a:gd name="T20" fmla="*/ 380763 w 12483"/>
                            <a:gd name="T21" fmla="*/ 615 h 11808"/>
                            <a:gd name="T22" fmla="*/ 379550 w 12483"/>
                            <a:gd name="T23" fmla="*/ 24402 h 11808"/>
                            <a:gd name="T24" fmla="*/ 378588 w 12483"/>
                            <a:gd name="T25" fmla="*/ 41429 h 11808"/>
                            <a:gd name="T26" fmla="*/ 371480 w 12483"/>
                            <a:gd name="T27" fmla="*/ 62389 h 11808"/>
                            <a:gd name="T28" fmla="*/ 371103 w 12483"/>
                            <a:gd name="T29" fmla="*/ 73822 h 11808"/>
                            <a:gd name="T30" fmla="*/ 370727 w 12483"/>
                            <a:gd name="T31" fmla="*/ 94291 h 11808"/>
                            <a:gd name="T32" fmla="*/ 371187 w 12483"/>
                            <a:gd name="T33" fmla="*/ 115435 h 11808"/>
                            <a:gd name="T34" fmla="*/ 370643 w 12483"/>
                            <a:gd name="T35" fmla="*/ 135105 h 11808"/>
                            <a:gd name="T36" fmla="*/ 370142 w 12483"/>
                            <a:gd name="T37" fmla="*/ 145985 h 11808"/>
                            <a:gd name="T38" fmla="*/ 374281 w 12483"/>
                            <a:gd name="T39" fmla="*/ 182742 h 11808"/>
                            <a:gd name="T40" fmla="*/ 366797 w 12483"/>
                            <a:gd name="T41" fmla="*/ 200137 h 11808"/>
                            <a:gd name="T42" fmla="*/ 371522 w 12483"/>
                            <a:gd name="T43" fmla="*/ 219561 h 11808"/>
                            <a:gd name="T44" fmla="*/ 366211 w 12483"/>
                            <a:gd name="T45" fmla="*/ 256257 h 11808"/>
                            <a:gd name="T46" fmla="*/ 362699 w 12483"/>
                            <a:gd name="T47" fmla="*/ 273836 h 11808"/>
                            <a:gd name="T48" fmla="*/ 360232 w 12483"/>
                            <a:gd name="T49" fmla="*/ 291478 h 11808"/>
                            <a:gd name="T50" fmla="*/ 351032 w 12483"/>
                            <a:gd name="T51" fmla="*/ 317294 h 11808"/>
                            <a:gd name="T52" fmla="*/ 356301 w 12483"/>
                            <a:gd name="T53" fmla="*/ 327805 h 11808"/>
                            <a:gd name="T54" fmla="*/ 346266 w 12483"/>
                            <a:gd name="T55" fmla="*/ 367390 h 11808"/>
                            <a:gd name="T56" fmla="*/ 349694 w 12483"/>
                            <a:gd name="T57" fmla="*/ 400828 h 11808"/>
                            <a:gd name="T58" fmla="*/ 341248 w 12483"/>
                            <a:gd name="T59" fmla="*/ 427197 h 11808"/>
                            <a:gd name="T60" fmla="*/ 344760 w 12483"/>
                            <a:gd name="T61" fmla="*/ 463955 h 11808"/>
                            <a:gd name="T62" fmla="*/ 337317 w 12483"/>
                            <a:gd name="T63" fmla="*/ 479076 h 11808"/>
                            <a:gd name="T64" fmla="*/ 341457 w 12483"/>
                            <a:gd name="T65" fmla="*/ 510608 h 11808"/>
                            <a:gd name="T66" fmla="*/ 340328 w 12483"/>
                            <a:gd name="T67" fmla="*/ 529909 h 11808"/>
                            <a:gd name="T68" fmla="*/ 339324 w 12483"/>
                            <a:gd name="T69" fmla="*/ 552283 h 11808"/>
                            <a:gd name="T70" fmla="*/ 338739 w 12483"/>
                            <a:gd name="T71" fmla="*/ 569740 h 11808"/>
                            <a:gd name="T72" fmla="*/ 338864 w 12483"/>
                            <a:gd name="T73" fmla="*/ 587934 h 11808"/>
                            <a:gd name="T74" fmla="*/ 332258 w 12483"/>
                            <a:gd name="T75" fmla="*/ 584861 h 11808"/>
                            <a:gd name="T76" fmla="*/ 331756 w 12483"/>
                            <a:gd name="T77" fmla="*/ 607972 h 11808"/>
                            <a:gd name="T78" fmla="*/ 325275 w 12483"/>
                            <a:gd name="T79" fmla="*/ 621618 h 11808"/>
                            <a:gd name="T80" fmla="*/ 317372 w 12483"/>
                            <a:gd name="T81" fmla="*/ 638522 h 11808"/>
                            <a:gd name="T82" fmla="*/ 306249 w 12483"/>
                            <a:gd name="T83" fmla="*/ 635510 h 11808"/>
                            <a:gd name="T84" fmla="*/ 287809 w 12483"/>
                            <a:gd name="T85" fmla="*/ 655364 h 11808"/>
                            <a:gd name="T86" fmla="*/ 267989 w 12483"/>
                            <a:gd name="T87" fmla="*/ 655241 h 11808"/>
                            <a:gd name="T88" fmla="*/ 263807 w 12483"/>
                            <a:gd name="T89" fmla="*/ 666735 h 11808"/>
                            <a:gd name="T90" fmla="*/ 231903 w 12483"/>
                            <a:gd name="T91" fmla="*/ 670300 h 11808"/>
                            <a:gd name="T92" fmla="*/ 215177 w 12483"/>
                            <a:gd name="T93" fmla="*/ 685913 h 11808"/>
                            <a:gd name="T94" fmla="*/ 201546 w 12483"/>
                            <a:gd name="T95" fmla="*/ 680934 h 11808"/>
                            <a:gd name="T96" fmla="*/ 177252 w 12483"/>
                            <a:gd name="T97" fmla="*/ 697284 h 11808"/>
                            <a:gd name="T98" fmla="*/ 165753 w 12483"/>
                            <a:gd name="T99" fmla="*/ 700235 h 11808"/>
                            <a:gd name="T100" fmla="*/ 135228 w 12483"/>
                            <a:gd name="T101" fmla="*/ 707303 h 11808"/>
                            <a:gd name="T102" fmla="*/ 121387 w 12483"/>
                            <a:gd name="T103" fmla="*/ 700788 h 11808"/>
                            <a:gd name="T104" fmla="*/ 115993 w 12483"/>
                            <a:gd name="T105" fmla="*/ 711053 h 11808"/>
                            <a:gd name="T106" fmla="*/ 84716 w 12483"/>
                            <a:gd name="T107" fmla="*/ 715970 h 11808"/>
                            <a:gd name="T108" fmla="*/ 77859 w 12483"/>
                            <a:gd name="T109" fmla="*/ 707672 h 11808"/>
                            <a:gd name="T110" fmla="*/ 51808 w 12483"/>
                            <a:gd name="T111" fmla="*/ 720642 h 11808"/>
                            <a:gd name="T112" fmla="*/ 37633 w 12483"/>
                            <a:gd name="T113" fmla="*/ 713327 h 11808"/>
                            <a:gd name="T114" fmla="*/ 27932 w 12483"/>
                            <a:gd name="T115" fmla="*/ 714618 h 11808"/>
                            <a:gd name="T116" fmla="*/ 11081 w 12483"/>
                            <a:gd name="T117" fmla="*/ 716523 h 11808"/>
                            <a:gd name="T118" fmla="*/ 221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603660" id="Freeform: Shape 17274" o:spid="_x0000_s1026" style="position:absolute;left:0;text-align:left;margin-left:66.75pt;margin-top:85.95pt;width:41.1pt;height:57.1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212187,7560;20252294,574288;19727773,7560;18454899,574288;18023039,7560;17105086,574288;17105086,574288;16444167,7560;15952847,600719;15715048,340037;15921402,37802;15870681,1499923;15830456,2546526;15533238,3834879;15517474,4537634;15501752,5795806;15520987,7095469;15498240,8304530;15477291,8973293;15650361,11232644;15337421,12301866;15534995,13495806;15312918,15751407;15166066,16831939;15062909,17916344;14678216,19503182;14898537,20149264;14478928,22582444;14622268,24637785;14269103,26258614;14415956,28518027;14104731,29447473;14277843,31385657;14230634,32572036;14188652,33947304;14164191,35020337;14169418,36138672;13893191,35949783;13872201,37370352;13601201,38209134;13270741,39248176;12805639,39063037;12034580,40283407;11205817,40275846;11030949,40982351;9696900,41201481;8997512,42161169;8427539,41855124;7411698,42860113;6930873,43041503;5654487,43475953;5075733,43075494;4850186,43706455;3542354,44008690;3255633,43498634;2166324,44295864;1573604,43846232;1167962,43925586;463346,44042681;92661,44012500"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718656" behindDoc="0" locked="0" layoutInCell="1" allowOverlap="1" wp14:anchorId="5D80B770" wp14:editId="2E0A33B5">
                <wp:simplePos x="0" y="0"/>
                <wp:positionH relativeFrom="column">
                  <wp:posOffset>2720975</wp:posOffset>
                </wp:positionH>
                <wp:positionV relativeFrom="paragraph">
                  <wp:posOffset>1098550</wp:posOffset>
                </wp:positionV>
                <wp:extent cx="575310" cy="724535"/>
                <wp:effectExtent l="0" t="0" r="0" b="0"/>
                <wp:wrapNone/>
                <wp:docPr id="17273" name="Freeform: Shape 17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5310" cy="724535"/>
                        </a:xfrm>
                        <a:custGeom>
                          <a:avLst/>
                          <a:gdLst>
                            <a:gd name="T0" fmla="*/ 559133 w 12483"/>
                            <a:gd name="T1" fmla="*/ 123 h 11808"/>
                            <a:gd name="T2" fmla="*/ 533831 w 12483"/>
                            <a:gd name="T3" fmla="*/ 9327 h 11808"/>
                            <a:gd name="T4" fmla="*/ 520005 w 12483"/>
                            <a:gd name="T5" fmla="*/ 123 h 11808"/>
                            <a:gd name="T6" fmla="*/ 486453 w 12483"/>
                            <a:gd name="T7" fmla="*/ 9327 h 11808"/>
                            <a:gd name="T8" fmla="*/ 475070 w 12483"/>
                            <a:gd name="T9" fmla="*/ 123 h 11808"/>
                            <a:gd name="T10" fmla="*/ 450874 w 12483"/>
                            <a:gd name="T11" fmla="*/ 9327 h 11808"/>
                            <a:gd name="T12" fmla="*/ 450874 w 12483"/>
                            <a:gd name="T13" fmla="*/ 9327 h 11808"/>
                            <a:gd name="T14" fmla="*/ 433453 w 12483"/>
                            <a:gd name="T15" fmla="*/ 123 h 11808"/>
                            <a:gd name="T16" fmla="*/ 420502 w 12483"/>
                            <a:gd name="T17" fmla="*/ 9756 h 11808"/>
                            <a:gd name="T18" fmla="*/ 414234 w 12483"/>
                            <a:gd name="T19" fmla="*/ 5522 h 11808"/>
                            <a:gd name="T20" fmla="*/ 419673 w 12483"/>
                            <a:gd name="T21" fmla="*/ 614 h 11808"/>
                            <a:gd name="T22" fmla="*/ 418336 w 12483"/>
                            <a:gd name="T23" fmla="*/ 24360 h 11808"/>
                            <a:gd name="T24" fmla="*/ 417276 w 12483"/>
                            <a:gd name="T25" fmla="*/ 41356 h 11808"/>
                            <a:gd name="T26" fmla="*/ 409441 w 12483"/>
                            <a:gd name="T27" fmla="*/ 62280 h 11808"/>
                            <a:gd name="T28" fmla="*/ 409026 w 12483"/>
                            <a:gd name="T29" fmla="*/ 73693 h 11808"/>
                            <a:gd name="T30" fmla="*/ 408612 w 12483"/>
                            <a:gd name="T31" fmla="*/ 94126 h 11808"/>
                            <a:gd name="T32" fmla="*/ 409119 w 12483"/>
                            <a:gd name="T33" fmla="*/ 115233 h 11808"/>
                            <a:gd name="T34" fmla="*/ 408519 w 12483"/>
                            <a:gd name="T35" fmla="*/ 134869 h 11808"/>
                            <a:gd name="T36" fmla="*/ 407966 w 12483"/>
                            <a:gd name="T37" fmla="*/ 145729 h 11808"/>
                            <a:gd name="T38" fmla="*/ 412529 w 12483"/>
                            <a:gd name="T39" fmla="*/ 182422 h 11808"/>
                            <a:gd name="T40" fmla="*/ 404279 w 12483"/>
                            <a:gd name="T41" fmla="*/ 199787 h 11808"/>
                            <a:gd name="T42" fmla="*/ 409487 w 12483"/>
                            <a:gd name="T43" fmla="*/ 219177 h 11808"/>
                            <a:gd name="T44" fmla="*/ 403634 w 12483"/>
                            <a:gd name="T45" fmla="*/ 255808 h 11808"/>
                            <a:gd name="T46" fmla="*/ 399763 w 12483"/>
                            <a:gd name="T47" fmla="*/ 273357 h 11808"/>
                            <a:gd name="T48" fmla="*/ 397044 w 12483"/>
                            <a:gd name="T49" fmla="*/ 290968 h 11808"/>
                            <a:gd name="T50" fmla="*/ 386904 w 12483"/>
                            <a:gd name="T51" fmla="*/ 316739 h 11808"/>
                            <a:gd name="T52" fmla="*/ 392711 w 12483"/>
                            <a:gd name="T53" fmla="*/ 327231 h 11808"/>
                            <a:gd name="T54" fmla="*/ 381650 w 12483"/>
                            <a:gd name="T55" fmla="*/ 366747 h 11808"/>
                            <a:gd name="T56" fmla="*/ 385430 w 12483"/>
                            <a:gd name="T57" fmla="*/ 400126 h 11808"/>
                            <a:gd name="T58" fmla="*/ 376120 w 12483"/>
                            <a:gd name="T59" fmla="*/ 426450 h 11808"/>
                            <a:gd name="T60" fmla="*/ 379991 w 12483"/>
                            <a:gd name="T61" fmla="*/ 463143 h 11808"/>
                            <a:gd name="T62" fmla="*/ 371788 w 12483"/>
                            <a:gd name="T63" fmla="*/ 478237 h 11808"/>
                            <a:gd name="T64" fmla="*/ 376350 w 12483"/>
                            <a:gd name="T65" fmla="*/ 509715 h 11808"/>
                            <a:gd name="T66" fmla="*/ 375106 w 12483"/>
                            <a:gd name="T67" fmla="*/ 528982 h 11808"/>
                            <a:gd name="T68" fmla="*/ 374000 w 12483"/>
                            <a:gd name="T69" fmla="*/ 551317 h 11808"/>
                            <a:gd name="T70" fmla="*/ 373355 w 12483"/>
                            <a:gd name="T71" fmla="*/ 568743 h 11808"/>
                            <a:gd name="T72" fmla="*/ 373493 w 12483"/>
                            <a:gd name="T73" fmla="*/ 586905 h 11808"/>
                            <a:gd name="T74" fmla="*/ 366211 w 12483"/>
                            <a:gd name="T75" fmla="*/ 583837 h 11808"/>
                            <a:gd name="T76" fmla="*/ 365658 w 12483"/>
                            <a:gd name="T77" fmla="*/ 606909 h 11808"/>
                            <a:gd name="T78" fmla="*/ 358514 w 12483"/>
                            <a:gd name="T79" fmla="*/ 620530 h 11808"/>
                            <a:gd name="T80" fmla="*/ 349804 w 12483"/>
                            <a:gd name="T81" fmla="*/ 637404 h 11808"/>
                            <a:gd name="T82" fmla="*/ 337545 w 12483"/>
                            <a:gd name="T83" fmla="*/ 634398 h 11808"/>
                            <a:gd name="T84" fmla="*/ 317220 w 12483"/>
                            <a:gd name="T85" fmla="*/ 654217 h 11808"/>
                            <a:gd name="T86" fmla="*/ 295375 w 12483"/>
                            <a:gd name="T87" fmla="*/ 654094 h 11808"/>
                            <a:gd name="T88" fmla="*/ 290766 w 12483"/>
                            <a:gd name="T89" fmla="*/ 665568 h 11808"/>
                            <a:gd name="T90" fmla="*/ 255601 w 12483"/>
                            <a:gd name="T91" fmla="*/ 669127 h 11808"/>
                            <a:gd name="T92" fmla="*/ 237166 w 12483"/>
                            <a:gd name="T93" fmla="*/ 684713 h 11808"/>
                            <a:gd name="T94" fmla="*/ 222142 w 12483"/>
                            <a:gd name="T95" fmla="*/ 679742 h 11808"/>
                            <a:gd name="T96" fmla="*/ 195365 w 12483"/>
                            <a:gd name="T97" fmla="*/ 696064 h 11808"/>
                            <a:gd name="T98" fmla="*/ 182691 w 12483"/>
                            <a:gd name="T99" fmla="*/ 699009 h 11808"/>
                            <a:gd name="T100" fmla="*/ 149047 w 12483"/>
                            <a:gd name="T101" fmla="*/ 706066 h 11808"/>
                            <a:gd name="T102" fmla="*/ 133792 w 12483"/>
                            <a:gd name="T103" fmla="*/ 699562 h 11808"/>
                            <a:gd name="T104" fmla="*/ 127847 w 12483"/>
                            <a:gd name="T105" fmla="*/ 709809 h 11808"/>
                            <a:gd name="T106" fmla="*/ 93373 w 12483"/>
                            <a:gd name="T107" fmla="*/ 714717 h 11808"/>
                            <a:gd name="T108" fmla="*/ 85815 w 12483"/>
                            <a:gd name="T109" fmla="*/ 706434 h 11808"/>
                            <a:gd name="T110" fmla="*/ 57102 w 12483"/>
                            <a:gd name="T111" fmla="*/ 719381 h 11808"/>
                            <a:gd name="T112" fmla="*/ 41479 w 12483"/>
                            <a:gd name="T113" fmla="*/ 712079 h 11808"/>
                            <a:gd name="T114" fmla="*/ 30786 w 12483"/>
                            <a:gd name="T115" fmla="*/ 713368 h 11808"/>
                            <a:gd name="T116" fmla="*/ 12213 w 12483"/>
                            <a:gd name="T117" fmla="*/ 715270 h 11808"/>
                            <a:gd name="T118" fmla="*/ 2443 w 12483"/>
                            <a:gd name="T119" fmla="*/ 71477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9DFF38" id="Freeform: Shape 17273" o:spid="_x0000_s1026" style="position:absolute;left:0;text-align:left;margin-left:214.25pt;margin-top:86.5pt;width:45.3pt;height:57.0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769030,7547;24602925,572302;23965720,7547;22419392,572302;21894779,7547;20779646,572302;20779646,572302;19976756,7547;19379877,598625;19091001,338828;19341671,37675;19280052,1494722;19231199,2537591;18870103,3821480;18850977,4521778;18831897,5775540;18855263,7070659;18827611,8275518;18802124,8941884;19012422,11193354;18632200,12258865;18872224,13448629;18602473,15696295;18424069,16773096;18298757,17853701;17831430,19435001;18099060,20078787;17589286,22503475;17763497,24551600;17334423,26166832;17512827,28418302;17134772,29344465;17345023,31275945;17287690,32458162;17236717,33828630;17206991,34897884;17213351,36012298;16877742,35824046;16852255,37239737;16523006,38075517;16121584,39110900;15556598,38926453;14619870,40142540;13613089,40134993;13400672,40839034;11780006,41057413;10930383,42013765;10237965,41708746;9003880,42710258;8419768,42890963;6869200,43323978;6166136,42924894;5892146,43553647;4303326,43854800;3954997,43346558;2631687,44140982;1911663,43692933;1418849,43772026;562866,43888732;112592,43858605" o:connectangles="0,0,0,0,0,0,0,0,0,0,0,0,0,0,0,0,0,0,0,0,0,0,0,0,0,0,0,0,0,0,0,0,0,0,0,0,0,0,0,0,0,0,0,0,0,0,0,0,0,0,0,0,0,0,0,0,0,0,0,0"/>
              </v:shape>
            </w:pict>
          </mc:Fallback>
        </mc:AlternateContent>
      </w:r>
      <w:r w:rsidRPr="00F95B02">
        <w:rPr>
          <w:noProof/>
        </w:rPr>
        <mc:AlternateContent>
          <mc:Choice Requires="wps">
            <w:drawing>
              <wp:anchor distT="0" distB="0" distL="114300" distR="114300" simplePos="0" relativeHeight="251717632" behindDoc="0" locked="0" layoutInCell="1" allowOverlap="1" wp14:anchorId="586E6F6F" wp14:editId="1FB5D682">
                <wp:simplePos x="0" y="0"/>
                <wp:positionH relativeFrom="column">
                  <wp:posOffset>2413000</wp:posOffset>
                </wp:positionH>
                <wp:positionV relativeFrom="paragraph">
                  <wp:posOffset>2014855</wp:posOffset>
                </wp:positionV>
                <wp:extent cx="491490" cy="37465"/>
                <wp:effectExtent l="0" t="0" r="3810" b="635"/>
                <wp:wrapNone/>
                <wp:docPr id="17272" name="Freeform: Shape 172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490" cy="37465"/>
                        </a:xfrm>
                        <a:custGeom>
                          <a:avLst/>
                          <a:gdLst>
                            <a:gd name="T0" fmla="*/ 8710 w 6094"/>
                            <a:gd name="T1" fmla="*/ 15923 h 120"/>
                            <a:gd name="T2" fmla="*/ 482860 w 6094"/>
                            <a:gd name="T3" fmla="*/ 15923 h 120"/>
                            <a:gd name="T4" fmla="*/ 482860 w 6094"/>
                            <a:gd name="T5" fmla="*/ 21542 h 120"/>
                            <a:gd name="T6" fmla="*/ 8710 w 6094"/>
                            <a:gd name="T7" fmla="*/ 21542 h 120"/>
                            <a:gd name="T8" fmla="*/ 8710 w 6094"/>
                            <a:gd name="T9" fmla="*/ 15923 h 120"/>
                            <a:gd name="T10" fmla="*/ 9678 w 6094"/>
                            <a:gd name="T11" fmla="*/ 37465 h 120"/>
                            <a:gd name="T12" fmla="*/ 0 w 6094"/>
                            <a:gd name="T13" fmla="*/ 18733 h 120"/>
                            <a:gd name="T14" fmla="*/ 9678 w 6094"/>
                            <a:gd name="T15" fmla="*/ 0 h 120"/>
                            <a:gd name="T16" fmla="*/ 9678 w 6094"/>
                            <a:gd name="T17" fmla="*/ 37465 h 120"/>
                            <a:gd name="T18" fmla="*/ 481812 w 6094"/>
                            <a:gd name="T19" fmla="*/ 0 h 120"/>
                            <a:gd name="T20" fmla="*/ 491490 w 6094"/>
                            <a:gd name="T21" fmla="*/ 18733 h 120"/>
                            <a:gd name="T22" fmla="*/ 481812 w 6094"/>
                            <a:gd name="T23" fmla="*/ 37465 h 120"/>
                            <a:gd name="T24" fmla="*/ 48181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45E0D" id="Freeform: Shape 17272" o:spid="_x0000_s1026" style="position:absolute;left:0;text-align:left;margin-left:190pt;margin-top:158.65pt;width:38.7pt;height: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" path="m108,51r5879,l5987,69,108,69r,-18xm120,120l,60,120,r,120xm5974,r120,60l5974,120,5974,xe" fillcolor="black" strokeweight=".1pt">
                <v:stroke joinstyle="bevel"/>
                <v:path arrowok="t" o:connecttype="custom" o:connectlocs="702474,4971293;38943364,4971293;38943364,6725592;702474,6725592;702474,4971293;780545,11696885;0,5848599;780545,0;780545,11696885;38858841,0;39639386,5848599;38858841,11696885;38858841,0" o:connectangles="0,0,0,0,0,0,0,0,0,0,0,0,0"/>
              </v:shape>
            </w:pict>
          </mc:Fallback>
        </mc:AlternateContent>
      </w:r>
      <w:r w:rsidRPr="00F95B02">
        <w:rPr>
          <w:noProof/>
        </w:rPr>
        <mc:AlternateContent>
          <mc:Choice Requires="wps">
            <w:drawing>
              <wp:anchor distT="0" distB="0" distL="114300" distR="114300" simplePos="0" relativeHeight="251716608" behindDoc="0" locked="0" layoutInCell="1" allowOverlap="1" wp14:anchorId="1DF30342" wp14:editId="0ED0C024">
                <wp:simplePos x="0" y="0"/>
                <wp:positionH relativeFrom="column">
                  <wp:posOffset>0</wp:posOffset>
                </wp:positionH>
                <wp:positionV relativeFrom="paragraph">
                  <wp:posOffset>1890395</wp:posOffset>
                </wp:positionV>
                <wp:extent cx="479425" cy="111760"/>
                <wp:effectExtent l="0" t="0" r="0" b="0"/>
                <wp:wrapNone/>
                <wp:docPr id="17271" name="Rectangle 172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B2121" w14:textId="77777777" w:rsidR="000D6FF8" w:rsidRDefault="000D6FF8" w:rsidP="000D6FF8">
                            <w:pPr>
                              <w:autoSpaceDE w:val="0"/>
                              <w:autoSpaceDN w:val="0"/>
                              <w:adjustRightInd w:val="0"/>
                              <w:jc w:val="center"/>
                              <w:rPr>
                                <w:rFonts w:ascii="Arial" w:eastAsia="宋体" w:hAnsi="Arial" w:cs="宋体"/>
                                <w:color w:val="000000"/>
                                <w:sz w:val="12"/>
                                <w:szCs w:val="12"/>
                              </w:rPr>
                            </w:pPr>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r>
                              <w:rPr>
                                <w:rFonts w:ascii="Arial" w:eastAsia="宋体" w:hAnsi="Arial" w:cs="Arial" w:hint="eastAsia"/>
                                <w:b/>
                                <w:bCs/>
                                <w:color w:val="000000"/>
                                <w:sz w:val="12"/>
                                <w:szCs w:val="12"/>
                                <w:vertAlign w:val="subscript"/>
                                <w:lang w:val="en-US" w:eastAsia="zh-CN"/>
                              </w:rPr>
                              <w:t>_low</w:t>
                            </w:r>
                          </w:p>
                          <w:p w14:paraId="5C92D497" w14:textId="77777777" w:rsidR="000D6FF8" w:rsidRDefault="000D6FF8" w:rsidP="000D6FF8">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30342" id="Rectangle 17271" o:spid="_x0000_s1054" style="position:absolute;left:0;text-align:left;margin-left:0;margin-top:148.85pt;width:37.75pt;height:8.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" filled="f" stroked="f">
                <v:textbox inset="0,0,0,0">
                  <w:txbxContent>
                    <w:p w14:paraId="67DB2121" w14:textId="77777777" w:rsidR="000D6FF8" w:rsidRDefault="000D6FF8" w:rsidP="000D6FF8">
                      <w:pPr>
                        <w:autoSpaceDE w:val="0"/>
                        <w:autoSpaceDN w:val="0"/>
                        <w:adjustRightInd w:val="0"/>
                        <w:jc w:val="center"/>
                        <w:rPr>
                          <w:rFonts w:ascii="Arial" w:eastAsia="宋体" w:hAnsi="Arial" w:cs="宋体"/>
                          <w:color w:val="000000"/>
                          <w:sz w:val="12"/>
                          <w:szCs w:val="12"/>
                        </w:rPr>
                      </w:pPr>
                      <w:proofErr w:type="spellStart"/>
                      <w:r>
                        <w:rPr>
                          <w:rFonts w:ascii="Arial" w:eastAsia="宋体" w:hAnsi="Arial" w:cs="Arial"/>
                          <w:b/>
                          <w:bCs/>
                          <w:color w:val="000000"/>
                          <w:sz w:val="12"/>
                          <w:szCs w:val="12"/>
                        </w:rPr>
                        <w:t>F</w:t>
                      </w:r>
                      <w:r>
                        <w:rPr>
                          <w:rFonts w:ascii="Arial" w:eastAsia="宋体" w:hAnsi="Arial" w:cs="Arial"/>
                          <w:b/>
                          <w:bCs/>
                          <w:color w:val="000000"/>
                          <w:sz w:val="12"/>
                          <w:szCs w:val="12"/>
                          <w:vertAlign w:val="subscript"/>
                        </w:rPr>
                        <w:t>offset</w:t>
                      </w:r>
                      <w:proofErr w:type="spellEnd"/>
                      <w:r>
                        <w:rPr>
                          <w:rFonts w:ascii="Arial" w:eastAsia="宋体" w:hAnsi="Arial" w:cs="Arial" w:hint="eastAsia"/>
                          <w:b/>
                          <w:bCs/>
                          <w:color w:val="000000"/>
                          <w:sz w:val="12"/>
                          <w:szCs w:val="12"/>
                          <w:vertAlign w:val="subscript"/>
                          <w:lang w:val="en-US" w:eastAsia="zh-CN"/>
                        </w:rPr>
                        <w:t>_low</w:t>
                      </w:r>
                    </w:p>
                    <w:p w14:paraId="5C92D497" w14:textId="77777777" w:rsidR="000D6FF8" w:rsidRDefault="000D6FF8" w:rsidP="000D6FF8">
                      <w:pPr>
                        <w:autoSpaceDE w:val="0"/>
                        <w:autoSpaceDN w:val="0"/>
                        <w:adjustRightInd w:val="0"/>
                        <w:rPr>
                          <w:rFonts w:ascii="Arial" w:hAnsi="Arial" w:cs="Arial"/>
                          <w:color w:val="000000"/>
                          <w:sz w:val="36"/>
                          <w:szCs w:val="36"/>
                        </w:rPr>
                      </w:pPr>
                    </w:p>
                  </w:txbxContent>
                </v:textbox>
              </v:rect>
            </w:pict>
          </mc:Fallback>
        </mc:AlternateContent>
      </w:r>
      <w:r w:rsidRPr="00F95B02">
        <w:rPr>
          <w:noProof/>
        </w:rPr>
        <mc:AlternateContent>
          <mc:Choice Requires="wps">
            <w:drawing>
              <wp:anchor distT="0" distB="0" distL="114298" distR="114298" simplePos="0" relativeHeight="251713536" behindDoc="0" locked="0" layoutInCell="1" allowOverlap="1" wp14:anchorId="7967CB4A" wp14:editId="1DEEC827">
                <wp:simplePos x="0" y="0"/>
                <wp:positionH relativeFrom="column">
                  <wp:posOffset>1928494</wp:posOffset>
                </wp:positionH>
                <wp:positionV relativeFrom="paragraph">
                  <wp:posOffset>704215</wp:posOffset>
                </wp:positionV>
                <wp:extent cx="0" cy="987425"/>
                <wp:effectExtent l="0" t="0" r="19050" b="3175"/>
                <wp:wrapNone/>
                <wp:docPr id="17270" name="Straight Connector 17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742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1062C0" id="Straight Connector 17270" o:spid="_x0000_s1026" style="position:absolute;left:0;text-align:left;z-index:2517135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51.85pt,55.45pt" to="151.85pt,1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" strokeweight="1.5pt">
                <v:stroke dashstyle="1 1"/>
              </v:line>
            </w:pict>
          </mc:Fallback>
        </mc:AlternateContent>
      </w:r>
      <w:r w:rsidRPr="00F95B02">
        <w:rPr>
          <w:noProof/>
        </w:rPr>
        <mc:AlternateContent>
          <mc:Choice Requires="wps">
            <w:drawing>
              <wp:anchor distT="0" distB="0" distL="114300" distR="114300" simplePos="0" relativeHeight="251712512" behindDoc="0" locked="0" layoutInCell="1" allowOverlap="1" wp14:anchorId="6C8133CB" wp14:editId="33ACD25B">
                <wp:simplePos x="0" y="0"/>
                <wp:positionH relativeFrom="column">
                  <wp:posOffset>986155</wp:posOffset>
                </wp:positionH>
                <wp:positionV relativeFrom="paragraph">
                  <wp:posOffset>725170</wp:posOffset>
                </wp:positionV>
                <wp:extent cx="4445" cy="991870"/>
                <wp:effectExtent l="0" t="0" r="14605" b="17780"/>
                <wp:wrapNone/>
                <wp:docPr id="17269" name="Straight Connector 17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9918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B2F5EE" id="Straight Connector 17269" o:spid="_x0000_s1026" style="position:absolute;left:0;text-align:lef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5pt,57.1pt" to="78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" strokeweight="1.5pt">
                <v:stroke dashstyle="1 1"/>
              </v:line>
            </w:pict>
          </mc:Fallback>
        </mc:AlternateContent>
      </w:r>
      <w:r w:rsidRPr="00F95B02">
        <w:rPr>
          <w:noProof/>
        </w:rPr>
        <mc:AlternateContent>
          <mc:Choice Requires="wps">
            <w:drawing>
              <wp:anchor distT="0" distB="0" distL="114300" distR="114300" simplePos="0" relativeHeight="251711488" behindDoc="0" locked="0" layoutInCell="1" allowOverlap="1" wp14:anchorId="080EBE36" wp14:editId="38A3C63B">
                <wp:simplePos x="0" y="0"/>
                <wp:positionH relativeFrom="column">
                  <wp:posOffset>-144780</wp:posOffset>
                </wp:positionH>
                <wp:positionV relativeFrom="paragraph">
                  <wp:posOffset>1694815</wp:posOffset>
                </wp:positionV>
                <wp:extent cx="3232785" cy="1270"/>
                <wp:effectExtent l="0" t="0" r="5715" b="17780"/>
                <wp:wrapNone/>
                <wp:docPr id="17268" name="Straight Connector 17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2785" cy="1270"/>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B13F0C" id="Straight Connector 17268" o:spid="_x0000_s1026" style="position:absolute;left:0;text-align:lef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33.45pt" to="243.15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" strokeweight="1.35pt">
                <v:stroke endarrowwidth="wide" endarrowlength="long"/>
              </v:line>
            </w:pict>
          </mc:Fallback>
        </mc:AlternateContent>
      </w:r>
      <w:r w:rsidRPr="00F95B02">
        <w:rPr>
          <w:noProof/>
        </w:rPr>
        <mc:AlternateContent>
          <mc:Choice Requires="wpg">
            <w:drawing>
              <wp:anchor distT="0" distB="0" distL="114300" distR="114300" simplePos="0" relativeHeight="251710464" behindDoc="0" locked="0" layoutInCell="1" allowOverlap="1" wp14:anchorId="7DF88A24" wp14:editId="42D87692">
                <wp:simplePos x="0" y="0"/>
                <wp:positionH relativeFrom="column">
                  <wp:posOffset>2822575</wp:posOffset>
                </wp:positionH>
                <wp:positionV relativeFrom="paragraph">
                  <wp:posOffset>1116965</wp:posOffset>
                </wp:positionV>
                <wp:extent cx="55245" cy="577850"/>
                <wp:effectExtent l="0" t="0" r="1905" b="0"/>
                <wp:wrapNone/>
                <wp:docPr id="17265" name="Group 172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66" name="任意多边形 19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7" name="任意多边形 1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1310EF" id="Group 17265" o:spid="_x0000_s1026" style="position:absolute;left:0;text-align:left;margin-left:222.25pt;margin-top:87.95pt;width:4.35pt;height:45.5pt;z-index:251710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">
                <v:shape id="任意多边形 198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8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9440" behindDoc="0" locked="0" layoutInCell="1" allowOverlap="1" wp14:anchorId="0549A3AC" wp14:editId="7518AEC9">
                <wp:simplePos x="0" y="0"/>
                <wp:positionH relativeFrom="column">
                  <wp:posOffset>2766060</wp:posOffset>
                </wp:positionH>
                <wp:positionV relativeFrom="paragraph">
                  <wp:posOffset>1118235</wp:posOffset>
                </wp:positionV>
                <wp:extent cx="55245" cy="579120"/>
                <wp:effectExtent l="0" t="0" r="1905" b="0"/>
                <wp:wrapNone/>
                <wp:docPr id="17262" name="Group 17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63" name="任意多边形 19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4" name="任意多边形 1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4F1F02" id="Group 17262" o:spid="_x0000_s1026" style="position:absolute;left:0;text-align:left;margin-left:217.8pt;margin-top:88.05pt;width:4.35pt;height:45.6pt;z-index:2517094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">
                <v:shape id="任意多边形 199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8416" behindDoc="0" locked="0" layoutInCell="1" allowOverlap="1" wp14:anchorId="4EF642CA" wp14:editId="586D1D44">
                <wp:simplePos x="0" y="0"/>
                <wp:positionH relativeFrom="column">
                  <wp:posOffset>2651125</wp:posOffset>
                </wp:positionH>
                <wp:positionV relativeFrom="paragraph">
                  <wp:posOffset>1119505</wp:posOffset>
                </wp:positionV>
                <wp:extent cx="56515" cy="579120"/>
                <wp:effectExtent l="0" t="0" r="635" b="0"/>
                <wp:wrapNone/>
                <wp:docPr id="17259" name="Group 172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60" name="任意多边形 19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1" name="任意多边形 19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550A55" id="Group 17259" o:spid="_x0000_s1026" style="position:absolute;left:0;text-align:left;margin-left:208.75pt;margin-top:88.15pt;width:4.45pt;height:45.6pt;z-index:2517084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">
                <v:shape id="任意多边形 199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7392" behindDoc="0" locked="0" layoutInCell="1" allowOverlap="1" wp14:anchorId="6D08AA65" wp14:editId="007DC5BA">
                <wp:simplePos x="0" y="0"/>
                <wp:positionH relativeFrom="column">
                  <wp:posOffset>2594610</wp:posOffset>
                </wp:positionH>
                <wp:positionV relativeFrom="paragraph">
                  <wp:posOffset>1119505</wp:posOffset>
                </wp:positionV>
                <wp:extent cx="53340" cy="579120"/>
                <wp:effectExtent l="0" t="0" r="3810" b="0"/>
                <wp:wrapNone/>
                <wp:docPr id="17256" name="Group 172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257" name="任意多边形 19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8" name="任意多边形 1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1C8719" id="Group 17256" o:spid="_x0000_s1026" style="position:absolute;left:0;text-align:left;margin-left:204.3pt;margin-top:88.15pt;width:4.2pt;height:45.6pt;z-index:251707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">
                <v:shape id="任意多边形 199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6368" behindDoc="0" locked="0" layoutInCell="1" allowOverlap="1" wp14:anchorId="74172CBC" wp14:editId="381C2308">
                <wp:simplePos x="0" y="0"/>
                <wp:positionH relativeFrom="column">
                  <wp:posOffset>2482850</wp:posOffset>
                </wp:positionH>
                <wp:positionV relativeFrom="paragraph">
                  <wp:posOffset>1119505</wp:posOffset>
                </wp:positionV>
                <wp:extent cx="55245" cy="579120"/>
                <wp:effectExtent l="0" t="0" r="1905" b="0"/>
                <wp:wrapNone/>
                <wp:docPr id="17253" name="Group 172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54" name="任意多边形 200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5" name="任意多边形 20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AE9120" id="Group 17253" o:spid="_x0000_s1026" style="position:absolute;left:0;text-align:left;margin-left:195.5pt;margin-top:88.15pt;width:4.35pt;height:45.6pt;z-index:2517063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">
                <v:shape id="任意多边形 200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0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05344" behindDoc="0" locked="0" layoutInCell="1" allowOverlap="1" wp14:anchorId="2A78BD27" wp14:editId="74FD5370">
                <wp:simplePos x="0" y="0"/>
                <wp:positionH relativeFrom="column">
                  <wp:posOffset>2538095</wp:posOffset>
                </wp:positionH>
                <wp:positionV relativeFrom="paragraph">
                  <wp:posOffset>1120775</wp:posOffset>
                </wp:positionV>
                <wp:extent cx="55245" cy="579120"/>
                <wp:effectExtent l="0" t="0" r="1905" b="0"/>
                <wp:wrapNone/>
                <wp:docPr id="17250" name="Group 17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51" name="任意多边形 200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2" name="任意多边形 2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FEB9F0" id="Group 17250" o:spid="_x0000_s1026" style="position:absolute;left:0;text-align:left;margin-left:199.85pt;margin-top:88.25pt;width:4.35pt;height:45.6pt;z-index:2517053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">
                <v:shape id="任意多边形 200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4320" behindDoc="0" locked="0" layoutInCell="1" allowOverlap="1" wp14:anchorId="3576DA76" wp14:editId="2BA7B490">
                <wp:simplePos x="0" y="0"/>
                <wp:positionH relativeFrom="column">
                  <wp:posOffset>2710815</wp:posOffset>
                </wp:positionH>
                <wp:positionV relativeFrom="paragraph">
                  <wp:posOffset>1119505</wp:posOffset>
                </wp:positionV>
                <wp:extent cx="52070" cy="579120"/>
                <wp:effectExtent l="0" t="0" r="5080" b="0"/>
                <wp:wrapNone/>
                <wp:docPr id="17247" name="Group 17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48" name="任意多边形 20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9" name="任意多边形 20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19AF26" id="Group 17247" o:spid="_x0000_s1026" style="position:absolute;left:0;text-align:left;margin-left:213.45pt;margin-top:88.15pt;width:4.1pt;height:45.6pt;z-index:251704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">
                <v:shape id="任意多边形 200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3296" behindDoc="0" locked="0" layoutInCell="1" allowOverlap="1" wp14:anchorId="5BC6CE07" wp14:editId="74DADAF3">
                <wp:simplePos x="0" y="0"/>
                <wp:positionH relativeFrom="column">
                  <wp:posOffset>2426335</wp:posOffset>
                </wp:positionH>
                <wp:positionV relativeFrom="paragraph">
                  <wp:posOffset>1120775</wp:posOffset>
                </wp:positionV>
                <wp:extent cx="55245" cy="579120"/>
                <wp:effectExtent l="0" t="0" r="1905" b="0"/>
                <wp:wrapNone/>
                <wp:docPr id="17244" name="Group 172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45" name="任意多边形 200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6" name="任意多边形 201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8208C" id="Group 17244" o:spid="_x0000_s1026" style="position:absolute;left:0;text-align:left;margin-left:191.05pt;margin-top:88.25pt;width:4.35pt;height:45.6pt;z-index:2517032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">
                <v:shape id="任意多边形 2009"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10"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702272" behindDoc="0" locked="0" layoutInCell="1" allowOverlap="1" wp14:anchorId="0B0E9883" wp14:editId="49FD935C">
                <wp:simplePos x="0" y="0"/>
                <wp:positionH relativeFrom="column">
                  <wp:posOffset>2371090</wp:posOffset>
                </wp:positionH>
                <wp:positionV relativeFrom="paragraph">
                  <wp:posOffset>1119505</wp:posOffset>
                </wp:positionV>
                <wp:extent cx="55245" cy="580390"/>
                <wp:effectExtent l="0" t="0" r="1905" b="0"/>
                <wp:wrapNone/>
                <wp:docPr id="17241" name="Group 17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80390"/>
                          <a:chOff x="738" y="1687"/>
                          <a:chExt cx="242" cy="1684"/>
                        </a:xfrm>
                      </wpg:grpSpPr>
                      <wps:wsp>
                        <wps:cNvPr id="17242" name="任意多边形 20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3" name="任意多边形 2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03413B" id="Group 17241" o:spid="_x0000_s1026" style="position:absolute;left:0;text-align:left;margin-left:186.7pt;margin-top:88.15pt;width:4.35pt;height:45.7pt;z-index:2517022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">
                <v:shape id="任意多边形 201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1248" behindDoc="0" locked="0" layoutInCell="1" allowOverlap="1" wp14:anchorId="200B0BFD" wp14:editId="62D79B09">
                <wp:simplePos x="0" y="0"/>
                <wp:positionH relativeFrom="column">
                  <wp:posOffset>2315845</wp:posOffset>
                </wp:positionH>
                <wp:positionV relativeFrom="paragraph">
                  <wp:posOffset>1119505</wp:posOffset>
                </wp:positionV>
                <wp:extent cx="55245" cy="579120"/>
                <wp:effectExtent l="0" t="0" r="1905" b="0"/>
                <wp:wrapNone/>
                <wp:docPr id="17238" name="Group 17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9" name="任意多边形 20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0" name="任意多边形 201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97C43A" id="Group 17238" o:spid="_x0000_s1026" style="position:absolute;left:0;text-align:left;margin-left:182.35pt;margin-top:88.15pt;width:4.35pt;height:45.6pt;z-index:251701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">
                <v:shape id="任意多边形 201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700224" behindDoc="0" locked="0" layoutInCell="1" allowOverlap="1" wp14:anchorId="046395F8" wp14:editId="7B7CFB92">
                <wp:simplePos x="0" y="0"/>
                <wp:positionH relativeFrom="column">
                  <wp:posOffset>2205355</wp:posOffset>
                </wp:positionH>
                <wp:positionV relativeFrom="paragraph">
                  <wp:posOffset>1119505</wp:posOffset>
                </wp:positionV>
                <wp:extent cx="55245" cy="579120"/>
                <wp:effectExtent l="0" t="0" r="1905" b="0"/>
                <wp:wrapNone/>
                <wp:docPr id="17235" name="Group 17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6" name="任意多边形 20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7" name="任意多边形 2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5AE2A7" id="Group 17235" o:spid="_x0000_s1026" style="position:absolute;left:0;text-align:left;margin-left:173.65pt;margin-top:88.15pt;width:4.35pt;height:45.6pt;z-index:251700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">
                <v:shape id="任意多边形 201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9200" behindDoc="0" locked="0" layoutInCell="1" allowOverlap="1" wp14:anchorId="04CBFDE3" wp14:editId="20D7AC08">
                <wp:simplePos x="0" y="0"/>
                <wp:positionH relativeFrom="column">
                  <wp:posOffset>2153285</wp:posOffset>
                </wp:positionH>
                <wp:positionV relativeFrom="paragraph">
                  <wp:posOffset>1115695</wp:posOffset>
                </wp:positionV>
                <wp:extent cx="56515" cy="579120"/>
                <wp:effectExtent l="0" t="0" r="635" b="0"/>
                <wp:wrapNone/>
                <wp:docPr id="17232" name="Group 17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33" name="任意多边形 20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4" name="任意多边形 2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5ADF52" id="Group 17232" o:spid="_x0000_s1026" style="position:absolute;left:0;text-align:left;margin-left:169.55pt;margin-top:87.85pt;width:4.45pt;height:45.6pt;z-index:251699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">
                <v:shape id="任意多边形 202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8176" behindDoc="0" locked="0" layoutInCell="1" allowOverlap="1" wp14:anchorId="0CEF7C16" wp14:editId="5A780EEA">
                <wp:simplePos x="0" y="0"/>
                <wp:positionH relativeFrom="column">
                  <wp:posOffset>2044700</wp:posOffset>
                </wp:positionH>
                <wp:positionV relativeFrom="paragraph">
                  <wp:posOffset>1115695</wp:posOffset>
                </wp:positionV>
                <wp:extent cx="53340" cy="579120"/>
                <wp:effectExtent l="0" t="0" r="3810" b="0"/>
                <wp:wrapNone/>
                <wp:docPr id="17229" name="Group 17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1222" y="1690"/>
                          <a:chExt cx="243" cy="1684"/>
                        </a:xfrm>
                      </wpg:grpSpPr>
                      <wps:wsp>
                        <wps:cNvPr id="17230" name="任意多边形 202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1" name="任意多边形 202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029381" id="Group 17229" o:spid="_x0000_s1026" style="position:absolute;left:0;text-align:left;margin-left:161pt;margin-top:87.85pt;width:4.2pt;height:45.6pt;z-index:2516981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">
                <v:shape id="任意多边形 202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" path="m226,c101,,,101,,226l,9207v,125,101,226,226,226l1132,9433v125,,226,-101,226,-226l1358,226c1358,101,1257,,1132,l226,xe" fillcolor="#eaeaea" strokeweight="0">
                  <v:path arrowok="t" o:connecttype="custom" o:connectlocs="40,0;0,40;0,1644;40,1684;203,1684;243,1644;243,40;203,0;40,0" o:connectangles="0,0,0,0,0,0,0,0,0"/>
                </v:shape>
                <v:shape id="任意多边形 202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97152" behindDoc="0" locked="0" layoutInCell="1" allowOverlap="1" wp14:anchorId="4AE10651" wp14:editId="35BC2D10">
                <wp:simplePos x="0" y="0"/>
                <wp:positionH relativeFrom="column">
                  <wp:posOffset>2098040</wp:posOffset>
                </wp:positionH>
                <wp:positionV relativeFrom="paragraph">
                  <wp:posOffset>1118235</wp:posOffset>
                </wp:positionV>
                <wp:extent cx="55245" cy="577850"/>
                <wp:effectExtent l="0" t="0" r="1905" b="0"/>
                <wp:wrapNone/>
                <wp:docPr id="17226" name="Group 17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27" name="任意多边形 20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8" name="任意多边形 2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98F533" id="Group 17226" o:spid="_x0000_s1026" style="position:absolute;left:0;text-align:left;margin-left:165.2pt;margin-top:88.05pt;width:4.35pt;height:45.5pt;z-index:2516971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">
                <v:shape id="任意多边形 202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&#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6128" behindDoc="0" locked="0" layoutInCell="1" allowOverlap="1" wp14:anchorId="0F199E46" wp14:editId="64D9A6A3">
                <wp:simplePos x="0" y="0"/>
                <wp:positionH relativeFrom="column">
                  <wp:posOffset>2260600</wp:posOffset>
                </wp:positionH>
                <wp:positionV relativeFrom="paragraph">
                  <wp:posOffset>1119505</wp:posOffset>
                </wp:positionV>
                <wp:extent cx="52070" cy="579120"/>
                <wp:effectExtent l="0" t="0" r="5080" b="0"/>
                <wp:wrapNone/>
                <wp:docPr id="17223" name="Group 17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24" name="任意多边形 20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5" name="任意多边形 20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CB8822" id="Group 17223" o:spid="_x0000_s1026" style="position:absolute;left:0;text-align:left;margin-left:178pt;margin-top:88.15pt;width:4.1pt;height:45.6pt;z-index:251696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">
                <v:shape id="任意多边形 203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3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5104" behindDoc="0" locked="0" layoutInCell="1" allowOverlap="1" wp14:anchorId="0CDAB8CC" wp14:editId="3DF02E12">
                <wp:simplePos x="0" y="0"/>
                <wp:positionH relativeFrom="column">
                  <wp:posOffset>2819400</wp:posOffset>
                </wp:positionH>
                <wp:positionV relativeFrom="paragraph">
                  <wp:posOffset>1118235</wp:posOffset>
                </wp:positionV>
                <wp:extent cx="53975" cy="577850"/>
                <wp:effectExtent l="0" t="0" r="3175" b="0"/>
                <wp:wrapNone/>
                <wp:docPr id="17220" name="Group 17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7850"/>
                          <a:chOff x="6345" y="1687"/>
                          <a:chExt cx="242" cy="1685"/>
                        </a:xfrm>
                      </wpg:grpSpPr>
                      <wps:wsp>
                        <wps:cNvPr id="17221" name="任意多边形 203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2" name="任意多边形 2034"/>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6691E0" id="Group 17220" o:spid="_x0000_s1026" style="position:absolute;left:0;text-align:left;margin-left:222pt;margin-top:88.05pt;width:4.25pt;height:45.5pt;z-index:25169510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">
                <v:shape id="任意多边形 2033"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2034"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rPr>
        <mc:AlternateContent>
          <mc:Choice Requires="wpg">
            <w:drawing>
              <wp:anchor distT="0" distB="0" distL="114300" distR="114300" simplePos="0" relativeHeight="251694080" behindDoc="0" locked="0" layoutInCell="1" allowOverlap="1" wp14:anchorId="422438B6" wp14:editId="02A08599">
                <wp:simplePos x="0" y="0"/>
                <wp:positionH relativeFrom="column">
                  <wp:posOffset>1986280</wp:posOffset>
                </wp:positionH>
                <wp:positionV relativeFrom="paragraph">
                  <wp:posOffset>1118235</wp:posOffset>
                </wp:positionV>
                <wp:extent cx="55245" cy="576580"/>
                <wp:effectExtent l="0" t="0" r="1905" b="0"/>
                <wp:wrapNone/>
                <wp:docPr id="17217" name="Group 17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1222" y="1690"/>
                          <a:chExt cx="243" cy="1684"/>
                        </a:xfrm>
                      </wpg:grpSpPr>
                      <wps:wsp>
                        <wps:cNvPr id="17218" name="任意多边形 203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9" name="任意多边形 203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5DFA2F" id="Group 17217" o:spid="_x0000_s1026" style="position:absolute;left:0;text-align:left;margin-left:156.4pt;margin-top:88.05pt;width:4.35pt;height:45.4pt;z-index:2516940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">
                <v:shape id="任意多边形 2036"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" path="m226,c101,,,101,,226l,9207v,125,101,226,226,226l1132,9433v125,,226,-101,226,-226l1358,226c1358,101,1257,,1132,l226,xe" fillcolor="#eaeaea" strokeweight="0">
                  <v:path arrowok="t" o:connecttype="custom" o:connectlocs="40,0;0,40;0,1644;40,1684;203,1684;243,1644;243,40;203,0;40,0" o:connectangles="0,0,0,0,0,0,0,0,0"/>
                </v:shape>
                <v:shape id="任意多边形 2037"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93056" behindDoc="0" locked="0" layoutInCell="1" allowOverlap="1" wp14:anchorId="6331EC23" wp14:editId="0D3CE558">
                <wp:simplePos x="0" y="0"/>
                <wp:positionH relativeFrom="column">
                  <wp:posOffset>1931035</wp:posOffset>
                </wp:positionH>
                <wp:positionV relativeFrom="paragraph">
                  <wp:posOffset>1116965</wp:posOffset>
                </wp:positionV>
                <wp:extent cx="55245" cy="577850"/>
                <wp:effectExtent l="0" t="0" r="1905" b="0"/>
                <wp:wrapNone/>
                <wp:docPr id="17214" name="Group 17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5" name="任意多边形 20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6" name="任意多边形 204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8AA5E5" id="Group 17214" o:spid="_x0000_s1026" style="position:absolute;left:0;text-align:left;margin-left:152.05pt;margin-top:87.95pt;width:4.35pt;height:45.5pt;z-index:2516930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">
                <v:shape id="任意多边形 203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2032" behindDoc="0" locked="0" layoutInCell="1" allowOverlap="1" wp14:anchorId="7437174A" wp14:editId="0085662D">
                <wp:simplePos x="0" y="0"/>
                <wp:positionH relativeFrom="column">
                  <wp:posOffset>934085</wp:posOffset>
                </wp:positionH>
                <wp:positionV relativeFrom="paragraph">
                  <wp:posOffset>1116965</wp:posOffset>
                </wp:positionV>
                <wp:extent cx="55245" cy="577850"/>
                <wp:effectExtent l="0" t="0" r="1905" b="0"/>
                <wp:wrapNone/>
                <wp:docPr id="17211" name="Group 17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2" name="任意多边形 20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3" name="任意多边形 20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6C94D0" id="Group 17211" o:spid="_x0000_s1026" style="position:absolute;left:0;text-align:left;margin-left:73.55pt;margin-top:87.95pt;width:4.35pt;height:45.5pt;z-index:2516920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">
                <v:shape id="任意多边形 204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91008" behindDoc="0" locked="0" layoutInCell="1" allowOverlap="1" wp14:anchorId="18AD7C3B" wp14:editId="52839988">
                <wp:simplePos x="0" y="0"/>
                <wp:positionH relativeFrom="column">
                  <wp:posOffset>876300</wp:posOffset>
                </wp:positionH>
                <wp:positionV relativeFrom="paragraph">
                  <wp:posOffset>1118235</wp:posOffset>
                </wp:positionV>
                <wp:extent cx="56515" cy="579120"/>
                <wp:effectExtent l="0" t="0" r="635" b="0"/>
                <wp:wrapNone/>
                <wp:docPr id="17208" name="Group 172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09" name="任意多边形 20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0" name="任意多边形 20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94CA2" id="Group 17208" o:spid="_x0000_s1026" style="position:absolute;left:0;text-align:left;margin-left:69pt;margin-top:88.05pt;width:4.45pt;height:45.6pt;z-index:2516910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">
                <v:shape id="任意多边形 204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9984" behindDoc="0" locked="0" layoutInCell="1" allowOverlap="1" wp14:anchorId="1DA5E14B" wp14:editId="7FC0C52C">
                <wp:simplePos x="0" y="0"/>
                <wp:positionH relativeFrom="column">
                  <wp:posOffset>762635</wp:posOffset>
                </wp:positionH>
                <wp:positionV relativeFrom="paragraph">
                  <wp:posOffset>1119505</wp:posOffset>
                </wp:positionV>
                <wp:extent cx="55245" cy="579120"/>
                <wp:effectExtent l="0" t="0" r="1905" b="0"/>
                <wp:wrapNone/>
                <wp:docPr id="17205" name="Group 17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06" name="任意多边形 20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7" name="任意多边形 20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6435EC" id="Group 17205" o:spid="_x0000_s1026" style="position:absolute;left:0;text-align:left;margin-left:60.05pt;margin-top:88.15pt;width:4.35pt;height:45.6pt;z-index:2516899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">
                <v:shape id="任意多边形 204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8960" behindDoc="0" locked="0" layoutInCell="1" allowOverlap="1" wp14:anchorId="21591B67" wp14:editId="727CFFFA">
                <wp:simplePos x="0" y="0"/>
                <wp:positionH relativeFrom="column">
                  <wp:posOffset>706120</wp:posOffset>
                </wp:positionH>
                <wp:positionV relativeFrom="paragraph">
                  <wp:posOffset>1119505</wp:posOffset>
                </wp:positionV>
                <wp:extent cx="53975" cy="579120"/>
                <wp:effectExtent l="0" t="0" r="3175" b="0"/>
                <wp:wrapNone/>
                <wp:docPr id="17202" name="Group 17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03" name="任意多边形 20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4" name="任意多边形 20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AB8C01" id="Group 17202" o:spid="_x0000_s1026" style="position:absolute;left:0;text-align:left;margin-left:55.6pt;margin-top:88.15pt;width:4.25pt;height:45.6pt;z-index:2516889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">
                <v:shape id="任意多边形 205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7936" behindDoc="0" locked="0" layoutInCell="1" allowOverlap="1" wp14:anchorId="4075178D" wp14:editId="67154E44">
                <wp:simplePos x="0" y="0"/>
                <wp:positionH relativeFrom="column">
                  <wp:posOffset>594360</wp:posOffset>
                </wp:positionH>
                <wp:positionV relativeFrom="paragraph">
                  <wp:posOffset>1119505</wp:posOffset>
                </wp:positionV>
                <wp:extent cx="55245" cy="579120"/>
                <wp:effectExtent l="0" t="0" r="1905" b="0"/>
                <wp:wrapNone/>
                <wp:docPr id="17199" name="Group 17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00" name="任意多边形 20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1" name="任意多边形 205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1B2D0C" id="Group 17199" o:spid="_x0000_s1026" style="position:absolute;left:0;text-align:left;margin-left:46.8pt;margin-top:88.15pt;width:4.35pt;height:45.6pt;z-index:2516879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">
                <v:shape id="任意多边形 205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5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86912" behindDoc="0" locked="0" layoutInCell="1" allowOverlap="1" wp14:anchorId="376882EF" wp14:editId="3F73EACF">
                <wp:simplePos x="0" y="0"/>
                <wp:positionH relativeFrom="column">
                  <wp:posOffset>649605</wp:posOffset>
                </wp:positionH>
                <wp:positionV relativeFrom="paragraph">
                  <wp:posOffset>1120775</wp:posOffset>
                </wp:positionV>
                <wp:extent cx="55245" cy="579120"/>
                <wp:effectExtent l="0" t="0" r="1905" b="0"/>
                <wp:wrapNone/>
                <wp:docPr id="17196" name="Group 17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197" name="任意多边形 20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8" name="任意多边形 2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80A31A" id="Group 17196" o:spid="_x0000_s1026" style="position:absolute;left:0;text-align:left;margin-left:51.15pt;margin-top:88.25pt;width:4.35pt;height:45.6pt;z-index:2516869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">
                <v:shape id="任意多边形 205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5888" behindDoc="0" locked="0" layoutInCell="1" allowOverlap="1" wp14:anchorId="5D03D4D3" wp14:editId="77088362">
                <wp:simplePos x="0" y="0"/>
                <wp:positionH relativeFrom="column">
                  <wp:posOffset>822325</wp:posOffset>
                </wp:positionH>
                <wp:positionV relativeFrom="paragraph">
                  <wp:posOffset>1119505</wp:posOffset>
                </wp:positionV>
                <wp:extent cx="53975" cy="579120"/>
                <wp:effectExtent l="0" t="0" r="3175" b="0"/>
                <wp:wrapNone/>
                <wp:docPr id="17193" name="Group 17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194" name="任意多边形 20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5" name="任意多边形 206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FF7D4C" id="Group 17193" o:spid="_x0000_s1026" style="position:absolute;left:0;text-align:left;margin-left:64.75pt;margin-top:88.15pt;width:4.25pt;height:45.6pt;z-index:2516858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">
                <v:shape id="任意多边形 206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4864" behindDoc="0" locked="0" layoutInCell="1" allowOverlap="1" wp14:anchorId="1CA5338D" wp14:editId="08B75FE6">
                <wp:simplePos x="0" y="0"/>
                <wp:positionH relativeFrom="column">
                  <wp:posOffset>536575</wp:posOffset>
                </wp:positionH>
                <wp:positionV relativeFrom="paragraph">
                  <wp:posOffset>1120775</wp:posOffset>
                </wp:positionV>
                <wp:extent cx="56515" cy="579120"/>
                <wp:effectExtent l="0" t="0" r="635" b="0"/>
                <wp:wrapNone/>
                <wp:docPr id="17190" name="Group 171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191" name="任意多边形 206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2" name="任意多边形 206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C2C6CB" id="Group 17190" o:spid="_x0000_s1026" style="position:absolute;left:0;text-align:left;margin-left:42.25pt;margin-top:88.25pt;width:4.45pt;height:45.6pt;z-index:2516848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">
                <v:shape id="任意多边形 206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6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83840" behindDoc="0" locked="0" layoutInCell="1" allowOverlap="1" wp14:anchorId="7DE6AC74" wp14:editId="1572DD4C">
                <wp:simplePos x="0" y="0"/>
                <wp:positionH relativeFrom="column">
                  <wp:posOffset>482600</wp:posOffset>
                </wp:positionH>
                <wp:positionV relativeFrom="paragraph">
                  <wp:posOffset>1119505</wp:posOffset>
                </wp:positionV>
                <wp:extent cx="53975" cy="580390"/>
                <wp:effectExtent l="0" t="0" r="3175" b="0"/>
                <wp:wrapNone/>
                <wp:docPr id="17187" name="Group 17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80390"/>
                          <a:chOff x="738" y="1687"/>
                          <a:chExt cx="242" cy="1684"/>
                        </a:xfrm>
                      </wpg:grpSpPr>
                      <wps:wsp>
                        <wps:cNvPr id="17188" name="任意多边形 20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9" name="任意多边形 2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8A77EF" id="Group 17187" o:spid="_x0000_s1026" style="position:absolute;left:0;text-align:left;margin-left:38pt;margin-top:88.15pt;width:4.25pt;height:45.7pt;z-index:2516838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">
                <v:shape id="任意多边形 206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2816" behindDoc="0" locked="0" layoutInCell="1" allowOverlap="1" wp14:anchorId="72A06986" wp14:editId="0EFD2D5F">
                <wp:simplePos x="0" y="0"/>
                <wp:positionH relativeFrom="column">
                  <wp:posOffset>426085</wp:posOffset>
                </wp:positionH>
                <wp:positionV relativeFrom="paragraph">
                  <wp:posOffset>1119505</wp:posOffset>
                </wp:positionV>
                <wp:extent cx="56515" cy="579120"/>
                <wp:effectExtent l="0" t="0" r="635" b="0"/>
                <wp:wrapNone/>
                <wp:docPr id="17184" name="Group 17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185" name="任意多边形 20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6" name="任意多边形 2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C5F209" id="Group 17184" o:spid="_x0000_s1026" style="position:absolute;left:0;text-align:left;margin-left:33.55pt;margin-top:88.15pt;width:4.45pt;height:45.6pt;z-index:2516828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">
                <v:shape id="任意多边形 206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1792" behindDoc="0" locked="0" layoutInCell="1" allowOverlap="1" wp14:anchorId="21C25A5F" wp14:editId="3811C594">
                <wp:simplePos x="0" y="0"/>
                <wp:positionH relativeFrom="column">
                  <wp:posOffset>317500</wp:posOffset>
                </wp:positionH>
                <wp:positionV relativeFrom="paragraph">
                  <wp:posOffset>1119505</wp:posOffset>
                </wp:positionV>
                <wp:extent cx="54610" cy="579120"/>
                <wp:effectExtent l="0" t="0" r="2540" b="0"/>
                <wp:wrapNone/>
                <wp:docPr id="17181" name="Group 17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182" name="任意多边形 20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3" name="任意多边形 2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2D0D81" id="Group 17181" o:spid="_x0000_s1026" style="position:absolute;left:0;text-align:left;margin-left:25pt;margin-top:88.15pt;width:4.3pt;height:45.6pt;z-index:2516817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">
                <v:shape id="任意多边形 207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80768" behindDoc="0" locked="0" layoutInCell="1" allowOverlap="1" wp14:anchorId="1CD59B28" wp14:editId="49ADFF95">
                <wp:simplePos x="0" y="0"/>
                <wp:positionH relativeFrom="column">
                  <wp:posOffset>264795</wp:posOffset>
                </wp:positionH>
                <wp:positionV relativeFrom="paragraph">
                  <wp:posOffset>1115695</wp:posOffset>
                </wp:positionV>
                <wp:extent cx="57150" cy="579120"/>
                <wp:effectExtent l="0" t="0" r="0" b="0"/>
                <wp:wrapNone/>
                <wp:docPr id="17178" name="Group 17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179" name="任意多边形 20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0" name="任意多边形 207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87A6AA" id="Group 17178" o:spid="_x0000_s1026" style="position:absolute;left:0;text-align:left;margin-left:20.85pt;margin-top:87.85pt;width:4.5pt;height:45.6pt;z-index:2516807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">
                <v:shape id="任意多边形 207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79744" behindDoc="0" locked="0" layoutInCell="1" allowOverlap="1" wp14:anchorId="3332DDDB" wp14:editId="4175F586">
                <wp:simplePos x="0" y="0"/>
                <wp:positionH relativeFrom="column">
                  <wp:posOffset>154940</wp:posOffset>
                </wp:positionH>
                <wp:positionV relativeFrom="paragraph">
                  <wp:posOffset>1115695</wp:posOffset>
                </wp:positionV>
                <wp:extent cx="55245" cy="579120"/>
                <wp:effectExtent l="0" t="0" r="1905" b="0"/>
                <wp:wrapNone/>
                <wp:docPr id="17175" name="Group 17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176" name="任意多边形 20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7" name="任意多边形 207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8BD454" id="Group 17175" o:spid="_x0000_s1026" style="position:absolute;left:0;text-align:left;margin-left:12.2pt;margin-top:87.85pt;width:4.35pt;height:45.6pt;z-index:2516797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">
                <v:shape id="任意多边形 207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7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78720" behindDoc="0" locked="0" layoutInCell="1" allowOverlap="1" wp14:anchorId="6558DCC9" wp14:editId="1D1AF352">
                <wp:simplePos x="0" y="0"/>
                <wp:positionH relativeFrom="column">
                  <wp:posOffset>210185</wp:posOffset>
                </wp:positionH>
                <wp:positionV relativeFrom="paragraph">
                  <wp:posOffset>1118235</wp:posOffset>
                </wp:positionV>
                <wp:extent cx="54610" cy="577850"/>
                <wp:effectExtent l="0" t="0" r="2540" b="0"/>
                <wp:wrapNone/>
                <wp:docPr id="17172" name="Group 17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7850"/>
                          <a:chOff x="738" y="1687"/>
                          <a:chExt cx="242" cy="1684"/>
                        </a:xfrm>
                      </wpg:grpSpPr>
                      <wps:wsp>
                        <wps:cNvPr id="17173" name="任意多边形 20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4" name="任意多边形 2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F9D1D1" id="Group 17172" o:spid="_x0000_s1026" style="position:absolute;left:0;text-align:left;margin-left:16.55pt;margin-top:88.05pt;width:4.3pt;height:45.5pt;z-index:2516787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">
                <v:shape id="任意多边形 208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g">
            <w:drawing>
              <wp:anchor distT="0" distB="0" distL="114300" distR="114300" simplePos="0" relativeHeight="251677696" behindDoc="0" locked="0" layoutInCell="1" allowOverlap="1" wp14:anchorId="2DF564A3" wp14:editId="3A227E82">
                <wp:simplePos x="0" y="0"/>
                <wp:positionH relativeFrom="column">
                  <wp:posOffset>372110</wp:posOffset>
                </wp:positionH>
                <wp:positionV relativeFrom="paragraph">
                  <wp:posOffset>1119505</wp:posOffset>
                </wp:positionV>
                <wp:extent cx="52705" cy="579120"/>
                <wp:effectExtent l="0" t="0" r="4445" b="0"/>
                <wp:wrapNone/>
                <wp:docPr id="17169" name="Group 17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170" name="任意多边形 20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1" name="任意多边形 208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5DEBAF" id="Group 17169" o:spid="_x0000_s1026" style="position:absolute;left:0;text-align:left;margin-left:29.3pt;margin-top:88.15pt;width:4.15pt;height:45.6pt;z-index:251677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">
                <v:shape id="任意多边形 208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676672" behindDoc="0" locked="0" layoutInCell="1" allowOverlap="1" wp14:anchorId="585C0B08" wp14:editId="5E200886">
                <wp:simplePos x="0" y="0"/>
                <wp:positionH relativeFrom="column">
                  <wp:posOffset>-22860</wp:posOffset>
                </wp:positionH>
                <wp:positionV relativeFrom="paragraph">
                  <wp:posOffset>306705</wp:posOffset>
                </wp:positionV>
                <wp:extent cx="2927350" cy="5715"/>
                <wp:effectExtent l="38100" t="76200" r="82550" b="70485"/>
                <wp:wrapNone/>
                <wp:docPr id="17168" name="Straight Connector 17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0"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F473C" id="Straight Connector 17168"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4.15pt" to="228.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" strokeweight="1.25pt">
                <v:stroke startarrow="block" endarrow="block"/>
              </v:line>
            </w:pict>
          </mc:Fallback>
        </mc:AlternateContent>
      </w:r>
      <w:r w:rsidRPr="00F95B02">
        <w:rPr>
          <w:noProof/>
        </w:rPr>
        <mc:AlternateContent>
          <mc:Choice Requires="wps">
            <w:drawing>
              <wp:anchor distT="0" distB="0" distL="114298" distR="114298" simplePos="0" relativeHeight="251675648" behindDoc="0" locked="0" layoutInCell="1" allowOverlap="1" wp14:anchorId="0DF3D59F" wp14:editId="5E56FF8A">
                <wp:simplePos x="0" y="0"/>
                <wp:positionH relativeFrom="column">
                  <wp:posOffset>2879089</wp:posOffset>
                </wp:positionH>
                <wp:positionV relativeFrom="paragraph">
                  <wp:posOffset>715645</wp:posOffset>
                </wp:positionV>
                <wp:extent cx="0" cy="980440"/>
                <wp:effectExtent l="0" t="0" r="19050" b="10160"/>
                <wp:wrapNone/>
                <wp:docPr id="17167" name="Straight Connector 17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0DEB18" id="Straight Connector 17167" o:spid="_x0000_s1026" style="position:absolute;left:0;text-align:left;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6.7pt,56.35pt" to="226.7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" strokeweight="1.5pt">
                <v:stroke dashstyle="1 1" endcap="round"/>
              </v:line>
            </w:pict>
          </mc:Fallback>
        </mc:AlternateContent>
      </w:r>
      <w:r w:rsidRPr="00F95B02">
        <w:rPr>
          <w:noProof/>
        </w:rPr>
        <mc:AlternateContent>
          <mc:Choice Requires="wps">
            <w:drawing>
              <wp:anchor distT="0" distB="0" distL="114300" distR="114300" simplePos="0" relativeHeight="251674624" behindDoc="0" locked="0" layoutInCell="1" allowOverlap="1" wp14:anchorId="4A96359D" wp14:editId="7F9391C3">
                <wp:simplePos x="0" y="0"/>
                <wp:positionH relativeFrom="column">
                  <wp:posOffset>40005</wp:posOffset>
                </wp:positionH>
                <wp:positionV relativeFrom="paragraph">
                  <wp:posOffset>706755</wp:posOffset>
                </wp:positionV>
                <wp:extent cx="1270" cy="1000125"/>
                <wp:effectExtent l="0" t="0" r="17780" b="9525"/>
                <wp:wrapNone/>
                <wp:docPr id="17166" name="Straight Connector 17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0001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A2EF8" id="Straight Connector 17166"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55.65pt" to="3.25pt,1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" strokeweight="1.5pt">
                <v:stroke dashstyle="1 1" endcap="round"/>
              </v:line>
            </w:pict>
          </mc:Fallback>
        </mc:AlternateContent>
      </w:r>
      <w:r w:rsidRPr="00F95B02">
        <w:rPr>
          <w:noProof/>
        </w:rPr>
        <mc:AlternateContent>
          <mc:Choice Requires="wps">
            <w:drawing>
              <wp:anchor distT="0" distB="0" distL="114300" distR="114300" simplePos="0" relativeHeight="251673600" behindDoc="0" locked="0" layoutInCell="1" allowOverlap="1" wp14:anchorId="5B4BDBDA" wp14:editId="083E1756">
                <wp:simplePos x="0" y="0"/>
                <wp:positionH relativeFrom="column">
                  <wp:posOffset>2926715</wp:posOffset>
                </wp:positionH>
                <wp:positionV relativeFrom="paragraph">
                  <wp:posOffset>260985</wp:posOffset>
                </wp:positionV>
                <wp:extent cx="1905" cy="1850390"/>
                <wp:effectExtent l="0" t="0" r="17145" b="16510"/>
                <wp:wrapNone/>
                <wp:docPr id="17165" name="Straight Connector 17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5039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67981" id="Straight Connector 17165"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5pt,20.55pt" to="230.6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" strokeweight="1.25pt">
                <v:stroke dashstyle="1 1"/>
              </v:line>
            </w:pict>
          </mc:Fallback>
        </mc:AlternateContent>
      </w:r>
      <w:r w:rsidRPr="00F95B02">
        <w:rPr>
          <w:noProof/>
        </w:rPr>
        <mc:AlternateContent>
          <mc:Choice Requires="wps">
            <w:drawing>
              <wp:anchor distT="0" distB="0" distL="114300" distR="114300" simplePos="0" relativeHeight="251671552" behindDoc="0" locked="0" layoutInCell="1" allowOverlap="1" wp14:anchorId="5111E940" wp14:editId="372E2021">
                <wp:simplePos x="0" y="0"/>
                <wp:positionH relativeFrom="column">
                  <wp:posOffset>86360</wp:posOffset>
                </wp:positionH>
                <wp:positionV relativeFrom="paragraph">
                  <wp:posOffset>448310</wp:posOffset>
                </wp:positionV>
                <wp:extent cx="837565" cy="447675"/>
                <wp:effectExtent l="0" t="0" r="0" b="0"/>
                <wp:wrapNone/>
                <wp:docPr id="17164" name="Rectangle 17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3B028"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r>
                              <w:rPr>
                                <w:rFonts w:ascii="Arial" w:eastAsia="MS PGothic" w:hAnsi="Arial" w:cs="Arial"/>
                                <w:b/>
                                <w:bCs/>
                                <w:color w:val="000000"/>
                                <w:sz w:val="12"/>
                                <w:szCs w:val="12"/>
                              </w:rPr>
                              <w:t>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1E940" id="Rectangle 17164" o:spid="_x0000_s1055" style="position:absolute;left:0;text-align:left;margin-left:6.8pt;margin-top:35.3pt;width:65.95pt;height:3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" filled="f" stroked="f">
                <v:textbox inset="0,0,0,0">
                  <w:txbxContent>
                    <w:p w14:paraId="7EB3B028" w14:textId="77777777" w:rsidR="000D6FF8" w:rsidRDefault="000D6FF8" w:rsidP="000D6FF8">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proofErr w:type="gramStart"/>
                      <w:r>
                        <w:rPr>
                          <w:rFonts w:ascii="Arial" w:eastAsia="MS PGothic" w:hAnsi="Arial" w:cs="Arial"/>
                          <w:b/>
                          <w:bCs/>
                          <w:color w:val="000000"/>
                          <w:sz w:val="12"/>
                          <w:szCs w:val="12"/>
                        </w:rPr>
                        <w:t>block  [</w:t>
                      </w:r>
                      <w:proofErr w:type="gramEnd"/>
                      <w:r>
                        <w:rPr>
                          <w:rFonts w:ascii="Arial" w:eastAsia="MS PGothic" w:hAnsi="Arial" w:cs="Arial"/>
                          <w:b/>
                          <w:bCs/>
                          <w:color w:val="000000"/>
                          <w:sz w:val="12"/>
                          <w:szCs w:val="12"/>
                        </w:rPr>
                        <w:t>RB]</w:t>
                      </w:r>
                    </w:p>
                  </w:txbxContent>
                </v:textbox>
              </v:rect>
            </w:pict>
          </mc:Fallback>
        </mc:AlternateContent>
      </w:r>
      <w:r w:rsidRPr="00F95B02">
        <w:rPr>
          <w:noProof/>
        </w:rPr>
        <mc:AlternateContent>
          <mc:Choice Requires="wps">
            <w:drawing>
              <wp:anchor distT="0" distB="0" distL="114298" distR="114298" simplePos="0" relativeHeight="251668480" behindDoc="0" locked="0" layoutInCell="1" allowOverlap="1" wp14:anchorId="7F9370B2" wp14:editId="56574D48">
                <wp:simplePos x="0" y="0"/>
                <wp:positionH relativeFrom="column">
                  <wp:posOffset>2397759</wp:posOffset>
                </wp:positionH>
                <wp:positionV relativeFrom="paragraph">
                  <wp:posOffset>1699895</wp:posOffset>
                </wp:positionV>
                <wp:extent cx="0" cy="383540"/>
                <wp:effectExtent l="76200" t="38100" r="38100" b="0"/>
                <wp:wrapNone/>
                <wp:docPr id="17163" name="Straight Connector 17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354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63F58" id="Straight Connector 17163" o:spid="_x0000_s1026" style="position:absolute;left:0;text-align:left;flip:y;z-index:251668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8.8pt,133.85pt" to="188.8pt,1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" strokeweight="1.25pt">
                <v:stroke dashstyle="1 1" endarrow="block"/>
              </v:line>
            </w:pict>
          </mc:Fallback>
        </mc:AlternateContent>
      </w:r>
      <w:r w:rsidRPr="00F95B02">
        <w:rPr>
          <w:noProof/>
        </w:rPr>
        <mc:AlternateContent>
          <mc:Choice Requires="wps">
            <w:drawing>
              <wp:anchor distT="0" distB="0" distL="114298" distR="114298" simplePos="0" relativeHeight="251667456" behindDoc="0" locked="0" layoutInCell="1" allowOverlap="1" wp14:anchorId="6E3C9D4B" wp14:editId="266B33CB">
                <wp:simplePos x="0" y="0"/>
                <wp:positionH relativeFrom="column">
                  <wp:posOffset>507999</wp:posOffset>
                </wp:positionH>
                <wp:positionV relativeFrom="paragraph">
                  <wp:posOffset>1708785</wp:posOffset>
                </wp:positionV>
                <wp:extent cx="0" cy="382905"/>
                <wp:effectExtent l="76200" t="38100" r="38100" b="0"/>
                <wp:wrapNone/>
                <wp:docPr id="17162" name="Straight Connector 17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290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5536F" id="Straight Connector 17162" o:spid="_x0000_s1026" style="position:absolute;left:0;text-align:left;flip:y;z-index:251667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0pt,134.55pt" to="40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" strokeweight="1.25pt">
                <v:stroke dashstyle="1 1" endarrow="block"/>
              </v:line>
            </w:pict>
          </mc:Fallback>
        </mc:AlternateContent>
      </w:r>
      <w:r w:rsidRPr="00F95B02">
        <w:rPr>
          <w:noProof/>
        </w:rPr>
        <mc:AlternateContent>
          <mc:Choice Requires="wps">
            <w:drawing>
              <wp:anchor distT="0" distB="0" distL="114300" distR="114300" simplePos="0" relativeHeight="251666432" behindDoc="0" locked="0" layoutInCell="1" allowOverlap="1" wp14:anchorId="79AEBBCC" wp14:editId="3F678522">
                <wp:simplePos x="0" y="0"/>
                <wp:positionH relativeFrom="column">
                  <wp:posOffset>177165</wp:posOffset>
                </wp:positionH>
                <wp:positionV relativeFrom="paragraph">
                  <wp:posOffset>1091565</wp:posOffset>
                </wp:positionV>
                <wp:extent cx="670560" cy="1270"/>
                <wp:effectExtent l="0" t="0" r="15240" b="17780"/>
                <wp:wrapNone/>
                <wp:docPr id="17161" name="Straight Connector 17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A3155" id="Straight Connector 17161"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85.95pt" to="66.75pt,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" strokeweight="1.5pt">
                <v:stroke dashstyle="1 1" endcap="round"/>
              </v:line>
            </w:pict>
          </mc:Fallback>
        </mc:AlternateContent>
      </w:r>
      <w:r w:rsidRPr="00F95B02">
        <w:rPr>
          <w:noProof/>
        </w:rPr>
        <mc:AlternateContent>
          <mc:Choice Requires="wps">
            <w:drawing>
              <wp:anchor distT="0" distB="0" distL="114300" distR="114300" simplePos="0" relativeHeight="251665408" behindDoc="0" locked="0" layoutInCell="1" allowOverlap="1" wp14:anchorId="016B454B" wp14:editId="0B4DFCDB">
                <wp:simplePos x="0" y="0"/>
                <wp:positionH relativeFrom="column">
                  <wp:posOffset>1940560</wp:posOffset>
                </wp:positionH>
                <wp:positionV relativeFrom="paragraph">
                  <wp:posOffset>918210</wp:posOffset>
                </wp:positionV>
                <wp:extent cx="925195" cy="37465"/>
                <wp:effectExtent l="0" t="0" r="8255" b="635"/>
                <wp:wrapNone/>
                <wp:docPr id="17160" name="Freeform: Shape 17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5195" cy="37465"/>
                        </a:xfrm>
                        <a:custGeom>
                          <a:avLst/>
                          <a:gdLst>
                            <a:gd name="T0" fmla="*/ 16397 w 6094"/>
                            <a:gd name="T1" fmla="*/ 15923 h 120"/>
                            <a:gd name="T2" fmla="*/ 908950 w 6094"/>
                            <a:gd name="T3" fmla="*/ 15923 h 120"/>
                            <a:gd name="T4" fmla="*/ 908950 w 6094"/>
                            <a:gd name="T5" fmla="*/ 21542 h 120"/>
                            <a:gd name="T6" fmla="*/ 16397 w 6094"/>
                            <a:gd name="T7" fmla="*/ 21542 h 120"/>
                            <a:gd name="T8" fmla="*/ 16397 w 6094"/>
                            <a:gd name="T9" fmla="*/ 15923 h 120"/>
                            <a:gd name="T10" fmla="*/ 18218 w 6094"/>
                            <a:gd name="T11" fmla="*/ 37465 h 120"/>
                            <a:gd name="T12" fmla="*/ 0 w 6094"/>
                            <a:gd name="T13" fmla="*/ 18733 h 120"/>
                            <a:gd name="T14" fmla="*/ 18218 w 6094"/>
                            <a:gd name="T15" fmla="*/ 0 h 120"/>
                            <a:gd name="T16" fmla="*/ 18218 w 6094"/>
                            <a:gd name="T17" fmla="*/ 37465 h 120"/>
                            <a:gd name="T18" fmla="*/ 906977 w 6094"/>
                            <a:gd name="T19" fmla="*/ 0 h 120"/>
                            <a:gd name="T20" fmla="*/ 925195 w 6094"/>
                            <a:gd name="T21" fmla="*/ 18733 h 120"/>
                            <a:gd name="T22" fmla="*/ 906977 w 6094"/>
                            <a:gd name="T23" fmla="*/ 37465 h 120"/>
                            <a:gd name="T24" fmla="*/ 9069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94474D" id="Freeform: Shape 17160" o:spid="_x0000_s1026" style="position:absolute;left:0;text-align:left;margin-left:152.8pt;margin-top:72.3pt;width:72.85pt;height: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" path="m108,51r5879,l5987,69,108,69r,-18xm120,120l,60,120,r,120xm5974,r120,60l5974,120,5974,xe" fillcolor="black" strokeweight=".1pt">
                <v:stroke joinstyle="bevel"/>
                <v:path arrowok="t" o:connecttype="custom" o:connectlocs="2489403,4971293;137997374,4971293;137997374,6725592;2489403,6725592;2489403,4971293;2765868,11696885;0,5848599;2765868,0;2765868,11696885;137697832,0;140463700,5848599;137697832,11696885;137697832,0" o:connectangles="0,0,0,0,0,0,0,0,0,0,0,0,0"/>
              </v:shape>
            </w:pict>
          </mc:Fallback>
        </mc:AlternateContent>
      </w:r>
      <w:r w:rsidRPr="00F95B02">
        <w:rPr>
          <w:noProof/>
        </w:rPr>
        <mc:AlternateContent>
          <mc:Choice Requires="wps">
            <w:drawing>
              <wp:anchor distT="0" distB="0" distL="114300" distR="114300" simplePos="0" relativeHeight="251664384" behindDoc="0" locked="0" layoutInCell="1" allowOverlap="1" wp14:anchorId="49EA1049" wp14:editId="337FA4BD">
                <wp:simplePos x="0" y="0"/>
                <wp:positionH relativeFrom="column">
                  <wp:posOffset>40005</wp:posOffset>
                </wp:positionH>
                <wp:positionV relativeFrom="paragraph">
                  <wp:posOffset>918210</wp:posOffset>
                </wp:positionV>
                <wp:extent cx="949325" cy="37465"/>
                <wp:effectExtent l="0" t="0" r="3175" b="635"/>
                <wp:wrapNone/>
                <wp:docPr id="17159" name="Freeform: Shape 17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9325" cy="37465"/>
                        </a:xfrm>
                        <a:custGeom>
                          <a:avLst/>
                          <a:gdLst>
                            <a:gd name="T0" fmla="*/ 16824 w 6094"/>
                            <a:gd name="T1" fmla="*/ 15923 h 120"/>
                            <a:gd name="T2" fmla="*/ 932657 w 6094"/>
                            <a:gd name="T3" fmla="*/ 15923 h 120"/>
                            <a:gd name="T4" fmla="*/ 932657 w 6094"/>
                            <a:gd name="T5" fmla="*/ 21542 h 120"/>
                            <a:gd name="T6" fmla="*/ 16824 w 6094"/>
                            <a:gd name="T7" fmla="*/ 21542 h 120"/>
                            <a:gd name="T8" fmla="*/ 16824 w 6094"/>
                            <a:gd name="T9" fmla="*/ 15923 h 120"/>
                            <a:gd name="T10" fmla="*/ 18694 w 6094"/>
                            <a:gd name="T11" fmla="*/ 37465 h 120"/>
                            <a:gd name="T12" fmla="*/ 0 w 6094"/>
                            <a:gd name="T13" fmla="*/ 18733 h 120"/>
                            <a:gd name="T14" fmla="*/ 18694 w 6094"/>
                            <a:gd name="T15" fmla="*/ 0 h 120"/>
                            <a:gd name="T16" fmla="*/ 18694 w 6094"/>
                            <a:gd name="T17" fmla="*/ 37465 h 120"/>
                            <a:gd name="T18" fmla="*/ 930631 w 6094"/>
                            <a:gd name="T19" fmla="*/ 0 h 120"/>
                            <a:gd name="T20" fmla="*/ 949325 w 6094"/>
                            <a:gd name="T21" fmla="*/ 18733 h 120"/>
                            <a:gd name="T22" fmla="*/ 930631 w 6094"/>
                            <a:gd name="T23" fmla="*/ 37465 h 120"/>
                            <a:gd name="T24" fmla="*/ 93063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27C5D1" id="Freeform: Shape 17159" o:spid="_x0000_s1026" style="position:absolute;left:0;text-align:left;margin-left:3.15pt;margin-top:72.3pt;width:74.75pt;height: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" path="m108,51r5879,l5987,69,108,69r,-18xm120,120l,60,120,r,120xm5974,r120,60l5974,120,5974,xe" fillcolor="black" strokeweight=".1pt">
                <v:stroke joinstyle="bevel"/>
                <v:path arrowok="t" o:connecttype="custom" o:connectlocs="2620847,4971293;145289565,4971293;145289565,6725592;2620847,6725592;2620847,4971293;2912156,11696885;0,5848599;2912156,0;2912156,11696885;144973954,0;147886110,5848599;144973954,11696885;144973954,0" o:connectangles="0,0,0,0,0,0,0,0,0,0,0,0,0"/>
              </v:shape>
            </w:pict>
          </mc:Fallback>
        </mc:AlternateContent>
      </w:r>
      <w:r w:rsidRPr="00F95B02">
        <w:rPr>
          <w:noProof/>
        </w:rPr>
        <mc:AlternateContent>
          <mc:Choice Requires="wps">
            <w:drawing>
              <wp:anchor distT="0" distB="0" distL="114300" distR="114300" simplePos="0" relativeHeight="251663360" behindDoc="0" locked="0" layoutInCell="1" allowOverlap="1" wp14:anchorId="42DFAB25" wp14:editId="19B58508">
                <wp:simplePos x="0" y="0"/>
                <wp:positionH relativeFrom="column">
                  <wp:posOffset>-325120</wp:posOffset>
                </wp:positionH>
                <wp:positionV relativeFrom="paragraph">
                  <wp:posOffset>1090295</wp:posOffset>
                </wp:positionV>
                <wp:extent cx="505460" cy="725805"/>
                <wp:effectExtent l="0" t="0" r="8890" b="0"/>
                <wp:wrapNone/>
                <wp:docPr id="17158" name="Freeform: Shape 17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5805"/>
                        </a:xfrm>
                        <a:custGeom>
                          <a:avLst/>
                          <a:gdLst>
                            <a:gd name="T0" fmla="*/ 491247 w 12483"/>
                            <a:gd name="T1" fmla="*/ 123 h 11808"/>
                            <a:gd name="T2" fmla="*/ 469017 w 12483"/>
                            <a:gd name="T3" fmla="*/ 9343 h 11808"/>
                            <a:gd name="T4" fmla="*/ 456870 w 12483"/>
                            <a:gd name="T5" fmla="*/ 123 h 11808"/>
                            <a:gd name="T6" fmla="*/ 427392 w 12483"/>
                            <a:gd name="T7" fmla="*/ 9343 h 11808"/>
                            <a:gd name="T8" fmla="*/ 417390 w 12483"/>
                            <a:gd name="T9" fmla="*/ 123 h 11808"/>
                            <a:gd name="T10" fmla="*/ 396132 w 12483"/>
                            <a:gd name="T11" fmla="*/ 9343 h 11808"/>
                            <a:gd name="T12" fmla="*/ 396132 w 12483"/>
                            <a:gd name="T13" fmla="*/ 9343 h 11808"/>
                            <a:gd name="T14" fmla="*/ 380826 w 12483"/>
                            <a:gd name="T15" fmla="*/ 123 h 11808"/>
                            <a:gd name="T16" fmla="*/ 369448 w 12483"/>
                            <a:gd name="T17" fmla="*/ 9773 h 11808"/>
                            <a:gd name="T18" fmla="*/ 363941 w 12483"/>
                            <a:gd name="T19" fmla="*/ 5532 h 11808"/>
                            <a:gd name="T20" fmla="*/ 368719 w 12483"/>
                            <a:gd name="T21" fmla="*/ 615 h 11808"/>
                            <a:gd name="T22" fmla="*/ 367545 w 12483"/>
                            <a:gd name="T23" fmla="*/ 24402 h 11808"/>
                            <a:gd name="T24" fmla="*/ 366613 w 12483"/>
                            <a:gd name="T25" fmla="*/ 41429 h 11808"/>
                            <a:gd name="T26" fmla="*/ 359730 w 12483"/>
                            <a:gd name="T27" fmla="*/ 62389 h 11808"/>
                            <a:gd name="T28" fmla="*/ 359365 w 12483"/>
                            <a:gd name="T29" fmla="*/ 73822 h 11808"/>
                            <a:gd name="T30" fmla="*/ 359001 w 12483"/>
                            <a:gd name="T31" fmla="*/ 94291 h 11808"/>
                            <a:gd name="T32" fmla="*/ 359446 w 12483"/>
                            <a:gd name="T33" fmla="*/ 115435 h 11808"/>
                            <a:gd name="T34" fmla="*/ 358920 w 12483"/>
                            <a:gd name="T35" fmla="*/ 135105 h 11808"/>
                            <a:gd name="T36" fmla="*/ 358434 w 12483"/>
                            <a:gd name="T37" fmla="*/ 145985 h 11808"/>
                            <a:gd name="T38" fmla="*/ 362443 w 12483"/>
                            <a:gd name="T39" fmla="*/ 182742 h 11808"/>
                            <a:gd name="T40" fmla="*/ 355195 w 12483"/>
                            <a:gd name="T41" fmla="*/ 200137 h 11808"/>
                            <a:gd name="T42" fmla="*/ 359770 w 12483"/>
                            <a:gd name="T43" fmla="*/ 219561 h 11808"/>
                            <a:gd name="T44" fmla="*/ 354628 w 12483"/>
                            <a:gd name="T45" fmla="*/ 256257 h 11808"/>
                            <a:gd name="T46" fmla="*/ 351226 w 12483"/>
                            <a:gd name="T47" fmla="*/ 273836 h 11808"/>
                            <a:gd name="T48" fmla="*/ 348837 w 12483"/>
                            <a:gd name="T49" fmla="*/ 291478 h 11808"/>
                            <a:gd name="T50" fmla="*/ 339929 w 12483"/>
                            <a:gd name="T51" fmla="*/ 317294 h 11808"/>
                            <a:gd name="T52" fmla="*/ 345031 w 12483"/>
                            <a:gd name="T53" fmla="*/ 327805 h 11808"/>
                            <a:gd name="T54" fmla="*/ 335313 w 12483"/>
                            <a:gd name="T55" fmla="*/ 367390 h 11808"/>
                            <a:gd name="T56" fmla="*/ 338633 w 12483"/>
                            <a:gd name="T57" fmla="*/ 400828 h 11808"/>
                            <a:gd name="T58" fmla="*/ 330454 w 12483"/>
                            <a:gd name="T59" fmla="*/ 427197 h 11808"/>
                            <a:gd name="T60" fmla="*/ 333855 w 12483"/>
                            <a:gd name="T61" fmla="*/ 463955 h 11808"/>
                            <a:gd name="T62" fmla="*/ 326648 w 12483"/>
                            <a:gd name="T63" fmla="*/ 479076 h 11808"/>
                            <a:gd name="T64" fmla="*/ 330657 w 12483"/>
                            <a:gd name="T65" fmla="*/ 510608 h 11808"/>
                            <a:gd name="T66" fmla="*/ 329563 w 12483"/>
                            <a:gd name="T67" fmla="*/ 529909 h 11808"/>
                            <a:gd name="T68" fmla="*/ 328592 w 12483"/>
                            <a:gd name="T69" fmla="*/ 552283 h 11808"/>
                            <a:gd name="T70" fmla="*/ 328025 w 12483"/>
                            <a:gd name="T71" fmla="*/ 569740 h 11808"/>
                            <a:gd name="T72" fmla="*/ 328146 w 12483"/>
                            <a:gd name="T73" fmla="*/ 587934 h 11808"/>
                            <a:gd name="T74" fmla="*/ 321748 w 12483"/>
                            <a:gd name="T75" fmla="*/ 584861 h 11808"/>
                            <a:gd name="T76" fmla="*/ 321262 w 12483"/>
                            <a:gd name="T77" fmla="*/ 607972 h 11808"/>
                            <a:gd name="T78" fmla="*/ 314986 w 12483"/>
                            <a:gd name="T79" fmla="*/ 621618 h 11808"/>
                            <a:gd name="T80" fmla="*/ 307333 w 12483"/>
                            <a:gd name="T81" fmla="*/ 638522 h 11808"/>
                            <a:gd name="T82" fmla="*/ 296562 w 12483"/>
                            <a:gd name="T83" fmla="*/ 635510 h 11808"/>
                            <a:gd name="T84" fmla="*/ 278706 w 12483"/>
                            <a:gd name="T85" fmla="*/ 655364 h 11808"/>
                            <a:gd name="T86" fmla="*/ 259512 w 12483"/>
                            <a:gd name="T87" fmla="*/ 655241 h 11808"/>
                            <a:gd name="T88" fmla="*/ 255463 w 12483"/>
                            <a:gd name="T89" fmla="*/ 666735 h 11808"/>
                            <a:gd name="T90" fmla="*/ 224568 w 12483"/>
                            <a:gd name="T91" fmla="*/ 670300 h 11808"/>
                            <a:gd name="T92" fmla="*/ 208371 w 12483"/>
                            <a:gd name="T93" fmla="*/ 685913 h 11808"/>
                            <a:gd name="T94" fmla="*/ 195171 w 12483"/>
                            <a:gd name="T95" fmla="*/ 680934 h 11808"/>
                            <a:gd name="T96" fmla="*/ 171645 w 12483"/>
                            <a:gd name="T97" fmla="*/ 697284 h 11808"/>
                            <a:gd name="T98" fmla="*/ 160510 w 12483"/>
                            <a:gd name="T99" fmla="*/ 700235 h 11808"/>
                            <a:gd name="T100" fmla="*/ 130951 w 12483"/>
                            <a:gd name="T101" fmla="*/ 707303 h 11808"/>
                            <a:gd name="T102" fmla="*/ 117548 w 12483"/>
                            <a:gd name="T103" fmla="*/ 700788 h 11808"/>
                            <a:gd name="T104" fmla="*/ 112324 w 12483"/>
                            <a:gd name="T105" fmla="*/ 711053 h 11808"/>
                            <a:gd name="T106" fmla="*/ 82037 w 12483"/>
                            <a:gd name="T107" fmla="*/ 715970 h 11808"/>
                            <a:gd name="T108" fmla="*/ 75396 w 12483"/>
                            <a:gd name="T109" fmla="*/ 707672 h 11808"/>
                            <a:gd name="T110" fmla="*/ 50169 w 12483"/>
                            <a:gd name="T111" fmla="*/ 720642 h 11808"/>
                            <a:gd name="T112" fmla="*/ 36443 w 12483"/>
                            <a:gd name="T113" fmla="*/ 713327 h 11808"/>
                            <a:gd name="T114" fmla="*/ 27049 w 12483"/>
                            <a:gd name="T115" fmla="*/ 714618 h 11808"/>
                            <a:gd name="T116" fmla="*/ 10730 w 12483"/>
                            <a:gd name="T117" fmla="*/ 716523 h 11808"/>
                            <a:gd name="T118" fmla="*/ 214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59292F" id="Freeform: Shape 17158" o:spid="_x0000_s1026" style="position:absolute;left:0;text-align:left;margin-left:-25.6pt;margin-top:85.85pt;width:39.8pt;height:5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891509,7560;18991375,574288;18499520,7560;17305901,574288;16900901,7560;16040125,574288;16040125,574288;15420356,7560;14959640,600719;14736651,340037;14930121,37802;14882584,1499923;14844846,2546526;14566140,3834879;14551360,4537634;14536621,5795806;14554640,7095469;14533342,8304530;14513663,8973293;14675994,11232644;14382509,12301866;14567760,13495806;14359550,15751407;14221797,16831939;14125062,17916344;13764361,19503182;13970950,20149264;13577450,22582444;13711883,24637785;13380700,26258614;13518413,28518027;13226588,29447473;13388920,31385657;13344622,32572036;13305304,33947304;13282345,35020337;13287245,36138672;13028178,35949783;13008499,37370352;12754372,38209134;12444488,39248176;12008350,39063037;11285327,40283407;10508126,40275846;10344174,40982351;9093178,41201481;8437331,42161169;7902839,41855124;6950227,42860113;6499350,43041503;5302451,43475953;4759738,43075494;4548209,43706455;3321831,44008690;3052925,43498634;2031437,44295864;1475645,43846232;1095265,43925586;434478,44042681;86896,44012500" o:connectangles="0,0,0,0,0,0,0,0,0,0,0,0,0,0,0,0,0,0,0,0,0,0,0,0,0,0,0,0,0,0,0,0,0,0,0,0,0,0,0,0,0,0,0,0,0,0,0,0,0,0,0,0,0,0,0,0,0,0,0,0"/>
              </v:shape>
            </w:pict>
          </mc:Fallback>
        </mc:AlternateContent>
      </w:r>
      <w:r w:rsidRPr="00F95B02">
        <w:rPr>
          <w:noProof/>
        </w:rPr>
        <mc:AlternateContent>
          <mc:Choice Requires="wpg">
            <w:drawing>
              <wp:anchor distT="0" distB="0" distL="114300" distR="114300" simplePos="0" relativeHeight="251662336" behindDoc="0" locked="0" layoutInCell="1" allowOverlap="1" wp14:anchorId="63BD4E88" wp14:editId="707AB44F">
                <wp:simplePos x="0" y="0"/>
                <wp:positionH relativeFrom="column">
                  <wp:posOffset>929640</wp:posOffset>
                </wp:positionH>
                <wp:positionV relativeFrom="paragraph">
                  <wp:posOffset>1118235</wp:posOffset>
                </wp:positionV>
                <wp:extent cx="55245" cy="577850"/>
                <wp:effectExtent l="0" t="0" r="1905" b="0"/>
                <wp:wrapNone/>
                <wp:docPr id="17155" name="Group 17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6345" y="1687"/>
                          <a:chExt cx="242" cy="1685"/>
                        </a:xfrm>
                      </wpg:grpSpPr>
                      <wps:wsp>
                        <wps:cNvPr id="17156" name="任意多边形 209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7" name="任意多边形 2099"/>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9F2891" id="Group 17155" o:spid="_x0000_s1026" style="position:absolute;left:0;text-align:left;margin-left:73.2pt;margin-top:88.05pt;width:4.35pt;height:45.5pt;z-index:251662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">
                <v:shape id="任意多边形 2098"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2099"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rPr>
        <mc:AlternateContent>
          <mc:Choice Requires="wpg">
            <w:drawing>
              <wp:anchor distT="0" distB="0" distL="114300" distR="114300" simplePos="0" relativeHeight="251661312" behindDoc="0" locked="0" layoutInCell="1" allowOverlap="1" wp14:anchorId="2E643309" wp14:editId="5506AF51">
                <wp:simplePos x="0" y="0"/>
                <wp:positionH relativeFrom="column">
                  <wp:posOffset>98425</wp:posOffset>
                </wp:positionH>
                <wp:positionV relativeFrom="paragraph">
                  <wp:posOffset>1118235</wp:posOffset>
                </wp:positionV>
                <wp:extent cx="54610" cy="576580"/>
                <wp:effectExtent l="0" t="0" r="2540" b="0"/>
                <wp:wrapNone/>
                <wp:docPr id="17152" name="Group 17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1222" y="1690"/>
                          <a:chExt cx="243" cy="1684"/>
                        </a:xfrm>
                      </wpg:grpSpPr>
                      <wps:wsp>
                        <wps:cNvPr id="17153" name="任意多边形 21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4" name="任意多边形 2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5EBAC" id="Group 17152" o:spid="_x0000_s1026" style="position:absolute;left:0;text-align:left;margin-left:7.75pt;margin-top:88.05pt;width:4.3pt;height:45.4pt;z-index:251661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">
                <v:shape id="任意多边形 210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10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rPr>
        <mc:AlternateContent>
          <mc:Choice Requires="wpg">
            <w:drawing>
              <wp:anchor distT="0" distB="0" distL="114300" distR="114300" simplePos="0" relativeHeight="251660288" behindDoc="0" locked="0" layoutInCell="1" allowOverlap="1" wp14:anchorId="7C80A877" wp14:editId="6ECBC89A">
                <wp:simplePos x="0" y="0"/>
                <wp:positionH relativeFrom="column">
                  <wp:posOffset>41275</wp:posOffset>
                </wp:positionH>
                <wp:positionV relativeFrom="paragraph">
                  <wp:posOffset>1116965</wp:posOffset>
                </wp:positionV>
                <wp:extent cx="57150" cy="577850"/>
                <wp:effectExtent l="0" t="0" r="0" b="0"/>
                <wp:wrapNone/>
                <wp:docPr id="17149" name="Group 17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7850"/>
                          <a:chOff x="738" y="1687"/>
                          <a:chExt cx="242" cy="1684"/>
                        </a:xfrm>
                      </wpg:grpSpPr>
                      <wps:wsp>
                        <wps:cNvPr id="17150" name="任意多边形 21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1" name="任意多边形 21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B41E3E" id="Group 17149" o:spid="_x0000_s1026" style="position:absolute;left:0;text-align:left;margin-left:3.25pt;margin-top:87.95pt;width:4.5pt;height:45.5pt;z-index:251660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">
                <v:shape id="任意多边形 210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10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rPr>
        <mc:AlternateContent>
          <mc:Choice Requires="wps">
            <w:drawing>
              <wp:anchor distT="0" distB="0" distL="114300" distR="114300" simplePos="0" relativeHeight="251659264" behindDoc="0" locked="0" layoutInCell="1" allowOverlap="1" wp14:anchorId="1ADBA107" wp14:editId="76BD3E5D">
                <wp:simplePos x="0" y="0"/>
                <wp:positionH relativeFrom="column">
                  <wp:posOffset>2977515</wp:posOffset>
                </wp:positionH>
                <wp:positionV relativeFrom="paragraph">
                  <wp:posOffset>1367155</wp:posOffset>
                </wp:positionV>
                <wp:extent cx="447040" cy="323215"/>
                <wp:effectExtent l="0" t="0" r="0" b="0"/>
                <wp:wrapNone/>
                <wp:docPr id="17148" name="Text Box 17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32321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BA4C9" w14:textId="77777777" w:rsidR="000D6FF8" w:rsidRDefault="000D6FF8" w:rsidP="000D6FF8">
                            <w:pPr>
                              <w:autoSpaceDE w:val="0"/>
                              <w:autoSpaceDN w:val="0"/>
                              <w:adjustRightInd w:val="0"/>
                              <w:rPr>
                                <w:rFonts w:ascii="Arial" w:cs="Arial"/>
                                <w:color w:val="000000"/>
                                <w:sz w:val="36"/>
                                <w:szCs w:val="36"/>
                              </w:rPr>
                            </w:pPr>
                            <w:r>
                              <w:rPr>
                                <w:rFonts w:ascii="Arial" w:cs="Arial"/>
                                <w:color w:val="000000"/>
                                <w:sz w:val="36"/>
                                <w:szCs w:val="3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BA107" id="Text Box 17148" o:spid="_x0000_s1056" type="#_x0000_t202" style="position:absolute;left:0;text-align:left;margin-left:234.45pt;margin-top:107.65pt;width:35.2pt;height:2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" filled="f" fillcolor="#bbe0e3" stroked="f">
                <v:textbox>
                  <w:txbxContent>
                    <w:p w14:paraId="381BA4C9" w14:textId="77777777" w:rsidR="000D6FF8" w:rsidRDefault="000D6FF8" w:rsidP="000D6FF8">
                      <w:pPr>
                        <w:autoSpaceDE w:val="0"/>
                        <w:autoSpaceDN w:val="0"/>
                        <w:adjustRightInd w:val="0"/>
                        <w:rPr>
                          <w:rFonts w:ascii="Arial" w:cs="Arial"/>
                          <w:color w:val="000000"/>
                          <w:sz w:val="36"/>
                          <w:szCs w:val="36"/>
                        </w:rPr>
                      </w:pPr>
                      <w:r>
                        <w:rPr>
                          <w:rFonts w:ascii="Arial" w:cs="Arial"/>
                          <w:color w:val="000000"/>
                          <w:sz w:val="36"/>
                          <w:szCs w:val="36"/>
                        </w:rPr>
                        <w:t>...</w:t>
                      </w:r>
                    </w:p>
                  </w:txbxContent>
                </v:textbox>
              </v:shape>
            </w:pict>
          </mc:Fallback>
        </mc:AlternateContent>
      </w:r>
    </w:p>
    <w:p w14:paraId="33E95FC6" w14:textId="08997200" w:rsidR="000D6FF8" w:rsidRDefault="000D6FF8" w:rsidP="000D6FF8">
      <w:pPr>
        <w:spacing w:after="120"/>
        <w:jc w:val="center"/>
        <w:rPr>
          <w:rFonts w:eastAsia="宋体"/>
          <w:color w:val="000000" w:themeColor="text1"/>
          <w:lang w:val="en-US" w:eastAsia="zh-CN"/>
        </w:rPr>
      </w:pPr>
      <w:r>
        <w:rPr>
          <w:rFonts w:eastAsia="宋体"/>
          <w:color w:val="000000" w:themeColor="text1"/>
          <w:lang w:val="en-US" w:eastAsia="zh-CN"/>
        </w:rPr>
        <w:t xml:space="preserve">Figure 2.1-1 </w:t>
      </w:r>
      <w:r>
        <w:t>Il</w:t>
      </w:r>
      <w:r w:rsidRPr="009C4728">
        <w:t>lustration of Base Station RF Bandwidth</w:t>
      </w:r>
    </w:p>
    <w:p w14:paraId="709F280E" w14:textId="10AC2D15" w:rsidR="0087099B" w:rsidRDefault="0087099B" w:rsidP="000452B4">
      <w:pPr>
        <w:spacing w:after="120"/>
        <w:rPr>
          <w:rFonts w:eastAsia="宋体"/>
          <w:color w:val="000000" w:themeColor="text1"/>
          <w:lang w:eastAsia="zh-CN"/>
        </w:rPr>
      </w:pPr>
      <w:r>
        <w:rPr>
          <w:rFonts w:eastAsia="宋体"/>
          <w:color w:val="000000" w:themeColor="text1"/>
          <w:lang w:eastAsia="zh-CN"/>
        </w:rPr>
        <w:t>Therefore, about Issue 1-2-1</w:t>
      </w:r>
      <w:r w:rsidR="00380A74">
        <w:rPr>
          <w:rFonts w:eastAsia="宋体"/>
          <w:color w:val="000000" w:themeColor="text1"/>
          <w:lang w:eastAsia="zh-CN"/>
        </w:rPr>
        <w:t>, th</w:t>
      </w:r>
      <w:r>
        <w:rPr>
          <w:rFonts w:eastAsia="宋体"/>
          <w:color w:val="000000" w:themeColor="text1"/>
          <w:lang w:eastAsia="zh-CN"/>
        </w:rPr>
        <w:t>e clarification should be:</w:t>
      </w:r>
    </w:p>
    <w:p w14:paraId="384A3195" w14:textId="7B7F3C87" w:rsidR="00380A74" w:rsidRPr="00380A74" w:rsidRDefault="00380A74" w:rsidP="000452B4">
      <w:pPr>
        <w:spacing w:after="120"/>
        <w:rPr>
          <w:rFonts w:eastAsia="宋体"/>
          <w:b/>
          <w:bCs/>
          <w:color w:val="000000" w:themeColor="text1"/>
          <w:lang w:eastAsia="zh-CN"/>
        </w:rPr>
      </w:pPr>
      <w:r w:rsidRPr="00380A74">
        <w:rPr>
          <w:rFonts w:eastAsia="宋体"/>
          <w:b/>
          <w:bCs/>
          <w:color w:val="000000" w:themeColor="text1"/>
          <w:lang w:eastAsia="zh-CN"/>
        </w:rPr>
        <w:t>Proposal 1: clarify that</w:t>
      </w:r>
    </w:p>
    <w:p w14:paraId="1B48DE16" w14:textId="7227BE89" w:rsidR="00380A74" w:rsidRPr="00380A74" w:rsidRDefault="00380A74" w:rsidP="00380A74">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380A74">
        <w:rPr>
          <w:rFonts w:ascii="Times New Roman" w:eastAsia="宋体" w:hAnsi="Times New Roman"/>
          <w:b/>
          <w:bCs/>
          <w:color w:val="000000" w:themeColor="text1"/>
          <w:sz w:val="20"/>
          <w:szCs w:val="20"/>
          <w:lang w:eastAsia="zh-CN"/>
        </w:rPr>
        <w:t xml:space="preserve">BS channel bandwidth can only cover single carrier. </w:t>
      </w:r>
    </w:p>
    <w:p w14:paraId="5F60EC1D" w14:textId="3691E452" w:rsidR="00380A74" w:rsidRDefault="00380A74" w:rsidP="00380A74">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380A74">
        <w:rPr>
          <w:rFonts w:ascii="Times New Roman" w:eastAsia="宋体" w:hAnsi="Times New Roman"/>
          <w:b/>
          <w:bCs/>
          <w:color w:val="000000" w:themeColor="text1"/>
          <w:sz w:val="20"/>
          <w:szCs w:val="20"/>
          <w:lang w:eastAsia="zh-CN"/>
        </w:rPr>
        <w:t xml:space="preserve">BS RF bandwidth can cover </w:t>
      </w:r>
      <w:r w:rsidR="008E41EC">
        <w:rPr>
          <w:rFonts w:ascii="Times New Roman" w:eastAsia="宋体" w:hAnsi="Times New Roman"/>
          <w:b/>
          <w:bCs/>
          <w:color w:val="000000" w:themeColor="text1"/>
          <w:sz w:val="20"/>
          <w:szCs w:val="20"/>
          <w:lang w:eastAsia="zh-CN"/>
        </w:rPr>
        <w:t xml:space="preserve">a </w:t>
      </w:r>
      <w:r w:rsidRPr="00380A74">
        <w:rPr>
          <w:rFonts w:ascii="Times New Roman" w:eastAsia="宋体" w:hAnsi="Times New Roman"/>
          <w:b/>
          <w:bCs/>
          <w:color w:val="000000" w:themeColor="text1"/>
          <w:sz w:val="20"/>
          <w:szCs w:val="20"/>
          <w:lang w:eastAsia="zh-CN"/>
        </w:rPr>
        <w:t>single carrier, multi-carriers and multi-RATs scenarios.</w:t>
      </w:r>
    </w:p>
    <w:p w14:paraId="09859E8C" w14:textId="15F0FFE0" w:rsidR="00114491" w:rsidRPr="00380A74" w:rsidRDefault="00114491" w:rsidP="00380A74">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Pr>
          <w:rFonts w:ascii="Times New Roman" w:eastAsia="宋体" w:hAnsi="Times New Roman" w:hint="eastAsia"/>
          <w:b/>
          <w:bCs/>
          <w:color w:val="000000" w:themeColor="text1"/>
          <w:sz w:val="20"/>
          <w:szCs w:val="20"/>
          <w:lang w:eastAsia="zh-CN"/>
        </w:rPr>
        <w:t>B</w:t>
      </w:r>
      <w:r>
        <w:rPr>
          <w:rFonts w:ascii="Times New Roman" w:eastAsia="宋体" w:hAnsi="Times New Roman"/>
          <w:b/>
          <w:bCs/>
          <w:color w:val="000000" w:themeColor="text1"/>
          <w:sz w:val="20"/>
          <w:szCs w:val="20"/>
          <w:lang w:eastAsia="zh-CN"/>
        </w:rPr>
        <w:t xml:space="preserve">S RF bandwidth equals to </w:t>
      </w:r>
      <w:r w:rsidR="008E41EC">
        <w:rPr>
          <w:rFonts w:ascii="Times New Roman" w:eastAsia="宋体" w:hAnsi="Times New Roman"/>
          <w:b/>
          <w:bCs/>
          <w:color w:val="000000" w:themeColor="text1"/>
          <w:sz w:val="20"/>
          <w:szCs w:val="20"/>
          <w:lang w:eastAsia="zh-CN"/>
        </w:rPr>
        <w:t>BS channel bandwidth only when it covers a single carrier.</w:t>
      </w:r>
    </w:p>
    <w:p w14:paraId="3F98F9AA" w14:textId="03812CDD" w:rsidR="00343FC4" w:rsidRPr="00AE3B00" w:rsidRDefault="00AE3B00" w:rsidP="00AE3B00">
      <w:pPr>
        <w:pStyle w:val="2"/>
        <w:spacing w:before="0"/>
        <w:ind w:left="0" w:firstLine="0"/>
        <w:rPr>
          <w:rFonts w:eastAsiaTheme="minorEastAsia"/>
          <w:lang w:eastAsia="zh-CN"/>
        </w:rPr>
      </w:pPr>
      <w:r>
        <w:rPr>
          <w:rFonts w:eastAsiaTheme="minorEastAsia"/>
          <w:lang w:eastAsia="zh-CN"/>
        </w:rPr>
        <w:t xml:space="preserve">2.2 </w:t>
      </w:r>
      <w:r w:rsidRPr="00AE3B00">
        <w:rPr>
          <w:rFonts w:eastAsiaTheme="minorEastAsia"/>
          <w:lang w:eastAsia="zh-CN"/>
        </w:rPr>
        <w:t>Scenario 2: Narrower UE channel BW within wider BS bandwidth</w:t>
      </w:r>
    </w:p>
    <w:p w14:paraId="3CAAE3D5" w14:textId="77777777" w:rsidR="000D5A76" w:rsidRDefault="00AE3B00" w:rsidP="000452B4">
      <w:pPr>
        <w:spacing w:after="120"/>
        <w:rPr>
          <w:rFonts w:eastAsia="宋体"/>
          <w:color w:val="000000" w:themeColor="text1"/>
          <w:lang w:eastAsia="zh-CN"/>
        </w:rPr>
      </w:pPr>
      <w:r>
        <w:rPr>
          <w:rFonts w:eastAsia="宋体"/>
          <w:color w:val="000000" w:themeColor="text1"/>
          <w:lang w:eastAsia="zh-CN"/>
        </w:rPr>
        <w:t>Based on the clarification of BS channel bandwidth and BS RF bandwidth, scenario 2 can</w:t>
      </w:r>
      <w:r w:rsidR="000D5A76">
        <w:rPr>
          <w:rFonts w:eastAsia="宋体"/>
          <w:color w:val="000000" w:themeColor="text1"/>
          <w:lang w:eastAsia="zh-CN"/>
        </w:rPr>
        <w:t xml:space="preserve"> be divided to two sub-scenarios:</w:t>
      </w:r>
    </w:p>
    <w:p w14:paraId="5C25B2D0" w14:textId="12A9E8AD" w:rsidR="000D5A76" w:rsidRPr="000D5A76" w:rsidRDefault="000D5A76" w:rsidP="000D5A76">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0D5A76">
        <w:rPr>
          <w:rFonts w:ascii="Times New Roman" w:eastAsia="宋体" w:hAnsi="Times New Roman"/>
          <w:color w:val="000000" w:themeColor="text1"/>
          <w:sz w:val="20"/>
          <w:szCs w:val="20"/>
          <w:lang w:eastAsia="zh-CN"/>
        </w:rPr>
        <w:t>Scenarios 2-1: F</w:t>
      </w:r>
      <w:r w:rsidR="00AE3B00" w:rsidRPr="000D5A76">
        <w:rPr>
          <w:rFonts w:ascii="Times New Roman" w:eastAsia="宋体" w:hAnsi="Times New Roman"/>
          <w:color w:val="000000" w:themeColor="text1"/>
          <w:sz w:val="20"/>
          <w:szCs w:val="20"/>
          <w:lang w:eastAsia="zh-CN"/>
        </w:rPr>
        <w:t>or single carrier operation, narrower UE channel BW within a wider BS channel bandwidth</w:t>
      </w:r>
      <w:r w:rsidRPr="000D5A76">
        <w:rPr>
          <w:rFonts w:ascii="Times New Roman" w:eastAsia="宋体" w:hAnsi="Times New Roman"/>
          <w:color w:val="000000" w:themeColor="text1"/>
          <w:sz w:val="20"/>
          <w:szCs w:val="20"/>
          <w:lang w:eastAsia="zh-CN"/>
        </w:rPr>
        <w:t xml:space="preserve">. </w:t>
      </w:r>
    </w:p>
    <w:p w14:paraId="016D167A" w14:textId="07D98F7B" w:rsidR="000D5A76" w:rsidRPr="000D5A76" w:rsidRDefault="000D5A76" w:rsidP="000D5A76">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0D5A76">
        <w:rPr>
          <w:rFonts w:ascii="Times New Roman" w:eastAsia="宋体" w:hAnsi="Times New Roman"/>
          <w:color w:val="000000" w:themeColor="text1"/>
          <w:sz w:val="20"/>
          <w:szCs w:val="20"/>
          <w:lang w:eastAsia="zh-CN"/>
        </w:rPr>
        <w:t>Scenarios 2-</w:t>
      </w:r>
      <w:r>
        <w:rPr>
          <w:rFonts w:ascii="Times New Roman" w:eastAsia="宋体" w:hAnsi="Times New Roman"/>
          <w:color w:val="000000" w:themeColor="text1"/>
          <w:sz w:val="20"/>
          <w:szCs w:val="20"/>
          <w:lang w:eastAsia="zh-CN"/>
        </w:rPr>
        <w:t>2</w:t>
      </w:r>
      <w:r w:rsidRPr="000D5A76">
        <w:rPr>
          <w:rFonts w:ascii="Times New Roman" w:eastAsia="宋体" w:hAnsi="Times New Roman"/>
          <w:color w:val="000000" w:themeColor="text1"/>
          <w:sz w:val="20"/>
          <w:szCs w:val="20"/>
          <w:lang w:eastAsia="zh-CN"/>
        </w:rPr>
        <w:t>: For multiple carrier operation, UE channel BW within a wider BS RF bandwidth</w:t>
      </w:r>
      <w:r w:rsidR="00A730D0">
        <w:rPr>
          <w:rFonts w:ascii="Times New Roman" w:eastAsia="宋体" w:hAnsi="Times New Roman"/>
          <w:color w:val="000000" w:themeColor="text1"/>
          <w:sz w:val="20"/>
          <w:szCs w:val="20"/>
          <w:lang w:eastAsia="zh-CN"/>
        </w:rPr>
        <w:t>, the UE channel BW can be narrower or equal to that BS channel bandwidth which it is located in</w:t>
      </w:r>
      <w:r w:rsidRPr="000D5A76">
        <w:rPr>
          <w:rFonts w:ascii="Times New Roman" w:eastAsia="宋体" w:hAnsi="Times New Roman"/>
          <w:color w:val="000000" w:themeColor="text1"/>
          <w:sz w:val="20"/>
          <w:szCs w:val="20"/>
          <w:lang w:eastAsia="zh-CN"/>
        </w:rPr>
        <w:t>.</w:t>
      </w:r>
    </w:p>
    <w:p w14:paraId="04DEB123" w14:textId="3A387B48" w:rsidR="00A730D0" w:rsidRDefault="000D5A76" w:rsidP="000452B4">
      <w:pPr>
        <w:spacing w:after="120"/>
        <w:rPr>
          <w:rFonts w:eastAsia="宋体"/>
          <w:color w:val="000000" w:themeColor="text1"/>
          <w:lang w:eastAsia="zh-CN"/>
        </w:rPr>
      </w:pPr>
      <w:r>
        <w:rPr>
          <w:rFonts w:eastAsia="宋体"/>
          <w:color w:val="000000" w:themeColor="text1"/>
          <w:lang w:eastAsia="zh-CN"/>
        </w:rPr>
        <w:t>Here</w:t>
      </w:r>
      <w:r w:rsidR="00AE3B00">
        <w:rPr>
          <w:rFonts w:eastAsia="宋体"/>
          <w:color w:val="000000" w:themeColor="text1"/>
          <w:lang w:eastAsia="zh-CN"/>
        </w:rPr>
        <w:t>,</w:t>
      </w:r>
      <w:r>
        <w:rPr>
          <w:rFonts w:eastAsia="宋体"/>
          <w:color w:val="000000" w:themeColor="text1"/>
          <w:lang w:eastAsia="zh-CN"/>
        </w:rPr>
        <w:t xml:space="preserve"> we can first discuss scenario 2-1</w:t>
      </w:r>
      <w:r w:rsidR="00A60F67">
        <w:rPr>
          <w:rFonts w:eastAsia="宋体"/>
          <w:color w:val="000000" w:themeColor="text1"/>
          <w:lang w:eastAsia="zh-CN"/>
        </w:rPr>
        <w:t xml:space="preserve"> </w:t>
      </w:r>
      <w:r>
        <w:rPr>
          <w:rFonts w:eastAsia="宋体"/>
          <w:color w:val="000000" w:themeColor="text1"/>
          <w:lang w:eastAsia="zh-CN"/>
        </w:rPr>
        <w:t xml:space="preserve">based on </w:t>
      </w:r>
      <w:r w:rsidR="00A730D0" w:rsidRPr="00A730D0">
        <w:rPr>
          <w:rFonts w:eastAsia="宋体"/>
          <w:color w:val="000000" w:themeColor="text1"/>
          <w:lang w:eastAsia="zh-CN"/>
        </w:rPr>
        <w:t>symmetrical extended CBW</w:t>
      </w:r>
      <w:r w:rsidR="00A730D0">
        <w:rPr>
          <w:rFonts w:eastAsia="宋体"/>
          <w:color w:val="000000" w:themeColor="text1"/>
          <w:lang w:eastAsia="zh-CN"/>
        </w:rPr>
        <w:t>. The purpose of this scenario is to convert out</w:t>
      </w:r>
      <w:r w:rsidR="00A730D0">
        <w:rPr>
          <w:rFonts w:eastAsia="宋体" w:hint="eastAsia"/>
          <w:color w:val="000000" w:themeColor="text1"/>
          <w:lang w:eastAsia="zh-CN"/>
        </w:rPr>
        <w:t>e</w:t>
      </w:r>
      <w:r w:rsidR="00A730D0">
        <w:rPr>
          <w:rFonts w:eastAsia="宋体"/>
          <w:color w:val="000000" w:themeColor="text1"/>
          <w:lang w:eastAsia="zh-CN"/>
        </w:rPr>
        <w:t>r RB allocation to inner RB allocation</w:t>
      </w:r>
      <w:r w:rsidR="00301ABF">
        <w:rPr>
          <w:rFonts w:eastAsia="宋体"/>
          <w:color w:val="000000" w:themeColor="text1"/>
          <w:lang w:eastAsia="zh-CN"/>
        </w:rPr>
        <w:t xml:space="preserve"> by shifting the emission requirements. In last meeting, two approaches were discussed:</w:t>
      </w:r>
    </w:p>
    <w:p w14:paraId="42ECC7DA" w14:textId="155BF276" w:rsidR="001614F3" w:rsidRPr="001614F3" w:rsidRDefault="001614F3" w:rsidP="001614F3">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1614F3">
        <w:rPr>
          <w:rFonts w:ascii="Times New Roman" w:eastAsia="宋体" w:hAnsi="Times New Roman" w:hint="eastAsia"/>
          <w:color w:val="000000" w:themeColor="text1"/>
          <w:sz w:val="20"/>
          <w:szCs w:val="20"/>
          <w:lang w:eastAsia="zh-CN"/>
        </w:rPr>
        <w:t>A</w:t>
      </w:r>
      <w:r w:rsidRPr="001614F3">
        <w:rPr>
          <w:rFonts w:ascii="Times New Roman" w:eastAsia="宋体" w:hAnsi="Times New Roman"/>
          <w:color w:val="000000" w:themeColor="text1"/>
          <w:sz w:val="20"/>
          <w:szCs w:val="20"/>
          <w:lang w:eastAsia="zh-CN"/>
        </w:rPr>
        <w:t xml:space="preserve">pproach 1: </w:t>
      </w:r>
      <w:r>
        <w:rPr>
          <w:rFonts w:ascii="Times New Roman" w:eastAsia="宋体" w:hAnsi="Times New Roman"/>
          <w:color w:val="000000" w:themeColor="text1"/>
          <w:sz w:val="20"/>
          <w:szCs w:val="20"/>
          <w:lang w:eastAsia="zh-CN"/>
        </w:rPr>
        <w:t xml:space="preserve">extended </w:t>
      </w:r>
      <w:r w:rsidRPr="001614F3">
        <w:rPr>
          <w:rFonts w:ascii="Times New Roman" w:eastAsia="宋体" w:hAnsi="Times New Roman"/>
          <w:color w:val="000000" w:themeColor="text1"/>
          <w:sz w:val="20"/>
          <w:szCs w:val="20"/>
          <w:lang w:eastAsia="zh-CN"/>
        </w:rPr>
        <w:t>UE CBW based</w:t>
      </w:r>
    </w:p>
    <w:p w14:paraId="10C9B3B4" w14:textId="77777777" w:rsidR="001614F3" w:rsidRPr="001614F3" w:rsidRDefault="001614F3" w:rsidP="001614F3">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1614F3">
        <w:rPr>
          <w:rFonts w:ascii="Times New Roman" w:eastAsia="宋体" w:hAnsi="Times New Roman" w:hint="eastAsia"/>
          <w:color w:val="000000" w:themeColor="text1"/>
          <w:sz w:val="20"/>
          <w:szCs w:val="20"/>
          <w:lang w:eastAsia="zh-CN"/>
        </w:rPr>
        <w:t>A</w:t>
      </w:r>
      <w:r w:rsidRPr="001614F3">
        <w:rPr>
          <w:rFonts w:ascii="Times New Roman" w:eastAsia="宋体" w:hAnsi="Times New Roman"/>
          <w:color w:val="000000" w:themeColor="text1"/>
          <w:sz w:val="20"/>
          <w:szCs w:val="20"/>
          <w:lang w:eastAsia="zh-CN"/>
        </w:rPr>
        <w:t>pproach 2: BS CBW based</w:t>
      </w:r>
    </w:p>
    <w:p w14:paraId="02259DFA" w14:textId="77777777" w:rsidR="00B77890" w:rsidRDefault="001614F3" w:rsidP="000452B4">
      <w:pPr>
        <w:spacing w:after="120"/>
        <w:rPr>
          <w:rFonts w:eastAsia="宋体"/>
          <w:color w:val="000000" w:themeColor="text1"/>
          <w:lang w:eastAsia="zh-CN"/>
        </w:rPr>
      </w:pPr>
      <w:r>
        <w:rPr>
          <w:rFonts w:eastAsia="宋体"/>
          <w:color w:val="000000" w:themeColor="text1"/>
          <w:lang w:eastAsia="zh-CN"/>
        </w:rPr>
        <w:lastRenderedPageBreak/>
        <w:t xml:space="preserve">Actually, </w:t>
      </w:r>
      <w:r w:rsidRPr="001614F3">
        <w:rPr>
          <w:rFonts w:eastAsia="宋体"/>
          <w:color w:val="000000" w:themeColor="text1"/>
          <w:lang w:eastAsia="zh-CN"/>
        </w:rPr>
        <w:t>for t</w:t>
      </w:r>
      <w:r>
        <w:rPr>
          <w:rFonts w:eastAsia="宋体"/>
          <w:color w:val="000000" w:themeColor="text1"/>
          <w:lang w:eastAsia="zh-CN"/>
        </w:rPr>
        <w:t xml:space="preserve">he </w:t>
      </w:r>
      <w:r w:rsidRPr="001614F3">
        <w:rPr>
          <w:rFonts w:eastAsia="宋体"/>
          <w:color w:val="000000" w:themeColor="text1"/>
          <w:lang w:eastAsia="zh-CN"/>
        </w:rPr>
        <w:t>Boundary to apply ACLR</w:t>
      </w:r>
      <w:r>
        <w:rPr>
          <w:rFonts w:eastAsia="宋体"/>
          <w:color w:val="000000" w:themeColor="text1"/>
          <w:lang w:eastAsia="zh-CN"/>
        </w:rPr>
        <w:t>/SEM and OOBE, there is no essential difference between extended UE CBW based and BS CBW based. In my understanding</w:t>
      </w:r>
      <w:r w:rsidR="003C62DB">
        <w:rPr>
          <w:rFonts w:eastAsia="宋体"/>
          <w:color w:val="000000" w:themeColor="text1"/>
          <w:lang w:eastAsia="zh-CN"/>
        </w:rPr>
        <w:t>,</w:t>
      </w:r>
      <w:r>
        <w:rPr>
          <w:rFonts w:eastAsia="宋体"/>
          <w:color w:val="000000" w:themeColor="text1"/>
          <w:lang w:eastAsia="zh-CN"/>
        </w:rPr>
        <w:t xml:space="preserve"> the key issue is </w:t>
      </w:r>
      <w:r w:rsidR="003C62DB">
        <w:rPr>
          <w:rFonts w:eastAsia="宋体"/>
          <w:color w:val="000000" w:themeColor="text1"/>
          <w:lang w:eastAsia="zh-CN"/>
        </w:rPr>
        <w:t>how to extend the IBE for usage between the edge of UE CBW and extended UE CBW or BS CBW.</w:t>
      </w:r>
    </w:p>
    <w:p w14:paraId="6C53ABD0" w14:textId="77777777" w:rsidR="008A47B4" w:rsidRDefault="00B77890" w:rsidP="000452B4">
      <w:pPr>
        <w:spacing w:after="120"/>
      </w:pPr>
      <w:r>
        <w:rPr>
          <w:rFonts w:eastAsia="宋体"/>
          <w:color w:val="000000" w:themeColor="text1"/>
          <w:lang w:eastAsia="zh-CN"/>
        </w:rPr>
        <w:t xml:space="preserve">Since IBE is defined based on </w:t>
      </w:r>
      <w:r>
        <w:t>t</w:t>
      </w:r>
      <w:r w:rsidRPr="00A1115A">
        <w:t xml:space="preserve">ransmission </w:t>
      </w:r>
      <w:r>
        <w:t>b</w:t>
      </w:r>
      <w:r w:rsidRPr="00A1115A">
        <w:t xml:space="preserve">andwidth </w:t>
      </w:r>
      <w:r>
        <w:t>c</w:t>
      </w:r>
      <w:r w:rsidRPr="00A1115A">
        <w:t>onfiguration</w:t>
      </w:r>
      <w:r>
        <w:t xml:space="preserve"> of UE including the related parameters for general requirements, carrier leakage and IQ image, i.e.,</w:t>
      </w:r>
      <w:r w:rsidRPr="00B77890">
        <w:rPr>
          <w:i/>
        </w:rPr>
        <w:t xml:space="preserve"> </w:t>
      </w:r>
      <w:r w:rsidRPr="00A1115A">
        <w:rPr>
          <w:i/>
        </w:rPr>
        <w:t>N</w:t>
      </w:r>
      <w:r w:rsidRPr="00A1115A">
        <w:rPr>
          <w:i/>
          <w:vertAlign w:val="subscript"/>
        </w:rPr>
        <w:t>RB</w:t>
      </w:r>
      <w:r w:rsidRPr="00A1115A">
        <w:t xml:space="preserve"> </w:t>
      </w:r>
      <w:r>
        <w:t xml:space="preserve">and </w:t>
      </w:r>
      <w:r w:rsidRPr="00A1115A">
        <w:rPr>
          <w:i/>
        </w:rPr>
        <w:t>L</w:t>
      </w:r>
      <w:r w:rsidRPr="00A1115A">
        <w:rPr>
          <w:i/>
          <w:vertAlign w:val="subscript"/>
        </w:rPr>
        <w:t>CRB</w:t>
      </w:r>
      <w:r w:rsidR="007F6D88">
        <w:rPr>
          <w:iCs/>
        </w:rPr>
        <w:t xml:space="preserve">. </w:t>
      </w:r>
      <w:r w:rsidR="00333518">
        <w:rPr>
          <w:iCs/>
        </w:rPr>
        <w:t xml:space="preserve">Currently, </w:t>
      </w:r>
      <w:r w:rsidR="007F6D88" w:rsidRPr="00A1115A">
        <w:rPr>
          <w:i/>
        </w:rPr>
        <w:t>N</w:t>
      </w:r>
      <w:r w:rsidR="007F6D88" w:rsidRPr="00A1115A">
        <w:rPr>
          <w:i/>
          <w:vertAlign w:val="subscript"/>
        </w:rPr>
        <w:t>RB</w:t>
      </w:r>
      <w:r w:rsidR="007F6D88" w:rsidRPr="00A1115A">
        <w:t xml:space="preserve"> </w:t>
      </w:r>
      <w:r w:rsidR="007F6D88">
        <w:t xml:space="preserve">is defined based on the regular </w:t>
      </w:r>
      <w:r w:rsidR="00333518">
        <w:t xml:space="preserve">defined </w:t>
      </w:r>
      <w:r w:rsidR="007F6D88">
        <w:t>channel bandwidth,</w:t>
      </w:r>
      <w:r w:rsidR="00333518">
        <w:t xml:space="preserve"> i.e., 5, 10, 15, 20, 25, 30, 35, 40, 45, 50, 60, 70, 80, 90 and 100MHz. </w:t>
      </w:r>
    </w:p>
    <w:p w14:paraId="1BCC23E2" w14:textId="78ADBABF" w:rsidR="006B15D1" w:rsidRDefault="00333518" w:rsidP="000452B4">
      <w:pPr>
        <w:spacing w:after="120"/>
      </w:pPr>
      <w:proofErr w:type="gramStart"/>
      <w:r>
        <w:t>S</w:t>
      </w:r>
      <w:r w:rsidR="007F6D88">
        <w:t>o</w:t>
      </w:r>
      <w:proofErr w:type="gramEnd"/>
      <w:r w:rsidR="007F6D88">
        <w:t xml:space="preserve"> </w:t>
      </w:r>
      <w:r>
        <w:t xml:space="preserve">the issue how to decide the </w:t>
      </w:r>
      <w:r w:rsidRPr="00A1115A">
        <w:rPr>
          <w:i/>
        </w:rPr>
        <w:t>N</w:t>
      </w:r>
      <w:r w:rsidRPr="00A1115A">
        <w:rPr>
          <w:i/>
          <w:vertAlign w:val="subscript"/>
        </w:rPr>
        <w:t>RB</w:t>
      </w:r>
      <w:r w:rsidRPr="00A1115A">
        <w:t xml:space="preserve"> </w:t>
      </w:r>
      <w:r>
        <w:t>for extended IBE based on extended UE CBW</w:t>
      </w:r>
      <w:r w:rsidR="00D22936">
        <w:t xml:space="preserve"> </w:t>
      </w:r>
      <w:r w:rsidR="008A47B4">
        <w:t>approach</w:t>
      </w:r>
      <w:r w:rsidR="006B15D1">
        <w:t xml:space="preserve"> need consider</w:t>
      </w:r>
      <w:r w:rsidR="008A47B4">
        <w:t>,</w:t>
      </w:r>
      <w:r w:rsidR="006D00CE">
        <w:t xml:space="preserve"> </w:t>
      </w:r>
      <w:r w:rsidR="006D00CE">
        <w:rPr>
          <w:rFonts w:eastAsiaTheme="minorEastAsia" w:hint="eastAsia"/>
          <w:lang w:eastAsia="zh-CN"/>
        </w:rPr>
        <w:t>w</w:t>
      </w:r>
      <w:r w:rsidR="006D00CE">
        <w:rPr>
          <w:rFonts w:eastAsiaTheme="minorEastAsia"/>
          <w:lang w:eastAsia="zh-CN"/>
        </w:rPr>
        <w:t>hen t</w:t>
      </w:r>
      <w:r w:rsidR="00D22936">
        <w:t xml:space="preserve">he extended UE CBW is not the regular defined channel bandwidth. For example, </w:t>
      </w:r>
      <w:r w:rsidR="00E72E7B">
        <w:t xml:space="preserve">if the extended UE CBW is 37.5MHz (extended 1.5 times based on UE CBW, i.e., 25MHz), the gap between the edge of UE CBW and extended UE CBW is 6.25MHz, it can put </w:t>
      </w:r>
      <w:r w:rsidR="008A47B4">
        <w:t>down the integer RB numbers.</w:t>
      </w:r>
    </w:p>
    <w:p w14:paraId="118C76C2" w14:textId="393F5E76" w:rsidR="006B15D1" w:rsidRDefault="00AF7757" w:rsidP="000452B4">
      <w:pPr>
        <w:spacing w:after="120"/>
        <w:rPr>
          <w:iCs/>
        </w:rPr>
      </w:pPr>
      <w:r>
        <w:t xml:space="preserve">BS CBW is defined the same with UE CBW, the </w:t>
      </w:r>
      <w:r>
        <w:rPr>
          <w:iCs/>
        </w:rPr>
        <w:t>extended IBE</w:t>
      </w:r>
      <w:r>
        <w:t xml:space="preserve"> can adopt the </w:t>
      </w:r>
      <w:r w:rsidRPr="00A1115A">
        <w:rPr>
          <w:i/>
        </w:rPr>
        <w:t>N</w:t>
      </w:r>
      <w:r w:rsidRPr="00A1115A">
        <w:rPr>
          <w:i/>
          <w:vertAlign w:val="subscript"/>
        </w:rPr>
        <w:t>RB</w:t>
      </w:r>
      <w:r>
        <w:rPr>
          <w:i/>
        </w:rPr>
        <w:t xml:space="preserve"> </w:t>
      </w:r>
      <w:r>
        <w:rPr>
          <w:iCs/>
        </w:rPr>
        <w:t xml:space="preserve">of the BS CBW directly, </w:t>
      </w:r>
      <w:r>
        <w:rPr>
          <w:rFonts w:eastAsia="宋体"/>
          <w:color w:val="000000" w:themeColor="text1"/>
          <w:lang w:eastAsia="zh-CN"/>
        </w:rPr>
        <w:t>there is no additional N</w:t>
      </w:r>
      <w:r w:rsidRPr="00AF7757">
        <w:rPr>
          <w:rFonts w:eastAsia="宋体"/>
          <w:color w:val="000000" w:themeColor="text1"/>
          <w:vertAlign w:val="subscript"/>
          <w:lang w:eastAsia="zh-CN"/>
        </w:rPr>
        <w:t>RB</w:t>
      </w:r>
      <w:r>
        <w:rPr>
          <w:rFonts w:eastAsia="宋体"/>
          <w:color w:val="000000" w:themeColor="text1"/>
          <w:lang w:eastAsia="zh-CN"/>
        </w:rPr>
        <w:t xml:space="preserve"> issue for </w:t>
      </w:r>
      <w:r>
        <w:t>extended IBE based on BS CBW approach</w:t>
      </w:r>
      <w:r>
        <w:rPr>
          <w:iCs/>
        </w:rPr>
        <w:t xml:space="preserve">. </w:t>
      </w:r>
    </w:p>
    <w:p w14:paraId="4E837FCB" w14:textId="2DE6BF9B" w:rsidR="0039469E" w:rsidRPr="00C20E40" w:rsidRDefault="0039469E" w:rsidP="000452B4">
      <w:pPr>
        <w:spacing w:after="120"/>
        <w:rPr>
          <w:rFonts w:eastAsia="宋体"/>
          <w:color w:val="000000" w:themeColor="text1"/>
          <w:lang w:eastAsia="zh-CN"/>
        </w:rPr>
      </w:pPr>
      <w:r>
        <w:rPr>
          <w:rFonts w:eastAsia="宋体"/>
          <w:color w:val="000000" w:themeColor="text1"/>
          <w:lang w:eastAsia="zh-CN"/>
        </w:rPr>
        <w:t xml:space="preserve">Considering the extended IBE, using BS CBW based to convert the outer RB allocation to inner RB allocation and as the boundary to apply emission requirements is more reasonable, if the size of </w:t>
      </w:r>
      <w:r w:rsidRPr="00BE51CD">
        <w:rPr>
          <w:rFonts w:eastAsia="宋体"/>
          <w:color w:val="000000" w:themeColor="text1"/>
          <w:lang w:eastAsia="zh-CN"/>
        </w:rPr>
        <w:t xml:space="preserve">extended </w:t>
      </w:r>
      <w:r>
        <w:rPr>
          <w:rFonts w:eastAsia="宋体"/>
          <w:color w:val="000000" w:themeColor="text1"/>
          <w:lang w:eastAsia="zh-CN"/>
        </w:rPr>
        <w:t xml:space="preserve">UE </w:t>
      </w:r>
      <w:r w:rsidRPr="00BE51CD">
        <w:rPr>
          <w:rFonts w:eastAsia="宋体"/>
          <w:color w:val="000000" w:themeColor="text1"/>
          <w:lang w:eastAsia="zh-CN"/>
        </w:rPr>
        <w:t>CBW</w:t>
      </w:r>
      <w:r>
        <w:rPr>
          <w:rFonts w:eastAsia="宋体"/>
          <w:color w:val="000000" w:themeColor="text1"/>
          <w:lang w:eastAsia="zh-CN"/>
        </w:rPr>
        <w:t xml:space="preserve"> is not </w:t>
      </w:r>
      <w:r>
        <w:t>the regular defined channel bandwidth</w:t>
      </w:r>
      <w:r>
        <w:rPr>
          <w:rFonts w:eastAsia="宋体"/>
          <w:color w:val="000000" w:themeColor="text1"/>
          <w:lang w:eastAsia="zh-CN"/>
        </w:rPr>
        <w:t>.</w:t>
      </w:r>
      <w:r w:rsidR="00C20E40">
        <w:rPr>
          <w:rFonts w:eastAsia="宋体"/>
          <w:color w:val="000000" w:themeColor="text1"/>
          <w:lang w:eastAsia="zh-CN"/>
        </w:rPr>
        <w:t xml:space="preserve"> But</w:t>
      </w:r>
      <w:r w:rsidR="00ED5257">
        <w:rPr>
          <w:rFonts w:eastAsia="宋体"/>
          <w:color w:val="000000" w:themeColor="text1"/>
          <w:lang w:eastAsia="zh-CN"/>
        </w:rPr>
        <w:t xml:space="preserve"> the UE emission requirements based on </w:t>
      </w:r>
      <w:r w:rsidR="00C20E40">
        <w:rPr>
          <w:rFonts w:eastAsia="宋体"/>
          <w:color w:val="000000" w:themeColor="text1"/>
          <w:lang w:eastAsia="zh-CN"/>
        </w:rPr>
        <w:t xml:space="preserve">BS CBW </w:t>
      </w:r>
      <w:r w:rsidR="00ED5257">
        <w:rPr>
          <w:rFonts w:eastAsia="宋体"/>
          <w:color w:val="000000" w:themeColor="text1"/>
          <w:lang w:eastAsia="zh-CN"/>
        </w:rPr>
        <w:t>will conflict with</w:t>
      </w:r>
      <w:r w:rsidR="00C20E40">
        <w:rPr>
          <w:rFonts w:eastAsia="宋体"/>
          <w:color w:val="000000" w:themeColor="text1"/>
          <w:lang w:eastAsia="zh-CN"/>
        </w:rPr>
        <w:t xml:space="preserve"> </w:t>
      </w:r>
      <w:r w:rsidR="00ED5257">
        <w:rPr>
          <w:rFonts w:eastAsia="宋体"/>
          <w:color w:val="000000" w:themeColor="text1"/>
          <w:lang w:eastAsia="zh-CN"/>
        </w:rPr>
        <w:t xml:space="preserve">current </w:t>
      </w:r>
      <w:r w:rsidR="00C20E40">
        <w:rPr>
          <w:rFonts w:eastAsia="宋体"/>
          <w:color w:val="000000" w:themeColor="text1"/>
          <w:lang w:eastAsia="zh-CN"/>
        </w:rPr>
        <w:t>definition of UE emission requirements.</w:t>
      </w:r>
      <w:r w:rsidR="00ED5257">
        <w:rPr>
          <w:rFonts w:eastAsia="宋体"/>
          <w:color w:val="000000" w:themeColor="text1"/>
          <w:lang w:eastAsia="zh-CN"/>
        </w:rPr>
        <w:t xml:space="preserve"> </w:t>
      </w:r>
    </w:p>
    <w:p w14:paraId="7D81634C" w14:textId="77777777" w:rsidR="00250749" w:rsidRPr="00C20E40" w:rsidRDefault="00250749" w:rsidP="00250749">
      <w:pPr>
        <w:spacing w:after="120"/>
        <w:rPr>
          <w:rFonts w:eastAsiaTheme="minorEastAsia"/>
          <w:b/>
          <w:bCs/>
          <w:iCs/>
          <w:lang w:eastAsia="zh-CN"/>
        </w:rPr>
      </w:pPr>
      <w:r w:rsidRPr="00154CE7">
        <w:rPr>
          <w:rFonts w:eastAsiaTheme="minorEastAsia" w:hint="eastAsia"/>
          <w:b/>
          <w:bCs/>
          <w:iCs/>
          <w:lang w:eastAsia="zh-CN"/>
        </w:rPr>
        <w:t>O</w:t>
      </w:r>
      <w:r w:rsidRPr="00154CE7">
        <w:rPr>
          <w:rFonts w:eastAsiaTheme="minorEastAsia"/>
          <w:b/>
          <w:bCs/>
          <w:iCs/>
          <w:lang w:eastAsia="zh-CN"/>
        </w:rPr>
        <w:t xml:space="preserve">bservation 1: </w:t>
      </w:r>
      <w:r>
        <w:rPr>
          <w:rFonts w:eastAsiaTheme="minorEastAsia"/>
          <w:b/>
          <w:bCs/>
          <w:iCs/>
          <w:lang w:eastAsia="zh-CN"/>
        </w:rPr>
        <w:t>It</w:t>
      </w:r>
      <w:r w:rsidRPr="00C20E40">
        <w:rPr>
          <w:rFonts w:eastAsia="宋体"/>
          <w:b/>
          <w:bCs/>
          <w:color w:val="000000" w:themeColor="text1"/>
          <w:lang w:eastAsia="zh-CN"/>
        </w:rPr>
        <w:t xml:space="preserve"> needs to define additional configuration of N</w:t>
      </w:r>
      <w:r w:rsidRPr="00C20E40">
        <w:rPr>
          <w:rFonts w:eastAsia="宋体"/>
          <w:b/>
          <w:bCs/>
          <w:color w:val="000000" w:themeColor="text1"/>
          <w:vertAlign w:val="subscript"/>
          <w:lang w:eastAsia="zh-CN"/>
        </w:rPr>
        <w:t>RB</w:t>
      </w:r>
      <w:r w:rsidRPr="00C20E40">
        <w:rPr>
          <w:rFonts w:eastAsia="宋体"/>
          <w:b/>
          <w:bCs/>
          <w:color w:val="000000" w:themeColor="text1"/>
          <w:lang w:eastAsia="zh-CN"/>
        </w:rPr>
        <w:t xml:space="preserve"> for extended IBE based on extended UE CBW approach, if the extended UE CBW is not the regular defined channel bandwidth.</w:t>
      </w:r>
    </w:p>
    <w:p w14:paraId="127B6C26" w14:textId="126327E2" w:rsidR="00250749" w:rsidRDefault="00ED5257" w:rsidP="00250749">
      <w:pPr>
        <w:spacing w:after="120"/>
        <w:rPr>
          <w:rFonts w:eastAsiaTheme="minorEastAsia"/>
          <w:iCs/>
          <w:lang w:eastAsia="zh-CN"/>
        </w:rPr>
      </w:pPr>
      <w:r>
        <w:rPr>
          <w:rFonts w:eastAsiaTheme="minorEastAsia"/>
          <w:iCs/>
          <w:lang w:eastAsia="zh-CN"/>
        </w:rPr>
        <w:t xml:space="preserve">To keep the spectrum efficiency and the </w:t>
      </w:r>
      <w:r w:rsidR="00225BF8">
        <w:rPr>
          <w:rFonts w:eastAsiaTheme="minorEastAsia"/>
          <w:iCs/>
          <w:lang w:eastAsia="zh-CN"/>
        </w:rPr>
        <w:t>f</w:t>
      </w:r>
      <w:r w:rsidR="00225BF8" w:rsidRPr="00225BF8">
        <w:rPr>
          <w:rFonts w:eastAsiaTheme="minorEastAsia"/>
          <w:iCs/>
          <w:lang w:eastAsia="zh-CN"/>
        </w:rPr>
        <w:t xml:space="preserve">lexibility </w:t>
      </w:r>
      <w:r w:rsidR="00225BF8">
        <w:rPr>
          <w:rFonts w:eastAsiaTheme="minorEastAsia"/>
          <w:iCs/>
          <w:lang w:eastAsia="zh-CN"/>
        </w:rPr>
        <w:t xml:space="preserve">of </w:t>
      </w:r>
      <w:r w:rsidR="00225BF8" w:rsidRPr="00225BF8">
        <w:rPr>
          <w:rFonts w:eastAsiaTheme="minorEastAsia"/>
          <w:iCs/>
          <w:lang w:eastAsia="zh-CN"/>
        </w:rPr>
        <w:t>network scheduling</w:t>
      </w:r>
      <w:r w:rsidR="00225BF8">
        <w:rPr>
          <w:rFonts w:eastAsiaTheme="minorEastAsia"/>
          <w:iCs/>
          <w:lang w:eastAsia="zh-CN"/>
        </w:rPr>
        <w:t xml:space="preserve">, it is better to shift the emission </w:t>
      </w:r>
      <w:r w:rsidR="00406E9B">
        <w:rPr>
          <w:rFonts w:eastAsiaTheme="minorEastAsia"/>
          <w:iCs/>
          <w:lang w:eastAsia="zh-CN"/>
        </w:rPr>
        <w:t xml:space="preserve">and apply extended IBE </w:t>
      </w:r>
      <w:r w:rsidR="00225BF8">
        <w:rPr>
          <w:rFonts w:eastAsiaTheme="minorEastAsia"/>
          <w:iCs/>
          <w:lang w:eastAsia="zh-CN"/>
        </w:rPr>
        <w:t>based on extended UE CBW, like this, when the BS CBW is larger than the extended UE CBW of one UE, the left RBs in BS CBW could assign to another UE.</w:t>
      </w:r>
      <w:r w:rsidR="00225BF8" w:rsidRPr="00225BF8">
        <w:rPr>
          <w:rFonts w:eastAsiaTheme="minorEastAsia"/>
          <w:iCs/>
          <w:lang w:eastAsia="zh-CN"/>
        </w:rPr>
        <w:t xml:space="preserve"> </w:t>
      </w:r>
      <w:r w:rsidR="00250749">
        <w:rPr>
          <w:rFonts w:eastAsiaTheme="minorEastAsia"/>
          <w:iCs/>
          <w:lang w:eastAsia="zh-CN"/>
        </w:rPr>
        <w:t xml:space="preserve">To avoid define </w:t>
      </w:r>
      <w:r w:rsidR="00250749" w:rsidRPr="00C20E40">
        <w:rPr>
          <w:rFonts w:eastAsiaTheme="minorEastAsia"/>
          <w:iCs/>
          <w:lang w:eastAsia="zh-CN"/>
        </w:rPr>
        <w:t>additional configuration of N</w:t>
      </w:r>
      <w:r w:rsidR="00250749" w:rsidRPr="00406E9B">
        <w:rPr>
          <w:rFonts w:eastAsiaTheme="minorEastAsia"/>
          <w:iCs/>
          <w:vertAlign w:val="subscript"/>
          <w:lang w:eastAsia="zh-CN"/>
        </w:rPr>
        <w:t>RB</w:t>
      </w:r>
      <w:r w:rsidR="00250749" w:rsidRPr="00C20E40">
        <w:rPr>
          <w:rFonts w:eastAsiaTheme="minorEastAsia"/>
          <w:iCs/>
          <w:lang w:eastAsia="zh-CN"/>
        </w:rPr>
        <w:t xml:space="preserve"> for extended IBE</w:t>
      </w:r>
      <w:r w:rsidR="00250749">
        <w:rPr>
          <w:rFonts w:eastAsiaTheme="minorEastAsia"/>
          <w:iCs/>
          <w:lang w:eastAsia="zh-CN"/>
        </w:rPr>
        <w:t xml:space="preserve">, the extended UE CBW should be the regular defined channel bandwidth for </w:t>
      </w:r>
      <w:r w:rsidR="00250749" w:rsidRPr="00C20E40">
        <w:rPr>
          <w:rFonts w:eastAsiaTheme="minorEastAsia"/>
          <w:iCs/>
          <w:lang w:eastAsia="zh-CN"/>
        </w:rPr>
        <w:t xml:space="preserve">extended UE CBW </w:t>
      </w:r>
      <w:r w:rsidR="00250749">
        <w:rPr>
          <w:rFonts w:eastAsiaTheme="minorEastAsia"/>
          <w:iCs/>
          <w:lang w:eastAsia="zh-CN"/>
        </w:rPr>
        <w:t xml:space="preserve">based </w:t>
      </w:r>
      <w:r w:rsidR="00250749" w:rsidRPr="00C20E40">
        <w:rPr>
          <w:rFonts w:eastAsiaTheme="minorEastAsia"/>
          <w:iCs/>
          <w:lang w:eastAsia="zh-CN"/>
        </w:rPr>
        <w:t>approach</w:t>
      </w:r>
      <w:r w:rsidR="00250749">
        <w:rPr>
          <w:rFonts w:eastAsiaTheme="minorEastAsia"/>
          <w:iCs/>
          <w:lang w:eastAsia="zh-CN"/>
        </w:rPr>
        <w:t>.</w:t>
      </w:r>
    </w:p>
    <w:p w14:paraId="1657B1E8" w14:textId="78A7720D" w:rsidR="00225BF8" w:rsidRDefault="00ED5257" w:rsidP="00250749">
      <w:pPr>
        <w:spacing w:after="120"/>
        <w:rPr>
          <w:rFonts w:eastAsiaTheme="minorEastAsia"/>
          <w:b/>
          <w:bCs/>
          <w:iCs/>
          <w:lang w:eastAsia="zh-CN"/>
        </w:rPr>
      </w:pPr>
      <w:r w:rsidRPr="00ED5257">
        <w:rPr>
          <w:rFonts w:eastAsiaTheme="minorEastAsia" w:hint="eastAsia"/>
          <w:b/>
          <w:bCs/>
          <w:iCs/>
          <w:lang w:eastAsia="zh-CN"/>
        </w:rPr>
        <w:t>P</w:t>
      </w:r>
      <w:r w:rsidRPr="00ED5257">
        <w:rPr>
          <w:rFonts w:eastAsiaTheme="minorEastAsia"/>
          <w:b/>
          <w:bCs/>
          <w:iCs/>
          <w:lang w:eastAsia="zh-CN"/>
        </w:rPr>
        <w:t xml:space="preserve">roposal 2: </w:t>
      </w:r>
      <w:r w:rsidR="00225BF8" w:rsidRPr="00225BF8">
        <w:rPr>
          <w:rFonts w:eastAsiaTheme="minorEastAsia"/>
          <w:b/>
          <w:bCs/>
          <w:iCs/>
          <w:lang w:eastAsia="zh-CN"/>
        </w:rPr>
        <w:t xml:space="preserve">Adopt extended UE CBW based approach </w:t>
      </w:r>
      <w:r w:rsidR="00225BF8">
        <w:rPr>
          <w:rFonts w:eastAsiaTheme="minorEastAsia"/>
          <w:b/>
          <w:bCs/>
          <w:iCs/>
          <w:lang w:eastAsia="zh-CN"/>
        </w:rPr>
        <w:t xml:space="preserve">to </w:t>
      </w:r>
      <w:r w:rsidR="00225BF8" w:rsidRPr="00225BF8">
        <w:rPr>
          <w:rFonts w:eastAsiaTheme="minorEastAsia"/>
          <w:b/>
          <w:bCs/>
          <w:iCs/>
          <w:lang w:eastAsia="zh-CN"/>
        </w:rPr>
        <w:t xml:space="preserve">convert the outer RB allocation to inner RB allocation. </w:t>
      </w:r>
    </w:p>
    <w:p w14:paraId="4ACF6744" w14:textId="648D6424" w:rsidR="00177F38" w:rsidRPr="00177F38" w:rsidRDefault="00177F38" w:rsidP="00250749">
      <w:pPr>
        <w:spacing w:after="120"/>
        <w:rPr>
          <w:rFonts w:eastAsia="宋体"/>
          <w:b/>
          <w:bCs/>
          <w:color w:val="000000" w:themeColor="text1"/>
          <w:lang w:val="en-US" w:eastAsia="zh-CN"/>
        </w:rPr>
      </w:pPr>
      <w:r w:rsidRPr="00177F38">
        <w:rPr>
          <w:rFonts w:eastAsia="宋体"/>
          <w:b/>
          <w:bCs/>
          <w:color w:val="000000" w:themeColor="text1"/>
          <w:lang w:val="en-US" w:eastAsia="zh-CN"/>
        </w:rPr>
        <w:t xml:space="preserve">Proposal </w:t>
      </w:r>
      <w:r>
        <w:rPr>
          <w:rFonts w:eastAsia="宋体"/>
          <w:b/>
          <w:bCs/>
          <w:color w:val="000000" w:themeColor="text1"/>
          <w:lang w:val="en-US" w:eastAsia="zh-CN"/>
        </w:rPr>
        <w:t>3</w:t>
      </w:r>
      <w:r w:rsidRPr="00177F38">
        <w:rPr>
          <w:rFonts w:eastAsia="宋体"/>
          <w:b/>
          <w:bCs/>
          <w:color w:val="000000" w:themeColor="text1"/>
          <w:lang w:val="en-US" w:eastAsia="zh-CN"/>
        </w:rPr>
        <w:t xml:space="preserve">: </w:t>
      </w:r>
      <w:r>
        <w:rPr>
          <w:rFonts w:eastAsia="宋体"/>
          <w:b/>
          <w:bCs/>
          <w:color w:val="000000" w:themeColor="text1"/>
          <w:lang w:val="en-US" w:eastAsia="zh-CN"/>
        </w:rPr>
        <w:t>T</w:t>
      </w:r>
      <w:r w:rsidRPr="00177F38">
        <w:rPr>
          <w:rFonts w:eastAsia="宋体"/>
          <w:b/>
          <w:bCs/>
          <w:color w:val="000000" w:themeColor="text1"/>
          <w:lang w:val="en-US" w:eastAsia="zh-CN"/>
        </w:rPr>
        <w:t xml:space="preserve">he extended IBE and </w:t>
      </w:r>
      <w:r w:rsidRPr="00177F38">
        <w:rPr>
          <w:b/>
          <w:bCs/>
          <w:iCs/>
        </w:rPr>
        <w:t xml:space="preserve">the </w:t>
      </w:r>
      <w:r w:rsidRPr="00177F38">
        <w:rPr>
          <w:rFonts w:eastAsia="宋体"/>
          <w:b/>
          <w:bCs/>
          <w:color w:val="000000" w:themeColor="text1"/>
          <w:lang w:eastAsia="zh-CN"/>
        </w:rPr>
        <w:t xml:space="preserve">boundary to apply ACLR/SEM and OOBE should </w:t>
      </w:r>
      <w:r>
        <w:rPr>
          <w:rFonts w:eastAsia="宋体"/>
          <w:b/>
          <w:bCs/>
          <w:color w:val="000000" w:themeColor="text1"/>
          <w:lang w:eastAsia="zh-CN"/>
        </w:rPr>
        <w:t>be define</w:t>
      </w:r>
      <w:r w:rsidR="00406E9B">
        <w:rPr>
          <w:rFonts w:eastAsia="宋体"/>
          <w:b/>
          <w:bCs/>
          <w:color w:val="000000" w:themeColor="text1"/>
          <w:lang w:eastAsia="zh-CN"/>
        </w:rPr>
        <w:t>d</w:t>
      </w:r>
      <w:r>
        <w:rPr>
          <w:rFonts w:eastAsia="宋体"/>
          <w:b/>
          <w:bCs/>
          <w:color w:val="000000" w:themeColor="text1"/>
          <w:lang w:eastAsia="zh-CN"/>
        </w:rPr>
        <w:t xml:space="preserve"> </w:t>
      </w:r>
      <w:r w:rsidRPr="00177F38">
        <w:rPr>
          <w:rFonts w:eastAsia="宋体"/>
          <w:b/>
          <w:bCs/>
          <w:color w:val="000000" w:themeColor="text1"/>
          <w:lang w:eastAsia="zh-CN"/>
        </w:rPr>
        <w:t>base</w:t>
      </w:r>
      <w:r>
        <w:rPr>
          <w:rFonts w:eastAsia="宋体"/>
          <w:b/>
          <w:bCs/>
          <w:color w:val="000000" w:themeColor="text1"/>
          <w:lang w:eastAsia="zh-CN"/>
        </w:rPr>
        <w:t>d</w:t>
      </w:r>
      <w:r w:rsidRPr="00177F38">
        <w:rPr>
          <w:rFonts w:eastAsia="宋体"/>
          <w:b/>
          <w:bCs/>
          <w:color w:val="000000" w:themeColor="text1"/>
          <w:lang w:eastAsia="zh-CN"/>
        </w:rPr>
        <w:t xml:space="preserve"> on</w:t>
      </w:r>
      <w:r w:rsidRPr="00177F38">
        <w:rPr>
          <w:rFonts w:eastAsia="宋体"/>
          <w:b/>
          <w:bCs/>
          <w:color w:val="000000" w:themeColor="text1"/>
          <w:lang w:val="en-US" w:eastAsia="zh-CN"/>
        </w:rPr>
        <w:t xml:space="preserve"> extended UE CBW.</w:t>
      </w:r>
    </w:p>
    <w:p w14:paraId="59FB2D25" w14:textId="2F75D140" w:rsidR="00ED5257" w:rsidRPr="00ED5257" w:rsidRDefault="00225BF8" w:rsidP="00250749">
      <w:pPr>
        <w:spacing w:after="120"/>
        <w:rPr>
          <w:rFonts w:eastAsiaTheme="minorEastAsia"/>
          <w:b/>
          <w:bCs/>
          <w:iCs/>
          <w:lang w:eastAsia="zh-CN"/>
        </w:rPr>
      </w:pPr>
      <w:r>
        <w:rPr>
          <w:rFonts w:eastAsiaTheme="minorEastAsia"/>
          <w:b/>
          <w:bCs/>
          <w:iCs/>
          <w:lang w:eastAsia="zh-CN"/>
        </w:rPr>
        <w:t xml:space="preserve">Proposal </w:t>
      </w:r>
      <w:r w:rsidR="00177F38">
        <w:rPr>
          <w:rFonts w:eastAsiaTheme="minorEastAsia"/>
          <w:b/>
          <w:bCs/>
          <w:iCs/>
          <w:lang w:eastAsia="zh-CN"/>
        </w:rPr>
        <w:t>4</w:t>
      </w:r>
      <w:r>
        <w:rPr>
          <w:rFonts w:eastAsiaTheme="minorEastAsia"/>
          <w:b/>
          <w:bCs/>
          <w:iCs/>
          <w:lang w:eastAsia="zh-CN"/>
        </w:rPr>
        <w:t>: T</w:t>
      </w:r>
      <w:r w:rsidR="00ED5257" w:rsidRPr="00ED5257">
        <w:rPr>
          <w:rFonts w:eastAsiaTheme="minorEastAsia"/>
          <w:b/>
          <w:bCs/>
          <w:iCs/>
          <w:lang w:eastAsia="zh-CN"/>
        </w:rPr>
        <w:t>he extended UE CBW should be</w:t>
      </w:r>
      <w:r w:rsidR="00BE7097">
        <w:rPr>
          <w:rFonts w:eastAsiaTheme="minorEastAsia"/>
          <w:b/>
          <w:bCs/>
          <w:iCs/>
          <w:lang w:eastAsia="zh-CN"/>
        </w:rPr>
        <w:t>long to</w:t>
      </w:r>
      <w:r w:rsidR="00ED5257" w:rsidRPr="00ED5257">
        <w:rPr>
          <w:rFonts w:eastAsiaTheme="minorEastAsia"/>
          <w:b/>
          <w:bCs/>
          <w:iCs/>
          <w:lang w:eastAsia="zh-CN"/>
        </w:rPr>
        <w:t xml:space="preserve"> the regular </w:t>
      </w:r>
      <w:r w:rsidR="00ED5257" w:rsidRPr="00ED5257">
        <w:rPr>
          <w:b/>
          <w:bCs/>
        </w:rPr>
        <w:t>defined channel bandwidth, i.e., 5, 10, 15, 20, 25, 30, 35, 40, 45, 50, 60, 70, 80, 90 and 100MHz.</w:t>
      </w:r>
    </w:p>
    <w:p w14:paraId="54EB5A73" w14:textId="00D0A89B" w:rsidR="001D7C12" w:rsidRDefault="00250749" w:rsidP="00250749">
      <w:pPr>
        <w:spacing w:after="120"/>
        <w:rPr>
          <w:rFonts w:eastAsiaTheme="minorEastAsia"/>
          <w:iCs/>
          <w:lang w:eastAsia="zh-CN"/>
        </w:rPr>
      </w:pPr>
      <w:r>
        <w:rPr>
          <w:rFonts w:eastAsiaTheme="minorEastAsia"/>
          <w:iCs/>
          <w:lang w:eastAsia="zh-CN"/>
        </w:rPr>
        <w:t xml:space="preserve">In last meeting, we provided the related simulation results </w:t>
      </w:r>
      <w:r w:rsidR="001837F4">
        <w:rPr>
          <w:rFonts w:eastAsiaTheme="minorEastAsia"/>
          <w:iCs/>
          <w:lang w:eastAsia="zh-CN"/>
        </w:rPr>
        <w:t xml:space="preserve">for 20MHz channel bandwidth CP-OFDM </w:t>
      </w:r>
      <w:r w:rsidR="001837F4">
        <w:rPr>
          <w:rFonts w:eastAsiaTheme="minorEastAsia"/>
          <w:lang w:eastAsia="zh-CN"/>
        </w:rPr>
        <w:t>QPSK modulation</w:t>
      </w:r>
      <w:r w:rsidR="001837F4">
        <w:rPr>
          <w:rFonts w:eastAsiaTheme="minorEastAsia"/>
          <w:iCs/>
          <w:lang w:eastAsia="zh-CN"/>
        </w:rPr>
        <w:t xml:space="preserve"> </w:t>
      </w:r>
      <w:r>
        <w:rPr>
          <w:rFonts w:eastAsiaTheme="minorEastAsia"/>
          <w:iCs/>
          <w:lang w:eastAsia="zh-CN"/>
        </w:rPr>
        <w:t xml:space="preserve">in [2] </w:t>
      </w:r>
      <w:r w:rsidR="001D7C12">
        <w:rPr>
          <w:rFonts w:eastAsiaTheme="minorEastAsia"/>
          <w:iCs/>
          <w:lang w:eastAsia="zh-CN"/>
        </w:rPr>
        <w:t>research the relationship of the MPR reduction and the extended UE CBW. And we g</w:t>
      </w:r>
      <w:r w:rsidR="001837F4">
        <w:rPr>
          <w:rFonts w:eastAsiaTheme="minorEastAsia"/>
          <w:iCs/>
          <w:lang w:eastAsia="zh-CN"/>
        </w:rPr>
        <w:t>o</w:t>
      </w:r>
      <w:r w:rsidR="001D7C12">
        <w:rPr>
          <w:rFonts w:eastAsiaTheme="minorEastAsia"/>
          <w:iCs/>
          <w:lang w:eastAsia="zh-CN"/>
        </w:rPr>
        <w:t>t that:</w:t>
      </w:r>
    </w:p>
    <w:p w14:paraId="4DA28AA9" w14:textId="404A7E8D" w:rsidR="009348E8" w:rsidRPr="005622C0" w:rsidRDefault="009348E8" w:rsidP="005622C0">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5622C0">
        <w:rPr>
          <w:rFonts w:ascii="Times New Roman" w:eastAsia="宋体" w:hAnsi="Times New Roman"/>
          <w:color w:val="000000" w:themeColor="text1"/>
          <w:sz w:val="20"/>
          <w:szCs w:val="20"/>
          <w:lang w:eastAsia="zh-CN"/>
        </w:rPr>
        <w:t>When extended UE CBW is 2 times of the UE CBW, all outer RB allocation convert</w:t>
      </w:r>
      <w:r w:rsidR="001837F4" w:rsidRPr="005622C0">
        <w:rPr>
          <w:rFonts w:ascii="Times New Roman" w:eastAsia="宋体" w:hAnsi="Times New Roman"/>
          <w:color w:val="000000" w:themeColor="text1"/>
          <w:sz w:val="20"/>
          <w:szCs w:val="20"/>
          <w:lang w:eastAsia="zh-CN"/>
        </w:rPr>
        <w:t>s</w:t>
      </w:r>
      <w:r w:rsidRPr="005622C0">
        <w:rPr>
          <w:rFonts w:ascii="Times New Roman" w:eastAsia="宋体" w:hAnsi="Times New Roman"/>
          <w:color w:val="000000" w:themeColor="text1"/>
          <w:sz w:val="20"/>
          <w:szCs w:val="20"/>
          <w:lang w:eastAsia="zh-CN"/>
        </w:rPr>
        <w:t xml:space="preserve"> to inner RB allocation</w:t>
      </w:r>
      <w:r w:rsidR="001837F4" w:rsidRPr="005622C0">
        <w:rPr>
          <w:rFonts w:ascii="Times New Roman" w:eastAsia="宋体" w:hAnsi="Times New Roman"/>
          <w:color w:val="000000" w:themeColor="text1"/>
          <w:sz w:val="20"/>
          <w:szCs w:val="20"/>
          <w:lang w:eastAsia="zh-CN"/>
        </w:rPr>
        <w:t xml:space="preserve"> and </w:t>
      </w:r>
      <w:r w:rsidRPr="005622C0">
        <w:rPr>
          <w:rFonts w:ascii="Times New Roman" w:eastAsia="宋体" w:hAnsi="Times New Roman"/>
          <w:color w:val="000000" w:themeColor="text1"/>
          <w:sz w:val="20"/>
          <w:szCs w:val="20"/>
          <w:lang w:eastAsia="zh-CN"/>
        </w:rPr>
        <w:t>the MPR can be improved up to 2.5dB</w:t>
      </w:r>
      <w:r w:rsidR="001837F4" w:rsidRPr="005622C0">
        <w:rPr>
          <w:rFonts w:ascii="Times New Roman" w:eastAsia="宋体" w:hAnsi="Times New Roman"/>
          <w:color w:val="000000" w:themeColor="text1"/>
          <w:sz w:val="20"/>
          <w:szCs w:val="20"/>
          <w:lang w:eastAsia="zh-CN"/>
        </w:rPr>
        <w:t>.</w:t>
      </w:r>
    </w:p>
    <w:p w14:paraId="6C3C9D82" w14:textId="3EB3EECD" w:rsidR="001837F4" w:rsidRPr="005622C0" w:rsidRDefault="001837F4" w:rsidP="005622C0">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5622C0">
        <w:rPr>
          <w:rFonts w:ascii="Times New Roman" w:eastAsia="宋体" w:hAnsi="Times New Roman"/>
          <w:color w:val="000000" w:themeColor="text1"/>
          <w:sz w:val="20"/>
          <w:szCs w:val="20"/>
          <w:lang w:eastAsia="zh-CN"/>
        </w:rPr>
        <w:t xml:space="preserve">When extended UE CBW is 1.5 times of the UE CBW, the MPR can still be improved up to 2dB although not all outer RB allocation </w:t>
      </w:r>
      <w:proofErr w:type="gramStart"/>
      <w:r w:rsidR="00406E9B">
        <w:rPr>
          <w:rFonts w:ascii="Times New Roman" w:eastAsia="宋体" w:hAnsi="Times New Roman"/>
          <w:color w:val="000000" w:themeColor="text1"/>
          <w:sz w:val="20"/>
          <w:szCs w:val="20"/>
          <w:lang w:eastAsia="zh-CN"/>
        </w:rPr>
        <w:t>are</w:t>
      </w:r>
      <w:proofErr w:type="gramEnd"/>
      <w:r w:rsidR="00406E9B">
        <w:rPr>
          <w:rFonts w:ascii="Times New Roman" w:eastAsia="宋体" w:hAnsi="Times New Roman"/>
          <w:color w:val="000000" w:themeColor="text1"/>
          <w:sz w:val="20"/>
          <w:szCs w:val="20"/>
          <w:lang w:eastAsia="zh-CN"/>
        </w:rPr>
        <w:t xml:space="preserve"> </w:t>
      </w:r>
      <w:r w:rsidRPr="005622C0">
        <w:rPr>
          <w:rFonts w:ascii="Times New Roman" w:eastAsia="宋体" w:hAnsi="Times New Roman"/>
          <w:color w:val="000000" w:themeColor="text1"/>
          <w:sz w:val="20"/>
          <w:szCs w:val="20"/>
          <w:lang w:eastAsia="zh-CN"/>
        </w:rPr>
        <w:t>convert</w:t>
      </w:r>
      <w:r w:rsidR="00406E9B">
        <w:rPr>
          <w:rFonts w:ascii="Times New Roman" w:eastAsia="宋体" w:hAnsi="Times New Roman"/>
          <w:color w:val="000000" w:themeColor="text1"/>
          <w:sz w:val="20"/>
          <w:szCs w:val="20"/>
          <w:lang w:eastAsia="zh-CN"/>
        </w:rPr>
        <w:t>ed</w:t>
      </w:r>
      <w:r w:rsidRPr="005622C0">
        <w:rPr>
          <w:rFonts w:ascii="Times New Roman" w:eastAsia="宋体" w:hAnsi="Times New Roman"/>
          <w:color w:val="000000" w:themeColor="text1"/>
          <w:sz w:val="20"/>
          <w:szCs w:val="20"/>
          <w:lang w:eastAsia="zh-CN"/>
        </w:rPr>
        <w:t xml:space="preserve"> to inner RB allocation.</w:t>
      </w:r>
    </w:p>
    <w:p w14:paraId="6E1C46C7" w14:textId="4DCE16D5" w:rsidR="001837F4" w:rsidRPr="005622C0" w:rsidRDefault="001837F4" w:rsidP="005622C0">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5622C0">
        <w:rPr>
          <w:rFonts w:ascii="Times New Roman" w:eastAsia="宋体" w:hAnsi="Times New Roman"/>
          <w:color w:val="000000" w:themeColor="text1"/>
          <w:sz w:val="20"/>
          <w:szCs w:val="20"/>
          <w:lang w:eastAsia="zh-CN"/>
        </w:rPr>
        <w:t>When extended UE CBW is 1.25 times of the UE CBW, only small part of regions</w:t>
      </w:r>
      <w:r w:rsidR="005622C0" w:rsidRPr="005622C0">
        <w:rPr>
          <w:rFonts w:ascii="Times New Roman" w:eastAsia="宋体" w:hAnsi="Times New Roman"/>
          <w:color w:val="000000" w:themeColor="text1"/>
          <w:sz w:val="20"/>
          <w:szCs w:val="20"/>
          <w:lang w:eastAsia="zh-CN"/>
        </w:rPr>
        <w:t xml:space="preserve"> for outer RB allocation</w:t>
      </w:r>
      <w:r w:rsidRPr="005622C0">
        <w:rPr>
          <w:rFonts w:ascii="Times New Roman" w:eastAsia="宋体" w:hAnsi="Times New Roman"/>
          <w:color w:val="000000" w:themeColor="text1"/>
          <w:sz w:val="20"/>
          <w:szCs w:val="20"/>
          <w:lang w:eastAsia="zh-CN"/>
        </w:rPr>
        <w:t xml:space="preserve"> can get improvement</w:t>
      </w:r>
      <w:r w:rsidR="005622C0" w:rsidRPr="005622C0">
        <w:rPr>
          <w:rFonts w:ascii="Times New Roman" w:eastAsia="宋体" w:hAnsi="Times New Roman"/>
          <w:color w:val="000000" w:themeColor="text1"/>
          <w:sz w:val="20"/>
          <w:szCs w:val="20"/>
          <w:lang w:eastAsia="zh-CN"/>
        </w:rPr>
        <w:t>.</w:t>
      </w:r>
    </w:p>
    <w:p w14:paraId="70C2D564" w14:textId="17DCF86E" w:rsidR="00250749" w:rsidRPr="005622C0" w:rsidRDefault="005622C0" w:rsidP="006D00CE">
      <w:pPr>
        <w:spacing w:after="120"/>
        <w:rPr>
          <w:rFonts w:eastAsiaTheme="minorEastAsia"/>
          <w:iCs/>
          <w:lang w:eastAsia="zh-CN"/>
        </w:rPr>
      </w:pPr>
      <w:r>
        <w:rPr>
          <w:rFonts w:eastAsiaTheme="minorEastAsia"/>
          <w:iCs/>
          <w:lang w:eastAsia="zh-CN"/>
        </w:rPr>
        <w:t xml:space="preserve">To keep </w:t>
      </w:r>
      <w:r w:rsidRPr="005622C0">
        <w:rPr>
          <w:rFonts w:eastAsiaTheme="minorEastAsia"/>
          <w:iCs/>
          <w:lang w:eastAsia="zh-CN"/>
        </w:rPr>
        <w:t xml:space="preserve">extended UE CBW </w:t>
      </w:r>
      <w:r>
        <w:rPr>
          <w:rFonts w:eastAsiaTheme="minorEastAsia"/>
          <w:iCs/>
          <w:lang w:eastAsia="zh-CN"/>
        </w:rPr>
        <w:t>be</w:t>
      </w:r>
      <w:r w:rsidRPr="005622C0">
        <w:rPr>
          <w:rFonts w:eastAsiaTheme="minorEastAsia"/>
          <w:iCs/>
          <w:lang w:eastAsia="zh-CN"/>
        </w:rPr>
        <w:t xml:space="preserve"> the regular defined channel bandwidth</w:t>
      </w:r>
      <w:r>
        <w:rPr>
          <w:rFonts w:eastAsiaTheme="minorEastAsia"/>
          <w:iCs/>
          <w:lang w:eastAsia="zh-CN"/>
        </w:rPr>
        <w:t>, RAN 4 can first define</w:t>
      </w:r>
      <w:r w:rsidRPr="005622C0">
        <w:rPr>
          <w:rFonts w:eastAsia="宋体"/>
          <w:color w:val="000000" w:themeColor="text1"/>
          <w:lang w:val="en-US" w:eastAsia="zh-CN"/>
        </w:rPr>
        <w:t xml:space="preserve"> 2 times of the UE CBW</w:t>
      </w:r>
      <w:r>
        <w:rPr>
          <w:rFonts w:eastAsia="宋体"/>
          <w:color w:val="000000" w:themeColor="text1"/>
          <w:lang w:val="en-US" w:eastAsia="zh-CN"/>
        </w:rPr>
        <w:t xml:space="preserve"> as the largest </w:t>
      </w:r>
      <w:r w:rsidRPr="005622C0">
        <w:rPr>
          <w:rFonts w:eastAsia="宋体"/>
          <w:color w:val="000000" w:themeColor="text1"/>
          <w:lang w:val="en-US" w:eastAsia="zh-CN"/>
        </w:rPr>
        <w:t>extended UE CBW</w:t>
      </w:r>
      <w:r>
        <w:rPr>
          <w:rFonts w:eastAsia="宋体"/>
          <w:color w:val="000000" w:themeColor="text1"/>
          <w:lang w:val="en-US" w:eastAsia="zh-CN"/>
        </w:rPr>
        <w:t>.</w:t>
      </w:r>
    </w:p>
    <w:p w14:paraId="4DAA37D3" w14:textId="4F9A6288" w:rsidR="006D00CE" w:rsidRDefault="006D00CE" w:rsidP="006D00CE">
      <w:pPr>
        <w:spacing w:after="120"/>
        <w:rPr>
          <w:rFonts w:eastAsia="宋体"/>
          <w:color w:val="000000" w:themeColor="text1"/>
          <w:lang w:eastAsia="zh-CN"/>
        </w:rPr>
      </w:pPr>
      <w:r>
        <w:rPr>
          <w:rFonts w:eastAsia="宋体"/>
          <w:color w:val="000000" w:themeColor="text1"/>
          <w:lang w:eastAsia="zh-CN"/>
        </w:rPr>
        <w:t>And in last meeting, it was agreed that</w:t>
      </w:r>
    </w:p>
    <w:p w14:paraId="162C70CC" w14:textId="77777777" w:rsidR="006D00CE" w:rsidRPr="006B15D1" w:rsidRDefault="006D00CE" w:rsidP="006D00CE">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6B15D1">
        <w:rPr>
          <w:rFonts w:ascii="Times New Roman" w:eastAsia="宋体" w:hAnsi="Times New Roman"/>
          <w:color w:val="000000" w:themeColor="text1"/>
          <w:sz w:val="20"/>
          <w:szCs w:val="20"/>
          <w:lang w:eastAsia="zh-CN"/>
        </w:rPr>
        <w:t>Extended UE CBW should not exceed the BS CBW for single carrier operation.</w:t>
      </w:r>
    </w:p>
    <w:p w14:paraId="5BFA3A05" w14:textId="626CCBE4" w:rsidR="006627AA" w:rsidRDefault="005622C0" w:rsidP="006B15D1">
      <w:pPr>
        <w:spacing w:after="120"/>
        <w:rPr>
          <w:rFonts w:eastAsia="宋体"/>
          <w:color w:val="000000" w:themeColor="text1"/>
          <w:lang w:val="en-US" w:eastAsia="zh-CN"/>
        </w:rPr>
      </w:pPr>
      <w:r>
        <w:rPr>
          <w:rFonts w:eastAsia="宋体"/>
          <w:color w:val="000000" w:themeColor="text1"/>
          <w:lang w:val="en-US" w:eastAsia="zh-CN"/>
        </w:rPr>
        <w:t xml:space="preserve">Therefore, </w:t>
      </w:r>
      <w:r w:rsidR="006627AA">
        <w:rPr>
          <w:rFonts w:eastAsia="宋体"/>
          <w:color w:val="000000" w:themeColor="text1"/>
          <w:lang w:val="en-US" w:eastAsia="zh-CN"/>
        </w:rPr>
        <w:t>for</w:t>
      </w:r>
      <w:r w:rsidRPr="005622C0">
        <w:rPr>
          <w:rFonts w:eastAsia="宋体"/>
          <w:color w:val="000000" w:themeColor="text1"/>
          <w:lang w:val="en-US" w:eastAsia="zh-CN"/>
        </w:rPr>
        <w:t xml:space="preserve"> </w:t>
      </w:r>
      <w:r w:rsidR="006627AA">
        <w:rPr>
          <w:rFonts w:eastAsia="宋体"/>
          <w:color w:val="000000" w:themeColor="text1"/>
          <w:lang w:val="en-US" w:eastAsia="zh-CN"/>
        </w:rPr>
        <w:t xml:space="preserve">2 times extended method, it’s obvious that the </w:t>
      </w:r>
      <w:r w:rsidR="00CA5FAD">
        <w:rPr>
          <w:rFonts w:eastAsia="宋体"/>
          <w:color w:val="000000" w:themeColor="text1"/>
          <w:lang w:val="en-US" w:eastAsia="zh-CN"/>
        </w:rPr>
        <w:t xml:space="preserve">extended CBW for </w:t>
      </w:r>
      <w:r w:rsidR="006627AA">
        <w:rPr>
          <w:rFonts w:eastAsia="宋体"/>
          <w:color w:val="000000" w:themeColor="text1"/>
          <w:lang w:val="en-US" w:eastAsia="zh-CN"/>
        </w:rPr>
        <w:t xml:space="preserve">UE CBW of </w:t>
      </w:r>
      <w:r w:rsidR="006627AA" w:rsidRPr="006627AA">
        <w:t>5, 10, 15, 20, 25, 30, 35, 40, 45, 50MHz</w:t>
      </w:r>
      <w:r w:rsidR="006627AA">
        <w:rPr>
          <w:rFonts w:eastAsia="宋体"/>
          <w:color w:val="000000" w:themeColor="text1"/>
          <w:lang w:val="en-US" w:eastAsia="zh-CN"/>
        </w:rPr>
        <w:t xml:space="preserve"> are still the regular defined channel bandwidth. </w:t>
      </w:r>
    </w:p>
    <w:p w14:paraId="30B134F8" w14:textId="2763C118" w:rsidR="007160A4" w:rsidRPr="007160A4" w:rsidRDefault="006627AA" w:rsidP="006B15D1">
      <w:pPr>
        <w:spacing w:after="120"/>
        <w:rPr>
          <w:rFonts w:eastAsia="宋体"/>
          <w:color w:val="000000" w:themeColor="text1"/>
          <w:lang w:val="en-US" w:eastAsia="zh-CN"/>
        </w:rPr>
      </w:pPr>
      <w:r>
        <w:rPr>
          <w:rFonts w:eastAsia="宋体"/>
          <w:color w:val="000000" w:themeColor="text1"/>
          <w:lang w:val="en-US" w:eastAsia="zh-CN"/>
        </w:rPr>
        <w:t>For the</w:t>
      </w:r>
      <w:r w:rsidR="00CA5FAD">
        <w:rPr>
          <w:rFonts w:eastAsia="宋体"/>
          <w:color w:val="000000" w:themeColor="text1"/>
          <w:lang w:val="en-US" w:eastAsia="zh-CN"/>
        </w:rPr>
        <w:t xml:space="preserve"> extended</w:t>
      </w:r>
      <w:r>
        <w:rPr>
          <w:rFonts w:eastAsia="宋体"/>
          <w:color w:val="000000" w:themeColor="text1"/>
          <w:lang w:val="en-US" w:eastAsia="zh-CN"/>
        </w:rPr>
        <w:t xml:space="preserve"> UE CBW</w:t>
      </w:r>
      <w:r w:rsidR="00CA5FAD">
        <w:rPr>
          <w:rFonts w:eastAsia="宋体"/>
          <w:color w:val="000000" w:themeColor="text1"/>
          <w:lang w:val="en-US" w:eastAsia="zh-CN"/>
        </w:rPr>
        <w:t xml:space="preserve"> larger than the largest BS CBW</w:t>
      </w:r>
      <w:r w:rsidR="00406E9B">
        <w:rPr>
          <w:rFonts w:eastAsia="宋体"/>
          <w:color w:val="000000" w:themeColor="text1"/>
          <w:lang w:val="en-US" w:eastAsia="zh-CN"/>
        </w:rPr>
        <w:t xml:space="preserve"> of a band</w:t>
      </w:r>
      <w:r>
        <w:rPr>
          <w:rFonts w:eastAsia="宋体"/>
          <w:color w:val="000000" w:themeColor="text1"/>
          <w:lang w:val="en-US" w:eastAsia="zh-CN"/>
        </w:rPr>
        <w:t xml:space="preserve">, </w:t>
      </w:r>
      <w:r w:rsidR="00CA5FAD">
        <w:rPr>
          <w:rFonts w:eastAsia="宋体"/>
          <w:color w:val="000000" w:themeColor="text1"/>
          <w:lang w:val="en-US" w:eastAsia="zh-CN"/>
        </w:rPr>
        <w:t xml:space="preserve">the largest BS CBW </w:t>
      </w:r>
      <w:r w:rsidR="00406E9B">
        <w:rPr>
          <w:rFonts w:eastAsia="宋体"/>
          <w:color w:val="000000" w:themeColor="text1"/>
          <w:lang w:val="en-US" w:eastAsia="zh-CN"/>
        </w:rPr>
        <w:t xml:space="preserve">of this band </w:t>
      </w:r>
      <w:r w:rsidR="00CA5FAD">
        <w:rPr>
          <w:rFonts w:eastAsia="宋体"/>
          <w:color w:val="000000" w:themeColor="text1"/>
          <w:lang w:val="en-US" w:eastAsia="zh-CN"/>
        </w:rPr>
        <w:t xml:space="preserve">can be as the extended UE CBW, and how many MPR </w:t>
      </w:r>
      <w:r w:rsidR="007160A4">
        <w:rPr>
          <w:rFonts w:eastAsia="宋体"/>
          <w:color w:val="000000" w:themeColor="text1"/>
          <w:lang w:val="en-US" w:eastAsia="zh-CN"/>
        </w:rPr>
        <w:t>improvements can be defined based on the ratio of the</w:t>
      </w:r>
      <w:r w:rsidR="00CA5FAD">
        <w:rPr>
          <w:rFonts w:eastAsia="宋体"/>
          <w:color w:val="000000" w:themeColor="text1"/>
          <w:lang w:val="en-US" w:eastAsia="zh-CN"/>
        </w:rPr>
        <w:t xml:space="preserve"> </w:t>
      </w:r>
      <w:r w:rsidR="007160A4">
        <w:rPr>
          <w:rFonts w:eastAsia="宋体"/>
          <w:color w:val="000000" w:themeColor="text1"/>
          <w:lang w:val="en-US" w:eastAsia="zh-CN"/>
        </w:rPr>
        <w:t>extended UE CBW and UE CBW</w:t>
      </w:r>
      <w:r w:rsidR="00CA5FAD">
        <w:rPr>
          <w:rFonts w:eastAsia="宋体"/>
          <w:color w:val="000000" w:themeColor="text1"/>
          <w:lang w:val="en-US" w:eastAsia="zh-CN"/>
        </w:rPr>
        <w:t xml:space="preserve">. For example, the 2 times extended CBW of 60MHz UE CBW is 120MHz </w:t>
      </w:r>
      <w:r w:rsidR="007160A4">
        <w:rPr>
          <w:rFonts w:eastAsia="宋体"/>
          <w:color w:val="000000" w:themeColor="text1"/>
          <w:lang w:val="en-US" w:eastAsia="zh-CN"/>
        </w:rPr>
        <w:t xml:space="preserve">that is </w:t>
      </w:r>
      <w:r w:rsidR="00CA5FAD">
        <w:rPr>
          <w:rFonts w:eastAsia="宋体"/>
          <w:color w:val="000000" w:themeColor="text1"/>
          <w:lang w:val="en-US" w:eastAsia="zh-CN"/>
        </w:rPr>
        <w:t xml:space="preserve">larger than the largest BS CBW 100MHz, </w:t>
      </w:r>
      <w:r w:rsidR="007160A4">
        <w:rPr>
          <w:rFonts w:eastAsia="宋体"/>
          <w:color w:val="000000" w:themeColor="text1"/>
          <w:lang w:val="en-US" w:eastAsia="zh-CN"/>
        </w:rPr>
        <w:t>so 100MHz extended CBW can be adopted and the extended ratio is 1.7.</w:t>
      </w:r>
    </w:p>
    <w:p w14:paraId="5280A90A" w14:textId="715BD199" w:rsidR="00883F41" w:rsidRDefault="006627AA" w:rsidP="006B15D1">
      <w:pPr>
        <w:spacing w:after="120"/>
        <w:rPr>
          <w:rFonts w:eastAsia="宋体"/>
          <w:b/>
          <w:bCs/>
          <w:color w:val="000000" w:themeColor="text1"/>
          <w:lang w:val="en-US" w:eastAsia="zh-CN"/>
        </w:rPr>
      </w:pPr>
      <w:r w:rsidRPr="00883F41">
        <w:rPr>
          <w:rFonts w:eastAsia="宋体" w:hint="eastAsia"/>
          <w:b/>
          <w:bCs/>
          <w:color w:val="000000" w:themeColor="text1"/>
          <w:lang w:val="en-US" w:eastAsia="zh-CN"/>
        </w:rPr>
        <w:t>P</w:t>
      </w:r>
      <w:r w:rsidRPr="00883F41">
        <w:rPr>
          <w:rFonts w:eastAsia="宋体"/>
          <w:b/>
          <w:bCs/>
          <w:color w:val="000000" w:themeColor="text1"/>
          <w:lang w:val="en-US" w:eastAsia="zh-CN"/>
        </w:rPr>
        <w:t xml:space="preserve">roposal </w:t>
      </w:r>
      <w:r w:rsidR="00177F38">
        <w:rPr>
          <w:rFonts w:eastAsia="宋体"/>
          <w:b/>
          <w:bCs/>
          <w:color w:val="000000" w:themeColor="text1"/>
          <w:lang w:val="en-US" w:eastAsia="zh-CN"/>
        </w:rPr>
        <w:t>5</w:t>
      </w:r>
      <w:r w:rsidRPr="00883F41">
        <w:rPr>
          <w:rFonts w:eastAsia="宋体"/>
          <w:b/>
          <w:bCs/>
          <w:color w:val="000000" w:themeColor="text1"/>
          <w:lang w:val="en-US" w:eastAsia="zh-CN"/>
        </w:rPr>
        <w:t xml:space="preserve">: </w:t>
      </w:r>
      <w:r w:rsidR="00883F41">
        <w:rPr>
          <w:rFonts w:eastAsia="宋体"/>
          <w:b/>
          <w:bCs/>
          <w:color w:val="000000" w:themeColor="text1"/>
          <w:lang w:val="en-US" w:eastAsia="zh-CN"/>
        </w:rPr>
        <w:t>RAN4 could define multiple extended ratio</w:t>
      </w:r>
      <w:r w:rsidR="00F03EE6">
        <w:rPr>
          <w:rFonts w:eastAsia="宋体"/>
          <w:b/>
          <w:bCs/>
          <w:color w:val="000000" w:themeColor="text1"/>
          <w:lang w:val="en-US" w:eastAsia="zh-CN"/>
        </w:rPr>
        <w:t>s</w:t>
      </w:r>
      <w:r w:rsidR="00883F41">
        <w:rPr>
          <w:rFonts w:eastAsia="宋体"/>
          <w:b/>
          <w:bCs/>
          <w:color w:val="000000" w:themeColor="text1"/>
          <w:lang w:val="en-US" w:eastAsia="zh-CN"/>
        </w:rPr>
        <w:t xml:space="preserve"> based on extended UE CBW approach:</w:t>
      </w:r>
    </w:p>
    <w:p w14:paraId="6E547719" w14:textId="6DBC7F8F" w:rsidR="00883F41" w:rsidRPr="00F03EE6" w:rsidRDefault="00883F41" w:rsidP="00F03EE6">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F03EE6">
        <w:rPr>
          <w:rFonts w:ascii="Times New Roman" w:eastAsia="宋体" w:hAnsi="Times New Roman"/>
          <w:b/>
          <w:bCs/>
          <w:color w:val="000000" w:themeColor="text1"/>
          <w:sz w:val="20"/>
          <w:szCs w:val="20"/>
          <w:lang w:eastAsia="zh-CN"/>
        </w:rPr>
        <w:t xml:space="preserve">If the extended UE CBW is less than or equal to the largest BS CBW </w:t>
      </w:r>
      <w:r w:rsidR="00406E9B">
        <w:rPr>
          <w:rFonts w:ascii="Times New Roman" w:eastAsia="宋体" w:hAnsi="Times New Roman"/>
          <w:b/>
          <w:bCs/>
          <w:color w:val="000000" w:themeColor="text1"/>
          <w:sz w:val="20"/>
          <w:szCs w:val="20"/>
          <w:lang w:eastAsia="zh-CN"/>
        </w:rPr>
        <w:t>of a</w:t>
      </w:r>
      <w:r w:rsidRPr="00F03EE6">
        <w:rPr>
          <w:rFonts w:ascii="Times New Roman" w:eastAsia="宋体" w:hAnsi="Times New Roman"/>
          <w:b/>
          <w:bCs/>
          <w:color w:val="000000" w:themeColor="text1"/>
          <w:sz w:val="20"/>
          <w:szCs w:val="20"/>
          <w:lang w:eastAsia="zh-CN"/>
        </w:rPr>
        <w:t xml:space="preserve"> band, </w:t>
      </w:r>
      <w:r w:rsidR="007160A4" w:rsidRPr="00F03EE6">
        <w:rPr>
          <w:rFonts w:ascii="Times New Roman" w:eastAsia="宋体" w:hAnsi="Times New Roman"/>
          <w:b/>
          <w:bCs/>
          <w:color w:val="000000" w:themeColor="text1"/>
          <w:sz w:val="20"/>
          <w:szCs w:val="20"/>
          <w:lang w:eastAsia="zh-CN"/>
        </w:rPr>
        <w:t xml:space="preserve">2 </w:t>
      </w:r>
      <w:r w:rsidR="00143BD4" w:rsidRPr="00F03EE6">
        <w:rPr>
          <w:rFonts w:ascii="Times New Roman" w:eastAsia="宋体" w:hAnsi="Times New Roman"/>
          <w:b/>
          <w:bCs/>
          <w:color w:val="000000" w:themeColor="text1"/>
          <w:sz w:val="20"/>
          <w:szCs w:val="20"/>
          <w:lang w:eastAsia="zh-CN"/>
        </w:rPr>
        <w:t>* UE</w:t>
      </w:r>
      <w:r w:rsidR="007160A4" w:rsidRPr="00F03EE6">
        <w:rPr>
          <w:rFonts w:ascii="Times New Roman" w:eastAsia="宋体" w:hAnsi="Times New Roman"/>
          <w:b/>
          <w:bCs/>
          <w:color w:val="000000" w:themeColor="text1"/>
          <w:sz w:val="20"/>
          <w:szCs w:val="20"/>
          <w:lang w:eastAsia="zh-CN"/>
        </w:rPr>
        <w:t xml:space="preserve"> CBW as </w:t>
      </w:r>
      <w:r w:rsidR="00143BD4" w:rsidRPr="00F03EE6">
        <w:rPr>
          <w:rFonts w:ascii="Times New Roman" w:eastAsia="宋体" w:hAnsi="Times New Roman"/>
          <w:b/>
          <w:bCs/>
          <w:color w:val="000000" w:themeColor="text1"/>
          <w:sz w:val="20"/>
          <w:szCs w:val="20"/>
          <w:lang w:eastAsia="zh-CN"/>
        </w:rPr>
        <w:t xml:space="preserve">the default extended UE CBW </w:t>
      </w:r>
      <w:r w:rsidR="00406E9B">
        <w:rPr>
          <w:rFonts w:ascii="Times New Roman" w:eastAsia="宋体" w:hAnsi="Times New Roman"/>
          <w:b/>
          <w:bCs/>
          <w:color w:val="000000" w:themeColor="text1"/>
          <w:sz w:val="20"/>
          <w:szCs w:val="20"/>
          <w:lang w:eastAsia="zh-CN"/>
        </w:rPr>
        <w:t xml:space="preserve">in which </w:t>
      </w:r>
      <w:r w:rsidR="00143BD4" w:rsidRPr="00F03EE6">
        <w:rPr>
          <w:rFonts w:ascii="Times New Roman" w:eastAsia="宋体" w:hAnsi="Times New Roman"/>
          <w:b/>
          <w:bCs/>
          <w:color w:val="000000" w:themeColor="text1"/>
          <w:sz w:val="20"/>
          <w:szCs w:val="20"/>
          <w:lang w:eastAsia="zh-CN"/>
        </w:rPr>
        <w:t xml:space="preserve">all outer RB allocation </w:t>
      </w:r>
      <w:proofErr w:type="gramStart"/>
      <w:r w:rsidR="00406E9B">
        <w:rPr>
          <w:rFonts w:ascii="Times New Roman" w:eastAsia="宋体" w:hAnsi="Times New Roman"/>
          <w:b/>
          <w:bCs/>
          <w:color w:val="000000" w:themeColor="text1"/>
          <w:sz w:val="20"/>
          <w:szCs w:val="20"/>
          <w:lang w:eastAsia="zh-CN"/>
        </w:rPr>
        <w:t>are</w:t>
      </w:r>
      <w:proofErr w:type="gramEnd"/>
      <w:r w:rsidR="00406E9B">
        <w:rPr>
          <w:rFonts w:ascii="Times New Roman" w:eastAsia="宋体" w:hAnsi="Times New Roman"/>
          <w:b/>
          <w:bCs/>
          <w:color w:val="000000" w:themeColor="text1"/>
          <w:sz w:val="20"/>
          <w:szCs w:val="20"/>
          <w:lang w:eastAsia="zh-CN"/>
        </w:rPr>
        <w:t xml:space="preserve"> converted </w:t>
      </w:r>
      <w:r w:rsidR="00143BD4" w:rsidRPr="00F03EE6">
        <w:rPr>
          <w:rFonts w:ascii="Times New Roman" w:eastAsia="宋体" w:hAnsi="Times New Roman"/>
          <w:b/>
          <w:bCs/>
          <w:color w:val="000000" w:themeColor="text1"/>
          <w:sz w:val="20"/>
          <w:szCs w:val="20"/>
          <w:lang w:eastAsia="zh-CN"/>
        </w:rPr>
        <w:t>into inner RB allocation, the MPR for inner RB allocation could be used</w:t>
      </w:r>
      <w:r w:rsidRPr="00F03EE6">
        <w:rPr>
          <w:rFonts w:ascii="Times New Roman" w:eastAsia="宋体" w:hAnsi="Times New Roman"/>
          <w:b/>
          <w:bCs/>
          <w:color w:val="000000" w:themeColor="text1"/>
          <w:sz w:val="20"/>
          <w:szCs w:val="20"/>
          <w:lang w:eastAsia="zh-CN"/>
        </w:rPr>
        <w:t xml:space="preserve">. </w:t>
      </w:r>
    </w:p>
    <w:p w14:paraId="6AD64C40" w14:textId="4792C076" w:rsidR="00F03EE6" w:rsidRDefault="00883F41" w:rsidP="00F03EE6">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F03EE6">
        <w:rPr>
          <w:rFonts w:ascii="Times New Roman" w:eastAsia="宋体" w:hAnsi="Times New Roman"/>
          <w:b/>
          <w:bCs/>
          <w:color w:val="000000" w:themeColor="text1"/>
          <w:sz w:val="20"/>
          <w:szCs w:val="20"/>
          <w:lang w:eastAsia="zh-CN"/>
        </w:rPr>
        <w:lastRenderedPageBreak/>
        <w:t xml:space="preserve">If the extended UE CBW is larger than the largest BS CBW of </w:t>
      </w:r>
      <w:r w:rsidR="00406E9B">
        <w:rPr>
          <w:rFonts w:ascii="Times New Roman" w:eastAsia="宋体" w:hAnsi="Times New Roman"/>
          <w:b/>
          <w:bCs/>
          <w:color w:val="000000" w:themeColor="text1"/>
          <w:sz w:val="20"/>
          <w:szCs w:val="20"/>
          <w:lang w:eastAsia="zh-CN"/>
        </w:rPr>
        <w:t>a</w:t>
      </w:r>
      <w:r w:rsidRPr="00F03EE6">
        <w:rPr>
          <w:rFonts w:ascii="Times New Roman" w:eastAsia="宋体" w:hAnsi="Times New Roman"/>
          <w:b/>
          <w:bCs/>
          <w:color w:val="000000" w:themeColor="text1"/>
          <w:sz w:val="20"/>
          <w:szCs w:val="20"/>
          <w:lang w:eastAsia="zh-CN"/>
        </w:rPr>
        <w:t xml:space="preserve"> band, using the largest BS CBW of this band as the extended UE CBW, than define the MPR improvement level based on the ratio of extended UE CBW and UE CBW</w:t>
      </w:r>
      <w:r w:rsidR="00256CED">
        <w:rPr>
          <w:rFonts w:ascii="Times New Roman" w:eastAsia="宋体" w:hAnsi="Times New Roman"/>
          <w:b/>
          <w:bCs/>
          <w:color w:val="000000" w:themeColor="text1"/>
          <w:sz w:val="20"/>
          <w:szCs w:val="20"/>
          <w:lang w:eastAsia="zh-CN"/>
        </w:rPr>
        <w:t>, i</w:t>
      </w:r>
      <w:r w:rsidRPr="00F03EE6">
        <w:rPr>
          <w:rFonts w:ascii="Times New Roman" w:eastAsia="宋体" w:hAnsi="Times New Roman"/>
          <w:b/>
          <w:bCs/>
          <w:color w:val="000000" w:themeColor="text1"/>
          <w:sz w:val="20"/>
          <w:szCs w:val="20"/>
          <w:lang w:eastAsia="zh-CN"/>
        </w:rPr>
        <w:t xml:space="preserve">.e, </w:t>
      </w:r>
    </w:p>
    <w:p w14:paraId="6B8A325C" w14:textId="77777777" w:rsidR="00F03EE6" w:rsidRDefault="00883F41" w:rsidP="00F03EE6">
      <w:pPr>
        <w:pStyle w:val="af5"/>
        <w:numPr>
          <w:ilvl w:val="1"/>
          <w:numId w:val="11"/>
        </w:numPr>
        <w:spacing w:after="120" w:line="240" w:lineRule="auto"/>
        <w:contextualSpacing w:val="0"/>
        <w:rPr>
          <w:rFonts w:ascii="Times New Roman" w:eastAsia="宋体" w:hAnsi="Times New Roman"/>
          <w:b/>
          <w:bCs/>
          <w:color w:val="000000" w:themeColor="text1"/>
          <w:sz w:val="20"/>
          <w:szCs w:val="20"/>
          <w:lang w:eastAsia="zh-CN"/>
        </w:rPr>
      </w:pPr>
      <w:r w:rsidRPr="00F03EE6">
        <w:rPr>
          <w:rFonts w:ascii="Times New Roman" w:eastAsia="宋体" w:hAnsi="Times New Roman"/>
          <w:b/>
          <w:bCs/>
          <w:color w:val="000000" w:themeColor="text1"/>
          <w:sz w:val="20"/>
          <w:szCs w:val="20"/>
          <w:lang w:eastAsia="zh-CN"/>
        </w:rPr>
        <w:t>X dB MPR improvement level for the extended ratio belongs to [1.5, 2]</w:t>
      </w:r>
    </w:p>
    <w:p w14:paraId="7B62145D" w14:textId="195BA308" w:rsidR="00883F41" w:rsidRPr="00F03EE6" w:rsidRDefault="00883F41" w:rsidP="00F03EE6">
      <w:pPr>
        <w:pStyle w:val="af5"/>
        <w:numPr>
          <w:ilvl w:val="1"/>
          <w:numId w:val="11"/>
        </w:numPr>
        <w:spacing w:after="120" w:line="240" w:lineRule="auto"/>
        <w:contextualSpacing w:val="0"/>
        <w:rPr>
          <w:rFonts w:ascii="Times New Roman" w:eastAsia="宋体" w:hAnsi="Times New Roman"/>
          <w:b/>
          <w:bCs/>
          <w:color w:val="000000" w:themeColor="text1"/>
          <w:sz w:val="20"/>
          <w:szCs w:val="20"/>
          <w:lang w:eastAsia="zh-CN"/>
        </w:rPr>
      </w:pPr>
      <w:r w:rsidRPr="00F03EE6">
        <w:rPr>
          <w:rFonts w:ascii="Times New Roman" w:eastAsia="宋体" w:hAnsi="Times New Roman"/>
          <w:b/>
          <w:bCs/>
          <w:color w:val="000000" w:themeColor="text1"/>
          <w:sz w:val="20"/>
          <w:szCs w:val="20"/>
          <w:lang w:eastAsia="zh-CN"/>
        </w:rPr>
        <w:t>Y dB MPR improvement level for the extended ratio belongs to [1, 1.5]</w:t>
      </w:r>
    </w:p>
    <w:p w14:paraId="32E74639" w14:textId="430E57CB" w:rsidR="006627AA" w:rsidRDefault="00AB27F9" w:rsidP="006B15D1">
      <w:pPr>
        <w:spacing w:after="120"/>
        <w:rPr>
          <w:rFonts w:eastAsia="宋体"/>
          <w:color w:val="000000" w:themeColor="text1"/>
          <w:lang w:val="en-US" w:eastAsia="zh-CN"/>
        </w:rPr>
      </w:pPr>
      <w:r>
        <w:rPr>
          <w:rFonts w:eastAsia="宋体"/>
          <w:color w:val="000000" w:themeColor="text1"/>
          <w:lang w:val="en-US" w:eastAsia="zh-CN"/>
        </w:rPr>
        <w:t>There is no need to consider the a</w:t>
      </w:r>
      <w:r w:rsidRPr="00AB27F9">
        <w:rPr>
          <w:rFonts w:eastAsia="宋体"/>
          <w:color w:val="000000" w:themeColor="text1"/>
          <w:lang w:val="en-US" w:eastAsia="zh-CN"/>
        </w:rPr>
        <w:t>symmetrical extended CBW approach</w:t>
      </w:r>
      <w:r>
        <w:rPr>
          <w:rFonts w:eastAsia="宋体"/>
          <w:color w:val="000000" w:themeColor="text1"/>
          <w:lang w:val="en-US" w:eastAsia="zh-CN"/>
        </w:rPr>
        <w:t>, it should use the narrowest gap between the edge of UE CBW</w:t>
      </w:r>
      <w:r w:rsidR="00F03EE6">
        <w:rPr>
          <w:rFonts w:eastAsia="宋体"/>
          <w:color w:val="000000" w:themeColor="text1"/>
          <w:lang w:val="en-US" w:eastAsia="zh-CN"/>
        </w:rPr>
        <w:t xml:space="preserve"> </w:t>
      </w:r>
      <w:r>
        <w:rPr>
          <w:rFonts w:eastAsia="宋体"/>
          <w:color w:val="000000" w:themeColor="text1"/>
          <w:lang w:val="en-US" w:eastAsia="zh-CN"/>
        </w:rPr>
        <w:t>to the BS CBW</w:t>
      </w:r>
      <w:r w:rsidR="00177F38">
        <w:rPr>
          <w:rFonts w:eastAsia="宋体"/>
          <w:color w:val="000000" w:themeColor="text1"/>
          <w:lang w:val="en-US" w:eastAsia="zh-CN"/>
        </w:rPr>
        <w:t xml:space="preserve"> as the shifting value for extended UE CBW and then consider it as the </w:t>
      </w:r>
      <w:r w:rsidR="00177F38" w:rsidRPr="00AB27F9">
        <w:rPr>
          <w:rFonts w:eastAsia="宋体"/>
          <w:color w:val="000000" w:themeColor="text1"/>
          <w:lang w:val="en-US" w:eastAsia="zh-CN"/>
        </w:rPr>
        <w:t>symmetrical extended CBW</w:t>
      </w:r>
      <w:r w:rsidR="00177F38">
        <w:rPr>
          <w:rFonts w:eastAsia="宋体"/>
          <w:color w:val="000000" w:themeColor="text1"/>
          <w:lang w:val="en-US" w:eastAsia="zh-CN"/>
        </w:rPr>
        <w:t>.</w:t>
      </w:r>
    </w:p>
    <w:p w14:paraId="3B4AE3B5" w14:textId="57C832D0" w:rsidR="00177F38" w:rsidRPr="00177F38" w:rsidRDefault="00177F38" w:rsidP="006B15D1">
      <w:pPr>
        <w:spacing w:after="120"/>
        <w:rPr>
          <w:rFonts w:eastAsia="宋体"/>
          <w:b/>
          <w:bCs/>
          <w:color w:val="000000" w:themeColor="text1"/>
          <w:lang w:val="en-US" w:eastAsia="zh-CN"/>
        </w:rPr>
      </w:pPr>
      <w:r w:rsidRPr="00177F38">
        <w:rPr>
          <w:rFonts w:eastAsia="宋体"/>
          <w:b/>
          <w:bCs/>
          <w:color w:val="000000" w:themeColor="text1"/>
          <w:lang w:val="en-US" w:eastAsia="zh-CN"/>
        </w:rPr>
        <w:t xml:space="preserve">Proposal </w:t>
      </w:r>
      <w:r>
        <w:rPr>
          <w:rFonts w:eastAsia="宋体"/>
          <w:b/>
          <w:bCs/>
          <w:color w:val="000000" w:themeColor="text1"/>
          <w:lang w:val="en-US" w:eastAsia="zh-CN"/>
        </w:rPr>
        <w:t>6</w:t>
      </w:r>
      <w:r w:rsidRPr="00177F38">
        <w:rPr>
          <w:rFonts w:eastAsia="宋体"/>
          <w:b/>
          <w:bCs/>
          <w:color w:val="000000" w:themeColor="text1"/>
          <w:lang w:val="en-US" w:eastAsia="zh-CN"/>
        </w:rPr>
        <w:t xml:space="preserve">: </w:t>
      </w:r>
      <w:r w:rsidR="00FD141E">
        <w:rPr>
          <w:rFonts w:eastAsia="宋体"/>
          <w:b/>
          <w:bCs/>
          <w:color w:val="000000" w:themeColor="text1"/>
          <w:lang w:val="en-US" w:eastAsia="zh-CN"/>
        </w:rPr>
        <w:t>D</w:t>
      </w:r>
      <w:r w:rsidRPr="00177F38">
        <w:rPr>
          <w:rFonts w:eastAsia="宋体"/>
          <w:b/>
          <w:bCs/>
          <w:color w:val="000000" w:themeColor="text1"/>
          <w:lang w:val="en-US" w:eastAsia="zh-CN"/>
        </w:rPr>
        <w:t>on’t need consider the asymmetrical extended CBW approach, use the narrowest gap between the edge of UE CBW to the BS CBW as the shifting value for extended UE CBW and then consider it as the symmetrical extended CBW.</w:t>
      </w:r>
    </w:p>
    <w:p w14:paraId="35FA6C74" w14:textId="39324BF4" w:rsidR="007160A4" w:rsidRDefault="008362CB" w:rsidP="006B15D1">
      <w:pPr>
        <w:spacing w:after="120"/>
        <w:rPr>
          <w:rFonts w:eastAsia="宋体"/>
          <w:color w:val="000000" w:themeColor="text1"/>
          <w:lang w:val="en-US" w:eastAsia="zh-CN"/>
        </w:rPr>
      </w:pPr>
      <w:r>
        <w:rPr>
          <w:rFonts w:eastAsia="宋体"/>
          <w:color w:val="000000" w:themeColor="text1"/>
          <w:lang w:val="en-US" w:eastAsia="zh-CN"/>
        </w:rPr>
        <w:t xml:space="preserve">For </w:t>
      </w:r>
      <w:r w:rsidR="00BD1273">
        <w:rPr>
          <w:rFonts w:eastAsia="宋体"/>
          <w:color w:val="000000" w:themeColor="text1"/>
          <w:lang w:eastAsia="zh-CN"/>
        </w:rPr>
        <w:t xml:space="preserve">the largest UE CBW for a band, especially for </w:t>
      </w:r>
      <w:r>
        <w:rPr>
          <w:rFonts w:eastAsia="宋体"/>
          <w:color w:val="000000" w:themeColor="text1"/>
          <w:lang w:val="en-US" w:eastAsia="zh-CN"/>
        </w:rPr>
        <w:t xml:space="preserve">the 100MHz UE CBW, it </w:t>
      </w:r>
      <w:r w:rsidR="00D45F2B">
        <w:rPr>
          <w:rFonts w:eastAsia="宋体"/>
          <w:color w:val="000000" w:themeColor="text1"/>
          <w:lang w:val="en-US" w:eastAsia="zh-CN"/>
        </w:rPr>
        <w:t>can’t be</w:t>
      </w:r>
      <w:r>
        <w:rPr>
          <w:rFonts w:eastAsia="宋体"/>
          <w:color w:val="000000" w:themeColor="text1"/>
          <w:lang w:val="en-US" w:eastAsia="zh-CN"/>
        </w:rPr>
        <w:t xml:space="preserve"> consid</w:t>
      </w:r>
      <w:r w:rsidRPr="00D45F2B">
        <w:rPr>
          <w:rFonts w:eastAsia="宋体"/>
          <w:color w:val="000000" w:themeColor="text1"/>
          <w:lang w:val="en-US" w:eastAsia="zh-CN"/>
        </w:rPr>
        <w:t>er</w:t>
      </w:r>
      <w:r w:rsidR="00D45F2B" w:rsidRPr="00D45F2B">
        <w:rPr>
          <w:rFonts w:eastAsia="宋体"/>
          <w:color w:val="000000" w:themeColor="text1"/>
          <w:lang w:val="en-US" w:eastAsia="zh-CN"/>
        </w:rPr>
        <w:t xml:space="preserve">ed in the scenario that </w:t>
      </w:r>
      <w:r w:rsidR="00D45F2B" w:rsidRPr="00D45F2B">
        <w:rPr>
          <w:rFonts w:eastAsiaTheme="minorEastAsia"/>
          <w:lang w:eastAsia="zh-CN"/>
        </w:rPr>
        <w:t>Narrower UE channel BW within wider BS bandwidth for single carrier operation</w:t>
      </w:r>
      <w:r w:rsidR="00D45F2B">
        <w:rPr>
          <w:rFonts w:eastAsiaTheme="minorEastAsia"/>
          <w:lang w:eastAsia="zh-CN"/>
        </w:rPr>
        <w:t>,</w:t>
      </w:r>
      <w:r w:rsidRPr="00D45F2B">
        <w:rPr>
          <w:rFonts w:eastAsia="宋体"/>
          <w:color w:val="000000" w:themeColor="text1"/>
          <w:lang w:val="en-US" w:eastAsia="zh-CN"/>
        </w:rPr>
        <w:t xml:space="preserve"> </w:t>
      </w:r>
      <w:r w:rsidR="00D45F2B">
        <w:rPr>
          <w:rFonts w:eastAsia="宋体"/>
          <w:color w:val="000000" w:themeColor="text1"/>
          <w:lang w:val="en-US" w:eastAsia="zh-CN"/>
        </w:rPr>
        <w:t xml:space="preserve">since there is no any gap between the edge of UE CBW and BS CBW. </w:t>
      </w:r>
    </w:p>
    <w:p w14:paraId="062F1C7A" w14:textId="5D2C3676" w:rsidR="000452B4" w:rsidRPr="00D45F2B" w:rsidRDefault="00D45F2B" w:rsidP="00D45F2B">
      <w:pPr>
        <w:spacing w:after="120"/>
        <w:rPr>
          <w:rFonts w:eastAsiaTheme="minorEastAsia"/>
          <w:b/>
          <w:bCs/>
          <w:lang w:eastAsia="zh-CN"/>
        </w:rPr>
      </w:pPr>
      <w:r w:rsidRPr="00D45F2B">
        <w:rPr>
          <w:rFonts w:eastAsia="宋体" w:hint="eastAsia"/>
          <w:b/>
          <w:bCs/>
          <w:color w:val="000000" w:themeColor="text1"/>
          <w:lang w:val="en-US" w:eastAsia="zh-CN"/>
        </w:rPr>
        <w:t>P</w:t>
      </w:r>
      <w:r w:rsidRPr="00D45F2B">
        <w:rPr>
          <w:rFonts w:eastAsia="宋体"/>
          <w:b/>
          <w:bCs/>
          <w:color w:val="000000" w:themeColor="text1"/>
          <w:lang w:val="en-US" w:eastAsia="zh-CN"/>
        </w:rPr>
        <w:t xml:space="preserve">roposal 7: </w:t>
      </w:r>
      <w:r w:rsidR="00BD1273" w:rsidRPr="00BD1273">
        <w:rPr>
          <w:rFonts w:eastAsia="宋体"/>
          <w:b/>
          <w:bCs/>
          <w:color w:val="000000" w:themeColor="text1"/>
          <w:lang w:val="en-US" w:eastAsia="zh-CN"/>
        </w:rPr>
        <w:t>T</w:t>
      </w:r>
      <w:r w:rsidR="00BD1273" w:rsidRPr="00BD1273">
        <w:rPr>
          <w:rFonts w:eastAsia="宋体"/>
          <w:b/>
          <w:bCs/>
          <w:color w:val="000000" w:themeColor="text1"/>
          <w:lang w:eastAsia="zh-CN"/>
        </w:rPr>
        <w:t xml:space="preserve">he largest UE CBW for a band, especially for </w:t>
      </w:r>
      <w:r w:rsidR="00BD1273" w:rsidRPr="00BD1273">
        <w:rPr>
          <w:rFonts w:eastAsia="宋体"/>
          <w:b/>
          <w:bCs/>
          <w:color w:val="000000" w:themeColor="text1"/>
          <w:lang w:val="en-US" w:eastAsia="zh-CN"/>
        </w:rPr>
        <w:t xml:space="preserve">the 100MHz UE CBW </w:t>
      </w:r>
      <w:r w:rsidRPr="00D45F2B">
        <w:rPr>
          <w:rFonts w:eastAsia="宋体"/>
          <w:b/>
          <w:bCs/>
          <w:color w:val="000000" w:themeColor="text1"/>
          <w:lang w:val="en-US" w:eastAsia="zh-CN"/>
        </w:rPr>
        <w:t xml:space="preserve">can’t be considered in the scenario that </w:t>
      </w:r>
      <w:r w:rsidRPr="00D45F2B">
        <w:rPr>
          <w:rFonts w:eastAsiaTheme="minorEastAsia"/>
          <w:b/>
          <w:bCs/>
          <w:lang w:eastAsia="zh-CN"/>
        </w:rPr>
        <w:t>Narrower UE channel BW within wider BS bandwidth</w:t>
      </w:r>
      <w:r>
        <w:rPr>
          <w:rFonts w:eastAsiaTheme="minorEastAsia"/>
          <w:b/>
          <w:bCs/>
          <w:lang w:eastAsia="zh-CN"/>
        </w:rPr>
        <w:t xml:space="preserve"> for single carrier operation.</w:t>
      </w:r>
    </w:p>
    <w:p w14:paraId="07D5FCF4" w14:textId="7E4A658C" w:rsidR="004F74A9" w:rsidRDefault="00C55A02" w:rsidP="00D45F2B">
      <w:pPr>
        <w:rPr>
          <w:rFonts w:eastAsia="宋体"/>
          <w:color w:val="000000" w:themeColor="text1"/>
          <w:lang w:eastAsia="zh-CN"/>
        </w:rPr>
      </w:pPr>
      <w:r w:rsidRPr="000D5A76">
        <w:rPr>
          <w:rFonts w:eastAsia="宋体"/>
          <w:color w:val="000000" w:themeColor="text1"/>
          <w:lang w:eastAsia="zh-CN"/>
        </w:rPr>
        <w:t>For</w:t>
      </w:r>
      <w:r>
        <w:rPr>
          <w:rFonts w:eastAsia="宋体"/>
          <w:color w:val="000000" w:themeColor="text1"/>
          <w:lang w:eastAsia="zh-CN"/>
        </w:rPr>
        <w:t xml:space="preserve"> </w:t>
      </w:r>
      <w:r w:rsidRPr="000D5A76">
        <w:rPr>
          <w:rFonts w:eastAsia="宋体"/>
          <w:color w:val="000000" w:themeColor="text1"/>
          <w:lang w:eastAsia="zh-CN"/>
        </w:rPr>
        <w:t>UE channel BW within a wider BS RF bandwidth</w:t>
      </w:r>
      <w:r>
        <w:rPr>
          <w:rFonts w:eastAsia="宋体"/>
          <w:color w:val="000000" w:themeColor="text1"/>
          <w:lang w:eastAsia="zh-CN"/>
        </w:rPr>
        <w:t xml:space="preserve"> for </w:t>
      </w:r>
      <w:r w:rsidRPr="000D5A76">
        <w:rPr>
          <w:rFonts w:eastAsia="宋体"/>
          <w:color w:val="000000" w:themeColor="text1"/>
          <w:lang w:eastAsia="zh-CN"/>
        </w:rPr>
        <w:t xml:space="preserve">multiple </w:t>
      </w:r>
      <w:proofErr w:type="gramStart"/>
      <w:r w:rsidRPr="000D5A76">
        <w:rPr>
          <w:rFonts w:eastAsia="宋体"/>
          <w:color w:val="000000" w:themeColor="text1"/>
          <w:lang w:eastAsia="zh-CN"/>
        </w:rPr>
        <w:t>carrier</w:t>
      </w:r>
      <w:r w:rsidR="00256CED">
        <w:rPr>
          <w:rFonts w:eastAsia="宋体"/>
          <w:color w:val="000000" w:themeColor="text1"/>
          <w:lang w:eastAsia="zh-CN"/>
        </w:rPr>
        <w:t>s</w:t>
      </w:r>
      <w:proofErr w:type="gramEnd"/>
      <w:r w:rsidRPr="000D5A76">
        <w:rPr>
          <w:rFonts w:eastAsia="宋体"/>
          <w:color w:val="000000" w:themeColor="text1"/>
          <w:lang w:eastAsia="zh-CN"/>
        </w:rPr>
        <w:t xml:space="preserve"> operation,</w:t>
      </w:r>
      <w:r>
        <w:rPr>
          <w:rFonts w:eastAsia="宋体"/>
          <w:color w:val="000000" w:themeColor="text1"/>
          <w:lang w:eastAsia="zh-CN"/>
        </w:rPr>
        <w:t xml:space="preserve"> the UE channel BW must be narrower or equal to that BS channel bandwidth which it is located in, although the </w:t>
      </w:r>
      <w:r w:rsidRPr="000D5A76">
        <w:rPr>
          <w:rFonts w:eastAsia="宋体"/>
          <w:color w:val="000000" w:themeColor="text1"/>
          <w:lang w:eastAsia="zh-CN"/>
        </w:rPr>
        <w:t>BS RF bandwidth</w:t>
      </w:r>
      <w:r w:rsidR="00BD1273">
        <w:rPr>
          <w:rFonts w:eastAsia="宋体"/>
          <w:color w:val="000000" w:themeColor="text1"/>
          <w:lang w:eastAsia="zh-CN"/>
        </w:rPr>
        <w:t xml:space="preserve"> covers multiple BS CBW. </w:t>
      </w:r>
    </w:p>
    <w:p w14:paraId="10CA6576" w14:textId="1FBE51E9" w:rsidR="00E6705B" w:rsidRDefault="00BD1273" w:rsidP="00D45F2B">
      <w:pPr>
        <w:rPr>
          <w:rFonts w:eastAsia="宋体"/>
          <w:color w:val="000000" w:themeColor="text1"/>
          <w:lang w:eastAsia="zh-CN"/>
        </w:rPr>
      </w:pPr>
      <w:r>
        <w:rPr>
          <w:rFonts w:eastAsia="宋体"/>
          <w:color w:val="000000" w:themeColor="text1"/>
          <w:lang w:eastAsia="zh-CN"/>
        </w:rPr>
        <w:t>When the UE channel BW is equal to the BS channel bandwidth, i.e., the largest UE CBW for a band, it can be consider</w:t>
      </w:r>
      <w:r w:rsidR="004F74A9">
        <w:rPr>
          <w:rFonts w:eastAsia="宋体"/>
          <w:color w:val="000000" w:themeColor="text1"/>
          <w:lang w:eastAsia="zh-CN"/>
        </w:rPr>
        <w:t>ed</w:t>
      </w:r>
      <w:r>
        <w:rPr>
          <w:rFonts w:eastAsia="宋体"/>
          <w:color w:val="000000" w:themeColor="text1"/>
          <w:lang w:eastAsia="zh-CN"/>
        </w:rPr>
        <w:t xml:space="preserve"> in scen</w:t>
      </w:r>
      <w:r w:rsidR="004F74A9">
        <w:rPr>
          <w:rFonts w:eastAsia="宋体"/>
          <w:color w:val="000000" w:themeColor="text1"/>
          <w:lang w:eastAsia="zh-CN"/>
        </w:rPr>
        <w:t xml:space="preserve">ario 1-1 that </w:t>
      </w:r>
      <w:r w:rsidR="004F74A9" w:rsidRPr="00234A8A">
        <w:rPr>
          <w:rFonts w:eastAsia="宋体"/>
          <w:color w:val="000000" w:themeColor="text1"/>
          <w:lang w:eastAsia="zh-CN"/>
        </w:rPr>
        <w:t>no adjacent in-band/out-of-band co-existence issue (single operator)</w:t>
      </w:r>
      <w:r w:rsidR="004F74A9">
        <w:rPr>
          <w:rFonts w:eastAsia="宋体"/>
          <w:color w:val="000000" w:themeColor="text1"/>
          <w:lang w:eastAsia="zh-CN"/>
        </w:rPr>
        <w:t>.</w:t>
      </w:r>
    </w:p>
    <w:p w14:paraId="63591FA6" w14:textId="68EBFDAF" w:rsidR="004F74A9" w:rsidRDefault="004F74A9" w:rsidP="00D45F2B">
      <w:pPr>
        <w:rPr>
          <w:rFonts w:eastAsia="宋体"/>
          <w:color w:val="000000" w:themeColor="text1"/>
          <w:lang w:eastAsia="zh-CN"/>
        </w:rPr>
      </w:pPr>
      <w:r>
        <w:rPr>
          <w:rFonts w:eastAsia="宋体"/>
          <w:color w:val="000000" w:themeColor="text1"/>
          <w:lang w:eastAsia="zh-CN"/>
        </w:rPr>
        <w:t xml:space="preserve">When the UE channel BW is less than the BS channel bandwidth for </w:t>
      </w:r>
      <w:r w:rsidRPr="000D5A76">
        <w:rPr>
          <w:rFonts w:eastAsia="宋体"/>
          <w:color w:val="000000" w:themeColor="text1"/>
          <w:lang w:eastAsia="zh-CN"/>
        </w:rPr>
        <w:t xml:space="preserve">multiple </w:t>
      </w:r>
      <w:proofErr w:type="gramStart"/>
      <w:r w:rsidRPr="000D5A76">
        <w:rPr>
          <w:rFonts w:eastAsia="宋体"/>
          <w:color w:val="000000" w:themeColor="text1"/>
          <w:lang w:eastAsia="zh-CN"/>
        </w:rPr>
        <w:t>carrier</w:t>
      </w:r>
      <w:r>
        <w:rPr>
          <w:rFonts w:eastAsia="宋体"/>
          <w:color w:val="000000" w:themeColor="text1"/>
          <w:lang w:eastAsia="zh-CN"/>
        </w:rPr>
        <w:t>s</w:t>
      </w:r>
      <w:proofErr w:type="gramEnd"/>
      <w:r w:rsidRPr="000D5A76">
        <w:rPr>
          <w:rFonts w:eastAsia="宋体"/>
          <w:color w:val="000000" w:themeColor="text1"/>
          <w:lang w:eastAsia="zh-CN"/>
        </w:rPr>
        <w:t xml:space="preserve"> operation</w:t>
      </w:r>
      <w:r>
        <w:rPr>
          <w:rFonts w:eastAsia="宋体"/>
          <w:color w:val="000000" w:themeColor="text1"/>
          <w:lang w:eastAsia="zh-CN"/>
        </w:rPr>
        <w:t>, it can use the same method with single carrier operation</w:t>
      </w:r>
      <w:r w:rsidR="00256CED">
        <w:rPr>
          <w:rFonts w:eastAsia="宋体"/>
          <w:color w:val="000000" w:themeColor="text1"/>
          <w:lang w:eastAsia="zh-CN"/>
        </w:rPr>
        <w:t xml:space="preserve"> as the starting point</w:t>
      </w:r>
      <w:r>
        <w:rPr>
          <w:rFonts w:eastAsia="宋体"/>
          <w:color w:val="000000" w:themeColor="text1"/>
          <w:lang w:eastAsia="zh-CN"/>
        </w:rPr>
        <w:t xml:space="preserve">, whether </w:t>
      </w:r>
      <w:r w:rsidR="00256CED">
        <w:rPr>
          <w:rFonts w:eastAsia="宋体"/>
          <w:color w:val="000000" w:themeColor="text1"/>
          <w:lang w:eastAsia="zh-CN"/>
        </w:rPr>
        <w:t>further consider ACLR/SEM relaxation can further study.</w:t>
      </w:r>
    </w:p>
    <w:p w14:paraId="407014FD" w14:textId="75F9EDA9" w:rsidR="00256CED" w:rsidRPr="00256CED" w:rsidRDefault="00256CED" w:rsidP="00D45F2B">
      <w:pPr>
        <w:rPr>
          <w:rFonts w:eastAsia="宋体"/>
          <w:b/>
          <w:bCs/>
          <w:color w:val="000000" w:themeColor="text1"/>
          <w:lang w:eastAsia="zh-CN"/>
        </w:rPr>
      </w:pPr>
      <w:r w:rsidRPr="00256CED">
        <w:rPr>
          <w:rFonts w:eastAsia="宋体" w:hint="eastAsia"/>
          <w:b/>
          <w:bCs/>
          <w:color w:val="000000" w:themeColor="text1"/>
          <w:lang w:eastAsia="zh-CN"/>
        </w:rPr>
        <w:t>P</w:t>
      </w:r>
      <w:r w:rsidRPr="00256CED">
        <w:rPr>
          <w:rFonts w:eastAsia="宋体"/>
          <w:b/>
          <w:bCs/>
          <w:color w:val="000000" w:themeColor="text1"/>
          <w:lang w:eastAsia="zh-CN"/>
        </w:rPr>
        <w:t xml:space="preserve">roposal 8: </w:t>
      </w:r>
      <w:r>
        <w:rPr>
          <w:rFonts w:eastAsia="宋体"/>
          <w:b/>
          <w:bCs/>
          <w:color w:val="000000" w:themeColor="text1"/>
          <w:lang w:eastAsia="zh-CN"/>
        </w:rPr>
        <w:t>F</w:t>
      </w:r>
      <w:r w:rsidRPr="00256CED">
        <w:rPr>
          <w:rFonts w:eastAsia="宋体"/>
          <w:b/>
          <w:bCs/>
          <w:color w:val="000000" w:themeColor="text1"/>
          <w:lang w:eastAsia="zh-CN"/>
        </w:rPr>
        <w:t xml:space="preserve">or multiple </w:t>
      </w:r>
      <w:proofErr w:type="gramStart"/>
      <w:r w:rsidRPr="00256CED">
        <w:rPr>
          <w:rFonts w:eastAsia="宋体"/>
          <w:b/>
          <w:bCs/>
          <w:color w:val="000000" w:themeColor="text1"/>
          <w:lang w:eastAsia="zh-CN"/>
        </w:rPr>
        <w:t>carriers</w:t>
      </w:r>
      <w:proofErr w:type="gramEnd"/>
      <w:r w:rsidRPr="00256CED">
        <w:rPr>
          <w:rFonts w:eastAsia="宋体"/>
          <w:b/>
          <w:bCs/>
          <w:color w:val="000000" w:themeColor="text1"/>
          <w:lang w:eastAsia="zh-CN"/>
        </w:rPr>
        <w:t xml:space="preserve"> operation </w:t>
      </w:r>
      <w:r>
        <w:rPr>
          <w:rFonts w:eastAsia="宋体"/>
          <w:b/>
          <w:bCs/>
          <w:color w:val="000000" w:themeColor="text1"/>
          <w:lang w:eastAsia="zh-CN"/>
        </w:rPr>
        <w:t xml:space="preserve">of </w:t>
      </w:r>
      <w:r w:rsidRPr="00256CED">
        <w:rPr>
          <w:rFonts w:eastAsia="宋体"/>
          <w:b/>
          <w:bCs/>
          <w:color w:val="000000" w:themeColor="text1"/>
          <w:lang w:eastAsia="zh-CN"/>
        </w:rPr>
        <w:t>scenario 2:</w:t>
      </w:r>
    </w:p>
    <w:p w14:paraId="72E83B8D" w14:textId="2DE8359A" w:rsidR="00256CED" w:rsidRPr="00256CED" w:rsidRDefault="00256CED" w:rsidP="00256CED">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256CED">
        <w:rPr>
          <w:rFonts w:ascii="Times New Roman" w:eastAsia="宋体" w:hAnsi="Times New Roman"/>
          <w:b/>
          <w:bCs/>
          <w:color w:val="000000" w:themeColor="text1"/>
          <w:sz w:val="20"/>
          <w:szCs w:val="20"/>
          <w:lang w:eastAsia="zh-CN"/>
        </w:rPr>
        <w:t xml:space="preserve">When the UE channel BW is equal to the </w:t>
      </w:r>
      <w:r>
        <w:rPr>
          <w:rFonts w:ascii="Times New Roman" w:eastAsia="宋体" w:hAnsi="Times New Roman"/>
          <w:b/>
          <w:bCs/>
          <w:color w:val="000000" w:themeColor="text1"/>
          <w:sz w:val="20"/>
          <w:szCs w:val="20"/>
          <w:lang w:eastAsia="zh-CN"/>
        </w:rPr>
        <w:t xml:space="preserve">largest </w:t>
      </w:r>
      <w:r w:rsidRPr="00256CED">
        <w:rPr>
          <w:rFonts w:ascii="Times New Roman" w:eastAsia="宋体" w:hAnsi="Times New Roman"/>
          <w:b/>
          <w:bCs/>
          <w:color w:val="000000" w:themeColor="text1"/>
          <w:sz w:val="20"/>
          <w:szCs w:val="20"/>
          <w:lang w:eastAsia="zh-CN"/>
        </w:rPr>
        <w:t>BS channel bandwidth, i.e., the largest UE CBW for a band, it can be considered in scenario 1-1 that no adjacent in-band/out-of-band co-existence issue (single operator).</w:t>
      </w:r>
    </w:p>
    <w:p w14:paraId="52419080" w14:textId="2B6758D6" w:rsidR="00256CED" w:rsidRPr="00256CED" w:rsidRDefault="00256CED" w:rsidP="00256CED">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256CED">
        <w:rPr>
          <w:rFonts w:ascii="Times New Roman" w:eastAsia="宋体" w:hAnsi="Times New Roman"/>
          <w:b/>
          <w:bCs/>
          <w:color w:val="000000" w:themeColor="text1"/>
          <w:sz w:val="20"/>
          <w:szCs w:val="20"/>
          <w:lang w:eastAsia="zh-CN"/>
        </w:rPr>
        <w:t xml:space="preserve">When the UE channel BW is less than the </w:t>
      </w:r>
      <w:r>
        <w:rPr>
          <w:rFonts w:ascii="Times New Roman" w:eastAsia="宋体" w:hAnsi="Times New Roman"/>
          <w:b/>
          <w:bCs/>
          <w:color w:val="000000" w:themeColor="text1"/>
          <w:sz w:val="20"/>
          <w:szCs w:val="20"/>
          <w:lang w:eastAsia="zh-CN"/>
        </w:rPr>
        <w:t xml:space="preserve">largest </w:t>
      </w:r>
      <w:r w:rsidRPr="00256CED">
        <w:rPr>
          <w:rFonts w:ascii="Times New Roman" w:eastAsia="宋体" w:hAnsi="Times New Roman"/>
          <w:b/>
          <w:bCs/>
          <w:color w:val="000000" w:themeColor="text1"/>
          <w:sz w:val="20"/>
          <w:szCs w:val="20"/>
          <w:lang w:eastAsia="zh-CN"/>
        </w:rPr>
        <w:t xml:space="preserve">BS channel bandwidth for multiple </w:t>
      </w:r>
      <w:proofErr w:type="gramStart"/>
      <w:r w:rsidRPr="00256CED">
        <w:rPr>
          <w:rFonts w:ascii="Times New Roman" w:eastAsia="宋体" w:hAnsi="Times New Roman"/>
          <w:b/>
          <w:bCs/>
          <w:color w:val="000000" w:themeColor="text1"/>
          <w:sz w:val="20"/>
          <w:szCs w:val="20"/>
          <w:lang w:eastAsia="zh-CN"/>
        </w:rPr>
        <w:t>carriers</w:t>
      </w:r>
      <w:proofErr w:type="gramEnd"/>
      <w:r w:rsidRPr="00256CED">
        <w:rPr>
          <w:rFonts w:ascii="Times New Roman" w:eastAsia="宋体" w:hAnsi="Times New Roman"/>
          <w:b/>
          <w:bCs/>
          <w:color w:val="000000" w:themeColor="text1"/>
          <w:sz w:val="20"/>
          <w:szCs w:val="20"/>
          <w:lang w:eastAsia="zh-CN"/>
        </w:rPr>
        <w:t xml:space="preserve"> operation, it can use the same method with single carrier operation as the starting point, whether further consider </w:t>
      </w:r>
      <w:r>
        <w:rPr>
          <w:rFonts w:ascii="Times New Roman" w:eastAsia="宋体" w:hAnsi="Times New Roman"/>
          <w:b/>
          <w:bCs/>
          <w:color w:val="000000" w:themeColor="text1"/>
          <w:sz w:val="20"/>
          <w:szCs w:val="20"/>
          <w:lang w:eastAsia="zh-CN"/>
        </w:rPr>
        <w:t xml:space="preserve">the </w:t>
      </w:r>
      <w:r w:rsidRPr="00256CED">
        <w:rPr>
          <w:rFonts w:ascii="Times New Roman" w:eastAsia="宋体" w:hAnsi="Times New Roman"/>
          <w:b/>
          <w:bCs/>
          <w:color w:val="000000" w:themeColor="text1"/>
          <w:sz w:val="20"/>
          <w:szCs w:val="20"/>
          <w:lang w:eastAsia="zh-CN"/>
        </w:rPr>
        <w:t xml:space="preserve">relaxation </w:t>
      </w:r>
      <w:r>
        <w:rPr>
          <w:rFonts w:ascii="Times New Roman" w:eastAsia="宋体" w:hAnsi="Times New Roman"/>
          <w:b/>
          <w:bCs/>
          <w:color w:val="000000" w:themeColor="text1"/>
          <w:sz w:val="20"/>
          <w:szCs w:val="20"/>
          <w:lang w:eastAsia="zh-CN"/>
        </w:rPr>
        <w:t xml:space="preserve">like scenario 1-1 </w:t>
      </w:r>
      <w:r w:rsidRPr="00256CED">
        <w:rPr>
          <w:rFonts w:ascii="Times New Roman" w:eastAsia="宋体" w:hAnsi="Times New Roman"/>
          <w:b/>
          <w:bCs/>
          <w:color w:val="000000" w:themeColor="text1"/>
          <w:sz w:val="20"/>
          <w:szCs w:val="20"/>
          <w:lang w:eastAsia="zh-CN"/>
        </w:rPr>
        <w:t>can further study.</w:t>
      </w:r>
    </w:p>
    <w:p w14:paraId="7006E47A" w14:textId="77777777" w:rsidR="00256CED" w:rsidRPr="00256CED" w:rsidRDefault="00256CED" w:rsidP="00D45F2B">
      <w:pPr>
        <w:rPr>
          <w:rFonts w:eastAsia="宋体"/>
          <w:b/>
          <w:lang w:eastAsia="zh-CN"/>
        </w:rPr>
      </w:pPr>
    </w:p>
    <w:p w14:paraId="7C2A5535" w14:textId="0C0D5BE4" w:rsidR="0023469E" w:rsidRDefault="0023469E" w:rsidP="00DA72B5">
      <w:pPr>
        <w:pStyle w:val="1"/>
        <w:numPr>
          <w:ilvl w:val="0"/>
          <w:numId w:val="26"/>
        </w:numPr>
      </w:pPr>
      <w:r>
        <w:t>Conclusion</w:t>
      </w:r>
    </w:p>
    <w:p w14:paraId="52F56159" w14:textId="34E57576" w:rsidR="0023469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analyzed the </w:t>
      </w:r>
      <w:r w:rsidR="00584C15">
        <w:rPr>
          <w:rFonts w:eastAsiaTheme="minorEastAsia"/>
          <w:lang w:val="en-US" w:eastAsia="zh-CN"/>
        </w:rPr>
        <w:t>power enhancements by emission relaxation in the scenario of single operator in a band</w:t>
      </w:r>
      <w:r w:rsidR="00D45F2B">
        <w:rPr>
          <w:rFonts w:eastAsiaTheme="minorEastAsia"/>
          <w:lang w:val="en-US" w:eastAsia="zh-CN"/>
        </w:rPr>
        <w:t>.</w:t>
      </w:r>
    </w:p>
    <w:p w14:paraId="63CFC971" w14:textId="77777777" w:rsidR="00D45F2B" w:rsidRPr="00380A74" w:rsidRDefault="00D45F2B" w:rsidP="00D45F2B">
      <w:pPr>
        <w:spacing w:beforeLines="50" w:before="120" w:after="120"/>
        <w:rPr>
          <w:rFonts w:eastAsia="宋体"/>
          <w:b/>
          <w:bCs/>
          <w:color w:val="000000" w:themeColor="text1"/>
          <w:lang w:eastAsia="zh-CN"/>
        </w:rPr>
      </w:pPr>
      <w:r w:rsidRPr="00380A74">
        <w:rPr>
          <w:rFonts w:eastAsia="宋体"/>
          <w:b/>
          <w:bCs/>
          <w:color w:val="000000" w:themeColor="text1"/>
          <w:lang w:eastAsia="zh-CN"/>
        </w:rPr>
        <w:t>Proposal 1: clarify that</w:t>
      </w:r>
    </w:p>
    <w:p w14:paraId="356FF1B5" w14:textId="77777777" w:rsidR="00D45F2B" w:rsidRPr="00380A74" w:rsidRDefault="00D45F2B" w:rsidP="00D45F2B">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380A74">
        <w:rPr>
          <w:rFonts w:ascii="Times New Roman" w:eastAsia="宋体" w:hAnsi="Times New Roman"/>
          <w:b/>
          <w:bCs/>
          <w:color w:val="000000" w:themeColor="text1"/>
          <w:sz w:val="20"/>
          <w:szCs w:val="20"/>
          <w:lang w:eastAsia="zh-CN"/>
        </w:rPr>
        <w:t xml:space="preserve">BS channel bandwidth can only cover single carrier. </w:t>
      </w:r>
    </w:p>
    <w:p w14:paraId="229877AF" w14:textId="77777777" w:rsidR="00D45F2B" w:rsidRDefault="00D45F2B" w:rsidP="00D45F2B">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380A74">
        <w:rPr>
          <w:rFonts w:ascii="Times New Roman" w:eastAsia="宋体" w:hAnsi="Times New Roman"/>
          <w:b/>
          <w:bCs/>
          <w:color w:val="000000" w:themeColor="text1"/>
          <w:sz w:val="20"/>
          <w:szCs w:val="20"/>
          <w:lang w:eastAsia="zh-CN"/>
        </w:rPr>
        <w:t xml:space="preserve">BS RF bandwidth can cover </w:t>
      </w:r>
      <w:r>
        <w:rPr>
          <w:rFonts w:ascii="Times New Roman" w:eastAsia="宋体" w:hAnsi="Times New Roman"/>
          <w:b/>
          <w:bCs/>
          <w:color w:val="000000" w:themeColor="text1"/>
          <w:sz w:val="20"/>
          <w:szCs w:val="20"/>
          <w:lang w:eastAsia="zh-CN"/>
        </w:rPr>
        <w:t xml:space="preserve">a </w:t>
      </w:r>
      <w:r w:rsidRPr="00380A74">
        <w:rPr>
          <w:rFonts w:ascii="Times New Roman" w:eastAsia="宋体" w:hAnsi="Times New Roman"/>
          <w:b/>
          <w:bCs/>
          <w:color w:val="000000" w:themeColor="text1"/>
          <w:sz w:val="20"/>
          <w:szCs w:val="20"/>
          <w:lang w:eastAsia="zh-CN"/>
        </w:rPr>
        <w:t>single carrier, multi-carriers and multi-RATs scenarios.</w:t>
      </w:r>
    </w:p>
    <w:p w14:paraId="4093BC6F" w14:textId="17AA08FA" w:rsidR="00584C15" w:rsidRPr="00D45F2B" w:rsidRDefault="00D45F2B" w:rsidP="00D45F2B">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Pr>
          <w:rFonts w:ascii="Times New Roman" w:eastAsia="宋体" w:hAnsi="Times New Roman" w:hint="eastAsia"/>
          <w:b/>
          <w:bCs/>
          <w:color w:val="000000" w:themeColor="text1"/>
          <w:sz w:val="20"/>
          <w:szCs w:val="20"/>
          <w:lang w:eastAsia="zh-CN"/>
        </w:rPr>
        <w:t>B</w:t>
      </w:r>
      <w:r>
        <w:rPr>
          <w:rFonts w:ascii="Times New Roman" w:eastAsia="宋体" w:hAnsi="Times New Roman"/>
          <w:b/>
          <w:bCs/>
          <w:color w:val="000000" w:themeColor="text1"/>
          <w:sz w:val="20"/>
          <w:szCs w:val="20"/>
          <w:lang w:eastAsia="zh-CN"/>
        </w:rPr>
        <w:t>S RF bandwidth equals to BS channel bandwidth only when it covers a single carrier.</w:t>
      </w:r>
    </w:p>
    <w:p w14:paraId="1D3049AD" w14:textId="77777777" w:rsidR="00D45F2B" w:rsidRPr="00D45F2B" w:rsidRDefault="00D45F2B" w:rsidP="00D45F2B">
      <w:pPr>
        <w:spacing w:beforeLines="50" w:before="120" w:after="120"/>
        <w:rPr>
          <w:rFonts w:eastAsia="宋体"/>
          <w:b/>
          <w:bCs/>
          <w:color w:val="000000" w:themeColor="text1"/>
          <w:lang w:eastAsia="zh-CN"/>
        </w:rPr>
      </w:pPr>
      <w:r w:rsidRPr="00D45F2B">
        <w:rPr>
          <w:rFonts w:eastAsia="宋体" w:hint="eastAsia"/>
          <w:b/>
          <w:bCs/>
          <w:color w:val="000000" w:themeColor="text1"/>
          <w:lang w:eastAsia="zh-CN"/>
        </w:rPr>
        <w:t>O</w:t>
      </w:r>
      <w:r w:rsidRPr="00D45F2B">
        <w:rPr>
          <w:rFonts w:eastAsia="宋体"/>
          <w:b/>
          <w:bCs/>
          <w:color w:val="000000" w:themeColor="text1"/>
          <w:lang w:eastAsia="zh-CN"/>
        </w:rPr>
        <w:t>bservation 1: It</w:t>
      </w:r>
      <w:r w:rsidRPr="00C20E40">
        <w:rPr>
          <w:rFonts w:eastAsia="宋体"/>
          <w:b/>
          <w:bCs/>
          <w:color w:val="000000" w:themeColor="text1"/>
          <w:lang w:eastAsia="zh-CN"/>
        </w:rPr>
        <w:t xml:space="preserve"> needs to define additional configuration of N</w:t>
      </w:r>
      <w:r w:rsidRPr="00D45F2B">
        <w:rPr>
          <w:rFonts w:eastAsia="宋体"/>
          <w:b/>
          <w:bCs/>
          <w:color w:val="000000" w:themeColor="text1"/>
          <w:lang w:eastAsia="zh-CN"/>
        </w:rPr>
        <w:t>RB</w:t>
      </w:r>
      <w:r w:rsidRPr="00C20E40">
        <w:rPr>
          <w:rFonts w:eastAsia="宋体"/>
          <w:b/>
          <w:bCs/>
          <w:color w:val="000000" w:themeColor="text1"/>
          <w:lang w:eastAsia="zh-CN"/>
        </w:rPr>
        <w:t xml:space="preserve"> for extended IBE based on extended UE CBW approach, if the extended UE CBW is not the regular defined channel bandwidth.</w:t>
      </w:r>
    </w:p>
    <w:p w14:paraId="3EBD8FA6" w14:textId="77777777" w:rsidR="00D45F2B" w:rsidRPr="00D45F2B" w:rsidRDefault="00D45F2B" w:rsidP="00D45F2B">
      <w:pPr>
        <w:spacing w:beforeLines="50" w:before="120" w:after="120"/>
        <w:rPr>
          <w:rFonts w:eastAsia="宋体"/>
          <w:b/>
          <w:bCs/>
          <w:color w:val="000000" w:themeColor="text1"/>
          <w:lang w:eastAsia="zh-CN"/>
        </w:rPr>
      </w:pPr>
      <w:r w:rsidRPr="00D45F2B">
        <w:rPr>
          <w:rFonts w:eastAsia="宋体" w:hint="eastAsia"/>
          <w:b/>
          <w:bCs/>
          <w:color w:val="000000" w:themeColor="text1"/>
          <w:lang w:eastAsia="zh-CN"/>
        </w:rPr>
        <w:t>P</w:t>
      </w:r>
      <w:r w:rsidRPr="00D45F2B">
        <w:rPr>
          <w:rFonts w:eastAsia="宋体"/>
          <w:b/>
          <w:bCs/>
          <w:color w:val="000000" w:themeColor="text1"/>
          <w:lang w:eastAsia="zh-CN"/>
        </w:rPr>
        <w:t xml:space="preserve">roposal 2: Adopt extended UE CBW based approach to convert the outer RB allocation to inner RB allocation. </w:t>
      </w:r>
    </w:p>
    <w:p w14:paraId="093CA44E" w14:textId="77777777" w:rsidR="00D45F2B" w:rsidRPr="00D45F2B" w:rsidRDefault="00D45F2B" w:rsidP="00D45F2B">
      <w:pPr>
        <w:spacing w:beforeLines="50" w:before="120" w:after="120"/>
        <w:rPr>
          <w:rFonts w:eastAsia="宋体"/>
          <w:b/>
          <w:bCs/>
          <w:color w:val="000000" w:themeColor="text1"/>
          <w:lang w:eastAsia="zh-CN"/>
        </w:rPr>
      </w:pPr>
      <w:r w:rsidRPr="00D45F2B">
        <w:rPr>
          <w:rFonts w:eastAsia="宋体"/>
          <w:b/>
          <w:bCs/>
          <w:color w:val="000000" w:themeColor="text1"/>
          <w:lang w:eastAsia="zh-CN"/>
        </w:rPr>
        <w:t xml:space="preserve">Proposal 3: The extended IBE and the </w:t>
      </w:r>
      <w:r w:rsidRPr="00177F38">
        <w:rPr>
          <w:rFonts w:eastAsia="宋体"/>
          <w:b/>
          <w:bCs/>
          <w:color w:val="000000" w:themeColor="text1"/>
          <w:lang w:eastAsia="zh-CN"/>
        </w:rPr>
        <w:t xml:space="preserve">boundary to apply ACLR/SEM and OOBE </w:t>
      </w:r>
      <w:proofErr w:type="gramStart"/>
      <w:r w:rsidRPr="00177F38">
        <w:rPr>
          <w:rFonts w:eastAsia="宋体"/>
          <w:b/>
          <w:bCs/>
          <w:color w:val="000000" w:themeColor="text1"/>
          <w:lang w:eastAsia="zh-CN"/>
        </w:rPr>
        <w:t xml:space="preserve">should  </w:t>
      </w:r>
      <w:r>
        <w:rPr>
          <w:rFonts w:eastAsia="宋体"/>
          <w:b/>
          <w:bCs/>
          <w:color w:val="000000" w:themeColor="text1"/>
          <w:lang w:eastAsia="zh-CN"/>
        </w:rPr>
        <w:t>be</w:t>
      </w:r>
      <w:proofErr w:type="gramEnd"/>
      <w:r>
        <w:rPr>
          <w:rFonts w:eastAsia="宋体"/>
          <w:b/>
          <w:bCs/>
          <w:color w:val="000000" w:themeColor="text1"/>
          <w:lang w:eastAsia="zh-CN"/>
        </w:rPr>
        <w:t xml:space="preserve"> define </w:t>
      </w:r>
      <w:r w:rsidRPr="00177F38">
        <w:rPr>
          <w:rFonts w:eastAsia="宋体"/>
          <w:b/>
          <w:bCs/>
          <w:color w:val="000000" w:themeColor="text1"/>
          <w:lang w:eastAsia="zh-CN"/>
        </w:rPr>
        <w:t>base</w:t>
      </w:r>
      <w:r>
        <w:rPr>
          <w:rFonts w:eastAsia="宋体"/>
          <w:b/>
          <w:bCs/>
          <w:color w:val="000000" w:themeColor="text1"/>
          <w:lang w:eastAsia="zh-CN"/>
        </w:rPr>
        <w:t>d</w:t>
      </w:r>
      <w:r w:rsidRPr="00177F38">
        <w:rPr>
          <w:rFonts w:eastAsia="宋体"/>
          <w:b/>
          <w:bCs/>
          <w:color w:val="000000" w:themeColor="text1"/>
          <w:lang w:eastAsia="zh-CN"/>
        </w:rPr>
        <w:t xml:space="preserve"> on</w:t>
      </w:r>
      <w:r w:rsidRPr="00D45F2B">
        <w:rPr>
          <w:rFonts w:eastAsia="宋体"/>
          <w:b/>
          <w:bCs/>
          <w:color w:val="000000" w:themeColor="text1"/>
          <w:lang w:eastAsia="zh-CN"/>
        </w:rPr>
        <w:t xml:space="preserve"> extended UE CBW.</w:t>
      </w:r>
    </w:p>
    <w:p w14:paraId="7678055F" w14:textId="77777777" w:rsidR="00D45F2B" w:rsidRPr="00D45F2B" w:rsidRDefault="00D45F2B" w:rsidP="00D45F2B">
      <w:pPr>
        <w:spacing w:beforeLines="50" w:before="120" w:after="120"/>
        <w:rPr>
          <w:rFonts w:eastAsia="宋体"/>
          <w:b/>
          <w:bCs/>
          <w:color w:val="000000" w:themeColor="text1"/>
          <w:lang w:eastAsia="zh-CN"/>
        </w:rPr>
      </w:pPr>
      <w:r w:rsidRPr="00D45F2B">
        <w:rPr>
          <w:rFonts w:eastAsia="宋体"/>
          <w:b/>
          <w:bCs/>
          <w:color w:val="000000" w:themeColor="text1"/>
          <w:lang w:eastAsia="zh-CN"/>
        </w:rPr>
        <w:lastRenderedPageBreak/>
        <w:t>Proposal 4: The extended UE CBW should belong to the regular defined channel bandwidth, i.e., 5, 10, 15, 20, 25, 30, 35, 40, 45, 50, 60, 70, 80, 90 and 100MHz.</w:t>
      </w:r>
    </w:p>
    <w:p w14:paraId="2A8F58E4" w14:textId="77777777" w:rsidR="00C55A02" w:rsidRPr="00BF31B8" w:rsidRDefault="00C55A02" w:rsidP="00BF31B8">
      <w:pPr>
        <w:spacing w:beforeLines="50" w:before="120" w:after="120"/>
        <w:rPr>
          <w:rFonts w:eastAsia="宋体"/>
          <w:b/>
          <w:bCs/>
          <w:color w:val="000000" w:themeColor="text1"/>
          <w:lang w:eastAsia="zh-CN"/>
        </w:rPr>
      </w:pPr>
      <w:r w:rsidRPr="00BF31B8">
        <w:rPr>
          <w:rFonts w:eastAsia="宋体" w:hint="eastAsia"/>
          <w:b/>
          <w:bCs/>
          <w:color w:val="000000" w:themeColor="text1"/>
          <w:lang w:eastAsia="zh-CN"/>
        </w:rPr>
        <w:t>P</w:t>
      </w:r>
      <w:r w:rsidRPr="00BF31B8">
        <w:rPr>
          <w:rFonts w:eastAsia="宋体"/>
          <w:b/>
          <w:bCs/>
          <w:color w:val="000000" w:themeColor="text1"/>
          <w:lang w:eastAsia="zh-CN"/>
        </w:rPr>
        <w:t>roposal 5: RAN4 could define multiple extended ratios based on extended UE CBW approach:</w:t>
      </w:r>
    </w:p>
    <w:p w14:paraId="5851DACC" w14:textId="77777777" w:rsidR="00C55A02" w:rsidRPr="00F03EE6" w:rsidRDefault="00C55A02" w:rsidP="00C55A02">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F03EE6">
        <w:rPr>
          <w:rFonts w:ascii="Times New Roman" w:eastAsia="宋体" w:hAnsi="Times New Roman"/>
          <w:b/>
          <w:bCs/>
          <w:color w:val="000000" w:themeColor="text1"/>
          <w:sz w:val="20"/>
          <w:szCs w:val="20"/>
          <w:lang w:eastAsia="zh-CN"/>
        </w:rPr>
        <w:t xml:space="preserve">If the extended UE CBW is less than or equal to the largest BS CBW </w:t>
      </w:r>
      <w:r>
        <w:rPr>
          <w:rFonts w:ascii="Times New Roman" w:eastAsia="宋体" w:hAnsi="Times New Roman"/>
          <w:b/>
          <w:bCs/>
          <w:color w:val="000000" w:themeColor="text1"/>
          <w:sz w:val="20"/>
          <w:szCs w:val="20"/>
          <w:lang w:eastAsia="zh-CN"/>
        </w:rPr>
        <w:t>of a</w:t>
      </w:r>
      <w:r w:rsidRPr="00F03EE6">
        <w:rPr>
          <w:rFonts w:ascii="Times New Roman" w:eastAsia="宋体" w:hAnsi="Times New Roman"/>
          <w:b/>
          <w:bCs/>
          <w:color w:val="000000" w:themeColor="text1"/>
          <w:sz w:val="20"/>
          <w:szCs w:val="20"/>
          <w:lang w:eastAsia="zh-CN"/>
        </w:rPr>
        <w:t xml:space="preserve"> band, 2 * UE CBW as the default extended UE CBW </w:t>
      </w:r>
      <w:r>
        <w:rPr>
          <w:rFonts w:ascii="Times New Roman" w:eastAsia="宋体" w:hAnsi="Times New Roman"/>
          <w:b/>
          <w:bCs/>
          <w:color w:val="000000" w:themeColor="text1"/>
          <w:sz w:val="20"/>
          <w:szCs w:val="20"/>
          <w:lang w:eastAsia="zh-CN"/>
        </w:rPr>
        <w:t xml:space="preserve">in which </w:t>
      </w:r>
      <w:r w:rsidRPr="00F03EE6">
        <w:rPr>
          <w:rFonts w:ascii="Times New Roman" w:eastAsia="宋体" w:hAnsi="Times New Roman"/>
          <w:b/>
          <w:bCs/>
          <w:color w:val="000000" w:themeColor="text1"/>
          <w:sz w:val="20"/>
          <w:szCs w:val="20"/>
          <w:lang w:eastAsia="zh-CN"/>
        </w:rPr>
        <w:t xml:space="preserve">all outer RB allocation </w:t>
      </w:r>
      <w:proofErr w:type="gramStart"/>
      <w:r>
        <w:rPr>
          <w:rFonts w:ascii="Times New Roman" w:eastAsia="宋体" w:hAnsi="Times New Roman"/>
          <w:b/>
          <w:bCs/>
          <w:color w:val="000000" w:themeColor="text1"/>
          <w:sz w:val="20"/>
          <w:szCs w:val="20"/>
          <w:lang w:eastAsia="zh-CN"/>
        </w:rPr>
        <w:t>are</w:t>
      </w:r>
      <w:proofErr w:type="gramEnd"/>
      <w:r>
        <w:rPr>
          <w:rFonts w:ascii="Times New Roman" w:eastAsia="宋体" w:hAnsi="Times New Roman"/>
          <w:b/>
          <w:bCs/>
          <w:color w:val="000000" w:themeColor="text1"/>
          <w:sz w:val="20"/>
          <w:szCs w:val="20"/>
          <w:lang w:eastAsia="zh-CN"/>
        </w:rPr>
        <w:t xml:space="preserve"> converted </w:t>
      </w:r>
      <w:r w:rsidRPr="00F03EE6">
        <w:rPr>
          <w:rFonts w:ascii="Times New Roman" w:eastAsia="宋体" w:hAnsi="Times New Roman"/>
          <w:b/>
          <w:bCs/>
          <w:color w:val="000000" w:themeColor="text1"/>
          <w:sz w:val="20"/>
          <w:szCs w:val="20"/>
          <w:lang w:eastAsia="zh-CN"/>
        </w:rPr>
        <w:t xml:space="preserve">into inner RB allocation, the MPR for inner RB allocation could be used. </w:t>
      </w:r>
    </w:p>
    <w:p w14:paraId="5743B83F" w14:textId="77777777" w:rsidR="00C55A02" w:rsidRDefault="00C55A02" w:rsidP="00C55A02">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F03EE6">
        <w:rPr>
          <w:rFonts w:ascii="Times New Roman" w:eastAsia="宋体" w:hAnsi="Times New Roman"/>
          <w:b/>
          <w:bCs/>
          <w:color w:val="000000" w:themeColor="text1"/>
          <w:sz w:val="20"/>
          <w:szCs w:val="20"/>
          <w:lang w:eastAsia="zh-CN"/>
        </w:rPr>
        <w:t xml:space="preserve">If the extended UE CBW is larger than the largest BS CBW of </w:t>
      </w:r>
      <w:r>
        <w:rPr>
          <w:rFonts w:ascii="Times New Roman" w:eastAsia="宋体" w:hAnsi="Times New Roman"/>
          <w:b/>
          <w:bCs/>
          <w:color w:val="000000" w:themeColor="text1"/>
          <w:sz w:val="20"/>
          <w:szCs w:val="20"/>
          <w:lang w:eastAsia="zh-CN"/>
        </w:rPr>
        <w:t>a</w:t>
      </w:r>
      <w:r w:rsidRPr="00F03EE6">
        <w:rPr>
          <w:rFonts w:ascii="Times New Roman" w:eastAsia="宋体" w:hAnsi="Times New Roman"/>
          <w:b/>
          <w:bCs/>
          <w:color w:val="000000" w:themeColor="text1"/>
          <w:sz w:val="20"/>
          <w:szCs w:val="20"/>
          <w:lang w:eastAsia="zh-CN"/>
        </w:rPr>
        <w:t xml:space="preserve"> band, using the largest BS CBW of this band as the extended UE CBW, than define the MPR improvement level based on the ratio of extended UE CBW and UE CBW. I.e, </w:t>
      </w:r>
    </w:p>
    <w:p w14:paraId="5C00378E" w14:textId="77777777" w:rsidR="00C55A02" w:rsidRDefault="00C55A02" w:rsidP="00C55A02">
      <w:pPr>
        <w:pStyle w:val="af5"/>
        <w:numPr>
          <w:ilvl w:val="1"/>
          <w:numId w:val="11"/>
        </w:numPr>
        <w:spacing w:after="120" w:line="240" w:lineRule="auto"/>
        <w:contextualSpacing w:val="0"/>
        <w:rPr>
          <w:rFonts w:ascii="Times New Roman" w:eastAsia="宋体" w:hAnsi="Times New Roman"/>
          <w:b/>
          <w:bCs/>
          <w:color w:val="000000" w:themeColor="text1"/>
          <w:sz w:val="20"/>
          <w:szCs w:val="20"/>
          <w:lang w:eastAsia="zh-CN"/>
        </w:rPr>
      </w:pPr>
      <w:r w:rsidRPr="00F03EE6">
        <w:rPr>
          <w:rFonts w:ascii="Times New Roman" w:eastAsia="宋体" w:hAnsi="Times New Roman"/>
          <w:b/>
          <w:bCs/>
          <w:color w:val="000000" w:themeColor="text1"/>
          <w:sz w:val="20"/>
          <w:szCs w:val="20"/>
          <w:lang w:eastAsia="zh-CN"/>
        </w:rPr>
        <w:t>X dB MPR improvement level for the extended ratio belongs to [1.5, 2]</w:t>
      </w:r>
    </w:p>
    <w:p w14:paraId="0F60274B" w14:textId="77777777" w:rsidR="00C55A02" w:rsidRPr="00F03EE6" w:rsidRDefault="00C55A02" w:rsidP="00C55A02">
      <w:pPr>
        <w:pStyle w:val="af5"/>
        <w:numPr>
          <w:ilvl w:val="1"/>
          <w:numId w:val="11"/>
        </w:numPr>
        <w:spacing w:after="120" w:line="240" w:lineRule="auto"/>
        <w:contextualSpacing w:val="0"/>
        <w:rPr>
          <w:rFonts w:ascii="Times New Roman" w:eastAsia="宋体" w:hAnsi="Times New Roman"/>
          <w:b/>
          <w:bCs/>
          <w:color w:val="000000" w:themeColor="text1"/>
          <w:sz w:val="20"/>
          <w:szCs w:val="20"/>
          <w:lang w:eastAsia="zh-CN"/>
        </w:rPr>
      </w:pPr>
      <w:r w:rsidRPr="00F03EE6">
        <w:rPr>
          <w:rFonts w:ascii="Times New Roman" w:eastAsia="宋体" w:hAnsi="Times New Roman"/>
          <w:b/>
          <w:bCs/>
          <w:color w:val="000000" w:themeColor="text1"/>
          <w:sz w:val="20"/>
          <w:szCs w:val="20"/>
          <w:lang w:eastAsia="zh-CN"/>
        </w:rPr>
        <w:t>Y dB MPR improvement level for the extended ratio belongs to [1, 1.5]</w:t>
      </w:r>
    </w:p>
    <w:p w14:paraId="4FCEDCB9" w14:textId="77777777" w:rsidR="00D45F2B" w:rsidRPr="00D45F2B" w:rsidRDefault="00D45F2B" w:rsidP="00D45F2B">
      <w:pPr>
        <w:spacing w:beforeLines="50" w:before="120" w:after="120"/>
        <w:rPr>
          <w:rFonts w:eastAsia="宋体"/>
          <w:b/>
          <w:bCs/>
          <w:color w:val="000000" w:themeColor="text1"/>
          <w:lang w:eastAsia="zh-CN"/>
        </w:rPr>
      </w:pPr>
      <w:r w:rsidRPr="00D45F2B">
        <w:rPr>
          <w:rFonts w:eastAsia="宋体"/>
          <w:b/>
          <w:bCs/>
          <w:color w:val="000000" w:themeColor="text1"/>
          <w:lang w:eastAsia="zh-CN"/>
        </w:rPr>
        <w:t>Proposal 6: Don’t need consider the asymmetrical extended CBW approach, use the narrowest gap between the edge of UE CBW to the BS CBW as the shifting value for extended UE CBW and then consider it as the symmetrical extended CBW.</w:t>
      </w:r>
    </w:p>
    <w:bookmarkEnd w:id="1"/>
    <w:p w14:paraId="0C305FC7" w14:textId="79D28C7E" w:rsidR="00BF31B8" w:rsidRDefault="00BF31B8" w:rsidP="00BF31B8">
      <w:pPr>
        <w:spacing w:beforeLines="50" w:before="120" w:after="120"/>
        <w:rPr>
          <w:rFonts w:eastAsia="宋体"/>
          <w:b/>
          <w:bCs/>
          <w:color w:val="000000" w:themeColor="text1"/>
          <w:lang w:eastAsia="zh-CN"/>
        </w:rPr>
      </w:pPr>
      <w:r w:rsidRPr="00BF31B8">
        <w:rPr>
          <w:rFonts w:eastAsia="宋体" w:hint="eastAsia"/>
          <w:b/>
          <w:bCs/>
          <w:color w:val="000000" w:themeColor="text1"/>
          <w:lang w:eastAsia="zh-CN"/>
        </w:rPr>
        <w:t>P</w:t>
      </w:r>
      <w:r w:rsidRPr="00BF31B8">
        <w:rPr>
          <w:rFonts w:eastAsia="宋体"/>
          <w:b/>
          <w:bCs/>
          <w:color w:val="000000" w:themeColor="text1"/>
          <w:lang w:eastAsia="zh-CN"/>
        </w:rPr>
        <w:t>roposal 7: The largest UE CBW for a band, especially for the 100MHz UE CBW can’t be considered in the scenario that Narrower UE channel BW within wider BS bandwidth for single carrier operation.</w:t>
      </w:r>
    </w:p>
    <w:p w14:paraId="3C745605" w14:textId="77777777" w:rsidR="00256CED" w:rsidRPr="00256CED" w:rsidRDefault="00256CED" w:rsidP="00256CED">
      <w:pPr>
        <w:spacing w:beforeLines="50" w:before="120" w:after="120"/>
        <w:rPr>
          <w:rFonts w:eastAsia="宋体"/>
          <w:b/>
          <w:bCs/>
          <w:color w:val="000000" w:themeColor="text1"/>
          <w:lang w:eastAsia="zh-CN"/>
        </w:rPr>
      </w:pPr>
      <w:r w:rsidRPr="00256CED">
        <w:rPr>
          <w:rFonts w:eastAsia="宋体" w:hint="eastAsia"/>
          <w:b/>
          <w:bCs/>
          <w:color w:val="000000" w:themeColor="text1"/>
          <w:lang w:eastAsia="zh-CN"/>
        </w:rPr>
        <w:t>P</w:t>
      </w:r>
      <w:r w:rsidRPr="00256CED">
        <w:rPr>
          <w:rFonts w:eastAsia="宋体"/>
          <w:b/>
          <w:bCs/>
          <w:color w:val="000000" w:themeColor="text1"/>
          <w:lang w:eastAsia="zh-CN"/>
        </w:rPr>
        <w:t xml:space="preserve">roposal 8: </w:t>
      </w:r>
      <w:r>
        <w:rPr>
          <w:rFonts w:eastAsia="宋体"/>
          <w:b/>
          <w:bCs/>
          <w:color w:val="000000" w:themeColor="text1"/>
          <w:lang w:eastAsia="zh-CN"/>
        </w:rPr>
        <w:t>F</w:t>
      </w:r>
      <w:r w:rsidRPr="00256CED">
        <w:rPr>
          <w:rFonts w:eastAsia="宋体"/>
          <w:b/>
          <w:bCs/>
          <w:color w:val="000000" w:themeColor="text1"/>
          <w:lang w:eastAsia="zh-CN"/>
        </w:rPr>
        <w:t xml:space="preserve">or multiple </w:t>
      </w:r>
      <w:proofErr w:type="gramStart"/>
      <w:r w:rsidRPr="00256CED">
        <w:rPr>
          <w:rFonts w:eastAsia="宋体"/>
          <w:b/>
          <w:bCs/>
          <w:color w:val="000000" w:themeColor="text1"/>
          <w:lang w:eastAsia="zh-CN"/>
        </w:rPr>
        <w:t>carriers</w:t>
      </w:r>
      <w:proofErr w:type="gramEnd"/>
      <w:r w:rsidRPr="00256CED">
        <w:rPr>
          <w:rFonts w:eastAsia="宋体"/>
          <w:b/>
          <w:bCs/>
          <w:color w:val="000000" w:themeColor="text1"/>
          <w:lang w:eastAsia="zh-CN"/>
        </w:rPr>
        <w:t xml:space="preserve"> operation </w:t>
      </w:r>
      <w:r>
        <w:rPr>
          <w:rFonts w:eastAsia="宋体"/>
          <w:b/>
          <w:bCs/>
          <w:color w:val="000000" w:themeColor="text1"/>
          <w:lang w:eastAsia="zh-CN"/>
        </w:rPr>
        <w:t xml:space="preserve">of </w:t>
      </w:r>
      <w:r w:rsidRPr="00256CED">
        <w:rPr>
          <w:rFonts w:eastAsia="宋体"/>
          <w:b/>
          <w:bCs/>
          <w:color w:val="000000" w:themeColor="text1"/>
          <w:lang w:eastAsia="zh-CN"/>
        </w:rPr>
        <w:t>scenario 2:</w:t>
      </w:r>
    </w:p>
    <w:p w14:paraId="5614CDFD" w14:textId="77777777" w:rsidR="00256CED" w:rsidRPr="00256CED" w:rsidRDefault="00256CED" w:rsidP="00256CED">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256CED">
        <w:rPr>
          <w:rFonts w:ascii="Times New Roman" w:eastAsia="宋体" w:hAnsi="Times New Roman"/>
          <w:b/>
          <w:bCs/>
          <w:color w:val="000000" w:themeColor="text1"/>
          <w:sz w:val="20"/>
          <w:szCs w:val="20"/>
          <w:lang w:eastAsia="zh-CN"/>
        </w:rPr>
        <w:t xml:space="preserve">When the UE channel BW is equal to the </w:t>
      </w:r>
      <w:r>
        <w:rPr>
          <w:rFonts w:ascii="Times New Roman" w:eastAsia="宋体" w:hAnsi="Times New Roman"/>
          <w:b/>
          <w:bCs/>
          <w:color w:val="000000" w:themeColor="text1"/>
          <w:sz w:val="20"/>
          <w:szCs w:val="20"/>
          <w:lang w:eastAsia="zh-CN"/>
        </w:rPr>
        <w:t xml:space="preserve">largest </w:t>
      </w:r>
      <w:r w:rsidRPr="00256CED">
        <w:rPr>
          <w:rFonts w:ascii="Times New Roman" w:eastAsia="宋体" w:hAnsi="Times New Roman"/>
          <w:b/>
          <w:bCs/>
          <w:color w:val="000000" w:themeColor="text1"/>
          <w:sz w:val="20"/>
          <w:szCs w:val="20"/>
          <w:lang w:eastAsia="zh-CN"/>
        </w:rPr>
        <w:t>BS channel bandwidth, i.e., the largest UE CBW for a band, it can be considered in scenario 1-1 that no adjacent in-band/out-of-band co-existence issue (single operator).</w:t>
      </w:r>
    </w:p>
    <w:p w14:paraId="1D64BB5B" w14:textId="2EFF2F05" w:rsidR="00256CED" w:rsidRPr="000B08A8" w:rsidRDefault="00256CED" w:rsidP="000B08A8">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256CED">
        <w:rPr>
          <w:rFonts w:ascii="Times New Roman" w:eastAsia="宋体" w:hAnsi="Times New Roman"/>
          <w:b/>
          <w:bCs/>
          <w:color w:val="000000" w:themeColor="text1"/>
          <w:sz w:val="20"/>
          <w:szCs w:val="20"/>
          <w:lang w:eastAsia="zh-CN"/>
        </w:rPr>
        <w:t xml:space="preserve">When the UE channel BW is less than the </w:t>
      </w:r>
      <w:r>
        <w:rPr>
          <w:rFonts w:ascii="Times New Roman" w:eastAsia="宋体" w:hAnsi="Times New Roman"/>
          <w:b/>
          <w:bCs/>
          <w:color w:val="000000" w:themeColor="text1"/>
          <w:sz w:val="20"/>
          <w:szCs w:val="20"/>
          <w:lang w:eastAsia="zh-CN"/>
        </w:rPr>
        <w:t xml:space="preserve">largest </w:t>
      </w:r>
      <w:r w:rsidRPr="00256CED">
        <w:rPr>
          <w:rFonts w:ascii="Times New Roman" w:eastAsia="宋体" w:hAnsi="Times New Roman"/>
          <w:b/>
          <w:bCs/>
          <w:color w:val="000000" w:themeColor="text1"/>
          <w:sz w:val="20"/>
          <w:szCs w:val="20"/>
          <w:lang w:eastAsia="zh-CN"/>
        </w:rPr>
        <w:t xml:space="preserve">BS channel bandwidth for multiple </w:t>
      </w:r>
      <w:proofErr w:type="gramStart"/>
      <w:r w:rsidRPr="00256CED">
        <w:rPr>
          <w:rFonts w:ascii="Times New Roman" w:eastAsia="宋体" w:hAnsi="Times New Roman"/>
          <w:b/>
          <w:bCs/>
          <w:color w:val="000000" w:themeColor="text1"/>
          <w:sz w:val="20"/>
          <w:szCs w:val="20"/>
          <w:lang w:eastAsia="zh-CN"/>
        </w:rPr>
        <w:t>carriers</w:t>
      </w:r>
      <w:proofErr w:type="gramEnd"/>
      <w:r w:rsidRPr="00256CED">
        <w:rPr>
          <w:rFonts w:ascii="Times New Roman" w:eastAsia="宋体" w:hAnsi="Times New Roman"/>
          <w:b/>
          <w:bCs/>
          <w:color w:val="000000" w:themeColor="text1"/>
          <w:sz w:val="20"/>
          <w:szCs w:val="20"/>
          <w:lang w:eastAsia="zh-CN"/>
        </w:rPr>
        <w:t xml:space="preserve"> operation, it can use the same method with single carrier operation as the starting point, whether further consider </w:t>
      </w:r>
      <w:r>
        <w:rPr>
          <w:rFonts w:ascii="Times New Roman" w:eastAsia="宋体" w:hAnsi="Times New Roman"/>
          <w:b/>
          <w:bCs/>
          <w:color w:val="000000" w:themeColor="text1"/>
          <w:sz w:val="20"/>
          <w:szCs w:val="20"/>
          <w:lang w:eastAsia="zh-CN"/>
        </w:rPr>
        <w:t xml:space="preserve">the </w:t>
      </w:r>
      <w:r w:rsidRPr="00256CED">
        <w:rPr>
          <w:rFonts w:ascii="Times New Roman" w:eastAsia="宋体" w:hAnsi="Times New Roman"/>
          <w:b/>
          <w:bCs/>
          <w:color w:val="000000" w:themeColor="text1"/>
          <w:sz w:val="20"/>
          <w:szCs w:val="20"/>
          <w:lang w:eastAsia="zh-CN"/>
        </w:rPr>
        <w:t xml:space="preserve">relaxation </w:t>
      </w:r>
      <w:r>
        <w:rPr>
          <w:rFonts w:ascii="Times New Roman" w:eastAsia="宋体" w:hAnsi="Times New Roman"/>
          <w:b/>
          <w:bCs/>
          <w:color w:val="000000" w:themeColor="text1"/>
          <w:sz w:val="20"/>
          <w:szCs w:val="20"/>
          <w:lang w:eastAsia="zh-CN"/>
        </w:rPr>
        <w:t xml:space="preserve">like scenario 1-1 </w:t>
      </w:r>
      <w:r w:rsidRPr="00256CED">
        <w:rPr>
          <w:rFonts w:ascii="Times New Roman" w:eastAsia="宋体" w:hAnsi="Times New Roman"/>
          <w:b/>
          <w:bCs/>
          <w:color w:val="000000" w:themeColor="text1"/>
          <w:sz w:val="20"/>
          <w:szCs w:val="20"/>
          <w:lang w:eastAsia="zh-CN"/>
        </w:rPr>
        <w:t>can further study.</w:t>
      </w:r>
    </w:p>
    <w:p w14:paraId="2A7D4084" w14:textId="77777777" w:rsidR="00F5037E" w:rsidRDefault="00F5037E" w:rsidP="00F5037E">
      <w:pPr>
        <w:pStyle w:val="1"/>
        <w:numPr>
          <w:ilvl w:val="0"/>
          <w:numId w:val="3"/>
        </w:numPr>
      </w:pPr>
      <w:r>
        <w:t>Reference</w:t>
      </w:r>
    </w:p>
    <w:p w14:paraId="2220DA27" w14:textId="66627FD9" w:rsidR="00F5037E" w:rsidRDefault="00F5037E" w:rsidP="00F5037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hyperlink r:id="rId12" w:history="1">
        <w:r w:rsidRPr="004676A7">
          <w:rPr>
            <w:rFonts w:eastAsia="华文楷体"/>
            <w:szCs w:val="28"/>
          </w:rPr>
          <w:t>R4-24</w:t>
        </w:r>
        <w:r w:rsidR="00E7499B">
          <w:rPr>
            <w:rFonts w:eastAsia="华文楷体"/>
            <w:szCs w:val="28"/>
          </w:rPr>
          <w:t>14441</w:t>
        </w:r>
      </w:hyperlink>
      <w:r>
        <w:rPr>
          <w:rFonts w:eastAsia="华文楷体"/>
          <w:szCs w:val="28"/>
        </w:rPr>
        <w:t xml:space="preserve"> </w:t>
      </w:r>
      <w:r w:rsidRPr="004676A7">
        <w:rPr>
          <w:rFonts w:eastAsia="华文楷体"/>
          <w:szCs w:val="28"/>
        </w:rPr>
        <w:t>WF on power domain enhancement</w:t>
      </w:r>
      <w:r>
        <w:rPr>
          <w:rFonts w:eastAsia="华文楷体"/>
          <w:szCs w:val="28"/>
        </w:rPr>
        <w:t>, Huawei, RAN4</w:t>
      </w:r>
      <w:r w:rsidR="00EF2CEB">
        <w:rPr>
          <w:rFonts w:eastAsia="华文楷体"/>
          <w:szCs w:val="28"/>
        </w:rPr>
        <w:t xml:space="preserve"> </w:t>
      </w:r>
      <w:r>
        <w:rPr>
          <w:rFonts w:eastAsia="华文楷体"/>
          <w:szCs w:val="28"/>
        </w:rPr>
        <w:t>#11</w:t>
      </w:r>
      <w:r w:rsidR="00E7499B">
        <w:rPr>
          <w:rFonts w:eastAsia="华文楷体"/>
          <w:szCs w:val="28"/>
        </w:rPr>
        <w:t>2</w:t>
      </w:r>
    </w:p>
    <w:p w14:paraId="3B4D36EB" w14:textId="7BA0F8D5" w:rsidR="00FD7526" w:rsidRPr="00EF2CEB" w:rsidRDefault="00EF2CEB" w:rsidP="0023469E">
      <w:pPr>
        <w:overflowPunct w:val="0"/>
        <w:autoSpaceDE w:val="0"/>
        <w:autoSpaceDN w:val="0"/>
        <w:adjustRightInd w:val="0"/>
        <w:spacing w:after="100"/>
        <w:textAlignment w:val="baseline"/>
        <w:rPr>
          <w:rFonts w:eastAsia="华文楷体"/>
          <w:szCs w:val="28"/>
        </w:rPr>
      </w:pPr>
      <w:r w:rsidRPr="00EF2CEB">
        <w:rPr>
          <w:rFonts w:eastAsia="华文楷体" w:hint="eastAsia"/>
          <w:szCs w:val="28"/>
        </w:rPr>
        <w:t>[</w:t>
      </w:r>
      <w:r w:rsidRPr="00EF2CEB">
        <w:rPr>
          <w:rFonts w:eastAsia="华文楷体"/>
          <w:szCs w:val="28"/>
        </w:rPr>
        <w:t>2] R4-2412351 R19 MPR reduction for single carrier</w:t>
      </w:r>
      <w:r>
        <w:rPr>
          <w:rFonts w:eastAsia="华文楷体"/>
          <w:szCs w:val="28"/>
        </w:rPr>
        <w:t>, OPPO, RAN4 #112</w:t>
      </w:r>
    </w:p>
    <w:sectPr w:rsidR="00FD7526" w:rsidRPr="00EF2C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A1244" w14:textId="77777777" w:rsidR="00D10F17" w:rsidRDefault="00D10F17">
      <w:r>
        <w:separator/>
      </w:r>
    </w:p>
  </w:endnote>
  <w:endnote w:type="continuationSeparator" w:id="0">
    <w:p w14:paraId="1AC0F746" w14:textId="77777777" w:rsidR="00D10F17" w:rsidRDefault="00D1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A9BD" w14:textId="77777777" w:rsidR="00D10F17" w:rsidRDefault="00D10F17">
      <w:r>
        <w:separator/>
      </w:r>
    </w:p>
  </w:footnote>
  <w:footnote w:type="continuationSeparator" w:id="0">
    <w:p w14:paraId="2A5817E8" w14:textId="77777777" w:rsidR="00D10F17" w:rsidRDefault="00D10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0"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3"/>
  </w:num>
  <w:num w:numId="2">
    <w:abstractNumId w:val="9"/>
  </w:num>
  <w:num w:numId="3">
    <w:abstractNumId w:val="1"/>
  </w:num>
  <w:num w:numId="4">
    <w:abstractNumId w:val="21"/>
  </w:num>
  <w:num w:numId="5">
    <w:abstractNumId w:val="4"/>
  </w:num>
  <w:num w:numId="6">
    <w:abstractNumId w:val="8"/>
  </w:num>
  <w:num w:numId="7">
    <w:abstractNumId w:val="7"/>
  </w:num>
  <w:num w:numId="8">
    <w:abstractNumId w:val="2"/>
  </w:num>
  <w:num w:numId="9">
    <w:abstractNumId w:val="17"/>
  </w:num>
  <w:num w:numId="10">
    <w:abstractNumId w:val="5"/>
  </w:num>
  <w:num w:numId="11">
    <w:abstractNumId w:val="14"/>
  </w:num>
  <w:num w:numId="12">
    <w:abstractNumId w:val="18"/>
  </w:num>
  <w:num w:numId="13">
    <w:abstractNumId w:val="10"/>
  </w:num>
  <w:num w:numId="14">
    <w:abstractNumId w:val="19"/>
  </w:num>
  <w:num w:numId="15">
    <w:abstractNumId w:val="24"/>
  </w:num>
  <w:num w:numId="16">
    <w:abstractNumId w:val="0"/>
  </w:num>
  <w:num w:numId="17">
    <w:abstractNumId w:val="11"/>
  </w:num>
  <w:num w:numId="18">
    <w:abstractNumId w:val="15"/>
  </w:num>
  <w:num w:numId="19">
    <w:abstractNumId w:val="20"/>
  </w:num>
  <w:num w:numId="20">
    <w:abstractNumId w:val="16"/>
  </w:num>
  <w:num w:numId="21">
    <w:abstractNumId w:val="22"/>
  </w:num>
  <w:num w:numId="22">
    <w:abstractNumId w:val="23"/>
  </w:num>
  <w:num w:numId="23">
    <w:abstractNumId w:val="3"/>
  </w:num>
  <w:num w:numId="24">
    <w:abstractNumId w:val="12"/>
  </w:num>
  <w:num w:numId="25">
    <w:abstractNumId w:val="25"/>
  </w:num>
  <w:num w:numId="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2B4"/>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6E"/>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8A8"/>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A76"/>
    <w:rsid w:val="000D5B38"/>
    <w:rsid w:val="000D6B69"/>
    <w:rsid w:val="000D6CFC"/>
    <w:rsid w:val="000D6FF8"/>
    <w:rsid w:val="000D7B93"/>
    <w:rsid w:val="000D7D6A"/>
    <w:rsid w:val="000E080B"/>
    <w:rsid w:val="000E11ED"/>
    <w:rsid w:val="000E18FE"/>
    <w:rsid w:val="000E26EC"/>
    <w:rsid w:val="000E3EEF"/>
    <w:rsid w:val="000E444B"/>
    <w:rsid w:val="000E5008"/>
    <w:rsid w:val="000E660C"/>
    <w:rsid w:val="000E7163"/>
    <w:rsid w:val="000F00E4"/>
    <w:rsid w:val="000F0972"/>
    <w:rsid w:val="000F222E"/>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491"/>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4CE7"/>
    <w:rsid w:val="0015570F"/>
    <w:rsid w:val="0015587C"/>
    <w:rsid w:val="00155DE7"/>
    <w:rsid w:val="00157A11"/>
    <w:rsid w:val="001614F3"/>
    <w:rsid w:val="001621EA"/>
    <w:rsid w:val="00162A00"/>
    <w:rsid w:val="00162B77"/>
    <w:rsid w:val="00163998"/>
    <w:rsid w:val="00164593"/>
    <w:rsid w:val="001647AF"/>
    <w:rsid w:val="001649EB"/>
    <w:rsid w:val="0016659E"/>
    <w:rsid w:val="0016690F"/>
    <w:rsid w:val="001671E1"/>
    <w:rsid w:val="00167B5A"/>
    <w:rsid w:val="00170B91"/>
    <w:rsid w:val="00171DDF"/>
    <w:rsid w:val="0017300C"/>
    <w:rsid w:val="00173D4A"/>
    <w:rsid w:val="00175BBA"/>
    <w:rsid w:val="00175ECF"/>
    <w:rsid w:val="00177F38"/>
    <w:rsid w:val="001828E7"/>
    <w:rsid w:val="001837F4"/>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C12"/>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742"/>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4B9E"/>
    <w:rsid w:val="002256DE"/>
    <w:rsid w:val="00225BF8"/>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A8A"/>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749"/>
    <w:rsid w:val="00250926"/>
    <w:rsid w:val="0025114C"/>
    <w:rsid w:val="00251340"/>
    <w:rsid w:val="00251D73"/>
    <w:rsid w:val="00251F5D"/>
    <w:rsid w:val="00252140"/>
    <w:rsid w:val="0025224B"/>
    <w:rsid w:val="00254246"/>
    <w:rsid w:val="0025514E"/>
    <w:rsid w:val="002562E7"/>
    <w:rsid w:val="002565F4"/>
    <w:rsid w:val="00256CED"/>
    <w:rsid w:val="00257735"/>
    <w:rsid w:val="002578B0"/>
    <w:rsid w:val="00257D9D"/>
    <w:rsid w:val="00260691"/>
    <w:rsid w:val="00261145"/>
    <w:rsid w:val="0026179F"/>
    <w:rsid w:val="0026351C"/>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1ABF"/>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2C74"/>
    <w:rsid w:val="00323C3E"/>
    <w:rsid w:val="00326719"/>
    <w:rsid w:val="00326CFF"/>
    <w:rsid w:val="00327430"/>
    <w:rsid w:val="00327965"/>
    <w:rsid w:val="00327A58"/>
    <w:rsid w:val="00327C37"/>
    <w:rsid w:val="00330148"/>
    <w:rsid w:val="00330550"/>
    <w:rsid w:val="00332244"/>
    <w:rsid w:val="00332820"/>
    <w:rsid w:val="00332EFC"/>
    <w:rsid w:val="00333518"/>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3FC4"/>
    <w:rsid w:val="00344657"/>
    <w:rsid w:val="003450DD"/>
    <w:rsid w:val="0034589A"/>
    <w:rsid w:val="003465A2"/>
    <w:rsid w:val="00346C19"/>
    <w:rsid w:val="00346D79"/>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A74"/>
    <w:rsid w:val="00380C5B"/>
    <w:rsid w:val="00381785"/>
    <w:rsid w:val="00381AEF"/>
    <w:rsid w:val="00383F01"/>
    <w:rsid w:val="00385170"/>
    <w:rsid w:val="003861D5"/>
    <w:rsid w:val="003873FB"/>
    <w:rsid w:val="00387D2D"/>
    <w:rsid w:val="003900F6"/>
    <w:rsid w:val="00390BAF"/>
    <w:rsid w:val="003920BC"/>
    <w:rsid w:val="003926D5"/>
    <w:rsid w:val="00393094"/>
    <w:rsid w:val="00393475"/>
    <w:rsid w:val="00394109"/>
    <w:rsid w:val="003943A6"/>
    <w:rsid w:val="0039469E"/>
    <w:rsid w:val="003964A3"/>
    <w:rsid w:val="00397206"/>
    <w:rsid w:val="00397CC0"/>
    <w:rsid w:val="003A166F"/>
    <w:rsid w:val="003A1893"/>
    <w:rsid w:val="003A1E08"/>
    <w:rsid w:val="003A27BA"/>
    <w:rsid w:val="003A2D80"/>
    <w:rsid w:val="003A2F4D"/>
    <w:rsid w:val="003A54A3"/>
    <w:rsid w:val="003A58C4"/>
    <w:rsid w:val="003A65A2"/>
    <w:rsid w:val="003A73C7"/>
    <w:rsid w:val="003A76BD"/>
    <w:rsid w:val="003B1087"/>
    <w:rsid w:val="003B1184"/>
    <w:rsid w:val="003B13F1"/>
    <w:rsid w:val="003B1AA0"/>
    <w:rsid w:val="003B2167"/>
    <w:rsid w:val="003B2EED"/>
    <w:rsid w:val="003B2F53"/>
    <w:rsid w:val="003B478A"/>
    <w:rsid w:val="003B55E5"/>
    <w:rsid w:val="003B5AB0"/>
    <w:rsid w:val="003B63B9"/>
    <w:rsid w:val="003B67EB"/>
    <w:rsid w:val="003B6A2C"/>
    <w:rsid w:val="003B76E4"/>
    <w:rsid w:val="003B7D1E"/>
    <w:rsid w:val="003C04DE"/>
    <w:rsid w:val="003C1B34"/>
    <w:rsid w:val="003C32B2"/>
    <w:rsid w:val="003C3628"/>
    <w:rsid w:val="003C4291"/>
    <w:rsid w:val="003C47CE"/>
    <w:rsid w:val="003C4CF5"/>
    <w:rsid w:val="003C54C0"/>
    <w:rsid w:val="003C5E26"/>
    <w:rsid w:val="003C62DB"/>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E9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3CCC"/>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A9"/>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6AB8"/>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2C0"/>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22C6"/>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7AA"/>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5D1"/>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0CE"/>
    <w:rsid w:val="006D0BDB"/>
    <w:rsid w:val="006D1C47"/>
    <w:rsid w:val="006D20E2"/>
    <w:rsid w:val="006D2979"/>
    <w:rsid w:val="006D2C28"/>
    <w:rsid w:val="006D3D64"/>
    <w:rsid w:val="006D5724"/>
    <w:rsid w:val="006D5A29"/>
    <w:rsid w:val="006D5C99"/>
    <w:rsid w:val="006D686A"/>
    <w:rsid w:val="006D6FE0"/>
    <w:rsid w:val="006E099E"/>
    <w:rsid w:val="006E1826"/>
    <w:rsid w:val="006E3412"/>
    <w:rsid w:val="006E3826"/>
    <w:rsid w:val="006E3885"/>
    <w:rsid w:val="006E3906"/>
    <w:rsid w:val="006E501B"/>
    <w:rsid w:val="006F0C31"/>
    <w:rsid w:val="006F0D5F"/>
    <w:rsid w:val="006F1018"/>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0A4"/>
    <w:rsid w:val="007162EF"/>
    <w:rsid w:val="007172A4"/>
    <w:rsid w:val="00720148"/>
    <w:rsid w:val="007204CA"/>
    <w:rsid w:val="00721148"/>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172C"/>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6D88"/>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5A78"/>
    <w:rsid w:val="008362CB"/>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099B"/>
    <w:rsid w:val="008721CA"/>
    <w:rsid w:val="0087275A"/>
    <w:rsid w:val="00876140"/>
    <w:rsid w:val="008768B7"/>
    <w:rsid w:val="00876E31"/>
    <w:rsid w:val="0087704D"/>
    <w:rsid w:val="00881256"/>
    <w:rsid w:val="008815B1"/>
    <w:rsid w:val="008828F0"/>
    <w:rsid w:val="00883F41"/>
    <w:rsid w:val="00884BE6"/>
    <w:rsid w:val="00884D79"/>
    <w:rsid w:val="0088503C"/>
    <w:rsid w:val="00885C93"/>
    <w:rsid w:val="00885D92"/>
    <w:rsid w:val="00886501"/>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3C69"/>
    <w:rsid w:val="008A46C5"/>
    <w:rsid w:val="008A47B4"/>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41EC"/>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27D10"/>
    <w:rsid w:val="00930CBE"/>
    <w:rsid w:val="0093114D"/>
    <w:rsid w:val="00931702"/>
    <w:rsid w:val="00931918"/>
    <w:rsid w:val="00932631"/>
    <w:rsid w:val="009328DB"/>
    <w:rsid w:val="00932DB3"/>
    <w:rsid w:val="00932F29"/>
    <w:rsid w:val="00932FA3"/>
    <w:rsid w:val="00933199"/>
    <w:rsid w:val="00933DB9"/>
    <w:rsid w:val="009348E8"/>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67992"/>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0F67"/>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0D0"/>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2B32"/>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7F9"/>
    <w:rsid w:val="00AB2839"/>
    <w:rsid w:val="00AB3F85"/>
    <w:rsid w:val="00AB4AC5"/>
    <w:rsid w:val="00AB4B02"/>
    <w:rsid w:val="00AB65D6"/>
    <w:rsid w:val="00AB6705"/>
    <w:rsid w:val="00AB68E5"/>
    <w:rsid w:val="00AB6E74"/>
    <w:rsid w:val="00AB79AA"/>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3B00"/>
    <w:rsid w:val="00AE48C8"/>
    <w:rsid w:val="00AE4E8F"/>
    <w:rsid w:val="00AF0C47"/>
    <w:rsid w:val="00AF0E90"/>
    <w:rsid w:val="00AF12DF"/>
    <w:rsid w:val="00AF43FE"/>
    <w:rsid w:val="00AF472C"/>
    <w:rsid w:val="00AF4B42"/>
    <w:rsid w:val="00AF4FDB"/>
    <w:rsid w:val="00AF7757"/>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803"/>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75C1"/>
    <w:rsid w:val="00B77890"/>
    <w:rsid w:val="00B80CEF"/>
    <w:rsid w:val="00B81318"/>
    <w:rsid w:val="00B82152"/>
    <w:rsid w:val="00B823DF"/>
    <w:rsid w:val="00B83E3E"/>
    <w:rsid w:val="00B8446C"/>
    <w:rsid w:val="00B844EB"/>
    <w:rsid w:val="00B84574"/>
    <w:rsid w:val="00B8466A"/>
    <w:rsid w:val="00B84D3F"/>
    <w:rsid w:val="00B8577C"/>
    <w:rsid w:val="00B85B29"/>
    <w:rsid w:val="00B866EF"/>
    <w:rsid w:val="00B870D4"/>
    <w:rsid w:val="00B87133"/>
    <w:rsid w:val="00B871FB"/>
    <w:rsid w:val="00B87687"/>
    <w:rsid w:val="00B90A15"/>
    <w:rsid w:val="00B90B13"/>
    <w:rsid w:val="00B90CBB"/>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AEF"/>
    <w:rsid w:val="00BD0D18"/>
    <w:rsid w:val="00BD1273"/>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51CD"/>
    <w:rsid w:val="00BE6070"/>
    <w:rsid w:val="00BE6ECF"/>
    <w:rsid w:val="00BE7097"/>
    <w:rsid w:val="00BF0962"/>
    <w:rsid w:val="00BF11DD"/>
    <w:rsid w:val="00BF140B"/>
    <w:rsid w:val="00BF144D"/>
    <w:rsid w:val="00BF28A5"/>
    <w:rsid w:val="00BF3113"/>
    <w:rsid w:val="00BF31B8"/>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A02"/>
    <w:rsid w:val="00C55E71"/>
    <w:rsid w:val="00C560EE"/>
    <w:rsid w:val="00C578BF"/>
    <w:rsid w:val="00C600B5"/>
    <w:rsid w:val="00C60C18"/>
    <w:rsid w:val="00C60DA7"/>
    <w:rsid w:val="00C619D2"/>
    <w:rsid w:val="00C61D61"/>
    <w:rsid w:val="00C6228D"/>
    <w:rsid w:val="00C63722"/>
    <w:rsid w:val="00C64A57"/>
    <w:rsid w:val="00C65303"/>
    <w:rsid w:val="00C66218"/>
    <w:rsid w:val="00C66D6A"/>
    <w:rsid w:val="00C678B2"/>
    <w:rsid w:val="00C679BA"/>
    <w:rsid w:val="00C67D73"/>
    <w:rsid w:val="00C70505"/>
    <w:rsid w:val="00C70686"/>
    <w:rsid w:val="00C708DD"/>
    <w:rsid w:val="00C71FEB"/>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F1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936"/>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5F2B"/>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D1"/>
    <w:rsid w:val="00DD59F7"/>
    <w:rsid w:val="00DD71D0"/>
    <w:rsid w:val="00DD7E5E"/>
    <w:rsid w:val="00DE00E7"/>
    <w:rsid w:val="00DE05C0"/>
    <w:rsid w:val="00DE079A"/>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5AE6"/>
    <w:rsid w:val="00E66881"/>
    <w:rsid w:val="00E6705B"/>
    <w:rsid w:val="00E67B9B"/>
    <w:rsid w:val="00E67D36"/>
    <w:rsid w:val="00E70E1F"/>
    <w:rsid w:val="00E711AE"/>
    <w:rsid w:val="00E721F1"/>
    <w:rsid w:val="00E72E7B"/>
    <w:rsid w:val="00E73347"/>
    <w:rsid w:val="00E742DD"/>
    <w:rsid w:val="00E74611"/>
    <w:rsid w:val="00E7484B"/>
    <w:rsid w:val="00E7499B"/>
    <w:rsid w:val="00E76C9C"/>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739"/>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257"/>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C44"/>
    <w:rsid w:val="00EF0CA1"/>
    <w:rsid w:val="00EF1A8E"/>
    <w:rsid w:val="00EF2CEB"/>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3EE6"/>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0C3B"/>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217"/>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73A"/>
    <w:rsid w:val="00FC2E5C"/>
    <w:rsid w:val="00FC34CD"/>
    <w:rsid w:val="00FC34DF"/>
    <w:rsid w:val="00FC3BBF"/>
    <w:rsid w:val="00FC4C58"/>
    <w:rsid w:val="00FC5F9D"/>
    <w:rsid w:val="00FC63D4"/>
    <w:rsid w:val="00FC74DB"/>
    <w:rsid w:val="00FC7503"/>
    <w:rsid w:val="00FD0445"/>
    <w:rsid w:val="00FD109D"/>
    <w:rsid w:val="00FD141E"/>
    <w:rsid w:val="00FD1BEB"/>
    <w:rsid w:val="00FD30C9"/>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6CE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uiPriority w:val="99"/>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2327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10.10.10.10/ftp/RAN/RAN4/Inbox/R4-2410749.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2409</TotalTime>
  <Pages>8</Pages>
  <Words>2870</Words>
  <Characters>16360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19192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466</cp:revision>
  <dcterms:created xsi:type="dcterms:W3CDTF">2023-08-11T00:59:00Z</dcterms:created>
  <dcterms:modified xsi:type="dcterms:W3CDTF">2024-09-30T05:33:00Z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