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DF106C0" w:rsidR="003B61A8" w:rsidRPr="009B69FC" w:rsidRDefault="003B61A8" w:rsidP="003B61A8">
      <w:pPr>
        <w:pStyle w:val="Header"/>
        <w:tabs>
          <w:tab w:val="right" w:pos="9356"/>
          <w:tab w:val="right" w:pos="10206"/>
        </w:tabs>
        <w:rPr>
          <w:rFonts w:cs="Arial"/>
          <w:i/>
          <w:sz w:val="24"/>
        </w:rPr>
      </w:pPr>
      <w:bookmarkStart w:id="0" w:name="_Toc491868096"/>
      <w:r w:rsidRPr="009B69FC">
        <w:rPr>
          <w:rFonts w:cs="Arial"/>
          <w:sz w:val="24"/>
        </w:rPr>
        <w:t xml:space="preserve">TSG-RAN Working Group 4 (Radio) meeting </w:t>
      </w:r>
      <w:r w:rsidR="00BF1C81" w:rsidRPr="009B69FC">
        <w:rPr>
          <w:rFonts w:cs="Arial"/>
          <w:sz w:val="24"/>
        </w:rPr>
        <w:t>#</w:t>
      </w:r>
      <w:r w:rsidR="006C791A" w:rsidRPr="009B69FC">
        <w:rPr>
          <w:rFonts w:cs="Arial"/>
          <w:sz w:val="24"/>
        </w:rPr>
        <w:t>1</w:t>
      </w:r>
      <w:r w:rsidR="00DB79C1" w:rsidRPr="009B69FC">
        <w:rPr>
          <w:rFonts w:cs="Arial"/>
          <w:sz w:val="24"/>
        </w:rPr>
        <w:t>1</w:t>
      </w:r>
      <w:r w:rsidR="00E23B2E" w:rsidRPr="009B69FC">
        <w:rPr>
          <w:rFonts w:cs="Arial"/>
          <w:sz w:val="24"/>
        </w:rPr>
        <w:t>2</w:t>
      </w:r>
      <w:r w:rsidRPr="009B69FC">
        <w:rPr>
          <w:rFonts w:cs="Arial"/>
          <w:i/>
          <w:sz w:val="24"/>
        </w:rPr>
        <w:tab/>
      </w:r>
      <w:r w:rsidRPr="009B69FC">
        <w:rPr>
          <w:rFonts w:cs="Arial"/>
          <w:iCs/>
          <w:sz w:val="24"/>
        </w:rPr>
        <w:t>R4-</w:t>
      </w:r>
      <w:r w:rsidR="009B69FC" w:rsidRPr="009B69FC">
        <w:rPr>
          <w:rFonts w:cs="Arial"/>
          <w:iCs/>
          <w:sz w:val="24"/>
        </w:rPr>
        <w:t>2413220</w:t>
      </w:r>
    </w:p>
    <w:p w14:paraId="5BE65FC9" w14:textId="11886846" w:rsidR="003B61A8" w:rsidRPr="009B69FC" w:rsidRDefault="00E23B2E" w:rsidP="003B61A8">
      <w:pPr>
        <w:spacing w:after="120"/>
        <w:ind w:left="1985" w:hanging="1985"/>
        <w:rPr>
          <w:rFonts w:ascii="Arial" w:hAnsi="Arial" w:cs="Arial"/>
          <w:b/>
        </w:rPr>
      </w:pPr>
      <w:r w:rsidRPr="009B69FC">
        <w:rPr>
          <w:rFonts w:ascii="Arial" w:hAnsi="Arial" w:cs="Arial"/>
          <w:b/>
          <w:noProof/>
          <w:sz w:val="24"/>
          <w:lang w:eastAsia="ja-JP"/>
        </w:rPr>
        <w:t>Maastricht</w:t>
      </w:r>
      <w:r w:rsidR="00CB77D2" w:rsidRPr="009B69FC">
        <w:rPr>
          <w:rFonts w:ascii="Arial" w:hAnsi="Arial" w:cs="Arial"/>
          <w:b/>
          <w:noProof/>
          <w:sz w:val="24"/>
          <w:lang w:eastAsia="ja-JP"/>
        </w:rPr>
        <w:t xml:space="preserve">, </w:t>
      </w:r>
      <w:r w:rsidRPr="009B69FC">
        <w:rPr>
          <w:rFonts w:ascii="Arial" w:hAnsi="Arial" w:cs="Arial"/>
          <w:b/>
          <w:noProof/>
          <w:sz w:val="24"/>
          <w:lang w:eastAsia="ja-JP"/>
        </w:rPr>
        <w:t>EU</w:t>
      </w:r>
      <w:r w:rsidR="00CB77D2" w:rsidRPr="009B69FC">
        <w:rPr>
          <w:rFonts w:ascii="Arial" w:hAnsi="Arial" w:cs="Arial"/>
          <w:b/>
          <w:noProof/>
          <w:sz w:val="24"/>
          <w:lang w:eastAsia="ja-JP"/>
        </w:rPr>
        <w:t xml:space="preserve">, </w:t>
      </w:r>
      <w:r w:rsidR="00566598" w:rsidRPr="009B69FC">
        <w:rPr>
          <w:rFonts w:ascii="Arial" w:hAnsi="Arial" w:cs="Arial"/>
          <w:b/>
          <w:noProof/>
          <w:sz w:val="24"/>
          <w:lang w:eastAsia="ja-JP"/>
        </w:rPr>
        <w:t>19</w:t>
      </w:r>
      <w:r w:rsidR="00566598" w:rsidRPr="009B69FC">
        <w:rPr>
          <w:rFonts w:ascii="Arial" w:hAnsi="Arial" w:cs="Arial"/>
          <w:b/>
          <w:noProof/>
          <w:sz w:val="24"/>
          <w:vertAlign w:val="superscript"/>
          <w:lang w:eastAsia="ja-JP"/>
        </w:rPr>
        <w:t>th</w:t>
      </w:r>
      <w:r w:rsidR="00566598" w:rsidRPr="009B69FC">
        <w:rPr>
          <w:rFonts w:ascii="Arial" w:hAnsi="Arial" w:cs="Arial"/>
          <w:b/>
          <w:noProof/>
          <w:sz w:val="24"/>
          <w:lang w:eastAsia="ja-JP"/>
        </w:rPr>
        <w:t xml:space="preserve"> </w:t>
      </w:r>
      <w:r w:rsidR="00CB77D2" w:rsidRPr="009B69FC">
        <w:rPr>
          <w:rFonts w:ascii="Arial" w:hAnsi="Arial" w:cs="Arial"/>
          <w:b/>
          <w:noProof/>
          <w:sz w:val="24"/>
          <w:lang w:eastAsia="ja-JP"/>
        </w:rPr>
        <w:t>to 2</w:t>
      </w:r>
      <w:r w:rsidR="00566598" w:rsidRPr="009B69FC">
        <w:rPr>
          <w:rFonts w:ascii="Arial" w:hAnsi="Arial" w:cs="Arial"/>
          <w:b/>
          <w:noProof/>
          <w:sz w:val="24"/>
          <w:lang w:eastAsia="ja-JP"/>
        </w:rPr>
        <w:t>3</w:t>
      </w:r>
      <w:r w:rsidR="00566598" w:rsidRPr="009B69FC">
        <w:rPr>
          <w:rFonts w:ascii="Arial" w:hAnsi="Arial" w:cs="Arial"/>
          <w:b/>
          <w:noProof/>
          <w:sz w:val="24"/>
          <w:vertAlign w:val="superscript"/>
          <w:lang w:eastAsia="ja-JP"/>
        </w:rPr>
        <w:t>rd</w:t>
      </w:r>
      <w:r w:rsidR="00566598" w:rsidRPr="009B69FC">
        <w:rPr>
          <w:rFonts w:ascii="Arial" w:hAnsi="Arial" w:cs="Arial"/>
          <w:b/>
          <w:noProof/>
          <w:sz w:val="24"/>
          <w:lang w:eastAsia="ja-JP"/>
        </w:rPr>
        <w:t xml:space="preserve"> </w:t>
      </w:r>
      <w:r w:rsidRPr="009B69FC">
        <w:rPr>
          <w:rFonts w:ascii="Arial" w:hAnsi="Arial" w:cs="Arial"/>
          <w:b/>
          <w:noProof/>
          <w:sz w:val="24"/>
          <w:lang w:eastAsia="ja-JP"/>
        </w:rPr>
        <w:t>August</w:t>
      </w:r>
      <w:r w:rsidR="00CB77D2" w:rsidRPr="009B69FC">
        <w:rPr>
          <w:rFonts w:ascii="Arial" w:hAnsi="Arial" w:cs="Arial"/>
          <w:b/>
          <w:noProof/>
          <w:sz w:val="24"/>
          <w:lang w:eastAsia="ja-JP"/>
        </w:rPr>
        <w:t xml:space="preserve"> 2024</w:t>
      </w:r>
    </w:p>
    <w:p w14:paraId="2FF594BC" w14:textId="77777777" w:rsidR="003B61A8" w:rsidRPr="009B69FC" w:rsidRDefault="003B61A8" w:rsidP="003B61A8">
      <w:pPr>
        <w:spacing w:after="120"/>
        <w:ind w:left="1985" w:hanging="1985"/>
        <w:rPr>
          <w:rFonts w:ascii="Arial" w:hAnsi="Arial" w:cs="Arial"/>
          <w:bCs/>
        </w:rPr>
      </w:pPr>
      <w:r w:rsidRPr="009B69FC">
        <w:rPr>
          <w:rFonts w:ascii="Arial" w:hAnsi="Arial" w:cs="Arial"/>
          <w:b/>
        </w:rPr>
        <w:t>Source:</w:t>
      </w:r>
      <w:r w:rsidRPr="009B69FC">
        <w:rPr>
          <w:rFonts w:ascii="Arial" w:hAnsi="Arial" w:cs="Arial"/>
          <w:b/>
        </w:rPr>
        <w:tab/>
      </w:r>
      <w:r w:rsidRPr="009B69FC">
        <w:rPr>
          <w:rFonts w:ascii="Arial" w:hAnsi="Arial" w:cs="Arial"/>
          <w:bCs/>
        </w:rPr>
        <w:t>Ericsson</w:t>
      </w:r>
    </w:p>
    <w:p w14:paraId="7B57CDA7" w14:textId="24776085" w:rsidR="003B61A8" w:rsidRPr="009B69FC" w:rsidRDefault="003B61A8" w:rsidP="003B61A8">
      <w:pPr>
        <w:spacing w:after="120"/>
        <w:ind w:left="1985" w:hanging="1985"/>
        <w:rPr>
          <w:rFonts w:ascii="Arial" w:hAnsi="Arial" w:cs="Arial"/>
          <w:bCs/>
          <w:color w:val="FF0000"/>
        </w:rPr>
      </w:pPr>
      <w:r w:rsidRPr="009B69FC">
        <w:rPr>
          <w:rFonts w:ascii="Arial" w:hAnsi="Arial" w:cs="Arial"/>
          <w:b/>
        </w:rPr>
        <w:t>Title:</w:t>
      </w:r>
      <w:r w:rsidRPr="009B69FC">
        <w:rPr>
          <w:rFonts w:ascii="Arial" w:hAnsi="Arial" w:cs="Arial"/>
          <w:b/>
        </w:rPr>
        <w:tab/>
      </w:r>
      <w:bookmarkStart w:id="1" w:name="_Hlk170195687"/>
      <w:r w:rsidR="00541082" w:rsidRPr="009B69FC">
        <w:rPr>
          <w:rFonts w:ascii="Arial" w:hAnsi="Arial" w:cs="Arial"/>
        </w:rPr>
        <w:t>Conformance test aspects</w:t>
      </w:r>
      <w:r w:rsidR="001E7E07" w:rsidRPr="009B69FC">
        <w:rPr>
          <w:rFonts w:ascii="Arial" w:hAnsi="Arial" w:cs="Arial"/>
        </w:rPr>
        <w:t xml:space="preserve"> for the requirement on </w:t>
      </w:r>
      <w:r w:rsidR="00C87D76" w:rsidRPr="009B69FC">
        <w:rPr>
          <w:rFonts w:ascii="Arial" w:hAnsi="Arial" w:cs="Arial"/>
        </w:rPr>
        <w:t xml:space="preserve">OTA spatial emission above the horizon </w:t>
      </w:r>
      <w:r w:rsidR="001E7E07" w:rsidRPr="009B69FC">
        <w:rPr>
          <w:rFonts w:ascii="Arial" w:hAnsi="Arial" w:cs="Arial"/>
        </w:rPr>
        <w:t>for BS operating in</w:t>
      </w:r>
      <w:r w:rsidR="00C87D76" w:rsidRPr="009B69FC">
        <w:rPr>
          <w:rFonts w:ascii="Arial" w:hAnsi="Arial" w:cs="Arial"/>
        </w:rPr>
        <w:t xml:space="preserve"> band n104</w:t>
      </w:r>
      <w:bookmarkEnd w:id="1"/>
    </w:p>
    <w:p w14:paraId="72798C4E" w14:textId="7231398C" w:rsidR="003B61A8" w:rsidRPr="009B69FC" w:rsidRDefault="003B61A8" w:rsidP="003B61A8">
      <w:pPr>
        <w:spacing w:after="120"/>
        <w:ind w:left="1985" w:hanging="1985"/>
        <w:rPr>
          <w:rFonts w:ascii="Arial" w:hAnsi="Arial" w:cs="Arial"/>
          <w:bCs/>
          <w:color w:val="FF0000"/>
          <w:lang w:val="en-US"/>
        </w:rPr>
      </w:pPr>
      <w:r w:rsidRPr="009B69FC">
        <w:rPr>
          <w:rFonts w:ascii="Arial" w:hAnsi="Arial" w:cs="Arial"/>
          <w:b/>
          <w:lang w:val="en-US"/>
        </w:rPr>
        <w:t>Agenda item:</w:t>
      </w:r>
      <w:r w:rsidRPr="009B69FC">
        <w:rPr>
          <w:rFonts w:ascii="Arial" w:hAnsi="Arial" w:cs="Arial"/>
          <w:b/>
          <w:lang w:val="en-US"/>
        </w:rPr>
        <w:tab/>
      </w:r>
      <w:r w:rsidR="00925E3D" w:rsidRPr="009B69FC">
        <w:rPr>
          <w:rFonts w:ascii="Arial" w:hAnsi="Arial" w:cs="Arial"/>
          <w:bCs/>
          <w:lang w:val="en-US"/>
        </w:rPr>
        <w:t>8.11.4</w:t>
      </w:r>
    </w:p>
    <w:p w14:paraId="3C088A4A" w14:textId="51E4D141" w:rsidR="003B61A8" w:rsidRPr="009B69FC" w:rsidRDefault="003B61A8" w:rsidP="003B61A8">
      <w:pPr>
        <w:spacing w:after="120"/>
        <w:ind w:left="1985" w:hanging="1985"/>
        <w:rPr>
          <w:rFonts w:ascii="Arial" w:hAnsi="Arial" w:cs="Arial"/>
          <w:bCs/>
          <w:color w:val="FF0000"/>
        </w:rPr>
      </w:pPr>
      <w:r w:rsidRPr="009B69FC">
        <w:rPr>
          <w:rFonts w:ascii="Arial" w:hAnsi="Arial" w:cs="Arial"/>
          <w:b/>
        </w:rPr>
        <w:t>Document for:</w:t>
      </w:r>
      <w:r w:rsidRPr="009B69FC">
        <w:rPr>
          <w:rFonts w:ascii="Arial" w:hAnsi="Arial" w:cs="Arial"/>
          <w:b/>
        </w:rPr>
        <w:tab/>
      </w:r>
      <w:r w:rsidR="003F46B5" w:rsidRPr="009B69FC">
        <w:rPr>
          <w:rFonts w:ascii="Arial" w:hAnsi="Arial" w:cs="Arial"/>
        </w:rPr>
        <w:t>Approval</w:t>
      </w:r>
    </w:p>
    <w:p w14:paraId="2EAE1FC3" w14:textId="77777777" w:rsidR="003B61A8" w:rsidRPr="009B69FC" w:rsidRDefault="003B61A8" w:rsidP="003B61A8">
      <w:pPr>
        <w:pBdr>
          <w:bottom w:val="single" w:sz="4" w:space="1" w:color="auto"/>
        </w:pBdr>
        <w:rPr>
          <w:rFonts w:ascii="Arial" w:hAnsi="Arial" w:cs="Arial"/>
        </w:rPr>
      </w:pPr>
    </w:p>
    <w:p w14:paraId="69053E60" w14:textId="77777777"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Introduction</w:t>
      </w:r>
    </w:p>
    <w:p w14:paraId="52EC68F0" w14:textId="718C5348" w:rsidR="00843454" w:rsidRPr="009B69FC" w:rsidRDefault="00C628DE" w:rsidP="0062745C">
      <w:pPr>
        <w:pStyle w:val="BodyText"/>
      </w:pPr>
      <w:r w:rsidRPr="009B69FC">
        <w:t>In t</w:t>
      </w:r>
      <w:r w:rsidR="00843454" w:rsidRPr="009B69FC">
        <w:t>his contribution</w:t>
      </w:r>
      <w:r w:rsidR="0050282F" w:rsidRPr="009B69FC">
        <w:t xml:space="preserve"> we </w:t>
      </w:r>
      <w:r w:rsidR="002D7776" w:rsidRPr="009B69FC">
        <w:t xml:space="preserve">present </w:t>
      </w:r>
      <w:r w:rsidR="00EA60F2" w:rsidRPr="009B69FC">
        <w:t xml:space="preserve">information relevant for </w:t>
      </w:r>
      <w:r w:rsidR="00F16FB6" w:rsidRPr="009B69FC">
        <w:t xml:space="preserve">BS </w:t>
      </w:r>
      <w:r w:rsidR="00B01C45" w:rsidRPr="009B69FC">
        <w:t xml:space="preserve">RF </w:t>
      </w:r>
      <w:r w:rsidR="00F16FB6" w:rsidRPr="009B69FC">
        <w:t>conformance test specification TS 38.141-2</w:t>
      </w:r>
      <w:r w:rsidR="00B64C6F" w:rsidRPr="009B69FC">
        <w:t>.</w:t>
      </w:r>
      <w:r w:rsidR="00612E99" w:rsidRPr="009B69FC">
        <w:t xml:space="preserve"> </w:t>
      </w:r>
      <w:r w:rsidR="00CE2B39" w:rsidRPr="009B69FC">
        <w:t>C</w:t>
      </w:r>
      <w:r w:rsidR="004526BE" w:rsidRPr="009B69FC">
        <w:t xml:space="preserve">ompanion contributions </w:t>
      </w:r>
      <w:r w:rsidR="00880DC7" w:rsidRPr="009B69FC">
        <w:t xml:space="preserve">are also provided, </w:t>
      </w:r>
      <w:r w:rsidR="007970B0" w:rsidRPr="009B69FC">
        <w:t xml:space="preserve">a </w:t>
      </w:r>
      <w:r w:rsidR="000A7479" w:rsidRPr="009B69FC">
        <w:t xml:space="preserve">discussion paper on core aspects </w:t>
      </w:r>
      <w:r w:rsidR="00EF3CCF" w:rsidRPr="009B69FC">
        <w:t>in [</w:t>
      </w:r>
      <w:r w:rsidR="0026347E" w:rsidRPr="009B69FC">
        <w:t>1</w:t>
      </w:r>
      <w:r w:rsidR="00EF3CCF" w:rsidRPr="009B69FC">
        <w:t xml:space="preserve">] </w:t>
      </w:r>
      <w:r w:rsidR="007970B0" w:rsidRPr="009B69FC">
        <w:t xml:space="preserve">draft CR </w:t>
      </w:r>
      <w:r w:rsidR="00642E60" w:rsidRPr="009B69FC">
        <w:t>with specification text</w:t>
      </w:r>
      <w:r w:rsidR="004526BE" w:rsidRPr="009B69FC">
        <w:t xml:space="preserve"> for TS 38.104 </w:t>
      </w:r>
      <w:r w:rsidR="006E6297" w:rsidRPr="009B69FC">
        <w:t xml:space="preserve"> [</w:t>
      </w:r>
      <w:r w:rsidR="0026347E" w:rsidRPr="009B69FC">
        <w:t>2</w:t>
      </w:r>
      <w:r w:rsidR="006E6297" w:rsidRPr="009B69FC">
        <w:t>] and text proposal with technical background information to TR 38.xyz in [</w:t>
      </w:r>
      <w:r w:rsidR="0026347E" w:rsidRPr="009B69FC">
        <w:t>3</w:t>
      </w:r>
      <w:r w:rsidR="006E6297" w:rsidRPr="009B69FC">
        <w:t>]</w:t>
      </w:r>
      <w:r w:rsidR="00642E60" w:rsidRPr="009B69FC">
        <w:t>.</w:t>
      </w:r>
    </w:p>
    <w:p w14:paraId="52829FFE" w14:textId="77777777" w:rsidR="003B61A8" w:rsidRPr="009B69FC" w:rsidRDefault="003B61A8" w:rsidP="003B61A8">
      <w:pPr>
        <w:pBdr>
          <w:bottom w:val="single" w:sz="4" w:space="1" w:color="auto"/>
        </w:pBdr>
        <w:rPr>
          <w:rFonts w:ascii="Arial" w:hAnsi="Arial" w:cs="Arial"/>
        </w:rPr>
      </w:pPr>
    </w:p>
    <w:p w14:paraId="7840C72F" w14:textId="77777777" w:rsidR="003B61A8" w:rsidRPr="009B69FC" w:rsidRDefault="003B61A8" w:rsidP="003B61A8">
      <w:pPr>
        <w:pStyle w:val="Heading1"/>
        <w:keepLines w:val="0"/>
        <w:numPr>
          <w:ilvl w:val="0"/>
          <w:numId w:val="5"/>
        </w:numPr>
        <w:pBdr>
          <w:top w:val="none" w:sz="0" w:space="0" w:color="auto"/>
        </w:pBdr>
        <w:spacing w:before="0" w:after="240"/>
        <w:ind w:right="284" w:hanging="720"/>
      </w:pPr>
      <w:r w:rsidRPr="009B69FC">
        <w:t>Discussion</w:t>
      </w:r>
    </w:p>
    <w:p w14:paraId="58F07F1B" w14:textId="49E7594A" w:rsidR="0023140A" w:rsidRPr="009B69FC" w:rsidRDefault="006E157C" w:rsidP="007E436D">
      <w:pPr>
        <w:pStyle w:val="BodyText"/>
        <w:numPr>
          <w:ilvl w:val="1"/>
          <w:numId w:val="5"/>
        </w:numPr>
        <w:ind w:hanging="720"/>
        <w:rPr>
          <w:rFonts w:ascii="Arial" w:hAnsi="Arial" w:cs="Arial"/>
          <w:sz w:val="28"/>
          <w:szCs w:val="28"/>
        </w:rPr>
      </w:pPr>
      <w:r w:rsidRPr="009B69FC">
        <w:rPr>
          <w:rFonts w:ascii="Arial" w:hAnsi="Arial" w:cs="Arial"/>
          <w:sz w:val="28"/>
          <w:szCs w:val="28"/>
        </w:rPr>
        <w:t xml:space="preserve">Conformance test </w:t>
      </w:r>
      <w:r w:rsidR="002A5C50" w:rsidRPr="009B69FC">
        <w:rPr>
          <w:rFonts w:ascii="Arial" w:hAnsi="Arial" w:cs="Arial"/>
          <w:sz w:val="28"/>
          <w:szCs w:val="28"/>
        </w:rPr>
        <w:t>aspects</w:t>
      </w:r>
    </w:p>
    <w:p w14:paraId="6188E899" w14:textId="27299497" w:rsidR="00DE0405" w:rsidRPr="009B69FC" w:rsidRDefault="000171D3" w:rsidP="003E7861">
      <w:pPr>
        <w:pStyle w:val="BodyText"/>
        <w:numPr>
          <w:ilvl w:val="2"/>
          <w:numId w:val="5"/>
        </w:numPr>
        <w:ind w:left="709" w:hanging="709"/>
        <w:rPr>
          <w:rFonts w:ascii="Arial" w:hAnsi="Arial" w:cs="Arial"/>
          <w:sz w:val="24"/>
          <w:szCs w:val="24"/>
        </w:rPr>
      </w:pPr>
      <w:r w:rsidRPr="009B69FC">
        <w:rPr>
          <w:rFonts w:ascii="Arial" w:hAnsi="Arial" w:cs="Arial"/>
          <w:sz w:val="24"/>
          <w:szCs w:val="24"/>
        </w:rPr>
        <w:t xml:space="preserve">BS RF </w:t>
      </w:r>
      <w:r w:rsidR="001F6D54" w:rsidRPr="009B69FC">
        <w:rPr>
          <w:rFonts w:ascii="Arial" w:hAnsi="Arial" w:cs="Arial"/>
          <w:sz w:val="24"/>
          <w:szCs w:val="24"/>
        </w:rPr>
        <w:t>t</w:t>
      </w:r>
      <w:r w:rsidRPr="009B69FC">
        <w:rPr>
          <w:rFonts w:ascii="Arial" w:hAnsi="Arial" w:cs="Arial"/>
          <w:sz w:val="24"/>
          <w:szCs w:val="24"/>
        </w:rPr>
        <w:t>est approach</w:t>
      </w:r>
    </w:p>
    <w:p w14:paraId="26D4E0F3" w14:textId="1A932A98" w:rsidR="00C97327" w:rsidRPr="009B69FC" w:rsidRDefault="007E5552" w:rsidP="009043B1">
      <w:pPr>
        <w:pStyle w:val="BodyText"/>
      </w:pPr>
      <w:r w:rsidRPr="009B69FC">
        <w:t xml:space="preserve">For AAS BS conformance testing the concept including a set of test beams was proposed by ITU-R, where the test beams are supposed to be spread out within the intended coverage range. </w:t>
      </w:r>
    </w:p>
    <w:p w14:paraId="13568E80" w14:textId="4741BA11" w:rsidR="0053384D" w:rsidRPr="009B69FC" w:rsidRDefault="0053384D" w:rsidP="0053384D">
      <w:r w:rsidRPr="009B69FC">
        <w:rPr>
          <w:b/>
          <w:bCs/>
          <w:u w:val="single"/>
        </w:rPr>
        <w:t xml:space="preserve">Observation </w:t>
      </w:r>
      <w:r w:rsidR="001240D1" w:rsidRPr="009B69FC">
        <w:rPr>
          <w:b/>
          <w:bCs/>
          <w:u w:val="single"/>
        </w:rPr>
        <w:t>1</w:t>
      </w:r>
      <w:r w:rsidRPr="009B69FC">
        <w:rPr>
          <w:b/>
          <w:bCs/>
          <w:u w:val="single"/>
        </w:rPr>
        <w:t>:</w:t>
      </w:r>
      <w:r w:rsidRPr="009B69FC">
        <w:t xml:space="preserve"> When the test requirement and test procedure are defined in RAN4,  usage of the term “horizon” should be avoided. For a BS. the relation to horizon depends on deployment parameters such as mechanical tilt and other site-specific details not part of the BS RF conformance testing specification. </w:t>
      </w:r>
    </w:p>
    <w:p w14:paraId="40E8BCAF" w14:textId="072FB8A5" w:rsidR="00397180" w:rsidRPr="009B69FC" w:rsidRDefault="00397180" w:rsidP="00397180">
      <w:pPr>
        <w:pStyle w:val="BodyText"/>
      </w:pPr>
      <w:r w:rsidRPr="009B69FC">
        <w:t xml:space="preserve">In the BS RF conformance test specification (TS 38.141-2) </w:t>
      </w:r>
      <w:r w:rsidR="000026D9" w:rsidRPr="009B69FC">
        <w:t xml:space="preserve">RAN4 have adopted an approach to </w:t>
      </w:r>
      <w:r w:rsidR="00957281" w:rsidRPr="009B69FC">
        <w:t>use</w:t>
      </w:r>
      <w:r w:rsidRPr="009B69FC">
        <w:t xml:space="preserve"> </w:t>
      </w:r>
      <w:r w:rsidR="00957281" w:rsidRPr="009B69FC">
        <w:t xml:space="preserve">a </w:t>
      </w:r>
      <w:r w:rsidRPr="009B69FC">
        <w:t>baseband</w:t>
      </w:r>
      <w:r w:rsidR="00957281" w:rsidRPr="009B69FC">
        <w:t xml:space="preserve"> with limited</w:t>
      </w:r>
      <w:r w:rsidRPr="009B69FC">
        <w:t xml:space="preserve"> functionality</w:t>
      </w:r>
      <w:r w:rsidR="00B34331" w:rsidRPr="009B69FC">
        <w:t xml:space="preserve"> based on</w:t>
      </w:r>
      <w:r w:rsidRPr="009B69FC">
        <w:t xml:space="preserve"> pre-defined test signals</w:t>
      </w:r>
      <w:r w:rsidR="00B34331" w:rsidRPr="009B69FC">
        <w:t xml:space="preserve"> (aka. test models)</w:t>
      </w:r>
      <w:r w:rsidRPr="009B69FC">
        <w:t xml:space="preserve">. The beamforming weight vectors are proprietary and determined by manufacturer declarations of beamforming direction. Hence, no support for testing the BS during true normal operation in a controlled fading environment is possible with the current approach adopted by RAN4. </w:t>
      </w:r>
    </w:p>
    <w:p w14:paraId="3B9B5D04" w14:textId="0C9B189A" w:rsidR="00397180" w:rsidRPr="009B69FC" w:rsidRDefault="00397180" w:rsidP="00397180">
      <w:pPr>
        <w:pStyle w:val="BodyText"/>
      </w:pPr>
      <w:r w:rsidRPr="009B69FC">
        <w:t xml:space="preserve">During the test the AAS base station is configured with a test baseband functionality that will use the test models and apply beam forming weight vector, as shown in Figure </w:t>
      </w:r>
      <w:r w:rsidR="00832A96" w:rsidRPr="009B69FC">
        <w:t>2.</w:t>
      </w:r>
      <w:r w:rsidR="002979FB" w:rsidRPr="009B69FC">
        <w:t>2</w:t>
      </w:r>
      <w:r w:rsidR="00602E44" w:rsidRPr="009B69FC">
        <w:t>.</w:t>
      </w:r>
      <w:r w:rsidRPr="009B69FC">
        <w:t>1-1.</w:t>
      </w:r>
      <w:r w:rsidR="00BE358C" w:rsidRPr="009B69FC">
        <w:t xml:space="preserve"> </w:t>
      </w:r>
      <w:r w:rsidR="000B276C" w:rsidRPr="009B69FC">
        <w:t>With t</w:t>
      </w:r>
      <w:r w:rsidR="00BE358C" w:rsidRPr="009B69FC">
        <w:t xml:space="preserve">he beamforming weight vector </w:t>
      </w:r>
      <w:r w:rsidR="002B31EB" w:rsidRPr="009B69FC">
        <w:t>test beam</w:t>
      </w:r>
      <w:r w:rsidR="00FA0B46" w:rsidRPr="009B69FC">
        <w:t>s</w:t>
      </w:r>
      <w:r w:rsidR="005E5BAD" w:rsidRPr="009B69FC">
        <w:t xml:space="preserve"> will be generated </w:t>
      </w:r>
      <w:r w:rsidR="00A503E2" w:rsidRPr="009B69FC">
        <w:t xml:space="preserve">according to </w:t>
      </w:r>
      <w:r w:rsidR="005637AE" w:rsidRPr="009B69FC">
        <w:t>requirement definitions</w:t>
      </w:r>
      <w:r w:rsidR="009278AA" w:rsidRPr="009B69FC">
        <w:t xml:space="preserve"> in TS 38.141-2.</w:t>
      </w:r>
      <w:r w:rsidR="00FB5607" w:rsidRPr="009B69FC">
        <w:t xml:space="preserve"> </w:t>
      </w:r>
    </w:p>
    <w:p w14:paraId="50A4B53B" w14:textId="1D3CEAF1" w:rsidR="002E534C" w:rsidRPr="009B69FC" w:rsidRDefault="00397180" w:rsidP="00397180">
      <w:pPr>
        <w:pStyle w:val="BodyText"/>
      </w:pPr>
      <w:r w:rsidRPr="009B69FC">
        <w:t>The test is conducted in a Li</w:t>
      </w:r>
      <w:r w:rsidR="0035431A" w:rsidRPr="009B69FC">
        <w:t>ne</w:t>
      </w:r>
      <w:r w:rsidRPr="009B69FC">
        <w:t xml:space="preserve">-of-Sight (LOS) environment without feedback from the measurement receiver (UE). Unlike </w:t>
      </w:r>
      <w:r w:rsidR="00424D60" w:rsidRPr="009B69FC">
        <w:t xml:space="preserve">the </w:t>
      </w:r>
      <w:r w:rsidRPr="009B69FC">
        <w:t xml:space="preserve">UE conformance testing, the BS Down-link and Up-link </w:t>
      </w:r>
      <w:r w:rsidR="00480B0B" w:rsidRPr="009B69FC">
        <w:t>are</w:t>
      </w:r>
      <w:r w:rsidRPr="009B69FC">
        <w:t xml:space="preserve"> tested separately with no dependencies.</w:t>
      </w:r>
    </w:p>
    <w:p w14:paraId="4C49787A" w14:textId="77777777" w:rsidR="00C9016F" w:rsidRPr="009B69FC" w:rsidRDefault="00C9016F" w:rsidP="00397180">
      <w:pPr>
        <w:pStyle w:val="BodyText"/>
      </w:pPr>
    </w:p>
    <w:p w14:paraId="7B572897" w14:textId="4D416E63" w:rsidR="002E534C" w:rsidRPr="009B69FC" w:rsidRDefault="007E1211" w:rsidP="003E7861">
      <w:pPr>
        <w:pStyle w:val="BodyText"/>
        <w:jc w:val="center"/>
      </w:pPr>
      <w:r w:rsidRPr="009B69FC">
        <w:rPr>
          <w:noProof/>
        </w:rPr>
        <w:drawing>
          <wp:inline distT="0" distB="0" distL="0" distR="0" wp14:anchorId="62349A30" wp14:editId="354E4332">
            <wp:extent cx="4232489" cy="19669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1154" cy="1970958"/>
                    </a:xfrm>
                    <a:prstGeom prst="rect">
                      <a:avLst/>
                    </a:prstGeom>
                    <a:noFill/>
                    <a:ln>
                      <a:noFill/>
                    </a:ln>
                  </pic:spPr>
                </pic:pic>
              </a:graphicData>
            </a:graphic>
          </wp:inline>
        </w:drawing>
      </w:r>
    </w:p>
    <w:p w14:paraId="3DA3AA2B" w14:textId="350B81D2" w:rsidR="00832A96" w:rsidRPr="009B69FC" w:rsidRDefault="00832A96" w:rsidP="00832A96">
      <w:pPr>
        <w:keepLines/>
        <w:spacing w:after="240"/>
        <w:jc w:val="center"/>
        <w:outlineLvl w:val="0"/>
        <w:rPr>
          <w:rFonts w:ascii="Arial" w:hAnsi="Arial"/>
          <w:b/>
          <w:lang w:eastAsia="x-none"/>
        </w:rPr>
      </w:pPr>
      <w:r w:rsidRPr="009B69FC">
        <w:rPr>
          <w:rFonts w:ascii="Arial" w:hAnsi="Arial"/>
          <w:b/>
          <w:lang w:eastAsia="x-none"/>
        </w:rPr>
        <w:t>Figure 2.</w:t>
      </w:r>
      <w:r w:rsidR="00602E44" w:rsidRPr="009B69FC">
        <w:rPr>
          <w:rFonts w:ascii="Arial" w:hAnsi="Arial"/>
          <w:b/>
          <w:lang w:eastAsia="x-none"/>
        </w:rPr>
        <w:t>2.1</w:t>
      </w:r>
      <w:r w:rsidRPr="009B69FC">
        <w:rPr>
          <w:rFonts w:ascii="Arial" w:hAnsi="Arial"/>
          <w:b/>
          <w:lang w:eastAsia="x-none"/>
        </w:rPr>
        <w:t>-1: Down-link test object configuration</w:t>
      </w:r>
    </w:p>
    <w:p w14:paraId="5FC3EF07" w14:textId="7173CF94" w:rsidR="003C1843" w:rsidRPr="009B69FC" w:rsidRDefault="001D61EA" w:rsidP="003C1843">
      <w:pPr>
        <w:pStyle w:val="BodyText"/>
      </w:pPr>
      <w:r w:rsidRPr="009B69FC">
        <w:lastRenderedPageBreak/>
        <w:t>T</w:t>
      </w:r>
      <w:r w:rsidR="003C1843" w:rsidRPr="009B69FC">
        <w:t>he base station manufacturer declares the angular range intended for normal operation. This declaration will depend on intended deployment scenario. This would mean that if a specific base station implementation is intended for multiple deployment scenarios, e.g., rural, sub-urban and urban multiple declarations may be needed.</w:t>
      </w:r>
    </w:p>
    <w:p w14:paraId="5EDB3F3C" w14:textId="46C9F41D" w:rsidR="003C1843" w:rsidRPr="009B69FC" w:rsidRDefault="003C1843" w:rsidP="003C1843">
      <w:pPr>
        <w:pStyle w:val="BodyText"/>
      </w:pPr>
      <w:r w:rsidRPr="009B69FC">
        <w:t xml:space="preserve">The concept of static test beams allows for conformance testing in conventional antenna test ranges using standard test equipment (network </w:t>
      </w:r>
      <w:r w:rsidR="00BC0EFC" w:rsidRPr="009B69FC">
        <w:t>analyser</w:t>
      </w:r>
      <w:r w:rsidRPr="009B69FC">
        <w:t xml:space="preserve">, signal generator, spectrum </w:t>
      </w:r>
      <w:r w:rsidR="00BC0EFC" w:rsidRPr="009B69FC">
        <w:t>analyser</w:t>
      </w:r>
      <w:r w:rsidRPr="009B69FC">
        <w:t xml:space="preserve">, etc.). </w:t>
      </w:r>
    </w:p>
    <w:p w14:paraId="511FB840" w14:textId="42DD91BE" w:rsidR="00E65D5F" w:rsidRPr="009B69FC" w:rsidRDefault="004C4911" w:rsidP="003C1843">
      <w:pPr>
        <w:pStyle w:val="BodyText"/>
      </w:pPr>
      <w:r w:rsidRPr="009B69FC">
        <w:t xml:space="preserve">Currently, the specification does not </w:t>
      </w:r>
      <w:r w:rsidR="00996471" w:rsidRPr="009B69FC">
        <w:t xml:space="preserve">describe how </w:t>
      </w:r>
      <w:r w:rsidR="00FC182C" w:rsidRPr="009B69FC">
        <w:t xml:space="preserve">beam-forming </w:t>
      </w:r>
      <w:r w:rsidR="00996471" w:rsidRPr="009B69FC">
        <w:t>weights</w:t>
      </w:r>
      <w:r w:rsidR="00EC3E19" w:rsidRPr="009B69FC">
        <w:t xml:space="preserve"> associated to test beams</w:t>
      </w:r>
      <w:r w:rsidR="00996471" w:rsidRPr="009B69FC">
        <w:t xml:space="preserve"> are applied to </w:t>
      </w:r>
      <w:r w:rsidR="00FC182C" w:rsidRPr="009B69FC">
        <w:t xml:space="preserve">the </w:t>
      </w:r>
      <w:r w:rsidR="00996471" w:rsidRPr="009B69FC">
        <w:t>test signal</w:t>
      </w:r>
      <w:r w:rsidR="00FC182C" w:rsidRPr="009B69FC">
        <w:t xml:space="preserve"> (test model) during test. </w:t>
      </w:r>
      <w:r w:rsidR="001C064E" w:rsidRPr="009B69FC">
        <w:t>Based on declared beam-peak direction</w:t>
      </w:r>
      <w:r w:rsidR="00E37C18" w:rsidRPr="009B69FC">
        <w:t>,</w:t>
      </w:r>
      <w:r w:rsidR="001C064E" w:rsidRPr="009B69FC">
        <w:t xml:space="preserve"> beam</w:t>
      </w:r>
      <w:r w:rsidR="00A81630" w:rsidRPr="009B69FC">
        <w:t xml:space="preserve">-forming weights are derived and applied to the test signal. </w:t>
      </w:r>
    </w:p>
    <w:p w14:paraId="2F9BB80E" w14:textId="492D08DB" w:rsidR="00B84E39" w:rsidRPr="009B69FC" w:rsidRDefault="00E65D5F" w:rsidP="003C1843">
      <w:pPr>
        <w:pStyle w:val="BodyText"/>
      </w:pPr>
      <w:r w:rsidRPr="009B69FC">
        <w:rPr>
          <w:b/>
          <w:bCs/>
          <w:u w:val="single"/>
        </w:rPr>
        <w:t xml:space="preserve">Observation </w:t>
      </w:r>
      <w:r w:rsidR="007C2AEC" w:rsidRPr="009B69FC">
        <w:rPr>
          <w:b/>
          <w:bCs/>
          <w:u w:val="single"/>
        </w:rPr>
        <w:t>2</w:t>
      </w:r>
      <w:r w:rsidRPr="009B69FC">
        <w:rPr>
          <w:b/>
          <w:bCs/>
          <w:u w:val="single"/>
        </w:rPr>
        <w:t>:</w:t>
      </w:r>
      <w:r w:rsidRPr="009B69FC">
        <w:t xml:space="preserve"> With the introduction of OTA spatial emission requirement </w:t>
      </w:r>
      <w:r w:rsidR="001C19FC" w:rsidRPr="009B69FC">
        <w:t xml:space="preserve">RAN4 may need to consider how beamforming weights should be applied to the test model to guarantee </w:t>
      </w:r>
      <w:r w:rsidR="008E180A" w:rsidRPr="009B69FC">
        <w:t xml:space="preserve">a relevant test condition. </w:t>
      </w:r>
      <w:r w:rsidR="001C064E" w:rsidRPr="009B69FC">
        <w:t xml:space="preserve"> </w:t>
      </w:r>
    </w:p>
    <w:p w14:paraId="4551D44C" w14:textId="77777777" w:rsidR="00A811B4" w:rsidRPr="009B69FC" w:rsidRDefault="00A811B4" w:rsidP="003C1843">
      <w:pPr>
        <w:pStyle w:val="BodyText"/>
      </w:pPr>
    </w:p>
    <w:p w14:paraId="4BE1BBA0" w14:textId="1D107D61" w:rsidR="000171D3" w:rsidRPr="009B69FC" w:rsidRDefault="005E64B2" w:rsidP="007839BF">
      <w:pPr>
        <w:pStyle w:val="BodyText"/>
        <w:numPr>
          <w:ilvl w:val="2"/>
          <w:numId w:val="5"/>
        </w:numPr>
        <w:ind w:left="709" w:hanging="709"/>
        <w:rPr>
          <w:rFonts w:ascii="Arial" w:hAnsi="Arial" w:cs="Arial"/>
          <w:sz w:val="24"/>
          <w:szCs w:val="24"/>
        </w:rPr>
      </w:pPr>
      <w:r w:rsidRPr="009B69FC">
        <w:rPr>
          <w:rFonts w:ascii="Arial" w:hAnsi="Arial" w:cs="Arial"/>
          <w:sz w:val="24"/>
          <w:szCs w:val="24"/>
        </w:rPr>
        <w:t>T</w:t>
      </w:r>
      <w:r w:rsidR="000171D3" w:rsidRPr="009B69FC">
        <w:rPr>
          <w:rFonts w:ascii="Arial" w:hAnsi="Arial" w:cs="Arial"/>
          <w:sz w:val="24"/>
          <w:szCs w:val="24"/>
        </w:rPr>
        <w:t xml:space="preserve">est </w:t>
      </w:r>
      <w:proofErr w:type="gramStart"/>
      <w:r w:rsidR="007E7FA1" w:rsidRPr="009B69FC">
        <w:rPr>
          <w:rFonts w:ascii="Arial" w:hAnsi="Arial" w:cs="Arial"/>
          <w:sz w:val="24"/>
          <w:szCs w:val="24"/>
        </w:rPr>
        <w:t>c</w:t>
      </w:r>
      <w:r w:rsidR="000171D3" w:rsidRPr="009B69FC">
        <w:rPr>
          <w:rFonts w:ascii="Arial" w:hAnsi="Arial" w:cs="Arial"/>
          <w:sz w:val="24"/>
          <w:szCs w:val="24"/>
        </w:rPr>
        <w:t>oncept</w:t>
      </w:r>
      <w:proofErr w:type="gramEnd"/>
    </w:p>
    <w:p w14:paraId="3D2F3922" w14:textId="577321F4" w:rsidR="00E57FB9" w:rsidRPr="009B69FC" w:rsidRDefault="00E57FB9" w:rsidP="009B69FC">
      <w:pPr>
        <w:pStyle w:val="BodyText"/>
      </w:pPr>
      <w:r w:rsidRPr="009B69FC">
        <w:t xml:space="preserve">The conformance test required to show compliance to the EEIRP limit needs to be developed by RAN4. To show conformance to the EEIRP limits </w:t>
      </w:r>
      <w:proofErr w:type="gramStart"/>
      <w:r w:rsidRPr="009B69FC">
        <w:t>a large number of</w:t>
      </w:r>
      <w:proofErr w:type="gramEnd"/>
      <w:r w:rsidRPr="009B69FC">
        <w:t xml:space="preserve"> measured 3-D EIRP patterns for different array excitations will be needed. Since the RAN4 conformance testing is built around pre-defined test signals (test models and fixed refence channels) normal operation in fading environment capturing true layer-1 operation cannot be captured by the conformance test in RAN4 for AAS base stations. </w:t>
      </w:r>
    </w:p>
    <w:p w14:paraId="24BCF087" w14:textId="1CA6A75D" w:rsidR="002F6E9B" w:rsidRPr="009B69FC" w:rsidRDefault="00DD17E7" w:rsidP="00D97170">
      <w:r w:rsidRPr="009B69FC">
        <w:t xml:space="preserve">The conformance test </w:t>
      </w:r>
      <w:r w:rsidR="004559C0" w:rsidRPr="009B69FC">
        <w:t>for EEIRP limits can</w:t>
      </w:r>
      <w:r w:rsidRPr="009B69FC">
        <w:t xml:space="preserve"> be created around </w:t>
      </w:r>
      <w:r w:rsidR="000272BC" w:rsidRPr="009B69FC">
        <w:t>the</w:t>
      </w:r>
      <w:r w:rsidRPr="009B69FC">
        <w:t xml:space="preserve"> concept of using test beams within a declared coverage angular range (CAR). The CAR is the angular range along vertical and horizontal axis for which the base station is intended to provide coverage within.</w:t>
      </w:r>
      <w:r w:rsidR="00D97170" w:rsidRPr="009B69FC">
        <w:t xml:space="preserve"> </w:t>
      </w:r>
    </w:p>
    <w:p w14:paraId="13463D41" w14:textId="10F8C044" w:rsidR="002F6E9B" w:rsidRPr="009B69FC" w:rsidRDefault="002F6E9B" w:rsidP="002F6E9B">
      <w:r w:rsidRPr="009B69FC">
        <w:t xml:space="preserve">In the terminology section (clause 3 of TS 38.141-2), a definition of CAR is needed. </w:t>
      </w:r>
      <w:proofErr w:type="gramStart"/>
      <w:r w:rsidRPr="009B69FC">
        <w:t>For the purpose of</w:t>
      </w:r>
      <w:proofErr w:type="gramEnd"/>
      <w:r w:rsidRPr="009B69FC">
        <w:t xml:space="preserve"> EEIRP requirement the CAR can be defined as:</w:t>
      </w:r>
    </w:p>
    <w:p w14:paraId="08A8A089" w14:textId="198F3328" w:rsidR="002F6E9B" w:rsidRPr="009B69FC" w:rsidRDefault="002F6E9B" w:rsidP="002F6E9B">
      <w:pPr>
        <w:rPr>
          <w:i/>
          <w:iCs/>
        </w:rPr>
      </w:pPr>
      <w:r w:rsidRPr="009B69FC">
        <w:rPr>
          <w:b/>
          <w:bCs/>
          <w:i/>
          <w:iCs/>
        </w:rPr>
        <w:t>Coverage Angular Range:</w:t>
      </w:r>
      <w:r w:rsidRPr="009B69FC">
        <w:rPr>
          <w:i/>
          <w:iCs/>
        </w:rPr>
        <w:t xml:space="preserve"> The coverage angular range is a set of directions describing the intended angular operation </w:t>
      </w:r>
      <w:proofErr w:type="gramStart"/>
      <w:r w:rsidRPr="009B69FC">
        <w:rPr>
          <w:i/>
          <w:iCs/>
        </w:rPr>
        <w:t>range</w:t>
      </w:r>
      <w:proofErr w:type="gramEnd"/>
      <w:r w:rsidRPr="009B69FC">
        <w:rPr>
          <w:i/>
          <w:iCs/>
        </w:rPr>
        <w:t xml:space="preserve"> </w:t>
      </w:r>
    </w:p>
    <w:p w14:paraId="3A7C926F" w14:textId="7F57C355" w:rsidR="00AF3695" w:rsidRPr="009B69FC" w:rsidRDefault="00AF3695" w:rsidP="009B69FC">
      <w:r w:rsidRPr="009B69FC">
        <w:t xml:space="preserve">For each test beam, the 3-D EIRP pattern in the upper hemisphere is measured. Based on measured EIRP patterns the EEIRP profile can be calculated as the output from a multistage averaging process. </w:t>
      </w:r>
    </w:p>
    <w:p w14:paraId="33BC34DC" w14:textId="3338BFC0" w:rsidR="00DD17E7" w:rsidRPr="009B69FC" w:rsidRDefault="006E508C" w:rsidP="00DD17E7">
      <w:r w:rsidRPr="009B69FC">
        <w:t>M</w:t>
      </w:r>
      <w:r w:rsidR="00DD17E7" w:rsidRPr="009B69FC">
        <w:t>ultiple test beam</w:t>
      </w:r>
      <w:r w:rsidR="00031413" w:rsidRPr="009B69FC">
        <w:t>s</w:t>
      </w:r>
      <w:r w:rsidR="00DD17E7" w:rsidRPr="009B69FC">
        <w:t xml:space="preserve"> with differen</w:t>
      </w:r>
      <w:r w:rsidR="007A0DB2" w:rsidRPr="009B69FC">
        <w:t>t</w:t>
      </w:r>
      <w:r w:rsidR="00DD17E7" w:rsidRPr="009B69FC">
        <w:t xml:space="preserve"> directions </w:t>
      </w:r>
      <w:r w:rsidR="00031413" w:rsidRPr="009B69FC">
        <w:t xml:space="preserve">are </w:t>
      </w:r>
      <w:r w:rsidR="00DD17E7" w:rsidRPr="009B69FC">
        <w:t xml:space="preserve">required to establish the average EIRP pattern corresponding to </w:t>
      </w:r>
      <w:r w:rsidR="0067734B" w:rsidRPr="009B69FC">
        <w:t xml:space="preserve">intended </w:t>
      </w:r>
      <w:r w:rsidR="00DD17E7" w:rsidRPr="009B69FC">
        <w:t xml:space="preserve">operation. For this purpose, </w:t>
      </w:r>
      <m:oMath>
        <m:r>
          <w:rPr>
            <w:rFonts w:ascii="Cambria Math" w:hAnsi="Cambria Math"/>
          </w:rPr>
          <m:t>K</m:t>
        </m:r>
      </m:oMath>
      <w:r w:rsidR="00DD17E7" w:rsidRPr="009B69FC">
        <w:t xml:space="preserve"> different test beam</w:t>
      </w:r>
      <w:r w:rsidR="001F71E2" w:rsidRPr="009B69FC">
        <w:t>s</w:t>
      </w:r>
      <w:r w:rsidR="00DD17E7" w:rsidRPr="009B69FC">
        <w:t xml:space="preserve"> with different beam directions</w:t>
      </w:r>
      <w:r w:rsidR="00031413" w:rsidRPr="009B69FC">
        <w:t>,</w:t>
      </w:r>
      <w:r w:rsidR="00DD17E7" w:rsidRPr="009B69FC">
        <w:t xml:space="preserve"> distributed within the declared CAR for which the base station is intended to operate within</w:t>
      </w:r>
      <w:r w:rsidR="002C0840" w:rsidRPr="009B69FC">
        <w:t>,</w:t>
      </w:r>
      <w:r w:rsidR="00DD17E7" w:rsidRPr="009B69FC">
        <w:t xml:space="preserve"> </w:t>
      </w:r>
      <w:r w:rsidR="002C0840" w:rsidRPr="009B69FC">
        <w:t xml:space="preserve">are </w:t>
      </w:r>
      <w:r w:rsidR="00DD17E7" w:rsidRPr="009B69FC">
        <w:t xml:space="preserve">required. </w:t>
      </w:r>
    </w:p>
    <w:p w14:paraId="5644A161" w14:textId="7AA15B0B" w:rsidR="00DD17E7" w:rsidRPr="009B69FC" w:rsidRDefault="00DD17E7" w:rsidP="00DD17E7">
      <w:r w:rsidRPr="009B69FC">
        <w:t>The intention with the test beams is to excite the array antenna i</w:t>
      </w:r>
      <w:r w:rsidR="006C1F76" w:rsidRPr="009B69FC">
        <w:t>n</w:t>
      </w:r>
      <w:r w:rsidRPr="009B69FC">
        <w:t xml:space="preserve"> such a way that the array side-lobe suppression characteristics </w:t>
      </w:r>
      <w:r w:rsidR="006C1F76" w:rsidRPr="009B69FC">
        <w:t xml:space="preserve">are </w:t>
      </w:r>
      <w:r w:rsidRPr="009B69FC">
        <w:t xml:space="preserve">captured. For an array antenna with sparse element separation in the vertical domain using sub-arrays, side lobe response and eventual grating lobe response will be captured. </w:t>
      </w:r>
    </w:p>
    <w:p w14:paraId="21EFEEB1" w14:textId="09964BB7" w:rsidR="00DD17E7" w:rsidRPr="009B69FC" w:rsidRDefault="00DD17E7" w:rsidP="00DD17E7">
      <w:r w:rsidRPr="009B69FC">
        <w:t xml:space="preserve">Multiple CARs can be declared </w:t>
      </w:r>
      <w:r w:rsidR="001E43CE" w:rsidRPr="009B69FC">
        <w:t xml:space="preserve">for a </w:t>
      </w:r>
      <w:r w:rsidR="00EF7BD1" w:rsidRPr="009B69FC">
        <w:t xml:space="preserve">base station </w:t>
      </w:r>
      <w:r w:rsidR="00D34E50" w:rsidRPr="009B69FC">
        <w:t xml:space="preserve">supporting </w:t>
      </w:r>
      <w:r w:rsidR="00595054" w:rsidRPr="009B69FC">
        <w:t>multiple deployment scenarios</w:t>
      </w:r>
      <w:r w:rsidR="00B63D30" w:rsidRPr="009B69FC">
        <w:t xml:space="preserve"> </w:t>
      </w:r>
      <w:r w:rsidRPr="009B69FC">
        <w:t xml:space="preserve">to map towards different </w:t>
      </w:r>
      <w:r w:rsidR="00476BE2" w:rsidRPr="009B69FC">
        <w:t xml:space="preserve">scenarios with different UE </w:t>
      </w:r>
      <w:r w:rsidR="00E13C4C" w:rsidRPr="009B69FC">
        <w:t>distributions</w:t>
      </w:r>
      <w:r w:rsidRPr="009B69FC">
        <w:t>. Eventually, for each declared CAR</w:t>
      </w:r>
      <w:r w:rsidR="00E559B4" w:rsidRPr="009B69FC">
        <w:t>,</w:t>
      </w:r>
      <w:r w:rsidRPr="009B69FC">
        <w:t xml:space="preserve"> different beam power profiles are utilized to optimize coverage while meeting the </w:t>
      </w:r>
      <w:r w:rsidR="00AC78B3" w:rsidRPr="009B69FC">
        <w:t>E</w:t>
      </w:r>
      <w:r w:rsidRPr="009B69FC">
        <w:t xml:space="preserve">EIRP profile above the horizon.  </w:t>
      </w:r>
    </w:p>
    <w:p w14:paraId="515657FB" w14:textId="77777777" w:rsidR="00DD17E7" w:rsidRPr="009B69FC" w:rsidRDefault="00DD17E7" w:rsidP="00DD17E7">
      <w:r w:rsidRPr="009B69FC">
        <w:t xml:space="preserve">For each test beam, the BS manufacturer declares the peak EIRP and direction as </w:t>
      </w:r>
      <w:r w:rsidRPr="009B69FC">
        <w:rPr>
          <w:rFonts w:ascii="Symbol" w:hAnsi="Symbol"/>
        </w:rPr>
        <w:t>q</w:t>
      </w:r>
      <w:r w:rsidRPr="009B69FC">
        <w:t xml:space="preserve"> </w:t>
      </w:r>
      <w:proofErr w:type="spellStart"/>
      <w:r w:rsidRPr="009B69FC">
        <w:t>and</w:t>
      </w:r>
      <w:proofErr w:type="spellEnd"/>
      <w:r w:rsidRPr="009B69FC">
        <w:t xml:space="preserve"> </w:t>
      </w:r>
      <w:r w:rsidRPr="009B69FC">
        <w:rPr>
          <w:rFonts w:ascii="Symbol" w:hAnsi="Symbol"/>
        </w:rPr>
        <w:t xml:space="preserve">j </w:t>
      </w:r>
      <w:r w:rsidRPr="009B69FC">
        <w:t>angle pair.</w:t>
      </w:r>
    </w:p>
    <w:p w14:paraId="787A0E46" w14:textId="648741F3" w:rsidR="00DD17E7" w:rsidRPr="009B69FC" w:rsidRDefault="00DD17E7" w:rsidP="00DD17E7">
      <w:r w:rsidRPr="009B69FC">
        <w:t xml:space="preserve">For a solid test requirement, the details related to placement of the beam directions and weighting need to be captured in the specification. The location and distribution of beam directions will affect the averaging process significantly. RAN4 needs to define how many beam directions will be needed and how to distribute them. </w:t>
      </w:r>
    </w:p>
    <w:p w14:paraId="7D828850" w14:textId="33F9E217" w:rsidR="00DD17E7" w:rsidRPr="009B69FC" w:rsidRDefault="00DD17E7" w:rsidP="00DD17E7">
      <w:r w:rsidRPr="009B69FC">
        <w:rPr>
          <w:b/>
          <w:bCs/>
          <w:u w:val="single"/>
        </w:rPr>
        <w:t>Observation</w:t>
      </w:r>
      <w:r w:rsidR="00AA0B68" w:rsidRPr="009B69FC">
        <w:rPr>
          <w:b/>
          <w:bCs/>
          <w:u w:val="single"/>
        </w:rPr>
        <w:t xml:space="preserve"> </w:t>
      </w:r>
      <w:r w:rsidR="008E06E2" w:rsidRPr="009B69FC">
        <w:rPr>
          <w:b/>
          <w:bCs/>
          <w:u w:val="single"/>
        </w:rPr>
        <w:t>3</w:t>
      </w:r>
      <w:r w:rsidRPr="009B69FC">
        <w:rPr>
          <w:b/>
          <w:bCs/>
          <w:u w:val="single"/>
        </w:rPr>
        <w:t>:</w:t>
      </w:r>
      <w:r w:rsidRPr="009B69FC">
        <w:t xml:space="preserve"> Since the conformance test concept adopted in RAN4 currently </w:t>
      </w:r>
      <w:r w:rsidR="00D95106" w:rsidRPr="009B69FC">
        <w:t xml:space="preserve">does </w:t>
      </w:r>
      <w:r w:rsidRPr="009B69FC">
        <w:t>not capture operation in fading environment</w:t>
      </w:r>
      <w:r w:rsidR="00D95106" w:rsidRPr="009B69FC">
        <w:t>,</w:t>
      </w:r>
      <w:r w:rsidRPr="009B69FC">
        <w:t xml:space="preserve"> manufacturer declarations will be needed to derive the angular coverage range. This means that the declaration and deployment scenarios are tied together. </w:t>
      </w:r>
    </w:p>
    <w:p w14:paraId="13B4730E" w14:textId="15801FC5" w:rsidR="00DD17E7" w:rsidRPr="009B69FC" w:rsidRDefault="00DD17E7" w:rsidP="00DD17E7">
      <w:r w:rsidRPr="009B69FC">
        <w:t xml:space="preserve">The CAR is declared by the base station manufacturer using the angles listed in Table </w:t>
      </w:r>
      <w:r w:rsidR="009919CE" w:rsidRPr="009B69FC">
        <w:t>2.</w:t>
      </w:r>
      <w:r w:rsidR="00602E44" w:rsidRPr="009B69FC">
        <w:t>2</w:t>
      </w:r>
      <w:r w:rsidR="009919CE" w:rsidRPr="009B69FC">
        <w:t>.2</w:t>
      </w:r>
      <w:r w:rsidRPr="009B69FC">
        <w:t xml:space="preserve">-1. </w:t>
      </w:r>
    </w:p>
    <w:p w14:paraId="0CAE9BA8" w14:textId="6F4F912B" w:rsidR="00DD17E7" w:rsidRPr="009B69FC" w:rsidRDefault="00DD17E7" w:rsidP="00DD17E7">
      <w:pPr>
        <w:keepNext/>
        <w:keepLines/>
        <w:spacing w:after="0"/>
        <w:jc w:val="center"/>
        <w:rPr>
          <w:rFonts w:ascii="Arial" w:eastAsia="SimSun" w:hAnsi="Arial" w:cs="Arial"/>
          <w:b/>
        </w:rPr>
      </w:pPr>
      <w:r w:rsidRPr="009B69FC">
        <w:rPr>
          <w:rFonts w:ascii="Arial" w:eastAsia="SimSun" w:hAnsi="Arial" w:cs="Arial"/>
          <w:b/>
        </w:rPr>
        <w:lastRenderedPageBreak/>
        <w:t xml:space="preserve">Table </w:t>
      </w:r>
      <w:r w:rsidR="009919CE" w:rsidRPr="009B69FC">
        <w:rPr>
          <w:rFonts w:ascii="Arial" w:eastAsia="SimSun" w:hAnsi="Arial" w:cs="Arial"/>
          <w:b/>
        </w:rPr>
        <w:t>2.</w:t>
      </w:r>
      <w:r w:rsidR="00602E44" w:rsidRPr="009B69FC">
        <w:rPr>
          <w:rFonts w:ascii="Arial" w:eastAsia="SimSun" w:hAnsi="Arial" w:cs="Arial"/>
          <w:b/>
        </w:rPr>
        <w:t>2</w:t>
      </w:r>
      <w:r w:rsidR="009919CE" w:rsidRPr="009B69FC">
        <w:rPr>
          <w:rFonts w:ascii="Arial" w:eastAsia="SimSun" w:hAnsi="Arial" w:cs="Arial"/>
          <w:b/>
        </w:rPr>
        <w:t>.2</w:t>
      </w:r>
      <w:r w:rsidRPr="009B69FC">
        <w:rPr>
          <w:rFonts w:ascii="Arial" w:eastAsia="SimSun" w:hAnsi="Arial" w:cs="Arial"/>
          <w:b/>
        </w:rPr>
        <w:t>-1: CAR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2426"/>
      </w:tblGrid>
      <w:tr w:rsidR="00DD17E7" w:rsidRPr="009B69FC" w14:paraId="3CC07350" w14:textId="77777777" w:rsidTr="00A37B30">
        <w:trPr>
          <w:tblHeader/>
          <w:jc w:val="center"/>
        </w:trPr>
        <w:tc>
          <w:tcPr>
            <w:tcW w:w="0" w:type="auto"/>
            <w:shd w:val="clear" w:color="auto" w:fill="auto"/>
          </w:tcPr>
          <w:p w14:paraId="21963F05"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Parameter</w:t>
            </w:r>
          </w:p>
        </w:tc>
        <w:tc>
          <w:tcPr>
            <w:tcW w:w="0" w:type="auto"/>
          </w:tcPr>
          <w:p w14:paraId="1BFC6521"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Description</w:t>
            </w:r>
          </w:p>
        </w:tc>
      </w:tr>
      <w:tr w:rsidR="00DD17E7" w:rsidRPr="009B69FC" w14:paraId="175581FE" w14:textId="77777777" w:rsidTr="00A37B30">
        <w:trPr>
          <w:jc w:val="center"/>
        </w:trPr>
        <w:tc>
          <w:tcPr>
            <w:tcW w:w="0" w:type="auto"/>
            <w:shd w:val="clear" w:color="auto" w:fill="auto"/>
          </w:tcPr>
          <w:p w14:paraId="3E14931D"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min</w:t>
            </w:r>
          </w:p>
        </w:tc>
        <w:tc>
          <w:tcPr>
            <w:tcW w:w="0" w:type="auto"/>
          </w:tcPr>
          <w:p w14:paraId="365C8B37"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Minimum angle along </w:t>
            </w:r>
            <w:r w:rsidRPr="009B69FC">
              <w:rPr>
                <w:rFonts w:ascii="Symbol" w:hAnsi="Symbol" w:cs="Arial"/>
                <w:sz w:val="18"/>
                <w:szCs w:val="18"/>
                <w:lang w:eastAsia="zh-CN"/>
              </w:rPr>
              <w:t>q</w:t>
            </w:r>
            <w:r w:rsidRPr="009B69FC">
              <w:rPr>
                <w:rFonts w:ascii="Arial" w:hAnsi="Arial" w:cs="Arial"/>
                <w:sz w:val="18"/>
                <w:szCs w:val="18"/>
                <w:lang w:eastAsia="zh-CN"/>
              </w:rPr>
              <w:t xml:space="preserve"> axis</w:t>
            </w:r>
          </w:p>
        </w:tc>
      </w:tr>
      <w:tr w:rsidR="00DD17E7" w:rsidRPr="009B69FC" w14:paraId="3AE42555" w14:textId="77777777" w:rsidTr="00A37B30">
        <w:trPr>
          <w:jc w:val="center"/>
        </w:trPr>
        <w:tc>
          <w:tcPr>
            <w:tcW w:w="0" w:type="auto"/>
            <w:shd w:val="clear" w:color="auto" w:fill="auto"/>
          </w:tcPr>
          <w:p w14:paraId="4668ABEA"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max</w:t>
            </w:r>
          </w:p>
        </w:tc>
        <w:tc>
          <w:tcPr>
            <w:tcW w:w="0" w:type="auto"/>
          </w:tcPr>
          <w:p w14:paraId="38980427"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Maximum angle along </w:t>
            </w:r>
            <w:r w:rsidRPr="009B69FC">
              <w:rPr>
                <w:rFonts w:ascii="Symbol" w:hAnsi="Symbol" w:cs="Arial"/>
                <w:sz w:val="18"/>
                <w:szCs w:val="18"/>
                <w:lang w:eastAsia="zh-CN"/>
              </w:rPr>
              <w:t>q</w:t>
            </w:r>
            <w:r w:rsidRPr="009B69FC">
              <w:rPr>
                <w:rFonts w:ascii="Arial" w:hAnsi="Arial" w:cs="Arial"/>
                <w:sz w:val="18"/>
                <w:szCs w:val="18"/>
                <w:lang w:eastAsia="zh-CN"/>
              </w:rPr>
              <w:t xml:space="preserve"> axis</w:t>
            </w:r>
          </w:p>
        </w:tc>
      </w:tr>
      <w:tr w:rsidR="00DD17E7" w:rsidRPr="009B69FC" w14:paraId="084AB7D1" w14:textId="77777777" w:rsidTr="00A37B30">
        <w:trPr>
          <w:jc w:val="center"/>
        </w:trPr>
        <w:tc>
          <w:tcPr>
            <w:tcW w:w="0" w:type="auto"/>
            <w:shd w:val="clear" w:color="auto" w:fill="auto"/>
          </w:tcPr>
          <w:p w14:paraId="5D790D90"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min</w:t>
            </w:r>
          </w:p>
        </w:tc>
        <w:tc>
          <w:tcPr>
            <w:tcW w:w="0" w:type="auto"/>
          </w:tcPr>
          <w:p w14:paraId="080A256F"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Minimum angle along </w:t>
            </w:r>
            <w:r w:rsidRPr="009B69FC">
              <w:rPr>
                <w:rFonts w:ascii="Symbol" w:hAnsi="Symbol" w:cs="Arial"/>
                <w:sz w:val="18"/>
                <w:szCs w:val="18"/>
                <w:lang w:eastAsia="zh-CN"/>
              </w:rPr>
              <w:t>j</w:t>
            </w:r>
            <w:r w:rsidRPr="009B69FC">
              <w:rPr>
                <w:rFonts w:ascii="Arial" w:hAnsi="Arial" w:cs="Arial"/>
                <w:sz w:val="18"/>
                <w:szCs w:val="18"/>
                <w:lang w:eastAsia="zh-CN"/>
              </w:rPr>
              <w:t xml:space="preserve"> axis</w:t>
            </w:r>
          </w:p>
        </w:tc>
      </w:tr>
      <w:tr w:rsidR="00DD17E7" w:rsidRPr="009B69FC" w14:paraId="4E4B9D0D" w14:textId="77777777" w:rsidTr="00A37B30">
        <w:trPr>
          <w:jc w:val="center"/>
        </w:trPr>
        <w:tc>
          <w:tcPr>
            <w:tcW w:w="0" w:type="auto"/>
            <w:shd w:val="clear" w:color="auto" w:fill="auto"/>
          </w:tcPr>
          <w:p w14:paraId="357A9203"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max</w:t>
            </w:r>
          </w:p>
        </w:tc>
        <w:tc>
          <w:tcPr>
            <w:tcW w:w="0" w:type="auto"/>
          </w:tcPr>
          <w:p w14:paraId="3A4042B3"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 xml:space="preserve">Maximum angle along </w:t>
            </w:r>
            <w:r w:rsidRPr="009B69FC">
              <w:rPr>
                <w:rFonts w:ascii="Symbol" w:hAnsi="Symbol" w:cs="Arial"/>
                <w:sz w:val="18"/>
                <w:szCs w:val="18"/>
                <w:lang w:eastAsia="zh-CN"/>
              </w:rPr>
              <w:t>j</w:t>
            </w:r>
            <w:r w:rsidRPr="009B69FC">
              <w:rPr>
                <w:rFonts w:ascii="Arial" w:hAnsi="Arial" w:cs="Arial"/>
                <w:sz w:val="18"/>
                <w:szCs w:val="18"/>
                <w:lang w:eastAsia="zh-CN"/>
              </w:rPr>
              <w:t xml:space="preserve"> axis</w:t>
            </w:r>
          </w:p>
        </w:tc>
      </w:tr>
    </w:tbl>
    <w:p w14:paraId="45D4D543" w14:textId="77777777" w:rsidR="00DD17E7" w:rsidRPr="009B69FC" w:rsidRDefault="00DD17E7" w:rsidP="00DD17E7"/>
    <w:p w14:paraId="11064781" w14:textId="110A7AFF" w:rsidR="00DD17E7" w:rsidRPr="009B69FC" w:rsidRDefault="00DD17E7" w:rsidP="00DD17E7">
      <w:r w:rsidRPr="009B69FC">
        <w:t xml:space="preserve">The CAR can be visualized as a rectangular area in the </w:t>
      </w:r>
      <w:r w:rsidRPr="009B69FC">
        <w:rPr>
          <w:rFonts w:ascii="Symbol" w:hAnsi="Symbol"/>
        </w:rPr>
        <w:t>q</w:t>
      </w:r>
      <w:r w:rsidRPr="009B69FC">
        <w:t>/</w:t>
      </w:r>
      <w:r w:rsidRPr="009B69FC">
        <w:rPr>
          <w:rFonts w:ascii="Symbol" w:hAnsi="Symbol"/>
        </w:rPr>
        <w:t>j</w:t>
      </w:r>
      <w:r w:rsidRPr="009B69FC">
        <w:t xml:space="preserve"> plane</w:t>
      </w:r>
      <w:r w:rsidR="00D95106" w:rsidRPr="009B69FC">
        <w:t>,</w:t>
      </w:r>
      <w:r w:rsidRPr="009B69FC">
        <w:t xml:space="preserve"> as shown in Figure </w:t>
      </w:r>
      <w:r w:rsidR="009919CE" w:rsidRPr="009B69FC">
        <w:t>2.</w:t>
      </w:r>
      <w:r w:rsidR="00602E44" w:rsidRPr="009B69FC">
        <w:t>2</w:t>
      </w:r>
      <w:r w:rsidR="009919CE" w:rsidRPr="009B69FC">
        <w:t>.2</w:t>
      </w:r>
      <w:r w:rsidRPr="009B69FC">
        <w:t xml:space="preserve">-1 as a green rectangle. </w:t>
      </w:r>
    </w:p>
    <w:p w14:paraId="38F1E360" w14:textId="2696B5AE" w:rsidR="00DD17E7" w:rsidRPr="009B69FC" w:rsidRDefault="00DD17E7" w:rsidP="00DD17E7">
      <w:r w:rsidRPr="009B69FC">
        <w:t xml:space="preserve">For a typical wide area base station intended for 3-sector rural deployments values listed in Table </w:t>
      </w:r>
      <w:r w:rsidR="009919CE" w:rsidRPr="009B69FC">
        <w:t>2.</w:t>
      </w:r>
      <w:r w:rsidR="00602E44" w:rsidRPr="009B69FC">
        <w:t>2</w:t>
      </w:r>
      <w:r w:rsidR="009919CE" w:rsidRPr="009B69FC">
        <w:t>.2</w:t>
      </w:r>
      <w:r w:rsidRPr="009B69FC">
        <w:t>-2 is reasonable.</w:t>
      </w:r>
    </w:p>
    <w:p w14:paraId="32ACA69A" w14:textId="7EC498FE" w:rsidR="00DD17E7" w:rsidRPr="009B69FC" w:rsidRDefault="00DD17E7" w:rsidP="00DD17E7">
      <w:pPr>
        <w:keepNext/>
        <w:keepLines/>
        <w:spacing w:after="0"/>
        <w:jc w:val="center"/>
        <w:rPr>
          <w:rFonts w:ascii="Arial" w:eastAsia="SimSun" w:hAnsi="Arial" w:cs="Arial"/>
          <w:b/>
        </w:rPr>
      </w:pPr>
      <w:r w:rsidRPr="009B69FC">
        <w:rPr>
          <w:rFonts w:ascii="Arial" w:eastAsia="SimSun" w:hAnsi="Arial" w:cs="Arial"/>
          <w:b/>
        </w:rPr>
        <w:t xml:space="preserve">Table </w:t>
      </w:r>
      <w:r w:rsidR="009919CE" w:rsidRPr="009B69FC">
        <w:rPr>
          <w:rFonts w:ascii="Arial" w:eastAsia="SimSun" w:hAnsi="Arial" w:cs="Arial"/>
          <w:b/>
        </w:rPr>
        <w:t>2.</w:t>
      </w:r>
      <w:r w:rsidR="00602E44" w:rsidRPr="009B69FC">
        <w:rPr>
          <w:rFonts w:ascii="Arial" w:eastAsia="SimSun" w:hAnsi="Arial" w:cs="Arial"/>
          <w:b/>
        </w:rPr>
        <w:t>2</w:t>
      </w:r>
      <w:r w:rsidR="009919CE" w:rsidRPr="009B69FC">
        <w:rPr>
          <w:rFonts w:ascii="Arial" w:eastAsia="SimSun" w:hAnsi="Arial" w:cs="Arial"/>
          <w:b/>
        </w:rPr>
        <w:t>.2</w:t>
      </w:r>
      <w:r w:rsidRPr="009B69FC">
        <w:rPr>
          <w:rFonts w:ascii="Arial" w:eastAsia="SimSun" w:hAnsi="Arial" w:cs="Arial"/>
          <w:b/>
        </w:rPr>
        <w:t>-2: Typical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47"/>
      </w:tblGrid>
      <w:tr w:rsidR="00DD17E7" w:rsidRPr="009B69FC" w14:paraId="329DE2B1" w14:textId="77777777" w:rsidTr="00A37B30">
        <w:trPr>
          <w:tblHeader/>
          <w:jc w:val="center"/>
        </w:trPr>
        <w:tc>
          <w:tcPr>
            <w:tcW w:w="0" w:type="auto"/>
            <w:shd w:val="clear" w:color="auto" w:fill="auto"/>
          </w:tcPr>
          <w:p w14:paraId="24803BC9"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Parameter</w:t>
            </w:r>
          </w:p>
        </w:tc>
        <w:tc>
          <w:tcPr>
            <w:tcW w:w="0" w:type="auto"/>
          </w:tcPr>
          <w:p w14:paraId="66825FB0" w14:textId="77777777" w:rsidR="00DD17E7" w:rsidRPr="009B69FC" w:rsidRDefault="00DD17E7" w:rsidP="00A37B30">
            <w:pPr>
              <w:keepNext/>
              <w:keepLines/>
              <w:spacing w:after="0"/>
              <w:jc w:val="center"/>
              <w:rPr>
                <w:rFonts w:ascii="Arial" w:hAnsi="Arial" w:cs="Arial"/>
                <w:b/>
                <w:sz w:val="18"/>
              </w:rPr>
            </w:pPr>
            <w:r w:rsidRPr="009B69FC">
              <w:rPr>
                <w:rFonts w:ascii="Arial" w:hAnsi="Arial" w:cs="Arial"/>
                <w:b/>
                <w:sz w:val="18"/>
              </w:rPr>
              <w:t>Values</w:t>
            </w:r>
            <w:r w:rsidRPr="009B69FC">
              <w:rPr>
                <w:rFonts w:ascii="Arial" w:hAnsi="Arial" w:cs="Arial"/>
                <w:b/>
                <w:sz w:val="18"/>
              </w:rPr>
              <w:br/>
              <w:t>(degrees)</w:t>
            </w:r>
          </w:p>
        </w:tc>
      </w:tr>
      <w:tr w:rsidR="00DD17E7" w:rsidRPr="009B69FC" w14:paraId="7F98EA28" w14:textId="77777777" w:rsidTr="00A37B30">
        <w:trPr>
          <w:jc w:val="center"/>
        </w:trPr>
        <w:tc>
          <w:tcPr>
            <w:tcW w:w="0" w:type="auto"/>
            <w:shd w:val="clear" w:color="auto" w:fill="auto"/>
          </w:tcPr>
          <w:p w14:paraId="6E0E6E86"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min</w:t>
            </w:r>
          </w:p>
        </w:tc>
        <w:tc>
          <w:tcPr>
            <w:tcW w:w="0" w:type="auto"/>
          </w:tcPr>
          <w:p w14:paraId="3AB2FCCC"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0</w:t>
            </w:r>
          </w:p>
        </w:tc>
      </w:tr>
      <w:tr w:rsidR="00DD17E7" w:rsidRPr="009B69FC" w14:paraId="385505C8" w14:textId="77777777" w:rsidTr="00A37B30">
        <w:trPr>
          <w:jc w:val="center"/>
        </w:trPr>
        <w:tc>
          <w:tcPr>
            <w:tcW w:w="0" w:type="auto"/>
            <w:shd w:val="clear" w:color="auto" w:fill="auto"/>
          </w:tcPr>
          <w:p w14:paraId="285C0EBF"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q</w:t>
            </w:r>
            <w:r w:rsidRPr="009B69FC">
              <w:rPr>
                <w:rFonts w:ascii="Arial" w:hAnsi="Arial" w:cs="Arial"/>
                <w:sz w:val="18"/>
                <w:szCs w:val="18"/>
                <w:vertAlign w:val="subscript"/>
                <w:lang w:eastAsia="zh-CN"/>
              </w:rPr>
              <w:t>max</w:t>
            </w:r>
          </w:p>
        </w:tc>
        <w:tc>
          <w:tcPr>
            <w:tcW w:w="0" w:type="auto"/>
          </w:tcPr>
          <w:p w14:paraId="6EAE85EF"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12</w:t>
            </w:r>
          </w:p>
        </w:tc>
      </w:tr>
      <w:tr w:rsidR="00DD17E7" w:rsidRPr="009B69FC" w14:paraId="535C1513" w14:textId="77777777" w:rsidTr="00A37B30">
        <w:trPr>
          <w:jc w:val="center"/>
        </w:trPr>
        <w:tc>
          <w:tcPr>
            <w:tcW w:w="0" w:type="auto"/>
            <w:shd w:val="clear" w:color="auto" w:fill="auto"/>
          </w:tcPr>
          <w:p w14:paraId="30CB891F"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min</w:t>
            </w:r>
          </w:p>
        </w:tc>
        <w:tc>
          <w:tcPr>
            <w:tcW w:w="0" w:type="auto"/>
          </w:tcPr>
          <w:p w14:paraId="0B583E56"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-60</w:t>
            </w:r>
          </w:p>
        </w:tc>
      </w:tr>
      <w:tr w:rsidR="00DD17E7" w:rsidRPr="009B69FC" w14:paraId="68A99682" w14:textId="77777777" w:rsidTr="00A37B30">
        <w:trPr>
          <w:jc w:val="center"/>
        </w:trPr>
        <w:tc>
          <w:tcPr>
            <w:tcW w:w="0" w:type="auto"/>
            <w:shd w:val="clear" w:color="auto" w:fill="auto"/>
          </w:tcPr>
          <w:p w14:paraId="0EA15DB6" w14:textId="77777777" w:rsidR="00DD17E7" w:rsidRPr="009B69FC" w:rsidRDefault="00DD17E7" w:rsidP="00A37B30">
            <w:pPr>
              <w:keepNext/>
              <w:keepLines/>
              <w:spacing w:after="0"/>
              <w:jc w:val="center"/>
              <w:rPr>
                <w:rFonts w:ascii="Arial" w:hAnsi="Arial" w:cs="Arial"/>
                <w:sz w:val="18"/>
                <w:lang w:eastAsia="x-none"/>
              </w:rPr>
            </w:pPr>
            <w:r w:rsidRPr="009B69FC">
              <w:rPr>
                <w:rFonts w:ascii="Symbol" w:hAnsi="Symbol" w:cs="Arial"/>
                <w:sz w:val="18"/>
                <w:szCs w:val="18"/>
                <w:lang w:eastAsia="zh-CN"/>
              </w:rPr>
              <w:t>j</w:t>
            </w:r>
            <w:r w:rsidRPr="009B69FC">
              <w:rPr>
                <w:rFonts w:ascii="Arial" w:hAnsi="Arial" w:cs="Arial"/>
                <w:sz w:val="18"/>
                <w:szCs w:val="18"/>
                <w:vertAlign w:val="subscript"/>
                <w:lang w:eastAsia="zh-CN"/>
              </w:rPr>
              <w:t>max</w:t>
            </w:r>
          </w:p>
        </w:tc>
        <w:tc>
          <w:tcPr>
            <w:tcW w:w="0" w:type="auto"/>
          </w:tcPr>
          <w:p w14:paraId="5F94C07E" w14:textId="77777777" w:rsidR="00DD17E7" w:rsidRPr="009B69FC" w:rsidRDefault="00DD17E7" w:rsidP="00A37B30">
            <w:pPr>
              <w:keepNext/>
              <w:keepLines/>
              <w:spacing w:after="0"/>
              <w:jc w:val="center"/>
              <w:rPr>
                <w:rFonts w:ascii="Arial" w:hAnsi="Arial" w:cs="Arial"/>
                <w:sz w:val="18"/>
                <w:lang w:eastAsia="x-none"/>
              </w:rPr>
            </w:pPr>
            <w:r w:rsidRPr="009B69FC">
              <w:rPr>
                <w:rFonts w:ascii="Arial" w:hAnsi="Arial" w:cs="Arial"/>
                <w:sz w:val="18"/>
                <w:szCs w:val="18"/>
                <w:lang w:eastAsia="zh-CN"/>
              </w:rPr>
              <w:t>60</w:t>
            </w:r>
          </w:p>
        </w:tc>
      </w:tr>
    </w:tbl>
    <w:p w14:paraId="4CFFF947" w14:textId="77777777" w:rsidR="00DD17E7" w:rsidRPr="009B69FC" w:rsidRDefault="00DD17E7" w:rsidP="00DD17E7"/>
    <w:p w14:paraId="130B02E5" w14:textId="0B0DDEF8" w:rsidR="00DD17E7" w:rsidRPr="009B69FC" w:rsidRDefault="00DD17E7" w:rsidP="00DD17E7">
      <w:r w:rsidRPr="009B69FC">
        <w:t xml:space="preserve">For other deployment scenarios (e.g., </w:t>
      </w:r>
      <w:r w:rsidR="00A218A3" w:rsidRPr="009B69FC">
        <w:t>for wide area base station operating in an urban deployment scenario</w:t>
      </w:r>
      <w:r w:rsidRPr="009B69FC">
        <w:t xml:space="preserve">) other values may be declared. </w:t>
      </w:r>
    </w:p>
    <w:p w14:paraId="287AC676" w14:textId="77777777" w:rsidR="00DD17E7" w:rsidRPr="009B69FC" w:rsidRDefault="00DD17E7" w:rsidP="00DD17E7">
      <w:pPr>
        <w:jc w:val="center"/>
        <w:rPr>
          <w:rFonts w:asciiTheme="majorHAnsi" w:eastAsia="SimSun" w:hAnsiTheme="majorHAnsi"/>
          <w:b/>
        </w:rPr>
      </w:pPr>
      <w:r w:rsidRPr="009B69FC">
        <w:rPr>
          <w:noProof/>
        </w:rPr>
        <w:drawing>
          <wp:inline distT="0" distB="0" distL="0" distR="0" wp14:anchorId="4929F1E0" wp14:editId="5DF5FB81">
            <wp:extent cx="4011598" cy="2344338"/>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1137" cy="2349912"/>
                    </a:xfrm>
                    <a:prstGeom prst="rect">
                      <a:avLst/>
                    </a:prstGeom>
                    <a:noFill/>
                    <a:ln>
                      <a:noFill/>
                    </a:ln>
                  </pic:spPr>
                </pic:pic>
              </a:graphicData>
            </a:graphic>
          </wp:inline>
        </w:drawing>
      </w:r>
    </w:p>
    <w:p w14:paraId="091C6A59" w14:textId="572E3EBC" w:rsidR="00DD17E7" w:rsidRPr="009B69FC" w:rsidRDefault="00DD17E7" w:rsidP="00DD17E7">
      <w:pPr>
        <w:jc w:val="center"/>
        <w:rPr>
          <w:rFonts w:ascii="Arial" w:hAnsi="Arial" w:cs="Arial"/>
        </w:rPr>
      </w:pPr>
      <w:r w:rsidRPr="009B69FC">
        <w:rPr>
          <w:rFonts w:ascii="Arial" w:eastAsia="SimSun" w:hAnsi="Arial" w:cs="Arial"/>
          <w:b/>
        </w:rPr>
        <w:t xml:space="preserve">Figure </w:t>
      </w:r>
      <w:r w:rsidR="009919CE" w:rsidRPr="009B69FC">
        <w:rPr>
          <w:rFonts w:ascii="Arial" w:eastAsia="SimSun" w:hAnsi="Arial" w:cs="Arial"/>
          <w:b/>
        </w:rPr>
        <w:t>2.</w:t>
      </w:r>
      <w:r w:rsidR="00602E44" w:rsidRPr="009B69FC">
        <w:rPr>
          <w:rFonts w:ascii="Arial" w:eastAsia="SimSun" w:hAnsi="Arial" w:cs="Arial"/>
          <w:b/>
        </w:rPr>
        <w:t>2</w:t>
      </w:r>
      <w:r w:rsidR="009919CE" w:rsidRPr="009B69FC">
        <w:rPr>
          <w:rFonts w:ascii="Arial" w:eastAsia="SimSun" w:hAnsi="Arial" w:cs="Arial"/>
          <w:b/>
        </w:rPr>
        <w:t>.2</w:t>
      </w:r>
      <w:r w:rsidRPr="009B69FC">
        <w:rPr>
          <w:rFonts w:ascii="Arial" w:eastAsia="SimSun" w:hAnsi="Arial" w:cs="Arial"/>
          <w:b/>
        </w:rPr>
        <w:t>-1: Coverage angular range</w:t>
      </w:r>
    </w:p>
    <w:p w14:paraId="222884C4" w14:textId="14636BE4" w:rsidR="00DD17E7" w:rsidRPr="009B69FC" w:rsidRDefault="00DD17E7" w:rsidP="00DD17E7">
      <w:r w:rsidRPr="009B69FC">
        <w:t xml:space="preserve">The test beams will be located within the declared CAR. The number of test beams </w:t>
      </w:r>
      <m:oMath>
        <m:r>
          <w:rPr>
            <w:rFonts w:ascii="Cambria Math" w:hAnsi="Cambria Math"/>
          </w:rPr>
          <m:t>K</m:t>
        </m:r>
      </m:oMath>
      <w:r w:rsidRPr="009B69FC">
        <w:t xml:space="preserve"> and the location within the </w:t>
      </w:r>
      <w:r w:rsidRPr="009B69FC">
        <w:rPr>
          <w:rFonts w:ascii="Symbol" w:hAnsi="Symbol"/>
        </w:rPr>
        <w:t>q</w:t>
      </w:r>
      <w:r w:rsidRPr="009B69FC">
        <w:t>/</w:t>
      </w:r>
      <w:r w:rsidRPr="009B69FC">
        <w:rPr>
          <w:rFonts w:ascii="Symbol" w:hAnsi="Symbol"/>
        </w:rPr>
        <w:t>j</w:t>
      </w:r>
      <w:r w:rsidRPr="009B69FC">
        <w:t xml:space="preserve"> plane will impact the measured EEIRP profile. In the background information relevant for the condition ITU-R stipulates that the beam directions should be distributed uniformly within the CAR. To adjust for beams located at the edge of the CAR a beam weight has been introduced.</w:t>
      </w:r>
    </w:p>
    <w:p w14:paraId="077A2208" w14:textId="77777777" w:rsidR="00DD17E7" w:rsidRPr="009B69FC" w:rsidRDefault="00DD17E7" w:rsidP="00DD17E7">
      <w:r w:rsidRPr="009B69FC">
        <w:t xml:space="preserve">The average EIRP pattern is calculated from </w:t>
      </w:r>
      <m:oMath>
        <m:r>
          <w:rPr>
            <w:rFonts w:ascii="Cambria Math" w:hAnsi="Cambria Math"/>
          </w:rPr>
          <m:t>K</m:t>
        </m:r>
      </m:oMath>
      <w:r w:rsidRPr="009B69FC">
        <w:rPr>
          <w:rFonts w:eastAsiaTheme="minorEastAsia"/>
        </w:rPr>
        <w:t xml:space="preserve"> EIRP patterns </w:t>
      </w:r>
      <w:r w:rsidRPr="009B69FC">
        <w:t>as:</w:t>
      </w:r>
    </w:p>
    <w:p w14:paraId="00AADC4E" w14:textId="468B79A5" w:rsidR="00514F3C" w:rsidRPr="009B69FC" w:rsidRDefault="00000000" w:rsidP="00DD17E7">
      <m:oMathPara>
        <m:oMath>
          <m:acc>
            <m:accPr>
              <m:chr m:val="̅"/>
              <m:ctrlPr>
                <w:rPr>
                  <w:rFonts w:ascii="Cambria Math" w:hAnsi="Cambria Math"/>
                  <w:i/>
                </w:rPr>
              </m:ctrlPr>
            </m:accPr>
            <m:e>
              <m:r>
                <w:rPr>
                  <w:rFonts w:ascii="Cambria Math" w:hAnsi="Cambria Math"/>
                </w:rPr>
                <m:t>EIRP</m:t>
              </m:r>
              <m:d>
                <m:dPr>
                  <m:ctrlPr>
                    <w:rPr>
                      <w:rFonts w:ascii="Cambria Math" w:hAnsi="Cambria Math"/>
                      <w:i/>
                    </w:rPr>
                  </m:ctrlPr>
                </m:dPr>
                <m:e>
                  <m:r>
                    <w:rPr>
                      <w:rFonts w:ascii="Cambria Math" w:hAnsi="Cambria Math"/>
                    </w:rPr>
                    <m:t>θ,φ</m:t>
                  </m:r>
                </m:e>
              </m:d>
            </m:e>
          </m:acc>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r>
                    <w:rPr>
                      <w:rFonts w:ascii="Cambria Math" w:hAnsi="Cambria Math"/>
                    </w:rPr>
                    <m:t>θ,φ</m:t>
                  </m:r>
                </m:e>
              </m:d>
            </m:e>
          </m:nary>
        </m:oMath>
      </m:oMathPara>
    </w:p>
    <w:p w14:paraId="67C93B95" w14:textId="15FB0663" w:rsidR="00DD17E7" w:rsidRPr="009B69FC" w:rsidRDefault="00DD17E7" w:rsidP="00DD17E7">
      <w:pPr>
        <w:jc w:val="both"/>
        <w:rPr>
          <w:rFonts w:eastAsiaTheme="minorEastAsia"/>
        </w:rPr>
      </w:pPr>
      <w:r w:rsidRPr="009B69FC">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sidRPr="009B69FC">
        <w:rPr>
          <w:rFonts w:eastAsiaTheme="minorEastAsia"/>
        </w:rPr>
        <w:t xml:space="preserve"> is a beam weight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sidRPr="009B69FC">
        <w:rPr>
          <w:rFonts w:eastAsiaTheme="minorEastAsia"/>
        </w:rPr>
        <w:t xml:space="preserve"> is the EIRP pattern per measured test beam. </w:t>
      </w:r>
    </w:p>
    <w:p w14:paraId="2DFFA729" w14:textId="5D1C1E5F" w:rsidR="00DD17E7" w:rsidRPr="009B69FC" w:rsidRDefault="00DD17E7" w:rsidP="00DD17E7">
      <w:pPr>
        <w:rPr>
          <w:i/>
          <w:iCs/>
        </w:rPr>
      </w:pPr>
      <w:r w:rsidRPr="009B69FC">
        <w:rPr>
          <w:b/>
          <w:bCs/>
          <w:i/>
          <w:iCs/>
        </w:rPr>
        <w:t>Beam weight:</w:t>
      </w:r>
      <w:r w:rsidRPr="009B69FC">
        <w:rPr>
          <w:i/>
          <w:iCs/>
        </w:rPr>
        <w:t xml:space="preserve"> fraction of the coverage angular range represented by the test beam. </w:t>
      </w:r>
    </w:p>
    <w:p w14:paraId="43BC962D" w14:textId="005F142F" w:rsidR="00DD17E7" w:rsidRPr="009B69FC" w:rsidRDefault="00DD17E7" w:rsidP="00DD17E7">
      <w:r w:rsidRPr="009B69FC">
        <w:t xml:space="preserve">For example,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r>
          <w:rPr>
            <w:rFonts w:ascii="Cambria Math" w:eastAsiaTheme="minorEastAsia" w:hAnsi="Cambria Math"/>
          </w:rPr>
          <m:t xml:space="preserve">=1/K  </m:t>
        </m:r>
      </m:oMath>
      <w:r w:rsidRPr="009B69FC">
        <w:t xml:space="preserve"> </w:t>
      </w:r>
      <w:r w:rsidR="00E82F0A" w:rsidRPr="009B69FC">
        <w:t xml:space="preserve">represents </w:t>
      </w:r>
      <w:r w:rsidRPr="009B69FC">
        <w:t xml:space="preserve">the case </w:t>
      </w:r>
      <w:r w:rsidR="00E82F0A" w:rsidRPr="009B69FC">
        <w:t xml:space="preserve">where </w:t>
      </w:r>
      <m:oMath>
        <m:r>
          <w:rPr>
            <w:rFonts w:ascii="Cambria Math" w:hAnsi="Cambria Math"/>
          </w:rPr>
          <m:t>K</m:t>
        </m:r>
      </m:oMath>
      <w:r w:rsidRPr="009B69FC">
        <w:t xml:space="preserve"> </w:t>
      </w:r>
      <w:r w:rsidR="004E786B" w:rsidRPr="009B69FC">
        <w:t>uniformly</w:t>
      </w:r>
      <w:r w:rsidR="004C27A7" w:rsidRPr="009B69FC">
        <w:t xml:space="preserve"> and</w:t>
      </w:r>
      <w:r w:rsidRPr="009B69FC">
        <w:t xml:space="preserve"> equa</w:t>
      </w:r>
      <w:r w:rsidR="004C27A7" w:rsidRPr="009B69FC">
        <w:t>l</w:t>
      </w:r>
      <w:r w:rsidRPr="009B69FC">
        <w:t>l</w:t>
      </w:r>
      <w:r w:rsidR="004C27A7" w:rsidRPr="009B69FC">
        <w:t>y</w:t>
      </w:r>
      <w:r w:rsidRPr="009B69FC">
        <w:t xml:space="preserve"> spaced test beams are assumed in azimuth and elevation, respectively, and where each beam covers an equal range of angles (e.g., equal area in </w:t>
      </w:r>
      <w:r w:rsidRPr="009B69FC">
        <w:rPr>
          <w:rFonts w:ascii="Symbol" w:hAnsi="Symbol"/>
        </w:rPr>
        <w:t>q</w:t>
      </w:r>
      <w:r w:rsidRPr="009B69FC">
        <w:t>/</w:t>
      </w:r>
      <w:r w:rsidRPr="009B69FC">
        <w:rPr>
          <w:rFonts w:ascii="Symbol" w:hAnsi="Symbol"/>
        </w:rPr>
        <w:t>j</w:t>
      </w:r>
      <w:r w:rsidRPr="009B69FC">
        <w:t xml:space="preserve"> plane). The weight is required to account for test beam coverage for test beams located on the edge of the CAR, non-uniform distribution or allowing for fewer test beams to be considered as show</w:t>
      </w:r>
      <w:r w:rsidR="00E15129" w:rsidRPr="009B69FC">
        <w:t>n</w:t>
      </w:r>
      <w:r w:rsidRPr="009B69FC">
        <w:t xml:space="preserve"> in </w:t>
      </w:r>
      <w:r w:rsidR="00E15129" w:rsidRPr="009B69FC">
        <w:t xml:space="preserve">the </w:t>
      </w:r>
      <w:r w:rsidRPr="009B69FC">
        <w:t xml:space="preserve">following examples. </w:t>
      </w:r>
    </w:p>
    <w:p w14:paraId="34DA24B9" w14:textId="51361A70" w:rsidR="00DD17E7" w:rsidRPr="009B69FC" w:rsidRDefault="00DD17E7" w:rsidP="00DD17E7">
      <w:r w:rsidRPr="009B69FC">
        <w:lastRenderedPageBreak/>
        <w:t xml:space="preserve">Eventually, the maximum peak EIRP difference between declared beam needs to be limited to a certain value (e.g., 10 dB). Without a cap on the maximum difference, fake beams can be declared during testing that will produce incorrect measured </w:t>
      </w:r>
      <w:r w:rsidR="0081652A" w:rsidRPr="009B69FC">
        <w:t>E</w:t>
      </w:r>
      <w:r w:rsidRPr="009B69FC">
        <w:t xml:space="preserve">EIRP levels. </w:t>
      </w:r>
    </w:p>
    <w:p w14:paraId="3F740AB5" w14:textId="084F149F" w:rsidR="00706679" w:rsidRPr="009B69FC" w:rsidRDefault="00706679" w:rsidP="00AA0B68">
      <w:pPr>
        <w:jc w:val="both"/>
      </w:pPr>
      <w:r w:rsidRPr="009B69FC">
        <w:rPr>
          <w:b/>
          <w:bCs/>
          <w:u w:val="single"/>
        </w:rPr>
        <w:t>Observatio</w:t>
      </w:r>
      <w:r w:rsidR="004E1E2C" w:rsidRPr="009B69FC">
        <w:rPr>
          <w:b/>
          <w:bCs/>
          <w:u w:val="single"/>
        </w:rPr>
        <w:t xml:space="preserve">n </w:t>
      </w:r>
      <w:r w:rsidR="008E06E2" w:rsidRPr="009B69FC">
        <w:rPr>
          <w:b/>
          <w:bCs/>
          <w:u w:val="single"/>
        </w:rPr>
        <w:t>4</w:t>
      </w:r>
      <w:r w:rsidR="004E1E2C" w:rsidRPr="009B69FC">
        <w:rPr>
          <w:b/>
          <w:bCs/>
          <w:u w:val="single"/>
        </w:rPr>
        <w:t>:</w:t>
      </w:r>
      <w:r w:rsidR="004E1E2C" w:rsidRPr="009B69FC">
        <w:t xml:space="preserve"> RAN4 need to define</w:t>
      </w:r>
      <w:r w:rsidR="00D90991" w:rsidRPr="009B69FC">
        <w:t xml:space="preserve"> test beam set(s) that guarantees acceptable measurement uncertainty. </w:t>
      </w:r>
    </w:p>
    <w:p w14:paraId="48729E23" w14:textId="5CD6BFEC" w:rsidR="00A811B4" w:rsidRPr="009B69FC" w:rsidRDefault="003935CB" w:rsidP="00AA0B68">
      <w:pPr>
        <w:jc w:val="both"/>
      </w:pPr>
      <w:r w:rsidRPr="009B69FC">
        <w:rPr>
          <w:b/>
          <w:bCs/>
          <w:u w:val="single"/>
        </w:rPr>
        <w:t xml:space="preserve">Proposal </w:t>
      </w:r>
      <w:r w:rsidR="00DE215F" w:rsidRPr="009B69FC">
        <w:rPr>
          <w:b/>
          <w:bCs/>
          <w:u w:val="single"/>
        </w:rPr>
        <w:t>1</w:t>
      </w:r>
      <w:r w:rsidRPr="009B69FC">
        <w:rPr>
          <w:b/>
          <w:bCs/>
          <w:u w:val="single"/>
        </w:rPr>
        <w:t>:</w:t>
      </w:r>
      <w:r w:rsidRPr="009B69FC">
        <w:t xml:space="preserve"> RAN4 should define a concept where the test beam directions are related to the declared Coverage Angular Range (CAR) and the number of test beam directions are specified.</w:t>
      </w:r>
    </w:p>
    <w:p w14:paraId="7E50C7A2" w14:textId="77777777" w:rsidR="00017826" w:rsidRPr="009B69FC" w:rsidRDefault="00017826" w:rsidP="00AA0B68">
      <w:pPr>
        <w:jc w:val="both"/>
      </w:pPr>
    </w:p>
    <w:p w14:paraId="421D1508" w14:textId="24549447" w:rsidR="00017826" w:rsidRPr="009B69FC" w:rsidRDefault="00FB6479" w:rsidP="00017826">
      <w:pPr>
        <w:pStyle w:val="BodyText"/>
        <w:numPr>
          <w:ilvl w:val="2"/>
          <w:numId w:val="5"/>
        </w:numPr>
        <w:ind w:left="709" w:hanging="709"/>
        <w:rPr>
          <w:rFonts w:ascii="Arial" w:hAnsi="Arial" w:cs="Arial"/>
          <w:sz w:val="24"/>
          <w:szCs w:val="24"/>
        </w:rPr>
      </w:pPr>
      <w:r w:rsidRPr="009B69FC">
        <w:rPr>
          <w:rFonts w:ascii="Arial" w:hAnsi="Arial" w:cs="Arial"/>
          <w:sz w:val="24"/>
          <w:szCs w:val="24"/>
        </w:rPr>
        <w:t>Conformance test beam set</w:t>
      </w:r>
    </w:p>
    <w:p w14:paraId="1C275BDA" w14:textId="358DA85C" w:rsidR="00C36896" w:rsidRPr="009B69FC" w:rsidRDefault="0047112E" w:rsidP="00AA0B68">
      <w:pPr>
        <w:jc w:val="both"/>
      </w:pPr>
      <w:r w:rsidRPr="009B69FC">
        <w:t xml:space="preserve">The beams </w:t>
      </w:r>
      <w:r w:rsidR="00A469A8" w:rsidRPr="009B69FC">
        <w:t>selected</w:t>
      </w:r>
      <w:r w:rsidRPr="009B69FC">
        <w:t xml:space="preserve"> for conformance testing </w:t>
      </w:r>
      <w:r w:rsidR="00A469A8" w:rsidRPr="009B69FC">
        <w:t xml:space="preserve">will have direct impact on the </w:t>
      </w:r>
      <w:r w:rsidR="006D1F4E" w:rsidRPr="009B69FC">
        <w:t xml:space="preserve">robustness of measuring the emission </w:t>
      </w:r>
      <w:r w:rsidR="00E106DD" w:rsidRPr="009B69FC">
        <w:t xml:space="preserve">generated above the horizon. To be able to </w:t>
      </w:r>
      <w:r w:rsidR="00CA7B43" w:rsidRPr="009B69FC">
        <w:t xml:space="preserve">measure the EEIRP, the test object needs to be stimulated to generate </w:t>
      </w:r>
      <w:r w:rsidR="00B45EC9" w:rsidRPr="009B69FC">
        <w:t xml:space="preserve">beams within the intended coverage </w:t>
      </w:r>
      <w:r w:rsidR="00F91855" w:rsidRPr="009B69FC">
        <w:t xml:space="preserve">angular range. </w:t>
      </w:r>
      <w:r w:rsidR="00D84AFD" w:rsidRPr="009B69FC">
        <w:t>For this purpose</w:t>
      </w:r>
      <w:r w:rsidR="008A7DAA" w:rsidRPr="009B69FC">
        <w:t>,</w:t>
      </w:r>
      <w:r w:rsidR="00D84AFD" w:rsidRPr="009B69FC">
        <w:t xml:space="preserve"> RAN4 need to </w:t>
      </w:r>
      <w:r w:rsidR="008A7DAA" w:rsidRPr="009B69FC">
        <w:t>establish</w:t>
      </w:r>
      <w:r w:rsidR="00A96D1A" w:rsidRPr="009B69FC">
        <w:t xml:space="preserve"> a</w:t>
      </w:r>
      <w:r w:rsidR="00F8530E" w:rsidRPr="009B69FC">
        <w:t xml:space="preserve"> set of test beams</w:t>
      </w:r>
      <w:r w:rsidR="008A7DAA" w:rsidRPr="009B69FC">
        <w:t xml:space="preserve"> to be used during conformance testing.</w:t>
      </w:r>
    </w:p>
    <w:p w14:paraId="4E7BE535" w14:textId="68880A23" w:rsidR="00493A8B" w:rsidRPr="009B69FC" w:rsidRDefault="008A7DAA" w:rsidP="00AA0B68">
      <w:pPr>
        <w:jc w:val="both"/>
      </w:pPr>
      <w:r w:rsidRPr="009B69FC">
        <w:t xml:space="preserve">In this section </w:t>
      </w:r>
      <w:r w:rsidR="00B94FAF" w:rsidRPr="009B69FC">
        <w:t xml:space="preserve">we </w:t>
      </w:r>
      <w:r w:rsidR="00554938" w:rsidRPr="009B69FC">
        <w:t xml:space="preserve">evaluate the EEIRP profiles for different </w:t>
      </w:r>
      <w:r w:rsidR="00583F47" w:rsidRPr="009B69FC">
        <w:t>test beam sets</w:t>
      </w:r>
      <w:r w:rsidR="002E14B4" w:rsidRPr="009B69FC">
        <w:t xml:space="preserve"> for a given array antenna geometry</w:t>
      </w:r>
      <w:r w:rsidR="009F4FFB" w:rsidRPr="009B69FC">
        <w:t xml:space="preserve"> </w:t>
      </w:r>
      <w:r w:rsidR="00964EBB" w:rsidRPr="009B69FC">
        <w:t xml:space="preserve">representative of a product in the </w:t>
      </w:r>
      <w:r w:rsidR="00964EBB" w:rsidRPr="009B69FC" w:rsidDel="007A1FE9">
        <w:t>band</w:t>
      </w:r>
      <w:r w:rsidR="007A1FE9" w:rsidRPr="009B69FC">
        <w:t xml:space="preserve"> and</w:t>
      </w:r>
      <w:r w:rsidR="00964EBB" w:rsidRPr="009B69FC">
        <w:t xml:space="preserve"> </w:t>
      </w:r>
      <w:r w:rsidR="009F4FFB" w:rsidRPr="009B69FC">
        <w:t>described in Table 2.</w:t>
      </w:r>
      <w:r w:rsidR="003256E2" w:rsidRPr="009B69FC">
        <w:t>2</w:t>
      </w:r>
      <w:r w:rsidR="009F4FFB" w:rsidRPr="009B69FC">
        <w:t>.3-1.</w:t>
      </w:r>
      <w:r w:rsidR="00276870" w:rsidRPr="009B69FC">
        <w:t xml:space="preserve"> It should be noticed that these parameters are not selected with the intention to </w:t>
      </w:r>
      <w:r w:rsidR="006078EE" w:rsidRPr="009B69FC">
        <w:t>meet</w:t>
      </w:r>
      <w:r w:rsidR="00276870" w:rsidRPr="009B69FC">
        <w:t xml:space="preserve"> the EEIRP </w:t>
      </w:r>
      <w:r w:rsidR="006078EE" w:rsidRPr="009B69FC">
        <w:t>requirement</w:t>
      </w:r>
      <w:r w:rsidR="00276870" w:rsidRPr="009B69FC">
        <w:t xml:space="preserve"> profile. </w:t>
      </w:r>
      <w:r w:rsidR="006078EE" w:rsidRPr="009B69FC">
        <w:t>As the result will show</w:t>
      </w:r>
      <w:r w:rsidR="0003527E" w:rsidRPr="009B69FC">
        <w:t>,</w:t>
      </w:r>
      <w:r w:rsidR="006078EE" w:rsidRPr="009B69FC">
        <w:t xml:space="preserve"> </w:t>
      </w:r>
      <w:r w:rsidR="006E494B" w:rsidRPr="009B69FC">
        <w:t xml:space="preserve">the </w:t>
      </w:r>
      <w:r w:rsidR="002234B2" w:rsidRPr="009B69FC">
        <w:t xml:space="preserve">specified EEIRP levels will not </w:t>
      </w:r>
      <w:r w:rsidR="00EE5C60" w:rsidRPr="009B69FC">
        <w:t xml:space="preserve">meet the ITU-R </w:t>
      </w:r>
      <w:r w:rsidR="007B4FDA" w:rsidRPr="009B69FC">
        <w:t xml:space="preserve">condition, which would indicate that additional mitigation techniques </w:t>
      </w:r>
      <w:r w:rsidR="00DE0415" w:rsidRPr="009B69FC">
        <w:t>are needed</w:t>
      </w:r>
      <w:r w:rsidR="00323A1D" w:rsidRPr="009B69FC">
        <w:t>.</w:t>
      </w:r>
      <w:r w:rsidR="00EE5C60" w:rsidRPr="009B69FC">
        <w:t xml:space="preserve"> </w:t>
      </w:r>
      <w:r w:rsidR="00712676" w:rsidRPr="009B69FC">
        <w:t>The intention with the parameter</w:t>
      </w:r>
      <w:r w:rsidR="0091044F" w:rsidRPr="009B69FC">
        <w:t>s</w:t>
      </w:r>
      <w:r w:rsidR="00712676" w:rsidRPr="009B69FC">
        <w:t xml:space="preserve"> below is to evaluate the </w:t>
      </w:r>
      <w:r w:rsidR="0014211A" w:rsidRPr="009B69FC">
        <w:t xml:space="preserve">EEIRP characteristics due to different test beam sets. </w:t>
      </w:r>
      <w:r w:rsidR="00EE5C60" w:rsidRPr="009B69FC">
        <w:t xml:space="preserve"> </w:t>
      </w:r>
    </w:p>
    <w:p w14:paraId="0A5D582E" w14:textId="626A8D2C" w:rsidR="00BA24F6" w:rsidRPr="009B69FC" w:rsidRDefault="00BA24F6" w:rsidP="00BA24F6">
      <w:pPr>
        <w:keepNext/>
        <w:keepLines/>
        <w:spacing w:after="0"/>
        <w:jc w:val="center"/>
        <w:rPr>
          <w:rFonts w:ascii="Arial" w:eastAsia="SimSun" w:hAnsi="Arial"/>
          <w:b/>
        </w:rPr>
      </w:pPr>
      <w:r w:rsidRPr="009B69FC">
        <w:rPr>
          <w:rFonts w:ascii="Arial" w:eastAsia="SimSun" w:hAnsi="Arial"/>
          <w:b/>
        </w:rPr>
        <w:t>Table 2.</w:t>
      </w:r>
      <w:r w:rsidR="003256E2" w:rsidRPr="009B69FC">
        <w:rPr>
          <w:rFonts w:ascii="Arial" w:eastAsia="SimSun" w:hAnsi="Arial"/>
          <w:b/>
        </w:rPr>
        <w:t>2</w:t>
      </w:r>
      <w:r w:rsidRPr="009B69FC">
        <w:rPr>
          <w:rFonts w:ascii="Arial" w:eastAsia="SimSun" w:hAnsi="Arial"/>
          <w:b/>
        </w:rPr>
        <w:t xml:space="preserve">.3-1: </w:t>
      </w:r>
      <w:r w:rsidR="00B25660" w:rsidRPr="009B69FC">
        <w:rPr>
          <w:rFonts w:ascii="Arial" w:eastAsia="SimSun" w:hAnsi="Arial"/>
          <w:b/>
        </w:rPr>
        <w:t>Antenna array</w:t>
      </w:r>
      <w:r w:rsidR="00415E7F" w:rsidRPr="009B69FC">
        <w:rPr>
          <w:rFonts w:ascii="Arial" w:eastAsia="SimSun" w:hAnsi="Arial"/>
          <w:b/>
        </w:rPr>
        <w:t xml:space="preserve"> </w:t>
      </w:r>
      <w:r w:rsidR="00807B95" w:rsidRPr="009B69FC">
        <w:rPr>
          <w:rFonts w:ascii="Arial" w:eastAsia="SimSun" w:hAnsi="Arial"/>
          <w:b/>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2968"/>
      </w:tblGrid>
      <w:tr w:rsidR="00A6464F" w:rsidRPr="009B69FC" w14:paraId="2129AED4" w14:textId="77777777" w:rsidTr="0027738D">
        <w:trPr>
          <w:tblHeader/>
          <w:jc w:val="center"/>
        </w:trPr>
        <w:tc>
          <w:tcPr>
            <w:tcW w:w="0" w:type="auto"/>
          </w:tcPr>
          <w:p w14:paraId="0DC54178" w14:textId="38AD7723" w:rsidR="00A6464F" w:rsidRPr="009B69FC" w:rsidRDefault="00A6464F" w:rsidP="009F716A">
            <w:pPr>
              <w:keepNext/>
              <w:keepLines/>
              <w:spacing w:after="0"/>
              <w:jc w:val="center"/>
              <w:rPr>
                <w:rFonts w:ascii="Arial" w:hAnsi="Arial"/>
                <w:b/>
                <w:sz w:val="18"/>
              </w:rPr>
            </w:pPr>
            <w:r w:rsidRPr="009B69FC">
              <w:rPr>
                <w:rFonts w:ascii="Arial" w:hAnsi="Arial"/>
                <w:b/>
                <w:sz w:val="18"/>
              </w:rPr>
              <w:t>Parameter</w:t>
            </w:r>
          </w:p>
        </w:tc>
        <w:tc>
          <w:tcPr>
            <w:tcW w:w="0" w:type="auto"/>
            <w:shd w:val="clear" w:color="auto" w:fill="auto"/>
          </w:tcPr>
          <w:p w14:paraId="728AC607" w14:textId="69C020CC" w:rsidR="00A6464F" w:rsidRPr="009B69FC" w:rsidRDefault="00A6464F" w:rsidP="009F716A">
            <w:pPr>
              <w:keepNext/>
              <w:keepLines/>
              <w:spacing w:after="0"/>
              <w:jc w:val="center"/>
              <w:rPr>
                <w:rFonts w:ascii="Arial" w:hAnsi="Arial"/>
                <w:b/>
                <w:sz w:val="18"/>
              </w:rPr>
            </w:pPr>
            <w:r w:rsidRPr="009B69FC">
              <w:rPr>
                <w:rFonts w:ascii="Arial" w:hAnsi="Arial"/>
                <w:b/>
                <w:sz w:val="18"/>
              </w:rPr>
              <w:t>Value</w:t>
            </w:r>
          </w:p>
        </w:tc>
      </w:tr>
      <w:tr w:rsidR="00A6464F" w:rsidRPr="009B69FC" w14:paraId="759F9357" w14:textId="77777777" w:rsidTr="0027738D">
        <w:trPr>
          <w:jc w:val="center"/>
        </w:trPr>
        <w:tc>
          <w:tcPr>
            <w:tcW w:w="0" w:type="auto"/>
          </w:tcPr>
          <w:p w14:paraId="5724CBCA" w14:textId="3ED837A9" w:rsidR="00A6464F" w:rsidRPr="009B69FC" w:rsidRDefault="00A6464F" w:rsidP="009F716A">
            <w:pPr>
              <w:keepNext/>
              <w:keepLines/>
              <w:spacing w:after="0"/>
              <w:jc w:val="center"/>
              <w:rPr>
                <w:rFonts w:ascii="Arial" w:hAnsi="Arial"/>
                <w:sz w:val="18"/>
                <w:szCs w:val="18"/>
                <w:lang w:eastAsia="zh-CN"/>
              </w:rPr>
            </w:pPr>
            <w:r w:rsidRPr="009B69FC">
              <w:rPr>
                <w:rFonts w:ascii="Arial" w:hAnsi="Arial"/>
                <w:sz w:val="18"/>
                <w:szCs w:val="18"/>
                <w:lang w:eastAsia="zh-CN"/>
              </w:rPr>
              <w:t>Frequency</w:t>
            </w:r>
          </w:p>
        </w:tc>
        <w:tc>
          <w:tcPr>
            <w:tcW w:w="0" w:type="auto"/>
            <w:shd w:val="clear" w:color="auto" w:fill="auto"/>
          </w:tcPr>
          <w:p w14:paraId="39AAD6E1" w14:textId="030B856A" w:rsidR="00A6464F" w:rsidRPr="009B69FC" w:rsidRDefault="00A6464F" w:rsidP="009F716A">
            <w:pPr>
              <w:keepNext/>
              <w:keepLines/>
              <w:spacing w:after="0"/>
              <w:jc w:val="center"/>
              <w:rPr>
                <w:rFonts w:ascii="Arial" w:hAnsi="Arial"/>
                <w:sz w:val="18"/>
                <w:szCs w:val="18"/>
                <w:lang w:eastAsia="zh-CN"/>
              </w:rPr>
            </w:pPr>
            <w:r w:rsidRPr="009B69FC">
              <w:rPr>
                <w:rFonts w:ascii="Arial" w:hAnsi="Arial"/>
                <w:sz w:val="18"/>
                <w:szCs w:val="18"/>
                <w:lang w:eastAsia="zh-CN"/>
              </w:rPr>
              <w:t>6775 MHz</w:t>
            </w:r>
          </w:p>
        </w:tc>
      </w:tr>
      <w:tr w:rsidR="00A6464F" w:rsidRPr="009B69FC" w14:paraId="40495075" w14:textId="77777777" w:rsidTr="0027738D">
        <w:trPr>
          <w:jc w:val="center"/>
        </w:trPr>
        <w:tc>
          <w:tcPr>
            <w:tcW w:w="0" w:type="auto"/>
          </w:tcPr>
          <w:p w14:paraId="05E466D9" w14:textId="2AD616A4" w:rsidR="00A6464F" w:rsidRPr="009B69FC" w:rsidRDefault="00622F9C" w:rsidP="001A4848">
            <w:pPr>
              <w:keepNext/>
              <w:keepLines/>
              <w:tabs>
                <w:tab w:val="left" w:pos="1755"/>
              </w:tabs>
              <w:spacing w:after="0"/>
              <w:jc w:val="center"/>
              <w:rPr>
                <w:rFonts w:ascii="Arial" w:hAnsi="Arial"/>
                <w:sz w:val="18"/>
                <w:lang w:eastAsia="x-none"/>
              </w:rPr>
            </w:pPr>
            <w:r w:rsidRPr="009B69FC">
              <w:rPr>
                <w:rFonts w:ascii="Arial" w:hAnsi="Arial"/>
                <w:sz w:val="18"/>
                <w:lang w:eastAsia="x-none"/>
              </w:rPr>
              <w:t>Element</w:t>
            </w:r>
            <w:r w:rsidR="009F716A" w:rsidRPr="009B69FC">
              <w:rPr>
                <w:rFonts w:ascii="Arial" w:hAnsi="Arial"/>
                <w:sz w:val="18"/>
                <w:lang w:eastAsia="x-none"/>
              </w:rPr>
              <w:t xml:space="preserve"> model</w:t>
            </w:r>
          </w:p>
        </w:tc>
        <w:tc>
          <w:tcPr>
            <w:tcW w:w="0" w:type="auto"/>
            <w:shd w:val="clear" w:color="auto" w:fill="auto"/>
          </w:tcPr>
          <w:p w14:paraId="7DC0354E" w14:textId="492EDC39" w:rsidR="00911FAB" w:rsidRPr="009B69FC" w:rsidRDefault="00911FAB" w:rsidP="009F716A">
            <w:pPr>
              <w:keepNext/>
              <w:keepLines/>
              <w:spacing w:after="0"/>
              <w:jc w:val="center"/>
              <w:rPr>
                <w:rFonts w:ascii="Arial" w:hAnsi="Arial"/>
                <w:sz w:val="18"/>
                <w:lang w:eastAsia="x-none"/>
              </w:rPr>
            </w:pPr>
            <w:r w:rsidRPr="009B69FC">
              <w:rPr>
                <w:rFonts w:ascii="Arial" w:hAnsi="Arial"/>
                <w:sz w:val="18"/>
                <w:lang w:eastAsia="x-none"/>
              </w:rPr>
              <w:t xml:space="preserve">Vertical </w:t>
            </w:r>
            <w:r w:rsidR="00933F41" w:rsidRPr="009B69FC">
              <w:rPr>
                <w:rFonts w:ascii="Arial" w:hAnsi="Arial"/>
                <w:sz w:val="18"/>
                <w:lang w:eastAsia="x-none"/>
              </w:rPr>
              <w:t>HPBW: 90°</w:t>
            </w:r>
          </w:p>
          <w:p w14:paraId="19ED9ADE" w14:textId="513519AF" w:rsidR="00911FAB" w:rsidRPr="009B69FC" w:rsidRDefault="00911FAB" w:rsidP="009F716A">
            <w:pPr>
              <w:keepNext/>
              <w:keepLines/>
              <w:spacing w:after="0"/>
              <w:jc w:val="center"/>
              <w:rPr>
                <w:rFonts w:ascii="Arial" w:hAnsi="Arial"/>
                <w:sz w:val="18"/>
                <w:lang w:eastAsia="x-none"/>
              </w:rPr>
            </w:pPr>
            <w:r w:rsidRPr="009B69FC">
              <w:rPr>
                <w:rFonts w:ascii="Arial" w:hAnsi="Arial"/>
                <w:sz w:val="18"/>
                <w:lang w:eastAsia="x-none"/>
              </w:rPr>
              <w:t xml:space="preserve">Horizontal </w:t>
            </w:r>
            <w:r w:rsidR="00933F41" w:rsidRPr="009B69FC">
              <w:rPr>
                <w:rFonts w:ascii="Arial" w:hAnsi="Arial"/>
                <w:sz w:val="18"/>
                <w:lang w:eastAsia="x-none"/>
              </w:rPr>
              <w:t>HPBW: 90°</w:t>
            </w:r>
          </w:p>
          <w:p w14:paraId="1A3F822A" w14:textId="053B4EC1" w:rsidR="00911FAB" w:rsidRPr="009B69FC" w:rsidRDefault="00933F41" w:rsidP="009F716A">
            <w:pPr>
              <w:keepNext/>
              <w:keepLines/>
              <w:spacing w:after="0"/>
              <w:jc w:val="center"/>
              <w:rPr>
                <w:rFonts w:ascii="Arial" w:hAnsi="Arial"/>
                <w:sz w:val="18"/>
                <w:lang w:eastAsia="x-none"/>
              </w:rPr>
            </w:pPr>
            <w:r w:rsidRPr="009B69FC">
              <w:rPr>
                <w:rFonts w:ascii="Arial" w:hAnsi="Arial"/>
                <w:sz w:val="18"/>
                <w:lang w:eastAsia="x-none"/>
              </w:rPr>
              <w:t>S</w:t>
            </w:r>
            <w:r w:rsidR="00D261B3" w:rsidRPr="009B69FC">
              <w:rPr>
                <w:rFonts w:ascii="Arial" w:hAnsi="Arial"/>
                <w:sz w:val="18"/>
                <w:lang w:eastAsia="x-none"/>
              </w:rPr>
              <w:t xml:space="preserve">idelobe </w:t>
            </w:r>
            <w:r w:rsidR="00313733" w:rsidRPr="009B69FC">
              <w:rPr>
                <w:rFonts w:ascii="Arial" w:hAnsi="Arial"/>
                <w:sz w:val="18"/>
                <w:lang w:eastAsia="x-none"/>
              </w:rPr>
              <w:t>suppression</w:t>
            </w:r>
            <w:r w:rsidRPr="009B69FC">
              <w:rPr>
                <w:rFonts w:ascii="Arial" w:hAnsi="Arial"/>
                <w:sz w:val="18"/>
                <w:lang w:eastAsia="x-none"/>
              </w:rPr>
              <w:t>: 30dB</w:t>
            </w:r>
          </w:p>
          <w:p w14:paraId="264A3839" w14:textId="729775D9" w:rsidR="00A6464F" w:rsidRPr="009B69FC" w:rsidRDefault="00D261B3" w:rsidP="009F716A">
            <w:pPr>
              <w:keepNext/>
              <w:keepLines/>
              <w:spacing w:after="0"/>
              <w:jc w:val="center"/>
              <w:rPr>
                <w:rFonts w:ascii="Arial" w:hAnsi="Arial"/>
                <w:sz w:val="18"/>
                <w:szCs w:val="18"/>
                <w:lang w:eastAsia="x-none"/>
              </w:rPr>
            </w:pPr>
            <w:r w:rsidRPr="009B69FC">
              <w:rPr>
                <w:rFonts w:ascii="Arial" w:hAnsi="Arial"/>
                <w:sz w:val="18"/>
                <w:szCs w:val="18"/>
              </w:rPr>
              <w:t xml:space="preserve">Element </w:t>
            </w:r>
            <w:r w:rsidR="00E51FEB" w:rsidRPr="009B69FC">
              <w:rPr>
                <w:rFonts w:ascii="Arial" w:hAnsi="Arial"/>
                <w:sz w:val="18"/>
                <w:szCs w:val="18"/>
              </w:rPr>
              <w:t>directivity</w:t>
            </w:r>
            <w:r w:rsidR="00933F41" w:rsidRPr="009B69FC">
              <w:rPr>
                <w:rFonts w:ascii="Arial" w:hAnsi="Arial"/>
                <w:sz w:val="18"/>
                <w:szCs w:val="18"/>
              </w:rPr>
              <w:t>: 6</w:t>
            </w:r>
            <w:r w:rsidRPr="009B69FC">
              <w:rPr>
                <w:rFonts w:ascii="Arial" w:hAnsi="Arial"/>
                <w:sz w:val="18"/>
                <w:szCs w:val="18"/>
              </w:rPr>
              <w:t>.4</w:t>
            </w:r>
            <w:r w:rsidR="00933F41" w:rsidRPr="009B69FC">
              <w:rPr>
                <w:rFonts w:ascii="Arial" w:hAnsi="Arial"/>
                <w:sz w:val="18"/>
                <w:szCs w:val="18"/>
              </w:rPr>
              <w:t xml:space="preserve"> </w:t>
            </w:r>
            <w:proofErr w:type="spellStart"/>
            <w:r w:rsidR="00933F41" w:rsidRPr="009B69FC">
              <w:rPr>
                <w:rFonts w:ascii="Arial" w:hAnsi="Arial"/>
                <w:sz w:val="18"/>
                <w:szCs w:val="18"/>
              </w:rPr>
              <w:t>dBi</w:t>
            </w:r>
            <w:proofErr w:type="spellEnd"/>
          </w:p>
        </w:tc>
      </w:tr>
      <w:tr w:rsidR="00A6464F" w:rsidRPr="009B69FC" w14:paraId="5A01F8EC" w14:textId="77777777" w:rsidTr="0027738D">
        <w:trPr>
          <w:jc w:val="center"/>
        </w:trPr>
        <w:tc>
          <w:tcPr>
            <w:tcW w:w="0" w:type="auto"/>
          </w:tcPr>
          <w:p w14:paraId="57A06D06" w14:textId="21639332" w:rsidR="00A6464F" w:rsidRPr="009B69FC" w:rsidRDefault="009F716A" w:rsidP="009F716A">
            <w:pPr>
              <w:keepNext/>
              <w:keepLines/>
              <w:spacing w:after="0"/>
              <w:jc w:val="center"/>
              <w:rPr>
                <w:rFonts w:ascii="Arial" w:hAnsi="Arial"/>
                <w:sz w:val="18"/>
                <w:lang w:eastAsia="x-none"/>
              </w:rPr>
            </w:pPr>
            <w:r w:rsidRPr="009B69FC">
              <w:rPr>
                <w:rFonts w:ascii="Arial" w:hAnsi="Arial"/>
                <w:sz w:val="18"/>
                <w:lang w:eastAsia="x-none"/>
              </w:rPr>
              <w:t>Array configuration</w:t>
            </w:r>
          </w:p>
        </w:tc>
        <w:tc>
          <w:tcPr>
            <w:tcW w:w="0" w:type="auto"/>
            <w:shd w:val="clear" w:color="auto" w:fill="auto"/>
          </w:tcPr>
          <w:p w14:paraId="038CF1E3" w14:textId="4703E14F"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 xml:space="preserve">Number of </w:t>
            </w:r>
            <w:r w:rsidR="006D443C" w:rsidRPr="009B69FC">
              <w:rPr>
                <w:rFonts w:ascii="Arial" w:hAnsi="Arial"/>
                <w:sz w:val="18"/>
                <w:lang w:eastAsia="x-none"/>
              </w:rPr>
              <w:t xml:space="preserve">rows: 8 </w:t>
            </w:r>
          </w:p>
          <w:p w14:paraId="00D315C0" w14:textId="52E889E0"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 xml:space="preserve">Number of </w:t>
            </w:r>
            <w:r w:rsidR="006D443C" w:rsidRPr="009B69FC">
              <w:rPr>
                <w:rFonts w:ascii="Arial" w:hAnsi="Arial"/>
                <w:sz w:val="18"/>
                <w:lang w:eastAsia="x-none"/>
              </w:rPr>
              <w:t xml:space="preserve">columns: 16 </w:t>
            </w:r>
          </w:p>
          <w:p w14:paraId="70E54EBA" w14:textId="2FE44311"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S</w:t>
            </w:r>
            <w:r w:rsidR="006D443C" w:rsidRPr="009B69FC">
              <w:rPr>
                <w:rFonts w:ascii="Arial" w:hAnsi="Arial"/>
                <w:sz w:val="18"/>
                <w:lang w:eastAsia="x-none"/>
              </w:rPr>
              <w:t>ub-array: 3x1</w:t>
            </w:r>
          </w:p>
          <w:p w14:paraId="280A18ED" w14:textId="18C1F64A" w:rsidR="006D443C" w:rsidRPr="009B69FC" w:rsidRDefault="00F132B0" w:rsidP="006D443C">
            <w:pPr>
              <w:keepNext/>
              <w:keepLines/>
              <w:spacing w:after="0"/>
              <w:jc w:val="center"/>
              <w:rPr>
                <w:rFonts w:ascii="Arial" w:hAnsi="Arial"/>
                <w:sz w:val="18"/>
                <w:lang w:eastAsia="x-none"/>
              </w:rPr>
            </w:pPr>
            <w:r w:rsidRPr="009B69FC">
              <w:rPr>
                <w:rFonts w:ascii="Arial" w:hAnsi="Arial"/>
                <w:sz w:val="18"/>
                <w:lang w:eastAsia="x-none"/>
              </w:rPr>
              <w:t>S</w:t>
            </w:r>
            <w:r w:rsidR="006D443C" w:rsidRPr="009B69FC">
              <w:rPr>
                <w:rFonts w:ascii="Arial" w:hAnsi="Arial"/>
                <w:sz w:val="18"/>
                <w:lang w:eastAsia="x-none"/>
              </w:rPr>
              <w:t>ub-array tilt: 6°</w:t>
            </w:r>
          </w:p>
          <w:p w14:paraId="23F97720" w14:textId="50C25F39" w:rsidR="000B429F" w:rsidRPr="009B69FC" w:rsidRDefault="000B429F" w:rsidP="006D443C">
            <w:pPr>
              <w:keepNext/>
              <w:keepLines/>
              <w:spacing w:after="0"/>
              <w:jc w:val="center"/>
              <w:rPr>
                <w:rFonts w:ascii="Arial" w:hAnsi="Arial"/>
                <w:sz w:val="18"/>
                <w:lang w:eastAsia="x-none"/>
              </w:rPr>
            </w:pPr>
            <w:r w:rsidRPr="009B69FC">
              <w:rPr>
                <w:rFonts w:ascii="Arial" w:hAnsi="Arial"/>
                <w:sz w:val="18"/>
                <w:lang w:eastAsia="x-none"/>
              </w:rPr>
              <w:t>H</w:t>
            </w:r>
            <w:r w:rsidR="006D443C" w:rsidRPr="009B69FC">
              <w:rPr>
                <w:rFonts w:ascii="Arial" w:hAnsi="Arial"/>
                <w:sz w:val="18"/>
                <w:lang w:eastAsia="x-none"/>
              </w:rPr>
              <w:t>orizontal</w:t>
            </w:r>
            <w:r w:rsidRPr="009B69FC">
              <w:rPr>
                <w:rFonts w:ascii="Arial" w:hAnsi="Arial"/>
                <w:sz w:val="18"/>
                <w:lang w:eastAsia="x-none"/>
              </w:rPr>
              <w:t xml:space="preserve"> element separation</w:t>
            </w:r>
            <w:r w:rsidR="006D443C" w:rsidRPr="009B69FC">
              <w:rPr>
                <w:rFonts w:ascii="Arial" w:hAnsi="Arial"/>
                <w:sz w:val="18"/>
                <w:lang w:eastAsia="x-none"/>
              </w:rPr>
              <w:t>: 0.5λ</w:t>
            </w:r>
          </w:p>
          <w:p w14:paraId="408354D3" w14:textId="6A529E8A" w:rsidR="00A6464F" w:rsidRPr="009B69FC" w:rsidRDefault="000B429F" w:rsidP="009F716A">
            <w:pPr>
              <w:keepNext/>
              <w:keepLines/>
              <w:spacing w:after="0"/>
              <w:jc w:val="center"/>
              <w:rPr>
                <w:rFonts w:ascii="Arial" w:hAnsi="Arial"/>
                <w:sz w:val="18"/>
                <w:lang w:eastAsia="x-none"/>
              </w:rPr>
            </w:pPr>
            <w:r w:rsidRPr="009B69FC">
              <w:rPr>
                <w:rFonts w:ascii="Arial" w:hAnsi="Arial"/>
                <w:sz w:val="18"/>
                <w:lang w:eastAsia="x-none"/>
              </w:rPr>
              <w:t>V</w:t>
            </w:r>
            <w:r w:rsidR="006D443C" w:rsidRPr="009B69FC">
              <w:rPr>
                <w:rFonts w:ascii="Arial" w:hAnsi="Arial"/>
                <w:sz w:val="18"/>
                <w:lang w:eastAsia="x-none"/>
              </w:rPr>
              <w:t>ertical</w:t>
            </w:r>
            <w:r w:rsidRPr="009B69FC">
              <w:rPr>
                <w:rFonts w:ascii="Arial" w:hAnsi="Arial"/>
                <w:sz w:val="18"/>
                <w:lang w:eastAsia="x-none"/>
              </w:rPr>
              <w:t xml:space="preserve"> element separation</w:t>
            </w:r>
            <w:r w:rsidR="0070729D" w:rsidRPr="009B69FC">
              <w:rPr>
                <w:rFonts w:ascii="Arial" w:hAnsi="Arial"/>
                <w:sz w:val="18"/>
                <w:lang w:eastAsia="x-none"/>
              </w:rPr>
              <w:t>:</w:t>
            </w:r>
            <w:r w:rsidR="006D443C" w:rsidRPr="009B69FC">
              <w:rPr>
                <w:rFonts w:ascii="Arial" w:hAnsi="Arial"/>
                <w:sz w:val="18"/>
                <w:lang w:eastAsia="x-none"/>
              </w:rPr>
              <w:t xml:space="preserve"> 0.7λ</w:t>
            </w:r>
          </w:p>
        </w:tc>
      </w:tr>
      <w:tr w:rsidR="00F66295" w:rsidRPr="009B69FC" w14:paraId="19871EBE" w14:textId="77777777" w:rsidTr="0027738D">
        <w:trPr>
          <w:jc w:val="center"/>
        </w:trPr>
        <w:tc>
          <w:tcPr>
            <w:tcW w:w="0" w:type="auto"/>
          </w:tcPr>
          <w:p w14:paraId="58C217CD" w14:textId="1A725CE7" w:rsidR="00F66295" w:rsidRPr="009B69FC" w:rsidRDefault="00F66295" w:rsidP="009F716A">
            <w:pPr>
              <w:keepNext/>
              <w:keepLines/>
              <w:spacing w:after="0"/>
              <w:jc w:val="center"/>
              <w:rPr>
                <w:rFonts w:ascii="Arial" w:hAnsi="Arial"/>
                <w:sz w:val="18"/>
                <w:lang w:eastAsia="x-none"/>
              </w:rPr>
            </w:pPr>
            <w:r w:rsidRPr="009B69FC">
              <w:rPr>
                <w:rFonts w:ascii="Arial" w:hAnsi="Arial"/>
                <w:sz w:val="18"/>
                <w:lang w:eastAsia="x-none"/>
              </w:rPr>
              <w:t>TRP</w:t>
            </w:r>
          </w:p>
        </w:tc>
        <w:tc>
          <w:tcPr>
            <w:tcW w:w="0" w:type="auto"/>
            <w:shd w:val="clear" w:color="auto" w:fill="auto"/>
          </w:tcPr>
          <w:p w14:paraId="29180511" w14:textId="1F3E21BF" w:rsidR="00F66295" w:rsidRPr="009B69FC" w:rsidRDefault="00F66295" w:rsidP="006D443C">
            <w:pPr>
              <w:keepNext/>
              <w:keepLines/>
              <w:spacing w:after="0"/>
              <w:jc w:val="center"/>
              <w:rPr>
                <w:rFonts w:ascii="Arial" w:hAnsi="Arial"/>
                <w:sz w:val="18"/>
                <w:lang w:eastAsia="x-none"/>
              </w:rPr>
            </w:pPr>
            <w:r w:rsidRPr="009B69FC">
              <w:rPr>
                <w:rFonts w:ascii="Arial" w:hAnsi="Arial"/>
                <w:sz w:val="18"/>
                <w:lang w:eastAsia="x-none"/>
              </w:rPr>
              <w:t>27 dBm/MHz</w:t>
            </w:r>
          </w:p>
        </w:tc>
      </w:tr>
      <w:tr w:rsidR="00E55732" w:rsidRPr="009B69FC" w14:paraId="2522B900" w14:textId="77777777" w:rsidTr="0027738D">
        <w:trPr>
          <w:jc w:val="center"/>
        </w:trPr>
        <w:tc>
          <w:tcPr>
            <w:tcW w:w="0" w:type="auto"/>
          </w:tcPr>
          <w:p w14:paraId="4D52F293" w14:textId="2B014D9E" w:rsidR="00E55732" w:rsidRPr="009B69FC" w:rsidRDefault="00E55732" w:rsidP="009F716A">
            <w:pPr>
              <w:keepNext/>
              <w:keepLines/>
              <w:spacing w:after="0"/>
              <w:jc w:val="center"/>
              <w:rPr>
                <w:rFonts w:ascii="Arial" w:hAnsi="Arial"/>
                <w:sz w:val="18"/>
                <w:lang w:eastAsia="x-none"/>
              </w:rPr>
            </w:pPr>
            <w:r w:rsidRPr="009B69FC">
              <w:rPr>
                <w:rFonts w:ascii="Arial" w:hAnsi="Arial"/>
                <w:sz w:val="18"/>
                <w:lang w:eastAsia="x-none"/>
              </w:rPr>
              <w:t>Peak EIRP target</w:t>
            </w:r>
          </w:p>
        </w:tc>
        <w:tc>
          <w:tcPr>
            <w:tcW w:w="0" w:type="auto"/>
            <w:shd w:val="clear" w:color="auto" w:fill="auto"/>
          </w:tcPr>
          <w:p w14:paraId="0230CC85" w14:textId="51325E79" w:rsidR="00E55732" w:rsidRPr="009B69FC" w:rsidRDefault="00A835BA" w:rsidP="006D443C">
            <w:pPr>
              <w:keepNext/>
              <w:keepLines/>
              <w:spacing w:after="0"/>
              <w:jc w:val="center"/>
              <w:rPr>
                <w:rFonts w:ascii="Arial" w:hAnsi="Arial"/>
                <w:sz w:val="18"/>
                <w:lang w:eastAsia="x-none"/>
              </w:rPr>
            </w:pPr>
            <w:r w:rsidRPr="009B69FC">
              <w:rPr>
                <w:rFonts w:ascii="Arial" w:hAnsi="Arial"/>
                <w:sz w:val="18"/>
                <w:lang w:eastAsia="x-none"/>
              </w:rPr>
              <w:t>79</w:t>
            </w:r>
            <w:r w:rsidR="00E55732" w:rsidRPr="009B69FC">
              <w:rPr>
                <w:rFonts w:ascii="Arial" w:hAnsi="Arial"/>
                <w:sz w:val="18"/>
                <w:lang w:eastAsia="x-none"/>
              </w:rPr>
              <w:t xml:space="preserve"> dBm/</w:t>
            </w:r>
            <w:r w:rsidRPr="009B69FC">
              <w:rPr>
                <w:rFonts w:ascii="Arial" w:hAnsi="Arial"/>
                <w:sz w:val="18"/>
                <w:lang w:eastAsia="x-none"/>
              </w:rPr>
              <w:t>1</w:t>
            </w:r>
            <w:r w:rsidR="00E55732" w:rsidRPr="009B69FC">
              <w:rPr>
                <w:rFonts w:ascii="Arial" w:hAnsi="Arial"/>
                <w:sz w:val="18"/>
                <w:lang w:eastAsia="x-none"/>
              </w:rPr>
              <w:t>00 MHz</w:t>
            </w:r>
          </w:p>
        </w:tc>
      </w:tr>
    </w:tbl>
    <w:p w14:paraId="5B57CB2A" w14:textId="77777777" w:rsidR="009F4FFB" w:rsidRPr="009B69FC" w:rsidRDefault="009F4FFB" w:rsidP="00AA0B68">
      <w:pPr>
        <w:jc w:val="both"/>
      </w:pPr>
    </w:p>
    <w:p w14:paraId="73111A31" w14:textId="2CB6BDC8" w:rsidR="00F37F26" w:rsidRPr="009B69FC" w:rsidRDefault="00782C93" w:rsidP="00AA0B68">
      <w:pPr>
        <w:jc w:val="both"/>
      </w:pPr>
      <w:r w:rsidRPr="009B69FC">
        <w:t xml:space="preserve">To evaluate </w:t>
      </w:r>
      <w:r w:rsidR="00FF28F1" w:rsidRPr="009B69FC">
        <w:t xml:space="preserve">the </w:t>
      </w:r>
      <w:r w:rsidRPr="009B69FC">
        <w:t>impact of</w:t>
      </w:r>
      <w:r w:rsidR="00FF28F1" w:rsidRPr="009B69FC">
        <w:t xml:space="preserve"> the</w:t>
      </w:r>
      <w:r w:rsidRPr="009B69FC">
        <w:t xml:space="preserve"> </w:t>
      </w:r>
      <w:r w:rsidR="00B03FE6" w:rsidRPr="009B69FC">
        <w:t xml:space="preserve">number of beams, </w:t>
      </w:r>
      <w:r w:rsidR="00A31B35" w:rsidRPr="009B69FC">
        <w:t>dist</w:t>
      </w:r>
      <w:r w:rsidR="003105D5" w:rsidRPr="009B69FC">
        <w:t>ribution</w:t>
      </w:r>
      <w:r w:rsidR="00757D73" w:rsidRPr="009B69FC">
        <w:t xml:space="preserve"> and beam weight</w:t>
      </w:r>
      <w:r w:rsidR="000F26B5" w:rsidRPr="009B69FC">
        <w:t>s</w:t>
      </w:r>
      <w:r w:rsidR="00FF28F1" w:rsidRPr="009B69FC">
        <w:t>,</w:t>
      </w:r>
      <w:r w:rsidR="00A7713A" w:rsidRPr="009B69FC">
        <w:t xml:space="preserve"> several beam sets </w:t>
      </w:r>
      <w:r w:rsidR="004F3398" w:rsidRPr="009B69FC">
        <w:t xml:space="preserve">have been </w:t>
      </w:r>
      <w:r w:rsidR="00A7713A" w:rsidRPr="009B69FC">
        <w:t>defined</w:t>
      </w:r>
      <w:r w:rsidR="00B36CB9" w:rsidRPr="009B69FC">
        <w:t xml:space="preserve"> (</w:t>
      </w:r>
      <w:r w:rsidR="00A43120" w:rsidRPr="009B69FC">
        <w:t>Reference</w:t>
      </w:r>
      <w:r w:rsidR="009B1C71" w:rsidRPr="009B69FC">
        <w:t xml:space="preserve">, </w:t>
      </w:r>
      <w:r w:rsidR="00B36CB9" w:rsidRPr="009B69FC">
        <w:t>A, B, C, D, E</w:t>
      </w:r>
      <w:r w:rsidR="00102277" w:rsidRPr="009B69FC">
        <w:t>)</w:t>
      </w:r>
      <w:r w:rsidR="0104D8C8" w:rsidRPr="009B69FC">
        <w:t xml:space="preserve">, considering different sizes of the test beam sets, distribution </w:t>
      </w:r>
      <w:r w:rsidR="00B31318" w:rsidRPr="009B69FC">
        <w:t xml:space="preserve">of test beams in the declared CAR, </w:t>
      </w:r>
      <w:r w:rsidR="0104D8C8" w:rsidRPr="009B69FC">
        <w:t>and weights</w:t>
      </w:r>
      <w:r w:rsidR="00102277" w:rsidRPr="009B69FC">
        <w:t>.</w:t>
      </w:r>
      <w:r w:rsidR="00E713F9" w:rsidRPr="009B69FC">
        <w:t xml:space="preserve"> The CAR is set to </w:t>
      </w:r>
      <w:r w:rsidR="003C0E69" w:rsidRPr="009B69FC">
        <w:t xml:space="preserve">-60 to 60 degrees in the horizontal plane and </w:t>
      </w:r>
      <w:r w:rsidR="004F3398" w:rsidRPr="009B69FC">
        <w:t xml:space="preserve">to </w:t>
      </w:r>
      <w:r w:rsidR="003C0E69" w:rsidRPr="009B69FC">
        <w:t>0 to 12 degree</w:t>
      </w:r>
      <w:r w:rsidR="00F37F26" w:rsidRPr="009B69FC">
        <w:t>s (down-tilt)</w:t>
      </w:r>
      <w:r w:rsidR="003C0E69" w:rsidRPr="009B69FC">
        <w:t xml:space="preserve"> in the vertical </w:t>
      </w:r>
      <w:r w:rsidR="00F37F26" w:rsidRPr="009B69FC">
        <w:t>plane.</w:t>
      </w:r>
    </w:p>
    <w:p w14:paraId="70BFB9F9" w14:textId="799B719A" w:rsidR="00B45F50" w:rsidRPr="009B69FC" w:rsidRDefault="00F37F26" w:rsidP="00CB62A2">
      <w:r w:rsidRPr="009B69FC">
        <w:t>For reference purposes</w:t>
      </w:r>
      <w:r w:rsidR="00C21221" w:rsidRPr="009B69FC">
        <w:t xml:space="preserve"> a </w:t>
      </w:r>
      <w:r w:rsidR="00C21221" w:rsidRPr="009B69FC">
        <w:rPr>
          <w:i/>
          <w:iCs/>
        </w:rPr>
        <w:t>reference beam set</w:t>
      </w:r>
      <w:r w:rsidR="00C21221" w:rsidRPr="009B69FC">
        <w:t xml:space="preserve"> of 325 uniformly distributed beams</w:t>
      </w:r>
      <w:r w:rsidR="0058312F" w:rsidRPr="009B69FC">
        <w:t xml:space="preserve"> (</w:t>
      </w:r>
      <w:r w:rsidR="00966D5D" w:rsidRPr="009B69FC">
        <w:t xml:space="preserve">25 x </w:t>
      </w:r>
      <w:r w:rsidR="78F3D92B" w:rsidRPr="009B69FC">
        <w:t>13</w:t>
      </w:r>
      <w:r w:rsidR="00966D5D" w:rsidRPr="009B69FC">
        <w:t xml:space="preserve"> equally spaced beams in </w:t>
      </w:r>
      <w:r w:rsidR="00E51FEB" w:rsidRPr="009B69FC">
        <w:t>horizontal and vertical plane, respectively)</w:t>
      </w:r>
      <w:r w:rsidR="00C21221" w:rsidRPr="009B69FC">
        <w:t xml:space="preserve"> </w:t>
      </w:r>
      <w:r w:rsidR="00E963AB" w:rsidRPr="009B69FC">
        <w:t>with</w:t>
      </w:r>
      <w:r w:rsidR="008315FF" w:rsidRPr="009B69FC">
        <w:t xml:space="preserve"> uniform beam weight </w:t>
      </w:r>
      <w:r w:rsidR="00C21221" w:rsidRPr="009B69FC">
        <w:t>ha</w:t>
      </w:r>
      <w:r w:rsidR="00CD500C" w:rsidRPr="009B69FC">
        <w:t>s</w:t>
      </w:r>
      <w:r w:rsidR="00C21221" w:rsidRPr="009B69FC">
        <w:t xml:space="preserve"> been defined. This beam set is </w:t>
      </w:r>
      <w:r w:rsidR="00E963AB" w:rsidRPr="009B69FC">
        <w:t>referred</w:t>
      </w:r>
      <w:r w:rsidR="00C21221" w:rsidRPr="009B69FC">
        <w:t xml:space="preserve"> to as </w:t>
      </w:r>
      <w:r w:rsidR="00A43120" w:rsidRPr="009B69FC">
        <w:t>“Reference” in figures</w:t>
      </w:r>
      <w:r w:rsidR="00E963AB" w:rsidRPr="009B69FC">
        <w:t>.</w:t>
      </w:r>
      <w:r w:rsidRPr="009B69FC">
        <w:t xml:space="preserve"> </w:t>
      </w:r>
    </w:p>
    <w:p w14:paraId="4C6E4913" w14:textId="7DB672E5" w:rsidR="008D388E" w:rsidRPr="009B69FC" w:rsidRDefault="008D388E" w:rsidP="00AA0B68">
      <w:pPr>
        <w:jc w:val="both"/>
        <w:rPr>
          <w:b/>
          <w:bCs/>
          <w:u w:val="single"/>
        </w:rPr>
      </w:pPr>
      <w:r w:rsidRPr="009B69FC">
        <w:rPr>
          <w:b/>
          <w:bCs/>
          <w:u w:val="single"/>
        </w:rPr>
        <w:t>Uniform distribution</w:t>
      </w:r>
    </w:p>
    <w:p w14:paraId="25CC526A" w14:textId="5D87AD2B" w:rsidR="00664D58" w:rsidRPr="009B69FC" w:rsidRDefault="00664D58" w:rsidP="0099604E">
      <w:r w:rsidRPr="009B69FC">
        <w:t xml:space="preserve">We first consider a uniform distribution of </w:t>
      </w:r>
      <w:r w:rsidR="00B21454" w:rsidRPr="009B69FC">
        <w:t xml:space="preserve">beams in </w:t>
      </w:r>
      <w:r w:rsidR="000E7318" w:rsidRPr="009B69FC">
        <w:t xml:space="preserve">the </w:t>
      </w:r>
      <w:r w:rsidR="00261EC1" w:rsidRPr="009B69FC">
        <w:t>declared CAR.</w:t>
      </w:r>
      <w:r w:rsidR="00C06075" w:rsidRPr="009B69FC">
        <w:t xml:space="preserve"> </w:t>
      </w:r>
      <w:r w:rsidR="00C06075" w:rsidRPr="009B69FC">
        <w:rPr>
          <w:rFonts w:eastAsiaTheme="minorEastAsia"/>
          <w:lang w:eastAsia="zh-CN"/>
        </w:rPr>
        <w:t>Two</w:t>
      </w:r>
      <w:r w:rsidR="00C06075" w:rsidRPr="009B69FC">
        <w:rPr>
          <w:rFonts w:eastAsiaTheme="minorEastAsia"/>
        </w:rPr>
        <w:t xml:space="preserve"> cases </w:t>
      </w:r>
      <w:r w:rsidR="00C06075" w:rsidRPr="009B69FC">
        <w:rPr>
          <w:rFonts w:eastAsiaTheme="minorEastAsia"/>
          <w:lang w:eastAsia="zh-CN"/>
        </w:rPr>
        <w:t xml:space="preserve">have been considered, Case A </w:t>
      </w:r>
      <w:r w:rsidR="00C06075" w:rsidRPr="009B69FC">
        <w:rPr>
          <w:rFonts w:eastAsiaTheme="minorEastAsia"/>
        </w:rPr>
        <w:t xml:space="preserve">with </w:t>
      </w:r>
      <w:r w:rsidR="000F26B5" w:rsidRPr="009B69FC">
        <w:rPr>
          <w:rFonts w:eastAsiaTheme="minorEastAsia"/>
        </w:rPr>
        <w:t xml:space="preserve">different </w:t>
      </w:r>
      <w:r w:rsidR="00C06075" w:rsidRPr="009B69FC">
        <w:rPr>
          <w:rFonts w:eastAsiaTheme="minorEastAsia"/>
          <w:lang w:eastAsia="zh-CN"/>
        </w:rPr>
        <w:t>beam weigh</w:t>
      </w:r>
      <w:r w:rsidR="000F26B5" w:rsidRPr="009B69FC">
        <w:rPr>
          <w:rFonts w:eastAsiaTheme="minorEastAsia"/>
          <w:lang w:eastAsia="zh-CN"/>
        </w:rPr>
        <w:t>ts</w:t>
      </w:r>
      <w:r w:rsidR="00C06075" w:rsidRPr="009B69FC">
        <w:rPr>
          <w:rFonts w:eastAsiaTheme="minorEastAsia"/>
          <w:lang w:eastAsia="zh-CN"/>
        </w:rPr>
        <w:t xml:space="preserve"> considering beams at the edge of the CAR and Case B, where non weighted average is considered. </w:t>
      </w:r>
    </w:p>
    <w:p w14:paraId="470A7788" w14:textId="4A0626D4" w:rsidR="00102277" w:rsidRPr="009B69FC" w:rsidRDefault="00C06075" w:rsidP="00AA0B68">
      <w:pPr>
        <w:jc w:val="both"/>
      </w:pPr>
      <w:r w:rsidRPr="009B69FC">
        <w:t xml:space="preserve">Specifically, </w:t>
      </w:r>
      <w:r w:rsidR="00102277" w:rsidRPr="009B69FC">
        <w:t>Beam set A</w:t>
      </w:r>
      <w:r w:rsidR="005657ED" w:rsidRPr="009B69FC">
        <w:t xml:space="preserve"> and B</w:t>
      </w:r>
      <w:r w:rsidR="00102277" w:rsidRPr="009B69FC">
        <w:t xml:space="preserve"> </w:t>
      </w:r>
      <w:r w:rsidR="00D3507C" w:rsidRPr="009B69FC">
        <w:t xml:space="preserve">are </w:t>
      </w:r>
      <w:r w:rsidR="00102277" w:rsidRPr="009B69FC">
        <w:t xml:space="preserve">defined </w:t>
      </w:r>
      <w:r w:rsidR="000B76B8" w:rsidRPr="009B69FC">
        <w:t xml:space="preserve">by 25 </w:t>
      </w:r>
      <w:r w:rsidR="00287BD3" w:rsidRPr="009B69FC">
        <w:t>test beams</w:t>
      </w:r>
      <w:r w:rsidR="00AD4EC3" w:rsidRPr="009B69FC">
        <w:t xml:space="preserve"> </w:t>
      </w:r>
      <w:r w:rsidR="009B5A41" w:rsidRPr="009B69FC">
        <w:t>distributed</w:t>
      </w:r>
      <w:r w:rsidR="007A0B0D" w:rsidRPr="009B69FC">
        <w:t xml:space="preserve"> </w:t>
      </w:r>
      <w:r w:rsidR="009A78FB" w:rsidRPr="009B69FC">
        <w:t xml:space="preserve">in a uniform </w:t>
      </w:r>
      <w:r w:rsidR="0027423D" w:rsidRPr="009B69FC">
        <w:t>lattice with 5</w:t>
      </w:r>
      <w:r w:rsidR="00DD28A9" w:rsidRPr="009B69FC">
        <w:t xml:space="preserve"> beams along the horizonal axis and 5 beams along the vertical axis, according to Figure </w:t>
      </w:r>
      <w:r w:rsidR="009060E4" w:rsidRPr="009B69FC">
        <w:t>2.</w:t>
      </w:r>
      <w:r w:rsidR="003256E2" w:rsidRPr="009B69FC">
        <w:t>2</w:t>
      </w:r>
      <w:r w:rsidR="009060E4" w:rsidRPr="009B69FC">
        <w:t>.3-1.</w:t>
      </w:r>
      <w:r w:rsidR="00D75E7F" w:rsidRPr="009B69FC">
        <w:t xml:space="preserve"> </w:t>
      </w:r>
    </w:p>
    <w:p w14:paraId="1E629E26" w14:textId="1647BEE7" w:rsidR="00122EFE" w:rsidRPr="009B69FC" w:rsidRDefault="00C8391C" w:rsidP="001A4848">
      <w:pPr>
        <w:jc w:val="center"/>
      </w:pPr>
      <w:r w:rsidRPr="009B69FC">
        <w:rPr>
          <w:noProof/>
        </w:rPr>
        <w:lastRenderedPageBreak/>
        <w:drawing>
          <wp:inline distT="0" distB="0" distL="0" distR="0" wp14:anchorId="463A085D" wp14:editId="3B5FA8A2">
            <wp:extent cx="3529012" cy="2646759"/>
            <wp:effectExtent l="0" t="0" r="0" b="1270"/>
            <wp:docPr id="18" name="Picture 18" descr="A graph of a line graph&#10;&#10;Description automatically generated">
              <a:extLst xmlns:a="http://schemas.openxmlformats.org/drawingml/2006/main">
                <a:ext uri="{FF2B5EF4-FFF2-40B4-BE49-F238E27FC236}">
                  <a16:creationId xmlns:a16="http://schemas.microsoft.com/office/drawing/2014/main" id="{68D33D4D-1B96-F11E-9810-797F52E838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descr="A graph of a line graph&#10;&#10;Description automatically generated">
                      <a:extLst>
                        <a:ext uri="{FF2B5EF4-FFF2-40B4-BE49-F238E27FC236}">
                          <a16:creationId xmlns:a16="http://schemas.microsoft.com/office/drawing/2014/main" id="{68D33D4D-1B96-F11E-9810-797F52E8381A}"/>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6FAC6279" w14:textId="4D240C08" w:rsidR="00122EFE" w:rsidRPr="009B69FC" w:rsidRDefault="00122EFE" w:rsidP="00122EFE">
      <w:pPr>
        <w:jc w:val="center"/>
        <w:rPr>
          <w:rFonts w:ascii="Arial" w:hAnsi="Arial" w:cs="Arial"/>
        </w:rPr>
      </w:pPr>
      <w:r w:rsidRPr="009B69FC">
        <w:rPr>
          <w:rFonts w:ascii="Arial" w:eastAsia="SimSun" w:hAnsi="Arial" w:cs="Arial"/>
          <w:b/>
        </w:rPr>
        <w:t>Figure 2.</w:t>
      </w:r>
      <w:r w:rsidR="003256E2" w:rsidRPr="009B69FC">
        <w:rPr>
          <w:rFonts w:ascii="Arial" w:eastAsia="SimSun" w:hAnsi="Arial" w:cs="Arial"/>
          <w:b/>
        </w:rPr>
        <w:t>2</w:t>
      </w:r>
      <w:r w:rsidRPr="009B69FC">
        <w:rPr>
          <w:rFonts w:ascii="Arial" w:eastAsia="SimSun" w:hAnsi="Arial" w:cs="Arial"/>
          <w:b/>
        </w:rPr>
        <w:t>.</w:t>
      </w:r>
      <w:r w:rsidR="009060E4" w:rsidRPr="009B69FC">
        <w:rPr>
          <w:rFonts w:ascii="Arial" w:eastAsia="SimSun" w:hAnsi="Arial" w:cs="Arial"/>
          <w:b/>
        </w:rPr>
        <w:t>3</w:t>
      </w:r>
      <w:r w:rsidRPr="009B69FC">
        <w:rPr>
          <w:rFonts w:ascii="Arial" w:eastAsia="SimSun" w:hAnsi="Arial" w:cs="Arial"/>
          <w:b/>
        </w:rPr>
        <w:t xml:space="preserve">-1: Beam </w:t>
      </w:r>
      <w:r w:rsidR="003A5C7B" w:rsidRPr="009B69FC">
        <w:rPr>
          <w:rFonts w:ascii="Arial" w:eastAsia="SimSun" w:hAnsi="Arial" w:cs="Arial"/>
          <w:b/>
        </w:rPr>
        <w:t xml:space="preserve">distribution for </w:t>
      </w:r>
      <w:r w:rsidRPr="009B69FC">
        <w:rPr>
          <w:rFonts w:ascii="Arial" w:eastAsia="SimSun" w:hAnsi="Arial" w:cs="Arial"/>
          <w:b/>
        </w:rPr>
        <w:t>Beam set</w:t>
      </w:r>
      <w:r w:rsidR="00BC0756" w:rsidRPr="009B69FC">
        <w:rPr>
          <w:rFonts w:ascii="Arial" w:eastAsia="SimSun" w:hAnsi="Arial" w:cs="Arial"/>
          <w:b/>
        </w:rPr>
        <w:t xml:space="preserve"> case</w:t>
      </w:r>
      <w:r w:rsidR="00D3507C" w:rsidRPr="009B69FC">
        <w:rPr>
          <w:rFonts w:ascii="Arial" w:eastAsia="SimSun" w:hAnsi="Arial" w:cs="Arial"/>
          <w:b/>
        </w:rPr>
        <w:t>s</w:t>
      </w:r>
      <w:r w:rsidRPr="009B69FC">
        <w:rPr>
          <w:rFonts w:ascii="Arial" w:eastAsia="SimSun" w:hAnsi="Arial" w:cs="Arial"/>
          <w:b/>
        </w:rPr>
        <w:t xml:space="preserve"> A</w:t>
      </w:r>
      <w:r w:rsidR="005657ED" w:rsidRPr="009B69FC">
        <w:rPr>
          <w:rFonts w:ascii="Arial" w:eastAsia="SimSun" w:hAnsi="Arial" w:cs="Arial"/>
          <w:b/>
        </w:rPr>
        <w:t xml:space="preserve"> and B</w:t>
      </w:r>
      <w:r w:rsidR="00505EAB" w:rsidRPr="009B69FC">
        <w:rPr>
          <w:rFonts w:ascii="Arial" w:eastAsia="SimSun" w:hAnsi="Arial" w:cs="Arial"/>
          <w:b/>
        </w:rPr>
        <w:t xml:space="preserve"> </w:t>
      </w:r>
    </w:p>
    <w:p w14:paraId="415523AC" w14:textId="7FF20174" w:rsidR="00122EFE" w:rsidRPr="009B69FC" w:rsidRDefault="004C0EA6" w:rsidP="00AA0B68">
      <w:pPr>
        <w:jc w:val="both"/>
      </w:pPr>
      <w:r w:rsidRPr="009B69FC">
        <w:t xml:space="preserve">For </w:t>
      </w:r>
      <w:r w:rsidR="003136FF" w:rsidRPr="009B69FC">
        <w:t>b</w:t>
      </w:r>
      <w:r w:rsidRPr="009B69FC">
        <w:t>eam set A</w:t>
      </w:r>
      <w:r w:rsidR="00053957" w:rsidRPr="009B69FC">
        <w:t xml:space="preserve">, the beam pointing direction and </w:t>
      </w:r>
      <w:r w:rsidR="00391342" w:rsidRPr="009B69FC">
        <w:t xml:space="preserve">corresponding beam weight </w:t>
      </w:r>
      <w:r w:rsidR="0079625B" w:rsidRPr="009B69FC">
        <w:t>for all beams are listed in Table 2.</w:t>
      </w:r>
      <w:r w:rsidR="003256E2" w:rsidRPr="009B69FC">
        <w:t>2</w:t>
      </w:r>
      <w:r w:rsidR="0079625B" w:rsidRPr="009B69FC">
        <w:t>.3-</w:t>
      </w:r>
      <w:r w:rsidR="001A1528" w:rsidRPr="009B69FC">
        <w:t>2</w:t>
      </w:r>
      <w:r w:rsidR="0079625B" w:rsidRPr="009B69FC">
        <w:t xml:space="preserve">. </w:t>
      </w:r>
      <w:r w:rsidR="0034770A" w:rsidRPr="009B69FC">
        <w:t xml:space="preserve">The beam directions are </w:t>
      </w:r>
      <w:r w:rsidR="005A6ED8" w:rsidRPr="009B69FC">
        <w:t>weighted</w:t>
      </w:r>
      <w:r w:rsidR="0034770A" w:rsidRPr="009B69FC">
        <w:t xml:space="preserve"> </w:t>
      </w:r>
      <w:r w:rsidR="005A6ED8" w:rsidRPr="009B69FC">
        <w:t xml:space="preserve">to reflect the area </w:t>
      </w:r>
      <w:r w:rsidR="00877CD3" w:rsidRPr="009B69FC">
        <w:t xml:space="preserve">that </w:t>
      </w:r>
      <w:r w:rsidR="00C719C6" w:rsidRPr="009B69FC">
        <w:t>each beam cover</w:t>
      </w:r>
      <w:r w:rsidR="00877CD3" w:rsidRPr="009B69FC">
        <w:t>s</w:t>
      </w:r>
      <w:r w:rsidR="00C719C6" w:rsidRPr="009B69FC">
        <w:t xml:space="preserve"> </w:t>
      </w:r>
      <w:r w:rsidR="005A6ED8" w:rsidRPr="009B69FC">
        <w:t>within the CAR</w:t>
      </w:r>
      <w:r w:rsidR="00991965" w:rsidRPr="009B69FC">
        <w:t xml:space="preserve"> </w:t>
      </w:r>
      <w:r w:rsidR="00027295" w:rsidRPr="009B69FC">
        <w:t>box</w:t>
      </w:r>
      <w:r w:rsidR="00C719C6" w:rsidRPr="009B69FC">
        <w:t>.</w:t>
      </w:r>
    </w:p>
    <w:p w14:paraId="711B53F2" w14:textId="022EAE57" w:rsidR="00122EFE" w:rsidRPr="009B69FC" w:rsidRDefault="00D90662" w:rsidP="001A4848">
      <w:pPr>
        <w:keepNext/>
        <w:keepLines/>
        <w:spacing w:after="0"/>
        <w:jc w:val="center"/>
        <w:rPr>
          <w:rFonts w:ascii="Arial" w:eastAsia="SimSun" w:hAnsi="Arial" w:cs="Arial"/>
          <w:b/>
        </w:rPr>
      </w:pPr>
      <w:r w:rsidRPr="009B69FC">
        <w:rPr>
          <w:rFonts w:ascii="Arial" w:eastAsia="SimSun" w:hAnsi="Arial" w:cs="Arial"/>
          <w:b/>
        </w:rPr>
        <w:t>Table 2.</w:t>
      </w:r>
      <w:r w:rsidR="003256E2" w:rsidRPr="009B69FC">
        <w:rPr>
          <w:rFonts w:ascii="Arial" w:eastAsia="SimSun" w:hAnsi="Arial" w:cs="Arial"/>
          <w:b/>
        </w:rPr>
        <w:t>2</w:t>
      </w:r>
      <w:r w:rsidRPr="009B69FC">
        <w:rPr>
          <w:rFonts w:ascii="Arial" w:eastAsia="SimSun" w:hAnsi="Arial" w:cs="Arial"/>
          <w:b/>
        </w:rPr>
        <w:t>.3-</w:t>
      </w:r>
      <w:r w:rsidR="00D16FCD" w:rsidRPr="009B69FC">
        <w:rPr>
          <w:rFonts w:ascii="Arial" w:eastAsia="SimSun" w:hAnsi="Arial" w:cs="Arial"/>
          <w:b/>
        </w:rPr>
        <w:t>2</w:t>
      </w:r>
      <w:r w:rsidRPr="009B69FC">
        <w:rPr>
          <w:rFonts w:ascii="Arial" w:eastAsia="SimSun" w:hAnsi="Arial" w:cs="Arial"/>
          <w:b/>
        </w:rPr>
        <w:t>: Beam weight</w:t>
      </w:r>
      <w:r w:rsidR="008E3787" w:rsidRPr="009B69FC">
        <w:rPr>
          <w:rFonts w:ascii="Arial" w:eastAsia="SimSun" w:hAnsi="Arial" w:cs="Arial"/>
          <w:b/>
        </w:rPr>
        <w:t>s for Beam set A</w:t>
      </w:r>
    </w:p>
    <w:tbl>
      <w:tblPr>
        <w:tblW w:w="3676" w:type="dxa"/>
        <w:jc w:val="center"/>
        <w:tblCellMar>
          <w:left w:w="0" w:type="dxa"/>
          <w:right w:w="0" w:type="dxa"/>
        </w:tblCellMar>
        <w:tblLook w:val="0600" w:firstRow="0" w:lastRow="0" w:firstColumn="0" w:lastColumn="0" w:noHBand="1" w:noVBand="1"/>
      </w:tblPr>
      <w:tblGrid>
        <w:gridCol w:w="1124"/>
        <w:gridCol w:w="709"/>
        <w:gridCol w:w="709"/>
        <w:gridCol w:w="1134"/>
      </w:tblGrid>
      <w:tr w:rsidR="00607A2F" w:rsidRPr="009B69FC" w14:paraId="21EED662" w14:textId="77777777" w:rsidTr="001A4848">
        <w:trPr>
          <w:trHeight w:val="279"/>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B3A1CB" w14:textId="77777777" w:rsidR="00607A2F" w:rsidRPr="009B69FC" w:rsidRDefault="00BE38C1" w:rsidP="00BE38C1">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 xml:space="preserve">Test Beam </w:t>
            </w:r>
          </w:p>
          <w:p w14:paraId="172ACD67" w14:textId="77C6C655"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169500" w14:textId="5D707591"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5EFDC2" w14:textId="0885DEEC"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C5DE93C" w14:textId="2ACABDD9" w:rsidR="00607A2F" w:rsidRPr="009B69FC" w:rsidRDefault="00607A2F" w:rsidP="00BE38C1">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Beam</w:t>
            </w:r>
            <w:r w:rsidR="00BE38C1" w:rsidRPr="009B69FC">
              <w:rPr>
                <w:rFonts w:ascii="Arial" w:hAnsi="Arial" w:cs="Arial"/>
                <w:color w:val="181818"/>
                <w:kern w:val="24"/>
                <w:lang w:val="en-US" w:eastAsia="sv-SE"/>
              </w:rPr>
              <w:t xml:space="preserve"> </w:t>
            </w:r>
            <w:proofErr w:type="gramStart"/>
            <w:r w:rsidR="00BE38C1" w:rsidRPr="009B69FC">
              <w:rPr>
                <w:rFonts w:ascii="Arial" w:hAnsi="Arial" w:cs="Arial"/>
                <w:color w:val="181818"/>
                <w:kern w:val="24"/>
                <w:lang w:val="en-US" w:eastAsia="sv-SE"/>
              </w:rPr>
              <w:t>weights</w:t>
            </w:r>
            <w:proofErr w:type="gramEnd"/>
            <w:r w:rsidR="00BE38C1" w:rsidRPr="009B69FC">
              <w:rPr>
                <w:rFonts w:ascii="Arial" w:hAnsi="Arial" w:cs="Arial"/>
                <w:color w:val="181818"/>
                <w:kern w:val="24"/>
                <w:lang w:val="en-US" w:eastAsia="sv-SE"/>
              </w:rPr>
              <w:t xml:space="preserve"> </w:t>
            </w:r>
          </w:p>
          <w:p w14:paraId="2039F6BC" w14:textId="53E2E1FF"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Pr="009B69FC">
              <w:rPr>
                <w:rFonts w:ascii="Arial" w:hAnsi="Arial" w:cs="Arial"/>
                <w:color w:val="181818"/>
                <w:kern w:val="24"/>
                <w:lang w:val="en-US" w:eastAsia="sv-SE"/>
              </w:rPr>
              <w:t>]</w:t>
            </w:r>
          </w:p>
        </w:tc>
      </w:tr>
      <w:tr w:rsidR="00607A2F" w:rsidRPr="009B69FC" w14:paraId="75FA4D4D"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D551B5" w14:textId="109B14C3"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2AC689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36436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C47D4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378E6803"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1C4680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D89AA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EB0FF8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747031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7DB056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CFAD2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33269B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0F56E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78563D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4CA91D1E"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81C61C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3DFCAA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6DA3A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2C592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0A354F4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C1340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F61CA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B6154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05AF9C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1FE2E80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A453DE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D643E00"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9AB6E9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BED34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765DEFF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54CAC0"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F2C9E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390F9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8F2A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699A3FF1"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EB48D0"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552251"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3122D3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B5E05E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32B51C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C864E2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71F33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98C1071"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5FB73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3C4A69E7"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4571A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271A0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1EFF2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F30196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r w:rsidR="00607A2F" w:rsidRPr="009B69FC" w14:paraId="42C4168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28E8D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97A981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F29857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6F221A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1C29EA1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8B340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57A6C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EA680B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A453C1"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20BB2B6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03E5A6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20252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3EE28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E850AD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558556D7"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25440E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54B047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F7DAC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917E1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0915B668"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22D2C2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A03032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9D7B4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48E8FB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r w:rsidR="00607A2F" w:rsidRPr="009B69FC" w14:paraId="541D0132"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A0B0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F25A22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CB464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E53F8E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607A2F" w:rsidRPr="009B69FC" w14:paraId="4AA67838"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3C5FB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30D9A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1AC44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AE8546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3F303929"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600F3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35475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FEA69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B494AA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607A2F" w:rsidRPr="009B69FC" w14:paraId="69E3346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18CE8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B8420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9C9BB5E"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25E129"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D13AFE" w:rsidRPr="009B69FC" w14:paraId="6487D9A6"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9EE6959"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4C546C"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4F8BF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B8C584"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r w:rsidR="00D13AFE" w:rsidRPr="009B69FC" w14:paraId="03490CA6"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82221E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7C81AD"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8797F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EFCC8"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D13AFE" w:rsidRPr="009B69FC" w14:paraId="628178BC"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7440E6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8E983D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72F989"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2DBEC5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1/16</w:t>
            </w:r>
          </w:p>
        </w:tc>
      </w:tr>
      <w:tr w:rsidR="00D13AFE" w:rsidRPr="009B69FC" w14:paraId="5049C3D0"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0C0D8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16F9157"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27914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8FCD5AA"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D13AFE" w:rsidRPr="009B69FC" w14:paraId="08DEA25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09900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E85AE6"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BF42663"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716F1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1/32</w:t>
            </w:r>
          </w:p>
        </w:tc>
      </w:tr>
      <w:tr w:rsidR="00D13AFE" w:rsidRPr="009B69FC" w14:paraId="3E22C724" w14:textId="77777777" w:rsidTr="001A4848">
        <w:trPr>
          <w:trHeight w:val="266"/>
          <w:jc w:val="center"/>
        </w:trPr>
        <w:tc>
          <w:tcPr>
            <w:tcW w:w="112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D9A570B"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50A4462"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EE3DBF"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C36935" w14:textId="77777777" w:rsidR="00BE38C1" w:rsidRPr="009B69FC" w:rsidRDefault="00BE38C1" w:rsidP="00BE38C1">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1/64</w:t>
            </w:r>
          </w:p>
        </w:tc>
      </w:tr>
    </w:tbl>
    <w:p w14:paraId="795A6C26" w14:textId="77777777" w:rsidR="00122EFE" w:rsidRPr="009B69FC" w:rsidRDefault="00122EFE" w:rsidP="00AA0B68">
      <w:pPr>
        <w:jc w:val="both"/>
      </w:pPr>
    </w:p>
    <w:p w14:paraId="4D3D7D41" w14:textId="4204DBCA" w:rsidR="00122EFE" w:rsidRPr="009B69FC" w:rsidRDefault="005877CA" w:rsidP="00AA0B68">
      <w:pPr>
        <w:jc w:val="both"/>
      </w:pPr>
      <w:r w:rsidRPr="009B69FC">
        <w:lastRenderedPageBreak/>
        <w:t>For Beam set B</w:t>
      </w:r>
      <w:r w:rsidR="00572C6E" w:rsidRPr="009B69FC">
        <w:t>, uniform beam weighting is assumed</w:t>
      </w:r>
      <w:r w:rsidR="004F6423" w:rsidRPr="009B69FC">
        <w:t xml:space="preserve">. The reason </w:t>
      </w:r>
      <w:r w:rsidR="009C740F" w:rsidRPr="009B69FC">
        <w:t xml:space="preserve">for this is to compare </w:t>
      </w:r>
      <w:r w:rsidR="003D4179" w:rsidRPr="009B69FC">
        <w:t xml:space="preserve">the impact of applying </w:t>
      </w:r>
      <w:r w:rsidR="0081132F" w:rsidRPr="009B69FC">
        <w:t xml:space="preserve">additional beam </w:t>
      </w:r>
      <w:r w:rsidR="00F10961" w:rsidRPr="009B69FC">
        <w:t>weighting</w:t>
      </w:r>
      <w:r w:rsidR="0081132F" w:rsidRPr="009B69FC">
        <w:t xml:space="preserve"> </w:t>
      </w:r>
      <w:r w:rsidR="00760E09" w:rsidRPr="009B69FC">
        <w:t>to the</w:t>
      </w:r>
      <w:r w:rsidR="00F10961" w:rsidRPr="009B69FC">
        <w:t xml:space="preserve"> resulted</w:t>
      </w:r>
      <w:r w:rsidR="00760E09" w:rsidRPr="009B69FC">
        <w:t xml:space="preserve"> </w:t>
      </w:r>
      <w:r w:rsidR="00F10961" w:rsidRPr="009B69FC">
        <w:t xml:space="preserve">EEIRP profile. </w:t>
      </w:r>
      <w:r w:rsidR="009F4ABE" w:rsidRPr="009B69FC">
        <w:t>The bea</w:t>
      </w:r>
      <w:r w:rsidR="00596993" w:rsidRPr="009B69FC">
        <w:t>m</w:t>
      </w:r>
      <w:r w:rsidR="009F4ABE" w:rsidRPr="009B69FC">
        <w:t xml:space="preserve"> directions and beam weight vector </w:t>
      </w:r>
      <w:r w:rsidR="00596993" w:rsidRPr="009B69FC">
        <w:t xml:space="preserve">are </w:t>
      </w:r>
      <w:r w:rsidR="009F4ABE" w:rsidRPr="009B69FC">
        <w:t>listed in Table 2.2.3-</w:t>
      </w:r>
      <w:r w:rsidR="001A1528" w:rsidRPr="009B69FC">
        <w:t>3</w:t>
      </w:r>
      <w:r w:rsidR="009F4ABE" w:rsidRPr="009B69FC">
        <w:t>.</w:t>
      </w:r>
    </w:p>
    <w:p w14:paraId="7D9B0381" w14:textId="4F70B14B" w:rsidR="0076071E" w:rsidRPr="009B69FC" w:rsidRDefault="000F5E53" w:rsidP="001A4848">
      <w:pPr>
        <w:keepNext/>
        <w:keepLines/>
        <w:spacing w:after="0"/>
        <w:jc w:val="center"/>
        <w:rPr>
          <w:rFonts w:ascii="Arial" w:eastAsia="SimSun" w:hAnsi="Arial" w:cs="Arial"/>
          <w:b/>
        </w:rPr>
      </w:pPr>
      <w:r w:rsidRPr="009B69FC">
        <w:rPr>
          <w:rFonts w:ascii="Arial" w:eastAsia="SimSun" w:hAnsi="Arial" w:cs="Arial"/>
          <w:b/>
        </w:rPr>
        <w:t>Table 2.</w:t>
      </w:r>
      <w:r w:rsidR="003256E2" w:rsidRPr="009B69FC">
        <w:rPr>
          <w:rFonts w:ascii="Arial" w:eastAsia="SimSun" w:hAnsi="Arial" w:cs="Arial"/>
          <w:b/>
        </w:rPr>
        <w:t>2</w:t>
      </w:r>
      <w:r w:rsidRPr="009B69FC">
        <w:rPr>
          <w:rFonts w:ascii="Arial" w:eastAsia="SimSun" w:hAnsi="Arial" w:cs="Arial"/>
          <w:b/>
        </w:rPr>
        <w:t>.3-</w:t>
      </w:r>
      <w:r w:rsidR="001A1528" w:rsidRPr="009B69FC">
        <w:rPr>
          <w:rFonts w:ascii="Arial" w:eastAsia="SimSun" w:hAnsi="Arial" w:cs="Arial"/>
          <w:b/>
        </w:rPr>
        <w:t>3</w:t>
      </w:r>
      <w:r w:rsidRPr="009B69FC">
        <w:rPr>
          <w:rFonts w:ascii="Arial" w:eastAsia="SimSun" w:hAnsi="Arial" w:cs="Arial"/>
          <w:b/>
        </w:rPr>
        <w:t xml:space="preserve">: Beam weights for Beam set </w:t>
      </w:r>
      <w:r w:rsidR="00B32616" w:rsidRPr="009B69FC">
        <w:rPr>
          <w:rFonts w:ascii="Arial" w:eastAsia="SimSun" w:hAnsi="Arial" w:cs="Arial"/>
          <w:b/>
        </w:rPr>
        <w:t>I.</w:t>
      </w:r>
      <w:r w:rsidR="00967D1C" w:rsidRPr="009B69FC">
        <w:rPr>
          <w:rFonts w:ascii="Arial" w:eastAsia="SimSun" w:hAnsi="Arial" w:cs="Arial"/>
          <w:b/>
        </w:rPr>
        <w:t>B</w:t>
      </w:r>
    </w:p>
    <w:tbl>
      <w:tblPr>
        <w:tblW w:w="3686" w:type="dxa"/>
        <w:tblInd w:w="2967" w:type="dxa"/>
        <w:tblCellMar>
          <w:left w:w="0" w:type="dxa"/>
          <w:right w:w="0" w:type="dxa"/>
        </w:tblCellMar>
        <w:tblLook w:val="0600" w:firstRow="0" w:lastRow="0" w:firstColumn="0" w:lastColumn="0" w:noHBand="1" w:noVBand="1"/>
      </w:tblPr>
      <w:tblGrid>
        <w:gridCol w:w="1134"/>
        <w:gridCol w:w="709"/>
        <w:gridCol w:w="709"/>
        <w:gridCol w:w="1134"/>
      </w:tblGrid>
      <w:tr w:rsidR="002F0C52" w:rsidRPr="009B69FC" w14:paraId="4A017859" w14:textId="77777777" w:rsidTr="001A4848">
        <w:trPr>
          <w:trHeight w:val="279"/>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FD2739F" w14:textId="77777777" w:rsidR="000F5E53" w:rsidRPr="009B69FC" w:rsidRDefault="002F0C52" w:rsidP="000F5E53">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Test Beam</w:t>
            </w:r>
          </w:p>
          <w:p w14:paraId="3083700F" w14:textId="3568C928"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[k]</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6EB103" w14:textId="49A7BF30"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θ°</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899774" w14:textId="48DA9A94"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l-GR" w:eastAsia="sv-SE"/>
              </w:rPr>
              <w:t>φ°</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1481CD" w14:textId="77777777" w:rsidR="000F5E53" w:rsidRPr="009B69FC" w:rsidRDefault="000F5E53" w:rsidP="000F5E53">
            <w:pPr>
              <w:spacing w:after="0"/>
              <w:jc w:val="center"/>
              <w:textAlignment w:val="bottom"/>
              <w:rPr>
                <w:rFonts w:ascii="Arial" w:hAnsi="Arial" w:cs="Arial"/>
                <w:color w:val="181818"/>
                <w:kern w:val="24"/>
                <w:lang w:val="en-US" w:eastAsia="sv-SE"/>
              </w:rPr>
            </w:pPr>
            <w:r w:rsidRPr="009B69FC">
              <w:rPr>
                <w:rFonts w:ascii="Arial" w:hAnsi="Arial" w:cs="Arial"/>
                <w:color w:val="181818"/>
                <w:kern w:val="24"/>
                <w:lang w:val="en-US" w:eastAsia="sv-SE"/>
              </w:rPr>
              <w:t>Beam</w:t>
            </w:r>
            <w:r w:rsidR="002F0C52" w:rsidRPr="009B69FC">
              <w:rPr>
                <w:rFonts w:ascii="Arial" w:hAnsi="Arial" w:cs="Arial"/>
                <w:color w:val="181818"/>
                <w:kern w:val="24"/>
                <w:lang w:val="en-US" w:eastAsia="sv-SE"/>
              </w:rPr>
              <w:t xml:space="preserve"> </w:t>
            </w:r>
            <w:proofErr w:type="gramStart"/>
            <w:r w:rsidR="002F0C52" w:rsidRPr="009B69FC">
              <w:rPr>
                <w:rFonts w:ascii="Arial" w:hAnsi="Arial" w:cs="Arial"/>
                <w:color w:val="181818"/>
                <w:kern w:val="24"/>
                <w:lang w:val="en-US" w:eastAsia="sv-SE"/>
              </w:rPr>
              <w:t>weights</w:t>
            </w:r>
            <w:proofErr w:type="gramEnd"/>
          </w:p>
          <w:p w14:paraId="6B843566" w14:textId="314E6D14"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Pr="009B69FC">
              <w:rPr>
                <w:rFonts w:ascii="Arial" w:hAnsi="Arial" w:cs="Arial"/>
                <w:color w:val="181818"/>
                <w:kern w:val="24"/>
                <w:lang w:val="en-US" w:eastAsia="sv-SE"/>
              </w:rPr>
              <w:t>]</w:t>
            </w:r>
          </w:p>
        </w:tc>
      </w:tr>
      <w:tr w:rsidR="002F0C52" w:rsidRPr="009B69FC" w14:paraId="25B4F578"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72D68F"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19DF8D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45F9E6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4DAB6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9C18D7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39C3C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18723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E1DE4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5182148"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03EBEE5F"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15BEA0F"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2F42A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1BD3A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93C4A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D0361F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2472B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52169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A39BAE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C5240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3A072208"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5D29A5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B77283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54E731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A1FA2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0C26D48B"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EB161A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5FC07D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0C61B4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B11278A"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20726EFB"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8B4924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5C164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1CF073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53D07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B985482"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1185AB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E5DF06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4DCA74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099B5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7853FA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EED02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B4223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924F3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F678C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E3BAD9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E84BE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B3B89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0BDB8D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968381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3D62DA5"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7FF8F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27E583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0B434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F21841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62CB55CD"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AA1D60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D9BADA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8615F2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A8BDDDD"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0FFBB92E"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DA796A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14C58B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8F3631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2CDBD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49AAFA8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6FBD1F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5B373D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06F909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309CA8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34E9239E"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F58E47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0411BD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CD50D6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70C2A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FB71A21"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F0823C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16</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51C97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AAB707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E05631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91109B7"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E726DB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17</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6E78D3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C20AC3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7B163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2180C3A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DAE6628"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18</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691DA9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47C507E"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0289FA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313ADFE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3DD8652"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76F6A5"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2E0DF4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7E2574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20E0E2CF"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AACD26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20</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3115ED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C701D4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41FBEA1"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7E54366"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69DB2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21</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E08D9E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49C6D6C"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601EC7D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1B3999F3"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1574DAF"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D4C242B"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D14473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DFBAD7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73A9100"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0BD3C73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23</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68E247A"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9</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261A4F90"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A6B08B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789C16A1"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D9872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24</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022374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BAECE64"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30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7C30D65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r w:rsidR="002F0C52" w:rsidRPr="009B69FC" w14:paraId="582A0CCA" w14:textId="77777777" w:rsidTr="001A4848">
        <w:trPr>
          <w:trHeight w:val="266"/>
        </w:trPr>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171D19E6"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25</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52774653"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w:t>
            </w:r>
          </w:p>
        </w:tc>
        <w:tc>
          <w:tcPr>
            <w:tcW w:w="709"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44D1B9B7"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60</w:t>
            </w:r>
          </w:p>
        </w:tc>
        <w:tc>
          <w:tcPr>
            <w:tcW w:w="1134" w:type="dxa"/>
            <w:tcBorders>
              <w:top w:val="single" w:sz="8" w:space="0" w:color="0082F0"/>
              <w:left w:val="single" w:sz="8" w:space="0" w:color="0082F0"/>
              <w:bottom w:val="single" w:sz="8" w:space="0" w:color="0082F0"/>
              <w:right w:val="single" w:sz="8" w:space="0" w:color="0082F0"/>
            </w:tcBorders>
            <w:shd w:val="clear" w:color="auto" w:fill="auto"/>
            <w:tcMar>
              <w:top w:w="13" w:type="dxa"/>
              <w:left w:w="13" w:type="dxa"/>
              <w:bottom w:w="0" w:type="dxa"/>
              <w:right w:w="13" w:type="dxa"/>
            </w:tcMar>
            <w:vAlign w:val="bottom"/>
            <w:hideMark/>
          </w:tcPr>
          <w:p w14:paraId="3CCE79F9" w14:textId="77777777" w:rsidR="002F0C52" w:rsidRPr="009B69FC" w:rsidRDefault="002F0C52" w:rsidP="000F5E53">
            <w:pPr>
              <w:spacing w:after="0"/>
              <w:jc w:val="center"/>
              <w:textAlignment w:val="bottom"/>
              <w:rPr>
                <w:rFonts w:ascii="Arial" w:hAnsi="Arial" w:cs="Arial"/>
                <w:sz w:val="36"/>
                <w:szCs w:val="36"/>
                <w:lang w:val="sv-SE" w:eastAsia="sv-SE"/>
              </w:rPr>
            </w:pPr>
            <w:r w:rsidRPr="009B69FC">
              <w:rPr>
                <w:rFonts w:ascii="Arial" w:hAnsi="Arial" w:cs="Arial"/>
                <w:color w:val="181818"/>
                <w:kern w:val="24"/>
                <w:lang w:val="en-US" w:eastAsia="sv-SE"/>
              </w:rPr>
              <w:t>1/25</w:t>
            </w:r>
          </w:p>
        </w:tc>
      </w:tr>
    </w:tbl>
    <w:p w14:paraId="73B01A12" w14:textId="77777777" w:rsidR="0037016D" w:rsidRPr="009B69FC" w:rsidRDefault="0037016D" w:rsidP="0037016D">
      <w:pPr>
        <w:jc w:val="both"/>
        <w:rPr>
          <w:b/>
          <w:bCs/>
          <w:u w:val="single"/>
        </w:rPr>
      </w:pPr>
    </w:p>
    <w:p w14:paraId="57098B8C" w14:textId="6244A8D3" w:rsidR="002F0C52" w:rsidRPr="009B69FC" w:rsidRDefault="0037016D" w:rsidP="00371175">
      <w:pPr>
        <w:jc w:val="both"/>
        <w:rPr>
          <w:b/>
          <w:u w:val="single"/>
        </w:rPr>
      </w:pPr>
      <w:r w:rsidRPr="009B69FC">
        <w:rPr>
          <w:b/>
          <w:bCs/>
          <w:u w:val="single"/>
        </w:rPr>
        <w:t>Reduced number of test beams</w:t>
      </w:r>
    </w:p>
    <w:p w14:paraId="3864AB3B" w14:textId="08769AA9" w:rsidR="00C473D5" w:rsidRPr="009B69FC" w:rsidRDefault="00C473D5" w:rsidP="00C473D5">
      <w:r w:rsidRPr="009B69FC">
        <w:t>The impact on the EEIRP profile for the case where test beam directions are reduced have been evaluated by defining test beam directions according to Figure 2.2.3-</w:t>
      </w:r>
      <w:r w:rsidR="00FD4567" w:rsidRPr="009B69FC">
        <w:t>2</w:t>
      </w:r>
      <w:r w:rsidRPr="009B69FC">
        <w:t xml:space="preserve">. Now the test beam directions are aligned with the </w:t>
      </w:r>
      <w:r w:rsidRPr="009B69FC">
        <w:rPr>
          <w:rFonts w:ascii="Symbol" w:hAnsi="Symbol"/>
        </w:rPr>
        <w:t>q</w:t>
      </w:r>
      <w:r w:rsidRPr="009B69FC">
        <w:t xml:space="preserve">-axis and </w:t>
      </w:r>
      <w:r w:rsidRPr="009B69FC">
        <w:rPr>
          <w:rFonts w:ascii="Symbol" w:hAnsi="Symbol"/>
        </w:rPr>
        <w:t>j</w:t>
      </w:r>
      <w:r w:rsidRPr="009B69FC">
        <w:t>-axis.</w:t>
      </w:r>
    </w:p>
    <w:p w14:paraId="0909B959" w14:textId="77777777" w:rsidR="00C473D5" w:rsidRPr="009B69FC" w:rsidRDefault="00C473D5" w:rsidP="00C473D5">
      <w:pPr>
        <w:jc w:val="center"/>
      </w:pPr>
      <w:r w:rsidRPr="009B69FC">
        <w:rPr>
          <w:noProof/>
        </w:rPr>
        <w:lastRenderedPageBreak/>
        <w:drawing>
          <wp:inline distT="0" distB="0" distL="0" distR="0" wp14:anchorId="7D7EABB6" wp14:editId="7F8E5295">
            <wp:extent cx="3529012" cy="2646759"/>
            <wp:effectExtent l="0" t="0" r="0" b="1270"/>
            <wp:docPr id="9" name="Picture 9" descr="A graph of a line graph&#10;&#10;Description automatically generated">
              <a:extLst xmlns:a="http://schemas.openxmlformats.org/drawingml/2006/main">
                <a:ext uri="{FF2B5EF4-FFF2-40B4-BE49-F238E27FC236}">
                  <a16:creationId xmlns:a16="http://schemas.microsoft.com/office/drawing/2014/main" id="{A645504F-87A4-248D-204F-76132C0BCF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of a line graph&#10;&#10;Description automatically generated">
                      <a:extLst>
                        <a:ext uri="{FF2B5EF4-FFF2-40B4-BE49-F238E27FC236}">
                          <a16:creationId xmlns:a16="http://schemas.microsoft.com/office/drawing/2014/main" id="{A645504F-87A4-248D-204F-76132C0BCF46}"/>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529012" cy="2646759"/>
                    </a:xfrm>
                    <a:prstGeom prst="rect">
                      <a:avLst/>
                    </a:prstGeom>
                  </pic:spPr>
                </pic:pic>
              </a:graphicData>
            </a:graphic>
          </wp:inline>
        </w:drawing>
      </w:r>
    </w:p>
    <w:p w14:paraId="551846AD" w14:textId="3DD89082" w:rsidR="00C473D5" w:rsidRPr="009B69FC" w:rsidRDefault="00C473D5" w:rsidP="00C473D5">
      <w:pPr>
        <w:jc w:val="center"/>
        <w:rPr>
          <w:rFonts w:ascii="Arial" w:hAnsi="Arial" w:cs="Arial"/>
        </w:rPr>
      </w:pPr>
      <w:r w:rsidRPr="009B69FC">
        <w:rPr>
          <w:rFonts w:ascii="Arial" w:eastAsia="SimSun" w:hAnsi="Arial" w:cs="Arial"/>
          <w:b/>
        </w:rPr>
        <w:t>Figure 2.2.3-</w:t>
      </w:r>
      <w:r w:rsidR="00FD4567" w:rsidRPr="009B69FC">
        <w:rPr>
          <w:rFonts w:ascii="Arial" w:eastAsia="SimSun" w:hAnsi="Arial" w:cs="Arial"/>
          <w:b/>
        </w:rPr>
        <w:t>2</w:t>
      </w:r>
      <w:r w:rsidRPr="009B69FC">
        <w:rPr>
          <w:rFonts w:ascii="Arial" w:eastAsia="SimSun" w:hAnsi="Arial" w:cs="Arial"/>
          <w:b/>
        </w:rPr>
        <w:t>:</w:t>
      </w:r>
      <w:r w:rsidR="00B32616" w:rsidRPr="009B69FC">
        <w:rPr>
          <w:rFonts w:ascii="Arial" w:eastAsia="SimSun" w:hAnsi="Arial" w:cs="Arial"/>
          <w:b/>
        </w:rPr>
        <w:t xml:space="preserve"> Test beam</w:t>
      </w:r>
      <w:r w:rsidR="007B7E7A" w:rsidRPr="009B69FC">
        <w:rPr>
          <w:rFonts w:ascii="Arial" w:eastAsia="SimSun" w:hAnsi="Arial" w:cs="Arial"/>
          <w:b/>
        </w:rPr>
        <w:t xml:space="preserve"> </w:t>
      </w:r>
      <w:r w:rsidR="00B32616" w:rsidRPr="009B69FC">
        <w:rPr>
          <w:rFonts w:ascii="Arial" w:eastAsia="SimSun" w:hAnsi="Arial" w:cs="Arial"/>
          <w:b/>
        </w:rPr>
        <w:t>set II, to</w:t>
      </w:r>
      <w:r w:rsidRPr="009B69FC">
        <w:rPr>
          <w:rFonts w:ascii="Arial" w:eastAsia="SimSun" w:hAnsi="Arial" w:cs="Arial"/>
          <w:b/>
        </w:rPr>
        <w:t xml:space="preserve"> </w:t>
      </w:r>
      <w:r w:rsidR="00B32616" w:rsidRPr="009B69FC">
        <w:rPr>
          <w:rFonts w:ascii="Arial" w:eastAsia="SimSun" w:hAnsi="Arial" w:cs="Arial"/>
          <w:b/>
        </w:rPr>
        <w:t>r</w:t>
      </w:r>
      <w:r w:rsidRPr="009B69FC">
        <w:rPr>
          <w:rFonts w:ascii="Arial" w:eastAsia="SimSun" w:hAnsi="Arial" w:cs="Arial"/>
          <w:b/>
        </w:rPr>
        <w:t xml:space="preserve">educe number of test beam </w:t>
      </w:r>
      <w:proofErr w:type="gramStart"/>
      <w:r w:rsidRPr="009B69FC">
        <w:rPr>
          <w:rFonts w:ascii="Arial" w:eastAsia="SimSun" w:hAnsi="Arial" w:cs="Arial"/>
          <w:b/>
        </w:rPr>
        <w:t>directions</w:t>
      </w:r>
      <w:proofErr w:type="gramEnd"/>
      <w:r w:rsidR="00B32616" w:rsidRPr="009B69FC">
        <w:rPr>
          <w:rFonts w:ascii="Arial" w:eastAsia="SimSun" w:hAnsi="Arial" w:cs="Arial"/>
          <w:b/>
        </w:rPr>
        <w:t xml:space="preserve"> </w:t>
      </w:r>
    </w:p>
    <w:p w14:paraId="1F5C2F4B" w14:textId="37B10307" w:rsidR="00C473D5" w:rsidRPr="009B69FC" w:rsidRDefault="00C473D5" w:rsidP="00C473D5">
      <w:r w:rsidRPr="009B69FC">
        <w:t xml:space="preserve">For this </w:t>
      </w:r>
      <w:r w:rsidR="00B32616" w:rsidRPr="009B69FC">
        <w:t>beam</w:t>
      </w:r>
      <w:r w:rsidR="00261EC1" w:rsidRPr="009B69FC">
        <w:t xml:space="preserve"> </w:t>
      </w:r>
      <w:r w:rsidR="00B32616" w:rsidRPr="009B69FC">
        <w:t>set,</w:t>
      </w:r>
      <w:r w:rsidRPr="009B69FC">
        <w:t xml:space="preserve"> three different variants of beam weight vectors can be evaluated. Therefore, three different beam sets have been defined C, D and E. The </w:t>
      </w:r>
      <w:r w:rsidR="008F54CF" w:rsidRPr="009B69FC">
        <w:t>beam directions and</w:t>
      </w:r>
      <w:r w:rsidRPr="009B69FC">
        <w:t xml:space="preserve"> beam weight vectors are listed in Table 2.2.3-</w:t>
      </w:r>
      <w:r w:rsidR="001A1528" w:rsidRPr="009B69FC">
        <w:t>4</w:t>
      </w:r>
      <w:r w:rsidRPr="009B69FC">
        <w:t>, Table 2.2.3-</w:t>
      </w:r>
      <w:r w:rsidR="001A1528" w:rsidRPr="009B69FC">
        <w:t>5</w:t>
      </w:r>
      <w:r w:rsidRPr="009B69FC">
        <w:t xml:space="preserve"> and Table 2.2.3-</w:t>
      </w:r>
      <w:r w:rsidR="001A1528" w:rsidRPr="009B69FC">
        <w:t>6</w:t>
      </w:r>
      <w:r w:rsidRPr="009B69FC">
        <w:t>.</w:t>
      </w:r>
    </w:p>
    <w:p w14:paraId="2E8F1EEC" w14:textId="1CCDF85D" w:rsidR="00C473D5" w:rsidRPr="009B69FC" w:rsidRDefault="00C473D5" w:rsidP="00C473D5">
      <w:pPr>
        <w:keepNext/>
        <w:keepLines/>
        <w:spacing w:after="0"/>
        <w:jc w:val="center"/>
        <w:rPr>
          <w:rFonts w:ascii="Arial" w:eastAsia="SimSun" w:hAnsi="Arial" w:cs="Arial"/>
          <w:b/>
        </w:rPr>
      </w:pPr>
      <w:r w:rsidRPr="009B69FC">
        <w:rPr>
          <w:rFonts w:ascii="Arial" w:eastAsia="SimSun" w:hAnsi="Arial" w:cs="Arial"/>
          <w:b/>
        </w:rPr>
        <w:t>Table 2.2.3-</w:t>
      </w:r>
      <w:r w:rsidR="001A1528" w:rsidRPr="009B69FC">
        <w:rPr>
          <w:rFonts w:ascii="Arial" w:eastAsia="SimSun" w:hAnsi="Arial" w:cs="Arial"/>
          <w:b/>
        </w:rPr>
        <w:t>4</w:t>
      </w:r>
      <w:r w:rsidRPr="009B69FC">
        <w:rPr>
          <w:rFonts w:ascii="Arial" w:eastAsia="SimSun" w:hAnsi="Arial" w:cs="Arial"/>
          <w:b/>
        </w:rPr>
        <w:t xml:space="preserve">: Beam weights for </w:t>
      </w:r>
      <w:r w:rsidR="007B7E7A" w:rsidRPr="009B69FC">
        <w:rPr>
          <w:rFonts w:ascii="Arial" w:eastAsia="SimSun" w:hAnsi="Arial" w:cs="Arial"/>
          <w:b/>
        </w:rPr>
        <w:t>b</w:t>
      </w:r>
      <w:r w:rsidRPr="009B69FC">
        <w:rPr>
          <w:rFonts w:ascii="Arial" w:eastAsia="SimSun" w:hAnsi="Arial" w:cs="Arial"/>
          <w:b/>
        </w:rPr>
        <w:t xml:space="preserve">eam set </w:t>
      </w:r>
      <w:proofErr w:type="gramStart"/>
      <w:r w:rsidRPr="009B69FC">
        <w:rPr>
          <w:rFonts w:ascii="Arial" w:eastAsia="SimSun" w:hAnsi="Arial" w:cs="Arial"/>
          <w:b/>
        </w:rPr>
        <w:t>C</w:t>
      </w:r>
      <w:proofErr w:type="gramEnd"/>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C473D5" w:rsidRPr="009B69FC" w14:paraId="283D2250" w14:textId="77777777">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A212E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BBD347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918FD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F472AAE" w14:textId="21522226" w:rsidR="00C473D5" w:rsidRPr="009B69FC" w:rsidRDefault="000072DC">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Beam</w:t>
            </w:r>
            <w:r w:rsidRPr="009B69FC">
              <w:rPr>
                <w:rFonts w:ascii="Ericsson Hilda" w:hAnsi="Ericsson Hilda" w:cs="Arial"/>
                <w:color w:val="181818"/>
                <w:kern w:val="24"/>
                <w:lang w:val="en-US" w:eastAsia="sv-SE"/>
              </w:rPr>
              <w:t xml:space="preserve"> </w:t>
            </w:r>
            <w:r w:rsidR="00C473D5" w:rsidRPr="009B69FC">
              <w:rPr>
                <w:rFonts w:ascii="Ericsson Hilda" w:hAnsi="Ericsson Hilda" w:cs="Arial"/>
                <w:color w:val="181818"/>
                <w:kern w:val="24"/>
                <w:lang w:val="en-US" w:eastAsia="sv-SE"/>
              </w:rPr>
              <w:t>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C473D5" w:rsidRPr="009B69FC">
              <w:rPr>
                <w:rFonts w:ascii="Ericsson Hilda" w:hAnsi="Ericsson Hilda" w:cs="Arial"/>
                <w:color w:val="181818"/>
                <w:kern w:val="24"/>
                <w:lang w:val="en-US" w:eastAsia="sv-SE"/>
              </w:rPr>
              <w:t>]</w:t>
            </w:r>
          </w:p>
        </w:tc>
      </w:tr>
      <w:tr w:rsidR="00C473D5" w:rsidRPr="009B69FC" w14:paraId="407BA1F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C5A2D6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A8BC5A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F2B0C6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86EE9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2403D320"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00964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91378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0CB9F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C473D3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r w:rsidR="00C473D5" w:rsidRPr="009B69FC" w14:paraId="2CD39064"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1C7474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506EBD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591E6D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95213F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r w:rsidR="00C473D5" w:rsidRPr="009B69FC" w14:paraId="18F435F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571AA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7A5653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F28907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3B533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697BE859"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BC79F3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341AA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EF8DD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A21B07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14870B2C"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18D88B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DC3451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73DCD4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8F8314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1/4</w:t>
            </w:r>
          </w:p>
        </w:tc>
      </w:tr>
      <w:tr w:rsidR="00C473D5" w:rsidRPr="009B69FC" w14:paraId="0B2FA73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BC4481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40D66A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28E50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8E6D96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1/4</w:t>
            </w:r>
          </w:p>
        </w:tc>
      </w:tr>
      <w:tr w:rsidR="00C473D5" w:rsidRPr="009B69FC" w14:paraId="1F453128"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E2F2F3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33428D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30F158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4BA6F1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r w:rsidR="00C473D5" w:rsidRPr="009B69FC" w14:paraId="04ED2C0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C7B96E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59382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5CBB29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28E375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bl>
    <w:p w14:paraId="19BF6103" w14:textId="77777777" w:rsidR="00C473D5" w:rsidRPr="009B69FC" w:rsidRDefault="00C473D5" w:rsidP="00C473D5">
      <w:pPr>
        <w:keepNext/>
        <w:keepLines/>
        <w:spacing w:after="0"/>
        <w:jc w:val="center"/>
        <w:rPr>
          <w:rFonts w:ascii="Arial" w:eastAsia="SimSun" w:hAnsi="Arial" w:cs="Arial"/>
          <w:b/>
        </w:rPr>
      </w:pPr>
    </w:p>
    <w:p w14:paraId="5DF980B6" w14:textId="77777777" w:rsidR="00C473D5" w:rsidRPr="009B69FC" w:rsidRDefault="00C473D5" w:rsidP="00C473D5">
      <w:pPr>
        <w:keepNext/>
        <w:keepLines/>
        <w:spacing w:after="0"/>
        <w:jc w:val="center"/>
        <w:rPr>
          <w:rFonts w:ascii="Arial" w:eastAsia="SimSun" w:hAnsi="Arial" w:cs="Arial"/>
          <w:b/>
        </w:rPr>
      </w:pPr>
    </w:p>
    <w:p w14:paraId="47CBB10A" w14:textId="66F4C0ED" w:rsidR="00C473D5" w:rsidRPr="009B69FC" w:rsidRDefault="00C473D5" w:rsidP="00C473D5">
      <w:pPr>
        <w:keepNext/>
        <w:keepLines/>
        <w:spacing w:after="0"/>
        <w:jc w:val="center"/>
        <w:rPr>
          <w:rFonts w:ascii="Arial" w:eastAsia="SimSun" w:hAnsi="Arial" w:cs="Arial"/>
          <w:b/>
        </w:rPr>
      </w:pPr>
      <w:r w:rsidRPr="009B69FC">
        <w:rPr>
          <w:rFonts w:ascii="Arial" w:eastAsia="SimSun" w:hAnsi="Arial" w:cs="Arial"/>
          <w:b/>
        </w:rPr>
        <w:t>Table 2.2.3-</w:t>
      </w:r>
      <w:r w:rsidR="001A1528" w:rsidRPr="009B69FC">
        <w:rPr>
          <w:rFonts w:ascii="Arial" w:eastAsia="SimSun" w:hAnsi="Arial" w:cs="Arial"/>
          <w:b/>
        </w:rPr>
        <w:t>5</w:t>
      </w:r>
      <w:r w:rsidRPr="009B69FC">
        <w:rPr>
          <w:rFonts w:ascii="Arial" w:eastAsia="SimSun" w:hAnsi="Arial" w:cs="Arial"/>
          <w:b/>
        </w:rPr>
        <w:t xml:space="preserve">: Beam weights for </w:t>
      </w:r>
      <w:r w:rsidR="007B7E7A" w:rsidRPr="009B69FC">
        <w:rPr>
          <w:rFonts w:ascii="Arial" w:eastAsia="SimSun" w:hAnsi="Arial" w:cs="Arial"/>
          <w:b/>
        </w:rPr>
        <w:t>b</w:t>
      </w:r>
      <w:r w:rsidRPr="009B69FC">
        <w:rPr>
          <w:rFonts w:ascii="Arial" w:eastAsia="SimSun" w:hAnsi="Arial" w:cs="Arial"/>
          <w:b/>
        </w:rPr>
        <w:t>eam set D (uniform)</w:t>
      </w:r>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C473D5" w:rsidRPr="009B69FC" w14:paraId="3536F762" w14:textId="77777777">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53AE3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14E544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50531B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35028B9" w14:textId="75FBFDFF" w:rsidR="00C473D5" w:rsidRPr="009B69FC" w:rsidRDefault="000072DC">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Beam</w:t>
            </w:r>
            <w:r w:rsidRPr="009B69FC">
              <w:rPr>
                <w:rFonts w:ascii="Ericsson Hilda" w:hAnsi="Ericsson Hilda" w:cs="Arial"/>
                <w:color w:val="181818"/>
                <w:kern w:val="24"/>
                <w:lang w:val="en-US" w:eastAsia="sv-SE"/>
              </w:rPr>
              <w:t xml:space="preserve"> </w:t>
            </w:r>
            <w:r w:rsidR="00C473D5" w:rsidRPr="009B69FC">
              <w:rPr>
                <w:rFonts w:ascii="Ericsson Hilda" w:hAnsi="Ericsson Hilda" w:cs="Arial"/>
                <w:color w:val="181818"/>
                <w:kern w:val="24"/>
                <w:lang w:val="en-US" w:eastAsia="sv-SE"/>
              </w:rPr>
              <w:t>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C473D5" w:rsidRPr="009B69FC">
              <w:rPr>
                <w:rFonts w:ascii="Ericsson Hilda" w:hAnsi="Ericsson Hilda" w:cs="Arial"/>
                <w:color w:val="181818"/>
                <w:kern w:val="24"/>
                <w:lang w:val="en-US" w:eastAsia="sv-SE"/>
              </w:rPr>
              <w:t>]</w:t>
            </w:r>
          </w:p>
        </w:tc>
      </w:tr>
      <w:tr w:rsidR="00C473D5" w:rsidRPr="009B69FC" w14:paraId="5DC495E5"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8BD2A9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C17D85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D37A9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113C04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75FD9B8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9B7692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4ACE4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CD80EA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7B5D6C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A8EBA07"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43B6C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9C8919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E8633C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D7C748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2E4ECC5E"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08382E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040872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8E548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4D01E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1B41F16"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002F6A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CBC7F7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671DCA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92BD5C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09A5C3B9"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6195DE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633D7E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EFB91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09BF22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9515F45"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75245D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A4EBE7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9EEE31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C8B5BE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3C2752C8"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1C0B64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91E98D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D9528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D4005B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r w:rsidR="00C473D5" w:rsidRPr="009B69FC" w14:paraId="5B8E3C53"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B9FA9A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73D6F0C"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D9FC59"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7B2A5C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1/9</w:t>
            </w:r>
          </w:p>
        </w:tc>
      </w:tr>
    </w:tbl>
    <w:p w14:paraId="7AAD1A1C" w14:textId="77777777" w:rsidR="00C473D5" w:rsidRPr="009B69FC" w:rsidRDefault="00C473D5" w:rsidP="00C473D5">
      <w:pPr>
        <w:keepNext/>
        <w:keepLines/>
        <w:spacing w:after="0"/>
        <w:jc w:val="center"/>
        <w:rPr>
          <w:rFonts w:ascii="Arial" w:eastAsia="SimSun" w:hAnsi="Arial" w:cs="Arial"/>
          <w:b/>
        </w:rPr>
      </w:pPr>
    </w:p>
    <w:p w14:paraId="5DCF9BD5" w14:textId="77777777" w:rsidR="00C473D5" w:rsidRPr="009B69FC" w:rsidRDefault="00C473D5" w:rsidP="00C473D5">
      <w:pPr>
        <w:keepNext/>
        <w:keepLines/>
        <w:spacing w:after="0"/>
        <w:jc w:val="center"/>
        <w:rPr>
          <w:rFonts w:ascii="Arial" w:eastAsia="SimSun" w:hAnsi="Arial" w:cs="Arial"/>
          <w:b/>
        </w:rPr>
      </w:pPr>
    </w:p>
    <w:p w14:paraId="009A175E" w14:textId="5F4C1C77" w:rsidR="00C473D5" w:rsidRPr="009B69FC" w:rsidRDefault="00C473D5" w:rsidP="00C473D5">
      <w:pPr>
        <w:keepNext/>
        <w:keepLines/>
        <w:spacing w:after="0"/>
        <w:jc w:val="center"/>
        <w:rPr>
          <w:rFonts w:ascii="Arial" w:eastAsia="SimSun" w:hAnsi="Arial" w:cs="Arial"/>
          <w:b/>
        </w:rPr>
      </w:pPr>
      <w:r w:rsidRPr="009B69FC">
        <w:rPr>
          <w:rFonts w:ascii="Arial" w:eastAsia="SimSun" w:hAnsi="Arial" w:cs="Arial"/>
          <w:b/>
        </w:rPr>
        <w:t>Table 2.2.3-</w:t>
      </w:r>
      <w:r w:rsidR="001A1528" w:rsidRPr="009B69FC">
        <w:rPr>
          <w:rFonts w:ascii="Arial" w:eastAsia="SimSun" w:hAnsi="Arial" w:cs="Arial"/>
          <w:b/>
        </w:rPr>
        <w:t>6</w:t>
      </w:r>
      <w:r w:rsidRPr="009B69FC">
        <w:rPr>
          <w:rFonts w:ascii="Arial" w:eastAsia="SimSun" w:hAnsi="Arial" w:cs="Arial"/>
          <w:b/>
        </w:rPr>
        <w:t xml:space="preserve">: Beam weights for </w:t>
      </w:r>
      <w:r w:rsidR="007B7E7A" w:rsidRPr="009B69FC">
        <w:rPr>
          <w:rFonts w:ascii="Arial" w:eastAsia="SimSun" w:hAnsi="Arial" w:cs="Arial"/>
          <w:b/>
        </w:rPr>
        <w:t>b</w:t>
      </w:r>
      <w:r w:rsidRPr="009B69FC">
        <w:rPr>
          <w:rFonts w:ascii="Arial" w:eastAsia="SimSun" w:hAnsi="Arial" w:cs="Arial"/>
          <w:b/>
        </w:rPr>
        <w:t xml:space="preserve">eam set </w:t>
      </w:r>
      <w:proofErr w:type="gramStart"/>
      <w:r w:rsidRPr="009B69FC">
        <w:rPr>
          <w:rFonts w:ascii="Arial" w:eastAsia="SimSun" w:hAnsi="Arial" w:cs="Arial"/>
          <w:b/>
        </w:rPr>
        <w:t>E</w:t>
      </w:r>
      <w:proofErr w:type="gramEnd"/>
    </w:p>
    <w:tbl>
      <w:tblPr>
        <w:tblW w:w="5560" w:type="dxa"/>
        <w:tblInd w:w="2035" w:type="dxa"/>
        <w:tblCellMar>
          <w:left w:w="0" w:type="dxa"/>
          <w:right w:w="0" w:type="dxa"/>
        </w:tblCellMar>
        <w:tblLook w:val="0600" w:firstRow="0" w:lastRow="0" w:firstColumn="0" w:lastColumn="0" w:noHBand="1" w:noVBand="1"/>
      </w:tblPr>
      <w:tblGrid>
        <w:gridCol w:w="1280"/>
        <w:gridCol w:w="1120"/>
        <w:gridCol w:w="1140"/>
        <w:gridCol w:w="2020"/>
      </w:tblGrid>
      <w:tr w:rsidR="00C473D5" w:rsidRPr="009B69FC" w14:paraId="08E7D534" w14:textId="77777777">
        <w:trPr>
          <w:trHeight w:val="292"/>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27F349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Test Beam [k]</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511244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θ°</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DA894B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 xml:space="preserve">Direction </w:t>
            </w:r>
            <w:r w:rsidRPr="009B69FC">
              <w:rPr>
                <w:rFonts w:ascii="Ericsson Hilda" w:hAnsi="Ericsson Hilda" w:cs="Arial"/>
                <w:color w:val="181818"/>
                <w:kern w:val="24"/>
                <w:lang w:val="el-GR" w:eastAsia="sv-SE"/>
              </w:rPr>
              <w:t>φ°</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75DEA07" w14:textId="45E18D75" w:rsidR="00C473D5" w:rsidRPr="009B69FC" w:rsidRDefault="000072DC">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val="en-US" w:eastAsia="sv-SE"/>
              </w:rPr>
              <w:t>Beam</w:t>
            </w:r>
            <w:r w:rsidRPr="009B69FC">
              <w:rPr>
                <w:rFonts w:ascii="Ericsson Hilda" w:hAnsi="Ericsson Hilda" w:cs="Arial"/>
                <w:color w:val="181818"/>
                <w:kern w:val="24"/>
                <w:lang w:val="en-US" w:eastAsia="sv-SE"/>
              </w:rPr>
              <w:t xml:space="preserve"> </w:t>
            </w:r>
            <w:r w:rsidR="00C473D5" w:rsidRPr="009B69FC">
              <w:rPr>
                <w:rFonts w:ascii="Ericsson Hilda" w:hAnsi="Ericsson Hilda" w:cs="Arial"/>
                <w:color w:val="181818"/>
                <w:kern w:val="24"/>
                <w:lang w:val="en-US" w:eastAsia="sv-SE"/>
              </w:rPr>
              <w:t>weights [</w:t>
            </w:r>
            <m:oMath>
              <m:sSub>
                <m:sSubPr>
                  <m:ctrlPr>
                    <w:rPr>
                      <w:rFonts w:ascii="Cambria Math" w:hAnsi="Cambria Math" w:cs="Arial"/>
                      <w:i/>
                      <w:color w:val="181818"/>
                      <w:kern w:val="24"/>
                      <w:lang w:val="en-US" w:eastAsia="sv-SE"/>
                    </w:rPr>
                  </m:ctrlPr>
                </m:sSubPr>
                <m:e>
                  <m:r>
                    <w:rPr>
                      <w:rFonts w:ascii="Cambria Math" w:hAnsi="Cambria Math" w:cs="Arial"/>
                      <w:color w:val="181818"/>
                      <w:kern w:val="24"/>
                      <w:lang w:val="en-US" w:eastAsia="sv-SE"/>
                    </w:rPr>
                    <m:t>w</m:t>
                  </m:r>
                </m:e>
                <m:sub>
                  <m:r>
                    <w:rPr>
                      <w:rFonts w:ascii="Cambria Math" w:hAnsi="Cambria Math" w:cs="Arial"/>
                      <w:color w:val="181818"/>
                      <w:kern w:val="24"/>
                      <w:lang w:val="en-US" w:eastAsia="sv-SE"/>
                    </w:rPr>
                    <m:t>k</m:t>
                  </m:r>
                </m:sub>
              </m:sSub>
            </m:oMath>
            <w:r w:rsidR="00C473D5" w:rsidRPr="009B69FC">
              <w:rPr>
                <w:rFonts w:ascii="Ericsson Hilda" w:hAnsi="Ericsson Hilda" w:cs="Arial"/>
                <w:color w:val="181818"/>
                <w:kern w:val="24"/>
                <w:lang w:val="en-US" w:eastAsia="sv-SE"/>
              </w:rPr>
              <w:t>]</w:t>
            </w:r>
          </w:p>
        </w:tc>
      </w:tr>
      <w:tr w:rsidR="00C473D5" w:rsidRPr="009B69FC" w14:paraId="590F27AE"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0EAEA6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F2E77D0"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4B7219C"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091163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72C98E7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572324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lastRenderedPageBreak/>
              <w:t>2</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8FF9A9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0DA9A0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53CC1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r w:rsidR="00C473D5" w:rsidRPr="009B69FC" w14:paraId="0F30C817"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6C013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F77709F"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428753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F25260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1/8</w:t>
            </w:r>
          </w:p>
        </w:tc>
      </w:tr>
      <w:tr w:rsidR="00C473D5" w:rsidRPr="009B69FC" w14:paraId="0F95BF2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D78E34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4</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01B3511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739B6D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C2842C1"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1/4</w:t>
            </w:r>
          </w:p>
        </w:tc>
      </w:tr>
      <w:tr w:rsidR="00C473D5" w:rsidRPr="009B69FC" w14:paraId="6FF5CDB4"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ED226BB"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5</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F24DAA7"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3E5294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96DAF9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1/4</w:t>
            </w:r>
          </w:p>
        </w:tc>
      </w:tr>
      <w:tr w:rsidR="00C473D5" w:rsidRPr="009B69FC" w14:paraId="320E28B2"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3E165C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6</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0A7902"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3</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1D102E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A69A5E6"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71F6D38B"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43BFAB8"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7</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6C0E5EA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E52FA0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504E96A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1/16</w:t>
            </w:r>
          </w:p>
        </w:tc>
      </w:tr>
      <w:tr w:rsidR="00C473D5" w:rsidRPr="009B69FC" w14:paraId="4A292737"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51E68E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8</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1AAAD42A"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69A00DD"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7D1FDB33"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r w:rsidR="00C473D5" w:rsidRPr="009B69FC" w14:paraId="30E287C0" w14:textId="77777777">
        <w:trPr>
          <w:trHeight w:val="278"/>
        </w:trPr>
        <w:tc>
          <w:tcPr>
            <w:tcW w:w="128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27D2543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9</w:t>
            </w:r>
          </w:p>
        </w:tc>
        <w:tc>
          <w:tcPr>
            <w:tcW w:w="11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AF525F5"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12</w:t>
            </w:r>
          </w:p>
        </w:tc>
        <w:tc>
          <w:tcPr>
            <w:tcW w:w="114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39BE0464"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0</w:t>
            </w:r>
          </w:p>
        </w:tc>
        <w:tc>
          <w:tcPr>
            <w:tcW w:w="2020" w:type="dxa"/>
            <w:tcBorders>
              <w:top w:val="single" w:sz="8" w:space="0" w:color="0082F0"/>
              <w:left w:val="single" w:sz="8" w:space="0" w:color="0082F0"/>
              <w:bottom w:val="single" w:sz="8" w:space="0" w:color="0082F0"/>
              <w:right w:val="single" w:sz="8" w:space="0" w:color="0082F0"/>
            </w:tcBorders>
            <w:shd w:val="clear" w:color="auto" w:fill="auto"/>
            <w:tcMar>
              <w:top w:w="14" w:type="dxa"/>
              <w:left w:w="14" w:type="dxa"/>
              <w:bottom w:w="0" w:type="dxa"/>
              <w:right w:w="14" w:type="dxa"/>
            </w:tcMar>
            <w:vAlign w:val="bottom"/>
            <w:hideMark/>
          </w:tcPr>
          <w:p w14:paraId="49BB48BE" w14:textId="77777777" w:rsidR="00C473D5" w:rsidRPr="009B69FC" w:rsidRDefault="00C473D5">
            <w:pPr>
              <w:spacing w:after="0"/>
              <w:jc w:val="center"/>
              <w:textAlignment w:val="bottom"/>
              <w:rPr>
                <w:rFonts w:ascii="Arial" w:hAnsi="Arial" w:cs="Arial"/>
                <w:sz w:val="36"/>
                <w:szCs w:val="36"/>
                <w:lang w:val="sv-SE" w:eastAsia="sv-SE"/>
              </w:rPr>
            </w:pPr>
            <w:r w:rsidRPr="009B69FC">
              <w:rPr>
                <w:rFonts w:ascii="Ericsson Hilda" w:hAnsi="Ericsson Hilda" w:cs="Arial"/>
                <w:color w:val="181818"/>
                <w:kern w:val="24"/>
                <w:lang w:eastAsia="sv-SE"/>
              </w:rPr>
              <w:t>1/32</w:t>
            </w:r>
          </w:p>
        </w:tc>
      </w:tr>
    </w:tbl>
    <w:p w14:paraId="4778B691" w14:textId="77777777" w:rsidR="00C473D5" w:rsidRPr="009B69FC" w:rsidRDefault="00C473D5" w:rsidP="001A4848">
      <w:pPr>
        <w:jc w:val="center"/>
      </w:pPr>
    </w:p>
    <w:p w14:paraId="2BDC4EB8" w14:textId="59A7F901" w:rsidR="00513629" w:rsidRPr="009B69FC" w:rsidRDefault="005D750F" w:rsidP="00513629">
      <w:r w:rsidRPr="009B69FC">
        <w:t xml:space="preserve">Another alternative considers that the </w:t>
      </w:r>
      <w:r w:rsidR="00416F9C" w:rsidRPr="009B69FC">
        <w:t xml:space="preserve">beam </w:t>
      </w:r>
      <w:r w:rsidRPr="009B69FC">
        <w:t>weighting is set to adjust for beam directions located on the edge of the CAR and to adjust for vertical angles having only one beam for all horizontal angles. In theory, this beam configuration may allow for an alternative</w:t>
      </w:r>
      <w:r w:rsidR="006E5C41" w:rsidRPr="009B69FC">
        <w:t>,</w:t>
      </w:r>
      <w:r w:rsidRPr="009B69FC">
        <w:t xml:space="preserve"> but incorrect weight values (Case E) as show</w:t>
      </w:r>
      <w:r w:rsidR="003C4AAC" w:rsidRPr="009B69FC">
        <w:t>n</w:t>
      </w:r>
      <w:r w:rsidRPr="009B69FC">
        <w:t xml:space="preserve"> in Table </w:t>
      </w:r>
      <w:r w:rsidR="003C4AAC" w:rsidRPr="009B69FC">
        <w:t>2</w:t>
      </w:r>
      <w:r w:rsidRPr="009B69FC">
        <w:t>.</w:t>
      </w:r>
      <w:r w:rsidR="003C4AAC" w:rsidRPr="009B69FC">
        <w:t>2</w:t>
      </w:r>
      <w:r w:rsidRPr="009B69FC">
        <w:t>.</w:t>
      </w:r>
      <w:r w:rsidR="003C4AAC" w:rsidRPr="009B69FC">
        <w:t>3</w:t>
      </w:r>
      <w:r w:rsidRPr="009B69FC">
        <w:t>-</w:t>
      </w:r>
      <w:r w:rsidR="00FD4567" w:rsidRPr="009B69FC">
        <w:t>6</w:t>
      </w:r>
      <w:r w:rsidRPr="009B69FC">
        <w:t>.</w:t>
      </w:r>
      <w:r w:rsidR="00513629" w:rsidRPr="009B69FC">
        <w:t xml:space="preserve"> With the alternative beam weight , beams with horizontal steering </w:t>
      </w:r>
      <w:r w:rsidR="00D32303" w:rsidRPr="009B69FC">
        <w:t>are</w:t>
      </w:r>
      <w:r w:rsidR="00513629" w:rsidRPr="009B69FC">
        <w:t xml:space="preserve"> applied with a significant suppression. Hence the impact of using sub-arrays in the vertical domain will be suppressed, since beam causing grating lobes will be suppressed in the averaging process. </w:t>
      </w:r>
    </w:p>
    <w:p w14:paraId="36029ED0" w14:textId="78E37A75" w:rsidR="005D750F" w:rsidRPr="009B69FC" w:rsidRDefault="007A6367" w:rsidP="005D750F">
      <w:pPr>
        <w:rPr>
          <w:b/>
          <w:bCs/>
          <w:u w:val="single"/>
        </w:rPr>
      </w:pPr>
      <w:r w:rsidRPr="009B69FC">
        <w:rPr>
          <w:b/>
          <w:bCs/>
          <w:u w:val="single"/>
        </w:rPr>
        <w:t xml:space="preserve">Test beam distribution </w:t>
      </w:r>
      <w:proofErr w:type="gramStart"/>
      <w:r w:rsidRPr="009B69FC">
        <w:rPr>
          <w:b/>
          <w:bCs/>
          <w:u w:val="single"/>
        </w:rPr>
        <w:t>evaluation</w:t>
      </w:r>
      <w:proofErr w:type="gramEnd"/>
    </w:p>
    <w:p w14:paraId="49326B9C" w14:textId="0FE34B42" w:rsidR="002F0666" w:rsidRPr="009B69FC" w:rsidRDefault="002F0666" w:rsidP="002F0666">
      <w:r w:rsidRPr="009B69FC">
        <w:t xml:space="preserve">The number of test beams, the distribution within the declared CAR and the weighting, will impact the measured EEIRP level. Therefore, the EEIRP produced by a base station assuming a baseline antenna configuration, already introduced in Table 2.2.3-1, have been evaluated. </w:t>
      </w:r>
    </w:p>
    <w:p w14:paraId="5C536BCC" w14:textId="0AB3A65D" w:rsidR="009B4DBD" w:rsidRPr="009B69FC" w:rsidRDefault="009B4DBD" w:rsidP="009B4DBD">
      <w:r w:rsidRPr="009B69FC">
        <w:t xml:space="preserve">In the evaluation 5 different test beam configurations have been evaluated, as listed in Table </w:t>
      </w:r>
      <w:r w:rsidR="00141E55" w:rsidRPr="009B69FC">
        <w:t>2.2.3-</w:t>
      </w:r>
      <w:r w:rsidR="00FD4567" w:rsidRPr="009B69FC">
        <w:t>7</w:t>
      </w:r>
      <w:r w:rsidR="00141E55" w:rsidRPr="009B69FC">
        <w:t xml:space="preserve">, and compared to the </w:t>
      </w:r>
      <w:r w:rsidR="00D16FCD" w:rsidRPr="009B69FC">
        <w:t>reference beam set and the WRC-23 requirement.</w:t>
      </w:r>
    </w:p>
    <w:p w14:paraId="075B548B" w14:textId="6FC575B2" w:rsidR="009B4DBD" w:rsidRPr="009B69FC" w:rsidRDefault="009B4DBD" w:rsidP="009B4DBD">
      <w:pPr>
        <w:keepNext/>
        <w:keepLines/>
        <w:spacing w:after="0"/>
        <w:jc w:val="center"/>
        <w:rPr>
          <w:rFonts w:ascii="Arial" w:eastAsia="SimSun" w:hAnsi="Arial" w:cs="Arial"/>
          <w:b/>
        </w:rPr>
      </w:pPr>
      <w:r w:rsidRPr="009B69FC">
        <w:rPr>
          <w:rFonts w:ascii="Arial" w:eastAsia="SimSun" w:hAnsi="Arial" w:cs="Arial"/>
          <w:b/>
        </w:rPr>
        <w:t xml:space="preserve">Table </w:t>
      </w:r>
      <w:r w:rsidR="00141E55" w:rsidRPr="009B69FC">
        <w:rPr>
          <w:rFonts w:ascii="Arial" w:eastAsia="SimSun" w:hAnsi="Arial" w:cs="Arial"/>
          <w:b/>
        </w:rPr>
        <w:t>2.2.3</w:t>
      </w:r>
      <w:r w:rsidRPr="009B69FC">
        <w:rPr>
          <w:rFonts w:ascii="Arial" w:eastAsia="SimSun" w:hAnsi="Arial" w:cs="Arial"/>
          <w:b/>
        </w:rPr>
        <w:t>-</w:t>
      </w:r>
      <w:r w:rsidR="00CF48D2" w:rsidRPr="009B69FC">
        <w:rPr>
          <w:rFonts w:ascii="Arial" w:eastAsia="SimSun" w:hAnsi="Arial" w:cs="Arial"/>
          <w:b/>
        </w:rPr>
        <w:t>7</w:t>
      </w:r>
      <w:r w:rsidRPr="009B69FC">
        <w:rPr>
          <w:rFonts w:ascii="Arial" w:eastAsia="SimSun" w:hAnsi="Arial" w:cs="Arial"/>
          <w:b/>
        </w:rPr>
        <w:t xml:space="preserve">: Test beam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2067"/>
        <w:gridCol w:w="1877"/>
        <w:gridCol w:w="1857"/>
      </w:tblGrid>
      <w:tr w:rsidR="009B4DBD" w:rsidRPr="009B69FC" w14:paraId="0F363FFF" w14:textId="77777777">
        <w:trPr>
          <w:tblHeader/>
          <w:jc w:val="center"/>
        </w:trPr>
        <w:tc>
          <w:tcPr>
            <w:tcW w:w="0" w:type="auto"/>
            <w:shd w:val="clear" w:color="auto" w:fill="auto"/>
          </w:tcPr>
          <w:p w14:paraId="55C70D65" w14:textId="77777777" w:rsidR="009B4DBD" w:rsidRPr="009B69FC" w:rsidRDefault="009B4DBD">
            <w:pPr>
              <w:keepNext/>
              <w:keepLines/>
              <w:spacing w:after="0"/>
              <w:jc w:val="center"/>
              <w:rPr>
                <w:rFonts w:ascii="Arial" w:hAnsi="Arial" w:cs="Arial"/>
                <w:b/>
                <w:sz w:val="18"/>
              </w:rPr>
            </w:pPr>
            <w:r w:rsidRPr="009B69FC">
              <w:rPr>
                <w:rFonts w:ascii="Arial" w:hAnsi="Arial" w:cs="Arial"/>
                <w:b/>
                <w:sz w:val="18"/>
              </w:rPr>
              <w:t>Case</w:t>
            </w:r>
          </w:p>
        </w:tc>
        <w:tc>
          <w:tcPr>
            <w:tcW w:w="0" w:type="auto"/>
          </w:tcPr>
          <w:p w14:paraId="5059BEAC" w14:textId="77777777" w:rsidR="009B4DBD" w:rsidRPr="009B69FC" w:rsidRDefault="009B4DBD">
            <w:pPr>
              <w:keepNext/>
              <w:keepLines/>
              <w:spacing w:after="0"/>
              <w:jc w:val="center"/>
              <w:rPr>
                <w:rFonts w:ascii="Arial" w:hAnsi="Arial" w:cs="Arial"/>
                <w:b/>
                <w:sz w:val="18"/>
              </w:rPr>
            </w:pPr>
            <w:r w:rsidRPr="009B69FC">
              <w:rPr>
                <w:rFonts w:ascii="Arial" w:hAnsi="Arial" w:cs="Arial"/>
                <w:b/>
                <w:sz w:val="18"/>
              </w:rPr>
              <w:t>Test beam distribution</w:t>
            </w:r>
          </w:p>
        </w:tc>
        <w:tc>
          <w:tcPr>
            <w:tcW w:w="0" w:type="auto"/>
          </w:tcPr>
          <w:p w14:paraId="1DF4A44E" w14:textId="1DCADE2C" w:rsidR="009B4DBD" w:rsidRPr="009B69FC" w:rsidRDefault="009B4DBD">
            <w:pPr>
              <w:keepNext/>
              <w:keepLines/>
              <w:spacing w:after="0"/>
              <w:jc w:val="center"/>
              <w:rPr>
                <w:rFonts w:ascii="Arial" w:hAnsi="Arial" w:cs="Arial"/>
                <w:b/>
                <w:sz w:val="18"/>
              </w:rPr>
            </w:pPr>
            <w:r w:rsidRPr="009B69FC">
              <w:rPr>
                <w:rFonts w:ascii="Arial" w:hAnsi="Arial" w:cs="Arial"/>
                <w:b/>
                <w:sz w:val="18"/>
              </w:rPr>
              <w:t xml:space="preserve">Beam weight </w:t>
            </w:r>
          </w:p>
        </w:tc>
        <w:tc>
          <w:tcPr>
            <w:tcW w:w="0" w:type="auto"/>
          </w:tcPr>
          <w:p w14:paraId="4D4FF351" w14:textId="77777777" w:rsidR="009B4DBD" w:rsidRPr="009B69FC" w:rsidRDefault="009B4DBD">
            <w:pPr>
              <w:keepNext/>
              <w:keepLines/>
              <w:spacing w:after="0"/>
              <w:jc w:val="center"/>
              <w:rPr>
                <w:rFonts w:ascii="Arial" w:hAnsi="Arial" w:cs="Arial"/>
                <w:b/>
                <w:sz w:val="18"/>
              </w:rPr>
            </w:pPr>
            <w:r w:rsidRPr="009B69FC">
              <w:rPr>
                <w:rFonts w:ascii="Arial" w:hAnsi="Arial" w:cs="Arial"/>
                <w:b/>
                <w:sz w:val="18"/>
              </w:rPr>
              <w:t>Detailed description</w:t>
            </w:r>
          </w:p>
        </w:tc>
      </w:tr>
      <w:tr w:rsidR="009B4DBD" w:rsidRPr="009B69FC" w14:paraId="582E324A" w14:textId="77777777">
        <w:trPr>
          <w:jc w:val="center"/>
        </w:trPr>
        <w:tc>
          <w:tcPr>
            <w:tcW w:w="0" w:type="auto"/>
            <w:shd w:val="clear" w:color="auto" w:fill="auto"/>
          </w:tcPr>
          <w:p w14:paraId="2F41DDB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A</w:t>
            </w:r>
          </w:p>
        </w:tc>
        <w:tc>
          <w:tcPr>
            <w:tcW w:w="0" w:type="auto"/>
          </w:tcPr>
          <w:p w14:paraId="0CE4C680"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3F9FD55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71C9722E" w14:textId="1E4FD0A4"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-1</w:t>
            </w:r>
          </w:p>
        </w:tc>
      </w:tr>
      <w:tr w:rsidR="009B4DBD" w:rsidRPr="009B69FC" w14:paraId="0D43DCC0" w14:textId="77777777">
        <w:trPr>
          <w:jc w:val="center"/>
        </w:trPr>
        <w:tc>
          <w:tcPr>
            <w:tcW w:w="0" w:type="auto"/>
            <w:shd w:val="clear" w:color="auto" w:fill="auto"/>
          </w:tcPr>
          <w:p w14:paraId="7F4C2A27"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B</w:t>
            </w:r>
          </w:p>
        </w:tc>
        <w:tc>
          <w:tcPr>
            <w:tcW w:w="0" w:type="auto"/>
          </w:tcPr>
          <w:p w14:paraId="27FA223D"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4200529B"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216DD2FC" w14:textId="060CF4C3"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2</w:t>
            </w:r>
          </w:p>
        </w:tc>
      </w:tr>
      <w:tr w:rsidR="009B4DBD" w:rsidRPr="009B69FC" w14:paraId="30FD2CD6" w14:textId="77777777">
        <w:trPr>
          <w:jc w:val="center"/>
        </w:trPr>
        <w:tc>
          <w:tcPr>
            <w:tcW w:w="0" w:type="auto"/>
            <w:shd w:val="clear" w:color="auto" w:fill="auto"/>
          </w:tcPr>
          <w:p w14:paraId="7F7864F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C</w:t>
            </w:r>
          </w:p>
        </w:tc>
        <w:tc>
          <w:tcPr>
            <w:tcW w:w="0" w:type="auto"/>
          </w:tcPr>
          <w:p w14:paraId="48C7942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2B8A9BD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7F8874FE" w14:textId="7703EB4B"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3</w:t>
            </w:r>
          </w:p>
        </w:tc>
      </w:tr>
      <w:tr w:rsidR="009B4DBD" w:rsidRPr="009B69FC" w14:paraId="7D1D50DC" w14:textId="77777777">
        <w:trPr>
          <w:jc w:val="center"/>
        </w:trPr>
        <w:tc>
          <w:tcPr>
            <w:tcW w:w="0" w:type="auto"/>
            <w:shd w:val="clear" w:color="auto" w:fill="auto"/>
          </w:tcPr>
          <w:p w14:paraId="7BADCB4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D</w:t>
            </w:r>
          </w:p>
        </w:tc>
        <w:tc>
          <w:tcPr>
            <w:tcW w:w="0" w:type="auto"/>
          </w:tcPr>
          <w:p w14:paraId="555B81A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328B073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Uniform</w:t>
            </w:r>
          </w:p>
        </w:tc>
        <w:tc>
          <w:tcPr>
            <w:tcW w:w="0" w:type="auto"/>
          </w:tcPr>
          <w:p w14:paraId="1A9FBCDE" w14:textId="19977685"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FD4567"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4</w:t>
            </w:r>
          </w:p>
        </w:tc>
      </w:tr>
      <w:tr w:rsidR="009B4DBD" w:rsidRPr="009B69FC" w14:paraId="3123F4CD" w14:textId="77777777">
        <w:trPr>
          <w:jc w:val="center"/>
        </w:trPr>
        <w:tc>
          <w:tcPr>
            <w:tcW w:w="0" w:type="auto"/>
            <w:shd w:val="clear" w:color="auto" w:fill="auto"/>
          </w:tcPr>
          <w:p w14:paraId="68B3FB4F"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E</w:t>
            </w:r>
          </w:p>
        </w:tc>
        <w:tc>
          <w:tcPr>
            <w:tcW w:w="0" w:type="auto"/>
          </w:tcPr>
          <w:p w14:paraId="5BBCFB69"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Non-uniform</w:t>
            </w:r>
          </w:p>
        </w:tc>
        <w:tc>
          <w:tcPr>
            <w:tcW w:w="0" w:type="auto"/>
          </w:tcPr>
          <w:p w14:paraId="7C05D2B1" w14:textId="77777777"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Incorrect </w:t>
            </w:r>
            <w:proofErr w:type="gramStart"/>
            <w:r w:rsidRPr="009B69FC">
              <w:rPr>
                <w:rFonts w:ascii="Arial" w:hAnsi="Arial" w:cs="Arial"/>
                <w:sz w:val="18"/>
                <w:lang w:eastAsia="x-none"/>
              </w:rPr>
              <w:t>Non-uniform</w:t>
            </w:r>
            <w:proofErr w:type="gramEnd"/>
          </w:p>
        </w:tc>
        <w:tc>
          <w:tcPr>
            <w:tcW w:w="0" w:type="auto"/>
          </w:tcPr>
          <w:p w14:paraId="0670D18E" w14:textId="4BE243B3" w:rsidR="009B4DBD" w:rsidRPr="009B69FC" w:rsidRDefault="009B4DBD">
            <w:pPr>
              <w:keepNext/>
              <w:keepLines/>
              <w:spacing w:after="0"/>
              <w:jc w:val="center"/>
              <w:rPr>
                <w:rFonts w:ascii="Arial" w:hAnsi="Arial" w:cs="Arial"/>
                <w:sz w:val="18"/>
                <w:lang w:eastAsia="x-none"/>
              </w:rPr>
            </w:pPr>
            <w:r w:rsidRPr="009B69FC">
              <w:rPr>
                <w:rFonts w:ascii="Arial" w:hAnsi="Arial" w:cs="Arial"/>
                <w:sz w:val="18"/>
                <w:lang w:eastAsia="x-none"/>
              </w:rPr>
              <w:t xml:space="preserve">Table </w:t>
            </w:r>
            <w:r w:rsidR="00D16FCD" w:rsidRPr="009B69FC">
              <w:rPr>
                <w:rFonts w:ascii="Arial" w:hAnsi="Arial" w:cs="Arial"/>
                <w:sz w:val="18"/>
                <w:lang w:eastAsia="x-none"/>
              </w:rPr>
              <w:t>2.2.3</w:t>
            </w:r>
            <w:r w:rsidRPr="009B69FC">
              <w:rPr>
                <w:rFonts w:ascii="Arial" w:hAnsi="Arial" w:cs="Arial"/>
                <w:sz w:val="18"/>
                <w:lang w:eastAsia="x-none"/>
              </w:rPr>
              <w:t>-</w:t>
            </w:r>
            <w:r w:rsidR="00D16FCD" w:rsidRPr="009B69FC">
              <w:rPr>
                <w:rFonts w:ascii="Arial" w:hAnsi="Arial" w:cs="Arial"/>
                <w:sz w:val="18"/>
                <w:lang w:eastAsia="x-none"/>
              </w:rPr>
              <w:t>5</w:t>
            </w:r>
          </w:p>
        </w:tc>
      </w:tr>
    </w:tbl>
    <w:p w14:paraId="77729FBA" w14:textId="77777777" w:rsidR="002F0666" w:rsidRPr="009B69FC" w:rsidRDefault="002F0666" w:rsidP="005D750F">
      <w:pPr>
        <w:rPr>
          <w:b/>
          <w:bCs/>
          <w:u w:val="single"/>
        </w:rPr>
      </w:pPr>
    </w:p>
    <w:p w14:paraId="7210172F" w14:textId="2C8EF5E2" w:rsidR="00CE0871" w:rsidRPr="009B69FC" w:rsidRDefault="00695AB9" w:rsidP="00CF48D2">
      <w:r w:rsidRPr="009B69FC">
        <w:t>The EEIRP profile</w:t>
      </w:r>
      <w:r w:rsidR="009C4792" w:rsidRPr="009B69FC">
        <w:t>s</w:t>
      </w:r>
      <w:r w:rsidRPr="009B69FC">
        <w:t xml:space="preserve"> corresponding to Beam set A</w:t>
      </w:r>
      <w:r w:rsidR="004219B3" w:rsidRPr="009B69FC">
        <w:t>,</w:t>
      </w:r>
      <w:r w:rsidRPr="009B69FC">
        <w:t xml:space="preserve"> B</w:t>
      </w:r>
      <w:r w:rsidR="004219B3" w:rsidRPr="009B69FC">
        <w:t>, C</w:t>
      </w:r>
      <w:r w:rsidR="007A6367" w:rsidRPr="009B69FC">
        <w:t xml:space="preserve">, </w:t>
      </w:r>
      <w:r w:rsidR="004219B3" w:rsidRPr="009B69FC">
        <w:t xml:space="preserve">D and </w:t>
      </w:r>
      <w:r w:rsidR="007A6367" w:rsidRPr="009B69FC">
        <w:t>E</w:t>
      </w:r>
      <w:r w:rsidRPr="009B69FC">
        <w:t xml:space="preserve"> </w:t>
      </w:r>
      <w:r w:rsidR="009C4792" w:rsidRPr="009B69FC">
        <w:t xml:space="preserve">are </w:t>
      </w:r>
      <w:r w:rsidR="007C0B94" w:rsidRPr="009B69FC">
        <w:t>plotted in Figure 2.2.3-3.</w:t>
      </w:r>
    </w:p>
    <w:p w14:paraId="2F06D0B6" w14:textId="6ED4B776" w:rsidR="00252678" w:rsidRPr="009B69FC" w:rsidRDefault="00AC07A6" w:rsidP="00967D1C">
      <w:pPr>
        <w:jc w:val="center"/>
      </w:pPr>
      <w:r w:rsidRPr="009B69FC">
        <w:rPr>
          <w:noProof/>
        </w:rPr>
        <w:drawing>
          <wp:inline distT="0" distB="0" distL="0" distR="0" wp14:anchorId="5D6ACA8E" wp14:editId="6C8AC348">
            <wp:extent cx="3216208" cy="2678372"/>
            <wp:effectExtent l="0" t="0" r="381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5825" cy="2686381"/>
                    </a:xfrm>
                    <a:prstGeom prst="rect">
                      <a:avLst/>
                    </a:prstGeom>
                    <a:noFill/>
                  </pic:spPr>
                </pic:pic>
              </a:graphicData>
            </a:graphic>
          </wp:inline>
        </w:drawing>
      </w:r>
    </w:p>
    <w:p w14:paraId="57EE04F3" w14:textId="5ED57EC6" w:rsidR="00CE0871" w:rsidRPr="009B69FC" w:rsidRDefault="00CE0871" w:rsidP="00CE0871">
      <w:pPr>
        <w:jc w:val="center"/>
        <w:rPr>
          <w:rFonts w:ascii="Arial" w:hAnsi="Arial" w:cs="Arial"/>
        </w:rPr>
      </w:pPr>
      <w:r w:rsidRPr="009B69FC">
        <w:rPr>
          <w:rFonts w:ascii="Arial" w:eastAsia="SimSun" w:hAnsi="Arial" w:cs="Arial"/>
          <w:b/>
        </w:rPr>
        <w:t>Figure 2.</w:t>
      </w:r>
      <w:r w:rsidR="003256E2" w:rsidRPr="009B69FC">
        <w:rPr>
          <w:rFonts w:ascii="Arial" w:eastAsia="SimSun" w:hAnsi="Arial" w:cs="Arial"/>
          <w:b/>
        </w:rPr>
        <w:t>2</w:t>
      </w:r>
      <w:r w:rsidRPr="009B69FC">
        <w:rPr>
          <w:rFonts w:ascii="Arial" w:eastAsia="SimSun" w:hAnsi="Arial" w:cs="Arial"/>
          <w:b/>
        </w:rPr>
        <w:t xml:space="preserve">.3-3: </w:t>
      </w:r>
      <w:r w:rsidR="004E7D08" w:rsidRPr="009B69FC">
        <w:rPr>
          <w:rFonts w:ascii="Arial" w:eastAsia="SimSun" w:hAnsi="Arial" w:cs="Arial"/>
          <w:b/>
        </w:rPr>
        <w:t xml:space="preserve">EEIRP </w:t>
      </w:r>
      <w:r w:rsidR="00EE69E3" w:rsidRPr="009B69FC">
        <w:rPr>
          <w:rFonts w:ascii="Arial" w:eastAsia="SimSun" w:hAnsi="Arial" w:cs="Arial"/>
          <w:b/>
        </w:rPr>
        <w:t>profile</w:t>
      </w:r>
      <w:r w:rsidR="006E2151" w:rsidRPr="009B69FC">
        <w:rPr>
          <w:rFonts w:ascii="Arial" w:eastAsia="SimSun" w:hAnsi="Arial" w:cs="Arial"/>
          <w:b/>
        </w:rPr>
        <w:t xml:space="preserve"> for </w:t>
      </w:r>
      <w:r w:rsidR="00567AC0" w:rsidRPr="009B69FC">
        <w:rPr>
          <w:rFonts w:ascii="Arial" w:eastAsia="SimSun" w:hAnsi="Arial" w:cs="Arial"/>
          <w:b/>
        </w:rPr>
        <w:t>C</w:t>
      </w:r>
      <w:r w:rsidR="00BC0756" w:rsidRPr="009B69FC">
        <w:rPr>
          <w:rFonts w:ascii="Arial" w:eastAsia="SimSun" w:hAnsi="Arial" w:cs="Arial"/>
          <w:b/>
        </w:rPr>
        <w:t xml:space="preserve">ases </w:t>
      </w:r>
      <w:r w:rsidR="006E2151" w:rsidRPr="009B69FC">
        <w:rPr>
          <w:rFonts w:ascii="Arial" w:eastAsia="SimSun" w:hAnsi="Arial" w:cs="Arial"/>
          <w:b/>
        </w:rPr>
        <w:t>A</w:t>
      </w:r>
      <w:r w:rsidR="00BC0756" w:rsidRPr="009B69FC">
        <w:rPr>
          <w:rFonts w:ascii="Arial" w:eastAsia="SimSun" w:hAnsi="Arial" w:cs="Arial"/>
          <w:b/>
        </w:rPr>
        <w:t>,</w:t>
      </w:r>
      <w:r w:rsidR="00985ED5" w:rsidRPr="009B69FC">
        <w:rPr>
          <w:rFonts w:ascii="Arial" w:eastAsia="SimSun" w:hAnsi="Arial" w:cs="Arial"/>
          <w:b/>
        </w:rPr>
        <w:t xml:space="preserve"> </w:t>
      </w:r>
      <w:r w:rsidR="006E2151" w:rsidRPr="009B69FC">
        <w:rPr>
          <w:rFonts w:ascii="Arial" w:eastAsia="SimSun" w:hAnsi="Arial" w:cs="Arial"/>
          <w:b/>
        </w:rPr>
        <w:t>B</w:t>
      </w:r>
      <w:r w:rsidR="00BC0756" w:rsidRPr="009B69FC">
        <w:rPr>
          <w:rFonts w:ascii="Arial" w:eastAsia="SimSun" w:hAnsi="Arial" w:cs="Arial"/>
          <w:b/>
        </w:rPr>
        <w:t>, C</w:t>
      </w:r>
      <w:r w:rsidR="00567AC0" w:rsidRPr="009B69FC">
        <w:rPr>
          <w:rFonts w:ascii="Arial" w:eastAsia="SimSun" w:hAnsi="Arial" w:cs="Arial"/>
          <w:b/>
        </w:rPr>
        <w:t>, D</w:t>
      </w:r>
      <w:r w:rsidR="006E2151" w:rsidRPr="009B69FC">
        <w:rPr>
          <w:rFonts w:ascii="Arial" w:eastAsia="SimSun" w:hAnsi="Arial" w:cs="Arial"/>
          <w:b/>
        </w:rPr>
        <w:t xml:space="preserve"> and </w:t>
      </w:r>
      <w:r w:rsidR="00567AC0" w:rsidRPr="009B69FC">
        <w:rPr>
          <w:rFonts w:ascii="Arial" w:eastAsia="SimSun" w:hAnsi="Arial" w:cs="Arial"/>
          <w:b/>
        </w:rPr>
        <w:t>E</w:t>
      </w:r>
      <w:r w:rsidR="00EE69E3" w:rsidRPr="009B69FC">
        <w:rPr>
          <w:rFonts w:ascii="Arial" w:eastAsia="SimSun" w:hAnsi="Arial" w:cs="Arial"/>
          <w:b/>
        </w:rPr>
        <w:t xml:space="preserve"> (sub-array size 3x1)</w:t>
      </w:r>
    </w:p>
    <w:p w14:paraId="3C582E96" w14:textId="3A79BFC4" w:rsidR="00C67F1D" w:rsidRPr="009B69FC" w:rsidRDefault="00C67F1D">
      <w:r w:rsidRPr="009B69FC">
        <w:t>It can be observed that the EEIRP profiles align well with the reference case</w:t>
      </w:r>
      <w:r w:rsidR="00487E12" w:rsidRPr="009B69FC">
        <w:t xml:space="preserve"> for beam sets </w:t>
      </w:r>
      <w:r w:rsidR="00FD4567" w:rsidRPr="009B69FC">
        <w:t>A and B</w:t>
      </w:r>
      <w:r w:rsidR="59590DCE" w:rsidRPr="009B69FC">
        <w:t>, and quickly converge to it</w:t>
      </w:r>
      <w:r w:rsidR="0EA24559" w:rsidRPr="009B69FC">
        <w:t>.</w:t>
      </w:r>
      <w:r w:rsidR="1D0175D1" w:rsidRPr="009B69FC">
        <w:t xml:space="preserve"> </w:t>
      </w:r>
      <w:r w:rsidR="009A0B27" w:rsidRPr="009B69FC">
        <w:t xml:space="preserve">On the other hand, </w:t>
      </w:r>
      <w:r w:rsidR="00FD4567" w:rsidRPr="009B69FC">
        <w:t xml:space="preserve">for the reduced set of beams, </w:t>
      </w:r>
      <w:r w:rsidR="009A0B27" w:rsidRPr="009B69FC">
        <w:t xml:space="preserve">beam sets </w:t>
      </w:r>
      <w:r w:rsidR="004142C5" w:rsidRPr="009B69FC">
        <w:t xml:space="preserve">cases C, D and E, deviate </w:t>
      </w:r>
      <w:r w:rsidR="00AB3267" w:rsidRPr="009B69FC">
        <w:t>from the reference case</w:t>
      </w:r>
      <w:r w:rsidR="004142C5" w:rsidRPr="009B69FC">
        <w:t xml:space="preserve"> and from beam sets A and B</w:t>
      </w:r>
      <w:r w:rsidR="00AB3267" w:rsidRPr="009B69FC">
        <w:t xml:space="preserve">. </w:t>
      </w:r>
      <w:r w:rsidR="1D0175D1" w:rsidRPr="009B69FC">
        <w:t>As a result, we consider that a test beam</w:t>
      </w:r>
      <w:r w:rsidR="00487E12" w:rsidRPr="009B69FC">
        <w:t>-</w:t>
      </w:r>
      <w:r w:rsidR="1D0175D1" w:rsidRPr="009B69FC">
        <w:t xml:space="preserve">set of 25 beams </w:t>
      </w:r>
      <w:r w:rsidR="124C393B" w:rsidRPr="009B69FC">
        <w:t xml:space="preserve">can represent </w:t>
      </w:r>
      <w:r w:rsidR="1D0175D1" w:rsidRPr="009B69FC">
        <w:t>a good trad</w:t>
      </w:r>
      <w:r w:rsidR="00487E12" w:rsidRPr="009B69FC">
        <w:t>-</w:t>
      </w:r>
      <w:r w:rsidR="1D0175D1" w:rsidRPr="009B69FC">
        <w:lastRenderedPageBreak/>
        <w:t>off between accuracy and testing complexity.</w:t>
      </w:r>
      <w:r w:rsidR="00F24CF0" w:rsidRPr="009B69FC">
        <w:t xml:space="preserve"> It can also be noticed that the WRC-23 level is violated for some angular ranges. </w:t>
      </w:r>
    </w:p>
    <w:p w14:paraId="15C9CD75" w14:textId="08F72060" w:rsidR="00294EEB" w:rsidRPr="009B69FC" w:rsidRDefault="00242093" w:rsidP="001A4848">
      <w:pPr>
        <w:rPr>
          <w:rFonts w:eastAsia="SimSun"/>
        </w:rPr>
      </w:pPr>
      <w:r w:rsidRPr="009B69FC">
        <w:rPr>
          <w:rFonts w:eastAsia="SimSun"/>
        </w:rPr>
        <w:t xml:space="preserve">It can be noticed that case E </w:t>
      </w:r>
      <w:r w:rsidR="008606C9" w:rsidRPr="009B69FC">
        <w:rPr>
          <w:rFonts w:eastAsia="SimSun"/>
        </w:rPr>
        <w:t>significantly</w:t>
      </w:r>
      <w:r w:rsidRPr="009B69FC">
        <w:rPr>
          <w:rFonts w:eastAsia="SimSun"/>
        </w:rPr>
        <w:t xml:space="preserve"> deviate</w:t>
      </w:r>
      <w:r w:rsidR="007C70C3" w:rsidRPr="009B69FC">
        <w:rPr>
          <w:rFonts w:eastAsia="SimSun"/>
        </w:rPr>
        <w:t>s</w:t>
      </w:r>
      <w:r w:rsidRPr="009B69FC">
        <w:rPr>
          <w:rFonts w:eastAsia="SimSun"/>
        </w:rPr>
        <w:t xml:space="preserve"> from </w:t>
      </w:r>
      <w:r w:rsidR="008606C9" w:rsidRPr="009B69FC">
        <w:rPr>
          <w:rFonts w:eastAsia="SimSun"/>
        </w:rPr>
        <w:t>the reference case</w:t>
      </w:r>
      <w:r w:rsidR="00FF777C" w:rsidRPr="009B69FC">
        <w:rPr>
          <w:rFonts w:eastAsia="SimSun"/>
        </w:rPr>
        <w:t>, which indicates that case E should not be used for conformance testing.</w:t>
      </w:r>
    </w:p>
    <w:p w14:paraId="246EDB2C" w14:textId="3317BCB5" w:rsidR="0063396E" w:rsidRPr="009B69FC" w:rsidRDefault="0063396E" w:rsidP="0063396E">
      <w:r w:rsidRPr="009B69FC">
        <w:t>These results, which were already discussed in previous meeting, demonstrate that the test beams should be carefully selected and should be distributed within the whole coverage angular range, not only along the axis. To guarantee repeatability and acceptable measurement uncertainty, RAN4 need to define one common test beam set</w:t>
      </w:r>
      <w:r w:rsidR="00655B8C" w:rsidRPr="009B69FC">
        <w:t xml:space="preserve">, </w:t>
      </w:r>
      <w:proofErr w:type="gramStart"/>
      <w:r w:rsidR="00655B8C" w:rsidRPr="009B69FC">
        <w:t>taking into account</w:t>
      </w:r>
      <w:proofErr w:type="gramEnd"/>
      <w:r w:rsidR="00655B8C" w:rsidRPr="009B69FC">
        <w:t xml:space="preserve"> the trade-off between accuracy and </w:t>
      </w:r>
      <w:r w:rsidR="00D5200A" w:rsidRPr="009B69FC">
        <w:t>testability</w:t>
      </w:r>
      <w:r w:rsidR="00B452C6" w:rsidRPr="009B69FC">
        <w:t>.</w:t>
      </w:r>
    </w:p>
    <w:p w14:paraId="4BDAE7DF" w14:textId="2B52D3AB" w:rsidR="0063396E" w:rsidRPr="009B69FC" w:rsidRDefault="001A2EEB" w:rsidP="0063396E">
      <w:r w:rsidRPr="009B69FC">
        <w:t>Another aspect to consider in relation to test beam sets is the impact on the EEIRP profile</w:t>
      </w:r>
      <w:r w:rsidR="00E72C8A" w:rsidRPr="009B69FC">
        <w:t xml:space="preserve"> depending on considered array antenna structure, more specifically the size of the sub-array. </w:t>
      </w:r>
      <w:r w:rsidR="0063396E" w:rsidRPr="009B69FC">
        <w:t>In what follows we repeat the experiments considering a bigger sub-array size.</w:t>
      </w:r>
      <w:r w:rsidR="00942944" w:rsidRPr="009B69FC">
        <w:t xml:space="preserve"> </w:t>
      </w:r>
      <w:r w:rsidR="00B452C6" w:rsidRPr="009B69FC">
        <w:t>Specifically,</w:t>
      </w:r>
      <w:r w:rsidR="00942944" w:rsidRPr="009B69FC">
        <w:t xml:space="preserve"> we consider sub-array size of 6x1</w:t>
      </w:r>
      <w:r w:rsidR="00742FC6" w:rsidRPr="009B69FC">
        <w:t xml:space="preserve"> and compare it to the previously studied case of sub-array size 3x1.</w:t>
      </w:r>
    </w:p>
    <w:p w14:paraId="5F393BF3" w14:textId="0ABA047F" w:rsidR="0063396E" w:rsidRPr="009B69FC" w:rsidRDefault="0063396E" w:rsidP="0063396E">
      <w:pPr>
        <w:jc w:val="both"/>
      </w:pPr>
      <w:r w:rsidRPr="009B69FC">
        <w:t xml:space="preserve">From the </w:t>
      </w:r>
      <w:r w:rsidRPr="009B69FC">
        <w:rPr>
          <w:i/>
        </w:rPr>
        <w:t>reference beam set</w:t>
      </w:r>
      <w:r w:rsidRPr="009B69FC">
        <w:t>, with 325 (25 x 13 equally spaced beams in horizontal and vertical plane, respectively) uniformly distributed beams with uniform beam weight</w:t>
      </w:r>
      <w:r w:rsidR="00171C3F" w:rsidRPr="009B69FC">
        <w:t>s</w:t>
      </w:r>
      <w:r w:rsidRPr="009B69FC">
        <w:t xml:space="preserve">, we already observe a slightly different behaviour as a function of the sub-array size in Figure </w:t>
      </w:r>
      <w:r w:rsidR="007A1FE9" w:rsidRPr="009B69FC">
        <w:t>2.2.3-</w:t>
      </w:r>
      <w:r w:rsidR="00FD4567" w:rsidRPr="009B69FC">
        <w:t>4</w:t>
      </w:r>
      <w:r w:rsidRPr="009B69FC">
        <w:t xml:space="preserve">. Specifically, with </w:t>
      </w:r>
      <w:r w:rsidR="00824699" w:rsidRPr="009B69FC">
        <w:t>larger</w:t>
      </w:r>
      <w:r w:rsidR="00877010" w:rsidRPr="009B69FC">
        <w:t xml:space="preserve"> </w:t>
      </w:r>
      <w:r w:rsidRPr="009B69FC">
        <w:t xml:space="preserve">sub-array size the </w:t>
      </w:r>
      <w:r w:rsidR="002E6D80" w:rsidRPr="009B69FC">
        <w:t>E</w:t>
      </w:r>
      <w:r w:rsidRPr="009B69FC">
        <w:t>EIRP exceeds slightly more the requirement, compared to sub-array size 3x1, in certain directions.</w:t>
      </w:r>
    </w:p>
    <w:p w14:paraId="31BDC434" w14:textId="5C61B349" w:rsidR="0063396E" w:rsidRPr="009B69FC" w:rsidRDefault="00067FF5" w:rsidP="0063396E">
      <w:pPr>
        <w:jc w:val="center"/>
        <w:rPr>
          <w:b/>
          <w:bCs/>
        </w:rPr>
      </w:pPr>
      <w:r w:rsidRPr="009B69FC">
        <w:rPr>
          <w:b/>
          <w:bCs/>
          <w:noProof/>
        </w:rPr>
        <w:drawing>
          <wp:inline distT="0" distB="0" distL="0" distR="0" wp14:anchorId="76182ED9" wp14:editId="28845467">
            <wp:extent cx="2782041" cy="2322648"/>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92726" cy="2331569"/>
                    </a:xfrm>
                    <a:prstGeom prst="rect">
                      <a:avLst/>
                    </a:prstGeom>
                  </pic:spPr>
                </pic:pic>
              </a:graphicData>
            </a:graphic>
          </wp:inline>
        </w:drawing>
      </w:r>
    </w:p>
    <w:p w14:paraId="581CBA15" w14:textId="2CAC1DCD" w:rsidR="0063396E" w:rsidRPr="009B69FC" w:rsidRDefault="0063396E" w:rsidP="0063396E">
      <w:pPr>
        <w:jc w:val="center"/>
        <w:rPr>
          <w:rFonts w:ascii="Arial" w:hAnsi="Arial" w:cs="Arial"/>
          <w:b/>
          <w:bCs/>
        </w:rPr>
      </w:pPr>
      <w:r w:rsidRPr="009B69FC">
        <w:rPr>
          <w:rFonts w:ascii="Arial" w:hAnsi="Arial" w:cs="Arial"/>
          <w:b/>
          <w:bCs/>
        </w:rPr>
        <w:t xml:space="preserve">Figure </w:t>
      </w:r>
      <w:r w:rsidR="007A1FE9" w:rsidRPr="009B69FC">
        <w:rPr>
          <w:rFonts w:ascii="Arial" w:hAnsi="Arial" w:cs="Arial"/>
          <w:b/>
          <w:bCs/>
        </w:rPr>
        <w:t>2.2.3-</w:t>
      </w:r>
      <w:r w:rsidR="00FD4567" w:rsidRPr="009B69FC">
        <w:rPr>
          <w:rFonts w:ascii="Arial" w:hAnsi="Arial" w:cs="Arial"/>
          <w:b/>
          <w:bCs/>
        </w:rPr>
        <w:t>4</w:t>
      </w:r>
      <w:r w:rsidR="007A1FE9" w:rsidRPr="009B69FC">
        <w:rPr>
          <w:rFonts w:ascii="Arial" w:hAnsi="Arial" w:cs="Arial"/>
          <w:b/>
          <w:bCs/>
        </w:rPr>
        <w:t>:</w:t>
      </w:r>
      <w:r w:rsidRPr="009B69FC">
        <w:rPr>
          <w:rFonts w:ascii="Arial" w:hAnsi="Arial" w:cs="Arial"/>
          <w:b/>
          <w:bCs/>
        </w:rPr>
        <w:t xml:space="preserve"> EEIRP </w:t>
      </w:r>
      <w:r w:rsidR="002E6D80" w:rsidRPr="009B69FC">
        <w:rPr>
          <w:rFonts w:ascii="Arial" w:hAnsi="Arial" w:cs="Arial"/>
          <w:b/>
          <w:bCs/>
        </w:rPr>
        <w:t xml:space="preserve">profile </w:t>
      </w:r>
      <w:r w:rsidRPr="009B69FC">
        <w:rPr>
          <w:rFonts w:ascii="Arial" w:hAnsi="Arial" w:cs="Arial"/>
          <w:b/>
          <w:bCs/>
        </w:rPr>
        <w:t>for the reference beam</w:t>
      </w:r>
      <w:r w:rsidR="00655B8C" w:rsidRPr="009B69FC">
        <w:rPr>
          <w:rFonts w:ascii="Arial" w:hAnsi="Arial" w:cs="Arial"/>
          <w:b/>
          <w:bCs/>
        </w:rPr>
        <w:t xml:space="preserve"> </w:t>
      </w:r>
      <w:r w:rsidRPr="009B69FC">
        <w:rPr>
          <w:rFonts w:ascii="Arial" w:hAnsi="Arial" w:cs="Arial"/>
          <w:b/>
          <w:bCs/>
        </w:rPr>
        <w:t xml:space="preserve">set with 3x1 and 6x1 sub-array </w:t>
      </w:r>
      <w:proofErr w:type="gramStart"/>
      <w:r w:rsidRPr="009B69FC">
        <w:rPr>
          <w:rFonts w:ascii="Arial" w:hAnsi="Arial" w:cs="Arial"/>
          <w:b/>
          <w:bCs/>
        </w:rPr>
        <w:t>size</w:t>
      </w:r>
      <w:proofErr w:type="gramEnd"/>
    </w:p>
    <w:p w14:paraId="611BA47F" w14:textId="7FB0DE25" w:rsidR="0063396E" w:rsidRPr="009B69FC" w:rsidRDefault="0063396E" w:rsidP="0063396E">
      <w:r w:rsidRPr="009B69FC">
        <w:t xml:space="preserve">Similar trend is observed also for </w:t>
      </w:r>
      <w:proofErr w:type="gramStart"/>
      <w:r w:rsidRPr="009B69FC">
        <w:t>other</w:t>
      </w:r>
      <w:proofErr w:type="gramEnd"/>
      <w:r w:rsidRPr="009B69FC">
        <w:t xml:space="preserve"> beam</w:t>
      </w:r>
      <w:r w:rsidR="007A1FE9" w:rsidRPr="009B69FC">
        <w:t xml:space="preserve"> </w:t>
      </w:r>
      <w:r w:rsidRPr="009B69FC">
        <w:t xml:space="preserve">sets as described in Figure </w:t>
      </w:r>
      <w:r w:rsidR="00925622" w:rsidRPr="009B69FC">
        <w:t>2.2.3-</w:t>
      </w:r>
      <w:r w:rsidR="00FD4567" w:rsidRPr="009B69FC">
        <w:t>5</w:t>
      </w:r>
      <w:r w:rsidR="009A7054" w:rsidRPr="009B69FC">
        <w:t>, Figure 2.2.3-</w:t>
      </w:r>
      <w:r w:rsidR="00FD4567" w:rsidRPr="009B69FC">
        <w:t>6</w:t>
      </w:r>
      <w:r w:rsidR="009A7054" w:rsidRPr="009B69FC">
        <w:t xml:space="preserve"> and Figure 2.2.3-</w:t>
      </w:r>
      <w:r w:rsidR="00FD4567" w:rsidRPr="009B69FC">
        <w:t>7</w:t>
      </w:r>
      <w:r w:rsidR="00925622" w:rsidRPr="009B69FC">
        <w:t>.</w:t>
      </w:r>
      <w:r w:rsidR="00942944" w:rsidRPr="009B69FC">
        <w:t xml:space="preserve"> It can also be </w:t>
      </w:r>
      <w:r w:rsidR="00742FC6" w:rsidRPr="009B69FC">
        <w:t>notice</w:t>
      </w:r>
      <w:r w:rsidR="00FD4567" w:rsidRPr="009B69FC">
        <w:t>d</w:t>
      </w:r>
      <w:r w:rsidR="00942944" w:rsidRPr="009B69FC">
        <w:t xml:space="preserve"> that the same observations done for the sub</w:t>
      </w:r>
      <w:r w:rsidR="00742FC6" w:rsidRPr="009B69FC">
        <w:t>-</w:t>
      </w:r>
      <w:r w:rsidR="00942944" w:rsidRPr="009B69FC">
        <w:t xml:space="preserve">array size </w:t>
      </w:r>
      <w:r w:rsidR="00742FC6" w:rsidRPr="009B69FC">
        <w:t xml:space="preserve">3x1 are valid for sub-array size 6x1, in terms of </w:t>
      </w:r>
      <w:r w:rsidR="00781156" w:rsidRPr="009B69FC">
        <w:t xml:space="preserve">better accuracy and convergence to the reference when considering beam set A and </w:t>
      </w:r>
      <w:r w:rsidR="00F774C9" w:rsidRPr="009B69FC">
        <w:t xml:space="preserve">beam set </w:t>
      </w:r>
      <w:r w:rsidR="00781156" w:rsidRPr="009B69FC">
        <w:t xml:space="preserve">B, with respect to the other cases studied for beam-set </w:t>
      </w:r>
      <w:r w:rsidR="00666759" w:rsidRPr="009B69FC">
        <w:t>C, D and E</w:t>
      </w:r>
      <w:r w:rsidR="00925622" w:rsidRPr="009B69FC">
        <w:t>.</w:t>
      </w:r>
    </w:p>
    <w:p w14:paraId="18C7CEDD" w14:textId="3F472BCD" w:rsidR="009D3D1D" w:rsidRPr="009B69FC" w:rsidRDefault="009D3D1D" w:rsidP="0063396E">
      <w:r w:rsidRPr="009B69FC">
        <w:t xml:space="preserve">Summary of EEIRP profiles for </w:t>
      </w:r>
      <w:r w:rsidR="005519E5" w:rsidRPr="009B69FC">
        <w:t>cases A, B, C, D and E, for sub-array size 6x1 is shown in Figure 2.2.3-</w:t>
      </w:r>
      <w:r w:rsidR="00F774C9" w:rsidRPr="009B69FC">
        <w:t>8</w:t>
      </w:r>
      <w:r w:rsidR="005519E5" w:rsidRPr="009B69FC">
        <w:t>.</w:t>
      </w:r>
    </w:p>
    <w:p w14:paraId="7C82996A" w14:textId="3B21ACF6" w:rsidR="0063396E" w:rsidRPr="009B69FC" w:rsidRDefault="00995789" w:rsidP="0063396E">
      <w:pPr>
        <w:jc w:val="center"/>
      </w:pPr>
      <w:r w:rsidRPr="009B69FC">
        <w:rPr>
          <w:noProof/>
        </w:rPr>
        <w:drawing>
          <wp:inline distT="0" distB="0" distL="0" distR="0" wp14:anchorId="779B8926" wp14:editId="00EB3135">
            <wp:extent cx="2422212" cy="20254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2878" cy="2042724"/>
                    </a:xfrm>
                    <a:prstGeom prst="rect">
                      <a:avLst/>
                    </a:prstGeom>
                    <a:noFill/>
                  </pic:spPr>
                </pic:pic>
              </a:graphicData>
            </a:graphic>
          </wp:inline>
        </w:drawing>
      </w:r>
      <w:r w:rsidR="00C973F6" w:rsidRPr="009B69FC">
        <w:rPr>
          <w:noProof/>
        </w:rPr>
        <w:drawing>
          <wp:inline distT="0" distB="0" distL="0" distR="0" wp14:anchorId="7A3EE2D5" wp14:editId="7AE010A3">
            <wp:extent cx="2624808" cy="2191385"/>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3280" cy="2198458"/>
                    </a:xfrm>
                    <a:prstGeom prst="rect">
                      <a:avLst/>
                    </a:prstGeom>
                    <a:noFill/>
                  </pic:spPr>
                </pic:pic>
              </a:graphicData>
            </a:graphic>
          </wp:inline>
        </w:drawing>
      </w:r>
    </w:p>
    <w:p w14:paraId="54459649" w14:textId="0CE88C04" w:rsidR="009A7054" w:rsidRPr="009B69FC" w:rsidRDefault="0063396E" w:rsidP="0063396E">
      <w:pPr>
        <w:jc w:val="center"/>
        <w:rPr>
          <w:rFonts w:ascii="Arial" w:hAnsi="Arial" w:cs="Arial"/>
          <w:b/>
          <w:bCs/>
        </w:rPr>
      </w:pPr>
      <w:r w:rsidRPr="009B69FC">
        <w:rPr>
          <w:rFonts w:ascii="Arial" w:hAnsi="Arial" w:cs="Arial"/>
          <w:b/>
          <w:bCs/>
        </w:rPr>
        <w:t xml:space="preserve">Figure </w:t>
      </w:r>
      <w:r w:rsidR="007A1FE9" w:rsidRPr="009B69FC">
        <w:rPr>
          <w:rFonts w:ascii="Arial" w:hAnsi="Arial" w:cs="Arial"/>
          <w:b/>
          <w:bCs/>
        </w:rPr>
        <w:t>2.2.3-</w:t>
      </w:r>
      <w:r w:rsidR="00E11176" w:rsidRPr="009B69FC">
        <w:rPr>
          <w:rFonts w:ascii="Arial" w:hAnsi="Arial" w:cs="Arial"/>
          <w:b/>
          <w:bCs/>
        </w:rPr>
        <w:t>5</w:t>
      </w:r>
      <w:r w:rsidR="007A1FE9" w:rsidRPr="009B69FC">
        <w:rPr>
          <w:rFonts w:ascii="Arial" w:hAnsi="Arial" w:cs="Arial"/>
          <w:b/>
          <w:bCs/>
        </w:rPr>
        <w:t>:</w:t>
      </w:r>
      <w:r w:rsidRPr="009B69FC">
        <w:rPr>
          <w:rFonts w:ascii="Arial" w:hAnsi="Arial" w:cs="Arial"/>
          <w:b/>
          <w:bCs/>
        </w:rPr>
        <w:t xml:space="preserve"> EEIRP </w:t>
      </w:r>
      <w:r w:rsidR="004221C3" w:rsidRPr="009B69FC">
        <w:rPr>
          <w:rFonts w:ascii="Arial" w:hAnsi="Arial" w:cs="Arial"/>
          <w:b/>
          <w:bCs/>
        </w:rPr>
        <w:t xml:space="preserve">profile </w:t>
      </w:r>
      <w:r w:rsidRPr="009B69FC">
        <w:rPr>
          <w:rFonts w:ascii="Arial" w:hAnsi="Arial" w:cs="Arial"/>
          <w:b/>
          <w:bCs/>
        </w:rPr>
        <w:t>for the beam</w:t>
      </w:r>
      <w:r w:rsidR="004D0123" w:rsidRPr="009B69FC">
        <w:rPr>
          <w:rFonts w:ascii="Arial" w:hAnsi="Arial" w:cs="Arial"/>
          <w:b/>
          <w:bCs/>
        </w:rPr>
        <w:t xml:space="preserve"> </w:t>
      </w:r>
      <w:r w:rsidRPr="009B69FC">
        <w:rPr>
          <w:rFonts w:ascii="Arial" w:hAnsi="Arial" w:cs="Arial"/>
          <w:b/>
          <w:bCs/>
        </w:rPr>
        <w:t>sets A and B, with 3x1 and 6x1 sub-array size</w:t>
      </w:r>
    </w:p>
    <w:p w14:paraId="10FC6686" w14:textId="40C5BD1B" w:rsidR="0063396E" w:rsidRPr="009B69FC" w:rsidRDefault="005C6CC8" w:rsidP="0063396E">
      <w:pPr>
        <w:jc w:val="center"/>
      </w:pPr>
      <w:r w:rsidRPr="009B69FC">
        <w:rPr>
          <w:noProof/>
        </w:rPr>
        <w:lastRenderedPageBreak/>
        <w:drawing>
          <wp:inline distT="0" distB="0" distL="0" distR="0" wp14:anchorId="0D5A7EC2" wp14:editId="5F5F7B0E">
            <wp:extent cx="2761307" cy="2305338"/>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2101" cy="2306001"/>
                    </a:xfrm>
                    <a:prstGeom prst="rect">
                      <a:avLst/>
                    </a:prstGeom>
                  </pic:spPr>
                </pic:pic>
              </a:graphicData>
            </a:graphic>
          </wp:inline>
        </w:drawing>
      </w:r>
      <w:r w:rsidR="00170D59" w:rsidRPr="009B69FC">
        <w:rPr>
          <w:noProof/>
        </w:rPr>
        <w:drawing>
          <wp:inline distT="0" distB="0" distL="0" distR="0" wp14:anchorId="2DC2C030" wp14:editId="41C698C8">
            <wp:extent cx="2673419" cy="223550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6752" cy="2255013"/>
                    </a:xfrm>
                    <a:prstGeom prst="rect">
                      <a:avLst/>
                    </a:prstGeom>
                    <a:noFill/>
                  </pic:spPr>
                </pic:pic>
              </a:graphicData>
            </a:graphic>
          </wp:inline>
        </w:drawing>
      </w:r>
    </w:p>
    <w:p w14:paraId="3DF5E943" w14:textId="40E9A84B" w:rsidR="0063396E" w:rsidRPr="009B69FC" w:rsidRDefault="0063396E" w:rsidP="0063396E">
      <w:pPr>
        <w:jc w:val="center"/>
        <w:rPr>
          <w:rFonts w:ascii="Arial" w:hAnsi="Arial" w:cs="Arial"/>
          <w:b/>
          <w:bCs/>
        </w:rPr>
      </w:pPr>
      <w:r w:rsidRPr="009B69FC">
        <w:rPr>
          <w:rFonts w:ascii="Arial" w:hAnsi="Arial" w:cs="Arial"/>
          <w:b/>
          <w:bCs/>
        </w:rPr>
        <w:t xml:space="preserve">Figure </w:t>
      </w:r>
      <w:r w:rsidR="000B5BA0" w:rsidRPr="009B69FC">
        <w:rPr>
          <w:rFonts w:ascii="Arial" w:hAnsi="Arial" w:cs="Arial"/>
          <w:b/>
          <w:bCs/>
        </w:rPr>
        <w:t>2.2.3-</w:t>
      </w:r>
      <w:r w:rsidR="00F774C9" w:rsidRPr="009B69FC">
        <w:rPr>
          <w:rFonts w:ascii="Arial" w:hAnsi="Arial" w:cs="Arial"/>
          <w:b/>
          <w:bCs/>
        </w:rPr>
        <w:t>6</w:t>
      </w:r>
      <w:r w:rsidR="000B5BA0" w:rsidRPr="009B69FC">
        <w:rPr>
          <w:rFonts w:ascii="Arial" w:hAnsi="Arial" w:cs="Arial"/>
          <w:b/>
          <w:bCs/>
        </w:rPr>
        <w:t>:</w:t>
      </w:r>
      <w:r w:rsidRPr="009B69FC">
        <w:rPr>
          <w:rFonts w:ascii="Arial" w:hAnsi="Arial" w:cs="Arial"/>
          <w:b/>
          <w:bCs/>
        </w:rPr>
        <w:t xml:space="preserve"> EEIRP </w:t>
      </w:r>
      <w:r w:rsidR="004221C3" w:rsidRPr="009B69FC">
        <w:rPr>
          <w:rFonts w:ascii="Arial" w:hAnsi="Arial" w:cs="Arial"/>
          <w:b/>
          <w:bCs/>
        </w:rPr>
        <w:t xml:space="preserve">profile </w:t>
      </w:r>
      <w:r w:rsidRPr="009B69FC">
        <w:rPr>
          <w:rFonts w:ascii="Arial" w:hAnsi="Arial" w:cs="Arial"/>
          <w:b/>
          <w:bCs/>
        </w:rPr>
        <w:t>for the beam</w:t>
      </w:r>
      <w:r w:rsidR="00CB3BB2" w:rsidRPr="009B69FC">
        <w:rPr>
          <w:rFonts w:ascii="Arial" w:hAnsi="Arial" w:cs="Arial"/>
          <w:b/>
          <w:bCs/>
        </w:rPr>
        <w:t xml:space="preserve"> </w:t>
      </w:r>
      <w:r w:rsidRPr="009B69FC">
        <w:rPr>
          <w:rFonts w:ascii="Arial" w:hAnsi="Arial" w:cs="Arial"/>
          <w:b/>
          <w:bCs/>
        </w:rPr>
        <w:t>sets C</w:t>
      </w:r>
      <w:r w:rsidR="009A7054" w:rsidRPr="009B69FC">
        <w:rPr>
          <w:rFonts w:ascii="Arial" w:hAnsi="Arial" w:cs="Arial"/>
          <w:b/>
          <w:bCs/>
        </w:rPr>
        <w:t xml:space="preserve"> and</w:t>
      </w:r>
      <w:r w:rsidRPr="009B69FC">
        <w:rPr>
          <w:rFonts w:ascii="Arial" w:hAnsi="Arial" w:cs="Arial"/>
          <w:b/>
          <w:bCs/>
        </w:rPr>
        <w:t xml:space="preserve"> D, with 3x1 and 6x1 sub-array size</w:t>
      </w:r>
    </w:p>
    <w:p w14:paraId="16EE8C4D" w14:textId="6DCCBEBC" w:rsidR="009A7054" w:rsidRPr="009B69FC" w:rsidRDefault="0035545D" w:rsidP="0063396E">
      <w:pPr>
        <w:jc w:val="center"/>
        <w:rPr>
          <w:rFonts w:ascii="Arial" w:hAnsi="Arial" w:cs="Arial"/>
          <w:b/>
          <w:bCs/>
        </w:rPr>
      </w:pPr>
      <w:r w:rsidRPr="009B69FC">
        <w:rPr>
          <w:rFonts w:ascii="Arial" w:hAnsi="Arial" w:cs="Arial"/>
          <w:b/>
          <w:bCs/>
          <w:noProof/>
        </w:rPr>
        <w:drawing>
          <wp:inline distT="0" distB="0" distL="0" distR="0" wp14:anchorId="3A7A02C5" wp14:editId="1AB58BF3">
            <wp:extent cx="2628806" cy="2194723"/>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48581" cy="2211233"/>
                    </a:xfrm>
                    <a:prstGeom prst="rect">
                      <a:avLst/>
                    </a:prstGeom>
                    <a:noFill/>
                  </pic:spPr>
                </pic:pic>
              </a:graphicData>
            </a:graphic>
          </wp:inline>
        </w:drawing>
      </w:r>
    </w:p>
    <w:p w14:paraId="6FEDB75F" w14:textId="318259D7" w:rsidR="009A7054" w:rsidRPr="009B69FC" w:rsidRDefault="009A7054" w:rsidP="009A7054">
      <w:pPr>
        <w:jc w:val="center"/>
        <w:rPr>
          <w:rFonts w:ascii="Arial" w:hAnsi="Arial" w:cs="Arial"/>
          <w:b/>
          <w:bCs/>
        </w:rPr>
      </w:pPr>
      <w:r w:rsidRPr="009B69FC">
        <w:rPr>
          <w:rFonts w:ascii="Arial" w:hAnsi="Arial" w:cs="Arial"/>
          <w:b/>
          <w:bCs/>
        </w:rPr>
        <w:t>Figure 2.2.3-</w:t>
      </w:r>
      <w:r w:rsidR="00F774C9" w:rsidRPr="009B69FC">
        <w:rPr>
          <w:rFonts w:ascii="Arial" w:hAnsi="Arial" w:cs="Arial"/>
          <w:b/>
          <w:bCs/>
        </w:rPr>
        <w:t>7</w:t>
      </w:r>
      <w:r w:rsidRPr="009B69FC">
        <w:rPr>
          <w:rFonts w:ascii="Arial" w:hAnsi="Arial" w:cs="Arial"/>
          <w:b/>
          <w:bCs/>
        </w:rPr>
        <w:t>: EEIRP profile for the beam</w:t>
      </w:r>
      <w:r w:rsidR="00CB3BB2" w:rsidRPr="009B69FC">
        <w:rPr>
          <w:rFonts w:ascii="Arial" w:hAnsi="Arial" w:cs="Arial"/>
          <w:b/>
          <w:bCs/>
        </w:rPr>
        <w:t xml:space="preserve"> </w:t>
      </w:r>
      <w:r w:rsidRPr="009B69FC">
        <w:rPr>
          <w:rFonts w:ascii="Arial" w:hAnsi="Arial" w:cs="Arial"/>
          <w:b/>
          <w:bCs/>
        </w:rPr>
        <w:t xml:space="preserve">set E, with 3x1 and 6x1 sub-array </w:t>
      </w:r>
      <w:proofErr w:type="gramStart"/>
      <w:r w:rsidRPr="009B69FC">
        <w:rPr>
          <w:rFonts w:ascii="Arial" w:hAnsi="Arial" w:cs="Arial"/>
          <w:b/>
          <w:bCs/>
        </w:rPr>
        <w:t>size</w:t>
      </w:r>
      <w:proofErr w:type="gramEnd"/>
    </w:p>
    <w:p w14:paraId="0D5F9454" w14:textId="77777777" w:rsidR="00D24897" w:rsidRPr="009B69FC" w:rsidRDefault="00D24897" w:rsidP="009A7054">
      <w:pPr>
        <w:jc w:val="center"/>
        <w:rPr>
          <w:rFonts w:ascii="Arial" w:hAnsi="Arial" w:cs="Arial"/>
          <w:b/>
          <w:bCs/>
        </w:rPr>
      </w:pPr>
    </w:p>
    <w:p w14:paraId="1C90E9ED" w14:textId="34B38F99" w:rsidR="00EE69E3" w:rsidRPr="009B69FC" w:rsidRDefault="00C40612" w:rsidP="00EE69E3">
      <w:pPr>
        <w:jc w:val="center"/>
      </w:pPr>
      <w:r w:rsidRPr="009B69FC">
        <w:rPr>
          <w:noProof/>
        </w:rPr>
        <w:drawing>
          <wp:inline distT="0" distB="0" distL="0" distR="0" wp14:anchorId="6798AF08" wp14:editId="030C6C1E">
            <wp:extent cx="2709596" cy="2262166"/>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30435" cy="2279564"/>
                    </a:xfrm>
                    <a:prstGeom prst="rect">
                      <a:avLst/>
                    </a:prstGeom>
                  </pic:spPr>
                </pic:pic>
              </a:graphicData>
            </a:graphic>
          </wp:inline>
        </w:drawing>
      </w:r>
    </w:p>
    <w:p w14:paraId="2C349CD1" w14:textId="2115C18C" w:rsidR="009A7054" w:rsidRPr="009B69FC" w:rsidRDefault="00EE69E3" w:rsidP="0063396E">
      <w:pPr>
        <w:jc w:val="center"/>
        <w:rPr>
          <w:rFonts w:ascii="Arial" w:hAnsi="Arial" w:cs="Arial"/>
          <w:b/>
          <w:bCs/>
        </w:rPr>
      </w:pPr>
      <w:r w:rsidRPr="009B69FC">
        <w:rPr>
          <w:rFonts w:ascii="Arial" w:eastAsia="SimSun" w:hAnsi="Arial" w:cs="Arial"/>
          <w:b/>
        </w:rPr>
        <w:t>Figure 2.2.3-</w:t>
      </w:r>
      <w:r w:rsidR="00F774C9" w:rsidRPr="009B69FC">
        <w:rPr>
          <w:rFonts w:ascii="Arial" w:eastAsia="SimSun" w:hAnsi="Arial" w:cs="Arial"/>
          <w:b/>
        </w:rPr>
        <w:t>8</w:t>
      </w:r>
      <w:r w:rsidRPr="009B69FC">
        <w:rPr>
          <w:rFonts w:ascii="Arial" w:eastAsia="SimSun" w:hAnsi="Arial" w:cs="Arial"/>
          <w:b/>
        </w:rPr>
        <w:t>: EEIRP profile for Cases A,</w:t>
      </w:r>
      <w:r w:rsidR="00C503E8" w:rsidRPr="009B69FC">
        <w:rPr>
          <w:rFonts w:ascii="Arial" w:eastAsia="SimSun" w:hAnsi="Arial" w:cs="Arial"/>
          <w:b/>
        </w:rPr>
        <w:t xml:space="preserve"> </w:t>
      </w:r>
      <w:r w:rsidRPr="009B69FC">
        <w:rPr>
          <w:rFonts w:ascii="Arial" w:eastAsia="SimSun" w:hAnsi="Arial" w:cs="Arial"/>
          <w:b/>
        </w:rPr>
        <w:t>B, C, D and E (sub-array size 6x1)</w:t>
      </w:r>
    </w:p>
    <w:p w14:paraId="7B47A577" w14:textId="77777777" w:rsidR="0063396E" w:rsidRPr="009B69FC" w:rsidRDefault="0063396E" w:rsidP="001A4848"/>
    <w:p w14:paraId="6AA58021" w14:textId="1D4B2CB1" w:rsidR="009A4FBA" w:rsidRPr="009B69FC" w:rsidRDefault="00106773" w:rsidP="001A4848">
      <w:r w:rsidRPr="009B69FC">
        <w:rPr>
          <w:b/>
          <w:bCs/>
          <w:u w:val="single"/>
        </w:rPr>
        <w:t xml:space="preserve">Observation </w:t>
      </w:r>
      <w:r w:rsidR="009879E3" w:rsidRPr="009B69FC">
        <w:rPr>
          <w:b/>
          <w:bCs/>
          <w:u w:val="single"/>
        </w:rPr>
        <w:t>5</w:t>
      </w:r>
      <w:r w:rsidR="00BD389B" w:rsidRPr="009B69FC">
        <w:rPr>
          <w:b/>
          <w:bCs/>
          <w:u w:val="single"/>
        </w:rPr>
        <w:t>:</w:t>
      </w:r>
      <w:r w:rsidR="00BD389B" w:rsidRPr="009B69FC">
        <w:t xml:space="preserve"> </w:t>
      </w:r>
      <w:r w:rsidR="00665D7B" w:rsidRPr="009B69FC">
        <w:t xml:space="preserve">It can be concluded that the test beams should be </w:t>
      </w:r>
      <w:r w:rsidR="001526AF" w:rsidRPr="009B69FC">
        <w:t xml:space="preserve">carefully selected and should be </w:t>
      </w:r>
      <w:r w:rsidR="00665D7B" w:rsidRPr="009B69FC">
        <w:t xml:space="preserve">distributed within the whole </w:t>
      </w:r>
      <w:r w:rsidR="009A4FBA" w:rsidRPr="009B69FC">
        <w:t xml:space="preserve">coverage angular range, not only along the axis. </w:t>
      </w:r>
      <w:r w:rsidR="00B61602" w:rsidRPr="009B69FC">
        <w:t xml:space="preserve">To guarantee </w:t>
      </w:r>
      <w:r w:rsidR="00F544D5" w:rsidRPr="009B69FC">
        <w:t xml:space="preserve">repeatability and </w:t>
      </w:r>
      <w:r w:rsidR="00D21BC5" w:rsidRPr="009B69FC">
        <w:t>acceptabl</w:t>
      </w:r>
      <w:r w:rsidR="00D12EE0" w:rsidRPr="009B69FC">
        <w:t>e</w:t>
      </w:r>
      <w:r w:rsidR="00D21BC5" w:rsidRPr="009B69FC">
        <w:t xml:space="preserve"> </w:t>
      </w:r>
      <w:r w:rsidR="006319A7" w:rsidRPr="009B69FC">
        <w:t>measurement</w:t>
      </w:r>
      <w:r w:rsidR="00D21BC5" w:rsidRPr="009B69FC">
        <w:t xml:space="preserve"> </w:t>
      </w:r>
      <w:r w:rsidR="006319A7" w:rsidRPr="009B69FC">
        <w:t>uncertainty</w:t>
      </w:r>
      <w:r w:rsidR="00D12EE0" w:rsidRPr="009B69FC">
        <w:t>,</w:t>
      </w:r>
      <w:r w:rsidR="00D21BC5" w:rsidRPr="009B69FC">
        <w:t xml:space="preserve"> </w:t>
      </w:r>
      <w:r w:rsidR="00314971" w:rsidRPr="009B69FC">
        <w:t>RAN</w:t>
      </w:r>
      <w:r w:rsidR="0044058E" w:rsidRPr="009B69FC">
        <w:t>4</w:t>
      </w:r>
      <w:r w:rsidR="00314971" w:rsidRPr="009B69FC">
        <w:t xml:space="preserve"> need to define </w:t>
      </w:r>
      <w:r w:rsidR="006846E4" w:rsidRPr="009B69FC">
        <w:t xml:space="preserve">one </w:t>
      </w:r>
      <w:r w:rsidR="003C0181" w:rsidRPr="009B69FC">
        <w:t xml:space="preserve">common </w:t>
      </w:r>
      <w:r w:rsidR="006846E4" w:rsidRPr="009B69FC">
        <w:t>test beam set</w:t>
      </w:r>
      <w:r w:rsidR="00965C94" w:rsidRPr="009B69FC">
        <w:t xml:space="preserve">. </w:t>
      </w:r>
    </w:p>
    <w:p w14:paraId="18EC75E5" w14:textId="226CB669" w:rsidR="006B09E3" w:rsidRPr="009B69FC" w:rsidRDefault="009A4FBA" w:rsidP="001A4848">
      <w:r w:rsidRPr="009B69FC">
        <w:rPr>
          <w:b/>
          <w:bCs/>
          <w:u w:val="single"/>
        </w:rPr>
        <w:lastRenderedPageBreak/>
        <w:t xml:space="preserve">Observation </w:t>
      </w:r>
      <w:r w:rsidR="009879E3" w:rsidRPr="009B69FC">
        <w:rPr>
          <w:b/>
          <w:bCs/>
          <w:u w:val="single"/>
        </w:rPr>
        <w:t>6</w:t>
      </w:r>
      <w:r w:rsidRPr="009B69FC">
        <w:rPr>
          <w:b/>
          <w:bCs/>
          <w:u w:val="single"/>
        </w:rPr>
        <w:t>:</w:t>
      </w:r>
      <w:r w:rsidRPr="009B69FC">
        <w:t xml:space="preserve"> </w:t>
      </w:r>
      <w:r w:rsidR="006B09E3" w:rsidRPr="009B69FC">
        <w:t xml:space="preserve">The impact of the beam weight </w:t>
      </w:r>
      <w:r w:rsidR="00510BC9" w:rsidRPr="009B69FC">
        <w:t>has</w:t>
      </w:r>
      <w:r w:rsidR="006B09E3" w:rsidRPr="009B69FC">
        <w:t xml:space="preserve"> significant impact on the measured EEIRP profile. </w:t>
      </w:r>
    </w:p>
    <w:p w14:paraId="343EF531" w14:textId="3F9E99C2" w:rsidR="004B7BA0" w:rsidRPr="009B69FC" w:rsidRDefault="004B7BA0" w:rsidP="001A4848">
      <w:r w:rsidRPr="009B69FC">
        <w:rPr>
          <w:b/>
          <w:bCs/>
        </w:rPr>
        <w:t xml:space="preserve">Observation </w:t>
      </w:r>
      <w:r w:rsidR="009879E3" w:rsidRPr="009B69FC">
        <w:rPr>
          <w:b/>
          <w:bCs/>
        </w:rPr>
        <w:t>7</w:t>
      </w:r>
      <w:r w:rsidRPr="009B69FC">
        <w:rPr>
          <w:b/>
          <w:bCs/>
        </w:rPr>
        <w:t>:</w:t>
      </w:r>
      <w:r w:rsidRPr="009B69FC">
        <w:t xml:space="preserve"> The trend observed in simulation results, in terms of </w:t>
      </w:r>
      <w:r w:rsidR="000D0C3C" w:rsidRPr="009B69FC">
        <w:t xml:space="preserve">better </w:t>
      </w:r>
      <w:r w:rsidRPr="009B69FC">
        <w:t xml:space="preserve">accuracy provided by </w:t>
      </w:r>
      <w:r w:rsidR="000D0C3C" w:rsidRPr="009B69FC">
        <w:t xml:space="preserve">beam sets with </w:t>
      </w:r>
      <w:proofErr w:type="gramStart"/>
      <w:r w:rsidR="000D0C3C" w:rsidRPr="009B69FC">
        <w:t>sufficient number of</w:t>
      </w:r>
      <w:proofErr w:type="gramEnd"/>
      <w:r w:rsidR="000D0C3C" w:rsidRPr="009B69FC">
        <w:t xml:space="preserve"> sample beams and </w:t>
      </w:r>
      <w:r w:rsidR="006728AB" w:rsidRPr="009B69FC">
        <w:t>good distribution, are confirmed also when considering different sub-array sizes.</w:t>
      </w:r>
    </w:p>
    <w:p w14:paraId="3764D5FB" w14:textId="65102400" w:rsidR="006B09E3" w:rsidRPr="009B69FC" w:rsidRDefault="006B09E3" w:rsidP="001A4848">
      <w:r w:rsidRPr="009B69FC">
        <w:rPr>
          <w:b/>
          <w:bCs/>
          <w:u w:val="single"/>
        </w:rPr>
        <w:t xml:space="preserve">Proposal </w:t>
      </w:r>
      <w:r w:rsidR="00DE215F" w:rsidRPr="009B69FC">
        <w:rPr>
          <w:b/>
          <w:bCs/>
          <w:u w:val="single"/>
        </w:rPr>
        <w:t>2</w:t>
      </w:r>
      <w:r w:rsidRPr="009B69FC">
        <w:rPr>
          <w:b/>
          <w:bCs/>
          <w:u w:val="single"/>
        </w:rPr>
        <w:t>:</w:t>
      </w:r>
      <w:r w:rsidRPr="009B69FC">
        <w:t xml:space="preserve"> </w:t>
      </w:r>
      <w:r w:rsidR="001932B5" w:rsidRPr="009B69FC">
        <w:t>RAN4 need to develop a concept where the test beams are distributed within the</w:t>
      </w:r>
      <w:r w:rsidR="001C7D27" w:rsidRPr="009B69FC">
        <w:t xml:space="preserve"> whole</w:t>
      </w:r>
      <w:r w:rsidR="001932B5" w:rsidRPr="009B69FC">
        <w:t xml:space="preserve"> coverage angular</w:t>
      </w:r>
      <w:r w:rsidR="004B252C" w:rsidRPr="009B69FC">
        <w:t>,</w:t>
      </w:r>
      <w:r w:rsidR="001932B5" w:rsidRPr="009B69FC">
        <w:t xml:space="preserve"> range with </w:t>
      </w:r>
      <w:r w:rsidR="002600C5" w:rsidRPr="009B69FC">
        <w:t xml:space="preserve">a </w:t>
      </w:r>
      <w:r w:rsidR="001932B5" w:rsidRPr="009B69FC">
        <w:t xml:space="preserve">specified beam weight vector. </w:t>
      </w:r>
    </w:p>
    <w:p w14:paraId="2ED84DC2" w14:textId="78E93048" w:rsidR="004A0609" w:rsidRPr="009B69FC" w:rsidRDefault="000C7BD9" w:rsidP="003C1843">
      <w:pPr>
        <w:pStyle w:val="BodyText"/>
      </w:pPr>
      <w:r w:rsidRPr="009B69FC">
        <w:rPr>
          <w:b/>
          <w:u w:val="single"/>
        </w:rPr>
        <w:t xml:space="preserve">Observation </w:t>
      </w:r>
      <w:r w:rsidR="009879E3" w:rsidRPr="009B69FC">
        <w:rPr>
          <w:b/>
          <w:u w:val="single"/>
        </w:rPr>
        <w:t>8</w:t>
      </w:r>
      <w:r w:rsidRPr="009B69FC">
        <w:rPr>
          <w:b/>
          <w:u w:val="single"/>
        </w:rPr>
        <w:t>:</w:t>
      </w:r>
      <w:r w:rsidRPr="009B69FC">
        <w:t xml:space="preserve"> </w:t>
      </w:r>
      <w:r w:rsidR="00D70245" w:rsidRPr="009B69FC">
        <w:t xml:space="preserve">Comparing the EEIRP result from Beam set A and Beam set B it can be noticed that </w:t>
      </w:r>
      <w:r w:rsidR="00E16ACF" w:rsidRPr="009B69FC">
        <w:t>they produce similar EEIRP pro</w:t>
      </w:r>
      <w:r w:rsidR="00B17532" w:rsidRPr="009B69FC">
        <w:t xml:space="preserve">files, so that </w:t>
      </w:r>
      <w:r w:rsidR="003B6D5A" w:rsidRPr="009B69FC">
        <w:t>case</w:t>
      </w:r>
      <w:r w:rsidR="006A4D95" w:rsidRPr="009B69FC">
        <w:t xml:space="preserve"> B </w:t>
      </w:r>
      <w:r w:rsidR="00F97F0F" w:rsidRPr="009B69FC">
        <w:t xml:space="preserve">might be </w:t>
      </w:r>
      <w:r w:rsidR="00B17532" w:rsidRPr="009B69FC">
        <w:t>preferred</w:t>
      </w:r>
      <w:r w:rsidR="006A4D95" w:rsidRPr="009B69FC">
        <w:t xml:space="preserve"> </w:t>
      </w:r>
      <w:r w:rsidR="00B17532" w:rsidRPr="009B69FC">
        <w:t>to</w:t>
      </w:r>
      <w:r w:rsidR="006A4D95" w:rsidRPr="009B69FC">
        <w:t xml:space="preserve"> </w:t>
      </w:r>
      <w:r w:rsidR="003B6D5A" w:rsidRPr="009B69FC">
        <w:t>case</w:t>
      </w:r>
      <w:r w:rsidR="006A4D95" w:rsidRPr="009B69FC">
        <w:t xml:space="preserve"> A</w:t>
      </w:r>
      <w:r w:rsidR="00CE3297" w:rsidRPr="009B69FC">
        <w:t xml:space="preserve"> </w:t>
      </w:r>
      <w:r w:rsidR="002A69B2" w:rsidRPr="009B69FC">
        <w:t>since</w:t>
      </w:r>
      <w:r w:rsidR="004B252C" w:rsidRPr="009B69FC">
        <w:t xml:space="preserve"> a simple</w:t>
      </w:r>
      <w:r w:rsidR="002A69B2" w:rsidRPr="009B69FC">
        <w:t xml:space="preserve"> uniform beamforming weight is used</w:t>
      </w:r>
      <w:r w:rsidR="00B17532" w:rsidRPr="009B69FC">
        <w:t>.</w:t>
      </w:r>
      <w:r w:rsidR="00E83968" w:rsidRPr="009B69FC">
        <w:t xml:space="preserve"> </w:t>
      </w:r>
    </w:p>
    <w:p w14:paraId="06926EE1" w14:textId="1BBE7C70" w:rsidR="004E121E" w:rsidRPr="009B69FC" w:rsidRDefault="00042410" w:rsidP="003C1843">
      <w:pPr>
        <w:pStyle w:val="BodyText"/>
      </w:pPr>
      <w:r w:rsidRPr="009B69FC">
        <w:t>Is seems that beam</w:t>
      </w:r>
      <w:r w:rsidR="00666759" w:rsidRPr="009B69FC">
        <w:t xml:space="preserve"> </w:t>
      </w:r>
      <w:r w:rsidRPr="009B69FC">
        <w:t xml:space="preserve">set B provides </w:t>
      </w:r>
      <w:r w:rsidR="00021887" w:rsidRPr="009B69FC">
        <w:t xml:space="preserve">enough samples for the average to converge and </w:t>
      </w:r>
      <w:r w:rsidR="007869EB" w:rsidRPr="009B69FC">
        <w:t xml:space="preserve">an easy approach to describe how test beams are located within the CAR. </w:t>
      </w:r>
      <w:r w:rsidR="00502BC2" w:rsidRPr="009B69FC">
        <w:t xml:space="preserve">From a specification drafting </w:t>
      </w:r>
      <w:r w:rsidR="00C7392A" w:rsidRPr="009B69FC">
        <w:t>principle</w:t>
      </w:r>
      <w:r w:rsidR="00502BC2" w:rsidRPr="009B69FC">
        <w:t xml:space="preserve"> it would be good to define beam</w:t>
      </w:r>
      <w:r w:rsidR="003B6D5A" w:rsidRPr="009B69FC">
        <w:t xml:space="preserve"> </w:t>
      </w:r>
      <w:r w:rsidR="00502BC2" w:rsidRPr="009B69FC">
        <w:t xml:space="preserve">set B in the </w:t>
      </w:r>
      <w:r w:rsidR="00CB0C57" w:rsidRPr="009B69FC">
        <w:t>conformance</w:t>
      </w:r>
      <w:r w:rsidR="00502BC2" w:rsidRPr="009B69FC">
        <w:t xml:space="preserve"> test specification </w:t>
      </w:r>
      <w:r w:rsidR="00086EFB" w:rsidRPr="009B69FC">
        <w:t xml:space="preserve">including description on how the beam are located within the CAR. For that </w:t>
      </w:r>
      <w:r w:rsidR="00C7392A" w:rsidRPr="009B69FC">
        <w:t>purpose,</w:t>
      </w:r>
      <w:r w:rsidR="00086EFB" w:rsidRPr="009B69FC">
        <w:t xml:space="preserve"> equations </w:t>
      </w:r>
      <w:r w:rsidR="00C7392A" w:rsidRPr="009B69FC">
        <w:t xml:space="preserve">are required. </w:t>
      </w:r>
    </w:p>
    <w:p w14:paraId="5D9B04A1" w14:textId="24EE2C0D" w:rsidR="00AF67A2" w:rsidRPr="009B69FC" w:rsidRDefault="00EB3870" w:rsidP="003C1843">
      <w:pPr>
        <w:pStyle w:val="BodyText"/>
      </w:pPr>
      <w:r w:rsidRPr="009B69FC">
        <w:rPr>
          <w:b/>
          <w:bCs/>
          <w:u w:val="single"/>
        </w:rPr>
        <w:t xml:space="preserve">Proposal </w:t>
      </w:r>
      <w:r w:rsidR="00DE215F" w:rsidRPr="009B69FC">
        <w:rPr>
          <w:b/>
          <w:bCs/>
          <w:u w:val="single"/>
        </w:rPr>
        <w:t>3</w:t>
      </w:r>
      <w:r w:rsidRPr="009B69FC">
        <w:rPr>
          <w:b/>
          <w:bCs/>
          <w:u w:val="single"/>
        </w:rPr>
        <w:t>:</w:t>
      </w:r>
      <w:r w:rsidRPr="009B69FC">
        <w:t xml:space="preserve"> Based on </w:t>
      </w:r>
      <w:r w:rsidR="006006AB" w:rsidRPr="009B69FC">
        <w:t xml:space="preserve">the </w:t>
      </w:r>
      <w:r w:rsidR="004E121E" w:rsidRPr="009B69FC">
        <w:t>analysis</w:t>
      </w:r>
      <w:r w:rsidR="006006AB" w:rsidRPr="009B69FC">
        <w:t xml:space="preserve"> in this contribution we propose to </w:t>
      </w:r>
      <w:r w:rsidR="00C57154" w:rsidRPr="009B69FC">
        <w:t>specify</w:t>
      </w:r>
      <w:r w:rsidR="006006AB" w:rsidRPr="009B69FC">
        <w:t xml:space="preserve"> the minimum </w:t>
      </w:r>
      <w:r w:rsidR="00C57154" w:rsidRPr="009B69FC">
        <w:t xml:space="preserve">number if beams </w:t>
      </w:r>
      <w:r w:rsidR="006006AB" w:rsidRPr="009B69FC">
        <w:t>used</w:t>
      </w:r>
      <w:r w:rsidR="00223141" w:rsidRPr="009B69FC">
        <w:t xml:space="preserve"> within the CAR to 25 uniformly distributed </w:t>
      </w:r>
      <w:r w:rsidR="008958C7" w:rsidRPr="009B69FC">
        <w:t xml:space="preserve">with </w:t>
      </w:r>
      <w:proofErr w:type="spellStart"/>
      <w:r w:rsidR="008958C7" w:rsidRPr="009B69FC">
        <w:rPr>
          <w:rFonts w:ascii="Cambria Math" w:hAnsi="Cambria Math"/>
          <w:i/>
          <w:iCs/>
        </w:rPr>
        <w:t>w</w:t>
      </w:r>
      <w:r w:rsidR="008958C7" w:rsidRPr="009B69FC">
        <w:rPr>
          <w:rFonts w:ascii="Cambria Math" w:hAnsi="Cambria Math"/>
          <w:i/>
          <w:iCs/>
          <w:vertAlign w:val="subscript"/>
        </w:rPr>
        <w:t>k</w:t>
      </w:r>
      <w:proofErr w:type="spellEnd"/>
      <w:r w:rsidR="008958C7" w:rsidRPr="009B69FC">
        <w:t xml:space="preserve"> equal to </w:t>
      </w:r>
      <w:r w:rsidR="008958C7" w:rsidRPr="009B69FC">
        <w:rPr>
          <w:rFonts w:ascii="Cambria Math" w:hAnsi="Cambria Math"/>
          <w:i/>
          <w:iCs/>
        </w:rPr>
        <w:t>1/K</w:t>
      </w:r>
      <w:r w:rsidR="008958C7" w:rsidRPr="009B69FC">
        <w:t xml:space="preserve"> </w:t>
      </w:r>
      <w:r w:rsidR="00521B02" w:rsidRPr="009B69FC">
        <w:t xml:space="preserve">and location on test beams in the BS RF conformance specification </w:t>
      </w:r>
      <w:r w:rsidR="008958C7" w:rsidRPr="009B69FC">
        <w:t xml:space="preserve">(referred </w:t>
      </w:r>
      <w:r w:rsidR="004E121E" w:rsidRPr="009B69FC">
        <w:t xml:space="preserve">in this contribution </w:t>
      </w:r>
      <w:r w:rsidR="008958C7" w:rsidRPr="009B69FC">
        <w:t>to as beam</w:t>
      </w:r>
      <w:r w:rsidR="00C057C1" w:rsidRPr="009B69FC">
        <w:t xml:space="preserve"> </w:t>
      </w:r>
      <w:r w:rsidR="008958C7" w:rsidRPr="009B69FC">
        <w:t>set B).</w:t>
      </w:r>
    </w:p>
    <w:p w14:paraId="427348BA" w14:textId="77777777" w:rsidR="004A0609" w:rsidRPr="009B69FC" w:rsidRDefault="004A0609" w:rsidP="003C1843">
      <w:pPr>
        <w:pStyle w:val="BodyText"/>
      </w:pPr>
    </w:p>
    <w:p w14:paraId="49BF032F" w14:textId="391D2E9A" w:rsidR="00CA3DE3" w:rsidRPr="009B69FC" w:rsidRDefault="00C76CC5" w:rsidP="00CA3DE3">
      <w:pPr>
        <w:pStyle w:val="BodyText"/>
        <w:numPr>
          <w:ilvl w:val="2"/>
          <w:numId w:val="5"/>
        </w:numPr>
        <w:ind w:left="709" w:hanging="709"/>
        <w:rPr>
          <w:rFonts w:ascii="Arial" w:hAnsi="Arial" w:cs="Arial"/>
          <w:sz w:val="24"/>
          <w:szCs w:val="24"/>
        </w:rPr>
      </w:pPr>
      <w:r w:rsidRPr="009B69FC">
        <w:rPr>
          <w:rFonts w:ascii="Arial" w:hAnsi="Arial" w:cs="Arial"/>
          <w:sz w:val="24"/>
          <w:szCs w:val="24"/>
        </w:rPr>
        <w:t>Description of test method in specification</w:t>
      </w:r>
    </w:p>
    <w:p w14:paraId="45BDA023" w14:textId="52F90B93" w:rsidR="005357B5" w:rsidRPr="009B69FC" w:rsidRDefault="005357B5" w:rsidP="005357B5">
      <w:r w:rsidRPr="009B69FC">
        <w:t>The information i</w:t>
      </w:r>
      <w:r w:rsidR="007B7E7A" w:rsidRPr="009B69FC">
        <w:t>n</w:t>
      </w:r>
      <w:r w:rsidRPr="009B69FC">
        <w:t xml:space="preserve"> this section is captured in TS 38.141-2 for each requirement. It gives detailed information about test object configuration and test scope.</w:t>
      </w:r>
    </w:p>
    <w:p w14:paraId="16B54512" w14:textId="77777777" w:rsidR="005357B5" w:rsidRPr="009B69FC" w:rsidRDefault="005357B5" w:rsidP="005357B5"/>
    <w:p w14:paraId="43277BA9" w14:textId="77777777" w:rsidR="005357B5" w:rsidRPr="009B69FC" w:rsidRDefault="005357B5" w:rsidP="005357B5">
      <w:pPr>
        <w:pStyle w:val="ListParagraph"/>
        <w:numPr>
          <w:ilvl w:val="3"/>
          <w:numId w:val="5"/>
        </w:numPr>
        <w:ind w:left="709" w:hanging="709"/>
        <w:rPr>
          <w:rFonts w:ascii="Arial" w:hAnsi="Arial" w:cs="Arial"/>
          <w:sz w:val="20"/>
          <w:szCs w:val="20"/>
        </w:rPr>
      </w:pPr>
      <w:r w:rsidRPr="009B69FC">
        <w:rPr>
          <w:rFonts w:ascii="Arial" w:hAnsi="Arial" w:cs="Arial"/>
          <w:sz w:val="20"/>
          <w:szCs w:val="20"/>
        </w:rPr>
        <w:t>Initial conditions</w:t>
      </w:r>
    </w:p>
    <w:p w14:paraId="5CBFDE1B" w14:textId="77777777" w:rsidR="005357B5" w:rsidRPr="009B69FC" w:rsidRDefault="005357B5" w:rsidP="005357B5">
      <w:r w:rsidRPr="009B69FC">
        <w:t xml:space="preserve">In this section information related to initial conditions, test object configuration and test object placement is captured. </w:t>
      </w:r>
    </w:p>
    <w:p w14:paraId="47B8983C" w14:textId="77777777" w:rsidR="005357B5" w:rsidRPr="009B69FC" w:rsidRDefault="005357B5" w:rsidP="005357B5">
      <w:r w:rsidRPr="009B69FC">
        <w:t>The test environment: Normal condition, see TS 38.141-2, Annex B.2.</w:t>
      </w:r>
    </w:p>
    <w:p w14:paraId="0FB51B41" w14:textId="77777777" w:rsidR="005357B5" w:rsidRPr="009B69FC" w:rsidRDefault="005357B5" w:rsidP="005357B5">
      <w:r w:rsidRPr="009B69FC">
        <w:t xml:space="preserve">RF channels to be tested for single carrier: T; see TS 38.141-2, subclause 4.9.1. It is not necessary to test Bottom, Middle and Top frequency. Top frequency is enough since the highest supported frequency sets strictest design constraints. </w:t>
      </w:r>
    </w:p>
    <w:p w14:paraId="31E33DD8" w14:textId="77777777" w:rsidR="005357B5" w:rsidRPr="009B69FC" w:rsidRDefault="005357B5" w:rsidP="005357B5">
      <w:r w:rsidRPr="009B69FC">
        <w:t>Base station RF bandwidth positions to be tested for multi-carrier and/or carrier aggregation (CA):</w:t>
      </w:r>
    </w:p>
    <w:p w14:paraId="75C847E7" w14:textId="77777777" w:rsidR="005357B5" w:rsidRPr="009B69FC" w:rsidRDefault="005357B5" w:rsidP="005357B5">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B</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 M</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 T</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 xml:space="preserve"> in single band operation; see TS 38.141-2, subclause 4.9.1.</w:t>
      </w:r>
    </w:p>
    <w:p w14:paraId="1F7B7137" w14:textId="77777777" w:rsidR="005357B5" w:rsidRPr="009B69FC" w:rsidRDefault="005357B5" w:rsidP="005357B5">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B</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_T’</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 xml:space="preserve"> and B’</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_T</w:t>
      </w:r>
      <w:r w:rsidRPr="009B69FC">
        <w:rPr>
          <w:rFonts w:ascii="Times New Roman" w:hAnsi="Times New Roman" w:cs="Times New Roman"/>
          <w:sz w:val="20"/>
          <w:szCs w:val="20"/>
          <w:vertAlign w:val="subscript"/>
        </w:rPr>
        <w:t>RFBW</w:t>
      </w:r>
      <w:r w:rsidRPr="009B69FC">
        <w:rPr>
          <w:rFonts w:ascii="Times New Roman" w:hAnsi="Times New Roman" w:cs="Times New Roman"/>
          <w:sz w:val="20"/>
          <w:szCs w:val="20"/>
        </w:rPr>
        <w:t xml:space="preserve"> in multi-band operation; see TS 38.141-2, subclause 4.9.1.</w:t>
      </w:r>
    </w:p>
    <w:p w14:paraId="5DB30E0A" w14:textId="77777777" w:rsidR="005357B5" w:rsidRPr="009B69FC" w:rsidRDefault="005357B5" w:rsidP="005357B5">
      <w:r w:rsidRPr="009B69FC">
        <w:t xml:space="preserve">The test object is located on the positioner with mechanical tilt set to 0 degrees. </w:t>
      </w:r>
    </w:p>
    <w:p w14:paraId="5E48A311" w14:textId="205068AC" w:rsidR="00665892" w:rsidRPr="009B69FC" w:rsidRDefault="005357B5" w:rsidP="005357B5">
      <w:r w:rsidRPr="009B69FC">
        <w:t>Since this requirement is capturing power transmitted towards the sky</w:t>
      </w:r>
      <w:r w:rsidR="00CF58A8" w:rsidRPr="009B69FC">
        <w:t>, i</w:t>
      </w:r>
      <w:r w:rsidRPr="009B69FC">
        <w:t xml:space="preserve">t is essential that the </w:t>
      </w:r>
      <w:r w:rsidR="00CF58A8" w:rsidRPr="009B69FC">
        <w:t>BS</w:t>
      </w:r>
      <w:r w:rsidRPr="009B69FC">
        <w:t xml:space="preserve"> is mounted on the positioner such that blocking effects due to the positioner is minimized. </w:t>
      </w:r>
    </w:p>
    <w:p w14:paraId="392E8547" w14:textId="35D4E625" w:rsidR="005357B5" w:rsidRPr="009B69FC" w:rsidRDefault="00665892" w:rsidP="009B69FC">
      <w:pPr>
        <w:pStyle w:val="NO"/>
      </w:pPr>
      <w:r w:rsidRPr="009B69FC">
        <w:t xml:space="preserve">NOTE: </w:t>
      </w:r>
      <w:r w:rsidR="005357B5" w:rsidRPr="009B69FC">
        <w:t>For regular antenna pattern measurements typically, the focus is on the horizontal angle and then we often see blocking effects in along vertical angle.</w:t>
      </w:r>
    </w:p>
    <w:p w14:paraId="48BBC0FF" w14:textId="77777777" w:rsidR="005357B5" w:rsidRPr="009B69FC" w:rsidRDefault="005357B5" w:rsidP="005357B5">
      <w:r w:rsidRPr="009B69FC">
        <w:t>For this requirement the same test model as for radiated transmit power should be used.</w:t>
      </w:r>
    </w:p>
    <w:p w14:paraId="65E7C60F" w14:textId="77777777" w:rsidR="005357B5" w:rsidRPr="009B69FC" w:rsidRDefault="005357B5" w:rsidP="005357B5"/>
    <w:p w14:paraId="07A61BF9" w14:textId="77777777" w:rsidR="005357B5" w:rsidRPr="009B69FC" w:rsidRDefault="005357B5" w:rsidP="005357B5">
      <w:pPr>
        <w:pStyle w:val="ListParagraph"/>
        <w:numPr>
          <w:ilvl w:val="3"/>
          <w:numId w:val="5"/>
        </w:numPr>
        <w:ind w:left="709" w:hanging="709"/>
        <w:rPr>
          <w:rFonts w:ascii="Arial" w:hAnsi="Arial" w:cs="Arial"/>
          <w:sz w:val="20"/>
          <w:szCs w:val="20"/>
        </w:rPr>
      </w:pPr>
      <w:r w:rsidRPr="009B69FC">
        <w:rPr>
          <w:rFonts w:ascii="Arial" w:hAnsi="Arial" w:cs="Arial"/>
          <w:sz w:val="20"/>
          <w:szCs w:val="20"/>
        </w:rPr>
        <w:t>Procedure</w:t>
      </w:r>
    </w:p>
    <w:p w14:paraId="0A8BCFDD" w14:textId="47CC4854" w:rsidR="005357B5" w:rsidRPr="009B69FC" w:rsidRDefault="005357B5" w:rsidP="005357B5">
      <w:r w:rsidRPr="009B69FC">
        <w:t xml:space="preserve">The following high level test procedure describes essential steps required to measure </w:t>
      </w:r>
      <w:r w:rsidR="00414303" w:rsidRPr="009B69FC">
        <w:t>the</w:t>
      </w:r>
      <w:r w:rsidRPr="009B69FC">
        <w:t xml:space="preserve"> EEIRP profile.</w:t>
      </w:r>
    </w:p>
    <w:p w14:paraId="30B211CD"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Place the test object at the positioner, such that blocking effect in the vertical domain is minimized. </w:t>
      </w:r>
      <w:r w:rsidRPr="009B69FC">
        <w:rPr>
          <w:rFonts w:ascii="Times New Roman" w:hAnsi="Times New Roman" w:cs="Times New Roman"/>
          <w:sz w:val="20"/>
          <w:szCs w:val="20"/>
        </w:rPr>
        <w:br/>
      </w:r>
    </w:p>
    <w:p w14:paraId="3A61A802"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Align the manufacturer declared coordinate system orientation (D.2) of the test object with the coordinate system used by the test system.</w:t>
      </w:r>
      <w:r w:rsidRPr="009B69FC">
        <w:rPr>
          <w:rFonts w:ascii="Times New Roman" w:hAnsi="Times New Roman" w:cs="Times New Roman"/>
          <w:sz w:val="20"/>
          <w:szCs w:val="20"/>
        </w:rPr>
        <w:br/>
      </w:r>
    </w:p>
    <w:p w14:paraId="4F7739F4"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lastRenderedPageBreak/>
        <w:t>Configure the test object according to applicable test configuration in TS 38.141-2, subclause 4.8 using the corresponding test model described in TS 38.141-2, subclause 4.9.2.</w:t>
      </w:r>
      <w:r w:rsidRPr="009B69FC">
        <w:rPr>
          <w:rFonts w:ascii="Times New Roman" w:hAnsi="Times New Roman" w:cs="Times New Roman"/>
          <w:sz w:val="20"/>
          <w:szCs w:val="20"/>
        </w:rPr>
        <w:br/>
      </w:r>
    </w:p>
    <w:p w14:paraId="2BF72EB1" w14:textId="07C5194D"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Set the positioner at location for measurement point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r>
          <w:rPr>
            <w:rFonts w:ascii="Cambria Math" w:hAnsi="Cambria Math" w:cs="Times New Roman"/>
            <w:sz w:val="20"/>
            <w:szCs w:val="20"/>
          </w:rPr>
          <m:t>)</m:t>
        </m:r>
      </m:oMath>
      <w:r w:rsidRPr="009B69FC">
        <w:rPr>
          <w:rFonts w:ascii="Times New Roman" w:hAnsi="Times New Roman" w:cs="Times New Roman"/>
          <w:sz w:val="20"/>
          <w:szCs w:val="20"/>
        </w:rPr>
        <w:t xml:space="preserve"> for </w:t>
      </w:r>
      <m:oMath>
        <m:r>
          <w:rPr>
            <w:rFonts w:ascii="Cambria Math" w:hAnsi="Cambria Math" w:cs="Times New Roman"/>
            <w:sz w:val="20"/>
            <w:szCs w:val="20"/>
          </w:rPr>
          <m:t>m=1..M</m:t>
        </m:r>
      </m:oMath>
      <w:r w:rsidRPr="009B69FC">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n=1..</m:t>
        </m:r>
      </m:oMath>
      <w:r w:rsidRPr="009B69FC">
        <w:rPr>
          <w:rFonts w:ascii="Times New Roman" w:eastAsiaTheme="minorEastAsia" w:hAnsi="Times New Roman" w:cs="Times New Roman"/>
          <w:sz w:val="20"/>
          <w:szCs w:val="20"/>
        </w:rPr>
        <w:t>.</w:t>
      </w:r>
      <w:r w:rsidRPr="009B69FC">
        <w:rPr>
          <w:rFonts w:ascii="Times New Roman" w:hAnsi="Times New Roman" w:cs="Times New Roman"/>
          <w:sz w:val="20"/>
          <w:szCs w:val="20"/>
        </w:rPr>
        <w:br/>
      </w:r>
    </w:p>
    <w:p w14:paraId="44C7091A"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 xml:space="preserve">Enable test beam  </w:t>
      </w:r>
      <m:oMath>
        <m:r>
          <w:rPr>
            <w:rFonts w:ascii="Cambria Math" w:hAnsi="Cambria Math" w:cs="Times New Roman"/>
            <w:sz w:val="20"/>
            <w:szCs w:val="20"/>
          </w:rPr>
          <m:t>k</m:t>
        </m:r>
      </m:oMath>
      <w:r w:rsidRPr="009B69FC">
        <w:rPr>
          <w:rFonts w:ascii="Times New Roman" w:hAnsi="Times New Roman" w:cs="Times New Roman"/>
          <w:sz w:val="20"/>
          <w:szCs w:val="20"/>
        </w:rPr>
        <w:t xml:space="preserve"> for </w:t>
      </w:r>
      <m:oMath>
        <m:r>
          <w:rPr>
            <w:rFonts w:ascii="Cambria Math" w:hAnsi="Cambria Math" w:cs="Times New Roman"/>
            <w:sz w:val="20"/>
            <w:szCs w:val="20"/>
          </w:rPr>
          <m:t>k=1..K</m:t>
        </m:r>
      </m:oMath>
      <w:r w:rsidRPr="009B69FC">
        <w:rPr>
          <w:rFonts w:ascii="Times New Roman" w:hAnsi="Times New Roman" w:cs="Times New Roman"/>
          <w:sz w:val="20"/>
          <w:szCs w:val="20"/>
        </w:rPr>
        <w:t>.</w:t>
      </w:r>
      <w:r w:rsidRPr="009B69FC">
        <w:rPr>
          <w:rFonts w:ascii="Times New Roman" w:hAnsi="Times New Roman" w:cs="Times New Roman"/>
          <w:sz w:val="20"/>
          <w:szCs w:val="20"/>
        </w:rPr>
        <w:br/>
      </w:r>
    </w:p>
    <w:p w14:paraId="22B50B41" w14:textId="3B8B16F6"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Measure</w:t>
      </w:r>
      <w:r w:rsidR="00AC46CB"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p2</m:t>
            </m:r>
          </m:sub>
        </m:sSub>
      </m:oMath>
      <w:r w:rsidRPr="009B69FC">
        <w:rPr>
          <w:rFonts w:ascii="Times New Roman" w:eastAsiaTheme="minorEastAsia" w:hAnsi="Times New Roman" w:cs="Times New Roman"/>
          <w:sz w:val="20"/>
          <w:szCs w:val="20"/>
        </w:rPr>
        <w:t xml:space="preserve"> where p1 and p2 denotes two orthogonal polarizations.</w:t>
      </w:r>
      <w:r w:rsidRPr="009B69FC">
        <w:rPr>
          <w:rFonts w:ascii="Times New Roman" w:eastAsiaTheme="minorEastAsia" w:hAnsi="Times New Roman" w:cs="Times New Roman"/>
          <w:sz w:val="20"/>
          <w:szCs w:val="20"/>
        </w:rPr>
        <w:br/>
      </w:r>
    </w:p>
    <w:p w14:paraId="167D8A2B"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eastAsiaTheme="minorEastAsia" w:hAnsi="Times New Roman" w:cs="Times New Roman"/>
          <w:sz w:val="20"/>
          <w:szCs w:val="20"/>
        </w:rPr>
        <w:t xml:space="preserve">Repeat step 5 and 6 for all </w:t>
      </w:r>
      <m:oMath>
        <m:r>
          <w:rPr>
            <w:rFonts w:ascii="Cambria Math" w:eastAsiaTheme="minorEastAsia" w:hAnsi="Cambria Math" w:cs="Times New Roman"/>
            <w:sz w:val="20"/>
            <w:szCs w:val="20"/>
          </w:rPr>
          <m:t>K</m:t>
        </m:r>
      </m:oMath>
      <w:r w:rsidRPr="009B69FC">
        <w:rPr>
          <w:rFonts w:ascii="Times New Roman" w:eastAsiaTheme="minorEastAsia" w:hAnsi="Times New Roman" w:cs="Times New Roman"/>
          <w:sz w:val="20"/>
          <w:szCs w:val="20"/>
        </w:rPr>
        <w:t xml:space="preserve"> test beams.</w:t>
      </w:r>
      <w:r w:rsidRPr="009B69FC">
        <w:rPr>
          <w:rFonts w:ascii="Times New Roman" w:eastAsiaTheme="minorEastAsia" w:hAnsi="Times New Roman" w:cs="Times New Roman"/>
          <w:sz w:val="20"/>
          <w:szCs w:val="20"/>
        </w:rPr>
        <w:br/>
      </w:r>
    </w:p>
    <w:p w14:paraId="692A4705" w14:textId="77777777"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eastAsiaTheme="minorEastAsia" w:hAnsi="Times New Roman" w:cs="Times New Roman"/>
          <w:sz w:val="20"/>
          <w:szCs w:val="20"/>
        </w:rPr>
        <w:t xml:space="preserve">Repeat step 4, 5, 6 and 7 for all </w:t>
      </w:r>
      <m:oMath>
        <m:r>
          <w:rPr>
            <w:rFonts w:ascii="Cambria Math" w:eastAsiaTheme="minorEastAsia" w:hAnsi="Cambria Math" w:cs="Times New Roman"/>
            <w:sz w:val="20"/>
            <w:szCs w:val="20"/>
          </w:rPr>
          <m:t>M</m:t>
        </m:r>
      </m:oMath>
      <w:r w:rsidRPr="009B69FC">
        <w:rPr>
          <w:rFonts w:ascii="Times New Roman" w:eastAsiaTheme="minorEastAsia" w:hAnsi="Times New Roman" w:cs="Times New Roman"/>
          <w:sz w:val="20"/>
          <w:szCs w:val="20"/>
        </w:rPr>
        <w:t xml:space="preserve"> and </w:t>
      </w:r>
      <m:oMath>
        <m:r>
          <w:rPr>
            <w:rFonts w:ascii="Cambria Math" w:eastAsiaTheme="minorEastAsia" w:hAnsi="Cambria Math" w:cs="Times New Roman"/>
            <w:sz w:val="20"/>
            <w:szCs w:val="20"/>
          </w:rPr>
          <m:t>N</m:t>
        </m:r>
      </m:oMath>
      <w:r w:rsidRPr="009B69FC">
        <w:rPr>
          <w:rFonts w:ascii="Times New Roman" w:eastAsiaTheme="minorEastAsia" w:hAnsi="Times New Roman" w:cs="Times New Roman"/>
          <w:sz w:val="20"/>
          <w:szCs w:val="20"/>
        </w:rPr>
        <w:t xml:space="preserve"> positioner locations.</w:t>
      </w:r>
      <w:r w:rsidRPr="009B69FC">
        <w:rPr>
          <w:rFonts w:ascii="Times New Roman" w:hAnsi="Times New Roman" w:cs="Times New Roman"/>
          <w:sz w:val="20"/>
          <w:szCs w:val="20"/>
        </w:rPr>
        <w:br/>
      </w:r>
    </w:p>
    <w:p w14:paraId="15F37BE3" w14:textId="09BE58EC" w:rsidR="005357B5" w:rsidRPr="009B69FC" w:rsidRDefault="005357B5" w:rsidP="005357B5">
      <w:pPr>
        <w:pStyle w:val="ListParagraph"/>
        <w:numPr>
          <w:ilvl w:val="0"/>
          <w:numId w:val="11"/>
        </w:numPr>
        <w:rPr>
          <w:rFonts w:ascii="Times New Roman" w:hAnsi="Times New Roman" w:cs="Times New Roman"/>
          <w:sz w:val="20"/>
          <w:szCs w:val="20"/>
        </w:rPr>
      </w:pPr>
      <w:r w:rsidRPr="009B69FC">
        <w:rPr>
          <w:rFonts w:ascii="Times New Roman" w:hAnsi="Times New Roman" w:cs="Times New Roman"/>
          <w:sz w:val="20"/>
          <w:szCs w:val="20"/>
        </w:rPr>
        <w:t>Calculate</w:t>
      </w:r>
      <w:r w:rsidR="003201E6"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EEIRP</m:t>
            </m:r>
          </m:e>
          <m:sub>
            <m:r>
              <w:rPr>
                <w:rFonts w:ascii="Cambria Math" w:hAnsi="Cambria Math" w:cs="Times New Roman"/>
                <w:sz w:val="20"/>
                <w:szCs w:val="20"/>
              </w:rPr>
              <m:t>i</m:t>
            </m:r>
          </m:sub>
        </m:sSub>
      </m:oMath>
      <w:r w:rsidRPr="009B69FC">
        <w:rPr>
          <w:rFonts w:ascii="Times New Roman" w:hAnsi="Times New Roman" w:cs="Times New Roman"/>
          <w:sz w:val="20"/>
          <w:szCs w:val="20"/>
        </w:rPr>
        <w:t xml:space="preserve"> </w:t>
      </w:r>
      <m:oMath>
        <m:r>
          <w:rPr>
            <w:rFonts w:ascii="Cambria Math" w:eastAsia="Cambria Math" w:hAnsi="Cambria Math" w:cs="Cambria Math" w:hint="eastAsia"/>
            <w:sz w:val="20"/>
            <w:szCs w:val="20"/>
          </w:rPr>
          <m:t>〖</m:t>
        </m:r>
        <m:r>
          <w:rPr>
            <w:rFonts w:ascii="Cambria Math" w:hAnsi="Cambria Math" w:cs="Times New Roman"/>
            <w:sz w:val="20"/>
            <w:szCs w:val="20"/>
          </w:rPr>
          <m:t>EEIRP</m:t>
        </m:r>
        <m:r>
          <w:rPr>
            <w:rFonts w:ascii="Cambria Math" w:eastAsia="Cambria Math" w:hAnsi="Cambria Math" w:cs="Cambria Math" w:hint="eastAsia"/>
            <w:sz w:val="20"/>
            <w:szCs w:val="20"/>
          </w:rPr>
          <m:t>〗</m:t>
        </m:r>
        <m:r>
          <w:rPr>
            <w:rFonts w:ascii="Cambria Math" w:hAnsi="Cambria Math" w:cs="Times New Roman"/>
            <w:sz w:val="20"/>
            <w:szCs w:val="20"/>
          </w:rPr>
          <m:t>_i</m:t>
        </m:r>
      </m:oMath>
      <w:r w:rsidRPr="009B69FC">
        <w:rPr>
          <w:rFonts w:ascii="Times New Roman" w:hAnsi="Times New Roman" w:cs="Times New Roman"/>
          <w:sz w:val="20"/>
          <w:szCs w:val="20"/>
        </w:rPr>
        <w:t xml:space="preserve"> profile from measured</w:t>
      </w:r>
      <w:r w:rsidR="00C1645E" w:rsidRPr="009B69FC">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oMath>
      <w:r w:rsidRPr="009B69FC">
        <w:rPr>
          <w:rFonts w:ascii="Times New Roman" w:hAnsi="Times New Roman" w:cs="Times New Roman"/>
          <w:sz w:val="20"/>
          <w:szCs w:val="20"/>
        </w:rPr>
        <w:t xml:space="preserve"> </w:t>
      </w:r>
      <w:r w:rsidRPr="009B69FC">
        <w:rPr>
          <w:rFonts w:ascii="Times New Roman" w:eastAsiaTheme="minorEastAsia" w:hAnsi="Times New Roman" w:cs="Times New Roman"/>
          <w:sz w:val="20"/>
          <w:szCs w:val="20"/>
        </w:rPr>
        <w:t xml:space="preserve"> patterns</w:t>
      </w:r>
      <w:r w:rsidRPr="009B69FC">
        <w:rPr>
          <w:rFonts w:ascii="Times New Roman" w:hAnsi="Times New Roman" w:cs="Times New Roman"/>
          <w:sz w:val="20"/>
          <w:szCs w:val="20"/>
        </w:rPr>
        <w:t xml:space="preserve"> as described in section 2</w:t>
      </w:r>
      <w:r w:rsidR="0054402B" w:rsidRPr="009B69FC">
        <w:rPr>
          <w:rFonts w:ascii="Times New Roman" w:hAnsi="Times New Roman" w:cs="Times New Roman"/>
          <w:sz w:val="20"/>
          <w:szCs w:val="20"/>
        </w:rPr>
        <w:t>.2</w:t>
      </w:r>
      <w:r w:rsidRPr="009B69FC">
        <w:rPr>
          <w:rFonts w:ascii="Times New Roman" w:hAnsi="Times New Roman" w:cs="Times New Roman"/>
          <w:sz w:val="20"/>
          <w:szCs w:val="20"/>
        </w:rPr>
        <w:t>.5.3.</w:t>
      </w:r>
    </w:p>
    <w:p w14:paraId="3F7291BD" w14:textId="77777777" w:rsidR="005357B5" w:rsidRPr="009B69FC" w:rsidRDefault="005357B5" w:rsidP="005357B5"/>
    <w:p w14:paraId="1C78F53A" w14:textId="76B8090A" w:rsidR="00A763F3" w:rsidRPr="009B69FC" w:rsidRDefault="00A763F3" w:rsidP="005357B5">
      <w:r w:rsidRPr="009B69FC">
        <w:rPr>
          <w:b/>
          <w:bCs/>
          <w:u w:val="single"/>
        </w:rPr>
        <w:t xml:space="preserve">Observation </w:t>
      </w:r>
      <w:r w:rsidR="00BD68B6" w:rsidRPr="009B69FC">
        <w:rPr>
          <w:b/>
          <w:bCs/>
          <w:u w:val="single"/>
        </w:rPr>
        <w:t>9</w:t>
      </w:r>
      <w:r w:rsidRPr="009B69FC">
        <w:rPr>
          <w:b/>
          <w:bCs/>
          <w:u w:val="single"/>
        </w:rPr>
        <w:t>:</w:t>
      </w:r>
      <w:r w:rsidR="00020DDE" w:rsidRPr="009B69FC">
        <w:t xml:space="preserve"> A test method for EEIRP profile </w:t>
      </w:r>
      <w:r w:rsidR="005C368A" w:rsidRPr="009B69FC">
        <w:t xml:space="preserve">would require EIRP samples to be measured for many test beam directions. </w:t>
      </w:r>
      <w:r w:rsidR="0087006E" w:rsidRPr="009B69FC">
        <w:t>Therefore,</w:t>
      </w:r>
      <w:r w:rsidR="005C368A" w:rsidRPr="009B69FC">
        <w:t xml:space="preserve"> it is essential to capture a description in the conformance test specification </w:t>
      </w:r>
      <w:r w:rsidR="004A2EC8" w:rsidRPr="009B69FC">
        <w:t xml:space="preserve">of how EIRP samples </w:t>
      </w:r>
      <w:r w:rsidR="004816C4" w:rsidRPr="009B69FC">
        <w:t>are</w:t>
      </w:r>
      <w:r w:rsidR="004816C4" w:rsidRPr="009B69FC">
        <w:t xml:space="preserve"> </w:t>
      </w:r>
      <w:r w:rsidR="004A2EC8" w:rsidRPr="009B69FC">
        <w:t xml:space="preserve">collected for different test beam directions. </w:t>
      </w:r>
    </w:p>
    <w:p w14:paraId="6FAF56A6" w14:textId="0D3FC6C9" w:rsidR="004A2EC8" w:rsidRPr="009B69FC" w:rsidRDefault="004A2EC8" w:rsidP="005357B5">
      <w:r w:rsidRPr="009B69FC">
        <w:rPr>
          <w:b/>
          <w:bCs/>
          <w:u w:val="single"/>
        </w:rPr>
        <w:t xml:space="preserve">Proposal </w:t>
      </w:r>
      <w:r w:rsidR="000B2F5A" w:rsidRPr="009B69FC">
        <w:rPr>
          <w:b/>
          <w:bCs/>
          <w:u w:val="single"/>
        </w:rPr>
        <w:t>4</w:t>
      </w:r>
      <w:r w:rsidRPr="009B69FC">
        <w:rPr>
          <w:b/>
          <w:bCs/>
          <w:u w:val="single"/>
        </w:rPr>
        <w:t>:</w:t>
      </w:r>
      <w:r w:rsidRPr="009B69FC">
        <w:t xml:space="preserve"> </w:t>
      </w:r>
      <w:r w:rsidR="000033B8" w:rsidRPr="009B69FC">
        <w:t>RAN4 need</w:t>
      </w:r>
      <w:r w:rsidR="00EA534F" w:rsidRPr="009B69FC">
        <w:t xml:space="preserve"> to capture the </w:t>
      </w:r>
      <w:r w:rsidR="0087006E" w:rsidRPr="009B69FC">
        <w:t>high-level</w:t>
      </w:r>
      <w:r w:rsidR="00EA534F" w:rsidRPr="009B69FC">
        <w:t xml:space="preserve"> test procedure above in </w:t>
      </w:r>
      <w:r w:rsidR="004C6BED" w:rsidRPr="009B69FC">
        <w:t xml:space="preserve">BS RF conformance test specification </w:t>
      </w:r>
      <w:r w:rsidR="0087006E" w:rsidRPr="009B69FC">
        <w:t xml:space="preserve">in the new </w:t>
      </w:r>
      <w:r w:rsidR="004C6BED" w:rsidRPr="009B69FC">
        <w:t>sub-clause for</w:t>
      </w:r>
      <w:r w:rsidR="0087006E" w:rsidRPr="009B69FC">
        <w:t xml:space="preserve"> OTA spatial emission.</w:t>
      </w:r>
      <w:r w:rsidR="004C6BED" w:rsidRPr="009B69FC">
        <w:t xml:space="preserve"> </w:t>
      </w:r>
    </w:p>
    <w:p w14:paraId="4EACC37B" w14:textId="77777777" w:rsidR="00BF3A73" w:rsidRPr="009B69FC" w:rsidRDefault="00BF3A73" w:rsidP="003C1843">
      <w:pPr>
        <w:pStyle w:val="BodyText"/>
      </w:pPr>
    </w:p>
    <w:p w14:paraId="69B67D4E" w14:textId="7839C92F" w:rsidR="00E275E2" w:rsidRPr="009B69FC" w:rsidRDefault="00E275E2" w:rsidP="00E275E2">
      <w:pPr>
        <w:pStyle w:val="BodyText"/>
        <w:numPr>
          <w:ilvl w:val="2"/>
          <w:numId w:val="5"/>
        </w:numPr>
        <w:ind w:left="709" w:hanging="709"/>
        <w:rPr>
          <w:rFonts w:ascii="Arial" w:hAnsi="Arial" w:cs="Arial"/>
          <w:sz w:val="24"/>
          <w:szCs w:val="24"/>
        </w:rPr>
      </w:pPr>
      <w:r w:rsidRPr="009B69FC">
        <w:rPr>
          <w:rFonts w:ascii="Arial" w:hAnsi="Arial" w:cs="Arial"/>
          <w:sz w:val="24"/>
          <w:szCs w:val="24"/>
        </w:rPr>
        <w:t>EIRP pattern measurement</w:t>
      </w:r>
    </w:p>
    <w:p w14:paraId="2D7C908A" w14:textId="77777777" w:rsidR="00E90EDB" w:rsidRPr="009B69FC" w:rsidRDefault="00E90EDB" w:rsidP="00E90EDB">
      <w:r w:rsidRPr="009B69FC">
        <w:t xml:space="preserve">Traditionally, the measurement can be divided into two different stages: Test range calibration and measurement. For an expected EIRP measurement a third stage is introduced. </w:t>
      </w:r>
    </w:p>
    <w:p w14:paraId="1EC1C265"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 xml:space="preserve">Test range </w:t>
      </w:r>
      <w:proofErr w:type="gramStart"/>
      <w:r w:rsidRPr="009B69FC">
        <w:rPr>
          <w:rFonts w:ascii="Times New Roman" w:hAnsi="Times New Roman" w:cs="Times New Roman"/>
          <w:sz w:val="20"/>
          <w:szCs w:val="20"/>
        </w:rPr>
        <w:t>calibration</w:t>
      </w:r>
      <w:proofErr w:type="gramEnd"/>
    </w:p>
    <w:p w14:paraId="0A4B6261"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EIRP pattern measurement</w:t>
      </w:r>
    </w:p>
    <w:p w14:paraId="0909D3DF" w14:textId="77777777" w:rsidR="00E90EDB" w:rsidRPr="009B69FC" w:rsidRDefault="00E90EDB" w:rsidP="00E90EDB">
      <w:pPr>
        <w:pStyle w:val="ListParagraph"/>
        <w:numPr>
          <w:ilvl w:val="0"/>
          <w:numId w:val="12"/>
        </w:numPr>
        <w:rPr>
          <w:rFonts w:ascii="Times New Roman" w:hAnsi="Times New Roman" w:cs="Times New Roman"/>
          <w:sz w:val="20"/>
          <w:szCs w:val="20"/>
        </w:rPr>
      </w:pPr>
      <w:r w:rsidRPr="009B69FC">
        <w:rPr>
          <w:rFonts w:ascii="Times New Roman" w:hAnsi="Times New Roman" w:cs="Times New Roman"/>
          <w:sz w:val="20"/>
          <w:szCs w:val="20"/>
        </w:rPr>
        <w:t xml:space="preserve">Post </w:t>
      </w:r>
      <w:proofErr w:type="gramStart"/>
      <w:r w:rsidRPr="009B69FC">
        <w:rPr>
          <w:rFonts w:ascii="Times New Roman" w:hAnsi="Times New Roman" w:cs="Times New Roman"/>
          <w:sz w:val="20"/>
          <w:szCs w:val="20"/>
        </w:rPr>
        <w:t>processing</w:t>
      </w:r>
      <w:proofErr w:type="gramEnd"/>
    </w:p>
    <w:p w14:paraId="5911C111" w14:textId="77777777" w:rsidR="00E90EDB" w:rsidRPr="009B69FC" w:rsidRDefault="00E90EDB" w:rsidP="00E90EDB">
      <w:r w:rsidRPr="009B69FC">
        <w:t xml:space="preserve">The post-processing stage is required for some test methods, e.g., TRP test methods which are based on spatial EIRP samples. For EEIRP, the post processing stage will be even more complex which would lead to that a new Annex would be required in the conformance test specification for the technical background information. </w:t>
      </w:r>
    </w:p>
    <w:p w14:paraId="192885B7" w14:textId="77777777" w:rsidR="00E90EDB" w:rsidRPr="009B69FC" w:rsidRDefault="00E90EDB" w:rsidP="00E90EDB"/>
    <w:p w14:paraId="429E7D78" w14:textId="77777777" w:rsidR="00E90EDB" w:rsidRPr="009B69FC" w:rsidRDefault="00E90EDB" w:rsidP="00E90EDB">
      <w:pPr>
        <w:pStyle w:val="ListParagraph"/>
        <w:numPr>
          <w:ilvl w:val="3"/>
          <w:numId w:val="5"/>
        </w:numPr>
        <w:ind w:left="709" w:hanging="709"/>
        <w:rPr>
          <w:rFonts w:ascii="Arial" w:hAnsi="Arial" w:cs="Arial"/>
          <w:sz w:val="20"/>
          <w:szCs w:val="20"/>
        </w:rPr>
      </w:pPr>
      <w:r w:rsidRPr="009B69FC">
        <w:rPr>
          <w:rFonts w:ascii="Arial" w:hAnsi="Arial" w:cs="Arial"/>
          <w:sz w:val="20"/>
          <w:szCs w:val="20"/>
        </w:rPr>
        <w:t xml:space="preserve">Test range </w:t>
      </w:r>
      <w:proofErr w:type="gramStart"/>
      <w:r w:rsidRPr="009B69FC">
        <w:rPr>
          <w:rFonts w:ascii="Arial" w:hAnsi="Arial" w:cs="Arial"/>
          <w:sz w:val="20"/>
          <w:szCs w:val="20"/>
        </w:rPr>
        <w:t>calibration</w:t>
      </w:r>
      <w:proofErr w:type="gramEnd"/>
    </w:p>
    <w:p w14:paraId="55404314" w14:textId="77777777" w:rsidR="00E90EDB" w:rsidRPr="009B69FC" w:rsidRDefault="00E90EDB" w:rsidP="00E90EDB">
      <w:r w:rsidRPr="009B69FC">
        <w:t xml:space="preserve">In the calibration stage the antenna test range transmission loss is characterized with the intention to minimize error sources related to test setup. A common approach used is the substitution method, where a reference antenna with known antenna gain is used to determine the transmission loss in the test range. </w:t>
      </w:r>
    </w:p>
    <w:p w14:paraId="1D5A31FB" w14:textId="4A4E20F8" w:rsidR="00E90EDB" w:rsidRPr="009B69FC" w:rsidRDefault="00E90EDB" w:rsidP="00E90EDB">
      <w:r w:rsidRPr="009B69FC">
        <w:t xml:space="preserve">In addition, the measurement uncertainty can be improved by calibrating the absolute power measurement uncertainty of the measurement receiver (spectrum </w:t>
      </w:r>
      <w:r w:rsidR="00F81D46" w:rsidRPr="009B69FC">
        <w:t>analyser</w:t>
      </w:r>
      <w:r w:rsidRPr="009B69FC">
        <w:t xml:space="preserve"> with </w:t>
      </w:r>
      <w:proofErr w:type="gramStart"/>
      <w:r w:rsidRPr="009B69FC">
        <w:t>fairly high</w:t>
      </w:r>
      <w:proofErr w:type="gramEnd"/>
      <w:r w:rsidRPr="009B69FC">
        <w:t xml:space="preserve"> absolute power measurement uncertainty) using a power meter (with very low measurement uncertainty). A detailed description of suitable test ranges and corresponding calibration procedures can be found in TR 37.941. </w:t>
      </w:r>
    </w:p>
    <w:p w14:paraId="740E7F36" w14:textId="62B9D420" w:rsidR="00A12690" w:rsidRPr="009B69FC" w:rsidRDefault="00A12690" w:rsidP="00E90EDB">
      <w:r w:rsidRPr="009B69FC">
        <w:rPr>
          <w:b/>
          <w:bCs/>
          <w:u w:val="single"/>
        </w:rPr>
        <w:t xml:space="preserve">Proposal </w:t>
      </w:r>
      <w:r w:rsidR="000B2F5A" w:rsidRPr="009B69FC">
        <w:rPr>
          <w:b/>
          <w:bCs/>
          <w:u w:val="single"/>
        </w:rPr>
        <w:t>5</w:t>
      </w:r>
      <w:r w:rsidRPr="009B69FC">
        <w:rPr>
          <w:b/>
          <w:bCs/>
          <w:u w:val="single"/>
        </w:rPr>
        <w:t xml:space="preserve">: </w:t>
      </w:r>
      <w:r w:rsidR="00E62DD9" w:rsidRPr="009B69FC">
        <w:t xml:space="preserve">RAN4 need to create entry in TR 37.941 for OTA spatial emission requirement and corresponding conformance test aspects, such as measurement procedure, calibration procedure and measurement </w:t>
      </w:r>
      <w:r w:rsidR="008F77D9" w:rsidRPr="009B69FC">
        <w:t>uncertainty</w:t>
      </w:r>
      <w:r w:rsidR="00E62DD9" w:rsidRPr="009B69FC">
        <w:t xml:space="preserve"> </w:t>
      </w:r>
      <w:r w:rsidR="008F77D9" w:rsidRPr="009B69FC">
        <w:t xml:space="preserve">evaluation. </w:t>
      </w:r>
    </w:p>
    <w:p w14:paraId="283C2A40" w14:textId="77777777" w:rsidR="00E90EDB" w:rsidRPr="009B69FC" w:rsidRDefault="00E90EDB" w:rsidP="00E90EDB"/>
    <w:p w14:paraId="272D9857" w14:textId="33276A66" w:rsidR="00E90EDB" w:rsidRPr="009B69FC" w:rsidRDefault="00E90EDB" w:rsidP="00E90EDB">
      <w:pPr>
        <w:pStyle w:val="ListParagraph"/>
        <w:numPr>
          <w:ilvl w:val="3"/>
          <w:numId w:val="5"/>
        </w:numPr>
        <w:ind w:left="709" w:hanging="709"/>
        <w:rPr>
          <w:rFonts w:ascii="Arial" w:hAnsi="Arial" w:cs="Arial"/>
          <w:sz w:val="20"/>
          <w:szCs w:val="20"/>
        </w:rPr>
      </w:pPr>
      <w:r w:rsidRPr="009B69FC">
        <w:rPr>
          <w:rFonts w:ascii="Arial" w:hAnsi="Arial" w:cs="Arial"/>
          <w:sz w:val="20"/>
          <w:szCs w:val="20"/>
        </w:rPr>
        <w:t>EIRP pattern measurement</w:t>
      </w:r>
    </w:p>
    <w:p w14:paraId="1B3A1933" w14:textId="5AB0A7CE" w:rsidR="00E90EDB" w:rsidRPr="009B69FC" w:rsidRDefault="00E90EDB" w:rsidP="00E90EDB">
      <w:pPr>
        <w:rPr>
          <w:noProof/>
        </w:rPr>
      </w:pPr>
      <w:r w:rsidRPr="009B69FC">
        <w:rPr>
          <w:noProof/>
        </w:rPr>
        <w:t xml:space="preserve">For each test beam, the EIRP pattern above the horizon (in the upper hemi-sphere) is measured for horizontal angles within the range </w:t>
      </w:r>
      <m:oMath>
        <m:r>
          <w:rPr>
            <w:rFonts w:ascii="Cambria Math" w:hAnsi="Cambria Math"/>
            <w:noProof/>
          </w:rPr>
          <m:t>-π≤φ≤π</m:t>
        </m:r>
      </m:oMath>
      <w:r w:rsidRPr="009B69FC">
        <w:rPr>
          <w:noProof/>
        </w:rPr>
        <w:t xml:space="preserve"> and elevation angles within the range </w:t>
      </w:r>
      <m:oMath>
        <m:r>
          <w:rPr>
            <w:rFonts w:ascii="Cambria Math" w:hAnsi="Cambria Math"/>
            <w:noProof/>
          </w:rPr>
          <m:t>0≤θ≤</m:t>
        </m:r>
        <m:f>
          <m:fPr>
            <m:ctrlPr>
              <w:rPr>
                <w:rFonts w:ascii="Cambria Math" w:hAnsi="Cambria Math"/>
                <w:i/>
                <w:noProof/>
              </w:rPr>
            </m:ctrlPr>
          </m:fPr>
          <m:num>
            <m:r>
              <w:rPr>
                <w:rFonts w:ascii="Cambria Math" w:hAnsi="Cambria Math"/>
                <w:noProof/>
              </w:rPr>
              <m:t>π</m:t>
            </m:r>
          </m:num>
          <m:den>
            <m:r>
              <w:rPr>
                <w:rFonts w:ascii="Cambria Math" w:hAnsi="Cambria Math"/>
                <w:noProof/>
              </w:rPr>
              <m:t>2</m:t>
            </m:r>
          </m:den>
        </m:f>
      </m:oMath>
      <w:r w:rsidRPr="009B69FC">
        <w:rPr>
          <w:noProof/>
        </w:rPr>
        <w:t xml:space="preserve"> .</w:t>
      </w:r>
    </w:p>
    <w:p w14:paraId="1EE579F8" w14:textId="66A53E10" w:rsidR="00E90EDB" w:rsidRPr="009B69FC" w:rsidRDefault="00E90EDB" w:rsidP="00E90EDB">
      <w:r w:rsidRPr="009B69FC">
        <w:lastRenderedPageBreak/>
        <w:t xml:space="preserve">The discrete EIRP pattern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oMath>
      <w:r w:rsidRPr="009B69FC">
        <w:t xml:space="preserve"> measured per test beam using a specific sampling grid with a specific sampling grid resolution. For the reference test method described in this document a uniform sampling grid is considered. Considering practical measurement aspects, such as test complexity and test time the EIRP pattern per test beam is measured for a set of discrete spatial angles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oMath>
      <w:r w:rsidRPr="009B69FC">
        <w:t xml:space="preserve">, where </w:t>
      </w:r>
      <m:oMath>
        <m:r>
          <w:rPr>
            <w:rFonts w:ascii="Cambria Math" w:hAnsi="Cambria Math"/>
          </w:rPr>
          <m:t>m=1..M</m:t>
        </m:r>
      </m:oMath>
      <w:r w:rsidRPr="009B69FC">
        <w:t xml:space="preserve"> and </w:t>
      </w:r>
      <m:oMath>
        <m:r>
          <w:rPr>
            <w:rFonts w:ascii="Cambria Math" w:hAnsi="Cambria Math"/>
          </w:rPr>
          <m:t>n=1..N</m:t>
        </m:r>
      </m:oMath>
      <w:r w:rsidRPr="009B69FC">
        <w:t xml:space="preserve">. </w:t>
      </w:r>
    </w:p>
    <w:p w14:paraId="6484DAA9" w14:textId="77777777" w:rsidR="00E90EDB" w:rsidRPr="009B69FC" w:rsidRDefault="00E90EDB" w:rsidP="00E90EDB">
      <w:r w:rsidRPr="009B69FC">
        <w:t xml:space="preserve">The EIRP pattern measurement stage and corresponding details on maximum allowed sampling resolution needs to be documented in an Annex in TS 38.141-2. </w:t>
      </w:r>
    </w:p>
    <w:p w14:paraId="57C56EBE" w14:textId="6C4AEB30" w:rsidR="00E90EDB" w:rsidRPr="009B69FC" w:rsidRDefault="00E90EDB" w:rsidP="00E90EDB">
      <w:r w:rsidRPr="009B69FC">
        <w:rPr>
          <w:b/>
          <w:bCs/>
          <w:u w:val="single"/>
        </w:rPr>
        <w:t xml:space="preserve">Observation </w:t>
      </w:r>
      <w:r w:rsidR="009C48EE" w:rsidRPr="009B69FC">
        <w:rPr>
          <w:b/>
          <w:bCs/>
          <w:u w:val="single"/>
        </w:rPr>
        <w:t>1</w:t>
      </w:r>
      <w:r w:rsidR="00BD68B6" w:rsidRPr="009B69FC">
        <w:rPr>
          <w:b/>
          <w:bCs/>
          <w:u w:val="single"/>
        </w:rPr>
        <w:t>0</w:t>
      </w:r>
      <w:r w:rsidRPr="009B69FC">
        <w:rPr>
          <w:b/>
          <w:bCs/>
          <w:u w:val="single"/>
        </w:rPr>
        <w:t>:</w:t>
      </w:r>
      <w:r w:rsidRPr="009B69FC">
        <w:t xml:space="preserve"> </w:t>
      </w:r>
      <w:r w:rsidR="00D24B4F" w:rsidRPr="009B69FC">
        <w:t>For each test beam within the CAR a</w:t>
      </w:r>
      <w:r w:rsidR="005E117B" w:rsidRPr="009B69FC">
        <w:t xml:space="preserve"> </w:t>
      </w:r>
      <w:r w:rsidR="00512399" w:rsidRPr="009B69FC">
        <w:t>spatially discrete</w:t>
      </w:r>
      <w:r w:rsidR="005E117B" w:rsidRPr="009B69FC">
        <w:t xml:space="preserve"> EIRP pattern </w:t>
      </w:r>
      <w:r w:rsidR="00F81D46" w:rsidRPr="009B69FC">
        <w:t>is measured</w:t>
      </w:r>
      <w:r w:rsidR="00512399" w:rsidRPr="009B69FC">
        <w:t xml:space="preserve"> in the upper hemi-sphere.  </w:t>
      </w:r>
      <w:r w:rsidR="005E117B" w:rsidRPr="009B69FC">
        <w:t xml:space="preserve"> </w:t>
      </w:r>
    </w:p>
    <w:p w14:paraId="5C690574" w14:textId="112D888D" w:rsidR="008728C0" w:rsidRPr="009B69FC" w:rsidRDefault="008728C0" w:rsidP="00E90EDB">
      <w:r w:rsidRPr="009B69FC">
        <w:rPr>
          <w:b/>
          <w:bCs/>
          <w:u w:val="single"/>
        </w:rPr>
        <w:t xml:space="preserve">Proposal </w:t>
      </w:r>
      <w:r w:rsidR="000B2F5A" w:rsidRPr="009B69FC">
        <w:rPr>
          <w:b/>
          <w:bCs/>
          <w:u w:val="single"/>
        </w:rPr>
        <w:t>6</w:t>
      </w:r>
      <w:r w:rsidRPr="009B69FC">
        <w:rPr>
          <w:b/>
          <w:bCs/>
          <w:u w:val="single"/>
        </w:rPr>
        <w:t>:</w:t>
      </w:r>
      <w:r w:rsidRPr="009B69FC">
        <w:t xml:space="preserve"> RAN4 need to describe the </w:t>
      </w:r>
      <w:r w:rsidR="006D6DCB" w:rsidRPr="009B69FC">
        <w:t xml:space="preserve">EIRP sampling grid in the upper hemi-sphere and define criteria </w:t>
      </w:r>
      <w:r w:rsidR="00DA306F" w:rsidRPr="009B69FC">
        <w:t>for maximum allowed sampling resolution</w:t>
      </w:r>
      <w:r w:rsidRPr="009B69FC">
        <w:t xml:space="preserve">.  </w:t>
      </w:r>
    </w:p>
    <w:p w14:paraId="4C3657B3" w14:textId="77777777" w:rsidR="00E90EDB" w:rsidRPr="009B69FC" w:rsidRDefault="00E90EDB" w:rsidP="00E90EDB"/>
    <w:p w14:paraId="5BCF3E59" w14:textId="2FE5792E" w:rsidR="00E90EDB" w:rsidRPr="009B69FC" w:rsidRDefault="00E90EDB" w:rsidP="00E90EDB">
      <w:pPr>
        <w:pStyle w:val="ListParagraph"/>
        <w:numPr>
          <w:ilvl w:val="3"/>
          <w:numId w:val="5"/>
        </w:numPr>
        <w:ind w:left="709" w:hanging="709"/>
        <w:rPr>
          <w:rFonts w:ascii="Arial" w:hAnsi="Arial" w:cs="Arial"/>
          <w:sz w:val="20"/>
          <w:szCs w:val="20"/>
        </w:rPr>
      </w:pPr>
      <w:r w:rsidRPr="009B69FC">
        <w:rPr>
          <w:rFonts w:ascii="Arial" w:hAnsi="Arial" w:cs="Arial"/>
          <w:sz w:val="20"/>
          <w:szCs w:val="20"/>
        </w:rPr>
        <w:t xml:space="preserve">Post </w:t>
      </w:r>
      <w:proofErr w:type="gramStart"/>
      <w:r w:rsidRPr="009B69FC">
        <w:rPr>
          <w:rFonts w:ascii="Arial" w:hAnsi="Arial" w:cs="Arial"/>
          <w:sz w:val="20"/>
          <w:szCs w:val="20"/>
        </w:rPr>
        <w:t>processing</w:t>
      </w:r>
      <w:proofErr w:type="gramEnd"/>
    </w:p>
    <w:p w14:paraId="3897D1BF" w14:textId="77777777" w:rsidR="00E90EDB" w:rsidRPr="009B69FC" w:rsidRDefault="00E90EDB" w:rsidP="00E90EDB">
      <w:r w:rsidRPr="009B69FC">
        <w:t xml:space="preserve">In technical background information from ITU-R [2] the EEIRP profile is calculated from an integration over continues average EIRP patten. From a testing perspective, the averaging process should be described as an average over discrete spatial samples.  </w:t>
      </w:r>
    </w:p>
    <w:p w14:paraId="33565811" w14:textId="032497E5" w:rsidR="00E90EDB" w:rsidRPr="009B69FC" w:rsidRDefault="00E90EDB" w:rsidP="00E90EDB">
      <w:r w:rsidRPr="009B69FC">
        <w:t>The EEIRP profile can be extracted from measured EIRP spectral density radiation patterns described in section 2.</w:t>
      </w:r>
      <w:r w:rsidR="0057165A" w:rsidRPr="009B69FC">
        <w:t>2</w:t>
      </w:r>
      <w:r w:rsidRPr="009B69FC">
        <w:t xml:space="preserve">.5.2 by applying multiple stage of averaging processes.  </w:t>
      </w:r>
    </w:p>
    <w:p w14:paraId="127D4930" w14:textId="77777777" w:rsidR="00E90EDB" w:rsidRPr="009B69FC" w:rsidRDefault="00E90EDB" w:rsidP="00E90EDB">
      <w:r w:rsidRPr="009B69FC">
        <w:t xml:space="preserve">In the first stage the average EIRP radiation pattern over </w:t>
      </w:r>
      <m:oMath>
        <m:r>
          <w:rPr>
            <w:rFonts w:ascii="Cambria Math" w:hAnsi="Cambria Math"/>
          </w:rPr>
          <m:t>K</m:t>
        </m:r>
      </m:oMath>
      <w:r w:rsidRPr="009B69FC">
        <w:rPr>
          <w:rFonts w:eastAsiaTheme="minorEastAsia"/>
        </w:rPr>
        <w:t xml:space="preserve"> test beams </w:t>
      </w:r>
      <w:r w:rsidRPr="009B69FC">
        <w:t>are calculated as:</w:t>
      </w:r>
    </w:p>
    <w:p w14:paraId="6006F21C" w14:textId="276FA460" w:rsidR="00336DE8" w:rsidRPr="009B69FC" w:rsidRDefault="00000000" w:rsidP="009B69FC">
      <w:pPr>
        <w:spacing w:before="240"/>
      </w:pPr>
      <m:oMathPara>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e>
          </m:nary>
        </m:oMath>
      </m:oMathPara>
    </w:p>
    <w:p w14:paraId="6B6D7513" w14:textId="5F60AEF6" w:rsidR="00E90EDB" w:rsidRPr="009B69FC" w:rsidRDefault="00E90EDB" w:rsidP="00E90EDB">
      <w:pPr>
        <w:jc w:val="both"/>
        <w:rPr>
          <w:rFonts w:eastAsiaTheme="minorEastAsia"/>
        </w:rPr>
      </w:pPr>
    </w:p>
    <w:p w14:paraId="61315469" w14:textId="4153FDAE" w:rsidR="00E90EDB" w:rsidRPr="009B69FC" w:rsidRDefault="00E90EDB" w:rsidP="00E90EDB">
      <w:r w:rsidRPr="009B69FC">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m</m:t>
                </m:r>
              </m:sub>
            </m:sSub>
          </m:e>
        </m:d>
        <m:r>
          <w:rPr>
            <w:rFonts w:ascii="Cambria Math" w:hAnsi="Cambria Math"/>
          </w:rPr>
          <m:t xml:space="preserve">  </m:t>
        </m:r>
      </m:oMath>
      <w:r w:rsidRPr="009B69FC">
        <w:t>is the EIRP spectral density radiation pattern measured for the k-</w:t>
      </w:r>
      <w:proofErr w:type="spellStart"/>
      <w:r w:rsidRPr="009B69FC">
        <w:t>th</w:t>
      </w:r>
      <w:proofErr w:type="spellEnd"/>
      <w:r w:rsidRPr="009B69FC">
        <w:t xml:space="preserve"> test beam and </w:t>
      </w:r>
      <m:oMath>
        <m:r>
          <w:rPr>
            <w:rFonts w:ascii="Cambria Math" w:hAnsi="Cambria Math"/>
          </w:rPr>
          <m:t>w_k</m:t>
        </m:r>
      </m:oMath>
      <w:r w:rsidRPr="009B69FC">
        <w:t xml:space="preserve"> refers to the weight for the k-</w:t>
      </w:r>
      <w:proofErr w:type="spellStart"/>
      <w:r w:rsidRPr="009B69FC">
        <w:t>th</w:t>
      </w:r>
      <w:proofErr w:type="spellEnd"/>
      <w:r w:rsidRPr="009B69FC">
        <w:t xml:space="preserve"> beamforming direction, i.e., the fraction of the steering range represented by the k-</w:t>
      </w:r>
      <w:proofErr w:type="spellStart"/>
      <w:r w:rsidRPr="009B69FC">
        <w:t>th</w:t>
      </w:r>
      <w:proofErr w:type="spellEnd"/>
      <w:r w:rsidRPr="009B69FC">
        <w:t xml:space="preserve"> beamforming direction (see detailed description in section 2.3.2).</w:t>
      </w:r>
    </w:p>
    <w:p w14:paraId="1159E91C" w14:textId="60677BFC" w:rsidR="00E90EDB" w:rsidRPr="009B69FC" w:rsidRDefault="00E90EDB" w:rsidP="00E90EDB">
      <w:pPr>
        <w:rPr>
          <w:rFonts w:eastAsiaTheme="minorEastAsia"/>
        </w:rPr>
      </w:pPr>
      <w:r w:rsidRPr="009B69FC">
        <w:t>In the second average stage the EEIRP level for the i-</w:t>
      </w:r>
      <w:proofErr w:type="spellStart"/>
      <w:r w:rsidRPr="009B69FC">
        <w:t>th</w:t>
      </w:r>
      <w:proofErr w:type="spellEnd"/>
      <w:r w:rsidRPr="009B69FC">
        <w:t xml:space="preserve"> elevation range is calculated as:</w:t>
      </w:r>
    </w:p>
    <w:p w14:paraId="6899A2F9" w14:textId="04DB37AF" w:rsidR="00A4262C" w:rsidRPr="009B69FC" w:rsidRDefault="00000000" w:rsidP="00E90EDB">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Li</m:t>
                  </m:r>
                </m:sub>
              </m:sSub>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m:oMathPara>
    </w:p>
    <w:p w14:paraId="4668B09C" w14:textId="05D41E08" w:rsidR="00E90EDB" w:rsidRPr="009B69FC" w:rsidRDefault="00E90EDB" w:rsidP="00E90EDB">
      <w:pPr>
        <w:rPr>
          <w:lang w:val="en-US"/>
        </w:rPr>
      </w:pPr>
      <w:r w:rsidRPr="009B69FC">
        <w:t xml:space="preserve">where </w:t>
      </w:r>
      <w:r w:rsidR="00B72C75" w:rsidRPr="009B69FC">
        <w:rPr>
          <w:rFonts w:ascii="Cambria Math" w:hAnsi="Cambria Math"/>
          <w:i/>
          <w:iCs/>
        </w:rPr>
        <w:t>N</w:t>
      </w:r>
      <w:r w:rsidR="00B72C75" w:rsidRPr="009B69FC">
        <w:rPr>
          <w:rFonts w:ascii="Cambria Math" w:hAnsi="Cambria Math"/>
          <w:i/>
        </w:rPr>
        <w:t xml:space="preserve"> </w:t>
      </w:r>
      <w:r w:rsidR="00B72C75" w:rsidRPr="009B69FC">
        <w:t xml:space="preserve"> is the number of sampling points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oMath>
      <w:r w:rsidR="00F578F4" w:rsidRPr="009B69FC">
        <w:t xml:space="preserve"> and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00B72C75" w:rsidRPr="009B69FC">
        <w:t>bounding range over upper hemisphere in the elevation rang</w:t>
      </w:r>
      <w:r w:rsidR="00784807" w:rsidRPr="009B69FC">
        <w:t>e</w:t>
      </w:r>
      <w:r w:rsidR="00A52542" w:rsidRPr="009B69FC">
        <w:t xml:space="preserve">, </w:t>
      </w:r>
      <m:oMath>
        <m:sSub>
          <m:sSubPr>
            <m:ctrlPr>
              <w:rPr>
                <w:rFonts w:ascii="Cambria Math" w:hAnsi="Cambria Math"/>
                <w:i/>
              </w:rPr>
            </m:ctrlPr>
          </m:sSubPr>
          <m:e>
            <m:r>
              <w:rPr>
                <w:rFonts w:ascii="Cambria Math" w:hAnsi="Cambria Math"/>
              </w:rPr>
              <m:t>n</m:t>
            </m:r>
          </m:e>
          <m:sub>
            <m:r>
              <w:rPr>
                <w:rFonts w:ascii="Cambria Math" w:hAnsi="Cambria Math"/>
              </w:rPr>
              <m:t>Li</m:t>
            </m:r>
          </m:sub>
        </m:sSub>
      </m:oMath>
      <w:r w:rsidR="00A52542" w:rsidRPr="009B69FC">
        <w:t xml:space="preserve">and </w:t>
      </w:r>
      <m:oMath>
        <m:sSub>
          <m:sSubPr>
            <m:ctrlPr>
              <w:rPr>
                <w:rFonts w:ascii="Cambria Math" w:hAnsi="Cambria Math"/>
                <w:i/>
              </w:rPr>
            </m:ctrlPr>
          </m:sSubPr>
          <m:e>
            <m:r>
              <w:rPr>
                <w:rFonts w:ascii="Cambria Math" w:hAnsi="Cambria Math"/>
              </w:rPr>
              <m:t>n</m:t>
            </m:r>
          </m:e>
          <m:sub>
            <m:r>
              <w:rPr>
                <w:rFonts w:ascii="Cambria Math" w:hAnsi="Cambria Math"/>
              </w:rPr>
              <m:t>Hi</m:t>
            </m:r>
          </m:sub>
        </m:sSub>
      </m:oMath>
      <w:r w:rsidR="00A52542" w:rsidRPr="009B69FC">
        <w:t xml:space="preserve"> are the lowest and highest elevation sampling angles within the  (</w:t>
      </w:r>
      <m:oMath>
        <m:sSub>
          <m:sSubPr>
            <m:ctrlPr>
              <w:rPr>
                <w:rFonts w:ascii="Cambria Math" w:hAnsi="Cambria Math"/>
                <w:i/>
              </w:rPr>
            </m:ctrlPr>
          </m:sSubPr>
          <m:e>
            <m:r>
              <w:rPr>
                <w:rFonts w:ascii="Cambria Math" w:hAnsi="Cambria Math"/>
              </w:rPr>
              <m:t>θ</m:t>
            </m:r>
          </m:e>
          <m:sub>
            <m:r>
              <w:rPr>
                <w:rFonts w:ascii="Cambria Math" w:hAnsi="Cambria Math"/>
              </w:rPr>
              <m:t>Li</m:t>
            </m:r>
          </m:sub>
        </m:sSub>
        <m:r>
          <w:rPr>
            <w:rFonts w:ascii="Cambria Math" w:hAnsi="Cambria Math"/>
          </w:rPr>
          <m:t>,</m:t>
        </m:r>
      </m:oMath>
      <w:r w:rsidR="00A52542" w:rsidRPr="009B69FC">
        <w:t xml:space="preserve"> </w:t>
      </w:r>
      <m:oMath>
        <m:sSub>
          <m:sSubPr>
            <m:ctrlPr>
              <w:rPr>
                <w:rFonts w:ascii="Cambria Math" w:hAnsi="Cambria Math"/>
                <w:i/>
              </w:rPr>
            </m:ctrlPr>
          </m:sSubPr>
          <m:e>
            <m:r>
              <w:rPr>
                <w:rFonts w:ascii="Cambria Math" w:hAnsi="Cambria Math"/>
              </w:rPr>
              <m:t>θ</m:t>
            </m:r>
          </m:e>
          <m:sub>
            <m:r>
              <w:rPr>
                <w:rFonts w:ascii="Cambria Math" w:hAnsi="Cambria Math"/>
              </w:rPr>
              <m:t>Hi</m:t>
            </m:r>
          </m:sub>
        </m:sSub>
      </m:oMath>
      <w:r w:rsidR="00A52542" w:rsidRPr="009B69FC">
        <w:t xml:space="preserve">) bounding </w:t>
      </w:r>
      <w:r w:rsidR="00B72C75" w:rsidRPr="009B69FC">
        <w:t xml:space="preserve">range, with </w:t>
      </w:r>
      <w:r w:rsidRPr="009B69FC">
        <w:t xml:space="preserve"> </w:t>
      </w:r>
      <m:oMath>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Li</m:t>
            </m:r>
          </m:sub>
        </m:sSub>
      </m:oMath>
      <w:r w:rsidRPr="009B69FC">
        <w:t xml:space="preserve"> </w:t>
      </w:r>
      <w:r w:rsidR="002B43C8" w:rsidRPr="009B69FC">
        <w:t xml:space="preserve">; </w:t>
      </w:r>
      <w:r w:rsidR="002B43C8" w:rsidRPr="009B69FC">
        <w:rPr>
          <w:rFonts w:ascii="Cambria Math" w:hAnsi="Cambria Math"/>
          <w:i/>
          <w:iCs/>
        </w:rPr>
        <w:t>M</w:t>
      </w:r>
      <w:r w:rsidR="002B43C8" w:rsidRPr="009B69FC">
        <w:t xml:space="preserve"> is the number of sampling points in the azimuth range</w:t>
      </w:r>
      <w:r w:rsidR="006E003A" w:rsidRPr="009B69FC">
        <w:t xml:space="preserve">. </w:t>
      </w:r>
    </w:p>
    <w:p w14:paraId="394C1BE7" w14:textId="77777777" w:rsidR="00E90EDB" w:rsidRPr="009B69FC" w:rsidRDefault="00E90EDB" w:rsidP="00E90EDB">
      <w:r w:rsidRPr="009B69FC">
        <w:t>The post-processing stage with details description of the averaging calculations should be captured in a dedicated Annex in TS 38.141-2.</w:t>
      </w:r>
    </w:p>
    <w:p w14:paraId="37D72E7B" w14:textId="3590D11A" w:rsidR="00E90EDB" w:rsidRPr="009B69FC" w:rsidRDefault="00E90EDB" w:rsidP="00E90EDB">
      <w:r w:rsidRPr="009B69FC">
        <w:rPr>
          <w:b/>
          <w:bCs/>
          <w:u w:val="single"/>
        </w:rPr>
        <w:t xml:space="preserve">Proposal </w:t>
      </w:r>
      <w:r w:rsidR="000B2F5A" w:rsidRPr="009B69FC">
        <w:rPr>
          <w:b/>
          <w:bCs/>
          <w:u w:val="single"/>
        </w:rPr>
        <w:t>7</w:t>
      </w:r>
      <w:r w:rsidRPr="009B69FC">
        <w:rPr>
          <w:b/>
          <w:bCs/>
          <w:u w:val="single"/>
        </w:rPr>
        <w:t>:</w:t>
      </w:r>
      <w:r w:rsidRPr="009B69FC">
        <w:t xml:space="preserve"> RAN4 need to describe the post-processing calculation in discrete form in the conformance test specification.</w:t>
      </w:r>
    </w:p>
    <w:p w14:paraId="296E4179" w14:textId="77777777" w:rsidR="00BF3A73" w:rsidRPr="009B69FC" w:rsidRDefault="00BF3A73" w:rsidP="003C1843">
      <w:pPr>
        <w:pStyle w:val="BodyText"/>
      </w:pPr>
    </w:p>
    <w:p w14:paraId="686F2128" w14:textId="77777777" w:rsidR="00BA2A18" w:rsidRPr="009B69FC" w:rsidRDefault="00BA2A18" w:rsidP="00BA2A18">
      <w:pPr>
        <w:pStyle w:val="BodyText"/>
        <w:numPr>
          <w:ilvl w:val="2"/>
          <w:numId w:val="5"/>
        </w:numPr>
        <w:ind w:left="709" w:hanging="709"/>
        <w:rPr>
          <w:rFonts w:ascii="Arial" w:hAnsi="Arial" w:cs="Arial"/>
          <w:sz w:val="24"/>
          <w:szCs w:val="24"/>
        </w:rPr>
      </w:pPr>
      <w:r w:rsidRPr="009B69FC">
        <w:rPr>
          <w:rFonts w:ascii="Arial" w:hAnsi="Arial" w:cs="Arial"/>
          <w:sz w:val="24"/>
          <w:szCs w:val="24"/>
        </w:rPr>
        <w:t>Measurement uncertainty evaluation</w:t>
      </w:r>
    </w:p>
    <w:p w14:paraId="0A57D97F" w14:textId="77777777" w:rsidR="00BA2A18" w:rsidRPr="009B69FC" w:rsidRDefault="00BA2A18" w:rsidP="00BA2A18">
      <w:r w:rsidRPr="009B69FC">
        <w:t>RAN4 needs to evaluate the Measurement Uncertainty (MU) for the reference test method described in this document. The measurement uncertainty for related to a measurement of EEIRP would depend on some new factors never being considered by RAN4 before such as:</w:t>
      </w:r>
    </w:p>
    <w:p w14:paraId="673F8812"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limited measurement receiver dynamic range.</w:t>
      </w:r>
    </w:p>
    <w:p w14:paraId="0B53F774"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limited number of used test beam directions.</w:t>
      </w:r>
    </w:p>
    <w:p w14:paraId="2F48D99C" w14:textId="0FB2B521"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selected distribution of test beam directions and usage of the beam weight.</w:t>
      </w:r>
    </w:p>
    <w:p w14:paraId="18D0FF8E"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The MU impact due to the selected EIRP patten spatial sampling resolution.</w:t>
      </w:r>
    </w:p>
    <w:p w14:paraId="24E8A1CF"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lastRenderedPageBreak/>
        <w:t>The MU impact due to the absolute power measurement uncertainty determined by the calibration process.</w:t>
      </w:r>
    </w:p>
    <w:p w14:paraId="0B945706" w14:textId="77777777" w:rsidR="00BA2A18" w:rsidRPr="009B69FC" w:rsidRDefault="00BA2A18" w:rsidP="00BA2A18">
      <w:pPr>
        <w:pStyle w:val="ListParagraph"/>
        <w:numPr>
          <w:ilvl w:val="0"/>
          <w:numId w:val="10"/>
        </w:numPr>
        <w:rPr>
          <w:rFonts w:ascii="Times New Roman" w:hAnsi="Times New Roman" w:cs="Times New Roman"/>
          <w:sz w:val="20"/>
          <w:szCs w:val="20"/>
        </w:rPr>
      </w:pPr>
      <w:r w:rsidRPr="009B69FC">
        <w:rPr>
          <w:rFonts w:ascii="Times New Roman" w:hAnsi="Times New Roman" w:cs="Times New Roman"/>
          <w:sz w:val="20"/>
          <w:szCs w:val="20"/>
        </w:rPr>
        <w:t xml:space="preserve">The MU impact due to positioner blocking effects in the vertical domain. </w:t>
      </w:r>
    </w:p>
    <w:p w14:paraId="54DB25F8" w14:textId="77777777" w:rsidR="00BA2A18" w:rsidRPr="009B69FC" w:rsidRDefault="00BA2A18" w:rsidP="00BA2A18">
      <w:r w:rsidRPr="009B69FC">
        <w:t>The measurement uncertainty evaluation background will be captured in a new Technical Report (TR).</w:t>
      </w:r>
    </w:p>
    <w:p w14:paraId="764C7C0C" w14:textId="77777777" w:rsidR="00BA2A18" w:rsidRPr="009B69FC" w:rsidRDefault="00BA2A18" w:rsidP="00BA2A18">
      <w:r w:rsidRPr="009B69FC">
        <w:t xml:space="preserve">Due to the complexity and dependence to manufacturer declaration the measurement uncertainty evaluation needs to be performed per vertical angular range over the profile. </w:t>
      </w:r>
    </w:p>
    <w:p w14:paraId="6F3FDA35" w14:textId="77777777" w:rsidR="00BA2A18" w:rsidRPr="009B69FC" w:rsidRDefault="00BA2A18" w:rsidP="00BA2A18">
      <w:r w:rsidRPr="009B69FC">
        <w:t xml:space="preserve">Since the requirement on EERIP is a regulatory requirement, the test tolerance defined in RAN4 will not allow for relaxation with respect to the core requirement. Hence, the measurement uncertainty needs to be accounted for in the design. This would mean that a large measurement uncertainty would directly relate to fulfilling a stricter EEIRP level. </w:t>
      </w:r>
    </w:p>
    <w:p w14:paraId="25D66F8F" w14:textId="55DB6EEE" w:rsidR="004A0609" w:rsidRPr="009B69FC" w:rsidRDefault="00BA2A18" w:rsidP="003C1843">
      <w:pPr>
        <w:pStyle w:val="BodyText"/>
      </w:pPr>
      <w:r w:rsidRPr="009B69FC">
        <w:rPr>
          <w:b/>
          <w:bCs/>
          <w:u w:val="single"/>
        </w:rPr>
        <w:t xml:space="preserve">Observation </w:t>
      </w:r>
      <w:r w:rsidR="00555A43" w:rsidRPr="009B69FC">
        <w:rPr>
          <w:b/>
          <w:bCs/>
          <w:u w:val="single"/>
        </w:rPr>
        <w:t>1</w:t>
      </w:r>
      <w:r w:rsidR="00BD68B6" w:rsidRPr="009B69FC">
        <w:rPr>
          <w:b/>
          <w:bCs/>
          <w:u w:val="single"/>
        </w:rPr>
        <w:t>1</w:t>
      </w:r>
      <w:r w:rsidRPr="009B69FC">
        <w:rPr>
          <w:b/>
          <w:bCs/>
          <w:u w:val="single"/>
        </w:rPr>
        <w:t>:</w:t>
      </w:r>
      <w:r w:rsidRPr="009B69FC">
        <w:t xml:space="preserve"> RAN4 need to evaluate the measurement uncertainty for EEIRP and capture the outcome in TR 37.941.</w:t>
      </w:r>
    </w:p>
    <w:p w14:paraId="38ACE902" w14:textId="77777777" w:rsidR="00555A43" w:rsidRPr="009B69FC" w:rsidRDefault="00555A43" w:rsidP="003C1843">
      <w:pPr>
        <w:pStyle w:val="BodyText"/>
      </w:pPr>
    </w:p>
    <w:p w14:paraId="201F3AC7" w14:textId="77777777" w:rsidR="000A4C3D" w:rsidRPr="009B69FC" w:rsidRDefault="000A4C3D" w:rsidP="000A4C3D">
      <w:pPr>
        <w:pBdr>
          <w:bottom w:val="single" w:sz="4" w:space="1" w:color="auto"/>
        </w:pBdr>
        <w:rPr>
          <w:rFonts w:ascii="Arial" w:hAnsi="Arial" w:cs="Arial"/>
        </w:rPr>
      </w:pPr>
    </w:p>
    <w:p w14:paraId="15A3B054" w14:textId="77777777" w:rsidR="00E01358" w:rsidRPr="009B69FC" w:rsidRDefault="00E01358" w:rsidP="000A4C3D">
      <w:pPr>
        <w:pBdr>
          <w:bottom w:val="single" w:sz="4" w:space="1" w:color="auto"/>
        </w:pBdr>
        <w:rPr>
          <w:rFonts w:ascii="Arial" w:hAnsi="Arial" w:cs="Arial"/>
        </w:rPr>
      </w:pPr>
    </w:p>
    <w:p w14:paraId="6BE67E96" w14:textId="77777777" w:rsidR="00E01358" w:rsidRPr="009B69FC" w:rsidRDefault="00E01358" w:rsidP="000A4C3D">
      <w:pPr>
        <w:pBdr>
          <w:bottom w:val="single" w:sz="4" w:space="1" w:color="auto"/>
        </w:pBdr>
        <w:rPr>
          <w:rFonts w:ascii="Arial" w:hAnsi="Arial" w:cs="Arial"/>
        </w:rPr>
      </w:pPr>
    </w:p>
    <w:p w14:paraId="691E9AEA" w14:textId="452B8B60" w:rsidR="000A4C3D" w:rsidRPr="009B69FC" w:rsidRDefault="000A4C3D" w:rsidP="000A4C3D">
      <w:pPr>
        <w:pStyle w:val="Heading1"/>
        <w:keepLines w:val="0"/>
        <w:numPr>
          <w:ilvl w:val="0"/>
          <w:numId w:val="5"/>
        </w:numPr>
        <w:pBdr>
          <w:top w:val="none" w:sz="0" w:space="0" w:color="auto"/>
        </w:pBdr>
        <w:spacing w:before="0" w:after="240"/>
        <w:ind w:right="284" w:hanging="720"/>
      </w:pPr>
      <w:r w:rsidRPr="009B69FC">
        <w:t>Conclusion</w:t>
      </w:r>
    </w:p>
    <w:p w14:paraId="2EB45A7A" w14:textId="77777777" w:rsidR="00454C12" w:rsidRPr="009B69FC" w:rsidRDefault="00CE5A28" w:rsidP="0062745C">
      <w:pPr>
        <w:pStyle w:val="BodyText"/>
      </w:pPr>
      <w:r w:rsidRPr="009B69FC">
        <w:t>In this contribution we present an overview o</w:t>
      </w:r>
      <w:r w:rsidR="00E6057E" w:rsidRPr="009B69FC">
        <w:t>f the new requirement required to protect FSS UL within band n104</w:t>
      </w:r>
      <w:r w:rsidR="00EA0E50" w:rsidRPr="009B69FC">
        <w:t xml:space="preserve"> and aspects to consider when the requirement is included in RAN4 BS specifications</w:t>
      </w:r>
      <w:r w:rsidR="00E6057E" w:rsidRPr="009B69FC">
        <w:t>.</w:t>
      </w:r>
      <w:r w:rsidR="00EA0E50" w:rsidRPr="009B69FC">
        <w:t xml:space="preserve"> </w:t>
      </w:r>
    </w:p>
    <w:p w14:paraId="6BA103D7" w14:textId="77777777" w:rsidR="00454C12" w:rsidRPr="009B69FC" w:rsidRDefault="00454C12" w:rsidP="0062745C">
      <w:pPr>
        <w:pStyle w:val="BodyText"/>
      </w:pPr>
    </w:p>
    <w:p w14:paraId="4D408761" w14:textId="2A7E724E" w:rsidR="00454C12" w:rsidRPr="009B69FC" w:rsidRDefault="000B69FF" w:rsidP="0062745C">
      <w:pPr>
        <w:pStyle w:val="BodyText"/>
      </w:pPr>
      <w:r w:rsidRPr="009B69FC">
        <w:t xml:space="preserve">Based on the information </w:t>
      </w:r>
      <w:r w:rsidR="0070658F" w:rsidRPr="009B69FC">
        <w:t xml:space="preserve">in this contribution </w:t>
      </w:r>
      <w:r w:rsidRPr="009B69FC">
        <w:t>we have observed following:</w:t>
      </w:r>
      <w:r w:rsidR="00E6057E" w:rsidRPr="009B69FC">
        <w:t xml:space="preserve"> </w:t>
      </w:r>
    </w:p>
    <w:p w14:paraId="01638730" w14:textId="77777777" w:rsidR="00BD68B6" w:rsidRPr="009B69FC" w:rsidRDefault="00BD68B6" w:rsidP="00BD68B6">
      <w:r w:rsidRPr="009B69FC">
        <w:rPr>
          <w:b/>
          <w:bCs/>
          <w:u w:val="single"/>
        </w:rPr>
        <w:t>Observation 1:</w:t>
      </w:r>
      <w:r w:rsidRPr="009B69FC">
        <w:t xml:space="preserve"> When the test requirement and test procedure are defined in RAN4,  usage of the term “horizon” should be avoided. For a BS. the relation to horizon depends on deployment parameters such as mechanical tilt and other site-specific details not part of the BS RF conformance testing specification. </w:t>
      </w:r>
    </w:p>
    <w:p w14:paraId="6A8D3976" w14:textId="20EF2C8E" w:rsidR="002C4071" w:rsidRPr="009B69FC" w:rsidRDefault="002C4071" w:rsidP="002C4071">
      <w:pPr>
        <w:pStyle w:val="BodyText"/>
      </w:pPr>
      <w:r w:rsidRPr="009B69FC">
        <w:rPr>
          <w:b/>
          <w:bCs/>
          <w:u w:val="single"/>
        </w:rPr>
        <w:t xml:space="preserve">Observation </w:t>
      </w:r>
      <w:r w:rsidR="00BD68B6" w:rsidRPr="009B69FC">
        <w:rPr>
          <w:b/>
          <w:bCs/>
          <w:u w:val="single"/>
        </w:rPr>
        <w:t>2</w:t>
      </w:r>
      <w:r w:rsidRPr="009B69FC">
        <w:rPr>
          <w:b/>
          <w:bCs/>
          <w:u w:val="single"/>
        </w:rPr>
        <w:t>:</w:t>
      </w:r>
      <w:r w:rsidRPr="009B69FC">
        <w:t xml:space="preserve"> With the introduction of OTA spatial emission requirement RAN4 may need to consider how beamforming weights should be applied to the test model to guarantee a relevant test condition.  </w:t>
      </w:r>
    </w:p>
    <w:p w14:paraId="1C0ABE3F" w14:textId="128CF9FD" w:rsidR="002C4071" w:rsidRPr="009B69FC" w:rsidRDefault="002C4071" w:rsidP="002C4071">
      <w:r w:rsidRPr="009B69FC">
        <w:rPr>
          <w:b/>
          <w:bCs/>
          <w:u w:val="single"/>
        </w:rPr>
        <w:t xml:space="preserve">Observation </w:t>
      </w:r>
      <w:r w:rsidR="00BD68B6" w:rsidRPr="009B69FC">
        <w:rPr>
          <w:b/>
          <w:bCs/>
          <w:u w:val="single"/>
        </w:rPr>
        <w:t>3</w:t>
      </w:r>
      <w:r w:rsidRPr="009B69FC">
        <w:rPr>
          <w:b/>
          <w:bCs/>
          <w:u w:val="single"/>
        </w:rPr>
        <w:t>:</w:t>
      </w:r>
      <w:r w:rsidRPr="009B69FC">
        <w:t xml:space="preserve"> Since the conformance test concept adopted in RAN4 currently does not capture operation in fading environment, manufacturer declarations will be needed to derive the angular coverage range. This means that the declaration and deployment scenarios are tied together. </w:t>
      </w:r>
    </w:p>
    <w:p w14:paraId="3A6DA1A0" w14:textId="455F0D71" w:rsidR="002C4071" w:rsidRPr="009B69FC" w:rsidRDefault="002C4071" w:rsidP="002C4071">
      <w:pPr>
        <w:jc w:val="both"/>
      </w:pPr>
      <w:r w:rsidRPr="009B69FC">
        <w:rPr>
          <w:b/>
          <w:bCs/>
          <w:u w:val="single"/>
        </w:rPr>
        <w:t xml:space="preserve">Observation </w:t>
      </w:r>
      <w:r w:rsidR="00BD68B6" w:rsidRPr="009B69FC">
        <w:rPr>
          <w:b/>
          <w:bCs/>
          <w:u w:val="single"/>
        </w:rPr>
        <w:t>4</w:t>
      </w:r>
      <w:r w:rsidRPr="009B69FC">
        <w:rPr>
          <w:b/>
          <w:bCs/>
          <w:u w:val="single"/>
        </w:rPr>
        <w:t>:</w:t>
      </w:r>
      <w:r w:rsidRPr="009B69FC">
        <w:t xml:space="preserve"> RAN4 need to define test beam set(s) that guarantees acceptable measurement uncertainty. </w:t>
      </w:r>
    </w:p>
    <w:p w14:paraId="33D98210" w14:textId="6A937A2B" w:rsidR="002C4071" w:rsidRPr="009B69FC" w:rsidRDefault="002C4071" w:rsidP="002C4071">
      <w:r w:rsidRPr="009B69FC">
        <w:rPr>
          <w:b/>
          <w:bCs/>
          <w:u w:val="single"/>
        </w:rPr>
        <w:t xml:space="preserve">Observation </w:t>
      </w:r>
      <w:r w:rsidR="00BD68B6" w:rsidRPr="009B69FC">
        <w:rPr>
          <w:b/>
          <w:bCs/>
          <w:u w:val="single"/>
        </w:rPr>
        <w:t>5</w:t>
      </w:r>
      <w:r w:rsidRPr="009B69FC">
        <w:rPr>
          <w:b/>
          <w:bCs/>
          <w:u w:val="single"/>
        </w:rPr>
        <w:t>:</w:t>
      </w:r>
      <w:r w:rsidRPr="009B69FC">
        <w:t xml:space="preserve"> It can be concluded that the test beams should be carefully selected and should be distributed within the whole coverage angular range, not only along the axis. To guarantee repeatability and acceptable measurement uncertainty, RAN4 need to define one common test beam set. </w:t>
      </w:r>
    </w:p>
    <w:p w14:paraId="5D4EEF00" w14:textId="69524226" w:rsidR="002C4071" w:rsidRPr="009B69FC" w:rsidRDefault="002C4071" w:rsidP="002C4071">
      <w:r w:rsidRPr="009B69FC">
        <w:rPr>
          <w:b/>
          <w:bCs/>
          <w:u w:val="single"/>
        </w:rPr>
        <w:t xml:space="preserve">Observation </w:t>
      </w:r>
      <w:r w:rsidR="00BD68B6" w:rsidRPr="009B69FC">
        <w:rPr>
          <w:b/>
          <w:bCs/>
          <w:u w:val="single"/>
        </w:rPr>
        <w:t>6</w:t>
      </w:r>
      <w:r w:rsidRPr="009B69FC">
        <w:rPr>
          <w:b/>
          <w:bCs/>
          <w:u w:val="single"/>
        </w:rPr>
        <w:t>:</w:t>
      </w:r>
      <w:r w:rsidRPr="009B69FC">
        <w:t xml:space="preserve"> The impact of the beam weight has significant impact on the measured EEIRP profile. </w:t>
      </w:r>
    </w:p>
    <w:p w14:paraId="2FCB9B55" w14:textId="13C0A02C" w:rsidR="00555A43" w:rsidRPr="009B69FC" w:rsidRDefault="00555A43" w:rsidP="002C4071">
      <w:r w:rsidRPr="009B69FC">
        <w:rPr>
          <w:b/>
          <w:bCs/>
        </w:rPr>
        <w:t xml:space="preserve">Observation </w:t>
      </w:r>
      <w:r w:rsidR="00BD68B6" w:rsidRPr="009B69FC">
        <w:rPr>
          <w:b/>
          <w:bCs/>
        </w:rPr>
        <w:t>7</w:t>
      </w:r>
      <w:r w:rsidRPr="009B69FC">
        <w:rPr>
          <w:b/>
          <w:bCs/>
        </w:rPr>
        <w:t>:</w:t>
      </w:r>
      <w:r w:rsidRPr="009B69FC">
        <w:t xml:space="preserve"> The trend observed in simulation results, in terms of better accuracy provided by beam sets with </w:t>
      </w:r>
      <w:proofErr w:type="gramStart"/>
      <w:r w:rsidRPr="009B69FC">
        <w:t>sufficient number of</w:t>
      </w:r>
      <w:proofErr w:type="gramEnd"/>
      <w:r w:rsidRPr="009B69FC">
        <w:t xml:space="preserve"> sample beams and good distribution, are confirmed also when considering different sub-array sizes.</w:t>
      </w:r>
    </w:p>
    <w:p w14:paraId="1A67BC75" w14:textId="6721B9B8" w:rsidR="002C4071" w:rsidRPr="009B69FC" w:rsidRDefault="002C4071" w:rsidP="002C4071">
      <w:pPr>
        <w:pStyle w:val="BodyText"/>
      </w:pPr>
      <w:r w:rsidRPr="009B69FC">
        <w:rPr>
          <w:b/>
          <w:u w:val="single"/>
        </w:rPr>
        <w:t xml:space="preserve">Observation </w:t>
      </w:r>
      <w:r w:rsidR="00BD68B6" w:rsidRPr="009B69FC">
        <w:rPr>
          <w:b/>
          <w:u w:val="single"/>
        </w:rPr>
        <w:t>8</w:t>
      </w:r>
      <w:r w:rsidRPr="009B69FC">
        <w:rPr>
          <w:b/>
          <w:u w:val="single"/>
        </w:rPr>
        <w:t>:</w:t>
      </w:r>
      <w:r w:rsidRPr="009B69FC">
        <w:t xml:space="preserve"> Comparing the EEIRP result from Beam set A and Beam set B it can be noticed that they produce similar EEIRP profiles, so that Beam set B might be preferred to Beam set A since a simple uniform beamforming weight is used. </w:t>
      </w:r>
    </w:p>
    <w:p w14:paraId="65A2344B" w14:textId="13DEA79B" w:rsidR="002C4071" w:rsidRPr="009B69FC" w:rsidRDefault="002C4071" w:rsidP="002C4071">
      <w:r w:rsidRPr="009B69FC">
        <w:rPr>
          <w:b/>
          <w:bCs/>
          <w:u w:val="single"/>
        </w:rPr>
        <w:t xml:space="preserve">Observation </w:t>
      </w:r>
      <w:r w:rsidR="00BD68B6" w:rsidRPr="009B69FC">
        <w:rPr>
          <w:b/>
          <w:bCs/>
          <w:u w:val="single"/>
        </w:rPr>
        <w:t>9</w:t>
      </w:r>
      <w:r w:rsidRPr="009B69FC">
        <w:rPr>
          <w:b/>
          <w:bCs/>
          <w:u w:val="single"/>
        </w:rPr>
        <w:t>:</w:t>
      </w:r>
      <w:r w:rsidRPr="009B69FC">
        <w:t xml:space="preserve"> A test method for EEIRP profile would require EIRP samples to be measured for many test beam directions. Therefore, it is essential to capture a description in the conformance test specification of how EIRP samples is collected for different test beam directions. </w:t>
      </w:r>
    </w:p>
    <w:p w14:paraId="6121A02A" w14:textId="5FD09E07" w:rsidR="002C4071" w:rsidRPr="009B69FC" w:rsidRDefault="002C4071" w:rsidP="002C4071">
      <w:r w:rsidRPr="009B69FC">
        <w:rPr>
          <w:b/>
          <w:bCs/>
          <w:u w:val="single"/>
        </w:rPr>
        <w:t xml:space="preserve">Observation </w:t>
      </w:r>
      <w:r w:rsidR="00555A43" w:rsidRPr="009B69FC">
        <w:rPr>
          <w:b/>
          <w:bCs/>
          <w:u w:val="single"/>
        </w:rPr>
        <w:t>1</w:t>
      </w:r>
      <w:r w:rsidR="00BD68B6" w:rsidRPr="009B69FC">
        <w:rPr>
          <w:b/>
          <w:bCs/>
          <w:u w:val="single"/>
        </w:rPr>
        <w:t>0</w:t>
      </w:r>
      <w:r w:rsidRPr="009B69FC">
        <w:rPr>
          <w:b/>
          <w:bCs/>
          <w:u w:val="single"/>
        </w:rPr>
        <w:t>:</w:t>
      </w:r>
      <w:r w:rsidRPr="009B69FC">
        <w:t xml:space="preserve"> For each test beam within the CAR a spatially discrete EIRP pattern is measured in the upper hemi-sphere.   </w:t>
      </w:r>
    </w:p>
    <w:p w14:paraId="3D585693" w14:textId="614B5FA3" w:rsidR="002C4071" w:rsidRPr="009B69FC" w:rsidRDefault="002C4071" w:rsidP="002C4071">
      <w:pPr>
        <w:pStyle w:val="BodyText"/>
      </w:pPr>
      <w:r w:rsidRPr="009B69FC">
        <w:rPr>
          <w:b/>
          <w:bCs/>
          <w:u w:val="single"/>
        </w:rPr>
        <w:lastRenderedPageBreak/>
        <w:t xml:space="preserve">Observation </w:t>
      </w:r>
      <w:r w:rsidR="00555A43" w:rsidRPr="009B69FC">
        <w:rPr>
          <w:b/>
          <w:bCs/>
          <w:u w:val="single"/>
        </w:rPr>
        <w:t>1</w:t>
      </w:r>
      <w:r w:rsidR="00BD68B6" w:rsidRPr="009B69FC">
        <w:rPr>
          <w:b/>
          <w:bCs/>
          <w:u w:val="single"/>
        </w:rPr>
        <w:t>1</w:t>
      </w:r>
      <w:r w:rsidRPr="009B69FC">
        <w:rPr>
          <w:b/>
          <w:bCs/>
          <w:u w:val="single"/>
        </w:rPr>
        <w:t>:</w:t>
      </w:r>
      <w:r w:rsidRPr="009B69FC">
        <w:t xml:space="preserve"> RAN4 need to evaluate the measurement uncertainty for EEIRP and capture the outcome in TR 37.941.</w:t>
      </w:r>
    </w:p>
    <w:p w14:paraId="082A2EBC" w14:textId="77777777" w:rsidR="00454C12" w:rsidRPr="009B69FC" w:rsidRDefault="00454C12" w:rsidP="0062745C">
      <w:pPr>
        <w:pStyle w:val="BodyText"/>
      </w:pPr>
    </w:p>
    <w:p w14:paraId="2B558B64" w14:textId="31953F30" w:rsidR="003F46B5" w:rsidRPr="009B69FC" w:rsidRDefault="003F46B5" w:rsidP="0062745C">
      <w:pPr>
        <w:pStyle w:val="BodyText"/>
      </w:pPr>
      <w:r w:rsidRPr="009B69FC">
        <w:t xml:space="preserve">To further progress the </w:t>
      </w:r>
      <w:r w:rsidR="00454C12" w:rsidRPr="009B69FC">
        <w:t>work,</w:t>
      </w:r>
      <w:r w:rsidRPr="009B69FC">
        <w:t xml:space="preserve"> </w:t>
      </w:r>
      <w:r w:rsidR="00454C12" w:rsidRPr="009B69FC">
        <w:t>we propose following:</w:t>
      </w:r>
    </w:p>
    <w:p w14:paraId="3B3B2D79" w14:textId="0060C191" w:rsidR="00006272" w:rsidRPr="009B69FC" w:rsidRDefault="00006272" w:rsidP="00006272">
      <w:pPr>
        <w:jc w:val="both"/>
      </w:pPr>
      <w:r w:rsidRPr="009B69FC">
        <w:rPr>
          <w:b/>
          <w:bCs/>
          <w:u w:val="single"/>
        </w:rPr>
        <w:t xml:space="preserve">Proposal </w:t>
      </w:r>
      <w:r w:rsidR="003B3D7A" w:rsidRPr="009B69FC">
        <w:rPr>
          <w:b/>
          <w:bCs/>
          <w:u w:val="single"/>
        </w:rPr>
        <w:t>1</w:t>
      </w:r>
      <w:r w:rsidRPr="009B69FC">
        <w:rPr>
          <w:b/>
          <w:bCs/>
          <w:u w:val="single"/>
        </w:rPr>
        <w:t>:</w:t>
      </w:r>
      <w:r w:rsidRPr="009B69FC">
        <w:t xml:space="preserve"> RAN4 should define a concept where the test beam directions are related to the declared Coverage Angular Range (CAR) and the number of test beam directions are specified.</w:t>
      </w:r>
    </w:p>
    <w:p w14:paraId="71DCD134" w14:textId="4ADEDA0B" w:rsidR="00006272" w:rsidRPr="009B69FC" w:rsidRDefault="00006272" w:rsidP="00006272">
      <w:r w:rsidRPr="009B69FC">
        <w:rPr>
          <w:b/>
          <w:bCs/>
          <w:u w:val="single"/>
        </w:rPr>
        <w:t xml:space="preserve">Proposal </w:t>
      </w:r>
      <w:r w:rsidR="003B3D7A" w:rsidRPr="009B69FC">
        <w:rPr>
          <w:b/>
          <w:bCs/>
          <w:u w:val="single"/>
        </w:rPr>
        <w:t>2</w:t>
      </w:r>
      <w:r w:rsidRPr="009B69FC">
        <w:rPr>
          <w:b/>
          <w:bCs/>
          <w:u w:val="single"/>
        </w:rPr>
        <w:t>:</w:t>
      </w:r>
      <w:r w:rsidRPr="009B69FC">
        <w:t xml:space="preserve"> RAN4 need to develop a concept where the test beams are distributed within the whole coverage angular, range with a specified beam weight vector. </w:t>
      </w:r>
    </w:p>
    <w:p w14:paraId="5B5A8C7B" w14:textId="625FA46C" w:rsidR="00006272" w:rsidRPr="009B69FC" w:rsidRDefault="00006272" w:rsidP="00006272">
      <w:pPr>
        <w:pStyle w:val="BodyText"/>
      </w:pPr>
      <w:r w:rsidRPr="009B69FC">
        <w:rPr>
          <w:b/>
          <w:bCs/>
          <w:u w:val="single"/>
        </w:rPr>
        <w:t xml:space="preserve">Proposal </w:t>
      </w:r>
      <w:r w:rsidR="003B3D7A" w:rsidRPr="009B69FC">
        <w:rPr>
          <w:b/>
          <w:bCs/>
          <w:u w:val="single"/>
        </w:rPr>
        <w:t>3</w:t>
      </w:r>
      <w:r w:rsidRPr="009B69FC">
        <w:rPr>
          <w:b/>
          <w:bCs/>
          <w:u w:val="single"/>
        </w:rPr>
        <w:t>:</w:t>
      </w:r>
      <w:r w:rsidRPr="009B69FC">
        <w:t xml:space="preserve"> Based on the analysis in this contribution we propose to specify the minimum number if beams used within the CAR to 25 uniformly distributed with </w:t>
      </w:r>
      <w:proofErr w:type="spellStart"/>
      <w:r w:rsidRPr="009B69FC">
        <w:rPr>
          <w:rFonts w:ascii="Cambria Math" w:hAnsi="Cambria Math"/>
          <w:i/>
          <w:iCs/>
        </w:rPr>
        <w:t>w</w:t>
      </w:r>
      <w:r w:rsidRPr="009B69FC">
        <w:rPr>
          <w:rFonts w:ascii="Cambria Math" w:hAnsi="Cambria Math"/>
          <w:i/>
          <w:iCs/>
          <w:vertAlign w:val="subscript"/>
        </w:rPr>
        <w:t>k</w:t>
      </w:r>
      <w:proofErr w:type="spellEnd"/>
      <w:r w:rsidRPr="009B69FC">
        <w:t xml:space="preserve"> equal to </w:t>
      </w:r>
      <w:r w:rsidRPr="009B69FC">
        <w:rPr>
          <w:rFonts w:ascii="Cambria Math" w:hAnsi="Cambria Math"/>
          <w:i/>
          <w:iCs/>
        </w:rPr>
        <w:t>1/K</w:t>
      </w:r>
      <w:r w:rsidRPr="009B69FC">
        <w:t xml:space="preserve"> and location on test beams in the BS RF conformance specification (referred in this contribution to as </w:t>
      </w:r>
      <w:proofErr w:type="spellStart"/>
      <w:r w:rsidRPr="009B69FC">
        <w:t>beamset</w:t>
      </w:r>
      <w:proofErr w:type="spellEnd"/>
      <w:r w:rsidRPr="009B69FC">
        <w:t xml:space="preserve"> B).</w:t>
      </w:r>
    </w:p>
    <w:p w14:paraId="013410B7" w14:textId="0A33A791" w:rsidR="00006272" w:rsidRPr="009B69FC" w:rsidRDefault="00006272" w:rsidP="00006272">
      <w:r w:rsidRPr="009B69FC">
        <w:rPr>
          <w:b/>
          <w:bCs/>
          <w:u w:val="single"/>
        </w:rPr>
        <w:t xml:space="preserve">Proposal </w:t>
      </w:r>
      <w:r w:rsidR="003B3D7A" w:rsidRPr="009B69FC">
        <w:rPr>
          <w:b/>
          <w:bCs/>
          <w:u w:val="single"/>
        </w:rPr>
        <w:t>4</w:t>
      </w:r>
      <w:r w:rsidRPr="009B69FC">
        <w:rPr>
          <w:b/>
          <w:bCs/>
          <w:u w:val="single"/>
        </w:rPr>
        <w:t>:</w:t>
      </w:r>
      <w:r w:rsidRPr="009B69FC">
        <w:t xml:space="preserve"> RAN4 need to capture the high-level test procedure above in BS RF conformance test specification in the new sub-clause for OTA spatial emission. </w:t>
      </w:r>
    </w:p>
    <w:p w14:paraId="18B9AD7F" w14:textId="7AB02177" w:rsidR="00006272" w:rsidRPr="009B69FC" w:rsidRDefault="00006272" w:rsidP="00006272">
      <w:r w:rsidRPr="009B69FC">
        <w:rPr>
          <w:b/>
          <w:bCs/>
          <w:u w:val="single"/>
        </w:rPr>
        <w:t xml:space="preserve">Proposal </w:t>
      </w:r>
      <w:r w:rsidR="003B3D7A" w:rsidRPr="009B69FC">
        <w:rPr>
          <w:b/>
          <w:bCs/>
          <w:u w:val="single"/>
        </w:rPr>
        <w:t>5</w:t>
      </w:r>
      <w:r w:rsidRPr="009B69FC">
        <w:rPr>
          <w:b/>
          <w:bCs/>
          <w:u w:val="single"/>
        </w:rPr>
        <w:t xml:space="preserve">: </w:t>
      </w:r>
      <w:r w:rsidRPr="009B69FC">
        <w:t xml:space="preserve">RAN4 need to create entry in TR 37.941 for OTA spatial emission requirement and corresponding conformance test aspects, such as measurement procedure, calibration procedure and measurement uncertainty evaluation. </w:t>
      </w:r>
    </w:p>
    <w:p w14:paraId="32A5A0F0" w14:textId="5200D07C" w:rsidR="00006272" w:rsidRPr="009B69FC" w:rsidRDefault="00006272" w:rsidP="00006272">
      <w:r w:rsidRPr="009B69FC">
        <w:rPr>
          <w:b/>
          <w:bCs/>
          <w:u w:val="single"/>
        </w:rPr>
        <w:t xml:space="preserve">Proposal </w:t>
      </w:r>
      <w:r w:rsidR="003B3D7A" w:rsidRPr="009B69FC">
        <w:rPr>
          <w:b/>
          <w:bCs/>
          <w:u w:val="single"/>
        </w:rPr>
        <w:t>6</w:t>
      </w:r>
      <w:r w:rsidRPr="009B69FC">
        <w:rPr>
          <w:b/>
          <w:bCs/>
          <w:u w:val="single"/>
        </w:rPr>
        <w:t>:</w:t>
      </w:r>
      <w:r w:rsidRPr="009B69FC">
        <w:t xml:space="preserve"> RAN4 need to describe the EIRP sampling grid in the upper hemi-sphere and define criteria for maximum allowed sampling resolution.  </w:t>
      </w:r>
    </w:p>
    <w:p w14:paraId="09B87732" w14:textId="044B0170" w:rsidR="00353F14" w:rsidRPr="009B69FC" w:rsidRDefault="00006272" w:rsidP="00464955">
      <w:r w:rsidRPr="009B69FC">
        <w:rPr>
          <w:b/>
          <w:bCs/>
          <w:u w:val="single"/>
        </w:rPr>
        <w:t xml:space="preserve">Proposal </w:t>
      </w:r>
      <w:r w:rsidR="003B3D7A" w:rsidRPr="009B69FC">
        <w:rPr>
          <w:b/>
          <w:bCs/>
          <w:u w:val="single"/>
        </w:rPr>
        <w:t>7</w:t>
      </w:r>
      <w:r w:rsidRPr="009B69FC">
        <w:rPr>
          <w:b/>
          <w:bCs/>
          <w:u w:val="single"/>
        </w:rPr>
        <w:t>:</w:t>
      </w:r>
      <w:r w:rsidRPr="009B69FC">
        <w:t xml:space="preserve"> RAN4 need to describe the post-processing calculation in discrete form in the conformance test specification.</w:t>
      </w:r>
    </w:p>
    <w:p w14:paraId="55FE93F5" w14:textId="77777777" w:rsidR="00555A43" w:rsidRPr="009B69FC" w:rsidRDefault="00555A43" w:rsidP="0062745C">
      <w:pPr>
        <w:pStyle w:val="BodyText"/>
      </w:pPr>
    </w:p>
    <w:p w14:paraId="7B570D26" w14:textId="77777777" w:rsidR="00DE215F" w:rsidRPr="009B69FC" w:rsidRDefault="00DE215F" w:rsidP="0062745C">
      <w:pPr>
        <w:pStyle w:val="BodyText"/>
      </w:pPr>
    </w:p>
    <w:p w14:paraId="582A522E" w14:textId="77777777" w:rsidR="00555A43" w:rsidRPr="009B69FC" w:rsidRDefault="00555A43" w:rsidP="0062745C">
      <w:pPr>
        <w:pStyle w:val="BodyText"/>
      </w:pPr>
    </w:p>
    <w:p w14:paraId="600882E2" w14:textId="77777777" w:rsidR="00555A43" w:rsidRPr="009B69FC" w:rsidRDefault="00555A43" w:rsidP="0062745C">
      <w:pPr>
        <w:pStyle w:val="BodyText"/>
      </w:pPr>
    </w:p>
    <w:p w14:paraId="1958D931" w14:textId="77777777" w:rsidR="00555A43" w:rsidRPr="009B69FC" w:rsidRDefault="00555A43" w:rsidP="0062745C">
      <w:pPr>
        <w:pStyle w:val="BodyText"/>
      </w:pPr>
    </w:p>
    <w:p w14:paraId="7F44ACC9" w14:textId="77777777" w:rsidR="00555A43" w:rsidRPr="009B69FC" w:rsidRDefault="00555A43" w:rsidP="0062745C">
      <w:pPr>
        <w:pStyle w:val="BodyText"/>
      </w:pPr>
    </w:p>
    <w:p w14:paraId="78B39A1B" w14:textId="77777777" w:rsidR="00555A43" w:rsidRPr="009B69FC" w:rsidRDefault="00555A43" w:rsidP="0062745C">
      <w:pPr>
        <w:pStyle w:val="BodyText"/>
      </w:pPr>
    </w:p>
    <w:p w14:paraId="368954E5" w14:textId="77777777" w:rsidR="000A4C3D" w:rsidRPr="009B69FC" w:rsidRDefault="000A4C3D" w:rsidP="000A4C3D">
      <w:pPr>
        <w:pBdr>
          <w:bottom w:val="single" w:sz="4" w:space="1" w:color="auto"/>
        </w:pBdr>
        <w:rPr>
          <w:rFonts w:ascii="Arial" w:hAnsi="Arial" w:cs="Arial"/>
        </w:rPr>
      </w:pPr>
    </w:p>
    <w:p w14:paraId="5147A70D" w14:textId="190FEEEF" w:rsidR="000A4C3D" w:rsidRPr="009B69FC" w:rsidRDefault="000A4C3D" w:rsidP="00E576DA">
      <w:pPr>
        <w:pStyle w:val="Heading1"/>
        <w:keepLines w:val="0"/>
        <w:numPr>
          <w:ilvl w:val="0"/>
          <w:numId w:val="5"/>
        </w:numPr>
        <w:pBdr>
          <w:top w:val="none" w:sz="0" w:space="0" w:color="auto"/>
        </w:pBdr>
        <w:spacing w:before="0" w:after="240"/>
        <w:ind w:right="284" w:hanging="720"/>
      </w:pPr>
      <w:r w:rsidRPr="009B69FC">
        <w:t>References</w:t>
      </w:r>
    </w:p>
    <w:bookmarkEnd w:id="0"/>
    <w:p w14:paraId="090F7846" w14:textId="1A2A85DD" w:rsidR="00EF3CCF" w:rsidRPr="009B69FC" w:rsidRDefault="00EF3CCF" w:rsidP="00ED6A15">
      <w:pPr>
        <w:ind w:left="709" w:hanging="709"/>
      </w:pPr>
      <w:r w:rsidRPr="009B69FC">
        <w:t>[</w:t>
      </w:r>
      <w:r w:rsidR="0026347E" w:rsidRPr="009B69FC">
        <w:t>1</w:t>
      </w:r>
      <w:r w:rsidRPr="009B69FC">
        <w:t>]</w:t>
      </w:r>
      <w:r w:rsidRPr="009B69FC">
        <w:tab/>
        <w:t xml:space="preserve">R4-xxxxxx,  </w:t>
      </w:r>
      <w:r w:rsidR="008A735F" w:rsidRPr="009B69FC">
        <w:t>“</w:t>
      </w:r>
      <w:r w:rsidR="008A735F" w:rsidRPr="009B69FC">
        <w:t>Introduction of OTA spatial emission above the horizon requirement for BS operating in band n104</w:t>
      </w:r>
      <w:r w:rsidR="008A735F" w:rsidRPr="009B69FC">
        <w:t xml:space="preserve">”, </w:t>
      </w:r>
      <w:proofErr w:type="gramStart"/>
      <w:r w:rsidR="008A735F" w:rsidRPr="009B69FC">
        <w:t>Ericsson</w:t>
      </w:r>
      <w:proofErr w:type="gramEnd"/>
    </w:p>
    <w:p w14:paraId="5712C0B5" w14:textId="132F30EA" w:rsidR="00684CB3" w:rsidRPr="009B69FC" w:rsidRDefault="00684CB3" w:rsidP="004A0609">
      <w:pPr>
        <w:ind w:left="709" w:hanging="709"/>
      </w:pPr>
      <w:r w:rsidRPr="009B69FC">
        <w:t>[</w:t>
      </w:r>
      <w:r w:rsidR="0026347E" w:rsidRPr="009B69FC">
        <w:t>2</w:t>
      </w:r>
      <w:r w:rsidRPr="009B69FC">
        <w:t>]</w:t>
      </w:r>
      <w:r w:rsidRPr="009B69FC">
        <w:tab/>
        <w:t>R4-xxyyzzz, “</w:t>
      </w:r>
      <w:r w:rsidR="00192D86" w:rsidRPr="009B69FC">
        <w:t>Draft CR to TS 38.104: Addition of spatial emission requirement to protect FSS UL within band n104 in subclause 9.9</w:t>
      </w:r>
      <w:r w:rsidRPr="009B69FC">
        <w:t xml:space="preserve">”, </w:t>
      </w:r>
      <w:proofErr w:type="gramStart"/>
      <w:r w:rsidRPr="009B69FC">
        <w:t>Ericsson</w:t>
      </w:r>
      <w:proofErr w:type="gramEnd"/>
    </w:p>
    <w:p w14:paraId="2146D3F4" w14:textId="14744DF6" w:rsidR="00192D86" w:rsidRPr="009B69FC" w:rsidRDefault="00192D86" w:rsidP="004A0609">
      <w:pPr>
        <w:ind w:left="709" w:hanging="709"/>
      </w:pPr>
      <w:r w:rsidRPr="009B69FC">
        <w:t>[</w:t>
      </w:r>
      <w:r w:rsidR="0026347E" w:rsidRPr="009B69FC">
        <w:t>3</w:t>
      </w:r>
      <w:r w:rsidRPr="009B69FC">
        <w:t>]</w:t>
      </w:r>
      <w:r w:rsidRPr="009B69FC">
        <w:tab/>
        <w:t>R4-xxyyzzz, “</w:t>
      </w:r>
      <w:r w:rsidR="00FF20D9" w:rsidRPr="009B69FC">
        <w:t>Draft CR to TR 38.xyz: Technical background information for FSS UL protection requirement for band n104</w:t>
      </w:r>
      <w:r w:rsidRPr="009B69FC">
        <w:t>”, Ericsson</w:t>
      </w:r>
    </w:p>
    <w:p w14:paraId="34C9D279" w14:textId="77777777" w:rsidR="00202294" w:rsidRPr="009B69FC" w:rsidRDefault="00202294" w:rsidP="004A0609">
      <w:pPr>
        <w:ind w:left="709" w:hanging="709"/>
      </w:pPr>
    </w:p>
    <w:p w14:paraId="1BE6F569" w14:textId="77777777" w:rsidR="005A1D70" w:rsidRPr="009B69FC" w:rsidRDefault="005A1D70" w:rsidP="004A0609">
      <w:pPr>
        <w:ind w:left="709" w:hanging="709"/>
      </w:pPr>
    </w:p>
    <w:p w14:paraId="726C39A0" w14:textId="77777777" w:rsidR="005A1D70" w:rsidRPr="009B69FC" w:rsidRDefault="005A1D70" w:rsidP="004A0609">
      <w:pPr>
        <w:ind w:left="709" w:hanging="709"/>
      </w:pPr>
    </w:p>
    <w:p w14:paraId="2C5D2110" w14:textId="77777777" w:rsidR="005A1D70" w:rsidRPr="009B69FC" w:rsidRDefault="005A1D70" w:rsidP="005A1D70">
      <w:pPr>
        <w:pBdr>
          <w:bottom w:val="single" w:sz="4" w:space="1" w:color="auto"/>
        </w:pBdr>
        <w:rPr>
          <w:rFonts w:ascii="Arial" w:hAnsi="Arial" w:cs="Arial"/>
        </w:rPr>
      </w:pPr>
    </w:p>
    <w:p w14:paraId="48D47EE5" w14:textId="77777777" w:rsidR="00CB0594" w:rsidRPr="009B69FC" w:rsidRDefault="00CB0594" w:rsidP="00CB0594">
      <w:pPr>
        <w:pStyle w:val="Heading1"/>
        <w:keepLines w:val="0"/>
        <w:numPr>
          <w:ilvl w:val="0"/>
          <w:numId w:val="5"/>
        </w:numPr>
        <w:pBdr>
          <w:top w:val="none" w:sz="0" w:space="0" w:color="auto"/>
        </w:pBdr>
        <w:spacing w:before="0" w:after="240"/>
        <w:ind w:left="360" w:right="284" w:hanging="720"/>
      </w:pPr>
      <w:r w:rsidRPr="009B69FC">
        <w:lastRenderedPageBreak/>
        <w:t>Annex</w:t>
      </w:r>
    </w:p>
    <w:p w14:paraId="1B14F18F" w14:textId="77777777" w:rsidR="00CB0594" w:rsidRPr="009B69FC" w:rsidRDefault="00CB0594" w:rsidP="00CB0594">
      <w:r w:rsidRPr="009B69FC">
        <w:t xml:space="preserve">The is defined with respect to the elevation angle, where </w:t>
      </w:r>
      <m:oMath>
        <m:r>
          <w:rPr>
            <w:rFonts w:ascii="Cambria Math" w:hAnsi="Cambria Math"/>
          </w:rPr>
          <m:t>θ</m:t>
        </m:r>
      </m:oMath>
      <w:r w:rsidRPr="009B69FC">
        <w:t xml:space="preserve"> equal to 0 degrees refers to the angle towards the horizon and 90 degrees refers to an angle straight up into the sky. </w:t>
      </w:r>
    </w:p>
    <w:p w14:paraId="0D83B0AD" w14:textId="77777777" w:rsidR="00CB0594" w:rsidRPr="009B69FC" w:rsidRDefault="00CB0594" w:rsidP="00CB0594">
      <w:r w:rsidRPr="009B69FC">
        <w:t>The EEIRP for each interval of elevation angles is defined as two dimensional average EIRP :</w:t>
      </w:r>
    </w:p>
    <w:p w14:paraId="101D9965" w14:textId="77777777" w:rsidR="00CB0594" w:rsidRPr="009B69FC" w:rsidRDefault="00CB0594" w:rsidP="00CB0594">
      <m:oMathPara>
        <m:oMath>
          <m:sSub>
            <m:sSubPr>
              <m:ctrlPr>
                <w:rPr>
                  <w:rFonts w:ascii="Cambria Math" w:hAnsi="Cambria Math"/>
                </w:rPr>
              </m:ctrlPr>
            </m:sSubPr>
            <m:e>
              <m:r>
                <w:rPr>
                  <w:rFonts w:ascii="Cambria Math" w:hAnsi="Cambria Math"/>
                </w:rPr>
                <m:t>EEIRP</m:t>
              </m:r>
            </m:e>
            <m:sub>
              <m:r>
                <w:rPr>
                  <w:rFonts w:ascii="Cambria Math" w:hAnsi="Cambria Math"/>
                </w:rPr>
                <m:t>i</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π</m:t>
              </m:r>
              <m:d>
                <m:dPr>
                  <m:ctrlPr>
                    <w:rPr>
                      <w:rFonts w:ascii="Cambria Math" w:hAnsi="Cambria Math"/>
                    </w:rPr>
                  </m:ctrlPr>
                </m:dPr>
                <m:e>
                  <m:r>
                    <w:rPr>
                      <w:rFonts w:ascii="Cambria Math" w:hAnsi="Cambria Math"/>
                    </w:rPr>
                    <m:t>sin</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Hi</m:t>
                          </m:r>
                        </m:sub>
                      </m:sSub>
                    </m:e>
                  </m:d>
                  <m:r>
                    <m:rPr>
                      <m:sty m:val="p"/>
                    </m:rPr>
                    <w:rPr>
                      <w:rFonts w:ascii="Cambria Math" w:hAnsi="Cambria Math"/>
                    </w:rPr>
                    <m:t>-</m:t>
                  </m:r>
                  <m:r>
                    <w:rPr>
                      <w:rFonts w:ascii="Cambria Math" w:hAnsi="Cambria Math"/>
                    </w:rPr>
                    <m:t>sin</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Li</m:t>
                          </m:r>
                        </m:sub>
                      </m:sSub>
                    </m:e>
                  </m:d>
                </m:e>
              </m:d>
            </m:den>
          </m:f>
          <m:nary>
            <m:naryPr>
              <m:limLoc m:val="subSup"/>
              <m:ctrlPr>
                <w:rPr>
                  <w:rFonts w:ascii="Cambria Math" w:hAnsi="Cambria Math"/>
                </w:rPr>
              </m:ctrlPr>
            </m:naryPr>
            <m:sub>
              <m:sSub>
                <m:sSubPr>
                  <m:ctrlPr>
                    <w:rPr>
                      <w:rFonts w:ascii="Cambria Math" w:hAnsi="Cambria Math"/>
                    </w:rPr>
                  </m:ctrlPr>
                </m:sSubPr>
                <m:e>
                  <m:r>
                    <w:rPr>
                      <w:rFonts w:ascii="Cambria Math" w:hAnsi="Cambria Math"/>
                    </w:rPr>
                    <m:t>θ</m:t>
                  </m:r>
                </m:e>
                <m:sub>
                  <m:r>
                    <w:rPr>
                      <w:rFonts w:ascii="Cambria Math" w:hAnsi="Cambria Math"/>
                    </w:rPr>
                    <m:t>Li</m:t>
                  </m:r>
                </m:sub>
              </m:sSub>
            </m:sub>
            <m:sup>
              <m:sSub>
                <m:sSubPr>
                  <m:ctrlPr>
                    <w:rPr>
                      <w:rFonts w:ascii="Cambria Math" w:hAnsi="Cambria Math"/>
                    </w:rPr>
                  </m:ctrlPr>
                </m:sSubPr>
                <m:e>
                  <m:r>
                    <w:rPr>
                      <w:rFonts w:ascii="Cambria Math" w:hAnsi="Cambria Math"/>
                    </w:rPr>
                    <m:t>θ</m:t>
                  </m:r>
                </m:e>
                <m:sub>
                  <m:r>
                    <w:rPr>
                      <w:rFonts w:ascii="Cambria Math" w:hAnsi="Cambria Math"/>
                    </w:rPr>
                    <m:t>Hi</m:t>
                  </m:r>
                </m:sub>
              </m:sSub>
            </m:sup>
            <m:e>
              <m:nary>
                <m:naryPr>
                  <m:limLoc m:val="subSup"/>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r>
                        <w:rPr>
                          <w:rFonts w:ascii="Cambria Math" w:hAnsi="Cambria Math"/>
                        </w:rPr>
                        <m:t>θ,φ</m:t>
                      </m:r>
                    </m:e>
                  </m:d>
                </m:e>
              </m:nary>
            </m:e>
          </m:nary>
          <m:r>
            <w:rPr>
              <w:rFonts w:ascii="Cambria Math" w:hAnsi="Cambria Math"/>
            </w:rPr>
            <m:t>cos</m:t>
          </m:r>
          <m:d>
            <m:dPr>
              <m:ctrlPr>
                <w:rPr>
                  <w:rFonts w:ascii="Cambria Math" w:hAnsi="Cambria Math"/>
                </w:rPr>
              </m:ctrlPr>
            </m:dPr>
            <m:e>
              <m:r>
                <w:rPr>
                  <w:rFonts w:ascii="Cambria Math" w:hAnsi="Cambria Math"/>
                </w:rPr>
                <m:t>θ</m:t>
              </m:r>
            </m:e>
          </m:d>
          <m:r>
            <w:rPr>
              <w:rFonts w:ascii="Cambria Math" w:hAnsi="Cambria Math"/>
            </w:rPr>
            <m:t>dθdφ</m:t>
          </m:r>
        </m:oMath>
      </m:oMathPara>
    </w:p>
    <w:p w14:paraId="5A92622D" w14:textId="77777777" w:rsidR="00CB0594" w:rsidRPr="009B69FC" w:rsidRDefault="00CB0594" w:rsidP="00CB0594">
      <w:r w:rsidRPr="009B69FC">
        <w:t xml:space="preserve">, where </w:t>
      </w:r>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r>
              <w:rPr>
                <w:rFonts w:ascii="Cambria Math" w:hAnsi="Cambria Math"/>
              </w:rPr>
              <m:t>θ,φ</m:t>
            </m:r>
          </m:e>
        </m:d>
      </m:oMath>
      <w:r w:rsidRPr="009B69FC">
        <w:rPr>
          <w:rFonts w:eastAsiaTheme="minorEastAsia"/>
        </w:rPr>
        <w:t xml:space="preserve"> denotes the average 3-D EIRP spectral density pattern, averaged over K EIRP patterns, and </w:t>
      </w:r>
      <m:oMath>
        <m:sSub>
          <m:sSubPr>
            <m:ctrlPr>
              <w:rPr>
                <w:rFonts w:ascii="Cambria Math" w:hAnsi="Cambria Math"/>
              </w:rPr>
            </m:ctrlPr>
          </m:sSubPr>
          <m:e>
            <m:r>
              <w:rPr>
                <w:rFonts w:ascii="Cambria Math" w:hAnsi="Cambria Math"/>
              </w:rPr>
              <m:t>θ</m:t>
            </m:r>
          </m:e>
          <m:sub>
            <m:r>
              <w:rPr>
                <w:rFonts w:ascii="Cambria Math" w:hAnsi="Cambria Math"/>
              </w:rPr>
              <m:t>Li</m:t>
            </m:r>
          </m:sub>
        </m:sSub>
        <m:r>
          <m:rPr>
            <m:sty m:val="p"/>
          </m:rPr>
          <w:rPr>
            <w:rFonts w:ascii="Cambria Math" w:hAnsi="Cambria Math"/>
          </w:rPr>
          <m:t>≤</m:t>
        </m:r>
        <m:r>
          <w:rPr>
            <w:rFonts w:ascii="Cambria Math" w:hAnsi="Cambria Math"/>
          </w:rPr>
          <m:t>θ</m:t>
        </m:r>
        <m:r>
          <m:rPr>
            <m:sty m:val="p"/>
          </m:rPr>
          <w:rPr>
            <w:rFonts w:ascii="Cambria Math" w:hAnsi="Cambria Math"/>
          </w:rPr>
          <m:t>&lt;</m:t>
        </m:r>
        <m:sSub>
          <m:sSubPr>
            <m:ctrlPr>
              <w:rPr>
                <w:rFonts w:ascii="Cambria Math" w:hAnsi="Cambria Math"/>
              </w:rPr>
            </m:ctrlPr>
          </m:sSubPr>
          <m:e>
            <m:r>
              <w:rPr>
                <w:rFonts w:ascii="Cambria Math" w:hAnsi="Cambria Math"/>
              </w:rPr>
              <m:t>θ</m:t>
            </m:r>
          </m:e>
          <m:sub>
            <m:r>
              <w:rPr>
                <w:rFonts w:ascii="Cambria Math" w:hAnsi="Cambria Math"/>
              </w:rPr>
              <m:t>Hi</m:t>
            </m:r>
          </m:sub>
        </m:sSub>
      </m:oMath>
      <w:r w:rsidRPr="009B69FC">
        <w:t xml:space="preserve">  is the elevation angular range, </w:t>
      </w:r>
      <m:oMath>
        <m:r>
          <w:rPr>
            <w:rFonts w:ascii="Cambria Math" w:hAnsi="Cambria Math"/>
          </w:rPr>
          <m:t>i</m:t>
        </m:r>
      </m:oMath>
      <w:r w:rsidRPr="009B69FC">
        <w:rPr>
          <w:rFonts w:eastAsiaTheme="minorEastAsia"/>
        </w:rPr>
        <w:t xml:space="preserve"> </w:t>
      </w:r>
      <w:r w:rsidRPr="009B69FC">
        <w:t xml:space="preserve">is the index of elevation range, </w:t>
      </w:r>
      <m:oMath>
        <m:r>
          <w:rPr>
            <w:rFonts w:ascii="Cambria Math" w:eastAsiaTheme="minorEastAsia" w:hAnsi="Cambria Math"/>
          </w:rPr>
          <m:t>θ</m:t>
        </m:r>
      </m:oMath>
      <w:r w:rsidRPr="009B69FC">
        <w:t xml:space="preserve"> is the elevation angle and </w:t>
      </w:r>
      <m:oMath>
        <m:r>
          <w:rPr>
            <w:rFonts w:ascii="Cambria Math" w:hAnsi="Cambria Math"/>
          </w:rPr>
          <m:t>φ</m:t>
        </m:r>
      </m:oMath>
      <w:r w:rsidRPr="009B69FC">
        <w:t xml:space="preserve"> is the horizontal angle. </w:t>
      </w:r>
    </w:p>
    <w:p w14:paraId="3CCD31D0" w14:textId="77777777" w:rsidR="00CB0594" w:rsidRPr="009B69FC" w:rsidRDefault="00CB0594" w:rsidP="00CB0594">
      <w:r w:rsidRPr="009B69FC">
        <w:t xml:space="preserve">The average EIRP pattern is calculated from </w:t>
      </w:r>
      <m:oMath>
        <m:r>
          <w:rPr>
            <w:rFonts w:ascii="Cambria Math" w:hAnsi="Cambria Math"/>
          </w:rPr>
          <m:t>K</m:t>
        </m:r>
      </m:oMath>
      <w:r w:rsidRPr="009B69FC">
        <w:rPr>
          <w:rFonts w:eastAsiaTheme="minorEastAsia"/>
        </w:rPr>
        <w:t xml:space="preserve"> EIRP patterns </w:t>
      </w:r>
      <w:r w:rsidRPr="009B69FC">
        <w:t>as:</w:t>
      </w:r>
    </w:p>
    <w:p w14:paraId="26FCCDC2" w14:textId="77777777" w:rsidR="00CB0594" w:rsidRPr="009B69FC" w:rsidRDefault="00CB0594" w:rsidP="00CB0594">
      <m:oMathPara>
        <m:oMath>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EIRP</m:t>
                  </m:r>
                </m:e>
                <m:sub>
                  <m:r>
                    <w:rPr>
                      <w:rFonts w:ascii="Cambria Math" w:hAnsi="Cambria Math"/>
                    </w:rPr>
                    <m:t>k</m:t>
                  </m:r>
                </m:sub>
              </m:sSub>
              <m:d>
                <m:dPr>
                  <m:ctrlPr>
                    <w:rPr>
                      <w:rFonts w:ascii="Cambria Math" w:hAnsi="Cambria Math"/>
                      <w:i/>
                    </w:rPr>
                  </m:ctrlPr>
                </m:dPr>
                <m:e>
                  <m:r>
                    <w:rPr>
                      <w:rFonts w:ascii="Cambria Math" w:hAnsi="Cambria Math"/>
                    </w:rPr>
                    <m:t>θ,φ</m:t>
                  </m:r>
                </m:e>
              </m:d>
            </m:e>
          </m:nary>
        </m:oMath>
      </m:oMathPara>
    </w:p>
    <w:p w14:paraId="4B6E531C" w14:textId="77777777" w:rsidR="00CB0594" w:rsidRPr="009B69FC" w:rsidRDefault="00CB0594" w:rsidP="00CB0594">
      <w:pPr>
        <w:jc w:val="both"/>
        <w:rPr>
          <w:rFonts w:eastAsiaTheme="minorEastAsia"/>
        </w:rPr>
      </w:pPr>
    </w:p>
    <w:p w14:paraId="62772586" w14:textId="2F25FF40" w:rsidR="00CB0594" w:rsidRPr="009B69FC" w:rsidRDefault="00CB0594" w:rsidP="00CB0594">
      <w:pPr>
        <w:jc w:val="both"/>
        <w:rPr>
          <w:rFonts w:eastAsiaTheme="minorEastAsia"/>
        </w:rPr>
      </w:pPr>
      <w:r w:rsidRPr="009B69FC">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k</m:t>
            </m:r>
          </m:sub>
        </m:sSub>
      </m:oMath>
      <w:r w:rsidRPr="009B69FC">
        <w:rPr>
          <w:rFonts w:eastAsiaTheme="minorEastAsia"/>
        </w:rPr>
        <w:t xml:space="preserve"> is a beam weighting and </w:t>
      </w:r>
      <m:oMath>
        <m:sSub>
          <m:sSubPr>
            <m:ctrlPr>
              <w:rPr>
                <w:rFonts w:ascii="Cambria Math" w:eastAsiaTheme="minorEastAsia" w:hAnsi="Cambria Math"/>
                <w:i/>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i/>
              </w:rPr>
            </m:ctrlPr>
          </m:dPr>
          <m:e>
            <m:r>
              <w:rPr>
                <w:rFonts w:ascii="Cambria Math" w:eastAsiaTheme="minorEastAsia" w:hAnsi="Cambria Math"/>
              </w:rPr>
              <m:t>θ,φ</m:t>
            </m:r>
          </m:e>
        </m:d>
      </m:oMath>
      <w:r w:rsidRPr="009B69FC">
        <w:rPr>
          <w:rFonts w:eastAsiaTheme="minorEastAsia"/>
        </w:rPr>
        <w:t xml:space="preserve"> is the EIRP pattern per measured test beam. </w:t>
      </w:r>
    </w:p>
    <w:p w14:paraId="0FE7630B" w14:textId="77777777" w:rsidR="00CB0594" w:rsidRPr="009B69FC" w:rsidRDefault="00CB0594" w:rsidP="00CB0594">
      <w:r w:rsidRPr="009B69FC">
        <w:t>To get the EEIRP discrete form, we assume M points in azimuth and N in elevation, equally spaced, so that:</w:t>
      </w:r>
    </w:p>
    <w:p w14:paraId="3ACF5CE9" w14:textId="77777777" w:rsidR="00CB0594" w:rsidRPr="009B69FC" w:rsidRDefault="00CB0594" w:rsidP="00CB0594">
      <m:oMathPara>
        <m:oMath>
          <m:r>
            <w:rPr>
              <w:rFonts w:ascii="Cambria Math" w:hAnsi="Cambria Math"/>
            </w:rPr>
            <m:t>dφ=</m:t>
          </m:r>
          <m:f>
            <m:fPr>
              <m:ctrlPr>
                <w:rPr>
                  <w:rFonts w:ascii="Cambria Math" w:hAnsi="Cambria Math"/>
                  <w:i/>
                </w:rPr>
              </m:ctrlPr>
            </m:fPr>
            <m:num>
              <m:r>
                <w:rPr>
                  <w:rFonts w:ascii="Cambria Math" w:hAnsi="Cambria Math"/>
                </w:rPr>
                <m:t>2π</m:t>
              </m:r>
            </m:num>
            <m:den>
              <m:r>
                <w:rPr>
                  <w:rFonts w:ascii="Cambria Math" w:hAnsi="Cambria Math"/>
                </w:rPr>
                <m:t>M</m:t>
              </m:r>
            </m:den>
          </m:f>
        </m:oMath>
      </m:oMathPara>
    </w:p>
    <w:p w14:paraId="402C2E29" w14:textId="77777777" w:rsidR="00CB0594" w:rsidRPr="009B69FC" w:rsidRDefault="00CB0594" w:rsidP="00CB0594">
      <m:oMathPara>
        <m:oMath>
          <m:r>
            <w:rPr>
              <w:rFonts w:ascii="Cambria Math" w:hAnsi="Cambria Math"/>
            </w:rPr>
            <m:t>dθ=</m:t>
          </m:r>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num>
            <m:den>
              <m:r>
                <w:rPr>
                  <w:rFonts w:ascii="Cambria Math" w:hAnsi="Cambria Math"/>
                </w:rPr>
                <m:t>N</m:t>
              </m:r>
            </m:den>
          </m:f>
        </m:oMath>
      </m:oMathPara>
    </w:p>
    <w:p w14:paraId="79F3BAB9" w14:textId="77777777" w:rsidR="00CB0594" w:rsidRPr="009B69FC" w:rsidRDefault="00CB0594" w:rsidP="00CB0594">
      <m:oMathPara>
        <m:oMath>
          <m:sSub>
            <m:sSubPr>
              <m:ctrlPr>
                <w:rPr>
                  <w:rFonts w:ascii="Cambria Math" w:hAnsi="Cambria Math"/>
                  <w:i/>
                </w:rPr>
              </m:ctrlPr>
            </m:sSubPr>
            <m:e>
              <m:r>
                <w:rPr>
                  <w:rFonts w:ascii="Cambria Math" w:hAnsi="Cambria Math"/>
                </w:rPr>
                <m:t>EEIRP</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r>
                <w:rPr>
                  <w:rFonts w:ascii="Cambria Math" w:hAnsi="Cambria Math"/>
                </w:rPr>
                <m:t>2π</m:t>
              </m:r>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Li</m:t>
                  </m:r>
                </m:sub>
              </m:sSub>
            </m:sub>
            <m:sup>
              <m:sSub>
                <m:sSubPr>
                  <m:ctrlPr>
                    <w:rPr>
                      <w:rFonts w:ascii="Cambria Math" w:hAnsi="Cambria Math"/>
                      <w:i/>
                    </w:rPr>
                  </m:ctrlPr>
                </m:sSubPr>
                <m:e>
                  <m:r>
                    <w:rPr>
                      <w:rFonts w:ascii="Cambria Math" w:hAnsi="Cambria Math"/>
                    </w:rPr>
                    <m:t>n</m:t>
                  </m:r>
                </m:e>
                <m:sub>
                  <m:r>
                    <w:rPr>
                      <w:rFonts w:ascii="Cambria Math" w:hAnsi="Cambria Math"/>
                    </w:rPr>
                    <m:t>Hi</m:t>
                  </m:r>
                </m:sub>
              </m:sSub>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cos</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e>
                  </m:d>
                </m:e>
              </m:nary>
            </m:e>
          </m:nary>
        </m:oMath>
      </m:oMathPara>
    </w:p>
    <w:p w14:paraId="164F57A0" w14:textId="77777777" w:rsidR="00CB0594" w:rsidRPr="009B69FC" w:rsidRDefault="00CB0594" w:rsidP="00CB0594"/>
    <w:p w14:paraId="7CE157E2" w14:textId="77777777" w:rsidR="00CB0594" w:rsidRPr="009B69FC" w:rsidRDefault="00CB0594" w:rsidP="00CB0594">
      <m:oMathPara>
        <m:oMath>
          <m:sSub>
            <m:sSubPr>
              <m:ctrlPr>
                <w:rPr>
                  <w:rFonts w:ascii="Cambria Math" w:hAnsi="Cambria Math"/>
                  <w:i/>
                </w:rPr>
              </m:ctrlPr>
            </m:sSubPr>
            <m:e>
              <m:r>
                <w:rPr>
                  <w:rFonts w:ascii="Cambria Math" w:hAnsi="Cambria Math"/>
                </w:rPr>
                <m:t>EEIRP</m:t>
              </m:r>
            </m:e>
            <m:sub>
              <m:r>
                <w:rPr>
                  <w:rFonts w:ascii="Cambria Math" w:hAnsi="Cambria Math"/>
                </w:rPr>
                <m:t>i</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Li</m:t>
                          </m:r>
                        </m:sub>
                      </m:sSub>
                    </m:e>
                  </m:d>
                </m:e>
              </m:d>
              <m:r>
                <w:rPr>
                  <w:rFonts w:ascii="Cambria Math" w:hAnsi="Cambria Math"/>
                </w:rPr>
                <m:t>MN</m:t>
              </m:r>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Li</m:t>
                  </m:r>
                </m:sub>
              </m:sSub>
            </m:sub>
            <m:sup>
              <m:sSub>
                <m:sSubPr>
                  <m:ctrlPr>
                    <w:rPr>
                      <w:rFonts w:ascii="Cambria Math" w:hAnsi="Cambria Math"/>
                      <w:i/>
                    </w:rPr>
                  </m:ctrlPr>
                </m:sSubPr>
                <m:e>
                  <m:r>
                    <w:rPr>
                      <w:rFonts w:ascii="Cambria Math" w:hAnsi="Cambria Math"/>
                    </w:rPr>
                    <m:t>n</m:t>
                  </m:r>
                </m:e>
                <m:sub>
                  <m:r>
                    <w:rPr>
                      <w:rFonts w:ascii="Cambria Math" w:hAnsi="Cambria Math"/>
                    </w:rPr>
                    <m:t>Hi</m:t>
                  </m:r>
                </m:sub>
              </m:sSub>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bar>
                    <m:barPr>
                      <m:pos m:val="top"/>
                      <m:ctrlPr>
                        <w:rPr>
                          <w:rFonts w:ascii="Cambria Math" w:hAnsi="Cambria Math"/>
                          <w:i/>
                        </w:rPr>
                      </m:ctrlPr>
                    </m:barPr>
                    <m:e>
                      <m:r>
                        <w:rPr>
                          <w:rFonts w:ascii="Cambria Math" w:hAnsi="Cambria Math"/>
                        </w:rPr>
                        <m:t>EIRP</m:t>
                      </m:r>
                    </m:e>
                  </m:ba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r>
                    <w:rPr>
                      <w:rFonts w:ascii="Cambria Math" w:hAnsi="Cambria Math"/>
                    </w:rPr>
                    <m:t>cos</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e>
                  </m:d>
                </m:e>
              </m:nary>
            </m:e>
          </m:nary>
        </m:oMath>
      </m:oMathPara>
    </w:p>
    <w:p w14:paraId="6BF5733B" w14:textId="77777777" w:rsidR="00CB0594" w:rsidRPr="009B69FC" w:rsidRDefault="00CB0594" w:rsidP="00CB0594"/>
    <w:p w14:paraId="28846D19" w14:textId="10805D80" w:rsidR="00CB0594" w:rsidRPr="009B69FC" w:rsidRDefault="00CB0594" w:rsidP="009B69FC">
      <w:pPr>
        <w:pStyle w:val="ListParagraph"/>
        <w:numPr>
          <w:ilvl w:val="0"/>
          <w:numId w:val="5"/>
        </w:numPr>
      </w:pPr>
    </w:p>
    <w:p w14:paraId="79D797B1" w14:textId="77777777" w:rsidR="00846E20" w:rsidRDefault="00846E20" w:rsidP="001A4848"/>
    <w:p w14:paraId="788A7682" w14:textId="77777777" w:rsidR="00846E20" w:rsidRDefault="00846E20" w:rsidP="001A4848"/>
    <w:sectPr w:rsidR="00846E2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58F6" w14:textId="77777777" w:rsidR="00FC2364" w:rsidRDefault="00FC2364">
      <w:r>
        <w:separator/>
      </w:r>
    </w:p>
  </w:endnote>
  <w:endnote w:type="continuationSeparator" w:id="0">
    <w:p w14:paraId="7131477F" w14:textId="77777777" w:rsidR="00FC2364" w:rsidRDefault="00FC2364">
      <w:r>
        <w:continuationSeparator/>
      </w:r>
    </w:p>
  </w:endnote>
  <w:endnote w:type="continuationNotice" w:id="1">
    <w:p w14:paraId="6DB8886D" w14:textId="77777777" w:rsidR="00FC2364" w:rsidRDefault="00FC2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99126" w14:textId="77777777" w:rsidR="00FC2364" w:rsidRDefault="00FC2364">
      <w:r>
        <w:separator/>
      </w:r>
    </w:p>
  </w:footnote>
  <w:footnote w:type="continuationSeparator" w:id="0">
    <w:p w14:paraId="4957B017" w14:textId="77777777" w:rsidR="00FC2364" w:rsidRDefault="00FC2364">
      <w:r>
        <w:continuationSeparator/>
      </w:r>
    </w:p>
  </w:footnote>
  <w:footnote w:type="continuationNotice" w:id="1">
    <w:p w14:paraId="7D33C5CA" w14:textId="77777777" w:rsidR="00FC2364" w:rsidRDefault="00FC2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24171"/>
    <w:multiLevelType w:val="hybridMultilevel"/>
    <w:tmpl w:val="8A24270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2E3B78"/>
    <w:multiLevelType w:val="hybridMultilevel"/>
    <w:tmpl w:val="539054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6505B4"/>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8091B49"/>
    <w:multiLevelType w:val="hybridMultilevel"/>
    <w:tmpl w:val="FC8ABC2E"/>
    <w:lvl w:ilvl="0" w:tplc="2000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3C171D"/>
    <w:multiLevelType w:val="hybridMultilevel"/>
    <w:tmpl w:val="8A485546"/>
    <w:lvl w:ilvl="0" w:tplc="A99C72F4">
      <w:numFmt w:val="bullet"/>
      <w:lvlText w:val="-"/>
      <w:lvlJc w:val="left"/>
      <w:pPr>
        <w:ind w:left="720" w:hanging="360"/>
      </w:pPr>
      <w:rPr>
        <w:rFonts w:ascii="Ericsson Hilda" w:eastAsiaTheme="minorHAns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A37C7A"/>
    <w:multiLevelType w:val="hybridMultilevel"/>
    <w:tmpl w:val="AAA60F86"/>
    <w:lvl w:ilvl="0" w:tplc="74C8A79C">
      <w:start w:val="1"/>
      <w:numFmt w:val="decimal"/>
      <w:lvlText w:val="%1."/>
      <w:lvlJc w:val="left"/>
      <w:pPr>
        <w:ind w:left="1605" w:hanging="124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8D204FB"/>
    <w:multiLevelType w:val="multilevel"/>
    <w:tmpl w:val="6C161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E6E3ECD"/>
    <w:multiLevelType w:val="hybridMultilevel"/>
    <w:tmpl w:val="E302748A"/>
    <w:lvl w:ilvl="0" w:tplc="0BB0CBA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6"/>
  </w:num>
  <w:num w:numId="6" w16cid:durableId="1466200772">
    <w:abstractNumId w:val="8"/>
  </w:num>
  <w:num w:numId="7" w16cid:durableId="1547597328">
    <w:abstractNumId w:val="12"/>
  </w:num>
  <w:num w:numId="8" w16cid:durableId="1326083282">
    <w:abstractNumId w:val="11"/>
  </w:num>
  <w:num w:numId="9" w16cid:durableId="1867139115">
    <w:abstractNumId w:val="4"/>
  </w:num>
  <w:num w:numId="10" w16cid:durableId="173690567">
    <w:abstractNumId w:val="9"/>
  </w:num>
  <w:num w:numId="11" w16cid:durableId="1142965396">
    <w:abstractNumId w:val="3"/>
  </w:num>
  <w:num w:numId="12" w16cid:durableId="1901020282">
    <w:abstractNumId w:val="10"/>
  </w:num>
  <w:num w:numId="13" w16cid:durableId="138305851">
    <w:abstractNumId w:val="7"/>
  </w:num>
  <w:num w:numId="14" w16cid:durableId="1461725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4"/>
    <w:rsid w:val="00000142"/>
    <w:rsid w:val="00000378"/>
    <w:rsid w:val="0000153C"/>
    <w:rsid w:val="00001C42"/>
    <w:rsid w:val="000026D9"/>
    <w:rsid w:val="00002C7F"/>
    <w:rsid w:val="00002E6E"/>
    <w:rsid w:val="0000305F"/>
    <w:rsid w:val="000033B8"/>
    <w:rsid w:val="0000380E"/>
    <w:rsid w:val="0000388B"/>
    <w:rsid w:val="00003A37"/>
    <w:rsid w:val="00003AE7"/>
    <w:rsid w:val="000045CC"/>
    <w:rsid w:val="0000472E"/>
    <w:rsid w:val="00004842"/>
    <w:rsid w:val="000048AF"/>
    <w:rsid w:val="000048CF"/>
    <w:rsid w:val="00004F5A"/>
    <w:rsid w:val="00005319"/>
    <w:rsid w:val="00005324"/>
    <w:rsid w:val="00005A6E"/>
    <w:rsid w:val="00005C9F"/>
    <w:rsid w:val="00005CFC"/>
    <w:rsid w:val="00006272"/>
    <w:rsid w:val="0000681B"/>
    <w:rsid w:val="000070B3"/>
    <w:rsid w:val="000071D8"/>
    <w:rsid w:val="000072DC"/>
    <w:rsid w:val="000078C2"/>
    <w:rsid w:val="00007E3B"/>
    <w:rsid w:val="000100A1"/>
    <w:rsid w:val="000101F5"/>
    <w:rsid w:val="0001028D"/>
    <w:rsid w:val="00010C23"/>
    <w:rsid w:val="00010E79"/>
    <w:rsid w:val="000111B1"/>
    <w:rsid w:val="00011480"/>
    <w:rsid w:val="00011B76"/>
    <w:rsid w:val="00011C1E"/>
    <w:rsid w:val="00011EC7"/>
    <w:rsid w:val="00011F58"/>
    <w:rsid w:val="000124DB"/>
    <w:rsid w:val="00012CAA"/>
    <w:rsid w:val="000131C7"/>
    <w:rsid w:val="00013327"/>
    <w:rsid w:val="000133AA"/>
    <w:rsid w:val="000136F4"/>
    <w:rsid w:val="0001382F"/>
    <w:rsid w:val="00013DA7"/>
    <w:rsid w:val="00013FA5"/>
    <w:rsid w:val="0001400A"/>
    <w:rsid w:val="000140AA"/>
    <w:rsid w:val="000144D1"/>
    <w:rsid w:val="00014515"/>
    <w:rsid w:val="000148DD"/>
    <w:rsid w:val="000150D8"/>
    <w:rsid w:val="000154DE"/>
    <w:rsid w:val="000156D8"/>
    <w:rsid w:val="0001594C"/>
    <w:rsid w:val="00015EAD"/>
    <w:rsid w:val="000162A4"/>
    <w:rsid w:val="000162ED"/>
    <w:rsid w:val="000165F8"/>
    <w:rsid w:val="00016A1A"/>
    <w:rsid w:val="00017004"/>
    <w:rsid w:val="000171D3"/>
    <w:rsid w:val="0001722C"/>
    <w:rsid w:val="00017406"/>
    <w:rsid w:val="000174F2"/>
    <w:rsid w:val="00017699"/>
    <w:rsid w:val="00017826"/>
    <w:rsid w:val="00020950"/>
    <w:rsid w:val="00020B00"/>
    <w:rsid w:val="00020DDE"/>
    <w:rsid w:val="00020DFD"/>
    <w:rsid w:val="00020E1C"/>
    <w:rsid w:val="00021092"/>
    <w:rsid w:val="00021317"/>
    <w:rsid w:val="0002138D"/>
    <w:rsid w:val="00021887"/>
    <w:rsid w:val="00021CFC"/>
    <w:rsid w:val="00021ECB"/>
    <w:rsid w:val="00022047"/>
    <w:rsid w:val="0002235A"/>
    <w:rsid w:val="00022493"/>
    <w:rsid w:val="00022636"/>
    <w:rsid w:val="00022829"/>
    <w:rsid w:val="000229E0"/>
    <w:rsid w:val="00022C01"/>
    <w:rsid w:val="00022DE7"/>
    <w:rsid w:val="00022EE5"/>
    <w:rsid w:val="00023116"/>
    <w:rsid w:val="0002358C"/>
    <w:rsid w:val="00023720"/>
    <w:rsid w:val="00023A57"/>
    <w:rsid w:val="00023B6A"/>
    <w:rsid w:val="00023DAA"/>
    <w:rsid w:val="0002414A"/>
    <w:rsid w:val="00024565"/>
    <w:rsid w:val="00024B56"/>
    <w:rsid w:val="0002505A"/>
    <w:rsid w:val="00025260"/>
    <w:rsid w:val="00025BAC"/>
    <w:rsid w:val="00025D51"/>
    <w:rsid w:val="000264E9"/>
    <w:rsid w:val="0002679B"/>
    <w:rsid w:val="00026B71"/>
    <w:rsid w:val="00026C33"/>
    <w:rsid w:val="00026EFD"/>
    <w:rsid w:val="000270F6"/>
    <w:rsid w:val="00027295"/>
    <w:rsid w:val="00027297"/>
    <w:rsid w:val="000272BC"/>
    <w:rsid w:val="000277BA"/>
    <w:rsid w:val="000277EE"/>
    <w:rsid w:val="00030052"/>
    <w:rsid w:val="000304DC"/>
    <w:rsid w:val="0003069F"/>
    <w:rsid w:val="00030CE5"/>
    <w:rsid w:val="000312E9"/>
    <w:rsid w:val="00031413"/>
    <w:rsid w:val="00031641"/>
    <w:rsid w:val="00031CA5"/>
    <w:rsid w:val="00032AE3"/>
    <w:rsid w:val="00032B3C"/>
    <w:rsid w:val="00032E2C"/>
    <w:rsid w:val="00033397"/>
    <w:rsid w:val="000333EA"/>
    <w:rsid w:val="0003342E"/>
    <w:rsid w:val="000336CB"/>
    <w:rsid w:val="00033B47"/>
    <w:rsid w:val="00033BD0"/>
    <w:rsid w:val="00033D40"/>
    <w:rsid w:val="00034244"/>
    <w:rsid w:val="00034DB1"/>
    <w:rsid w:val="00035193"/>
    <w:rsid w:val="0003527E"/>
    <w:rsid w:val="00035468"/>
    <w:rsid w:val="0003580C"/>
    <w:rsid w:val="0003589C"/>
    <w:rsid w:val="00035C2F"/>
    <w:rsid w:val="00035D00"/>
    <w:rsid w:val="000361B4"/>
    <w:rsid w:val="00036FE5"/>
    <w:rsid w:val="00037977"/>
    <w:rsid w:val="00037A97"/>
    <w:rsid w:val="00040095"/>
    <w:rsid w:val="00040112"/>
    <w:rsid w:val="00040506"/>
    <w:rsid w:val="00040E8A"/>
    <w:rsid w:val="00041031"/>
    <w:rsid w:val="00041038"/>
    <w:rsid w:val="000419F2"/>
    <w:rsid w:val="00041E01"/>
    <w:rsid w:val="00042045"/>
    <w:rsid w:val="000420F1"/>
    <w:rsid w:val="0004210C"/>
    <w:rsid w:val="00042410"/>
    <w:rsid w:val="00042B76"/>
    <w:rsid w:val="00043103"/>
    <w:rsid w:val="00043318"/>
    <w:rsid w:val="0004372F"/>
    <w:rsid w:val="00043F3B"/>
    <w:rsid w:val="00044618"/>
    <w:rsid w:val="00044621"/>
    <w:rsid w:val="00044B5D"/>
    <w:rsid w:val="000451A9"/>
    <w:rsid w:val="000451D7"/>
    <w:rsid w:val="000454BA"/>
    <w:rsid w:val="0004553E"/>
    <w:rsid w:val="00045721"/>
    <w:rsid w:val="00045FD1"/>
    <w:rsid w:val="00046385"/>
    <w:rsid w:val="00046D8E"/>
    <w:rsid w:val="000500BF"/>
    <w:rsid w:val="0005016F"/>
    <w:rsid w:val="000505DB"/>
    <w:rsid w:val="000508D3"/>
    <w:rsid w:val="00050B29"/>
    <w:rsid w:val="00050B68"/>
    <w:rsid w:val="000511C6"/>
    <w:rsid w:val="00051598"/>
    <w:rsid w:val="00051834"/>
    <w:rsid w:val="00051A2E"/>
    <w:rsid w:val="00051AEC"/>
    <w:rsid w:val="00051B92"/>
    <w:rsid w:val="00051C08"/>
    <w:rsid w:val="00051D80"/>
    <w:rsid w:val="00053168"/>
    <w:rsid w:val="00053251"/>
    <w:rsid w:val="00053957"/>
    <w:rsid w:val="00053A84"/>
    <w:rsid w:val="00053BE9"/>
    <w:rsid w:val="00054013"/>
    <w:rsid w:val="0005447B"/>
    <w:rsid w:val="000547C8"/>
    <w:rsid w:val="00054837"/>
    <w:rsid w:val="000549D2"/>
    <w:rsid w:val="00054A22"/>
    <w:rsid w:val="00054B91"/>
    <w:rsid w:val="00054F0F"/>
    <w:rsid w:val="00055368"/>
    <w:rsid w:val="000554A2"/>
    <w:rsid w:val="0005582F"/>
    <w:rsid w:val="00055AF5"/>
    <w:rsid w:val="00055EDA"/>
    <w:rsid w:val="000560CC"/>
    <w:rsid w:val="0005702D"/>
    <w:rsid w:val="0005752D"/>
    <w:rsid w:val="00057580"/>
    <w:rsid w:val="00057849"/>
    <w:rsid w:val="00057C4C"/>
    <w:rsid w:val="00057E48"/>
    <w:rsid w:val="00061438"/>
    <w:rsid w:val="00061650"/>
    <w:rsid w:val="00061BF7"/>
    <w:rsid w:val="00062048"/>
    <w:rsid w:val="00062181"/>
    <w:rsid w:val="0006265C"/>
    <w:rsid w:val="00062C66"/>
    <w:rsid w:val="00062D1B"/>
    <w:rsid w:val="00062F52"/>
    <w:rsid w:val="000632C3"/>
    <w:rsid w:val="00063759"/>
    <w:rsid w:val="00063A80"/>
    <w:rsid w:val="00063BDD"/>
    <w:rsid w:val="00063CB8"/>
    <w:rsid w:val="00063CC6"/>
    <w:rsid w:val="0006421E"/>
    <w:rsid w:val="0006445B"/>
    <w:rsid w:val="00064AFD"/>
    <w:rsid w:val="00064D96"/>
    <w:rsid w:val="00064FF3"/>
    <w:rsid w:val="00065258"/>
    <w:rsid w:val="00065572"/>
    <w:rsid w:val="000655A6"/>
    <w:rsid w:val="000655F8"/>
    <w:rsid w:val="00065670"/>
    <w:rsid w:val="00065786"/>
    <w:rsid w:val="00065A9A"/>
    <w:rsid w:val="00065EE4"/>
    <w:rsid w:val="0006656A"/>
    <w:rsid w:val="00066792"/>
    <w:rsid w:val="0006726D"/>
    <w:rsid w:val="00067485"/>
    <w:rsid w:val="00067556"/>
    <w:rsid w:val="00067610"/>
    <w:rsid w:val="0006776A"/>
    <w:rsid w:val="00067941"/>
    <w:rsid w:val="00067CF1"/>
    <w:rsid w:val="00067EC3"/>
    <w:rsid w:val="00067F3E"/>
    <w:rsid w:val="00067FB3"/>
    <w:rsid w:val="00067FF5"/>
    <w:rsid w:val="000700FF"/>
    <w:rsid w:val="0007032E"/>
    <w:rsid w:val="00070795"/>
    <w:rsid w:val="00071519"/>
    <w:rsid w:val="00071819"/>
    <w:rsid w:val="00071886"/>
    <w:rsid w:val="00071A45"/>
    <w:rsid w:val="00072327"/>
    <w:rsid w:val="0007233C"/>
    <w:rsid w:val="000723E9"/>
    <w:rsid w:val="00072776"/>
    <w:rsid w:val="000730D9"/>
    <w:rsid w:val="00073389"/>
    <w:rsid w:val="0007343D"/>
    <w:rsid w:val="0007460A"/>
    <w:rsid w:val="000747BA"/>
    <w:rsid w:val="000749A0"/>
    <w:rsid w:val="00075121"/>
    <w:rsid w:val="000762B9"/>
    <w:rsid w:val="0007633B"/>
    <w:rsid w:val="00076BE0"/>
    <w:rsid w:val="0007720D"/>
    <w:rsid w:val="00077385"/>
    <w:rsid w:val="000774EE"/>
    <w:rsid w:val="0008009E"/>
    <w:rsid w:val="00080377"/>
    <w:rsid w:val="00080512"/>
    <w:rsid w:val="000806D9"/>
    <w:rsid w:val="00080ABC"/>
    <w:rsid w:val="00080B2A"/>
    <w:rsid w:val="00080C8F"/>
    <w:rsid w:val="00081153"/>
    <w:rsid w:val="00081444"/>
    <w:rsid w:val="000814AE"/>
    <w:rsid w:val="000815EA"/>
    <w:rsid w:val="000816BD"/>
    <w:rsid w:val="00081900"/>
    <w:rsid w:val="00081A47"/>
    <w:rsid w:val="00081A92"/>
    <w:rsid w:val="00082643"/>
    <w:rsid w:val="00082CBE"/>
    <w:rsid w:val="00082F7D"/>
    <w:rsid w:val="00083343"/>
    <w:rsid w:val="00083BBD"/>
    <w:rsid w:val="00083D53"/>
    <w:rsid w:val="00083EC7"/>
    <w:rsid w:val="000841EA"/>
    <w:rsid w:val="0008423B"/>
    <w:rsid w:val="0008447F"/>
    <w:rsid w:val="0008488A"/>
    <w:rsid w:val="00084DAF"/>
    <w:rsid w:val="0008535D"/>
    <w:rsid w:val="00085A6A"/>
    <w:rsid w:val="00085CF3"/>
    <w:rsid w:val="00086694"/>
    <w:rsid w:val="00086A28"/>
    <w:rsid w:val="00086AED"/>
    <w:rsid w:val="00086EFB"/>
    <w:rsid w:val="000873ED"/>
    <w:rsid w:val="00087544"/>
    <w:rsid w:val="00087AB3"/>
    <w:rsid w:val="00087C84"/>
    <w:rsid w:val="0009000B"/>
    <w:rsid w:val="00090061"/>
    <w:rsid w:val="00090559"/>
    <w:rsid w:val="000905FE"/>
    <w:rsid w:val="00090DFB"/>
    <w:rsid w:val="00091282"/>
    <w:rsid w:val="0009147B"/>
    <w:rsid w:val="000917B4"/>
    <w:rsid w:val="00091921"/>
    <w:rsid w:val="00091C18"/>
    <w:rsid w:val="00091EA0"/>
    <w:rsid w:val="0009221F"/>
    <w:rsid w:val="0009227A"/>
    <w:rsid w:val="00092484"/>
    <w:rsid w:val="00092500"/>
    <w:rsid w:val="000927E6"/>
    <w:rsid w:val="00092CCC"/>
    <w:rsid w:val="00093207"/>
    <w:rsid w:val="00093571"/>
    <w:rsid w:val="00093640"/>
    <w:rsid w:val="00093EC4"/>
    <w:rsid w:val="000942F8"/>
    <w:rsid w:val="0009451E"/>
    <w:rsid w:val="000949D3"/>
    <w:rsid w:val="00094C0B"/>
    <w:rsid w:val="00094D53"/>
    <w:rsid w:val="00094D9B"/>
    <w:rsid w:val="0009525E"/>
    <w:rsid w:val="0009527F"/>
    <w:rsid w:val="0009555F"/>
    <w:rsid w:val="0009576B"/>
    <w:rsid w:val="00095838"/>
    <w:rsid w:val="00095895"/>
    <w:rsid w:val="00095D8D"/>
    <w:rsid w:val="00095F88"/>
    <w:rsid w:val="00096009"/>
    <w:rsid w:val="00096205"/>
    <w:rsid w:val="0009648B"/>
    <w:rsid w:val="0009650D"/>
    <w:rsid w:val="0009680C"/>
    <w:rsid w:val="0009682D"/>
    <w:rsid w:val="00096A1F"/>
    <w:rsid w:val="00096DB5"/>
    <w:rsid w:val="00096EA7"/>
    <w:rsid w:val="0009738C"/>
    <w:rsid w:val="00097690"/>
    <w:rsid w:val="00097EDB"/>
    <w:rsid w:val="00097F6F"/>
    <w:rsid w:val="000A0055"/>
    <w:rsid w:val="000A0310"/>
    <w:rsid w:val="000A047C"/>
    <w:rsid w:val="000A0E92"/>
    <w:rsid w:val="000A14BC"/>
    <w:rsid w:val="000A1603"/>
    <w:rsid w:val="000A1AC8"/>
    <w:rsid w:val="000A1D74"/>
    <w:rsid w:val="000A244E"/>
    <w:rsid w:val="000A2DC7"/>
    <w:rsid w:val="000A318A"/>
    <w:rsid w:val="000A34EA"/>
    <w:rsid w:val="000A34FD"/>
    <w:rsid w:val="000A37F2"/>
    <w:rsid w:val="000A3C26"/>
    <w:rsid w:val="000A3E8F"/>
    <w:rsid w:val="000A3F96"/>
    <w:rsid w:val="000A44FA"/>
    <w:rsid w:val="000A4521"/>
    <w:rsid w:val="000A4C3D"/>
    <w:rsid w:val="000A4C44"/>
    <w:rsid w:val="000A4C4E"/>
    <w:rsid w:val="000A4D34"/>
    <w:rsid w:val="000A531B"/>
    <w:rsid w:val="000A55B1"/>
    <w:rsid w:val="000A584D"/>
    <w:rsid w:val="000A58EB"/>
    <w:rsid w:val="000A5C10"/>
    <w:rsid w:val="000A612E"/>
    <w:rsid w:val="000A7479"/>
    <w:rsid w:val="000A75F3"/>
    <w:rsid w:val="000A76B1"/>
    <w:rsid w:val="000A7B92"/>
    <w:rsid w:val="000B015D"/>
    <w:rsid w:val="000B03CF"/>
    <w:rsid w:val="000B087F"/>
    <w:rsid w:val="000B0A62"/>
    <w:rsid w:val="000B0BE1"/>
    <w:rsid w:val="000B0CA1"/>
    <w:rsid w:val="000B1464"/>
    <w:rsid w:val="000B177F"/>
    <w:rsid w:val="000B180F"/>
    <w:rsid w:val="000B1B0A"/>
    <w:rsid w:val="000B1D87"/>
    <w:rsid w:val="000B1D8C"/>
    <w:rsid w:val="000B226F"/>
    <w:rsid w:val="000B2336"/>
    <w:rsid w:val="000B276C"/>
    <w:rsid w:val="000B2A55"/>
    <w:rsid w:val="000B2A5C"/>
    <w:rsid w:val="000B2BE3"/>
    <w:rsid w:val="000B2C4F"/>
    <w:rsid w:val="000B2F5A"/>
    <w:rsid w:val="000B3712"/>
    <w:rsid w:val="000B3728"/>
    <w:rsid w:val="000B38BE"/>
    <w:rsid w:val="000B3BA6"/>
    <w:rsid w:val="000B3EE7"/>
    <w:rsid w:val="000B407D"/>
    <w:rsid w:val="000B429F"/>
    <w:rsid w:val="000B434E"/>
    <w:rsid w:val="000B5BA0"/>
    <w:rsid w:val="000B649E"/>
    <w:rsid w:val="000B69FF"/>
    <w:rsid w:val="000B6A12"/>
    <w:rsid w:val="000B6AC3"/>
    <w:rsid w:val="000B6C4C"/>
    <w:rsid w:val="000B6DE8"/>
    <w:rsid w:val="000B7377"/>
    <w:rsid w:val="000B73AC"/>
    <w:rsid w:val="000B76B8"/>
    <w:rsid w:val="000C00F7"/>
    <w:rsid w:val="000C0264"/>
    <w:rsid w:val="000C10B1"/>
    <w:rsid w:val="000C1E41"/>
    <w:rsid w:val="000C213C"/>
    <w:rsid w:val="000C2177"/>
    <w:rsid w:val="000C2329"/>
    <w:rsid w:val="000C3108"/>
    <w:rsid w:val="000C32C8"/>
    <w:rsid w:val="000C3374"/>
    <w:rsid w:val="000C352A"/>
    <w:rsid w:val="000C38DE"/>
    <w:rsid w:val="000C3ED9"/>
    <w:rsid w:val="000C3F07"/>
    <w:rsid w:val="000C4014"/>
    <w:rsid w:val="000C4046"/>
    <w:rsid w:val="000C40F7"/>
    <w:rsid w:val="000C416D"/>
    <w:rsid w:val="000C42FF"/>
    <w:rsid w:val="000C46A3"/>
    <w:rsid w:val="000C4956"/>
    <w:rsid w:val="000C49E6"/>
    <w:rsid w:val="000C4A3E"/>
    <w:rsid w:val="000C4CA2"/>
    <w:rsid w:val="000C4D71"/>
    <w:rsid w:val="000C4FEA"/>
    <w:rsid w:val="000C536F"/>
    <w:rsid w:val="000C5A71"/>
    <w:rsid w:val="000C6587"/>
    <w:rsid w:val="000C688D"/>
    <w:rsid w:val="000C6A34"/>
    <w:rsid w:val="000C6FBE"/>
    <w:rsid w:val="000C7006"/>
    <w:rsid w:val="000C71CA"/>
    <w:rsid w:val="000C72AE"/>
    <w:rsid w:val="000C72F7"/>
    <w:rsid w:val="000C79D1"/>
    <w:rsid w:val="000C7B2A"/>
    <w:rsid w:val="000C7B99"/>
    <w:rsid w:val="000C7BD9"/>
    <w:rsid w:val="000C7D56"/>
    <w:rsid w:val="000D03FC"/>
    <w:rsid w:val="000D0844"/>
    <w:rsid w:val="000D0C3C"/>
    <w:rsid w:val="000D0E53"/>
    <w:rsid w:val="000D10E4"/>
    <w:rsid w:val="000D14EE"/>
    <w:rsid w:val="000D16AD"/>
    <w:rsid w:val="000D175F"/>
    <w:rsid w:val="000D17E5"/>
    <w:rsid w:val="000D1890"/>
    <w:rsid w:val="000D2457"/>
    <w:rsid w:val="000D2E6E"/>
    <w:rsid w:val="000D317B"/>
    <w:rsid w:val="000D3655"/>
    <w:rsid w:val="000D3677"/>
    <w:rsid w:val="000D38FE"/>
    <w:rsid w:val="000D3A54"/>
    <w:rsid w:val="000D3C11"/>
    <w:rsid w:val="000D3F02"/>
    <w:rsid w:val="000D43D0"/>
    <w:rsid w:val="000D47D1"/>
    <w:rsid w:val="000D4BBA"/>
    <w:rsid w:val="000D4CAC"/>
    <w:rsid w:val="000D502D"/>
    <w:rsid w:val="000D51B0"/>
    <w:rsid w:val="000D51FA"/>
    <w:rsid w:val="000D58AB"/>
    <w:rsid w:val="000D59CF"/>
    <w:rsid w:val="000D5A88"/>
    <w:rsid w:val="000D5ADE"/>
    <w:rsid w:val="000D5F17"/>
    <w:rsid w:val="000D60F8"/>
    <w:rsid w:val="000D696C"/>
    <w:rsid w:val="000D7337"/>
    <w:rsid w:val="000E00A5"/>
    <w:rsid w:val="000E02E4"/>
    <w:rsid w:val="000E089A"/>
    <w:rsid w:val="000E09AF"/>
    <w:rsid w:val="000E0AB1"/>
    <w:rsid w:val="000E0D10"/>
    <w:rsid w:val="000E0FB5"/>
    <w:rsid w:val="000E111A"/>
    <w:rsid w:val="000E15BC"/>
    <w:rsid w:val="000E19FD"/>
    <w:rsid w:val="000E1D9E"/>
    <w:rsid w:val="000E1DEA"/>
    <w:rsid w:val="000E2023"/>
    <w:rsid w:val="000E220F"/>
    <w:rsid w:val="000E2287"/>
    <w:rsid w:val="000E241B"/>
    <w:rsid w:val="000E246B"/>
    <w:rsid w:val="000E3132"/>
    <w:rsid w:val="000E3948"/>
    <w:rsid w:val="000E3BA6"/>
    <w:rsid w:val="000E3C2A"/>
    <w:rsid w:val="000E3DB0"/>
    <w:rsid w:val="000E40E8"/>
    <w:rsid w:val="000E4CB4"/>
    <w:rsid w:val="000E4D4E"/>
    <w:rsid w:val="000E4F7F"/>
    <w:rsid w:val="000E56D2"/>
    <w:rsid w:val="000E5B9B"/>
    <w:rsid w:val="000E6269"/>
    <w:rsid w:val="000E632F"/>
    <w:rsid w:val="000E6820"/>
    <w:rsid w:val="000E6AF7"/>
    <w:rsid w:val="000E7318"/>
    <w:rsid w:val="000E769B"/>
    <w:rsid w:val="000E792F"/>
    <w:rsid w:val="000E7B72"/>
    <w:rsid w:val="000E7C9E"/>
    <w:rsid w:val="000F0022"/>
    <w:rsid w:val="000F0805"/>
    <w:rsid w:val="000F0DA9"/>
    <w:rsid w:val="000F17F1"/>
    <w:rsid w:val="000F1A7E"/>
    <w:rsid w:val="000F1B9F"/>
    <w:rsid w:val="000F1BB6"/>
    <w:rsid w:val="000F1F3A"/>
    <w:rsid w:val="000F2039"/>
    <w:rsid w:val="000F2106"/>
    <w:rsid w:val="000F26B5"/>
    <w:rsid w:val="000F2C12"/>
    <w:rsid w:val="000F318B"/>
    <w:rsid w:val="000F3912"/>
    <w:rsid w:val="000F3C56"/>
    <w:rsid w:val="000F3C7D"/>
    <w:rsid w:val="000F3D07"/>
    <w:rsid w:val="000F46AC"/>
    <w:rsid w:val="000F46EF"/>
    <w:rsid w:val="000F47C8"/>
    <w:rsid w:val="000F4EF5"/>
    <w:rsid w:val="000F5116"/>
    <w:rsid w:val="000F5635"/>
    <w:rsid w:val="000F5C07"/>
    <w:rsid w:val="000F5E53"/>
    <w:rsid w:val="000F6018"/>
    <w:rsid w:val="000F63A0"/>
    <w:rsid w:val="000F6590"/>
    <w:rsid w:val="000F6CE3"/>
    <w:rsid w:val="000F6E97"/>
    <w:rsid w:val="000F792B"/>
    <w:rsid w:val="00100230"/>
    <w:rsid w:val="001008C3"/>
    <w:rsid w:val="00100990"/>
    <w:rsid w:val="00100AA1"/>
    <w:rsid w:val="00100AEC"/>
    <w:rsid w:val="00100C16"/>
    <w:rsid w:val="00100CB5"/>
    <w:rsid w:val="00101612"/>
    <w:rsid w:val="001019AC"/>
    <w:rsid w:val="00101A7D"/>
    <w:rsid w:val="00101D52"/>
    <w:rsid w:val="00101E02"/>
    <w:rsid w:val="00102116"/>
    <w:rsid w:val="00102277"/>
    <w:rsid w:val="00102480"/>
    <w:rsid w:val="0010285D"/>
    <w:rsid w:val="00102865"/>
    <w:rsid w:val="0010298D"/>
    <w:rsid w:val="00102C1F"/>
    <w:rsid w:val="00103538"/>
    <w:rsid w:val="00103A75"/>
    <w:rsid w:val="00103B6B"/>
    <w:rsid w:val="00103E90"/>
    <w:rsid w:val="0010402C"/>
    <w:rsid w:val="0010403A"/>
    <w:rsid w:val="00104208"/>
    <w:rsid w:val="00104440"/>
    <w:rsid w:val="00104457"/>
    <w:rsid w:val="00104BA6"/>
    <w:rsid w:val="00104D80"/>
    <w:rsid w:val="001053CE"/>
    <w:rsid w:val="00105B22"/>
    <w:rsid w:val="00105B56"/>
    <w:rsid w:val="001062E0"/>
    <w:rsid w:val="00106386"/>
    <w:rsid w:val="001064F0"/>
    <w:rsid w:val="00106592"/>
    <w:rsid w:val="00106773"/>
    <w:rsid w:val="00106F91"/>
    <w:rsid w:val="0010725C"/>
    <w:rsid w:val="001077B1"/>
    <w:rsid w:val="00107CE1"/>
    <w:rsid w:val="00110272"/>
    <w:rsid w:val="00110656"/>
    <w:rsid w:val="00110A62"/>
    <w:rsid w:val="00110C87"/>
    <w:rsid w:val="0011111F"/>
    <w:rsid w:val="0011191D"/>
    <w:rsid w:val="00111929"/>
    <w:rsid w:val="00111A7D"/>
    <w:rsid w:val="00111D34"/>
    <w:rsid w:val="001122A1"/>
    <w:rsid w:val="0011258A"/>
    <w:rsid w:val="001125F5"/>
    <w:rsid w:val="001138CB"/>
    <w:rsid w:val="001139AD"/>
    <w:rsid w:val="00113A2D"/>
    <w:rsid w:val="00113BBE"/>
    <w:rsid w:val="00114219"/>
    <w:rsid w:val="001142B8"/>
    <w:rsid w:val="0011462E"/>
    <w:rsid w:val="00114666"/>
    <w:rsid w:val="0011469A"/>
    <w:rsid w:val="001147D2"/>
    <w:rsid w:val="0011505B"/>
    <w:rsid w:val="001155C8"/>
    <w:rsid w:val="00115822"/>
    <w:rsid w:val="001161FC"/>
    <w:rsid w:val="00116A00"/>
    <w:rsid w:val="00116B28"/>
    <w:rsid w:val="00116CF9"/>
    <w:rsid w:val="00116E12"/>
    <w:rsid w:val="00117236"/>
    <w:rsid w:val="0011742B"/>
    <w:rsid w:val="00117A59"/>
    <w:rsid w:val="00117A98"/>
    <w:rsid w:val="00117BE0"/>
    <w:rsid w:val="00117C6F"/>
    <w:rsid w:val="00117E8C"/>
    <w:rsid w:val="0012023A"/>
    <w:rsid w:val="00120422"/>
    <w:rsid w:val="0012063D"/>
    <w:rsid w:val="0012066F"/>
    <w:rsid w:val="001206CF"/>
    <w:rsid w:val="00120A8F"/>
    <w:rsid w:val="00120C16"/>
    <w:rsid w:val="00120D33"/>
    <w:rsid w:val="00121097"/>
    <w:rsid w:val="001214DA"/>
    <w:rsid w:val="0012157C"/>
    <w:rsid w:val="001215F8"/>
    <w:rsid w:val="0012187E"/>
    <w:rsid w:val="00121C0C"/>
    <w:rsid w:val="00121C33"/>
    <w:rsid w:val="0012200A"/>
    <w:rsid w:val="001220C6"/>
    <w:rsid w:val="00122315"/>
    <w:rsid w:val="00122AB2"/>
    <w:rsid w:val="00122B51"/>
    <w:rsid w:val="00122E26"/>
    <w:rsid w:val="00122E88"/>
    <w:rsid w:val="00122EC3"/>
    <w:rsid w:val="00122EFE"/>
    <w:rsid w:val="001233A7"/>
    <w:rsid w:val="001234A5"/>
    <w:rsid w:val="00123571"/>
    <w:rsid w:val="001235EE"/>
    <w:rsid w:val="00123B6A"/>
    <w:rsid w:val="00123E7B"/>
    <w:rsid w:val="001240D1"/>
    <w:rsid w:val="00124299"/>
    <w:rsid w:val="0012460F"/>
    <w:rsid w:val="001248B0"/>
    <w:rsid w:val="00124AB2"/>
    <w:rsid w:val="00124C31"/>
    <w:rsid w:val="001254A0"/>
    <w:rsid w:val="001255B2"/>
    <w:rsid w:val="00125A8C"/>
    <w:rsid w:val="00126425"/>
    <w:rsid w:val="001265B9"/>
    <w:rsid w:val="00126CE5"/>
    <w:rsid w:val="00126DD3"/>
    <w:rsid w:val="00126E4D"/>
    <w:rsid w:val="00127D27"/>
    <w:rsid w:val="00130251"/>
    <w:rsid w:val="00130292"/>
    <w:rsid w:val="00131128"/>
    <w:rsid w:val="001318A3"/>
    <w:rsid w:val="001318F6"/>
    <w:rsid w:val="001319C7"/>
    <w:rsid w:val="00131C98"/>
    <w:rsid w:val="00131D37"/>
    <w:rsid w:val="00132533"/>
    <w:rsid w:val="00132AB8"/>
    <w:rsid w:val="00132B16"/>
    <w:rsid w:val="0013326D"/>
    <w:rsid w:val="00133409"/>
    <w:rsid w:val="00134840"/>
    <w:rsid w:val="0013533B"/>
    <w:rsid w:val="00135549"/>
    <w:rsid w:val="00135639"/>
    <w:rsid w:val="0013597C"/>
    <w:rsid w:val="0013609D"/>
    <w:rsid w:val="001365EE"/>
    <w:rsid w:val="00136724"/>
    <w:rsid w:val="00136743"/>
    <w:rsid w:val="001367AE"/>
    <w:rsid w:val="001372EE"/>
    <w:rsid w:val="0013765C"/>
    <w:rsid w:val="00137D5A"/>
    <w:rsid w:val="00137E8F"/>
    <w:rsid w:val="0014010C"/>
    <w:rsid w:val="0014013F"/>
    <w:rsid w:val="00140158"/>
    <w:rsid w:val="00140472"/>
    <w:rsid w:val="001406B0"/>
    <w:rsid w:val="00140D45"/>
    <w:rsid w:val="00140DA9"/>
    <w:rsid w:val="00140EAC"/>
    <w:rsid w:val="00141308"/>
    <w:rsid w:val="001415DA"/>
    <w:rsid w:val="00141DA8"/>
    <w:rsid w:val="00141E55"/>
    <w:rsid w:val="00141ECA"/>
    <w:rsid w:val="0014211A"/>
    <w:rsid w:val="00142454"/>
    <w:rsid w:val="001427DF"/>
    <w:rsid w:val="00142893"/>
    <w:rsid w:val="00142CC2"/>
    <w:rsid w:val="00142E1D"/>
    <w:rsid w:val="001433E8"/>
    <w:rsid w:val="00143497"/>
    <w:rsid w:val="00143922"/>
    <w:rsid w:val="00143949"/>
    <w:rsid w:val="00143E38"/>
    <w:rsid w:val="00143E9F"/>
    <w:rsid w:val="00143EB6"/>
    <w:rsid w:val="00144914"/>
    <w:rsid w:val="0014493F"/>
    <w:rsid w:val="00144AD6"/>
    <w:rsid w:val="00145328"/>
    <w:rsid w:val="00145502"/>
    <w:rsid w:val="00145516"/>
    <w:rsid w:val="00145666"/>
    <w:rsid w:val="001459E0"/>
    <w:rsid w:val="00145A3D"/>
    <w:rsid w:val="00145A7F"/>
    <w:rsid w:val="00145C28"/>
    <w:rsid w:val="00145EB2"/>
    <w:rsid w:val="0014625F"/>
    <w:rsid w:val="001469AB"/>
    <w:rsid w:val="00146D78"/>
    <w:rsid w:val="00146FA4"/>
    <w:rsid w:val="00147671"/>
    <w:rsid w:val="00147688"/>
    <w:rsid w:val="001476E9"/>
    <w:rsid w:val="00147A18"/>
    <w:rsid w:val="00147AFE"/>
    <w:rsid w:val="00147B05"/>
    <w:rsid w:val="00147BB9"/>
    <w:rsid w:val="00147F23"/>
    <w:rsid w:val="00150563"/>
    <w:rsid w:val="00150681"/>
    <w:rsid w:val="00150D3A"/>
    <w:rsid w:val="00150EF1"/>
    <w:rsid w:val="00151143"/>
    <w:rsid w:val="001515E8"/>
    <w:rsid w:val="001519AD"/>
    <w:rsid w:val="00151FDE"/>
    <w:rsid w:val="0015231F"/>
    <w:rsid w:val="00152523"/>
    <w:rsid w:val="0015263F"/>
    <w:rsid w:val="00152691"/>
    <w:rsid w:val="001526AF"/>
    <w:rsid w:val="00153100"/>
    <w:rsid w:val="00153201"/>
    <w:rsid w:val="00153230"/>
    <w:rsid w:val="0015344E"/>
    <w:rsid w:val="00153606"/>
    <w:rsid w:val="001539B8"/>
    <w:rsid w:val="00153B7E"/>
    <w:rsid w:val="001545C7"/>
    <w:rsid w:val="00154AE5"/>
    <w:rsid w:val="001555C3"/>
    <w:rsid w:val="00155B44"/>
    <w:rsid w:val="00155E55"/>
    <w:rsid w:val="00156DFF"/>
    <w:rsid w:val="00156E3B"/>
    <w:rsid w:val="001570AF"/>
    <w:rsid w:val="001578B5"/>
    <w:rsid w:val="00157929"/>
    <w:rsid w:val="00157C59"/>
    <w:rsid w:val="001605CC"/>
    <w:rsid w:val="00160706"/>
    <w:rsid w:val="00160793"/>
    <w:rsid w:val="0016092C"/>
    <w:rsid w:val="00160BC8"/>
    <w:rsid w:val="001611C0"/>
    <w:rsid w:val="001614DB"/>
    <w:rsid w:val="00161EB4"/>
    <w:rsid w:val="00161F9E"/>
    <w:rsid w:val="00162465"/>
    <w:rsid w:val="001626B6"/>
    <w:rsid w:val="00162A7B"/>
    <w:rsid w:val="00162AB6"/>
    <w:rsid w:val="0016314E"/>
    <w:rsid w:val="00163338"/>
    <w:rsid w:val="001636E4"/>
    <w:rsid w:val="001638F1"/>
    <w:rsid w:val="00163C16"/>
    <w:rsid w:val="00164138"/>
    <w:rsid w:val="001644F6"/>
    <w:rsid w:val="001649B6"/>
    <w:rsid w:val="00164C48"/>
    <w:rsid w:val="00164D8E"/>
    <w:rsid w:val="0016515B"/>
    <w:rsid w:val="00165509"/>
    <w:rsid w:val="00165583"/>
    <w:rsid w:val="001655CE"/>
    <w:rsid w:val="001656FF"/>
    <w:rsid w:val="00165792"/>
    <w:rsid w:val="001660F4"/>
    <w:rsid w:val="00166361"/>
    <w:rsid w:val="00166755"/>
    <w:rsid w:val="001671ED"/>
    <w:rsid w:val="001672C6"/>
    <w:rsid w:val="001673F0"/>
    <w:rsid w:val="001675CB"/>
    <w:rsid w:val="00167B8B"/>
    <w:rsid w:val="00167C11"/>
    <w:rsid w:val="00167FDA"/>
    <w:rsid w:val="00170386"/>
    <w:rsid w:val="001706D6"/>
    <w:rsid w:val="0017079D"/>
    <w:rsid w:val="00170D59"/>
    <w:rsid w:val="00171363"/>
    <w:rsid w:val="00171AFF"/>
    <w:rsid w:val="00171C3F"/>
    <w:rsid w:val="00171C6F"/>
    <w:rsid w:val="001722CA"/>
    <w:rsid w:val="00172466"/>
    <w:rsid w:val="00172961"/>
    <w:rsid w:val="00172C17"/>
    <w:rsid w:val="00172E7A"/>
    <w:rsid w:val="00172ED0"/>
    <w:rsid w:val="00173873"/>
    <w:rsid w:val="001739B4"/>
    <w:rsid w:val="001742FA"/>
    <w:rsid w:val="001745F8"/>
    <w:rsid w:val="001747C4"/>
    <w:rsid w:val="00174AAE"/>
    <w:rsid w:val="00174FF6"/>
    <w:rsid w:val="00175A2A"/>
    <w:rsid w:val="00175AD4"/>
    <w:rsid w:val="0017645E"/>
    <w:rsid w:val="00176658"/>
    <w:rsid w:val="001767AD"/>
    <w:rsid w:val="001768D1"/>
    <w:rsid w:val="00176C71"/>
    <w:rsid w:val="00177400"/>
    <w:rsid w:val="00177A27"/>
    <w:rsid w:val="00177D85"/>
    <w:rsid w:val="00177DD3"/>
    <w:rsid w:val="00177EE6"/>
    <w:rsid w:val="00177FE1"/>
    <w:rsid w:val="001807C0"/>
    <w:rsid w:val="00181309"/>
    <w:rsid w:val="00181AE5"/>
    <w:rsid w:val="00181B7E"/>
    <w:rsid w:val="001820CE"/>
    <w:rsid w:val="0018217D"/>
    <w:rsid w:val="001829B7"/>
    <w:rsid w:val="00182BFE"/>
    <w:rsid w:val="001833D5"/>
    <w:rsid w:val="00183585"/>
    <w:rsid w:val="0018396C"/>
    <w:rsid w:val="00183D8C"/>
    <w:rsid w:val="00183E0D"/>
    <w:rsid w:val="00183E3B"/>
    <w:rsid w:val="0018435B"/>
    <w:rsid w:val="00184724"/>
    <w:rsid w:val="00184E21"/>
    <w:rsid w:val="00185326"/>
    <w:rsid w:val="001856A1"/>
    <w:rsid w:val="00185A26"/>
    <w:rsid w:val="001862BC"/>
    <w:rsid w:val="001864DE"/>
    <w:rsid w:val="00186809"/>
    <w:rsid w:val="00186BAF"/>
    <w:rsid w:val="00186BB8"/>
    <w:rsid w:val="00186F71"/>
    <w:rsid w:val="0018778A"/>
    <w:rsid w:val="0018778B"/>
    <w:rsid w:val="001879DE"/>
    <w:rsid w:val="00187E4A"/>
    <w:rsid w:val="00190264"/>
    <w:rsid w:val="00190969"/>
    <w:rsid w:val="00191A3F"/>
    <w:rsid w:val="00191DE6"/>
    <w:rsid w:val="00191E6B"/>
    <w:rsid w:val="00192111"/>
    <w:rsid w:val="001921CE"/>
    <w:rsid w:val="00192707"/>
    <w:rsid w:val="00192C38"/>
    <w:rsid w:val="00192D86"/>
    <w:rsid w:val="00192E42"/>
    <w:rsid w:val="00193269"/>
    <w:rsid w:val="001932B5"/>
    <w:rsid w:val="00193619"/>
    <w:rsid w:val="00193663"/>
    <w:rsid w:val="001939F3"/>
    <w:rsid w:val="00193F1F"/>
    <w:rsid w:val="00193F75"/>
    <w:rsid w:val="0019460E"/>
    <w:rsid w:val="001948C2"/>
    <w:rsid w:val="0019506C"/>
    <w:rsid w:val="00195691"/>
    <w:rsid w:val="00196060"/>
    <w:rsid w:val="001960C3"/>
    <w:rsid w:val="00196273"/>
    <w:rsid w:val="001965B5"/>
    <w:rsid w:val="001968F9"/>
    <w:rsid w:val="00196920"/>
    <w:rsid w:val="00196AF1"/>
    <w:rsid w:val="00196F88"/>
    <w:rsid w:val="00196FA6"/>
    <w:rsid w:val="0019732A"/>
    <w:rsid w:val="001974DE"/>
    <w:rsid w:val="0019786D"/>
    <w:rsid w:val="00197A69"/>
    <w:rsid w:val="00197B0C"/>
    <w:rsid w:val="00197CEF"/>
    <w:rsid w:val="001A03CA"/>
    <w:rsid w:val="001A04C1"/>
    <w:rsid w:val="001A071B"/>
    <w:rsid w:val="001A091C"/>
    <w:rsid w:val="001A0E67"/>
    <w:rsid w:val="001A1528"/>
    <w:rsid w:val="001A1AA4"/>
    <w:rsid w:val="001A1CF1"/>
    <w:rsid w:val="001A1FCC"/>
    <w:rsid w:val="001A210F"/>
    <w:rsid w:val="001A21EE"/>
    <w:rsid w:val="001A24DA"/>
    <w:rsid w:val="001A26F7"/>
    <w:rsid w:val="001A2A13"/>
    <w:rsid w:val="001A2EEB"/>
    <w:rsid w:val="001A3265"/>
    <w:rsid w:val="001A35F2"/>
    <w:rsid w:val="001A3CB1"/>
    <w:rsid w:val="001A440E"/>
    <w:rsid w:val="001A47DD"/>
    <w:rsid w:val="001A4848"/>
    <w:rsid w:val="001A4AAE"/>
    <w:rsid w:val="001A5307"/>
    <w:rsid w:val="001A581B"/>
    <w:rsid w:val="001A5E09"/>
    <w:rsid w:val="001A64F8"/>
    <w:rsid w:val="001A65C7"/>
    <w:rsid w:val="001A6BF4"/>
    <w:rsid w:val="001A6E6E"/>
    <w:rsid w:val="001A7120"/>
    <w:rsid w:val="001A77B5"/>
    <w:rsid w:val="001A7AA3"/>
    <w:rsid w:val="001A7C10"/>
    <w:rsid w:val="001A7ED6"/>
    <w:rsid w:val="001A7F05"/>
    <w:rsid w:val="001B0497"/>
    <w:rsid w:val="001B0573"/>
    <w:rsid w:val="001B0597"/>
    <w:rsid w:val="001B0C22"/>
    <w:rsid w:val="001B0C52"/>
    <w:rsid w:val="001B0F28"/>
    <w:rsid w:val="001B1190"/>
    <w:rsid w:val="001B1EFF"/>
    <w:rsid w:val="001B210F"/>
    <w:rsid w:val="001B225D"/>
    <w:rsid w:val="001B2509"/>
    <w:rsid w:val="001B2660"/>
    <w:rsid w:val="001B2850"/>
    <w:rsid w:val="001B28F8"/>
    <w:rsid w:val="001B2A3F"/>
    <w:rsid w:val="001B2A95"/>
    <w:rsid w:val="001B2C21"/>
    <w:rsid w:val="001B2E7D"/>
    <w:rsid w:val="001B3292"/>
    <w:rsid w:val="001B33D1"/>
    <w:rsid w:val="001B3450"/>
    <w:rsid w:val="001B3687"/>
    <w:rsid w:val="001B3783"/>
    <w:rsid w:val="001B3817"/>
    <w:rsid w:val="001B3905"/>
    <w:rsid w:val="001B397E"/>
    <w:rsid w:val="001B3BB5"/>
    <w:rsid w:val="001B3D06"/>
    <w:rsid w:val="001B4D71"/>
    <w:rsid w:val="001B4EB0"/>
    <w:rsid w:val="001B5183"/>
    <w:rsid w:val="001B54D5"/>
    <w:rsid w:val="001B56D1"/>
    <w:rsid w:val="001B5AE6"/>
    <w:rsid w:val="001B5DF5"/>
    <w:rsid w:val="001B68CE"/>
    <w:rsid w:val="001B6B58"/>
    <w:rsid w:val="001B6E13"/>
    <w:rsid w:val="001B6EDB"/>
    <w:rsid w:val="001B7211"/>
    <w:rsid w:val="001B7D29"/>
    <w:rsid w:val="001B7D8C"/>
    <w:rsid w:val="001B7EE0"/>
    <w:rsid w:val="001B7F6B"/>
    <w:rsid w:val="001B7F94"/>
    <w:rsid w:val="001C02B0"/>
    <w:rsid w:val="001C038B"/>
    <w:rsid w:val="001C064E"/>
    <w:rsid w:val="001C0CDC"/>
    <w:rsid w:val="001C0CFC"/>
    <w:rsid w:val="001C0D24"/>
    <w:rsid w:val="001C0D48"/>
    <w:rsid w:val="001C114D"/>
    <w:rsid w:val="001C117D"/>
    <w:rsid w:val="001C11D0"/>
    <w:rsid w:val="001C135B"/>
    <w:rsid w:val="001C14E7"/>
    <w:rsid w:val="001C159D"/>
    <w:rsid w:val="001C15BA"/>
    <w:rsid w:val="001C178F"/>
    <w:rsid w:val="001C18C8"/>
    <w:rsid w:val="001C19FC"/>
    <w:rsid w:val="001C1D63"/>
    <w:rsid w:val="001C1DF4"/>
    <w:rsid w:val="001C2919"/>
    <w:rsid w:val="001C2BB8"/>
    <w:rsid w:val="001C2C33"/>
    <w:rsid w:val="001C2D29"/>
    <w:rsid w:val="001C31F2"/>
    <w:rsid w:val="001C3280"/>
    <w:rsid w:val="001C33F2"/>
    <w:rsid w:val="001C379C"/>
    <w:rsid w:val="001C3869"/>
    <w:rsid w:val="001C3941"/>
    <w:rsid w:val="001C3F70"/>
    <w:rsid w:val="001C3FCD"/>
    <w:rsid w:val="001C42DF"/>
    <w:rsid w:val="001C4601"/>
    <w:rsid w:val="001C48F5"/>
    <w:rsid w:val="001C4BA8"/>
    <w:rsid w:val="001C4C74"/>
    <w:rsid w:val="001C5284"/>
    <w:rsid w:val="001C53DB"/>
    <w:rsid w:val="001C55BA"/>
    <w:rsid w:val="001C596B"/>
    <w:rsid w:val="001C5D13"/>
    <w:rsid w:val="001C5D60"/>
    <w:rsid w:val="001C5DD8"/>
    <w:rsid w:val="001C5F1B"/>
    <w:rsid w:val="001C60B9"/>
    <w:rsid w:val="001C6C3B"/>
    <w:rsid w:val="001C71E5"/>
    <w:rsid w:val="001C721F"/>
    <w:rsid w:val="001C7469"/>
    <w:rsid w:val="001C796A"/>
    <w:rsid w:val="001C7AB9"/>
    <w:rsid w:val="001C7D27"/>
    <w:rsid w:val="001C7D7A"/>
    <w:rsid w:val="001D02C2"/>
    <w:rsid w:val="001D04DA"/>
    <w:rsid w:val="001D0744"/>
    <w:rsid w:val="001D0DCF"/>
    <w:rsid w:val="001D0F5F"/>
    <w:rsid w:val="001D1312"/>
    <w:rsid w:val="001D1841"/>
    <w:rsid w:val="001D2975"/>
    <w:rsid w:val="001D2A1B"/>
    <w:rsid w:val="001D2BE2"/>
    <w:rsid w:val="001D2F49"/>
    <w:rsid w:val="001D36A5"/>
    <w:rsid w:val="001D3AC7"/>
    <w:rsid w:val="001D4EBA"/>
    <w:rsid w:val="001D515F"/>
    <w:rsid w:val="001D51D5"/>
    <w:rsid w:val="001D5207"/>
    <w:rsid w:val="001D53F1"/>
    <w:rsid w:val="001D54E3"/>
    <w:rsid w:val="001D569F"/>
    <w:rsid w:val="001D5830"/>
    <w:rsid w:val="001D5EBF"/>
    <w:rsid w:val="001D61EA"/>
    <w:rsid w:val="001D62B0"/>
    <w:rsid w:val="001D65D6"/>
    <w:rsid w:val="001D68FF"/>
    <w:rsid w:val="001D72E8"/>
    <w:rsid w:val="001D7C89"/>
    <w:rsid w:val="001E04A5"/>
    <w:rsid w:val="001E0753"/>
    <w:rsid w:val="001E0B49"/>
    <w:rsid w:val="001E0E21"/>
    <w:rsid w:val="001E135A"/>
    <w:rsid w:val="001E1860"/>
    <w:rsid w:val="001E1912"/>
    <w:rsid w:val="001E1D47"/>
    <w:rsid w:val="001E2042"/>
    <w:rsid w:val="001E3057"/>
    <w:rsid w:val="001E30F0"/>
    <w:rsid w:val="001E311C"/>
    <w:rsid w:val="001E3136"/>
    <w:rsid w:val="001E3163"/>
    <w:rsid w:val="001E327D"/>
    <w:rsid w:val="001E332E"/>
    <w:rsid w:val="001E3410"/>
    <w:rsid w:val="001E3819"/>
    <w:rsid w:val="001E38FD"/>
    <w:rsid w:val="001E3B47"/>
    <w:rsid w:val="001E4278"/>
    <w:rsid w:val="001E43CE"/>
    <w:rsid w:val="001E495E"/>
    <w:rsid w:val="001E49DD"/>
    <w:rsid w:val="001E5B00"/>
    <w:rsid w:val="001E62AA"/>
    <w:rsid w:val="001E669F"/>
    <w:rsid w:val="001E6742"/>
    <w:rsid w:val="001E7114"/>
    <w:rsid w:val="001E764B"/>
    <w:rsid w:val="001E7813"/>
    <w:rsid w:val="001E78AA"/>
    <w:rsid w:val="001E792D"/>
    <w:rsid w:val="001E7A99"/>
    <w:rsid w:val="001E7C52"/>
    <w:rsid w:val="001E7E07"/>
    <w:rsid w:val="001F03B8"/>
    <w:rsid w:val="001F0820"/>
    <w:rsid w:val="001F0F96"/>
    <w:rsid w:val="001F0FCD"/>
    <w:rsid w:val="001F14A6"/>
    <w:rsid w:val="001F168B"/>
    <w:rsid w:val="001F18BE"/>
    <w:rsid w:val="001F199D"/>
    <w:rsid w:val="001F1E58"/>
    <w:rsid w:val="001F1F6E"/>
    <w:rsid w:val="001F21AF"/>
    <w:rsid w:val="001F23B1"/>
    <w:rsid w:val="001F26C0"/>
    <w:rsid w:val="001F2937"/>
    <w:rsid w:val="001F2C62"/>
    <w:rsid w:val="001F2F0B"/>
    <w:rsid w:val="001F33FD"/>
    <w:rsid w:val="001F34F9"/>
    <w:rsid w:val="001F3510"/>
    <w:rsid w:val="001F3875"/>
    <w:rsid w:val="001F3EFC"/>
    <w:rsid w:val="001F42D6"/>
    <w:rsid w:val="001F4472"/>
    <w:rsid w:val="001F4500"/>
    <w:rsid w:val="001F46C8"/>
    <w:rsid w:val="001F4899"/>
    <w:rsid w:val="001F494C"/>
    <w:rsid w:val="001F4D32"/>
    <w:rsid w:val="001F4DC1"/>
    <w:rsid w:val="001F4FD3"/>
    <w:rsid w:val="001F4FD9"/>
    <w:rsid w:val="001F5442"/>
    <w:rsid w:val="001F57B3"/>
    <w:rsid w:val="001F5B43"/>
    <w:rsid w:val="001F609E"/>
    <w:rsid w:val="001F60C5"/>
    <w:rsid w:val="001F6CEE"/>
    <w:rsid w:val="001F6D54"/>
    <w:rsid w:val="001F6E25"/>
    <w:rsid w:val="001F6F1F"/>
    <w:rsid w:val="001F71E2"/>
    <w:rsid w:val="001F7A96"/>
    <w:rsid w:val="001F7C67"/>
    <w:rsid w:val="001F7D7E"/>
    <w:rsid w:val="0020008A"/>
    <w:rsid w:val="0020026E"/>
    <w:rsid w:val="0020090A"/>
    <w:rsid w:val="00200B72"/>
    <w:rsid w:val="00200DF0"/>
    <w:rsid w:val="00200E09"/>
    <w:rsid w:val="002011BB"/>
    <w:rsid w:val="00201227"/>
    <w:rsid w:val="00201307"/>
    <w:rsid w:val="002014FF"/>
    <w:rsid w:val="002017B8"/>
    <w:rsid w:val="00201804"/>
    <w:rsid w:val="002018C1"/>
    <w:rsid w:val="00201B01"/>
    <w:rsid w:val="00202294"/>
    <w:rsid w:val="002024A7"/>
    <w:rsid w:val="0020271D"/>
    <w:rsid w:val="00202A4D"/>
    <w:rsid w:val="0020314A"/>
    <w:rsid w:val="002031E7"/>
    <w:rsid w:val="0020330F"/>
    <w:rsid w:val="00203357"/>
    <w:rsid w:val="00203DA1"/>
    <w:rsid w:val="00203E9A"/>
    <w:rsid w:val="0020411E"/>
    <w:rsid w:val="0020469E"/>
    <w:rsid w:val="002048E1"/>
    <w:rsid w:val="00204AB3"/>
    <w:rsid w:val="00204C6A"/>
    <w:rsid w:val="00204DDD"/>
    <w:rsid w:val="002050F7"/>
    <w:rsid w:val="00205332"/>
    <w:rsid w:val="00205469"/>
    <w:rsid w:val="002056BC"/>
    <w:rsid w:val="00205CC0"/>
    <w:rsid w:val="00205EB6"/>
    <w:rsid w:val="002060DC"/>
    <w:rsid w:val="002065B5"/>
    <w:rsid w:val="0020662E"/>
    <w:rsid w:val="00206A19"/>
    <w:rsid w:val="00206D59"/>
    <w:rsid w:val="00206E47"/>
    <w:rsid w:val="00207476"/>
    <w:rsid w:val="00207512"/>
    <w:rsid w:val="00207BB3"/>
    <w:rsid w:val="00207F91"/>
    <w:rsid w:val="00207FD6"/>
    <w:rsid w:val="00210314"/>
    <w:rsid w:val="00210539"/>
    <w:rsid w:val="00210CFC"/>
    <w:rsid w:val="002113AB"/>
    <w:rsid w:val="00211A02"/>
    <w:rsid w:val="00211D68"/>
    <w:rsid w:val="002120C2"/>
    <w:rsid w:val="00212437"/>
    <w:rsid w:val="0021246E"/>
    <w:rsid w:val="002129FE"/>
    <w:rsid w:val="00212B74"/>
    <w:rsid w:val="00212F8A"/>
    <w:rsid w:val="002137A6"/>
    <w:rsid w:val="002139DF"/>
    <w:rsid w:val="00213A77"/>
    <w:rsid w:val="00213C1C"/>
    <w:rsid w:val="00213EB3"/>
    <w:rsid w:val="00214032"/>
    <w:rsid w:val="00214458"/>
    <w:rsid w:val="00214B2C"/>
    <w:rsid w:val="00214C9B"/>
    <w:rsid w:val="00214FB0"/>
    <w:rsid w:val="002150C8"/>
    <w:rsid w:val="00215218"/>
    <w:rsid w:val="00215337"/>
    <w:rsid w:val="00215E53"/>
    <w:rsid w:val="0021614C"/>
    <w:rsid w:val="0021627B"/>
    <w:rsid w:val="00216750"/>
    <w:rsid w:val="002167ED"/>
    <w:rsid w:val="00216AF1"/>
    <w:rsid w:val="002170D1"/>
    <w:rsid w:val="0021732A"/>
    <w:rsid w:val="00217505"/>
    <w:rsid w:val="00217583"/>
    <w:rsid w:val="00217632"/>
    <w:rsid w:val="0021784F"/>
    <w:rsid w:val="002178EB"/>
    <w:rsid w:val="00217F47"/>
    <w:rsid w:val="00217F74"/>
    <w:rsid w:val="002204D0"/>
    <w:rsid w:val="002209B5"/>
    <w:rsid w:val="00221348"/>
    <w:rsid w:val="00221875"/>
    <w:rsid w:val="00221A4E"/>
    <w:rsid w:val="002221DA"/>
    <w:rsid w:val="0022288F"/>
    <w:rsid w:val="002228E7"/>
    <w:rsid w:val="00222908"/>
    <w:rsid w:val="00222925"/>
    <w:rsid w:val="00222AC6"/>
    <w:rsid w:val="00222F45"/>
    <w:rsid w:val="00223141"/>
    <w:rsid w:val="0022332E"/>
    <w:rsid w:val="002234B2"/>
    <w:rsid w:val="002235E9"/>
    <w:rsid w:val="0022403F"/>
    <w:rsid w:val="00224582"/>
    <w:rsid w:val="002245DE"/>
    <w:rsid w:val="0022471F"/>
    <w:rsid w:val="00224877"/>
    <w:rsid w:val="00224E4C"/>
    <w:rsid w:val="00225119"/>
    <w:rsid w:val="00225D16"/>
    <w:rsid w:val="0022639B"/>
    <w:rsid w:val="00226515"/>
    <w:rsid w:val="00226FAD"/>
    <w:rsid w:val="00227504"/>
    <w:rsid w:val="0022794F"/>
    <w:rsid w:val="00230328"/>
    <w:rsid w:val="0023060F"/>
    <w:rsid w:val="00230DE3"/>
    <w:rsid w:val="0023138C"/>
    <w:rsid w:val="0023140A"/>
    <w:rsid w:val="00231A48"/>
    <w:rsid w:val="00231D4A"/>
    <w:rsid w:val="00231DE5"/>
    <w:rsid w:val="002324F0"/>
    <w:rsid w:val="0023254C"/>
    <w:rsid w:val="002327C0"/>
    <w:rsid w:val="00232DE0"/>
    <w:rsid w:val="0023394A"/>
    <w:rsid w:val="00233A5E"/>
    <w:rsid w:val="002347A2"/>
    <w:rsid w:val="0023483C"/>
    <w:rsid w:val="00234B19"/>
    <w:rsid w:val="00234FD4"/>
    <w:rsid w:val="00234FDF"/>
    <w:rsid w:val="002352FC"/>
    <w:rsid w:val="0023554A"/>
    <w:rsid w:val="002355F5"/>
    <w:rsid w:val="0023594C"/>
    <w:rsid w:val="00236756"/>
    <w:rsid w:val="00236856"/>
    <w:rsid w:val="002378A5"/>
    <w:rsid w:val="002379B4"/>
    <w:rsid w:val="00237A03"/>
    <w:rsid w:val="00237F27"/>
    <w:rsid w:val="00237F79"/>
    <w:rsid w:val="00237FC7"/>
    <w:rsid w:val="00240159"/>
    <w:rsid w:val="002404F0"/>
    <w:rsid w:val="0024069E"/>
    <w:rsid w:val="00240AE7"/>
    <w:rsid w:val="00240D72"/>
    <w:rsid w:val="00240E98"/>
    <w:rsid w:val="00241088"/>
    <w:rsid w:val="00241B85"/>
    <w:rsid w:val="00241D8F"/>
    <w:rsid w:val="00242093"/>
    <w:rsid w:val="00242271"/>
    <w:rsid w:val="002427E4"/>
    <w:rsid w:val="00242E0E"/>
    <w:rsid w:val="002431A2"/>
    <w:rsid w:val="002431F3"/>
    <w:rsid w:val="00243290"/>
    <w:rsid w:val="0024339B"/>
    <w:rsid w:val="00243845"/>
    <w:rsid w:val="00243A21"/>
    <w:rsid w:val="00243CD5"/>
    <w:rsid w:val="00243E48"/>
    <w:rsid w:val="0024413F"/>
    <w:rsid w:val="0024425C"/>
    <w:rsid w:val="00244682"/>
    <w:rsid w:val="00244B6E"/>
    <w:rsid w:val="0024517E"/>
    <w:rsid w:val="002451B9"/>
    <w:rsid w:val="0024543E"/>
    <w:rsid w:val="0024552F"/>
    <w:rsid w:val="00245DB5"/>
    <w:rsid w:val="00245FBB"/>
    <w:rsid w:val="0024644F"/>
    <w:rsid w:val="00246649"/>
    <w:rsid w:val="002466AF"/>
    <w:rsid w:val="00246A0D"/>
    <w:rsid w:val="00246AAF"/>
    <w:rsid w:val="00246C5E"/>
    <w:rsid w:val="002478E2"/>
    <w:rsid w:val="00247B37"/>
    <w:rsid w:val="00247DC2"/>
    <w:rsid w:val="00247EA9"/>
    <w:rsid w:val="00247FC7"/>
    <w:rsid w:val="00250189"/>
    <w:rsid w:val="0025077B"/>
    <w:rsid w:val="002508B3"/>
    <w:rsid w:val="00250992"/>
    <w:rsid w:val="00250A4D"/>
    <w:rsid w:val="00250DBC"/>
    <w:rsid w:val="0025116F"/>
    <w:rsid w:val="00251D51"/>
    <w:rsid w:val="00251E17"/>
    <w:rsid w:val="00252061"/>
    <w:rsid w:val="0025210E"/>
    <w:rsid w:val="00252141"/>
    <w:rsid w:val="00252678"/>
    <w:rsid w:val="0025283C"/>
    <w:rsid w:val="0025297E"/>
    <w:rsid w:val="00252DFB"/>
    <w:rsid w:val="00253609"/>
    <w:rsid w:val="00253CB6"/>
    <w:rsid w:val="00253D05"/>
    <w:rsid w:val="00253DE0"/>
    <w:rsid w:val="0025448D"/>
    <w:rsid w:val="002552A0"/>
    <w:rsid w:val="00255510"/>
    <w:rsid w:val="0025564A"/>
    <w:rsid w:val="002556D0"/>
    <w:rsid w:val="002557D7"/>
    <w:rsid w:val="00255D77"/>
    <w:rsid w:val="00256020"/>
    <w:rsid w:val="00256270"/>
    <w:rsid w:val="002569D5"/>
    <w:rsid w:val="00256B65"/>
    <w:rsid w:val="00256EC3"/>
    <w:rsid w:val="00256F55"/>
    <w:rsid w:val="00257059"/>
    <w:rsid w:val="00257395"/>
    <w:rsid w:val="002578FA"/>
    <w:rsid w:val="002579E0"/>
    <w:rsid w:val="00257BA2"/>
    <w:rsid w:val="00257CD4"/>
    <w:rsid w:val="00257D23"/>
    <w:rsid w:val="002600C5"/>
    <w:rsid w:val="002610F3"/>
    <w:rsid w:val="002611B1"/>
    <w:rsid w:val="00261D08"/>
    <w:rsid w:val="00261D42"/>
    <w:rsid w:val="00261E60"/>
    <w:rsid w:val="00261EA2"/>
    <w:rsid w:val="00261EC1"/>
    <w:rsid w:val="0026258C"/>
    <w:rsid w:val="00262C0B"/>
    <w:rsid w:val="00262C91"/>
    <w:rsid w:val="00262CD7"/>
    <w:rsid w:val="00262FF7"/>
    <w:rsid w:val="0026347E"/>
    <w:rsid w:val="002635C6"/>
    <w:rsid w:val="002638F1"/>
    <w:rsid w:val="002641E5"/>
    <w:rsid w:val="002643D5"/>
    <w:rsid w:val="002644D1"/>
    <w:rsid w:val="0026462E"/>
    <w:rsid w:val="00264E5E"/>
    <w:rsid w:val="00264EB5"/>
    <w:rsid w:val="00264FF7"/>
    <w:rsid w:val="00265B1E"/>
    <w:rsid w:val="00265BC6"/>
    <w:rsid w:val="0026602F"/>
    <w:rsid w:val="00266075"/>
    <w:rsid w:val="0026624F"/>
    <w:rsid w:val="0026665F"/>
    <w:rsid w:val="002672C8"/>
    <w:rsid w:val="00267499"/>
    <w:rsid w:val="00267766"/>
    <w:rsid w:val="00270517"/>
    <w:rsid w:val="00270FF6"/>
    <w:rsid w:val="0027106B"/>
    <w:rsid w:val="002710AE"/>
    <w:rsid w:val="0027156B"/>
    <w:rsid w:val="00271685"/>
    <w:rsid w:val="00271A75"/>
    <w:rsid w:val="00271D76"/>
    <w:rsid w:val="0027208D"/>
    <w:rsid w:val="00272144"/>
    <w:rsid w:val="002722E9"/>
    <w:rsid w:val="00272464"/>
    <w:rsid w:val="002729B5"/>
    <w:rsid w:val="00272ECC"/>
    <w:rsid w:val="00273269"/>
    <w:rsid w:val="00273335"/>
    <w:rsid w:val="00273640"/>
    <w:rsid w:val="00273AF1"/>
    <w:rsid w:val="00273DF9"/>
    <w:rsid w:val="0027423D"/>
    <w:rsid w:val="0027429B"/>
    <w:rsid w:val="0027459A"/>
    <w:rsid w:val="002745C1"/>
    <w:rsid w:val="00275AE5"/>
    <w:rsid w:val="00275AEE"/>
    <w:rsid w:val="00275C98"/>
    <w:rsid w:val="00275D2C"/>
    <w:rsid w:val="00276870"/>
    <w:rsid w:val="00276E52"/>
    <w:rsid w:val="0027738D"/>
    <w:rsid w:val="002773A9"/>
    <w:rsid w:val="0027787D"/>
    <w:rsid w:val="00277B19"/>
    <w:rsid w:val="00277C53"/>
    <w:rsid w:val="00277CDE"/>
    <w:rsid w:val="00280548"/>
    <w:rsid w:val="00280CDB"/>
    <w:rsid w:val="00281AD6"/>
    <w:rsid w:val="00281CEE"/>
    <w:rsid w:val="00282064"/>
    <w:rsid w:val="0028222B"/>
    <w:rsid w:val="002823B0"/>
    <w:rsid w:val="00282C4A"/>
    <w:rsid w:val="00282F49"/>
    <w:rsid w:val="002834E1"/>
    <w:rsid w:val="0028353D"/>
    <w:rsid w:val="00283802"/>
    <w:rsid w:val="00283A57"/>
    <w:rsid w:val="002847DE"/>
    <w:rsid w:val="00284A6B"/>
    <w:rsid w:val="0028515F"/>
    <w:rsid w:val="0028533E"/>
    <w:rsid w:val="00285AB6"/>
    <w:rsid w:val="00285E6E"/>
    <w:rsid w:val="0028609A"/>
    <w:rsid w:val="002864F7"/>
    <w:rsid w:val="00286691"/>
    <w:rsid w:val="002868B0"/>
    <w:rsid w:val="00286BD3"/>
    <w:rsid w:val="00286C63"/>
    <w:rsid w:val="002877E3"/>
    <w:rsid w:val="002878FA"/>
    <w:rsid w:val="00287992"/>
    <w:rsid w:val="00287BD3"/>
    <w:rsid w:val="00287E73"/>
    <w:rsid w:val="0029002A"/>
    <w:rsid w:val="00290785"/>
    <w:rsid w:val="00290932"/>
    <w:rsid w:val="00290F80"/>
    <w:rsid w:val="00291162"/>
    <w:rsid w:val="002914B0"/>
    <w:rsid w:val="00291BD1"/>
    <w:rsid w:val="00291D2E"/>
    <w:rsid w:val="00291E17"/>
    <w:rsid w:val="00292140"/>
    <w:rsid w:val="002922A5"/>
    <w:rsid w:val="00292653"/>
    <w:rsid w:val="00292975"/>
    <w:rsid w:val="00292A08"/>
    <w:rsid w:val="00292D6C"/>
    <w:rsid w:val="00293351"/>
    <w:rsid w:val="0029398D"/>
    <w:rsid w:val="00293D3F"/>
    <w:rsid w:val="002940FE"/>
    <w:rsid w:val="00294174"/>
    <w:rsid w:val="00294585"/>
    <w:rsid w:val="002945B3"/>
    <w:rsid w:val="00294B74"/>
    <w:rsid w:val="00294E2B"/>
    <w:rsid w:val="00294EEB"/>
    <w:rsid w:val="00294F62"/>
    <w:rsid w:val="00295117"/>
    <w:rsid w:val="0029516F"/>
    <w:rsid w:val="0029542E"/>
    <w:rsid w:val="002954D8"/>
    <w:rsid w:val="00295A06"/>
    <w:rsid w:val="00295C2D"/>
    <w:rsid w:val="0029611A"/>
    <w:rsid w:val="0029672D"/>
    <w:rsid w:val="00296A51"/>
    <w:rsid w:val="00297850"/>
    <w:rsid w:val="002979FB"/>
    <w:rsid w:val="00297BA7"/>
    <w:rsid w:val="00297F2E"/>
    <w:rsid w:val="002A02BD"/>
    <w:rsid w:val="002A0691"/>
    <w:rsid w:val="002A06E0"/>
    <w:rsid w:val="002A0978"/>
    <w:rsid w:val="002A0C3C"/>
    <w:rsid w:val="002A0C8D"/>
    <w:rsid w:val="002A2093"/>
    <w:rsid w:val="002A228E"/>
    <w:rsid w:val="002A234F"/>
    <w:rsid w:val="002A2F60"/>
    <w:rsid w:val="002A339C"/>
    <w:rsid w:val="002A371B"/>
    <w:rsid w:val="002A3A5A"/>
    <w:rsid w:val="002A40DF"/>
    <w:rsid w:val="002A4521"/>
    <w:rsid w:val="002A4790"/>
    <w:rsid w:val="002A4BFC"/>
    <w:rsid w:val="002A4E34"/>
    <w:rsid w:val="002A4E4A"/>
    <w:rsid w:val="002A511A"/>
    <w:rsid w:val="002A5724"/>
    <w:rsid w:val="002A58FC"/>
    <w:rsid w:val="002A5C50"/>
    <w:rsid w:val="002A5F2C"/>
    <w:rsid w:val="002A608B"/>
    <w:rsid w:val="002A682D"/>
    <w:rsid w:val="002A69B2"/>
    <w:rsid w:val="002A6BC5"/>
    <w:rsid w:val="002A6BC6"/>
    <w:rsid w:val="002A6CF4"/>
    <w:rsid w:val="002A77EA"/>
    <w:rsid w:val="002A782D"/>
    <w:rsid w:val="002A7A6B"/>
    <w:rsid w:val="002B016E"/>
    <w:rsid w:val="002B0430"/>
    <w:rsid w:val="002B067D"/>
    <w:rsid w:val="002B0AA9"/>
    <w:rsid w:val="002B0B48"/>
    <w:rsid w:val="002B0B59"/>
    <w:rsid w:val="002B1120"/>
    <w:rsid w:val="002B1752"/>
    <w:rsid w:val="002B1A14"/>
    <w:rsid w:val="002B1C9B"/>
    <w:rsid w:val="002B1D08"/>
    <w:rsid w:val="002B269F"/>
    <w:rsid w:val="002B2BE9"/>
    <w:rsid w:val="002B2C13"/>
    <w:rsid w:val="002B2C54"/>
    <w:rsid w:val="002B2E60"/>
    <w:rsid w:val="002B2E66"/>
    <w:rsid w:val="002B2EE7"/>
    <w:rsid w:val="002B31EB"/>
    <w:rsid w:val="002B3373"/>
    <w:rsid w:val="002B361B"/>
    <w:rsid w:val="002B3629"/>
    <w:rsid w:val="002B3906"/>
    <w:rsid w:val="002B3ACE"/>
    <w:rsid w:val="002B3E02"/>
    <w:rsid w:val="002B43C8"/>
    <w:rsid w:val="002B446F"/>
    <w:rsid w:val="002B46AB"/>
    <w:rsid w:val="002B4A2F"/>
    <w:rsid w:val="002B4DC6"/>
    <w:rsid w:val="002B4E06"/>
    <w:rsid w:val="002B4E07"/>
    <w:rsid w:val="002B4F27"/>
    <w:rsid w:val="002B5295"/>
    <w:rsid w:val="002B52F2"/>
    <w:rsid w:val="002B5431"/>
    <w:rsid w:val="002B55B6"/>
    <w:rsid w:val="002B55CD"/>
    <w:rsid w:val="002B5D5F"/>
    <w:rsid w:val="002B68F6"/>
    <w:rsid w:val="002B6A54"/>
    <w:rsid w:val="002B6F4F"/>
    <w:rsid w:val="002B703C"/>
    <w:rsid w:val="002B748E"/>
    <w:rsid w:val="002B76BA"/>
    <w:rsid w:val="002B7D75"/>
    <w:rsid w:val="002B7D8C"/>
    <w:rsid w:val="002C0601"/>
    <w:rsid w:val="002C0840"/>
    <w:rsid w:val="002C0858"/>
    <w:rsid w:val="002C08A4"/>
    <w:rsid w:val="002C0F79"/>
    <w:rsid w:val="002C1419"/>
    <w:rsid w:val="002C170F"/>
    <w:rsid w:val="002C230F"/>
    <w:rsid w:val="002C278B"/>
    <w:rsid w:val="002C286C"/>
    <w:rsid w:val="002C3D0E"/>
    <w:rsid w:val="002C3F2B"/>
    <w:rsid w:val="002C4071"/>
    <w:rsid w:val="002C43D9"/>
    <w:rsid w:val="002C44CE"/>
    <w:rsid w:val="002C4633"/>
    <w:rsid w:val="002C47B3"/>
    <w:rsid w:val="002C47CC"/>
    <w:rsid w:val="002C48F5"/>
    <w:rsid w:val="002C4D5C"/>
    <w:rsid w:val="002C4ECE"/>
    <w:rsid w:val="002C5254"/>
    <w:rsid w:val="002C545B"/>
    <w:rsid w:val="002C5BCA"/>
    <w:rsid w:val="002C5E7E"/>
    <w:rsid w:val="002C6955"/>
    <w:rsid w:val="002C6DB7"/>
    <w:rsid w:val="002C6E10"/>
    <w:rsid w:val="002C6F20"/>
    <w:rsid w:val="002C72A4"/>
    <w:rsid w:val="002C7980"/>
    <w:rsid w:val="002C7B46"/>
    <w:rsid w:val="002C7D93"/>
    <w:rsid w:val="002C7DED"/>
    <w:rsid w:val="002D01F4"/>
    <w:rsid w:val="002D054E"/>
    <w:rsid w:val="002D05B6"/>
    <w:rsid w:val="002D09D7"/>
    <w:rsid w:val="002D0C0F"/>
    <w:rsid w:val="002D18B2"/>
    <w:rsid w:val="002D197D"/>
    <w:rsid w:val="002D22F5"/>
    <w:rsid w:val="002D2386"/>
    <w:rsid w:val="002D23B6"/>
    <w:rsid w:val="002D2A43"/>
    <w:rsid w:val="002D2CC3"/>
    <w:rsid w:val="002D2CF7"/>
    <w:rsid w:val="002D2EE6"/>
    <w:rsid w:val="002D2FE0"/>
    <w:rsid w:val="002D30BF"/>
    <w:rsid w:val="002D3C4C"/>
    <w:rsid w:val="002D3D58"/>
    <w:rsid w:val="002D4849"/>
    <w:rsid w:val="002D4B7E"/>
    <w:rsid w:val="002D54CC"/>
    <w:rsid w:val="002D5629"/>
    <w:rsid w:val="002D59BD"/>
    <w:rsid w:val="002D5A76"/>
    <w:rsid w:val="002D5D74"/>
    <w:rsid w:val="002D63E1"/>
    <w:rsid w:val="002D735A"/>
    <w:rsid w:val="002D7456"/>
    <w:rsid w:val="002D7776"/>
    <w:rsid w:val="002D7880"/>
    <w:rsid w:val="002D7881"/>
    <w:rsid w:val="002E05C4"/>
    <w:rsid w:val="002E0864"/>
    <w:rsid w:val="002E0867"/>
    <w:rsid w:val="002E1186"/>
    <w:rsid w:val="002E14B4"/>
    <w:rsid w:val="002E1C1C"/>
    <w:rsid w:val="002E1C9E"/>
    <w:rsid w:val="002E1D21"/>
    <w:rsid w:val="002E250E"/>
    <w:rsid w:val="002E28E3"/>
    <w:rsid w:val="002E2B59"/>
    <w:rsid w:val="002E2B72"/>
    <w:rsid w:val="002E2D39"/>
    <w:rsid w:val="002E3240"/>
    <w:rsid w:val="002E328F"/>
    <w:rsid w:val="002E3EB9"/>
    <w:rsid w:val="002E3FC0"/>
    <w:rsid w:val="002E499A"/>
    <w:rsid w:val="002E4B2A"/>
    <w:rsid w:val="002E4B5E"/>
    <w:rsid w:val="002E4D31"/>
    <w:rsid w:val="002E521D"/>
    <w:rsid w:val="002E5289"/>
    <w:rsid w:val="002E534C"/>
    <w:rsid w:val="002E57ED"/>
    <w:rsid w:val="002E5AB8"/>
    <w:rsid w:val="002E5DAC"/>
    <w:rsid w:val="002E626C"/>
    <w:rsid w:val="002E6524"/>
    <w:rsid w:val="002E6565"/>
    <w:rsid w:val="002E6D0B"/>
    <w:rsid w:val="002E6D80"/>
    <w:rsid w:val="002E72CF"/>
    <w:rsid w:val="002E74FA"/>
    <w:rsid w:val="002E7553"/>
    <w:rsid w:val="002E75AA"/>
    <w:rsid w:val="002E7C0D"/>
    <w:rsid w:val="002E7C0F"/>
    <w:rsid w:val="002E7E53"/>
    <w:rsid w:val="002E7E7C"/>
    <w:rsid w:val="002F020D"/>
    <w:rsid w:val="002F0510"/>
    <w:rsid w:val="002F0648"/>
    <w:rsid w:val="002F0666"/>
    <w:rsid w:val="002F0A05"/>
    <w:rsid w:val="002F0A52"/>
    <w:rsid w:val="002F0A9A"/>
    <w:rsid w:val="002F0C52"/>
    <w:rsid w:val="002F0D8F"/>
    <w:rsid w:val="002F1980"/>
    <w:rsid w:val="002F1A10"/>
    <w:rsid w:val="002F1E03"/>
    <w:rsid w:val="002F22CA"/>
    <w:rsid w:val="002F2B2F"/>
    <w:rsid w:val="002F2E1B"/>
    <w:rsid w:val="002F3005"/>
    <w:rsid w:val="002F33B6"/>
    <w:rsid w:val="002F34AA"/>
    <w:rsid w:val="002F3ABF"/>
    <w:rsid w:val="002F3D6E"/>
    <w:rsid w:val="002F4184"/>
    <w:rsid w:val="002F44C5"/>
    <w:rsid w:val="002F472E"/>
    <w:rsid w:val="002F47DC"/>
    <w:rsid w:val="002F54FC"/>
    <w:rsid w:val="002F6348"/>
    <w:rsid w:val="002F6610"/>
    <w:rsid w:val="002F693B"/>
    <w:rsid w:val="002F6C2B"/>
    <w:rsid w:val="002F6E9B"/>
    <w:rsid w:val="002F73DA"/>
    <w:rsid w:val="002F7BC1"/>
    <w:rsid w:val="002F7C56"/>
    <w:rsid w:val="002F7DC4"/>
    <w:rsid w:val="002F7E51"/>
    <w:rsid w:val="00300255"/>
    <w:rsid w:val="00301015"/>
    <w:rsid w:val="0030193B"/>
    <w:rsid w:val="00301A4F"/>
    <w:rsid w:val="00301E5C"/>
    <w:rsid w:val="00302220"/>
    <w:rsid w:val="003027C6"/>
    <w:rsid w:val="00303068"/>
    <w:rsid w:val="0030326C"/>
    <w:rsid w:val="003037AA"/>
    <w:rsid w:val="003037D0"/>
    <w:rsid w:val="003038CF"/>
    <w:rsid w:val="00303ADC"/>
    <w:rsid w:val="00303F68"/>
    <w:rsid w:val="003040AB"/>
    <w:rsid w:val="003042B5"/>
    <w:rsid w:val="00304981"/>
    <w:rsid w:val="003049A1"/>
    <w:rsid w:val="003049C8"/>
    <w:rsid w:val="0030525E"/>
    <w:rsid w:val="00305651"/>
    <w:rsid w:val="00305A05"/>
    <w:rsid w:val="00305B8F"/>
    <w:rsid w:val="00305C1A"/>
    <w:rsid w:val="0030605B"/>
    <w:rsid w:val="003065EE"/>
    <w:rsid w:val="003075A6"/>
    <w:rsid w:val="00307A0A"/>
    <w:rsid w:val="00307BEE"/>
    <w:rsid w:val="0031016C"/>
    <w:rsid w:val="00310315"/>
    <w:rsid w:val="003105D5"/>
    <w:rsid w:val="00310902"/>
    <w:rsid w:val="00310DAE"/>
    <w:rsid w:val="003112B5"/>
    <w:rsid w:val="003119CC"/>
    <w:rsid w:val="00311F88"/>
    <w:rsid w:val="00312094"/>
    <w:rsid w:val="00312118"/>
    <w:rsid w:val="00312202"/>
    <w:rsid w:val="0031258E"/>
    <w:rsid w:val="00312647"/>
    <w:rsid w:val="003128B6"/>
    <w:rsid w:val="00312BBB"/>
    <w:rsid w:val="00312BE8"/>
    <w:rsid w:val="00312F0E"/>
    <w:rsid w:val="003130C1"/>
    <w:rsid w:val="00313126"/>
    <w:rsid w:val="00313423"/>
    <w:rsid w:val="00313660"/>
    <w:rsid w:val="003136FF"/>
    <w:rsid w:val="00313733"/>
    <w:rsid w:val="00313CAB"/>
    <w:rsid w:val="00313E9F"/>
    <w:rsid w:val="00313F1F"/>
    <w:rsid w:val="0031404A"/>
    <w:rsid w:val="00314517"/>
    <w:rsid w:val="00314781"/>
    <w:rsid w:val="00314971"/>
    <w:rsid w:val="00314976"/>
    <w:rsid w:val="00314C60"/>
    <w:rsid w:val="003156B4"/>
    <w:rsid w:val="003157C7"/>
    <w:rsid w:val="00315AA8"/>
    <w:rsid w:val="00315D70"/>
    <w:rsid w:val="00316239"/>
    <w:rsid w:val="00316661"/>
    <w:rsid w:val="003167AD"/>
    <w:rsid w:val="00316F0F"/>
    <w:rsid w:val="0031725F"/>
    <w:rsid w:val="003172DC"/>
    <w:rsid w:val="00317A93"/>
    <w:rsid w:val="00317B85"/>
    <w:rsid w:val="00317B8D"/>
    <w:rsid w:val="00317C94"/>
    <w:rsid w:val="00317D92"/>
    <w:rsid w:val="00317DAA"/>
    <w:rsid w:val="003201E6"/>
    <w:rsid w:val="00320217"/>
    <w:rsid w:val="00320891"/>
    <w:rsid w:val="0032114D"/>
    <w:rsid w:val="00321334"/>
    <w:rsid w:val="003215DF"/>
    <w:rsid w:val="00321B31"/>
    <w:rsid w:val="00321CC1"/>
    <w:rsid w:val="00321F69"/>
    <w:rsid w:val="003220CA"/>
    <w:rsid w:val="0032235C"/>
    <w:rsid w:val="0032241E"/>
    <w:rsid w:val="003224D4"/>
    <w:rsid w:val="00322668"/>
    <w:rsid w:val="003227B3"/>
    <w:rsid w:val="003229D4"/>
    <w:rsid w:val="00323488"/>
    <w:rsid w:val="00323567"/>
    <w:rsid w:val="00323964"/>
    <w:rsid w:val="00323A03"/>
    <w:rsid w:val="00323A1D"/>
    <w:rsid w:val="00323A2A"/>
    <w:rsid w:val="00324395"/>
    <w:rsid w:val="00324609"/>
    <w:rsid w:val="003256E2"/>
    <w:rsid w:val="00325B25"/>
    <w:rsid w:val="00325C82"/>
    <w:rsid w:val="00325E9A"/>
    <w:rsid w:val="0032606D"/>
    <w:rsid w:val="003264AA"/>
    <w:rsid w:val="0032669C"/>
    <w:rsid w:val="00326855"/>
    <w:rsid w:val="00326B8B"/>
    <w:rsid w:val="00326D10"/>
    <w:rsid w:val="003273A0"/>
    <w:rsid w:val="00327747"/>
    <w:rsid w:val="003279D3"/>
    <w:rsid w:val="00327A10"/>
    <w:rsid w:val="00327B30"/>
    <w:rsid w:val="00327EBF"/>
    <w:rsid w:val="00327F93"/>
    <w:rsid w:val="00330906"/>
    <w:rsid w:val="00330919"/>
    <w:rsid w:val="00330E12"/>
    <w:rsid w:val="00331236"/>
    <w:rsid w:val="00331AB8"/>
    <w:rsid w:val="00331DD4"/>
    <w:rsid w:val="0033241D"/>
    <w:rsid w:val="00332652"/>
    <w:rsid w:val="0033291F"/>
    <w:rsid w:val="00332A38"/>
    <w:rsid w:val="00332D64"/>
    <w:rsid w:val="0033325E"/>
    <w:rsid w:val="003341E4"/>
    <w:rsid w:val="003343A4"/>
    <w:rsid w:val="003343E9"/>
    <w:rsid w:val="00334427"/>
    <w:rsid w:val="003348D7"/>
    <w:rsid w:val="00334E35"/>
    <w:rsid w:val="0033537E"/>
    <w:rsid w:val="003357E8"/>
    <w:rsid w:val="00335C49"/>
    <w:rsid w:val="00336044"/>
    <w:rsid w:val="00336C5D"/>
    <w:rsid w:val="00336DE8"/>
    <w:rsid w:val="0033700B"/>
    <w:rsid w:val="0033716C"/>
    <w:rsid w:val="00337210"/>
    <w:rsid w:val="0033734F"/>
    <w:rsid w:val="003373B5"/>
    <w:rsid w:val="00337890"/>
    <w:rsid w:val="003379F4"/>
    <w:rsid w:val="00337B7F"/>
    <w:rsid w:val="00337E51"/>
    <w:rsid w:val="00340042"/>
    <w:rsid w:val="00340188"/>
    <w:rsid w:val="0034046F"/>
    <w:rsid w:val="003404FC"/>
    <w:rsid w:val="0034054B"/>
    <w:rsid w:val="0034080C"/>
    <w:rsid w:val="0034095D"/>
    <w:rsid w:val="003423B6"/>
    <w:rsid w:val="003426D4"/>
    <w:rsid w:val="00342B5F"/>
    <w:rsid w:val="00343199"/>
    <w:rsid w:val="00343741"/>
    <w:rsid w:val="003439DE"/>
    <w:rsid w:val="00343DE1"/>
    <w:rsid w:val="00343F94"/>
    <w:rsid w:val="00343FCF"/>
    <w:rsid w:val="003443CD"/>
    <w:rsid w:val="00344753"/>
    <w:rsid w:val="003448E1"/>
    <w:rsid w:val="00344C9C"/>
    <w:rsid w:val="00344CAE"/>
    <w:rsid w:val="003452AC"/>
    <w:rsid w:val="0034544E"/>
    <w:rsid w:val="00345710"/>
    <w:rsid w:val="00345F6A"/>
    <w:rsid w:val="00346561"/>
    <w:rsid w:val="003466C3"/>
    <w:rsid w:val="00346718"/>
    <w:rsid w:val="00346C61"/>
    <w:rsid w:val="00346E1B"/>
    <w:rsid w:val="00346F49"/>
    <w:rsid w:val="0034723A"/>
    <w:rsid w:val="00347331"/>
    <w:rsid w:val="0034736F"/>
    <w:rsid w:val="00347561"/>
    <w:rsid w:val="0034770A"/>
    <w:rsid w:val="00347AC5"/>
    <w:rsid w:val="00347F99"/>
    <w:rsid w:val="003502AA"/>
    <w:rsid w:val="00350397"/>
    <w:rsid w:val="00350516"/>
    <w:rsid w:val="0035062C"/>
    <w:rsid w:val="00350B0D"/>
    <w:rsid w:val="00350B53"/>
    <w:rsid w:val="00350E31"/>
    <w:rsid w:val="00350E70"/>
    <w:rsid w:val="0035108C"/>
    <w:rsid w:val="003510A2"/>
    <w:rsid w:val="00351345"/>
    <w:rsid w:val="003515B7"/>
    <w:rsid w:val="00351C55"/>
    <w:rsid w:val="00351FCA"/>
    <w:rsid w:val="00351FF9"/>
    <w:rsid w:val="003520C5"/>
    <w:rsid w:val="0035229F"/>
    <w:rsid w:val="0035235A"/>
    <w:rsid w:val="00352968"/>
    <w:rsid w:val="00352A0E"/>
    <w:rsid w:val="00352A34"/>
    <w:rsid w:val="00353AAD"/>
    <w:rsid w:val="00353F14"/>
    <w:rsid w:val="0035431A"/>
    <w:rsid w:val="0035462D"/>
    <w:rsid w:val="00354C5F"/>
    <w:rsid w:val="0035545D"/>
    <w:rsid w:val="003555A9"/>
    <w:rsid w:val="00355692"/>
    <w:rsid w:val="00355D2C"/>
    <w:rsid w:val="00356492"/>
    <w:rsid w:val="00356B58"/>
    <w:rsid w:val="003571B9"/>
    <w:rsid w:val="003571CF"/>
    <w:rsid w:val="003574CF"/>
    <w:rsid w:val="003575AA"/>
    <w:rsid w:val="0035783B"/>
    <w:rsid w:val="00357EEF"/>
    <w:rsid w:val="00360009"/>
    <w:rsid w:val="0036020F"/>
    <w:rsid w:val="003609EB"/>
    <w:rsid w:val="00360B50"/>
    <w:rsid w:val="00360D4A"/>
    <w:rsid w:val="00360E2A"/>
    <w:rsid w:val="00361068"/>
    <w:rsid w:val="00361205"/>
    <w:rsid w:val="00361300"/>
    <w:rsid w:val="0036165E"/>
    <w:rsid w:val="00361E87"/>
    <w:rsid w:val="00361EEE"/>
    <w:rsid w:val="00362929"/>
    <w:rsid w:val="0036316C"/>
    <w:rsid w:val="00363525"/>
    <w:rsid w:val="00363F73"/>
    <w:rsid w:val="003642C2"/>
    <w:rsid w:val="003643B2"/>
    <w:rsid w:val="003644CF"/>
    <w:rsid w:val="0036478C"/>
    <w:rsid w:val="003648E9"/>
    <w:rsid w:val="00364C5F"/>
    <w:rsid w:val="00365324"/>
    <w:rsid w:val="003656B2"/>
    <w:rsid w:val="0036587D"/>
    <w:rsid w:val="003673C1"/>
    <w:rsid w:val="00367799"/>
    <w:rsid w:val="00367B5A"/>
    <w:rsid w:val="00367D9D"/>
    <w:rsid w:val="0037016D"/>
    <w:rsid w:val="0037033F"/>
    <w:rsid w:val="00370510"/>
    <w:rsid w:val="00370738"/>
    <w:rsid w:val="00370769"/>
    <w:rsid w:val="00370A3C"/>
    <w:rsid w:val="00370D56"/>
    <w:rsid w:val="00370E5E"/>
    <w:rsid w:val="00371175"/>
    <w:rsid w:val="003711B9"/>
    <w:rsid w:val="00371428"/>
    <w:rsid w:val="00371B5F"/>
    <w:rsid w:val="003721B3"/>
    <w:rsid w:val="00372D51"/>
    <w:rsid w:val="00372D6E"/>
    <w:rsid w:val="003738E7"/>
    <w:rsid w:val="00373929"/>
    <w:rsid w:val="00373E37"/>
    <w:rsid w:val="00373E81"/>
    <w:rsid w:val="00374181"/>
    <w:rsid w:val="00374330"/>
    <w:rsid w:val="003743A7"/>
    <w:rsid w:val="0037441F"/>
    <w:rsid w:val="003744CA"/>
    <w:rsid w:val="003749AC"/>
    <w:rsid w:val="00374AA0"/>
    <w:rsid w:val="00374FDF"/>
    <w:rsid w:val="0037505F"/>
    <w:rsid w:val="0037592F"/>
    <w:rsid w:val="00375C6E"/>
    <w:rsid w:val="00375E95"/>
    <w:rsid w:val="00375ED3"/>
    <w:rsid w:val="00376CF3"/>
    <w:rsid w:val="00377164"/>
    <w:rsid w:val="003772A6"/>
    <w:rsid w:val="00377387"/>
    <w:rsid w:val="00377659"/>
    <w:rsid w:val="00377B55"/>
    <w:rsid w:val="00377BBD"/>
    <w:rsid w:val="003803E8"/>
    <w:rsid w:val="003809C5"/>
    <w:rsid w:val="00380A2B"/>
    <w:rsid w:val="00381641"/>
    <w:rsid w:val="00381897"/>
    <w:rsid w:val="00381BC0"/>
    <w:rsid w:val="00381C62"/>
    <w:rsid w:val="00381D7E"/>
    <w:rsid w:val="00381F87"/>
    <w:rsid w:val="00382224"/>
    <w:rsid w:val="00382309"/>
    <w:rsid w:val="0038233A"/>
    <w:rsid w:val="00382814"/>
    <w:rsid w:val="00382D0D"/>
    <w:rsid w:val="00382F57"/>
    <w:rsid w:val="00383AB3"/>
    <w:rsid w:val="00383B19"/>
    <w:rsid w:val="00383DEB"/>
    <w:rsid w:val="00384001"/>
    <w:rsid w:val="0038454A"/>
    <w:rsid w:val="003848C4"/>
    <w:rsid w:val="003849BB"/>
    <w:rsid w:val="00384A27"/>
    <w:rsid w:val="00384ABA"/>
    <w:rsid w:val="003851EA"/>
    <w:rsid w:val="00385407"/>
    <w:rsid w:val="003854D8"/>
    <w:rsid w:val="003855E7"/>
    <w:rsid w:val="0038575D"/>
    <w:rsid w:val="00385C48"/>
    <w:rsid w:val="00385D11"/>
    <w:rsid w:val="00385E80"/>
    <w:rsid w:val="00386ABF"/>
    <w:rsid w:val="00387377"/>
    <w:rsid w:val="003875F6"/>
    <w:rsid w:val="0038761A"/>
    <w:rsid w:val="00387659"/>
    <w:rsid w:val="003876DA"/>
    <w:rsid w:val="00387A55"/>
    <w:rsid w:val="00387A58"/>
    <w:rsid w:val="00387E4D"/>
    <w:rsid w:val="003908CC"/>
    <w:rsid w:val="00390E25"/>
    <w:rsid w:val="00391342"/>
    <w:rsid w:val="003914DF"/>
    <w:rsid w:val="003915A5"/>
    <w:rsid w:val="003916EE"/>
    <w:rsid w:val="00391C7B"/>
    <w:rsid w:val="0039200B"/>
    <w:rsid w:val="003924AD"/>
    <w:rsid w:val="0039279D"/>
    <w:rsid w:val="00392C46"/>
    <w:rsid w:val="00392C96"/>
    <w:rsid w:val="00392F99"/>
    <w:rsid w:val="00393174"/>
    <w:rsid w:val="0039333D"/>
    <w:rsid w:val="003935CB"/>
    <w:rsid w:val="00393959"/>
    <w:rsid w:val="00393991"/>
    <w:rsid w:val="003939C6"/>
    <w:rsid w:val="00393D2A"/>
    <w:rsid w:val="00393E6F"/>
    <w:rsid w:val="00393F2F"/>
    <w:rsid w:val="003940C9"/>
    <w:rsid w:val="003945C4"/>
    <w:rsid w:val="00394E09"/>
    <w:rsid w:val="00394E5B"/>
    <w:rsid w:val="003950B7"/>
    <w:rsid w:val="00395939"/>
    <w:rsid w:val="00395961"/>
    <w:rsid w:val="0039651B"/>
    <w:rsid w:val="003966BB"/>
    <w:rsid w:val="00396BDC"/>
    <w:rsid w:val="00396DA5"/>
    <w:rsid w:val="0039704F"/>
    <w:rsid w:val="00397180"/>
    <w:rsid w:val="00397C63"/>
    <w:rsid w:val="00397C65"/>
    <w:rsid w:val="00397C9F"/>
    <w:rsid w:val="00397FCF"/>
    <w:rsid w:val="003A03C9"/>
    <w:rsid w:val="003A0BAF"/>
    <w:rsid w:val="003A0C9B"/>
    <w:rsid w:val="003A13A4"/>
    <w:rsid w:val="003A14F5"/>
    <w:rsid w:val="003A157F"/>
    <w:rsid w:val="003A1788"/>
    <w:rsid w:val="003A1BB2"/>
    <w:rsid w:val="003A2079"/>
    <w:rsid w:val="003A2576"/>
    <w:rsid w:val="003A269E"/>
    <w:rsid w:val="003A3783"/>
    <w:rsid w:val="003A3EB2"/>
    <w:rsid w:val="003A4617"/>
    <w:rsid w:val="003A4878"/>
    <w:rsid w:val="003A48AB"/>
    <w:rsid w:val="003A4D6B"/>
    <w:rsid w:val="003A4E8A"/>
    <w:rsid w:val="003A4F60"/>
    <w:rsid w:val="003A57BF"/>
    <w:rsid w:val="003A5C7B"/>
    <w:rsid w:val="003A5D71"/>
    <w:rsid w:val="003A5EC6"/>
    <w:rsid w:val="003A66A6"/>
    <w:rsid w:val="003A6854"/>
    <w:rsid w:val="003A6B25"/>
    <w:rsid w:val="003A6C61"/>
    <w:rsid w:val="003A6EFB"/>
    <w:rsid w:val="003A7400"/>
    <w:rsid w:val="003A7474"/>
    <w:rsid w:val="003A7942"/>
    <w:rsid w:val="003A7D09"/>
    <w:rsid w:val="003B0434"/>
    <w:rsid w:val="003B063B"/>
    <w:rsid w:val="003B07AD"/>
    <w:rsid w:val="003B09A2"/>
    <w:rsid w:val="003B0BB2"/>
    <w:rsid w:val="003B14A6"/>
    <w:rsid w:val="003B17D1"/>
    <w:rsid w:val="003B1BAA"/>
    <w:rsid w:val="003B1CE0"/>
    <w:rsid w:val="003B1D4A"/>
    <w:rsid w:val="003B1D6C"/>
    <w:rsid w:val="003B1E9C"/>
    <w:rsid w:val="003B2BC5"/>
    <w:rsid w:val="003B3478"/>
    <w:rsid w:val="003B3503"/>
    <w:rsid w:val="003B3CF4"/>
    <w:rsid w:val="003B3D7A"/>
    <w:rsid w:val="003B3F5A"/>
    <w:rsid w:val="003B442E"/>
    <w:rsid w:val="003B4B77"/>
    <w:rsid w:val="003B5379"/>
    <w:rsid w:val="003B5B8A"/>
    <w:rsid w:val="003B5D5B"/>
    <w:rsid w:val="003B5F4D"/>
    <w:rsid w:val="003B61A8"/>
    <w:rsid w:val="003B6376"/>
    <w:rsid w:val="003B6535"/>
    <w:rsid w:val="003B6731"/>
    <w:rsid w:val="003B6D0A"/>
    <w:rsid w:val="003B6D5A"/>
    <w:rsid w:val="003B6F27"/>
    <w:rsid w:val="003B74DF"/>
    <w:rsid w:val="003B771F"/>
    <w:rsid w:val="003B79D8"/>
    <w:rsid w:val="003B7E34"/>
    <w:rsid w:val="003B7FEB"/>
    <w:rsid w:val="003C0148"/>
    <w:rsid w:val="003C0181"/>
    <w:rsid w:val="003C0600"/>
    <w:rsid w:val="003C0909"/>
    <w:rsid w:val="003C0B2F"/>
    <w:rsid w:val="003C0D6B"/>
    <w:rsid w:val="003C0E69"/>
    <w:rsid w:val="003C11B8"/>
    <w:rsid w:val="003C1843"/>
    <w:rsid w:val="003C1AD8"/>
    <w:rsid w:val="003C2468"/>
    <w:rsid w:val="003C2A4D"/>
    <w:rsid w:val="003C2C18"/>
    <w:rsid w:val="003C2DCA"/>
    <w:rsid w:val="003C2EE2"/>
    <w:rsid w:val="003C313B"/>
    <w:rsid w:val="003C3606"/>
    <w:rsid w:val="003C3861"/>
    <w:rsid w:val="003C3971"/>
    <w:rsid w:val="003C3C7F"/>
    <w:rsid w:val="003C3F63"/>
    <w:rsid w:val="003C4AAC"/>
    <w:rsid w:val="003C512F"/>
    <w:rsid w:val="003C5D73"/>
    <w:rsid w:val="003C5FB9"/>
    <w:rsid w:val="003C6654"/>
    <w:rsid w:val="003C67C3"/>
    <w:rsid w:val="003C696C"/>
    <w:rsid w:val="003C6D39"/>
    <w:rsid w:val="003C70E7"/>
    <w:rsid w:val="003C7328"/>
    <w:rsid w:val="003C7AD2"/>
    <w:rsid w:val="003C7BE8"/>
    <w:rsid w:val="003C7D62"/>
    <w:rsid w:val="003C7FDD"/>
    <w:rsid w:val="003D03CA"/>
    <w:rsid w:val="003D04A9"/>
    <w:rsid w:val="003D05F0"/>
    <w:rsid w:val="003D0633"/>
    <w:rsid w:val="003D0C79"/>
    <w:rsid w:val="003D0CC5"/>
    <w:rsid w:val="003D1218"/>
    <w:rsid w:val="003D165B"/>
    <w:rsid w:val="003D1692"/>
    <w:rsid w:val="003D16C9"/>
    <w:rsid w:val="003D176E"/>
    <w:rsid w:val="003D18F2"/>
    <w:rsid w:val="003D23C6"/>
    <w:rsid w:val="003D265F"/>
    <w:rsid w:val="003D28D1"/>
    <w:rsid w:val="003D2E8F"/>
    <w:rsid w:val="003D2F1E"/>
    <w:rsid w:val="003D320F"/>
    <w:rsid w:val="003D32E0"/>
    <w:rsid w:val="003D3DAD"/>
    <w:rsid w:val="003D4019"/>
    <w:rsid w:val="003D4045"/>
    <w:rsid w:val="003D416C"/>
    <w:rsid w:val="003D4179"/>
    <w:rsid w:val="003D4335"/>
    <w:rsid w:val="003D4480"/>
    <w:rsid w:val="003D4C35"/>
    <w:rsid w:val="003D4E45"/>
    <w:rsid w:val="003D4F95"/>
    <w:rsid w:val="003D5159"/>
    <w:rsid w:val="003D5607"/>
    <w:rsid w:val="003D561D"/>
    <w:rsid w:val="003D5AA2"/>
    <w:rsid w:val="003D5C40"/>
    <w:rsid w:val="003D6430"/>
    <w:rsid w:val="003D666B"/>
    <w:rsid w:val="003D6B07"/>
    <w:rsid w:val="003D72F0"/>
    <w:rsid w:val="003D7688"/>
    <w:rsid w:val="003D7820"/>
    <w:rsid w:val="003D7972"/>
    <w:rsid w:val="003D7ACD"/>
    <w:rsid w:val="003D7E86"/>
    <w:rsid w:val="003E007F"/>
    <w:rsid w:val="003E048A"/>
    <w:rsid w:val="003E0541"/>
    <w:rsid w:val="003E0ADF"/>
    <w:rsid w:val="003E1070"/>
    <w:rsid w:val="003E10E7"/>
    <w:rsid w:val="003E1111"/>
    <w:rsid w:val="003E13A7"/>
    <w:rsid w:val="003E1896"/>
    <w:rsid w:val="003E1AD9"/>
    <w:rsid w:val="003E1C36"/>
    <w:rsid w:val="003E211A"/>
    <w:rsid w:val="003E21A8"/>
    <w:rsid w:val="003E22C8"/>
    <w:rsid w:val="003E2614"/>
    <w:rsid w:val="003E2866"/>
    <w:rsid w:val="003E28DE"/>
    <w:rsid w:val="003E2C5C"/>
    <w:rsid w:val="003E2D00"/>
    <w:rsid w:val="003E2D82"/>
    <w:rsid w:val="003E30D5"/>
    <w:rsid w:val="003E34F1"/>
    <w:rsid w:val="003E3520"/>
    <w:rsid w:val="003E3751"/>
    <w:rsid w:val="003E3AAD"/>
    <w:rsid w:val="003E3AC7"/>
    <w:rsid w:val="003E3C25"/>
    <w:rsid w:val="003E40A7"/>
    <w:rsid w:val="003E4901"/>
    <w:rsid w:val="003E4CA5"/>
    <w:rsid w:val="003E4E8B"/>
    <w:rsid w:val="003E4F79"/>
    <w:rsid w:val="003E5139"/>
    <w:rsid w:val="003E5392"/>
    <w:rsid w:val="003E54CF"/>
    <w:rsid w:val="003E55CA"/>
    <w:rsid w:val="003E5DFC"/>
    <w:rsid w:val="003E60C3"/>
    <w:rsid w:val="003E628F"/>
    <w:rsid w:val="003E67A0"/>
    <w:rsid w:val="003E6C03"/>
    <w:rsid w:val="003E6D67"/>
    <w:rsid w:val="003E715C"/>
    <w:rsid w:val="003E7724"/>
    <w:rsid w:val="003E7861"/>
    <w:rsid w:val="003E7997"/>
    <w:rsid w:val="003E7B58"/>
    <w:rsid w:val="003E7CDF"/>
    <w:rsid w:val="003F01F3"/>
    <w:rsid w:val="003F0407"/>
    <w:rsid w:val="003F11A5"/>
    <w:rsid w:val="003F17A2"/>
    <w:rsid w:val="003F1894"/>
    <w:rsid w:val="003F24A0"/>
    <w:rsid w:val="003F299C"/>
    <w:rsid w:val="003F38BA"/>
    <w:rsid w:val="003F3A31"/>
    <w:rsid w:val="003F3C37"/>
    <w:rsid w:val="003F43A0"/>
    <w:rsid w:val="003F45E5"/>
    <w:rsid w:val="003F46B5"/>
    <w:rsid w:val="003F4A2D"/>
    <w:rsid w:val="003F4C20"/>
    <w:rsid w:val="003F4C90"/>
    <w:rsid w:val="003F52DD"/>
    <w:rsid w:val="003F5452"/>
    <w:rsid w:val="003F5713"/>
    <w:rsid w:val="003F5E7E"/>
    <w:rsid w:val="003F6041"/>
    <w:rsid w:val="003F6203"/>
    <w:rsid w:val="003F6383"/>
    <w:rsid w:val="003F639A"/>
    <w:rsid w:val="003F644A"/>
    <w:rsid w:val="003F64CF"/>
    <w:rsid w:val="003F6F9A"/>
    <w:rsid w:val="003F7077"/>
    <w:rsid w:val="003F7AC3"/>
    <w:rsid w:val="003F7CCE"/>
    <w:rsid w:val="0040040C"/>
    <w:rsid w:val="00400943"/>
    <w:rsid w:val="00400979"/>
    <w:rsid w:val="00400C16"/>
    <w:rsid w:val="00400DA6"/>
    <w:rsid w:val="00401735"/>
    <w:rsid w:val="00401D23"/>
    <w:rsid w:val="00401DEE"/>
    <w:rsid w:val="00401F31"/>
    <w:rsid w:val="0040231F"/>
    <w:rsid w:val="00402591"/>
    <w:rsid w:val="004025B2"/>
    <w:rsid w:val="00402699"/>
    <w:rsid w:val="0040272A"/>
    <w:rsid w:val="0040295E"/>
    <w:rsid w:val="00402CCB"/>
    <w:rsid w:val="00403127"/>
    <w:rsid w:val="004032B0"/>
    <w:rsid w:val="00403401"/>
    <w:rsid w:val="0040341E"/>
    <w:rsid w:val="00403519"/>
    <w:rsid w:val="004036E3"/>
    <w:rsid w:val="00403B85"/>
    <w:rsid w:val="00403F26"/>
    <w:rsid w:val="00403FC0"/>
    <w:rsid w:val="00404022"/>
    <w:rsid w:val="0040458F"/>
    <w:rsid w:val="00404739"/>
    <w:rsid w:val="00404BDA"/>
    <w:rsid w:val="00404FD3"/>
    <w:rsid w:val="004051F9"/>
    <w:rsid w:val="004056F4"/>
    <w:rsid w:val="00405A1E"/>
    <w:rsid w:val="004060B2"/>
    <w:rsid w:val="004060C3"/>
    <w:rsid w:val="00406152"/>
    <w:rsid w:val="00406368"/>
    <w:rsid w:val="004065CA"/>
    <w:rsid w:val="00406AC1"/>
    <w:rsid w:val="00406BB4"/>
    <w:rsid w:val="00406E6C"/>
    <w:rsid w:val="00406F40"/>
    <w:rsid w:val="004071B3"/>
    <w:rsid w:val="004073B9"/>
    <w:rsid w:val="00407899"/>
    <w:rsid w:val="0040796D"/>
    <w:rsid w:val="0041008E"/>
    <w:rsid w:val="00410677"/>
    <w:rsid w:val="00410913"/>
    <w:rsid w:val="00410984"/>
    <w:rsid w:val="00410B50"/>
    <w:rsid w:val="00410C61"/>
    <w:rsid w:val="004113B8"/>
    <w:rsid w:val="00411595"/>
    <w:rsid w:val="00411686"/>
    <w:rsid w:val="00411E92"/>
    <w:rsid w:val="00411EEA"/>
    <w:rsid w:val="00411FB4"/>
    <w:rsid w:val="0041203D"/>
    <w:rsid w:val="00412281"/>
    <w:rsid w:val="00412397"/>
    <w:rsid w:val="004123C3"/>
    <w:rsid w:val="004123DD"/>
    <w:rsid w:val="00412677"/>
    <w:rsid w:val="0041282D"/>
    <w:rsid w:val="00412FCA"/>
    <w:rsid w:val="004131A5"/>
    <w:rsid w:val="00413255"/>
    <w:rsid w:val="004135C2"/>
    <w:rsid w:val="00413C04"/>
    <w:rsid w:val="00413CBE"/>
    <w:rsid w:val="004141BD"/>
    <w:rsid w:val="004142C5"/>
    <w:rsid w:val="00414303"/>
    <w:rsid w:val="00414949"/>
    <w:rsid w:val="0041548E"/>
    <w:rsid w:val="00415559"/>
    <w:rsid w:val="00415D24"/>
    <w:rsid w:val="00415DA8"/>
    <w:rsid w:val="00415E13"/>
    <w:rsid w:val="00415E7F"/>
    <w:rsid w:val="004161BF"/>
    <w:rsid w:val="00416601"/>
    <w:rsid w:val="00416BC6"/>
    <w:rsid w:val="00416F9C"/>
    <w:rsid w:val="0041720E"/>
    <w:rsid w:val="0041776D"/>
    <w:rsid w:val="004177ED"/>
    <w:rsid w:val="00417D2D"/>
    <w:rsid w:val="0042008A"/>
    <w:rsid w:val="00420A7B"/>
    <w:rsid w:val="00420ABA"/>
    <w:rsid w:val="00420B30"/>
    <w:rsid w:val="00420C8E"/>
    <w:rsid w:val="00420E06"/>
    <w:rsid w:val="004211A3"/>
    <w:rsid w:val="00421235"/>
    <w:rsid w:val="004212AB"/>
    <w:rsid w:val="00421422"/>
    <w:rsid w:val="00421775"/>
    <w:rsid w:val="004219B3"/>
    <w:rsid w:val="00421FC4"/>
    <w:rsid w:val="00422092"/>
    <w:rsid w:val="004220E5"/>
    <w:rsid w:val="004221C3"/>
    <w:rsid w:val="00422E13"/>
    <w:rsid w:val="00422F63"/>
    <w:rsid w:val="0042318B"/>
    <w:rsid w:val="0042334F"/>
    <w:rsid w:val="00423391"/>
    <w:rsid w:val="004237E2"/>
    <w:rsid w:val="004239C7"/>
    <w:rsid w:val="00423F3F"/>
    <w:rsid w:val="0042405C"/>
    <w:rsid w:val="0042496B"/>
    <w:rsid w:val="00424A87"/>
    <w:rsid w:val="00424A8E"/>
    <w:rsid w:val="00424BFB"/>
    <w:rsid w:val="00424D60"/>
    <w:rsid w:val="00424D7E"/>
    <w:rsid w:val="004251EF"/>
    <w:rsid w:val="004255AB"/>
    <w:rsid w:val="00425D09"/>
    <w:rsid w:val="0042629B"/>
    <w:rsid w:val="004266D3"/>
    <w:rsid w:val="004267B9"/>
    <w:rsid w:val="004269D6"/>
    <w:rsid w:val="00426EBA"/>
    <w:rsid w:val="0042772E"/>
    <w:rsid w:val="0042776F"/>
    <w:rsid w:val="004278F8"/>
    <w:rsid w:val="00430166"/>
    <w:rsid w:val="0043028E"/>
    <w:rsid w:val="00430A80"/>
    <w:rsid w:val="00430AE3"/>
    <w:rsid w:val="00430C1E"/>
    <w:rsid w:val="00430E34"/>
    <w:rsid w:val="00430EC2"/>
    <w:rsid w:val="00430F7C"/>
    <w:rsid w:val="00431009"/>
    <w:rsid w:val="004312F1"/>
    <w:rsid w:val="00431FBE"/>
    <w:rsid w:val="004321D9"/>
    <w:rsid w:val="004326F8"/>
    <w:rsid w:val="004327F3"/>
    <w:rsid w:val="00432EC4"/>
    <w:rsid w:val="00433026"/>
    <w:rsid w:val="00433665"/>
    <w:rsid w:val="0043377F"/>
    <w:rsid w:val="004338A6"/>
    <w:rsid w:val="00433A64"/>
    <w:rsid w:val="00433BB4"/>
    <w:rsid w:val="004347ED"/>
    <w:rsid w:val="00434C28"/>
    <w:rsid w:val="00434E93"/>
    <w:rsid w:val="00435678"/>
    <w:rsid w:val="00435900"/>
    <w:rsid w:val="004365B5"/>
    <w:rsid w:val="00436741"/>
    <w:rsid w:val="00436A12"/>
    <w:rsid w:val="00436D50"/>
    <w:rsid w:val="004373AA"/>
    <w:rsid w:val="00437787"/>
    <w:rsid w:val="00437DD9"/>
    <w:rsid w:val="00437E74"/>
    <w:rsid w:val="00437E88"/>
    <w:rsid w:val="0044039C"/>
    <w:rsid w:val="0044058E"/>
    <w:rsid w:val="004410CA"/>
    <w:rsid w:val="004413AB"/>
    <w:rsid w:val="00441B12"/>
    <w:rsid w:val="00441B79"/>
    <w:rsid w:val="00441D7A"/>
    <w:rsid w:val="00441E25"/>
    <w:rsid w:val="00441EDE"/>
    <w:rsid w:val="0044256B"/>
    <w:rsid w:val="00442794"/>
    <w:rsid w:val="00442A15"/>
    <w:rsid w:val="0044312B"/>
    <w:rsid w:val="00443211"/>
    <w:rsid w:val="0044349D"/>
    <w:rsid w:val="00443913"/>
    <w:rsid w:val="00444033"/>
    <w:rsid w:val="004444A5"/>
    <w:rsid w:val="00444B21"/>
    <w:rsid w:val="00445137"/>
    <w:rsid w:val="00445937"/>
    <w:rsid w:val="00445DD1"/>
    <w:rsid w:val="00445E02"/>
    <w:rsid w:val="00446026"/>
    <w:rsid w:val="0044638E"/>
    <w:rsid w:val="0044674C"/>
    <w:rsid w:val="004468E8"/>
    <w:rsid w:val="00446B8C"/>
    <w:rsid w:val="00447BEA"/>
    <w:rsid w:val="004514B5"/>
    <w:rsid w:val="00451B3C"/>
    <w:rsid w:val="00452343"/>
    <w:rsid w:val="00452645"/>
    <w:rsid w:val="0045267F"/>
    <w:rsid w:val="004526BE"/>
    <w:rsid w:val="00452C71"/>
    <w:rsid w:val="00452F05"/>
    <w:rsid w:val="0045317E"/>
    <w:rsid w:val="00453751"/>
    <w:rsid w:val="00453A0F"/>
    <w:rsid w:val="00454726"/>
    <w:rsid w:val="00454818"/>
    <w:rsid w:val="00454C12"/>
    <w:rsid w:val="0045532E"/>
    <w:rsid w:val="00455391"/>
    <w:rsid w:val="0045566B"/>
    <w:rsid w:val="00455867"/>
    <w:rsid w:val="004558DF"/>
    <w:rsid w:val="004559C0"/>
    <w:rsid w:val="004563ED"/>
    <w:rsid w:val="00456418"/>
    <w:rsid w:val="004564EA"/>
    <w:rsid w:val="00457646"/>
    <w:rsid w:val="0045787C"/>
    <w:rsid w:val="00457C80"/>
    <w:rsid w:val="00457FB9"/>
    <w:rsid w:val="00460224"/>
    <w:rsid w:val="00460E9A"/>
    <w:rsid w:val="00461445"/>
    <w:rsid w:val="0046170E"/>
    <w:rsid w:val="00461D0C"/>
    <w:rsid w:val="004626B0"/>
    <w:rsid w:val="00462835"/>
    <w:rsid w:val="00462904"/>
    <w:rsid w:val="00463181"/>
    <w:rsid w:val="004633E1"/>
    <w:rsid w:val="00463644"/>
    <w:rsid w:val="004638E9"/>
    <w:rsid w:val="00463AF6"/>
    <w:rsid w:val="00464602"/>
    <w:rsid w:val="00464649"/>
    <w:rsid w:val="004646B4"/>
    <w:rsid w:val="004648E6"/>
    <w:rsid w:val="00464933"/>
    <w:rsid w:val="00464955"/>
    <w:rsid w:val="004649C4"/>
    <w:rsid w:val="00464D9A"/>
    <w:rsid w:val="00464EAC"/>
    <w:rsid w:val="00465086"/>
    <w:rsid w:val="00465099"/>
    <w:rsid w:val="004651D6"/>
    <w:rsid w:val="00465395"/>
    <w:rsid w:val="00465952"/>
    <w:rsid w:val="00465C18"/>
    <w:rsid w:val="00465F07"/>
    <w:rsid w:val="004662C8"/>
    <w:rsid w:val="004665FC"/>
    <w:rsid w:val="004668DD"/>
    <w:rsid w:val="00466A45"/>
    <w:rsid w:val="00466BB2"/>
    <w:rsid w:val="00467328"/>
    <w:rsid w:val="00467403"/>
    <w:rsid w:val="00467489"/>
    <w:rsid w:val="004675F7"/>
    <w:rsid w:val="004676D5"/>
    <w:rsid w:val="00467981"/>
    <w:rsid w:val="00467E64"/>
    <w:rsid w:val="00467F7E"/>
    <w:rsid w:val="00470343"/>
    <w:rsid w:val="00470B0B"/>
    <w:rsid w:val="00470FBB"/>
    <w:rsid w:val="0047112E"/>
    <w:rsid w:val="004713CD"/>
    <w:rsid w:val="0047175F"/>
    <w:rsid w:val="004721BE"/>
    <w:rsid w:val="00472329"/>
    <w:rsid w:val="00472860"/>
    <w:rsid w:val="00472C5B"/>
    <w:rsid w:val="00472D5D"/>
    <w:rsid w:val="00473115"/>
    <w:rsid w:val="004731B7"/>
    <w:rsid w:val="004731D1"/>
    <w:rsid w:val="00473D3D"/>
    <w:rsid w:val="00474180"/>
    <w:rsid w:val="00474AA1"/>
    <w:rsid w:val="0047587C"/>
    <w:rsid w:val="00475C18"/>
    <w:rsid w:val="00475D12"/>
    <w:rsid w:val="00475E58"/>
    <w:rsid w:val="00475F7E"/>
    <w:rsid w:val="00475FB3"/>
    <w:rsid w:val="00476264"/>
    <w:rsid w:val="00476B52"/>
    <w:rsid w:val="00476BE2"/>
    <w:rsid w:val="00476E67"/>
    <w:rsid w:val="0047728B"/>
    <w:rsid w:val="00477BB5"/>
    <w:rsid w:val="00480461"/>
    <w:rsid w:val="00480B0B"/>
    <w:rsid w:val="00480BD9"/>
    <w:rsid w:val="00480F48"/>
    <w:rsid w:val="00480FBE"/>
    <w:rsid w:val="004816C4"/>
    <w:rsid w:val="00481706"/>
    <w:rsid w:val="0048172B"/>
    <w:rsid w:val="00481D80"/>
    <w:rsid w:val="00481EE5"/>
    <w:rsid w:val="004825B3"/>
    <w:rsid w:val="004829EC"/>
    <w:rsid w:val="00482D02"/>
    <w:rsid w:val="00482F1E"/>
    <w:rsid w:val="00483103"/>
    <w:rsid w:val="00483202"/>
    <w:rsid w:val="0048329B"/>
    <w:rsid w:val="004833F4"/>
    <w:rsid w:val="004837EB"/>
    <w:rsid w:val="004837F0"/>
    <w:rsid w:val="00483D13"/>
    <w:rsid w:val="004849CE"/>
    <w:rsid w:val="004849D5"/>
    <w:rsid w:val="00484BC1"/>
    <w:rsid w:val="00484DC7"/>
    <w:rsid w:val="00485035"/>
    <w:rsid w:val="00485118"/>
    <w:rsid w:val="0048541D"/>
    <w:rsid w:val="00485515"/>
    <w:rsid w:val="0048578C"/>
    <w:rsid w:val="00485988"/>
    <w:rsid w:val="00485A42"/>
    <w:rsid w:val="00485AE9"/>
    <w:rsid w:val="00485E1C"/>
    <w:rsid w:val="004863E2"/>
    <w:rsid w:val="00486DBE"/>
    <w:rsid w:val="00487458"/>
    <w:rsid w:val="00487E12"/>
    <w:rsid w:val="00487EB1"/>
    <w:rsid w:val="004907A3"/>
    <w:rsid w:val="00490E15"/>
    <w:rsid w:val="00490F37"/>
    <w:rsid w:val="00491094"/>
    <w:rsid w:val="0049143B"/>
    <w:rsid w:val="00491B8B"/>
    <w:rsid w:val="00491D66"/>
    <w:rsid w:val="0049219B"/>
    <w:rsid w:val="004923A7"/>
    <w:rsid w:val="00492513"/>
    <w:rsid w:val="00492554"/>
    <w:rsid w:val="00492812"/>
    <w:rsid w:val="00492A91"/>
    <w:rsid w:val="00492B0D"/>
    <w:rsid w:val="00492B1C"/>
    <w:rsid w:val="00492D29"/>
    <w:rsid w:val="004930BC"/>
    <w:rsid w:val="00493184"/>
    <w:rsid w:val="00493453"/>
    <w:rsid w:val="00493484"/>
    <w:rsid w:val="00493514"/>
    <w:rsid w:val="00493731"/>
    <w:rsid w:val="004939BC"/>
    <w:rsid w:val="00493A8B"/>
    <w:rsid w:val="00493AAE"/>
    <w:rsid w:val="00493B0F"/>
    <w:rsid w:val="00493B78"/>
    <w:rsid w:val="00493FC5"/>
    <w:rsid w:val="0049427F"/>
    <w:rsid w:val="00494358"/>
    <w:rsid w:val="004944ED"/>
    <w:rsid w:val="00494CD0"/>
    <w:rsid w:val="00494FE1"/>
    <w:rsid w:val="004957CF"/>
    <w:rsid w:val="00495F3B"/>
    <w:rsid w:val="00495FC2"/>
    <w:rsid w:val="00495FE4"/>
    <w:rsid w:val="004963A0"/>
    <w:rsid w:val="00496676"/>
    <w:rsid w:val="004971AD"/>
    <w:rsid w:val="0049749A"/>
    <w:rsid w:val="004976E2"/>
    <w:rsid w:val="00497AB2"/>
    <w:rsid w:val="00497E85"/>
    <w:rsid w:val="00497FCD"/>
    <w:rsid w:val="004A043B"/>
    <w:rsid w:val="004A049A"/>
    <w:rsid w:val="004A0609"/>
    <w:rsid w:val="004A0903"/>
    <w:rsid w:val="004A0993"/>
    <w:rsid w:val="004A0F55"/>
    <w:rsid w:val="004A1319"/>
    <w:rsid w:val="004A1939"/>
    <w:rsid w:val="004A224D"/>
    <w:rsid w:val="004A2491"/>
    <w:rsid w:val="004A2670"/>
    <w:rsid w:val="004A26E0"/>
    <w:rsid w:val="004A2785"/>
    <w:rsid w:val="004A2E72"/>
    <w:rsid w:val="004A2EC8"/>
    <w:rsid w:val="004A321E"/>
    <w:rsid w:val="004A3441"/>
    <w:rsid w:val="004A3A5E"/>
    <w:rsid w:val="004A4210"/>
    <w:rsid w:val="004A4B43"/>
    <w:rsid w:val="004A4EC9"/>
    <w:rsid w:val="004A537C"/>
    <w:rsid w:val="004A599F"/>
    <w:rsid w:val="004A5AD3"/>
    <w:rsid w:val="004A5E46"/>
    <w:rsid w:val="004A5F8F"/>
    <w:rsid w:val="004A69B8"/>
    <w:rsid w:val="004A6B3A"/>
    <w:rsid w:val="004A6BAA"/>
    <w:rsid w:val="004A6C4B"/>
    <w:rsid w:val="004A6C51"/>
    <w:rsid w:val="004A7126"/>
    <w:rsid w:val="004A7A35"/>
    <w:rsid w:val="004A7BE6"/>
    <w:rsid w:val="004A7D3C"/>
    <w:rsid w:val="004B04DD"/>
    <w:rsid w:val="004B0B0B"/>
    <w:rsid w:val="004B0E8C"/>
    <w:rsid w:val="004B0F81"/>
    <w:rsid w:val="004B1379"/>
    <w:rsid w:val="004B1CC3"/>
    <w:rsid w:val="004B225A"/>
    <w:rsid w:val="004B252C"/>
    <w:rsid w:val="004B2B8A"/>
    <w:rsid w:val="004B2C71"/>
    <w:rsid w:val="004B2DA2"/>
    <w:rsid w:val="004B3115"/>
    <w:rsid w:val="004B352E"/>
    <w:rsid w:val="004B36DD"/>
    <w:rsid w:val="004B372C"/>
    <w:rsid w:val="004B378D"/>
    <w:rsid w:val="004B38B4"/>
    <w:rsid w:val="004B3E87"/>
    <w:rsid w:val="004B3EDA"/>
    <w:rsid w:val="004B49A7"/>
    <w:rsid w:val="004B4A2D"/>
    <w:rsid w:val="004B4B84"/>
    <w:rsid w:val="004B4D87"/>
    <w:rsid w:val="004B5078"/>
    <w:rsid w:val="004B56FD"/>
    <w:rsid w:val="004B577D"/>
    <w:rsid w:val="004B5BC3"/>
    <w:rsid w:val="004B5D2F"/>
    <w:rsid w:val="004B61AF"/>
    <w:rsid w:val="004B6511"/>
    <w:rsid w:val="004B6618"/>
    <w:rsid w:val="004B6BB3"/>
    <w:rsid w:val="004B6E51"/>
    <w:rsid w:val="004B7012"/>
    <w:rsid w:val="004B70F2"/>
    <w:rsid w:val="004B7160"/>
    <w:rsid w:val="004B73AC"/>
    <w:rsid w:val="004B744A"/>
    <w:rsid w:val="004B777E"/>
    <w:rsid w:val="004B78BF"/>
    <w:rsid w:val="004B7926"/>
    <w:rsid w:val="004B7BA0"/>
    <w:rsid w:val="004B7C5C"/>
    <w:rsid w:val="004B7E25"/>
    <w:rsid w:val="004C00D9"/>
    <w:rsid w:val="004C01F3"/>
    <w:rsid w:val="004C0577"/>
    <w:rsid w:val="004C062F"/>
    <w:rsid w:val="004C0EA6"/>
    <w:rsid w:val="004C11D3"/>
    <w:rsid w:val="004C1365"/>
    <w:rsid w:val="004C15E4"/>
    <w:rsid w:val="004C1CFB"/>
    <w:rsid w:val="004C2365"/>
    <w:rsid w:val="004C25D7"/>
    <w:rsid w:val="004C27A7"/>
    <w:rsid w:val="004C28CC"/>
    <w:rsid w:val="004C3A05"/>
    <w:rsid w:val="004C3F6B"/>
    <w:rsid w:val="004C405A"/>
    <w:rsid w:val="004C43A9"/>
    <w:rsid w:val="004C43FE"/>
    <w:rsid w:val="004C4911"/>
    <w:rsid w:val="004C4BB8"/>
    <w:rsid w:val="004C4CAB"/>
    <w:rsid w:val="004C4CEA"/>
    <w:rsid w:val="004C61CA"/>
    <w:rsid w:val="004C63AF"/>
    <w:rsid w:val="004C66D0"/>
    <w:rsid w:val="004C66DC"/>
    <w:rsid w:val="004C6BED"/>
    <w:rsid w:val="004C6C2C"/>
    <w:rsid w:val="004C6D5F"/>
    <w:rsid w:val="004C775D"/>
    <w:rsid w:val="004C7873"/>
    <w:rsid w:val="004C7AE3"/>
    <w:rsid w:val="004C7C3F"/>
    <w:rsid w:val="004C7E33"/>
    <w:rsid w:val="004D0123"/>
    <w:rsid w:val="004D05F8"/>
    <w:rsid w:val="004D0B26"/>
    <w:rsid w:val="004D0D1A"/>
    <w:rsid w:val="004D131A"/>
    <w:rsid w:val="004D16A2"/>
    <w:rsid w:val="004D1A78"/>
    <w:rsid w:val="004D1BE0"/>
    <w:rsid w:val="004D1CCD"/>
    <w:rsid w:val="004D1F99"/>
    <w:rsid w:val="004D2770"/>
    <w:rsid w:val="004D2988"/>
    <w:rsid w:val="004D2C6E"/>
    <w:rsid w:val="004D3578"/>
    <w:rsid w:val="004D38E0"/>
    <w:rsid w:val="004D3A58"/>
    <w:rsid w:val="004D3DEE"/>
    <w:rsid w:val="004D467C"/>
    <w:rsid w:val="004D4D5B"/>
    <w:rsid w:val="004D55F7"/>
    <w:rsid w:val="004D5A8F"/>
    <w:rsid w:val="004D602C"/>
    <w:rsid w:val="004D69DD"/>
    <w:rsid w:val="004D6B56"/>
    <w:rsid w:val="004D6C2C"/>
    <w:rsid w:val="004D6C89"/>
    <w:rsid w:val="004D72DE"/>
    <w:rsid w:val="004D7326"/>
    <w:rsid w:val="004D7E83"/>
    <w:rsid w:val="004E0062"/>
    <w:rsid w:val="004E00A4"/>
    <w:rsid w:val="004E0234"/>
    <w:rsid w:val="004E0779"/>
    <w:rsid w:val="004E0A3D"/>
    <w:rsid w:val="004E0AFC"/>
    <w:rsid w:val="004E0C1D"/>
    <w:rsid w:val="004E0EE4"/>
    <w:rsid w:val="004E1031"/>
    <w:rsid w:val="004E121E"/>
    <w:rsid w:val="004E139D"/>
    <w:rsid w:val="004E13F1"/>
    <w:rsid w:val="004E1963"/>
    <w:rsid w:val="004E19FA"/>
    <w:rsid w:val="004E1E2C"/>
    <w:rsid w:val="004E213A"/>
    <w:rsid w:val="004E21BA"/>
    <w:rsid w:val="004E254B"/>
    <w:rsid w:val="004E2836"/>
    <w:rsid w:val="004E29CC"/>
    <w:rsid w:val="004E2F52"/>
    <w:rsid w:val="004E33FE"/>
    <w:rsid w:val="004E38B3"/>
    <w:rsid w:val="004E38ED"/>
    <w:rsid w:val="004E3D16"/>
    <w:rsid w:val="004E4077"/>
    <w:rsid w:val="004E4353"/>
    <w:rsid w:val="004E43C8"/>
    <w:rsid w:val="004E43E9"/>
    <w:rsid w:val="004E4A1A"/>
    <w:rsid w:val="004E5B31"/>
    <w:rsid w:val="004E5BD0"/>
    <w:rsid w:val="004E606C"/>
    <w:rsid w:val="004E60FD"/>
    <w:rsid w:val="004E682A"/>
    <w:rsid w:val="004E6AD2"/>
    <w:rsid w:val="004E6C78"/>
    <w:rsid w:val="004E6CC6"/>
    <w:rsid w:val="004E7325"/>
    <w:rsid w:val="004E757B"/>
    <w:rsid w:val="004E786B"/>
    <w:rsid w:val="004E7BFB"/>
    <w:rsid w:val="004E7C7F"/>
    <w:rsid w:val="004E7D08"/>
    <w:rsid w:val="004E7DD0"/>
    <w:rsid w:val="004E7E06"/>
    <w:rsid w:val="004F0269"/>
    <w:rsid w:val="004F03FA"/>
    <w:rsid w:val="004F09F0"/>
    <w:rsid w:val="004F0A46"/>
    <w:rsid w:val="004F0A7F"/>
    <w:rsid w:val="004F0ED6"/>
    <w:rsid w:val="004F1148"/>
    <w:rsid w:val="004F152D"/>
    <w:rsid w:val="004F15C3"/>
    <w:rsid w:val="004F1608"/>
    <w:rsid w:val="004F2365"/>
    <w:rsid w:val="004F238C"/>
    <w:rsid w:val="004F3398"/>
    <w:rsid w:val="004F348B"/>
    <w:rsid w:val="004F3573"/>
    <w:rsid w:val="004F364A"/>
    <w:rsid w:val="004F39C1"/>
    <w:rsid w:val="004F39DC"/>
    <w:rsid w:val="004F3A59"/>
    <w:rsid w:val="004F3E8E"/>
    <w:rsid w:val="004F3F93"/>
    <w:rsid w:val="004F3F99"/>
    <w:rsid w:val="004F40F8"/>
    <w:rsid w:val="004F43BD"/>
    <w:rsid w:val="004F4505"/>
    <w:rsid w:val="004F466E"/>
    <w:rsid w:val="004F48B6"/>
    <w:rsid w:val="004F4A96"/>
    <w:rsid w:val="004F4CA8"/>
    <w:rsid w:val="004F4D5A"/>
    <w:rsid w:val="004F4D78"/>
    <w:rsid w:val="004F4F5E"/>
    <w:rsid w:val="004F5164"/>
    <w:rsid w:val="004F54BC"/>
    <w:rsid w:val="004F58D2"/>
    <w:rsid w:val="004F5976"/>
    <w:rsid w:val="004F5A84"/>
    <w:rsid w:val="004F6423"/>
    <w:rsid w:val="004F6E17"/>
    <w:rsid w:val="004F70EA"/>
    <w:rsid w:val="004F721B"/>
    <w:rsid w:val="004F7619"/>
    <w:rsid w:val="004F7B2C"/>
    <w:rsid w:val="00500687"/>
    <w:rsid w:val="00500937"/>
    <w:rsid w:val="00500A04"/>
    <w:rsid w:val="005010DA"/>
    <w:rsid w:val="005021A4"/>
    <w:rsid w:val="005025FB"/>
    <w:rsid w:val="0050282F"/>
    <w:rsid w:val="00502ACD"/>
    <w:rsid w:val="00502BC2"/>
    <w:rsid w:val="00502F04"/>
    <w:rsid w:val="00502F73"/>
    <w:rsid w:val="00503038"/>
    <w:rsid w:val="005033B4"/>
    <w:rsid w:val="0050435E"/>
    <w:rsid w:val="005044A1"/>
    <w:rsid w:val="00504726"/>
    <w:rsid w:val="0050472B"/>
    <w:rsid w:val="00504CF6"/>
    <w:rsid w:val="00504D83"/>
    <w:rsid w:val="00504FF7"/>
    <w:rsid w:val="00505707"/>
    <w:rsid w:val="00505762"/>
    <w:rsid w:val="005057C8"/>
    <w:rsid w:val="00505CAB"/>
    <w:rsid w:val="00505EAB"/>
    <w:rsid w:val="00505EBA"/>
    <w:rsid w:val="00505ED2"/>
    <w:rsid w:val="00506031"/>
    <w:rsid w:val="005060B6"/>
    <w:rsid w:val="00506261"/>
    <w:rsid w:val="005067F3"/>
    <w:rsid w:val="00506FA3"/>
    <w:rsid w:val="0050744E"/>
    <w:rsid w:val="00507AD1"/>
    <w:rsid w:val="00510355"/>
    <w:rsid w:val="00510AB7"/>
    <w:rsid w:val="00510BC9"/>
    <w:rsid w:val="00510C94"/>
    <w:rsid w:val="00511475"/>
    <w:rsid w:val="00511883"/>
    <w:rsid w:val="005118C2"/>
    <w:rsid w:val="00511A92"/>
    <w:rsid w:val="00511EA7"/>
    <w:rsid w:val="0051228D"/>
    <w:rsid w:val="00512399"/>
    <w:rsid w:val="00512531"/>
    <w:rsid w:val="00512C0D"/>
    <w:rsid w:val="00513629"/>
    <w:rsid w:val="00513658"/>
    <w:rsid w:val="005136CB"/>
    <w:rsid w:val="00513904"/>
    <w:rsid w:val="005141DC"/>
    <w:rsid w:val="00514A81"/>
    <w:rsid w:val="00514DC1"/>
    <w:rsid w:val="00514DD9"/>
    <w:rsid w:val="00514DEB"/>
    <w:rsid w:val="00514F3C"/>
    <w:rsid w:val="00515608"/>
    <w:rsid w:val="00516050"/>
    <w:rsid w:val="0051626B"/>
    <w:rsid w:val="00516910"/>
    <w:rsid w:val="0051715E"/>
    <w:rsid w:val="00517FAF"/>
    <w:rsid w:val="00520482"/>
    <w:rsid w:val="005206D9"/>
    <w:rsid w:val="005207F6"/>
    <w:rsid w:val="00520A97"/>
    <w:rsid w:val="00520EC9"/>
    <w:rsid w:val="005211B1"/>
    <w:rsid w:val="00521915"/>
    <w:rsid w:val="00521B02"/>
    <w:rsid w:val="00522746"/>
    <w:rsid w:val="005227B7"/>
    <w:rsid w:val="00522839"/>
    <w:rsid w:val="00522AA7"/>
    <w:rsid w:val="005230DF"/>
    <w:rsid w:val="0052317D"/>
    <w:rsid w:val="005232B2"/>
    <w:rsid w:val="00523428"/>
    <w:rsid w:val="005234B3"/>
    <w:rsid w:val="0052379B"/>
    <w:rsid w:val="00523971"/>
    <w:rsid w:val="0052399C"/>
    <w:rsid w:val="005239A6"/>
    <w:rsid w:val="00523AD4"/>
    <w:rsid w:val="005242F7"/>
    <w:rsid w:val="0052438D"/>
    <w:rsid w:val="00524817"/>
    <w:rsid w:val="005248AA"/>
    <w:rsid w:val="0052508F"/>
    <w:rsid w:val="00525250"/>
    <w:rsid w:val="00525301"/>
    <w:rsid w:val="00525C38"/>
    <w:rsid w:val="0052603B"/>
    <w:rsid w:val="00526279"/>
    <w:rsid w:val="00526A2F"/>
    <w:rsid w:val="00526BBC"/>
    <w:rsid w:val="00526D90"/>
    <w:rsid w:val="00526E53"/>
    <w:rsid w:val="00526F74"/>
    <w:rsid w:val="005273B9"/>
    <w:rsid w:val="005273ED"/>
    <w:rsid w:val="0052746D"/>
    <w:rsid w:val="00527742"/>
    <w:rsid w:val="005277F8"/>
    <w:rsid w:val="0052783D"/>
    <w:rsid w:val="00527BA4"/>
    <w:rsid w:val="00527C71"/>
    <w:rsid w:val="00527FFC"/>
    <w:rsid w:val="00531073"/>
    <w:rsid w:val="00531868"/>
    <w:rsid w:val="005318D4"/>
    <w:rsid w:val="0053203B"/>
    <w:rsid w:val="005324E4"/>
    <w:rsid w:val="00532529"/>
    <w:rsid w:val="0053261D"/>
    <w:rsid w:val="005327C2"/>
    <w:rsid w:val="00532ECE"/>
    <w:rsid w:val="0053369C"/>
    <w:rsid w:val="005337AB"/>
    <w:rsid w:val="0053384D"/>
    <w:rsid w:val="00533F58"/>
    <w:rsid w:val="005341E1"/>
    <w:rsid w:val="00534694"/>
    <w:rsid w:val="005346A5"/>
    <w:rsid w:val="00534781"/>
    <w:rsid w:val="0053479D"/>
    <w:rsid w:val="005347E6"/>
    <w:rsid w:val="0053486C"/>
    <w:rsid w:val="00534D9D"/>
    <w:rsid w:val="00535413"/>
    <w:rsid w:val="005357B5"/>
    <w:rsid w:val="00535B55"/>
    <w:rsid w:val="00535DB7"/>
    <w:rsid w:val="00535DFA"/>
    <w:rsid w:val="00535EAD"/>
    <w:rsid w:val="00535F7C"/>
    <w:rsid w:val="0053613D"/>
    <w:rsid w:val="005366A3"/>
    <w:rsid w:val="00536DC3"/>
    <w:rsid w:val="00536FBE"/>
    <w:rsid w:val="005370D0"/>
    <w:rsid w:val="005371BC"/>
    <w:rsid w:val="005372B1"/>
    <w:rsid w:val="00537A69"/>
    <w:rsid w:val="00537A74"/>
    <w:rsid w:val="00537B51"/>
    <w:rsid w:val="005401B6"/>
    <w:rsid w:val="00540CEC"/>
    <w:rsid w:val="00540D9F"/>
    <w:rsid w:val="00541082"/>
    <w:rsid w:val="005415E0"/>
    <w:rsid w:val="00541867"/>
    <w:rsid w:val="00541D1A"/>
    <w:rsid w:val="00541D82"/>
    <w:rsid w:val="00542B5D"/>
    <w:rsid w:val="00542C22"/>
    <w:rsid w:val="00542D87"/>
    <w:rsid w:val="005438DB"/>
    <w:rsid w:val="00543D5C"/>
    <w:rsid w:val="00543E6C"/>
    <w:rsid w:val="0054402B"/>
    <w:rsid w:val="00544061"/>
    <w:rsid w:val="005453D8"/>
    <w:rsid w:val="005459AD"/>
    <w:rsid w:val="00545FF7"/>
    <w:rsid w:val="005460A7"/>
    <w:rsid w:val="005467F4"/>
    <w:rsid w:val="005469E3"/>
    <w:rsid w:val="00547194"/>
    <w:rsid w:val="005475C6"/>
    <w:rsid w:val="00547F06"/>
    <w:rsid w:val="00547F43"/>
    <w:rsid w:val="00547FF4"/>
    <w:rsid w:val="00550108"/>
    <w:rsid w:val="00550477"/>
    <w:rsid w:val="00550621"/>
    <w:rsid w:val="00551811"/>
    <w:rsid w:val="0055187D"/>
    <w:rsid w:val="00551955"/>
    <w:rsid w:val="005519E5"/>
    <w:rsid w:val="00551E4F"/>
    <w:rsid w:val="00552008"/>
    <w:rsid w:val="00552343"/>
    <w:rsid w:val="0055250B"/>
    <w:rsid w:val="00552B26"/>
    <w:rsid w:val="00552B9E"/>
    <w:rsid w:val="005531B6"/>
    <w:rsid w:val="00553985"/>
    <w:rsid w:val="00553C11"/>
    <w:rsid w:val="00553D70"/>
    <w:rsid w:val="00554327"/>
    <w:rsid w:val="0055444B"/>
    <w:rsid w:val="00554580"/>
    <w:rsid w:val="00554736"/>
    <w:rsid w:val="00554938"/>
    <w:rsid w:val="00555A43"/>
    <w:rsid w:val="00555C6E"/>
    <w:rsid w:val="00555DCB"/>
    <w:rsid w:val="00555E1F"/>
    <w:rsid w:val="00555E49"/>
    <w:rsid w:val="005561A1"/>
    <w:rsid w:val="00556256"/>
    <w:rsid w:val="005564ED"/>
    <w:rsid w:val="0055677C"/>
    <w:rsid w:val="00556C81"/>
    <w:rsid w:val="00556CBF"/>
    <w:rsid w:val="005573D7"/>
    <w:rsid w:val="005607AE"/>
    <w:rsid w:val="0056097E"/>
    <w:rsid w:val="00561102"/>
    <w:rsid w:val="005613AB"/>
    <w:rsid w:val="00561E19"/>
    <w:rsid w:val="00562329"/>
    <w:rsid w:val="005624B4"/>
    <w:rsid w:val="00562810"/>
    <w:rsid w:val="005629EE"/>
    <w:rsid w:val="00562DDD"/>
    <w:rsid w:val="00562F6B"/>
    <w:rsid w:val="00563150"/>
    <w:rsid w:val="005631D1"/>
    <w:rsid w:val="0056343C"/>
    <w:rsid w:val="00563735"/>
    <w:rsid w:val="005637AA"/>
    <w:rsid w:val="005637AE"/>
    <w:rsid w:val="00563A45"/>
    <w:rsid w:val="00563A53"/>
    <w:rsid w:val="00563AB0"/>
    <w:rsid w:val="00563B79"/>
    <w:rsid w:val="00564349"/>
    <w:rsid w:val="00564472"/>
    <w:rsid w:val="00564A5B"/>
    <w:rsid w:val="00564C74"/>
    <w:rsid w:val="00564E13"/>
    <w:rsid w:val="00565087"/>
    <w:rsid w:val="005653AA"/>
    <w:rsid w:val="005657ED"/>
    <w:rsid w:val="00565811"/>
    <w:rsid w:val="00565A2B"/>
    <w:rsid w:val="00565BDE"/>
    <w:rsid w:val="00565D28"/>
    <w:rsid w:val="00566598"/>
    <w:rsid w:val="00566EC7"/>
    <w:rsid w:val="00566EF2"/>
    <w:rsid w:val="00567400"/>
    <w:rsid w:val="00567828"/>
    <w:rsid w:val="005678D3"/>
    <w:rsid w:val="00567AB1"/>
    <w:rsid w:val="00567AC0"/>
    <w:rsid w:val="00567D27"/>
    <w:rsid w:val="00570189"/>
    <w:rsid w:val="005703DF"/>
    <w:rsid w:val="0057059A"/>
    <w:rsid w:val="005713B5"/>
    <w:rsid w:val="0057165A"/>
    <w:rsid w:val="005717D9"/>
    <w:rsid w:val="00571817"/>
    <w:rsid w:val="00571E18"/>
    <w:rsid w:val="00571E5F"/>
    <w:rsid w:val="00571E7A"/>
    <w:rsid w:val="00571E97"/>
    <w:rsid w:val="005723D3"/>
    <w:rsid w:val="0057267C"/>
    <w:rsid w:val="00572C6E"/>
    <w:rsid w:val="00572D74"/>
    <w:rsid w:val="0057333B"/>
    <w:rsid w:val="005736AA"/>
    <w:rsid w:val="0057404E"/>
    <w:rsid w:val="00574275"/>
    <w:rsid w:val="0057446C"/>
    <w:rsid w:val="00574895"/>
    <w:rsid w:val="005749D3"/>
    <w:rsid w:val="00574A75"/>
    <w:rsid w:val="00574E59"/>
    <w:rsid w:val="00574F21"/>
    <w:rsid w:val="00574F9E"/>
    <w:rsid w:val="005758BC"/>
    <w:rsid w:val="005760DF"/>
    <w:rsid w:val="005763AD"/>
    <w:rsid w:val="005765E1"/>
    <w:rsid w:val="00576ADB"/>
    <w:rsid w:val="00576C23"/>
    <w:rsid w:val="00576EA9"/>
    <w:rsid w:val="00577508"/>
    <w:rsid w:val="00577C80"/>
    <w:rsid w:val="00577DD7"/>
    <w:rsid w:val="005807ED"/>
    <w:rsid w:val="00580886"/>
    <w:rsid w:val="005808E5"/>
    <w:rsid w:val="00580AF8"/>
    <w:rsid w:val="0058191B"/>
    <w:rsid w:val="0058196B"/>
    <w:rsid w:val="00581A2D"/>
    <w:rsid w:val="00581F3B"/>
    <w:rsid w:val="005821AB"/>
    <w:rsid w:val="005821F1"/>
    <w:rsid w:val="00582382"/>
    <w:rsid w:val="00582496"/>
    <w:rsid w:val="00582528"/>
    <w:rsid w:val="0058265C"/>
    <w:rsid w:val="00582775"/>
    <w:rsid w:val="005828F7"/>
    <w:rsid w:val="00582C36"/>
    <w:rsid w:val="00582F5B"/>
    <w:rsid w:val="00582FC5"/>
    <w:rsid w:val="00582FFE"/>
    <w:rsid w:val="0058312F"/>
    <w:rsid w:val="00583711"/>
    <w:rsid w:val="00583894"/>
    <w:rsid w:val="00583B44"/>
    <w:rsid w:val="00583CED"/>
    <w:rsid w:val="00583DCF"/>
    <w:rsid w:val="00583F47"/>
    <w:rsid w:val="00584616"/>
    <w:rsid w:val="00584FCD"/>
    <w:rsid w:val="00585492"/>
    <w:rsid w:val="005854EB"/>
    <w:rsid w:val="005858ED"/>
    <w:rsid w:val="005858F2"/>
    <w:rsid w:val="00585948"/>
    <w:rsid w:val="00585C08"/>
    <w:rsid w:val="00585DB2"/>
    <w:rsid w:val="00585EB8"/>
    <w:rsid w:val="005862C8"/>
    <w:rsid w:val="005864DE"/>
    <w:rsid w:val="00586671"/>
    <w:rsid w:val="00586B1A"/>
    <w:rsid w:val="00587204"/>
    <w:rsid w:val="0058731D"/>
    <w:rsid w:val="005877CA"/>
    <w:rsid w:val="005905B5"/>
    <w:rsid w:val="005907DB"/>
    <w:rsid w:val="005907E0"/>
    <w:rsid w:val="005909FA"/>
    <w:rsid w:val="00590A24"/>
    <w:rsid w:val="00590B29"/>
    <w:rsid w:val="00590DDD"/>
    <w:rsid w:val="00590EC0"/>
    <w:rsid w:val="00591005"/>
    <w:rsid w:val="00591126"/>
    <w:rsid w:val="00591874"/>
    <w:rsid w:val="0059195D"/>
    <w:rsid w:val="00591DF8"/>
    <w:rsid w:val="00591E9C"/>
    <w:rsid w:val="00592276"/>
    <w:rsid w:val="0059275C"/>
    <w:rsid w:val="005928F1"/>
    <w:rsid w:val="00592904"/>
    <w:rsid w:val="0059294B"/>
    <w:rsid w:val="00592A9D"/>
    <w:rsid w:val="00593399"/>
    <w:rsid w:val="0059375D"/>
    <w:rsid w:val="00593B1B"/>
    <w:rsid w:val="00593B81"/>
    <w:rsid w:val="00593BC7"/>
    <w:rsid w:val="00593CC1"/>
    <w:rsid w:val="00593DB7"/>
    <w:rsid w:val="00593FCA"/>
    <w:rsid w:val="00594049"/>
    <w:rsid w:val="005943B0"/>
    <w:rsid w:val="005943F3"/>
    <w:rsid w:val="00594D76"/>
    <w:rsid w:val="00594E26"/>
    <w:rsid w:val="00594FB9"/>
    <w:rsid w:val="00595054"/>
    <w:rsid w:val="005950AD"/>
    <w:rsid w:val="005952DB"/>
    <w:rsid w:val="0059564B"/>
    <w:rsid w:val="0059589A"/>
    <w:rsid w:val="0059625A"/>
    <w:rsid w:val="005967CC"/>
    <w:rsid w:val="005967F0"/>
    <w:rsid w:val="00596993"/>
    <w:rsid w:val="005969F1"/>
    <w:rsid w:val="00596DE4"/>
    <w:rsid w:val="0059720E"/>
    <w:rsid w:val="00597621"/>
    <w:rsid w:val="00597A90"/>
    <w:rsid w:val="00597BAF"/>
    <w:rsid w:val="005A048B"/>
    <w:rsid w:val="005A08C3"/>
    <w:rsid w:val="005A101F"/>
    <w:rsid w:val="005A13EE"/>
    <w:rsid w:val="005A141F"/>
    <w:rsid w:val="005A14F0"/>
    <w:rsid w:val="005A1968"/>
    <w:rsid w:val="005A1AE6"/>
    <w:rsid w:val="005A1D70"/>
    <w:rsid w:val="005A1DCB"/>
    <w:rsid w:val="005A1E02"/>
    <w:rsid w:val="005A2291"/>
    <w:rsid w:val="005A24B1"/>
    <w:rsid w:val="005A25BE"/>
    <w:rsid w:val="005A26D3"/>
    <w:rsid w:val="005A27A7"/>
    <w:rsid w:val="005A286C"/>
    <w:rsid w:val="005A3285"/>
    <w:rsid w:val="005A32F0"/>
    <w:rsid w:val="005A3B69"/>
    <w:rsid w:val="005A4026"/>
    <w:rsid w:val="005A414A"/>
    <w:rsid w:val="005A4866"/>
    <w:rsid w:val="005A5351"/>
    <w:rsid w:val="005A5B9C"/>
    <w:rsid w:val="005A5F78"/>
    <w:rsid w:val="005A6B59"/>
    <w:rsid w:val="005A6E63"/>
    <w:rsid w:val="005A6ED8"/>
    <w:rsid w:val="005A7015"/>
    <w:rsid w:val="005A77F9"/>
    <w:rsid w:val="005A7B64"/>
    <w:rsid w:val="005A7BE8"/>
    <w:rsid w:val="005A7CA4"/>
    <w:rsid w:val="005A7D61"/>
    <w:rsid w:val="005B0201"/>
    <w:rsid w:val="005B032E"/>
    <w:rsid w:val="005B03D2"/>
    <w:rsid w:val="005B084E"/>
    <w:rsid w:val="005B104A"/>
    <w:rsid w:val="005B112B"/>
    <w:rsid w:val="005B143F"/>
    <w:rsid w:val="005B24B0"/>
    <w:rsid w:val="005B28D8"/>
    <w:rsid w:val="005B2A39"/>
    <w:rsid w:val="005B2D1A"/>
    <w:rsid w:val="005B376B"/>
    <w:rsid w:val="005B3C08"/>
    <w:rsid w:val="005B3C73"/>
    <w:rsid w:val="005B40C8"/>
    <w:rsid w:val="005B40DB"/>
    <w:rsid w:val="005B414B"/>
    <w:rsid w:val="005B4A0A"/>
    <w:rsid w:val="005B4CF5"/>
    <w:rsid w:val="005B50EA"/>
    <w:rsid w:val="005B522D"/>
    <w:rsid w:val="005B58BB"/>
    <w:rsid w:val="005B59DD"/>
    <w:rsid w:val="005B5F24"/>
    <w:rsid w:val="005B61BE"/>
    <w:rsid w:val="005B6995"/>
    <w:rsid w:val="005B6E3F"/>
    <w:rsid w:val="005B70B5"/>
    <w:rsid w:val="005B7684"/>
    <w:rsid w:val="005B7861"/>
    <w:rsid w:val="005C01FF"/>
    <w:rsid w:val="005C05F3"/>
    <w:rsid w:val="005C0BEC"/>
    <w:rsid w:val="005C15AE"/>
    <w:rsid w:val="005C1600"/>
    <w:rsid w:val="005C1EAB"/>
    <w:rsid w:val="005C1F70"/>
    <w:rsid w:val="005C27E6"/>
    <w:rsid w:val="005C2897"/>
    <w:rsid w:val="005C28CD"/>
    <w:rsid w:val="005C2EAE"/>
    <w:rsid w:val="005C2FD2"/>
    <w:rsid w:val="005C3114"/>
    <w:rsid w:val="005C3452"/>
    <w:rsid w:val="005C368A"/>
    <w:rsid w:val="005C3843"/>
    <w:rsid w:val="005C393E"/>
    <w:rsid w:val="005C3C5D"/>
    <w:rsid w:val="005C4659"/>
    <w:rsid w:val="005C55DC"/>
    <w:rsid w:val="005C58D0"/>
    <w:rsid w:val="005C5C81"/>
    <w:rsid w:val="005C5E95"/>
    <w:rsid w:val="005C60F3"/>
    <w:rsid w:val="005C6358"/>
    <w:rsid w:val="005C64A1"/>
    <w:rsid w:val="005C65A8"/>
    <w:rsid w:val="005C6C1C"/>
    <w:rsid w:val="005C6CC8"/>
    <w:rsid w:val="005C6FFF"/>
    <w:rsid w:val="005C7080"/>
    <w:rsid w:val="005C7173"/>
    <w:rsid w:val="005C728B"/>
    <w:rsid w:val="005C7A98"/>
    <w:rsid w:val="005C7B14"/>
    <w:rsid w:val="005C7F30"/>
    <w:rsid w:val="005D02D5"/>
    <w:rsid w:val="005D03E5"/>
    <w:rsid w:val="005D0586"/>
    <w:rsid w:val="005D06B8"/>
    <w:rsid w:val="005D071E"/>
    <w:rsid w:val="005D0A3B"/>
    <w:rsid w:val="005D0D9A"/>
    <w:rsid w:val="005D0E3A"/>
    <w:rsid w:val="005D0F68"/>
    <w:rsid w:val="005D1217"/>
    <w:rsid w:val="005D129D"/>
    <w:rsid w:val="005D1540"/>
    <w:rsid w:val="005D1AAE"/>
    <w:rsid w:val="005D1BEE"/>
    <w:rsid w:val="005D1F85"/>
    <w:rsid w:val="005D2431"/>
    <w:rsid w:val="005D26DE"/>
    <w:rsid w:val="005D297B"/>
    <w:rsid w:val="005D2BD9"/>
    <w:rsid w:val="005D2D2A"/>
    <w:rsid w:val="005D2E01"/>
    <w:rsid w:val="005D3382"/>
    <w:rsid w:val="005D3B51"/>
    <w:rsid w:val="005D3C45"/>
    <w:rsid w:val="005D3EE8"/>
    <w:rsid w:val="005D401E"/>
    <w:rsid w:val="005D4102"/>
    <w:rsid w:val="005D46F9"/>
    <w:rsid w:val="005D4877"/>
    <w:rsid w:val="005D4AFF"/>
    <w:rsid w:val="005D4EFE"/>
    <w:rsid w:val="005D5076"/>
    <w:rsid w:val="005D51C1"/>
    <w:rsid w:val="005D5394"/>
    <w:rsid w:val="005D57B4"/>
    <w:rsid w:val="005D586A"/>
    <w:rsid w:val="005D5B5B"/>
    <w:rsid w:val="005D5BDA"/>
    <w:rsid w:val="005D5FA1"/>
    <w:rsid w:val="005D60FA"/>
    <w:rsid w:val="005D61AB"/>
    <w:rsid w:val="005D699E"/>
    <w:rsid w:val="005D6A81"/>
    <w:rsid w:val="005D6C35"/>
    <w:rsid w:val="005D750F"/>
    <w:rsid w:val="005D7CC2"/>
    <w:rsid w:val="005E02DD"/>
    <w:rsid w:val="005E0CBF"/>
    <w:rsid w:val="005E0E14"/>
    <w:rsid w:val="005E0F4B"/>
    <w:rsid w:val="005E117B"/>
    <w:rsid w:val="005E19F2"/>
    <w:rsid w:val="005E1C3C"/>
    <w:rsid w:val="005E1D9B"/>
    <w:rsid w:val="005E1DD3"/>
    <w:rsid w:val="005E239A"/>
    <w:rsid w:val="005E24BB"/>
    <w:rsid w:val="005E2625"/>
    <w:rsid w:val="005E2802"/>
    <w:rsid w:val="005E2BA5"/>
    <w:rsid w:val="005E2CD1"/>
    <w:rsid w:val="005E2EB4"/>
    <w:rsid w:val="005E3D77"/>
    <w:rsid w:val="005E3D7A"/>
    <w:rsid w:val="005E3F7C"/>
    <w:rsid w:val="005E4081"/>
    <w:rsid w:val="005E5061"/>
    <w:rsid w:val="005E5744"/>
    <w:rsid w:val="005E58C9"/>
    <w:rsid w:val="005E5BAD"/>
    <w:rsid w:val="005E5F77"/>
    <w:rsid w:val="005E627E"/>
    <w:rsid w:val="005E64B2"/>
    <w:rsid w:val="005E6566"/>
    <w:rsid w:val="005E662C"/>
    <w:rsid w:val="005E66DA"/>
    <w:rsid w:val="005E687C"/>
    <w:rsid w:val="005E742B"/>
    <w:rsid w:val="005E75E6"/>
    <w:rsid w:val="005E7775"/>
    <w:rsid w:val="005E77BA"/>
    <w:rsid w:val="005E7A23"/>
    <w:rsid w:val="005E7ABE"/>
    <w:rsid w:val="005E7AEC"/>
    <w:rsid w:val="005E7C91"/>
    <w:rsid w:val="005F0022"/>
    <w:rsid w:val="005F0461"/>
    <w:rsid w:val="005F050F"/>
    <w:rsid w:val="005F0946"/>
    <w:rsid w:val="005F0B3C"/>
    <w:rsid w:val="005F0EBD"/>
    <w:rsid w:val="005F1389"/>
    <w:rsid w:val="005F1454"/>
    <w:rsid w:val="005F1CDB"/>
    <w:rsid w:val="005F206F"/>
    <w:rsid w:val="005F2526"/>
    <w:rsid w:val="005F2831"/>
    <w:rsid w:val="005F2908"/>
    <w:rsid w:val="005F3CC6"/>
    <w:rsid w:val="005F42DA"/>
    <w:rsid w:val="005F4588"/>
    <w:rsid w:val="005F533A"/>
    <w:rsid w:val="005F541C"/>
    <w:rsid w:val="005F554C"/>
    <w:rsid w:val="005F5924"/>
    <w:rsid w:val="005F5927"/>
    <w:rsid w:val="005F5F8D"/>
    <w:rsid w:val="005F6476"/>
    <w:rsid w:val="005F683B"/>
    <w:rsid w:val="005F6F3E"/>
    <w:rsid w:val="005F74E6"/>
    <w:rsid w:val="005F7BC8"/>
    <w:rsid w:val="005F7E41"/>
    <w:rsid w:val="006006AB"/>
    <w:rsid w:val="00600B72"/>
    <w:rsid w:val="00600E60"/>
    <w:rsid w:val="00600EBF"/>
    <w:rsid w:val="006011AF"/>
    <w:rsid w:val="00602062"/>
    <w:rsid w:val="00602510"/>
    <w:rsid w:val="0060271A"/>
    <w:rsid w:val="00602767"/>
    <w:rsid w:val="00602D2F"/>
    <w:rsid w:val="00602D4D"/>
    <w:rsid w:val="00602E44"/>
    <w:rsid w:val="00603644"/>
    <w:rsid w:val="006038D9"/>
    <w:rsid w:val="006041CC"/>
    <w:rsid w:val="00604781"/>
    <w:rsid w:val="0060481C"/>
    <w:rsid w:val="00604E88"/>
    <w:rsid w:val="00604EBE"/>
    <w:rsid w:val="006054E0"/>
    <w:rsid w:val="0060558E"/>
    <w:rsid w:val="0060574D"/>
    <w:rsid w:val="006058C8"/>
    <w:rsid w:val="00605A10"/>
    <w:rsid w:val="0060604F"/>
    <w:rsid w:val="006064A7"/>
    <w:rsid w:val="006066C2"/>
    <w:rsid w:val="00606A9A"/>
    <w:rsid w:val="00606B8A"/>
    <w:rsid w:val="00606C75"/>
    <w:rsid w:val="00606CBE"/>
    <w:rsid w:val="0060735B"/>
    <w:rsid w:val="006078EE"/>
    <w:rsid w:val="00607A25"/>
    <w:rsid w:val="00607A2F"/>
    <w:rsid w:val="00610A0F"/>
    <w:rsid w:val="00610BB7"/>
    <w:rsid w:val="00610D9B"/>
    <w:rsid w:val="00610F0B"/>
    <w:rsid w:val="0061149C"/>
    <w:rsid w:val="0061185C"/>
    <w:rsid w:val="00612061"/>
    <w:rsid w:val="006121DA"/>
    <w:rsid w:val="0061220E"/>
    <w:rsid w:val="006125BD"/>
    <w:rsid w:val="00612DD3"/>
    <w:rsid w:val="00612E99"/>
    <w:rsid w:val="006130AF"/>
    <w:rsid w:val="006130BE"/>
    <w:rsid w:val="0061312E"/>
    <w:rsid w:val="00613A60"/>
    <w:rsid w:val="00613CBC"/>
    <w:rsid w:val="006145E6"/>
    <w:rsid w:val="00614926"/>
    <w:rsid w:val="00614AEA"/>
    <w:rsid w:val="00614FD5"/>
    <w:rsid w:val="00614FDF"/>
    <w:rsid w:val="00615EE2"/>
    <w:rsid w:val="006160A1"/>
    <w:rsid w:val="006161D9"/>
    <w:rsid w:val="00616C32"/>
    <w:rsid w:val="00616FE8"/>
    <w:rsid w:val="00617040"/>
    <w:rsid w:val="00617CAC"/>
    <w:rsid w:val="00617CC5"/>
    <w:rsid w:val="006201F0"/>
    <w:rsid w:val="00620566"/>
    <w:rsid w:val="00620C79"/>
    <w:rsid w:val="00620DA5"/>
    <w:rsid w:val="00620F2F"/>
    <w:rsid w:val="0062128B"/>
    <w:rsid w:val="00621DC0"/>
    <w:rsid w:val="0062261C"/>
    <w:rsid w:val="006227BC"/>
    <w:rsid w:val="00622B97"/>
    <w:rsid w:val="00622C3C"/>
    <w:rsid w:val="00622CCA"/>
    <w:rsid w:val="00622D55"/>
    <w:rsid w:val="00622F9C"/>
    <w:rsid w:val="00623173"/>
    <w:rsid w:val="0062332D"/>
    <w:rsid w:val="00623539"/>
    <w:rsid w:val="00623A50"/>
    <w:rsid w:val="00623EB6"/>
    <w:rsid w:val="00624780"/>
    <w:rsid w:val="006248BE"/>
    <w:rsid w:val="00624BD9"/>
    <w:rsid w:val="00624D7A"/>
    <w:rsid w:val="0062538A"/>
    <w:rsid w:val="00625621"/>
    <w:rsid w:val="00625665"/>
    <w:rsid w:val="00625904"/>
    <w:rsid w:val="006260FE"/>
    <w:rsid w:val="0062614C"/>
    <w:rsid w:val="0062634E"/>
    <w:rsid w:val="006265C0"/>
    <w:rsid w:val="00626640"/>
    <w:rsid w:val="006266C5"/>
    <w:rsid w:val="0062680D"/>
    <w:rsid w:val="0062683E"/>
    <w:rsid w:val="00626BAA"/>
    <w:rsid w:val="006270D1"/>
    <w:rsid w:val="00627344"/>
    <w:rsid w:val="0062745C"/>
    <w:rsid w:val="00627A71"/>
    <w:rsid w:val="00627DBA"/>
    <w:rsid w:val="00627E7E"/>
    <w:rsid w:val="00630041"/>
    <w:rsid w:val="00630191"/>
    <w:rsid w:val="0063058E"/>
    <w:rsid w:val="00630C9F"/>
    <w:rsid w:val="006311BD"/>
    <w:rsid w:val="00631428"/>
    <w:rsid w:val="0063166F"/>
    <w:rsid w:val="00631671"/>
    <w:rsid w:val="006319A7"/>
    <w:rsid w:val="006319B6"/>
    <w:rsid w:val="00631BB0"/>
    <w:rsid w:val="00631CDB"/>
    <w:rsid w:val="00632321"/>
    <w:rsid w:val="00632A3B"/>
    <w:rsid w:val="00632C8C"/>
    <w:rsid w:val="00632D2A"/>
    <w:rsid w:val="00633111"/>
    <w:rsid w:val="0063334A"/>
    <w:rsid w:val="0063341F"/>
    <w:rsid w:val="00633873"/>
    <w:rsid w:val="0063396E"/>
    <w:rsid w:val="00633CDD"/>
    <w:rsid w:val="006346CF"/>
    <w:rsid w:val="006347E0"/>
    <w:rsid w:val="00634CF4"/>
    <w:rsid w:val="0063501C"/>
    <w:rsid w:val="0063509B"/>
    <w:rsid w:val="00635249"/>
    <w:rsid w:val="00635337"/>
    <w:rsid w:val="00635626"/>
    <w:rsid w:val="006357D7"/>
    <w:rsid w:val="00635EC0"/>
    <w:rsid w:val="00636099"/>
    <w:rsid w:val="006361D4"/>
    <w:rsid w:val="00636499"/>
    <w:rsid w:val="00636575"/>
    <w:rsid w:val="00636A21"/>
    <w:rsid w:val="0063703D"/>
    <w:rsid w:val="006371FC"/>
    <w:rsid w:val="00637545"/>
    <w:rsid w:val="00637BDD"/>
    <w:rsid w:val="00640009"/>
    <w:rsid w:val="00640437"/>
    <w:rsid w:val="006405F0"/>
    <w:rsid w:val="00640C97"/>
    <w:rsid w:val="00640CFF"/>
    <w:rsid w:val="00640EC6"/>
    <w:rsid w:val="00640FA8"/>
    <w:rsid w:val="00641BC0"/>
    <w:rsid w:val="00641CE8"/>
    <w:rsid w:val="006420A1"/>
    <w:rsid w:val="00642153"/>
    <w:rsid w:val="00642544"/>
    <w:rsid w:val="00642639"/>
    <w:rsid w:val="006426A4"/>
    <w:rsid w:val="00642922"/>
    <w:rsid w:val="00642E07"/>
    <w:rsid w:val="00642E60"/>
    <w:rsid w:val="00642EC3"/>
    <w:rsid w:val="00643169"/>
    <w:rsid w:val="006431D9"/>
    <w:rsid w:val="006432D8"/>
    <w:rsid w:val="00643731"/>
    <w:rsid w:val="006437A9"/>
    <w:rsid w:val="00643C56"/>
    <w:rsid w:val="006441C7"/>
    <w:rsid w:val="00644301"/>
    <w:rsid w:val="0064467C"/>
    <w:rsid w:val="00644721"/>
    <w:rsid w:val="00644F16"/>
    <w:rsid w:val="00644F7A"/>
    <w:rsid w:val="0064546B"/>
    <w:rsid w:val="006455A5"/>
    <w:rsid w:val="006458AD"/>
    <w:rsid w:val="00645A63"/>
    <w:rsid w:val="00645DEF"/>
    <w:rsid w:val="006460AE"/>
    <w:rsid w:val="0064612D"/>
    <w:rsid w:val="00646479"/>
    <w:rsid w:val="00646614"/>
    <w:rsid w:val="00646759"/>
    <w:rsid w:val="00646AF5"/>
    <w:rsid w:val="00646B53"/>
    <w:rsid w:val="00646D59"/>
    <w:rsid w:val="00646E80"/>
    <w:rsid w:val="00646E97"/>
    <w:rsid w:val="00647272"/>
    <w:rsid w:val="00647309"/>
    <w:rsid w:val="00647311"/>
    <w:rsid w:val="00647F07"/>
    <w:rsid w:val="0065087C"/>
    <w:rsid w:val="00650CEF"/>
    <w:rsid w:val="006510A0"/>
    <w:rsid w:val="00651117"/>
    <w:rsid w:val="00651187"/>
    <w:rsid w:val="006513F0"/>
    <w:rsid w:val="0065150D"/>
    <w:rsid w:val="006519E0"/>
    <w:rsid w:val="00651A81"/>
    <w:rsid w:val="006524A0"/>
    <w:rsid w:val="00652549"/>
    <w:rsid w:val="006525D1"/>
    <w:rsid w:val="006525D5"/>
    <w:rsid w:val="00652641"/>
    <w:rsid w:val="00652CD9"/>
    <w:rsid w:val="00652DB4"/>
    <w:rsid w:val="00652EBA"/>
    <w:rsid w:val="00653024"/>
    <w:rsid w:val="00653378"/>
    <w:rsid w:val="00653750"/>
    <w:rsid w:val="006539BC"/>
    <w:rsid w:val="00653BF6"/>
    <w:rsid w:val="00654139"/>
    <w:rsid w:val="00654D70"/>
    <w:rsid w:val="00654FCA"/>
    <w:rsid w:val="006555DA"/>
    <w:rsid w:val="0065591D"/>
    <w:rsid w:val="00655B63"/>
    <w:rsid w:val="00655B8C"/>
    <w:rsid w:val="00655BB3"/>
    <w:rsid w:val="00655CDC"/>
    <w:rsid w:val="00655ED0"/>
    <w:rsid w:val="0065648B"/>
    <w:rsid w:val="006569A6"/>
    <w:rsid w:val="00656BDA"/>
    <w:rsid w:val="00656CF1"/>
    <w:rsid w:val="00657256"/>
    <w:rsid w:val="0065751A"/>
    <w:rsid w:val="00657BD4"/>
    <w:rsid w:val="00657C8D"/>
    <w:rsid w:val="00657E3E"/>
    <w:rsid w:val="00660134"/>
    <w:rsid w:val="0066077D"/>
    <w:rsid w:val="00660BF9"/>
    <w:rsid w:val="00661137"/>
    <w:rsid w:val="00662144"/>
    <w:rsid w:val="006625C9"/>
    <w:rsid w:val="00662653"/>
    <w:rsid w:val="00662733"/>
    <w:rsid w:val="006629FB"/>
    <w:rsid w:val="00662AC1"/>
    <w:rsid w:val="00662FB7"/>
    <w:rsid w:val="006634DB"/>
    <w:rsid w:val="00663538"/>
    <w:rsid w:val="006636F5"/>
    <w:rsid w:val="0066383F"/>
    <w:rsid w:val="006639DB"/>
    <w:rsid w:val="00664101"/>
    <w:rsid w:val="00664232"/>
    <w:rsid w:val="00664481"/>
    <w:rsid w:val="006645B4"/>
    <w:rsid w:val="006647BE"/>
    <w:rsid w:val="0066484B"/>
    <w:rsid w:val="00664D58"/>
    <w:rsid w:val="006654DA"/>
    <w:rsid w:val="006655A9"/>
    <w:rsid w:val="006655ED"/>
    <w:rsid w:val="00665892"/>
    <w:rsid w:val="00665B34"/>
    <w:rsid w:val="00665D7B"/>
    <w:rsid w:val="00665EA8"/>
    <w:rsid w:val="00666319"/>
    <w:rsid w:val="0066636D"/>
    <w:rsid w:val="006664DE"/>
    <w:rsid w:val="006666BB"/>
    <w:rsid w:val="00666759"/>
    <w:rsid w:val="006667B0"/>
    <w:rsid w:val="006669A4"/>
    <w:rsid w:val="00666AE8"/>
    <w:rsid w:val="00667033"/>
    <w:rsid w:val="006672B2"/>
    <w:rsid w:val="006675AA"/>
    <w:rsid w:val="006678AA"/>
    <w:rsid w:val="006678AD"/>
    <w:rsid w:val="00667D96"/>
    <w:rsid w:val="00670027"/>
    <w:rsid w:val="006700EF"/>
    <w:rsid w:val="00670821"/>
    <w:rsid w:val="00670824"/>
    <w:rsid w:val="00670B45"/>
    <w:rsid w:val="00670C2E"/>
    <w:rsid w:val="00670D37"/>
    <w:rsid w:val="00670EAB"/>
    <w:rsid w:val="00670FC3"/>
    <w:rsid w:val="006711F6"/>
    <w:rsid w:val="00671D90"/>
    <w:rsid w:val="00671FF6"/>
    <w:rsid w:val="006721BF"/>
    <w:rsid w:val="0067226F"/>
    <w:rsid w:val="00672772"/>
    <w:rsid w:val="00672822"/>
    <w:rsid w:val="006728AB"/>
    <w:rsid w:val="00672A24"/>
    <w:rsid w:val="00672E03"/>
    <w:rsid w:val="006731AB"/>
    <w:rsid w:val="006738F3"/>
    <w:rsid w:val="00673B5D"/>
    <w:rsid w:val="006743FE"/>
    <w:rsid w:val="0067459F"/>
    <w:rsid w:val="0067487B"/>
    <w:rsid w:val="00674958"/>
    <w:rsid w:val="00674C26"/>
    <w:rsid w:val="00674D90"/>
    <w:rsid w:val="00674E7D"/>
    <w:rsid w:val="00675322"/>
    <w:rsid w:val="00675418"/>
    <w:rsid w:val="006755F9"/>
    <w:rsid w:val="006756CC"/>
    <w:rsid w:val="00675DAC"/>
    <w:rsid w:val="00675E37"/>
    <w:rsid w:val="006760F4"/>
    <w:rsid w:val="0067626F"/>
    <w:rsid w:val="006764A2"/>
    <w:rsid w:val="00676A57"/>
    <w:rsid w:val="00676F9F"/>
    <w:rsid w:val="00677257"/>
    <w:rsid w:val="0067734B"/>
    <w:rsid w:val="00677CD2"/>
    <w:rsid w:val="00677EE4"/>
    <w:rsid w:val="00680085"/>
    <w:rsid w:val="006802D8"/>
    <w:rsid w:val="00680A8B"/>
    <w:rsid w:val="00680CF3"/>
    <w:rsid w:val="00680E42"/>
    <w:rsid w:val="00682626"/>
    <w:rsid w:val="00682686"/>
    <w:rsid w:val="00682711"/>
    <w:rsid w:val="0068276F"/>
    <w:rsid w:val="00683524"/>
    <w:rsid w:val="00683548"/>
    <w:rsid w:val="00683DE4"/>
    <w:rsid w:val="00683E2A"/>
    <w:rsid w:val="006846E4"/>
    <w:rsid w:val="00684CB3"/>
    <w:rsid w:val="0068527C"/>
    <w:rsid w:val="006852CD"/>
    <w:rsid w:val="006856BA"/>
    <w:rsid w:val="0068573E"/>
    <w:rsid w:val="00685AE9"/>
    <w:rsid w:val="00686265"/>
    <w:rsid w:val="0068631B"/>
    <w:rsid w:val="006864EA"/>
    <w:rsid w:val="006865F9"/>
    <w:rsid w:val="00686620"/>
    <w:rsid w:val="006867B7"/>
    <w:rsid w:val="006867EC"/>
    <w:rsid w:val="00686FF8"/>
    <w:rsid w:val="006875AC"/>
    <w:rsid w:val="006875B4"/>
    <w:rsid w:val="00687916"/>
    <w:rsid w:val="00687D9C"/>
    <w:rsid w:val="00687FE5"/>
    <w:rsid w:val="0069016B"/>
    <w:rsid w:val="00690323"/>
    <w:rsid w:val="0069038E"/>
    <w:rsid w:val="00690471"/>
    <w:rsid w:val="006905BD"/>
    <w:rsid w:val="00690A2D"/>
    <w:rsid w:val="006913AD"/>
    <w:rsid w:val="00691867"/>
    <w:rsid w:val="00691C45"/>
    <w:rsid w:val="00691E50"/>
    <w:rsid w:val="00692494"/>
    <w:rsid w:val="006926B3"/>
    <w:rsid w:val="00692908"/>
    <w:rsid w:val="006931CE"/>
    <w:rsid w:val="006934BF"/>
    <w:rsid w:val="00693E17"/>
    <w:rsid w:val="00693FAD"/>
    <w:rsid w:val="00693FDA"/>
    <w:rsid w:val="006943B3"/>
    <w:rsid w:val="00694531"/>
    <w:rsid w:val="00694532"/>
    <w:rsid w:val="00694B4C"/>
    <w:rsid w:val="006950A3"/>
    <w:rsid w:val="006951BF"/>
    <w:rsid w:val="006953B2"/>
    <w:rsid w:val="00695416"/>
    <w:rsid w:val="00695449"/>
    <w:rsid w:val="00695AB9"/>
    <w:rsid w:val="006962D8"/>
    <w:rsid w:val="00696335"/>
    <w:rsid w:val="00696B96"/>
    <w:rsid w:val="00696FB6"/>
    <w:rsid w:val="0069751B"/>
    <w:rsid w:val="006A0898"/>
    <w:rsid w:val="006A0ACE"/>
    <w:rsid w:val="006A0E60"/>
    <w:rsid w:val="006A117D"/>
    <w:rsid w:val="006A1303"/>
    <w:rsid w:val="006A14D1"/>
    <w:rsid w:val="006A1FD6"/>
    <w:rsid w:val="006A28D6"/>
    <w:rsid w:val="006A2AE1"/>
    <w:rsid w:val="006A2E0E"/>
    <w:rsid w:val="006A308B"/>
    <w:rsid w:val="006A364B"/>
    <w:rsid w:val="006A3748"/>
    <w:rsid w:val="006A472C"/>
    <w:rsid w:val="006A4749"/>
    <w:rsid w:val="006A4A74"/>
    <w:rsid w:val="006A4D40"/>
    <w:rsid w:val="006A4D95"/>
    <w:rsid w:val="006A567F"/>
    <w:rsid w:val="006A5969"/>
    <w:rsid w:val="006A59BB"/>
    <w:rsid w:val="006A6238"/>
    <w:rsid w:val="006A676E"/>
    <w:rsid w:val="006A68C9"/>
    <w:rsid w:val="006A6F01"/>
    <w:rsid w:val="006A7C37"/>
    <w:rsid w:val="006A7D8B"/>
    <w:rsid w:val="006B017E"/>
    <w:rsid w:val="006B0181"/>
    <w:rsid w:val="006B0307"/>
    <w:rsid w:val="006B031E"/>
    <w:rsid w:val="006B0739"/>
    <w:rsid w:val="006B09E3"/>
    <w:rsid w:val="006B1D53"/>
    <w:rsid w:val="006B21C9"/>
    <w:rsid w:val="006B2712"/>
    <w:rsid w:val="006B2751"/>
    <w:rsid w:val="006B28A0"/>
    <w:rsid w:val="006B28BB"/>
    <w:rsid w:val="006B2E59"/>
    <w:rsid w:val="006B2F28"/>
    <w:rsid w:val="006B3380"/>
    <w:rsid w:val="006B3779"/>
    <w:rsid w:val="006B3A9A"/>
    <w:rsid w:val="006B3B8D"/>
    <w:rsid w:val="006B409D"/>
    <w:rsid w:val="006B43F7"/>
    <w:rsid w:val="006B443D"/>
    <w:rsid w:val="006B45D3"/>
    <w:rsid w:val="006B4670"/>
    <w:rsid w:val="006B46EA"/>
    <w:rsid w:val="006B4940"/>
    <w:rsid w:val="006B49A7"/>
    <w:rsid w:val="006B4BDC"/>
    <w:rsid w:val="006B4CA7"/>
    <w:rsid w:val="006B4DB9"/>
    <w:rsid w:val="006B515A"/>
    <w:rsid w:val="006B5C6F"/>
    <w:rsid w:val="006B5D43"/>
    <w:rsid w:val="006B6A8E"/>
    <w:rsid w:val="006B6B60"/>
    <w:rsid w:val="006B6B83"/>
    <w:rsid w:val="006B6CA0"/>
    <w:rsid w:val="006B6D78"/>
    <w:rsid w:val="006B6DD7"/>
    <w:rsid w:val="006B7021"/>
    <w:rsid w:val="006B7246"/>
    <w:rsid w:val="006B7344"/>
    <w:rsid w:val="006B78BE"/>
    <w:rsid w:val="006B7915"/>
    <w:rsid w:val="006B797D"/>
    <w:rsid w:val="006B7A2F"/>
    <w:rsid w:val="006C0692"/>
    <w:rsid w:val="006C0E13"/>
    <w:rsid w:val="006C0EEE"/>
    <w:rsid w:val="006C120D"/>
    <w:rsid w:val="006C1281"/>
    <w:rsid w:val="006C1305"/>
    <w:rsid w:val="006C1347"/>
    <w:rsid w:val="006C1AC0"/>
    <w:rsid w:val="006C1F76"/>
    <w:rsid w:val="006C1FC6"/>
    <w:rsid w:val="006C2479"/>
    <w:rsid w:val="006C26D4"/>
    <w:rsid w:val="006C2759"/>
    <w:rsid w:val="006C29AE"/>
    <w:rsid w:val="006C2C3F"/>
    <w:rsid w:val="006C35EA"/>
    <w:rsid w:val="006C390A"/>
    <w:rsid w:val="006C39FE"/>
    <w:rsid w:val="006C3E79"/>
    <w:rsid w:val="006C4705"/>
    <w:rsid w:val="006C498E"/>
    <w:rsid w:val="006C5040"/>
    <w:rsid w:val="006C5D8C"/>
    <w:rsid w:val="006C6157"/>
    <w:rsid w:val="006C6631"/>
    <w:rsid w:val="006C6709"/>
    <w:rsid w:val="006C683A"/>
    <w:rsid w:val="006C6963"/>
    <w:rsid w:val="006C69BB"/>
    <w:rsid w:val="006C69E0"/>
    <w:rsid w:val="006C6DC9"/>
    <w:rsid w:val="006C6ED9"/>
    <w:rsid w:val="006C726C"/>
    <w:rsid w:val="006C7344"/>
    <w:rsid w:val="006C791A"/>
    <w:rsid w:val="006C7D0A"/>
    <w:rsid w:val="006D01A2"/>
    <w:rsid w:val="006D0593"/>
    <w:rsid w:val="006D0994"/>
    <w:rsid w:val="006D0B58"/>
    <w:rsid w:val="006D0C43"/>
    <w:rsid w:val="006D0EBE"/>
    <w:rsid w:val="006D1100"/>
    <w:rsid w:val="006D12BD"/>
    <w:rsid w:val="006D197C"/>
    <w:rsid w:val="006D1B2F"/>
    <w:rsid w:val="006D1D3D"/>
    <w:rsid w:val="006D1D6C"/>
    <w:rsid w:val="006D1DA0"/>
    <w:rsid w:val="006D1F4E"/>
    <w:rsid w:val="006D20D8"/>
    <w:rsid w:val="006D28E3"/>
    <w:rsid w:val="006D2E45"/>
    <w:rsid w:val="006D3683"/>
    <w:rsid w:val="006D3BCD"/>
    <w:rsid w:val="006D4056"/>
    <w:rsid w:val="006D443C"/>
    <w:rsid w:val="006D46DB"/>
    <w:rsid w:val="006D49A1"/>
    <w:rsid w:val="006D4D46"/>
    <w:rsid w:val="006D52E0"/>
    <w:rsid w:val="006D59E7"/>
    <w:rsid w:val="006D5F77"/>
    <w:rsid w:val="006D5FB0"/>
    <w:rsid w:val="006D60B5"/>
    <w:rsid w:val="006D669C"/>
    <w:rsid w:val="006D66E9"/>
    <w:rsid w:val="006D68EF"/>
    <w:rsid w:val="006D6A14"/>
    <w:rsid w:val="006D6DCB"/>
    <w:rsid w:val="006D708C"/>
    <w:rsid w:val="006D745B"/>
    <w:rsid w:val="006D7490"/>
    <w:rsid w:val="006D74E0"/>
    <w:rsid w:val="006D7B27"/>
    <w:rsid w:val="006E003A"/>
    <w:rsid w:val="006E0550"/>
    <w:rsid w:val="006E0607"/>
    <w:rsid w:val="006E095C"/>
    <w:rsid w:val="006E0E3A"/>
    <w:rsid w:val="006E0F37"/>
    <w:rsid w:val="006E1061"/>
    <w:rsid w:val="006E157C"/>
    <w:rsid w:val="006E1EFD"/>
    <w:rsid w:val="006E2151"/>
    <w:rsid w:val="006E23B9"/>
    <w:rsid w:val="006E2620"/>
    <w:rsid w:val="006E2701"/>
    <w:rsid w:val="006E2CFC"/>
    <w:rsid w:val="006E2F4C"/>
    <w:rsid w:val="006E32BC"/>
    <w:rsid w:val="006E34A8"/>
    <w:rsid w:val="006E3567"/>
    <w:rsid w:val="006E35F6"/>
    <w:rsid w:val="006E393B"/>
    <w:rsid w:val="006E3E71"/>
    <w:rsid w:val="006E3F1A"/>
    <w:rsid w:val="006E494B"/>
    <w:rsid w:val="006E49F5"/>
    <w:rsid w:val="006E508C"/>
    <w:rsid w:val="006E5464"/>
    <w:rsid w:val="006E548A"/>
    <w:rsid w:val="006E5981"/>
    <w:rsid w:val="006E5C41"/>
    <w:rsid w:val="006E5C86"/>
    <w:rsid w:val="006E5FFC"/>
    <w:rsid w:val="006E6297"/>
    <w:rsid w:val="006E653A"/>
    <w:rsid w:val="006E6A7E"/>
    <w:rsid w:val="006E6F4B"/>
    <w:rsid w:val="006E7172"/>
    <w:rsid w:val="006E76D4"/>
    <w:rsid w:val="006E79A2"/>
    <w:rsid w:val="006E7ABF"/>
    <w:rsid w:val="006F0522"/>
    <w:rsid w:val="006F0F71"/>
    <w:rsid w:val="006F174B"/>
    <w:rsid w:val="006F1E7E"/>
    <w:rsid w:val="006F2526"/>
    <w:rsid w:val="006F2BF0"/>
    <w:rsid w:val="006F3441"/>
    <w:rsid w:val="006F34C4"/>
    <w:rsid w:val="006F3BB8"/>
    <w:rsid w:val="006F3C8A"/>
    <w:rsid w:val="006F483B"/>
    <w:rsid w:val="006F49BA"/>
    <w:rsid w:val="006F4D4D"/>
    <w:rsid w:val="006F4ED7"/>
    <w:rsid w:val="006F4F2E"/>
    <w:rsid w:val="006F565D"/>
    <w:rsid w:val="006F596A"/>
    <w:rsid w:val="006F5B03"/>
    <w:rsid w:val="006F5E36"/>
    <w:rsid w:val="006F63AF"/>
    <w:rsid w:val="006F64DD"/>
    <w:rsid w:val="006F6A83"/>
    <w:rsid w:val="006F6B1D"/>
    <w:rsid w:val="006F6D16"/>
    <w:rsid w:val="006F6E73"/>
    <w:rsid w:val="006F6EA1"/>
    <w:rsid w:val="006F6FA2"/>
    <w:rsid w:val="00700596"/>
    <w:rsid w:val="007013C4"/>
    <w:rsid w:val="00701BDE"/>
    <w:rsid w:val="00701D0C"/>
    <w:rsid w:val="0070226B"/>
    <w:rsid w:val="0070358A"/>
    <w:rsid w:val="00703650"/>
    <w:rsid w:val="007038AF"/>
    <w:rsid w:val="00703AF5"/>
    <w:rsid w:val="007040EE"/>
    <w:rsid w:val="00704C92"/>
    <w:rsid w:val="00704DAA"/>
    <w:rsid w:val="00704E91"/>
    <w:rsid w:val="00704FA4"/>
    <w:rsid w:val="00704FDA"/>
    <w:rsid w:val="00705A23"/>
    <w:rsid w:val="007061BF"/>
    <w:rsid w:val="0070620D"/>
    <w:rsid w:val="00706429"/>
    <w:rsid w:val="00706486"/>
    <w:rsid w:val="0070658F"/>
    <w:rsid w:val="007065B7"/>
    <w:rsid w:val="00706679"/>
    <w:rsid w:val="0070729D"/>
    <w:rsid w:val="00707A28"/>
    <w:rsid w:val="00707DF7"/>
    <w:rsid w:val="00707EB0"/>
    <w:rsid w:val="00707F86"/>
    <w:rsid w:val="007100D9"/>
    <w:rsid w:val="0071095E"/>
    <w:rsid w:val="00710AA9"/>
    <w:rsid w:val="00710EFB"/>
    <w:rsid w:val="00710F2A"/>
    <w:rsid w:val="0071151D"/>
    <w:rsid w:val="00711AA5"/>
    <w:rsid w:val="00711F8D"/>
    <w:rsid w:val="007122F2"/>
    <w:rsid w:val="00712315"/>
    <w:rsid w:val="00712421"/>
    <w:rsid w:val="0071254A"/>
    <w:rsid w:val="00712676"/>
    <w:rsid w:val="00712854"/>
    <w:rsid w:val="00712D53"/>
    <w:rsid w:val="00713012"/>
    <w:rsid w:val="00713056"/>
    <w:rsid w:val="00713B24"/>
    <w:rsid w:val="007140D8"/>
    <w:rsid w:val="007148E4"/>
    <w:rsid w:val="00714AEA"/>
    <w:rsid w:val="00714D87"/>
    <w:rsid w:val="007150E2"/>
    <w:rsid w:val="00715AEB"/>
    <w:rsid w:val="00715B50"/>
    <w:rsid w:val="00716251"/>
    <w:rsid w:val="007162FD"/>
    <w:rsid w:val="007165C3"/>
    <w:rsid w:val="007168D3"/>
    <w:rsid w:val="00716932"/>
    <w:rsid w:val="00716A14"/>
    <w:rsid w:val="00716C31"/>
    <w:rsid w:val="00716F88"/>
    <w:rsid w:val="007170B2"/>
    <w:rsid w:val="00717122"/>
    <w:rsid w:val="00717AF1"/>
    <w:rsid w:val="00717B0B"/>
    <w:rsid w:val="00720334"/>
    <w:rsid w:val="00720B96"/>
    <w:rsid w:val="007213E8"/>
    <w:rsid w:val="00721A7F"/>
    <w:rsid w:val="00721C94"/>
    <w:rsid w:val="00722097"/>
    <w:rsid w:val="007227A5"/>
    <w:rsid w:val="00722EAC"/>
    <w:rsid w:val="00724175"/>
    <w:rsid w:val="00724209"/>
    <w:rsid w:val="007243AC"/>
    <w:rsid w:val="00724591"/>
    <w:rsid w:val="00724CCF"/>
    <w:rsid w:val="0072525B"/>
    <w:rsid w:val="007252A4"/>
    <w:rsid w:val="00725340"/>
    <w:rsid w:val="0072584C"/>
    <w:rsid w:val="00725F6B"/>
    <w:rsid w:val="00726009"/>
    <w:rsid w:val="007263BB"/>
    <w:rsid w:val="00726638"/>
    <w:rsid w:val="00726681"/>
    <w:rsid w:val="007266B5"/>
    <w:rsid w:val="00726F31"/>
    <w:rsid w:val="0072711D"/>
    <w:rsid w:val="0072752A"/>
    <w:rsid w:val="0072791F"/>
    <w:rsid w:val="00727CBC"/>
    <w:rsid w:val="00730F53"/>
    <w:rsid w:val="00730F8A"/>
    <w:rsid w:val="00731122"/>
    <w:rsid w:val="0073118B"/>
    <w:rsid w:val="0073123A"/>
    <w:rsid w:val="007314FB"/>
    <w:rsid w:val="00731815"/>
    <w:rsid w:val="007319EC"/>
    <w:rsid w:val="00731A9D"/>
    <w:rsid w:val="00731AA4"/>
    <w:rsid w:val="00731D74"/>
    <w:rsid w:val="00732048"/>
    <w:rsid w:val="00732BDF"/>
    <w:rsid w:val="007333B9"/>
    <w:rsid w:val="007340D7"/>
    <w:rsid w:val="007340D9"/>
    <w:rsid w:val="007340E5"/>
    <w:rsid w:val="007343EE"/>
    <w:rsid w:val="00734721"/>
    <w:rsid w:val="00734A5B"/>
    <w:rsid w:val="00734A68"/>
    <w:rsid w:val="00734B15"/>
    <w:rsid w:val="00734B4B"/>
    <w:rsid w:val="00734B69"/>
    <w:rsid w:val="00735125"/>
    <w:rsid w:val="00735254"/>
    <w:rsid w:val="007353F4"/>
    <w:rsid w:val="00735A27"/>
    <w:rsid w:val="00735AB8"/>
    <w:rsid w:val="00735AD8"/>
    <w:rsid w:val="00735BCA"/>
    <w:rsid w:val="00735C27"/>
    <w:rsid w:val="00735FAA"/>
    <w:rsid w:val="0073623B"/>
    <w:rsid w:val="00736633"/>
    <w:rsid w:val="00736661"/>
    <w:rsid w:val="007366AD"/>
    <w:rsid w:val="00736703"/>
    <w:rsid w:val="0073676E"/>
    <w:rsid w:val="0073688A"/>
    <w:rsid w:val="00736C25"/>
    <w:rsid w:val="00736E90"/>
    <w:rsid w:val="00736F32"/>
    <w:rsid w:val="00737BD8"/>
    <w:rsid w:val="00737F89"/>
    <w:rsid w:val="00737FA0"/>
    <w:rsid w:val="0074042D"/>
    <w:rsid w:val="00740485"/>
    <w:rsid w:val="00740701"/>
    <w:rsid w:val="00740721"/>
    <w:rsid w:val="007407E6"/>
    <w:rsid w:val="00740D3B"/>
    <w:rsid w:val="00740EDE"/>
    <w:rsid w:val="00741776"/>
    <w:rsid w:val="00741CD5"/>
    <w:rsid w:val="00742012"/>
    <w:rsid w:val="007422CB"/>
    <w:rsid w:val="00742B06"/>
    <w:rsid w:val="00742C25"/>
    <w:rsid w:val="00742FC6"/>
    <w:rsid w:val="0074314E"/>
    <w:rsid w:val="00743225"/>
    <w:rsid w:val="00743633"/>
    <w:rsid w:val="0074390D"/>
    <w:rsid w:val="0074399B"/>
    <w:rsid w:val="00743A12"/>
    <w:rsid w:val="007441E1"/>
    <w:rsid w:val="007442C8"/>
    <w:rsid w:val="0074455A"/>
    <w:rsid w:val="00744E76"/>
    <w:rsid w:val="00745062"/>
    <w:rsid w:val="00745377"/>
    <w:rsid w:val="007455D4"/>
    <w:rsid w:val="00745D3C"/>
    <w:rsid w:val="00745F4E"/>
    <w:rsid w:val="0074607D"/>
    <w:rsid w:val="00746BC5"/>
    <w:rsid w:val="00746D65"/>
    <w:rsid w:val="00746F6F"/>
    <w:rsid w:val="007471FC"/>
    <w:rsid w:val="00747517"/>
    <w:rsid w:val="00747520"/>
    <w:rsid w:val="0074771E"/>
    <w:rsid w:val="007479B2"/>
    <w:rsid w:val="00747FD0"/>
    <w:rsid w:val="00750258"/>
    <w:rsid w:val="00750881"/>
    <w:rsid w:val="00750C9C"/>
    <w:rsid w:val="00751461"/>
    <w:rsid w:val="00751B4B"/>
    <w:rsid w:val="00751C93"/>
    <w:rsid w:val="007525CB"/>
    <w:rsid w:val="0075299F"/>
    <w:rsid w:val="00752A2B"/>
    <w:rsid w:val="00752ECA"/>
    <w:rsid w:val="007534FC"/>
    <w:rsid w:val="0075451E"/>
    <w:rsid w:val="00754F71"/>
    <w:rsid w:val="00755309"/>
    <w:rsid w:val="00755606"/>
    <w:rsid w:val="007557F3"/>
    <w:rsid w:val="00755FEE"/>
    <w:rsid w:val="007561BE"/>
    <w:rsid w:val="0075651F"/>
    <w:rsid w:val="00756539"/>
    <w:rsid w:val="0075693D"/>
    <w:rsid w:val="00756A72"/>
    <w:rsid w:val="00757795"/>
    <w:rsid w:val="007577CB"/>
    <w:rsid w:val="00757D73"/>
    <w:rsid w:val="00757ED4"/>
    <w:rsid w:val="0076008E"/>
    <w:rsid w:val="0076070A"/>
    <w:rsid w:val="0076071E"/>
    <w:rsid w:val="0076073C"/>
    <w:rsid w:val="00760894"/>
    <w:rsid w:val="00760A70"/>
    <w:rsid w:val="00760AEE"/>
    <w:rsid w:val="00760E09"/>
    <w:rsid w:val="007610E2"/>
    <w:rsid w:val="007621B7"/>
    <w:rsid w:val="00762479"/>
    <w:rsid w:val="00762B92"/>
    <w:rsid w:val="0076312A"/>
    <w:rsid w:val="00763249"/>
    <w:rsid w:val="007633A0"/>
    <w:rsid w:val="0076375F"/>
    <w:rsid w:val="00763C81"/>
    <w:rsid w:val="00763FFF"/>
    <w:rsid w:val="00764027"/>
    <w:rsid w:val="00764030"/>
    <w:rsid w:val="00764370"/>
    <w:rsid w:val="007645E7"/>
    <w:rsid w:val="00764C77"/>
    <w:rsid w:val="00764EC6"/>
    <w:rsid w:val="00764FE3"/>
    <w:rsid w:val="00765BE1"/>
    <w:rsid w:val="00766308"/>
    <w:rsid w:val="00766691"/>
    <w:rsid w:val="00766A47"/>
    <w:rsid w:val="00766DF8"/>
    <w:rsid w:val="0076713F"/>
    <w:rsid w:val="00767B27"/>
    <w:rsid w:val="00767F77"/>
    <w:rsid w:val="00770932"/>
    <w:rsid w:val="00770ED7"/>
    <w:rsid w:val="00771076"/>
    <w:rsid w:val="00771247"/>
    <w:rsid w:val="00771315"/>
    <w:rsid w:val="0077168B"/>
    <w:rsid w:val="00771769"/>
    <w:rsid w:val="00771BA5"/>
    <w:rsid w:val="007722E6"/>
    <w:rsid w:val="007725F5"/>
    <w:rsid w:val="00772B18"/>
    <w:rsid w:val="00772D72"/>
    <w:rsid w:val="0077309B"/>
    <w:rsid w:val="00773BAF"/>
    <w:rsid w:val="00773CF0"/>
    <w:rsid w:val="007744AF"/>
    <w:rsid w:val="007745A1"/>
    <w:rsid w:val="007747E4"/>
    <w:rsid w:val="00774FFC"/>
    <w:rsid w:val="00775161"/>
    <w:rsid w:val="007751E1"/>
    <w:rsid w:val="0077578F"/>
    <w:rsid w:val="00775B0B"/>
    <w:rsid w:val="00775D3F"/>
    <w:rsid w:val="00776090"/>
    <w:rsid w:val="00776567"/>
    <w:rsid w:val="007765DB"/>
    <w:rsid w:val="00776680"/>
    <w:rsid w:val="007766A4"/>
    <w:rsid w:val="007768E4"/>
    <w:rsid w:val="00777134"/>
    <w:rsid w:val="00777286"/>
    <w:rsid w:val="007772BA"/>
    <w:rsid w:val="0077751A"/>
    <w:rsid w:val="00777608"/>
    <w:rsid w:val="0077789E"/>
    <w:rsid w:val="00780174"/>
    <w:rsid w:val="0078048E"/>
    <w:rsid w:val="0078080F"/>
    <w:rsid w:val="00780A00"/>
    <w:rsid w:val="00780B93"/>
    <w:rsid w:val="00780C41"/>
    <w:rsid w:val="00780DD0"/>
    <w:rsid w:val="00780F3A"/>
    <w:rsid w:val="00781156"/>
    <w:rsid w:val="007811C9"/>
    <w:rsid w:val="007811E0"/>
    <w:rsid w:val="007817BC"/>
    <w:rsid w:val="00781849"/>
    <w:rsid w:val="00781D4C"/>
    <w:rsid w:val="00781D69"/>
    <w:rsid w:val="00781D6D"/>
    <w:rsid w:val="00781D9B"/>
    <w:rsid w:val="00781F0F"/>
    <w:rsid w:val="00782255"/>
    <w:rsid w:val="0078230B"/>
    <w:rsid w:val="00782879"/>
    <w:rsid w:val="0078288A"/>
    <w:rsid w:val="0078296D"/>
    <w:rsid w:val="00782C93"/>
    <w:rsid w:val="00783262"/>
    <w:rsid w:val="00783358"/>
    <w:rsid w:val="00783675"/>
    <w:rsid w:val="007836F9"/>
    <w:rsid w:val="007839BF"/>
    <w:rsid w:val="00784221"/>
    <w:rsid w:val="00784381"/>
    <w:rsid w:val="007844F3"/>
    <w:rsid w:val="0078466A"/>
    <w:rsid w:val="007847AA"/>
    <w:rsid w:val="00784807"/>
    <w:rsid w:val="007848F9"/>
    <w:rsid w:val="00784D5E"/>
    <w:rsid w:val="00784FDB"/>
    <w:rsid w:val="00784FF7"/>
    <w:rsid w:val="007850F4"/>
    <w:rsid w:val="007851D2"/>
    <w:rsid w:val="00785432"/>
    <w:rsid w:val="00785584"/>
    <w:rsid w:val="007855E8"/>
    <w:rsid w:val="007855FC"/>
    <w:rsid w:val="00785E30"/>
    <w:rsid w:val="0078604A"/>
    <w:rsid w:val="00786245"/>
    <w:rsid w:val="007864EB"/>
    <w:rsid w:val="007867F7"/>
    <w:rsid w:val="007869EB"/>
    <w:rsid w:val="00786D67"/>
    <w:rsid w:val="007871E3"/>
    <w:rsid w:val="007871F1"/>
    <w:rsid w:val="0078796F"/>
    <w:rsid w:val="00787F20"/>
    <w:rsid w:val="007901BA"/>
    <w:rsid w:val="0079033F"/>
    <w:rsid w:val="007904B0"/>
    <w:rsid w:val="00790CD2"/>
    <w:rsid w:val="00790DD2"/>
    <w:rsid w:val="0079182C"/>
    <w:rsid w:val="00791A63"/>
    <w:rsid w:val="007922ED"/>
    <w:rsid w:val="00792FE5"/>
    <w:rsid w:val="0079314F"/>
    <w:rsid w:val="00794699"/>
    <w:rsid w:val="00794941"/>
    <w:rsid w:val="00794BAB"/>
    <w:rsid w:val="00794BAD"/>
    <w:rsid w:val="007950BA"/>
    <w:rsid w:val="0079562C"/>
    <w:rsid w:val="007959B3"/>
    <w:rsid w:val="00795A6A"/>
    <w:rsid w:val="00795C9D"/>
    <w:rsid w:val="00795E45"/>
    <w:rsid w:val="00795E78"/>
    <w:rsid w:val="0079625B"/>
    <w:rsid w:val="00796399"/>
    <w:rsid w:val="00796792"/>
    <w:rsid w:val="00796FA2"/>
    <w:rsid w:val="0079704D"/>
    <w:rsid w:val="007970B0"/>
    <w:rsid w:val="007977BE"/>
    <w:rsid w:val="0079789F"/>
    <w:rsid w:val="007A03D0"/>
    <w:rsid w:val="007A059A"/>
    <w:rsid w:val="007A06A2"/>
    <w:rsid w:val="007A07B9"/>
    <w:rsid w:val="007A083D"/>
    <w:rsid w:val="007A0B0D"/>
    <w:rsid w:val="007A0DB2"/>
    <w:rsid w:val="007A0F21"/>
    <w:rsid w:val="007A16B6"/>
    <w:rsid w:val="007A178E"/>
    <w:rsid w:val="007A1DB4"/>
    <w:rsid w:val="007A1EA0"/>
    <w:rsid w:val="007A1FE9"/>
    <w:rsid w:val="007A290B"/>
    <w:rsid w:val="007A2CB6"/>
    <w:rsid w:val="007A2E78"/>
    <w:rsid w:val="007A32B8"/>
    <w:rsid w:val="007A37DB"/>
    <w:rsid w:val="007A3A91"/>
    <w:rsid w:val="007A3C9B"/>
    <w:rsid w:val="007A402B"/>
    <w:rsid w:val="007A40B0"/>
    <w:rsid w:val="007A41D0"/>
    <w:rsid w:val="007A41F9"/>
    <w:rsid w:val="007A42EC"/>
    <w:rsid w:val="007A44ED"/>
    <w:rsid w:val="007A4B93"/>
    <w:rsid w:val="007A4C30"/>
    <w:rsid w:val="007A4F54"/>
    <w:rsid w:val="007A51D2"/>
    <w:rsid w:val="007A56BE"/>
    <w:rsid w:val="007A5B67"/>
    <w:rsid w:val="007A5F19"/>
    <w:rsid w:val="007A60CD"/>
    <w:rsid w:val="007A6367"/>
    <w:rsid w:val="007A644B"/>
    <w:rsid w:val="007A6464"/>
    <w:rsid w:val="007A6466"/>
    <w:rsid w:val="007A6900"/>
    <w:rsid w:val="007A69D9"/>
    <w:rsid w:val="007A6EEB"/>
    <w:rsid w:val="007A7308"/>
    <w:rsid w:val="007A74B5"/>
    <w:rsid w:val="007A75CA"/>
    <w:rsid w:val="007A7669"/>
    <w:rsid w:val="007A7C07"/>
    <w:rsid w:val="007A7D45"/>
    <w:rsid w:val="007B0127"/>
    <w:rsid w:val="007B014B"/>
    <w:rsid w:val="007B036F"/>
    <w:rsid w:val="007B083B"/>
    <w:rsid w:val="007B0BBB"/>
    <w:rsid w:val="007B0F09"/>
    <w:rsid w:val="007B143E"/>
    <w:rsid w:val="007B1630"/>
    <w:rsid w:val="007B1966"/>
    <w:rsid w:val="007B19C5"/>
    <w:rsid w:val="007B2352"/>
    <w:rsid w:val="007B2580"/>
    <w:rsid w:val="007B2973"/>
    <w:rsid w:val="007B2A9C"/>
    <w:rsid w:val="007B2AF0"/>
    <w:rsid w:val="007B2E55"/>
    <w:rsid w:val="007B2F80"/>
    <w:rsid w:val="007B3779"/>
    <w:rsid w:val="007B3C71"/>
    <w:rsid w:val="007B4422"/>
    <w:rsid w:val="007B460C"/>
    <w:rsid w:val="007B4620"/>
    <w:rsid w:val="007B4A73"/>
    <w:rsid w:val="007B4FDA"/>
    <w:rsid w:val="007B5316"/>
    <w:rsid w:val="007B57E7"/>
    <w:rsid w:val="007B5848"/>
    <w:rsid w:val="007B5E96"/>
    <w:rsid w:val="007B5F9E"/>
    <w:rsid w:val="007B603B"/>
    <w:rsid w:val="007B6909"/>
    <w:rsid w:val="007B6CC2"/>
    <w:rsid w:val="007B70CC"/>
    <w:rsid w:val="007B7798"/>
    <w:rsid w:val="007B7E7A"/>
    <w:rsid w:val="007C057F"/>
    <w:rsid w:val="007C074C"/>
    <w:rsid w:val="007C08CF"/>
    <w:rsid w:val="007C09B8"/>
    <w:rsid w:val="007C0B94"/>
    <w:rsid w:val="007C1033"/>
    <w:rsid w:val="007C10EB"/>
    <w:rsid w:val="007C13C2"/>
    <w:rsid w:val="007C16A4"/>
    <w:rsid w:val="007C19BD"/>
    <w:rsid w:val="007C1E02"/>
    <w:rsid w:val="007C1FD3"/>
    <w:rsid w:val="007C1FDB"/>
    <w:rsid w:val="007C233C"/>
    <w:rsid w:val="007C2AEC"/>
    <w:rsid w:val="007C2B39"/>
    <w:rsid w:val="007C3258"/>
    <w:rsid w:val="007C3584"/>
    <w:rsid w:val="007C37A2"/>
    <w:rsid w:val="007C386C"/>
    <w:rsid w:val="007C390C"/>
    <w:rsid w:val="007C3CF8"/>
    <w:rsid w:val="007C44C9"/>
    <w:rsid w:val="007C44CB"/>
    <w:rsid w:val="007C487A"/>
    <w:rsid w:val="007C4AFA"/>
    <w:rsid w:val="007C4C45"/>
    <w:rsid w:val="007C4C81"/>
    <w:rsid w:val="007C4EA0"/>
    <w:rsid w:val="007C51A0"/>
    <w:rsid w:val="007C51E4"/>
    <w:rsid w:val="007C5341"/>
    <w:rsid w:val="007C54A6"/>
    <w:rsid w:val="007C58A8"/>
    <w:rsid w:val="007C5DDF"/>
    <w:rsid w:val="007C5E8F"/>
    <w:rsid w:val="007C6A79"/>
    <w:rsid w:val="007C6AAF"/>
    <w:rsid w:val="007C6B93"/>
    <w:rsid w:val="007C6DC6"/>
    <w:rsid w:val="007C70C3"/>
    <w:rsid w:val="007C7599"/>
    <w:rsid w:val="007C7D51"/>
    <w:rsid w:val="007D02CC"/>
    <w:rsid w:val="007D0D0D"/>
    <w:rsid w:val="007D14CF"/>
    <w:rsid w:val="007D16DA"/>
    <w:rsid w:val="007D1778"/>
    <w:rsid w:val="007D22F0"/>
    <w:rsid w:val="007D25DE"/>
    <w:rsid w:val="007D2988"/>
    <w:rsid w:val="007D2D21"/>
    <w:rsid w:val="007D2D6E"/>
    <w:rsid w:val="007D389F"/>
    <w:rsid w:val="007D39AC"/>
    <w:rsid w:val="007D3BC8"/>
    <w:rsid w:val="007D4355"/>
    <w:rsid w:val="007D43AE"/>
    <w:rsid w:val="007D45E3"/>
    <w:rsid w:val="007D4934"/>
    <w:rsid w:val="007D4BF0"/>
    <w:rsid w:val="007D4F6E"/>
    <w:rsid w:val="007D5112"/>
    <w:rsid w:val="007D5272"/>
    <w:rsid w:val="007D52B4"/>
    <w:rsid w:val="007D5474"/>
    <w:rsid w:val="007D5476"/>
    <w:rsid w:val="007D5745"/>
    <w:rsid w:val="007D5883"/>
    <w:rsid w:val="007D5AC0"/>
    <w:rsid w:val="007D5F0C"/>
    <w:rsid w:val="007D6256"/>
    <w:rsid w:val="007D636C"/>
    <w:rsid w:val="007D67EB"/>
    <w:rsid w:val="007D6985"/>
    <w:rsid w:val="007D6A60"/>
    <w:rsid w:val="007D6AD6"/>
    <w:rsid w:val="007D6F93"/>
    <w:rsid w:val="007D75AC"/>
    <w:rsid w:val="007D79C2"/>
    <w:rsid w:val="007D79E0"/>
    <w:rsid w:val="007D79FF"/>
    <w:rsid w:val="007D7B6C"/>
    <w:rsid w:val="007D7C8C"/>
    <w:rsid w:val="007D7E02"/>
    <w:rsid w:val="007D7E5A"/>
    <w:rsid w:val="007E0117"/>
    <w:rsid w:val="007E02BD"/>
    <w:rsid w:val="007E0D47"/>
    <w:rsid w:val="007E0DB5"/>
    <w:rsid w:val="007E11B9"/>
    <w:rsid w:val="007E1211"/>
    <w:rsid w:val="007E15D6"/>
    <w:rsid w:val="007E17B8"/>
    <w:rsid w:val="007E1D0F"/>
    <w:rsid w:val="007E1D4A"/>
    <w:rsid w:val="007E29B2"/>
    <w:rsid w:val="007E2D96"/>
    <w:rsid w:val="007E34F1"/>
    <w:rsid w:val="007E3B90"/>
    <w:rsid w:val="007E407F"/>
    <w:rsid w:val="007E436D"/>
    <w:rsid w:val="007E4602"/>
    <w:rsid w:val="007E4786"/>
    <w:rsid w:val="007E48DF"/>
    <w:rsid w:val="007E4A13"/>
    <w:rsid w:val="007E4C1E"/>
    <w:rsid w:val="007E4FCD"/>
    <w:rsid w:val="007E4FD5"/>
    <w:rsid w:val="007E5552"/>
    <w:rsid w:val="007E5CC5"/>
    <w:rsid w:val="007E5E00"/>
    <w:rsid w:val="007E658D"/>
    <w:rsid w:val="007E65D4"/>
    <w:rsid w:val="007E66AF"/>
    <w:rsid w:val="007E66E4"/>
    <w:rsid w:val="007E6DDD"/>
    <w:rsid w:val="007E6F91"/>
    <w:rsid w:val="007E71AB"/>
    <w:rsid w:val="007E723A"/>
    <w:rsid w:val="007E796C"/>
    <w:rsid w:val="007E797D"/>
    <w:rsid w:val="007E7E6A"/>
    <w:rsid w:val="007E7FA1"/>
    <w:rsid w:val="007F21EF"/>
    <w:rsid w:val="007F250D"/>
    <w:rsid w:val="007F2570"/>
    <w:rsid w:val="007F27B7"/>
    <w:rsid w:val="007F27EF"/>
    <w:rsid w:val="007F291E"/>
    <w:rsid w:val="007F327E"/>
    <w:rsid w:val="007F32CD"/>
    <w:rsid w:val="007F362D"/>
    <w:rsid w:val="007F37CE"/>
    <w:rsid w:val="007F3985"/>
    <w:rsid w:val="007F4172"/>
    <w:rsid w:val="007F4BA3"/>
    <w:rsid w:val="007F4C3A"/>
    <w:rsid w:val="007F52D4"/>
    <w:rsid w:val="007F5666"/>
    <w:rsid w:val="007F59A1"/>
    <w:rsid w:val="007F5A40"/>
    <w:rsid w:val="007F6004"/>
    <w:rsid w:val="007F626C"/>
    <w:rsid w:val="007F631F"/>
    <w:rsid w:val="007F632E"/>
    <w:rsid w:val="007F6373"/>
    <w:rsid w:val="007F6769"/>
    <w:rsid w:val="007F713A"/>
    <w:rsid w:val="007F75DE"/>
    <w:rsid w:val="007F76E2"/>
    <w:rsid w:val="007F782B"/>
    <w:rsid w:val="007F79FE"/>
    <w:rsid w:val="007F7AEA"/>
    <w:rsid w:val="007F7B1F"/>
    <w:rsid w:val="007F7D20"/>
    <w:rsid w:val="007F7D69"/>
    <w:rsid w:val="007F7E62"/>
    <w:rsid w:val="007F7EEA"/>
    <w:rsid w:val="0080005A"/>
    <w:rsid w:val="00800482"/>
    <w:rsid w:val="00800976"/>
    <w:rsid w:val="0080101F"/>
    <w:rsid w:val="00801119"/>
    <w:rsid w:val="008011B2"/>
    <w:rsid w:val="008017DB"/>
    <w:rsid w:val="00801A91"/>
    <w:rsid w:val="00801FAA"/>
    <w:rsid w:val="00802542"/>
    <w:rsid w:val="00802600"/>
    <w:rsid w:val="008028A4"/>
    <w:rsid w:val="0080317E"/>
    <w:rsid w:val="00803503"/>
    <w:rsid w:val="00803A00"/>
    <w:rsid w:val="00803C37"/>
    <w:rsid w:val="00803C46"/>
    <w:rsid w:val="00803EC3"/>
    <w:rsid w:val="00803FF2"/>
    <w:rsid w:val="0080435A"/>
    <w:rsid w:val="0080437E"/>
    <w:rsid w:val="008045DB"/>
    <w:rsid w:val="0080465B"/>
    <w:rsid w:val="0080476D"/>
    <w:rsid w:val="00804A01"/>
    <w:rsid w:val="008055F7"/>
    <w:rsid w:val="00805728"/>
    <w:rsid w:val="00805820"/>
    <w:rsid w:val="00806681"/>
    <w:rsid w:val="008067D1"/>
    <w:rsid w:val="00806F5E"/>
    <w:rsid w:val="00807607"/>
    <w:rsid w:val="0080797C"/>
    <w:rsid w:val="00807B5A"/>
    <w:rsid w:val="00807B95"/>
    <w:rsid w:val="00807BFC"/>
    <w:rsid w:val="00807EA0"/>
    <w:rsid w:val="00807F61"/>
    <w:rsid w:val="008110CF"/>
    <w:rsid w:val="008111D6"/>
    <w:rsid w:val="0081132F"/>
    <w:rsid w:val="00811376"/>
    <w:rsid w:val="0081161E"/>
    <w:rsid w:val="008117C2"/>
    <w:rsid w:val="00811AD5"/>
    <w:rsid w:val="00811B25"/>
    <w:rsid w:val="008126D0"/>
    <w:rsid w:val="00812D0F"/>
    <w:rsid w:val="00813028"/>
    <w:rsid w:val="00813A04"/>
    <w:rsid w:val="00813BAF"/>
    <w:rsid w:val="00813D5D"/>
    <w:rsid w:val="00813DF5"/>
    <w:rsid w:val="0081406B"/>
    <w:rsid w:val="00814AE1"/>
    <w:rsid w:val="00814CB0"/>
    <w:rsid w:val="008151C6"/>
    <w:rsid w:val="00815296"/>
    <w:rsid w:val="0081575F"/>
    <w:rsid w:val="008158B4"/>
    <w:rsid w:val="0081593B"/>
    <w:rsid w:val="008163D1"/>
    <w:rsid w:val="0081652A"/>
    <w:rsid w:val="008165F8"/>
    <w:rsid w:val="00816EA0"/>
    <w:rsid w:val="00817171"/>
    <w:rsid w:val="0081787D"/>
    <w:rsid w:val="00817986"/>
    <w:rsid w:val="00817C75"/>
    <w:rsid w:val="0082026A"/>
    <w:rsid w:val="0082089E"/>
    <w:rsid w:val="00820B0D"/>
    <w:rsid w:val="008213C1"/>
    <w:rsid w:val="00821444"/>
    <w:rsid w:val="0082162C"/>
    <w:rsid w:val="008219D8"/>
    <w:rsid w:val="00821A59"/>
    <w:rsid w:val="00822278"/>
    <w:rsid w:val="00822A8A"/>
    <w:rsid w:val="00822B42"/>
    <w:rsid w:val="00823152"/>
    <w:rsid w:val="00823754"/>
    <w:rsid w:val="008238FA"/>
    <w:rsid w:val="00823B8E"/>
    <w:rsid w:val="00824156"/>
    <w:rsid w:val="0082420E"/>
    <w:rsid w:val="00824699"/>
    <w:rsid w:val="00824848"/>
    <w:rsid w:val="008249A7"/>
    <w:rsid w:val="00824A43"/>
    <w:rsid w:val="00824B84"/>
    <w:rsid w:val="00824FE9"/>
    <w:rsid w:val="0082501D"/>
    <w:rsid w:val="008251CD"/>
    <w:rsid w:val="00825252"/>
    <w:rsid w:val="00825867"/>
    <w:rsid w:val="00825A4A"/>
    <w:rsid w:val="00825A9E"/>
    <w:rsid w:val="00825CDF"/>
    <w:rsid w:val="00826351"/>
    <w:rsid w:val="00826A95"/>
    <w:rsid w:val="00826AC1"/>
    <w:rsid w:val="00826BCD"/>
    <w:rsid w:val="00826F97"/>
    <w:rsid w:val="00826FDD"/>
    <w:rsid w:val="00827644"/>
    <w:rsid w:val="00830131"/>
    <w:rsid w:val="0083055E"/>
    <w:rsid w:val="00830994"/>
    <w:rsid w:val="008309ED"/>
    <w:rsid w:val="00830C9E"/>
    <w:rsid w:val="00830DE6"/>
    <w:rsid w:val="00830DFA"/>
    <w:rsid w:val="008312A1"/>
    <w:rsid w:val="008315FF"/>
    <w:rsid w:val="008316EB"/>
    <w:rsid w:val="00831A6E"/>
    <w:rsid w:val="00831AFD"/>
    <w:rsid w:val="00831F7D"/>
    <w:rsid w:val="00831FC5"/>
    <w:rsid w:val="008321B3"/>
    <w:rsid w:val="00832898"/>
    <w:rsid w:val="00832A96"/>
    <w:rsid w:val="00832EF5"/>
    <w:rsid w:val="00833212"/>
    <w:rsid w:val="008332E4"/>
    <w:rsid w:val="0083379B"/>
    <w:rsid w:val="00833AAB"/>
    <w:rsid w:val="00833AAE"/>
    <w:rsid w:val="00834120"/>
    <w:rsid w:val="008341E7"/>
    <w:rsid w:val="0083424D"/>
    <w:rsid w:val="00834410"/>
    <w:rsid w:val="008348D4"/>
    <w:rsid w:val="00834E06"/>
    <w:rsid w:val="00835199"/>
    <w:rsid w:val="00835548"/>
    <w:rsid w:val="008358EA"/>
    <w:rsid w:val="00835CE5"/>
    <w:rsid w:val="00836114"/>
    <w:rsid w:val="00836291"/>
    <w:rsid w:val="008362B0"/>
    <w:rsid w:val="00836731"/>
    <w:rsid w:val="00836767"/>
    <w:rsid w:val="00836C9A"/>
    <w:rsid w:val="00836E82"/>
    <w:rsid w:val="00836E94"/>
    <w:rsid w:val="008371B2"/>
    <w:rsid w:val="008372D8"/>
    <w:rsid w:val="00837362"/>
    <w:rsid w:val="00837525"/>
    <w:rsid w:val="00837702"/>
    <w:rsid w:val="008378C6"/>
    <w:rsid w:val="008379D9"/>
    <w:rsid w:val="00837C01"/>
    <w:rsid w:val="00837E60"/>
    <w:rsid w:val="00837E65"/>
    <w:rsid w:val="00837F07"/>
    <w:rsid w:val="00837F57"/>
    <w:rsid w:val="0084044A"/>
    <w:rsid w:val="008408D1"/>
    <w:rsid w:val="00840DB1"/>
    <w:rsid w:val="008413C8"/>
    <w:rsid w:val="00841C62"/>
    <w:rsid w:val="00841D50"/>
    <w:rsid w:val="00841DF9"/>
    <w:rsid w:val="008425EA"/>
    <w:rsid w:val="0084273D"/>
    <w:rsid w:val="00842D14"/>
    <w:rsid w:val="00843256"/>
    <w:rsid w:val="008433A3"/>
    <w:rsid w:val="00843454"/>
    <w:rsid w:val="008436DB"/>
    <w:rsid w:val="00843951"/>
    <w:rsid w:val="00843AFE"/>
    <w:rsid w:val="00843B66"/>
    <w:rsid w:val="00843C70"/>
    <w:rsid w:val="00843E32"/>
    <w:rsid w:val="008445E2"/>
    <w:rsid w:val="00844A17"/>
    <w:rsid w:val="008453F7"/>
    <w:rsid w:val="008459D1"/>
    <w:rsid w:val="00845CF6"/>
    <w:rsid w:val="0084650D"/>
    <w:rsid w:val="00846D1A"/>
    <w:rsid w:val="00846E20"/>
    <w:rsid w:val="008476A2"/>
    <w:rsid w:val="00847A3C"/>
    <w:rsid w:val="008502BC"/>
    <w:rsid w:val="008507DD"/>
    <w:rsid w:val="0085082B"/>
    <w:rsid w:val="00850B2F"/>
    <w:rsid w:val="00850D18"/>
    <w:rsid w:val="0085138E"/>
    <w:rsid w:val="00851607"/>
    <w:rsid w:val="00851703"/>
    <w:rsid w:val="0085274F"/>
    <w:rsid w:val="0085286A"/>
    <w:rsid w:val="008528B5"/>
    <w:rsid w:val="008546F8"/>
    <w:rsid w:val="008547AE"/>
    <w:rsid w:val="008549EF"/>
    <w:rsid w:val="00854AB8"/>
    <w:rsid w:val="00854F99"/>
    <w:rsid w:val="0085525A"/>
    <w:rsid w:val="008552AE"/>
    <w:rsid w:val="008554BD"/>
    <w:rsid w:val="00855514"/>
    <w:rsid w:val="00855699"/>
    <w:rsid w:val="00855A04"/>
    <w:rsid w:val="00855C9E"/>
    <w:rsid w:val="00855DA5"/>
    <w:rsid w:val="00856712"/>
    <w:rsid w:val="00856AA1"/>
    <w:rsid w:val="00856F93"/>
    <w:rsid w:val="008572DD"/>
    <w:rsid w:val="0085756C"/>
    <w:rsid w:val="00857851"/>
    <w:rsid w:val="00860688"/>
    <w:rsid w:val="008606C9"/>
    <w:rsid w:val="00860ABF"/>
    <w:rsid w:val="00860BCF"/>
    <w:rsid w:val="0086100F"/>
    <w:rsid w:val="008610C4"/>
    <w:rsid w:val="00861594"/>
    <w:rsid w:val="00861A94"/>
    <w:rsid w:val="00861BCC"/>
    <w:rsid w:val="00862290"/>
    <w:rsid w:val="00862962"/>
    <w:rsid w:val="00862C58"/>
    <w:rsid w:val="008630A5"/>
    <w:rsid w:val="00863253"/>
    <w:rsid w:val="008633B0"/>
    <w:rsid w:val="0086349B"/>
    <w:rsid w:val="0086353D"/>
    <w:rsid w:val="00863A19"/>
    <w:rsid w:val="00863D2C"/>
    <w:rsid w:val="00864083"/>
    <w:rsid w:val="008640BC"/>
    <w:rsid w:val="0086411A"/>
    <w:rsid w:val="00864509"/>
    <w:rsid w:val="00864515"/>
    <w:rsid w:val="00864A06"/>
    <w:rsid w:val="00864A8F"/>
    <w:rsid w:val="00864C3A"/>
    <w:rsid w:val="00864F30"/>
    <w:rsid w:val="008650AC"/>
    <w:rsid w:val="0086517B"/>
    <w:rsid w:val="008652DB"/>
    <w:rsid w:val="008652F1"/>
    <w:rsid w:val="008656B3"/>
    <w:rsid w:val="008656B7"/>
    <w:rsid w:val="00865BFF"/>
    <w:rsid w:val="0086615A"/>
    <w:rsid w:val="008666A3"/>
    <w:rsid w:val="008669EB"/>
    <w:rsid w:val="00866D83"/>
    <w:rsid w:val="00866DD7"/>
    <w:rsid w:val="00867892"/>
    <w:rsid w:val="00867D98"/>
    <w:rsid w:val="0087006E"/>
    <w:rsid w:val="008702EA"/>
    <w:rsid w:val="00870325"/>
    <w:rsid w:val="00870722"/>
    <w:rsid w:val="0087078C"/>
    <w:rsid w:val="00870790"/>
    <w:rsid w:val="00870A90"/>
    <w:rsid w:val="00870F3F"/>
    <w:rsid w:val="008715E6"/>
    <w:rsid w:val="0087199C"/>
    <w:rsid w:val="008719FF"/>
    <w:rsid w:val="00871D33"/>
    <w:rsid w:val="00871D98"/>
    <w:rsid w:val="00871E29"/>
    <w:rsid w:val="00871F97"/>
    <w:rsid w:val="0087207E"/>
    <w:rsid w:val="00872202"/>
    <w:rsid w:val="008728C0"/>
    <w:rsid w:val="00872E34"/>
    <w:rsid w:val="0087331F"/>
    <w:rsid w:val="00873727"/>
    <w:rsid w:val="00873757"/>
    <w:rsid w:val="008738DD"/>
    <w:rsid w:val="008743CC"/>
    <w:rsid w:val="00874402"/>
    <w:rsid w:val="00874EF7"/>
    <w:rsid w:val="00875463"/>
    <w:rsid w:val="008758F4"/>
    <w:rsid w:val="00875944"/>
    <w:rsid w:val="00875CA4"/>
    <w:rsid w:val="008768AB"/>
    <w:rsid w:val="008768B5"/>
    <w:rsid w:val="008768CA"/>
    <w:rsid w:val="00876EE8"/>
    <w:rsid w:val="00877010"/>
    <w:rsid w:val="00877022"/>
    <w:rsid w:val="008779E2"/>
    <w:rsid w:val="00877BA6"/>
    <w:rsid w:val="00877CD3"/>
    <w:rsid w:val="00877DD2"/>
    <w:rsid w:val="00877E6F"/>
    <w:rsid w:val="00880366"/>
    <w:rsid w:val="008805C5"/>
    <w:rsid w:val="008807C3"/>
    <w:rsid w:val="008809D6"/>
    <w:rsid w:val="00880AD0"/>
    <w:rsid w:val="00880B28"/>
    <w:rsid w:val="00880BAF"/>
    <w:rsid w:val="00880DC7"/>
    <w:rsid w:val="00880EDE"/>
    <w:rsid w:val="008814EC"/>
    <w:rsid w:val="0088162E"/>
    <w:rsid w:val="00881AA8"/>
    <w:rsid w:val="00881DFA"/>
    <w:rsid w:val="00881EAD"/>
    <w:rsid w:val="00882D05"/>
    <w:rsid w:val="00882F11"/>
    <w:rsid w:val="0088324B"/>
    <w:rsid w:val="008833A2"/>
    <w:rsid w:val="008833BE"/>
    <w:rsid w:val="0088371E"/>
    <w:rsid w:val="008839F8"/>
    <w:rsid w:val="00883CF8"/>
    <w:rsid w:val="00883F79"/>
    <w:rsid w:val="00883F7E"/>
    <w:rsid w:val="00884027"/>
    <w:rsid w:val="0088410D"/>
    <w:rsid w:val="008841B7"/>
    <w:rsid w:val="008844E6"/>
    <w:rsid w:val="0088469C"/>
    <w:rsid w:val="00884E83"/>
    <w:rsid w:val="00884F46"/>
    <w:rsid w:val="00885033"/>
    <w:rsid w:val="00885139"/>
    <w:rsid w:val="00885D81"/>
    <w:rsid w:val="00886016"/>
    <w:rsid w:val="0088603E"/>
    <w:rsid w:val="00886911"/>
    <w:rsid w:val="00886ADF"/>
    <w:rsid w:val="00886C59"/>
    <w:rsid w:val="0088767D"/>
    <w:rsid w:val="00887755"/>
    <w:rsid w:val="008877E6"/>
    <w:rsid w:val="008901E7"/>
    <w:rsid w:val="008903F9"/>
    <w:rsid w:val="0089073A"/>
    <w:rsid w:val="00891A4D"/>
    <w:rsid w:val="00891E9F"/>
    <w:rsid w:val="00892052"/>
    <w:rsid w:val="00892078"/>
    <w:rsid w:val="00892855"/>
    <w:rsid w:val="00892B32"/>
    <w:rsid w:val="00893879"/>
    <w:rsid w:val="00893965"/>
    <w:rsid w:val="00893AE6"/>
    <w:rsid w:val="00893B98"/>
    <w:rsid w:val="00893DE3"/>
    <w:rsid w:val="00893ED4"/>
    <w:rsid w:val="00893EF6"/>
    <w:rsid w:val="00893FEB"/>
    <w:rsid w:val="008947E2"/>
    <w:rsid w:val="00894E31"/>
    <w:rsid w:val="00895285"/>
    <w:rsid w:val="008958C7"/>
    <w:rsid w:val="008960F1"/>
    <w:rsid w:val="00896166"/>
    <w:rsid w:val="00896A7E"/>
    <w:rsid w:val="00896F31"/>
    <w:rsid w:val="0089701D"/>
    <w:rsid w:val="00897048"/>
    <w:rsid w:val="0089724D"/>
    <w:rsid w:val="008977AE"/>
    <w:rsid w:val="00897BE5"/>
    <w:rsid w:val="008A0117"/>
    <w:rsid w:val="008A0202"/>
    <w:rsid w:val="008A088C"/>
    <w:rsid w:val="008A08AC"/>
    <w:rsid w:val="008A0A74"/>
    <w:rsid w:val="008A0BEF"/>
    <w:rsid w:val="008A0C1A"/>
    <w:rsid w:val="008A0CA1"/>
    <w:rsid w:val="008A0F10"/>
    <w:rsid w:val="008A0F22"/>
    <w:rsid w:val="008A1226"/>
    <w:rsid w:val="008A1253"/>
    <w:rsid w:val="008A138B"/>
    <w:rsid w:val="008A1652"/>
    <w:rsid w:val="008A1B65"/>
    <w:rsid w:val="008A1C2A"/>
    <w:rsid w:val="008A1D30"/>
    <w:rsid w:val="008A1D3E"/>
    <w:rsid w:val="008A2186"/>
    <w:rsid w:val="008A220B"/>
    <w:rsid w:val="008A3389"/>
    <w:rsid w:val="008A3413"/>
    <w:rsid w:val="008A3A7C"/>
    <w:rsid w:val="008A3C34"/>
    <w:rsid w:val="008A3E15"/>
    <w:rsid w:val="008A3E61"/>
    <w:rsid w:val="008A418C"/>
    <w:rsid w:val="008A41AB"/>
    <w:rsid w:val="008A4300"/>
    <w:rsid w:val="008A4B6A"/>
    <w:rsid w:val="008A516B"/>
    <w:rsid w:val="008A5370"/>
    <w:rsid w:val="008A5A92"/>
    <w:rsid w:val="008A6753"/>
    <w:rsid w:val="008A6990"/>
    <w:rsid w:val="008A69A2"/>
    <w:rsid w:val="008A6B7C"/>
    <w:rsid w:val="008A6EB3"/>
    <w:rsid w:val="008A7351"/>
    <w:rsid w:val="008A735F"/>
    <w:rsid w:val="008A750D"/>
    <w:rsid w:val="008A7DAA"/>
    <w:rsid w:val="008B03A7"/>
    <w:rsid w:val="008B1827"/>
    <w:rsid w:val="008B18A0"/>
    <w:rsid w:val="008B1A32"/>
    <w:rsid w:val="008B1BD3"/>
    <w:rsid w:val="008B1C0B"/>
    <w:rsid w:val="008B230B"/>
    <w:rsid w:val="008B2335"/>
    <w:rsid w:val="008B282F"/>
    <w:rsid w:val="008B2B23"/>
    <w:rsid w:val="008B2CB6"/>
    <w:rsid w:val="008B2CCF"/>
    <w:rsid w:val="008B3942"/>
    <w:rsid w:val="008B3D20"/>
    <w:rsid w:val="008B3EF1"/>
    <w:rsid w:val="008B400B"/>
    <w:rsid w:val="008B420C"/>
    <w:rsid w:val="008B4256"/>
    <w:rsid w:val="008B4489"/>
    <w:rsid w:val="008B4856"/>
    <w:rsid w:val="008B522C"/>
    <w:rsid w:val="008B5433"/>
    <w:rsid w:val="008B58BE"/>
    <w:rsid w:val="008B5B0B"/>
    <w:rsid w:val="008B6023"/>
    <w:rsid w:val="008B63F2"/>
    <w:rsid w:val="008B64CA"/>
    <w:rsid w:val="008B6A22"/>
    <w:rsid w:val="008B735F"/>
    <w:rsid w:val="008B759C"/>
    <w:rsid w:val="008B7EC1"/>
    <w:rsid w:val="008B7F0E"/>
    <w:rsid w:val="008C0085"/>
    <w:rsid w:val="008C0448"/>
    <w:rsid w:val="008C051D"/>
    <w:rsid w:val="008C0568"/>
    <w:rsid w:val="008C07FA"/>
    <w:rsid w:val="008C089D"/>
    <w:rsid w:val="008C092F"/>
    <w:rsid w:val="008C0A6A"/>
    <w:rsid w:val="008C0AE4"/>
    <w:rsid w:val="008C0CFC"/>
    <w:rsid w:val="008C0DA0"/>
    <w:rsid w:val="008C1B48"/>
    <w:rsid w:val="008C1FFD"/>
    <w:rsid w:val="008C2167"/>
    <w:rsid w:val="008C2263"/>
    <w:rsid w:val="008C2529"/>
    <w:rsid w:val="008C25DE"/>
    <w:rsid w:val="008C2693"/>
    <w:rsid w:val="008C2845"/>
    <w:rsid w:val="008C2A5F"/>
    <w:rsid w:val="008C2BBF"/>
    <w:rsid w:val="008C307C"/>
    <w:rsid w:val="008C30AC"/>
    <w:rsid w:val="008C3279"/>
    <w:rsid w:val="008C3282"/>
    <w:rsid w:val="008C331E"/>
    <w:rsid w:val="008C37AE"/>
    <w:rsid w:val="008C439C"/>
    <w:rsid w:val="008C4BFD"/>
    <w:rsid w:val="008C4D53"/>
    <w:rsid w:val="008C4D99"/>
    <w:rsid w:val="008C4E10"/>
    <w:rsid w:val="008C4E49"/>
    <w:rsid w:val="008C4FCB"/>
    <w:rsid w:val="008C508C"/>
    <w:rsid w:val="008C67D7"/>
    <w:rsid w:val="008C6D1E"/>
    <w:rsid w:val="008C70D8"/>
    <w:rsid w:val="008C70FF"/>
    <w:rsid w:val="008D01B2"/>
    <w:rsid w:val="008D02E2"/>
    <w:rsid w:val="008D0850"/>
    <w:rsid w:val="008D091C"/>
    <w:rsid w:val="008D0C63"/>
    <w:rsid w:val="008D0D5A"/>
    <w:rsid w:val="008D1066"/>
    <w:rsid w:val="008D1254"/>
    <w:rsid w:val="008D125C"/>
    <w:rsid w:val="008D129D"/>
    <w:rsid w:val="008D1728"/>
    <w:rsid w:val="008D1863"/>
    <w:rsid w:val="008D1DF8"/>
    <w:rsid w:val="008D2065"/>
    <w:rsid w:val="008D2178"/>
    <w:rsid w:val="008D28A7"/>
    <w:rsid w:val="008D2E88"/>
    <w:rsid w:val="008D35ED"/>
    <w:rsid w:val="008D36F0"/>
    <w:rsid w:val="008D3885"/>
    <w:rsid w:val="008D388E"/>
    <w:rsid w:val="008D3B7D"/>
    <w:rsid w:val="008D3F53"/>
    <w:rsid w:val="008D433D"/>
    <w:rsid w:val="008D46A0"/>
    <w:rsid w:val="008D48F2"/>
    <w:rsid w:val="008D4998"/>
    <w:rsid w:val="008D4CAB"/>
    <w:rsid w:val="008D5713"/>
    <w:rsid w:val="008D59D7"/>
    <w:rsid w:val="008D612E"/>
    <w:rsid w:val="008D63DA"/>
    <w:rsid w:val="008D6955"/>
    <w:rsid w:val="008D6B78"/>
    <w:rsid w:val="008D6B9C"/>
    <w:rsid w:val="008D6F78"/>
    <w:rsid w:val="008D706A"/>
    <w:rsid w:val="008E06E2"/>
    <w:rsid w:val="008E09C2"/>
    <w:rsid w:val="008E128F"/>
    <w:rsid w:val="008E168C"/>
    <w:rsid w:val="008E180A"/>
    <w:rsid w:val="008E1847"/>
    <w:rsid w:val="008E209C"/>
    <w:rsid w:val="008E26B3"/>
    <w:rsid w:val="008E28B1"/>
    <w:rsid w:val="008E29A4"/>
    <w:rsid w:val="008E2A6F"/>
    <w:rsid w:val="008E2B27"/>
    <w:rsid w:val="008E3482"/>
    <w:rsid w:val="008E353A"/>
    <w:rsid w:val="008E372D"/>
    <w:rsid w:val="008E3787"/>
    <w:rsid w:val="008E384A"/>
    <w:rsid w:val="008E384C"/>
    <w:rsid w:val="008E3C3D"/>
    <w:rsid w:val="008E419F"/>
    <w:rsid w:val="008E4241"/>
    <w:rsid w:val="008E4576"/>
    <w:rsid w:val="008E4BF3"/>
    <w:rsid w:val="008E4C81"/>
    <w:rsid w:val="008E4F2B"/>
    <w:rsid w:val="008E578E"/>
    <w:rsid w:val="008E6387"/>
    <w:rsid w:val="008E7017"/>
    <w:rsid w:val="008E712E"/>
    <w:rsid w:val="008E7411"/>
    <w:rsid w:val="008E764F"/>
    <w:rsid w:val="008E7871"/>
    <w:rsid w:val="008E7922"/>
    <w:rsid w:val="008E7E1F"/>
    <w:rsid w:val="008F0354"/>
    <w:rsid w:val="008F06E4"/>
    <w:rsid w:val="008F0B2B"/>
    <w:rsid w:val="008F0DE7"/>
    <w:rsid w:val="008F0EA9"/>
    <w:rsid w:val="008F10E4"/>
    <w:rsid w:val="008F1BC6"/>
    <w:rsid w:val="008F1E2F"/>
    <w:rsid w:val="008F2851"/>
    <w:rsid w:val="008F2875"/>
    <w:rsid w:val="008F2FFD"/>
    <w:rsid w:val="008F420E"/>
    <w:rsid w:val="008F4310"/>
    <w:rsid w:val="008F43C0"/>
    <w:rsid w:val="008F43F8"/>
    <w:rsid w:val="008F4876"/>
    <w:rsid w:val="008F4A0C"/>
    <w:rsid w:val="008F4F59"/>
    <w:rsid w:val="008F51D8"/>
    <w:rsid w:val="008F54CF"/>
    <w:rsid w:val="008F5862"/>
    <w:rsid w:val="008F5F9E"/>
    <w:rsid w:val="008F609E"/>
    <w:rsid w:val="008F638F"/>
    <w:rsid w:val="008F67C2"/>
    <w:rsid w:val="008F6912"/>
    <w:rsid w:val="008F7227"/>
    <w:rsid w:val="008F731E"/>
    <w:rsid w:val="008F77D9"/>
    <w:rsid w:val="008F7966"/>
    <w:rsid w:val="00900630"/>
    <w:rsid w:val="00900676"/>
    <w:rsid w:val="00900750"/>
    <w:rsid w:val="009009C2"/>
    <w:rsid w:val="00900A26"/>
    <w:rsid w:val="00900C05"/>
    <w:rsid w:val="0090116B"/>
    <w:rsid w:val="0090128C"/>
    <w:rsid w:val="0090268A"/>
    <w:rsid w:val="0090271F"/>
    <w:rsid w:val="00902808"/>
    <w:rsid w:val="00902B1C"/>
    <w:rsid w:val="00902E23"/>
    <w:rsid w:val="00902EFF"/>
    <w:rsid w:val="0090307A"/>
    <w:rsid w:val="0090372E"/>
    <w:rsid w:val="00903762"/>
    <w:rsid w:val="00903898"/>
    <w:rsid w:val="00903FB8"/>
    <w:rsid w:val="00904374"/>
    <w:rsid w:val="009043B1"/>
    <w:rsid w:val="009044AF"/>
    <w:rsid w:val="00904559"/>
    <w:rsid w:val="0090478B"/>
    <w:rsid w:val="0090487F"/>
    <w:rsid w:val="0090493C"/>
    <w:rsid w:val="00904ABD"/>
    <w:rsid w:val="009054EE"/>
    <w:rsid w:val="0090554F"/>
    <w:rsid w:val="0090598A"/>
    <w:rsid w:val="0090608C"/>
    <w:rsid w:val="009060E4"/>
    <w:rsid w:val="009066A0"/>
    <w:rsid w:val="009075A2"/>
    <w:rsid w:val="009077E4"/>
    <w:rsid w:val="0090781C"/>
    <w:rsid w:val="00907978"/>
    <w:rsid w:val="0091022C"/>
    <w:rsid w:val="0091044F"/>
    <w:rsid w:val="009106D4"/>
    <w:rsid w:val="00910706"/>
    <w:rsid w:val="0091085F"/>
    <w:rsid w:val="00910936"/>
    <w:rsid w:val="00910953"/>
    <w:rsid w:val="00910AC6"/>
    <w:rsid w:val="00910B88"/>
    <w:rsid w:val="009114F2"/>
    <w:rsid w:val="00911784"/>
    <w:rsid w:val="00911BD6"/>
    <w:rsid w:val="00911FAB"/>
    <w:rsid w:val="009120E7"/>
    <w:rsid w:val="00912200"/>
    <w:rsid w:val="009128D6"/>
    <w:rsid w:val="0091291C"/>
    <w:rsid w:val="009129B3"/>
    <w:rsid w:val="009132FD"/>
    <w:rsid w:val="0091348E"/>
    <w:rsid w:val="00913721"/>
    <w:rsid w:val="009138A0"/>
    <w:rsid w:val="00913C81"/>
    <w:rsid w:val="00913D50"/>
    <w:rsid w:val="00914317"/>
    <w:rsid w:val="009143DD"/>
    <w:rsid w:val="009148FD"/>
    <w:rsid w:val="009149C5"/>
    <w:rsid w:val="00914DBB"/>
    <w:rsid w:val="00915658"/>
    <w:rsid w:val="0091593B"/>
    <w:rsid w:val="00916176"/>
    <w:rsid w:val="009164F0"/>
    <w:rsid w:val="009167AC"/>
    <w:rsid w:val="00916B6E"/>
    <w:rsid w:val="00916C2F"/>
    <w:rsid w:val="009170FB"/>
    <w:rsid w:val="009171A1"/>
    <w:rsid w:val="00917322"/>
    <w:rsid w:val="00917857"/>
    <w:rsid w:val="009179E1"/>
    <w:rsid w:val="00917B82"/>
    <w:rsid w:val="00917C92"/>
    <w:rsid w:val="00917CCB"/>
    <w:rsid w:val="00917D2D"/>
    <w:rsid w:val="00920A28"/>
    <w:rsid w:val="00920B68"/>
    <w:rsid w:val="00920B86"/>
    <w:rsid w:val="00920E41"/>
    <w:rsid w:val="00920EF9"/>
    <w:rsid w:val="00921194"/>
    <w:rsid w:val="009215CD"/>
    <w:rsid w:val="00921C76"/>
    <w:rsid w:val="009220E8"/>
    <w:rsid w:val="0092222A"/>
    <w:rsid w:val="009226F2"/>
    <w:rsid w:val="009228DF"/>
    <w:rsid w:val="00922D0E"/>
    <w:rsid w:val="00922DAC"/>
    <w:rsid w:val="00922E44"/>
    <w:rsid w:val="009233FF"/>
    <w:rsid w:val="009239CC"/>
    <w:rsid w:val="00923C30"/>
    <w:rsid w:val="0092445A"/>
    <w:rsid w:val="0092457D"/>
    <w:rsid w:val="0092482F"/>
    <w:rsid w:val="009252D4"/>
    <w:rsid w:val="00925622"/>
    <w:rsid w:val="009257F1"/>
    <w:rsid w:val="00925A2C"/>
    <w:rsid w:val="00925B2E"/>
    <w:rsid w:val="00925B98"/>
    <w:rsid w:val="00925BEE"/>
    <w:rsid w:val="00925E3D"/>
    <w:rsid w:val="00925F2A"/>
    <w:rsid w:val="0092677F"/>
    <w:rsid w:val="00926941"/>
    <w:rsid w:val="009271D4"/>
    <w:rsid w:val="0092774C"/>
    <w:rsid w:val="009278AA"/>
    <w:rsid w:val="00927E8E"/>
    <w:rsid w:val="00927F01"/>
    <w:rsid w:val="00930092"/>
    <w:rsid w:val="009300C8"/>
    <w:rsid w:val="009300E9"/>
    <w:rsid w:val="00930487"/>
    <w:rsid w:val="00930BD5"/>
    <w:rsid w:val="00930C64"/>
    <w:rsid w:val="00930D32"/>
    <w:rsid w:val="009312DE"/>
    <w:rsid w:val="009313CA"/>
    <w:rsid w:val="009314F5"/>
    <w:rsid w:val="00931803"/>
    <w:rsid w:val="00931B27"/>
    <w:rsid w:val="00931DB7"/>
    <w:rsid w:val="009321CC"/>
    <w:rsid w:val="0093268B"/>
    <w:rsid w:val="00932C32"/>
    <w:rsid w:val="009330B7"/>
    <w:rsid w:val="009331DD"/>
    <w:rsid w:val="00933523"/>
    <w:rsid w:val="00933861"/>
    <w:rsid w:val="0093398B"/>
    <w:rsid w:val="00933CE1"/>
    <w:rsid w:val="00933F41"/>
    <w:rsid w:val="009340AA"/>
    <w:rsid w:val="0093456D"/>
    <w:rsid w:val="00934667"/>
    <w:rsid w:val="00934751"/>
    <w:rsid w:val="009349F6"/>
    <w:rsid w:val="00934A5C"/>
    <w:rsid w:val="00934AB6"/>
    <w:rsid w:val="00934D82"/>
    <w:rsid w:val="00934FA9"/>
    <w:rsid w:val="0093563F"/>
    <w:rsid w:val="00935C9F"/>
    <w:rsid w:val="00936187"/>
    <w:rsid w:val="00936209"/>
    <w:rsid w:val="0093621A"/>
    <w:rsid w:val="00936488"/>
    <w:rsid w:val="009365BC"/>
    <w:rsid w:val="0093665E"/>
    <w:rsid w:val="009369AE"/>
    <w:rsid w:val="00936ADF"/>
    <w:rsid w:val="0093724B"/>
    <w:rsid w:val="00937441"/>
    <w:rsid w:val="009376C6"/>
    <w:rsid w:val="00937B72"/>
    <w:rsid w:val="00937BAC"/>
    <w:rsid w:val="00940346"/>
    <w:rsid w:val="00940B8F"/>
    <w:rsid w:val="00940CD6"/>
    <w:rsid w:val="00940D38"/>
    <w:rsid w:val="009411B0"/>
    <w:rsid w:val="009416BA"/>
    <w:rsid w:val="00941842"/>
    <w:rsid w:val="00941C22"/>
    <w:rsid w:val="00942276"/>
    <w:rsid w:val="00942432"/>
    <w:rsid w:val="009427DF"/>
    <w:rsid w:val="009427E5"/>
    <w:rsid w:val="00942944"/>
    <w:rsid w:val="00942EC2"/>
    <w:rsid w:val="009432D9"/>
    <w:rsid w:val="00943360"/>
    <w:rsid w:val="00943631"/>
    <w:rsid w:val="00943678"/>
    <w:rsid w:val="009438A9"/>
    <w:rsid w:val="00943989"/>
    <w:rsid w:val="00943A5D"/>
    <w:rsid w:val="00943E32"/>
    <w:rsid w:val="00944140"/>
    <w:rsid w:val="009443AF"/>
    <w:rsid w:val="009443C1"/>
    <w:rsid w:val="00944C13"/>
    <w:rsid w:val="00944F5D"/>
    <w:rsid w:val="0094553D"/>
    <w:rsid w:val="0094569B"/>
    <w:rsid w:val="00945720"/>
    <w:rsid w:val="00945C01"/>
    <w:rsid w:val="00945DF4"/>
    <w:rsid w:val="00945EA3"/>
    <w:rsid w:val="00946216"/>
    <w:rsid w:val="009463DD"/>
    <w:rsid w:val="00946504"/>
    <w:rsid w:val="0094677D"/>
    <w:rsid w:val="009468BE"/>
    <w:rsid w:val="00946A21"/>
    <w:rsid w:val="00946C46"/>
    <w:rsid w:val="00946D76"/>
    <w:rsid w:val="00947787"/>
    <w:rsid w:val="009478A4"/>
    <w:rsid w:val="00947A33"/>
    <w:rsid w:val="00947E82"/>
    <w:rsid w:val="00947F64"/>
    <w:rsid w:val="00950271"/>
    <w:rsid w:val="009502AE"/>
    <w:rsid w:val="00950B9D"/>
    <w:rsid w:val="00950C9C"/>
    <w:rsid w:val="00950EFE"/>
    <w:rsid w:val="00951108"/>
    <w:rsid w:val="00951181"/>
    <w:rsid w:val="00951D59"/>
    <w:rsid w:val="009520C5"/>
    <w:rsid w:val="00952495"/>
    <w:rsid w:val="009524B0"/>
    <w:rsid w:val="0095268B"/>
    <w:rsid w:val="00952732"/>
    <w:rsid w:val="00953057"/>
    <w:rsid w:val="009532ED"/>
    <w:rsid w:val="009534FE"/>
    <w:rsid w:val="00953B4A"/>
    <w:rsid w:val="00953BDD"/>
    <w:rsid w:val="00953C2C"/>
    <w:rsid w:val="00953DDC"/>
    <w:rsid w:val="0095411D"/>
    <w:rsid w:val="00954194"/>
    <w:rsid w:val="009541F5"/>
    <w:rsid w:val="0095424C"/>
    <w:rsid w:val="00954547"/>
    <w:rsid w:val="00955E68"/>
    <w:rsid w:val="00956608"/>
    <w:rsid w:val="00956705"/>
    <w:rsid w:val="00956968"/>
    <w:rsid w:val="009569A1"/>
    <w:rsid w:val="009569E9"/>
    <w:rsid w:val="00956AF6"/>
    <w:rsid w:val="00957281"/>
    <w:rsid w:val="00957416"/>
    <w:rsid w:val="00957457"/>
    <w:rsid w:val="00957CA5"/>
    <w:rsid w:val="00957CDA"/>
    <w:rsid w:val="00957DA4"/>
    <w:rsid w:val="00960212"/>
    <w:rsid w:val="009606F9"/>
    <w:rsid w:val="00960BD6"/>
    <w:rsid w:val="00961096"/>
    <w:rsid w:val="0096164A"/>
    <w:rsid w:val="0096195D"/>
    <w:rsid w:val="0096198D"/>
    <w:rsid w:val="009619E0"/>
    <w:rsid w:val="00961B04"/>
    <w:rsid w:val="00961E1D"/>
    <w:rsid w:val="00962227"/>
    <w:rsid w:val="00962B61"/>
    <w:rsid w:val="00962ED4"/>
    <w:rsid w:val="00962FD5"/>
    <w:rsid w:val="0096365C"/>
    <w:rsid w:val="00963681"/>
    <w:rsid w:val="00964119"/>
    <w:rsid w:val="009642C1"/>
    <w:rsid w:val="00964AF9"/>
    <w:rsid w:val="00964BAC"/>
    <w:rsid w:val="00964EBB"/>
    <w:rsid w:val="009653BC"/>
    <w:rsid w:val="00965615"/>
    <w:rsid w:val="00965C94"/>
    <w:rsid w:val="009663B3"/>
    <w:rsid w:val="00966D5D"/>
    <w:rsid w:val="00966F6D"/>
    <w:rsid w:val="00967D1C"/>
    <w:rsid w:val="009702BA"/>
    <w:rsid w:val="00971604"/>
    <w:rsid w:val="00971DEB"/>
    <w:rsid w:val="00972104"/>
    <w:rsid w:val="009723C7"/>
    <w:rsid w:val="00972993"/>
    <w:rsid w:val="00973007"/>
    <w:rsid w:val="00973B1C"/>
    <w:rsid w:val="00973C78"/>
    <w:rsid w:val="00973DC8"/>
    <w:rsid w:val="0097428E"/>
    <w:rsid w:val="00974355"/>
    <w:rsid w:val="00974383"/>
    <w:rsid w:val="00974745"/>
    <w:rsid w:val="00974AE2"/>
    <w:rsid w:val="00974D5A"/>
    <w:rsid w:val="009752CB"/>
    <w:rsid w:val="00975584"/>
    <w:rsid w:val="0097586D"/>
    <w:rsid w:val="00975DAB"/>
    <w:rsid w:val="0097622A"/>
    <w:rsid w:val="0097642F"/>
    <w:rsid w:val="0097646F"/>
    <w:rsid w:val="009764FF"/>
    <w:rsid w:val="009767C0"/>
    <w:rsid w:val="009769FE"/>
    <w:rsid w:val="00976ABB"/>
    <w:rsid w:val="00977200"/>
    <w:rsid w:val="009774B6"/>
    <w:rsid w:val="009779FF"/>
    <w:rsid w:val="00977C94"/>
    <w:rsid w:val="00977D43"/>
    <w:rsid w:val="00980068"/>
    <w:rsid w:val="009805C1"/>
    <w:rsid w:val="009807D9"/>
    <w:rsid w:val="00980A2E"/>
    <w:rsid w:val="00980B79"/>
    <w:rsid w:val="00980DE5"/>
    <w:rsid w:val="00981856"/>
    <w:rsid w:val="00981917"/>
    <w:rsid w:val="00981972"/>
    <w:rsid w:val="009825E3"/>
    <w:rsid w:val="00982930"/>
    <w:rsid w:val="00982AFD"/>
    <w:rsid w:val="00982B52"/>
    <w:rsid w:val="00982D79"/>
    <w:rsid w:val="00982DF1"/>
    <w:rsid w:val="00983A54"/>
    <w:rsid w:val="009845BC"/>
    <w:rsid w:val="00984C23"/>
    <w:rsid w:val="0098501A"/>
    <w:rsid w:val="0098531B"/>
    <w:rsid w:val="00985B2D"/>
    <w:rsid w:val="00985E64"/>
    <w:rsid w:val="00985ED5"/>
    <w:rsid w:val="00985F0F"/>
    <w:rsid w:val="00985FFB"/>
    <w:rsid w:val="0098601F"/>
    <w:rsid w:val="009860D8"/>
    <w:rsid w:val="009860D9"/>
    <w:rsid w:val="009862A8"/>
    <w:rsid w:val="009863B2"/>
    <w:rsid w:val="0098665A"/>
    <w:rsid w:val="00986CD0"/>
    <w:rsid w:val="00986FA2"/>
    <w:rsid w:val="009873D7"/>
    <w:rsid w:val="0098791F"/>
    <w:rsid w:val="00987930"/>
    <w:rsid w:val="0098798D"/>
    <w:rsid w:val="009879E3"/>
    <w:rsid w:val="00987B53"/>
    <w:rsid w:val="00987BE9"/>
    <w:rsid w:val="00987C30"/>
    <w:rsid w:val="00987E22"/>
    <w:rsid w:val="009903C8"/>
    <w:rsid w:val="0099052A"/>
    <w:rsid w:val="009908EF"/>
    <w:rsid w:val="00990965"/>
    <w:rsid w:val="00990FD8"/>
    <w:rsid w:val="009916B0"/>
    <w:rsid w:val="00991965"/>
    <w:rsid w:val="009919CE"/>
    <w:rsid w:val="00991C65"/>
    <w:rsid w:val="00991DED"/>
    <w:rsid w:val="0099257F"/>
    <w:rsid w:val="00992A6C"/>
    <w:rsid w:val="0099327C"/>
    <w:rsid w:val="00993307"/>
    <w:rsid w:val="0099363B"/>
    <w:rsid w:val="00993729"/>
    <w:rsid w:val="00994373"/>
    <w:rsid w:val="00994416"/>
    <w:rsid w:val="00994737"/>
    <w:rsid w:val="00994B93"/>
    <w:rsid w:val="009951C1"/>
    <w:rsid w:val="009953F1"/>
    <w:rsid w:val="00995725"/>
    <w:rsid w:val="00995789"/>
    <w:rsid w:val="00995984"/>
    <w:rsid w:val="009959BD"/>
    <w:rsid w:val="00995E56"/>
    <w:rsid w:val="00995FD4"/>
    <w:rsid w:val="00995FF5"/>
    <w:rsid w:val="0099604E"/>
    <w:rsid w:val="009960F2"/>
    <w:rsid w:val="0099646D"/>
    <w:rsid w:val="00996471"/>
    <w:rsid w:val="0099672F"/>
    <w:rsid w:val="009967DD"/>
    <w:rsid w:val="009967F9"/>
    <w:rsid w:val="009968F5"/>
    <w:rsid w:val="00996A11"/>
    <w:rsid w:val="0099778D"/>
    <w:rsid w:val="00997838"/>
    <w:rsid w:val="009A0493"/>
    <w:rsid w:val="009A05F3"/>
    <w:rsid w:val="009A0907"/>
    <w:rsid w:val="009A098D"/>
    <w:rsid w:val="009A0A2A"/>
    <w:rsid w:val="009A0B10"/>
    <w:rsid w:val="009A0B27"/>
    <w:rsid w:val="009A166E"/>
    <w:rsid w:val="009A1712"/>
    <w:rsid w:val="009A1831"/>
    <w:rsid w:val="009A2013"/>
    <w:rsid w:val="009A2531"/>
    <w:rsid w:val="009A27B2"/>
    <w:rsid w:val="009A28B7"/>
    <w:rsid w:val="009A2903"/>
    <w:rsid w:val="009A2A70"/>
    <w:rsid w:val="009A2D2D"/>
    <w:rsid w:val="009A2F92"/>
    <w:rsid w:val="009A35C2"/>
    <w:rsid w:val="009A360D"/>
    <w:rsid w:val="009A3CF4"/>
    <w:rsid w:val="009A3FCA"/>
    <w:rsid w:val="009A4058"/>
    <w:rsid w:val="009A42F3"/>
    <w:rsid w:val="009A45A0"/>
    <w:rsid w:val="009A48F4"/>
    <w:rsid w:val="009A4FBA"/>
    <w:rsid w:val="009A56EA"/>
    <w:rsid w:val="009A5789"/>
    <w:rsid w:val="009A587E"/>
    <w:rsid w:val="009A6376"/>
    <w:rsid w:val="009A63C6"/>
    <w:rsid w:val="009A6D5C"/>
    <w:rsid w:val="009A7054"/>
    <w:rsid w:val="009A714B"/>
    <w:rsid w:val="009A716C"/>
    <w:rsid w:val="009A78FB"/>
    <w:rsid w:val="009A7D25"/>
    <w:rsid w:val="009B0859"/>
    <w:rsid w:val="009B133A"/>
    <w:rsid w:val="009B136E"/>
    <w:rsid w:val="009B13F6"/>
    <w:rsid w:val="009B1461"/>
    <w:rsid w:val="009B1523"/>
    <w:rsid w:val="009B16B8"/>
    <w:rsid w:val="009B1B46"/>
    <w:rsid w:val="009B1C71"/>
    <w:rsid w:val="009B1E7D"/>
    <w:rsid w:val="009B1E9E"/>
    <w:rsid w:val="009B2263"/>
    <w:rsid w:val="009B319D"/>
    <w:rsid w:val="009B330B"/>
    <w:rsid w:val="009B344F"/>
    <w:rsid w:val="009B34F5"/>
    <w:rsid w:val="009B3537"/>
    <w:rsid w:val="009B3592"/>
    <w:rsid w:val="009B35B0"/>
    <w:rsid w:val="009B3836"/>
    <w:rsid w:val="009B3C3E"/>
    <w:rsid w:val="009B4168"/>
    <w:rsid w:val="009B41C6"/>
    <w:rsid w:val="009B4513"/>
    <w:rsid w:val="009B4B1E"/>
    <w:rsid w:val="009B4B8C"/>
    <w:rsid w:val="009B4BCA"/>
    <w:rsid w:val="009B4DBD"/>
    <w:rsid w:val="009B5100"/>
    <w:rsid w:val="009B5150"/>
    <w:rsid w:val="009B5175"/>
    <w:rsid w:val="009B5182"/>
    <w:rsid w:val="009B5269"/>
    <w:rsid w:val="009B545D"/>
    <w:rsid w:val="009B5519"/>
    <w:rsid w:val="009B553F"/>
    <w:rsid w:val="009B587A"/>
    <w:rsid w:val="009B5A41"/>
    <w:rsid w:val="009B5D8E"/>
    <w:rsid w:val="009B5F74"/>
    <w:rsid w:val="009B6675"/>
    <w:rsid w:val="009B68D4"/>
    <w:rsid w:val="009B69FC"/>
    <w:rsid w:val="009B7446"/>
    <w:rsid w:val="009B7531"/>
    <w:rsid w:val="009B786D"/>
    <w:rsid w:val="009B7B41"/>
    <w:rsid w:val="009B7D65"/>
    <w:rsid w:val="009C0002"/>
    <w:rsid w:val="009C01B5"/>
    <w:rsid w:val="009C04F2"/>
    <w:rsid w:val="009C05B3"/>
    <w:rsid w:val="009C0C51"/>
    <w:rsid w:val="009C0D14"/>
    <w:rsid w:val="009C0ED5"/>
    <w:rsid w:val="009C1204"/>
    <w:rsid w:val="009C13BB"/>
    <w:rsid w:val="009C1432"/>
    <w:rsid w:val="009C1653"/>
    <w:rsid w:val="009C1655"/>
    <w:rsid w:val="009C19AF"/>
    <w:rsid w:val="009C1A4B"/>
    <w:rsid w:val="009C1E5F"/>
    <w:rsid w:val="009C31EA"/>
    <w:rsid w:val="009C329F"/>
    <w:rsid w:val="009C3359"/>
    <w:rsid w:val="009C3433"/>
    <w:rsid w:val="009C36DC"/>
    <w:rsid w:val="009C38DA"/>
    <w:rsid w:val="009C3CEB"/>
    <w:rsid w:val="009C3CFD"/>
    <w:rsid w:val="009C40E6"/>
    <w:rsid w:val="009C41DE"/>
    <w:rsid w:val="009C4700"/>
    <w:rsid w:val="009C4792"/>
    <w:rsid w:val="009C48EE"/>
    <w:rsid w:val="009C4C90"/>
    <w:rsid w:val="009C5114"/>
    <w:rsid w:val="009C5275"/>
    <w:rsid w:val="009C5C39"/>
    <w:rsid w:val="009C5DAF"/>
    <w:rsid w:val="009C60EA"/>
    <w:rsid w:val="009C63B1"/>
    <w:rsid w:val="009C6890"/>
    <w:rsid w:val="009C6AE2"/>
    <w:rsid w:val="009C6D1D"/>
    <w:rsid w:val="009C6EF0"/>
    <w:rsid w:val="009C72F1"/>
    <w:rsid w:val="009C740F"/>
    <w:rsid w:val="009C74F1"/>
    <w:rsid w:val="009C7F58"/>
    <w:rsid w:val="009D0099"/>
    <w:rsid w:val="009D0457"/>
    <w:rsid w:val="009D09CF"/>
    <w:rsid w:val="009D0B43"/>
    <w:rsid w:val="009D0DEE"/>
    <w:rsid w:val="009D0F4D"/>
    <w:rsid w:val="009D144A"/>
    <w:rsid w:val="009D1739"/>
    <w:rsid w:val="009D18D5"/>
    <w:rsid w:val="009D1E53"/>
    <w:rsid w:val="009D1FD9"/>
    <w:rsid w:val="009D20FE"/>
    <w:rsid w:val="009D24FE"/>
    <w:rsid w:val="009D2602"/>
    <w:rsid w:val="009D2694"/>
    <w:rsid w:val="009D2761"/>
    <w:rsid w:val="009D27C6"/>
    <w:rsid w:val="009D2A91"/>
    <w:rsid w:val="009D3338"/>
    <w:rsid w:val="009D3496"/>
    <w:rsid w:val="009D3560"/>
    <w:rsid w:val="009D3D1D"/>
    <w:rsid w:val="009D3DDA"/>
    <w:rsid w:val="009D3DF3"/>
    <w:rsid w:val="009D44A3"/>
    <w:rsid w:val="009D45EF"/>
    <w:rsid w:val="009D4682"/>
    <w:rsid w:val="009D4941"/>
    <w:rsid w:val="009D5BED"/>
    <w:rsid w:val="009D5C77"/>
    <w:rsid w:val="009D6212"/>
    <w:rsid w:val="009D698D"/>
    <w:rsid w:val="009D6A37"/>
    <w:rsid w:val="009D6B13"/>
    <w:rsid w:val="009D6ED4"/>
    <w:rsid w:val="009D729A"/>
    <w:rsid w:val="009D747B"/>
    <w:rsid w:val="009D7538"/>
    <w:rsid w:val="009D75B4"/>
    <w:rsid w:val="009D7A79"/>
    <w:rsid w:val="009E0342"/>
    <w:rsid w:val="009E0B0A"/>
    <w:rsid w:val="009E10A1"/>
    <w:rsid w:val="009E17E9"/>
    <w:rsid w:val="009E18B6"/>
    <w:rsid w:val="009E196F"/>
    <w:rsid w:val="009E1C60"/>
    <w:rsid w:val="009E226A"/>
    <w:rsid w:val="009E238B"/>
    <w:rsid w:val="009E2EC1"/>
    <w:rsid w:val="009E37A0"/>
    <w:rsid w:val="009E38B0"/>
    <w:rsid w:val="009E3B68"/>
    <w:rsid w:val="009E3EAE"/>
    <w:rsid w:val="009E47C4"/>
    <w:rsid w:val="009E4DAC"/>
    <w:rsid w:val="009E4E3F"/>
    <w:rsid w:val="009E5CE0"/>
    <w:rsid w:val="009E5DA1"/>
    <w:rsid w:val="009E62DE"/>
    <w:rsid w:val="009E65FB"/>
    <w:rsid w:val="009E67B8"/>
    <w:rsid w:val="009E6999"/>
    <w:rsid w:val="009E6D60"/>
    <w:rsid w:val="009E73DB"/>
    <w:rsid w:val="009E75EF"/>
    <w:rsid w:val="009F03EC"/>
    <w:rsid w:val="009F06C7"/>
    <w:rsid w:val="009F12DE"/>
    <w:rsid w:val="009F12E5"/>
    <w:rsid w:val="009F179E"/>
    <w:rsid w:val="009F1C09"/>
    <w:rsid w:val="009F1E0F"/>
    <w:rsid w:val="009F2426"/>
    <w:rsid w:val="009F3577"/>
    <w:rsid w:val="009F3755"/>
    <w:rsid w:val="009F37B7"/>
    <w:rsid w:val="009F38F6"/>
    <w:rsid w:val="009F3A0A"/>
    <w:rsid w:val="009F4208"/>
    <w:rsid w:val="009F42D0"/>
    <w:rsid w:val="009F433D"/>
    <w:rsid w:val="009F4ABE"/>
    <w:rsid w:val="009F4FFB"/>
    <w:rsid w:val="009F52A1"/>
    <w:rsid w:val="009F5F9F"/>
    <w:rsid w:val="009F611B"/>
    <w:rsid w:val="009F61F9"/>
    <w:rsid w:val="009F6BF6"/>
    <w:rsid w:val="009F6E64"/>
    <w:rsid w:val="009F716A"/>
    <w:rsid w:val="009F7206"/>
    <w:rsid w:val="009F7825"/>
    <w:rsid w:val="009F78F0"/>
    <w:rsid w:val="009F7EBA"/>
    <w:rsid w:val="00A002BD"/>
    <w:rsid w:val="00A007EE"/>
    <w:rsid w:val="00A00D09"/>
    <w:rsid w:val="00A0122F"/>
    <w:rsid w:val="00A018DC"/>
    <w:rsid w:val="00A01A66"/>
    <w:rsid w:val="00A01BC0"/>
    <w:rsid w:val="00A02911"/>
    <w:rsid w:val="00A02F8C"/>
    <w:rsid w:val="00A0356F"/>
    <w:rsid w:val="00A03D32"/>
    <w:rsid w:val="00A03F5F"/>
    <w:rsid w:val="00A0430A"/>
    <w:rsid w:val="00A043D4"/>
    <w:rsid w:val="00A045A6"/>
    <w:rsid w:val="00A0465E"/>
    <w:rsid w:val="00A0499B"/>
    <w:rsid w:val="00A04FD5"/>
    <w:rsid w:val="00A0509E"/>
    <w:rsid w:val="00A050D4"/>
    <w:rsid w:val="00A051D5"/>
    <w:rsid w:val="00A05695"/>
    <w:rsid w:val="00A05735"/>
    <w:rsid w:val="00A05E24"/>
    <w:rsid w:val="00A05F80"/>
    <w:rsid w:val="00A0648D"/>
    <w:rsid w:val="00A06B6F"/>
    <w:rsid w:val="00A06C12"/>
    <w:rsid w:val="00A0726E"/>
    <w:rsid w:val="00A076ED"/>
    <w:rsid w:val="00A07995"/>
    <w:rsid w:val="00A07DA8"/>
    <w:rsid w:val="00A107EB"/>
    <w:rsid w:val="00A10D8C"/>
    <w:rsid w:val="00A10F02"/>
    <w:rsid w:val="00A1102F"/>
    <w:rsid w:val="00A11518"/>
    <w:rsid w:val="00A12058"/>
    <w:rsid w:val="00A123A4"/>
    <w:rsid w:val="00A12690"/>
    <w:rsid w:val="00A126A3"/>
    <w:rsid w:val="00A1283B"/>
    <w:rsid w:val="00A12B35"/>
    <w:rsid w:val="00A12B60"/>
    <w:rsid w:val="00A12E63"/>
    <w:rsid w:val="00A135B9"/>
    <w:rsid w:val="00A13A03"/>
    <w:rsid w:val="00A13EF6"/>
    <w:rsid w:val="00A14A10"/>
    <w:rsid w:val="00A14AD0"/>
    <w:rsid w:val="00A14DC0"/>
    <w:rsid w:val="00A14E84"/>
    <w:rsid w:val="00A1506B"/>
    <w:rsid w:val="00A156EF"/>
    <w:rsid w:val="00A15736"/>
    <w:rsid w:val="00A1586F"/>
    <w:rsid w:val="00A15CAE"/>
    <w:rsid w:val="00A16006"/>
    <w:rsid w:val="00A164B4"/>
    <w:rsid w:val="00A16608"/>
    <w:rsid w:val="00A16716"/>
    <w:rsid w:val="00A16DB0"/>
    <w:rsid w:val="00A17192"/>
    <w:rsid w:val="00A175F7"/>
    <w:rsid w:val="00A178D0"/>
    <w:rsid w:val="00A178E2"/>
    <w:rsid w:val="00A17B50"/>
    <w:rsid w:val="00A17E61"/>
    <w:rsid w:val="00A203FA"/>
    <w:rsid w:val="00A20B74"/>
    <w:rsid w:val="00A2115B"/>
    <w:rsid w:val="00A21236"/>
    <w:rsid w:val="00A218A3"/>
    <w:rsid w:val="00A21E59"/>
    <w:rsid w:val="00A2244E"/>
    <w:rsid w:val="00A227B3"/>
    <w:rsid w:val="00A22998"/>
    <w:rsid w:val="00A22AE4"/>
    <w:rsid w:val="00A22B15"/>
    <w:rsid w:val="00A2301E"/>
    <w:rsid w:val="00A23634"/>
    <w:rsid w:val="00A23865"/>
    <w:rsid w:val="00A23DF8"/>
    <w:rsid w:val="00A23F55"/>
    <w:rsid w:val="00A24026"/>
    <w:rsid w:val="00A2408C"/>
    <w:rsid w:val="00A24421"/>
    <w:rsid w:val="00A24F95"/>
    <w:rsid w:val="00A2521B"/>
    <w:rsid w:val="00A258B1"/>
    <w:rsid w:val="00A25FAA"/>
    <w:rsid w:val="00A263FC"/>
    <w:rsid w:val="00A26646"/>
    <w:rsid w:val="00A26CD1"/>
    <w:rsid w:val="00A26D68"/>
    <w:rsid w:val="00A2725A"/>
    <w:rsid w:val="00A27711"/>
    <w:rsid w:val="00A2779A"/>
    <w:rsid w:val="00A27960"/>
    <w:rsid w:val="00A27CDB"/>
    <w:rsid w:val="00A30294"/>
    <w:rsid w:val="00A30767"/>
    <w:rsid w:val="00A30B1F"/>
    <w:rsid w:val="00A30FC5"/>
    <w:rsid w:val="00A31032"/>
    <w:rsid w:val="00A31159"/>
    <w:rsid w:val="00A3156A"/>
    <w:rsid w:val="00A3194F"/>
    <w:rsid w:val="00A31A0E"/>
    <w:rsid w:val="00A31A53"/>
    <w:rsid w:val="00A31B35"/>
    <w:rsid w:val="00A31EC3"/>
    <w:rsid w:val="00A31F0E"/>
    <w:rsid w:val="00A3232F"/>
    <w:rsid w:val="00A32560"/>
    <w:rsid w:val="00A326B5"/>
    <w:rsid w:val="00A3326F"/>
    <w:rsid w:val="00A332FD"/>
    <w:rsid w:val="00A33426"/>
    <w:rsid w:val="00A33A69"/>
    <w:rsid w:val="00A33AA3"/>
    <w:rsid w:val="00A342AB"/>
    <w:rsid w:val="00A343B3"/>
    <w:rsid w:val="00A34819"/>
    <w:rsid w:val="00A348FA"/>
    <w:rsid w:val="00A34A7B"/>
    <w:rsid w:val="00A34CAC"/>
    <w:rsid w:val="00A350D8"/>
    <w:rsid w:val="00A3516D"/>
    <w:rsid w:val="00A3531A"/>
    <w:rsid w:val="00A35379"/>
    <w:rsid w:val="00A3558C"/>
    <w:rsid w:val="00A35771"/>
    <w:rsid w:val="00A35867"/>
    <w:rsid w:val="00A35A7A"/>
    <w:rsid w:val="00A35DD6"/>
    <w:rsid w:val="00A3617F"/>
    <w:rsid w:val="00A3685F"/>
    <w:rsid w:val="00A368CD"/>
    <w:rsid w:val="00A36CD4"/>
    <w:rsid w:val="00A36F7E"/>
    <w:rsid w:val="00A37227"/>
    <w:rsid w:val="00A3786F"/>
    <w:rsid w:val="00A378CD"/>
    <w:rsid w:val="00A37A1F"/>
    <w:rsid w:val="00A37B30"/>
    <w:rsid w:val="00A37B59"/>
    <w:rsid w:val="00A37D0F"/>
    <w:rsid w:val="00A37FBF"/>
    <w:rsid w:val="00A401EC"/>
    <w:rsid w:val="00A40AA0"/>
    <w:rsid w:val="00A40BBE"/>
    <w:rsid w:val="00A40F07"/>
    <w:rsid w:val="00A41077"/>
    <w:rsid w:val="00A41312"/>
    <w:rsid w:val="00A41685"/>
    <w:rsid w:val="00A41841"/>
    <w:rsid w:val="00A41CAD"/>
    <w:rsid w:val="00A4222B"/>
    <w:rsid w:val="00A422EF"/>
    <w:rsid w:val="00A4262C"/>
    <w:rsid w:val="00A4263F"/>
    <w:rsid w:val="00A42EED"/>
    <w:rsid w:val="00A43120"/>
    <w:rsid w:val="00A4317F"/>
    <w:rsid w:val="00A43281"/>
    <w:rsid w:val="00A435C8"/>
    <w:rsid w:val="00A43629"/>
    <w:rsid w:val="00A436B9"/>
    <w:rsid w:val="00A43899"/>
    <w:rsid w:val="00A43B8B"/>
    <w:rsid w:val="00A43DC9"/>
    <w:rsid w:val="00A43E2A"/>
    <w:rsid w:val="00A44374"/>
    <w:rsid w:val="00A4449B"/>
    <w:rsid w:val="00A44A71"/>
    <w:rsid w:val="00A44ECE"/>
    <w:rsid w:val="00A45141"/>
    <w:rsid w:val="00A4521A"/>
    <w:rsid w:val="00A45250"/>
    <w:rsid w:val="00A453A4"/>
    <w:rsid w:val="00A45824"/>
    <w:rsid w:val="00A45E79"/>
    <w:rsid w:val="00A45FCB"/>
    <w:rsid w:val="00A4641E"/>
    <w:rsid w:val="00A4694E"/>
    <w:rsid w:val="00A46953"/>
    <w:rsid w:val="00A469A8"/>
    <w:rsid w:val="00A46A90"/>
    <w:rsid w:val="00A46A97"/>
    <w:rsid w:val="00A46B42"/>
    <w:rsid w:val="00A46C67"/>
    <w:rsid w:val="00A47364"/>
    <w:rsid w:val="00A478F8"/>
    <w:rsid w:val="00A47C15"/>
    <w:rsid w:val="00A47D7D"/>
    <w:rsid w:val="00A47DE6"/>
    <w:rsid w:val="00A5036C"/>
    <w:rsid w:val="00A503E2"/>
    <w:rsid w:val="00A50846"/>
    <w:rsid w:val="00A5124B"/>
    <w:rsid w:val="00A52131"/>
    <w:rsid w:val="00A523BC"/>
    <w:rsid w:val="00A52542"/>
    <w:rsid w:val="00A52AB5"/>
    <w:rsid w:val="00A52F74"/>
    <w:rsid w:val="00A52FC6"/>
    <w:rsid w:val="00A53359"/>
    <w:rsid w:val="00A53682"/>
    <w:rsid w:val="00A53724"/>
    <w:rsid w:val="00A5398D"/>
    <w:rsid w:val="00A53CB6"/>
    <w:rsid w:val="00A53F96"/>
    <w:rsid w:val="00A54079"/>
    <w:rsid w:val="00A54479"/>
    <w:rsid w:val="00A549BD"/>
    <w:rsid w:val="00A54FD7"/>
    <w:rsid w:val="00A5503A"/>
    <w:rsid w:val="00A55668"/>
    <w:rsid w:val="00A55FAF"/>
    <w:rsid w:val="00A560E6"/>
    <w:rsid w:val="00A56129"/>
    <w:rsid w:val="00A567F2"/>
    <w:rsid w:val="00A56989"/>
    <w:rsid w:val="00A56A3D"/>
    <w:rsid w:val="00A56D96"/>
    <w:rsid w:val="00A56FD3"/>
    <w:rsid w:val="00A57028"/>
    <w:rsid w:val="00A576BF"/>
    <w:rsid w:val="00A57DD9"/>
    <w:rsid w:val="00A6021D"/>
    <w:rsid w:val="00A604A1"/>
    <w:rsid w:val="00A60B8C"/>
    <w:rsid w:val="00A6113B"/>
    <w:rsid w:val="00A617A1"/>
    <w:rsid w:val="00A6189A"/>
    <w:rsid w:val="00A62002"/>
    <w:rsid w:val="00A620F2"/>
    <w:rsid w:val="00A62155"/>
    <w:rsid w:val="00A6217C"/>
    <w:rsid w:val="00A62497"/>
    <w:rsid w:val="00A630CE"/>
    <w:rsid w:val="00A6396C"/>
    <w:rsid w:val="00A63D23"/>
    <w:rsid w:val="00A6421D"/>
    <w:rsid w:val="00A6464F"/>
    <w:rsid w:val="00A647C8"/>
    <w:rsid w:val="00A649FB"/>
    <w:rsid w:val="00A64ABA"/>
    <w:rsid w:val="00A64ADB"/>
    <w:rsid w:val="00A64FFE"/>
    <w:rsid w:val="00A653F2"/>
    <w:rsid w:val="00A6564C"/>
    <w:rsid w:val="00A65809"/>
    <w:rsid w:val="00A65C28"/>
    <w:rsid w:val="00A660E9"/>
    <w:rsid w:val="00A66440"/>
    <w:rsid w:val="00A66672"/>
    <w:rsid w:val="00A66775"/>
    <w:rsid w:val="00A67148"/>
    <w:rsid w:val="00A6742E"/>
    <w:rsid w:val="00A678CF"/>
    <w:rsid w:val="00A67E72"/>
    <w:rsid w:val="00A70194"/>
    <w:rsid w:val="00A7022F"/>
    <w:rsid w:val="00A7070A"/>
    <w:rsid w:val="00A70920"/>
    <w:rsid w:val="00A70D60"/>
    <w:rsid w:val="00A71302"/>
    <w:rsid w:val="00A7140A"/>
    <w:rsid w:val="00A718B8"/>
    <w:rsid w:val="00A71A1D"/>
    <w:rsid w:val="00A71A4E"/>
    <w:rsid w:val="00A71AC8"/>
    <w:rsid w:val="00A71CF2"/>
    <w:rsid w:val="00A71F8F"/>
    <w:rsid w:val="00A7223B"/>
    <w:rsid w:val="00A72713"/>
    <w:rsid w:val="00A72D44"/>
    <w:rsid w:val="00A72FA9"/>
    <w:rsid w:val="00A73078"/>
    <w:rsid w:val="00A736EE"/>
    <w:rsid w:val="00A73A28"/>
    <w:rsid w:val="00A73BFB"/>
    <w:rsid w:val="00A73CBA"/>
    <w:rsid w:val="00A740FA"/>
    <w:rsid w:val="00A743EA"/>
    <w:rsid w:val="00A745D1"/>
    <w:rsid w:val="00A74720"/>
    <w:rsid w:val="00A74D14"/>
    <w:rsid w:val="00A74D1C"/>
    <w:rsid w:val="00A74D1F"/>
    <w:rsid w:val="00A75353"/>
    <w:rsid w:val="00A753AF"/>
    <w:rsid w:val="00A75A12"/>
    <w:rsid w:val="00A75A39"/>
    <w:rsid w:val="00A75E9C"/>
    <w:rsid w:val="00A763F3"/>
    <w:rsid w:val="00A76ABD"/>
    <w:rsid w:val="00A76C6A"/>
    <w:rsid w:val="00A7713A"/>
    <w:rsid w:val="00A778BF"/>
    <w:rsid w:val="00A77D7D"/>
    <w:rsid w:val="00A77EFC"/>
    <w:rsid w:val="00A80085"/>
    <w:rsid w:val="00A801F9"/>
    <w:rsid w:val="00A80202"/>
    <w:rsid w:val="00A8043C"/>
    <w:rsid w:val="00A806A4"/>
    <w:rsid w:val="00A80FE2"/>
    <w:rsid w:val="00A811B4"/>
    <w:rsid w:val="00A81630"/>
    <w:rsid w:val="00A819BB"/>
    <w:rsid w:val="00A81CF2"/>
    <w:rsid w:val="00A81D3C"/>
    <w:rsid w:val="00A81D3D"/>
    <w:rsid w:val="00A82346"/>
    <w:rsid w:val="00A82526"/>
    <w:rsid w:val="00A825B6"/>
    <w:rsid w:val="00A82A25"/>
    <w:rsid w:val="00A82CA7"/>
    <w:rsid w:val="00A82EB3"/>
    <w:rsid w:val="00A834B8"/>
    <w:rsid w:val="00A834D4"/>
    <w:rsid w:val="00A83577"/>
    <w:rsid w:val="00A835BA"/>
    <w:rsid w:val="00A837AC"/>
    <w:rsid w:val="00A839B0"/>
    <w:rsid w:val="00A84284"/>
    <w:rsid w:val="00A84369"/>
    <w:rsid w:val="00A847B5"/>
    <w:rsid w:val="00A84E8B"/>
    <w:rsid w:val="00A85158"/>
    <w:rsid w:val="00A85242"/>
    <w:rsid w:val="00A8529A"/>
    <w:rsid w:val="00A85380"/>
    <w:rsid w:val="00A85A41"/>
    <w:rsid w:val="00A85A75"/>
    <w:rsid w:val="00A86110"/>
    <w:rsid w:val="00A86219"/>
    <w:rsid w:val="00A86759"/>
    <w:rsid w:val="00A86D1B"/>
    <w:rsid w:val="00A871FA"/>
    <w:rsid w:val="00A87540"/>
    <w:rsid w:val="00A8765C"/>
    <w:rsid w:val="00A876BB"/>
    <w:rsid w:val="00A87BDD"/>
    <w:rsid w:val="00A900E0"/>
    <w:rsid w:val="00A902A0"/>
    <w:rsid w:val="00A9086C"/>
    <w:rsid w:val="00A90A14"/>
    <w:rsid w:val="00A90AD2"/>
    <w:rsid w:val="00A90DF9"/>
    <w:rsid w:val="00A91A75"/>
    <w:rsid w:val="00A91AF9"/>
    <w:rsid w:val="00A91E55"/>
    <w:rsid w:val="00A9208D"/>
    <w:rsid w:val="00A92853"/>
    <w:rsid w:val="00A92A57"/>
    <w:rsid w:val="00A93A57"/>
    <w:rsid w:val="00A93C51"/>
    <w:rsid w:val="00A93C84"/>
    <w:rsid w:val="00A9415D"/>
    <w:rsid w:val="00A9472A"/>
    <w:rsid w:val="00A949E2"/>
    <w:rsid w:val="00A94AE3"/>
    <w:rsid w:val="00A94D2B"/>
    <w:rsid w:val="00A94EA7"/>
    <w:rsid w:val="00A95FB9"/>
    <w:rsid w:val="00A9614C"/>
    <w:rsid w:val="00A96246"/>
    <w:rsid w:val="00A96BC4"/>
    <w:rsid w:val="00A96D1A"/>
    <w:rsid w:val="00A96E45"/>
    <w:rsid w:val="00A96FFE"/>
    <w:rsid w:val="00A97532"/>
    <w:rsid w:val="00A9753E"/>
    <w:rsid w:val="00A9753F"/>
    <w:rsid w:val="00A975B1"/>
    <w:rsid w:val="00A97912"/>
    <w:rsid w:val="00AA08C9"/>
    <w:rsid w:val="00AA0B68"/>
    <w:rsid w:val="00AA0DE3"/>
    <w:rsid w:val="00AA0E21"/>
    <w:rsid w:val="00AA0FFC"/>
    <w:rsid w:val="00AA166C"/>
    <w:rsid w:val="00AA17F1"/>
    <w:rsid w:val="00AA1ABD"/>
    <w:rsid w:val="00AA1CB2"/>
    <w:rsid w:val="00AA1F53"/>
    <w:rsid w:val="00AA20C9"/>
    <w:rsid w:val="00AA29C3"/>
    <w:rsid w:val="00AA2BB8"/>
    <w:rsid w:val="00AA2BE3"/>
    <w:rsid w:val="00AA3577"/>
    <w:rsid w:val="00AA3A74"/>
    <w:rsid w:val="00AA3AB5"/>
    <w:rsid w:val="00AA3C09"/>
    <w:rsid w:val="00AA3F53"/>
    <w:rsid w:val="00AA4386"/>
    <w:rsid w:val="00AA44AD"/>
    <w:rsid w:val="00AA4A69"/>
    <w:rsid w:val="00AA4F6A"/>
    <w:rsid w:val="00AA5457"/>
    <w:rsid w:val="00AA5DE8"/>
    <w:rsid w:val="00AA646F"/>
    <w:rsid w:val="00AA6538"/>
    <w:rsid w:val="00AA65F7"/>
    <w:rsid w:val="00AA6CB0"/>
    <w:rsid w:val="00AA7409"/>
    <w:rsid w:val="00AA78B7"/>
    <w:rsid w:val="00AA7CA3"/>
    <w:rsid w:val="00AA7E52"/>
    <w:rsid w:val="00AB0B6C"/>
    <w:rsid w:val="00AB0C9E"/>
    <w:rsid w:val="00AB0DC4"/>
    <w:rsid w:val="00AB0E50"/>
    <w:rsid w:val="00AB0E8A"/>
    <w:rsid w:val="00AB10BD"/>
    <w:rsid w:val="00AB1281"/>
    <w:rsid w:val="00AB161F"/>
    <w:rsid w:val="00AB1B7F"/>
    <w:rsid w:val="00AB2305"/>
    <w:rsid w:val="00AB2544"/>
    <w:rsid w:val="00AB26B2"/>
    <w:rsid w:val="00AB2BEB"/>
    <w:rsid w:val="00AB2EF2"/>
    <w:rsid w:val="00AB3267"/>
    <w:rsid w:val="00AB3357"/>
    <w:rsid w:val="00AB336E"/>
    <w:rsid w:val="00AB33D6"/>
    <w:rsid w:val="00AB377D"/>
    <w:rsid w:val="00AB40B1"/>
    <w:rsid w:val="00AB416C"/>
    <w:rsid w:val="00AB43ED"/>
    <w:rsid w:val="00AB447F"/>
    <w:rsid w:val="00AB49E6"/>
    <w:rsid w:val="00AB4E1B"/>
    <w:rsid w:val="00AB4E3C"/>
    <w:rsid w:val="00AB5059"/>
    <w:rsid w:val="00AB5440"/>
    <w:rsid w:val="00AB552F"/>
    <w:rsid w:val="00AB566E"/>
    <w:rsid w:val="00AB5B0F"/>
    <w:rsid w:val="00AB5F5D"/>
    <w:rsid w:val="00AB61C2"/>
    <w:rsid w:val="00AB63CC"/>
    <w:rsid w:val="00AB693C"/>
    <w:rsid w:val="00AB6BD3"/>
    <w:rsid w:val="00AB6F0C"/>
    <w:rsid w:val="00AB6F2F"/>
    <w:rsid w:val="00AB7726"/>
    <w:rsid w:val="00AB7DCA"/>
    <w:rsid w:val="00AC004D"/>
    <w:rsid w:val="00AC07A6"/>
    <w:rsid w:val="00AC07B8"/>
    <w:rsid w:val="00AC097A"/>
    <w:rsid w:val="00AC0E3F"/>
    <w:rsid w:val="00AC0F5E"/>
    <w:rsid w:val="00AC14FE"/>
    <w:rsid w:val="00AC158F"/>
    <w:rsid w:val="00AC17A1"/>
    <w:rsid w:val="00AC1925"/>
    <w:rsid w:val="00AC199B"/>
    <w:rsid w:val="00AC2BE9"/>
    <w:rsid w:val="00AC2C66"/>
    <w:rsid w:val="00AC2E8B"/>
    <w:rsid w:val="00AC2FA5"/>
    <w:rsid w:val="00AC3C42"/>
    <w:rsid w:val="00AC4136"/>
    <w:rsid w:val="00AC46CB"/>
    <w:rsid w:val="00AC4796"/>
    <w:rsid w:val="00AC4992"/>
    <w:rsid w:val="00AC56FC"/>
    <w:rsid w:val="00AC5940"/>
    <w:rsid w:val="00AC59ED"/>
    <w:rsid w:val="00AC5F3C"/>
    <w:rsid w:val="00AC668B"/>
    <w:rsid w:val="00AC6835"/>
    <w:rsid w:val="00AC6DC1"/>
    <w:rsid w:val="00AC6EB0"/>
    <w:rsid w:val="00AC717C"/>
    <w:rsid w:val="00AC78B3"/>
    <w:rsid w:val="00AC7C5B"/>
    <w:rsid w:val="00AD036C"/>
    <w:rsid w:val="00AD04F3"/>
    <w:rsid w:val="00AD0FE7"/>
    <w:rsid w:val="00AD10F9"/>
    <w:rsid w:val="00AD1446"/>
    <w:rsid w:val="00AD1BB7"/>
    <w:rsid w:val="00AD1BE8"/>
    <w:rsid w:val="00AD2556"/>
    <w:rsid w:val="00AD260E"/>
    <w:rsid w:val="00AD27EA"/>
    <w:rsid w:val="00AD2937"/>
    <w:rsid w:val="00AD2E7C"/>
    <w:rsid w:val="00AD3249"/>
    <w:rsid w:val="00AD342A"/>
    <w:rsid w:val="00AD379C"/>
    <w:rsid w:val="00AD3810"/>
    <w:rsid w:val="00AD386A"/>
    <w:rsid w:val="00AD3C48"/>
    <w:rsid w:val="00AD3CF2"/>
    <w:rsid w:val="00AD3F90"/>
    <w:rsid w:val="00AD3F94"/>
    <w:rsid w:val="00AD4598"/>
    <w:rsid w:val="00AD4EC3"/>
    <w:rsid w:val="00AD55B6"/>
    <w:rsid w:val="00AD567B"/>
    <w:rsid w:val="00AD575A"/>
    <w:rsid w:val="00AD5858"/>
    <w:rsid w:val="00AD5ABB"/>
    <w:rsid w:val="00AD5DE8"/>
    <w:rsid w:val="00AD6132"/>
    <w:rsid w:val="00AD6478"/>
    <w:rsid w:val="00AD6520"/>
    <w:rsid w:val="00AD6B10"/>
    <w:rsid w:val="00AD6FBD"/>
    <w:rsid w:val="00AD6FCE"/>
    <w:rsid w:val="00AD713B"/>
    <w:rsid w:val="00AD75B0"/>
    <w:rsid w:val="00AD7C60"/>
    <w:rsid w:val="00AD7D9F"/>
    <w:rsid w:val="00AD7FCE"/>
    <w:rsid w:val="00AE01D1"/>
    <w:rsid w:val="00AE0627"/>
    <w:rsid w:val="00AE08F9"/>
    <w:rsid w:val="00AE0F2C"/>
    <w:rsid w:val="00AE11A8"/>
    <w:rsid w:val="00AE1231"/>
    <w:rsid w:val="00AE14FC"/>
    <w:rsid w:val="00AE1539"/>
    <w:rsid w:val="00AE17B1"/>
    <w:rsid w:val="00AE2172"/>
    <w:rsid w:val="00AE2183"/>
    <w:rsid w:val="00AE24F0"/>
    <w:rsid w:val="00AE264E"/>
    <w:rsid w:val="00AE3804"/>
    <w:rsid w:val="00AE3D29"/>
    <w:rsid w:val="00AE40FD"/>
    <w:rsid w:val="00AE4157"/>
    <w:rsid w:val="00AE41E0"/>
    <w:rsid w:val="00AE4CA4"/>
    <w:rsid w:val="00AE4D65"/>
    <w:rsid w:val="00AE5326"/>
    <w:rsid w:val="00AE54F2"/>
    <w:rsid w:val="00AE5786"/>
    <w:rsid w:val="00AE5B14"/>
    <w:rsid w:val="00AE5E01"/>
    <w:rsid w:val="00AE6110"/>
    <w:rsid w:val="00AE66C6"/>
    <w:rsid w:val="00AE73EE"/>
    <w:rsid w:val="00AE79B1"/>
    <w:rsid w:val="00AE7CD3"/>
    <w:rsid w:val="00AE7D10"/>
    <w:rsid w:val="00AE7F5B"/>
    <w:rsid w:val="00AF0636"/>
    <w:rsid w:val="00AF0835"/>
    <w:rsid w:val="00AF09C5"/>
    <w:rsid w:val="00AF09CA"/>
    <w:rsid w:val="00AF15B6"/>
    <w:rsid w:val="00AF17FA"/>
    <w:rsid w:val="00AF2081"/>
    <w:rsid w:val="00AF23BB"/>
    <w:rsid w:val="00AF259F"/>
    <w:rsid w:val="00AF288E"/>
    <w:rsid w:val="00AF2931"/>
    <w:rsid w:val="00AF3695"/>
    <w:rsid w:val="00AF3B0B"/>
    <w:rsid w:val="00AF3F62"/>
    <w:rsid w:val="00AF420E"/>
    <w:rsid w:val="00AF428F"/>
    <w:rsid w:val="00AF5214"/>
    <w:rsid w:val="00AF6514"/>
    <w:rsid w:val="00AF661D"/>
    <w:rsid w:val="00AF66B4"/>
    <w:rsid w:val="00AF67A2"/>
    <w:rsid w:val="00AF73E8"/>
    <w:rsid w:val="00AF782C"/>
    <w:rsid w:val="00AF7BBE"/>
    <w:rsid w:val="00AF7C73"/>
    <w:rsid w:val="00AF7D75"/>
    <w:rsid w:val="00B016E2"/>
    <w:rsid w:val="00B016F3"/>
    <w:rsid w:val="00B0181C"/>
    <w:rsid w:val="00B01980"/>
    <w:rsid w:val="00B01A4D"/>
    <w:rsid w:val="00B01C45"/>
    <w:rsid w:val="00B01D72"/>
    <w:rsid w:val="00B02A49"/>
    <w:rsid w:val="00B02A74"/>
    <w:rsid w:val="00B02C40"/>
    <w:rsid w:val="00B02D61"/>
    <w:rsid w:val="00B03128"/>
    <w:rsid w:val="00B03616"/>
    <w:rsid w:val="00B03887"/>
    <w:rsid w:val="00B038A6"/>
    <w:rsid w:val="00B03FE6"/>
    <w:rsid w:val="00B04071"/>
    <w:rsid w:val="00B0433E"/>
    <w:rsid w:val="00B0477D"/>
    <w:rsid w:val="00B047D4"/>
    <w:rsid w:val="00B04B65"/>
    <w:rsid w:val="00B04B87"/>
    <w:rsid w:val="00B04E88"/>
    <w:rsid w:val="00B04F70"/>
    <w:rsid w:val="00B054C4"/>
    <w:rsid w:val="00B05F31"/>
    <w:rsid w:val="00B05F5C"/>
    <w:rsid w:val="00B05F67"/>
    <w:rsid w:val="00B062D7"/>
    <w:rsid w:val="00B068B0"/>
    <w:rsid w:val="00B06C2D"/>
    <w:rsid w:val="00B06CF4"/>
    <w:rsid w:val="00B06E9C"/>
    <w:rsid w:val="00B076AF"/>
    <w:rsid w:val="00B079E6"/>
    <w:rsid w:val="00B07DB3"/>
    <w:rsid w:val="00B100D5"/>
    <w:rsid w:val="00B100E5"/>
    <w:rsid w:val="00B10172"/>
    <w:rsid w:val="00B10269"/>
    <w:rsid w:val="00B104C8"/>
    <w:rsid w:val="00B10618"/>
    <w:rsid w:val="00B109A1"/>
    <w:rsid w:val="00B11262"/>
    <w:rsid w:val="00B11487"/>
    <w:rsid w:val="00B11772"/>
    <w:rsid w:val="00B11828"/>
    <w:rsid w:val="00B11859"/>
    <w:rsid w:val="00B11EBB"/>
    <w:rsid w:val="00B11FAA"/>
    <w:rsid w:val="00B11FC2"/>
    <w:rsid w:val="00B12496"/>
    <w:rsid w:val="00B12532"/>
    <w:rsid w:val="00B128F8"/>
    <w:rsid w:val="00B12F57"/>
    <w:rsid w:val="00B13460"/>
    <w:rsid w:val="00B1346D"/>
    <w:rsid w:val="00B1355D"/>
    <w:rsid w:val="00B138C3"/>
    <w:rsid w:val="00B13A29"/>
    <w:rsid w:val="00B14203"/>
    <w:rsid w:val="00B14246"/>
    <w:rsid w:val="00B143DD"/>
    <w:rsid w:val="00B14515"/>
    <w:rsid w:val="00B1454C"/>
    <w:rsid w:val="00B148E2"/>
    <w:rsid w:val="00B14BA6"/>
    <w:rsid w:val="00B14D30"/>
    <w:rsid w:val="00B14D33"/>
    <w:rsid w:val="00B14D3A"/>
    <w:rsid w:val="00B14E14"/>
    <w:rsid w:val="00B14F97"/>
    <w:rsid w:val="00B1538A"/>
    <w:rsid w:val="00B15449"/>
    <w:rsid w:val="00B155F9"/>
    <w:rsid w:val="00B1565C"/>
    <w:rsid w:val="00B15B4B"/>
    <w:rsid w:val="00B161CF"/>
    <w:rsid w:val="00B163B3"/>
    <w:rsid w:val="00B1655F"/>
    <w:rsid w:val="00B16565"/>
    <w:rsid w:val="00B16642"/>
    <w:rsid w:val="00B17000"/>
    <w:rsid w:val="00B171DE"/>
    <w:rsid w:val="00B172EB"/>
    <w:rsid w:val="00B17532"/>
    <w:rsid w:val="00B17688"/>
    <w:rsid w:val="00B1769E"/>
    <w:rsid w:val="00B176AE"/>
    <w:rsid w:val="00B20202"/>
    <w:rsid w:val="00B20A60"/>
    <w:rsid w:val="00B20CD9"/>
    <w:rsid w:val="00B21060"/>
    <w:rsid w:val="00B2120B"/>
    <w:rsid w:val="00B21454"/>
    <w:rsid w:val="00B21856"/>
    <w:rsid w:val="00B2256D"/>
    <w:rsid w:val="00B228F9"/>
    <w:rsid w:val="00B22A6C"/>
    <w:rsid w:val="00B22F23"/>
    <w:rsid w:val="00B23286"/>
    <w:rsid w:val="00B238A4"/>
    <w:rsid w:val="00B23B63"/>
    <w:rsid w:val="00B23EC6"/>
    <w:rsid w:val="00B24401"/>
    <w:rsid w:val="00B24F64"/>
    <w:rsid w:val="00B255E8"/>
    <w:rsid w:val="00B25660"/>
    <w:rsid w:val="00B25785"/>
    <w:rsid w:val="00B25ABC"/>
    <w:rsid w:val="00B25CB8"/>
    <w:rsid w:val="00B25DAB"/>
    <w:rsid w:val="00B26016"/>
    <w:rsid w:val="00B26D28"/>
    <w:rsid w:val="00B26DA1"/>
    <w:rsid w:val="00B27271"/>
    <w:rsid w:val="00B27B57"/>
    <w:rsid w:val="00B3021A"/>
    <w:rsid w:val="00B309FB"/>
    <w:rsid w:val="00B31318"/>
    <w:rsid w:val="00B31E83"/>
    <w:rsid w:val="00B32081"/>
    <w:rsid w:val="00B3211C"/>
    <w:rsid w:val="00B32437"/>
    <w:rsid w:val="00B3253D"/>
    <w:rsid w:val="00B32616"/>
    <w:rsid w:val="00B3289A"/>
    <w:rsid w:val="00B32B72"/>
    <w:rsid w:val="00B3318F"/>
    <w:rsid w:val="00B33B65"/>
    <w:rsid w:val="00B33E3A"/>
    <w:rsid w:val="00B34331"/>
    <w:rsid w:val="00B344BB"/>
    <w:rsid w:val="00B348E3"/>
    <w:rsid w:val="00B349B7"/>
    <w:rsid w:val="00B3514C"/>
    <w:rsid w:val="00B35BE0"/>
    <w:rsid w:val="00B35C0F"/>
    <w:rsid w:val="00B36506"/>
    <w:rsid w:val="00B36CB9"/>
    <w:rsid w:val="00B375B1"/>
    <w:rsid w:val="00B37E17"/>
    <w:rsid w:val="00B37F69"/>
    <w:rsid w:val="00B4000A"/>
    <w:rsid w:val="00B400A4"/>
    <w:rsid w:val="00B40276"/>
    <w:rsid w:val="00B40836"/>
    <w:rsid w:val="00B40A55"/>
    <w:rsid w:val="00B40D3C"/>
    <w:rsid w:val="00B40DF5"/>
    <w:rsid w:val="00B4157A"/>
    <w:rsid w:val="00B41BC8"/>
    <w:rsid w:val="00B420DA"/>
    <w:rsid w:val="00B42406"/>
    <w:rsid w:val="00B42594"/>
    <w:rsid w:val="00B42D64"/>
    <w:rsid w:val="00B42D99"/>
    <w:rsid w:val="00B42F5A"/>
    <w:rsid w:val="00B4309A"/>
    <w:rsid w:val="00B4315B"/>
    <w:rsid w:val="00B432AB"/>
    <w:rsid w:val="00B43409"/>
    <w:rsid w:val="00B4376B"/>
    <w:rsid w:val="00B4396F"/>
    <w:rsid w:val="00B43D95"/>
    <w:rsid w:val="00B44436"/>
    <w:rsid w:val="00B44511"/>
    <w:rsid w:val="00B446D5"/>
    <w:rsid w:val="00B44DD3"/>
    <w:rsid w:val="00B44F33"/>
    <w:rsid w:val="00B452C6"/>
    <w:rsid w:val="00B4584F"/>
    <w:rsid w:val="00B459A3"/>
    <w:rsid w:val="00B45BC8"/>
    <w:rsid w:val="00B45DD1"/>
    <w:rsid w:val="00B45EC9"/>
    <w:rsid w:val="00B45F50"/>
    <w:rsid w:val="00B46812"/>
    <w:rsid w:val="00B4697B"/>
    <w:rsid w:val="00B46980"/>
    <w:rsid w:val="00B469A3"/>
    <w:rsid w:val="00B469CE"/>
    <w:rsid w:val="00B46B52"/>
    <w:rsid w:val="00B475E8"/>
    <w:rsid w:val="00B476B7"/>
    <w:rsid w:val="00B47878"/>
    <w:rsid w:val="00B479A0"/>
    <w:rsid w:val="00B479E9"/>
    <w:rsid w:val="00B47AB5"/>
    <w:rsid w:val="00B5018A"/>
    <w:rsid w:val="00B50787"/>
    <w:rsid w:val="00B50D7F"/>
    <w:rsid w:val="00B50DC1"/>
    <w:rsid w:val="00B51313"/>
    <w:rsid w:val="00B514A0"/>
    <w:rsid w:val="00B515FA"/>
    <w:rsid w:val="00B516A3"/>
    <w:rsid w:val="00B51B3E"/>
    <w:rsid w:val="00B51DB2"/>
    <w:rsid w:val="00B5200D"/>
    <w:rsid w:val="00B52328"/>
    <w:rsid w:val="00B5240C"/>
    <w:rsid w:val="00B52557"/>
    <w:rsid w:val="00B5275E"/>
    <w:rsid w:val="00B53075"/>
    <w:rsid w:val="00B530DE"/>
    <w:rsid w:val="00B53124"/>
    <w:rsid w:val="00B532E7"/>
    <w:rsid w:val="00B532F3"/>
    <w:rsid w:val="00B53746"/>
    <w:rsid w:val="00B5394C"/>
    <w:rsid w:val="00B539A4"/>
    <w:rsid w:val="00B53E1A"/>
    <w:rsid w:val="00B54563"/>
    <w:rsid w:val="00B54CD6"/>
    <w:rsid w:val="00B54FED"/>
    <w:rsid w:val="00B55502"/>
    <w:rsid w:val="00B557A1"/>
    <w:rsid w:val="00B55FB1"/>
    <w:rsid w:val="00B563A9"/>
    <w:rsid w:val="00B56421"/>
    <w:rsid w:val="00B56522"/>
    <w:rsid w:val="00B5666E"/>
    <w:rsid w:val="00B56793"/>
    <w:rsid w:val="00B56B65"/>
    <w:rsid w:val="00B56B92"/>
    <w:rsid w:val="00B56C44"/>
    <w:rsid w:val="00B57386"/>
    <w:rsid w:val="00B573A1"/>
    <w:rsid w:val="00B57552"/>
    <w:rsid w:val="00B577EF"/>
    <w:rsid w:val="00B57A40"/>
    <w:rsid w:val="00B57BE6"/>
    <w:rsid w:val="00B60182"/>
    <w:rsid w:val="00B6048F"/>
    <w:rsid w:val="00B604F1"/>
    <w:rsid w:val="00B60792"/>
    <w:rsid w:val="00B60BA9"/>
    <w:rsid w:val="00B60CA3"/>
    <w:rsid w:val="00B60D48"/>
    <w:rsid w:val="00B610A2"/>
    <w:rsid w:val="00B611A8"/>
    <w:rsid w:val="00B61548"/>
    <w:rsid w:val="00B61602"/>
    <w:rsid w:val="00B61DBF"/>
    <w:rsid w:val="00B62BD0"/>
    <w:rsid w:val="00B62EBD"/>
    <w:rsid w:val="00B6349F"/>
    <w:rsid w:val="00B634B3"/>
    <w:rsid w:val="00B636F6"/>
    <w:rsid w:val="00B638B9"/>
    <w:rsid w:val="00B638BF"/>
    <w:rsid w:val="00B63D30"/>
    <w:rsid w:val="00B63D64"/>
    <w:rsid w:val="00B6466B"/>
    <w:rsid w:val="00B647C1"/>
    <w:rsid w:val="00B648C3"/>
    <w:rsid w:val="00B64C6F"/>
    <w:rsid w:val="00B64CD6"/>
    <w:rsid w:val="00B64DF6"/>
    <w:rsid w:val="00B64E52"/>
    <w:rsid w:val="00B654C5"/>
    <w:rsid w:val="00B657AD"/>
    <w:rsid w:val="00B65888"/>
    <w:rsid w:val="00B65CB0"/>
    <w:rsid w:val="00B66277"/>
    <w:rsid w:val="00B664D5"/>
    <w:rsid w:val="00B669B5"/>
    <w:rsid w:val="00B670D0"/>
    <w:rsid w:val="00B671D8"/>
    <w:rsid w:val="00B67296"/>
    <w:rsid w:val="00B700A7"/>
    <w:rsid w:val="00B70C07"/>
    <w:rsid w:val="00B70D61"/>
    <w:rsid w:val="00B70DBB"/>
    <w:rsid w:val="00B710E0"/>
    <w:rsid w:val="00B713A0"/>
    <w:rsid w:val="00B713A8"/>
    <w:rsid w:val="00B71629"/>
    <w:rsid w:val="00B71C41"/>
    <w:rsid w:val="00B72573"/>
    <w:rsid w:val="00B72827"/>
    <w:rsid w:val="00B72BA3"/>
    <w:rsid w:val="00B72C75"/>
    <w:rsid w:val="00B72F85"/>
    <w:rsid w:val="00B73072"/>
    <w:rsid w:val="00B730D1"/>
    <w:rsid w:val="00B731E0"/>
    <w:rsid w:val="00B732F4"/>
    <w:rsid w:val="00B734EC"/>
    <w:rsid w:val="00B73E98"/>
    <w:rsid w:val="00B74041"/>
    <w:rsid w:val="00B74090"/>
    <w:rsid w:val="00B74100"/>
    <w:rsid w:val="00B7410B"/>
    <w:rsid w:val="00B742D4"/>
    <w:rsid w:val="00B745DD"/>
    <w:rsid w:val="00B747E6"/>
    <w:rsid w:val="00B7507C"/>
    <w:rsid w:val="00B751F3"/>
    <w:rsid w:val="00B75AB4"/>
    <w:rsid w:val="00B75B13"/>
    <w:rsid w:val="00B75C3F"/>
    <w:rsid w:val="00B75C78"/>
    <w:rsid w:val="00B75CB7"/>
    <w:rsid w:val="00B76012"/>
    <w:rsid w:val="00B764CA"/>
    <w:rsid w:val="00B76836"/>
    <w:rsid w:val="00B7694D"/>
    <w:rsid w:val="00B772CF"/>
    <w:rsid w:val="00B77759"/>
    <w:rsid w:val="00B800D4"/>
    <w:rsid w:val="00B80117"/>
    <w:rsid w:val="00B8068A"/>
    <w:rsid w:val="00B80A6E"/>
    <w:rsid w:val="00B813A0"/>
    <w:rsid w:val="00B813AB"/>
    <w:rsid w:val="00B813C3"/>
    <w:rsid w:val="00B813E7"/>
    <w:rsid w:val="00B8166A"/>
    <w:rsid w:val="00B81791"/>
    <w:rsid w:val="00B81E29"/>
    <w:rsid w:val="00B81E2A"/>
    <w:rsid w:val="00B82125"/>
    <w:rsid w:val="00B8212E"/>
    <w:rsid w:val="00B821E9"/>
    <w:rsid w:val="00B827C9"/>
    <w:rsid w:val="00B82EC6"/>
    <w:rsid w:val="00B82F4A"/>
    <w:rsid w:val="00B83335"/>
    <w:rsid w:val="00B837DA"/>
    <w:rsid w:val="00B843AC"/>
    <w:rsid w:val="00B84512"/>
    <w:rsid w:val="00B8485C"/>
    <w:rsid w:val="00B84971"/>
    <w:rsid w:val="00B849BE"/>
    <w:rsid w:val="00B84E39"/>
    <w:rsid w:val="00B85471"/>
    <w:rsid w:val="00B85BA0"/>
    <w:rsid w:val="00B85CB9"/>
    <w:rsid w:val="00B85F6D"/>
    <w:rsid w:val="00B86102"/>
    <w:rsid w:val="00B8646F"/>
    <w:rsid w:val="00B869C7"/>
    <w:rsid w:val="00B86DB5"/>
    <w:rsid w:val="00B87117"/>
    <w:rsid w:val="00B87775"/>
    <w:rsid w:val="00B878FF"/>
    <w:rsid w:val="00B87BCE"/>
    <w:rsid w:val="00B87C3A"/>
    <w:rsid w:val="00B87D89"/>
    <w:rsid w:val="00B87E32"/>
    <w:rsid w:val="00B87E86"/>
    <w:rsid w:val="00B90625"/>
    <w:rsid w:val="00B9066F"/>
    <w:rsid w:val="00B90682"/>
    <w:rsid w:val="00B907E6"/>
    <w:rsid w:val="00B90E75"/>
    <w:rsid w:val="00B90F16"/>
    <w:rsid w:val="00B914D7"/>
    <w:rsid w:val="00B9155B"/>
    <w:rsid w:val="00B91657"/>
    <w:rsid w:val="00B9175A"/>
    <w:rsid w:val="00B91D23"/>
    <w:rsid w:val="00B9227E"/>
    <w:rsid w:val="00B922D2"/>
    <w:rsid w:val="00B92400"/>
    <w:rsid w:val="00B92411"/>
    <w:rsid w:val="00B92D4C"/>
    <w:rsid w:val="00B935ED"/>
    <w:rsid w:val="00B93631"/>
    <w:rsid w:val="00B9439C"/>
    <w:rsid w:val="00B943D3"/>
    <w:rsid w:val="00B944D2"/>
    <w:rsid w:val="00B945B4"/>
    <w:rsid w:val="00B9479B"/>
    <w:rsid w:val="00B94A52"/>
    <w:rsid w:val="00B94A7F"/>
    <w:rsid w:val="00B94C56"/>
    <w:rsid w:val="00B94E65"/>
    <w:rsid w:val="00B94FAF"/>
    <w:rsid w:val="00B9580B"/>
    <w:rsid w:val="00B95E9B"/>
    <w:rsid w:val="00B963B0"/>
    <w:rsid w:val="00B964C6"/>
    <w:rsid w:val="00B9681C"/>
    <w:rsid w:val="00B96C0C"/>
    <w:rsid w:val="00B97554"/>
    <w:rsid w:val="00B976F4"/>
    <w:rsid w:val="00B977A0"/>
    <w:rsid w:val="00B97DFF"/>
    <w:rsid w:val="00B97E2C"/>
    <w:rsid w:val="00BA077A"/>
    <w:rsid w:val="00BA0D55"/>
    <w:rsid w:val="00BA0EC3"/>
    <w:rsid w:val="00BA1262"/>
    <w:rsid w:val="00BA1597"/>
    <w:rsid w:val="00BA1B27"/>
    <w:rsid w:val="00BA1BD9"/>
    <w:rsid w:val="00BA2064"/>
    <w:rsid w:val="00BA213C"/>
    <w:rsid w:val="00BA222B"/>
    <w:rsid w:val="00BA2265"/>
    <w:rsid w:val="00BA22F1"/>
    <w:rsid w:val="00BA232E"/>
    <w:rsid w:val="00BA243D"/>
    <w:rsid w:val="00BA24F6"/>
    <w:rsid w:val="00BA2A18"/>
    <w:rsid w:val="00BA2AD9"/>
    <w:rsid w:val="00BA3001"/>
    <w:rsid w:val="00BA323D"/>
    <w:rsid w:val="00BA3F32"/>
    <w:rsid w:val="00BA3FF7"/>
    <w:rsid w:val="00BA427C"/>
    <w:rsid w:val="00BA450D"/>
    <w:rsid w:val="00BA4673"/>
    <w:rsid w:val="00BA4C80"/>
    <w:rsid w:val="00BA4D05"/>
    <w:rsid w:val="00BA514F"/>
    <w:rsid w:val="00BA51B2"/>
    <w:rsid w:val="00BA5284"/>
    <w:rsid w:val="00BA5326"/>
    <w:rsid w:val="00BA5ABF"/>
    <w:rsid w:val="00BA5F78"/>
    <w:rsid w:val="00BA6000"/>
    <w:rsid w:val="00BA64FD"/>
    <w:rsid w:val="00BA6DA9"/>
    <w:rsid w:val="00BA6E0E"/>
    <w:rsid w:val="00BA7166"/>
    <w:rsid w:val="00BA749D"/>
    <w:rsid w:val="00BA7586"/>
    <w:rsid w:val="00BA762A"/>
    <w:rsid w:val="00BA7EA8"/>
    <w:rsid w:val="00BB02E4"/>
    <w:rsid w:val="00BB0403"/>
    <w:rsid w:val="00BB0493"/>
    <w:rsid w:val="00BB050A"/>
    <w:rsid w:val="00BB05AF"/>
    <w:rsid w:val="00BB0941"/>
    <w:rsid w:val="00BB1541"/>
    <w:rsid w:val="00BB1E4C"/>
    <w:rsid w:val="00BB2093"/>
    <w:rsid w:val="00BB20BE"/>
    <w:rsid w:val="00BB253D"/>
    <w:rsid w:val="00BB305A"/>
    <w:rsid w:val="00BB30F1"/>
    <w:rsid w:val="00BB318A"/>
    <w:rsid w:val="00BB35A9"/>
    <w:rsid w:val="00BB39DD"/>
    <w:rsid w:val="00BB3CB9"/>
    <w:rsid w:val="00BB3F8D"/>
    <w:rsid w:val="00BB4134"/>
    <w:rsid w:val="00BB433F"/>
    <w:rsid w:val="00BB435B"/>
    <w:rsid w:val="00BB4633"/>
    <w:rsid w:val="00BB4790"/>
    <w:rsid w:val="00BB4802"/>
    <w:rsid w:val="00BB62F2"/>
    <w:rsid w:val="00BB67C4"/>
    <w:rsid w:val="00BB69A9"/>
    <w:rsid w:val="00BB6B7D"/>
    <w:rsid w:val="00BB6D04"/>
    <w:rsid w:val="00BB7191"/>
    <w:rsid w:val="00BB71AE"/>
    <w:rsid w:val="00BB7344"/>
    <w:rsid w:val="00BB76BD"/>
    <w:rsid w:val="00BB77DD"/>
    <w:rsid w:val="00BB7A51"/>
    <w:rsid w:val="00BB7CFF"/>
    <w:rsid w:val="00BB7EE2"/>
    <w:rsid w:val="00BC000D"/>
    <w:rsid w:val="00BC022B"/>
    <w:rsid w:val="00BC034D"/>
    <w:rsid w:val="00BC0756"/>
    <w:rsid w:val="00BC0961"/>
    <w:rsid w:val="00BC0A66"/>
    <w:rsid w:val="00BC0EF8"/>
    <w:rsid w:val="00BC0EFC"/>
    <w:rsid w:val="00BC0F7D"/>
    <w:rsid w:val="00BC101E"/>
    <w:rsid w:val="00BC1B54"/>
    <w:rsid w:val="00BC25B5"/>
    <w:rsid w:val="00BC25CE"/>
    <w:rsid w:val="00BC267E"/>
    <w:rsid w:val="00BC30D1"/>
    <w:rsid w:val="00BC367F"/>
    <w:rsid w:val="00BC3E15"/>
    <w:rsid w:val="00BC41AC"/>
    <w:rsid w:val="00BC46C8"/>
    <w:rsid w:val="00BC4B11"/>
    <w:rsid w:val="00BC4F6A"/>
    <w:rsid w:val="00BC520D"/>
    <w:rsid w:val="00BC5313"/>
    <w:rsid w:val="00BC5476"/>
    <w:rsid w:val="00BC54B2"/>
    <w:rsid w:val="00BC5837"/>
    <w:rsid w:val="00BC5970"/>
    <w:rsid w:val="00BC5B4F"/>
    <w:rsid w:val="00BC5E26"/>
    <w:rsid w:val="00BC6A20"/>
    <w:rsid w:val="00BC6A95"/>
    <w:rsid w:val="00BC6F73"/>
    <w:rsid w:val="00BC6FE2"/>
    <w:rsid w:val="00BC791C"/>
    <w:rsid w:val="00BC7A04"/>
    <w:rsid w:val="00BC7FDA"/>
    <w:rsid w:val="00BD0418"/>
    <w:rsid w:val="00BD0632"/>
    <w:rsid w:val="00BD0878"/>
    <w:rsid w:val="00BD0916"/>
    <w:rsid w:val="00BD0A26"/>
    <w:rsid w:val="00BD0AAD"/>
    <w:rsid w:val="00BD0CD8"/>
    <w:rsid w:val="00BD0E58"/>
    <w:rsid w:val="00BD1160"/>
    <w:rsid w:val="00BD12E6"/>
    <w:rsid w:val="00BD147B"/>
    <w:rsid w:val="00BD24AC"/>
    <w:rsid w:val="00BD2DF6"/>
    <w:rsid w:val="00BD3009"/>
    <w:rsid w:val="00BD3169"/>
    <w:rsid w:val="00BD3347"/>
    <w:rsid w:val="00BD3567"/>
    <w:rsid w:val="00BD3700"/>
    <w:rsid w:val="00BD389B"/>
    <w:rsid w:val="00BD3980"/>
    <w:rsid w:val="00BD3D80"/>
    <w:rsid w:val="00BD3FFB"/>
    <w:rsid w:val="00BD40AA"/>
    <w:rsid w:val="00BD421A"/>
    <w:rsid w:val="00BD4353"/>
    <w:rsid w:val="00BD4437"/>
    <w:rsid w:val="00BD45AC"/>
    <w:rsid w:val="00BD4AC5"/>
    <w:rsid w:val="00BD4B32"/>
    <w:rsid w:val="00BD4ECA"/>
    <w:rsid w:val="00BD52E0"/>
    <w:rsid w:val="00BD59ED"/>
    <w:rsid w:val="00BD5BE8"/>
    <w:rsid w:val="00BD5C61"/>
    <w:rsid w:val="00BD6542"/>
    <w:rsid w:val="00BD65AF"/>
    <w:rsid w:val="00BD66E3"/>
    <w:rsid w:val="00BD67EA"/>
    <w:rsid w:val="00BD68AE"/>
    <w:rsid w:val="00BD68B6"/>
    <w:rsid w:val="00BD6B2B"/>
    <w:rsid w:val="00BD6DEC"/>
    <w:rsid w:val="00BD751E"/>
    <w:rsid w:val="00BD7613"/>
    <w:rsid w:val="00BD7F8C"/>
    <w:rsid w:val="00BE07AD"/>
    <w:rsid w:val="00BE0890"/>
    <w:rsid w:val="00BE0F55"/>
    <w:rsid w:val="00BE1022"/>
    <w:rsid w:val="00BE1186"/>
    <w:rsid w:val="00BE1318"/>
    <w:rsid w:val="00BE1387"/>
    <w:rsid w:val="00BE154D"/>
    <w:rsid w:val="00BE1591"/>
    <w:rsid w:val="00BE1B08"/>
    <w:rsid w:val="00BE22E1"/>
    <w:rsid w:val="00BE25E7"/>
    <w:rsid w:val="00BE287E"/>
    <w:rsid w:val="00BE3468"/>
    <w:rsid w:val="00BE358C"/>
    <w:rsid w:val="00BE360F"/>
    <w:rsid w:val="00BE38B4"/>
    <w:rsid w:val="00BE38C1"/>
    <w:rsid w:val="00BE3AF5"/>
    <w:rsid w:val="00BE3F8A"/>
    <w:rsid w:val="00BE4056"/>
    <w:rsid w:val="00BE4213"/>
    <w:rsid w:val="00BE4B26"/>
    <w:rsid w:val="00BE5297"/>
    <w:rsid w:val="00BE5466"/>
    <w:rsid w:val="00BE58C1"/>
    <w:rsid w:val="00BE5ED4"/>
    <w:rsid w:val="00BE6AAB"/>
    <w:rsid w:val="00BE6BAE"/>
    <w:rsid w:val="00BE6C12"/>
    <w:rsid w:val="00BE6D72"/>
    <w:rsid w:val="00BE6E60"/>
    <w:rsid w:val="00BE6FF9"/>
    <w:rsid w:val="00BE71B1"/>
    <w:rsid w:val="00BE76E5"/>
    <w:rsid w:val="00BE78DA"/>
    <w:rsid w:val="00BE7ADB"/>
    <w:rsid w:val="00BF04CA"/>
    <w:rsid w:val="00BF064C"/>
    <w:rsid w:val="00BF086E"/>
    <w:rsid w:val="00BF08E4"/>
    <w:rsid w:val="00BF0BD8"/>
    <w:rsid w:val="00BF0C93"/>
    <w:rsid w:val="00BF1095"/>
    <w:rsid w:val="00BF153D"/>
    <w:rsid w:val="00BF1A19"/>
    <w:rsid w:val="00BF1C81"/>
    <w:rsid w:val="00BF2334"/>
    <w:rsid w:val="00BF2591"/>
    <w:rsid w:val="00BF29B9"/>
    <w:rsid w:val="00BF29E1"/>
    <w:rsid w:val="00BF2A04"/>
    <w:rsid w:val="00BF2BB3"/>
    <w:rsid w:val="00BF2D26"/>
    <w:rsid w:val="00BF3712"/>
    <w:rsid w:val="00BF37F0"/>
    <w:rsid w:val="00BF3A3A"/>
    <w:rsid w:val="00BF3A73"/>
    <w:rsid w:val="00BF3F77"/>
    <w:rsid w:val="00BF4356"/>
    <w:rsid w:val="00BF44AE"/>
    <w:rsid w:val="00BF4657"/>
    <w:rsid w:val="00BF4FCE"/>
    <w:rsid w:val="00BF4FDB"/>
    <w:rsid w:val="00BF55B1"/>
    <w:rsid w:val="00BF6A6F"/>
    <w:rsid w:val="00BF6CD5"/>
    <w:rsid w:val="00BF740E"/>
    <w:rsid w:val="00BF7B90"/>
    <w:rsid w:val="00BF7D10"/>
    <w:rsid w:val="00C00093"/>
    <w:rsid w:val="00C003C3"/>
    <w:rsid w:val="00C005F2"/>
    <w:rsid w:val="00C00BD9"/>
    <w:rsid w:val="00C00E19"/>
    <w:rsid w:val="00C00E2F"/>
    <w:rsid w:val="00C00FCA"/>
    <w:rsid w:val="00C01093"/>
    <w:rsid w:val="00C014C9"/>
    <w:rsid w:val="00C01DF4"/>
    <w:rsid w:val="00C01E9F"/>
    <w:rsid w:val="00C02012"/>
    <w:rsid w:val="00C0268F"/>
    <w:rsid w:val="00C0296B"/>
    <w:rsid w:val="00C02A35"/>
    <w:rsid w:val="00C02AE0"/>
    <w:rsid w:val="00C02B5E"/>
    <w:rsid w:val="00C02C07"/>
    <w:rsid w:val="00C03014"/>
    <w:rsid w:val="00C03597"/>
    <w:rsid w:val="00C03D23"/>
    <w:rsid w:val="00C03FB3"/>
    <w:rsid w:val="00C04490"/>
    <w:rsid w:val="00C047E5"/>
    <w:rsid w:val="00C04E29"/>
    <w:rsid w:val="00C04FF1"/>
    <w:rsid w:val="00C05053"/>
    <w:rsid w:val="00C05304"/>
    <w:rsid w:val="00C05664"/>
    <w:rsid w:val="00C057C1"/>
    <w:rsid w:val="00C05BEF"/>
    <w:rsid w:val="00C06075"/>
    <w:rsid w:val="00C061DF"/>
    <w:rsid w:val="00C0659D"/>
    <w:rsid w:val="00C06649"/>
    <w:rsid w:val="00C06679"/>
    <w:rsid w:val="00C0673A"/>
    <w:rsid w:val="00C06B50"/>
    <w:rsid w:val="00C06BBE"/>
    <w:rsid w:val="00C06C88"/>
    <w:rsid w:val="00C06CD2"/>
    <w:rsid w:val="00C06F7C"/>
    <w:rsid w:val="00C06FA7"/>
    <w:rsid w:val="00C07048"/>
    <w:rsid w:val="00C07444"/>
    <w:rsid w:val="00C07E19"/>
    <w:rsid w:val="00C07EC6"/>
    <w:rsid w:val="00C07EF3"/>
    <w:rsid w:val="00C1041D"/>
    <w:rsid w:val="00C1046B"/>
    <w:rsid w:val="00C10D21"/>
    <w:rsid w:val="00C11452"/>
    <w:rsid w:val="00C11F8C"/>
    <w:rsid w:val="00C121FF"/>
    <w:rsid w:val="00C12B1A"/>
    <w:rsid w:val="00C12C5B"/>
    <w:rsid w:val="00C12D13"/>
    <w:rsid w:val="00C13124"/>
    <w:rsid w:val="00C136C3"/>
    <w:rsid w:val="00C13857"/>
    <w:rsid w:val="00C13888"/>
    <w:rsid w:val="00C13E45"/>
    <w:rsid w:val="00C13F62"/>
    <w:rsid w:val="00C140A1"/>
    <w:rsid w:val="00C141B2"/>
    <w:rsid w:val="00C146D1"/>
    <w:rsid w:val="00C14818"/>
    <w:rsid w:val="00C14A7E"/>
    <w:rsid w:val="00C14C62"/>
    <w:rsid w:val="00C14CF6"/>
    <w:rsid w:val="00C1519C"/>
    <w:rsid w:val="00C156F0"/>
    <w:rsid w:val="00C1582A"/>
    <w:rsid w:val="00C15CD3"/>
    <w:rsid w:val="00C15E3E"/>
    <w:rsid w:val="00C16382"/>
    <w:rsid w:val="00C1645E"/>
    <w:rsid w:val="00C167B1"/>
    <w:rsid w:val="00C167E3"/>
    <w:rsid w:val="00C16862"/>
    <w:rsid w:val="00C16985"/>
    <w:rsid w:val="00C16BD4"/>
    <w:rsid w:val="00C16D4E"/>
    <w:rsid w:val="00C16EDC"/>
    <w:rsid w:val="00C17266"/>
    <w:rsid w:val="00C17A60"/>
    <w:rsid w:val="00C17ED3"/>
    <w:rsid w:val="00C17FA7"/>
    <w:rsid w:val="00C20BBE"/>
    <w:rsid w:val="00C20C72"/>
    <w:rsid w:val="00C21101"/>
    <w:rsid w:val="00C211CB"/>
    <w:rsid w:val="00C21221"/>
    <w:rsid w:val="00C21E9D"/>
    <w:rsid w:val="00C2216D"/>
    <w:rsid w:val="00C222B3"/>
    <w:rsid w:val="00C22544"/>
    <w:rsid w:val="00C226FF"/>
    <w:rsid w:val="00C22A69"/>
    <w:rsid w:val="00C22C2D"/>
    <w:rsid w:val="00C22E1F"/>
    <w:rsid w:val="00C23327"/>
    <w:rsid w:val="00C2349F"/>
    <w:rsid w:val="00C2387F"/>
    <w:rsid w:val="00C23CCB"/>
    <w:rsid w:val="00C23F0E"/>
    <w:rsid w:val="00C243FF"/>
    <w:rsid w:val="00C24403"/>
    <w:rsid w:val="00C2446E"/>
    <w:rsid w:val="00C247AF"/>
    <w:rsid w:val="00C24865"/>
    <w:rsid w:val="00C248A8"/>
    <w:rsid w:val="00C24C13"/>
    <w:rsid w:val="00C24CD2"/>
    <w:rsid w:val="00C255C2"/>
    <w:rsid w:val="00C25931"/>
    <w:rsid w:val="00C2648C"/>
    <w:rsid w:val="00C267B9"/>
    <w:rsid w:val="00C26B36"/>
    <w:rsid w:val="00C271E2"/>
    <w:rsid w:val="00C27382"/>
    <w:rsid w:val="00C2740A"/>
    <w:rsid w:val="00C275E3"/>
    <w:rsid w:val="00C27671"/>
    <w:rsid w:val="00C27A42"/>
    <w:rsid w:val="00C30F5A"/>
    <w:rsid w:val="00C30FA1"/>
    <w:rsid w:val="00C310D6"/>
    <w:rsid w:val="00C31452"/>
    <w:rsid w:val="00C314A5"/>
    <w:rsid w:val="00C316CA"/>
    <w:rsid w:val="00C316E0"/>
    <w:rsid w:val="00C31AEF"/>
    <w:rsid w:val="00C31C1A"/>
    <w:rsid w:val="00C31EAF"/>
    <w:rsid w:val="00C31F5E"/>
    <w:rsid w:val="00C323D0"/>
    <w:rsid w:val="00C32B63"/>
    <w:rsid w:val="00C32CC8"/>
    <w:rsid w:val="00C32CF0"/>
    <w:rsid w:val="00C33079"/>
    <w:rsid w:val="00C3309E"/>
    <w:rsid w:val="00C333C4"/>
    <w:rsid w:val="00C33418"/>
    <w:rsid w:val="00C334C9"/>
    <w:rsid w:val="00C335F6"/>
    <w:rsid w:val="00C33AB8"/>
    <w:rsid w:val="00C33D03"/>
    <w:rsid w:val="00C33E2B"/>
    <w:rsid w:val="00C33E30"/>
    <w:rsid w:val="00C33EE4"/>
    <w:rsid w:val="00C34031"/>
    <w:rsid w:val="00C340F6"/>
    <w:rsid w:val="00C34547"/>
    <w:rsid w:val="00C3478B"/>
    <w:rsid w:val="00C355A3"/>
    <w:rsid w:val="00C358F3"/>
    <w:rsid w:val="00C35B9D"/>
    <w:rsid w:val="00C36675"/>
    <w:rsid w:val="00C36896"/>
    <w:rsid w:val="00C371B3"/>
    <w:rsid w:val="00C37526"/>
    <w:rsid w:val="00C375FB"/>
    <w:rsid w:val="00C377CC"/>
    <w:rsid w:val="00C37833"/>
    <w:rsid w:val="00C4017C"/>
    <w:rsid w:val="00C404DB"/>
    <w:rsid w:val="00C40612"/>
    <w:rsid w:val="00C409C2"/>
    <w:rsid w:val="00C40A97"/>
    <w:rsid w:val="00C40BF8"/>
    <w:rsid w:val="00C40D08"/>
    <w:rsid w:val="00C40F4D"/>
    <w:rsid w:val="00C41033"/>
    <w:rsid w:val="00C41395"/>
    <w:rsid w:val="00C415BD"/>
    <w:rsid w:val="00C415F7"/>
    <w:rsid w:val="00C4176E"/>
    <w:rsid w:val="00C418DE"/>
    <w:rsid w:val="00C41A43"/>
    <w:rsid w:val="00C42538"/>
    <w:rsid w:val="00C42D95"/>
    <w:rsid w:val="00C42F03"/>
    <w:rsid w:val="00C4340E"/>
    <w:rsid w:val="00C43BFF"/>
    <w:rsid w:val="00C43F4C"/>
    <w:rsid w:val="00C4429A"/>
    <w:rsid w:val="00C448E3"/>
    <w:rsid w:val="00C44DB3"/>
    <w:rsid w:val="00C45231"/>
    <w:rsid w:val="00C45F15"/>
    <w:rsid w:val="00C467DD"/>
    <w:rsid w:val="00C46A3A"/>
    <w:rsid w:val="00C46A8A"/>
    <w:rsid w:val="00C46E52"/>
    <w:rsid w:val="00C46EA1"/>
    <w:rsid w:val="00C47358"/>
    <w:rsid w:val="00C473D5"/>
    <w:rsid w:val="00C47D08"/>
    <w:rsid w:val="00C47E08"/>
    <w:rsid w:val="00C503E8"/>
    <w:rsid w:val="00C504CC"/>
    <w:rsid w:val="00C504D7"/>
    <w:rsid w:val="00C507D2"/>
    <w:rsid w:val="00C509C8"/>
    <w:rsid w:val="00C50D7E"/>
    <w:rsid w:val="00C51500"/>
    <w:rsid w:val="00C515D1"/>
    <w:rsid w:val="00C51A04"/>
    <w:rsid w:val="00C51B4E"/>
    <w:rsid w:val="00C52445"/>
    <w:rsid w:val="00C525F0"/>
    <w:rsid w:val="00C525FE"/>
    <w:rsid w:val="00C53318"/>
    <w:rsid w:val="00C536EE"/>
    <w:rsid w:val="00C53C53"/>
    <w:rsid w:val="00C53ED2"/>
    <w:rsid w:val="00C54628"/>
    <w:rsid w:val="00C54827"/>
    <w:rsid w:val="00C5494D"/>
    <w:rsid w:val="00C54C27"/>
    <w:rsid w:val="00C5506D"/>
    <w:rsid w:val="00C55825"/>
    <w:rsid w:val="00C55E06"/>
    <w:rsid w:val="00C55F74"/>
    <w:rsid w:val="00C57154"/>
    <w:rsid w:val="00C5723E"/>
    <w:rsid w:val="00C57E4F"/>
    <w:rsid w:val="00C57FE8"/>
    <w:rsid w:val="00C6035E"/>
    <w:rsid w:val="00C60384"/>
    <w:rsid w:val="00C603A8"/>
    <w:rsid w:val="00C60ADE"/>
    <w:rsid w:val="00C60AE2"/>
    <w:rsid w:val="00C60D82"/>
    <w:rsid w:val="00C610AB"/>
    <w:rsid w:val="00C611F7"/>
    <w:rsid w:val="00C61272"/>
    <w:rsid w:val="00C615EA"/>
    <w:rsid w:val="00C61C53"/>
    <w:rsid w:val="00C61EFF"/>
    <w:rsid w:val="00C61FE9"/>
    <w:rsid w:val="00C6233C"/>
    <w:rsid w:val="00C62357"/>
    <w:rsid w:val="00C62868"/>
    <w:rsid w:val="00C628DE"/>
    <w:rsid w:val="00C6363E"/>
    <w:rsid w:val="00C63658"/>
    <w:rsid w:val="00C6368E"/>
    <w:rsid w:val="00C63851"/>
    <w:rsid w:val="00C6489E"/>
    <w:rsid w:val="00C64AE8"/>
    <w:rsid w:val="00C64C41"/>
    <w:rsid w:val="00C64D16"/>
    <w:rsid w:val="00C64EBA"/>
    <w:rsid w:val="00C651CF"/>
    <w:rsid w:val="00C65316"/>
    <w:rsid w:val="00C65467"/>
    <w:rsid w:val="00C657FA"/>
    <w:rsid w:val="00C65D9C"/>
    <w:rsid w:val="00C66011"/>
    <w:rsid w:val="00C660A0"/>
    <w:rsid w:val="00C664FE"/>
    <w:rsid w:val="00C66730"/>
    <w:rsid w:val="00C66AF8"/>
    <w:rsid w:val="00C66B5E"/>
    <w:rsid w:val="00C66EAC"/>
    <w:rsid w:val="00C67142"/>
    <w:rsid w:val="00C67593"/>
    <w:rsid w:val="00C678F6"/>
    <w:rsid w:val="00C67AE0"/>
    <w:rsid w:val="00C67B80"/>
    <w:rsid w:val="00C67C53"/>
    <w:rsid w:val="00C67E76"/>
    <w:rsid w:val="00C67F1D"/>
    <w:rsid w:val="00C7039E"/>
    <w:rsid w:val="00C709F1"/>
    <w:rsid w:val="00C70B22"/>
    <w:rsid w:val="00C70F42"/>
    <w:rsid w:val="00C70F79"/>
    <w:rsid w:val="00C71097"/>
    <w:rsid w:val="00C712CD"/>
    <w:rsid w:val="00C7176D"/>
    <w:rsid w:val="00C719C6"/>
    <w:rsid w:val="00C71E9B"/>
    <w:rsid w:val="00C7227E"/>
    <w:rsid w:val="00C727C2"/>
    <w:rsid w:val="00C72817"/>
    <w:rsid w:val="00C72833"/>
    <w:rsid w:val="00C7298B"/>
    <w:rsid w:val="00C72990"/>
    <w:rsid w:val="00C72DFC"/>
    <w:rsid w:val="00C72FFD"/>
    <w:rsid w:val="00C73550"/>
    <w:rsid w:val="00C73696"/>
    <w:rsid w:val="00C7392A"/>
    <w:rsid w:val="00C73C31"/>
    <w:rsid w:val="00C74295"/>
    <w:rsid w:val="00C745B2"/>
    <w:rsid w:val="00C74723"/>
    <w:rsid w:val="00C74CEC"/>
    <w:rsid w:val="00C7505A"/>
    <w:rsid w:val="00C750E5"/>
    <w:rsid w:val="00C7545B"/>
    <w:rsid w:val="00C75D0F"/>
    <w:rsid w:val="00C75E92"/>
    <w:rsid w:val="00C75FD7"/>
    <w:rsid w:val="00C75FDF"/>
    <w:rsid w:val="00C76718"/>
    <w:rsid w:val="00C76ABD"/>
    <w:rsid w:val="00C76B5B"/>
    <w:rsid w:val="00C76C56"/>
    <w:rsid w:val="00C76CC5"/>
    <w:rsid w:val="00C76DC6"/>
    <w:rsid w:val="00C76F64"/>
    <w:rsid w:val="00C7718B"/>
    <w:rsid w:val="00C77397"/>
    <w:rsid w:val="00C77B53"/>
    <w:rsid w:val="00C77C36"/>
    <w:rsid w:val="00C8019C"/>
    <w:rsid w:val="00C801E1"/>
    <w:rsid w:val="00C803EE"/>
    <w:rsid w:val="00C80950"/>
    <w:rsid w:val="00C80B5D"/>
    <w:rsid w:val="00C80DB1"/>
    <w:rsid w:val="00C8132C"/>
    <w:rsid w:val="00C8182D"/>
    <w:rsid w:val="00C818E2"/>
    <w:rsid w:val="00C8190F"/>
    <w:rsid w:val="00C81C65"/>
    <w:rsid w:val="00C81EC3"/>
    <w:rsid w:val="00C822E8"/>
    <w:rsid w:val="00C8240F"/>
    <w:rsid w:val="00C82BB0"/>
    <w:rsid w:val="00C82C0D"/>
    <w:rsid w:val="00C82E0F"/>
    <w:rsid w:val="00C82E1A"/>
    <w:rsid w:val="00C82F2F"/>
    <w:rsid w:val="00C830CA"/>
    <w:rsid w:val="00C8391C"/>
    <w:rsid w:val="00C83B00"/>
    <w:rsid w:val="00C83B72"/>
    <w:rsid w:val="00C83D00"/>
    <w:rsid w:val="00C83E77"/>
    <w:rsid w:val="00C83F0D"/>
    <w:rsid w:val="00C842C9"/>
    <w:rsid w:val="00C8464B"/>
    <w:rsid w:val="00C84A76"/>
    <w:rsid w:val="00C84BE4"/>
    <w:rsid w:val="00C84CC3"/>
    <w:rsid w:val="00C84D00"/>
    <w:rsid w:val="00C84F5B"/>
    <w:rsid w:val="00C8504E"/>
    <w:rsid w:val="00C851B7"/>
    <w:rsid w:val="00C85299"/>
    <w:rsid w:val="00C85856"/>
    <w:rsid w:val="00C85BA9"/>
    <w:rsid w:val="00C85DD5"/>
    <w:rsid w:val="00C85FDD"/>
    <w:rsid w:val="00C86083"/>
    <w:rsid w:val="00C8618A"/>
    <w:rsid w:val="00C86260"/>
    <w:rsid w:val="00C86671"/>
    <w:rsid w:val="00C86672"/>
    <w:rsid w:val="00C866A0"/>
    <w:rsid w:val="00C86771"/>
    <w:rsid w:val="00C8693F"/>
    <w:rsid w:val="00C87079"/>
    <w:rsid w:val="00C87A20"/>
    <w:rsid w:val="00C87A76"/>
    <w:rsid w:val="00C87CBC"/>
    <w:rsid w:val="00C87D6C"/>
    <w:rsid w:val="00C87D76"/>
    <w:rsid w:val="00C900C4"/>
    <w:rsid w:val="00C9016F"/>
    <w:rsid w:val="00C908B3"/>
    <w:rsid w:val="00C913A0"/>
    <w:rsid w:val="00C914B5"/>
    <w:rsid w:val="00C916D5"/>
    <w:rsid w:val="00C9172B"/>
    <w:rsid w:val="00C91B3C"/>
    <w:rsid w:val="00C926C8"/>
    <w:rsid w:val="00C92708"/>
    <w:rsid w:val="00C92C1A"/>
    <w:rsid w:val="00C92C8B"/>
    <w:rsid w:val="00C93F40"/>
    <w:rsid w:val="00C94389"/>
    <w:rsid w:val="00C946C7"/>
    <w:rsid w:val="00C9487C"/>
    <w:rsid w:val="00C949E9"/>
    <w:rsid w:val="00C94DDB"/>
    <w:rsid w:val="00C95AD3"/>
    <w:rsid w:val="00C95EEE"/>
    <w:rsid w:val="00C96098"/>
    <w:rsid w:val="00C96CFB"/>
    <w:rsid w:val="00C96E13"/>
    <w:rsid w:val="00C96F9C"/>
    <w:rsid w:val="00C970FF"/>
    <w:rsid w:val="00C972F7"/>
    <w:rsid w:val="00C97327"/>
    <w:rsid w:val="00C973F6"/>
    <w:rsid w:val="00C97482"/>
    <w:rsid w:val="00C979DF"/>
    <w:rsid w:val="00C97C09"/>
    <w:rsid w:val="00C97C3F"/>
    <w:rsid w:val="00C97DCF"/>
    <w:rsid w:val="00C97EAF"/>
    <w:rsid w:val="00C97F04"/>
    <w:rsid w:val="00CA008E"/>
    <w:rsid w:val="00CA03A5"/>
    <w:rsid w:val="00CA05E5"/>
    <w:rsid w:val="00CA0877"/>
    <w:rsid w:val="00CA11F5"/>
    <w:rsid w:val="00CA1312"/>
    <w:rsid w:val="00CA13E9"/>
    <w:rsid w:val="00CA1688"/>
    <w:rsid w:val="00CA1E98"/>
    <w:rsid w:val="00CA1FA3"/>
    <w:rsid w:val="00CA20BD"/>
    <w:rsid w:val="00CA2F5C"/>
    <w:rsid w:val="00CA349C"/>
    <w:rsid w:val="00CA35B0"/>
    <w:rsid w:val="00CA3B1D"/>
    <w:rsid w:val="00CA3CD1"/>
    <w:rsid w:val="00CA3D0C"/>
    <w:rsid w:val="00CA3D41"/>
    <w:rsid w:val="00CA3DE3"/>
    <w:rsid w:val="00CA3E8B"/>
    <w:rsid w:val="00CA4512"/>
    <w:rsid w:val="00CA4757"/>
    <w:rsid w:val="00CA47BF"/>
    <w:rsid w:val="00CA4D8F"/>
    <w:rsid w:val="00CA501E"/>
    <w:rsid w:val="00CA54E0"/>
    <w:rsid w:val="00CA587F"/>
    <w:rsid w:val="00CA5F47"/>
    <w:rsid w:val="00CA640A"/>
    <w:rsid w:val="00CA678D"/>
    <w:rsid w:val="00CA69BC"/>
    <w:rsid w:val="00CA6E63"/>
    <w:rsid w:val="00CA739C"/>
    <w:rsid w:val="00CA76E3"/>
    <w:rsid w:val="00CA7B43"/>
    <w:rsid w:val="00CA7F28"/>
    <w:rsid w:val="00CB0240"/>
    <w:rsid w:val="00CB038A"/>
    <w:rsid w:val="00CB0594"/>
    <w:rsid w:val="00CB090D"/>
    <w:rsid w:val="00CB0C57"/>
    <w:rsid w:val="00CB0D6E"/>
    <w:rsid w:val="00CB0FB2"/>
    <w:rsid w:val="00CB0FF1"/>
    <w:rsid w:val="00CB11F7"/>
    <w:rsid w:val="00CB1519"/>
    <w:rsid w:val="00CB1570"/>
    <w:rsid w:val="00CB1BB5"/>
    <w:rsid w:val="00CB2063"/>
    <w:rsid w:val="00CB359C"/>
    <w:rsid w:val="00CB36AF"/>
    <w:rsid w:val="00CB380A"/>
    <w:rsid w:val="00CB393B"/>
    <w:rsid w:val="00CB3A6C"/>
    <w:rsid w:val="00CB3A71"/>
    <w:rsid w:val="00CB3AF2"/>
    <w:rsid w:val="00CB3BB2"/>
    <w:rsid w:val="00CB4291"/>
    <w:rsid w:val="00CB43FA"/>
    <w:rsid w:val="00CB44CD"/>
    <w:rsid w:val="00CB45DE"/>
    <w:rsid w:val="00CB52BB"/>
    <w:rsid w:val="00CB5A1B"/>
    <w:rsid w:val="00CB5C89"/>
    <w:rsid w:val="00CB5D7B"/>
    <w:rsid w:val="00CB5DA7"/>
    <w:rsid w:val="00CB6031"/>
    <w:rsid w:val="00CB62A2"/>
    <w:rsid w:val="00CB6541"/>
    <w:rsid w:val="00CB6D39"/>
    <w:rsid w:val="00CB6F71"/>
    <w:rsid w:val="00CB7034"/>
    <w:rsid w:val="00CB7382"/>
    <w:rsid w:val="00CB748A"/>
    <w:rsid w:val="00CB767D"/>
    <w:rsid w:val="00CB77D2"/>
    <w:rsid w:val="00CB7836"/>
    <w:rsid w:val="00CB7907"/>
    <w:rsid w:val="00CB7A33"/>
    <w:rsid w:val="00CB7A6E"/>
    <w:rsid w:val="00CB7D90"/>
    <w:rsid w:val="00CB7E86"/>
    <w:rsid w:val="00CC0234"/>
    <w:rsid w:val="00CC0B71"/>
    <w:rsid w:val="00CC0B7F"/>
    <w:rsid w:val="00CC0CA6"/>
    <w:rsid w:val="00CC11DF"/>
    <w:rsid w:val="00CC1ED2"/>
    <w:rsid w:val="00CC2181"/>
    <w:rsid w:val="00CC2540"/>
    <w:rsid w:val="00CC2CE7"/>
    <w:rsid w:val="00CC3134"/>
    <w:rsid w:val="00CC31F3"/>
    <w:rsid w:val="00CC348C"/>
    <w:rsid w:val="00CC3F7F"/>
    <w:rsid w:val="00CC46AD"/>
    <w:rsid w:val="00CC4BBE"/>
    <w:rsid w:val="00CC57F2"/>
    <w:rsid w:val="00CC624F"/>
    <w:rsid w:val="00CC6452"/>
    <w:rsid w:val="00CC6C45"/>
    <w:rsid w:val="00CC6CE4"/>
    <w:rsid w:val="00CC7674"/>
    <w:rsid w:val="00CC7A70"/>
    <w:rsid w:val="00CC7B64"/>
    <w:rsid w:val="00CC7BEC"/>
    <w:rsid w:val="00CC7D35"/>
    <w:rsid w:val="00CC7D3B"/>
    <w:rsid w:val="00CD03C8"/>
    <w:rsid w:val="00CD0557"/>
    <w:rsid w:val="00CD060B"/>
    <w:rsid w:val="00CD070C"/>
    <w:rsid w:val="00CD07B2"/>
    <w:rsid w:val="00CD07DC"/>
    <w:rsid w:val="00CD0F62"/>
    <w:rsid w:val="00CD110C"/>
    <w:rsid w:val="00CD236B"/>
    <w:rsid w:val="00CD2590"/>
    <w:rsid w:val="00CD2A4F"/>
    <w:rsid w:val="00CD2E52"/>
    <w:rsid w:val="00CD358A"/>
    <w:rsid w:val="00CD3E3F"/>
    <w:rsid w:val="00CD42A4"/>
    <w:rsid w:val="00CD44C5"/>
    <w:rsid w:val="00CD4A08"/>
    <w:rsid w:val="00CD4AFE"/>
    <w:rsid w:val="00CD4B12"/>
    <w:rsid w:val="00CD4E93"/>
    <w:rsid w:val="00CD4F6C"/>
    <w:rsid w:val="00CD4F99"/>
    <w:rsid w:val="00CD500C"/>
    <w:rsid w:val="00CD52CF"/>
    <w:rsid w:val="00CD53E0"/>
    <w:rsid w:val="00CD53F2"/>
    <w:rsid w:val="00CD5535"/>
    <w:rsid w:val="00CD55F5"/>
    <w:rsid w:val="00CD5C95"/>
    <w:rsid w:val="00CD5E86"/>
    <w:rsid w:val="00CD5EF3"/>
    <w:rsid w:val="00CD6CA5"/>
    <w:rsid w:val="00CD7112"/>
    <w:rsid w:val="00CD7B5D"/>
    <w:rsid w:val="00CE057A"/>
    <w:rsid w:val="00CE0825"/>
    <w:rsid w:val="00CE0871"/>
    <w:rsid w:val="00CE0BCD"/>
    <w:rsid w:val="00CE0C4B"/>
    <w:rsid w:val="00CE19C1"/>
    <w:rsid w:val="00CE1CFA"/>
    <w:rsid w:val="00CE2020"/>
    <w:rsid w:val="00CE2332"/>
    <w:rsid w:val="00CE2540"/>
    <w:rsid w:val="00CE2A36"/>
    <w:rsid w:val="00CE2B39"/>
    <w:rsid w:val="00CE3297"/>
    <w:rsid w:val="00CE3C65"/>
    <w:rsid w:val="00CE3CB1"/>
    <w:rsid w:val="00CE4343"/>
    <w:rsid w:val="00CE4782"/>
    <w:rsid w:val="00CE48DE"/>
    <w:rsid w:val="00CE4DE3"/>
    <w:rsid w:val="00CE50F5"/>
    <w:rsid w:val="00CE519A"/>
    <w:rsid w:val="00CE560A"/>
    <w:rsid w:val="00CE5614"/>
    <w:rsid w:val="00CE565D"/>
    <w:rsid w:val="00CE5A28"/>
    <w:rsid w:val="00CE5AE6"/>
    <w:rsid w:val="00CE5CF9"/>
    <w:rsid w:val="00CE5EDA"/>
    <w:rsid w:val="00CE6547"/>
    <w:rsid w:val="00CE6EAA"/>
    <w:rsid w:val="00CE7137"/>
    <w:rsid w:val="00CE723A"/>
    <w:rsid w:val="00CE73E9"/>
    <w:rsid w:val="00CE7455"/>
    <w:rsid w:val="00CE765C"/>
    <w:rsid w:val="00CE7738"/>
    <w:rsid w:val="00CE777C"/>
    <w:rsid w:val="00CE77CA"/>
    <w:rsid w:val="00CE7F34"/>
    <w:rsid w:val="00CF0033"/>
    <w:rsid w:val="00CF00E7"/>
    <w:rsid w:val="00CF014D"/>
    <w:rsid w:val="00CF0252"/>
    <w:rsid w:val="00CF037D"/>
    <w:rsid w:val="00CF042C"/>
    <w:rsid w:val="00CF0D5F"/>
    <w:rsid w:val="00CF0E3F"/>
    <w:rsid w:val="00CF1264"/>
    <w:rsid w:val="00CF18BE"/>
    <w:rsid w:val="00CF1C91"/>
    <w:rsid w:val="00CF213E"/>
    <w:rsid w:val="00CF2712"/>
    <w:rsid w:val="00CF29F6"/>
    <w:rsid w:val="00CF2A5C"/>
    <w:rsid w:val="00CF2C36"/>
    <w:rsid w:val="00CF2C44"/>
    <w:rsid w:val="00CF2CCA"/>
    <w:rsid w:val="00CF2CDD"/>
    <w:rsid w:val="00CF2D02"/>
    <w:rsid w:val="00CF2F6C"/>
    <w:rsid w:val="00CF38D9"/>
    <w:rsid w:val="00CF3B20"/>
    <w:rsid w:val="00CF3E9B"/>
    <w:rsid w:val="00CF4362"/>
    <w:rsid w:val="00CF43A6"/>
    <w:rsid w:val="00CF46C7"/>
    <w:rsid w:val="00CF48D2"/>
    <w:rsid w:val="00CF4BF1"/>
    <w:rsid w:val="00CF4E61"/>
    <w:rsid w:val="00CF53B1"/>
    <w:rsid w:val="00CF545C"/>
    <w:rsid w:val="00CF57A1"/>
    <w:rsid w:val="00CF58A8"/>
    <w:rsid w:val="00CF5A0D"/>
    <w:rsid w:val="00CF5EEA"/>
    <w:rsid w:val="00CF5F12"/>
    <w:rsid w:val="00CF6850"/>
    <w:rsid w:val="00CF6BEF"/>
    <w:rsid w:val="00CF6C23"/>
    <w:rsid w:val="00CF6C68"/>
    <w:rsid w:val="00CF7296"/>
    <w:rsid w:val="00CF75A2"/>
    <w:rsid w:val="00CF75AF"/>
    <w:rsid w:val="00CF7C11"/>
    <w:rsid w:val="00D0023D"/>
    <w:rsid w:val="00D00432"/>
    <w:rsid w:val="00D00B9E"/>
    <w:rsid w:val="00D00DE9"/>
    <w:rsid w:val="00D00F39"/>
    <w:rsid w:val="00D00F74"/>
    <w:rsid w:val="00D01009"/>
    <w:rsid w:val="00D0171A"/>
    <w:rsid w:val="00D017B3"/>
    <w:rsid w:val="00D01E15"/>
    <w:rsid w:val="00D02707"/>
    <w:rsid w:val="00D0338E"/>
    <w:rsid w:val="00D035EC"/>
    <w:rsid w:val="00D03852"/>
    <w:rsid w:val="00D0393B"/>
    <w:rsid w:val="00D03BA9"/>
    <w:rsid w:val="00D0478F"/>
    <w:rsid w:val="00D04BA9"/>
    <w:rsid w:val="00D04D70"/>
    <w:rsid w:val="00D051D0"/>
    <w:rsid w:val="00D053FA"/>
    <w:rsid w:val="00D05A4C"/>
    <w:rsid w:val="00D05DE1"/>
    <w:rsid w:val="00D06B01"/>
    <w:rsid w:val="00D06B55"/>
    <w:rsid w:val="00D07611"/>
    <w:rsid w:val="00D07AEC"/>
    <w:rsid w:val="00D07BDE"/>
    <w:rsid w:val="00D07CC2"/>
    <w:rsid w:val="00D103CE"/>
    <w:rsid w:val="00D10830"/>
    <w:rsid w:val="00D108FE"/>
    <w:rsid w:val="00D10BCB"/>
    <w:rsid w:val="00D110F7"/>
    <w:rsid w:val="00D11281"/>
    <w:rsid w:val="00D1177D"/>
    <w:rsid w:val="00D119E5"/>
    <w:rsid w:val="00D11B3A"/>
    <w:rsid w:val="00D11E10"/>
    <w:rsid w:val="00D12369"/>
    <w:rsid w:val="00D12399"/>
    <w:rsid w:val="00D12985"/>
    <w:rsid w:val="00D12EE0"/>
    <w:rsid w:val="00D130AC"/>
    <w:rsid w:val="00D1322F"/>
    <w:rsid w:val="00D1358D"/>
    <w:rsid w:val="00D13731"/>
    <w:rsid w:val="00D137A1"/>
    <w:rsid w:val="00D13805"/>
    <w:rsid w:val="00D138A2"/>
    <w:rsid w:val="00D1390A"/>
    <w:rsid w:val="00D13AFE"/>
    <w:rsid w:val="00D13C09"/>
    <w:rsid w:val="00D1491E"/>
    <w:rsid w:val="00D14B72"/>
    <w:rsid w:val="00D14EEF"/>
    <w:rsid w:val="00D14FCB"/>
    <w:rsid w:val="00D1514C"/>
    <w:rsid w:val="00D15384"/>
    <w:rsid w:val="00D15451"/>
    <w:rsid w:val="00D15830"/>
    <w:rsid w:val="00D15A67"/>
    <w:rsid w:val="00D15D60"/>
    <w:rsid w:val="00D16147"/>
    <w:rsid w:val="00D166AE"/>
    <w:rsid w:val="00D16AED"/>
    <w:rsid w:val="00D16FCD"/>
    <w:rsid w:val="00D16FFA"/>
    <w:rsid w:val="00D17BD1"/>
    <w:rsid w:val="00D17E1A"/>
    <w:rsid w:val="00D17F17"/>
    <w:rsid w:val="00D209A0"/>
    <w:rsid w:val="00D209E1"/>
    <w:rsid w:val="00D219AF"/>
    <w:rsid w:val="00D21A54"/>
    <w:rsid w:val="00D21AEB"/>
    <w:rsid w:val="00D21BC5"/>
    <w:rsid w:val="00D21CF6"/>
    <w:rsid w:val="00D21D3A"/>
    <w:rsid w:val="00D21DF7"/>
    <w:rsid w:val="00D22000"/>
    <w:rsid w:val="00D2215D"/>
    <w:rsid w:val="00D2249A"/>
    <w:rsid w:val="00D22532"/>
    <w:rsid w:val="00D22810"/>
    <w:rsid w:val="00D232C9"/>
    <w:rsid w:val="00D235FB"/>
    <w:rsid w:val="00D23DFF"/>
    <w:rsid w:val="00D2453C"/>
    <w:rsid w:val="00D247A5"/>
    <w:rsid w:val="00D247AB"/>
    <w:rsid w:val="00D2487F"/>
    <w:rsid w:val="00D24897"/>
    <w:rsid w:val="00D24B4F"/>
    <w:rsid w:val="00D2544C"/>
    <w:rsid w:val="00D2597D"/>
    <w:rsid w:val="00D25B36"/>
    <w:rsid w:val="00D25C45"/>
    <w:rsid w:val="00D25E6B"/>
    <w:rsid w:val="00D25EF0"/>
    <w:rsid w:val="00D261B3"/>
    <w:rsid w:val="00D265D6"/>
    <w:rsid w:val="00D2685B"/>
    <w:rsid w:val="00D26BAE"/>
    <w:rsid w:val="00D26CB6"/>
    <w:rsid w:val="00D26F5E"/>
    <w:rsid w:val="00D27142"/>
    <w:rsid w:val="00D27317"/>
    <w:rsid w:val="00D27702"/>
    <w:rsid w:val="00D277A8"/>
    <w:rsid w:val="00D302A8"/>
    <w:rsid w:val="00D30792"/>
    <w:rsid w:val="00D30F4E"/>
    <w:rsid w:val="00D31018"/>
    <w:rsid w:val="00D3105E"/>
    <w:rsid w:val="00D31400"/>
    <w:rsid w:val="00D314FE"/>
    <w:rsid w:val="00D315B6"/>
    <w:rsid w:val="00D317DA"/>
    <w:rsid w:val="00D319A5"/>
    <w:rsid w:val="00D31A6D"/>
    <w:rsid w:val="00D31C51"/>
    <w:rsid w:val="00D31E78"/>
    <w:rsid w:val="00D32303"/>
    <w:rsid w:val="00D32CC6"/>
    <w:rsid w:val="00D32F4E"/>
    <w:rsid w:val="00D331A9"/>
    <w:rsid w:val="00D336E7"/>
    <w:rsid w:val="00D344D3"/>
    <w:rsid w:val="00D3471C"/>
    <w:rsid w:val="00D34797"/>
    <w:rsid w:val="00D34B4A"/>
    <w:rsid w:val="00D34B8D"/>
    <w:rsid w:val="00D34DA6"/>
    <w:rsid w:val="00D34E50"/>
    <w:rsid w:val="00D3507C"/>
    <w:rsid w:val="00D35293"/>
    <w:rsid w:val="00D35353"/>
    <w:rsid w:val="00D35A4F"/>
    <w:rsid w:val="00D35F45"/>
    <w:rsid w:val="00D35FC2"/>
    <w:rsid w:val="00D36405"/>
    <w:rsid w:val="00D3652F"/>
    <w:rsid w:val="00D3707B"/>
    <w:rsid w:val="00D370F9"/>
    <w:rsid w:val="00D372BF"/>
    <w:rsid w:val="00D37456"/>
    <w:rsid w:val="00D374A1"/>
    <w:rsid w:val="00D37F29"/>
    <w:rsid w:val="00D40446"/>
    <w:rsid w:val="00D40809"/>
    <w:rsid w:val="00D40BB1"/>
    <w:rsid w:val="00D411DB"/>
    <w:rsid w:val="00D415FC"/>
    <w:rsid w:val="00D418CD"/>
    <w:rsid w:val="00D4199A"/>
    <w:rsid w:val="00D41D9F"/>
    <w:rsid w:val="00D42517"/>
    <w:rsid w:val="00D42718"/>
    <w:rsid w:val="00D42A95"/>
    <w:rsid w:val="00D42D07"/>
    <w:rsid w:val="00D42DF5"/>
    <w:rsid w:val="00D42F08"/>
    <w:rsid w:val="00D433F6"/>
    <w:rsid w:val="00D433FD"/>
    <w:rsid w:val="00D43D7C"/>
    <w:rsid w:val="00D43EA0"/>
    <w:rsid w:val="00D442F1"/>
    <w:rsid w:val="00D447D4"/>
    <w:rsid w:val="00D4489B"/>
    <w:rsid w:val="00D44B71"/>
    <w:rsid w:val="00D44B9C"/>
    <w:rsid w:val="00D44D09"/>
    <w:rsid w:val="00D44DD2"/>
    <w:rsid w:val="00D45278"/>
    <w:rsid w:val="00D45620"/>
    <w:rsid w:val="00D456FB"/>
    <w:rsid w:val="00D45BCB"/>
    <w:rsid w:val="00D45FBB"/>
    <w:rsid w:val="00D4682F"/>
    <w:rsid w:val="00D46D84"/>
    <w:rsid w:val="00D471CF"/>
    <w:rsid w:val="00D47245"/>
    <w:rsid w:val="00D472F5"/>
    <w:rsid w:val="00D475C4"/>
    <w:rsid w:val="00D478B5"/>
    <w:rsid w:val="00D47BD9"/>
    <w:rsid w:val="00D47C69"/>
    <w:rsid w:val="00D47CEC"/>
    <w:rsid w:val="00D50854"/>
    <w:rsid w:val="00D50F46"/>
    <w:rsid w:val="00D5104A"/>
    <w:rsid w:val="00D5133C"/>
    <w:rsid w:val="00D5142F"/>
    <w:rsid w:val="00D51A4E"/>
    <w:rsid w:val="00D51F6B"/>
    <w:rsid w:val="00D5200A"/>
    <w:rsid w:val="00D5238F"/>
    <w:rsid w:val="00D5259B"/>
    <w:rsid w:val="00D52A39"/>
    <w:rsid w:val="00D52B20"/>
    <w:rsid w:val="00D52B56"/>
    <w:rsid w:val="00D53125"/>
    <w:rsid w:val="00D53324"/>
    <w:rsid w:val="00D5361B"/>
    <w:rsid w:val="00D539BD"/>
    <w:rsid w:val="00D54227"/>
    <w:rsid w:val="00D54472"/>
    <w:rsid w:val="00D5497A"/>
    <w:rsid w:val="00D54C73"/>
    <w:rsid w:val="00D54DED"/>
    <w:rsid w:val="00D55050"/>
    <w:rsid w:val="00D55797"/>
    <w:rsid w:val="00D557DE"/>
    <w:rsid w:val="00D55875"/>
    <w:rsid w:val="00D55AF4"/>
    <w:rsid w:val="00D55B0A"/>
    <w:rsid w:val="00D55CF6"/>
    <w:rsid w:val="00D560F5"/>
    <w:rsid w:val="00D56167"/>
    <w:rsid w:val="00D563C3"/>
    <w:rsid w:val="00D56778"/>
    <w:rsid w:val="00D56CA2"/>
    <w:rsid w:val="00D56FEE"/>
    <w:rsid w:val="00D57C16"/>
    <w:rsid w:val="00D60189"/>
    <w:rsid w:val="00D601E1"/>
    <w:rsid w:val="00D603D7"/>
    <w:rsid w:val="00D6079A"/>
    <w:rsid w:val="00D60878"/>
    <w:rsid w:val="00D60889"/>
    <w:rsid w:val="00D610CE"/>
    <w:rsid w:val="00D61800"/>
    <w:rsid w:val="00D61901"/>
    <w:rsid w:val="00D61965"/>
    <w:rsid w:val="00D61ACD"/>
    <w:rsid w:val="00D61B98"/>
    <w:rsid w:val="00D61C48"/>
    <w:rsid w:val="00D61FA5"/>
    <w:rsid w:val="00D6259F"/>
    <w:rsid w:val="00D62770"/>
    <w:rsid w:val="00D62953"/>
    <w:rsid w:val="00D62D35"/>
    <w:rsid w:val="00D62D3F"/>
    <w:rsid w:val="00D62E3F"/>
    <w:rsid w:val="00D62EBB"/>
    <w:rsid w:val="00D62FE6"/>
    <w:rsid w:val="00D6351B"/>
    <w:rsid w:val="00D63696"/>
    <w:rsid w:val="00D6374E"/>
    <w:rsid w:val="00D63936"/>
    <w:rsid w:val="00D63E32"/>
    <w:rsid w:val="00D63F76"/>
    <w:rsid w:val="00D64A6C"/>
    <w:rsid w:val="00D64F3B"/>
    <w:rsid w:val="00D64F70"/>
    <w:rsid w:val="00D64FAB"/>
    <w:rsid w:val="00D65E2A"/>
    <w:rsid w:val="00D66454"/>
    <w:rsid w:val="00D666D0"/>
    <w:rsid w:val="00D6688D"/>
    <w:rsid w:val="00D66943"/>
    <w:rsid w:val="00D66A34"/>
    <w:rsid w:val="00D66AA3"/>
    <w:rsid w:val="00D67051"/>
    <w:rsid w:val="00D67B2F"/>
    <w:rsid w:val="00D67BCD"/>
    <w:rsid w:val="00D67C4A"/>
    <w:rsid w:val="00D67D69"/>
    <w:rsid w:val="00D70245"/>
    <w:rsid w:val="00D703F5"/>
    <w:rsid w:val="00D70A66"/>
    <w:rsid w:val="00D70C91"/>
    <w:rsid w:val="00D7113E"/>
    <w:rsid w:val="00D716DD"/>
    <w:rsid w:val="00D71A3C"/>
    <w:rsid w:val="00D71BAD"/>
    <w:rsid w:val="00D72264"/>
    <w:rsid w:val="00D724F9"/>
    <w:rsid w:val="00D725C8"/>
    <w:rsid w:val="00D72728"/>
    <w:rsid w:val="00D727E8"/>
    <w:rsid w:val="00D72C79"/>
    <w:rsid w:val="00D72CDE"/>
    <w:rsid w:val="00D72FAD"/>
    <w:rsid w:val="00D73108"/>
    <w:rsid w:val="00D738D6"/>
    <w:rsid w:val="00D739C2"/>
    <w:rsid w:val="00D73A6B"/>
    <w:rsid w:val="00D73CAB"/>
    <w:rsid w:val="00D73E69"/>
    <w:rsid w:val="00D73E71"/>
    <w:rsid w:val="00D746AA"/>
    <w:rsid w:val="00D74763"/>
    <w:rsid w:val="00D748FA"/>
    <w:rsid w:val="00D74B8A"/>
    <w:rsid w:val="00D74EEA"/>
    <w:rsid w:val="00D7506A"/>
    <w:rsid w:val="00D7515A"/>
    <w:rsid w:val="00D755EB"/>
    <w:rsid w:val="00D7580E"/>
    <w:rsid w:val="00D759FD"/>
    <w:rsid w:val="00D75E7F"/>
    <w:rsid w:val="00D763AA"/>
    <w:rsid w:val="00D765BB"/>
    <w:rsid w:val="00D76A3A"/>
    <w:rsid w:val="00D7701E"/>
    <w:rsid w:val="00D773C3"/>
    <w:rsid w:val="00D778F1"/>
    <w:rsid w:val="00D77FB7"/>
    <w:rsid w:val="00D80022"/>
    <w:rsid w:val="00D80081"/>
    <w:rsid w:val="00D8036D"/>
    <w:rsid w:val="00D807C4"/>
    <w:rsid w:val="00D808C3"/>
    <w:rsid w:val="00D80DAF"/>
    <w:rsid w:val="00D8115B"/>
    <w:rsid w:val="00D81389"/>
    <w:rsid w:val="00D81445"/>
    <w:rsid w:val="00D816F7"/>
    <w:rsid w:val="00D818B7"/>
    <w:rsid w:val="00D81D43"/>
    <w:rsid w:val="00D81ECB"/>
    <w:rsid w:val="00D820DC"/>
    <w:rsid w:val="00D8211A"/>
    <w:rsid w:val="00D829FD"/>
    <w:rsid w:val="00D82C67"/>
    <w:rsid w:val="00D82E9D"/>
    <w:rsid w:val="00D836B3"/>
    <w:rsid w:val="00D83D0C"/>
    <w:rsid w:val="00D83D25"/>
    <w:rsid w:val="00D8443D"/>
    <w:rsid w:val="00D84A02"/>
    <w:rsid w:val="00D84AFD"/>
    <w:rsid w:val="00D84D0A"/>
    <w:rsid w:val="00D85021"/>
    <w:rsid w:val="00D85265"/>
    <w:rsid w:val="00D85311"/>
    <w:rsid w:val="00D85589"/>
    <w:rsid w:val="00D85B92"/>
    <w:rsid w:val="00D85FB4"/>
    <w:rsid w:val="00D860FF"/>
    <w:rsid w:val="00D86193"/>
    <w:rsid w:val="00D8651F"/>
    <w:rsid w:val="00D86722"/>
    <w:rsid w:val="00D86DA7"/>
    <w:rsid w:val="00D870E7"/>
    <w:rsid w:val="00D878CB"/>
    <w:rsid w:val="00D878D0"/>
    <w:rsid w:val="00D87CBE"/>
    <w:rsid w:val="00D87E00"/>
    <w:rsid w:val="00D90126"/>
    <w:rsid w:val="00D90662"/>
    <w:rsid w:val="00D90991"/>
    <w:rsid w:val="00D90D37"/>
    <w:rsid w:val="00D90FDA"/>
    <w:rsid w:val="00D91133"/>
    <w:rsid w:val="00D9134D"/>
    <w:rsid w:val="00D91502"/>
    <w:rsid w:val="00D91638"/>
    <w:rsid w:val="00D91812"/>
    <w:rsid w:val="00D91920"/>
    <w:rsid w:val="00D91E9F"/>
    <w:rsid w:val="00D91ED9"/>
    <w:rsid w:val="00D926CA"/>
    <w:rsid w:val="00D92BF1"/>
    <w:rsid w:val="00D92E74"/>
    <w:rsid w:val="00D939EF"/>
    <w:rsid w:val="00D93FC2"/>
    <w:rsid w:val="00D94C87"/>
    <w:rsid w:val="00D94D5F"/>
    <w:rsid w:val="00D94E8B"/>
    <w:rsid w:val="00D94EC8"/>
    <w:rsid w:val="00D95106"/>
    <w:rsid w:val="00D9546E"/>
    <w:rsid w:val="00D954C6"/>
    <w:rsid w:val="00D9569E"/>
    <w:rsid w:val="00D95BCC"/>
    <w:rsid w:val="00D96451"/>
    <w:rsid w:val="00D96609"/>
    <w:rsid w:val="00D969D5"/>
    <w:rsid w:val="00D96A9B"/>
    <w:rsid w:val="00D96B7B"/>
    <w:rsid w:val="00D9713B"/>
    <w:rsid w:val="00D97170"/>
    <w:rsid w:val="00DA036D"/>
    <w:rsid w:val="00DA0649"/>
    <w:rsid w:val="00DA06F0"/>
    <w:rsid w:val="00DA0BE1"/>
    <w:rsid w:val="00DA0DC0"/>
    <w:rsid w:val="00DA12A9"/>
    <w:rsid w:val="00DA17B0"/>
    <w:rsid w:val="00DA190E"/>
    <w:rsid w:val="00DA1E38"/>
    <w:rsid w:val="00DA21B2"/>
    <w:rsid w:val="00DA256D"/>
    <w:rsid w:val="00DA27F5"/>
    <w:rsid w:val="00DA2A98"/>
    <w:rsid w:val="00DA2BE0"/>
    <w:rsid w:val="00DA2C19"/>
    <w:rsid w:val="00DA2CF7"/>
    <w:rsid w:val="00DA2DBA"/>
    <w:rsid w:val="00DA306F"/>
    <w:rsid w:val="00DA35CE"/>
    <w:rsid w:val="00DA3927"/>
    <w:rsid w:val="00DA39B0"/>
    <w:rsid w:val="00DA3EFE"/>
    <w:rsid w:val="00DA3F12"/>
    <w:rsid w:val="00DA46AD"/>
    <w:rsid w:val="00DA51D1"/>
    <w:rsid w:val="00DA5A4C"/>
    <w:rsid w:val="00DA5F37"/>
    <w:rsid w:val="00DA61C2"/>
    <w:rsid w:val="00DA6223"/>
    <w:rsid w:val="00DA66F2"/>
    <w:rsid w:val="00DA6755"/>
    <w:rsid w:val="00DA6FCA"/>
    <w:rsid w:val="00DA74B6"/>
    <w:rsid w:val="00DA76D2"/>
    <w:rsid w:val="00DA7803"/>
    <w:rsid w:val="00DA7A03"/>
    <w:rsid w:val="00DA7ADA"/>
    <w:rsid w:val="00DA7DCF"/>
    <w:rsid w:val="00DA7F79"/>
    <w:rsid w:val="00DB0388"/>
    <w:rsid w:val="00DB04D6"/>
    <w:rsid w:val="00DB0850"/>
    <w:rsid w:val="00DB09D1"/>
    <w:rsid w:val="00DB11B3"/>
    <w:rsid w:val="00DB1339"/>
    <w:rsid w:val="00DB1605"/>
    <w:rsid w:val="00DB16BC"/>
    <w:rsid w:val="00DB1753"/>
    <w:rsid w:val="00DB1818"/>
    <w:rsid w:val="00DB1A67"/>
    <w:rsid w:val="00DB2085"/>
    <w:rsid w:val="00DB23C6"/>
    <w:rsid w:val="00DB23DA"/>
    <w:rsid w:val="00DB2475"/>
    <w:rsid w:val="00DB2713"/>
    <w:rsid w:val="00DB27B2"/>
    <w:rsid w:val="00DB2807"/>
    <w:rsid w:val="00DB2B09"/>
    <w:rsid w:val="00DB2B55"/>
    <w:rsid w:val="00DB2DCE"/>
    <w:rsid w:val="00DB31E9"/>
    <w:rsid w:val="00DB3215"/>
    <w:rsid w:val="00DB324A"/>
    <w:rsid w:val="00DB33E0"/>
    <w:rsid w:val="00DB35A3"/>
    <w:rsid w:val="00DB370A"/>
    <w:rsid w:val="00DB3E2A"/>
    <w:rsid w:val="00DB3FA6"/>
    <w:rsid w:val="00DB459E"/>
    <w:rsid w:val="00DB467E"/>
    <w:rsid w:val="00DB46C3"/>
    <w:rsid w:val="00DB47E5"/>
    <w:rsid w:val="00DB4AE6"/>
    <w:rsid w:val="00DB4AEA"/>
    <w:rsid w:val="00DB4B5B"/>
    <w:rsid w:val="00DB4FB7"/>
    <w:rsid w:val="00DB5108"/>
    <w:rsid w:val="00DB51C7"/>
    <w:rsid w:val="00DB5A1B"/>
    <w:rsid w:val="00DB5E03"/>
    <w:rsid w:val="00DB60BC"/>
    <w:rsid w:val="00DB6300"/>
    <w:rsid w:val="00DB6793"/>
    <w:rsid w:val="00DB6887"/>
    <w:rsid w:val="00DB6AD4"/>
    <w:rsid w:val="00DB6ADF"/>
    <w:rsid w:val="00DB7119"/>
    <w:rsid w:val="00DB79C1"/>
    <w:rsid w:val="00DB7E7E"/>
    <w:rsid w:val="00DB7EB3"/>
    <w:rsid w:val="00DC0010"/>
    <w:rsid w:val="00DC02A0"/>
    <w:rsid w:val="00DC02E4"/>
    <w:rsid w:val="00DC030D"/>
    <w:rsid w:val="00DC0539"/>
    <w:rsid w:val="00DC06B7"/>
    <w:rsid w:val="00DC0DC3"/>
    <w:rsid w:val="00DC0F69"/>
    <w:rsid w:val="00DC119A"/>
    <w:rsid w:val="00DC1354"/>
    <w:rsid w:val="00DC1989"/>
    <w:rsid w:val="00DC2523"/>
    <w:rsid w:val="00DC27E5"/>
    <w:rsid w:val="00DC2A0B"/>
    <w:rsid w:val="00DC2D3B"/>
    <w:rsid w:val="00DC2FD2"/>
    <w:rsid w:val="00DC3018"/>
    <w:rsid w:val="00DC309B"/>
    <w:rsid w:val="00DC33D0"/>
    <w:rsid w:val="00DC3900"/>
    <w:rsid w:val="00DC3B6F"/>
    <w:rsid w:val="00DC3BC8"/>
    <w:rsid w:val="00DC45F2"/>
    <w:rsid w:val="00DC47C7"/>
    <w:rsid w:val="00DC4DA2"/>
    <w:rsid w:val="00DC4DB2"/>
    <w:rsid w:val="00DC55B3"/>
    <w:rsid w:val="00DC59C0"/>
    <w:rsid w:val="00DC5A1F"/>
    <w:rsid w:val="00DC5D95"/>
    <w:rsid w:val="00DC66F8"/>
    <w:rsid w:val="00DC67AF"/>
    <w:rsid w:val="00DC6B50"/>
    <w:rsid w:val="00DC7017"/>
    <w:rsid w:val="00DC79C6"/>
    <w:rsid w:val="00DC7ABE"/>
    <w:rsid w:val="00DC7D1B"/>
    <w:rsid w:val="00DC7F3F"/>
    <w:rsid w:val="00DD0096"/>
    <w:rsid w:val="00DD0293"/>
    <w:rsid w:val="00DD04DD"/>
    <w:rsid w:val="00DD0A24"/>
    <w:rsid w:val="00DD0C1D"/>
    <w:rsid w:val="00DD101D"/>
    <w:rsid w:val="00DD1480"/>
    <w:rsid w:val="00DD1765"/>
    <w:rsid w:val="00DD17E7"/>
    <w:rsid w:val="00DD1934"/>
    <w:rsid w:val="00DD19AF"/>
    <w:rsid w:val="00DD1BDD"/>
    <w:rsid w:val="00DD1EA1"/>
    <w:rsid w:val="00DD2140"/>
    <w:rsid w:val="00DD28A9"/>
    <w:rsid w:val="00DD2D0D"/>
    <w:rsid w:val="00DD3158"/>
    <w:rsid w:val="00DD3ACF"/>
    <w:rsid w:val="00DD3FA4"/>
    <w:rsid w:val="00DD454D"/>
    <w:rsid w:val="00DD482C"/>
    <w:rsid w:val="00DD506F"/>
    <w:rsid w:val="00DD587A"/>
    <w:rsid w:val="00DD58C8"/>
    <w:rsid w:val="00DD5FEF"/>
    <w:rsid w:val="00DD6350"/>
    <w:rsid w:val="00DD6599"/>
    <w:rsid w:val="00DD68D5"/>
    <w:rsid w:val="00DD749A"/>
    <w:rsid w:val="00DD7C1A"/>
    <w:rsid w:val="00DE00FE"/>
    <w:rsid w:val="00DE0405"/>
    <w:rsid w:val="00DE0415"/>
    <w:rsid w:val="00DE063C"/>
    <w:rsid w:val="00DE0861"/>
    <w:rsid w:val="00DE0AB8"/>
    <w:rsid w:val="00DE0AD5"/>
    <w:rsid w:val="00DE0E64"/>
    <w:rsid w:val="00DE0F34"/>
    <w:rsid w:val="00DE1349"/>
    <w:rsid w:val="00DE15FA"/>
    <w:rsid w:val="00DE1835"/>
    <w:rsid w:val="00DE1C42"/>
    <w:rsid w:val="00DE2128"/>
    <w:rsid w:val="00DE215F"/>
    <w:rsid w:val="00DE2315"/>
    <w:rsid w:val="00DE2729"/>
    <w:rsid w:val="00DE2E16"/>
    <w:rsid w:val="00DE2EEC"/>
    <w:rsid w:val="00DE322C"/>
    <w:rsid w:val="00DE3473"/>
    <w:rsid w:val="00DE3FA4"/>
    <w:rsid w:val="00DE3FDC"/>
    <w:rsid w:val="00DE43E4"/>
    <w:rsid w:val="00DE44A0"/>
    <w:rsid w:val="00DE468D"/>
    <w:rsid w:val="00DE4948"/>
    <w:rsid w:val="00DE4A24"/>
    <w:rsid w:val="00DE4B44"/>
    <w:rsid w:val="00DE4EC9"/>
    <w:rsid w:val="00DE5227"/>
    <w:rsid w:val="00DE588F"/>
    <w:rsid w:val="00DE5B04"/>
    <w:rsid w:val="00DE5CAC"/>
    <w:rsid w:val="00DE60E1"/>
    <w:rsid w:val="00DE620F"/>
    <w:rsid w:val="00DE6B6C"/>
    <w:rsid w:val="00DE6BB4"/>
    <w:rsid w:val="00DE6DA7"/>
    <w:rsid w:val="00DE6EBB"/>
    <w:rsid w:val="00DE71AE"/>
    <w:rsid w:val="00DE71C1"/>
    <w:rsid w:val="00DE7802"/>
    <w:rsid w:val="00DE7AE1"/>
    <w:rsid w:val="00DE7C6F"/>
    <w:rsid w:val="00DF00EA"/>
    <w:rsid w:val="00DF027B"/>
    <w:rsid w:val="00DF0B52"/>
    <w:rsid w:val="00DF0FB4"/>
    <w:rsid w:val="00DF10B0"/>
    <w:rsid w:val="00DF15EA"/>
    <w:rsid w:val="00DF1706"/>
    <w:rsid w:val="00DF17ED"/>
    <w:rsid w:val="00DF1951"/>
    <w:rsid w:val="00DF1D3B"/>
    <w:rsid w:val="00DF2075"/>
    <w:rsid w:val="00DF2148"/>
    <w:rsid w:val="00DF2842"/>
    <w:rsid w:val="00DF2B1F"/>
    <w:rsid w:val="00DF2EA7"/>
    <w:rsid w:val="00DF32F2"/>
    <w:rsid w:val="00DF364C"/>
    <w:rsid w:val="00DF40F8"/>
    <w:rsid w:val="00DF43F9"/>
    <w:rsid w:val="00DF4479"/>
    <w:rsid w:val="00DF49BB"/>
    <w:rsid w:val="00DF4AD9"/>
    <w:rsid w:val="00DF5017"/>
    <w:rsid w:val="00DF538B"/>
    <w:rsid w:val="00DF543E"/>
    <w:rsid w:val="00DF5504"/>
    <w:rsid w:val="00DF59E9"/>
    <w:rsid w:val="00DF5BCA"/>
    <w:rsid w:val="00DF5F6E"/>
    <w:rsid w:val="00DF62CD"/>
    <w:rsid w:val="00DF62E1"/>
    <w:rsid w:val="00DF6770"/>
    <w:rsid w:val="00DF69FC"/>
    <w:rsid w:val="00DF6FDB"/>
    <w:rsid w:val="00DF74A4"/>
    <w:rsid w:val="00DF751A"/>
    <w:rsid w:val="00DF790E"/>
    <w:rsid w:val="00DF7AAB"/>
    <w:rsid w:val="00DF7AE4"/>
    <w:rsid w:val="00E0094C"/>
    <w:rsid w:val="00E01242"/>
    <w:rsid w:val="00E01358"/>
    <w:rsid w:val="00E013C2"/>
    <w:rsid w:val="00E01957"/>
    <w:rsid w:val="00E01D34"/>
    <w:rsid w:val="00E02E15"/>
    <w:rsid w:val="00E02E51"/>
    <w:rsid w:val="00E0309B"/>
    <w:rsid w:val="00E03695"/>
    <w:rsid w:val="00E03AC9"/>
    <w:rsid w:val="00E03DAB"/>
    <w:rsid w:val="00E03F6F"/>
    <w:rsid w:val="00E03FE6"/>
    <w:rsid w:val="00E045D1"/>
    <w:rsid w:val="00E04925"/>
    <w:rsid w:val="00E049A2"/>
    <w:rsid w:val="00E04CC0"/>
    <w:rsid w:val="00E04F65"/>
    <w:rsid w:val="00E0536A"/>
    <w:rsid w:val="00E058E5"/>
    <w:rsid w:val="00E059D8"/>
    <w:rsid w:val="00E059F8"/>
    <w:rsid w:val="00E05B6D"/>
    <w:rsid w:val="00E05D63"/>
    <w:rsid w:val="00E06349"/>
    <w:rsid w:val="00E067E9"/>
    <w:rsid w:val="00E06B91"/>
    <w:rsid w:val="00E06B92"/>
    <w:rsid w:val="00E076DE"/>
    <w:rsid w:val="00E100C6"/>
    <w:rsid w:val="00E10266"/>
    <w:rsid w:val="00E10592"/>
    <w:rsid w:val="00E106DD"/>
    <w:rsid w:val="00E11176"/>
    <w:rsid w:val="00E1131D"/>
    <w:rsid w:val="00E1184F"/>
    <w:rsid w:val="00E11926"/>
    <w:rsid w:val="00E1195A"/>
    <w:rsid w:val="00E11F2F"/>
    <w:rsid w:val="00E12156"/>
    <w:rsid w:val="00E12211"/>
    <w:rsid w:val="00E12338"/>
    <w:rsid w:val="00E123C3"/>
    <w:rsid w:val="00E1242F"/>
    <w:rsid w:val="00E126F4"/>
    <w:rsid w:val="00E12940"/>
    <w:rsid w:val="00E12B3C"/>
    <w:rsid w:val="00E12EB4"/>
    <w:rsid w:val="00E13370"/>
    <w:rsid w:val="00E138EA"/>
    <w:rsid w:val="00E13C4C"/>
    <w:rsid w:val="00E141A1"/>
    <w:rsid w:val="00E144E2"/>
    <w:rsid w:val="00E147EA"/>
    <w:rsid w:val="00E14CEA"/>
    <w:rsid w:val="00E15129"/>
    <w:rsid w:val="00E157D9"/>
    <w:rsid w:val="00E15D96"/>
    <w:rsid w:val="00E1683E"/>
    <w:rsid w:val="00E16ACF"/>
    <w:rsid w:val="00E16FCC"/>
    <w:rsid w:val="00E17095"/>
    <w:rsid w:val="00E1717D"/>
    <w:rsid w:val="00E17823"/>
    <w:rsid w:val="00E20187"/>
    <w:rsid w:val="00E20B05"/>
    <w:rsid w:val="00E2140B"/>
    <w:rsid w:val="00E2149C"/>
    <w:rsid w:val="00E214B7"/>
    <w:rsid w:val="00E214BC"/>
    <w:rsid w:val="00E21661"/>
    <w:rsid w:val="00E2183A"/>
    <w:rsid w:val="00E21870"/>
    <w:rsid w:val="00E21B8B"/>
    <w:rsid w:val="00E21C18"/>
    <w:rsid w:val="00E225C7"/>
    <w:rsid w:val="00E2275E"/>
    <w:rsid w:val="00E22923"/>
    <w:rsid w:val="00E22DF5"/>
    <w:rsid w:val="00E23447"/>
    <w:rsid w:val="00E234B5"/>
    <w:rsid w:val="00E236C8"/>
    <w:rsid w:val="00E237B3"/>
    <w:rsid w:val="00E23B2E"/>
    <w:rsid w:val="00E24246"/>
    <w:rsid w:val="00E24384"/>
    <w:rsid w:val="00E25394"/>
    <w:rsid w:val="00E254AE"/>
    <w:rsid w:val="00E26194"/>
    <w:rsid w:val="00E261AF"/>
    <w:rsid w:val="00E26257"/>
    <w:rsid w:val="00E2649E"/>
    <w:rsid w:val="00E26761"/>
    <w:rsid w:val="00E2680D"/>
    <w:rsid w:val="00E275E2"/>
    <w:rsid w:val="00E276A3"/>
    <w:rsid w:val="00E27F36"/>
    <w:rsid w:val="00E3008E"/>
    <w:rsid w:val="00E303AC"/>
    <w:rsid w:val="00E30AB7"/>
    <w:rsid w:val="00E31565"/>
    <w:rsid w:val="00E31CB2"/>
    <w:rsid w:val="00E321A3"/>
    <w:rsid w:val="00E3254E"/>
    <w:rsid w:val="00E329D3"/>
    <w:rsid w:val="00E333B3"/>
    <w:rsid w:val="00E336D6"/>
    <w:rsid w:val="00E33C70"/>
    <w:rsid w:val="00E33C91"/>
    <w:rsid w:val="00E33E82"/>
    <w:rsid w:val="00E34014"/>
    <w:rsid w:val="00E3454C"/>
    <w:rsid w:val="00E3463F"/>
    <w:rsid w:val="00E34741"/>
    <w:rsid w:val="00E349C3"/>
    <w:rsid w:val="00E34C8B"/>
    <w:rsid w:val="00E34CC8"/>
    <w:rsid w:val="00E34EE0"/>
    <w:rsid w:val="00E35A16"/>
    <w:rsid w:val="00E35ACF"/>
    <w:rsid w:val="00E3622A"/>
    <w:rsid w:val="00E36417"/>
    <w:rsid w:val="00E3651F"/>
    <w:rsid w:val="00E368B6"/>
    <w:rsid w:val="00E36B64"/>
    <w:rsid w:val="00E36D17"/>
    <w:rsid w:val="00E36DC3"/>
    <w:rsid w:val="00E36F24"/>
    <w:rsid w:val="00E37200"/>
    <w:rsid w:val="00E373A3"/>
    <w:rsid w:val="00E374DF"/>
    <w:rsid w:val="00E3785C"/>
    <w:rsid w:val="00E37C18"/>
    <w:rsid w:val="00E37E26"/>
    <w:rsid w:val="00E37E46"/>
    <w:rsid w:val="00E37EA3"/>
    <w:rsid w:val="00E40105"/>
    <w:rsid w:val="00E4046F"/>
    <w:rsid w:val="00E40D23"/>
    <w:rsid w:val="00E41538"/>
    <w:rsid w:val="00E41C4A"/>
    <w:rsid w:val="00E41C4D"/>
    <w:rsid w:val="00E41E5D"/>
    <w:rsid w:val="00E42562"/>
    <w:rsid w:val="00E42661"/>
    <w:rsid w:val="00E42EC6"/>
    <w:rsid w:val="00E439DF"/>
    <w:rsid w:val="00E43E13"/>
    <w:rsid w:val="00E43E91"/>
    <w:rsid w:val="00E4407F"/>
    <w:rsid w:val="00E448DE"/>
    <w:rsid w:val="00E45047"/>
    <w:rsid w:val="00E454AE"/>
    <w:rsid w:val="00E45618"/>
    <w:rsid w:val="00E45CFD"/>
    <w:rsid w:val="00E4624D"/>
    <w:rsid w:val="00E46CB0"/>
    <w:rsid w:val="00E4722C"/>
    <w:rsid w:val="00E475F5"/>
    <w:rsid w:val="00E47975"/>
    <w:rsid w:val="00E47BD6"/>
    <w:rsid w:val="00E47F79"/>
    <w:rsid w:val="00E503D2"/>
    <w:rsid w:val="00E504C6"/>
    <w:rsid w:val="00E5073C"/>
    <w:rsid w:val="00E50AED"/>
    <w:rsid w:val="00E50EE5"/>
    <w:rsid w:val="00E51314"/>
    <w:rsid w:val="00E514ED"/>
    <w:rsid w:val="00E519D6"/>
    <w:rsid w:val="00E51CB7"/>
    <w:rsid w:val="00E51FEB"/>
    <w:rsid w:val="00E520B3"/>
    <w:rsid w:val="00E52848"/>
    <w:rsid w:val="00E531F5"/>
    <w:rsid w:val="00E5349F"/>
    <w:rsid w:val="00E53787"/>
    <w:rsid w:val="00E53A54"/>
    <w:rsid w:val="00E540F9"/>
    <w:rsid w:val="00E5425E"/>
    <w:rsid w:val="00E549A6"/>
    <w:rsid w:val="00E549C0"/>
    <w:rsid w:val="00E54B2B"/>
    <w:rsid w:val="00E54BD4"/>
    <w:rsid w:val="00E54BFB"/>
    <w:rsid w:val="00E55355"/>
    <w:rsid w:val="00E5551D"/>
    <w:rsid w:val="00E55732"/>
    <w:rsid w:val="00E557AE"/>
    <w:rsid w:val="00E55956"/>
    <w:rsid w:val="00E559B4"/>
    <w:rsid w:val="00E55BB5"/>
    <w:rsid w:val="00E56334"/>
    <w:rsid w:val="00E569A8"/>
    <w:rsid w:val="00E56D40"/>
    <w:rsid w:val="00E56ED5"/>
    <w:rsid w:val="00E5765A"/>
    <w:rsid w:val="00E576DA"/>
    <w:rsid w:val="00E57B6E"/>
    <w:rsid w:val="00E57F19"/>
    <w:rsid w:val="00E57F4B"/>
    <w:rsid w:val="00E57FB9"/>
    <w:rsid w:val="00E6023E"/>
    <w:rsid w:val="00E6057E"/>
    <w:rsid w:val="00E60755"/>
    <w:rsid w:val="00E61A91"/>
    <w:rsid w:val="00E61F2B"/>
    <w:rsid w:val="00E62001"/>
    <w:rsid w:val="00E62410"/>
    <w:rsid w:val="00E62936"/>
    <w:rsid w:val="00E62DD9"/>
    <w:rsid w:val="00E62E78"/>
    <w:rsid w:val="00E62FFC"/>
    <w:rsid w:val="00E63283"/>
    <w:rsid w:val="00E63403"/>
    <w:rsid w:val="00E63EE0"/>
    <w:rsid w:val="00E63F45"/>
    <w:rsid w:val="00E64118"/>
    <w:rsid w:val="00E6418E"/>
    <w:rsid w:val="00E64899"/>
    <w:rsid w:val="00E64B7D"/>
    <w:rsid w:val="00E65032"/>
    <w:rsid w:val="00E65220"/>
    <w:rsid w:val="00E6536B"/>
    <w:rsid w:val="00E65AA6"/>
    <w:rsid w:val="00E65D5F"/>
    <w:rsid w:val="00E66279"/>
    <w:rsid w:val="00E6640E"/>
    <w:rsid w:val="00E6681A"/>
    <w:rsid w:val="00E66E20"/>
    <w:rsid w:val="00E672AC"/>
    <w:rsid w:val="00E6736E"/>
    <w:rsid w:val="00E674BE"/>
    <w:rsid w:val="00E6758B"/>
    <w:rsid w:val="00E678B1"/>
    <w:rsid w:val="00E67AF8"/>
    <w:rsid w:val="00E70573"/>
    <w:rsid w:val="00E70990"/>
    <w:rsid w:val="00E71036"/>
    <w:rsid w:val="00E7109D"/>
    <w:rsid w:val="00E713E8"/>
    <w:rsid w:val="00E713F9"/>
    <w:rsid w:val="00E71663"/>
    <w:rsid w:val="00E71D84"/>
    <w:rsid w:val="00E72121"/>
    <w:rsid w:val="00E7230C"/>
    <w:rsid w:val="00E7267B"/>
    <w:rsid w:val="00E7272A"/>
    <w:rsid w:val="00E72B3D"/>
    <w:rsid w:val="00E72C8A"/>
    <w:rsid w:val="00E72E59"/>
    <w:rsid w:val="00E7334C"/>
    <w:rsid w:val="00E73610"/>
    <w:rsid w:val="00E73B83"/>
    <w:rsid w:val="00E73C73"/>
    <w:rsid w:val="00E73F2D"/>
    <w:rsid w:val="00E7456F"/>
    <w:rsid w:val="00E74A32"/>
    <w:rsid w:val="00E74AED"/>
    <w:rsid w:val="00E74F61"/>
    <w:rsid w:val="00E7508D"/>
    <w:rsid w:val="00E75236"/>
    <w:rsid w:val="00E75480"/>
    <w:rsid w:val="00E754BA"/>
    <w:rsid w:val="00E754E0"/>
    <w:rsid w:val="00E756DF"/>
    <w:rsid w:val="00E75869"/>
    <w:rsid w:val="00E7592B"/>
    <w:rsid w:val="00E75B3B"/>
    <w:rsid w:val="00E7609B"/>
    <w:rsid w:val="00E76376"/>
    <w:rsid w:val="00E76760"/>
    <w:rsid w:val="00E76B89"/>
    <w:rsid w:val="00E76BE7"/>
    <w:rsid w:val="00E76C56"/>
    <w:rsid w:val="00E76E33"/>
    <w:rsid w:val="00E770F9"/>
    <w:rsid w:val="00E772F3"/>
    <w:rsid w:val="00E77645"/>
    <w:rsid w:val="00E777C4"/>
    <w:rsid w:val="00E77A5F"/>
    <w:rsid w:val="00E8093F"/>
    <w:rsid w:val="00E80C73"/>
    <w:rsid w:val="00E80E02"/>
    <w:rsid w:val="00E80F99"/>
    <w:rsid w:val="00E80FFE"/>
    <w:rsid w:val="00E8104D"/>
    <w:rsid w:val="00E81706"/>
    <w:rsid w:val="00E81C73"/>
    <w:rsid w:val="00E81D14"/>
    <w:rsid w:val="00E820AF"/>
    <w:rsid w:val="00E826E5"/>
    <w:rsid w:val="00E82F0A"/>
    <w:rsid w:val="00E82F3F"/>
    <w:rsid w:val="00E82F91"/>
    <w:rsid w:val="00E830C7"/>
    <w:rsid w:val="00E831B7"/>
    <w:rsid w:val="00E83286"/>
    <w:rsid w:val="00E835A0"/>
    <w:rsid w:val="00E836E0"/>
    <w:rsid w:val="00E83968"/>
    <w:rsid w:val="00E83977"/>
    <w:rsid w:val="00E83CC9"/>
    <w:rsid w:val="00E83CE1"/>
    <w:rsid w:val="00E83F6D"/>
    <w:rsid w:val="00E8471F"/>
    <w:rsid w:val="00E84AEF"/>
    <w:rsid w:val="00E84B22"/>
    <w:rsid w:val="00E84CEB"/>
    <w:rsid w:val="00E84E43"/>
    <w:rsid w:val="00E84E66"/>
    <w:rsid w:val="00E861A4"/>
    <w:rsid w:val="00E861FE"/>
    <w:rsid w:val="00E86471"/>
    <w:rsid w:val="00E86FAC"/>
    <w:rsid w:val="00E870C6"/>
    <w:rsid w:val="00E87ECD"/>
    <w:rsid w:val="00E903FE"/>
    <w:rsid w:val="00E90D34"/>
    <w:rsid w:val="00E90DD8"/>
    <w:rsid w:val="00E90EDB"/>
    <w:rsid w:val="00E90F62"/>
    <w:rsid w:val="00E90F6A"/>
    <w:rsid w:val="00E91366"/>
    <w:rsid w:val="00E91763"/>
    <w:rsid w:val="00E9208D"/>
    <w:rsid w:val="00E92281"/>
    <w:rsid w:val="00E922FE"/>
    <w:rsid w:val="00E92986"/>
    <w:rsid w:val="00E92B03"/>
    <w:rsid w:val="00E92BD5"/>
    <w:rsid w:val="00E92D01"/>
    <w:rsid w:val="00E92ED6"/>
    <w:rsid w:val="00E92FE4"/>
    <w:rsid w:val="00E9305D"/>
    <w:rsid w:val="00E9370C"/>
    <w:rsid w:val="00E937F1"/>
    <w:rsid w:val="00E93B0F"/>
    <w:rsid w:val="00E9413B"/>
    <w:rsid w:val="00E94216"/>
    <w:rsid w:val="00E948DC"/>
    <w:rsid w:val="00E95C53"/>
    <w:rsid w:val="00E95F22"/>
    <w:rsid w:val="00E961EE"/>
    <w:rsid w:val="00E963AB"/>
    <w:rsid w:val="00E96846"/>
    <w:rsid w:val="00E96B89"/>
    <w:rsid w:val="00E96BE3"/>
    <w:rsid w:val="00E96C19"/>
    <w:rsid w:val="00E970FD"/>
    <w:rsid w:val="00E979ED"/>
    <w:rsid w:val="00E97E70"/>
    <w:rsid w:val="00E97F11"/>
    <w:rsid w:val="00EA0106"/>
    <w:rsid w:val="00EA023A"/>
    <w:rsid w:val="00EA0510"/>
    <w:rsid w:val="00EA08DF"/>
    <w:rsid w:val="00EA0C70"/>
    <w:rsid w:val="00EA0E50"/>
    <w:rsid w:val="00EA12F0"/>
    <w:rsid w:val="00EA14C6"/>
    <w:rsid w:val="00EA1590"/>
    <w:rsid w:val="00EA15A1"/>
    <w:rsid w:val="00EA180A"/>
    <w:rsid w:val="00EA197A"/>
    <w:rsid w:val="00EA1A99"/>
    <w:rsid w:val="00EA1ACB"/>
    <w:rsid w:val="00EA1C59"/>
    <w:rsid w:val="00EA208F"/>
    <w:rsid w:val="00EA20B6"/>
    <w:rsid w:val="00EA23F6"/>
    <w:rsid w:val="00EA2758"/>
    <w:rsid w:val="00EA2BED"/>
    <w:rsid w:val="00EA2E41"/>
    <w:rsid w:val="00EA31F1"/>
    <w:rsid w:val="00EA3410"/>
    <w:rsid w:val="00EA3461"/>
    <w:rsid w:val="00EA3496"/>
    <w:rsid w:val="00EA3596"/>
    <w:rsid w:val="00EA3A27"/>
    <w:rsid w:val="00EA3BB2"/>
    <w:rsid w:val="00EA3D67"/>
    <w:rsid w:val="00EA430C"/>
    <w:rsid w:val="00EA45F7"/>
    <w:rsid w:val="00EA4900"/>
    <w:rsid w:val="00EA4B80"/>
    <w:rsid w:val="00EA5207"/>
    <w:rsid w:val="00EA52CA"/>
    <w:rsid w:val="00EA52FD"/>
    <w:rsid w:val="00EA534F"/>
    <w:rsid w:val="00EA53B8"/>
    <w:rsid w:val="00EA549D"/>
    <w:rsid w:val="00EA54E6"/>
    <w:rsid w:val="00EA5B7A"/>
    <w:rsid w:val="00EA5D1D"/>
    <w:rsid w:val="00EA60F2"/>
    <w:rsid w:val="00EA6679"/>
    <w:rsid w:val="00EA6880"/>
    <w:rsid w:val="00EA6C55"/>
    <w:rsid w:val="00EA73FD"/>
    <w:rsid w:val="00EA788B"/>
    <w:rsid w:val="00EA79C7"/>
    <w:rsid w:val="00EA7B39"/>
    <w:rsid w:val="00EA7C61"/>
    <w:rsid w:val="00EA7E48"/>
    <w:rsid w:val="00EB0582"/>
    <w:rsid w:val="00EB11B9"/>
    <w:rsid w:val="00EB144C"/>
    <w:rsid w:val="00EB1CE5"/>
    <w:rsid w:val="00EB229C"/>
    <w:rsid w:val="00EB2796"/>
    <w:rsid w:val="00EB2A72"/>
    <w:rsid w:val="00EB2FEC"/>
    <w:rsid w:val="00EB3219"/>
    <w:rsid w:val="00EB35F7"/>
    <w:rsid w:val="00EB37BB"/>
    <w:rsid w:val="00EB3870"/>
    <w:rsid w:val="00EB3E86"/>
    <w:rsid w:val="00EB3F77"/>
    <w:rsid w:val="00EB4278"/>
    <w:rsid w:val="00EB4820"/>
    <w:rsid w:val="00EB4A34"/>
    <w:rsid w:val="00EB4F3D"/>
    <w:rsid w:val="00EB516D"/>
    <w:rsid w:val="00EB55B8"/>
    <w:rsid w:val="00EB55FA"/>
    <w:rsid w:val="00EB58EF"/>
    <w:rsid w:val="00EB590F"/>
    <w:rsid w:val="00EB5B07"/>
    <w:rsid w:val="00EB5FDE"/>
    <w:rsid w:val="00EB60F0"/>
    <w:rsid w:val="00EB65CD"/>
    <w:rsid w:val="00EB6A02"/>
    <w:rsid w:val="00EB6C5A"/>
    <w:rsid w:val="00EB6F2B"/>
    <w:rsid w:val="00EB70B2"/>
    <w:rsid w:val="00EB72CE"/>
    <w:rsid w:val="00EB736E"/>
    <w:rsid w:val="00EB786D"/>
    <w:rsid w:val="00EB7884"/>
    <w:rsid w:val="00EC03B7"/>
    <w:rsid w:val="00EC03D7"/>
    <w:rsid w:val="00EC0B01"/>
    <w:rsid w:val="00EC0D78"/>
    <w:rsid w:val="00EC0E2D"/>
    <w:rsid w:val="00EC0ED6"/>
    <w:rsid w:val="00EC12E8"/>
    <w:rsid w:val="00EC13D9"/>
    <w:rsid w:val="00EC183A"/>
    <w:rsid w:val="00EC1846"/>
    <w:rsid w:val="00EC1A3E"/>
    <w:rsid w:val="00EC1F9E"/>
    <w:rsid w:val="00EC2C74"/>
    <w:rsid w:val="00EC3016"/>
    <w:rsid w:val="00EC327D"/>
    <w:rsid w:val="00EC352D"/>
    <w:rsid w:val="00EC3559"/>
    <w:rsid w:val="00EC3616"/>
    <w:rsid w:val="00EC399A"/>
    <w:rsid w:val="00EC39ED"/>
    <w:rsid w:val="00EC3A1A"/>
    <w:rsid w:val="00EC3A5A"/>
    <w:rsid w:val="00EC3D3E"/>
    <w:rsid w:val="00EC3E19"/>
    <w:rsid w:val="00EC4044"/>
    <w:rsid w:val="00EC46E1"/>
    <w:rsid w:val="00EC4A25"/>
    <w:rsid w:val="00EC4BD3"/>
    <w:rsid w:val="00EC4C0D"/>
    <w:rsid w:val="00EC4ED7"/>
    <w:rsid w:val="00EC5121"/>
    <w:rsid w:val="00EC51A8"/>
    <w:rsid w:val="00EC51E3"/>
    <w:rsid w:val="00EC5210"/>
    <w:rsid w:val="00EC54B3"/>
    <w:rsid w:val="00EC54DC"/>
    <w:rsid w:val="00EC5F83"/>
    <w:rsid w:val="00EC61F1"/>
    <w:rsid w:val="00EC629C"/>
    <w:rsid w:val="00EC6361"/>
    <w:rsid w:val="00EC6874"/>
    <w:rsid w:val="00EC70A7"/>
    <w:rsid w:val="00EC7105"/>
    <w:rsid w:val="00EC72C8"/>
    <w:rsid w:val="00EC73E6"/>
    <w:rsid w:val="00EC7415"/>
    <w:rsid w:val="00EC769E"/>
    <w:rsid w:val="00ED00CF"/>
    <w:rsid w:val="00ED0483"/>
    <w:rsid w:val="00ED05B9"/>
    <w:rsid w:val="00ED0663"/>
    <w:rsid w:val="00ED0748"/>
    <w:rsid w:val="00ED0C76"/>
    <w:rsid w:val="00ED0D69"/>
    <w:rsid w:val="00ED0E2B"/>
    <w:rsid w:val="00ED1640"/>
    <w:rsid w:val="00ED198F"/>
    <w:rsid w:val="00ED19CD"/>
    <w:rsid w:val="00ED1ACC"/>
    <w:rsid w:val="00ED1D4A"/>
    <w:rsid w:val="00ED1F38"/>
    <w:rsid w:val="00ED27F1"/>
    <w:rsid w:val="00ED2C6F"/>
    <w:rsid w:val="00ED2D10"/>
    <w:rsid w:val="00ED3390"/>
    <w:rsid w:val="00ED3C5C"/>
    <w:rsid w:val="00ED3DDC"/>
    <w:rsid w:val="00ED3E44"/>
    <w:rsid w:val="00ED4060"/>
    <w:rsid w:val="00ED41E8"/>
    <w:rsid w:val="00ED462B"/>
    <w:rsid w:val="00ED4697"/>
    <w:rsid w:val="00ED478E"/>
    <w:rsid w:val="00ED48D0"/>
    <w:rsid w:val="00ED4909"/>
    <w:rsid w:val="00ED4BBB"/>
    <w:rsid w:val="00ED4DC2"/>
    <w:rsid w:val="00ED4FFE"/>
    <w:rsid w:val="00ED50F1"/>
    <w:rsid w:val="00ED56ED"/>
    <w:rsid w:val="00ED5725"/>
    <w:rsid w:val="00ED578D"/>
    <w:rsid w:val="00ED5B38"/>
    <w:rsid w:val="00ED5EE5"/>
    <w:rsid w:val="00ED622B"/>
    <w:rsid w:val="00ED6519"/>
    <w:rsid w:val="00ED661E"/>
    <w:rsid w:val="00ED67B6"/>
    <w:rsid w:val="00ED67CD"/>
    <w:rsid w:val="00ED67FB"/>
    <w:rsid w:val="00ED6902"/>
    <w:rsid w:val="00ED6A15"/>
    <w:rsid w:val="00ED6A2A"/>
    <w:rsid w:val="00ED6AF8"/>
    <w:rsid w:val="00ED6CD3"/>
    <w:rsid w:val="00ED6D98"/>
    <w:rsid w:val="00ED6E60"/>
    <w:rsid w:val="00ED721E"/>
    <w:rsid w:val="00ED77D5"/>
    <w:rsid w:val="00ED7944"/>
    <w:rsid w:val="00ED79D3"/>
    <w:rsid w:val="00EE07E0"/>
    <w:rsid w:val="00EE0E0C"/>
    <w:rsid w:val="00EE0E29"/>
    <w:rsid w:val="00EE1006"/>
    <w:rsid w:val="00EE1039"/>
    <w:rsid w:val="00EE1449"/>
    <w:rsid w:val="00EE1C27"/>
    <w:rsid w:val="00EE1CF9"/>
    <w:rsid w:val="00EE1DF9"/>
    <w:rsid w:val="00EE2ABC"/>
    <w:rsid w:val="00EE2E24"/>
    <w:rsid w:val="00EE2F14"/>
    <w:rsid w:val="00EE3484"/>
    <w:rsid w:val="00EE36D2"/>
    <w:rsid w:val="00EE39B6"/>
    <w:rsid w:val="00EE3B1F"/>
    <w:rsid w:val="00EE3FC5"/>
    <w:rsid w:val="00EE40CB"/>
    <w:rsid w:val="00EE4112"/>
    <w:rsid w:val="00EE47DD"/>
    <w:rsid w:val="00EE4C6B"/>
    <w:rsid w:val="00EE5093"/>
    <w:rsid w:val="00EE52DC"/>
    <w:rsid w:val="00EE598E"/>
    <w:rsid w:val="00EE5C60"/>
    <w:rsid w:val="00EE5DCD"/>
    <w:rsid w:val="00EE5EE2"/>
    <w:rsid w:val="00EE6103"/>
    <w:rsid w:val="00EE623E"/>
    <w:rsid w:val="00EE64FB"/>
    <w:rsid w:val="00EE69E3"/>
    <w:rsid w:val="00EE6AB0"/>
    <w:rsid w:val="00EE7510"/>
    <w:rsid w:val="00EE7569"/>
    <w:rsid w:val="00EE76DE"/>
    <w:rsid w:val="00EE77CA"/>
    <w:rsid w:val="00EE7DAB"/>
    <w:rsid w:val="00EF01EA"/>
    <w:rsid w:val="00EF0956"/>
    <w:rsid w:val="00EF11B7"/>
    <w:rsid w:val="00EF18AC"/>
    <w:rsid w:val="00EF1994"/>
    <w:rsid w:val="00EF1A9B"/>
    <w:rsid w:val="00EF1B8B"/>
    <w:rsid w:val="00EF1C64"/>
    <w:rsid w:val="00EF1E11"/>
    <w:rsid w:val="00EF1E93"/>
    <w:rsid w:val="00EF1F52"/>
    <w:rsid w:val="00EF1FC5"/>
    <w:rsid w:val="00EF20DC"/>
    <w:rsid w:val="00EF26B5"/>
    <w:rsid w:val="00EF2D84"/>
    <w:rsid w:val="00EF2E47"/>
    <w:rsid w:val="00EF2EA5"/>
    <w:rsid w:val="00EF3150"/>
    <w:rsid w:val="00EF361C"/>
    <w:rsid w:val="00EF3A5B"/>
    <w:rsid w:val="00EF3C85"/>
    <w:rsid w:val="00EF3CCF"/>
    <w:rsid w:val="00EF3F48"/>
    <w:rsid w:val="00EF5847"/>
    <w:rsid w:val="00EF58D6"/>
    <w:rsid w:val="00EF599C"/>
    <w:rsid w:val="00EF6008"/>
    <w:rsid w:val="00EF60B2"/>
    <w:rsid w:val="00EF61A6"/>
    <w:rsid w:val="00EF62AE"/>
    <w:rsid w:val="00EF63B3"/>
    <w:rsid w:val="00EF6591"/>
    <w:rsid w:val="00EF67E1"/>
    <w:rsid w:val="00EF696B"/>
    <w:rsid w:val="00EF6AC2"/>
    <w:rsid w:val="00EF6B64"/>
    <w:rsid w:val="00EF6D9D"/>
    <w:rsid w:val="00EF6EEC"/>
    <w:rsid w:val="00EF708A"/>
    <w:rsid w:val="00EF7276"/>
    <w:rsid w:val="00EF7392"/>
    <w:rsid w:val="00EF7911"/>
    <w:rsid w:val="00EF7BD1"/>
    <w:rsid w:val="00EF7DAB"/>
    <w:rsid w:val="00EF7ED8"/>
    <w:rsid w:val="00F00059"/>
    <w:rsid w:val="00F0046A"/>
    <w:rsid w:val="00F0101D"/>
    <w:rsid w:val="00F01A67"/>
    <w:rsid w:val="00F025A2"/>
    <w:rsid w:val="00F02AD2"/>
    <w:rsid w:val="00F03195"/>
    <w:rsid w:val="00F032A2"/>
    <w:rsid w:val="00F03412"/>
    <w:rsid w:val="00F037EE"/>
    <w:rsid w:val="00F03DA5"/>
    <w:rsid w:val="00F04425"/>
    <w:rsid w:val="00F04712"/>
    <w:rsid w:val="00F0490F"/>
    <w:rsid w:val="00F04CC8"/>
    <w:rsid w:val="00F04EC1"/>
    <w:rsid w:val="00F04F03"/>
    <w:rsid w:val="00F050DB"/>
    <w:rsid w:val="00F05212"/>
    <w:rsid w:val="00F053C8"/>
    <w:rsid w:val="00F053FF"/>
    <w:rsid w:val="00F059B0"/>
    <w:rsid w:val="00F05BCB"/>
    <w:rsid w:val="00F05C1C"/>
    <w:rsid w:val="00F05E60"/>
    <w:rsid w:val="00F05E91"/>
    <w:rsid w:val="00F064FE"/>
    <w:rsid w:val="00F0683C"/>
    <w:rsid w:val="00F0694E"/>
    <w:rsid w:val="00F06A4B"/>
    <w:rsid w:val="00F07030"/>
    <w:rsid w:val="00F0706A"/>
    <w:rsid w:val="00F070AA"/>
    <w:rsid w:val="00F07220"/>
    <w:rsid w:val="00F072A2"/>
    <w:rsid w:val="00F07390"/>
    <w:rsid w:val="00F074BC"/>
    <w:rsid w:val="00F07558"/>
    <w:rsid w:val="00F077E7"/>
    <w:rsid w:val="00F10177"/>
    <w:rsid w:val="00F10204"/>
    <w:rsid w:val="00F102FE"/>
    <w:rsid w:val="00F105F6"/>
    <w:rsid w:val="00F1086D"/>
    <w:rsid w:val="00F10961"/>
    <w:rsid w:val="00F10D93"/>
    <w:rsid w:val="00F10FE8"/>
    <w:rsid w:val="00F112B4"/>
    <w:rsid w:val="00F11558"/>
    <w:rsid w:val="00F115BC"/>
    <w:rsid w:val="00F118F5"/>
    <w:rsid w:val="00F11C79"/>
    <w:rsid w:val="00F11CA8"/>
    <w:rsid w:val="00F11DE2"/>
    <w:rsid w:val="00F11EEF"/>
    <w:rsid w:val="00F120D7"/>
    <w:rsid w:val="00F1279C"/>
    <w:rsid w:val="00F12B5B"/>
    <w:rsid w:val="00F131B5"/>
    <w:rsid w:val="00F132B0"/>
    <w:rsid w:val="00F13957"/>
    <w:rsid w:val="00F13AC7"/>
    <w:rsid w:val="00F13C6B"/>
    <w:rsid w:val="00F13E6C"/>
    <w:rsid w:val="00F14639"/>
    <w:rsid w:val="00F15197"/>
    <w:rsid w:val="00F15272"/>
    <w:rsid w:val="00F157E6"/>
    <w:rsid w:val="00F16D0E"/>
    <w:rsid w:val="00F16E43"/>
    <w:rsid w:val="00F16FB6"/>
    <w:rsid w:val="00F1701B"/>
    <w:rsid w:val="00F170CC"/>
    <w:rsid w:val="00F17110"/>
    <w:rsid w:val="00F17189"/>
    <w:rsid w:val="00F17277"/>
    <w:rsid w:val="00F173B3"/>
    <w:rsid w:val="00F179FC"/>
    <w:rsid w:val="00F17B0B"/>
    <w:rsid w:val="00F17C4C"/>
    <w:rsid w:val="00F17EF2"/>
    <w:rsid w:val="00F2069E"/>
    <w:rsid w:val="00F2069F"/>
    <w:rsid w:val="00F20847"/>
    <w:rsid w:val="00F20953"/>
    <w:rsid w:val="00F20D54"/>
    <w:rsid w:val="00F211A6"/>
    <w:rsid w:val="00F211FB"/>
    <w:rsid w:val="00F21256"/>
    <w:rsid w:val="00F21425"/>
    <w:rsid w:val="00F21686"/>
    <w:rsid w:val="00F2176F"/>
    <w:rsid w:val="00F2191E"/>
    <w:rsid w:val="00F21CA1"/>
    <w:rsid w:val="00F21F93"/>
    <w:rsid w:val="00F22610"/>
    <w:rsid w:val="00F22667"/>
    <w:rsid w:val="00F22699"/>
    <w:rsid w:val="00F226F0"/>
    <w:rsid w:val="00F227FA"/>
    <w:rsid w:val="00F22889"/>
    <w:rsid w:val="00F22E6D"/>
    <w:rsid w:val="00F22EC7"/>
    <w:rsid w:val="00F23499"/>
    <w:rsid w:val="00F23545"/>
    <w:rsid w:val="00F23928"/>
    <w:rsid w:val="00F23D4B"/>
    <w:rsid w:val="00F23FEC"/>
    <w:rsid w:val="00F24923"/>
    <w:rsid w:val="00F24B1A"/>
    <w:rsid w:val="00F24C4A"/>
    <w:rsid w:val="00F24CF0"/>
    <w:rsid w:val="00F251FC"/>
    <w:rsid w:val="00F253EF"/>
    <w:rsid w:val="00F25BCF"/>
    <w:rsid w:val="00F26041"/>
    <w:rsid w:val="00F262E4"/>
    <w:rsid w:val="00F263D1"/>
    <w:rsid w:val="00F264EF"/>
    <w:rsid w:val="00F26670"/>
    <w:rsid w:val="00F2672C"/>
    <w:rsid w:val="00F268D2"/>
    <w:rsid w:val="00F26CEE"/>
    <w:rsid w:val="00F26D03"/>
    <w:rsid w:val="00F27771"/>
    <w:rsid w:val="00F27909"/>
    <w:rsid w:val="00F27E8F"/>
    <w:rsid w:val="00F27F3F"/>
    <w:rsid w:val="00F30473"/>
    <w:rsid w:val="00F30626"/>
    <w:rsid w:val="00F309D1"/>
    <w:rsid w:val="00F314C6"/>
    <w:rsid w:val="00F315F1"/>
    <w:rsid w:val="00F316A3"/>
    <w:rsid w:val="00F316F5"/>
    <w:rsid w:val="00F319A4"/>
    <w:rsid w:val="00F31E52"/>
    <w:rsid w:val="00F32266"/>
    <w:rsid w:val="00F327A1"/>
    <w:rsid w:val="00F329EF"/>
    <w:rsid w:val="00F32B96"/>
    <w:rsid w:val="00F32CCF"/>
    <w:rsid w:val="00F32DCB"/>
    <w:rsid w:val="00F3314D"/>
    <w:rsid w:val="00F3392C"/>
    <w:rsid w:val="00F33D6A"/>
    <w:rsid w:val="00F33D91"/>
    <w:rsid w:val="00F34612"/>
    <w:rsid w:val="00F346D1"/>
    <w:rsid w:val="00F3477E"/>
    <w:rsid w:val="00F34A8C"/>
    <w:rsid w:val="00F34C82"/>
    <w:rsid w:val="00F34DDC"/>
    <w:rsid w:val="00F3507D"/>
    <w:rsid w:val="00F35105"/>
    <w:rsid w:val="00F35BD6"/>
    <w:rsid w:val="00F36359"/>
    <w:rsid w:val="00F36521"/>
    <w:rsid w:val="00F36633"/>
    <w:rsid w:val="00F36A89"/>
    <w:rsid w:val="00F36E0F"/>
    <w:rsid w:val="00F37052"/>
    <w:rsid w:val="00F3709A"/>
    <w:rsid w:val="00F376F1"/>
    <w:rsid w:val="00F378E5"/>
    <w:rsid w:val="00F37F26"/>
    <w:rsid w:val="00F37F3F"/>
    <w:rsid w:val="00F406AA"/>
    <w:rsid w:val="00F40B4A"/>
    <w:rsid w:val="00F40D06"/>
    <w:rsid w:val="00F410EB"/>
    <w:rsid w:val="00F41682"/>
    <w:rsid w:val="00F41899"/>
    <w:rsid w:val="00F41AC1"/>
    <w:rsid w:val="00F41ACE"/>
    <w:rsid w:val="00F41B35"/>
    <w:rsid w:val="00F41BCD"/>
    <w:rsid w:val="00F41D66"/>
    <w:rsid w:val="00F41DAD"/>
    <w:rsid w:val="00F41F98"/>
    <w:rsid w:val="00F4231B"/>
    <w:rsid w:val="00F424EA"/>
    <w:rsid w:val="00F428A9"/>
    <w:rsid w:val="00F429BD"/>
    <w:rsid w:val="00F429CD"/>
    <w:rsid w:val="00F42EAA"/>
    <w:rsid w:val="00F430AD"/>
    <w:rsid w:val="00F43322"/>
    <w:rsid w:val="00F435D7"/>
    <w:rsid w:val="00F43869"/>
    <w:rsid w:val="00F43CF6"/>
    <w:rsid w:val="00F43D88"/>
    <w:rsid w:val="00F44140"/>
    <w:rsid w:val="00F4484F"/>
    <w:rsid w:val="00F44C44"/>
    <w:rsid w:val="00F44E12"/>
    <w:rsid w:val="00F450BE"/>
    <w:rsid w:val="00F45404"/>
    <w:rsid w:val="00F45577"/>
    <w:rsid w:val="00F45C5F"/>
    <w:rsid w:val="00F45EDF"/>
    <w:rsid w:val="00F45F5F"/>
    <w:rsid w:val="00F465E8"/>
    <w:rsid w:val="00F46AE3"/>
    <w:rsid w:val="00F46B9F"/>
    <w:rsid w:val="00F47146"/>
    <w:rsid w:val="00F472AF"/>
    <w:rsid w:val="00F4760F"/>
    <w:rsid w:val="00F47628"/>
    <w:rsid w:val="00F47653"/>
    <w:rsid w:val="00F50090"/>
    <w:rsid w:val="00F500B9"/>
    <w:rsid w:val="00F500F3"/>
    <w:rsid w:val="00F500F6"/>
    <w:rsid w:val="00F51159"/>
    <w:rsid w:val="00F51420"/>
    <w:rsid w:val="00F516B8"/>
    <w:rsid w:val="00F5196A"/>
    <w:rsid w:val="00F5198B"/>
    <w:rsid w:val="00F51DBD"/>
    <w:rsid w:val="00F51EC6"/>
    <w:rsid w:val="00F5220A"/>
    <w:rsid w:val="00F52273"/>
    <w:rsid w:val="00F5247A"/>
    <w:rsid w:val="00F52B00"/>
    <w:rsid w:val="00F52EF2"/>
    <w:rsid w:val="00F52F40"/>
    <w:rsid w:val="00F53009"/>
    <w:rsid w:val="00F53B4C"/>
    <w:rsid w:val="00F53FD2"/>
    <w:rsid w:val="00F544D5"/>
    <w:rsid w:val="00F54A60"/>
    <w:rsid w:val="00F54AA5"/>
    <w:rsid w:val="00F54AF1"/>
    <w:rsid w:val="00F55CC6"/>
    <w:rsid w:val="00F56271"/>
    <w:rsid w:val="00F563BD"/>
    <w:rsid w:val="00F56778"/>
    <w:rsid w:val="00F56B89"/>
    <w:rsid w:val="00F56EF2"/>
    <w:rsid w:val="00F57139"/>
    <w:rsid w:val="00F571A3"/>
    <w:rsid w:val="00F577DF"/>
    <w:rsid w:val="00F578F4"/>
    <w:rsid w:val="00F57CE2"/>
    <w:rsid w:val="00F57EC5"/>
    <w:rsid w:val="00F602D4"/>
    <w:rsid w:val="00F60D7D"/>
    <w:rsid w:val="00F612C2"/>
    <w:rsid w:val="00F615BB"/>
    <w:rsid w:val="00F618E3"/>
    <w:rsid w:val="00F6244A"/>
    <w:rsid w:val="00F62476"/>
    <w:rsid w:val="00F62971"/>
    <w:rsid w:val="00F62F47"/>
    <w:rsid w:val="00F63288"/>
    <w:rsid w:val="00F63310"/>
    <w:rsid w:val="00F6342A"/>
    <w:rsid w:val="00F639FC"/>
    <w:rsid w:val="00F63A65"/>
    <w:rsid w:val="00F63A9E"/>
    <w:rsid w:val="00F641FF"/>
    <w:rsid w:val="00F64473"/>
    <w:rsid w:val="00F64735"/>
    <w:rsid w:val="00F65000"/>
    <w:rsid w:val="00F6512E"/>
    <w:rsid w:val="00F652C6"/>
    <w:rsid w:val="00F65369"/>
    <w:rsid w:val="00F6539B"/>
    <w:rsid w:val="00F653B8"/>
    <w:rsid w:val="00F65428"/>
    <w:rsid w:val="00F66295"/>
    <w:rsid w:val="00F66AB8"/>
    <w:rsid w:val="00F66B75"/>
    <w:rsid w:val="00F66D6C"/>
    <w:rsid w:val="00F671C0"/>
    <w:rsid w:val="00F673D2"/>
    <w:rsid w:val="00F67A97"/>
    <w:rsid w:val="00F700C6"/>
    <w:rsid w:val="00F7149B"/>
    <w:rsid w:val="00F718B7"/>
    <w:rsid w:val="00F719EA"/>
    <w:rsid w:val="00F719FE"/>
    <w:rsid w:val="00F71E5E"/>
    <w:rsid w:val="00F71FA6"/>
    <w:rsid w:val="00F7229E"/>
    <w:rsid w:val="00F726BF"/>
    <w:rsid w:val="00F7293C"/>
    <w:rsid w:val="00F72B1E"/>
    <w:rsid w:val="00F72F51"/>
    <w:rsid w:val="00F73F11"/>
    <w:rsid w:val="00F7432D"/>
    <w:rsid w:val="00F745FE"/>
    <w:rsid w:val="00F74D62"/>
    <w:rsid w:val="00F74F5A"/>
    <w:rsid w:val="00F75304"/>
    <w:rsid w:val="00F755E7"/>
    <w:rsid w:val="00F7567A"/>
    <w:rsid w:val="00F756B4"/>
    <w:rsid w:val="00F75C60"/>
    <w:rsid w:val="00F75F4F"/>
    <w:rsid w:val="00F76420"/>
    <w:rsid w:val="00F764DC"/>
    <w:rsid w:val="00F76504"/>
    <w:rsid w:val="00F76687"/>
    <w:rsid w:val="00F766AA"/>
    <w:rsid w:val="00F76F38"/>
    <w:rsid w:val="00F771EE"/>
    <w:rsid w:val="00F774C9"/>
    <w:rsid w:val="00F77818"/>
    <w:rsid w:val="00F77E7C"/>
    <w:rsid w:val="00F77EF9"/>
    <w:rsid w:val="00F80079"/>
    <w:rsid w:val="00F80631"/>
    <w:rsid w:val="00F80884"/>
    <w:rsid w:val="00F8088F"/>
    <w:rsid w:val="00F80912"/>
    <w:rsid w:val="00F80BF1"/>
    <w:rsid w:val="00F812FF"/>
    <w:rsid w:val="00F815B3"/>
    <w:rsid w:val="00F81CCD"/>
    <w:rsid w:val="00F81D46"/>
    <w:rsid w:val="00F8227C"/>
    <w:rsid w:val="00F82601"/>
    <w:rsid w:val="00F826AD"/>
    <w:rsid w:val="00F828BD"/>
    <w:rsid w:val="00F82A71"/>
    <w:rsid w:val="00F82ADB"/>
    <w:rsid w:val="00F82CD6"/>
    <w:rsid w:val="00F82EA1"/>
    <w:rsid w:val="00F8321D"/>
    <w:rsid w:val="00F83326"/>
    <w:rsid w:val="00F83CE6"/>
    <w:rsid w:val="00F840D3"/>
    <w:rsid w:val="00F84554"/>
    <w:rsid w:val="00F84570"/>
    <w:rsid w:val="00F846CC"/>
    <w:rsid w:val="00F8496A"/>
    <w:rsid w:val="00F84CFB"/>
    <w:rsid w:val="00F8530E"/>
    <w:rsid w:val="00F8576D"/>
    <w:rsid w:val="00F858CC"/>
    <w:rsid w:val="00F85F70"/>
    <w:rsid w:val="00F86036"/>
    <w:rsid w:val="00F86882"/>
    <w:rsid w:val="00F86DC5"/>
    <w:rsid w:val="00F86EC4"/>
    <w:rsid w:val="00F87026"/>
    <w:rsid w:val="00F87575"/>
    <w:rsid w:val="00F878AB"/>
    <w:rsid w:val="00F87C72"/>
    <w:rsid w:val="00F87D0C"/>
    <w:rsid w:val="00F90178"/>
    <w:rsid w:val="00F901F5"/>
    <w:rsid w:val="00F905AF"/>
    <w:rsid w:val="00F905D7"/>
    <w:rsid w:val="00F905E9"/>
    <w:rsid w:val="00F906CD"/>
    <w:rsid w:val="00F90790"/>
    <w:rsid w:val="00F90F25"/>
    <w:rsid w:val="00F91855"/>
    <w:rsid w:val="00F919F2"/>
    <w:rsid w:val="00F91B00"/>
    <w:rsid w:val="00F91B0A"/>
    <w:rsid w:val="00F91D19"/>
    <w:rsid w:val="00F91F9F"/>
    <w:rsid w:val="00F92372"/>
    <w:rsid w:val="00F9239C"/>
    <w:rsid w:val="00F92B82"/>
    <w:rsid w:val="00F93023"/>
    <w:rsid w:val="00F93BB0"/>
    <w:rsid w:val="00F940DB"/>
    <w:rsid w:val="00F94161"/>
    <w:rsid w:val="00F9489A"/>
    <w:rsid w:val="00F94BA3"/>
    <w:rsid w:val="00F94BC2"/>
    <w:rsid w:val="00F94BEE"/>
    <w:rsid w:val="00F9541C"/>
    <w:rsid w:val="00F956AE"/>
    <w:rsid w:val="00F95C2F"/>
    <w:rsid w:val="00F95D6E"/>
    <w:rsid w:val="00F96214"/>
    <w:rsid w:val="00F9632E"/>
    <w:rsid w:val="00F968AB"/>
    <w:rsid w:val="00F9699B"/>
    <w:rsid w:val="00F96DAE"/>
    <w:rsid w:val="00F9704B"/>
    <w:rsid w:val="00F973E1"/>
    <w:rsid w:val="00F9747F"/>
    <w:rsid w:val="00F97660"/>
    <w:rsid w:val="00F97B06"/>
    <w:rsid w:val="00F97CB5"/>
    <w:rsid w:val="00F97E64"/>
    <w:rsid w:val="00F97F0F"/>
    <w:rsid w:val="00FA00B2"/>
    <w:rsid w:val="00FA0B46"/>
    <w:rsid w:val="00FA0B95"/>
    <w:rsid w:val="00FA0B9B"/>
    <w:rsid w:val="00FA1231"/>
    <w:rsid w:val="00FA1266"/>
    <w:rsid w:val="00FA1312"/>
    <w:rsid w:val="00FA1635"/>
    <w:rsid w:val="00FA1731"/>
    <w:rsid w:val="00FA2000"/>
    <w:rsid w:val="00FA215D"/>
    <w:rsid w:val="00FA21FC"/>
    <w:rsid w:val="00FA2376"/>
    <w:rsid w:val="00FA24DA"/>
    <w:rsid w:val="00FA3368"/>
    <w:rsid w:val="00FA38EE"/>
    <w:rsid w:val="00FA3B19"/>
    <w:rsid w:val="00FA410F"/>
    <w:rsid w:val="00FA47BF"/>
    <w:rsid w:val="00FA4E8A"/>
    <w:rsid w:val="00FA50E6"/>
    <w:rsid w:val="00FA52C8"/>
    <w:rsid w:val="00FA53D7"/>
    <w:rsid w:val="00FA5539"/>
    <w:rsid w:val="00FA5947"/>
    <w:rsid w:val="00FA5DDD"/>
    <w:rsid w:val="00FA5E38"/>
    <w:rsid w:val="00FA5E70"/>
    <w:rsid w:val="00FA5F57"/>
    <w:rsid w:val="00FA66A3"/>
    <w:rsid w:val="00FA6FCD"/>
    <w:rsid w:val="00FA72D5"/>
    <w:rsid w:val="00FA741D"/>
    <w:rsid w:val="00FA77BD"/>
    <w:rsid w:val="00FA7AFF"/>
    <w:rsid w:val="00FA7BE9"/>
    <w:rsid w:val="00FA7CA8"/>
    <w:rsid w:val="00FB03DC"/>
    <w:rsid w:val="00FB1085"/>
    <w:rsid w:val="00FB11FE"/>
    <w:rsid w:val="00FB133B"/>
    <w:rsid w:val="00FB133C"/>
    <w:rsid w:val="00FB1E53"/>
    <w:rsid w:val="00FB25DC"/>
    <w:rsid w:val="00FB25DE"/>
    <w:rsid w:val="00FB2A87"/>
    <w:rsid w:val="00FB2EF0"/>
    <w:rsid w:val="00FB3E1C"/>
    <w:rsid w:val="00FB44BA"/>
    <w:rsid w:val="00FB46DF"/>
    <w:rsid w:val="00FB4A46"/>
    <w:rsid w:val="00FB4D58"/>
    <w:rsid w:val="00FB51A9"/>
    <w:rsid w:val="00FB5234"/>
    <w:rsid w:val="00FB5607"/>
    <w:rsid w:val="00FB6479"/>
    <w:rsid w:val="00FB662A"/>
    <w:rsid w:val="00FB6B83"/>
    <w:rsid w:val="00FB6D81"/>
    <w:rsid w:val="00FB6F8C"/>
    <w:rsid w:val="00FB71A2"/>
    <w:rsid w:val="00FB731B"/>
    <w:rsid w:val="00FB7B35"/>
    <w:rsid w:val="00FC0624"/>
    <w:rsid w:val="00FC0698"/>
    <w:rsid w:val="00FC0AEE"/>
    <w:rsid w:val="00FC0CA6"/>
    <w:rsid w:val="00FC0DB0"/>
    <w:rsid w:val="00FC1192"/>
    <w:rsid w:val="00FC161C"/>
    <w:rsid w:val="00FC1743"/>
    <w:rsid w:val="00FC182C"/>
    <w:rsid w:val="00FC18B4"/>
    <w:rsid w:val="00FC1949"/>
    <w:rsid w:val="00FC1A29"/>
    <w:rsid w:val="00FC1A57"/>
    <w:rsid w:val="00FC1E7D"/>
    <w:rsid w:val="00FC1EE5"/>
    <w:rsid w:val="00FC20A2"/>
    <w:rsid w:val="00FC21E0"/>
    <w:rsid w:val="00FC2364"/>
    <w:rsid w:val="00FC23BE"/>
    <w:rsid w:val="00FC242D"/>
    <w:rsid w:val="00FC25C4"/>
    <w:rsid w:val="00FC3392"/>
    <w:rsid w:val="00FC3440"/>
    <w:rsid w:val="00FC366D"/>
    <w:rsid w:val="00FC4233"/>
    <w:rsid w:val="00FC423A"/>
    <w:rsid w:val="00FC424C"/>
    <w:rsid w:val="00FC42B3"/>
    <w:rsid w:val="00FC461D"/>
    <w:rsid w:val="00FC4C79"/>
    <w:rsid w:val="00FC4EF5"/>
    <w:rsid w:val="00FC55FB"/>
    <w:rsid w:val="00FC5B27"/>
    <w:rsid w:val="00FC5E97"/>
    <w:rsid w:val="00FC6286"/>
    <w:rsid w:val="00FC66B0"/>
    <w:rsid w:val="00FC6C36"/>
    <w:rsid w:val="00FC6CD0"/>
    <w:rsid w:val="00FC7390"/>
    <w:rsid w:val="00FC7792"/>
    <w:rsid w:val="00FC7E0E"/>
    <w:rsid w:val="00FC7F25"/>
    <w:rsid w:val="00FC7F62"/>
    <w:rsid w:val="00FD031D"/>
    <w:rsid w:val="00FD074B"/>
    <w:rsid w:val="00FD09DD"/>
    <w:rsid w:val="00FD0A66"/>
    <w:rsid w:val="00FD0C68"/>
    <w:rsid w:val="00FD0CEB"/>
    <w:rsid w:val="00FD0FE5"/>
    <w:rsid w:val="00FD1027"/>
    <w:rsid w:val="00FD1252"/>
    <w:rsid w:val="00FD125F"/>
    <w:rsid w:val="00FD12E5"/>
    <w:rsid w:val="00FD1349"/>
    <w:rsid w:val="00FD14FD"/>
    <w:rsid w:val="00FD1D65"/>
    <w:rsid w:val="00FD219D"/>
    <w:rsid w:val="00FD26BD"/>
    <w:rsid w:val="00FD2703"/>
    <w:rsid w:val="00FD2A53"/>
    <w:rsid w:val="00FD2AB7"/>
    <w:rsid w:val="00FD3C6C"/>
    <w:rsid w:val="00FD41E2"/>
    <w:rsid w:val="00FD4258"/>
    <w:rsid w:val="00FD43B6"/>
    <w:rsid w:val="00FD43D0"/>
    <w:rsid w:val="00FD4567"/>
    <w:rsid w:val="00FD485E"/>
    <w:rsid w:val="00FD48DA"/>
    <w:rsid w:val="00FD4A41"/>
    <w:rsid w:val="00FD4D39"/>
    <w:rsid w:val="00FD4DFC"/>
    <w:rsid w:val="00FD4EC5"/>
    <w:rsid w:val="00FD5268"/>
    <w:rsid w:val="00FD568C"/>
    <w:rsid w:val="00FD63CE"/>
    <w:rsid w:val="00FD64DF"/>
    <w:rsid w:val="00FD6751"/>
    <w:rsid w:val="00FD6CC9"/>
    <w:rsid w:val="00FD73AC"/>
    <w:rsid w:val="00FD7457"/>
    <w:rsid w:val="00FD7BF4"/>
    <w:rsid w:val="00FE05B9"/>
    <w:rsid w:val="00FE0EF2"/>
    <w:rsid w:val="00FE11B4"/>
    <w:rsid w:val="00FE11B9"/>
    <w:rsid w:val="00FE181B"/>
    <w:rsid w:val="00FE1A00"/>
    <w:rsid w:val="00FE1ACC"/>
    <w:rsid w:val="00FE1E87"/>
    <w:rsid w:val="00FE24DA"/>
    <w:rsid w:val="00FE2519"/>
    <w:rsid w:val="00FE272C"/>
    <w:rsid w:val="00FE30AA"/>
    <w:rsid w:val="00FE3102"/>
    <w:rsid w:val="00FE3A96"/>
    <w:rsid w:val="00FE3D24"/>
    <w:rsid w:val="00FE3E29"/>
    <w:rsid w:val="00FE443C"/>
    <w:rsid w:val="00FE44F0"/>
    <w:rsid w:val="00FE4CE5"/>
    <w:rsid w:val="00FE4E43"/>
    <w:rsid w:val="00FE4F1D"/>
    <w:rsid w:val="00FE54DA"/>
    <w:rsid w:val="00FE582B"/>
    <w:rsid w:val="00FE59E1"/>
    <w:rsid w:val="00FE5A80"/>
    <w:rsid w:val="00FE5CD9"/>
    <w:rsid w:val="00FE6038"/>
    <w:rsid w:val="00FE6D4E"/>
    <w:rsid w:val="00FE6D74"/>
    <w:rsid w:val="00FE7347"/>
    <w:rsid w:val="00FE76D2"/>
    <w:rsid w:val="00FF021E"/>
    <w:rsid w:val="00FF03B1"/>
    <w:rsid w:val="00FF03ED"/>
    <w:rsid w:val="00FF082D"/>
    <w:rsid w:val="00FF0A03"/>
    <w:rsid w:val="00FF10F7"/>
    <w:rsid w:val="00FF16FC"/>
    <w:rsid w:val="00FF1F52"/>
    <w:rsid w:val="00FF20D9"/>
    <w:rsid w:val="00FF22A7"/>
    <w:rsid w:val="00FF2692"/>
    <w:rsid w:val="00FF26EF"/>
    <w:rsid w:val="00FF28F1"/>
    <w:rsid w:val="00FF2A43"/>
    <w:rsid w:val="00FF2C4C"/>
    <w:rsid w:val="00FF3EAC"/>
    <w:rsid w:val="00FF4347"/>
    <w:rsid w:val="00FF43EA"/>
    <w:rsid w:val="00FF477B"/>
    <w:rsid w:val="00FF4FEB"/>
    <w:rsid w:val="00FF5068"/>
    <w:rsid w:val="00FF5388"/>
    <w:rsid w:val="00FF5592"/>
    <w:rsid w:val="00FF57E4"/>
    <w:rsid w:val="00FF6445"/>
    <w:rsid w:val="00FF69B7"/>
    <w:rsid w:val="00FF6EF0"/>
    <w:rsid w:val="00FF777C"/>
    <w:rsid w:val="00FF7CC0"/>
    <w:rsid w:val="0104D8C8"/>
    <w:rsid w:val="0E786E77"/>
    <w:rsid w:val="0EA24559"/>
    <w:rsid w:val="124C393B"/>
    <w:rsid w:val="16E5AFD2"/>
    <w:rsid w:val="175F23BD"/>
    <w:rsid w:val="183910B0"/>
    <w:rsid w:val="1D0175D1"/>
    <w:rsid w:val="243DD297"/>
    <w:rsid w:val="2D5E3FD3"/>
    <w:rsid w:val="2ED580CC"/>
    <w:rsid w:val="314FD593"/>
    <w:rsid w:val="3714C3C9"/>
    <w:rsid w:val="373A2633"/>
    <w:rsid w:val="50F1C4F3"/>
    <w:rsid w:val="54E08CD9"/>
    <w:rsid w:val="584F6C95"/>
    <w:rsid w:val="59590DCE"/>
    <w:rsid w:val="59B4F03B"/>
    <w:rsid w:val="5F6A76D8"/>
    <w:rsid w:val="65EBD341"/>
    <w:rsid w:val="6D34AB64"/>
    <w:rsid w:val="78F3D92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8125B5F3-DE5D-4C4C-8F63-AFBB601B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8B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Hyperlink">
    <w:name w:val="Hyperlink"/>
    <w:basedOn w:val="DefaultParagraphFont"/>
    <w:rsid w:val="00B800D4"/>
    <w:rPr>
      <w:color w:val="0563C1" w:themeColor="hyperlink"/>
      <w:u w:val="single"/>
    </w:rPr>
  </w:style>
  <w:style w:type="character" w:styleId="CommentReference">
    <w:name w:val="annotation reference"/>
    <w:basedOn w:val="DefaultParagraphFont"/>
    <w:uiPriority w:val="99"/>
    <w:rsid w:val="00DD17E7"/>
    <w:rPr>
      <w:sz w:val="16"/>
      <w:szCs w:val="16"/>
      <w:lang w:val="en-US"/>
    </w:rPr>
  </w:style>
  <w:style w:type="paragraph" w:styleId="CommentText">
    <w:name w:val="annotation text"/>
    <w:basedOn w:val="Normal"/>
    <w:link w:val="CommentTextChar"/>
    <w:uiPriority w:val="99"/>
    <w:rsid w:val="00DD17E7"/>
    <w:pPr>
      <w:tabs>
        <w:tab w:val="left" w:pos="1247"/>
        <w:tab w:val="left" w:pos="2552"/>
        <w:tab w:val="left" w:pos="3856"/>
        <w:tab w:val="left" w:pos="5216"/>
        <w:tab w:val="left" w:pos="6464"/>
        <w:tab w:val="left" w:pos="7768"/>
      </w:tabs>
      <w:spacing w:after="240"/>
    </w:pPr>
    <w:rPr>
      <w:rFonts w:ascii="Ericsson Hilda" w:eastAsiaTheme="minorHAnsi" w:hAnsi="Ericsson Hilda" w:cs="Verdana"/>
      <w:lang w:val="en-US"/>
    </w:rPr>
  </w:style>
  <w:style w:type="character" w:customStyle="1" w:styleId="CommentTextChar">
    <w:name w:val="Comment Text Char"/>
    <w:basedOn w:val="DefaultParagraphFont"/>
    <w:link w:val="CommentText"/>
    <w:uiPriority w:val="99"/>
    <w:rsid w:val="00DD17E7"/>
    <w:rPr>
      <w:rFonts w:ascii="Ericsson Hilda" w:eastAsiaTheme="minorHAnsi" w:hAnsi="Ericsson Hilda" w:cs="Verdana"/>
      <w:lang w:val="en-US" w:eastAsia="en-US"/>
    </w:rPr>
  </w:style>
  <w:style w:type="paragraph" w:styleId="ListParagraph">
    <w:name w:val="List Paragraph"/>
    <w:basedOn w:val="Normal"/>
    <w:uiPriority w:val="7"/>
    <w:rsid w:val="0007460A"/>
    <w:pPr>
      <w:spacing w:after="240"/>
      <w:contextualSpacing/>
    </w:pPr>
    <w:rPr>
      <w:rFonts w:ascii="Ericsson Hilda" w:eastAsiaTheme="minorHAnsi" w:hAnsi="Ericsson Hilda" w:cs="Verdana"/>
      <w:sz w:val="22"/>
      <w:szCs w:val="22"/>
      <w:lang w:val="en-US"/>
    </w:rPr>
  </w:style>
  <w:style w:type="paragraph" w:styleId="CommentSubject">
    <w:name w:val="annotation subject"/>
    <w:basedOn w:val="CommentText"/>
    <w:next w:val="CommentText"/>
    <w:link w:val="CommentSubjectChar"/>
    <w:rsid w:val="002B4E0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2B4E06"/>
    <w:rPr>
      <w:rFonts w:ascii="Ericsson Hilda" w:eastAsiaTheme="minorHAnsi" w:hAnsi="Ericsson Hilda" w:cs="Verdana"/>
      <w:b/>
      <w:bCs/>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14C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14CB0"/>
    <w:rPr>
      <w:rFonts w:ascii="Arial" w:hAnsi="Arial"/>
      <w:sz w:val="28"/>
      <w:lang w:val="en-GB" w:eastAsia="en-US"/>
    </w:rPr>
  </w:style>
  <w:style w:type="character" w:customStyle="1" w:styleId="NOChar">
    <w:name w:val="NO Char"/>
    <w:link w:val="NO"/>
    <w:qFormat/>
    <w:locked/>
    <w:rsid w:val="00814CB0"/>
    <w:rPr>
      <w:lang w:val="en-GB" w:eastAsia="en-US"/>
    </w:rPr>
  </w:style>
  <w:style w:type="character" w:customStyle="1" w:styleId="TANChar">
    <w:name w:val="TAN Char"/>
    <w:link w:val="TAN"/>
    <w:qFormat/>
    <w:locked/>
    <w:rsid w:val="00814CB0"/>
    <w:rPr>
      <w:rFonts w:ascii="Arial" w:hAnsi="Arial"/>
      <w:sz w:val="18"/>
      <w:lang w:val="en-GB" w:eastAsia="en-US"/>
    </w:rPr>
  </w:style>
  <w:style w:type="character" w:customStyle="1" w:styleId="GuidanceChar">
    <w:name w:val="Guidance Char"/>
    <w:link w:val="Guidance"/>
    <w:qFormat/>
    <w:locked/>
    <w:rsid w:val="00814CB0"/>
    <w:rPr>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14CB0"/>
    <w:rPr>
      <w:rFonts w:ascii="Arial" w:hAnsi="Arial"/>
      <w:sz w:val="24"/>
      <w:lang w:val="en-GB" w:eastAsia="en-US"/>
    </w:rPr>
  </w:style>
  <w:style w:type="character" w:styleId="Mention">
    <w:name w:val="Mention"/>
    <w:basedOn w:val="DefaultParagraphFont"/>
    <w:uiPriority w:val="99"/>
    <w:unhideWhenUsed/>
    <w:rsid w:val="007140D8"/>
    <w:rPr>
      <w:color w:val="2B579A"/>
      <w:shd w:val="clear" w:color="auto" w:fill="E1DFDD"/>
    </w:rPr>
  </w:style>
  <w:style w:type="character" w:styleId="PlaceholderText">
    <w:name w:val="Placeholder Text"/>
    <w:basedOn w:val="DefaultParagraphFont"/>
    <w:uiPriority w:val="99"/>
    <w:semiHidden/>
    <w:rsid w:val="00764030"/>
    <w:rPr>
      <w:color w:val="808080"/>
    </w:rPr>
  </w:style>
  <w:style w:type="character" w:customStyle="1" w:styleId="Heading1Char">
    <w:name w:val="Heading 1 Char"/>
    <w:basedOn w:val="DefaultParagraphFont"/>
    <w:link w:val="Heading1"/>
    <w:rsid w:val="00CB059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6838">
      <w:bodyDiv w:val="1"/>
      <w:marLeft w:val="0"/>
      <w:marRight w:val="0"/>
      <w:marTop w:val="0"/>
      <w:marBottom w:val="0"/>
      <w:divBdr>
        <w:top w:val="none" w:sz="0" w:space="0" w:color="auto"/>
        <w:left w:val="none" w:sz="0" w:space="0" w:color="auto"/>
        <w:bottom w:val="none" w:sz="0" w:space="0" w:color="auto"/>
        <w:right w:val="none" w:sz="0" w:space="0" w:color="auto"/>
      </w:divBdr>
    </w:div>
    <w:div w:id="211157860">
      <w:bodyDiv w:val="1"/>
      <w:marLeft w:val="0"/>
      <w:marRight w:val="0"/>
      <w:marTop w:val="0"/>
      <w:marBottom w:val="0"/>
      <w:divBdr>
        <w:top w:val="none" w:sz="0" w:space="0" w:color="auto"/>
        <w:left w:val="none" w:sz="0" w:space="0" w:color="auto"/>
        <w:bottom w:val="none" w:sz="0" w:space="0" w:color="auto"/>
        <w:right w:val="none" w:sz="0" w:space="0" w:color="auto"/>
      </w:divBdr>
    </w:div>
    <w:div w:id="957375135">
      <w:bodyDiv w:val="1"/>
      <w:marLeft w:val="0"/>
      <w:marRight w:val="0"/>
      <w:marTop w:val="0"/>
      <w:marBottom w:val="0"/>
      <w:divBdr>
        <w:top w:val="none" w:sz="0" w:space="0" w:color="auto"/>
        <w:left w:val="none" w:sz="0" w:space="0" w:color="auto"/>
        <w:bottom w:val="none" w:sz="0" w:space="0" w:color="auto"/>
        <w:right w:val="none" w:sz="0" w:space="0" w:color="auto"/>
      </w:divBdr>
    </w:div>
    <w:div w:id="962926163">
      <w:bodyDiv w:val="1"/>
      <w:marLeft w:val="0"/>
      <w:marRight w:val="0"/>
      <w:marTop w:val="0"/>
      <w:marBottom w:val="0"/>
      <w:divBdr>
        <w:top w:val="none" w:sz="0" w:space="0" w:color="auto"/>
        <w:left w:val="none" w:sz="0" w:space="0" w:color="auto"/>
        <w:bottom w:val="none" w:sz="0" w:space="0" w:color="auto"/>
        <w:right w:val="none" w:sz="0" w:space="0" w:color="auto"/>
      </w:divBdr>
    </w:div>
    <w:div w:id="1678578227">
      <w:bodyDiv w:val="1"/>
      <w:marLeft w:val="0"/>
      <w:marRight w:val="0"/>
      <w:marTop w:val="0"/>
      <w:marBottom w:val="0"/>
      <w:divBdr>
        <w:top w:val="none" w:sz="0" w:space="0" w:color="auto"/>
        <w:left w:val="none" w:sz="0" w:space="0" w:color="auto"/>
        <w:bottom w:val="none" w:sz="0" w:space="0" w:color="auto"/>
        <w:right w:val="none" w:sz="0" w:space="0" w:color="auto"/>
      </w:divBdr>
    </w:div>
    <w:div w:id="1879733939">
      <w:bodyDiv w:val="1"/>
      <w:marLeft w:val="0"/>
      <w:marRight w:val="0"/>
      <w:marTop w:val="0"/>
      <w:marBottom w:val="0"/>
      <w:divBdr>
        <w:top w:val="none" w:sz="0" w:space="0" w:color="auto"/>
        <w:left w:val="none" w:sz="0" w:space="0" w:color="auto"/>
        <w:bottom w:val="none" w:sz="0" w:space="0" w:color="auto"/>
        <w:right w:val="none" w:sz="0" w:space="0" w:color="auto"/>
      </w:divBdr>
    </w:div>
    <w:div w:id="20088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f846764d8204833c6bf059b6a3748045">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3498163e003a51a872636114d0cfa0fc"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lcf76f155ced4ddcb4097134ff3c332f xmlns="611109f9-ed58-4498-a270-1fb2086a5321" xsi:nil="true"/>
    <_dlc_DocIdPersistId xmlns="f166a696-7b5b-4ccd-9f0c-ffde0cceec81" xsi:nil="true"/>
    <_Flow_SignoffStatus xmlns="611109f9-ed58-4498-a270-1fb2086a5321"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_dlc_DocId xmlns="f166a696-7b5b-4ccd-9f0c-ffde0cceec81">5NUHHDQN7SK2-1476151046-565984</_dlc_DocId>
    <_dlc_DocIdUrl xmlns="f166a696-7b5b-4ccd-9f0c-ffde0cceec81">
      <Url>https://ericsson.sharepoint.com/sites/star/_layouts/15/DocIdRedir.aspx?ID=5NUHHDQN7SK2-1476151046-565984</Url>
      <Description>5NUHHDQN7SK2-1476151046-565984</Description>
    </_dlc_DocIdUrl>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1BF77C8-15A7-44C5-BFC2-6AB63D7070CD}">
  <ds:schemaRefs>
    <ds:schemaRef ds:uri="http://schemas.microsoft.com/sharepoint/events"/>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84864D91-96EA-4BBF-8AEA-40B84901C5F5}">
  <ds:schemaRefs>
    <ds:schemaRef ds:uri="http://schemas.microsoft.com/sharepoint/v3/contenttype/forms"/>
  </ds:schemaRefs>
</ds:datastoreItem>
</file>

<file path=customXml/itemProps4.xml><?xml version="1.0" encoding="utf-8"?>
<ds:datastoreItem xmlns:ds="http://schemas.openxmlformats.org/officeDocument/2006/customXml" ds:itemID="{A635A20D-EF13-44C9-8F88-A800D4C6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984CA1-E271-4934-B281-38CE9687D57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5127</Words>
  <Characters>29229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34288</CharactersWithSpaces>
  <SharedDoc>false</SharedDoc>
  <HyperlinkBase/>
  <HLinks>
    <vt:vector size="30" baseType="variant">
      <vt:variant>
        <vt:i4>6488132</vt:i4>
      </vt:variant>
      <vt:variant>
        <vt:i4>12</vt:i4>
      </vt:variant>
      <vt:variant>
        <vt:i4>0</vt:i4>
      </vt:variant>
      <vt:variant>
        <vt:i4>5</vt:i4>
      </vt:variant>
      <vt:variant>
        <vt:lpwstr>mailto:karl-erik.assarsson@ericsson.com</vt:lpwstr>
      </vt:variant>
      <vt:variant>
        <vt:lpwstr/>
      </vt:variant>
      <vt:variant>
        <vt:i4>1048697</vt:i4>
      </vt:variant>
      <vt:variant>
        <vt:i4>9</vt:i4>
      </vt:variant>
      <vt:variant>
        <vt:i4>0</vt:i4>
      </vt:variant>
      <vt:variant>
        <vt:i4>5</vt:i4>
      </vt:variant>
      <vt:variant>
        <vt:lpwstr>mailto:aurelian.bria@ericsson.com</vt:lpwstr>
      </vt:variant>
      <vt:variant>
        <vt:lpwstr/>
      </vt:variant>
      <vt:variant>
        <vt:i4>196721</vt:i4>
      </vt:variant>
      <vt:variant>
        <vt:i4>6</vt:i4>
      </vt:variant>
      <vt:variant>
        <vt:i4>0</vt:i4>
      </vt:variant>
      <vt:variant>
        <vt:i4>5</vt:i4>
      </vt:variant>
      <vt:variant>
        <vt:lpwstr>mailto:torbjorn.elfstrom@ericsson.com</vt:lpwstr>
      </vt:variant>
      <vt:variant>
        <vt:lpwstr/>
      </vt:variant>
      <vt:variant>
        <vt:i4>196721</vt:i4>
      </vt:variant>
      <vt:variant>
        <vt:i4>3</vt:i4>
      </vt:variant>
      <vt:variant>
        <vt:i4>0</vt:i4>
      </vt:variant>
      <vt:variant>
        <vt:i4>5</vt:i4>
      </vt:variant>
      <vt:variant>
        <vt:lpwstr>mailto:torbjorn.elfstrom@ericsson.com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5</cp:revision>
  <cp:lastPrinted>2024-04-08T11:01:00Z</cp:lastPrinted>
  <dcterms:created xsi:type="dcterms:W3CDTF">2024-08-09T18:48:00Z</dcterms:created>
  <dcterms:modified xsi:type="dcterms:W3CDTF">2024-08-09T19:10:00Z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MediaServiceImageTags">
    <vt:lpwstr/>
  </property>
  <property fmtid="{D5CDD505-2E9C-101B-9397-08002B2CF9AE}" pid="4" name="TaxKeyword">
    <vt:lpwstr>12;#keyword|11111111-1111-1111-1111-111111111111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df1e9b25-0e93-4c88-aee6-5007ee168979</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OrganizationUnitTaxHTField0">
    <vt:lpwstr/>
  </property>
  <property fmtid="{D5CDD505-2E9C-101B-9397-08002B2CF9AE}" pid="17" name="EriCOLLCompetence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ductsTaxHTField0">
    <vt:lpwstr/>
  </property>
  <property fmtid="{D5CDD505-2E9C-101B-9397-08002B2CF9AE}" pid="21" name="EriCOLLProcessTaxHTField0">
    <vt:lpwstr/>
  </property>
</Properties>
</file>