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E1F1A2D" w:rsidR="003B61A8" w:rsidRPr="00C339DF" w:rsidRDefault="003B61A8" w:rsidP="003B61A8">
      <w:pPr>
        <w:pStyle w:val="Header"/>
        <w:tabs>
          <w:tab w:val="right" w:pos="9356"/>
          <w:tab w:val="right" w:pos="10206"/>
        </w:tabs>
        <w:rPr>
          <w:rFonts w:cs="Arial"/>
          <w:i/>
          <w:sz w:val="24"/>
        </w:rPr>
      </w:pPr>
      <w:bookmarkStart w:id="0" w:name="_Toc491868096"/>
      <w:r w:rsidRPr="00C339DF">
        <w:rPr>
          <w:rFonts w:cs="Arial"/>
          <w:sz w:val="24"/>
        </w:rPr>
        <w:t xml:space="preserve">TSG-RAN Working Group 4 (Radio) meeting </w:t>
      </w:r>
      <w:r w:rsidR="00BF1C81" w:rsidRPr="00C339DF">
        <w:rPr>
          <w:rFonts w:cs="Arial"/>
          <w:sz w:val="24"/>
        </w:rPr>
        <w:t>#</w:t>
      </w:r>
      <w:r w:rsidR="006C791A" w:rsidRPr="00C339DF">
        <w:rPr>
          <w:rFonts w:cs="Arial"/>
          <w:sz w:val="24"/>
        </w:rPr>
        <w:t>1</w:t>
      </w:r>
      <w:r w:rsidR="00DB79C1" w:rsidRPr="00C339DF">
        <w:rPr>
          <w:rFonts w:cs="Arial"/>
          <w:sz w:val="24"/>
        </w:rPr>
        <w:t>1</w:t>
      </w:r>
      <w:r w:rsidR="00E23B2E" w:rsidRPr="00C339DF">
        <w:rPr>
          <w:rFonts w:cs="Arial"/>
          <w:sz w:val="24"/>
        </w:rPr>
        <w:t>2</w:t>
      </w:r>
      <w:r w:rsidRPr="00C339DF">
        <w:rPr>
          <w:rFonts w:cs="Arial"/>
          <w:i/>
          <w:sz w:val="24"/>
        </w:rPr>
        <w:tab/>
      </w:r>
      <w:r w:rsidRPr="00C339DF">
        <w:rPr>
          <w:rFonts w:cs="Arial"/>
          <w:iCs/>
          <w:sz w:val="24"/>
        </w:rPr>
        <w:t>R4-</w:t>
      </w:r>
      <w:r w:rsidR="00C339DF" w:rsidRPr="00C339DF">
        <w:rPr>
          <w:rFonts w:cs="Arial"/>
          <w:iCs/>
          <w:sz w:val="24"/>
        </w:rPr>
        <w:t>2413219</w:t>
      </w:r>
    </w:p>
    <w:p w14:paraId="5BE65FC9" w14:textId="11886846" w:rsidR="003B61A8" w:rsidRPr="00C339DF" w:rsidRDefault="00E23B2E" w:rsidP="003B61A8">
      <w:pPr>
        <w:spacing w:after="120"/>
        <w:ind w:left="1985" w:hanging="1985"/>
        <w:rPr>
          <w:rFonts w:ascii="Arial" w:hAnsi="Arial" w:cs="Arial"/>
          <w:b/>
        </w:rPr>
      </w:pPr>
      <w:r w:rsidRPr="00C339DF">
        <w:rPr>
          <w:rFonts w:ascii="Arial" w:hAnsi="Arial" w:cs="Arial"/>
          <w:b/>
          <w:noProof/>
          <w:sz w:val="24"/>
          <w:lang w:eastAsia="ja-JP"/>
        </w:rPr>
        <w:t>Maastricht</w:t>
      </w:r>
      <w:r w:rsidR="00CB77D2" w:rsidRPr="00C339DF">
        <w:rPr>
          <w:rFonts w:ascii="Arial" w:hAnsi="Arial" w:cs="Arial"/>
          <w:b/>
          <w:noProof/>
          <w:sz w:val="24"/>
          <w:lang w:eastAsia="ja-JP"/>
        </w:rPr>
        <w:t xml:space="preserve">, </w:t>
      </w:r>
      <w:r w:rsidRPr="00C339DF">
        <w:rPr>
          <w:rFonts w:ascii="Arial" w:hAnsi="Arial" w:cs="Arial"/>
          <w:b/>
          <w:noProof/>
          <w:sz w:val="24"/>
          <w:lang w:eastAsia="ja-JP"/>
        </w:rPr>
        <w:t>EU</w:t>
      </w:r>
      <w:r w:rsidR="00CB77D2" w:rsidRPr="00C339DF">
        <w:rPr>
          <w:rFonts w:ascii="Arial" w:hAnsi="Arial" w:cs="Arial"/>
          <w:b/>
          <w:noProof/>
          <w:sz w:val="24"/>
          <w:lang w:eastAsia="ja-JP"/>
        </w:rPr>
        <w:t xml:space="preserve">, </w:t>
      </w:r>
      <w:r w:rsidR="00566598" w:rsidRPr="00C339DF">
        <w:rPr>
          <w:rFonts w:ascii="Arial" w:hAnsi="Arial" w:cs="Arial"/>
          <w:b/>
          <w:noProof/>
          <w:sz w:val="24"/>
          <w:lang w:eastAsia="ja-JP"/>
        </w:rPr>
        <w:t>19</w:t>
      </w:r>
      <w:r w:rsidR="00566598" w:rsidRPr="00C339DF">
        <w:rPr>
          <w:rFonts w:ascii="Arial" w:hAnsi="Arial" w:cs="Arial"/>
          <w:b/>
          <w:noProof/>
          <w:sz w:val="24"/>
          <w:vertAlign w:val="superscript"/>
          <w:lang w:eastAsia="ja-JP"/>
        </w:rPr>
        <w:t>th</w:t>
      </w:r>
      <w:r w:rsidR="00566598" w:rsidRPr="00C339DF">
        <w:rPr>
          <w:rFonts w:ascii="Arial" w:hAnsi="Arial" w:cs="Arial"/>
          <w:b/>
          <w:noProof/>
          <w:sz w:val="24"/>
          <w:lang w:eastAsia="ja-JP"/>
        </w:rPr>
        <w:t xml:space="preserve"> </w:t>
      </w:r>
      <w:r w:rsidR="00CB77D2" w:rsidRPr="00C339DF">
        <w:rPr>
          <w:rFonts w:ascii="Arial" w:hAnsi="Arial" w:cs="Arial"/>
          <w:b/>
          <w:noProof/>
          <w:sz w:val="24"/>
          <w:lang w:eastAsia="ja-JP"/>
        </w:rPr>
        <w:t>to 2</w:t>
      </w:r>
      <w:r w:rsidR="00566598" w:rsidRPr="00C339DF">
        <w:rPr>
          <w:rFonts w:ascii="Arial" w:hAnsi="Arial" w:cs="Arial"/>
          <w:b/>
          <w:noProof/>
          <w:sz w:val="24"/>
          <w:lang w:eastAsia="ja-JP"/>
        </w:rPr>
        <w:t>3</w:t>
      </w:r>
      <w:r w:rsidR="00566598" w:rsidRPr="00C339DF">
        <w:rPr>
          <w:rFonts w:ascii="Arial" w:hAnsi="Arial" w:cs="Arial"/>
          <w:b/>
          <w:noProof/>
          <w:sz w:val="24"/>
          <w:vertAlign w:val="superscript"/>
          <w:lang w:eastAsia="ja-JP"/>
        </w:rPr>
        <w:t>rd</w:t>
      </w:r>
      <w:r w:rsidR="00566598" w:rsidRPr="00C339DF">
        <w:rPr>
          <w:rFonts w:ascii="Arial" w:hAnsi="Arial" w:cs="Arial"/>
          <w:b/>
          <w:noProof/>
          <w:sz w:val="24"/>
          <w:lang w:eastAsia="ja-JP"/>
        </w:rPr>
        <w:t xml:space="preserve"> </w:t>
      </w:r>
      <w:r w:rsidRPr="00C339DF">
        <w:rPr>
          <w:rFonts w:ascii="Arial" w:hAnsi="Arial" w:cs="Arial"/>
          <w:b/>
          <w:noProof/>
          <w:sz w:val="24"/>
          <w:lang w:eastAsia="ja-JP"/>
        </w:rPr>
        <w:t>August</w:t>
      </w:r>
      <w:r w:rsidR="00CB77D2" w:rsidRPr="00C339DF">
        <w:rPr>
          <w:rFonts w:ascii="Arial" w:hAnsi="Arial" w:cs="Arial"/>
          <w:b/>
          <w:noProof/>
          <w:sz w:val="24"/>
          <w:lang w:eastAsia="ja-JP"/>
        </w:rPr>
        <w:t xml:space="preserve"> 2024</w:t>
      </w:r>
    </w:p>
    <w:p w14:paraId="2FF594BC" w14:textId="77777777" w:rsidR="003B61A8" w:rsidRPr="00C339DF" w:rsidRDefault="003B61A8" w:rsidP="003B61A8">
      <w:pPr>
        <w:spacing w:after="120"/>
        <w:ind w:left="1985" w:hanging="1985"/>
        <w:rPr>
          <w:rFonts w:ascii="Arial" w:hAnsi="Arial" w:cs="Arial"/>
          <w:bCs/>
        </w:rPr>
      </w:pPr>
      <w:r w:rsidRPr="00C339DF">
        <w:rPr>
          <w:rFonts w:ascii="Arial" w:hAnsi="Arial" w:cs="Arial"/>
          <w:b/>
        </w:rPr>
        <w:t>Source:</w:t>
      </w:r>
      <w:r w:rsidRPr="00C339DF">
        <w:rPr>
          <w:rFonts w:ascii="Arial" w:hAnsi="Arial" w:cs="Arial"/>
          <w:b/>
        </w:rPr>
        <w:tab/>
      </w:r>
      <w:r w:rsidRPr="00C339DF">
        <w:rPr>
          <w:rFonts w:ascii="Arial" w:hAnsi="Arial" w:cs="Arial"/>
          <w:bCs/>
        </w:rPr>
        <w:t>Ericsson</w:t>
      </w:r>
    </w:p>
    <w:p w14:paraId="7B57CDA7" w14:textId="3EE66803" w:rsidR="003B61A8" w:rsidRPr="00C339DF" w:rsidRDefault="003B61A8" w:rsidP="003B61A8">
      <w:pPr>
        <w:spacing w:after="120"/>
        <w:ind w:left="1985" w:hanging="1985"/>
        <w:rPr>
          <w:rFonts w:ascii="Arial" w:hAnsi="Arial" w:cs="Arial"/>
          <w:bCs/>
          <w:color w:val="FF0000"/>
        </w:rPr>
      </w:pPr>
      <w:r w:rsidRPr="00C339DF">
        <w:rPr>
          <w:rFonts w:ascii="Arial" w:hAnsi="Arial" w:cs="Arial"/>
          <w:b/>
        </w:rPr>
        <w:t>Title:</w:t>
      </w:r>
      <w:r w:rsidRPr="00C339DF">
        <w:rPr>
          <w:rFonts w:ascii="Arial" w:hAnsi="Arial" w:cs="Arial"/>
          <w:b/>
        </w:rPr>
        <w:tab/>
      </w:r>
      <w:bookmarkStart w:id="1" w:name="_Hlk170195687"/>
      <w:r w:rsidR="008C02B0" w:rsidRPr="00C339DF">
        <w:rPr>
          <w:rFonts w:ascii="Arial" w:hAnsi="Arial" w:cs="Arial"/>
        </w:rPr>
        <w:t>I</w:t>
      </w:r>
      <w:r w:rsidR="00D80081" w:rsidRPr="00C339DF">
        <w:rPr>
          <w:rFonts w:ascii="Arial" w:hAnsi="Arial" w:cs="Arial"/>
        </w:rPr>
        <w:t>ntroduction</w:t>
      </w:r>
      <w:r w:rsidR="00C87D76" w:rsidRPr="00C339DF">
        <w:rPr>
          <w:rFonts w:ascii="Arial" w:hAnsi="Arial" w:cs="Arial"/>
        </w:rPr>
        <w:t xml:space="preserve"> of OTA spatial emission above the horizon requirement for </w:t>
      </w:r>
      <w:r w:rsidR="00C607E2" w:rsidRPr="00C339DF">
        <w:rPr>
          <w:rFonts w:ascii="Arial" w:hAnsi="Arial" w:cs="Arial"/>
        </w:rPr>
        <w:t xml:space="preserve">BS operating in </w:t>
      </w:r>
      <w:r w:rsidR="00C87D76" w:rsidRPr="00C339DF">
        <w:rPr>
          <w:rFonts w:ascii="Arial" w:hAnsi="Arial" w:cs="Arial"/>
        </w:rPr>
        <w:t>band n104</w:t>
      </w:r>
      <w:bookmarkEnd w:id="1"/>
    </w:p>
    <w:p w14:paraId="72798C4E" w14:textId="2CED7165" w:rsidR="003B61A8" w:rsidRPr="00C339DF" w:rsidRDefault="003B61A8" w:rsidP="003B61A8">
      <w:pPr>
        <w:spacing w:after="120"/>
        <w:ind w:left="1985" w:hanging="1985"/>
        <w:rPr>
          <w:rFonts w:ascii="Arial" w:hAnsi="Arial" w:cs="Arial"/>
          <w:bCs/>
          <w:color w:val="FF0000"/>
          <w:lang w:val="en-US"/>
        </w:rPr>
      </w:pPr>
      <w:r w:rsidRPr="00C339DF">
        <w:rPr>
          <w:rFonts w:ascii="Arial" w:hAnsi="Arial" w:cs="Arial"/>
          <w:b/>
          <w:lang w:val="en-US"/>
        </w:rPr>
        <w:t>Agenda item:</w:t>
      </w:r>
      <w:r w:rsidRPr="00C339DF">
        <w:rPr>
          <w:rFonts w:ascii="Arial" w:hAnsi="Arial" w:cs="Arial"/>
          <w:b/>
          <w:lang w:val="en-US"/>
        </w:rPr>
        <w:tab/>
      </w:r>
      <w:r w:rsidR="007B339F" w:rsidRPr="00C339DF">
        <w:rPr>
          <w:rFonts w:ascii="Arial" w:hAnsi="Arial" w:cs="Arial"/>
          <w:bCs/>
          <w:lang w:val="en-US"/>
        </w:rPr>
        <w:t>8.11.2</w:t>
      </w:r>
    </w:p>
    <w:p w14:paraId="3C088A4A" w14:textId="51E4D141" w:rsidR="003B61A8" w:rsidRPr="00C339DF" w:rsidRDefault="003B61A8" w:rsidP="003B61A8">
      <w:pPr>
        <w:spacing w:after="120"/>
        <w:ind w:left="1985" w:hanging="1985"/>
        <w:rPr>
          <w:rFonts w:ascii="Arial" w:hAnsi="Arial" w:cs="Arial"/>
          <w:bCs/>
          <w:color w:val="FF0000"/>
        </w:rPr>
      </w:pPr>
      <w:r w:rsidRPr="00C339DF">
        <w:rPr>
          <w:rFonts w:ascii="Arial" w:hAnsi="Arial" w:cs="Arial"/>
          <w:b/>
        </w:rPr>
        <w:t>Document for:</w:t>
      </w:r>
      <w:r w:rsidRPr="00C339DF">
        <w:rPr>
          <w:rFonts w:ascii="Arial" w:hAnsi="Arial" w:cs="Arial"/>
          <w:b/>
        </w:rPr>
        <w:tab/>
      </w:r>
      <w:r w:rsidR="003F46B5" w:rsidRPr="00C339DF">
        <w:rPr>
          <w:rFonts w:ascii="Arial" w:hAnsi="Arial" w:cs="Arial"/>
        </w:rPr>
        <w:t>Approval</w:t>
      </w:r>
    </w:p>
    <w:p w14:paraId="2EAE1FC3" w14:textId="77777777" w:rsidR="003B61A8" w:rsidRPr="00C339DF" w:rsidRDefault="003B61A8" w:rsidP="003B61A8">
      <w:pPr>
        <w:pBdr>
          <w:bottom w:val="single" w:sz="4" w:space="1" w:color="auto"/>
        </w:pBdr>
        <w:rPr>
          <w:rFonts w:ascii="Arial" w:hAnsi="Arial" w:cs="Arial"/>
        </w:rPr>
      </w:pPr>
    </w:p>
    <w:p w14:paraId="69053E60" w14:textId="77777777" w:rsidR="003B61A8" w:rsidRPr="00C339DF" w:rsidRDefault="003B61A8" w:rsidP="003B61A8">
      <w:pPr>
        <w:pStyle w:val="Heading1"/>
        <w:keepLines w:val="0"/>
        <w:numPr>
          <w:ilvl w:val="0"/>
          <w:numId w:val="5"/>
        </w:numPr>
        <w:pBdr>
          <w:top w:val="none" w:sz="0" w:space="0" w:color="auto"/>
        </w:pBdr>
        <w:spacing w:before="0" w:after="240"/>
        <w:ind w:right="284" w:hanging="720"/>
      </w:pPr>
      <w:r w:rsidRPr="00C339DF">
        <w:t>Introduction</w:t>
      </w:r>
    </w:p>
    <w:p w14:paraId="78C81D41" w14:textId="77777777" w:rsidR="00766A47" w:rsidRPr="00C339DF" w:rsidRDefault="0065591D" w:rsidP="00155B44">
      <w:pPr>
        <w:pStyle w:val="BodyText"/>
      </w:pPr>
      <w:r w:rsidRPr="00C339DF">
        <w:t>At the RAN plenary meeting (RAN#</w:t>
      </w:r>
      <w:r w:rsidR="00E52848" w:rsidRPr="00C339DF">
        <w:t>103</w:t>
      </w:r>
      <w:r w:rsidR="000333EA" w:rsidRPr="00C339DF">
        <w:t xml:space="preserve"> in Maastricht) it was decided </w:t>
      </w:r>
      <w:r w:rsidR="00635626" w:rsidRPr="00C339DF">
        <w:t xml:space="preserve">[1] </w:t>
      </w:r>
      <w:r w:rsidR="000333EA" w:rsidRPr="00C339DF">
        <w:t xml:space="preserve">to start a </w:t>
      </w:r>
      <w:r w:rsidR="00716251" w:rsidRPr="00C339DF">
        <w:t>Work Item (</w:t>
      </w:r>
      <w:r w:rsidR="000333EA" w:rsidRPr="00C339DF">
        <w:t>WI</w:t>
      </w:r>
      <w:r w:rsidR="00716251" w:rsidRPr="00C339DF">
        <w:t>)</w:t>
      </w:r>
      <w:r w:rsidR="000333EA" w:rsidRPr="00C339DF">
        <w:t xml:space="preserve"> </w:t>
      </w:r>
      <w:r w:rsidR="00171363" w:rsidRPr="00C339DF">
        <w:t>for BS RF requirement evolution (</w:t>
      </w:r>
      <w:proofErr w:type="spellStart"/>
      <w:r w:rsidR="009300E9" w:rsidRPr="00C339DF">
        <w:t>NR_BS_RF_req_evo</w:t>
      </w:r>
      <w:proofErr w:type="spellEnd"/>
      <w:r w:rsidR="00171363" w:rsidRPr="00C339DF">
        <w:t xml:space="preserve">). </w:t>
      </w:r>
      <w:r w:rsidR="00E83CE1" w:rsidRPr="00C339DF">
        <w:t>Part o</w:t>
      </w:r>
      <w:r w:rsidR="0084650D" w:rsidRPr="00C339DF">
        <w:t>f</w:t>
      </w:r>
      <w:r w:rsidR="00E83CE1" w:rsidRPr="00C339DF">
        <w:t xml:space="preserve"> th</w:t>
      </w:r>
      <w:r w:rsidR="002B4A2F" w:rsidRPr="00C339DF">
        <w:t>e</w:t>
      </w:r>
      <w:r w:rsidR="00E83CE1" w:rsidRPr="00C339DF">
        <w:t xml:space="preserve"> WI</w:t>
      </w:r>
      <w:r w:rsidR="00F51DBD" w:rsidRPr="00C339DF">
        <w:t xml:space="preserve"> </w:t>
      </w:r>
      <w:r w:rsidR="00171363" w:rsidRPr="00C339DF">
        <w:t>objective</w:t>
      </w:r>
      <w:r w:rsidR="00F51DBD" w:rsidRPr="00C339DF">
        <w:t>s</w:t>
      </w:r>
      <w:r w:rsidR="004F40F8" w:rsidRPr="00C339DF">
        <w:t xml:space="preserve"> </w:t>
      </w:r>
      <w:r w:rsidR="00255D77" w:rsidRPr="00C339DF">
        <w:t>is</w:t>
      </w:r>
      <w:r w:rsidR="002B2BE9" w:rsidRPr="00C339DF">
        <w:t xml:space="preserve"> work </w:t>
      </w:r>
      <w:r w:rsidR="001B0497" w:rsidRPr="00C339DF">
        <w:t xml:space="preserve">related </w:t>
      </w:r>
      <w:r w:rsidR="000333EA" w:rsidRPr="00C339DF">
        <w:t xml:space="preserve">to </w:t>
      </w:r>
      <w:r w:rsidR="001B0497" w:rsidRPr="00C339DF">
        <w:t>the introduction of</w:t>
      </w:r>
      <w:r w:rsidR="000333EA" w:rsidRPr="00C339DF">
        <w:t xml:space="preserve"> a new requirement</w:t>
      </w:r>
      <w:r w:rsidR="001B0497" w:rsidRPr="00C339DF">
        <w:t xml:space="preserve"> for AAS BS</w:t>
      </w:r>
      <w:r w:rsidR="000333EA" w:rsidRPr="00C339DF">
        <w:t xml:space="preserve"> </w:t>
      </w:r>
      <w:r w:rsidR="0065648B" w:rsidRPr="00C339DF">
        <w:t xml:space="preserve">to protect FSS UL service </w:t>
      </w:r>
      <w:r w:rsidR="000E19FD" w:rsidRPr="00C339DF">
        <w:t>for band n104</w:t>
      </w:r>
      <w:r w:rsidR="00A16608" w:rsidRPr="00C339DF">
        <w:t>.</w:t>
      </w:r>
      <w:r w:rsidR="003B771F" w:rsidRPr="00C339DF">
        <w:t xml:space="preserve"> At the last RAN4 meeting </w:t>
      </w:r>
      <w:r w:rsidR="00E6640E" w:rsidRPr="00C339DF">
        <w:t>(RAN4#11</w:t>
      </w:r>
      <w:r w:rsidR="002018C1" w:rsidRPr="00C339DF">
        <w:t>1</w:t>
      </w:r>
      <w:r w:rsidR="00E6640E" w:rsidRPr="00C339DF">
        <w:t xml:space="preserve"> in Fukuoka)</w:t>
      </w:r>
      <w:r w:rsidR="007A3C9B" w:rsidRPr="00C339DF">
        <w:t xml:space="preserve"> progress related to creation of the BS RF core specification was made and discussion related to conformance testing started. All agreements </w:t>
      </w:r>
      <w:r w:rsidR="00B75C78" w:rsidRPr="00C339DF">
        <w:t xml:space="preserve">from last meeting </w:t>
      </w:r>
      <w:r w:rsidR="00CC348C" w:rsidRPr="00C339DF">
        <w:t>are</w:t>
      </w:r>
      <w:r w:rsidR="00B75C78" w:rsidRPr="00C339DF">
        <w:t xml:space="preserve"> captured in a way</w:t>
      </w:r>
      <w:r w:rsidR="00C01DF4" w:rsidRPr="00C339DF">
        <w:t xml:space="preserve"> </w:t>
      </w:r>
      <w:r w:rsidR="00B75C78" w:rsidRPr="00C339DF">
        <w:t>forward contribution [</w:t>
      </w:r>
      <w:r w:rsidR="00C01DF4" w:rsidRPr="00C339DF">
        <w:t>2</w:t>
      </w:r>
      <w:r w:rsidR="00B75C78" w:rsidRPr="00C339DF">
        <w:t xml:space="preserve">] for guidance for </w:t>
      </w:r>
      <w:r w:rsidR="00766A47" w:rsidRPr="00C339DF">
        <w:t>this meeting and future meeting</w:t>
      </w:r>
      <w:r w:rsidR="00B75C78" w:rsidRPr="00C339DF">
        <w:t xml:space="preserve">. </w:t>
      </w:r>
    </w:p>
    <w:p w14:paraId="7FFCFE14" w14:textId="0D882D33" w:rsidR="00CB7907" w:rsidRPr="00C339DF" w:rsidRDefault="0067626F" w:rsidP="00155B44">
      <w:pPr>
        <w:pStyle w:val="BodyText"/>
      </w:pPr>
      <w:r w:rsidRPr="00C339DF">
        <w:t xml:space="preserve">The </w:t>
      </w:r>
      <w:r w:rsidR="006675AA" w:rsidRPr="00C339DF">
        <w:t>pro</w:t>
      </w:r>
      <w:r w:rsidR="000D5F17" w:rsidRPr="00C339DF">
        <w:t xml:space="preserve">posal </w:t>
      </w:r>
      <w:r w:rsidR="00763C81" w:rsidRPr="00C339DF">
        <w:t xml:space="preserve">to develop a new requirement </w:t>
      </w:r>
      <w:r w:rsidR="00B2120B" w:rsidRPr="00C339DF">
        <w:t xml:space="preserve">was part of the BS RF Rel-19 package [3]. </w:t>
      </w:r>
      <w:r w:rsidR="0065648B" w:rsidRPr="00C339DF">
        <w:t xml:space="preserve">The background for this new requirement </w:t>
      </w:r>
      <w:r w:rsidR="00F43869" w:rsidRPr="00C339DF">
        <w:t>comes from the WRC-23 final act [</w:t>
      </w:r>
      <w:r w:rsidR="00122E26" w:rsidRPr="00C339DF">
        <w:t>4</w:t>
      </w:r>
      <w:r w:rsidR="00F43869" w:rsidRPr="00C339DF">
        <w:t xml:space="preserve">] where a new condition was adopted </w:t>
      </w:r>
      <w:r w:rsidR="00635626" w:rsidRPr="00C339DF">
        <w:t xml:space="preserve">for IMT </w:t>
      </w:r>
      <w:r w:rsidR="00B11FC2" w:rsidRPr="00C339DF">
        <w:t xml:space="preserve">base stations </w:t>
      </w:r>
      <w:r w:rsidR="00635626" w:rsidRPr="00C339DF">
        <w:t xml:space="preserve">to protect FSS UL sharing spectrum in a co-channel situation. </w:t>
      </w:r>
    </w:p>
    <w:p w14:paraId="52EC68F0" w14:textId="7B05F363" w:rsidR="00843454" w:rsidRPr="00C339DF" w:rsidRDefault="00CC7674" w:rsidP="0062745C">
      <w:pPr>
        <w:pStyle w:val="BodyText"/>
      </w:pPr>
      <w:r w:rsidRPr="00C339DF">
        <w:t xml:space="preserve">At previous meetings </w:t>
      </w:r>
      <w:r w:rsidR="002327C0" w:rsidRPr="00C339DF">
        <w:t>we have provided contributions [5, 6] with information with the intention to stimulate the discussion</w:t>
      </w:r>
      <w:r w:rsidR="00465952" w:rsidRPr="00C339DF">
        <w:t xml:space="preserve"> to further progress the work to define BS RF core requirement and corresponding BS RF conformance test requirement and </w:t>
      </w:r>
      <w:r w:rsidR="00062C66" w:rsidRPr="00C339DF">
        <w:t xml:space="preserve">test method. </w:t>
      </w:r>
      <w:r w:rsidR="002327C0" w:rsidRPr="00C339DF">
        <w:t xml:space="preserve"> </w:t>
      </w:r>
      <w:r w:rsidR="00C628DE" w:rsidRPr="00C339DF">
        <w:t>In t</w:t>
      </w:r>
      <w:r w:rsidR="00843454" w:rsidRPr="00C339DF">
        <w:t>his contribution</w:t>
      </w:r>
      <w:r w:rsidR="0050282F" w:rsidRPr="00C339DF">
        <w:t xml:space="preserve"> we </w:t>
      </w:r>
      <w:r w:rsidR="00E333B3" w:rsidRPr="00C339DF">
        <w:t>present</w:t>
      </w:r>
      <w:r w:rsidR="00B469CE" w:rsidRPr="00C339DF">
        <w:t xml:space="preserve"> </w:t>
      </w:r>
      <w:r w:rsidR="00B01C45" w:rsidRPr="00C339DF">
        <w:t xml:space="preserve">new </w:t>
      </w:r>
      <w:r w:rsidR="00D73E71" w:rsidRPr="00C339DF">
        <w:t xml:space="preserve">information on topics </w:t>
      </w:r>
      <w:r w:rsidR="00B01C45" w:rsidRPr="00C339DF">
        <w:t>to be</w:t>
      </w:r>
      <w:r w:rsidR="00D73E71" w:rsidRPr="00C339DF">
        <w:t xml:space="preserve"> resolved </w:t>
      </w:r>
      <w:r w:rsidR="00B01C45" w:rsidRPr="00C339DF">
        <w:t xml:space="preserve">to be able to capture </w:t>
      </w:r>
      <w:r w:rsidR="004F70EA" w:rsidRPr="00C339DF">
        <w:t xml:space="preserve">the technical condition </w:t>
      </w:r>
      <w:r w:rsidR="00C84F5B" w:rsidRPr="00C339DF">
        <w:t xml:space="preserve">from ITU-R </w:t>
      </w:r>
      <w:r w:rsidR="00B01C45" w:rsidRPr="00C339DF">
        <w:t xml:space="preserve">as a new requirement </w:t>
      </w:r>
      <w:r w:rsidR="004F70EA" w:rsidRPr="00C339DF">
        <w:t xml:space="preserve">in </w:t>
      </w:r>
      <w:r w:rsidR="00B01C45" w:rsidRPr="00C339DF">
        <w:t xml:space="preserve">the </w:t>
      </w:r>
      <w:r w:rsidR="004F70EA" w:rsidRPr="00C339DF">
        <w:t xml:space="preserve">BS RF </w:t>
      </w:r>
      <w:r w:rsidR="00B01C45" w:rsidRPr="00C339DF">
        <w:t>core s</w:t>
      </w:r>
      <w:r w:rsidR="00B64C6F" w:rsidRPr="00C339DF">
        <w:t>pecification</w:t>
      </w:r>
      <w:r w:rsidR="00F16FB6" w:rsidRPr="00C339DF">
        <w:t xml:space="preserve"> TS 38.104</w:t>
      </w:r>
      <w:r w:rsidR="00B64C6F" w:rsidRPr="00C339DF">
        <w:t>.</w:t>
      </w:r>
      <w:r w:rsidR="00612E99" w:rsidRPr="00C339DF">
        <w:t xml:space="preserve"> </w:t>
      </w:r>
      <w:r w:rsidR="000548DB" w:rsidRPr="00C339DF">
        <w:t>C</w:t>
      </w:r>
      <w:r w:rsidR="004526BE" w:rsidRPr="00C339DF">
        <w:t>ompanion contributions</w:t>
      </w:r>
      <w:r w:rsidR="000548DB" w:rsidRPr="00C339DF">
        <w:t xml:space="preserve">  are also provided:</w:t>
      </w:r>
      <w:r w:rsidR="004526BE" w:rsidRPr="00C339DF">
        <w:t xml:space="preserve"> </w:t>
      </w:r>
      <w:r w:rsidR="00F44585" w:rsidRPr="00C339DF">
        <w:t xml:space="preserve">a discussion paper on conformance testing aspects in [7], </w:t>
      </w:r>
      <w:r w:rsidR="000548DB" w:rsidRPr="00C339DF">
        <w:t xml:space="preserve">a draft CR </w:t>
      </w:r>
      <w:r w:rsidR="00642E60" w:rsidRPr="00C339DF">
        <w:t>with specification text</w:t>
      </w:r>
      <w:r w:rsidR="004526BE" w:rsidRPr="00C339DF">
        <w:t xml:space="preserve"> for TS 38.104 </w:t>
      </w:r>
      <w:r w:rsidR="006E6297" w:rsidRPr="00C339DF">
        <w:t>in [</w:t>
      </w:r>
      <w:r w:rsidR="00F44585" w:rsidRPr="00C339DF">
        <w:t>8</w:t>
      </w:r>
      <w:r w:rsidR="006E6297" w:rsidRPr="00C339DF">
        <w:t>] and text proposal with technical background information to TR 38.xyz in [</w:t>
      </w:r>
      <w:r w:rsidR="00F44585" w:rsidRPr="00C339DF">
        <w:t>9</w:t>
      </w:r>
      <w:r w:rsidR="006E6297" w:rsidRPr="00C339DF">
        <w:t>]</w:t>
      </w:r>
      <w:r w:rsidR="00642E60" w:rsidRPr="00C339DF">
        <w:t>.</w:t>
      </w:r>
    </w:p>
    <w:p w14:paraId="1EF6B973" w14:textId="77777777" w:rsidR="00DE1A17" w:rsidRPr="00C339DF" w:rsidRDefault="00DE1A17" w:rsidP="00DE1A17">
      <w:pPr>
        <w:pStyle w:val="BodyText"/>
      </w:pPr>
      <w:r w:rsidRPr="00C339DF">
        <w:t xml:space="preserve">In this contribution we propose a requirement definition to be captured in TS 38.104.  </w:t>
      </w:r>
    </w:p>
    <w:p w14:paraId="52829FFE" w14:textId="77777777" w:rsidR="003B61A8" w:rsidRPr="00C339DF" w:rsidRDefault="003B61A8" w:rsidP="003B61A8">
      <w:pPr>
        <w:pBdr>
          <w:bottom w:val="single" w:sz="4" w:space="1" w:color="auto"/>
        </w:pBdr>
        <w:rPr>
          <w:rFonts w:ascii="Arial" w:hAnsi="Arial" w:cs="Arial"/>
        </w:rPr>
      </w:pPr>
    </w:p>
    <w:p w14:paraId="7840C72F" w14:textId="77777777" w:rsidR="003B61A8" w:rsidRPr="00C339DF" w:rsidRDefault="003B61A8" w:rsidP="003B61A8">
      <w:pPr>
        <w:pStyle w:val="Heading1"/>
        <w:keepLines w:val="0"/>
        <w:numPr>
          <w:ilvl w:val="0"/>
          <w:numId w:val="5"/>
        </w:numPr>
        <w:pBdr>
          <w:top w:val="none" w:sz="0" w:space="0" w:color="auto"/>
        </w:pBdr>
        <w:spacing w:before="0" w:after="240"/>
        <w:ind w:right="284" w:hanging="720"/>
      </w:pPr>
      <w:r w:rsidRPr="00C339DF">
        <w:t>Discussion</w:t>
      </w:r>
    </w:p>
    <w:p w14:paraId="06EE7C3D" w14:textId="6360E67E" w:rsidR="00BE1591" w:rsidRPr="00C339DF" w:rsidRDefault="00734B69" w:rsidP="007E436D">
      <w:pPr>
        <w:pStyle w:val="BodyText"/>
        <w:numPr>
          <w:ilvl w:val="1"/>
          <w:numId w:val="5"/>
        </w:numPr>
        <w:ind w:hanging="720"/>
        <w:rPr>
          <w:rFonts w:ascii="Arial" w:hAnsi="Arial" w:cs="Arial"/>
          <w:sz w:val="28"/>
          <w:szCs w:val="28"/>
        </w:rPr>
      </w:pPr>
      <w:r w:rsidRPr="00C339DF">
        <w:rPr>
          <w:rFonts w:ascii="Arial" w:hAnsi="Arial" w:cs="Arial"/>
          <w:sz w:val="28"/>
          <w:szCs w:val="28"/>
        </w:rPr>
        <w:t>Requirement</w:t>
      </w:r>
      <w:r w:rsidR="006E157C" w:rsidRPr="00C339DF">
        <w:rPr>
          <w:rFonts w:ascii="Arial" w:hAnsi="Arial" w:cs="Arial"/>
          <w:sz w:val="28"/>
          <w:szCs w:val="28"/>
        </w:rPr>
        <w:t xml:space="preserve"> definition</w:t>
      </w:r>
    </w:p>
    <w:p w14:paraId="4FA23CFB" w14:textId="20FDD893" w:rsidR="00DF5BCA" w:rsidRPr="00C339DF" w:rsidRDefault="00DF5BCA" w:rsidP="00DF5BCA">
      <w:r w:rsidRPr="00C339DF">
        <w:t xml:space="preserve">In ITU-R a new condition for the frequency range 6425 to </w:t>
      </w:r>
      <w:r w:rsidR="003E21A8" w:rsidRPr="00C339DF">
        <w:t xml:space="preserve">7075 </w:t>
      </w:r>
      <w:r w:rsidRPr="00C339DF">
        <w:t>MHz was adopted at WRC-23 for protection of FSS UL during co-channel spectrum sharing situations. Table 2.</w:t>
      </w:r>
      <w:r w:rsidR="002B2C54" w:rsidRPr="00C339DF">
        <w:t>1</w:t>
      </w:r>
      <w:r w:rsidRPr="00C339DF">
        <w:t>-1.</w:t>
      </w:r>
      <w:r w:rsidR="00313DAF" w:rsidRPr="00C339DF">
        <w:t xml:space="preserve"> ITU has indicated</w:t>
      </w:r>
      <w:r w:rsidR="009F31B6" w:rsidRPr="00C339DF">
        <w:t xml:space="preserve"> that </w:t>
      </w:r>
      <w:r w:rsidR="00313DAF" w:rsidRPr="00C339DF">
        <w:rPr>
          <w:i/>
          <w:iCs/>
        </w:rPr>
        <w:t xml:space="preserve">EEIRP </w:t>
      </w:r>
      <w:r w:rsidR="009F31B6" w:rsidRPr="00C339DF">
        <w:rPr>
          <w:i/>
          <w:iCs/>
        </w:rPr>
        <w:t>limit</w:t>
      </w:r>
      <w:r w:rsidR="00313DAF" w:rsidRPr="00C339DF">
        <w:rPr>
          <w:i/>
          <w:iCs/>
        </w:rPr>
        <w:t xml:space="preserve"> is defined as the average of the average EIRP radiated above the horizon over horizontal angles between -180</w:t>
      </w:r>
      <w:r w:rsidR="00313DAF" w:rsidRPr="00C339DF">
        <w:rPr>
          <w:i/>
          <w:iCs/>
          <w:vertAlign w:val="superscript"/>
        </w:rPr>
        <w:t>o</w:t>
      </w:r>
      <w:r w:rsidR="00313DAF" w:rsidRPr="00C339DF">
        <w:rPr>
          <w:i/>
          <w:iCs/>
        </w:rPr>
        <w:t xml:space="preserve"> to 180</w:t>
      </w:r>
      <w:r w:rsidR="00313DAF" w:rsidRPr="00C339DF">
        <w:rPr>
          <w:i/>
          <w:iCs/>
          <w:vertAlign w:val="superscript"/>
        </w:rPr>
        <w:t>o</w:t>
      </w:r>
      <w:r w:rsidR="00313DAF" w:rsidRPr="00C339DF">
        <w:rPr>
          <w:i/>
          <w:iCs/>
        </w:rPr>
        <w:t>, within specified vertical elevation ranges.</w:t>
      </w:r>
    </w:p>
    <w:p w14:paraId="1E0A589B" w14:textId="42B7A53B" w:rsidR="00DF5BCA" w:rsidRPr="00C339DF" w:rsidRDefault="00DF5BCA" w:rsidP="00DF5BCA">
      <w:pPr>
        <w:keepNext/>
        <w:keepLines/>
        <w:spacing w:after="0"/>
        <w:jc w:val="center"/>
        <w:rPr>
          <w:rFonts w:ascii="Arial" w:eastAsia="SimSun" w:hAnsi="Arial"/>
          <w:b/>
        </w:rPr>
      </w:pPr>
      <w:r w:rsidRPr="00C339DF">
        <w:rPr>
          <w:rFonts w:ascii="Arial" w:eastAsia="SimSun" w:hAnsi="Arial"/>
          <w:b/>
        </w:rPr>
        <w:t>Table 2.</w:t>
      </w:r>
      <w:r w:rsidR="002B2C54" w:rsidRPr="00C339DF">
        <w:rPr>
          <w:rFonts w:ascii="Arial" w:eastAsia="SimSun" w:hAnsi="Arial"/>
          <w:b/>
        </w:rPr>
        <w:t>1</w:t>
      </w:r>
      <w:r w:rsidRPr="00C339DF">
        <w:rPr>
          <w:rFonts w:ascii="Arial" w:eastAsia="SimSun" w:hAnsi="Arial"/>
          <w:b/>
        </w:rPr>
        <w:t xml:space="preserve">-1: </w:t>
      </w:r>
      <w:r w:rsidR="003128B6" w:rsidRPr="00C339DF">
        <w:rPr>
          <w:rFonts w:ascii="Arial" w:eastAsia="SimSun" w:hAnsi="Arial"/>
          <w:b/>
        </w:rPr>
        <w:t>E</w:t>
      </w:r>
      <w:r w:rsidRPr="00C339DF">
        <w:rPr>
          <w:rFonts w:ascii="Arial" w:eastAsia="SimSun" w:hAnsi="Arial"/>
          <w:b/>
        </w:rPr>
        <w:t xml:space="preserve">EIRP </w:t>
      </w:r>
      <w:r w:rsidR="00FC2494" w:rsidRPr="00C339DF">
        <w:rPr>
          <w:rFonts w:ascii="Arial" w:eastAsia="SimSun" w:hAnsi="Arial"/>
          <w:b/>
        </w:rPr>
        <w:t>limits</w:t>
      </w:r>
      <w:r w:rsidR="00CF2F6C" w:rsidRPr="00C339DF">
        <w:rPr>
          <w:rFonts w:ascii="Arial" w:eastAsia="SimSun" w:hAnsi="Arial"/>
          <w:b/>
        </w:rPr>
        <w:t xml:space="preserve"> as function of elevation angular range</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DF5BCA" w:rsidRPr="00C339DF" w14:paraId="02BEA052" w14:textId="77777777" w:rsidTr="00A37B30">
        <w:trPr>
          <w:tblHeader/>
          <w:jc w:val="center"/>
        </w:trPr>
        <w:tc>
          <w:tcPr>
            <w:tcW w:w="2667" w:type="dxa"/>
          </w:tcPr>
          <w:p w14:paraId="0DF5E99C" w14:textId="71780650" w:rsidR="00DF5BCA" w:rsidRPr="00C339DF" w:rsidRDefault="003B0434" w:rsidP="00A37B30">
            <w:pPr>
              <w:keepNext/>
              <w:keepLines/>
              <w:spacing w:after="0"/>
              <w:jc w:val="center"/>
              <w:rPr>
                <w:rFonts w:ascii="Arial" w:hAnsi="Arial"/>
                <w:b/>
                <w:sz w:val="18"/>
              </w:rPr>
            </w:pPr>
            <w:r w:rsidRPr="00C339DF">
              <w:rPr>
                <w:rFonts w:ascii="Arial" w:hAnsi="Arial"/>
                <w:b/>
                <w:sz w:val="18"/>
              </w:rPr>
              <w:t>Elevation</w:t>
            </w:r>
            <w:r w:rsidR="00DF5BCA" w:rsidRPr="00C339DF">
              <w:rPr>
                <w:rFonts w:ascii="Arial" w:hAnsi="Arial"/>
                <w:b/>
                <w:sz w:val="18"/>
              </w:rPr>
              <w:t xml:space="preserve"> ang</w:t>
            </w:r>
            <w:r w:rsidR="00A203FA" w:rsidRPr="00C339DF">
              <w:rPr>
                <w:rFonts w:ascii="Arial" w:hAnsi="Arial"/>
                <w:b/>
                <w:sz w:val="18"/>
              </w:rPr>
              <w:t>ular</w:t>
            </w:r>
            <w:r w:rsidR="00DF5BCA" w:rsidRPr="00C339DF">
              <w:rPr>
                <w:rFonts w:ascii="Arial" w:hAnsi="Arial"/>
                <w:b/>
                <w:sz w:val="18"/>
              </w:rPr>
              <w:t xml:space="preserve"> range</w:t>
            </w:r>
            <w:r w:rsidR="00A203FA" w:rsidRPr="00C339DF">
              <w:rPr>
                <w:rFonts w:ascii="Arial" w:hAnsi="Arial"/>
                <w:b/>
                <w:sz w:val="18"/>
              </w:rPr>
              <w:t>s</w:t>
            </w:r>
          </w:p>
          <w:p w14:paraId="2297E691" w14:textId="623864DA" w:rsidR="00931DB7" w:rsidRPr="00C339DF" w:rsidRDefault="00000000" w:rsidP="00931DB7">
            <w:pPr>
              <w:keepNext/>
              <w:keepLines/>
              <w:spacing w:after="0"/>
              <w:jc w:val="center"/>
              <w:rPr>
                <w:rFonts w:asciiTheme="majorHAnsi" w:hAnsiTheme="majorHAnsi"/>
                <w:b/>
                <w:bCs/>
                <w:sz w:val="18"/>
                <w:szCs w:val="18"/>
              </w:rPr>
            </w:pPr>
            <m:oMathPara>
              <m:oMath>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θ</m:t>
                    </m:r>
                  </m:e>
                  <m:sub>
                    <m:r>
                      <m:rPr>
                        <m:sty m:val="bi"/>
                      </m:rPr>
                      <w:rPr>
                        <w:rFonts w:ascii="Cambria Math" w:eastAsiaTheme="minorEastAsia" w:hAnsi="Cambria Math"/>
                        <w:sz w:val="18"/>
                        <w:szCs w:val="18"/>
                      </w:rPr>
                      <m:t>Li</m:t>
                    </m:r>
                  </m:sub>
                </m:sSub>
                <m:r>
                  <m:rPr>
                    <m:sty m:val="bi"/>
                  </m:rPr>
                  <w:rPr>
                    <w:rFonts w:ascii="Cambria Math" w:eastAsiaTheme="minorEastAsia" w:hAnsi="Cambria Math"/>
                    <w:sz w:val="18"/>
                    <w:szCs w:val="18"/>
                  </w:rPr>
                  <m:t>≤θ&lt;</m:t>
                </m:r>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θ</m:t>
                    </m:r>
                  </m:e>
                  <m:sub>
                    <m:r>
                      <m:rPr>
                        <m:sty m:val="bi"/>
                      </m:rPr>
                      <w:rPr>
                        <w:rFonts w:ascii="Cambria Math" w:eastAsiaTheme="minorEastAsia" w:hAnsi="Cambria Math"/>
                        <w:sz w:val="18"/>
                        <w:szCs w:val="18"/>
                      </w:rPr>
                      <m:t>Hi</m:t>
                    </m:r>
                  </m:sub>
                </m:sSub>
              </m:oMath>
            </m:oMathPara>
          </w:p>
          <w:p w14:paraId="2C89751E" w14:textId="77777777" w:rsidR="00DF5BCA" w:rsidRPr="00C339DF" w:rsidRDefault="00DF5BCA" w:rsidP="00A37B30">
            <w:pPr>
              <w:keepNext/>
              <w:keepLines/>
              <w:spacing w:after="0"/>
              <w:jc w:val="center"/>
              <w:rPr>
                <w:rFonts w:ascii="Arial" w:hAnsi="Arial"/>
                <w:b/>
                <w:sz w:val="18"/>
              </w:rPr>
            </w:pPr>
            <w:r w:rsidRPr="00C339DF">
              <w:rPr>
                <w:rFonts w:ascii="Arial" w:hAnsi="Arial"/>
                <w:b/>
                <w:sz w:val="18"/>
              </w:rPr>
              <w:t>(Degrees)</w:t>
            </w:r>
          </w:p>
        </w:tc>
        <w:tc>
          <w:tcPr>
            <w:tcW w:w="1955" w:type="dxa"/>
          </w:tcPr>
          <w:p w14:paraId="305EBADE" w14:textId="5DADF241" w:rsidR="00DF5BCA" w:rsidRPr="00C339DF" w:rsidRDefault="003128B6" w:rsidP="00A37B30">
            <w:pPr>
              <w:keepNext/>
              <w:keepLines/>
              <w:spacing w:after="0"/>
              <w:jc w:val="center"/>
              <w:rPr>
                <w:rFonts w:ascii="Arial" w:hAnsi="Arial"/>
                <w:b/>
                <w:sz w:val="18"/>
              </w:rPr>
            </w:pPr>
            <w:r w:rsidRPr="00C339DF">
              <w:rPr>
                <w:rFonts w:ascii="Arial" w:hAnsi="Arial"/>
                <w:b/>
                <w:sz w:val="18"/>
              </w:rPr>
              <w:t>E</w:t>
            </w:r>
            <w:r w:rsidR="00DF5BCA" w:rsidRPr="00C339DF">
              <w:rPr>
                <w:rFonts w:ascii="Arial" w:hAnsi="Arial"/>
                <w:b/>
                <w:sz w:val="18"/>
              </w:rPr>
              <w:t>EIRP</w:t>
            </w:r>
            <w:r w:rsidR="00DF5BCA" w:rsidRPr="00C339DF">
              <w:rPr>
                <w:rFonts w:ascii="Arial" w:hAnsi="Arial"/>
                <w:b/>
                <w:sz w:val="18"/>
              </w:rPr>
              <w:br/>
              <w:t>(dBm/MHz)</w:t>
            </w:r>
          </w:p>
          <w:p w14:paraId="3D33AE9D" w14:textId="77777777" w:rsidR="00DF5BCA" w:rsidRPr="00C339DF" w:rsidRDefault="00DF5BCA" w:rsidP="00A37B30">
            <w:pPr>
              <w:keepNext/>
              <w:keepLines/>
              <w:spacing w:after="0"/>
              <w:jc w:val="center"/>
              <w:rPr>
                <w:rFonts w:ascii="Arial" w:hAnsi="Arial"/>
                <w:b/>
                <w:sz w:val="18"/>
              </w:rPr>
            </w:pPr>
          </w:p>
        </w:tc>
      </w:tr>
      <w:tr w:rsidR="00DF5BCA" w:rsidRPr="00C339DF" w14:paraId="43F4BE87" w14:textId="77777777" w:rsidTr="00A37B30">
        <w:trPr>
          <w:jc w:val="center"/>
        </w:trPr>
        <w:tc>
          <w:tcPr>
            <w:tcW w:w="2667" w:type="dxa"/>
          </w:tcPr>
          <w:p w14:paraId="661910C0" w14:textId="77777777" w:rsidR="00DF5BCA" w:rsidRPr="00C339DF" w:rsidRDefault="00DF5BCA" w:rsidP="00A37B30">
            <w:pPr>
              <w:keepNext/>
              <w:keepLines/>
              <w:spacing w:after="0"/>
              <w:jc w:val="center"/>
              <w:rPr>
                <w:rFonts w:ascii="Arial" w:hAnsi="Arial"/>
                <w:bCs/>
                <w:sz w:val="18"/>
              </w:rPr>
            </w:pPr>
            <w:r w:rsidRPr="00C339DF">
              <w:rPr>
                <w:rFonts w:ascii="Arial" w:hAnsi="Arial"/>
                <w:bCs/>
                <w:sz w:val="18"/>
              </w:rPr>
              <w:t>0</w:t>
            </w:r>
            <w:r w:rsidRPr="00C339DF">
              <w:rPr>
                <w:rFonts w:ascii="Arial" w:hAnsi="Arial"/>
                <w:bCs/>
                <w:sz w:val="18"/>
                <w:u w:val="single"/>
              </w:rPr>
              <w:t>&lt;</w:t>
            </w:r>
            <w:r w:rsidRPr="00C339DF">
              <w:rPr>
                <w:rFonts w:ascii="Symbol" w:hAnsi="Symbol"/>
                <w:bCs/>
                <w:sz w:val="18"/>
              </w:rPr>
              <w:t>q</w:t>
            </w:r>
            <w:r w:rsidRPr="00C339DF">
              <w:rPr>
                <w:rFonts w:ascii="Arial" w:hAnsi="Arial"/>
                <w:bCs/>
                <w:sz w:val="18"/>
              </w:rPr>
              <w:t>&lt;5</w:t>
            </w:r>
          </w:p>
        </w:tc>
        <w:tc>
          <w:tcPr>
            <w:tcW w:w="1955" w:type="dxa"/>
          </w:tcPr>
          <w:p w14:paraId="6AA480F9" w14:textId="77777777" w:rsidR="00DF5BCA" w:rsidRPr="00C339DF" w:rsidRDefault="00DF5BCA" w:rsidP="00A37B30">
            <w:pPr>
              <w:keepNext/>
              <w:keepLines/>
              <w:spacing w:after="0"/>
              <w:jc w:val="center"/>
              <w:rPr>
                <w:rFonts w:ascii="Arial" w:hAnsi="Arial"/>
                <w:sz w:val="18"/>
                <w:szCs w:val="18"/>
                <w:lang w:eastAsia="zh-CN"/>
              </w:rPr>
            </w:pPr>
            <w:r w:rsidRPr="00C339DF">
              <w:rPr>
                <w:rFonts w:ascii="Arial" w:hAnsi="Arial"/>
                <w:sz w:val="18"/>
                <w:szCs w:val="18"/>
                <w:lang w:eastAsia="zh-CN"/>
              </w:rPr>
              <w:t>27</w:t>
            </w:r>
          </w:p>
        </w:tc>
      </w:tr>
      <w:tr w:rsidR="00DF5BCA" w:rsidRPr="00C339DF" w14:paraId="362085D5" w14:textId="77777777" w:rsidTr="00A37B30">
        <w:trPr>
          <w:jc w:val="center"/>
        </w:trPr>
        <w:tc>
          <w:tcPr>
            <w:tcW w:w="2667" w:type="dxa"/>
          </w:tcPr>
          <w:p w14:paraId="1F3E145E"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5</w:t>
            </w:r>
            <w:r w:rsidRPr="00C339DF">
              <w:rPr>
                <w:rFonts w:ascii="Arial" w:hAnsi="Arial"/>
                <w:bCs/>
                <w:sz w:val="18"/>
                <w:u w:val="single"/>
              </w:rPr>
              <w:t>&lt;</w:t>
            </w:r>
            <w:r w:rsidRPr="00C339DF">
              <w:rPr>
                <w:rFonts w:ascii="Symbol" w:hAnsi="Symbol"/>
                <w:bCs/>
                <w:sz w:val="18"/>
              </w:rPr>
              <w:t>q</w:t>
            </w:r>
            <w:r w:rsidRPr="00C339DF">
              <w:rPr>
                <w:rFonts w:ascii="Arial" w:hAnsi="Arial"/>
                <w:bCs/>
                <w:sz w:val="18"/>
              </w:rPr>
              <w:t>&lt;10</w:t>
            </w:r>
          </w:p>
        </w:tc>
        <w:tc>
          <w:tcPr>
            <w:tcW w:w="1955" w:type="dxa"/>
          </w:tcPr>
          <w:p w14:paraId="2BA00D07"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23</w:t>
            </w:r>
          </w:p>
        </w:tc>
      </w:tr>
      <w:tr w:rsidR="00DF5BCA" w:rsidRPr="00C339DF" w14:paraId="7274135E" w14:textId="77777777" w:rsidTr="00A37B30">
        <w:trPr>
          <w:jc w:val="center"/>
        </w:trPr>
        <w:tc>
          <w:tcPr>
            <w:tcW w:w="2667" w:type="dxa"/>
          </w:tcPr>
          <w:p w14:paraId="18BB1060"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10</w:t>
            </w:r>
            <w:r w:rsidRPr="00C339DF">
              <w:rPr>
                <w:rFonts w:ascii="Arial" w:hAnsi="Arial"/>
                <w:bCs/>
                <w:sz w:val="18"/>
                <w:u w:val="single"/>
              </w:rPr>
              <w:t>&lt;</w:t>
            </w:r>
            <w:r w:rsidRPr="00C339DF">
              <w:rPr>
                <w:rFonts w:ascii="Symbol" w:hAnsi="Symbol"/>
                <w:bCs/>
                <w:sz w:val="18"/>
              </w:rPr>
              <w:t>q</w:t>
            </w:r>
            <w:r w:rsidRPr="00C339DF">
              <w:rPr>
                <w:rFonts w:ascii="Arial" w:hAnsi="Arial"/>
                <w:bCs/>
                <w:sz w:val="18"/>
              </w:rPr>
              <w:t>&lt;15</w:t>
            </w:r>
          </w:p>
        </w:tc>
        <w:tc>
          <w:tcPr>
            <w:tcW w:w="1955" w:type="dxa"/>
          </w:tcPr>
          <w:p w14:paraId="5B6FFE1A"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19</w:t>
            </w:r>
          </w:p>
        </w:tc>
      </w:tr>
      <w:tr w:rsidR="00DF5BCA" w:rsidRPr="00C339DF" w14:paraId="69CE03E3" w14:textId="77777777" w:rsidTr="00A37B30">
        <w:trPr>
          <w:jc w:val="center"/>
        </w:trPr>
        <w:tc>
          <w:tcPr>
            <w:tcW w:w="2667" w:type="dxa"/>
          </w:tcPr>
          <w:p w14:paraId="6A17FAE0"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15</w:t>
            </w:r>
            <w:r w:rsidRPr="00C339DF">
              <w:rPr>
                <w:rFonts w:ascii="Arial" w:hAnsi="Arial"/>
                <w:bCs/>
                <w:sz w:val="18"/>
                <w:u w:val="single"/>
              </w:rPr>
              <w:t>&lt;</w:t>
            </w:r>
            <w:r w:rsidRPr="00C339DF">
              <w:rPr>
                <w:rFonts w:ascii="Symbol" w:hAnsi="Symbol"/>
                <w:bCs/>
                <w:sz w:val="18"/>
              </w:rPr>
              <w:t>q</w:t>
            </w:r>
            <w:r w:rsidRPr="00C339DF">
              <w:rPr>
                <w:rFonts w:ascii="Arial" w:hAnsi="Arial"/>
                <w:bCs/>
                <w:sz w:val="18"/>
              </w:rPr>
              <w:t>&lt;20</w:t>
            </w:r>
          </w:p>
        </w:tc>
        <w:tc>
          <w:tcPr>
            <w:tcW w:w="1955" w:type="dxa"/>
          </w:tcPr>
          <w:p w14:paraId="35005BC9"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18</w:t>
            </w:r>
          </w:p>
        </w:tc>
      </w:tr>
      <w:tr w:rsidR="00DF5BCA" w:rsidRPr="00C339DF" w14:paraId="78DEA826" w14:textId="77777777" w:rsidTr="00A37B30">
        <w:trPr>
          <w:jc w:val="center"/>
        </w:trPr>
        <w:tc>
          <w:tcPr>
            <w:tcW w:w="2667" w:type="dxa"/>
          </w:tcPr>
          <w:p w14:paraId="1F77FB73"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20</w:t>
            </w:r>
            <w:r w:rsidRPr="00C339DF">
              <w:rPr>
                <w:rFonts w:ascii="Arial" w:hAnsi="Arial"/>
                <w:bCs/>
                <w:sz w:val="18"/>
                <w:u w:val="single"/>
              </w:rPr>
              <w:t>&lt;</w:t>
            </w:r>
            <w:r w:rsidRPr="00C339DF">
              <w:rPr>
                <w:rFonts w:ascii="Symbol" w:hAnsi="Symbol"/>
                <w:bCs/>
                <w:sz w:val="18"/>
              </w:rPr>
              <w:t>q</w:t>
            </w:r>
            <w:r w:rsidRPr="00C339DF">
              <w:rPr>
                <w:rFonts w:ascii="Arial" w:hAnsi="Arial"/>
                <w:bCs/>
                <w:sz w:val="18"/>
              </w:rPr>
              <w:t>&lt;30</w:t>
            </w:r>
          </w:p>
        </w:tc>
        <w:tc>
          <w:tcPr>
            <w:tcW w:w="1955" w:type="dxa"/>
          </w:tcPr>
          <w:p w14:paraId="58F63867"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16</w:t>
            </w:r>
          </w:p>
        </w:tc>
      </w:tr>
      <w:tr w:rsidR="00DF5BCA" w:rsidRPr="00C339DF" w14:paraId="515A8449" w14:textId="77777777" w:rsidTr="00A37B30">
        <w:trPr>
          <w:jc w:val="center"/>
        </w:trPr>
        <w:tc>
          <w:tcPr>
            <w:tcW w:w="2667" w:type="dxa"/>
          </w:tcPr>
          <w:p w14:paraId="10E5A6C1"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30</w:t>
            </w:r>
            <w:r w:rsidRPr="00C339DF">
              <w:rPr>
                <w:rFonts w:ascii="Arial" w:hAnsi="Arial"/>
                <w:bCs/>
                <w:sz w:val="18"/>
                <w:u w:val="single"/>
              </w:rPr>
              <w:t>&lt;</w:t>
            </w:r>
            <w:r w:rsidRPr="00C339DF">
              <w:rPr>
                <w:rFonts w:ascii="Symbol" w:hAnsi="Symbol"/>
                <w:bCs/>
                <w:sz w:val="18"/>
              </w:rPr>
              <w:t>q</w:t>
            </w:r>
            <w:r w:rsidRPr="00C339DF">
              <w:rPr>
                <w:rFonts w:ascii="Arial" w:hAnsi="Arial"/>
                <w:bCs/>
                <w:sz w:val="18"/>
              </w:rPr>
              <w:t>&lt;60</w:t>
            </w:r>
          </w:p>
        </w:tc>
        <w:tc>
          <w:tcPr>
            <w:tcW w:w="1955" w:type="dxa"/>
          </w:tcPr>
          <w:p w14:paraId="553AF1C9"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15</w:t>
            </w:r>
          </w:p>
        </w:tc>
      </w:tr>
      <w:tr w:rsidR="00DF5BCA" w:rsidRPr="00C339DF" w14:paraId="049724A5" w14:textId="77777777" w:rsidTr="00A37B30">
        <w:trPr>
          <w:jc w:val="center"/>
        </w:trPr>
        <w:tc>
          <w:tcPr>
            <w:tcW w:w="2667" w:type="dxa"/>
          </w:tcPr>
          <w:p w14:paraId="1891BD50"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bCs/>
                <w:sz w:val="18"/>
              </w:rPr>
              <w:t>60</w:t>
            </w:r>
            <w:r w:rsidRPr="00C339DF">
              <w:rPr>
                <w:rFonts w:ascii="Arial" w:hAnsi="Arial"/>
                <w:bCs/>
                <w:sz w:val="18"/>
                <w:u w:val="single"/>
              </w:rPr>
              <w:t>&lt;</w:t>
            </w:r>
            <w:r w:rsidRPr="00C339DF">
              <w:rPr>
                <w:rFonts w:ascii="Symbol" w:hAnsi="Symbol"/>
                <w:bCs/>
                <w:sz w:val="18"/>
              </w:rPr>
              <w:t>q</w:t>
            </w:r>
            <w:r w:rsidRPr="00C339DF">
              <w:rPr>
                <w:rFonts w:ascii="Arial" w:hAnsi="Arial"/>
                <w:bCs/>
                <w:sz w:val="18"/>
              </w:rPr>
              <w:t>&lt;90</w:t>
            </w:r>
          </w:p>
        </w:tc>
        <w:tc>
          <w:tcPr>
            <w:tcW w:w="1955" w:type="dxa"/>
          </w:tcPr>
          <w:p w14:paraId="2A1862E8" w14:textId="77777777" w:rsidR="00DF5BCA" w:rsidRPr="00C339DF" w:rsidRDefault="00DF5BCA" w:rsidP="00A37B30">
            <w:pPr>
              <w:keepNext/>
              <w:keepLines/>
              <w:spacing w:after="0"/>
              <w:jc w:val="center"/>
              <w:rPr>
                <w:rFonts w:ascii="Arial" w:hAnsi="Arial"/>
                <w:sz w:val="18"/>
                <w:lang w:eastAsia="x-none"/>
              </w:rPr>
            </w:pPr>
            <w:r w:rsidRPr="00C339DF">
              <w:rPr>
                <w:rFonts w:ascii="Arial" w:hAnsi="Arial"/>
                <w:sz w:val="18"/>
                <w:lang w:eastAsia="x-none"/>
              </w:rPr>
              <w:t>15</w:t>
            </w:r>
          </w:p>
        </w:tc>
      </w:tr>
    </w:tbl>
    <w:p w14:paraId="3565708F" w14:textId="77777777" w:rsidR="00DF5BCA" w:rsidRPr="00C339DF" w:rsidRDefault="00DF5BCA" w:rsidP="00DF5BCA"/>
    <w:p w14:paraId="2BC25C00" w14:textId="5D451EFB" w:rsidR="00116DD2" w:rsidRPr="00C339DF" w:rsidRDefault="008F5862" w:rsidP="006E7ABF">
      <w:r w:rsidRPr="00C339DF">
        <w:t>T</w:t>
      </w:r>
      <w:r w:rsidR="008C7C5C" w:rsidRPr="00C339DF">
        <w:t xml:space="preserve">able </w:t>
      </w:r>
      <w:r w:rsidR="004C0578" w:rsidRPr="00C339DF">
        <w:t>2.1-1 describes the</w:t>
      </w:r>
      <w:r w:rsidR="00ED198F" w:rsidRPr="00C339DF">
        <w:t xml:space="preserve"> </w:t>
      </w:r>
      <w:r w:rsidR="00503CAD" w:rsidRPr="00C339DF">
        <w:t>limit</w:t>
      </w:r>
      <w:r w:rsidR="004C0578" w:rsidRPr="00C339DF">
        <w:t>,</w:t>
      </w:r>
      <w:r w:rsidR="00ED198F" w:rsidRPr="00C339DF">
        <w:t xml:space="preserve"> constituted by </w:t>
      </w:r>
      <m:oMath>
        <m:sSub>
          <m:sSubPr>
            <m:ctrlPr>
              <w:rPr>
                <w:rFonts w:ascii="Cambria Math" w:hAnsi="Cambria Math"/>
                <w:i/>
              </w:rPr>
            </m:ctrlPr>
          </m:sSubPr>
          <m:e>
            <m:r>
              <w:rPr>
                <w:rFonts w:ascii="Cambria Math" w:hAnsi="Cambria Math"/>
              </w:rPr>
              <m:t>EEIRP</m:t>
            </m:r>
          </m:e>
          <m:sub>
            <m:r>
              <w:rPr>
                <w:rFonts w:ascii="Cambria Math" w:hAnsi="Cambria Math"/>
              </w:rPr>
              <m:t>i</m:t>
            </m:r>
          </m:sub>
        </m:sSub>
      </m:oMath>
      <w:r w:rsidR="00ED198F" w:rsidRPr="00C339DF">
        <w:t xml:space="preserve"> values creating a profile covering </w:t>
      </w:r>
      <m:oMath>
        <m:r>
          <w:rPr>
            <w:rFonts w:ascii="Cambria Math" w:hAnsi="Cambria Math"/>
          </w:rPr>
          <m:t>i</m:t>
        </m:r>
      </m:oMath>
      <w:r w:rsidR="00ED198F" w:rsidRPr="00C339DF">
        <w:t xml:space="preserve"> elevation ang</w:t>
      </w:r>
      <w:proofErr w:type="spellStart"/>
      <w:r w:rsidR="00375E95" w:rsidRPr="00C339DF">
        <w:t>ular</w:t>
      </w:r>
      <w:proofErr w:type="spellEnd"/>
      <w:r w:rsidR="00ED198F" w:rsidRPr="00C339DF">
        <w:t xml:space="preserve"> regions. </w:t>
      </w:r>
    </w:p>
    <w:p w14:paraId="51106341" w14:textId="1A58800E" w:rsidR="00116DD2" w:rsidRPr="00C339DF" w:rsidRDefault="00D44291" w:rsidP="00C339DF">
      <w:pPr>
        <w:tabs>
          <w:tab w:val="left" w:pos="3571"/>
        </w:tabs>
      </w:pPr>
      <w:r w:rsidRPr="00C339DF">
        <w:tab/>
      </w:r>
    </w:p>
    <w:p w14:paraId="749C9223" w14:textId="342C080B" w:rsidR="006E7ABF" w:rsidRPr="00C339DF" w:rsidRDefault="006E7ABF" w:rsidP="006E7ABF">
      <w:r w:rsidRPr="00C339DF">
        <w:t xml:space="preserve">The EEIRP can be defined as: </w:t>
      </w:r>
    </w:p>
    <w:p w14:paraId="289ED10B" w14:textId="6C721B0F" w:rsidR="00BD5233" w:rsidRPr="00C339DF" w:rsidRDefault="00B32D21" w:rsidP="006E7ABF">
      <w:pPr>
        <w:rPr>
          <w:i/>
          <w:iCs/>
        </w:rPr>
      </w:pPr>
      <w:r w:rsidRPr="00C339DF">
        <w:rPr>
          <w:i/>
          <w:iCs/>
        </w:rPr>
        <w:lastRenderedPageBreak/>
        <w:t>EEIRP: averag</w:t>
      </w:r>
      <w:r w:rsidR="00830D7D" w:rsidRPr="00C339DF">
        <w:rPr>
          <w:i/>
          <w:iCs/>
        </w:rPr>
        <w:t xml:space="preserve">e </w:t>
      </w:r>
      <w:r w:rsidR="002439D2" w:rsidRPr="00C339DF">
        <w:rPr>
          <w:i/>
          <w:iCs/>
        </w:rPr>
        <w:t>e</w:t>
      </w:r>
      <w:r w:rsidR="00EB1751" w:rsidRPr="00C339DF">
        <w:rPr>
          <w:i/>
          <w:iCs/>
        </w:rPr>
        <w:t>quivalent</w:t>
      </w:r>
      <w:r w:rsidR="002439D2" w:rsidRPr="00C339DF">
        <w:rPr>
          <w:i/>
          <w:iCs/>
        </w:rPr>
        <w:t xml:space="preserve"> </w:t>
      </w:r>
      <w:r w:rsidR="00064C00" w:rsidRPr="00C339DF">
        <w:rPr>
          <w:i/>
          <w:iCs/>
        </w:rPr>
        <w:t xml:space="preserve">isotropic radiated power </w:t>
      </w:r>
      <w:r w:rsidR="00CD00AD" w:rsidRPr="00C339DF">
        <w:rPr>
          <w:i/>
          <w:iCs/>
        </w:rPr>
        <w:t>defined</w:t>
      </w:r>
      <w:r w:rsidR="00F05D06" w:rsidRPr="00C339DF">
        <w:rPr>
          <w:i/>
          <w:iCs/>
        </w:rPr>
        <w:t xml:space="preserve"> for</w:t>
      </w:r>
      <w:r w:rsidR="00CD00AD" w:rsidRPr="00C339DF">
        <w:rPr>
          <w:i/>
          <w:iCs/>
        </w:rPr>
        <w:t xml:space="preserve"> </w:t>
      </w:r>
      <w:r w:rsidR="00290CC5" w:rsidRPr="00C339DF">
        <w:rPr>
          <w:i/>
          <w:iCs/>
        </w:rPr>
        <w:t>specifi</w:t>
      </w:r>
      <w:r w:rsidR="007D16A9" w:rsidRPr="00C339DF">
        <w:rPr>
          <w:i/>
          <w:iCs/>
        </w:rPr>
        <w:t>ed</w:t>
      </w:r>
      <w:r w:rsidR="00290CC5" w:rsidRPr="00C339DF">
        <w:rPr>
          <w:i/>
          <w:iCs/>
        </w:rPr>
        <w:t xml:space="preserve"> azimuth and elevation </w:t>
      </w:r>
      <w:proofErr w:type="gramStart"/>
      <w:r w:rsidR="00290CC5" w:rsidRPr="00C339DF">
        <w:rPr>
          <w:i/>
          <w:iCs/>
        </w:rPr>
        <w:t>ranges</w:t>
      </w:r>
      <w:proofErr w:type="gramEnd"/>
    </w:p>
    <w:p w14:paraId="2C7C078A" w14:textId="2852DCBA" w:rsidR="00CA6D5A" w:rsidRPr="00C339DF" w:rsidRDefault="00AB2544" w:rsidP="00CA6D5A">
      <w:r w:rsidRPr="00C339DF">
        <w:t xml:space="preserve">The EEIRP </w:t>
      </w:r>
      <w:r w:rsidR="005877FF" w:rsidRPr="00C339DF">
        <w:t>limits are</w:t>
      </w:r>
      <w:r w:rsidRPr="00C339DF">
        <w:t xml:space="preserve"> defined with respect to the elevation angle, where </w:t>
      </w:r>
      <m:oMath>
        <m:r>
          <w:rPr>
            <w:rFonts w:ascii="Cambria Math" w:hAnsi="Cambria Math"/>
          </w:rPr>
          <m:t>θ</m:t>
        </m:r>
      </m:oMath>
      <w:r w:rsidRPr="00C339DF">
        <w:t xml:space="preserve"> equal to 0 degrees refers to the angle towards the horizon and 90 degrees refers to an angle straight up into the sky. </w:t>
      </w:r>
      <w:r w:rsidR="002102C1" w:rsidRPr="00C339DF">
        <w:t>These limits</w:t>
      </w:r>
      <w:r w:rsidR="00791FED" w:rsidRPr="00C339DF">
        <w:t xml:space="preserve"> </w:t>
      </w:r>
      <w:r w:rsidR="00CA6D5A" w:rsidRPr="00C339DF">
        <w:t xml:space="preserve">will directly </w:t>
      </w:r>
      <w:r w:rsidR="00791FED" w:rsidRPr="00C339DF">
        <w:t xml:space="preserve">constrain </w:t>
      </w:r>
      <w:r w:rsidR="00EB225E" w:rsidRPr="00C339DF">
        <w:t>t</w:t>
      </w:r>
      <w:r w:rsidR="00CA6D5A" w:rsidRPr="00C339DF">
        <w:t>he power generated above the horizon</w:t>
      </w:r>
      <w:r w:rsidR="006A506B" w:rsidRPr="00C339DF">
        <w:t>,</w:t>
      </w:r>
      <w:r w:rsidR="00CA6D5A" w:rsidRPr="00C339DF">
        <w:t xml:space="preserve"> towards the sky</w:t>
      </w:r>
      <w:r w:rsidR="006A506B" w:rsidRPr="00C339DF">
        <w:t>,</w:t>
      </w:r>
      <w:r w:rsidR="00CA6D5A" w:rsidRPr="00C339DF">
        <w:t xml:space="preserve"> and will restrict the AAS BS implementation with respect to maximum </w:t>
      </w:r>
      <w:r w:rsidR="00855DE7" w:rsidRPr="00C339DF">
        <w:t>power (</w:t>
      </w:r>
      <w:r w:rsidR="00CA6D5A" w:rsidRPr="00C339DF">
        <w:t>EIRP</w:t>
      </w:r>
      <w:r w:rsidR="00855DE7" w:rsidRPr="00C339DF">
        <w:t>)</w:t>
      </w:r>
      <w:r w:rsidR="00CA6D5A" w:rsidRPr="00C339DF">
        <w:t xml:space="preserve"> towards UEs within the angular coverage range, antenna array geometry and coverage range capability.</w:t>
      </w:r>
    </w:p>
    <w:p w14:paraId="031F7E63" w14:textId="5AD03343" w:rsidR="002E7E53" w:rsidRPr="00C339DF" w:rsidRDefault="00EB225E" w:rsidP="002E7E53">
      <w:r w:rsidRPr="00C339DF">
        <w:t>F</w:t>
      </w:r>
      <w:r w:rsidR="00AD6F4C" w:rsidRPr="00C339DF">
        <w:t>or each</w:t>
      </w:r>
      <w:r w:rsidR="00E7538C" w:rsidRPr="00C339DF">
        <w:t xml:space="preserve"> </w:t>
      </w:r>
      <w:r w:rsidR="000B5D62" w:rsidRPr="00C339DF">
        <w:t>range</w:t>
      </w:r>
      <w:r w:rsidR="00182125" w:rsidRPr="00C339DF">
        <w:t xml:space="preserve"> of elevation </w:t>
      </w:r>
      <w:r w:rsidR="00E7538C" w:rsidRPr="00C339DF">
        <w:t>a</w:t>
      </w:r>
      <w:r w:rsidR="00182125" w:rsidRPr="00C339DF">
        <w:t>ngles</w:t>
      </w:r>
      <w:r w:rsidR="00116C3E" w:rsidRPr="00C339DF">
        <w:t xml:space="preserve"> EEIRP</w:t>
      </w:r>
      <w:r w:rsidR="0004709A" w:rsidRPr="00C339DF">
        <w:t xml:space="preserve"> </w:t>
      </w:r>
      <w:r w:rsidR="00E7538C" w:rsidRPr="00C339DF">
        <w:t xml:space="preserve">is </w:t>
      </w:r>
      <w:r w:rsidR="0004709A" w:rsidRPr="00C339DF">
        <w:t>defined</w:t>
      </w:r>
      <w:r w:rsidR="00333B65" w:rsidRPr="00C339DF">
        <w:t xml:space="preserve"> as</w:t>
      </w:r>
      <w:r w:rsidR="002E7E53" w:rsidRPr="00C339DF">
        <w:t xml:space="preserve"> </w:t>
      </w:r>
      <w:r w:rsidR="005E6ED3" w:rsidRPr="00C339DF">
        <w:t xml:space="preserve">upper hemi-sphere </w:t>
      </w:r>
      <w:r w:rsidR="002E7E53" w:rsidRPr="00C339DF">
        <w:t xml:space="preserve">two dimensional </w:t>
      </w:r>
      <w:r w:rsidR="00AB2544" w:rsidRPr="00C339DF">
        <w:t xml:space="preserve">average </w:t>
      </w:r>
      <w:r w:rsidR="002E7E53" w:rsidRPr="00C339DF">
        <w:t>EIRP :</w:t>
      </w:r>
    </w:p>
    <w:p w14:paraId="6FDAC075" w14:textId="1E286B59" w:rsidR="00080C8F" w:rsidRPr="00C339DF" w:rsidRDefault="00000000" w:rsidP="002E7E53">
      <m:oMathPara>
        <m:oMath>
          <m:sSub>
            <m:sSubPr>
              <m:ctrlPr>
                <w:rPr>
                  <w:rFonts w:ascii="Cambria Math" w:hAnsi="Cambria Math"/>
                  <w:i/>
                </w:rPr>
              </m:ctrlPr>
            </m:sSubPr>
            <m:e>
              <m:r>
                <w:rPr>
                  <w:rFonts w:ascii="Cambria Math" w:hAnsi="Cambria Math"/>
                </w:rPr>
                <m:t>EEIRP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den>
          </m:f>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Li</m:t>
                  </m:r>
                </m:sub>
              </m:sSub>
            </m:sub>
            <m:sup>
              <m:sSub>
                <m:sSubPr>
                  <m:ctrlPr>
                    <w:rPr>
                      <w:rFonts w:ascii="Cambria Math" w:hAnsi="Cambria Math"/>
                      <w:i/>
                    </w:rPr>
                  </m:ctrlPr>
                </m:sSubPr>
                <m:e>
                  <m:r>
                    <w:rPr>
                      <w:rFonts w:ascii="Cambria Math" w:hAnsi="Cambria Math"/>
                    </w:rPr>
                    <m:t>θ</m:t>
                  </m:r>
                </m:e>
                <m:sub>
                  <m:r>
                    <w:rPr>
                      <w:rFonts w:ascii="Cambria Math" w:hAnsi="Cambria Math"/>
                    </w:rPr>
                    <m:t>Hi</m:t>
                  </m:r>
                </m:sub>
              </m:sSub>
            </m:sup>
            <m:e>
              <m:nary>
                <m:naryPr>
                  <m:limLoc m:val="subSup"/>
                  <m:ctrlPr>
                    <w:rPr>
                      <w:rFonts w:ascii="Cambria Math" w:hAnsi="Cambria Math"/>
                      <w:i/>
                    </w:rPr>
                  </m:ctrlPr>
                </m:naryPr>
                <m:sub>
                  <m:r>
                    <w:rPr>
                      <w:rFonts w:ascii="Cambria Math" w:hAnsi="Cambria Math"/>
                    </w:rPr>
                    <m:t>-π</m:t>
                  </m:r>
                </m:sub>
                <m:sup>
                  <m:r>
                    <w:rPr>
                      <w:rFonts w:ascii="Cambria Math" w:hAnsi="Cambria Math"/>
                    </w:rPr>
                    <m:t>π</m:t>
                  </m:r>
                </m:sup>
                <m:e>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θ,φ</m:t>
                          </m:r>
                        </m:e>
                      </m:d>
                    </m:e>
                  </m:acc>
                </m:e>
              </m:nary>
            </m:e>
          </m:nary>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dθdφ</m:t>
          </m:r>
        </m:oMath>
      </m:oMathPara>
    </w:p>
    <w:p w14:paraId="1532E601" w14:textId="4D248A70" w:rsidR="00A2408C" w:rsidRPr="00C339DF" w:rsidRDefault="002E7E53" w:rsidP="002E7E53">
      <w:r w:rsidRPr="00C339DF">
        <w:t>, where</w:t>
      </w:r>
      <w:r w:rsidR="007C233C" w:rsidRPr="00C339DF">
        <w:t xml:space="preserve"> </w:t>
      </w:r>
      <m:oMath>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θ,φ</m:t>
                </m:r>
              </m:e>
            </m:d>
          </m:e>
        </m:acc>
      </m:oMath>
      <w:r w:rsidRPr="00C339DF">
        <w:t xml:space="preserve"> </w:t>
      </w:r>
      <w:r w:rsidRPr="00C339DF">
        <w:rPr>
          <w:rFonts w:eastAsiaTheme="minorEastAsia"/>
        </w:rPr>
        <w:t xml:space="preserve"> denotes the </w:t>
      </w:r>
      <w:r w:rsidR="00B6466B" w:rsidRPr="00C339DF">
        <w:rPr>
          <w:rFonts w:eastAsiaTheme="minorEastAsia"/>
        </w:rPr>
        <w:t>average</w:t>
      </w:r>
      <w:r w:rsidRPr="00C339DF">
        <w:rPr>
          <w:rFonts w:eastAsiaTheme="minorEastAsia"/>
        </w:rPr>
        <w:t xml:space="preserve"> </w:t>
      </w:r>
      <w:r w:rsidR="00CF014D" w:rsidRPr="00C339DF">
        <w:rPr>
          <w:rFonts w:eastAsiaTheme="minorEastAsia"/>
        </w:rPr>
        <w:t>3</w:t>
      </w:r>
      <w:r w:rsidRPr="00C339DF">
        <w:rPr>
          <w:rFonts w:eastAsiaTheme="minorEastAsia"/>
        </w:rPr>
        <w:t>-D EIRP spectral density pattern</w:t>
      </w:r>
      <w:r w:rsidR="00D91ED9" w:rsidRPr="00C339DF">
        <w:rPr>
          <w:rFonts w:eastAsiaTheme="minorEastAsia"/>
        </w:rPr>
        <w:t xml:space="preserve">, averaged over </w:t>
      </w:r>
      <w:r w:rsidR="00D91ED9" w:rsidRPr="00C339DF">
        <w:rPr>
          <w:rFonts w:eastAsiaTheme="minorEastAsia"/>
          <w:i/>
          <w:iCs/>
        </w:rPr>
        <w:t>K</w:t>
      </w:r>
      <w:r w:rsidR="00D91ED9" w:rsidRPr="00C339DF">
        <w:rPr>
          <w:rFonts w:eastAsiaTheme="minorEastAsia"/>
        </w:rPr>
        <w:t xml:space="preserve"> EIRP patterns,</w:t>
      </w:r>
      <w:r w:rsidRPr="00C339DF">
        <w:rPr>
          <w:rFonts w:eastAsiaTheme="minorEastAsia"/>
        </w:rPr>
        <w:t xml:space="preserve"> and</w:t>
      </w:r>
      <w:r w:rsidR="003E7B58" w:rsidRPr="00C339D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Li</m:t>
            </m:r>
          </m:sub>
        </m:sSub>
        <m:r>
          <w:rPr>
            <w:rFonts w:ascii="Cambria Math" w:eastAsiaTheme="minorEastAsia" w:hAnsi="Cambria Math"/>
          </w:rPr>
          <m:t>≤θ&lt;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Hi</m:t>
            </m:r>
          </m:sub>
        </m:sSub>
      </m:oMath>
      <w:r w:rsidRPr="00C339DF">
        <w:rPr>
          <w:rFonts w:eastAsiaTheme="minorEastAsia"/>
        </w:rPr>
        <w:t xml:space="preserve"> </w:t>
      </w:r>
      <w:r w:rsidRPr="00C339DF">
        <w:t xml:space="preserve"> is the elevation angular range</w:t>
      </w:r>
      <w:r w:rsidR="00A41312" w:rsidRPr="00C339DF">
        <w:t>,</w:t>
      </w:r>
      <w:r w:rsidRPr="00C339DF">
        <w:t xml:space="preserve"> </w:t>
      </w:r>
      <m:oMath>
        <m:r>
          <w:rPr>
            <w:rFonts w:ascii="Cambria Math" w:hAnsi="Cambria Math"/>
          </w:rPr>
          <m:t>i</m:t>
        </m:r>
      </m:oMath>
      <w:r w:rsidRPr="00C339DF">
        <w:rPr>
          <w:rFonts w:eastAsiaTheme="minorEastAsia"/>
        </w:rPr>
        <w:t xml:space="preserve"> </w:t>
      </w:r>
      <w:r w:rsidRPr="00C339DF">
        <w:t xml:space="preserve">is the </w:t>
      </w:r>
      <w:r w:rsidR="001147D2" w:rsidRPr="00C339DF">
        <w:t xml:space="preserve">index </w:t>
      </w:r>
      <w:r w:rsidRPr="00C339DF">
        <w:t>of</w:t>
      </w:r>
      <w:r w:rsidR="001147D2" w:rsidRPr="00C339DF">
        <w:t xml:space="preserve"> the</w:t>
      </w:r>
      <w:r w:rsidRPr="00C339DF">
        <w:t xml:space="preserve"> </w:t>
      </w:r>
      <w:r w:rsidR="002A0C3C" w:rsidRPr="00C339DF">
        <w:t>vertical bins</w:t>
      </w:r>
      <w:r w:rsidR="00A41312" w:rsidRPr="00C339DF">
        <w:t xml:space="preserve"> </w:t>
      </w:r>
      <m:oMath>
        <m:r>
          <w:rPr>
            <w:rFonts w:ascii="Cambria Math" w:eastAsiaTheme="minorEastAsia" w:hAnsi="Cambria Math"/>
          </w:rPr>
          <m:t>θ</m:t>
        </m:r>
      </m:oMath>
      <w:r w:rsidR="0032606D" w:rsidRPr="00C339DF">
        <w:t xml:space="preserve"> is the elevation angle and </w:t>
      </w:r>
      <m:oMath>
        <m:r>
          <w:rPr>
            <w:rFonts w:ascii="Cambria Math" w:hAnsi="Cambria Math"/>
          </w:rPr>
          <m:t>φ</m:t>
        </m:r>
      </m:oMath>
      <w:r w:rsidR="0032606D" w:rsidRPr="00C339DF">
        <w:t xml:space="preserve"> is the horizontal angle. </w:t>
      </w:r>
      <w:r w:rsidR="005A7BE8" w:rsidRPr="00C339DF">
        <w:t xml:space="preserve">Angles </w:t>
      </w:r>
      <w:r w:rsidR="00102116" w:rsidRPr="00C339DF">
        <w:t xml:space="preserve">in the </w:t>
      </w:r>
      <w:r w:rsidR="001147D2" w:rsidRPr="00C339DF">
        <w:t xml:space="preserve">equation, </w:t>
      </w:r>
      <w:r w:rsidR="005A7BE8" w:rsidRPr="00C339DF">
        <w:t>are expressed in radians</w:t>
      </w:r>
      <w:r w:rsidR="006F5B03" w:rsidRPr="00C339DF">
        <w:t>.</w:t>
      </w:r>
    </w:p>
    <w:p w14:paraId="307BA985" w14:textId="6714B8BE" w:rsidR="00B8166A" w:rsidRPr="00C339DF" w:rsidRDefault="008D5018" w:rsidP="008D5018">
      <w:pPr>
        <w:pStyle w:val="NO"/>
      </w:pPr>
      <w:r w:rsidRPr="00C339DF">
        <w:t>NOTE: R</w:t>
      </w:r>
      <w:r w:rsidR="00E84E43" w:rsidRPr="00C339DF">
        <w:t xml:space="preserve">elation to TRP is </w:t>
      </w:r>
      <w:r w:rsidR="00817404" w:rsidRPr="00C339DF">
        <w:t>visible</w:t>
      </w:r>
      <w:r w:rsidR="00E84E43" w:rsidRPr="00C339DF">
        <w:t xml:space="preserve"> in the case where only one vertical range is considered (where the elevation angle range is defined as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L1</m:t>
            </m:r>
          </m:sub>
        </m:sSub>
      </m:oMath>
      <w:r w:rsidR="00E84E43" w:rsidRPr="00C339DF">
        <w:t xml:space="preserve"> is equal to </w:t>
      </w:r>
      <m:oMath>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oMath>
      <w:r w:rsidR="00E84E43" w:rsidRPr="00C339DF">
        <w:t xml:space="preserve">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H1</m:t>
            </m:r>
          </m:sub>
        </m:sSub>
      </m:oMath>
      <w:r w:rsidR="00E84E43" w:rsidRPr="00C339DF">
        <w:t xml:space="preserve"> is equal to </w:t>
      </w:r>
      <m:oMath>
        <m:f>
          <m:fPr>
            <m:ctrlPr>
              <w:rPr>
                <w:rFonts w:ascii="Cambria Math" w:hAnsi="Cambria Math"/>
                <w:i/>
              </w:rPr>
            </m:ctrlPr>
          </m:fPr>
          <m:num>
            <m:r>
              <w:rPr>
                <w:rFonts w:ascii="Cambria Math" w:hAnsi="Cambria Math"/>
              </w:rPr>
              <m:t>π</m:t>
            </m:r>
          </m:num>
          <m:den>
            <m:r>
              <w:rPr>
                <w:rFonts w:ascii="Cambria Math" w:hAnsi="Cambria Math"/>
              </w:rPr>
              <m:t>2</m:t>
            </m:r>
          </m:den>
        </m:f>
      </m:oMath>
      <w:r w:rsidR="00E84E43" w:rsidRPr="00C339DF">
        <w:t>). In this case EEIRP is equal to TRP.</w:t>
      </w:r>
    </w:p>
    <w:p w14:paraId="5D5D40B8" w14:textId="77777777" w:rsidR="005727FF" w:rsidRPr="00C339DF" w:rsidRDefault="005727FF" w:rsidP="005727FF">
      <w:pPr>
        <w:overflowPunct w:val="0"/>
        <w:autoSpaceDE w:val="0"/>
        <w:autoSpaceDN w:val="0"/>
        <w:adjustRightInd w:val="0"/>
        <w:jc w:val="center"/>
        <w:textAlignment w:val="baseline"/>
        <w:rPr>
          <w:color w:val="FF0000"/>
          <w:sz w:val="28"/>
          <w:szCs w:val="28"/>
        </w:rPr>
      </w:pPr>
      <w:r w:rsidRPr="00C339DF">
        <w:rPr>
          <w:noProof/>
          <w:lang w:val="en-US" w:eastAsia="zh-CN"/>
        </w:rPr>
        <w:drawing>
          <wp:inline distT="0" distB="0" distL="0" distR="0" wp14:anchorId="61581018" wp14:editId="0A6E5FB5">
            <wp:extent cx="3274060" cy="2316480"/>
            <wp:effectExtent l="0" t="0" r="0" b="0"/>
            <wp:docPr id="4"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sphere with lines and circl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14:paraId="5D88BA18" w14:textId="52E567F7" w:rsidR="005727FF" w:rsidRPr="00C339DF" w:rsidRDefault="005727FF" w:rsidP="005727FF">
      <w:pPr>
        <w:keepLines/>
        <w:overflowPunct w:val="0"/>
        <w:autoSpaceDE w:val="0"/>
        <w:autoSpaceDN w:val="0"/>
        <w:adjustRightInd w:val="0"/>
        <w:spacing w:after="240"/>
        <w:jc w:val="center"/>
        <w:textAlignment w:val="baseline"/>
        <w:rPr>
          <w:rFonts w:ascii="Arial" w:eastAsia="Yu Mincho" w:hAnsi="Arial"/>
          <w:b/>
          <w:lang w:eastAsia="zh-CN"/>
        </w:rPr>
      </w:pPr>
      <w:r w:rsidRPr="00C339DF">
        <w:rPr>
          <w:rFonts w:ascii="Arial" w:eastAsia="Yu Mincho" w:hAnsi="Arial"/>
          <w:b/>
          <w:lang w:eastAsia="zh-CN"/>
        </w:rPr>
        <w:t xml:space="preserve">Figure </w:t>
      </w:r>
      <w:r w:rsidRPr="00C339DF">
        <w:rPr>
          <w:rFonts w:ascii="Arial" w:hAnsi="Arial"/>
          <w:b/>
        </w:rPr>
        <w:t>2.1</w:t>
      </w:r>
      <w:r w:rsidRPr="00C339DF">
        <w:rPr>
          <w:rFonts w:ascii="Arial" w:eastAsia="Yu Mincho" w:hAnsi="Arial"/>
          <w:b/>
          <w:lang w:eastAsia="zh-CN"/>
        </w:rPr>
        <w:t xml:space="preserve">-1: Definitions of </w:t>
      </w:r>
      <w:proofErr w:type="spellStart"/>
      <w:r w:rsidRPr="00C339DF">
        <w:rPr>
          <w:rFonts w:ascii="Arial" w:eastAsia="Yu Mincho" w:hAnsi="Arial"/>
          <w:b/>
          <w:lang w:eastAsia="zh-CN"/>
        </w:rPr>
        <w:t>θ</w:t>
      </w:r>
      <w:r w:rsidRPr="00C339DF">
        <w:rPr>
          <w:rFonts w:ascii="Arial" w:eastAsia="Yu Mincho" w:hAnsi="Arial"/>
          <w:b/>
          <w:vertAlign w:val="subscript"/>
          <w:lang w:eastAsia="zh-CN"/>
        </w:rPr>
        <w:t>L</w:t>
      </w:r>
      <w:proofErr w:type="spellEnd"/>
      <w:r w:rsidRPr="00C339DF">
        <w:rPr>
          <w:rFonts w:ascii="Arial" w:eastAsia="Yu Mincho" w:hAnsi="Arial"/>
          <w:b/>
          <w:vertAlign w:val="subscript"/>
          <w:lang w:eastAsia="zh-CN"/>
        </w:rPr>
        <w:t xml:space="preserve"> </w:t>
      </w:r>
      <w:r w:rsidRPr="00C339DF">
        <w:rPr>
          <w:rFonts w:ascii="Arial" w:eastAsia="Yu Mincho" w:hAnsi="Arial"/>
          <w:b/>
          <w:lang w:eastAsia="zh-CN"/>
        </w:rPr>
        <w:t xml:space="preserve">and </w:t>
      </w:r>
      <w:proofErr w:type="spellStart"/>
      <w:r w:rsidRPr="00C339DF">
        <w:rPr>
          <w:rFonts w:ascii="Arial" w:eastAsia="Yu Mincho" w:hAnsi="Arial"/>
          <w:b/>
          <w:lang w:eastAsia="zh-CN"/>
        </w:rPr>
        <w:t>θ</w:t>
      </w:r>
      <w:r w:rsidRPr="00C339DF">
        <w:rPr>
          <w:rFonts w:ascii="Arial" w:eastAsia="Yu Mincho" w:hAnsi="Arial"/>
          <w:b/>
          <w:vertAlign w:val="subscript"/>
          <w:lang w:eastAsia="zh-CN"/>
        </w:rPr>
        <w:t>H</w:t>
      </w:r>
      <w:proofErr w:type="spellEnd"/>
      <w:r w:rsidRPr="00C339DF">
        <w:rPr>
          <w:rFonts w:ascii="Arial" w:eastAsia="Yu Mincho" w:hAnsi="Arial"/>
          <w:b/>
          <w:lang w:eastAsia="zh-CN"/>
        </w:rPr>
        <w:t xml:space="preserve"> angles</w:t>
      </w:r>
      <w:r w:rsidR="00DD3DBB" w:rsidRPr="00C339DF">
        <w:rPr>
          <w:rFonts w:ascii="Arial" w:eastAsia="Yu Mincho" w:hAnsi="Arial"/>
          <w:b/>
          <w:lang w:eastAsia="zh-CN"/>
        </w:rPr>
        <w:t xml:space="preserve"> relative to the horizontal plane</w:t>
      </w:r>
      <w:r w:rsidR="005404FB" w:rsidRPr="00C339DF">
        <w:rPr>
          <w:rFonts w:ascii="Arial" w:eastAsia="Yu Mincho" w:hAnsi="Arial"/>
          <w:b/>
          <w:lang w:eastAsia="zh-CN"/>
        </w:rPr>
        <w:t>, assumed perpendicular to the antenna array surface</w:t>
      </w:r>
      <w:r w:rsidR="00EA7D07" w:rsidRPr="00C339DF">
        <w:rPr>
          <w:rFonts w:ascii="Arial" w:eastAsia="Yu Mincho" w:hAnsi="Arial"/>
          <w:b/>
          <w:lang w:eastAsia="zh-CN"/>
        </w:rPr>
        <w:t xml:space="preserve"> (BS placed in the origin</w:t>
      </w:r>
      <w:r w:rsidR="00293026" w:rsidRPr="00C339DF">
        <w:rPr>
          <w:rFonts w:ascii="Arial" w:eastAsia="Yu Mincho" w:hAnsi="Arial"/>
          <w:b/>
          <w:lang w:eastAsia="zh-CN"/>
        </w:rPr>
        <w:t>)</w:t>
      </w:r>
      <w:r w:rsidRPr="00C339DF">
        <w:rPr>
          <w:rFonts w:ascii="Arial" w:eastAsia="Yu Mincho" w:hAnsi="Arial"/>
          <w:b/>
          <w:lang w:eastAsia="zh-CN"/>
        </w:rPr>
        <w:t>.</w:t>
      </w:r>
    </w:p>
    <w:p w14:paraId="5C648167" w14:textId="2AFA8B58" w:rsidR="00763379" w:rsidRPr="00C339DF" w:rsidRDefault="00554CAD" w:rsidP="00763379">
      <w:r w:rsidRPr="00C339DF">
        <w:t>In</w:t>
      </w:r>
      <w:r w:rsidR="00763379" w:rsidRPr="00C339DF">
        <w:t xml:space="preserve"> TS 28.141-2 clause 4.14 there is a definition of reference coordinate system used for the present requirements. For this requirement, RAN4 may need to define the elevation angle according to conventions used in ITU-R. </w:t>
      </w:r>
    </w:p>
    <w:p w14:paraId="6BE67E96" w14:textId="76C16E7B" w:rsidR="00E01358" w:rsidRPr="00C339DF" w:rsidRDefault="00EE5224" w:rsidP="000A4C3D">
      <w:pPr>
        <w:pBdr>
          <w:bottom w:val="single" w:sz="4" w:space="1" w:color="auto"/>
        </w:pBdr>
        <w:rPr>
          <w:rFonts w:ascii="Arial" w:hAnsi="Arial" w:cs="Arial"/>
        </w:rPr>
      </w:pPr>
      <w:r w:rsidRPr="00C339DF">
        <w:t xml:space="preserve">. </w:t>
      </w:r>
    </w:p>
    <w:p w14:paraId="691E9AEA" w14:textId="452B8B60" w:rsidR="000A4C3D" w:rsidRPr="00C339DF" w:rsidRDefault="000A4C3D" w:rsidP="000A4C3D">
      <w:pPr>
        <w:pStyle w:val="Heading1"/>
        <w:keepLines w:val="0"/>
        <w:numPr>
          <w:ilvl w:val="0"/>
          <w:numId w:val="5"/>
        </w:numPr>
        <w:pBdr>
          <w:top w:val="none" w:sz="0" w:space="0" w:color="auto"/>
        </w:pBdr>
        <w:spacing w:before="0" w:after="240"/>
        <w:ind w:right="284" w:hanging="720"/>
      </w:pPr>
      <w:r w:rsidRPr="00C339DF">
        <w:t>Conclusion</w:t>
      </w:r>
    </w:p>
    <w:p w14:paraId="6BA103D7" w14:textId="77777777" w:rsidR="00454C12" w:rsidRPr="00C339DF" w:rsidRDefault="00454C12" w:rsidP="0062745C">
      <w:pPr>
        <w:pStyle w:val="BodyText"/>
      </w:pPr>
    </w:p>
    <w:p w14:paraId="4D408761" w14:textId="2A7E724E" w:rsidR="00454C12" w:rsidRPr="00C339DF" w:rsidRDefault="000B69FF" w:rsidP="0062745C">
      <w:pPr>
        <w:pStyle w:val="BodyText"/>
      </w:pPr>
      <w:r w:rsidRPr="00C339DF">
        <w:t xml:space="preserve">Based on the information </w:t>
      </w:r>
      <w:r w:rsidR="0070658F" w:rsidRPr="00C339DF">
        <w:t xml:space="preserve">in this contribution </w:t>
      </w:r>
      <w:r w:rsidRPr="00C339DF">
        <w:t>we have observed following:</w:t>
      </w:r>
      <w:r w:rsidR="00E6057E" w:rsidRPr="00C339DF">
        <w:t xml:space="preserve"> </w:t>
      </w:r>
    </w:p>
    <w:p w14:paraId="3E230283" w14:textId="77777777" w:rsidR="0016445D" w:rsidRPr="00C339DF" w:rsidRDefault="0016445D" w:rsidP="0016445D">
      <w:r w:rsidRPr="00C339DF">
        <w:rPr>
          <w:b/>
          <w:bCs/>
          <w:u w:val="single"/>
        </w:rPr>
        <w:t>Observation 1:</w:t>
      </w:r>
      <w:r w:rsidRPr="00C339DF">
        <w:t xml:space="preserve"> EEIRP definition tends to become specific to this requirement, as it needs to contain all the information about how this parameter is calculated using averaging over azimuth and elevation, as described in the formula above. </w:t>
      </w:r>
    </w:p>
    <w:p w14:paraId="4629B96A" w14:textId="538F7C0D" w:rsidR="005E7788" w:rsidRPr="00C339DF" w:rsidRDefault="0016445D" w:rsidP="0016445D">
      <w:r w:rsidRPr="00C339DF">
        <w:rPr>
          <w:b/>
          <w:bCs/>
          <w:u w:val="single"/>
        </w:rPr>
        <w:t>Proposal 1:</w:t>
      </w:r>
      <w:r w:rsidRPr="00C339DF">
        <w:t xml:space="preserve"> RAN4 investigate the possibility to adopt a more general definition of the term “EEIRP” that can apply to a larger range of different requirements that may pop-up later. </w:t>
      </w:r>
      <w:r w:rsidR="00EE0AFB" w:rsidRPr="00C339DF">
        <w:t xml:space="preserve">In such case use of term EEIRP must be accompanied by the ranges for azimuth and elevation </w:t>
      </w:r>
      <w:r w:rsidR="006B2430" w:rsidRPr="00C339DF">
        <w:t>angles to be considered.</w:t>
      </w:r>
    </w:p>
    <w:p w14:paraId="6024235F" w14:textId="5A31DE4B" w:rsidR="0016445D" w:rsidRPr="00C339DF" w:rsidRDefault="0016445D" w:rsidP="0016445D">
      <w:r w:rsidRPr="00C339DF">
        <w:t>We should not forget that EIRP and EIRP  (and also TRP) are ways to express radiated power and can be used for both wanted and unwanted signals, in different BS RF requirements.</w:t>
      </w:r>
    </w:p>
    <w:p w14:paraId="368954E5" w14:textId="77777777" w:rsidR="000A4C3D" w:rsidRPr="00C339DF" w:rsidRDefault="000A4C3D" w:rsidP="000A4C3D">
      <w:pPr>
        <w:pBdr>
          <w:bottom w:val="single" w:sz="4" w:space="1" w:color="auto"/>
        </w:pBdr>
        <w:rPr>
          <w:rFonts w:ascii="Arial" w:hAnsi="Arial" w:cs="Arial"/>
        </w:rPr>
      </w:pPr>
    </w:p>
    <w:p w14:paraId="5147A70D" w14:textId="190FEEEF" w:rsidR="000A4C3D" w:rsidRPr="00C339DF" w:rsidRDefault="000A4C3D" w:rsidP="00E576DA">
      <w:pPr>
        <w:pStyle w:val="Heading1"/>
        <w:keepLines w:val="0"/>
        <w:numPr>
          <w:ilvl w:val="0"/>
          <w:numId w:val="5"/>
        </w:numPr>
        <w:pBdr>
          <w:top w:val="none" w:sz="0" w:space="0" w:color="auto"/>
        </w:pBdr>
        <w:spacing w:before="0" w:after="240"/>
        <w:ind w:right="284" w:hanging="720"/>
      </w:pPr>
      <w:r w:rsidRPr="00C339DF">
        <w:lastRenderedPageBreak/>
        <w:t>References</w:t>
      </w:r>
    </w:p>
    <w:p w14:paraId="4794E3A8" w14:textId="65AD0370" w:rsidR="003B61A8" w:rsidRPr="00C339DF" w:rsidRDefault="003B61A8" w:rsidP="003B61A8">
      <w:pPr>
        <w:ind w:left="709" w:hanging="709"/>
      </w:pPr>
      <w:r w:rsidRPr="00C339DF">
        <w:t>[1]</w:t>
      </w:r>
      <w:r w:rsidRPr="00C339DF">
        <w:tab/>
      </w:r>
      <w:r w:rsidR="00635626" w:rsidRPr="00C339DF">
        <w:t>RP-</w:t>
      </w:r>
      <w:r w:rsidR="00B0181C" w:rsidRPr="00C339DF">
        <w:t>240829</w:t>
      </w:r>
      <w:r w:rsidR="00635626" w:rsidRPr="00C339DF">
        <w:t>, “</w:t>
      </w:r>
      <w:r w:rsidR="000E02E4" w:rsidRPr="00C339DF">
        <w:t>New WID: NR base station (BS) RF requirement evolution for FR1/FR2 and testing</w:t>
      </w:r>
      <w:r w:rsidR="00635626" w:rsidRPr="00C339DF">
        <w:t xml:space="preserve">”, </w:t>
      </w:r>
      <w:r w:rsidR="000E02E4" w:rsidRPr="00C339DF">
        <w:t>ZTE</w:t>
      </w:r>
    </w:p>
    <w:p w14:paraId="39EC8A5D" w14:textId="54F5E72E" w:rsidR="00C01DF4" w:rsidRPr="00C339DF" w:rsidRDefault="00C01DF4" w:rsidP="003B61A8">
      <w:pPr>
        <w:ind w:left="709" w:hanging="709"/>
      </w:pPr>
      <w:r w:rsidRPr="00C339DF">
        <w:t>[2]</w:t>
      </w:r>
      <w:r w:rsidRPr="00C339DF">
        <w:tab/>
        <w:t>R4-</w:t>
      </w:r>
      <w:r w:rsidR="00E36417" w:rsidRPr="00C339DF">
        <w:t>2409955</w:t>
      </w:r>
      <w:r w:rsidR="00E02E15" w:rsidRPr="00C339DF">
        <w:t>, “</w:t>
      </w:r>
      <w:r w:rsidR="00CC348C" w:rsidRPr="00C339DF">
        <w:t>Way Forward for [111][311] NR_BS_RF</w:t>
      </w:r>
      <w:r w:rsidR="00E02E15" w:rsidRPr="00C339DF">
        <w:t>”, ZTE</w:t>
      </w:r>
    </w:p>
    <w:p w14:paraId="2545D36B" w14:textId="77777777" w:rsidR="00122E26" w:rsidRPr="00C339DF" w:rsidRDefault="00122E26" w:rsidP="00122E26">
      <w:pPr>
        <w:ind w:left="709" w:hanging="709"/>
      </w:pPr>
      <w:r w:rsidRPr="00C339DF">
        <w:t>[3]</w:t>
      </w:r>
      <w:r w:rsidRPr="00C339DF">
        <w:tab/>
        <w:t>R4-2402475, “NR BS RF enhancements in Rel-19”, Ericsson</w:t>
      </w:r>
    </w:p>
    <w:p w14:paraId="72C20EF9" w14:textId="3F42361C" w:rsidR="009D45EF" w:rsidRPr="00C339DF" w:rsidRDefault="003B61A8" w:rsidP="003B61A8">
      <w:pPr>
        <w:ind w:left="709" w:hanging="709"/>
      </w:pPr>
      <w:r w:rsidRPr="00C339DF">
        <w:t>[</w:t>
      </w:r>
      <w:r w:rsidR="00122E26" w:rsidRPr="00C339DF">
        <w:t>4</w:t>
      </w:r>
      <w:r w:rsidRPr="00C339DF">
        <w:t xml:space="preserve">] </w:t>
      </w:r>
      <w:r w:rsidRPr="00C339DF">
        <w:tab/>
      </w:r>
      <w:r w:rsidR="00B800D4" w:rsidRPr="00C339DF">
        <w:t>“</w:t>
      </w:r>
      <w:hyperlink r:id="rId14" w:history="1">
        <w:r w:rsidR="00B800D4" w:rsidRPr="00C339DF">
          <w:rPr>
            <w:rStyle w:val="Hyperlink"/>
          </w:rPr>
          <w:t>WRC-23 Final Acts</w:t>
        </w:r>
      </w:hyperlink>
      <w:r w:rsidR="00B800D4" w:rsidRPr="00C339DF">
        <w:t>”, ITU-R</w:t>
      </w:r>
      <w:r w:rsidR="00B800D4" w:rsidRPr="00C339DF" w:rsidDel="00B800D4">
        <w:t xml:space="preserve"> </w:t>
      </w:r>
    </w:p>
    <w:bookmarkEnd w:id="0"/>
    <w:p w14:paraId="6AAD6BA6" w14:textId="58A3D616" w:rsidR="00D42718" w:rsidRPr="00C339DF" w:rsidRDefault="00D42718" w:rsidP="004A0609">
      <w:pPr>
        <w:ind w:left="709" w:hanging="709"/>
      </w:pPr>
      <w:r w:rsidRPr="00C339DF">
        <w:t>[</w:t>
      </w:r>
      <w:r w:rsidR="00CC7674" w:rsidRPr="00C339DF">
        <w:t>5</w:t>
      </w:r>
      <w:r w:rsidRPr="00C339DF">
        <w:t>]</w:t>
      </w:r>
      <w:r w:rsidRPr="00C339DF">
        <w:tab/>
        <w:t>R4</w:t>
      </w:r>
      <w:r w:rsidR="00202294" w:rsidRPr="00C339DF">
        <w:t>-2404757, “On introduction of protection requirement for FSS UL service operating within 6425 to 7125 MHz”, Ericsson</w:t>
      </w:r>
    </w:p>
    <w:p w14:paraId="355FFFC7" w14:textId="4B286224" w:rsidR="00317B85" w:rsidRPr="00C339DF" w:rsidRDefault="00E870C6" w:rsidP="00ED6A15">
      <w:pPr>
        <w:ind w:left="709" w:hanging="709"/>
      </w:pPr>
      <w:r w:rsidRPr="00C339DF">
        <w:t>[</w:t>
      </w:r>
      <w:r w:rsidR="00CC7674" w:rsidRPr="00C339DF">
        <w:t>6</w:t>
      </w:r>
      <w:r w:rsidRPr="00C339DF">
        <w:t>]</w:t>
      </w:r>
      <w:r w:rsidRPr="00C339DF">
        <w:tab/>
        <w:t>R4-2409118, “On introduction of OTA spatial emission above the horizon requirement for band n104”, Ericsson</w:t>
      </w:r>
    </w:p>
    <w:p w14:paraId="119141BC" w14:textId="478E16D4" w:rsidR="002F21C1" w:rsidRPr="00C339DF" w:rsidRDefault="002F21C1" w:rsidP="00ED6A15">
      <w:pPr>
        <w:ind w:left="709" w:hanging="709"/>
      </w:pPr>
      <w:r w:rsidRPr="00C339DF">
        <w:t>[7]</w:t>
      </w:r>
      <w:r w:rsidRPr="00C339DF">
        <w:tab/>
        <w:t>R-</w:t>
      </w:r>
      <w:proofErr w:type="spellStart"/>
      <w:r w:rsidRPr="00C339DF">
        <w:t>xxxx</w:t>
      </w:r>
      <w:proofErr w:type="spellEnd"/>
      <w:r w:rsidRPr="00C339DF">
        <w:t>, “</w:t>
      </w:r>
      <w:r w:rsidR="00672DAF" w:rsidRPr="00C339DF">
        <w:t>Conformance test aspects for the requirement on OTA spatial emission above the horizon for BS operating in band n104</w:t>
      </w:r>
      <w:r w:rsidR="00672DAF" w:rsidRPr="00C339DF">
        <w:t xml:space="preserve">” </w:t>
      </w:r>
      <w:proofErr w:type="gramStart"/>
      <w:r w:rsidR="00672DAF" w:rsidRPr="00C339DF">
        <w:t>Ericsson</w:t>
      </w:r>
      <w:proofErr w:type="gramEnd"/>
    </w:p>
    <w:p w14:paraId="5712C0B5" w14:textId="6FC15FB3" w:rsidR="00684CB3" w:rsidRPr="00C339DF" w:rsidRDefault="00684CB3" w:rsidP="004A0609">
      <w:pPr>
        <w:ind w:left="709" w:hanging="709"/>
      </w:pPr>
      <w:r w:rsidRPr="00C339DF">
        <w:t>[</w:t>
      </w:r>
      <w:r w:rsidR="00F44585" w:rsidRPr="00C339DF">
        <w:t>8</w:t>
      </w:r>
      <w:r w:rsidRPr="00C339DF">
        <w:t>]</w:t>
      </w:r>
      <w:r w:rsidRPr="00C339DF">
        <w:tab/>
        <w:t>R4-xxyyzzz, “</w:t>
      </w:r>
      <w:r w:rsidR="00192D86" w:rsidRPr="00C339DF">
        <w:t>Draft CR to TS 38.104: Addition of spatial emission requirement to protect FSS UL within band n104 in subclause 9.9</w:t>
      </w:r>
      <w:r w:rsidRPr="00C339DF">
        <w:t xml:space="preserve">”, </w:t>
      </w:r>
      <w:proofErr w:type="gramStart"/>
      <w:r w:rsidRPr="00C339DF">
        <w:t>Ericsson</w:t>
      </w:r>
      <w:proofErr w:type="gramEnd"/>
    </w:p>
    <w:p w14:paraId="2146D3F4" w14:textId="688158B3" w:rsidR="00192D86" w:rsidRPr="00C339DF" w:rsidRDefault="00192D86" w:rsidP="004A0609">
      <w:pPr>
        <w:ind w:left="709" w:hanging="709"/>
      </w:pPr>
      <w:r w:rsidRPr="00C339DF">
        <w:t>[</w:t>
      </w:r>
      <w:r w:rsidR="00F44585" w:rsidRPr="00C339DF">
        <w:t>9</w:t>
      </w:r>
      <w:r w:rsidRPr="00C339DF">
        <w:t>]</w:t>
      </w:r>
      <w:r w:rsidRPr="00C339DF">
        <w:tab/>
        <w:t>R4-xxyyzzz, “</w:t>
      </w:r>
      <w:r w:rsidR="00FF20D9" w:rsidRPr="00C339DF">
        <w:t>Draft CR to TR 38.xyz: Technical background information for FSS UL protection requirement for band n104</w:t>
      </w:r>
      <w:r w:rsidRPr="00C339DF">
        <w:t>”, Ericsson</w:t>
      </w:r>
    </w:p>
    <w:p w14:paraId="34C9D279" w14:textId="77777777" w:rsidR="00202294" w:rsidRPr="00C339DF" w:rsidRDefault="00202294" w:rsidP="004A0609">
      <w:pPr>
        <w:ind w:left="709" w:hanging="709"/>
      </w:pPr>
    </w:p>
    <w:p w14:paraId="2C5D2110" w14:textId="77777777" w:rsidR="005A1D70" w:rsidRPr="00C339DF" w:rsidRDefault="005A1D70" w:rsidP="005A1D70">
      <w:pPr>
        <w:pBdr>
          <w:bottom w:val="single" w:sz="4" w:space="1" w:color="auto"/>
        </w:pBdr>
        <w:rPr>
          <w:rFonts w:ascii="Arial" w:hAnsi="Arial" w:cs="Arial"/>
        </w:rPr>
      </w:pPr>
    </w:p>
    <w:p w14:paraId="788A7682" w14:textId="77777777" w:rsidR="00846E20" w:rsidRDefault="00846E20" w:rsidP="00C339DF">
      <w:pPr>
        <w:pStyle w:val="Heading1"/>
        <w:keepLines w:val="0"/>
        <w:pBdr>
          <w:top w:val="none" w:sz="0" w:space="0" w:color="auto"/>
        </w:pBdr>
        <w:spacing w:before="0" w:after="240"/>
        <w:ind w:left="0" w:right="284" w:firstLine="0"/>
      </w:pPr>
    </w:p>
    <w:sectPr w:rsidR="00846E2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D68F" w14:textId="77777777" w:rsidR="00413FA0" w:rsidRDefault="00413FA0">
      <w:r>
        <w:separator/>
      </w:r>
    </w:p>
  </w:endnote>
  <w:endnote w:type="continuationSeparator" w:id="0">
    <w:p w14:paraId="551C0523" w14:textId="77777777" w:rsidR="00413FA0" w:rsidRDefault="00413FA0">
      <w:r>
        <w:continuationSeparator/>
      </w:r>
    </w:p>
  </w:endnote>
  <w:endnote w:type="continuationNotice" w:id="1">
    <w:p w14:paraId="5DDEBF4A" w14:textId="77777777" w:rsidR="00413FA0" w:rsidRDefault="00413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3B4B3" w14:textId="77777777" w:rsidR="00413FA0" w:rsidRDefault="00413FA0">
      <w:r>
        <w:separator/>
      </w:r>
    </w:p>
  </w:footnote>
  <w:footnote w:type="continuationSeparator" w:id="0">
    <w:p w14:paraId="560A0FC3" w14:textId="77777777" w:rsidR="00413FA0" w:rsidRDefault="00413FA0">
      <w:r>
        <w:continuationSeparator/>
      </w:r>
    </w:p>
  </w:footnote>
  <w:footnote w:type="continuationNotice" w:id="1">
    <w:p w14:paraId="631D0101" w14:textId="77777777" w:rsidR="00413FA0" w:rsidRDefault="00413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6"/>
  </w:num>
  <w:num w:numId="6" w16cid:durableId="1466200772">
    <w:abstractNumId w:val="8"/>
  </w:num>
  <w:num w:numId="7" w16cid:durableId="1547597328">
    <w:abstractNumId w:val="12"/>
  </w:num>
  <w:num w:numId="8" w16cid:durableId="1326083282">
    <w:abstractNumId w:val="11"/>
  </w:num>
  <w:num w:numId="9" w16cid:durableId="1867139115">
    <w:abstractNumId w:val="4"/>
  </w:num>
  <w:num w:numId="10" w16cid:durableId="173690567">
    <w:abstractNumId w:val="9"/>
  </w:num>
  <w:num w:numId="11" w16cid:durableId="1142965396">
    <w:abstractNumId w:val="3"/>
  </w:num>
  <w:num w:numId="12" w16cid:durableId="1901020282">
    <w:abstractNumId w:val="10"/>
  </w:num>
  <w:num w:numId="13" w16cid:durableId="138305851">
    <w:abstractNumId w:val="7"/>
  </w:num>
  <w:num w:numId="14" w16cid:durableId="1461725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4"/>
    <w:rsid w:val="00000142"/>
    <w:rsid w:val="00000378"/>
    <w:rsid w:val="0000153C"/>
    <w:rsid w:val="00001C42"/>
    <w:rsid w:val="000026D9"/>
    <w:rsid w:val="00002C7F"/>
    <w:rsid w:val="0000305F"/>
    <w:rsid w:val="000033B8"/>
    <w:rsid w:val="0000380E"/>
    <w:rsid w:val="0000388B"/>
    <w:rsid w:val="00003A37"/>
    <w:rsid w:val="00003AE7"/>
    <w:rsid w:val="000045CC"/>
    <w:rsid w:val="0000472E"/>
    <w:rsid w:val="00004842"/>
    <w:rsid w:val="000048AF"/>
    <w:rsid w:val="000048CF"/>
    <w:rsid w:val="00004F5A"/>
    <w:rsid w:val="00005319"/>
    <w:rsid w:val="00005324"/>
    <w:rsid w:val="00005C9F"/>
    <w:rsid w:val="00005CFC"/>
    <w:rsid w:val="00006272"/>
    <w:rsid w:val="00006531"/>
    <w:rsid w:val="0000681B"/>
    <w:rsid w:val="000070B3"/>
    <w:rsid w:val="000078C2"/>
    <w:rsid w:val="00007E3B"/>
    <w:rsid w:val="000100A1"/>
    <w:rsid w:val="000101F5"/>
    <w:rsid w:val="0001028D"/>
    <w:rsid w:val="00010B69"/>
    <w:rsid w:val="00010C23"/>
    <w:rsid w:val="00010E79"/>
    <w:rsid w:val="000111B1"/>
    <w:rsid w:val="00011B76"/>
    <w:rsid w:val="00011C1E"/>
    <w:rsid w:val="00011EC7"/>
    <w:rsid w:val="00011F58"/>
    <w:rsid w:val="000124DB"/>
    <w:rsid w:val="00012CAA"/>
    <w:rsid w:val="00012FCA"/>
    <w:rsid w:val="000131C7"/>
    <w:rsid w:val="00013327"/>
    <w:rsid w:val="000133AA"/>
    <w:rsid w:val="000136F4"/>
    <w:rsid w:val="0001382F"/>
    <w:rsid w:val="00013DA7"/>
    <w:rsid w:val="00013FA5"/>
    <w:rsid w:val="0001400A"/>
    <w:rsid w:val="000144D1"/>
    <w:rsid w:val="00014515"/>
    <w:rsid w:val="000148DD"/>
    <w:rsid w:val="000150D8"/>
    <w:rsid w:val="000154DE"/>
    <w:rsid w:val="000156D8"/>
    <w:rsid w:val="0001590B"/>
    <w:rsid w:val="0001594C"/>
    <w:rsid w:val="00015EAD"/>
    <w:rsid w:val="000162A4"/>
    <w:rsid w:val="000162ED"/>
    <w:rsid w:val="000165F8"/>
    <w:rsid w:val="00016A1A"/>
    <w:rsid w:val="00017004"/>
    <w:rsid w:val="000171D3"/>
    <w:rsid w:val="0001722C"/>
    <w:rsid w:val="00017406"/>
    <w:rsid w:val="000174F2"/>
    <w:rsid w:val="00017699"/>
    <w:rsid w:val="00017826"/>
    <w:rsid w:val="00020950"/>
    <w:rsid w:val="00020B00"/>
    <w:rsid w:val="00020DDE"/>
    <w:rsid w:val="00021092"/>
    <w:rsid w:val="00021317"/>
    <w:rsid w:val="0002138D"/>
    <w:rsid w:val="00021887"/>
    <w:rsid w:val="00021CFC"/>
    <w:rsid w:val="00021ECB"/>
    <w:rsid w:val="00022047"/>
    <w:rsid w:val="0002235A"/>
    <w:rsid w:val="00022493"/>
    <w:rsid w:val="00022636"/>
    <w:rsid w:val="000229E0"/>
    <w:rsid w:val="00022DE7"/>
    <w:rsid w:val="00023116"/>
    <w:rsid w:val="0002358C"/>
    <w:rsid w:val="00023720"/>
    <w:rsid w:val="00023B6A"/>
    <w:rsid w:val="00023DAA"/>
    <w:rsid w:val="0002414A"/>
    <w:rsid w:val="00024565"/>
    <w:rsid w:val="00024B56"/>
    <w:rsid w:val="00024DB9"/>
    <w:rsid w:val="00024F94"/>
    <w:rsid w:val="0002505A"/>
    <w:rsid w:val="00025BAC"/>
    <w:rsid w:val="00025D51"/>
    <w:rsid w:val="000264E9"/>
    <w:rsid w:val="0002679B"/>
    <w:rsid w:val="00026B71"/>
    <w:rsid w:val="00026C33"/>
    <w:rsid w:val="00026EFD"/>
    <w:rsid w:val="000270F6"/>
    <w:rsid w:val="00027295"/>
    <w:rsid w:val="00027297"/>
    <w:rsid w:val="000272BC"/>
    <w:rsid w:val="000277BA"/>
    <w:rsid w:val="000277EE"/>
    <w:rsid w:val="00030052"/>
    <w:rsid w:val="0003069F"/>
    <w:rsid w:val="00030CE5"/>
    <w:rsid w:val="000312E9"/>
    <w:rsid w:val="00031413"/>
    <w:rsid w:val="00031641"/>
    <w:rsid w:val="00031CA5"/>
    <w:rsid w:val="00031E5A"/>
    <w:rsid w:val="00032AE3"/>
    <w:rsid w:val="00032B3C"/>
    <w:rsid w:val="00032E2C"/>
    <w:rsid w:val="00033397"/>
    <w:rsid w:val="000333EA"/>
    <w:rsid w:val="0003342E"/>
    <w:rsid w:val="00033B47"/>
    <w:rsid w:val="00033BD0"/>
    <w:rsid w:val="00033D40"/>
    <w:rsid w:val="00034244"/>
    <w:rsid w:val="00034DB1"/>
    <w:rsid w:val="00035193"/>
    <w:rsid w:val="0003527E"/>
    <w:rsid w:val="00035468"/>
    <w:rsid w:val="0003580C"/>
    <w:rsid w:val="0003589C"/>
    <w:rsid w:val="00035C2F"/>
    <w:rsid w:val="00035D00"/>
    <w:rsid w:val="000361B4"/>
    <w:rsid w:val="00036FE5"/>
    <w:rsid w:val="00037977"/>
    <w:rsid w:val="00037B30"/>
    <w:rsid w:val="00040095"/>
    <w:rsid w:val="00040112"/>
    <w:rsid w:val="0004029C"/>
    <w:rsid w:val="00040506"/>
    <w:rsid w:val="00040E8A"/>
    <w:rsid w:val="00041031"/>
    <w:rsid w:val="00041038"/>
    <w:rsid w:val="000419F2"/>
    <w:rsid w:val="00041E01"/>
    <w:rsid w:val="00042045"/>
    <w:rsid w:val="000420F1"/>
    <w:rsid w:val="0004210C"/>
    <w:rsid w:val="00042410"/>
    <w:rsid w:val="00042B76"/>
    <w:rsid w:val="00043103"/>
    <w:rsid w:val="00043318"/>
    <w:rsid w:val="0004372F"/>
    <w:rsid w:val="00043E1A"/>
    <w:rsid w:val="00044618"/>
    <w:rsid w:val="00044621"/>
    <w:rsid w:val="00044B5D"/>
    <w:rsid w:val="000451A9"/>
    <w:rsid w:val="000451D7"/>
    <w:rsid w:val="000454BA"/>
    <w:rsid w:val="00045721"/>
    <w:rsid w:val="00045FD1"/>
    <w:rsid w:val="00046385"/>
    <w:rsid w:val="00046D8E"/>
    <w:rsid w:val="0004709A"/>
    <w:rsid w:val="000500BF"/>
    <w:rsid w:val="0005016F"/>
    <w:rsid w:val="000505DB"/>
    <w:rsid w:val="000508D3"/>
    <w:rsid w:val="00050B68"/>
    <w:rsid w:val="000511C6"/>
    <w:rsid w:val="00051598"/>
    <w:rsid w:val="00051834"/>
    <w:rsid w:val="00051A2E"/>
    <w:rsid w:val="00051AEC"/>
    <w:rsid w:val="00051B92"/>
    <w:rsid w:val="00051C08"/>
    <w:rsid w:val="00051D80"/>
    <w:rsid w:val="00053168"/>
    <w:rsid w:val="00053251"/>
    <w:rsid w:val="00053957"/>
    <w:rsid w:val="00053A84"/>
    <w:rsid w:val="00054013"/>
    <w:rsid w:val="0005447B"/>
    <w:rsid w:val="000547C8"/>
    <w:rsid w:val="00054837"/>
    <w:rsid w:val="000548DB"/>
    <w:rsid w:val="000549D2"/>
    <w:rsid w:val="00054A22"/>
    <w:rsid w:val="00054B91"/>
    <w:rsid w:val="00054F0F"/>
    <w:rsid w:val="00055368"/>
    <w:rsid w:val="000554A2"/>
    <w:rsid w:val="0005582F"/>
    <w:rsid w:val="00055AF5"/>
    <w:rsid w:val="00055EDA"/>
    <w:rsid w:val="000560CC"/>
    <w:rsid w:val="00056591"/>
    <w:rsid w:val="0005702D"/>
    <w:rsid w:val="0005752D"/>
    <w:rsid w:val="00057580"/>
    <w:rsid w:val="00057849"/>
    <w:rsid w:val="00057C4C"/>
    <w:rsid w:val="00061438"/>
    <w:rsid w:val="00061BF7"/>
    <w:rsid w:val="00062048"/>
    <w:rsid w:val="00062181"/>
    <w:rsid w:val="0006265C"/>
    <w:rsid w:val="00062C66"/>
    <w:rsid w:val="00062F52"/>
    <w:rsid w:val="00063759"/>
    <w:rsid w:val="00063A80"/>
    <w:rsid w:val="00063BDD"/>
    <w:rsid w:val="00063CB8"/>
    <w:rsid w:val="00063CC6"/>
    <w:rsid w:val="0006445B"/>
    <w:rsid w:val="00064AFD"/>
    <w:rsid w:val="00064C00"/>
    <w:rsid w:val="00064D96"/>
    <w:rsid w:val="00064FF3"/>
    <w:rsid w:val="00065258"/>
    <w:rsid w:val="00065572"/>
    <w:rsid w:val="000655A6"/>
    <w:rsid w:val="000655F8"/>
    <w:rsid w:val="00065670"/>
    <w:rsid w:val="00065786"/>
    <w:rsid w:val="00065A9A"/>
    <w:rsid w:val="00065EE4"/>
    <w:rsid w:val="0006656A"/>
    <w:rsid w:val="00066792"/>
    <w:rsid w:val="0006726D"/>
    <w:rsid w:val="00067485"/>
    <w:rsid w:val="00067556"/>
    <w:rsid w:val="00067610"/>
    <w:rsid w:val="0006776A"/>
    <w:rsid w:val="00067941"/>
    <w:rsid w:val="00067CF1"/>
    <w:rsid w:val="00067F3E"/>
    <w:rsid w:val="00067FB3"/>
    <w:rsid w:val="00067FF5"/>
    <w:rsid w:val="000700FF"/>
    <w:rsid w:val="0007032E"/>
    <w:rsid w:val="00070795"/>
    <w:rsid w:val="00071519"/>
    <w:rsid w:val="00071819"/>
    <w:rsid w:val="00071886"/>
    <w:rsid w:val="00071A45"/>
    <w:rsid w:val="00072327"/>
    <w:rsid w:val="000723E9"/>
    <w:rsid w:val="00072776"/>
    <w:rsid w:val="00073389"/>
    <w:rsid w:val="0007343D"/>
    <w:rsid w:val="0007460A"/>
    <w:rsid w:val="000747BA"/>
    <w:rsid w:val="000749A0"/>
    <w:rsid w:val="000762B9"/>
    <w:rsid w:val="00076BE0"/>
    <w:rsid w:val="0007720D"/>
    <w:rsid w:val="00077385"/>
    <w:rsid w:val="000774EE"/>
    <w:rsid w:val="00080377"/>
    <w:rsid w:val="00080512"/>
    <w:rsid w:val="000806D9"/>
    <w:rsid w:val="00080B2A"/>
    <w:rsid w:val="00080C8F"/>
    <w:rsid w:val="0008113A"/>
    <w:rsid w:val="00081153"/>
    <w:rsid w:val="00081444"/>
    <w:rsid w:val="000814AE"/>
    <w:rsid w:val="000815EA"/>
    <w:rsid w:val="000816BD"/>
    <w:rsid w:val="00081900"/>
    <w:rsid w:val="00081A47"/>
    <w:rsid w:val="00081A92"/>
    <w:rsid w:val="00082643"/>
    <w:rsid w:val="00082CBE"/>
    <w:rsid w:val="00082F7D"/>
    <w:rsid w:val="00083343"/>
    <w:rsid w:val="00083BBD"/>
    <w:rsid w:val="00083D53"/>
    <w:rsid w:val="00083EC7"/>
    <w:rsid w:val="000841EA"/>
    <w:rsid w:val="0008423B"/>
    <w:rsid w:val="0008447F"/>
    <w:rsid w:val="00084DAF"/>
    <w:rsid w:val="0008535D"/>
    <w:rsid w:val="00085425"/>
    <w:rsid w:val="00085A6A"/>
    <w:rsid w:val="00085CF3"/>
    <w:rsid w:val="00086694"/>
    <w:rsid w:val="00086A28"/>
    <w:rsid w:val="00086AED"/>
    <w:rsid w:val="00086EFB"/>
    <w:rsid w:val="000873ED"/>
    <w:rsid w:val="00087544"/>
    <w:rsid w:val="00087AB3"/>
    <w:rsid w:val="00087C84"/>
    <w:rsid w:val="0009000B"/>
    <w:rsid w:val="00090559"/>
    <w:rsid w:val="000905FE"/>
    <w:rsid w:val="00090DFB"/>
    <w:rsid w:val="00091282"/>
    <w:rsid w:val="000917B4"/>
    <w:rsid w:val="00091B05"/>
    <w:rsid w:val="00091EA0"/>
    <w:rsid w:val="0009221F"/>
    <w:rsid w:val="00092484"/>
    <w:rsid w:val="00092500"/>
    <w:rsid w:val="000927E6"/>
    <w:rsid w:val="00092CCC"/>
    <w:rsid w:val="00093207"/>
    <w:rsid w:val="00093571"/>
    <w:rsid w:val="00093640"/>
    <w:rsid w:val="00093EC4"/>
    <w:rsid w:val="000942F8"/>
    <w:rsid w:val="0009451E"/>
    <w:rsid w:val="00094841"/>
    <w:rsid w:val="000949D3"/>
    <w:rsid w:val="00094C0B"/>
    <w:rsid w:val="00094D53"/>
    <w:rsid w:val="00094D9B"/>
    <w:rsid w:val="0009525E"/>
    <w:rsid w:val="0009527F"/>
    <w:rsid w:val="0009555F"/>
    <w:rsid w:val="0009576B"/>
    <w:rsid w:val="00095838"/>
    <w:rsid w:val="00095895"/>
    <w:rsid w:val="00095D8D"/>
    <w:rsid w:val="00095F88"/>
    <w:rsid w:val="00096009"/>
    <w:rsid w:val="00096205"/>
    <w:rsid w:val="0009648B"/>
    <w:rsid w:val="0009650D"/>
    <w:rsid w:val="0009680C"/>
    <w:rsid w:val="0009682D"/>
    <w:rsid w:val="00096A1F"/>
    <w:rsid w:val="00096DB5"/>
    <w:rsid w:val="00096EA7"/>
    <w:rsid w:val="0009738C"/>
    <w:rsid w:val="00097690"/>
    <w:rsid w:val="00097EDB"/>
    <w:rsid w:val="00097F6F"/>
    <w:rsid w:val="000A0055"/>
    <w:rsid w:val="000A0310"/>
    <w:rsid w:val="000A047C"/>
    <w:rsid w:val="000A0B34"/>
    <w:rsid w:val="000A0E92"/>
    <w:rsid w:val="000A14BC"/>
    <w:rsid w:val="000A1603"/>
    <w:rsid w:val="000A1AC8"/>
    <w:rsid w:val="000A1D74"/>
    <w:rsid w:val="000A2DC7"/>
    <w:rsid w:val="000A318A"/>
    <w:rsid w:val="000A34EA"/>
    <w:rsid w:val="000A34FD"/>
    <w:rsid w:val="000A37F2"/>
    <w:rsid w:val="000A3E8F"/>
    <w:rsid w:val="000A3F96"/>
    <w:rsid w:val="000A44FA"/>
    <w:rsid w:val="000A4521"/>
    <w:rsid w:val="000A4C3D"/>
    <w:rsid w:val="000A4C44"/>
    <w:rsid w:val="000A4C4E"/>
    <w:rsid w:val="000A4D34"/>
    <w:rsid w:val="000A531B"/>
    <w:rsid w:val="000A55B1"/>
    <w:rsid w:val="000A58EB"/>
    <w:rsid w:val="000A5C10"/>
    <w:rsid w:val="000A612E"/>
    <w:rsid w:val="000A75F3"/>
    <w:rsid w:val="000A76B1"/>
    <w:rsid w:val="000A7B92"/>
    <w:rsid w:val="000B03CF"/>
    <w:rsid w:val="000B087F"/>
    <w:rsid w:val="000B0A62"/>
    <w:rsid w:val="000B0BE1"/>
    <w:rsid w:val="000B0CA1"/>
    <w:rsid w:val="000B11F4"/>
    <w:rsid w:val="000B1464"/>
    <w:rsid w:val="000B177F"/>
    <w:rsid w:val="000B180F"/>
    <w:rsid w:val="000B1B0A"/>
    <w:rsid w:val="000B1D87"/>
    <w:rsid w:val="000B1D8C"/>
    <w:rsid w:val="000B2336"/>
    <w:rsid w:val="000B276C"/>
    <w:rsid w:val="000B2A55"/>
    <w:rsid w:val="000B2A5C"/>
    <w:rsid w:val="000B2BE3"/>
    <w:rsid w:val="000B2C4F"/>
    <w:rsid w:val="000B3728"/>
    <w:rsid w:val="000B38BE"/>
    <w:rsid w:val="000B3BA6"/>
    <w:rsid w:val="000B3EE7"/>
    <w:rsid w:val="000B407D"/>
    <w:rsid w:val="000B429F"/>
    <w:rsid w:val="000B434E"/>
    <w:rsid w:val="000B5BA0"/>
    <w:rsid w:val="000B5D62"/>
    <w:rsid w:val="000B649E"/>
    <w:rsid w:val="000B69FF"/>
    <w:rsid w:val="000B6A12"/>
    <w:rsid w:val="000B6AC3"/>
    <w:rsid w:val="000B6C4C"/>
    <w:rsid w:val="000B6DE8"/>
    <w:rsid w:val="000B7377"/>
    <w:rsid w:val="000B73AC"/>
    <w:rsid w:val="000B76B8"/>
    <w:rsid w:val="000C00CF"/>
    <w:rsid w:val="000C00F7"/>
    <w:rsid w:val="000C0264"/>
    <w:rsid w:val="000C14BB"/>
    <w:rsid w:val="000C213C"/>
    <w:rsid w:val="000C2177"/>
    <w:rsid w:val="000C2329"/>
    <w:rsid w:val="000C3108"/>
    <w:rsid w:val="000C32C8"/>
    <w:rsid w:val="000C3374"/>
    <w:rsid w:val="000C352A"/>
    <w:rsid w:val="000C3ED9"/>
    <w:rsid w:val="000C3F07"/>
    <w:rsid w:val="000C4014"/>
    <w:rsid w:val="000C40F7"/>
    <w:rsid w:val="000C416D"/>
    <w:rsid w:val="000C42FF"/>
    <w:rsid w:val="000C46A3"/>
    <w:rsid w:val="000C4956"/>
    <w:rsid w:val="000C49E6"/>
    <w:rsid w:val="000C4A3E"/>
    <w:rsid w:val="000C4CA2"/>
    <w:rsid w:val="000C4D71"/>
    <w:rsid w:val="000C4FEA"/>
    <w:rsid w:val="000C536F"/>
    <w:rsid w:val="000C5A71"/>
    <w:rsid w:val="000C688D"/>
    <w:rsid w:val="000C6A34"/>
    <w:rsid w:val="000C6FBE"/>
    <w:rsid w:val="000C7006"/>
    <w:rsid w:val="000C71CA"/>
    <w:rsid w:val="000C72AE"/>
    <w:rsid w:val="000C72F7"/>
    <w:rsid w:val="000C79D1"/>
    <w:rsid w:val="000C7B2A"/>
    <w:rsid w:val="000C7B99"/>
    <w:rsid w:val="000C7BD9"/>
    <w:rsid w:val="000C7D56"/>
    <w:rsid w:val="000D03FC"/>
    <w:rsid w:val="000D0844"/>
    <w:rsid w:val="000D0C3C"/>
    <w:rsid w:val="000D0E53"/>
    <w:rsid w:val="000D14EE"/>
    <w:rsid w:val="000D16AD"/>
    <w:rsid w:val="000D175F"/>
    <w:rsid w:val="000D17E5"/>
    <w:rsid w:val="000D1890"/>
    <w:rsid w:val="000D191F"/>
    <w:rsid w:val="000D2457"/>
    <w:rsid w:val="000D2E6E"/>
    <w:rsid w:val="000D317B"/>
    <w:rsid w:val="000D3655"/>
    <w:rsid w:val="000D3677"/>
    <w:rsid w:val="000D38FE"/>
    <w:rsid w:val="000D3C11"/>
    <w:rsid w:val="000D43D0"/>
    <w:rsid w:val="000D47D1"/>
    <w:rsid w:val="000D4BBA"/>
    <w:rsid w:val="000D51FA"/>
    <w:rsid w:val="000D58AB"/>
    <w:rsid w:val="000D59CF"/>
    <w:rsid w:val="000D5A88"/>
    <w:rsid w:val="000D5ADE"/>
    <w:rsid w:val="000D5F17"/>
    <w:rsid w:val="000D60F8"/>
    <w:rsid w:val="000D696C"/>
    <w:rsid w:val="000D7337"/>
    <w:rsid w:val="000D7D8F"/>
    <w:rsid w:val="000E00A5"/>
    <w:rsid w:val="000E02E4"/>
    <w:rsid w:val="000E089A"/>
    <w:rsid w:val="000E09AF"/>
    <w:rsid w:val="000E0AB1"/>
    <w:rsid w:val="000E0D10"/>
    <w:rsid w:val="000E0FB5"/>
    <w:rsid w:val="000E111A"/>
    <w:rsid w:val="000E15BC"/>
    <w:rsid w:val="000E19FD"/>
    <w:rsid w:val="000E1D9E"/>
    <w:rsid w:val="000E1DEA"/>
    <w:rsid w:val="000E2023"/>
    <w:rsid w:val="000E220F"/>
    <w:rsid w:val="000E2287"/>
    <w:rsid w:val="000E241B"/>
    <w:rsid w:val="000E246B"/>
    <w:rsid w:val="000E3132"/>
    <w:rsid w:val="000E3948"/>
    <w:rsid w:val="000E3BA6"/>
    <w:rsid w:val="000E3C2A"/>
    <w:rsid w:val="000E3DB0"/>
    <w:rsid w:val="000E40E8"/>
    <w:rsid w:val="000E4CB4"/>
    <w:rsid w:val="000E4D4E"/>
    <w:rsid w:val="000E4F7F"/>
    <w:rsid w:val="000E56D2"/>
    <w:rsid w:val="000E5B9B"/>
    <w:rsid w:val="000E6269"/>
    <w:rsid w:val="000E632F"/>
    <w:rsid w:val="000E6820"/>
    <w:rsid w:val="000E6AF7"/>
    <w:rsid w:val="000E7318"/>
    <w:rsid w:val="000E769B"/>
    <w:rsid w:val="000E792F"/>
    <w:rsid w:val="000E7B72"/>
    <w:rsid w:val="000E7C9E"/>
    <w:rsid w:val="000F0022"/>
    <w:rsid w:val="000F0805"/>
    <w:rsid w:val="000F0DA9"/>
    <w:rsid w:val="000F17F1"/>
    <w:rsid w:val="000F1A7E"/>
    <w:rsid w:val="000F1B9F"/>
    <w:rsid w:val="000F1BB6"/>
    <w:rsid w:val="000F1F3A"/>
    <w:rsid w:val="000F2039"/>
    <w:rsid w:val="000F2106"/>
    <w:rsid w:val="000F2C12"/>
    <w:rsid w:val="000F318B"/>
    <w:rsid w:val="000F3912"/>
    <w:rsid w:val="000F3C7D"/>
    <w:rsid w:val="000F3D07"/>
    <w:rsid w:val="000F46AC"/>
    <w:rsid w:val="000F46EF"/>
    <w:rsid w:val="000F47C8"/>
    <w:rsid w:val="000F4EF5"/>
    <w:rsid w:val="000F5116"/>
    <w:rsid w:val="000F5635"/>
    <w:rsid w:val="000F5C07"/>
    <w:rsid w:val="000F5C5F"/>
    <w:rsid w:val="000F5E53"/>
    <w:rsid w:val="000F63A0"/>
    <w:rsid w:val="000F6590"/>
    <w:rsid w:val="000F6CE3"/>
    <w:rsid w:val="000F6E97"/>
    <w:rsid w:val="00100230"/>
    <w:rsid w:val="001008C3"/>
    <w:rsid w:val="00100990"/>
    <w:rsid w:val="00100AA1"/>
    <w:rsid w:val="00100AEC"/>
    <w:rsid w:val="00100C16"/>
    <w:rsid w:val="00100CB5"/>
    <w:rsid w:val="00101612"/>
    <w:rsid w:val="0010167E"/>
    <w:rsid w:val="001019AC"/>
    <w:rsid w:val="00101A7D"/>
    <w:rsid w:val="00101D52"/>
    <w:rsid w:val="00101E02"/>
    <w:rsid w:val="00102116"/>
    <w:rsid w:val="00102277"/>
    <w:rsid w:val="00102480"/>
    <w:rsid w:val="0010285D"/>
    <w:rsid w:val="0010298D"/>
    <w:rsid w:val="00102C1F"/>
    <w:rsid w:val="00103538"/>
    <w:rsid w:val="00103A75"/>
    <w:rsid w:val="00103B6B"/>
    <w:rsid w:val="00103E90"/>
    <w:rsid w:val="0010402C"/>
    <w:rsid w:val="0010403A"/>
    <w:rsid w:val="00104208"/>
    <w:rsid w:val="00104440"/>
    <w:rsid w:val="00104457"/>
    <w:rsid w:val="00104D80"/>
    <w:rsid w:val="001053CE"/>
    <w:rsid w:val="00105B22"/>
    <w:rsid w:val="00105B56"/>
    <w:rsid w:val="001062E0"/>
    <w:rsid w:val="00106386"/>
    <w:rsid w:val="001064E5"/>
    <w:rsid w:val="001064F0"/>
    <w:rsid w:val="00106592"/>
    <w:rsid w:val="00106773"/>
    <w:rsid w:val="00106F91"/>
    <w:rsid w:val="0010725C"/>
    <w:rsid w:val="001077B1"/>
    <w:rsid w:val="00107CE1"/>
    <w:rsid w:val="00110272"/>
    <w:rsid w:val="00110656"/>
    <w:rsid w:val="00110A62"/>
    <w:rsid w:val="0011111F"/>
    <w:rsid w:val="0011191D"/>
    <w:rsid w:val="00111929"/>
    <w:rsid w:val="00111A7D"/>
    <w:rsid w:val="00111D34"/>
    <w:rsid w:val="001122A1"/>
    <w:rsid w:val="0011258A"/>
    <w:rsid w:val="001125F5"/>
    <w:rsid w:val="001138CB"/>
    <w:rsid w:val="001139AD"/>
    <w:rsid w:val="00113A2D"/>
    <w:rsid w:val="00113BBE"/>
    <w:rsid w:val="00114219"/>
    <w:rsid w:val="001142B8"/>
    <w:rsid w:val="0011462E"/>
    <w:rsid w:val="00114666"/>
    <w:rsid w:val="0011469A"/>
    <w:rsid w:val="001147D2"/>
    <w:rsid w:val="0011505B"/>
    <w:rsid w:val="001155C8"/>
    <w:rsid w:val="00115822"/>
    <w:rsid w:val="001161FC"/>
    <w:rsid w:val="00116A00"/>
    <w:rsid w:val="00116B28"/>
    <w:rsid w:val="00116C3E"/>
    <w:rsid w:val="00116CF9"/>
    <w:rsid w:val="00116DD2"/>
    <w:rsid w:val="00116E12"/>
    <w:rsid w:val="00117236"/>
    <w:rsid w:val="00117A59"/>
    <w:rsid w:val="00117A98"/>
    <w:rsid w:val="00117BE0"/>
    <w:rsid w:val="00117C6F"/>
    <w:rsid w:val="00117E8C"/>
    <w:rsid w:val="0012016D"/>
    <w:rsid w:val="0012023A"/>
    <w:rsid w:val="00120322"/>
    <w:rsid w:val="00120422"/>
    <w:rsid w:val="0012063D"/>
    <w:rsid w:val="0012066F"/>
    <w:rsid w:val="00120A8F"/>
    <w:rsid w:val="00120C16"/>
    <w:rsid w:val="00120D33"/>
    <w:rsid w:val="00121310"/>
    <w:rsid w:val="001214DA"/>
    <w:rsid w:val="001215F8"/>
    <w:rsid w:val="0012187E"/>
    <w:rsid w:val="00121C0C"/>
    <w:rsid w:val="00121C33"/>
    <w:rsid w:val="0012200A"/>
    <w:rsid w:val="001220C6"/>
    <w:rsid w:val="00122315"/>
    <w:rsid w:val="00122AB2"/>
    <w:rsid w:val="00122E26"/>
    <w:rsid w:val="00122E88"/>
    <w:rsid w:val="00122EC3"/>
    <w:rsid w:val="00122EFE"/>
    <w:rsid w:val="001233A7"/>
    <w:rsid w:val="001234A5"/>
    <w:rsid w:val="00123571"/>
    <w:rsid w:val="001235EE"/>
    <w:rsid w:val="00123B6A"/>
    <w:rsid w:val="00123E7B"/>
    <w:rsid w:val="001243BB"/>
    <w:rsid w:val="0012460F"/>
    <w:rsid w:val="001248B0"/>
    <w:rsid w:val="00124AB2"/>
    <w:rsid w:val="00124C31"/>
    <w:rsid w:val="001254A0"/>
    <w:rsid w:val="001255B2"/>
    <w:rsid w:val="00125A8C"/>
    <w:rsid w:val="00126425"/>
    <w:rsid w:val="001265B9"/>
    <w:rsid w:val="00126CE5"/>
    <w:rsid w:val="00126DD3"/>
    <w:rsid w:val="00126E4D"/>
    <w:rsid w:val="00130251"/>
    <w:rsid w:val="00130292"/>
    <w:rsid w:val="00131128"/>
    <w:rsid w:val="001318F6"/>
    <w:rsid w:val="001319C7"/>
    <w:rsid w:val="00131C98"/>
    <w:rsid w:val="00131D37"/>
    <w:rsid w:val="00132533"/>
    <w:rsid w:val="00132B16"/>
    <w:rsid w:val="0013326D"/>
    <w:rsid w:val="00133409"/>
    <w:rsid w:val="00134840"/>
    <w:rsid w:val="0013533B"/>
    <w:rsid w:val="00135549"/>
    <w:rsid w:val="00135639"/>
    <w:rsid w:val="0013597C"/>
    <w:rsid w:val="0013609D"/>
    <w:rsid w:val="001365EE"/>
    <w:rsid w:val="00136724"/>
    <w:rsid w:val="00136743"/>
    <w:rsid w:val="001367AE"/>
    <w:rsid w:val="001372EE"/>
    <w:rsid w:val="0013765C"/>
    <w:rsid w:val="00137D5A"/>
    <w:rsid w:val="00137E8F"/>
    <w:rsid w:val="0014010C"/>
    <w:rsid w:val="00140158"/>
    <w:rsid w:val="00140472"/>
    <w:rsid w:val="001406B0"/>
    <w:rsid w:val="00140BDA"/>
    <w:rsid w:val="00140D45"/>
    <w:rsid w:val="00140DA9"/>
    <w:rsid w:val="00140EAC"/>
    <w:rsid w:val="00141308"/>
    <w:rsid w:val="001415DA"/>
    <w:rsid w:val="00141E55"/>
    <w:rsid w:val="00141ECA"/>
    <w:rsid w:val="0014211A"/>
    <w:rsid w:val="00142454"/>
    <w:rsid w:val="001427DF"/>
    <w:rsid w:val="00142893"/>
    <w:rsid w:val="00142CC2"/>
    <w:rsid w:val="00142E1D"/>
    <w:rsid w:val="001433E8"/>
    <w:rsid w:val="00143949"/>
    <w:rsid w:val="00143E38"/>
    <w:rsid w:val="00143E9F"/>
    <w:rsid w:val="00143EB6"/>
    <w:rsid w:val="00144914"/>
    <w:rsid w:val="0014493F"/>
    <w:rsid w:val="00144AD6"/>
    <w:rsid w:val="00145328"/>
    <w:rsid w:val="00145502"/>
    <w:rsid w:val="00145516"/>
    <w:rsid w:val="00145666"/>
    <w:rsid w:val="001459E0"/>
    <w:rsid w:val="00145A3D"/>
    <w:rsid w:val="00145A7F"/>
    <w:rsid w:val="00145C28"/>
    <w:rsid w:val="00145EB2"/>
    <w:rsid w:val="0014625F"/>
    <w:rsid w:val="00146969"/>
    <w:rsid w:val="001469AB"/>
    <w:rsid w:val="00146D78"/>
    <w:rsid w:val="00146FA4"/>
    <w:rsid w:val="00147671"/>
    <w:rsid w:val="00147688"/>
    <w:rsid w:val="00147A18"/>
    <w:rsid w:val="00147AFE"/>
    <w:rsid w:val="00147B05"/>
    <w:rsid w:val="00147BB9"/>
    <w:rsid w:val="00147F23"/>
    <w:rsid w:val="00150563"/>
    <w:rsid w:val="00150681"/>
    <w:rsid w:val="00150701"/>
    <w:rsid w:val="00150EF1"/>
    <w:rsid w:val="001515E8"/>
    <w:rsid w:val="001519AD"/>
    <w:rsid w:val="00151FDE"/>
    <w:rsid w:val="0015231F"/>
    <w:rsid w:val="00152523"/>
    <w:rsid w:val="0015263F"/>
    <w:rsid w:val="00152691"/>
    <w:rsid w:val="001526AF"/>
    <w:rsid w:val="00153100"/>
    <w:rsid w:val="00153230"/>
    <w:rsid w:val="0015344E"/>
    <w:rsid w:val="001539B8"/>
    <w:rsid w:val="001545C7"/>
    <w:rsid w:val="00154AE5"/>
    <w:rsid w:val="001555C3"/>
    <w:rsid w:val="00155B44"/>
    <w:rsid w:val="00155E55"/>
    <w:rsid w:val="00156DFF"/>
    <w:rsid w:val="001570AF"/>
    <w:rsid w:val="001578B5"/>
    <w:rsid w:val="00157929"/>
    <w:rsid w:val="00157C59"/>
    <w:rsid w:val="001605CC"/>
    <w:rsid w:val="00160706"/>
    <w:rsid w:val="00160793"/>
    <w:rsid w:val="0016092C"/>
    <w:rsid w:val="00160BC8"/>
    <w:rsid w:val="001611C0"/>
    <w:rsid w:val="001614DB"/>
    <w:rsid w:val="00161EB4"/>
    <w:rsid w:val="00161F9E"/>
    <w:rsid w:val="00162A7B"/>
    <w:rsid w:val="0016314E"/>
    <w:rsid w:val="00163C16"/>
    <w:rsid w:val="00163EDC"/>
    <w:rsid w:val="00164138"/>
    <w:rsid w:val="0016445D"/>
    <w:rsid w:val="001644F6"/>
    <w:rsid w:val="001649B6"/>
    <w:rsid w:val="00164D8E"/>
    <w:rsid w:val="0016515B"/>
    <w:rsid w:val="00165509"/>
    <w:rsid w:val="00165583"/>
    <w:rsid w:val="001656FF"/>
    <w:rsid w:val="00165792"/>
    <w:rsid w:val="001660F4"/>
    <w:rsid w:val="00166361"/>
    <w:rsid w:val="00166755"/>
    <w:rsid w:val="001671ED"/>
    <w:rsid w:val="001672C6"/>
    <w:rsid w:val="001673F0"/>
    <w:rsid w:val="001675CB"/>
    <w:rsid w:val="00167B8B"/>
    <w:rsid w:val="00167C11"/>
    <w:rsid w:val="00167FDA"/>
    <w:rsid w:val="00170386"/>
    <w:rsid w:val="001706D6"/>
    <w:rsid w:val="0017079D"/>
    <w:rsid w:val="00170D59"/>
    <w:rsid w:val="00171363"/>
    <w:rsid w:val="00171AFF"/>
    <w:rsid w:val="00171C6F"/>
    <w:rsid w:val="001722CA"/>
    <w:rsid w:val="00172466"/>
    <w:rsid w:val="00172961"/>
    <w:rsid w:val="00172C17"/>
    <w:rsid w:val="00172E7A"/>
    <w:rsid w:val="00172ED0"/>
    <w:rsid w:val="00173873"/>
    <w:rsid w:val="001742FA"/>
    <w:rsid w:val="001745F8"/>
    <w:rsid w:val="001747C4"/>
    <w:rsid w:val="00174AAE"/>
    <w:rsid w:val="00174FF6"/>
    <w:rsid w:val="00175A2A"/>
    <w:rsid w:val="00175AD4"/>
    <w:rsid w:val="00175D58"/>
    <w:rsid w:val="0017645E"/>
    <w:rsid w:val="00176658"/>
    <w:rsid w:val="001768D1"/>
    <w:rsid w:val="00176C71"/>
    <w:rsid w:val="00177400"/>
    <w:rsid w:val="00177A27"/>
    <w:rsid w:val="00177D85"/>
    <w:rsid w:val="00177DD3"/>
    <w:rsid w:val="00177EE6"/>
    <w:rsid w:val="00177FE1"/>
    <w:rsid w:val="0018047F"/>
    <w:rsid w:val="001807C0"/>
    <w:rsid w:val="00181309"/>
    <w:rsid w:val="00181AE5"/>
    <w:rsid w:val="00181B7E"/>
    <w:rsid w:val="001820CE"/>
    <w:rsid w:val="00182125"/>
    <w:rsid w:val="001822D9"/>
    <w:rsid w:val="001826A5"/>
    <w:rsid w:val="001829B7"/>
    <w:rsid w:val="00182BFE"/>
    <w:rsid w:val="001833D5"/>
    <w:rsid w:val="00183585"/>
    <w:rsid w:val="0018396C"/>
    <w:rsid w:val="00183D8C"/>
    <w:rsid w:val="00183E0D"/>
    <w:rsid w:val="00183E3B"/>
    <w:rsid w:val="0018435B"/>
    <w:rsid w:val="00184724"/>
    <w:rsid w:val="00184E21"/>
    <w:rsid w:val="001856A1"/>
    <w:rsid w:val="00185A26"/>
    <w:rsid w:val="00185E9E"/>
    <w:rsid w:val="001862BC"/>
    <w:rsid w:val="001864DE"/>
    <w:rsid w:val="00186809"/>
    <w:rsid w:val="00186ACD"/>
    <w:rsid w:val="00186BAF"/>
    <w:rsid w:val="00186BB8"/>
    <w:rsid w:val="00186F71"/>
    <w:rsid w:val="0018778A"/>
    <w:rsid w:val="0018778B"/>
    <w:rsid w:val="001879DE"/>
    <w:rsid w:val="00187E4A"/>
    <w:rsid w:val="00190264"/>
    <w:rsid w:val="00190432"/>
    <w:rsid w:val="00190969"/>
    <w:rsid w:val="00190AC0"/>
    <w:rsid w:val="00191A3F"/>
    <w:rsid w:val="00191DE6"/>
    <w:rsid w:val="00191E6B"/>
    <w:rsid w:val="00192111"/>
    <w:rsid w:val="00192707"/>
    <w:rsid w:val="00192C38"/>
    <w:rsid w:val="00192D86"/>
    <w:rsid w:val="00192E42"/>
    <w:rsid w:val="001932B5"/>
    <w:rsid w:val="00193663"/>
    <w:rsid w:val="00193F1F"/>
    <w:rsid w:val="00193F75"/>
    <w:rsid w:val="0019460E"/>
    <w:rsid w:val="001948C2"/>
    <w:rsid w:val="0019506C"/>
    <w:rsid w:val="00195691"/>
    <w:rsid w:val="00196060"/>
    <w:rsid w:val="00196273"/>
    <w:rsid w:val="001965B5"/>
    <w:rsid w:val="001968F9"/>
    <w:rsid w:val="00196AF1"/>
    <w:rsid w:val="00196F88"/>
    <w:rsid w:val="00196FA6"/>
    <w:rsid w:val="0019709F"/>
    <w:rsid w:val="0019732A"/>
    <w:rsid w:val="0019786D"/>
    <w:rsid w:val="00197A69"/>
    <w:rsid w:val="00197B0C"/>
    <w:rsid w:val="001A03CA"/>
    <w:rsid w:val="001A04C1"/>
    <w:rsid w:val="001A071B"/>
    <w:rsid w:val="001A091C"/>
    <w:rsid w:val="001A0E67"/>
    <w:rsid w:val="001A1528"/>
    <w:rsid w:val="001A1AA4"/>
    <w:rsid w:val="001A1CF1"/>
    <w:rsid w:val="001A1FCC"/>
    <w:rsid w:val="001A210F"/>
    <w:rsid w:val="001A21EE"/>
    <w:rsid w:val="001A26F7"/>
    <w:rsid w:val="001A2A13"/>
    <w:rsid w:val="001A2EEB"/>
    <w:rsid w:val="001A3265"/>
    <w:rsid w:val="001A35F2"/>
    <w:rsid w:val="001A3CB1"/>
    <w:rsid w:val="001A440E"/>
    <w:rsid w:val="001A47EF"/>
    <w:rsid w:val="001A4848"/>
    <w:rsid w:val="001A4AAE"/>
    <w:rsid w:val="001A5BCA"/>
    <w:rsid w:val="001A5E09"/>
    <w:rsid w:val="001A65C7"/>
    <w:rsid w:val="001A6BF4"/>
    <w:rsid w:val="001A6E6E"/>
    <w:rsid w:val="001A77B5"/>
    <w:rsid w:val="001A7AA3"/>
    <w:rsid w:val="001A7C10"/>
    <w:rsid w:val="001A7F05"/>
    <w:rsid w:val="001B0497"/>
    <w:rsid w:val="001B0573"/>
    <w:rsid w:val="001B0597"/>
    <w:rsid w:val="001B0C22"/>
    <w:rsid w:val="001B0C52"/>
    <w:rsid w:val="001B0F28"/>
    <w:rsid w:val="001B1190"/>
    <w:rsid w:val="001B1EFF"/>
    <w:rsid w:val="001B210F"/>
    <w:rsid w:val="001B225D"/>
    <w:rsid w:val="001B2509"/>
    <w:rsid w:val="001B2850"/>
    <w:rsid w:val="001B28F8"/>
    <w:rsid w:val="001B2A3F"/>
    <w:rsid w:val="001B2A95"/>
    <w:rsid w:val="001B2C21"/>
    <w:rsid w:val="001B3292"/>
    <w:rsid w:val="001B3450"/>
    <w:rsid w:val="001B3687"/>
    <w:rsid w:val="001B3783"/>
    <w:rsid w:val="001B3905"/>
    <w:rsid w:val="001B397E"/>
    <w:rsid w:val="001B3BB5"/>
    <w:rsid w:val="001B3D06"/>
    <w:rsid w:val="001B4D71"/>
    <w:rsid w:val="001B4EB0"/>
    <w:rsid w:val="001B5183"/>
    <w:rsid w:val="001B56D1"/>
    <w:rsid w:val="001B68CE"/>
    <w:rsid w:val="001B6B58"/>
    <w:rsid w:val="001B6E13"/>
    <w:rsid w:val="001B6EDB"/>
    <w:rsid w:val="001B7211"/>
    <w:rsid w:val="001B7D29"/>
    <w:rsid w:val="001B7D8C"/>
    <w:rsid w:val="001B7EE0"/>
    <w:rsid w:val="001B7F6B"/>
    <w:rsid w:val="001C02B0"/>
    <w:rsid w:val="001C038B"/>
    <w:rsid w:val="001C064E"/>
    <w:rsid w:val="001C0CFC"/>
    <w:rsid w:val="001C0D24"/>
    <w:rsid w:val="001C0D48"/>
    <w:rsid w:val="001C114D"/>
    <w:rsid w:val="001C117D"/>
    <w:rsid w:val="001C11D0"/>
    <w:rsid w:val="001C135B"/>
    <w:rsid w:val="001C14E7"/>
    <w:rsid w:val="001C159D"/>
    <w:rsid w:val="001C18C8"/>
    <w:rsid w:val="001C19FC"/>
    <w:rsid w:val="001C1D63"/>
    <w:rsid w:val="001C1DF4"/>
    <w:rsid w:val="001C2919"/>
    <w:rsid w:val="001C2B84"/>
    <w:rsid w:val="001C2BB8"/>
    <w:rsid w:val="001C2C33"/>
    <w:rsid w:val="001C31F2"/>
    <w:rsid w:val="001C3280"/>
    <w:rsid w:val="001C33F2"/>
    <w:rsid w:val="001C379C"/>
    <w:rsid w:val="001C3869"/>
    <w:rsid w:val="001C3941"/>
    <w:rsid w:val="001C3F70"/>
    <w:rsid w:val="001C3FCD"/>
    <w:rsid w:val="001C42DF"/>
    <w:rsid w:val="001C4601"/>
    <w:rsid w:val="001C48F5"/>
    <w:rsid w:val="001C4C74"/>
    <w:rsid w:val="001C5284"/>
    <w:rsid w:val="001C53DB"/>
    <w:rsid w:val="001C55BA"/>
    <w:rsid w:val="001C596B"/>
    <w:rsid w:val="001C5D60"/>
    <w:rsid w:val="001C5DD8"/>
    <w:rsid w:val="001C5F1B"/>
    <w:rsid w:val="001C60B9"/>
    <w:rsid w:val="001C6C3B"/>
    <w:rsid w:val="001C71E5"/>
    <w:rsid w:val="001C721F"/>
    <w:rsid w:val="001C7469"/>
    <w:rsid w:val="001C796A"/>
    <w:rsid w:val="001C7D27"/>
    <w:rsid w:val="001C7D7A"/>
    <w:rsid w:val="001D02C2"/>
    <w:rsid w:val="001D04DA"/>
    <w:rsid w:val="001D0744"/>
    <w:rsid w:val="001D0DCF"/>
    <w:rsid w:val="001D0F5F"/>
    <w:rsid w:val="001D1312"/>
    <w:rsid w:val="001D1841"/>
    <w:rsid w:val="001D2975"/>
    <w:rsid w:val="001D2A1B"/>
    <w:rsid w:val="001D2BE2"/>
    <w:rsid w:val="001D2F49"/>
    <w:rsid w:val="001D36A5"/>
    <w:rsid w:val="001D3AC7"/>
    <w:rsid w:val="001D4EBA"/>
    <w:rsid w:val="001D515F"/>
    <w:rsid w:val="001D51D5"/>
    <w:rsid w:val="001D5207"/>
    <w:rsid w:val="001D53F1"/>
    <w:rsid w:val="001D54E3"/>
    <w:rsid w:val="001D5EBF"/>
    <w:rsid w:val="001D61EA"/>
    <w:rsid w:val="001D62B0"/>
    <w:rsid w:val="001D65D6"/>
    <w:rsid w:val="001D72E8"/>
    <w:rsid w:val="001D7C89"/>
    <w:rsid w:val="001E04A5"/>
    <w:rsid w:val="001E0753"/>
    <w:rsid w:val="001E0B49"/>
    <w:rsid w:val="001E0E21"/>
    <w:rsid w:val="001E135A"/>
    <w:rsid w:val="001E1860"/>
    <w:rsid w:val="001E1912"/>
    <w:rsid w:val="001E1D47"/>
    <w:rsid w:val="001E2042"/>
    <w:rsid w:val="001E311C"/>
    <w:rsid w:val="001E3136"/>
    <w:rsid w:val="001E3163"/>
    <w:rsid w:val="001E327D"/>
    <w:rsid w:val="001E332E"/>
    <w:rsid w:val="001E3410"/>
    <w:rsid w:val="001E3819"/>
    <w:rsid w:val="001E3B47"/>
    <w:rsid w:val="001E4278"/>
    <w:rsid w:val="001E43CE"/>
    <w:rsid w:val="001E495E"/>
    <w:rsid w:val="001E49DD"/>
    <w:rsid w:val="001E5B00"/>
    <w:rsid w:val="001E62AA"/>
    <w:rsid w:val="001E6742"/>
    <w:rsid w:val="001E68B0"/>
    <w:rsid w:val="001E764B"/>
    <w:rsid w:val="001E7813"/>
    <w:rsid w:val="001E78AA"/>
    <w:rsid w:val="001E792D"/>
    <w:rsid w:val="001E7A99"/>
    <w:rsid w:val="001E7C52"/>
    <w:rsid w:val="001E7E75"/>
    <w:rsid w:val="001F0820"/>
    <w:rsid w:val="001F0F96"/>
    <w:rsid w:val="001F14A6"/>
    <w:rsid w:val="001F168B"/>
    <w:rsid w:val="001F199D"/>
    <w:rsid w:val="001F1E58"/>
    <w:rsid w:val="001F1F6E"/>
    <w:rsid w:val="001F21AF"/>
    <w:rsid w:val="001F23B1"/>
    <w:rsid w:val="001F26C0"/>
    <w:rsid w:val="001F2937"/>
    <w:rsid w:val="001F2C62"/>
    <w:rsid w:val="001F2F0B"/>
    <w:rsid w:val="001F33FD"/>
    <w:rsid w:val="001F34F9"/>
    <w:rsid w:val="001F3510"/>
    <w:rsid w:val="001F3875"/>
    <w:rsid w:val="001F3EFC"/>
    <w:rsid w:val="001F4472"/>
    <w:rsid w:val="001F4500"/>
    <w:rsid w:val="001F46C8"/>
    <w:rsid w:val="001F4DC1"/>
    <w:rsid w:val="001F4FD3"/>
    <w:rsid w:val="001F4FD9"/>
    <w:rsid w:val="001F5442"/>
    <w:rsid w:val="001F57B3"/>
    <w:rsid w:val="001F5B43"/>
    <w:rsid w:val="001F609E"/>
    <w:rsid w:val="001F60C5"/>
    <w:rsid w:val="001F6785"/>
    <w:rsid w:val="001F6CEE"/>
    <w:rsid w:val="001F6D54"/>
    <w:rsid w:val="001F6E25"/>
    <w:rsid w:val="001F6F1F"/>
    <w:rsid w:val="001F71E2"/>
    <w:rsid w:val="001F7A96"/>
    <w:rsid w:val="001F7C67"/>
    <w:rsid w:val="001F7D7E"/>
    <w:rsid w:val="0020008A"/>
    <w:rsid w:val="0020026E"/>
    <w:rsid w:val="0020090A"/>
    <w:rsid w:val="00200B72"/>
    <w:rsid w:val="00200DF0"/>
    <w:rsid w:val="00200E09"/>
    <w:rsid w:val="002011BB"/>
    <w:rsid w:val="00201227"/>
    <w:rsid w:val="00201307"/>
    <w:rsid w:val="002014FF"/>
    <w:rsid w:val="00201804"/>
    <w:rsid w:val="002018C1"/>
    <w:rsid w:val="00201B01"/>
    <w:rsid w:val="00202294"/>
    <w:rsid w:val="002024A7"/>
    <w:rsid w:val="0020271D"/>
    <w:rsid w:val="00202A4D"/>
    <w:rsid w:val="002031E7"/>
    <w:rsid w:val="0020330F"/>
    <w:rsid w:val="00203357"/>
    <w:rsid w:val="00203DA1"/>
    <w:rsid w:val="0020411E"/>
    <w:rsid w:val="00204C6A"/>
    <w:rsid w:val="00204DDD"/>
    <w:rsid w:val="002050F7"/>
    <w:rsid w:val="00205332"/>
    <w:rsid w:val="002056BC"/>
    <w:rsid w:val="00205CC0"/>
    <w:rsid w:val="00205EB6"/>
    <w:rsid w:val="002060DC"/>
    <w:rsid w:val="002065B5"/>
    <w:rsid w:val="0020662E"/>
    <w:rsid w:val="00206A19"/>
    <w:rsid w:val="00206D59"/>
    <w:rsid w:val="00206E47"/>
    <w:rsid w:val="00207476"/>
    <w:rsid w:val="00207512"/>
    <w:rsid w:val="00207F91"/>
    <w:rsid w:val="00207FD6"/>
    <w:rsid w:val="002102C1"/>
    <w:rsid w:val="00210314"/>
    <w:rsid w:val="00210539"/>
    <w:rsid w:val="00210CFC"/>
    <w:rsid w:val="002113AB"/>
    <w:rsid w:val="00211D68"/>
    <w:rsid w:val="002120C2"/>
    <w:rsid w:val="00212437"/>
    <w:rsid w:val="0021246E"/>
    <w:rsid w:val="002129FE"/>
    <w:rsid w:val="00212B74"/>
    <w:rsid w:val="00212F8A"/>
    <w:rsid w:val="002137A6"/>
    <w:rsid w:val="002139DF"/>
    <w:rsid w:val="00213A77"/>
    <w:rsid w:val="00213C1C"/>
    <w:rsid w:val="00213EB3"/>
    <w:rsid w:val="00214032"/>
    <w:rsid w:val="00214458"/>
    <w:rsid w:val="00214B2C"/>
    <w:rsid w:val="00214C9B"/>
    <w:rsid w:val="00214FB0"/>
    <w:rsid w:val="002150C8"/>
    <w:rsid w:val="00215218"/>
    <w:rsid w:val="00215337"/>
    <w:rsid w:val="00215E53"/>
    <w:rsid w:val="0021614C"/>
    <w:rsid w:val="0021627B"/>
    <w:rsid w:val="002167ED"/>
    <w:rsid w:val="00216AF1"/>
    <w:rsid w:val="0021732A"/>
    <w:rsid w:val="00217505"/>
    <w:rsid w:val="00217583"/>
    <w:rsid w:val="00217632"/>
    <w:rsid w:val="0021784F"/>
    <w:rsid w:val="002178EB"/>
    <w:rsid w:val="00217F47"/>
    <w:rsid w:val="00217F74"/>
    <w:rsid w:val="002204D0"/>
    <w:rsid w:val="002209B5"/>
    <w:rsid w:val="00221348"/>
    <w:rsid w:val="00221875"/>
    <w:rsid w:val="00221A4E"/>
    <w:rsid w:val="002221DA"/>
    <w:rsid w:val="0022288F"/>
    <w:rsid w:val="002228E7"/>
    <w:rsid w:val="00222908"/>
    <w:rsid w:val="00222925"/>
    <w:rsid w:val="00222AC6"/>
    <w:rsid w:val="00222B0A"/>
    <w:rsid w:val="00222F45"/>
    <w:rsid w:val="00223141"/>
    <w:rsid w:val="0022332E"/>
    <w:rsid w:val="002234B2"/>
    <w:rsid w:val="00223906"/>
    <w:rsid w:val="0022403F"/>
    <w:rsid w:val="00224582"/>
    <w:rsid w:val="002245DE"/>
    <w:rsid w:val="0022471F"/>
    <w:rsid w:val="00224877"/>
    <w:rsid w:val="00224E4C"/>
    <w:rsid w:val="00225119"/>
    <w:rsid w:val="00225D16"/>
    <w:rsid w:val="0022639B"/>
    <w:rsid w:val="00226515"/>
    <w:rsid w:val="00226FAD"/>
    <w:rsid w:val="00227504"/>
    <w:rsid w:val="0022794F"/>
    <w:rsid w:val="00230328"/>
    <w:rsid w:val="0023060F"/>
    <w:rsid w:val="00230DE3"/>
    <w:rsid w:val="0023138C"/>
    <w:rsid w:val="0023140A"/>
    <w:rsid w:val="00231A48"/>
    <w:rsid w:val="00231D4A"/>
    <w:rsid w:val="00231DE5"/>
    <w:rsid w:val="002324F0"/>
    <w:rsid w:val="0023254C"/>
    <w:rsid w:val="002327C0"/>
    <w:rsid w:val="00232DE0"/>
    <w:rsid w:val="0023394A"/>
    <w:rsid w:val="00233A5E"/>
    <w:rsid w:val="00233F5B"/>
    <w:rsid w:val="002347A2"/>
    <w:rsid w:val="0023483C"/>
    <w:rsid w:val="00234B19"/>
    <w:rsid w:val="00234FD4"/>
    <w:rsid w:val="00234FDF"/>
    <w:rsid w:val="002352FC"/>
    <w:rsid w:val="002355F5"/>
    <w:rsid w:val="0023594C"/>
    <w:rsid w:val="00236756"/>
    <w:rsid w:val="00236856"/>
    <w:rsid w:val="002378A5"/>
    <w:rsid w:val="002379B4"/>
    <w:rsid w:val="00237A03"/>
    <w:rsid w:val="00237F27"/>
    <w:rsid w:val="00237F79"/>
    <w:rsid w:val="00237FC7"/>
    <w:rsid w:val="00240159"/>
    <w:rsid w:val="002404F0"/>
    <w:rsid w:val="00240AE7"/>
    <w:rsid w:val="00240D72"/>
    <w:rsid w:val="00240E98"/>
    <w:rsid w:val="00241D8F"/>
    <w:rsid w:val="00242093"/>
    <w:rsid w:val="00242271"/>
    <w:rsid w:val="002427E4"/>
    <w:rsid w:val="00242E0E"/>
    <w:rsid w:val="002431A2"/>
    <w:rsid w:val="002431F3"/>
    <w:rsid w:val="00243290"/>
    <w:rsid w:val="0024339B"/>
    <w:rsid w:val="00243845"/>
    <w:rsid w:val="002439D2"/>
    <w:rsid w:val="00243A21"/>
    <w:rsid w:val="00243CD5"/>
    <w:rsid w:val="00243E48"/>
    <w:rsid w:val="0024413F"/>
    <w:rsid w:val="0024425C"/>
    <w:rsid w:val="00244B6E"/>
    <w:rsid w:val="0024517E"/>
    <w:rsid w:val="002451B9"/>
    <w:rsid w:val="0024543E"/>
    <w:rsid w:val="00245DB5"/>
    <w:rsid w:val="00245FBB"/>
    <w:rsid w:val="0024644F"/>
    <w:rsid w:val="00246649"/>
    <w:rsid w:val="002466AF"/>
    <w:rsid w:val="00246A0D"/>
    <w:rsid w:val="00246AAF"/>
    <w:rsid w:val="00246C00"/>
    <w:rsid w:val="00246C5E"/>
    <w:rsid w:val="002478E2"/>
    <w:rsid w:val="00247B37"/>
    <w:rsid w:val="00247DC2"/>
    <w:rsid w:val="00247EA9"/>
    <w:rsid w:val="00247FC7"/>
    <w:rsid w:val="00250189"/>
    <w:rsid w:val="0025077B"/>
    <w:rsid w:val="002508B3"/>
    <w:rsid w:val="00250992"/>
    <w:rsid w:val="00250DBC"/>
    <w:rsid w:val="002519B9"/>
    <w:rsid w:val="00251D51"/>
    <w:rsid w:val="00251E17"/>
    <w:rsid w:val="0025210E"/>
    <w:rsid w:val="00252141"/>
    <w:rsid w:val="00252678"/>
    <w:rsid w:val="0025283C"/>
    <w:rsid w:val="0025297E"/>
    <w:rsid w:val="00253609"/>
    <w:rsid w:val="00253CB6"/>
    <w:rsid w:val="00253D05"/>
    <w:rsid w:val="00253DE0"/>
    <w:rsid w:val="0025448D"/>
    <w:rsid w:val="002552A0"/>
    <w:rsid w:val="00255510"/>
    <w:rsid w:val="0025564A"/>
    <w:rsid w:val="002556D0"/>
    <w:rsid w:val="002557D7"/>
    <w:rsid w:val="00255D77"/>
    <w:rsid w:val="00256020"/>
    <w:rsid w:val="00256270"/>
    <w:rsid w:val="002569D5"/>
    <w:rsid w:val="00256A98"/>
    <w:rsid w:val="00256B65"/>
    <w:rsid w:val="00256F55"/>
    <w:rsid w:val="00257059"/>
    <w:rsid w:val="00257395"/>
    <w:rsid w:val="002578FA"/>
    <w:rsid w:val="002579E0"/>
    <w:rsid w:val="00257BA2"/>
    <w:rsid w:val="00257D23"/>
    <w:rsid w:val="002600C5"/>
    <w:rsid w:val="002610F3"/>
    <w:rsid w:val="002611B1"/>
    <w:rsid w:val="00261D08"/>
    <w:rsid w:val="00261D42"/>
    <w:rsid w:val="00261E60"/>
    <w:rsid w:val="00261EA2"/>
    <w:rsid w:val="00261EC1"/>
    <w:rsid w:val="0026258C"/>
    <w:rsid w:val="00262C0B"/>
    <w:rsid w:val="00262C91"/>
    <w:rsid w:val="00262CD7"/>
    <w:rsid w:val="00262FF7"/>
    <w:rsid w:val="002635C6"/>
    <w:rsid w:val="002638F1"/>
    <w:rsid w:val="002640F8"/>
    <w:rsid w:val="002643D5"/>
    <w:rsid w:val="002644D1"/>
    <w:rsid w:val="0026462E"/>
    <w:rsid w:val="00264FF7"/>
    <w:rsid w:val="00265636"/>
    <w:rsid w:val="00265B1E"/>
    <w:rsid w:val="00265BC6"/>
    <w:rsid w:val="0026602F"/>
    <w:rsid w:val="00266075"/>
    <w:rsid w:val="0026624F"/>
    <w:rsid w:val="0026665F"/>
    <w:rsid w:val="002667DE"/>
    <w:rsid w:val="002672C8"/>
    <w:rsid w:val="00267499"/>
    <w:rsid w:val="00267766"/>
    <w:rsid w:val="00270517"/>
    <w:rsid w:val="00270FF6"/>
    <w:rsid w:val="0027106B"/>
    <w:rsid w:val="002710AE"/>
    <w:rsid w:val="00271685"/>
    <w:rsid w:val="00271A75"/>
    <w:rsid w:val="0027208D"/>
    <w:rsid w:val="00272144"/>
    <w:rsid w:val="002722E9"/>
    <w:rsid w:val="00272464"/>
    <w:rsid w:val="00272ECC"/>
    <w:rsid w:val="00273269"/>
    <w:rsid w:val="00273335"/>
    <w:rsid w:val="00273640"/>
    <w:rsid w:val="00273AF1"/>
    <w:rsid w:val="00273DF9"/>
    <w:rsid w:val="0027423D"/>
    <w:rsid w:val="0027429B"/>
    <w:rsid w:val="0027459A"/>
    <w:rsid w:val="002745C1"/>
    <w:rsid w:val="0027461E"/>
    <w:rsid w:val="00275AE5"/>
    <w:rsid w:val="00275AEE"/>
    <w:rsid w:val="00275C98"/>
    <w:rsid w:val="00275D2C"/>
    <w:rsid w:val="002767C8"/>
    <w:rsid w:val="00276870"/>
    <w:rsid w:val="00276E52"/>
    <w:rsid w:val="0027738D"/>
    <w:rsid w:val="002773A9"/>
    <w:rsid w:val="0027787D"/>
    <w:rsid w:val="00277B19"/>
    <w:rsid w:val="00277C53"/>
    <w:rsid w:val="00277CDE"/>
    <w:rsid w:val="00280548"/>
    <w:rsid w:val="00280CDB"/>
    <w:rsid w:val="00281AD6"/>
    <w:rsid w:val="00281CEE"/>
    <w:rsid w:val="00282064"/>
    <w:rsid w:val="0028222B"/>
    <w:rsid w:val="002823B0"/>
    <w:rsid w:val="00282C4A"/>
    <w:rsid w:val="00282F49"/>
    <w:rsid w:val="0028353D"/>
    <w:rsid w:val="00283802"/>
    <w:rsid w:val="00283A57"/>
    <w:rsid w:val="002847DE"/>
    <w:rsid w:val="0028515F"/>
    <w:rsid w:val="0028533E"/>
    <w:rsid w:val="00285AB6"/>
    <w:rsid w:val="00285E6E"/>
    <w:rsid w:val="002864F7"/>
    <w:rsid w:val="00286691"/>
    <w:rsid w:val="002868B0"/>
    <w:rsid w:val="00286BD3"/>
    <w:rsid w:val="00286C63"/>
    <w:rsid w:val="002877E3"/>
    <w:rsid w:val="002878FA"/>
    <w:rsid w:val="00287992"/>
    <w:rsid w:val="00287BD3"/>
    <w:rsid w:val="00287E73"/>
    <w:rsid w:val="0029002A"/>
    <w:rsid w:val="00290785"/>
    <w:rsid w:val="00290CC5"/>
    <w:rsid w:val="00290F80"/>
    <w:rsid w:val="00291162"/>
    <w:rsid w:val="00291BD1"/>
    <w:rsid w:val="00291D2E"/>
    <w:rsid w:val="00291E17"/>
    <w:rsid w:val="00292140"/>
    <w:rsid w:val="002922A5"/>
    <w:rsid w:val="00292653"/>
    <w:rsid w:val="00292975"/>
    <w:rsid w:val="00292A08"/>
    <w:rsid w:val="00292D6C"/>
    <w:rsid w:val="00293026"/>
    <w:rsid w:val="00293351"/>
    <w:rsid w:val="0029398D"/>
    <w:rsid w:val="00293D3F"/>
    <w:rsid w:val="002940FE"/>
    <w:rsid w:val="00294174"/>
    <w:rsid w:val="00294585"/>
    <w:rsid w:val="002945B3"/>
    <w:rsid w:val="00294AF3"/>
    <w:rsid w:val="00294B74"/>
    <w:rsid w:val="00294C58"/>
    <w:rsid w:val="00294E2B"/>
    <w:rsid w:val="00294EEB"/>
    <w:rsid w:val="00294F62"/>
    <w:rsid w:val="00295117"/>
    <w:rsid w:val="0029516F"/>
    <w:rsid w:val="0029542E"/>
    <w:rsid w:val="002954D8"/>
    <w:rsid w:val="00295A06"/>
    <w:rsid w:val="00295C2D"/>
    <w:rsid w:val="0029611A"/>
    <w:rsid w:val="0029656B"/>
    <w:rsid w:val="00296A51"/>
    <w:rsid w:val="00297850"/>
    <w:rsid w:val="002979FB"/>
    <w:rsid w:val="00297BA7"/>
    <w:rsid w:val="00297F2E"/>
    <w:rsid w:val="002A02BD"/>
    <w:rsid w:val="002A03D5"/>
    <w:rsid w:val="002A0691"/>
    <w:rsid w:val="002A0978"/>
    <w:rsid w:val="002A0C3C"/>
    <w:rsid w:val="002A0C8D"/>
    <w:rsid w:val="002A2093"/>
    <w:rsid w:val="002A228E"/>
    <w:rsid w:val="002A234F"/>
    <w:rsid w:val="002A2F60"/>
    <w:rsid w:val="002A339C"/>
    <w:rsid w:val="002A371B"/>
    <w:rsid w:val="002A3A5A"/>
    <w:rsid w:val="002A40DF"/>
    <w:rsid w:val="002A4521"/>
    <w:rsid w:val="002A4790"/>
    <w:rsid w:val="002A4BFC"/>
    <w:rsid w:val="002A4E34"/>
    <w:rsid w:val="002A4E4A"/>
    <w:rsid w:val="002A511A"/>
    <w:rsid w:val="002A5724"/>
    <w:rsid w:val="002A58FC"/>
    <w:rsid w:val="002A5C50"/>
    <w:rsid w:val="002A5F2C"/>
    <w:rsid w:val="002A682D"/>
    <w:rsid w:val="002A69B2"/>
    <w:rsid w:val="002A6BC6"/>
    <w:rsid w:val="002A77EA"/>
    <w:rsid w:val="002A782D"/>
    <w:rsid w:val="002A7A6B"/>
    <w:rsid w:val="002B016E"/>
    <w:rsid w:val="002B0430"/>
    <w:rsid w:val="002B067D"/>
    <w:rsid w:val="002B0AA9"/>
    <w:rsid w:val="002B0B48"/>
    <w:rsid w:val="002B0B59"/>
    <w:rsid w:val="002B1120"/>
    <w:rsid w:val="002B1752"/>
    <w:rsid w:val="002B1A14"/>
    <w:rsid w:val="002B1C9B"/>
    <w:rsid w:val="002B1D08"/>
    <w:rsid w:val="002B269F"/>
    <w:rsid w:val="002B2BE9"/>
    <w:rsid w:val="002B2C13"/>
    <w:rsid w:val="002B2C54"/>
    <w:rsid w:val="002B2E60"/>
    <w:rsid w:val="002B2E66"/>
    <w:rsid w:val="002B2EE7"/>
    <w:rsid w:val="002B31EB"/>
    <w:rsid w:val="002B3373"/>
    <w:rsid w:val="002B361B"/>
    <w:rsid w:val="002B3629"/>
    <w:rsid w:val="002B3906"/>
    <w:rsid w:val="002B3ACE"/>
    <w:rsid w:val="002B3E02"/>
    <w:rsid w:val="002B43C8"/>
    <w:rsid w:val="002B446F"/>
    <w:rsid w:val="002B46AB"/>
    <w:rsid w:val="002B4A2F"/>
    <w:rsid w:val="002B4DC6"/>
    <w:rsid w:val="002B4E06"/>
    <w:rsid w:val="002B4F27"/>
    <w:rsid w:val="002B5295"/>
    <w:rsid w:val="002B52F2"/>
    <w:rsid w:val="002B5431"/>
    <w:rsid w:val="002B55B6"/>
    <w:rsid w:val="002B55CD"/>
    <w:rsid w:val="002B5D5F"/>
    <w:rsid w:val="002B68F6"/>
    <w:rsid w:val="002B6A54"/>
    <w:rsid w:val="002B6F4F"/>
    <w:rsid w:val="002B703C"/>
    <w:rsid w:val="002B748E"/>
    <w:rsid w:val="002B76BA"/>
    <w:rsid w:val="002B7D75"/>
    <w:rsid w:val="002B7D8C"/>
    <w:rsid w:val="002C0840"/>
    <w:rsid w:val="002C0858"/>
    <w:rsid w:val="002C08A4"/>
    <w:rsid w:val="002C0F79"/>
    <w:rsid w:val="002C1419"/>
    <w:rsid w:val="002C170F"/>
    <w:rsid w:val="002C230F"/>
    <w:rsid w:val="002C286C"/>
    <w:rsid w:val="002C3D0E"/>
    <w:rsid w:val="002C3F2B"/>
    <w:rsid w:val="002C4071"/>
    <w:rsid w:val="002C43D9"/>
    <w:rsid w:val="002C44CE"/>
    <w:rsid w:val="002C4633"/>
    <w:rsid w:val="002C47B3"/>
    <w:rsid w:val="002C47CC"/>
    <w:rsid w:val="002C48F5"/>
    <w:rsid w:val="002C4D5C"/>
    <w:rsid w:val="002C4ECE"/>
    <w:rsid w:val="002C5254"/>
    <w:rsid w:val="002C545B"/>
    <w:rsid w:val="002C5BCA"/>
    <w:rsid w:val="002C5E7E"/>
    <w:rsid w:val="002C6955"/>
    <w:rsid w:val="002C6DB7"/>
    <w:rsid w:val="002C6E10"/>
    <w:rsid w:val="002C6F20"/>
    <w:rsid w:val="002C72A4"/>
    <w:rsid w:val="002C7980"/>
    <w:rsid w:val="002C7B46"/>
    <w:rsid w:val="002C7D93"/>
    <w:rsid w:val="002D054E"/>
    <w:rsid w:val="002D09D7"/>
    <w:rsid w:val="002D0C0F"/>
    <w:rsid w:val="002D18B2"/>
    <w:rsid w:val="002D197D"/>
    <w:rsid w:val="002D1F3C"/>
    <w:rsid w:val="002D22F5"/>
    <w:rsid w:val="002D2386"/>
    <w:rsid w:val="002D2A43"/>
    <w:rsid w:val="002D2CF7"/>
    <w:rsid w:val="002D2EE6"/>
    <w:rsid w:val="002D2FE0"/>
    <w:rsid w:val="002D30BF"/>
    <w:rsid w:val="002D3C4C"/>
    <w:rsid w:val="002D3D58"/>
    <w:rsid w:val="002D4849"/>
    <w:rsid w:val="002D4B7E"/>
    <w:rsid w:val="002D54CC"/>
    <w:rsid w:val="002D5629"/>
    <w:rsid w:val="002D582F"/>
    <w:rsid w:val="002D59BD"/>
    <w:rsid w:val="002D5A76"/>
    <w:rsid w:val="002D5D74"/>
    <w:rsid w:val="002D63E1"/>
    <w:rsid w:val="002D735A"/>
    <w:rsid w:val="002D7456"/>
    <w:rsid w:val="002D7881"/>
    <w:rsid w:val="002E05C4"/>
    <w:rsid w:val="002E0864"/>
    <w:rsid w:val="002E0867"/>
    <w:rsid w:val="002E1186"/>
    <w:rsid w:val="002E14B4"/>
    <w:rsid w:val="002E1C1C"/>
    <w:rsid w:val="002E1C9E"/>
    <w:rsid w:val="002E1D21"/>
    <w:rsid w:val="002E250E"/>
    <w:rsid w:val="002E28E3"/>
    <w:rsid w:val="002E2B59"/>
    <w:rsid w:val="002E2B72"/>
    <w:rsid w:val="002E2D39"/>
    <w:rsid w:val="002E3240"/>
    <w:rsid w:val="002E328F"/>
    <w:rsid w:val="002E3EB9"/>
    <w:rsid w:val="002E3FC0"/>
    <w:rsid w:val="002E499A"/>
    <w:rsid w:val="002E4B2A"/>
    <w:rsid w:val="002E4B5E"/>
    <w:rsid w:val="002E4D31"/>
    <w:rsid w:val="002E521D"/>
    <w:rsid w:val="002E5289"/>
    <w:rsid w:val="002E534C"/>
    <w:rsid w:val="002E57ED"/>
    <w:rsid w:val="002E626C"/>
    <w:rsid w:val="002E6524"/>
    <w:rsid w:val="002E6565"/>
    <w:rsid w:val="002E6D0B"/>
    <w:rsid w:val="002E6D80"/>
    <w:rsid w:val="002E72CF"/>
    <w:rsid w:val="002E74FA"/>
    <w:rsid w:val="002E7553"/>
    <w:rsid w:val="002E75AA"/>
    <w:rsid w:val="002E7C0D"/>
    <w:rsid w:val="002E7E53"/>
    <w:rsid w:val="002E7E7C"/>
    <w:rsid w:val="002F020D"/>
    <w:rsid w:val="002F0510"/>
    <w:rsid w:val="002F0648"/>
    <w:rsid w:val="002F0666"/>
    <w:rsid w:val="002F0A05"/>
    <w:rsid w:val="002F0A52"/>
    <w:rsid w:val="002F0A9A"/>
    <w:rsid w:val="002F0C52"/>
    <w:rsid w:val="002F0D8F"/>
    <w:rsid w:val="002F1565"/>
    <w:rsid w:val="002F1980"/>
    <w:rsid w:val="002F1A10"/>
    <w:rsid w:val="002F1E03"/>
    <w:rsid w:val="002F21C1"/>
    <w:rsid w:val="002F2B2F"/>
    <w:rsid w:val="002F2E1B"/>
    <w:rsid w:val="002F3005"/>
    <w:rsid w:val="002F33B6"/>
    <w:rsid w:val="002F34AA"/>
    <w:rsid w:val="002F3ABF"/>
    <w:rsid w:val="002F3D6E"/>
    <w:rsid w:val="002F4184"/>
    <w:rsid w:val="002F472E"/>
    <w:rsid w:val="002F47DC"/>
    <w:rsid w:val="002F54FC"/>
    <w:rsid w:val="002F6348"/>
    <w:rsid w:val="002F6610"/>
    <w:rsid w:val="002F680A"/>
    <w:rsid w:val="002F693B"/>
    <w:rsid w:val="002F6C2B"/>
    <w:rsid w:val="002F73DA"/>
    <w:rsid w:val="002F7BC1"/>
    <w:rsid w:val="002F7DC4"/>
    <w:rsid w:val="002F7E51"/>
    <w:rsid w:val="00300255"/>
    <w:rsid w:val="00301015"/>
    <w:rsid w:val="0030193B"/>
    <w:rsid w:val="00301A4F"/>
    <w:rsid w:val="00301E5C"/>
    <w:rsid w:val="00302220"/>
    <w:rsid w:val="003027C6"/>
    <w:rsid w:val="00303068"/>
    <w:rsid w:val="0030326C"/>
    <w:rsid w:val="003037AA"/>
    <w:rsid w:val="003037D0"/>
    <w:rsid w:val="003038CF"/>
    <w:rsid w:val="00303ADC"/>
    <w:rsid w:val="00303F68"/>
    <w:rsid w:val="003040AB"/>
    <w:rsid w:val="003042B5"/>
    <w:rsid w:val="00304981"/>
    <w:rsid w:val="003049A1"/>
    <w:rsid w:val="003049C8"/>
    <w:rsid w:val="0030525E"/>
    <w:rsid w:val="00305651"/>
    <w:rsid w:val="00305A05"/>
    <w:rsid w:val="00305BED"/>
    <w:rsid w:val="00305C1A"/>
    <w:rsid w:val="0030605B"/>
    <w:rsid w:val="003065EE"/>
    <w:rsid w:val="003075A6"/>
    <w:rsid w:val="00307A0A"/>
    <w:rsid w:val="00307BEE"/>
    <w:rsid w:val="0031016C"/>
    <w:rsid w:val="00310315"/>
    <w:rsid w:val="003105D5"/>
    <w:rsid w:val="00310902"/>
    <w:rsid w:val="00310DAE"/>
    <w:rsid w:val="003112B5"/>
    <w:rsid w:val="003112D8"/>
    <w:rsid w:val="003119CC"/>
    <w:rsid w:val="00311F88"/>
    <w:rsid w:val="00312118"/>
    <w:rsid w:val="00312647"/>
    <w:rsid w:val="003128B6"/>
    <w:rsid w:val="00312BBB"/>
    <w:rsid w:val="00312BE8"/>
    <w:rsid w:val="00312F0E"/>
    <w:rsid w:val="003130C1"/>
    <w:rsid w:val="00313126"/>
    <w:rsid w:val="00313423"/>
    <w:rsid w:val="003135AD"/>
    <w:rsid w:val="00313660"/>
    <w:rsid w:val="003136FF"/>
    <w:rsid w:val="00313733"/>
    <w:rsid w:val="00313CAB"/>
    <w:rsid w:val="00313DAF"/>
    <w:rsid w:val="00313E9F"/>
    <w:rsid w:val="00313F1F"/>
    <w:rsid w:val="0031404A"/>
    <w:rsid w:val="00314517"/>
    <w:rsid w:val="00314781"/>
    <w:rsid w:val="00314971"/>
    <w:rsid w:val="00314976"/>
    <w:rsid w:val="00314C60"/>
    <w:rsid w:val="003157C7"/>
    <w:rsid w:val="00315AA8"/>
    <w:rsid w:val="00315D70"/>
    <w:rsid w:val="00316239"/>
    <w:rsid w:val="003164BE"/>
    <w:rsid w:val="00316661"/>
    <w:rsid w:val="003167AD"/>
    <w:rsid w:val="00316F0F"/>
    <w:rsid w:val="0031725F"/>
    <w:rsid w:val="003172DC"/>
    <w:rsid w:val="00317A93"/>
    <w:rsid w:val="00317B85"/>
    <w:rsid w:val="00317B8D"/>
    <w:rsid w:val="00317C94"/>
    <w:rsid w:val="00317D92"/>
    <w:rsid w:val="00317DAA"/>
    <w:rsid w:val="003201E6"/>
    <w:rsid w:val="00320217"/>
    <w:rsid w:val="00320891"/>
    <w:rsid w:val="00320B7D"/>
    <w:rsid w:val="0032114D"/>
    <w:rsid w:val="00321334"/>
    <w:rsid w:val="003215DF"/>
    <w:rsid w:val="00321B31"/>
    <w:rsid w:val="00321F69"/>
    <w:rsid w:val="003220CA"/>
    <w:rsid w:val="0032235C"/>
    <w:rsid w:val="0032241E"/>
    <w:rsid w:val="003224D4"/>
    <w:rsid w:val="00322668"/>
    <w:rsid w:val="003227B3"/>
    <w:rsid w:val="003229D4"/>
    <w:rsid w:val="00323488"/>
    <w:rsid w:val="00323567"/>
    <w:rsid w:val="00323964"/>
    <w:rsid w:val="00323A03"/>
    <w:rsid w:val="00323A1D"/>
    <w:rsid w:val="00323A2A"/>
    <w:rsid w:val="00324395"/>
    <w:rsid w:val="00324609"/>
    <w:rsid w:val="003256E2"/>
    <w:rsid w:val="00325B25"/>
    <w:rsid w:val="00325C82"/>
    <w:rsid w:val="0032606D"/>
    <w:rsid w:val="003264AA"/>
    <w:rsid w:val="0032669C"/>
    <w:rsid w:val="00326855"/>
    <w:rsid w:val="00326B8B"/>
    <w:rsid w:val="00326D10"/>
    <w:rsid w:val="003273A0"/>
    <w:rsid w:val="00327747"/>
    <w:rsid w:val="003279D3"/>
    <w:rsid w:val="00327B30"/>
    <w:rsid w:val="00327EBF"/>
    <w:rsid w:val="00327F93"/>
    <w:rsid w:val="00330906"/>
    <w:rsid w:val="00330919"/>
    <w:rsid w:val="00330E12"/>
    <w:rsid w:val="00331236"/>
    <w:rsid w:val="00331AB8"/>
    <w:rsid w:val="00331DD4"/>
    <w:rsid w:val="0033241D"/>
    <w:rsid w:val="00332652"/>
    <w:rsid w:val="0033291F"/>
    <w:rsid w:val="00332D64"/>
    <w:rsid w:val="0033325E"/>
    <w:rsid w:val="00333B65"/>
    <w:rsid w:val="003343A4"/>
    <w:rsid w:val="003343E9"/>
    <w:rsid w:val="00334427"/>
    <w:rsid w:val="003348D7"/>
    <w:rsid w:val="00334E35"/>
    <w:rsid w:val="0033537E"/>
    <w:rsid w:val="003357E8"/>
    <w:rsid w:val="00335C49"/>
    <w:rsid w:val="00336044"/>
    <w:rsid w:val="00336C5D"/>
    <w:rsid w:val="00336DE8"/>
    <w:rsid w:val="0033700B"/>
    <w:rsid w:val="0033716C"/>
    <w:rsid w:val="00337210"/>
    <w:rsid w:val="0033734F"/>
    <w:rsid w:val="003373B5"/>
    <w:rsid w:val="00337890"/>
    <w:rsid w:val="003379F4"/>
    <w:rsid w:val="00337B7F"/>
    <w:rsid w:val="00337E51"/>
    <w:rsid w:val="00340042"/>
    <w:rsid w:val="00340188"/>
    <w:rsid w:val="0034046F"/>
    <w:rsid w:val="003404FC"/>
    <w:rsid w:val="0034054B"/>
    <w:rsid w:val="0034080C"/>
    <w:rsid w:val="0034095D"/>
    <w:rsid w:val="003423B6"/>
    <w:rsid w:val="003426D4"/>
    <w:rsid w:val="00342B5F"/>
    <w:rsid w:val="00343199"/>
    <w:rsid w:val="003439DE"/>
    <w:rsid w:val="00343DE1"/>
    <w:rsid w:val="00343F94"/>
    <w:rsid w:val="00343FCF"/>
    <w:rsid w:val="00344753"/>
    <w:rsid w:val="003448E1"/>
    <w:rsid w:val="00344C9C"/>
    <w:rsid w:val="00344CAE"/>
    <w:rsid w:val="003452AC"/>
    <w:rsid w:val="0034544E"/>
    <w:rsid w:val="00345710"/>
    <w:rsid w:val="00345F6A"/>
    <w:rsid w:val="00346561"/>
    <w:rsid w:val="003466C3"/>
    <w:rsid w:val="00346718"/>
    <w:rsid w:val="00346C61"/>
    <w:rsid w:val="00346E1B"/>
    <w:rsid w:val="00346F49"/>
    <w:rsid w:val="00347331"/>
    <w:rsid w:val="0034736F"/>
    <w:rsid w:val="00347561"/>
    <w:rsid w:val="0034770A"/>
    <w:rsid w:val="00347AC5"/>
    <w:rsid w:val="00347F99"/>
    <w:rsid w:val="003502AA"/>
    <w:rsid w:val="00350397"/>
    <w:rsid w:val="00350516"/>
    <w:rsid w:val="00350B0D"/>
    <w:rsid w:val="00350B53"/>
    <w:rsid w:val="00350E70"/>
    <w:rsid w:val="0035108C"/>
    <w:rsid w:val="003510A2"/>
    <w:rsid w:val="003515B7"/>
    <w:rsid w:val="00351C55"/>
    <w:rsid w:val="00351FCA"/>
    <w:rsid w:val="00351FF9"/>
    <w:rsid w:val="003520C5"/>
    <w:rsid w:val="0035235A"/>
    <w:rsid w:val="00352968"/>
    <w:rsid w:val="00352A34"/>
    <w:rsid w:val="00353AAD"/>
    <w:rsid w:val="00353F14"/>
    <w:rsid w:val="0035431A"/>
    <w:rsid w:val="0035462D"/>
    <w:rsid w:val="00354C5F"/>
    <w:rsid w:val="0035545D"/>
    <w:rsid w:val="003555A9"/>
    <w:rsid w:val="00355692"/>
    <w:rsid w:val="00355D2C"/>
    <w:rsid w:val="00356492"/>
    <w:rsid w:val="00356B58"/>
    <w:rsid w:val="003571B9"/>
    <w:rsid w:val="003571CF"/>
    <w:rsid w:val="003574CF"/>
    <w:rsid w:val="003575AA"/>
    <w:rsid w:val="0035783B"/>
    <w:rsid w:val="00357EEF"/>
    <w:rsid w:val="00360009"/>
    <w:rsid w:val="0036020F"/>
    <w:rsid w:val="003609EB"/>
    <w:rsid w:val="00360B50"/>
    <w:rsid w:val="00360D4A"/>
    <w:rsid w:val="00360E2A"/>
    <w:rsid w:val="00361068"/>
    <w:rsid w:val="00361205"/>
    <w:rsid w:val="00361300"/>
    <w:rsid w:val="0036165E"/>
    <w:rsid w:val="00361E87"/>
    <w:rsid w:val="00361EEE"/>
    <w:rsid w:val="0036316C"/>
    <w:rsid w:val="00363525"/>
    <w:rsid w:val="003643B2"/>
    <w:rsid w:val="003644CF"/>
    <w:rsid w:val="0036478C"/>
    <w:rsid w:val="003648E9"/>
    <w:rsid w:val="00364C5F"/>
    <w:rsid w:val="00365324"/>
    <w:rsid w:val="0036587D"/>
    <w:rsid w:val="003673C1"/>
    <w:rsid w:val="00367799"/>
    <w:rsid w:val="00367B5A"/>
    <w:rsid w:val="00367D9D"/>
    <w:rsid w:val="0037016D"/>
    <w:rsid w:val="0037033F"/>
    <w:rsid w:val="00370510"/>
    <w:rsid w:val="003706CD"/>
    <w:rsid w:val="00370738"/>
    <w:rsid w:val="00370769"/>
    <w:rsid w:val="00370A3C"/>
    <w:rsid w:val="00370D56"/>
    <w:rsid w:val="00370E5E"/>
    <w:rsid w:val="00371175"/>
    <w:rsid w:val="00371428"/>
    <w:rsid w:val="00371B5F"/>
    <w:rsid w:val="003721B3"/>
    <w:rsid w:val="00372D51"/>
    <w:rsid w:val="00372D6E"/>
    <w:rsid w:val="003738E7"/>
    <w:rsid w:val="00373929"/>
    <w:rsid w:val="00373E37"/>
    <w:rsid w:val="00373E81"/>
    <w:rsid w:val="00374181"/>
    <w:rsid w:val="00374330"/>
    <w:rsid w:val="003743A7"/>
    <w:rsid w:val="0037441F"/>
    <w:rsid w:val="00374420"/>
    <w:rsid w:val="003744CA"/>
    <w:rsid w:val="00374AA0"/>
    <w:rsid w:val="00374FDF"/>
    <w:rsid w:val="00375734"/>
    <w:rsid w:val="0037592F"/>
    <w:rsid w:val="00375C6E"/>
    <w:rsid w:val="00375E95"/>
    <w:rsid w:val="00375ED3"/>
    <w:rsid w:val="00377164"/>
    <w:rsid w:val="003772A6"/>
    <w:rsid w:val="00377387"/>
    <w:rsid w:val="00377659"/>
    <w:rsid w:val="00377B55"/>
    <w:rsid w:val="00377BBD"/>
    <w:rsid w:val="003809C5"/>
    <w:rsid w:val="00380A2B"/>
    <w:rsid w:val="00381641"/>
    <w:rsid w:val="00381897"/>
    <w:rsid w:val="00381BC0"/>
    <w:rsid w:val="00381C62"/>
    <w:rsid w:val="00381D7E"/>
    <w:rsid w:val="00381F87"/>
    <w:rsid w:val="00382224"/>
    <w:rsid w:val="00382309"/>
    <w:rsid w:val="0038233A"/>
    <w:rsid w:val="00382787"/>
    <w:rsid w:val="00382814"/>
    <w:rsid w:val="00382D0D"/>
    <w:rsid w:val="00382F57"/>
    <w:rsid w:val="00383AB3"/>
    <w:rsid w:val="00383B19"/>
    <w:rsid w:val="00383DEB"/>
    <w:rsid w:val="00384001"/>
    <w:rsid w:val="0038454A"/>
    <w:rsid w:val="003848C4"/>
    <w:rsid w:val="00384A27"/>
    <w:rsid w:val="00384ABA"/>
    <w:rsid w:val="00385407"/>
    <w:rsid w:val="003854D8"/>
    <w:rsid w:val="003855E7"/>
    <w:rsid w:val="0038575D"/>
    <w:rsid w:val="00385C48"/>
    <w:rsid w:val="00385D11"/>
    <w:rsid w:val="00385E80"/>
    <w:rsid w:val="00386ABF"/>
    <w:rsid w:val="00387036"/>
    <w:rsid w:val="00387377"/>
    <w:rsid w:val="003875F6"/>
    <w:rsid w:val="0038761A"/>
    <w:rsid w:val="00387659"/>
    <w:rsid w:val="003876DA"/>
    <w:rsid w:val="00387A58"/>
    <w:rsid w:val="00387E4D"/>
    <w:rsid w:val="003908CC"/>
    <w:rsid w:val="00391342"/>
    <w:rsid w:val="003914DF"/>
    <w:rsid w:val="003915A5"/>
    <w:rsid w:val="003916EE"/>
    <w:rsid w:val="00391C7B"/>
    <w:rsid w:val="0039200B"/>
    <w:rsid w:val="003924AD"/>
    <w:rsid w:val="0039279D"/>
    <w:rsid w:val="00392C46"/>
    <w:rsid w:val="00392C96"/>
    <w:rsid w:val="00392F99"/>
    <w:rsid w:val="00393174"/>
    <w:rsid w:val="0039333D"/>
    <w:rsid w:val="003935CB"/>
    <w:rsid w:val="00393959"/>
    <w:rsid w:val="00393991"/>
    <w:rsid w:val="003939C6"/>
    <w:rsid w:val="00393D2A"/>
    <w:rsid w:val="00393E6F"/>
    <w:rsid w:val="003940C9"/>
    <w:rsid w:val="003945C4"/>
    <w:rsid w:val="00394E09"/>
    <w:rsid w:val="00394E5B"/>
    <w:rsid w:val="003950B7"/>
    <w:rsid w:val="00395939"/>
    <w:rsid w:val="00395961"/>
    <w:rsid w:val="0039651B"/>
    <w:rsid w:val="003966BB"/>
    <w:rsid w:val="00396BDC"/>
    <w:rsid w:val="00396DA5"/>
    <w:rsid w:val="0039704F"/>
    <w:rsid w:val="00397180"/>
    <w:rsid w:val="00397C63"/>
    <w:rsid w:val="00397C9F"/>
    <w:rsid w:val="00397FCF"/>
    <w:rsid w:val="003A03C9"/>
    <w:rsid w:val="003A0BAF"/>
    <w:rsid w:val="003A0C9B"/>
    <w:rsid w:val="003A13A4"/>
    <w:rsid w:val="003A14F5"/>
    <w:rsid w:val="003A157F"/>
    <w:rsid w:val="003A1788"/>
    <w:rsid w:val="003A1BB2"/>
    <w:rsid w:val="003A2079"/>
    <w:rsid w:val="003A20C4"/>
    <w:rsid w:val="003A2576"/>
    <w:rsid w:val="003A269E"/>
    <w:rsid w:val="003A3783"/>
    <w:rsid w:val="003A3EB2"/>
    <w:rsid w:val="003A4878"/>
    <w:rsid w:val="003A48AB"/>
    <w:rsid w:val="003A4D6B"/>
    <w:rsid w:val="003A4E8A"/>
    <w:rsid w:val="003A4F60"/>
    <w:rsid w:val="003A57BF"/>
    <w:rsid w:val="003A5C7B"/>
    <w:rsid w:val="003A5D71"/>
    <w:rsid w:val="003A5EC6"/>
    <w:rsid w:val="003A66A6"/>
    <w:rsid w:val="003A6854"/>
    <w:rsid w:val="003A69AB"/>
    <w:rsid w:val="003A6B25"/>
    <w:rsid w:val="003A6C61"/>
    <w:rsid w:val="003A6EFB"/>
    <w:rsid w:val="003A7400"/>
    <w:rsid w:val="003A7474"/>
    <w:rsid w:val="003A7942"/>
    <w:rsid w:val="003A7D09"/>
    <w:rsid w:val="003B0434"/>
    <w:rsid w:val="003B063B"/>
    <w:rsid w:val="003B07AD"/>
    <w:rsid w:val="003B0BB2"/>
    <w:rsid w:val="003B1308"/>
    <w:rsid w:val="003B14A6"/>
    <w:rsid w:val="003B1BAA"/>
    <w:rsid w:val="003B1D4A"/>
    <w:rsid w:val="003B1E9C"/>
    <w:rsid w:val="003B3478"/>
    <w:rsid w:val="003B3503"/>
    <w:rsid w:val="003B3CF4"/>
    <w:rsid w:val="003B442E"/>
    <w:rsid w:val="003B4B77"/>
    <w:rsid w:val="003B5379"/>
    <w:rsid w:val="003B5B8A"/>
    <w:rsid w:val="003B5F4D"/>
    <w:rsid w:val="003B61A8"/>
    <w:rsid w:val="003B6376"/>
    <w:rsid w:val="003B6535"/>
    <w:rsid w:val="003B6731"/>
    <w:rsid w:val="003B6D0A"/>
    <w:rsid w:val="003B6D5A"/>
    <w:rsid w:val="003B6F27"/>
    <w:rsid w:val="003B74DF"/>
    <w:rsid w:val="003B771F"/>
    <w:rsid w:val="003B79D8"/>
    <w:rsid w:val="003B7E34"/>
    <w:rsid w:val="003B7FEB"/>
    <w:rsid w:val="003C0148"/>
    <w:rsid w:val="003C0181"/>
    <w:rsid w:val="003C0600"/>
    <w:rsid w:val="003C0909"/>
    <w:rsid w:val="003C0B2F"/>
    <w:rsid w:val="003C0D6B"/>
    <w:rsid w:val="003C0E69"/>
    <w:rsid w:val="003C11B8"/>
    <w:rsid w:val="003C1843"/>
    <w:rsid w:val="003C1AD8"/>
    <w:rsid w:val="003C2468"/>
    <w:rsid w:val="003C2A4D"/>
    <w:rsid w:val="003C2C18"/>
    <w:rsid w:val="003C2DCA"/>
    <w:rsid w:val="003C3606"/>
    <w:rsid w:val="003C3971"/>
    <w:rsid w:val="003C3C7F"/>
    <w:rsid w:val="003C3F63"/>
    <w:rsid w:val="003C4AAC"/>
    <w:rsid w:val="003C5D73"/>
    <w:rsid w:val="003C5FB9"/>
    <w:rsid w:val="003C67C3"/>
    <w:rsid w:val="003C6D39"/>
    <w:rsid w:val="003C70E7"/>
    <w:rsid w:val="003C7328"/>
    <w:rsid w:val="003C7AD2"/>
    <w:rsid w:val="003C7BE8"/>
    <w:rsid w:val="003C7D62"/>
    <w:rsid w:val="003C7FDD"/>
    <w:rsid w:val="003D03CA"/>
    <w:rsid w:val="003D04A9"/>
    <w:rsid w:val="003D05F0"/>
    <w:rsid w:val="003D0633"/>
    <w:rsid w:val="003D0C79"/>
    <w:rsid w:val="003D0CC5"/>
    <w:rsid w:val="003D1218"/>
    <w:rsid w:val="003D165B"/>
    <w:rsid w:val="003D1692"/>
    <w:rsid w:val="003D16C9"/>
    <w:rsid w:val="003D176E"/>
    <w:rsid w:val="003D18F2"/>
    <w:rsid w:val="003D23C6"/>
    <w:rsid w:val="003D2E8F"/>
    <w:rsid w:val="003D2F1E"/>
    <w:rsid w:val="003D320F"/>
    <w:rsid w:val="003D32E0"/>
    <w:rsid w:val="003D3DAD"/>
    <w:rsid w:val="003D4019"/>
    <w:rsid w:val="003D4045"/>
    <w:rsid w:val="003D416C"/>
    <w:rsid w:val="003D4179"/>
    <w:rsid w:val="003D4335"/>
    <w:rsid w:val="003D4480"/>
    <w:rsid w:val="003D4C35"/>
    <w:rsid w:val="003D4E45"/>
    <w:rsid w:val="003D4F95"/>
    <w:rsid w:val="003D5159"/>
    <w:rsid w:val="003D5607"/>
    <w:rsid w:val="003D561D"/>
    <w:rsid w:val="003D5AA2"/>
    <w:rsid w:val="003D5C40"/>
    <w:rsid w:val="003D6430"/>
    <w:rsid w:val="003D6B07"/>
    <w:rsid w:val="003D7688"/>
    <w:rsid w:val="003D7820"/>
    <w:rsid w:val="003D7972"/>
    <w:rsid w:val="003D7ACD"/>
    <w:rsid w:val="003D7E86"/>
    <w:rsid w:val="003E048A"/>
    <w:rsid w:val="003E0ADF"/>
    <w:rsid w:val="003E1070"/>
    <w:rsid w:val="003E10E7"/>
    <w:rsid w:val="003E1111"/>
    <w:rsid w:val="003E13A7"/>
    <w:rsid w:val="003E1896"/>
    <w:rsid w:val="003E19A7"/>
    <w:rsid w:val="003E1AD9"/>
    <w:rsid w:val="003E1C36"/>
    <w:rsid w:val="003E211A"/>
    <w:rsid w:val="003E21A8"/>
    <w:rsid w:val="003E22C8"/>
    <w:rsid w:val="003E234D"/>
    <w:rsid w:val="003E2614"/>
    <w:rsid w:val="003E2866"/>
    <w:rsid w:val="003E28DE"/>
    <w:rsid w:val="003E2C5C"/>
    <w:rsid w:val="003E2D00"/>
    <w:rsid w:val="003E34F1"/>
    <w:rsid w:val="003E3520"/>
    <w:rsid w:val="003E3751"/>
    <w:rsid w:val="003E3AAD"/>
    <w:rsid w:val="003E3AC7"/>
    <w:rsid w:val="003E3C25"/>
    <w:rsid w:val="003E40A7"/>
    <w:rsid w:val="003E4901"/>
    <w:rsid w:val="003E4CA5"/>
    <w:rsid w:val="003E4E8B"/>
    <w:rsid w:val="003E5139"/>
    <w:rsid w:val="003E5392"/>
    <w:rsid w:val="003E54CF"/>
    <w:rsid w:val="003E55CA"/>
    <w:rsid w:val="003E5DFC"/>
    <w:rsid w:val="003E5FAB"/>
    <w:rsid w:val="003E60C3"/>
    <w:rsid w:val="003E628F"/>
    <w:rsid w:val="003E67A0"/>
    <w:rsid w:val="003E6C03"/>
    <w:rsid w:val="003E6D67"/>
    <w:rsid w:val="003E715C"/>
    <w:rsid w:val="003E7724"/>
    <w:rsid w:val="003E7861"/>
    <w:rsid w:val="003E7B58"/>
    <w:rsid w:val="003F01F3"/>
    <w:rsid w:val="003F11A5"/>
    <w:rsid w:val="003F17A2"/>
    <w:rsid w:val="003F1894"/>
    <w:rsid w:val="003F24A0"/>
    <w:rsid w:val="003F299C"/>
    <w:rsid w:val="003F38BA"/>
    <w:rsid w:val="003F3A31"/>
    <w:rsid w:val="003F3C37"/>
    <w:rsid w:val="003F43A0"/>
    <w:rsid w:val="003F46B5"/>
    <w:rsid w:val="003F4A2D"/>
    <w:rsid w:val="003F4C20"/>
    <w:rsid w:val="003F52DD"/>
    <w:rsid w:val="003F5452"/>
    <w:rsid w:val="003F5713"/>
    <w:rsid w:val="003F5E7E"/>
    <w:rsid w:val="003F6041"/>
    <w:rsid w:val="003F6383"/>
    <w:rsid w:val="003F639A"/>
    <w:rsid w:val="003F64CF"/>
    <w:rsid w:val="003F69A3"/>
    <w:rsid w:val="003F6F9A"/>
    <w:rsid w:val="003F7077"/>
    <w:rsid w:val="003F7152"/>
    <w:rsid w:val="003F7AC3"/>
    <w:rsid w:val="003F7CCE"/>
    <w:rsid w:val="00400943"/>
    <w:rsid w:val="00400DA6"/>
    <w:rsid w:val="00401735"/>
    <w:rsid w:val="00401D23"/>
    <w:rsid w:val="00401DEE"/>
    <w:rsid w:val="00401F31"/>
    <w:rsid w:val="0040231F"/>
    <w:rsid w:val="00402591"/>
    <w:rsid w:val="004025B2"/>
    <w:rsid w:val="00402699"/>
    <w:rsid w:val="0040272A"/>
    <w:rsid w:val="0040295E"/>
    <w:rsid w:val="00402CCB"/>
    <w:rsid w:val="00403127"/>
    <w:rsid w:val="00403401"/>
    <w:rsid w:val="0040341E"/>
    <w:rsid w:val="00403519"/>
    <w:rsid w:val="004036E3"/>
    <w:rsid w:val="00403B85"/>
    <w:rsid w:val="00403F26"/>
    <w:rsid w:val="00403FC0"/>
    <w:rsid w:val="00404022"/>
    <w:rsid w:val="0040458F"/>
    <w:rsid w:val="00404739"/>
    <w:rsid w:val="00404BDA"/>
    <w:rsid w:val="00404FD3"/>
    <w:rsid w:val="004051F9"/>
    <w:rsid w:val="004056F4"/>
    <w:rsid w:val="00405A1E"/>
    <w:rsid w:val="004060B2"/>
    <w:rsid w:val="004060C3"/>
    <w:rsid w:val="00406152"/>
    <w:rsid w:val="00406368"/>
    <w:rsid w:val="004065CA"/>
    <w:rsid w:val="00406AC1"/>
    <w:rsid w:val="00406BB4"/>
    <w:rsid w:val="00406E6C"/>
    <w:rsid w:val="00406F40"/>
    <w:rsid w:val="004071B3"/>
    <w:rsid w:val="004073B9"/>
    <w:rsid w:val="00407899"/>
    <w:rsid w:val="0041008E"/>
    <w:rsid w:val="00410677"/>
    <w:rsid w:val="00410984"/>
    <w:rsid w:val="00410C61"/>
    <w:rsid w:val="004113B8"/>
    <w:rsid w:val="00411595"/>
    <w:rsid w:val="00411686"/>
    <w:rsid w:val="00411E92"/>
    <w:rsid w:val="00411EEA"/>
    <w:rsid w:val="00411FB4"/>
    <w:rsid w:val="0041203D"/>
    <w:rsid w:val="00412281"/>
    <w:rsid w:val="00412397"/>
    <w:rsid w:val="004123C3"/>
    <w:rsid w:val="004123DD"/>
    <w:rsid w:val="00412677"/>
    <w:rsid w:val="00412FCA"/>
    <w:rsid w:val="004131A5"/>
    <w:rsid w:val="004135C2"/>
    <w:rsid w:val="00413C04"/>
    <w:rsid w:val="00413FA0"/>
    <w:rsid w:val="004141BD"/>
    <w:rsid w:val="004142C5"/>
    <w:rsid w:val="00414949"/>
    <w:rsid w:val="0041548E"/>
    <w:rsid w:val="00415559"/>
    <w:rsid w:val="00415D24"/>
    <w:rsid w:val="00415DA8"/>
    <w:rsid w:val="00415E13"/>
    <w:rsid w:val="004161BF"/>
    <w:rsid w:val="00416601"/>
    <w:rsid w:val="00416BC6"/>
    <w:rsid w:val="0041720E"/>
    <w:rsid w:val="0041776D"/>
    <w:rsid w:val="004177ED"/>
    <w:rsid w:val="00417D2D"/>
    <w:rsid w:val="00420A7B"/>
    <w:rsid w:val="00420ABA"/>
    <w:rsid w:val="00420B30"/>
    <w:rsid w:val="00420C8E"/>
    <w:rsid w:val="00420E06"/>
    <w:rsid w:val="004212AB"/>
    <w:rsid w:val="00421422"/>
    <w:rsid w:val="00421775"/>
    <w:rsid w:val="004219B3"/>
    <w:rsid w:val="00421FC4"/>
    <w:rsid w:val="00422092"/>
    <w:rsid w:val="004220E5"/>
    <w:rsid w:val="004221C3"/>
    <w:rsid w:val="00422E13"/>
    <w:rsid w:val="00422F63"/>
    <w:rsid w:val="0042318B"/>
    <w:rsid w:val="00423391"/>
    <w:rsid w:val="004237E2"/>
    <w:rsid w:val="004239C7"/>
    <w:rsid w:val="00423F3F"/>
    <w:rsid w:val="0042405C"/>
    <w:rsid w:val="00424A87"/>
    <w:rsid w:val="00424BFB"/>
    <w:rsid w:val="00424D60"/>
    <w:rsid w:val="00424D7E"/>
    <w:rsid w:val="004251EF"/>
    <w:rsid w:val="004255AB"/>
    <w:rsid w:val="00425B09"/>
    <w:rsid w:val="0042629B"/>
    <w:rsid w:val="004266D3"/>
    <w:rsid w:val="004267B9"/>
    <w:rsid w:val="004269D6"/>
    <w:rsid w:val="00426EBA"/>
    <w:rsid w:val="0042772E"/>
    <w:rsid w:val="0042776F"/>
    <w:rsid w:val="004278F8"/>
    <w:rsid w:val="00430166"/>
    <w:rsid w:val="0043028E"/>
    <w:rsid w:val="00430A80"/>
    <w:rsid w:val="00430AE3"/>
    <w:rsid w:val="00430C1E"/>
    <w:rsid w:val="00430F7C"/>
    <w:rsid w:val="004312F1"/>
    <w:rsid w:val="00431FBE"/>
    <w:rsid w:val="004321D9"/>
    <w:rsid w:val="004326F8"/>
    <w:rsid w:val="004327F3"/>
    <w:rsid w:val="00432EC4"/>
    <w:rsid w:val="00433026"/>
    <w:rsid w:val="00433665"/>
    <w:rsid w:val="0043377F"/>
    <w:rsid w:val="004338A6"/>
    <w:rsid w:val="00433A64"/>
    <w:rsid w:val="00433BB4"/>
    <w:rsid w:val="004347ED"/>
    <w:rsid w:val="00434C28"/>
    <w:rsid w:val="00434E93"/>
    <w:rsid w:val="00435678"/>
    <w:rsid w:val="00435900"/>
    <w:rsid w:val="004365B5"/>
    <w:rsid w:val="00436741"/>
    <w:rsid w:val="00436A12"/>
    <w:rsid w:val="004373AA"/>
    <w:rsid w:val="00437787"/>
    <w:rsid w:val="00437DD9"/>
    <w:rsid w:val="00437E74"/>
    <w:rsid w:val="00437E88"/>
    <w:rsid w:val="0044039C"/>
    <w:rsid w:val="0044058E"/>
    <w:rsid w:val="004410CA"/>
    <w:rsid w:val="004413AB"/>
    <w:rsid w:val="00441B12"/>
    <w:rsid w:val="00441B79"/>
    <w:rsid w:val="00441D7A"/>
    <w:rsid w:val="00441E25"/>
    <w:rsid w:val="0044256B"/>
    <w:rsid w:val="00442794"/>
    <w:rsid w:val="00442A15"/>
    <w:rsid w:val="0044312B"/>
    <w:rsid w:val="00443211"/>
    <w:rsid w:val="0044349D"/>
    <w:rsid w:val="00443913"/>
    <w:rsid w:val="00444033"/>
    <w:rsid w:val="004444A5"/>
    <w:rsid w:val="00444B21"/>
    <w:rsid w:val="00445137"/>
    <w:rsid w:val="00445937"/>
    <w:rsid w:val="00445DD1"/>
    <w:rsid w:val="00445E02"/>
    <w:rsid w:val="00446026"/>
    <w:rsid w:val="0044638E"/>
    <w:rsid w:val="004468E8"/>
    <w:rsid w:val="00446B8C"/>
    <w:rsid w:val="00447BEA"/>
    <w:rsid w:val="00451B3C"/>
    <w:rsid w:val="00452343"/>
    <w:rsid w:val="00452645"/>
    <w:rsid w:val="004526BE"/>
    <w:rsid w:val="00452C71"/>
    <w:rsid w:val="00452F05"/>
    <w:rsid w:val="0045317E"/>
    <w:rsid w:val="00453A0F"/>
    <w:rsid w:val="00454726"/>
    <w:rsid w:val="00454818"/>
    <w:rsid w:val="00454C12"/>
    <w:rsid w:val="0045532E"/>
    <w:rsid w:val="00455391"/>
    <w:rsid w:val="0045566B"/>
    <w:rsid w:val="00455867"/>
    <w:rsid w:val="004558DF"/>
    <w:rsid w:val="004563ED"/>
    <w:rsid w:val="00456418"/>
    <w:rsid w:val="004564EA"/>
    <w:rsid w:val="00457C80"/>
    <w:rsid w:val="00457FB9"/>
    <w:rsid w:val="00460224"/>
    <w:rsid w:val="00460E9A"/>
    <w:rsid w:val="00461445"/>
    <w:rsid w:val="0046170E"/>
    <w:rsid w:val="00461D0C"/>
    <w:rsid w:val="004626B0"/>
    <w:rsid w:val="00462835"/>
    <w:rsid w:val="00462904"/>
    <w:rsid w:val="004633E1"/>
    <w:rsid w:val="00463644"/>
    <w:rsid w:val="004638E9"/>
    <w:rsid w:val="00463AF6"/>
    <w:rsid w:val="00464602"/>
    <w:rsid w:val="00464649"/>
    <w:rsid w:val="004646B4"/>
    <w:rsid w:val="004648E6"/>
    <w:rsid w:val="00464933"/>
    <w:rsid w:val="00464955"/>
    <w:rsid w:val="004649C4"/>
    <w:rsid w:val="00464D9A"/>
    <w:rsid w:val="00464EAC"/>
    <w:rsid w:val="00465086"/>
    <w:rsid w:val="004651D6"/>
    <w:rsid w:val="00465395"/>
    <w:rsid w:val="00465952"/>
    <w:rsid w:val="00465C18"/>
    <w:rsid w:val="00465F07"/>
    <w:rsid w:val="004662C8"/>
    <w:rsid w:val="004665FC"/>
    <w:rsid w:val="004668DD"/>
    <w:rsid w:val="00466A45"/>
    <w:rsid w:val="00466BB2"/>
    <w:rsid w:val="00467328"/>
    <w:rsid w:val="004673DB"/>
    <w:rsid w:val="00467403"/>
    <w:rsid w:val="00467489"/>
    <w:rsid w:val="004676D5"/>
    <w:rsid w:val="00467981"/>
    <w:rsid w:val="00467E64"/>
    <w:rsid w:val="00467F7E"/>
    <w:rsid w:val="00470343"/>
    <w:rsid w:val="00470B0B"/>
    <w:rsid w:val="00470FBB"/>
    <w:rsid w:val="0047112E"/>
    <w:rsid w:val="004713CD"/>
    <w:rsid w:val="0047175F"/>
    <w:rsid w:val="004721BE"/>
    <w:rsid w:val="00472329"/>
    <w:rsid w:val="00472860"/>
    <w:rsid w:val="00472C5B"/>
    <w:rsid w:val="00472D5D"/>
    <w:rsid w:val="00473115"/>
    <w:rsid w:val="004731B7"/>
    <w:rsid w:val="004731D1"/>
    <w:rsid w:val="00473D3D"/>
    <w:rsid w:val="00474AA1"/>
    <w:rsid w:val="0047587C"/>
    <w:rsid w:val="00475C18"/>
    <w:rsid w:val="00475D12"/>
    <w:rsid w:val="00475E58"/>
    <w:rsid w:val="00475F7E"/>
    <w:rsid w:val="00475FB3"/>
    <w:rsid w:val="00476264"/>
    <w:rsid w:val="00476B52"/>
    <w:rsid w:val="00476BE2"/>
    <w:rsid w:val="00476E67"/>
    <w:rsid w:val="004779BC"/>
    <w:rsid w:val="00477BB5"/>
    <w:rsid w:val="00480461"/>
    <w:rsid w:val="00480BD9"/>
    <w:rsid w:val="00480F48"/>
    <w:rsid w:val="00480FBE"/>
    <w:rsid w:val="0048172B"/>
    <w:rsid w:val="00481EE5"/>
    <w:rsid w:val="004825B3"/>
    <w:rsid w:val="00482D02"/>
    <w:rsid w:val="00482F1E"/>
    <w:rsid w:val="00483103"/>
    <w:rsid w:val="00483202"/>
    <w:rsid w:val="0048329B"/>
    <w:rsid w:val="004835DE"/>
    <w:rsid w:val="004837EB"/>
    <w:rsid w:val="004837F0"/>
    <w:rsid w:val="004849CE"/>
    <w:rsid w:val="004849D5"/>
    <w:rsid w:val="00484B25"/>
    <w:rsid w:val="00484BC1"/>
    <w:rsid w:val="00484DC7"/>
    <w:rsid w:val="00485035"/>
    <w:rsid w:val="00485118"/>
    <w:rsid w:val="0048541D"/>
    <w:rsid w:val="0048578C"/>
    <w:rsid w:val="00485988"/>
    <w:rsid w:val="00485A42"/>
    <w:rsid w:val="00485AE9"/>
    <w:rsid w:val="00485E1C"/>
    <w:rsid w:val="004863E2"/>
    <w:rsid w:val="00486DBE"/>
    <w:rsid w:val="00487458"/>
    <w:rsid w:val="00487E12"/>
    <w:rsid w:val="00487EB1"/>
    <w:rsid w:val="004907A3"/>
    <w:rsid w:val="00490E15"/>
    <w:rsid w:val="00490F37"/>
    <w:rsid w:val="00491094"/>
    <w:rsid w:val="0049143B"/>
    <w:rsid w:val="00491B8B"/>
    <w:rsid w:val="00491D66"/>
    <w:rsid w:val="0049219B"/>
    <w:rsid w:val="004923A7"/>
    <w:rsid w:val="00492513"/>
    <w:rsid w:val="00492554"/>
    <w:rsid w:val="00492A91"/>
    <w:rsid w:val="00492B0D"/>
    <w:rsid w:val="00492B1C"/>
    <w:rsid w:val="00492D29"/>
    <w:rsid w:val="004930BC"/>
    <w:rsid w:val="00493184"/>
    <w:rsid w:val="00493484"/>
    <w:rsid w:val="00493514"/>
    <w:rsid w:val="004939BC"/>
    <w:rsid w:val="00493A8B"/>
    <w:rsid w:val="00493B0F"/>
    <w:rsid w:val="00493B78"/>
    <w:rsid w:val="00493FC5"/>
    <w:rsid w:val="0049427F"/>
    <w:rsid w:val="00494358"/>
    <w:rsid w:val="004944ED"/>
    <w:rsid w:val="00494CD0"/>
    <w:rsid w:val="00494FE1"/>
    <w:rsid w:val="00495F3B"/>
    <w:rsid w:val="00495FE4"/>
    <w:rsid w:val="004963A0"/>
    <w:rsid w:val="00496676"/>
    <w:rsid w:val="004971AD"/>
    <w:rsid w:val="0049749A"/>
    <w:rsid w:val="004976E2"/>
    <w:rsid w:val="00497AB2"/>
    <w:rsid w:val="00497E85"/>
    <w:rsid w:val="00497FCD"/>
    <w:rsid w:val="004A049A"/>
    <w:rsid w:val="004A0609"/>
    <w:rsid w:val="004A0903"/>
    <w:rsid w:val="004A0993"/>
    <w:rsid w:val="004A0F55"/>
    <w:rsid w:val="004A1319"/>
    <w:rsid w:val="004A1939"/>
    <w:rsid w:val="004A224D"/>
    <w:rsid w:val="004A2491"/>
    <w:rsid w:val="004A26E0"/>
    <w:rsid w:val="004A2785"/>
    <w:rsid w:val="004A27E1"/>
    <w:rsid w:val="004A2EC8"/>
    <w:rsid w:val="004A321E"/>
    <w:rsid w:val="004A3441"/>
    <w:rsid w:val="004A3A5E"/>
    <w:rsid w:val="004A4210"/>
    <w:rsid w:val="004A4EC9"/>
    <w:rsid w:val="004A537C"/>
    <w:rsid w:val="004A599F"/>
    <w:rsid w:val="004A5AD3"/>
    <w:rsid w:val="004A5F8F"/>
    <w:rsid w:val="004A6606"/>
    <w:rsid w:val="004A69B8"/>
    <w:rsid w:val="004A6B3A"/>
    <w:rsid w:val="004A6BAA"/>
    <w:rsid w:val="004A6C4B"/>
    <w:rsid w:val="004A6C51"/>
    <w:rsid w:val="004A7126"/>
    <w:rsid w:val="004A7A35"/>
    <w:rsid w:val="004A7BE6"/>
    <w:rsid w:val="004A7D3C"/>
    <w:rsid w:val="004B04DD"/>
    <w:rsid w:val="004B0B0B"/>
    <w:rsid w:val="004B0F81"/>
    <w:rsid w:val="004B1379"/>
    <w:rsid w:val="004B1CC3"/>
    <w:rsid w:val="004B252C"/>
    <w:rsid w:val="004B2B8A"/>
    <w:rsid w:val="004B2DA2"/>
    <w:rsid w:val="004B3115"/>
    <w:rsid w:val="004B352E"/>
    <w:rsid w:val="004B36DD"/>
    <w:rsid w:val="004B372C"/>
    <w:rsid w:val="004B38B4"/>
    <w:rsid w:val="004B3E87"/>
    <w:rsid w:val="004B3EDA"/>
    <w:rsid w:val="004B49A7"/>
    <w:rsid w:val="004B4A2D"/>
    <w:rsid w:val="004B4B84"/>
    <w:rsid w:val="004B4D87"/>
    <w:rsid w:val="004B5078"/>
    <w:rsid w:val="004B56FD"/>
    <w:rsid w:val="004B577D"/>
    <w:rsid w:val="004B5BC3"/>
    <w:rsid w:val="004B5D2F"/>
    <w:rsid w:val="004B61AF"/>
    <w:rsid w:val="004B6511"/>
    <w:rsid w:val="004B65CF"/>
    <w:rsid w:val="004B6618"/>
    <w:rsid w:val="004B6BB3"/>
    <w:rsid w:val="004B6E51"/>
    <w:rsid w:val="004B7012"/>
    <w:rsid w:val="004B70F2"/>
    <w:rsid w:val="004B744A"/>
    <w:rsid w:val="004B777E"/>
    <w:rsid w:val="004B78BF"/>
    <w:rsid w:val="004B7926"/>
    <w:rsid w:val="004B7BA0"/>
    <w:rsid w:val="004B7C5C"/>
    <w:rsid w:val="004B7E25"/>
    <w:rsid w:val="004C01F3"/>
    <w:rsid w:val="004C0577"/>
    <w:rsid w:val="004C0578"/>
    <w:rsid w:val="004C062F"/>
    <w:rsid w:val="004C0D39"/>
    <w:rsid w:val="004C0EA6"/>
    <w:rsid w:val="004C11D3"/>
    <w:rsid w:val="004C1365"/>
    <w:rsid w:val="004C15E4"/>
    <w:rsid w:val="004C2365"/>
    <w:rsid w:val="004C25D7"/>
    <w:rsid w:val="004C27A7"/>
    <w:rsid w:val="004C28CC"/>
    <w:rsid w:val="004C3A05"/>
    <w:rsid w:val="004C3F6B"/>
    <w:rsid w:val="004C405A"/>
    <w:rsid w:val="004C43A9"/>
    <w:rsid w:val="004C43FE"/>
    <w:rsid w:val="004C4911"/>
    <w:rsid w:val="004C4BB8"/>
    <w:rsid w:val="004C4CAB"/>
    <w:rsid w:val="004C4CEA"/>
    <w:rsid w:val="004C61CA"/>
    <w:rsid w:val="004C63AF"/>
    <w:rsid w:val="004C66D0"/>
    <w:rsid w:val="004C6BED"/>
    <w:rsid w:val="004C6C2C"/>
    <w:rsid w:val="004C775D"/>
    <w:rsid w:val="004C7873"/>
    <w:rsid w:val="004C7AE3"/>
    <w:rsid w:val="004C7C3F"/>
    <w:rsid w:val="004C7E33"/>
    <w:rsid w:val="004D0123"/>
    <w:rsid w:val="004D05F8"/>
    <w:rsid w:val="004D0B26"/>
    <w:rsid w:val="004D0D1A"/>
    <w:rsid w:val="004D131A"/>
    <w:rsid w:val="004D16A2"/>
    <w:rsid w:val="004D1A78"/>
    <w:rsid w:val="004D1BE0"/>
    <w:rsid w:val="004D1CCD"/>
    <w:rsid w:val="004D1F99"/>
    <w:rsid w:val="004D2770"/>
    <w:rsid w:val="004D2988"/>
    <w:rsid w:val="004D2C6E"/>
    <w:rsid w:val="004D3578"/>
    <w:rsid w:val="004D38E0"/>
    <w:rsid w:val="004D3A58"/>
    <w:rsid w:val="004D3DEE"/>
    <w:rsid w:val="004D467C"/>
    <w:rsid w:val="004D4D5B"/>
    <w:rsid w:val="004D55F7"/>
    <w:rsid w:val="004D5A8F"/>
    <w:rsid w:val="004D602C"/>
    <w:rsid w:val="004D69DD"/>
    <w:rsid w:val="004D6B56"/>
    <w:rsid w:val="004D6C2C"/>
    <w:rsid w:val="004D6C89"/>
    <w:rsid w:val="004D72DE"/>
    <w:rsid w:val="004D7E83"/>
    <w:rsid w:val="004E0062"/>
    <w:rsid w:val="004E00A4"/>
    <w:rsid w:val="004E0234"/>
    <w:rsid w:val="004E0A3D"/>
    <w:rsid w:val="004E0AFC"/>
    <w:rsid w:val="004E0C1D"/>
    <w:rsid w:val="004E0EE4"/>
    <w:rsid w:val="004E1031"/>
    <w:rsid w:val="004E121E"/>
    <w:rsid w:val="004E139D"/>
    <w:rsid w:val="004E13F1"/>
    <w:rsid w:val="004E1963"/>
    <w:rsid w:val="004E19FA"/>
    <w:rsid w:val="004E1E2C"/>
    <w:rsid w:val="004E213A"/>
    <w:rsid w:val="004E21BA"/>
    <w:rsid w:val="004E254B"/>
    <w:rsid w:val="004E29CC"/>
    <w:rsid w:val="004E33FE"/>
    <w:rsid w:val="004E38B3"/>
    <w:rsid w:val="004E38ED"/>
    <w:rsid w:val="004E3D16"/>
    <w:rsid w:val="004E4077"/>
    <w:rsid w:val="004E4353"/>
    <w:rsid w:val="004E43C8"/>
    <w:rsid w:val="004E43E9"/>
    <w:rsid w:val="004E4A1A"/>
    <w:rsid w:val="004E5BD0"/>
    <w:rsid w:val="004E606C"/>
    <w:rsid w:val="004E6AD2"/>
    <w:rsid w:val="004E6C78"/>
    <w:rsid w:val="004E6CC6"/>
    <w:rsid w:val="004E7325"/>
    <w:rsid w:val="004E757B"/>
    <w:rsid w:val="004E760B"/>
    <w:rsid w:val="004E786B"/>
    <w:rsid w:val="004E7BFB"/>
    <w:rsid w:val="004E7C7F"/>
    <w:rsid w:val="004E7D08"/>
    <w:rsid w:val="004E7DD0"/>
    <w:rsid w:val="004E7E06"/>
    <w:rsid w:val="004F0269"/>
    <w:rsid w:val="004F03FA"/>
    <w:rsid w:val="004F09F0"/>
    <w:rsid w:val="004F0A46"/>
    <w:rsid w:val="004F0A7F"/>
    <w:rsid w:val="004F0ED6"/>
    <w:rsid w:val="004F1148"/>
    <w:rsid w:val="004F15C3"/>
    <w:rsid w:val="004F1608"/>
    <w:rsid w:val="004F2365"/>
    <w:rsid w:val="004F238C"/>
    <w:rsid w:val="004F3398"/>
    <w:rsid w:val="004F348B"/>
    <w:rsid w:val="004F3573"/>
    <w:rsid w:val="004F364A"/>
    <w:rsid w:val="004F39DC"/>
    <w:rsid w:val="004F3A59"/>
    <w:rsid w:val="004F3E8E"/>
    <w:rsid w:val="004F3F93"/>
    <w:rsid w:val="004F3F99"/>
    <w:rsid w:val="004F40F8"/>
    <w:rsid w:val="004F4505"/>
    <w:rsid w:val="004F466E"/>
    <w:rsid w:val="004F48B6"/>
    <w:rsid w:val="004F4D5A"/>
    <w:rsid w:val="004F4D78"/>
    <w:rsid w:val="004F4F5E"/>
    <w:rsid w:val="004F5164"/>
    <w:rsid w:val="004F54BC"/>
    <w:rsid w:val="004F58D2"/>
    <w:rsid w:val="004F5976"/>
    <w:rsid w:val="004F5A84"/>
    <w:rsid w:val="004F6423"/>
    <w:rsid w:val="004F6E17"/>
    <w:rsid w:val="004F70EA"/>
    <w:rsid w:val="004F7B2C"/>
    <w:rsid w:val="00500687"/>
    <w:rsid w:val="00500937"/>
    <w:rsid w:val="00500A04"/>
    <w:rsid w:val="005010DA"/>
    <w:rsid w:val="005025FB"/>
    <w:rsid w:val="0050282F"/>
    <w:rsid w:val="00502ACD"/>
    <w:rsid w:val="00502BC2"/>
    <w:rsid w:val="00502F04"/>
    <w:rsid w:val="00502F73"/>
    <w:rsid w:val="00503038"/>
    <w:rsid w:val="005033B4"/>
    <w:rsid w:val="00503CAD"/>
    <w:rsid w:val="005044A1"/>
    <w:rsid w:val="00504726"/>
    <w:rsid w:val="0050472B"/>
    <w:rsid w:val="00504CF6"/>
    <w:rsid w:val="00504D83"/>
    <w:rsid w:val="00504FF7"/>
    <w:rsid w:val="00505707"/>
    <w:rsid w:val="00505762"/>
    <w:rsid w:val="005057C8"/>
    <w:rsid w:val="00505CAB"/>
    <w:rsid w:val="00505EAB"/>
    <w:rsid w:val="00505EBA"/>
    <w:rsid w:val="00505ED2"/>
    <w:rsid w:val="00506261"/>
    <w:rsid w:val="005067F3"/>
    <w:rsid w:val="0050744E"/>
    <w:rsid w:val="00507AD1"/>
    <w:rsid w:val="00510355"/>
    <w:rsid w:val="00510AB7"/>
    <w:rsid w:val="00510BC9"/>
    <w:rsid w:val="00510C94"/>
    <w:rsid w:val="00511475"/>
    <w:rsid w:val="00511883"/>
    <w:rsid w:val="005118C2"/>
    <w:rsid w:val="00511A92"/>
    <w:rsid w:val="00511EA7"/>
    <w:rsid w:val="00512399"/>
    <w:rsid w:val="00512531"/>
    <w:rsid w:val="00512C0D"/>
    <w:rsid w:val="00513629"/>
    <w:rsid w:val="00513658"/>
    <w:rsid w:val="005136CB"/>
    <w:rsid w:val="00513904"/>
    <w:rsid w:val="005141DC"/>
    <w:rsid w:val="00514A81"/>
    <w:rsid w:val="00514DC1"/>
    <w:rsid w:val="00514DD9"/>
    <w:rsid w:val="00514DEB"/>
    <w:rsid w:val="00514F3C"/>
    <w:rsid w:val="00515608"/>
    <w:rsid w:val="0051626B"/>
    <w:rsid w:val="00517FAF"/>
    <w:rsid w:val="005206D9"/>
    <w:rsid w:val="005207F6"/>
    <w:rsid w:val="00520A97"/>
    <w:rsid w:val="00520EC9"/>
    <w:rsid w:val="005211B1"/>
    <w:rsid w:val="00521915"/>
    <w:rsid w:val="00521B02"/>
    <w:rsid w:val="00521B07"/>
    <w:rsid w:val="00522746"/>
    <w:rsid w:val="005227B7"/>
    <w:rsid w:val="00522839"/>
    <w:rsid w:val="00522AA7"/>
    <w:rsid w:val="005230DF"/>
    <w:rsid w:val="0052317D"/>
    <w:rsid w:val="005232B2"/>
    <w:rsid w:val="00523428"/>
    <w:rsid w:val="005234B3"/>
    <w:rsid w:val="0052379B"/>
    <w:rsid w:val="00523971"/>
    <w:rsid w:val="0052399C"/>
    <w:rsid w:val="005239A6"/>
    <w:rsid w:val="00523AD4"/>
    <w:rsid w:val="0052420B"/>
    <w:rsid w:val="005242F7"/>
    <w:rsid w:val="0052438D"/>
    <w:rsid w:val="00524817"/>
    <w:rsid w:val="005248AA"/>
    <w:rsid w:val="0052508F"/>
    <w:rsid w:val="00525301"/>
    <w:rsid w:val="00525C38"/>
    <w:rsid w:val="0052603B"/>
    <w:rsid w:val="00526279"/>
    <w:rsid w:val="00526A2F"/>
    <w:rsid w:val="00526BBC"/>
    <w:rsid w:val="00526E53"/>
    <w:rsid w:val="00526F74"/>
    <w:rsid w:val="005273ED"/>
    <w:rsid w:val="0052746D"/>
    <w:rsid w:val="00527742"/>
    <w:rsid w:val="005277F8"/>
    <w:rsid w:val="0052783D"/>
    <w:rsid w:val="00527BA4"/>
    <w:rsid w:val="00527C71"/>
    <w:rsid w:val="00527FFC"/>
    <w:rsid w:val="00531868"/>
    <w:rsid w:val="005318D4"/>
    <w:rsid w:val="0053203B"/>
    <w:rsid w:val="005324E4"/>
    <w:rsid w:val="00532529"/>
    <w:rsid w:val="0053261D"/>
    <w:rsid w:val="005327C2"/>
    <w:rsid w:val="00532ECE"/>
    <w:rsid w:val="0053369C"/>
    <w:rsid w:val="00533F58"/>
    <w:rsid w:val="005341E1"/>
    <w:rsid w:val="00534694"/>
    <w:rsid w:val="00534781"/>
    <w:rsid w:val="0053479D"/>
    <w:rsid w:val="005347E6"/>
    <w:rsid w:val="00534D9D"/>
    <w:rsid w:val="00535360"/>
    <w:rsid w:val="00535413"/>
    <w:rsid w:val="005357B5"/>
    <w:rsid w:val="00535B55"/>
    <w:rsid w:val="00535DB7"/>
    <w:rsid w:val="00535DFA"/>
    <w:rsid w:val="00535EAD"/>
    <w:rsid w:val="00535F7C"/>
    <w:rsid w:val="0053613D"/>
    <w:rsid w:val="005366A3"/>
    <w:rsid w:val="00536DC3"/>
    <w:rsid w:val="00536FBE"/>
    <w:rsid w:val="005370D0"/>
    <w:rsid w:val="005371BC"/>
    <w:rsid w:val="005372B1"/>
    <w:rsid w:val="00537A69"/>
    <w:rsid w:val="00537B51"/>
    <w:rsid w:val="005401B6"/>
    <w:rsid w:val="005404FB"/>
    <w:rsid w:val="00540CEC"/>
    <w:rsid w:val="00540D9F"/>
    <w:rsid w:val="005415E0"/>
    <w:rsid w:val="00541867"/>
    <w:rsid w:val="00541D1A"/>
    <w:rsid w:val="00541D82"/>
    <w:rsid w:val="00542B5D"/>
    <w:rsid w:val="00542C22"/>
    <w:rsid w:val="00542D87"/>
    <w:rsid w:val="005438DB"/>
    <w:rsid w:val="00543D5C"/>
    <w:rsid w:val="00543E6C"/>
    <w:rsid w:val="0054402B"/>
    <w:rsid w:val="005459AD"/>
    <w:rsid w:val="00545FF7"/>
    <w:rsid w:val="005460A7"/>
    <w:rsid w:val="005467F4"/>
    <w:rsid w:val="005469E3"/>
    <w:rsid w:val="00546E2C"/>
    <w:rsid w:val="005475C6"/>
    <w:rsid w:val="00547F06"/>
    <w:rsid w:val="00547F43"/>
    <w:rsid w:val="00547FF4"/>
    <w:rsid w:val="00550108"/>
    <w:rsid w:val="00550621"/>
    <w:rsid w:val="00551811"/>
    <w:rsid w:val="0055187D"/>
    <w:rsid w:val="00551955"/>
    <w:rsid w:val="005519E5"/>
    <w:rsid w:val="00551E4F"/>
    <w:rsid w:val="00552008"/>
    <w:rsid w:val="00552343"/>
    <w:rsid w:val="0055250B"/>
    <w:rsid w:val="00552B26"/>
    <w:rsid w:val="00552B9E"/>
    <w:rsid w:val="005531B6"/>
    <w:rsid w:val="00553985"/>
    <w:rsid w:val="00553C11"/>
    <w:rsid w:val="00553D70"/>
    <w:rsid w:val="00554327"/>
    <w:rsid w:val="0055444B"/>
    <w:rsid w:val="00554580"/>
    <w:rsid w:val="00554736"/>
    <w:rsid w:val="00554938"/>
    <w:rsid w:val="00554CAD"/>
    <w:rsid w:val="00555A43"/>
    <w:rsid w:val="00555C6E"/>
    <w:rsid w:val="00555E1F"/>
    <w:rsid w:val="00555E49"/>
    <w:rsid w:val="005561A1"/>
    <w:rsid w:val="00556256"/>
    <w:rsid w:val="005564ED"/>
    <w:rsid w:val="0055677C"/>
    <w:rsid w:val="005569AA"/>
    <w:rsid w:val="00556C81"/>
    <w:rsid w:val="00556CBF"/>
    <w:rsid w:val="005573D7"/>
    <w:rsid w:val="00557F2D"/>
    <w:rsid w:val="005607AE"/>
    <w:rsid w:val="00561102"/>
    <w:rsid w:val="005613AB"/>
    <w:rsid w:val="00561E19"/>
    <w:rsid w:val="00562329"/>
    <w:rsid w:val="005624B4"/>
    <w:rsid w:val="00562810"/>
    <w:rsid w:val="005629EE"/>
    <w:rsid w:val="00562DDD"/>
    <w:rsid w:val="00562F6B"/>
    <w:rsid w:val="005631D1"/>
    <w:rsid w:val="0056343C"/>
    <w:rsid w:val="00563735"/>
    <w:rsid w:val="005637AA"/>
    <w:rsid w:val="005637AE"/>
    <w:rsid w:val="00563A45"/>
    <w:rsid w:val="00563A53"/>
    <w:rsid w:val="00563AB0"/>
    <w:rsid w:val="00563B79"/>
    <w:rsid w:val="005642FD"/>
    <w:rsid w:val="00564472"/>
    <w:rsid w:val="00564C74"/>
    <w:rsid w:val="00564E13"/>
    <w:rsid w:val="00565087"/>
    <w:rsid w:val="005653AA"/>
    <w:rsid w:val="005657ED"/>
    <w:rsid w:val="00565811"/>
    <w:rsid w:val="00565A2B"/>
    <w:rsid w:val="00565BDE"/>
    <w:rsid w:val="00565D28"/>
    <w:rsid w:val="00566598"/>
    <w:rsid w:val="00566EC7"/>
    <w:rsid w:val="00566EF2"/>
    <w:rsid w:val="00567400"/>
    <w:rsid w:val="00567828"/>
    <w:rsid w:val="00567AB1"/>
    <w:rsid w:val="00567AC0"/>
    <w:rsid w:val="00567D27"/>
    <w:rsid w:val="00570189"/>
    <w:rsid w:val="0057059A"/>
    <w:rsid w:val="00570632"/>
    <w:rsid w:val="005713B5"/>
    <w:rsid w:val="0057165A"/>
    <w:rsid w:val="005717D9"/>
    <w:rsid w:val="00571E18"/>
    <w:rsid w:val="00571E5F"/>
    <w:rsid w:val="00571E7A"/>
    <w:rsid w:val="00571E97"/>
    <w:rsid w:val="005723D3"/>
    <w:rsid w:val="0057267C"/>
    <w:rsid w:val="005727FF"/>
    <w:rsid w:val="00572C6E"/>
    <w:rsid w:val="00572D74"/>
    <w:rsid w:val="0057333B"/>
    <w:rsid w:val="005736AA"/>
    <w:rsid w:val="0057404E"/>
    <w:rsid w:val="00574275"/>
    <w:rsid w:val="0057446C"/>
    <w:rsid w:val="005744E3"/>
    <w:rsid w:val="00574895"/>
    <w:rsid w:val="005749D3"/>
    <w:rsid w:val="00574A75"/>
    <w:rsid w:val="00574E59"/>
    <w:rsid w:val="00574F21"/>
    <w:rsid w:val="00574F9E"/>
    <w:rsid w:val="005758BC"/>
    <w:rsid w:val="005760DF"/>
    <w:rsid w:val="005763AD"/>
    <w:rsid w:val="005765E1"/>
    <w:rsid w:val="00576ADB"/>
    <w:rsid w:val="00576C23"/>
    <w:rsid w:val="00576EA9"/>
    <w:rsid w:val="0057716E"/>
    <w:rsid w:val="00577C80"/>
    <w:rsid w:val="005807ED"/>
    <w:rsid w:val="00580886"/>
    <w:rsid w:val="005808E5"/>
    <w:rsid w:val="0058191B"/>
    <w:rsid w:val="0058196B"/>
    <w:rsid w:val="00581A2D"/>
    <w:rsid w:val="00581F3B"/>
    <w:rsid w:val="005821AB"/>
    <w:rsid w:val="005821F1"/>
    <w:rsid w:val="00582382"/>
    <w:rsid w:val="00582496"/>
    <w:rsid w:val="0058265C"/>
    <w:rsid w:val="00582775"/>
    <w:rsid w:val="005828F7"/>
    <w:rsid w:val="00582F5B"/>
    <w:rsid w:val="00582FC5"/>
    <w:rsid w:val="00582FFE"/>
    <w:rsid w:val="0058312F"/>
    <w:rsid w:val="00583711"/>
    <w:rsid w:val="00583894"/>
    <w:rsid w:val="00583B44"/>
    <w:rsid w:val="00583CED"/>
    <w:rsid w:val="00583DCF"/>
    <w:rsid w:val="00583F47"/>
    <w:rsid w:val="00583FEA"/>
    <w:rsid w:val="00584616"/>
    <w:rsid w:val="00584FCD"/>
    <w:rsid w:val="005854EB"/>
    <w:rsid w:val="005858ED"/>
    <w:rsid w:val="005858F2"/>
    <w:rsid w:val="00585948"/>
    <w:rsid w:val="00585DB2"/>
    <w:rsid w:val="00585EB8"/>
    <w:rsid w:val="005862C8"/>
    <w:rsid w:val="005864DE"/>
    <w:rsid w:val="00586671"/>
    <w:rsid w:val="00586B1A"/>
    <w:rsid w:val="00587204"/>
    <w:rsid w:val="0058731D"/>
    <w:rsid w:val="005877CA"/>
    <w:rsid w:val="005877FF"/>
    <w:rsid w:val="005905B5"/>
    <w:rsid w:val="005907DB"/>
    <w:rsid w:val="005907E0"/>
    <w:rsid w:val="005909FA"/>
    <w:rsid w:val="00590A24"/>
    <w:rsid w:val="00590B29"/>
    <w:rsid w:val="00590DDD"/>
    <w:rsid w:val="00590EC0"/>
    <w:rsid w:val="00591005"/>
    <w:rsid w:val="00591126"/>
    <w:rsid w:val="00591874"/>
    <w:rsid w:val="0059195D"/>
    <w:rsid w:val="00591DF8"/>
    <w:rsid w:val="00591E9C"/>
    <w:rsid w:val="0059275C"/>
    <w:rsid w:val="005928F1"/>
    <w:rsid w:val="00592904"/>
    <w:rsid w:val="00592A9D"/>
    <w:rsid w:val="00593399"/>
    <w:rsid w:val="0059375D"/>
    <w:rsid w:val="00593B1B"/>
    <w:rsid w:val="00593B81"/>
    <w:rsid w:val="00593CC1"/>
    <w:rsid w:val="00593DB7"/>
    <w:rsid w:val="00593FCA"/>
    <w:rsid w:val="00594049"/>
    <w:rsid w:val="005943B0"/>
    <w:rsid w:val="005943F3"/>
    <w:rsid w:val="00594D76"/>
    <w:rsid w:val="00594E26"/>
    <w:rsid w:val="00595054"/>
    <w:rsid w:val="005950AD"/>
    <w:rsid w:val="005952DB"/>
    <w:rsid w:val="0059564B"/>
    <w:rsid w:val="0059589A"/>
    <w:rsid w:val="0059625A"/>
    <w:rsid w:val="005967CC"/>
    <w:rsid w:val="005967F0"/>
    <w:rsid w:val="00596993"/>
    <w:rsid w:val="005969F1"/>
    <w:rsid w:val="00596DE4"/>
    <w:rsid w:val="0059714E"/>
    <w:rsid w:val="0059720E"/>
    <w:rsid w:val="00597621"/>
    <w:rsid w:val="00597A90"/>
    <w:rsid w:val="00597BAF"/>
    <w:rsid w:val="005A08C3"/>
    <w:rsid w:val="005A101F"/>
    <w:rsid w:val="005A13EE"/>
    <w:rsid w:val="005A141F"/>
    <w:rsid w:val="005A14F0"/>
    <w:rsid w:val="005A1968"/>
    <w:rsid w:val="005A1AE6"/>
    <w:rsid w:val="005A1D70"/>
    <w:rsid w:val="005A2291"/>
    <w:rsid w:val="005A24B1"/>
    <w:rsid w:val="005A25BE"/>
    <w:rsid w:val="005A26D3"/>
    <w:rsid w:val="005A27A7"/>
    <w:rsid w:val="005A286C"/>
    <w:rsid w:val="005A3285"/>
    <w:rsid w:val="005A32F0"/>
    <w:rsid w:val="005A3B69"/>
    <w:rsid w:val="005A4026"/>
    <w:rsid w:val="005A414A"/>
    <w:rsid w:val="005A4866"/>
    <w:rsid w:val="005A5B9C"/>
    <w:rsid w:val="005A5F78"/>
    <w:rsid w:val="005A6B59"/>
    <w:rsid w:val="005A6E63"/>
    <w:rsid w:val="005A6ED8"/>
    <w:rsid w:val="005A7015"/>
    <w:rsid w:val="005A77F9"/>
    <w:rsid w:val="005A7B64"/>
    <w:rsid w:val="005A7BE8"/>
    <w:rsid w:val="005A7CA4"/>
    <w:rsid w:val="005A7D61"/>
    <w:rsid w:val="005B0201"/>
    <w:rsid w:val="005B032E"/>
    <w:rsid w:val="005B03D2"/>
    <w:rsid w:val="005B084E"/>
    <w:rsid w:val="005B104A"/>
    <w:rsid w:val="005B112B"/>
    <w:rsid w:val="005B143F"/>
    <w:rsid w:val="005B24B0"/>
    <w:rsid w:val="005B28D8"/>
    <w:rsid w:val="005B2A39"/>
    <w:rsid w:val="005B2D1A"/>
    <w:rsid w:val="005B376B"/>
    <w:rsid w:val="005B3C08"/>
    <w:rsid w:val="005B3C73"/>
    <w:rsid w:val="005B40C8"/>
    <w:rsid w:val="005B414B"/>
    <w:rsid w:val="005B4A0A"/>
    <w:rsid w:val="005B4CF5"/>
    <w:rsid w:val="005B50EA"/>
    <w:rsid w:val="005B522D"/>
    <w:rsid w:val="005B58BB"/>
    <w:rsid w:val="005B59DD"/>
    <w:rsid w:val="005B5F24"/>
    <w:rsid w:val="005B61BE"/>
    <w:rsid w:val="005B6995"/>
    <w:rsid w:val="005B6E3F"/>
    <w:rsid w:val="005B70B5"/>
    <w:rsid w:val="005B7684"/>
    <w:rsid w:val="005C01FF"/>
    <w:rsid w:val="005C05F3"/>
    <w:rsid w:val="005C0BEC"/>
    <w:rsid w:val="005C10C1"/>
    <w:rsid w:val="005C15AE"/>
    <w:rsid w:val="005C1600"/>
    <w:rsid w:val="005C1EAB"/>
    <w:rsid w:val="005C1F70"/>
    <w:rsid w:val="005C27E6"/>
    <w:rsid w:val="005C2897"/>
    <w:rsid w:val="005C28CD"/>
    <w:rsid w:val="005C2EAE"/>
    <w:rsid w:val="005C2FD2"/>
    <w:rsid w:val="005C3114"/>
    <w:rsid w:val="005C3452"/>
    <w:rsid w:val="005C368A"/>
    <w:rsid w:val="005C393E"/>
    <w:rsid w:val="005C3C5D"/>
    <w:rsid w:val="005C4659"/>
    <w:rsid w:val="005C55DC"/>
    <w:rsid w:val="005C58D0"/>
    <w:rsid w:val="005C5C81"/>
    <w:rsid w:val="005C5E95"/>
    <w:rsid w:val="005C60FA"/>
    <w:rsid w:val="005C6358"/>
    <w:rsid w:val="005C63BE"/>
    <w:rsid w:val="005C64A1"/>
    <w:rsid w:val="005C6C1C"/>
    <w:rsid w:val="005C6CC8"/>
    <w:rsid w:val="005C6FFF"/>
    <w:rsid w:val="005C7080"/>
    <w:rsid w:val="005C7173"/>
    <w:rsid w:val="005C728B"/>
    <w:rsid w:val="005C7A98"/>
    <w:rsid w:val="005C7B14"/>
    <w:rsid w:val="005C7C08"/>
    <w:rsid w:val="005C7F30"/>
    <w:rsid w:val="005D03E5"/>
    <w:rsid w:val="005D0586"/>
    <w:rsid w:val="005D06B8"/>
    <w:rsid w:val="005D071E"/>
    <w:rsid w:val="005D0A3B"/>
    <w:rsid w:val="005D0E3A"/>
    <w:rsid w:val="005D0F68"/>
    <w:rsid w:val="005D1217"/>
    <w:rsid w:val="005D129D"/>
    <w:rsid w:val="005D1540"/>
    <w:rsid w:val="005D1AAE"/>
    <w:rsid w:val="005D1BEE"/>
    <w:rsid w:val="005D1F85"/>
    <w:rsid w:val="005D2431"/>
    <w:rsid w:val="005D26DE"/>
    <w:rsid w:val="005D297B"/>
    <w:rsid w:val="005D2BD9"/>
    <w:rsid w:val="005D2D2A"/>
    <w:rsid w:val="005D2E01"/>
    <w:rsid w:val="005D3B51"/>
    <w:rsid w:val="005D3C45"/>
    <w:rsid w:val="005D3EE8"/>
    <w:rsid w:val="005D401E"/>
    <w:rsid w:val="005D4102"/>
    <w:rsid w:val="005D46F9"/>
    <w:rsid w:val="005D4877"/>
    <w:rsid w:val="005D4AFF"/>
    <w:rsid w:val="005D4EFE"/>
    <w:rsid w:val="005D5076"/>
    <w:rsid w:val="005D51C1"/>
    <w:rsid w:val="005D57B4"/>
    <w:rsid w:val="005D586A"/>
    <w:rsid w:val="005D5B5B"/>
    <w:rsid w:val="005D5BDA"/>
    <w:rsid w:val="005D5FA1"/>
    <w:rsid w:val="005D60FA"/>
    <w:rsid w:val="005D61AB"/>
    <w:rsid w:val="005D699E"/>
    <w:rsid w:val="005D6A81"/>
    <w:rsid w:val="005D6C35"/>
    <w:rsid w:val="005D750F"/>
    <w:rsid w:val="005D7CC2"/>
    <w:rsid w:val="005E02DD"/>
    <w:rsid w:val="005E0CBF"/>
    <w:rsid w:val="005E0E14"/>
    <w:rsid w:val="005E0F4B"/>
    <w:rsid w:val="005E117B"/>
    <w:rsid w:val="005E19F2"/>
    <w:rsid w:val="005E1C3C"/>
    <w:rsid w:val="005E1DD3"/>
    <w:rsid w:val="005E239A"/>
    <w:rsid w:val="005E24BB"/>
    <w:rsid w:val="005E2625"/>
    <w:rsid w:val="005E2802"/>
    <w:rsid w:val="005E2EB4"/>
    <w:rsid w:val="005E301F"/>
    <w:rsid w:val="005E3D77"/>
    <w:rsid w:val="005E3D7A"/>
    <w:rsid w:val="005E3F7C"/>
    <w:rsid w:val="005E4574"/>
    <w:rsid w:val="005E5061"/>
    <w:rsid w:val="005E5744"/>
    <w:rsid w:val="005E5BAD"/>
    <w:rsid w:val="005E5F77"/>
    <w:rsid w:val="005E627E"/>
    <w:rsid w:val="005E6566"/>
    <w:rsid w:val="005E662C"/>
    <w:rsid w:val="005E66DA"/>
    <w:rsid w:val="005E687C"/>
    <w:rsid w:val="005E6ED3"/>
    <w:rsid w:val="005E742B"/>
    <w:rsid w:val="005E75E6"/>
    <w:rsid w:val="005E7775"/>
    <w:rsid w:val="005E7788"/>
    <w:rsid w:val="005E77BA"/>
    <w:rsid w:val="005E7A23"/>
    <w:rsid w:val="005E7AEC"/>
    <w:rsid w:val="005E7C91"/>
    <w:rsid w:val="005F0022"/>
    <w:rsid w:val="005F0461"/>
    <w:rsid w:val="005F050F"/>
    <w:rsid w:val="005F0B3C"/>
    <w:rsid w:val="005F1389"/>
    <w:rsid w:val="005F1454"/>
    <w:rsid w:val="005F1CDB"/>
    <w:rsid w:val="005F206F"/>
    <w:rsid w:val="005F2526"/>
    <w:rsid w:val="005F2831"/>
    <w:rsid w:val="005F2908"/>
    <w:rsid w:val="005F2A60"/>
    <w:rsid w:val="005F3CC6"/>
    <w:rsid w:val="005F42DA"/>
    <w:rsid w:val="005F4588"/>
    <w:rsid w:val="005F533A"/>
    <w:rsid w:val="005F541C"/>
    <w:rsid w:val="005F554C"/>
    <w:rsid w:val="005F5924"/>
    <w:rsid w:val="005F5927"/>
    <w:rsid w:val="005F5F8D"/>
    <w:rsid w:val="005F6476"/>
    <w:rsid w:val="005F7BC8"/>
    <w:rsid w:val="005F7E41"/>
    <w:rsid w:val="006006AB"/>
    <w:rsid w:val="00600B72"/>
    <w:rsid w:val="00600E60"/>
    <w:rsid w:val="00600EBF"/>
    <w:rsid w:val="00601EBC"/>
    <w:rsid w:val="00602062"/>
    <w:rsid w:val="00602510"/>
    <w:rsid w:val="0060271A"/>
    <w:rsid w:val="00602767"/>
    <w:rsid w:val="00602D2F"/>
    <w:rsid w:val="00602D4D"/>
    <w:rsid w:val="00602E44"/>
    <w:rsid w:val="00603644"/>
    <w:rsid w:val="006041CC"/>
    <w:rsid w:val="0060481C"/>
    <w:rsid w:val="00604E88"/>
    <w:rsid w:val="00604EBE"/>
    <w:rsid w:val="006054E0"/>
    <w:rsid w:val="0060558E"/>
    <w:rsid w:val="0060574D"/>
    <w:rsid w:val="006058C8"/>
    <w:rsid w:val="00605A10"/>
    <w:rsid w:val="0060604F"/>
    <w:rsid w:val="006066C2"/>
    <w:rsid w:val="00606A9A"/>
    <w:rsid w:val="00606B8A"/>
    <w:rsid w:val="00606C75"/>
    <w:rsid w:val="0060708B"/>
    <w:rsid w:val="0060735B"/>
    <w:rsid w:val="00607553"/>
    <w:rsid w:val="006078EE"/>
    <w:rsid w:val="00607A2F"/>
    <w:rsid w:val="00610A0F"/>
    <w:rsid w:val="00610D9B"/>
    <w:rsid w:val="00610F0B"/>
    <w:rsid w:val="0061149C"/>
    <w:rsid w:val="0061185C"/>
    <w:rsid w:val="00612061"/>
    <w:rsid w:val="006121DA"/>
    <w:rsid w:val="0061220E"/>
    <w:rsid w:val="006125BD"/>
    <w:rsid w:val="00612DD3"/>
    <w:rsid w:val="00612E99"/>
    <w:rsid w:val="006130AF"/>
    <w:rsid w:val="006130BE"/>
    <w:rsid w:val="0061312E"/>
    <w:rsid w:val="00613A60"/>
    <w:rsid w:val="00613CBC"/>
    <w:rsid w:val="006145E6"/>
    <w:rsid w:val="00614926"/>
    <w:rsid w:val="00614AEA"/>
    <w:rsid w:val="00614FD5"/>
    <w:rsid w:val="00614FDF"/>
    <w:rsid w:val="00615EE2"/>
    <w:rsid w:val="006160A1"/>
    <w:rsid w:val="006161D9"/>
    <w:rsid w:val="00616C32"/>
    <w:rsid w:val="00617040"/>
    <w:rsid w:val="00617CAC"/>
    <w:rsid w:val="00617CC5"/>
    <w:rsid w:val="006201F0"/>
    <w:rsid w:val="00620C79"/>
    <w:rsid w:val="00620DA5"/>
    <w:rsid w:val="00620F2F"/>
    <w:rsid w:val="00621DC0"/>
    <w:rsid w:val="0062261C"/>
    <w:rsid w:val="006227BC"/>
    <w:rsid w:val="00622B97"/>
    <w:rsid w:val="00622C3C"/>
    <w:rsid w:val="00622CCA"/>
    <w:rsid w:val="00622D55"/>
    <w:rsid w:val="00622F9C"/>
    <w:rsid w:val="00623173"/>
    <w:rsid w:val="0062332D"/>
    <w:rsid w:val="00623539"/>
    <w:rsid w:val="00623A50"/>
    <w:rsid w:val="00623EB6"/>
    <w:rsid w:val="00624780"/>
    <w:rsid w:val="006248BE"/>
    <w:rsid w:val="00624BD9"/>
    <w:rsid w:val="00624D7A"/>
    <w:rsid w:val="0062538A"/>
    <w:rsid w:val="00625621"/>
    <w:rsid w:val="00625665"/>
    <w:rsid w:val="00625904"/>
    <w:rsid w:val="006260FE"/>
    <w:rsid w:val="0062614C"/>
    <w:rsid w:val="0062634E"/>
    <w:rsid w:val="006265C0"/>
    <w:rsid w:val="00626640"/>
    <w:rsid w:val="006266C5"/>
    <w:rsid w:val="0062683E"/>
    <w:rsid w:val="00626BAA"/>
    <w:rsid w:val="006270D1"/>
    <w:rsid w:val="00627344"/>
    <w:rsid w:val="0062745C"/>
    <w:rsid w:val="00627A71"/>
    <w:rsid w:val="00627DBA"/>
    <w:rsid w:val="00627E7E"/>
    <w:rsid w:val="00630191"/>
    <w:rsid w:val="0063058E"/>
    <w:rsid w:val="00630C9F"/>
    <w:rsid w:val="006311BD"/>
    <w:rsid w:val="00631428"/>
    <w:rsid w:val="0063166F"/>
    <w:rsid w:val="00631671"/>
    <w:rsid w:val="006319A7"/>
    <w:rsid w:val="006319B6"/>
    <w:rsid w:val="00631BB0"/>
    <w:rsid w:val="00631CDB"/>
    <w:rsid w:val="00631E5F"/>
    <w:rsid w:val="00632321"/>
    <w:rsid w:val="00632A3B"/>
    <w:rsid w:val="00632C8C"/>
    <w:rsid w:val="00633111"/>
    <w:rsid w:val="0063334A"/>
    <w:rsid w:val="0063341F"/>
    <w:rsid w:val="00633873"/>
    <w:rsid w:val="0063396E"/>
    <w:rsid w:val="00633CDD"/>
    <w:rsid w:val="006346CF"/>
    <w:rsid w:val="006347E0"/>
    <w:rsid w:val="00634CF4"/>
    <w:rsid w:val="0063501C"/>
    <w:rsid w:val="0063509B"/>
    <w:rsid w:val="00635249"/>
    <w:rsid w:val="00635337"/>
    <w:rsid w:val="00635626"/>
    <w:rsid w:val="00635EC0"/>
    <w:rsid w:val="00636099"/>
    <w:rsid w:val="006361D4"/>
    <w:rsid w:val="00636499"/>
    <w:rsid w:val="00636A21"/>
    <w:rsid w:val="0063703D"/>
    <w:rsid w:val="006371FC"/>
    <w:rsid w:val="00637545"/>
    <w:rsid w:val="00637BDD"/>
    <w:rsid w:val="00640009"/>
    <w:rsid w:val="00640437"/>
    <w:rsid w:val="006405F0"/>
    <w:rsid w:val="00640C97"/>
    <w:rsid w:val="00640CFF"/>
    <w:rsid w:val="00640EC6"/>
    <w:rsid w:val="00640FA8"/>
    <w:rsid w:val="00641BC0"/>
    <w:rsid w:val="00641CE8"/>
    <w:rsid w:val="006420A1"/>
    <w:rsid w:val="00642153"/>
    <w:rsid w:val="00642544"/>
    <w:rsid w:val="00642639"/>
    <w:rsid w:val="006426A4"/>
    <w:rsid w:val="00642922"/>
    <w:rsid w:val="00642E07"/>
    <w:rsid w:val="00642E60"/>
    <w:rsid w:val="00642EC3"/>
    <w:rsid w:val="00643169"/>
    <w:rsid w:val="006431D9"/>
    <w:rsid w:val="006432D8"/>
    <w:rsid w:val="006437A9"/>
    <w:rsid w:val="00643C56"/>
    <w:rsid w:val="006441C7"/>
    <w:rsid w:val="00644301"/>
    <w:rsid w:val="0064467C"/>
    <w:rsid w:val="00644721"/>
    <w:rsid w:val="00644C7C"/>
    <w:rsid w:val="00644F16"/>
    <w:rsid w:val="0064538B"/>
    <w:rsid w:val="0064546B"/>
    <w:rsid w:val="006455A5"/>
    <w:rsid w:val="006458AD"/>
    <w:rsid w:val="00645A63"/>
    <w:rsid w:val="00645DEF"/>
    <w:rsid w:val="006460AE"/>
    <w:rsid w:val="0064612D"/>
    <w:rsid w:val="00646614"/>
    <w:rsid w:val="00646759"/>
    <w:rsid w:val="00646AF5"/>
    <w:rsid w:val="00646B53"/>
    <w:rsid w:val="00647272"/>
    <w:rsid w:val="00647309"/>
    <w:rsid w:val="00647311"/>
    <w:rsid w:val="006503EA"/>
    <w:rsid w:val="0065087C"/>
    <w:rsid w:val="00650CEF"/>
    <w:rsid w:val="006510A0"/>
    <w:rsid w:val="00651117"/>
    <w:rsid w:val="006513F0"/>
    <w:rsid w:val="0065150D"/>
    <w:rsid w:val="006519E0"/>
    <w:rsid w:val="00651A81"/>
    <w:rsid w:val="006524A0"/>
    <w:rsid w:val="006525D1"/>
    <w:rsid w:val="006525D5"/>
    <w:rsid w:val="00652641"/>
    <w:rsid w:val="00652CD9"/>
    <w:rsid w:val="00652DB4"/>
    <w:rsid w:val="00652EBA"/>
    <w:rsid w:val="00653024"/>
    <w:rsid w:val="00653378"/>
    <w:rsid w:val="00653750"/>
    <w:rsid w:val="006539BC"/>
    <w:rsid w:val="00653BF6"/>
    <w:rsid w:val="00654139"/>
    <w:rsid w:val="00654917"/>
    <w:rsid w:val="00654D70"/>
    <w:rsid w:val="00654FCA"/>
    <w:rsid w:val="006555DA"/>
    <w:rsid w:val="0065591D"/>
    <w:rsid w:val="00655B63"/>
    <w:rsid w:val="00655B8C"/>
    <w:rsid w:val="00655BB3"/>
    <w:rsid w:val="00655CDC"/>
    <w:rsid w:val="00655ED0"/>
    <w:rsid w:val="0065648B"/>
    <w:rsid w:val="00656BDA"/>
    <w:rsid w:val="00656CF1"/>
    <w:rsid w:val="00657256"/>
    <w:rsid w:val="0065751A"/>
    <w:rsid w:val="00657C8D"/>
    <w:rsid w:val="00657E3E"/>
    <w:rsid w:val="00660134"/>
    <w:rsid w:val="00660BF9"/>
    <w:rsid w:val="006610E9"/>
    <w:rsid w:val="00662144"/>
    <w:rsid w:val="006625C9"/>
    <w:rsid w:val="00662653"/>
    <w:rsid w:val="00662733"/>
    <w:rsid w:val="006629FB"/>
    <w:rsid w:val="00662AC1"/>
    <w:rsid w:val="00662FB7"/>
    <w:rsid w:val="006634DB"/>
    <w:rsid w:val="00663538"/>
    <w:rsid w:val="0066383F"/>
    <w:rsid w:val="006639DB"/>
    <w:rsid w:val="00664232"/>
    <w:rsid w:val="00664481"/>
    <w:rsid w:val="006645B4"/>
    <w:rsid w:val="006647BE"/>
    <w:rsid w:val="0066484B"/>
    <w:rsid w:val="00664D58"/>
    <w:rsid w:val="006654DA"/>
    <w:rsid w:val="006655ED"/>
    <w:rsid w:val="00665B34"/>
    <w:rsid w:val="00665D7B"/>
    <w:rsid w:val="00666319"/>
    <w:rsid w:val="0066636D"/>
    <w:rsid w:val="006664DE"/>
    <w:rsid w:val="00666759"/>
    <w:rsid w:val="006667B0"/>
    <w:rsid w:val="006669A4"/>
    <w:rsid w:val="00666AE8"/>
    <w:rsid w:val="00667033"/>
    <w:rsid w:val="006672B2"/>
    <w:rsid w:val="006675AA"/>
    <w:rsid w:val="006678AA"/>
    <w:rsid w:val="006678AD"/>
    <w:rsid w:val="00667D96"/>
    <w:rsid w:val="00670027"/>
    <w:rsid w:val="006700EF"/>
    <w:rsid w:val="006703E7"/>
    <w:rsid w:val="00670821"/>
    <w:rsid w:val="00670824"/>
    <w:rsid w:val="00670B45"/>
    <w:rsid w:val="00670C2E"/>
    <w:rsid w:val="00670D37"/>
    <w:rsid w:val="00670EAB"/>
    <w:rsid w:val="00670FC3"/>
    <w:rsid w:val="006711F6"/>
    <w:rsid w:val="00671426"/>
    <w:rsid w:val="00671D90"/>
    <w:rsid w:val="00671FF6"/>
    <w:rsid w:val="006721BF"/>
    <w:rsid w:val="0067226F"/>
    <w:rsid w:val="00672772"/>
    <w:rsid w:val="00672822"/>
    <w:rsid w:val="006728AB"/>
    <w:rsid w:val="00672A24"/>
    <w:rsid w:val="00672DAF"/>
    <w:rsid w:val="00672E03"/>
    <w:rsid w:val="006731AB"/>
    <w:rsid w:val="00673B5D"/>
    <w:rsid w:val="006743FE"/>
    <w:rsid w:val="0067487B"/>
    <w:rsid w:val="00674958"/>
    <w:rsid w:val="00674C26"/>
    <w:rsid w:val="00674E7D"/>
    <w:rsid w:val="00675322"/>
    <w:rsid w:val="006755F9"/>
    <w:rsid w:val="006756CC"/>
    <w:rsid w:val="00675DAC"/>
    <w:rsid w:val="00675E37"/>
    <w:rsid w:val="006760F4"/>
    <w:rsid w:val="0067626F"/>
    <w:rsid w:val="00676F9F"/>
    <w:rsid w:val="00677257"/>
    <w:rsid w:val="00677CD2"/>
    <w:rsid w:val="00680085"/>
    <w:rsid w:val="00680A8B"/>
    <w:rsid w:val="00680CF3"/>
    <w:rsid w:val="00680E42"/>
    <w:rsid w:val="00682686"/>
    <w:rsid w:val="00682711"/>
    <w:rsid w:val="00683524"/>
    <w:rsid w:val="00683548"/>
    <w:rsid w:val="00683DE4"/>
    <w:rsid w:val="00683E2A"/>
    <w:rsid w:val="006846E4"/>
    <w:rsid w:val="00684CB3"/>
    <w:rsid w:val="0068527C"/>
    <w:rsid w:val="006852CD"/>
    <w:rsid w:val="006856BA"/>
    <w:rsid w:val="0068573E"/>
    <w:rsid w:val="00685AE9"/>
    <w:rsid w:val="00686265"/>
    <w:rsid w:val="0068631B"/>
    <w:rsid w:val="006863B8"/>
    <w:rsid w:val="006864EA"/>
    <w:rsid w:val="006865F9"/>
    <w:rsid w:val="00686620"/>
    <w:rsid w:val="006867B7"/>
    <w:rsid w:val="006867EC"/>
    <w:rsid w:val="00686FF8"/>
    <w:rsid w:val="006875AC"/>
    <w:rsid w:val="006875B4"/>
    <w:rsid w:val="00687916"/>
    <w:rsid w:val="00687D9C"/>
    <w:rsid w:val="00687FE5"/>
    <w:rsid w:val="0069016B"/>
    <w:rsid w:val="00690323"/>
    <w:rsid w:val="00690471"/>
    <w:rsid w:val="006905BD"/>
    <w:rsid w:val="00690A2D"/>
    <w:rsid w:val="006913AD"/>
    <w:rsid w:val="00691867"/>
    <w:rsid w:val="00691C45"/>
    <w:rsid w:val="00692494"/>
    <w:rsid w:val="006926B3"/>
    <w:rsid w:val="00692908"/>
    <w:rsid w:val="006931CE"/>
    <w:rsid w:val="006934BF"/>
    <w:rsid w:val="00693E17"/>
    <w:rsid w:val="00693FDA"/>
    <w:rsid w:val="006943B3"/>
    <w:rsid w:val="006944F6"/>
    <w:rsid w:val="00694531"/>
    <w:rsid w:val="00694532"/>
    <w:rsid w:val="00694B4C"/>
    <w:rsid w:val="00694DA2"/>
    <w:rsid w:val="006950A3"/>
    <w:rsid w:val="006951BF"/>
    <w:rsid w:val="006953B2"/>
    <w:rsid w:val="00695416"/>
    <w:rsid w:val="00695449"/>
    <w:rsid w:val="00695AB9"/>
    <w:rsid w:val="006962D8"/>
    <w:rsid w:val="00696335"/>
    <w:rsid w:val="00696B96"/>
    <w:rsid w:val="00696FB6"/>
    <w:rsid w:val="0069751B"/>
    <w:rsid w:val="006A0898"/>
    <w:rsid w:val="006A0ACE"/>
    <w:rsid w:val="006A0E60"/>
    <w:rsid w:val="006A117D"/>
    <w:rsid w:val="006A1303"/>
    <w:rsid w:val="006A1FD6"/>
    <w:rsid w:val="006A28D6"/>
    <w:rsid w:val="006A2AE1"/>
    <w:rsid w:val="006A2E0E"/>
    <w:rsid w:val="006A308B"/>
    <w:rsid w:val="006A364B"/>
    <w:rsid w:val="006A3748"/>
    <w:rsid w:val="006A38C9"/>
    <w:rsid w:val="006A472C"/>
    <w:rsid w:val="006A4749"/>
    <w:rsid w:val="006A4A74"/>
    <w:rsid w:val="006A4D95"/>
    <w:rsid w:val="006A506B"/>
    <w:rsid w:val="006A567F"/>
    <w:rsid w:val="006A5969"/>
    <w:rsid w:val="006A59BB"/>
    <w:rsid w:val="006A6238"/>
    <w:rsid w:val="006A676E"/>
    <w:rsid w:val="006A68C9"/>
    <w:rsid w:val="006A6F01"/>
    <w:rsid w:val="006A78B8"/>
    <w:rsid w:val="006A7C37"/>
    <w:rsid w:val="006A7D8B"/>
    <w:rsid w:val="006B0181"/>
    <w:rsid w:val="006B0307"/>
    <w:rsid w:val="006B031E"/>
    <w:rsid w:val="006B0739"/>
    <w:rsid w:val="006B09E3"/>
    <w:rsid w:val="006B1D53"/>
    <w:rsid w:val="006B21C9"/>
    <w:rsid w:val="006B2430"/>
    <w:rsid w:val="006B2712"/>
    <w:rsid w:val="006B2751"/>
    <w:rsid w:val="006B28A0"/>
    <w:rsid w:val="006B28BB"/>
    <w:rsid w:val="006B2E59"/>
    <w:rsid w:val="006B2F28"/>
    <w:rsid w:val="006B3380"/>
    <w:rsid w:val="006B3779"/>
    <w:rsid w:val="006B3A9A"/>
    <w:rsid w:val="006B3B8D"/>
    <w:rsid w:val="006B409D"/>
    <w:rsid w:val="006B43F7"/>
    <w:rsid w:val="006B443D"/>
    <w:rsid w:val="006B45D3"/>
    <w:rsid w:val="006B4670"/>
    <w:rsid w:val="006B46EA"/>
    <w:rsid w:val="006B49A7"/>
    <w:rsid w:val="006B4BDC"/>
    <w:rsid w:val="006B4CA7"/>
    <w:rsid w:val="006B4DB9"/>
    <w:rsid w:val="006B515A"/>
    <w:rsid w:val="006B5C6F"/>
    <w:rsid w:val="006B5D43"/>
    <w:rsid w:val="006B6A8E"/>
    <w:rsid w:val="006B6B60"/>
    <w:rsid w:val="006B6B83"/>
    <w:rsid w:val="006B6D78"/>
    <w:rsid w:val="006B6DD7"/>
    <w:rsid w:val="006B7021"/>
    <w:rsid w:val="006B7246"/>
    <w:rsid w:val="006B78BE"/>
    <w:rsid w:val="006B7915"/>
    <w:rsid w:val="006B797D"/>
    <w:rsid w:val="006B7A2F"/>
    <w:rsid w:val="006C0692"/>
    <w:rsid w:val="006C0E13"/>
    <w:rsid w:val="006C120D"/>
    <w:rsid w:val="006C1305"/>
    <w:rsid w:val="006C1347"/>
    <w:rsid w:val="006C1AC0"/>
    <w:rsid w:val="006C1F76"/>
    <w:rsid w:val="006C1FC6"/>
    <w:rsid w:val="006C26D4"/>
    <w:rsid w:val="006C29AE"/>
    <w:rsid w:val="006C2C3F"/>
    <w:rsid w:val="006C35EA"/>
    <w:rsid w:val="006C39FE"/>
    <w:rsid w:val="006C3E79"/>
    <w:rsid w:val="006C4705"/>
    <w:rsid w:val="006C498E"/>
    <w:rsid w:val="006C5D8C"/>
    <w:rsid w:val="006C6157"/>
    <w:rsid w:val="006C6709"/>
    <w:rsid w:val="006C683A"/>
    <w:rsid w:val="006C6963"/>
    <w:rsid w:val="006C69E0"/>
    <w:rsid w:val="006C6DC9"/>
    <w:rsid w:val="006C6ED9"/>
    <w:rsid w:val="006C726C"/>
    <w:rsid w:val="006C7344"/>
    <w:rsid w:val="006C791A"/>
    <w:rsid w:val="006C7D0A"/>
    <w:rsid w:val="006D01A2"/>
    <w:rsid w:val="006D0593"/>
    <w:rsid w:val="006D0994"/>
    <w:rsid w:val="006D0B58"/>
    <w:rsid w:val="006D0C43"/>
    <w:rsid w:val="006D0EBE"/>
    <w:rsid w:val="006D1100"/>
    <w:rsid w:val="006D12BD"/>
    <w:rsid w:val="006D197C"/>
    <w:rsid w:val="006D1B2F"/>
    <w:rsid w:val="006D1D3D"/>
    <w:rsid w:val="006D1D6C"/>
    <w:rsid w:val="006D1DA0"/>
    <w:rsid w:val="006D1F4E"/>
    <w:rsid w:val="006D20D8"/>
    <w:rsid w:val="006D3683"/>
    <w:rsid w:val="006D3BCD"/>
    <w:rsid w:val="006D443C"/>
    <w:rsid w:val="006D46DB"/>
    <w:rsid w:val="006D49A1"/>
    <w:rsid w:val="006D4D46"/>
    <w:rsid w:val="006D52E0"/>
    <w:rsid w:val="006D59E7"/>
    <w:rsid w:val="006D5F77"/>
    <w:rsid w:val="006D5FB0"/>
    <w:rsid w:val="006D60B5"/>
    <w:rsid w:val="006D669C"/>
    <w:rsid w:val="006D66E9"/>
    <w:rsid w:val="006D6A14"/>
    <w:rsid w:val="006D6DCB"/>
    <w:rsid w:val="006D708C"/>
    <w:rsid w:val="006D745B"/>
    <w:rsid w:val="006D7490"/>
    <w:rsid w:val="006D74E0"/>
    <w:rsid w:val="006E003A"/>
    <w:rsid w:val="006E0550"/>
    <w:rsid w:val="006E0607"/>
    <w:rsid w:val="006E095C"/>
    <w:rsid w:val="006E0E3A"/>
    <w:rsid w:val="006E0F37"/>
    <w:rsid w:val="006E1061"/>
    <w:rsid w:val="006E157C"/>
    <w:rsid w:val="006E1EFD"/>
    <w:rsid w:val="006E2151"/>
    <w:rsid w:val="006E23B9"/>
    <w:rsid w:val="006E2620"/>
    <w:rsid w:val="006E2701"/>
    <w:rsid w:val="006E2CFC"/>
    <w:rsid w:val="006E2F4C"/>
    <w:rsid w:val="006E32BC"/>
    <w:rsid w:val="006E34A8"/>
    <w:rsid w:val="006E3567"/>
    <w:rsid w:val="006E35F6"/>
    <w:rsid w:val="006E393B"/>
    <w:rsid w:val="006E3E71"/>
    <w:rsid w:val="006E3F1A"/>
    <w:rsid w:val="006E494B"/>
    <w:rsid w:val="006E49F5"/>
    <w:rsid w:val="006E5464"/>
    <w:rsid w:val="006E548A"/>
    <w:rsid w:val="006E5981"/>
    <w:rsid w:val="006E5C86"/>
    <w:rsid w:val="006E5FFC"/>
    <w:rsid w:val="006E6297"/>
    <w:rsid w:val="006E653A"/>
    <w:rsid w:val="006E6A7E"/>
    <w:rsid w:val="006E6F4B"/>
    <w:rsid w:val="006E7172"/>
    <w:rsid w:val="006E76D4"/>
    <w:rsid w:val="006E79A2"/>
    <w:rsid w:val="006E7ABF"/>
    <w:rsid w:val="006F0522"/>
    <w:rsid w:val="006F0F71"/>
    <w:rsid w:val="006F174B"/>
    <w:rsid w:val="006F1E7E"/>
    <w:rsid w:val="006F2526"/>
    <w:rsid w:val="006F2BF0"/>
    <w:rsid w:val="006F3441"/>
    <w:rsid w:val="006F34C4"/>
    <w:rsid w:val="006F3BB8"/>
    <w:rsid w:val="006F3C8A"/>
    <w:rsid w:val="006F483B"/>
    <w:rsid w:val="006F49BA"/>
    <w:rsid w:val="006F4D4D"/>
    <w:rsid w:val="006F4ED7"/>
    <w:rsid w:val="006F4F2E"/>
    <w:rsid w:val="006F565D"/>
    <w:rsid w:val="006F596A"/>
    <w:rsid w:val="006F5B03"/>
    <w:rsid w:val="006F5E36"/>
    <w:rsid w:val="006F63AF"/>
    <w:rsid w:val="006F64DD"/>
    <w:rsid w:val="006F6A83"/>
    <w:rsid w:val="006F6B1D"/>
    <w:rsid w:val="006F6D16"/>
    <w:rsid w:val="006F6D8A"/>
    <w:rsid w:val="006F6E73"/>
    <w:rsid w:val="006F6EA1"/>
    <w:rsid w:val="006F6FA2"/>
    <w:rsid w:val="00700095"/>
    <w:rsid w:val="00700596"/>
    <w:rsid w:val="007013C4"/>
    <w:rsid w:val="00701BDE"/>
    <w:rsid w:val="00701D0C"/>
    <w:rsid w:val="0070226B"/>
    <w:rsid w:val="0070358A"/>
    <w:rsid w:val="00703650"/>
    <w:rsid w:val="00703AF5"/>
    <w:rsid w:val="00704C92"/>
    <w:rsid w:val="00704DAA"/>
    <w:rsid w:val="00704E91"/>
    <w:rsid w:val="00704FA4"/>
    <w:rsid w:val="00704FDA"/>
    <w:rsid w:val="00705A23"/>
    <w:rsid w:val="007061BF"/>
    <w:rsid w:val="0070620D"/>
    <w:rsid w:val="00706429"/>
    <w:rsid w:val="00706486"/>
    <w:rsid w:val="0070658F"/>
    <w:rsid w:val="007065B7"/>
    <w:rsid w:val="00706679"/>
    <w:rsid w:val="0070729D"/>
    <w:rsid w:val="00707A28"/>
    <w:rsid w:val="00707EB0"/>
    <w:rsid w:val="00707F86"/>
    <w:rsid w:val="007100D9"/>
    <w:rsid w:val="00710293"/>
    <w:rsid w:val="0071095E"/>
    <w:rsid w:val="00710AA9"/>
    <w:rsid w:val="00710EFB"/>
    <w:rsid w:val="00710F2A"/>
    <w:rsid w:val="0071151D"/>
    <w:rsid w:val="00711AA5"/>
    <w:rsid w:val="00711F01"/>
    <w:rsid w:val="00711F8D"/>
    <w:rsid w:val="007122F2"/>
    <w:rsid w:val="00712315"/>
    <w:rsid w:val="00712421"/>
    <w:rsid w:val="0071254A"/>
    <w:rsid w:val="00712676"/>
    <w:rsid w:val="00712854"/>
    <w:rsid w:val="00712D53"/>
    <w:rsid w:val="00713012"/>
    <w:rsid w:val="00713056"/>
    <w:rsid w:val="00713B24"/>
    <w:rsid w:val="007140D8"/>
    <w:rsid w:val="007148E4"/>
    <w:rsid w:val="00714AEA"/>
    <w:rsid w:val="00714D87"/>
    <w:rsid w:val="00715AEB"/>
    <w:rsid w:val="00715B50"/>
    <w:rsid w:val="00716251"/>
    <w:rsid w:val="007162FD"/>
    <w:rsid w:val="007165C3"/>
    <w:rsid w:val="007168D3"/>
    <w:rsid w:val="00716932"/>
    <w:rsid w:val="00716C31"/>
    <w:rsid w:val="00716F88"/>
    <w:rsid w:val="007170B2"/>
    <w:rsid w:val="00717122"/>
    <w:rsid w:val="00717AF1"/>
    <w:rsid w:val="00717B0B"/>
    <w:rsid w:val="00717B37"/>
    <w:rsid w:val="00720334"/>
    <w:rsid w:val="00720B96"/>
    <w:rsid w:val="00720DE8"/>
    <w:rsid w:val="007213E8"/>
    <w:rsid w:val="00721C94"/>
    <w:rsid w:val="00721ECB"/>
    <w:rsid w:val="007227A5"/>
    <w:rsid w:val="00722EAC"/>
    <w:rsid w:val="00724175"/>
    <w:rsid w:val="00724209"/>
    <w:rsid w:val="007243AC"/>
    <w:rsid w:val="00724591"/>
    <w:rsid w:val="00724CCF"/>
    <w:rsid w:val="0072525B"/>
    <w:rsid w:val="007252A4"/>
    <w:rsid w:val="00725340"/>
    <w:rsid w:val="0072584C"/>
    <w:rsid w:val="00725F6B"/>
    <w:rsid w:val="00726009"/>
    <w:rsid w:val="007263BB"/>
    <w:rsid w:val="00726638"/>
    <w:rsid w:val="00726681"/>
    <w:rsid w:val="00726F31"/>
    <w:rsid w:val="0072711D"/>
    <w:rsid w:val="0072791F"/>
    <w:rsid w:val="00727CBC"/>
    <w:rsid w:val="00730F53"/>
    <w:rsid w:val="00730F8A"/>
    <w:rsid w:val="00731122"/>
    <w:rsid w:val="0073118B"/>
    <w:rsid w:val="0073123A"/>
    <w:rsid w:val="007314FB"/>
    <w:rsid w:val="00731815"/>
    <w:rsid w:val="007319EC"/>
    <w:rsid w:val="00731A9D"/>
    <w:rsid w:val="00731AA4"/>
    <w:rsid w:val="00731D74"/>
    <w:rsid w:val="00732048"/>
    <w:rsid w:val="007333B9"/>
    <w:rsid w:val="007340D7"/>
    <w:rsid w:val="007340D9"/>
    <w:rsid w:val="007340E5"/>
    <w:rsid w:val="007343EE"/>
    <w:rsid w:val="00734721"/>
    <w:rsid w:val="00734A5B"/>
    <w:rsid w:val="00734A68"/>
    <w:rsid w:val="00734B15"/>
    <w:rsid w:val="00734B4B"/>
    <w:rsid w:val="00734B69"/>
    <w:rsid w:val="00735254"/>
    <w:rsid w:val="007353F4"/>
    <w:rsid w:val="00735A27"/>
    <w:rsid w:val="00735AB8"/>
    <w:rsid w:val="00735AD8"/>
    <w:rsid w:val="00735BCA"/>
    <w:rsid w:val="00735C27"/>
    <w:rsid w:val="00735FAA"/>
    <w:rsid w:val="0073623B"/>
    <w:rsid w:val="00736633"/>
    <w:rsid w:val="00736661"/>
    <w:rsid w:val="007366AD"/>
    <w:rsid w:val="00736703"/>
    <w:rsid w:val="00736C25"/>
    <w:rsid w:val="00736E90"/>
    <w:rsid w:val="00737BD8"/>
    <w:rsid w:val="00737F89"/>
    <w:rsid w:val="0074042D"/>
    <w:rsid w:val="00740485"/>
    <w:rsid w:val="00740701"/>
    <w:rsid w:val="00740721"/>
    <w:rsid w:val="007407E6"/>
    <w:rsid w:val="00740EDE"/>
    <w:rsid w:val="00741CD5"/>
    <w:rsid w:val="00742012"/>
    <w:rsid w:val="007422CB"/>
    <w:rsid w:val="00742B06"/>
    <w:rsid w:val="00742C25"/>
    <w:rsid w:val="00742FC6"/>
    <w:rsid w:val="0074314E"/>
    <w:rsid w:val="00743225"/>
    <w:rsid w:val="00743633"/>
    <w:rsid w:val="0074390D"/>
    <w:rsid w:val="0074399B"/>
    <w:rsid w:val="00743A12"/>
    <w:rsid w:val="007441E1"/>
    <w:rsid w:val="007442C8"/>
    <w:rsid w:val="0074455A"/>
    <w:rsid w:val="00744E76"/>
    <w:rsid w:val="00745062"/>
    <w:rsid w:val="00745377"/>
    <w:rsid w:val="007455D4"/>
    <w:rsid w:val="00745D3C"/>
    <w:rsid w:val="00745F4E"/>
    <w:rsid w:val="0074607D"/>
    <w:rsid w:val="00746BC5"/>
    <w:rsid w:val="00746D65"/>
    <w:rsid w:val="00746F37"/>
    <w:rsid w:val="00746F6F"/>
    <w:rsid w:val="00747517"/>
    <w:rsid w:val="00747520"/>
    <w:rsid w:val="0074771E"/>
    <w:rsid w:val="007479B2"/>
    <w:rsid w:val="00747FD0"/>
    <w:rsid w:val="00750258"/>
    <w:rsid w:val="00750881"/>
    <w:rsid w:val="00750C9C"/>
    <w:rsid w:val="00751461"/>
    <w:rsid w:val="00751C93"/>
    <w:rsid w:val="007525CB"/>
    <w:rsid w:val="0075299F"/>
    <w:rsid w:val="00752A2B"/>
    <w:rsid w:val="007534FC"/>
    <w:rsid w:val="0075451E"/>
    <w:rsid w:val="00754F71"/>
    <w:rsid w:val="00755309"/>
    <w:rsid w:val="00755606"/>
    <w:rsid w:val="00755FEE"/>
    <w:rsid w:val="00756539"/>
    <w:rsid w:val="00756A72"/>
    <w:rsid w:val="00757795"/>
    <w:rsid w:val="007577CB"/>
    <w:rsid w:val="00757D73"/>
    <w:rsid w:val="00757ED4"/>
    <w:rsid w:val="0076070A"/>
    <w:rsid w:val="0076071E"/>
    <w:rsid w:val="0076073C"/>
    <w:rsid w:val="00760894"/>
    <w:rsid w:val="00760A70"/>
    <w:rsid w:val="00760AEE"/>
    <w:rsid w:val="00760E09"/>
    <w:rsid w:val="007610E2"/>
    <w:rsid w:val="007621B7"/>
    <w:rsid w:val="00762B92"/>
    <w:rsid w:val="0076312A"/>
    <w:rsid w:val="00763249"/>
    <w:rsid w:val="00763379"/>
    <w:rsid w:val="0076375F"/>
    <w:rsid w:val="00763C81"/>
    <w:rsid w:val="00764027"/>
    <w:rsid w:val="00764030"/>
    <w:rsid w:val="00764370"/>
    <w:rsid w:val="007645E7"/>
    <w:rsid w:val="00764C77"/>
    <w:rsid w:val="00764EC6"/>
    <w:rsid w:val="00764FE3"/>
    <w:rsid w:val="00765BE1"/>
    <w:rsid w:val="00766308"/>
    <w:rsid w:val="0076650C"/>
    <w:rsid w:val="00766691"/>
    <w:rsid w:val="00766A47"/>
    <w:rsid w:val="00766DF8"/>
    <w:rsid w:val="0076713F"/>
    <w:rsid w:val="00767B27"/>
    <w:rsid w:val="00767F77"/>
    <w:rsid w:val="00770932"/>
    <w:rsid w:val="00770ED7"/>
    <w:rsid w:val="00771076"/>
    <w:rsid w:val="00771247"/>
    <w:rsid w:val="00771315"/>
    <w:rsid w:val="00771769"/>
    <w:rsid w:val="007722E6"/>
    <w:rsid w:val="007725F5"/>
    <w:rsid w:val="00772B18"/>
    <w:rsid w:val="00772D72"/>
    <w:rsid w:val="0077309B"/>
    <w:rsid w:val="00773291"/>
    <w:rsid w:val="00773BAF"/>
    <w:rsid w:val="007744AF"/>
    <w:rsid w:val="00774FFC"/>
    <w:rsid w:val="00775161"/>
    <w:rsid w:val="007751E1"/>
    <w:rsid w:val="0077578F"/>
    <w:rsid w:val="00775B0B"/>
    <w:rsid w:val="00775D3F"/>
    <w:rsid w:val="00776090"/>
    <w:rsid w:val="00776567"/>
    <w:rsid w:val="007765DB"/>
    <w:rsid w:val="00776680"/>
    <w:rsid w:val="007766A4"/>
    <w:rsid w:val="007768E4"/>
    <w:rsid w:val="00777134"/>
    <w:rsid w:val="00777286"/>
    <w:rsid w:val="0077751A"/>
    <w:rsid w:val="00780174"/>
    <w:rsid w:val="0078048E"/>
    <w:rsid w:val="0078080F"/>
    <w:rsid w:val="00780A00"/>
    <w:rsid w:val="00780B93"/>
    <w:rsid w:val="00780C41"/>
    <w:rsid w:val="00780DD0"/>
    <w:rsid w:val="00781156"/>
    <w:rsid w:val="007811C9"/>
    <w:rsid w:val="007811E0"/>
    <w:rsid w:val="007817BC"/>
    <w:rsid w:val="00781849"/>
    <w:rsid w:val="00781D4C"/>
    <w:rsid w:val="00781D69"/>
    <w:rsid w:val="00781D6D"/>
    <w:rsid w:val="00781D9B"/>
    <w:rsid w:val="00781F0F"/>
    <w:rsid w:val="007821D6"/>
    <w:rsid w:val="00782255"/>
    <w:rsid w:val="0078230B"/>
    <w:rsid w:val="00782879"/>
    <w:rsid w:val="0078288A"/>
    <w:rsid w:val="0078296D"/>
    <w:rsid w:val="00782C93"/>
    <w:rsid w:val="00783262"/>
    <w:rsid w:val="00783358"/>
    <w:rsid w:val="007836F9"/>
    <w:rsid w:val="007839BF"/>
    <w:rsid w:val="00784221"/>
    <w:rsid w:val="00784381"/>
    <w:rsid w:val="0078466A"/>
    <w:rsid w:val="00784807"/>
    <w:rsid w:val="007849BD"/>
    <w:rsid w:val="00784D5E"/>
    <w:rsid w:val="00784FF7"/>
    <w:rsid w:val="007851D2"/>
    <w:rsid w:val="00785432"/>
    <w:rsid w:val="00785584"/>
    <w:rsid w:val="007855E8"/>
    <w:rsid w:val="00785E30"/>
    <w:rsid w:val="0078604A"/>
    <w:rsid w:val="00786245"/>
    <w:rsid w:val="007864EB"/>
    <w:rsid w:val="007867F7"/>
    <w:rsid w:val="007869EB"/>
    <w:rsid w:val="00786D67"/>
    <w:rsid w:val="007871E3"/>
    <w:rsid w:val="007871F1"/>
    <w:rsid w:val="0078796F"/>
    <w:rsid w:val="00787F20"/>
    <w:rsid w:val="007901BA"/>
    <w:rsid w:val="0079033F"/>
    <w:rsid w:val="007904B0"/>
    <w:rsid w:val="00790CD2"/>
    <w:rsid w:val="00790D94"/>
    <w:rsid w:val="00790DC5"/>
    <w:rsid w:val="00790DD2"/>
    <w:rsid w:val="0079182C"/>
    <w:rsid w:val="00791A63"/>
    <w:rsid w:val="00791FED"/>
    <w:rsid w:val="007922ED"/>
    <w:rsid w:val="00792FE5"/>
    <w:rsid w:val="0079314F"/>
    <w:rsid w:val="00794699"/>
    <w:rsid w:val="00794941"/>
    <w:rsid w:val="00794BAB"/>
    <w:rsid w:val="00794BAD"/>
    <w:rsid w:val="007950BA"/>
    <w:rsid w:val="0079562C"/>
    <w:rsid w:val="007959B3"/>
    <w:rsid w:val="00795A6A"/>
    <w:rsid w:val="00795E78"/>
    <w:rsid w:val="0079625B"/>
    <w:rsid w:val="00796399"/>
    <w:rsid w:val="00796792"/>
    <w:rsid w:val="0079704D"/>
    <w:rsid w:val="007977BE"/>
    <w:rsid w:val="0079789B"/>
    <w:rsid w:val="0079789F"/>
    <w:rsid w:val="007A059A"/>
    <w:rsid w:val="007A06A2"/>
    <w:rsid w:val="007A07B9"/>
    <w:rsid w:val="007A083D"/>
    <w:rsid w:val="007A0B0D"/>
    <w:rsid w:val="007A0DB2"/>
    <w:rsid w:val="007A0F21"/>
    <w:rsid w:val="007A16B6"/>
    <w:rsid w:val="007A178E"/>
    <w:rsid w:val="007A1DB4"/>
    <w:rsid w:val="007A1EA0"/>
    <w:rsid w:val="007A1FE9"/>
    <w:rsid w:val="007A290B"/>
    <w:rsid w:val="007A2E78"/>
    <w:rsid w:val="007A3A91"/>
    <w:rsid w:val="007A3C9B"/>
    <w:rsid w:val="007A402B"/>
    <w:rsid w:val="007A40B0"/>
    <w:rsid w:val="007A41D0"/>
    <w:rsid w:val="007A41F9"/>
    <w:rsid w:val="007A42EC"/>
    <w:rsid w:val="007A44ED"/>
    <w:rsid w:val="007A4B93"/>
    <w:rsid w:val="007A4C30"/>
    <w:rsid w:val="007A4F54"/>
    <w:rsid w:val="007A51D2"/>
    <w:rsid w:val="007A56BE"/>
    <w:rsid w:val="007A5B67"/>
    <w:rsid w:val="007A5F19"/>
    <w:rsid w:val="007A60CD"/>
    <w:rsid w:val="007A6367"/>
    <w:rsid w:val="007A644B"/>
    <w:rsid w:val="007A6464"/>
    <w:rsid w:val="007A6466"/>
    <w:rsid w:val="007A6900"/>
    <w:rsid w:val="007A69D9"/>
    <w:rsid w:val="007A6EEB"/>
    <w:rsid w:val="007A7308"/>
    <w:rsid w:val="007A74B5"/>
    <w:rsid w:val="007A75CA"/>
    <w:rsid w:val="007A7669"/>
    <w:rsid w:val="007A7C07"/>
    <w:rsid w:val="007A7D45"/>
    <w:rsid w:val="007B014B"/>
    <w:rsid w:val="007B036F"/>
    <w:rsid w:val="007B083B"/>
    <w:rsid w:val="007B0BBB"/>
    <w:rsid w:val="007B0F09"/>
    <w:rsid w:val="007B143E"/>
    <w:rsid w:val="007B1630"/>
    <w:rsid w:val="007B1966"/>
    <w:rsid w:val="007B2352"/>
    <w:rsid w:val="007B2580"/>
    <w:rsid w:val="007B2973"/>
    <w:rsid w:val="007B2A9C"/>
    <w:rsid w:val="007B2AF0"/>
    <w:rsid w:val="007B2E55"/>
    <w:rsid w:val="007B2F80"/>
    <w:rsid w:val="007B339F"/>
    <w:rsid w:val="007B3C71"/>
    <w:rsid w:val="007B4422"/>
    <w:rsid w:val="007B460C"/>
    <w:rsid w:val="007B4620"/>
    <w:rsid w:val="007B4A73"/>
    <w:rsid w:val="007B4FDA"/>
    <w:rsid w:val="007B5316"/>
    <w:rsid w:val="007B57E7"/>
    <w:rsid w:val="007B5848"/>
    <w:rsid w:val="007B5E96"/>
    <w:rsid w:val="007B5F9E"/>
    <w:rsid w:val="007B603B"/>
    <w:rsid w:val="007B6909"/>
    <w:rsid w:val="007B6CC2"/>
    <w:rsid w:val="007B70CC"/>
    <w:rsid w:val="007B7798"/>
    <w:rsid w:val="007B7E7A"/>
    <w:rsid w:val="007C057F"/>
    <w:rsid w:val="007C074C"/>
    <w:rsid w:val="007C08CF"/>
    <w:rsid w:val="007C09B8"/>
    <w:rsid w:val="007C0B94"/>
    <w:rsid w:val="007C1033"/>
    <w:rsid w:val="007C10EB"/>
    <w:rsid w:val="007C13C2"/>
    <w:rsid w:val="007C19BD"/>
    <w:rsid w:val="007C1E02"/>
    <w:rsid w:val="007C1FD3"/>
    <w:rsid w:val="007C1FDB"/>
    <w:rsid w:val="007C233C"/>
    <w:rsid w:val="007C2B39"/>
    <w:rsid w:val="007C3258"/>
    <w:rsid w:val="007C37A2"/>
    <w:rsid w:val="007C390C"/>
    <w:rsid w:val="007C44CB"/>
    <w:rsid w:val="007C487A"/>
    <w:rsid w:val="007C4AFA"/>
    <w:rsid w:val="007C4C45"/>
    <w:rsid w:val="007C4C81"/>
    <w:rsid w:val="007C4EA0"/>
    <w:rsid w:val="007C51A0"/>
    <w:rsid w:val="007C51E4"/>
    <w:rsid w:val="007C5341"/>
    <w:rsid w:val="007C54A6"/>
    <w:rsid w:val="007C58A8"/>
    <w:rsid w:val="007C5DDF"/>
    <w:rsid w:val="007C5E8F"/>
    <w:rsid w:val="007C6A79"/>
    <w:rsid w:val="007C6AAF"/>
    <w:rsid w:val="007C70C3"/>
    <w:rsid w:val="007C7599"/>
    <w:rsid w:val="007C7D51"/>
    <w:rsid w:val="007D02CC"/>
    <w:rsid w:val="007D06EF"/>
    <w:rsid w:val="007D0D0D"/>
    <w:rsid w:val="007D14CF"/>
    <w:rsid w:val="007D16A9"/>
    <w:rsid w:val="007D16DA"/>
    <w:rsid w:val="007D1778"/>
    <w:rsid w:val="007D22F0"/>
    <w:rsid w:val="007D25DE"/>
    <w:rsid w:val="007D2988"/>
    <w:rsid w:val="007D2D21"/>
    <w:rsid w:val="007D2D6E"/>
    <w:rsid w:val="007D344A"/>
    <w:rsid w:val="007D389F"/>
    <w:rsid w:val="007D39AC"/>
    <w:rsid w:val="007D3BC8"/>
    <w:rsid w:val="007D4355"/>
    <w:rsid w:val="007D43AE"/>
    <w:rsid w:val="007D45E3"/>
    <w:rsid w:val="007D4934"/>
    <w:rsid w:val="007D4BF0"/>
    <w:rsid w:val="007D4F6E"/>
    <w:rsid w:val="007D5112"/>
    <w:rsid w:val="007D5272"/>
    <w:rsid w:val="007D52B4"/>
    <w:rsid w:val="007D5474"/>
    <w:rsid w:val="007D5476"/>
    <w:rsid w:val="007D5745"/>
    <w:rsid w:val="007D5AC0"/>
    <w:rsid w:val="007D5F0C"/>
    <w:rsid w:val="007D6256"/>
    <w:rsid w:val="007D636C"/>
    <w:rsid w:val="007D67EB"/>
    <w:rsid w:val="007D6985"/>
    <w:rsid w:val="007D6A60"/>
    <w:rsid w:val="007D6AD6"/>
    <w:rsid w:val="007D6F93"/>
    <w:rsid w:val="007D75AC"/>
    <w:rsid w:val="007D79C2"/>
    <w:rsid w:val="007D79E0"/>
    <w:rsid w:val="007D79FF"/>
    <w:rsid w:val="007D7B6C"/>
    <w:rsid w:val="007D7C8C"/>
    <w:rsid w:val="007D7E02"/>
    <w:rsid w:val="007E0117"/>
    <w:rsid w:val="007E02BD"/>
    <w:rsid w:val="007E0D47"/>
    <w:rsid w:val="007E0DB5"/>
    <w:rsid w:val="007E1211"/>
    <w:rsid w:val="007E15D6"/>
    <w:rsid w:val="007E17B8"/>
    <w:rsid w:val="007E1D0F"/>
    <w:rsid w:val="007E1D4A"/>
    <w:rsid w:val="007E29B2"/>
    <w:rsid w:val="007E2D96"/>
    <w:rsid w:val="007E3103"/>
    <w:rsid w:val="007E34F1"/>
    <w:rsid w:val="007E3B90"/>
    <w:rsid w:val="007E407F"/>
    <w:rsid w:val="007E436D"/>
    <w:rsid w:val="007E4602"/>
    <w:rsid w:val="007E4786"/>
    <w:rsid w:val="007E4A13"/>
    <w:rsid w:val="007E4C1E"/>
    <w:rsid w:val="007E4FCD"/>
    <w:rsid w:val="007E4FD5"/>
    <w:rsid w:val="007E5CC5"/>
    <w:rsid w:val="007E5E00"/>
    <w:rsid w:val="007E658D"/>
    <w:rsid w:val="007E66AF"/>
    <w:rsid w:val="007E66E4"/>
    <w:rsid w:val="007E6DDD"/>
    <w:rsid w:val="007E6F91"/>
    <w:rsid w:val="007E71AB"/>
    <w:rsid w:val="007E723A"/>
    <w:rsid w:val="007E796C"/>
    <w:rsid w:val="007E797D"/>
    <w:rsid w:val="007E7E6A"/>
    <w:rsid w:val="007E7FA1"/>
    <w:rsid w:val="007F21EF"/>
    <w:rsid w:val="007F2570"/>
    <w:rsid w:val="007F27EF"/>
    <w:rsid w:val="007F291E"/>
    <w:rsid w:val="007F32CD"/>
    <w:rsid w:val="007F362D"/>
    <w:rsid w:val="007F37CE"/>
    <w:rsid w:val="007F3985"/>
    <w:rsid w:val="007F4172"/>
    <w:rsid w:val="007F4C3A"/>
    <w:rsid w:val="007F52D4"/>
    <w:rsid w:val="007F5666"/>
    <w:rsid w:val="007F59A1"/>
    <w:rsid w:val="007F5A40"/>
    <w:rsid w:val="007F6004"/>
    <w:rsid w:val="007F626C"/>
    <w:rsid w:val="007F631F"/>
    <w:rsid w:val="007F632E"/>
    <w:rsid w:val="007F6373"/>
    <w:rsid w:val="007F713A"/>
    <w:rsid w:val="007F75DE"/>
    <w:rsid w:val="007F76E2"/>
    <w:rsid w:val="007F782B"/>
    <w:rsid w:val="007F79FE"/>
    <w:rsid w:val="007F7AEA"/>
    <w:rsid w:val="007F7B1F"/>
    <w:rsid w:val="007F7D20"/>
    <w:rsid w:val="007F7D69"/>
    <w:rsid w:val="007F7E62"/>
    <w:rsid w:val="007F7EEA"/>
    <w:rsid w:val="0080005A"/>
    <w:rsid w:val="00800482"/>
    <w:rsid w:val="008006C8"/>
    <w:rsid w:val="00800976"/>
    <w:rsid w:val="0080101F"/>
    <w:rsid w:val="00801119"/>
    <w:rsid w:val="008011B2"/>
    <w:rsid w:val="008017DB"/>
    <w:rsid w:val="00801A91"/>
    <w:rsid w:val="00801FAA"/>
    <w:rsid w:val="00802542"/>
    <w:rsid w:val="00802600"/>
    <w:rsid w:val="008028A4"/>
    <w:rsid w:val="0080317E"/>
    <w:rsid w:val="00803503"/>
    <w:rsid w:val="00803C37"/>
    <w:rsid w:val="00803C46"/>
    <w:rsid w:val="00803EC3"/>
    <w:rsid w:val="00803FF2"/>
    <w:rsid w:val="0080435A"/>
    <w:rsid w:val="0080437E"/>
    <w:rsid w:val="00804553"/>
    <w:rsid w:val="008045DB"/>
    <w:rsid w:val="0080465B"/>
    <w:rsid w:val="0080476D"/>
    <w:rsid w:val="008055F7"/>
    <w:rsid w:val="00805728"/>
    <w:rsid w:val="00805820"/>
    <w:rsid w:val="00806681"/>
    <w:rsid w:val="008067D1"/>
    <w:rsid w:val="00806F5E"/>
    <w:rsid w:val="00807607"/>
    <w:rsid w:val="0080797C"/>
    <w:rsid w:val="00807B5A"/>
    <w:rsid w:val="00807BFC"/>
    <w:rsid w:val="00807EA0"/>
    <w:rsid w:val="00807F61"/>
    <w:rsid w:val="008110CF"/>
    <w:rsid w:val="0081132F"/>
    <w:rsid w:val="00811376"/>
    <w:rsid w:val="0081161E"/>
    <w:rsid w:val="008117C2"/>
    <w:rsid w:val="00811AD5"/>
    <w:rsid w:val="00811B25"/>
    <w:rsid w:val="008126D0"/>
    <w:rsid w:val="00812D0F"/>
    <w:rsid w:val="00813028"/>
    <w:rsid w:val="00813A04"/>
    <w:rsid w:val="00813BAF"/>
    <w:rsid w:val="00813D5D"/>
    <w:rsid w:val="00813DF5"/>
    <w:rsid w:val="0081406B"/>
    <w:rsid w:val="00814AE1"/>
    <w:rsid w:val="00814CB0"/>
    <w:rsid w:val="008151C6"/>
    <w:rsid w:val="00815296"/>
    <w:rsid w:val="0081575F"/>
    <w:rsid w:val="008158B4"/>
    <w:rsid w:val="0081593B"/>
    <w:rsid w:val="008163D1"/>
    <w:rsid w:val="0081652A"/>
    <w:rsid w:val="008165F8"/>
    <w:rsid w:val="00816EA0"/>
    <w:rsid w:val="00817171"/>
    <w:rsid w:val="00817234"/>
    <w:rsid w:val="00817404"/>
    <w:rsid w:val="00817986"/>
    <w:rsid w:val="00817C75"/>
    <w:rsid w:val="0082026A"/>
    <w:rsid w:val="0082089E"/>
    <w:rsid w:val="00820B0D"/>
    <w:rsid w:val="008213C1"/>
    <w:rsid w:val="00821444"/>
    <w:rsid w:val="0082162C"/>
    <w:rsid w:val="008219D8"/>
    <w:rsid w:val="00821A59"/>
    <w:rsid w:val="00822278"/>
    <w:rsid w:val="00822A8A"/>
    <w:rsid w:val="00822B42"/>
    <w:rsid w:val="00822CE6"/>
    <w:rsid w:val="00823152"/>
    <w:rsid w:val="00823754"/>
    <w:rsid w:val="008238FA"/>
    <w:rsid w:val="00823B8E"/>
    <w:rsid w:val="00824156"/>
    <w:rsid w:val="0082420E"/>
    <w:rsid w:val="00824699"/>
    <w:rsid w:val="00824848"/>
    <w:rsid w:val="008249A7"/>
    <w:rsid w:val="00824A43"/>
    <w:rsid w:val="00824FE9"/>
    <w:rsid w:val="0082501D"/>
    <w:rsid w:val="008251CD"/>
    <w:rsid w:val="00825252"/>
    <w:rsid w:val="00825867"/>
    <w:rsid w:val="00825A4A"/>
    <w:rsid w:val="00825A9E"/>
    <w:rsid w:val="00825CDF"/>
    <w:rsid w:val="00826351"/>
    <w:rsid w:val="00826A95"/>
    <w:rsid w:val="00826AC1"/>
    <w:rsid w:val="00826BCD"/>
    <w:rsid w:val="00826F97"/>
    <w:rsid w:val="00826FDD"/>
    <w:rsid w:val="00827644"/>
    <w:rsid w:val="00830131"/>
    <w:rsid w:val="0083055E"/>
    <w:rsid w:val="00830994"/>
    <w:rsid w:val="008309ED"/>
    <w:rsid w:val="00830C9E"/>
    <w:rsid w:val="00830D7D"/>
    <w:rsid w:val="00830DE6"/>
    <w:rsid w:val="00830DFA"/>
    <w:rsid w:val="008315FF"/>
    <w:rsid w:val="008316EB"/>
    <w:rsid w:val="00831A6E"/>
    <w:rsid w:val="00831AFD"/>
    <w:rsid w:val="00831F7D"/>
    <w:rsid w:val="00831FC5"/>
    <w:rsid w:val="008321B3"/>
    <w:rsid w:val="00832898"/>
    <w:rsid w:val="00832A96"/>
    <w:rsid w:val="00832EF5"/>
    <w:rsid w:val="00833212"/>
    <w:rsid w:val="008332E4"/>
    <w:rsid w:val="0083379B"/>
    <w:rsid w:val="00833AAB"/>
    <w:rsid w:val="00833AAE"/>
    <w:rsid w:val="00834120"/>
    <w:rsid w:val="008341E7"/>
    <w:rsid w:val="0083424D"/>
    <w:rsid w:val="00834410"/>
    <w:rsid w:val="008348D4"/>
    <w:rsid w:val="00835548"/>
    <w:rsid w:val="008358EA"/>
    <w:rsid w:val="00835CE5"/>
    <w:rsid w:val="00836291"/>
    <w:rsid w:val="008362B0"/>
    <w:rsid w:val="00836731"/>
    <w:rsid w:val="00836767"/>
    <w:rsid w:val="00836C9A"/>
    <w:rsid w:val="00836E82"/>
    <w:rsid w:val="008372D8"/>
    <w:rsid w:val="00837362"/>
    <w:rsid w:val="00837525"/>
    <w:rsid w:val="00837702"/>
    <w:rsid w:val="008378C6"/>
    <w:rsid w:val="008379D9"/>
    <w:rsid w:val="00837C01"/>
    <w:rsid w:val="00837E60"/>
    <w:rsid w:val="00837E65"/>
    <w:rsid w:val="00837F07"/>
    <w:rsid w:val="00837F57"/>
    <w:rsid w:val="0084044A"/>
    <w:rsid w:val="008408D1"/>
    <w:rsid w:val="00840DB1"/>
    <w:rsid w:val="008413C8"/>
    <w:rsid w:val="00841C62"/>
    <w:rsid w:val="00841D50"/>
    <w:rsid w:val="00841DF9"/>
    <w:rsid w:val="008425EA"/>
    <w:rsid w:val="0084273D"/>
    <w:rsid w:val="00842D14"/>
    <w:rsid w:val="00843256"/>
    <w:rsid w:val="008433A3"/>
    <w:rsid w:val="00843454"/>
    <w:rsid w:val="008436DB"/>
    <w:rsid w:val="00843951"/>
    <w:rsid w:val="00843C70"/>
    <w:rsid w:val="00843E32"/>
    <w:rsid w:val="008445E2"/>
    <w:rsid w:val="00844A17"/>
    <w:rsid w:val="008453F7"/>
    <w:rsid w:val="00845CF6"/>
    <w:rsid w:val="0084650D"/>
    <w:rsid w:val="00846D1A"/>
    <w:rsid w:val="00846E20"/>
    <w:rsid w:val="008476A2"/>
    <w:rsid w:val="00847A3C"/>
    <w:rsid w:val="0085082B"/>
    <w:rsid w:val="00850B2F"/>
    <w:rsid w:val="00850D18"/>
    <w:rsid w:val="0085138E"/>
    <w:rsid w:val="00851607"/>
    <w:rsid w:val="00851703"/>
    <w:rsid w:val="0085274F"/>
    <w:rsid w:val="0085286A"/>
    <w:rsid w:val="008528B5"/>
    <w:rsid w:val="008546F8"/>
    <w:rsid w:val="008547AE"/>
    <w:rsid w:val="008549EF"/>
    <w:rsid w:val="00854AB8"/>
    <w:rsid w:val="00854F99"/>
    <w:rsid w:val="0085525A"/>
    <w:rsid w:val="008552AE"/>
    <w:rsid w:val="008554BD"/>
    <w:rsid w:val="00855514"/>
    <w:rsid w:val="00855A04"/>
    <w:rsid w:val="00855C9E"/>
    <w:rsid w:val="00855DE7"/>
    <w:rsid w:val="00856712"/>
    <w:rsid w:val="00856AA1"/>
    <w:rsid w:val="00856F93"/>
    <w:rsid w:val="008572DD"/>
    <w:rsid w:val="0085756C"/>
    <w:rsid w:val="00857851"/>
    <w:rsid w:val="00860688"/>
    <w:rsid w:val="008606C9"/>
    <w:rsid w:val="00860BCF"/>
    <w:rsid w:val="0086100F"/>
    <w:rsid w:val="008610C4"/>
    <w:rsid w:val="00861594"/>
    <w:rsid w:val="00861A94"/>
    <w:rsid w:val="00861BCC"/>
    <w:rsid w:val="00862290"/>
    <w:rsid w:val="00862962"/>
    <w:rsid w:val="00862C58"/>
    <w:rsid w:val="008630A5"/>
    <w:rsid w:val="008633B0"/>
    <w:rsid w:val="0086349B"/>
    <w:rsid w:val="0086353D"/>
    <w:rsid w:val="00863A19"/>
    <w:rsid w:val="00864083"/>
    <w:rsid w:val="008640BC"/>
    <w:rsid w:val="0086411A"/>
    <w:rsid w:val="00864509"/>
    <w:rsid w:val="00864515"/>
    <w:rsid w:val="00864A06"/>
    <w:rsid w:val="00864C3A"/>
    <w:rsid w:val="00864F30"/>
    <w:rsid w:val="008650AC"/>
    <w:rsid w:val="0086517B"/>
    <w:rsid w:val="008652DB"/>
    <w:rsid w:val="008652F1"/>
    <w:rsid w:val="008656B3"/>
    <w:rsid w:val="008656B7"/>
    <w:rsid w:val="00865BFF"/>
    <w:rsid w:val="0086615A"/>
    <w:rsid w:val="008669EB"/>
    <w:rsid w:val="00866DD7"/>
    <w:rsid w:val="00866ECD"/>
    <w:rsid w:val="00867892"/>
    <w:rsid w:val="00867D98"/>
    <w:rsid w:val="0087006E"/>
    <w:rsid w:val="008702EA"/>
    <w:rsid w:val="00870325"/>
    <w:rsid w:val="00870722"/>
    <w:rsid w:val="0087078C"/>
    <w:rsid w:val="00870790"/>
    <w:rsid w:val="00870A90"/>
    <w:rsid w:val="008715E6"/>
    <w:rsid w:val="0087199C"/>
    <w:rsid w:val="00871D33"/>
    <w:rsid w:val="00871D98"/>
    <w:rsid w:val="00871E29"/>
    <w:rsid w:val="00871F97"/>
    <w:rsid w:val="0087207E"/>
    <w:rsid w:val="00872202"/>
    <w:rsid w:val="008728C0"/>
    <w:rsid w:val="00872E34"/>
    <w:rsid w:val="0087331F"/>
    <w:rsid w:val="00873727"/>
    <w:rsid w:val="00873757"/>
    <w:rsid w:val="008738DD"/>
    <w:rsid w:val="008743CC"/>
    <w:rsid w:val="00874402"/>
    <w:rsid w:val="00874EF7"/>
    <w:rsid w:val="00875463"/>
    <w:rsid w:val="008758F4"/>
    <w:rsid w:val="00875944"/>
    <w:rsid w:val="00875CA4"/>
    <w:rsid w:val="008768AB"/>
    <w:rsid w:val="008768B5"/>
    <w:rsid w:val="008768CA"/>
    <w:rsid w:val="00876EE8"/>
    <w:rsid w:val="00877010"/>
    <w:rsid w:val="00877022"/>
    <w:rsid w:val="008779E2"/>
    <w:rsid w:val="00877BA6"/>
    <w:rsid w:val="00877CD3"/>
    <w:rsid w:val="00877DD2"/>
    <w:rsid w:val="00877E6F"/>
    <w:rsid w:val="00880366"/>
    <w:rsid w:val="008805C5"/>
    <w:rsid w:val="008809D6"/>
    <w:rsid w:val="00880AD0"/>
    <w:rsid w:val="00880B28"/>
    <w:rsid w:val="00880BAF"/>
    <w:rsid w:val="00880EDE"/>
    <w:rsid w:val="008814EC"/>
    <w:rsid w:val="0088162E"/>
    <w:rsid w:val="00881AA8"/>
    <w:rsid w:val="00881EAD"/>
    <w:rsid w:val="00882D05"/>
    <w:rsid w:val="00882F11"/>
    <w:rsid w:val="008833BE"/>
    <w:rsid w:val="0088371E"/>
    <w:rsid w:val="008839F8"/>
    <w:rsid w:val="00883CF8"/>
    <w:rsid w:val="00883F79"/>
    <w:rsid w:val="00883F7E"/>
    <w:rsid w:val="00884027"/>
    <w:rsid w:val="0088410D"/>
    <w:rsid w:val="008841B7"/>
    <w:rsid w:val="008844E6"/>
    <w:rsid w:val="0088469C"/>
    <w:rsid w:val="00884E83"/>
    <w:rsid w:val="00884F46"/>
    <w:rsid w:val="00885139"/>
    <w:rsid w:val="008855FD"/>
    <w:rsid w:val="0088603E"/>
    <w:rsid w:val="00886911"/>
    <w:rsid w:val="00886ADF"/>
    <w:rsid w:val="00886C59"/>
    <w:rsid w:val="0088767D"/>
    <w:rsid w:val="00887755"/>
    <w:rsid w:val="008877E6"/>
    <w:rsid w:val="008901E7"/>
    <w:rsid w:val="008903F9"/>
    <w:rsid w:val="00891A4D"/>
    <w:rsid w:val="00891E9F"/>
    <w:rsid w:val="00892078"/>
    <w:rsid w:val="00892855"/>
    <w:rsid w:val="00892B32"/>
    <w:rsid w:val="00893879"/>
    <w:rsid w:val="00893965"/>
    <w:rsid w:val="00893AE6"/>
    <w:rsid w:val="00893B98"/>
    <w:rsid w:val="00893DE3"/>
    <w:rsid w:val="00893ED4"/>
    <w:rsid w:val="00893EF6"/>
    <w:rsid w:val="00893FEB"/>
    <w:rsid w:val="008947E2"/>
    <w:rsid w:val="00894E31"/>
    <w:rsid w:val="00895285"/>
    <w:rsid w:val="008958C7"/>
    <w:rsid w:val="008960F1"/>
    <w:rsid w:val="00896166"/>
    <w:rsid w:val="00896A7E"/>
    <w:rsid w:val="00896F31"/>
    <w:rsid w:val="0089701D"/>
    <w:rsid w:val="00897048"/>
    <w:rsid w:val="0089724D"/>
    <w:rsid w:val="008977AE"/>
    <w:rsid w:val="008977BC"/>
    <w:rsid w:val="00897BE5"/>
    <w:rsid w:val="008A0117"/>
    <w:rsid w:val="008A0202"/>
    <w:rsid w:val="008A088C"/>
    <w:rsid w:val="008A08AC"/>
    <w:rsid w:val="008A0A74"/>
    <w:rsid w:val="008A0BEF"/>
    <w:rsid w:val="008A0C1A"/>
    <w:rsid w:val="008A0CA1"/>
    <w:rsid w:val="008A0F10"/>
    <w:rsid w:val="008A0F22"/>
    <w:rsid w:val="008A1226"/>
    <w:rsid w:val="008A1253"/>
    <w:rsid w:val="008A138B"/>
    <w:rsid w:val="008A1652"/>
    <w:rsid w:val="008A1C2A"/>
    <w:rsid w:val="008A1D30"/>
    <w:rsid w:val="008A1D3E"/>
    <w:rsid w:val="008A2186"/>
    <w:rsid w:val="008A220B"/>
    <w:rsid w:val="008A28F7"/>
    <w:rsid w:val="008A3389"/>
    <w:rsid w:val="008A3413"/>
    <w:rsid w:val="008A3A7C"/>
    <w:rsid w:val="008A3C34"/>
    <w:rsid w:val="008A3E15"/>
    <w:rsid w:val="008A3E61"/>
    <w:rsid w:val="008A3F3E"/>
    <w:rsid w:val="008A418C"/>
    <w:rsid w:val="008A41AB"/>
    <w:rsid w:val="008A4300"/>
    <w:rsid w:val="008A4B6A"/>
    <w:rsid w:val="008A516B"/>
    <w:rsid w:val="008A5A92"/>
    <w:rsid w:val="008A6753"/>
    <w:rsid w:val="008A6990"/>
    <w:rsid w:val="008A69A2"/>
    <w:rsid w:val="008A6B7C"/>
    <w:rsid w:val="008A6EB3"/>
    <w:rsid w:val="008A7351"/>
    <w:rsid w:val="008A750D"/>
    <w:rsid w:val="008A7DAA"/>
    <w:rsid w:val="008B03A7"/>
    <w:rsid w:val="008B1827"/>
    <w:rsid w:val="008B18A0"/>
    <w:rsid w:val="008B1A32"/>
    <w:rsid w:val="008B1BD3"/>
    <w:rsid w:val="008B1C0B"/>
    <w:rsid w:val="008B2335"/>
    <w:rsid w:val="008B282F"/>
    <w:rsid w:val="008B2B23"/>
    <w:rsid w:val="008B2CB6"/>
    <w:rsid w:val="008B2CCF"/>
    <w:rsid w:val="008B3942"/>
    <w:rsid w:val="008B3D20"/>
    <w:rsid w:val="008B3EF1"/>
    <w:rsid w:val="008B420C"/>
    <w:rsid w:val="008B4256"/>
    <w:rsid w:val="008B4856"/>
    <w:rsid w:val="008B4C7F"/>
    <w:rsid w:val="008B522C"/>
    <w:rsid w:val="008B5433"/>
    <w:rsid w:val="008B58BE"/>
    <w:rsid w:val="008B5B0B"/>
    <w:rsid w:val="008B63F2"/>
    <w:rsid w:val="008B64CA"/>
    <w:rsid w:val="008B68EB"/>
    <w:rsid w:val="008B6A22"/>
    <w:rsid w:val="008B735F"/>
    <w:rsid w:val="008B759C"/>
    <w:rsid w:val="008B7EC1"/>
    <w:rsid w:val="008B7F0E"/>
    <w:rsid w:val="008C0085"/>
    <w:rsid w:val="008C02B0"/>
    <w:rsid w:val="008C0448"/>
    <w:rsid w:val="008C051D"/>
    <w:rsid w:val="008C07FA"/>
    <w:rsid w:val="008C089D"/>
    <w:rsid w:val="008C092F"/>
    <w:rsid w:val="008C0A6A"/>
    <w:rsid w:val="008C0AE4"/>
    <w:rsid w:val="008C0CFC"/>
    <w:rsid w:val="008C0DA0"/>
    <w:rsid w:val="008C1B48"/>
    <w:rsid w:val="008C1FFD"/>
    <w:rsid w:val="008C2167"/>
    <w:rsid w:val="008C2529"/>
    <w:rsid w:val="008C2693"/>
    <w:rsid w:val="008C2845"/>
    <w:rsid w:val="008C2A5F"/>
    <w:rsid w:val="008C2BBF"/>
    <w:rsid w:val="008C307C"/>
    <w:rsid w:val="008C30AC"/>
    <w:rsid w:val="008C3279"/>
    <w:rsid w:val="008C3282"/>
    <w:rsid w:val="008C331E"/>
    <w:rsid w:val="008C439C"/>
    <w:rsid w:val="008C4BFD"/>
    <w:rsid w:val="008C4D53"/>
    <w:rsid w:val="008C4D99"/>
    <w:rsid w:val="008C4E10"/>
    <w:rsid w:val="008C4E49"/>
    <w:rsid w:val="008C4FCB"/>
    <w:rsid w:val="008C508C"/>
    <w:rsid w:val="008C5B84"/>
    <w:rsid w:val="008C67D7"/>
    <w:rsid w:val="008C6D1E"/>
    <w:rsid w:val="008C70D8"/>
    <w:rsid w:val="008C70FF"/>
    <w:rsid w:val="008C7C5C"/>
    <w:rsid w:val="008D01B2"/>
    <w:rsid w:val="008D0850"/>
    <w:rsid w:val="008D091C"/>
    <w:rsid w:val="008D0C63"/>
    <w:rsid w:val="008D0D5A"/>
    <w:rsid w:val="008D125C"/>
    <w:rsid w:val="008D129D"/>
    <w:rsid w:val="008D1728"/>
    <w:rsid w:val="008D1863"/>
    <w:rsid w:val="008D1DF8"/>
    <w:rsid w:val="008D2065"/>
    <w:rsid w:val="008D2178"/>
    <w:rsid w:val="008D28A7"/>
    <w:rsid w:val="008D2E88"/>
    <w:rsid w:val="008D35ED"/>
    <w:rsid w:val="008D36F0"/>
    <w:rsid w:val="008D3885"/>
    <w:rsid w:val="008D388E"/>
    <w:rsid w:val="008D3B7D"/>
    <w:rsid w:val="008D3F53"/>
    <w:rsid w:val="008D433D"/>
    <w:rsid w:val="008D46A0"/>
    <w:rsid w:val="008D48F2"/>
    <w:rsid w:val="008D4998"/>
    <w:rsid w:val="008D4C5C"/>
    <w:rsid w:val="008D4CAB"/>
    <w:rsid w:val="008D5018"/>
    <w:rsid w:val="008D5713"/>
    <w:rsid w:val="008D59D7"/>
    <w:rsid w:val="008D5C7B"/>
    <w:rsid w:val="008D612E"/>
    <w:rsid w:val="008D63DA"/>
    <w:rsid w:val="008D6955"/>
    <w:rsid w:val="008D6B78"/>
    <w:rsid w:val="008D6B9C"/>
    <w:rsid w:val="008D6F78"/>
    <w:rsid w:val="008D706A"/>
    <w:rsid w:val="008E09C2"/>
    <w:rsid w:val="008E128F"/>
    <w:rsid w:val="008E168C"/>
    <w:rsid w:val="008E180A"/>
    <w:rsid w:val="008E1847"/>
    <w:rsid w:val="008E209C"/>
    <w:rsid w:val="008E26B3"/>
    <w:rsid w:val="008E28B1"/>
    <w:rsid w:val="008E29A4"/>
    <w:rsid w:val="008E2A6F"/>
    <w:rsid w:val="008E2B27"/>
    <w:rsid w:val="008E3482"/>
    <w:rsid w:val="008E372D"/>
    <w:rsid w:val="008E3787"/>
    <w:rsid w:val="008E384A"/>
    <w:rsid w:val="008E384C"/>
    <w:rsid w:val="008E3C3D"/>
    <w:rsid w:val="008E419F"/>
    <w:rsid w:val="008E41DB"/>
    <w:rsid w:val="008E4241"/>
    <w:rsid w:val="008E4576"/>
    <w:rsid w:val="008E4C81"/>
    <w:rsid w:val="008E4F2B"/>
    <w:rsid w:val="008E6387"/>
    <w:rsid w:val="008E7017"/>
    <w:rsid w:val="008E712E"/>
    <w:rsid w:val="008E7411"/>
    <w:rsid w:val="008E764F"/>
    <w:rsid w:val="008E7871"/>
    <w:rsid w:val="008E7922"/>
    <w:rsid w:val="008E7E1F"/>
    <w:rsid w:val="008F06E4"/>
    <w:rsid w:val="008F0B2B"/>
    <w:rsid w:val="008F0DE7"/>
    <w:rsid w:val="008F0EA9"/>
    <w:rsid w:val="008F10E4"/>
    <w:rsid w:val="008F1BC6"/>
    <w:rsid w:val="008F1E2F"/>
    <w:rsid w:val="008F2851"/>
    <w:rsid w:val="008F2875"/>
    <w:rsid w:val="008F2FFD"/>
    <w:rsid w:val="008F420E"/>
    <w:rsid w:val="008F4310"/>
    <w:rsid w:val="008F43C0"/>
    <w:rsid w:val="008F43F8"/>
    <w:rsid w:val="008F4820"/>
    <w:rsid w:val="008F4876"/>
    <w:rsid w:val="008F4A0C"/>
    <w:rsid w:val="008F54CF"/>
    <w:rsid w:val="008F5862"/>
    <w:rsid w:val="008F5F9E"/>
    <w:rsid w:val="008F638F"/>
    <w:rsid w:val="008F67C2"/>
    <w:rsid w:val="008F6912"/>
    <w:rsid w:val="008F7227"/>
    <w:rsid w:val="008F731E"/>
    <w:rsid w:val="008F77D9"/>
    <w:rsid w:val="008F7966"/>
    <w:rsid w:val="00900630"/>
    <w:rsid w:val="00900750"/>
    <w:rsid w:val="009009C2"/>
    <w:rsid w:val="00900A26"/>
    <w:rsid w:val="00900C05"/>
    <w:rsid w:val="0090116B"/>
    <w:rsid w:val="0090128C"/>
    <w:rsid w:val="0090268A"/>
    <w:rsid w:val="0090271F"/>
    <w:rsid w:val="00902808"/>
    <w:rsid w:val="00902B1C"/>
    <w:rsid w:val="00902E23"/>
    <w:rsid w:val="00902EFF"/>
    <w:rsid w:val="0090307A"/>
    <w:rsid w:val="0090372E"/>
    <w:rsid w:val="00903762"/>
    <w:rsid w:val="00903898"/>
    <w:rsid w:val="00903E37"/>
    <w:rsid w:val="00904374"/>
    <w:rsid w:val="009044AF"/>
    <w:rsid w:val="00904559"/>
    <w:rsid w:val="0090478B"/>
    <w:rsid w:val="0090487F"/>
    <w:rsid w:val="0090493C"/>
    <w:rsid w:val="00904ABD"/>
    <w:rsid w:val="0090554F"/>
    <w:rsid w:val="0090598A"/>
    <w:rsid w:val="0090608C"/>
    <w:rsid w:val="009060E4"/>
    <w:rsid w:val="00906EB0"/>
    <w:rsid w:val="009075A2"/>
    <w:rsid w:val="009077E4"/>
    <w:rsid w:val="0090781C"/>
    <w:rsid w:val="00907978"/>
    <w:rsid w:val="0091022C"/>
    <w:rsid w:val="0091044F"/>
    <w:rsid w:val="009106D4"/>
    <w:rsid w:val="00910706"/>
    <w:rsid w:val="0091085F"/>
    <w:rsid w:val="00910936"/>
    <w:rsid w:val="00910953"/>
    <w:rsid w:val="00910AC6"/>
    <w:rsid w:val="00910B88"/>
    <w:rsid w:val="00911784"/>
    <w:rsid w:val="00911FAB"/>
    <w:rsid w:val="009120E7"/>
    <w:rsid w:val="00912200"/>
    <w:rsid w:val="009128D6"/>
    <w:rsid w:val="0091291C"/>
    <w:rsid w:val="009129B3"/>
    <w:rsid w:val="009132FD"/>
    <w:rsid w:val="0091348E"/>
    <w:rsid w:val="00913721"/>
    <w:rsid w:val="009138A0"/>
    <w:rsid w:val="00913C81"/>
    <w:rsid w:val="00913D50"/>
    <w:rsid w:val="00914317"/>
    <w:rsid w:val="009143DD"/>
    <w:rsid w:val="009148FD"/>
    <w:rsid w:val="009149C5"/>
    <w:rsid w:val="00914DBB"/>
    <w:rsid w:val="00915658"/>
    <w:rsid w:val="0091593B"/>
    <w:rsid w:val="00916176"/>
    <w:rsid w:val="009164F0"/>
    <w:rsid w:val="00916B6E"/>
    <w:rsid w:val="00916C2F"/>
    <w:rsid w:val="009170FB"/>
    <w:rsid w:val="009171A1"/>
    <w:rsid w:val="00917322"/>
    <w:rsid w:val="00917857"/>
    <w:rsid w:val="009179E1"/>
    <w:rsid w:val="00917B82"/>
    <w:rsid w:val="00917C92"/>
    <w:rsid w:val="00917CCB"/>
    <w:rsid w:val="00917D2D"/>
    <w:rsid w:val="00920A28"/>
    <w:rsid w:val="00920B68"/>
    <w:rsid w:val="00920B86"/>
    <w:rsid w:val="00920E41"/>
    <w:rsid w:val="00921194"/>
    <w:rsid w:val="009215CD"/>
    <w:rsid w:val="00921C76"/>
    <w:rsid w:val="009220E8"/>
    <w:rsid w:val="0092222A"/>
    <w:rsid w:val="009228DF"/>
    <w:rsid w:val="00922D0E"/>
    <w:rsid w:val="00922DAC"/>
    <w:rsid w:val="009233FF"/>
    <w:rsid w:val="009239CC"/>
    <w:rsid w:val="00923C30"/>
    <w:rsid w:val="0092457D"/>
    <w:rsid w:val="0092482F"/>
    <w:rsid w:val="009252D4"/>
    <w:rsid w:val="00925622"/>
    <w:rsid w:val="009257F1"/>
    <w:rsid w:val="00925B2E"/>
    <w:rsid w:val="00925B98"/>
    <w:rsid w:val="00925BEE"/>
    <w:rsid w:val="00925F2A"/>
    <w:rsid w:val="00926626"/>
    <w:rsid w:val="0092677F"/>
    <w:rsid w:val="00926941"/>
    <w:rsid w:val="009271D4"/>
    <w:rsid w:val="0092774C"/>
    <w:rsid w:val="009278AA"/>
    <w:rsid w:val="00927E8E"/>
    <w:rsid w:val="00927F01"/>
    <w:rsid w:val="00930092"/>
    <w:rsid w:val="009300C8"/>
    <w:rsid w:val="009300E9"/>
    <w:rsid w:val="00930487"/>
    <w:rsid w:val="00930BD5"/>
    <w:rsid w:val="00930C64"/>
    <w:rsid w:val="00930D32"/>
    <w:rsid w:val="009312DE"/>
    <w:rsid w:val="009313CA"/>
    <w:rsid w:val="009314F5"/>
    <w:rsid w:val="00931803"/>
    <w:rsid w:val="00931B27"/>
    <w:rsid w:val="00931DB7"/>
    <w:rsid w:val="009321CC"/>
    <w:rsid w:val="0093268B"/>
    <w:rsid w:val="00932C32"/>
    <w:rsid w:val="009331DD"/>
    <w:rsid w:val="00933523"/>
    <w:rsid w:val="0093398B"/>
    <w:rsid w:val="00933CE1"/>
    <w:rsid w:val="00933F41"/>
    <w:rsid w:val="009340AA"/>
    <w:rsid w:val="0093456D"/>
    <w:rsid w:val="00934667"/>
    <w:rsid w:val="00934751"/>
    <w:rsid w:val="009349F6"/>
    <w:rsid w:val="00934A5C"/>
    <w:rsid w:val="00934AB6"/>
    <w:rsid w:val="00934D82"/>
    <w:rsid w:val="00934FA9"/>
    <w:rsid w:val="0093563F"/>
    <w:rsid w:val="00936187"/>
    <w:rsid w:val="00936209"/>
    <w:rsid w:val="0093621A"/>
    <w:rsid w:val="00936488"/>
    <w:rsid w:val="0093665E"/>
    <w:rsid w:val="009369AE"/>
    <w:rsid w:val="00936ADF"/>
    <w:rsid w:val="0093724B"/>
    <w:rsid w:val="009376C6"/>
    <w:rsid w:val="00937B72"/>
    <w:rsid w:val="00937BAC"/>
    <w:rsid w:val="00940346"/>
    <w:rsid w:val="00940B8F"/>
    <w:rsid w:val="00940CD6"/>
    <w:rsid w:val="00940D38"/>
    <w:rsid w:val="009411B0"/>
    <w:rsid w:val="009416BA"/>
    <w:rsid w:val="00941842"/>
    <w:rsid w:val="00941C22"/>
    <w:rsid w:val="00942276"/>
    <w:rsid w:val="00942432"/>
    <w:rsid w:val="009427DF"/>
    <w:rsid w:val="009427E5"/>
    <w:rsid w:val="00942944"/>
    <w:rsid w:val="00942EC2"/>
    <w:rsid w:val="009432D9"/>
    <w:rsid w:val="00943360"/>
    <w:rsid w:val="009438A9"/>
    <w:rsid w:val="00943989"/>
    <w:rsid w:val="00943A5D"/>
    <w:rsid w:val="00943E32"/>
    <w:rsid w:val="00944140"/>
    <w:rsid w:val="00944C13"/>
    <w:rsid w:val="00944F5D"/>
    <w:rsid w:val="0094553D"/>
    <w:rsid w:val="0094569B"/>
    <w:rsid w:val="00945720"/>
    <w:rsid w:val="00945C01"/>
    <w:rsid w:val="00945DF4"/>
    <w:rsid w:val="00945EA3"/>
    <w:rsid w:val="00946216"/>
    <w:rsid w:val="009463DD"/>
    <w:rsid w:val="00946504"/>
    <w:rsid w:val="0094677D"/>
    <w:rsid w:val="009468BE"/>
    <w:rsid w:val="00946A21"/>
    <w:rsid w:val="00946C46"/>
    <w:rsid w:val="00946D76"/>
    <w:rsid w:val="009478A4"/>
    <w:rsid w:val="00947A33"/>
    <w:rsid w:val="00947E82"/>
    <w:rsid w:val="00947F64"/>
    <w:rsid w:val="00950271"/>
    <w:rsid w:val="009502AE"/>
    <w:rsid w:val="00950B9D"/>
    <w:rsid w:val="00950C9C"/>
    <w:rsid w:val="00950EFE"/>
    <w:rsid w:val="00951108"/>
    <w:rsid w:val="00951181"/>
    <w:rsid w:val="00951D59"/>
    <w:rsid w:val="009520C5"/>
    <w:rsid w:val="00952495"/>
    <w:rsid w:val="009524B0"/>
    <w:rsid w:val="0095268B"/>
    <w:rsid w:val="00952732"/>
    <w:rsid w:val="00953057"/>
    <w:rsid w:val="009534FE"/>
    <w:rsid w:val="00953B4A"/>
    <w:rsid w:val="00953BDD"/>
    <w:rsid w:val="00953C2C"/>
    <w:rsid w:val="00953DDC"/>
    <w:rsid w:val="0095411D"/>
    <w:rsid w:val="00954194"/>
    <w:rsid w:val="009541F5"/>
    <w:rsid w:val="0095424C"/>
    <w:rsid w:val="00954547"/>
    <w:rsid w:val="00955E68"/>
    <w:rsid w:val="00956608"/>
    <w:rsid w:val="00956968"/>
    <w:rsid w:val="009569A1"/>
    <w:rsid w:val="009569E9"/>
    <w:rsid w:val="00957281"/>
    <w:rsid w:val="00957416"/>
    <w:rsid w:val="00957457"/>
    <w:rsid w:val="00957CA5"/>
    <w:rsid w:val="00957CDA"/>
    <w:rsid w:val="00957DA4"/>
    <w:rsid w:val="00960100"/>
    <w:rsid w:val="00960212"/>
    <w:rsid w:val="009606F9"/>
    <w:rsid w:val="00961096"/>
    <w:rsid w:val="0096164A"/>
    <w:rsid w:val="0096195D"/>
    <w:rsid w:val="0096198D"/>
    <w:rsid w:val="009619E0"/>
    <w:rsid w:val="00961B04"/>
    <w:rsid w:val="00961E1D"/>
    <w:rsid w:val="00962227"/>
    <w:rsid w:val="00962ED4"/>
    <w:rsid w:val="0096365C"/>
    <w:rsid w:val="00963681"/>
    <w:rsid w:val="00964119"/>
    <w:rsid w:val="009642C1"/>
    <w:rsid w:val="00964AF9"/>
    <w:rsid w:val="00964BAC"/>
    <w:rsid w:val="00964EBB"/>
    <w:rsid w:val="009653BC"/>
    <w:rsid w:val="00965615"/>
    <w:rsid w:val="009657F4"/>
    <w:rsid w:val="00965C94"/>
    <w:rsid w:val="009663B3"/>
    <w:rsid w:val="00966D5D"/>
    <w:rsid w:val="00966F6D"/>
    <w:rsid w:val="00967D1C"/>
    <w:rsid w:val="009702BA"/>
    <w:rsid w:val="00971604"/>
    <w:rsid w:val="00971DEB"/>
    <w:rsid w:val="009723C7"/>
    <w:rsid w:val="00972993"/>
    <w:rsid w:val="00972FE8"/>
    <w:rsid w:val="00973007"/>
    <w:rsid w:val="00973B1C"/>
    <w:rsid w:val="00973C78"/>
    <w:rsid w:val="00973DC8"/>
    <w:rsid w:val="0097428E"/>
    <w:rsid w:val="00974355"/>
    <w:rsid w:val="00974383"/>
    <w:rsid w:val="00974745"/>
    <w:rsid w:val="00974AE2"/>
    <w:rsid w:val="00974D5A"/>
    <w:rsid w:val="009752CB"/>
    <w:rsid w:val="00975DAB"/>
    <w:rsid w:val="0097602A"/>
    <w:rsid w:val="0097622A"/>
    <w:rsid w:val="0097642F"/>
    <w:rsid w:val="0097646F"/>
    <w:rsid w:val="009764FF"/>
    <w:rsid w:val="009767C0"/>
    <w:rsid w:val="00976ABB"/>
    <w:rsid w:val="00977200"/>
    <w:rsid w:val="009774B6"/>
    <w:rsid w:val="009779FF"/>
    <w:rsid w:val="00977C94"/>
    <w:rsid w:val="00977D43"/>
    <w:rsid w:val="00980068"/>
    <w:rsid w:val="009805C1"/>
    <w:rsid w:val="009807D9"/>
    <w:rsid w:val="00980A2E"/>
    <w:rsid w:val="00980B79"/>
    <w:rsid w:val="00980DE5"/>
    <w:rsid w:val="00981856"/>
    <w:rsid w:val="00981917"/>
    <w:rsid w:val="00981972"/>
    <w:rsid w:val="009825E3"/>
    <w:rsid w:val="00982930"/>
    <w:rsid w:val="00982AFD"/>
    <w:rsid w:val="00982B52"/>
    <w:rsid w:val="00982D79"/>
    <w:rsid w:val="00982DF1"/>
    <w:rsid w:val="009845BC"/>
    <w:rsid w:val="00984C23"/>
    <w:rsid w:val="0098501A"/>
    <w:rsid w:val="0098531B"/>
    <w:rsid w:val="00985B2D"/>
    <w:rsid w:val="00985E64"/>
    <w:rsid w:val="00985ED5"/>
    <w:rsid w:val="00985F0F"/>
    <w:rsid w:val="00985FFB"/>
    <w:rsid w:val="0098601F"/>
    <w:rsid w:val="009860D8"/>
    <w:rsid w:val="009860D9"/>
    <w:rsid w:val="009862A8"/>
    <w:rsid w:val="009863B2"/>
    <w:rsid w:val="0098665A"/>
    <w:rsid w:val="00986CD0"/>
    <w:rsid w:val="00986FA2"/>
    <w:rsid w:val="009873D7"/>
    <w:rsid w:val="0098791F"/>
    <w:rsid w:val="00987930"/>
    <w:rsid w:val="00987B53"/>
    <w:rsid w:val="00987BE9"/>
    <w:rsid w:val="00987C30"/>
    <w:rsid w:val="00987E22"/>
    <w:rsid w:val="00987FE3"/>
    <w:rsid w:val="009903C8"/>
    <w:rsid w:val="0099052A"/>
    <w:rsid w:val="009908EF"/>
    <w:rsid w:val="00990965"/>
    <w:rsid w:val="00990FD8"/>
    <w:rsid w:val="009914D8"/>
    <w:rsid w:val="009916B0"/>
    <w:rsid w:val="00991965"/>
    <w:rsid w:val="009919CE"/>
    <w:rsid w:val="00991C65"/>
    <w:rsid w:val="00991DED"/>
    <w:rsid w:val="0099257F"/>
    <w:rsid w:val="00992A6C"/>
    <w:rsid w:val="0099327C"/>
    <w:rsid w:val="0099363B"/>
    <w:rsid w:val="00993729"/>
    <w:rsid w:val="00994373"/>
    <w:rsid w:val="00994737"/>
    <w:rsid w:val="00994B93"/>
    <w:rsid w:val="009951C1"/>
    <w:rsid w:val="00995725"/>
    <w:rsid w:val="00995789"/>
    <w:rsid w:val="00995984"/>
    <w:rsid w:val="00995C6C"/>
    <w:rsid w:val="00995E56"/>
    <w:rsid w:val="00995FD4"/>
    <w:rsid w:val="00995FF5"/>
    <w:rsid w:val="0099604E"/>
    <w:rsid w:val="009960F2"/>
    <w:rsid w:val="00996471"/>
    <w:rsid w:val="0099672F"/>
    <w:rsid w:val="009967F9"/>
    <w:rsid w:val="009968F5"/>
    <w:rsid w:val="00996A11"/>
    <w:rsid w:val="0099778D"/>
    <w:rsid w:val="00997838"/>
    <w:rsid w:val="009A0493"/>
    <w:rsid w:val="009A05F3"/>
    <w:rsid w:val="009A0907"/>
    <w:rsid w:val="009A0A2A"/>
    <w:rsid w:val="009A0B27"/>
    <w:rsid w:val="009A166E"/>
    <w:rsid w:val="009A1712"/>
    <w:rsid w:val="009A1831"/>
    <w:rsid w:val="009A2013"/>
    <w:rsid w:val="009A27B2"/>
    <w:rsid w:val="009A28B7"/>
    <w:rsid w:val="009A2903"/>
    <w:rsid w:val="009A2A70"/>
    <w:rsid w:val="009A2D2D"/>
    <w:rsid w:val="009A2F92"/>
    <w:rsid w:val="009A35C2"/>
    <w:rsid w:val="009A360D"/>
    <w:rsid w:val="009A3CF4"/>
    <w:rsid w:val="009A3FCA"/>
    <w:rsid w:val="009A4058"/>
    <w:rsid w:val="009A42F3"/>
    <w:rsid w:val="009A45A0"/>
    <w:rsid w:val="009A48F4"/>
    <w:rsid w:val="009A4FBA"/>
    <w:rsid w:val="009A56EA"/>
    <w:rsid w:val="009A5789"/>
    <w:rsid w:val="009A57C8"/>
    <w:rsid w:val="009A587E"/>
    <w:rsid w:val="009A6376"/>
    <w:rsid w:val="009A63C6"/>
    <w:rsid w:val="009A7054"/>
    <w:rsid w:val="009A714B"/>
    <w:rsid w:val="009A716C"/>
    <w:rsid w:val="009A78FB"/>
    <w:rsid w:val="009A7D25"/>
    <w:rsid w:val="009B0859"/>
    <w:rsid w:val="009B133A"/>
    <w:rsid w:val="009B136E"/>
    <w:rsid w:val="009B13F6"/>
    <w:rsid w:val="009B1523"/>
    <w:rsid w:val="009B16B8"/>
    <w:rsid w:val="009B1B46"/>
    <w:rsid w:val="009B1C71"/>
    <w:rsid w:val="009B1E7D"/>
    <w:rsid w:val="009B1E9E"/>
    <w:rsid w:val="009B2263"/>
    <w:rsid w:val="009B319D"/>
    <w:rsid w:val="009B330B"/>
    <w:rsid w:val="009B344F"/>
    <w:rsid w:val="009B34F5"/>
    <w:rsid w:val="009B3537"/>
    <w:rsid w:val="009B3592"/>
    <w:rsid w:val="009B35B0"/>
    <w:rsid w:val="009B3836"/>
    <w:rsid w:val="009B3C3E"/>
    <w:rsid w:val="009B4168"/>
    <w:rsid w:val="009B41C6"/>
    <w:rsid w:val="009B4513"/>
    <w:rsid w:val="009B4B1E"/>
    <w:rsid w:val="009B4B8C"/>
    <w:rsid w:val="009B4BCA"/>
    <w:rsid w:val="009B4DBD"/>
    <w:rsid w:val="009B5100"/>
    <w:rsid w:val="009B5150"/>
    <w:rsid w:val="009B5175"/>
    <w:rsid w:val="009B5182"/>
    <w:rsid w:val="009B5269"/>
    <w:rsid w:val="009B545D"/>
    <w:rsid w:val="009B5519"/>
    <w:rsid w:val="009B587A"/>
    <w:rsid w:val="009B5A41"/>
    <w:rsid w:val="009B5D8E"/>
    <w:rsid w:val="009B5F74"/>
    <w:rsid w:val="009B6391"/>
    <w:rsid w:val="009B6675"/>
    <w:rsid w:val="009B68D4"/>
    <w:rsid w:val="009B7446"/>
    <w:rsid w:val="009B7531"/>
    <w:rsid w:val="009B7B41"/>
    <w:rsid w:val="009B7D65"/>
    <w:rsid w:val="009C0002"/>
    <w:rsid w:val="009C01B5"/>
    <w:rsid w:val="009C04F2"/>
    <w:rsid w:val="009C05B3"/>
    <w:rsid w:val="009C0C51"/>
    <w:rsid w:val="009C0D14"/>
    <w:rsid w:val="009C0ED5"/>
    <w:rsid w:val="009C1204"/>
    <w:rsid w:val="009C13BB"/>
    <w:rsid w:val="009C1432"/>
    <w:rsid w:val="009C1653"/>
    <w:rsid w:val="009C1655"/>
    <w:rsid w:val="009C19AF"/>
    <w:rsid w:val="009C1E5F"/>
    <w:rsid w:val="009C31EA"/>
    <w:rsid w:val="009C329F"/>
    <w:rsid w:val="009C3359"/>
    <w:rsid w:val="009C3433"/>
    <w:rsid w:val="009C38DA"/>
    <w:rsid w:val="009C3CEB"/>
    <w:rsid w:val="009C3CFD"/>
    <w:rsid w:val="009C40E6"/>
    <w:rsid w:val="009C41DE"/>
    <w:rsid w:val="009C4700"/>
    <w:rsid w:val="009C4792"/>
    <w:rsid w:val="009C48EE"/>
    <w:rsid w:val="009C4C90"/>
    <w:rsid w:val="009C5114"/>
    <w:rsid w:val="009C5275"/>
    <w:rsid w:val="009C5C39"/>
    <w:rsid w:val="009C5DAF"/>
    <w:rsid w:val="009C60EA"/>
    <w:rsid w:val="009C63B1"/>
    <w:rsid w:val="009C6890"/>
    <w:rsid w:val="009C6AE2"/>
    <w:rsid w:val="009C6D1D"/>
    <w:rsid w:val="009C72F1"/>
    <w:rsid w:val="009C740F"/>
    <w:rsid w:val="009C74F1"/>
    <w:rsid w:val="009C7F58"/>
    <w:rsid w:val="009D0099"/>
    <w:rsid w:val="009D09CF"/>
    <w:rsid w:val="009D0B43"/>
    <w:rsid w:val="009D0DEE"/>
    <w:rsid w:val="009D0F4D"/>
    <w:rsid w:val="009D144A"/>
    <w:rsid w:val="009D1739"/>
    <w:rsid w:val="009D18D5"/>
    <w:rsid w:val="009D1E53"/>
    <w:rsid w:val="009D1FD9"/>
    <w:rsid w:val="009D20FE"/>
    <w:rsid w:val="009D24FE"/>
    <w:rsid w:val="009D2602"/>
    <w:rsid w:val="009D2694"/>
    <w:rsid w:val="009D2761"/>
    <w:rsid w:val="009D2A91"/>
    <w:rsid w:val="009D3338"/>
    <w:rsid w:val="009D3496"/>
    <w:rsid w:val="009D3D1D"/>
    <w:rsid w:val="009D3DDA"/>
    <w:rsid w:val="009D3DF3"/>
    <w:rsid w:val="009D44A3"/>
    <w:rsid w:val="009D45EF"/>
    <w:rsid w:val="009D4682"/>
    <w:rsid w:val="009D4941"/>
    <w:rsid w:val="009D5BED"/>
    <w:rsid w:val="009D5C77"/>
    <w:rsid w:val="009D6212"/>
    <w:rsid w:val="009D698D"/>
    <w:rsid w:val="009D6B13"/>
    <w:rsid w:val="009D6ED4"/>
    <w:rsid w:val="009D729A"/>
    <w:rsid w:val="009D747B"/>
    <w:rsid w:val="009D7538"/>
    <w:rsid w:val="009D75B4"/>
    <w:rsid w:val="009E0B0A"/>
    <w:rsid w:val="009E10A1"/>
    <w:rsid w:val="009E17E9"/>
    <w:rsid w:val="009E18B6"/>
    <w:rsid w:val="009E1C60"/>
    <w:rsid w:val="009E226A"/>
    <w:rsid w:val="009E238B"/>
    <w:rsid w:val="009E2EC1"/>
    <w:rsid w:val="009E37A0"/>
    <w:rsid w:val="009E38B0"/>
    <w:rsid w:val="009E3B68"/>
    <w:rsid w:val="009E3EAE"/>
    <w:rsid w:val="009E401A"/>
    <w:rsid w:val="009E47C4"/>
    <w:rsid w:val="009E4DAC"/>
    <w:rsid w:val="009E4E3F"/>
    <w:rsid w:val="009E5CE0"/>
    <w:rsid w:val="009E5DA1"/>
    <w:rsid w:val="009E62DE"/>
    <w:rsid w:val="009E65FB"/>
    <w:rsid w:val="009E6999"/>
    <w:rsid w:val="009E6D60"/>
    <w:rsid w:val="009E73DB"/>
    <w:rsid w:val="009F033F"/>
    <w:rsid w:val="009F03EC"/>
    <w:rsid w:val="009F06C7"/>
    <w:rsid w:val="009F12DE"/>
    <w:rsid w:val="009F12E5"/>
    <w:rsid w:val="009F179E"/>
    <w:rsid w:val="009F1C09"/>
    <w:rsid w:val="009F1E0F"/>
    <w:rsid w:val="009F31B6"/>
    <w:rsid w:val="009F3577"/>
    <w:rsid w:val="009F3755"/>
    <w:rsid w:val="009F37B7"/>
    <w:rsid w:val="009F38F6"/>
    <w:rsid w:val="009F4208"/>
    <w:rsid w:val="009F42D0"/>
    <w:rsid w:val="009F433D"/>
    <w:rsid w:val="009F4ABE"/>
    <w:rsid w:val="009F4FFB"/>
    <w:rsid w:val="009F52A1"/>
    <w:rsid w:val="009F5F9F"/>
    <w:rsid w:val="009F611B"/>
    <w:rsid w:val="009F61F9"/>
    <w:rsid w:val="009F6516"/>
    <w:rsid w:val="009F6BF6"/>
    <w:rsid w:val="009F6E64"/>
    <w:rsid w:val="009F716A"/>
    <w:rsid w:val="009F7206"/>
    <w:rsid w:val="009F7825"/>
    <w:rsid w:val="009F78F0"/>
    <w:rsid w:val="009F7EBA"/>
    <w:rsid w:val="00A002BD"/>
    <w:rsid w:val="00A00D09"/>
    <w:rsid w:val="00A0122F"/>
    <w:rsid w:val="00A018DC"/>
    <w:rsid w:val="00A01A66"/>
    <w:rsid w:val="00A01BC0"/>
    <w:rsid w:val="00A02911"/>
    <w:rsid w:val="00A02F8C"/>
    <w:rsid w:val="00A0356F"/>
    <w:rsid w:val="00A03D32"/>
    <w:rsid w:val="00A03F5F"/>
    <w:rsid w:val="00A0430A"/>
    <w:rsid w:val="00A043D4"/>
    <w:rsid w:val="00A045A6"/>
    <w:rsid w:val="00A0465E"/>
    <w:rsid w:val="00A0499B"/>
    <w:rsid w:val="00A04FD5"/>
    <w:rsid w:val="00A0509E"/>
    <w:rsid w:val="00A050D4"/>
    <w:rsid w:val="00A051D5"/>
    <w:rsid w:val="00A05695"/>
    <w:rsid w:val="00A05E24"/>
    <w:rsid w:val="00A0648D"/>
    <w:rsid w:val="00A06B6F"/>
    <w:rsid w:val="00A06C12"/>
    <w:rsid w:val="00A0726E"/>
    <w:rsid w:val="00A076ED"/>
    <w:rsid w:val="00A07995"/>
    <w:rsid w:val="00A07DA8"/>
    <w:rsid w:val="00A107EB"/>
    <w:rsid w:val="00A10D8C"/>
    <w:rsid w:val="00A10F02"/>
    <w:rsid w:val="00A1102F"/>
    <w:rsid w:val="00A12058"/>
    <w:rsid w:val="00A123A4"/>
    <w:rsid w:val="00A12690"/>
    <w:rsid w:val="00A126A3"/>
    <w:rsid w:val="00A1283B"/>
    <w:rsid w:val="00A12B35"/>
    <w:rsid w:val="00A12B60"/>
    <w:rsid w:val="00A12E63"/>
    <w:rsid w:val="00A135B9"/>
    <w:rsid w:val="00A13A03"/>
    <w:rsid w:val="00A13EF6"/>
    <w:rsid w:val="00A14A10"/>
    <w:rsid w:val="00A14AD0"/>
    <w:rsid w:val="00A14E84"/>
    <w:rsid w:val="00A1506B"/>
    <w:rsid w:val="00A156EF"/>
    <w:rsid w:val="00A15736"/>
    <w:rsid w:val="00A1586F"/>
    <w:rsid w:val="00A15CAE"/>
    <w:rsid w:val="00A16006"/>
    <w:rsid w:val="00A162BC"/>
    <w:rsid w:val="00A164B4"/>
    <w:rsid w:val="00A16608"/>
    <w:rsid w:val="00A16716"/>
    <w:rsid w:val="00A16DB0"/>
    <w:rsid w:val="00A16ED5"/>
    <w:rsid w:val="00A17192"/>
    <w:rsid w:val="00A175F7"/>
    <w:rsid w:val="00A178D0"/>
    <w:rsid w:val="00A178E2"/>
    <w:rsid w:val="00A17B50"/>
    <w:rsid w:val="00A17E61"/>
    <w:rsid w:val="00A203FA"/>
    <w:rsid w:val="00A20B74"/>
    <w:rsid w:val="00A2115B"/>
    <w:rsid w:val="00A218A3"/>
    <w:rsid w:val="00A2244E"/>
    <w:rsid w:val="00A227B3"/>
    <w:rsid w:val="00A22998"/>
    <w:rsid w:val="00A22AE4"/>
    <w:rsid w:val="00A22B15"/>
    <w:rsid w:val="00A2301E"/>
    <w:rsid w:val="00A23634"/>
    <w:rsid w:val="00A23865"/>
    <w:rsid w:val="00A23DF8"/>
    <w:rsid w:val="00A23F55"/>
    <w:rsid w:val="00A24026"/>
    <w:rsid w:val="00A2408C"/>
    <w:rsid w:val="00A24421"/>
    <w:rsid w:val="00A2521B"/>
    <w:rsid w:val="00A258B1"/>
    <w:rsid w:val="00A263FC"/>
    <w:rsid w:val="00A26646"/>
    <w:rsid w:val="00A26CD1"/>
    <w:rsid w:val="00A26D68"/>
    <w:rsid w:val="00A2725A"/>
    <w:rsid w:val="00A27711"/>
    <w:rsid w:val="00A2779A"/>
    <w:rsid w:val="00A27960"/>
    <w:rsid w:val="00A27CDB"/>
    <w:rsid w:val="00A30B1F"/>
    <w:rsid w:val="00A30FC5"/>
    <w:rsid w:val="00A31032"/>
    <w:rsid w:val="00A31159"/>
    <w:rsid w:val="00A3156A"/>
    <w:rsid w:val="00A3194F"/>
    <w:rsid w:val="00A31A0E"/>
    <w:rsid w:val="00A31A53"/>
    <w:rsid w:val="00A31B35"/>
    <w:rsid w:val="00A31EC3"/>
    <w:rsid w:val="00A31F0E"/>
    <w:rsid w:val="00A3232F"/>
    <w:rsid w:val="00A32560"/>
    <w:rsid w:val="00A326B5"/>
    <w:rsid w:val="00A3326F"/>
    <w:rsid w:val="00A332FD"/>
    <w:rsid w:val="00A33426"/>
    <w:rsid w:val="00A33A69"/>
    <w:rsid w:val="00A33AA3"/>
    <w:rsid w:val="00A342AB"/>
    <w:rsid w:val="00A343B3"/>
    <w:rsid w:val="00A34819"/>
    <w:rsid w:val="00A348FA"/>
    <w:rsid w:val="00A34CAC"/>
    <w:rsid w:val="00A350D8"/>
    <w:rsid w:val="00A3516D"/>
    <w:rsid w:val="00A3531A"/>
    <w:rsid w:val="00A35379"/>
    <w:rsid w:val="00A3558C"/>
    <w:rsid w:val="00A35771"/>
    <w:rsid w:val="00A35867"/>
    <w:rsid w:val="00A35A7A"/>
    <w:rsid w:val="00A3617F"/>
    <w:rsid w:val="00A3685F"/>
    <w:rsid w:val="00A368CD"/>
    <w:rsid w:val="00A36CD4"/>
    <w:rsid w:val="00A36F7E"/>
    <w:rsid w:val="00A37227"/>
    <w:rsid w:val="00A3786F"/>
    <w:rsid w:val="00A378CD"/>
    <w:rsid w:val="00A37A1F"/>
    <w:rsid w:val="00A37B30"/>
    <w:rsid w:val="00A37B59"/>
    <w:rsid w:val="00A37D0F"/>
    <w:rsid w:val="00A37FBF"/>
    <w:rsid w:val="00A401EC"/>
    <w:rsid w:val="00A40A66"/>
    <w:rsid w:val="00A40AA0"/>
    <w:rsid w:val="00A40F07"/>
    <w:rsid w:val="00A41060"/>
    <w:rsid w:val="00A41077"/>
    <w:rsid w:val="00A41312"/>
    <w:rsid w:val="00A41841"/>
    <w:rsid w:val="00A41BFC"/>
    <w:rsid w:val="00A41CAD"/>
    <w:rsid w:val="00A4222B"/>
    <w:rsid w:val="00A422EF"/>
    <w:rsid w:val="00A4262C"/>
    <w:rsid w:val="00A4263F"/>
    <w:rsid w:val="00A42EED"/>
    <w:rsid w:val="00A43120"/>
    <w:rsid w:val="00A4317F"/>
    <w:rsid w:val="00A43281"/>
    <w:rsid w:val="00A435C8"/>
    <w:rsid w:val="00A43629"/>
    <w:rsid w:val="00A436B9"/>
    <w:rsid w:val="00A43B8B"/>
    <w:rsid w:val="00A43DC9"/>
    <w:rsid w:val="00A43E2A"/>
    <w:rsid w:val="00A44374"/>
    <w:rsid w:val="00A4449B"/>
    <w:rsid w:val="00A44A71"/>
    <w:rsid w:val="00A44ECE"/>
    <w:rsid w:val="00A45141"/>
    <w:rsid w:val="00A45250"/>
    <w:rsid w:val="00A453A4"/>
    <w:rsid w:val="00A45824"/>
    <w:rsid w:val="00A4641E"/>
    <w:rsid w:val="00A4694E"/>
    <w:rsid w:val="00A46953"/>
    <w:rsid w:val="00A469A8"/>
    <w:rsid w:val="00A46A90"/>
    <w:rsid w:val="00A46A97"/>
    <w:rsid w:val="00A46B42"/>
    <w:rsid w:val="00A47364"/>
    <w:rsid w:val="00A478F8"/>
    <w:rsid w:val="00A47AFA"/>
    <w:rsid w:val="00A47C15"/>
    <w:rsid w:val="00A47D7D"/>
    <w:rsid w:val="00A47DE6"/>
    <w:rsid w:val="00A5036C"/>
    <w:rsid w:val="00A503E2"/>
    <w:rsid w:val="00A50846"/>
    <w:rsid w:val="00A5124B"/>
    <w:rsid w:val="00A52131"/>
    <w:rsid w:val="00A52542"/>
    <w:rsid w:val="00A52AB5"/>
    <w:rsid w:val="00A52F74"/>
    <w:rsid w:val="00A52FC6"/>
    <w:rsid w:val="00A53359"/>
    <w:rsid w:val="00A53682"/>
    <w:rsid w:val="00A53724"/>
    <w:rsid w:val="00A5398D"/>
    <w:rsid w:val="00A53CB6"/>
    <w:rsid w:val="00A53F96"/>
    <w:rsid w:val="00A54079"/>
    <w:rsid w:val="00A54479"/>
    <w:rsid w:val="00A54FD7"/>
    <w:rsid w:val="00A5503A"/>
    <w:rsid w:val="00A55668"/>
    <w:rsid w:val="00A55FAF"/>
    <w:rsid w:val="00A560E6"/>
    <w:rsid w:val="00A56129"/>
    <w:rsid w:val="00A56989"/>
    <w:rsid w:val="00A56D96"/>
    <w:rsid w:val="00A56FD3"/>
    <w:rsid w:val="00A57028"/>
    <w:rsid w:val="00A576BF"/>
    <w:rsid w:val="00A57DD9"/>
    <w:rsid w:val="00A6021D"/>
    <w:rsid w:val="00A60B8C"/>
    <w:rsid w:val="00A6113B"/>
    <w:rsid w:val="00A617A1"/>
    <w:rsid w:val="00A6189A"/>
    <w:rsid w:val="00A62002"/>
    <w:rsid w:val="00A620F2"/>
    <w:rsid w:val="00A62155"/>
    <w:rsid w:val="00A6217C"/>
    <w:rsid w:val="00A63083"/>
    <w:rsid w:val="00A630CE"/>
    <w:rsid w:val="00A6396C"/>
    <w:rsid w:val="00A6421D"/>
    <w:rsid w:val="00A6464F"/>
    <w:rsid w:val="00A647C8"/>
    <w:rsid w:val="00A649FB"/>
    <w:rsid w:val="00A64ABA"/>
    <w:rsid w:val="00A64FFE"/>
    <w:rsid w:val="00A653F2"/>
    <w:rsid w:val="00A6564C"/>
    <w:rsid w:val="00A65809"/>
    <w:rsid w:val="00A65C28"/>
    <w:rsid w:val="00A660E9"/>
    <w:rsid w:val="00A66440"/>
    <w:rsid w:val="00A66672"/>
    <w:rsid w:val="00A66775"/>
    <w:rsid w:val="00A6742E"/>
    <w:rsid w:val="00A678CF"/>
    <w:rsid w:val="00A67E72"/>
    <w:rsid w:val="00A70194"/>
    <w:rsid w:val="00A7022F"/>
    <w:rsid w:val="00A7070A"/>
    <w:rsid w:val="00A70920"/>
    <w:rsid w:val="00A70D60"/>
    <w:rsid w:val="00A71302"/>
    <w:rsid w:val="00A7140A"/>
    <w:rsid w:val="00A718B8"/>
    <w:rsid w:val="00A71A1D"/>
    <w:rsid w:val="00A71A4E"/>
    <w:rsid w:val="00A71AC8"/>
    <w:rsid w:val="00A71CF2"/>
    <w:rsid w:val="00A71F8F"/>
    <w:rsid w:val="00A7223B"/>
    <w:rsid w:val="00A72713"/>
    <w:rsid w:val="00A72D44"/>
    <w:rsid w:val="00A72FA9"/>
    <w:rsid w:val="00A73078"/>
    <w:rsid w:val="00A736EE"/>
    <w:rsid w:val="00A73CBA"/>
    <w:rsid w:val="00A740FA"/>
    <w:rsid w:val="00A743EA"/>
    <w:rsid w:val="00A745D1"/>
    <w:rsid w:val="00A74720"/>
    <w:rsid w:val="00A74D14"/>
    <w:rsid w:val="00A74D1C"/>
    <w:rsid w:val="00A74D1F"/>
    <w:rsid w:val="00A75353"/>
    <w:rsid w:val="00A753AF"/>
    <w:rsid w:val="00A75A12"/>
    <w:rsid w:val="00A75A39"/>
    <w:rsid w:val="00A75E9C"/>
    <w:rsid w:val="00A763F3"/>
    <w:rsid w:val="00A76ABD"/>
    <w:rsid w:val="00A76B0A"/>
    <w:rsid w:val="00A76C6A"/>
    <w:rsid w:val="00A7713A"/>
    <w:rsid w:val="00A778BF"/>
    <w:rsid w:val="00A77D7D"/>
    <w:rsid w:val="00A77EFC"/>
    <w:rsid w:val="00A80085"/>
    <w:rsid w:val="00A801F9"/>
    <w:rsid w:val="00A80202"/>
    <w:rsid w:val="00A803E4"/>
    <w:rsid w:val="00A8043C"/>
    <w:rsid w:val="00A806A4"/>
    <w:rsid w:val="00A80FE2"/>
    <w:rsid w:val="00A811B4"/>
    <w:rsid w:val="00A81630"/>
    <w:rsid w:val="00A819BB"/>
    <w:rsid w:val="00A81CF2"/>
    <w:rsid w:val="00A81D3C"/>
    <w:rsid w:val="00A81D3D"/>
    <w:rsid w:val="00A82346"/>
    <w:rsid w:val="00A82526"/>
    <w:rsid w:val="00A82A25"/>
    <w:rsid w:val="00A82CA7"/>
    <w:rsid w:val="00A82EB3"/>
    <w:rsid w:val="00A834B8"/>
    <w:rsid w:val="00A834D4"/>
    <w:rsid w:val="00A83577"/>
    <w:rsid w:val="00A835BA"/>
    <w:rsid w:val="00A837AC"/>
    <w:rsid w:val="00A839B0"/>
    <w:rsid w:val="00A84284"/>
    <w:rsid w:val="00A84369"/>
    <w:rsid w:val="00A847B5"/>
    <w:rsid w:val="00A84E8B"/>
    <w:rsid w:val="00A85158"/>
    <w:rsid w:val="00A85242"/>
    <w:rsid w:val="00A8529A"/>
    <w:rsid w:val="00A85380"/>
    <w:rsid w:val="00A85A41"/>
    <w:rsid w:val="00A85A75"/>
    <w:rsid w:val="00A86110"/>
    <w:rsid w:val="00A86219"/>
    <w:rsid w:val="00A86759"/>
    <w:rsid w:val="00A86D1B"/>
    <w:rsid w:val="00A871FA"/>
    <w:rsid w:val="00A87540"/>
    <w:rsid w:val="00A8765C"/>
    <w:rsid w:val="00A876BB"/>
    <w:rsid w:val="00A87BDD"/>
    <w:rsid w:val="00A87E55"/>
    <w:rsid w:val="00A900E0"/>
    <w:rsid w:val="00A9028E"/>
    <w:rsid w:val="00A904AA"/>
    <w:rsid w:val="00A9086C"/>
    <w:rsid w:val="00A90A14"/>
    <w:rsid w:val="00A90AD2"/>
    <w:rsid w:val="00A90DF9"/>
    <w:rsid w:val="00A91A75"/>
    <w:rsid w:val="00A91AF9"/>
    <w:rsid w:val="00A92853"/>
    <w:rsid w:val="00A92A57"/>
    <w:rsid w:val="00A93A57"/>
    <w:rsid w:val="00A93C51"/>
    <w:rsid w:val="00A93C84"/>
    <w:rsid w:val="00A9415D"/>
    <w:rsid w:val="00A9472A"/>
    <w:rsid w:val="00A949E2"/>
    <w:rsid w:val="00A94AE3"/>
    <w:rsid w:val="00A94D2B"/>
    <w:rsid w:val="00A94EA7"/>
    <w:rsid w:val="00A95FB9"/>
    <w:rsid w:val="00A9614C"/>
    <w:rsid w:val="00A96246"/>
    <w:rsid w:val="00A96BC4"/>
    <w:rsid w:val="00A96D1A"/>
    <w:rsid w:val="00A96E45"/>
    <w:rsid w:val="00A96FFE"/>
    <w:rsid w:val="00A97532"/>
    <w:rsid w:val="00A9753E"/>
    <w:rsid w:val="00A9753F"/>
    <w:rsid w:val="00A97912"/>
    <w:rsid w:val="00A97EC7"/>
    <w:rsid w:val="00AA08C9"/>
    <w:rsid w:val="00AA0B68"/>
    <w:rsid w:val="00AA0DE3"/>
    <w:rsid w:val="00AA0E21"/>
    <w:rsid w:val="00AA0FFC"/>
    <w:rsid w:val="00AA166C"/>
    <w:rsid w:val="00AA167E"/>
    <w:rsid w:val="00AA17F1"/>
    <w:rsid w:val="00AA1ABD"/>
    <w:rsid w:val="00AA1CB2"/>
    <w:rsid w:val="00AA1F53"/>
    <w:rsid w:val="00AA20C9"/>
    <w:rsid w:val="00AA25BF"/>
    <w:rsid w:val="00AA29C3"/>
    <w:rsid w:val="00AA2BB8"/>
    <w:rsid w:val="00AA2BE3"/>
    <w:rsid w:val="00AA3577"/>
    <w:rsid w:val="00AA3A74"/>
    <w:rsid w:val="00AA3AB5"/>
    <w:rsid w:val="00AA3C09"/>
    <w:rsid w:val="00AA3F53"/>
    <w:rsid w:val="00AA4386"/>
    <w:rsid w:val="00AA44AD"/>
    <w:rsid w:val="00AA4A69"/>
    <w:rsid w:val="00AA4F6A"/>
    <w:rsid w:val="00AA5457"/>
    <w:rsid w:val="00AA5DE8"/>
    <w:rsid w:val="00AA646F"/>
    <w:rsid w:val="00AA6538"/>
    <w:rsid w:val="00AA65F7"/>
    <w:rsid w:val="00AA6CB0"/>
    <w:rsid w:val="00AA7409"/>
    <w:rsid w:val="00AA7CA3"/>
    <w:rsid w:val="00AB0B6C"/>
    <w:rsid w:val="00AB0DC4"/>
    <w:rsid w:val="00AB0E50"/>
    <w:rsid w:val="00AB0E8A"/>
    <w:rsid w:val="00AB1281"/>
    <w:rsid w:val="00AB161F"/>
    <w:rsid w:val="00AB1B7F"/>
    <w:rsid w:val="00AB2305"/>
    <w:rsid w:val="00AB2544"/>
    <w:rsid w:val="00AB26B2"/>
    <w:rsid w:val="00AB2BEB"/>
    <w:rsid w:val="00AB2EF2"/>
    <w:rsid w:val="00AB3267"/>
    <w:rsid w:val="00AB3317"/>
    <w:rsid w:val="00AB3357"/>
    <w:rsid w:val="00AB336E"/>
    <w:rsid w:val="00AB33D6"/>
    <w:rsid w:val="00AB377D"/>
    <w:rsid w:val="00AB416C"/>
    <w:rsid w:val="00AB43ED"/>
    <w:rsid w:val="00AB447F"/>
    <w:rsid w:val="00AB4E1B"/>
    <w:rsid w:val="00AB4E3C"/>
    <w:rsid w:val="00AB5059"/>
    <w:rsid w:val="00AB552F"/>
    <w:rsid w:val="00AB566E"/>
    <w:rsid w:val="00AB5B0F"/>
    <w:rsid w:val="00AB5F5D"/>
    <w:rsid w:val="00AB61C2"/>
    <w:rsid w:val="00AB63CC"/>
    <w:rsid w:val="00AB6BD3"/>
    <w:rsid w:val="00AB6F0C"/>
    <w:rsid w:val="00AB6F2F"/>
    <w:rsid w:val="00AB7726"/>
    <w:rsid w:val="00AB7DCA"/>
    <w:rsid w:val="00AC004D"/>
    <w:rsid w:val="00AC07A6"/>
    <w:rsid w:val="00AC07B8"/>
    <w:rsid w:val="00AC097A"/>
    <w:rsid w:val="00AC0E3F"/>
    <w:rsid w:val="00AC0F5E"/>
    <w:rsid w:val="00AC14FE"/>
    <w:rsid w:val="00AC158F"/>
    <w:rsid w:val="00AC17A1"/>
    <w:rsid w:val="00AC1925"/>
    <w:rsid w:val="00AC199B"/>
    <w:rsid w:val="00AC2BE9"/>
    <w:rsid w:val="00AC2C66"/>
    <w:rsid w:val="00AC2FA5"/>
    <w:rsid w:val="00AC3C42"/>
    <w:rsid w:val="00AC4136"/>
    <w:rsid w:val="00AC46CB"/>
    <w:rsid w:val="00AC4992"/>
    <w:rsid w:val="00AC56FC"/>
    <w:rsid w:val="00AC5940"/>
    <w:rsid w:val="00AC59ED"/>
    <w:rsid w:val="00AC5F3C"/>
    <w:rsid w:val="00AC668B"/>
    <w:rsid w:val="00AC6835"/>
    <w:rsid w:val="00AC6DC1"/>
    <w:rsid w:val="00AC6EB0"/>
    <w:rsid w:val="00AC717C"/>
    <w:rsid w:val="00AC78B3"/>
    <w:rsid w:val="00AC7C5B"/>
    <w:rsid w:val="00AD036C"/>
    <w:rsid w:val="00AD04F3"/>
    <w:rsid w:val="00AD0FE7"/>
    <w:rsid w:val="00AD10F9"/>
    <w:rsid w:val="00AD1446"/>
    <w:rsid w:val="00AD161F"/>
    <w:rsid w:val="00AD1B2A"/>
    <w:rsid w:val="00AD1BE8"/>
    <w:rsid w:val="00AD2556"/>
    <w:rsid w:val="00AD260E"/>
    <w:rsid w:val="00AD27EA"/>
    <w:rsid w:val="00AD2937"/>
    <w:rsid w:val="00AD2D08"/>
    <w:rsid w:val="00AD2E7C"/>
    <w:rsid w:val="00AD3249"/>
    <w:rsid w:val="00AD342A"/>
    <w:rsid w:val="00AD379C"/>
    <w:rsid w:val="00AD3810"/>
    <w:rsid w:val="00AD386A"/>
    <w:rsid w:val="00AD3C48"/>
    <w:rsid w:val="00AD3F90"/>
    <w:rsid w:val="00AD3F94"/>
    <w:rsid w:val="00AD4598"/>
    <w:rsid w:val="00AD4EC3"/>
    <w:rsid w:val="00AD55B6"/>
    <w:rsid w:val="00AD567B"/>
    <w:rsid w:val="00AD575A"/>
    <w:rsid w:val="00AD5858"/>
    <w:rsid w:val="00AD5ABB"/>
    <w:rsid w:val="00AD5DE8"/>
    <w:rsid w:val="00AD6132"/>
    <w:rsid w:val="00AD6478"/>
    <w:rsid w:val="00AD6520"/>
    <w:rsid w:val="00AD6B10"/>
    <w:rsid w:val="00AD6F4C"/>
    <w:rsid w:val="00AD6FBD"/>
    <w:rsid w:val="00AD6FCE"/>
    <w:rsid w:val="00AD713B"/>
    <w:rsid w:val="00AD75B0"/>
    <w:rsid w:val="00AD7C60"/>
    <w:rsid w:val="00AD7D9F"/>
    <w:rsid w:val="00AD7FCE"/>
    <w:rsid w:val="00AE01D1"/>
    <w:rsid w:val="00AE0627"/>
    <w:rsid w:val="00AE0F2C"/>
    <w:rsid w:val="00AE11A8"/>
    <w:rsid w:val="00AE14FC"/>
    <w:rsid w:val="00AE1539"/>
    <w:rsid w:val="00AE1546"/>
    <w:rsid w:val="00AE17B1"/>
    <w:rsid w:val="00AE2183"/>
    <w:rsid w:val="00AE24F0"/>
    <w:rsid w:val="00AE264E"/>
    <w:rsid w:val="00AE3804"/>
    <w:rsid w:val="00AE3FFF"/>
    <w:rsid w:val="00AE4157"/>
    <w:rsid w:val="00AE41E0"/>
    <w:rsid w:val="00AE456B"/>
    <w:rsid w:val="00AE4CA4"/>
    <w:rsid w:val="00AE4D65"/>
    <w:rsid w:val="00AE54F2"/>
    <w:rsid w:val="00AE5786"/>
    <w:rsid w:val="00AE5B14"/>
    <w:rsid w:val="00AE66C6"/>
    <w:rsid w:val="00AE6C62"/>
    <w:rsid w:val="00AE73EE"/>
    <w:rsid w:val="00AE79B1"/>
    <w:rsid w:val="00AE7CD3"/>
    <w:rsid w:val="00AE7D10"/>
    <w:rsid w:val="00AE7F5B"/>
    <w:rsid w:val="00AF0636"/>
    <w:rsid w:val="00AF0835"/>
    <w:rsid w:val="00AF09C5"/>
    <w:rsid w:val="00AF09CA"/>
    <w:rsid w:val="00AF121B"/>
    <w:rsid w:val="00AF15B6"/>
    <w:rsid w:val="00AF17FA"/>
    <w:rsid w:val="00AF2081"/>
    <w:rsid w:val="00AF23BB"/>
    <w:rsid w:val="00AF259F"/>
    <w:rsid w:val="00AF288E"/>
    <w:rsid w:val="00AF2931"/>
    <w:rsid w:val="00AF39B4"/>
    <w:rsid w:val="00AF3B0B"/>
    <w:rsid w:val="00AF3F62"/>
    <w:rsid w:val="00AF420E"/>
    <w:rsid w:val="00AF428F"/>
    <w:rsid w:val="00AF5214"/>
    <w:rsid w:val="00AF5F66"/>
    <w:rsid w:val="00AF6514"/>
    <w:rsid w:val="00AF661D"/>
    <w:rsid w:val="00AF66B4"/>
    <w:rsid w:val="00AF67A2"/>
    <w:rsid w:val="00AF69BC"/>
    <w:rsid w:val="00AF73E8"/>
    <w:rsid w:val="00AF7780"/>
    <w:rsid w:val="00AF782C"/>
    <w:rsid w:val="00AF7BBE"/>
    <w:rsid w:val="00AF7C73"/>
    <w:rsid w:val="00AF7D75"/>
    <w:rsid w:val="00B00204"/>
    <w:rsid w:val="00B016E2"/>
    <w:rsid w:val="00B016F3"/>
    <w:rsid w:val="00B0181C"/>
    <w:rsid w:val="00B01980"/>
    <w:rsid w:val="00B01C45"/>
    <w:rsid w:val="00B01D72"/>
    <w:rsid w:val="00B02A49"/>
    <w:rsid w:val="00B02A74"/>
    <w:rsid w:val="00B02C40"/>
    <w:rsid w:val="00B02D61"/>
    <w:rsid w:val="00B03128"/>
    <w:rsid w:val="00B03616"/>
    <w:rsid w:val="00B03887"/>
    <w:rsid w:val="00B038A6"/>
    <w:rsid w:val="00B03FE6"/>
    <w:rsid w:val="00B04071"/>
    <w:rsid w:val="00B0433E"/>
    <w:rsid w:val="00B04B65"/>
    <w:rsid w:val="00B04B87"/>
    <w:rsid w:val="00B04E88"/>
    <w:rsid w:val="00B04F70"/>
    <w:rsid w:val="00B054C4"/>
    <w:rsid w:val="00B05F31"/>
    <w:rsid w:val="00B05F5C"/>
    <w:rsid w:val="00B05F67"/>
    <w:rsid w:val="00B068B0"/>
    <w:rsid w:val="00B06C2D"/>
    <w:rsid w:val="00B06CF4"/>
    <w:rsid w:val="00B076AF"/>
    <w:rsid w:val="00B079E6"/>
    <w:rsid w:val="00B07DB3"/>
    <w:rsid w:val="00B100D5"/>
    <w:rsid w:val="00B100E5"/>
    <w:rsid w:val="00B10172"/>
    <w:rsid w:val="00B10269"/>
    <w:rsid w:val="00B104C8"/>
    <w:rsid w:val="00B10618"/>
    <w:rsid w:val="00B109A1"/>
    <w:rsid w:val="00B11262"/>
    <w:rsid w:val="00B11487"/>
    <w:rsid w:val="00B11772"/>
    <w:rsid w:val="00B11828"/>
    <w:rsid w:val="00B11EBB"/>
    <w:rsid w:val="00B11FAA"/>
    <w:rsid w:val="00B11FC2"/>
    <w:rsid w:val="00B1219C"/>
    <w:rsid w:val="00B12532"/>
    <w:rsid w:val="00B128F8"/>
    <w:rsid w:val="00B12F57"/>
    <w:rsid w:val="00B1346D"/>
    <w:rsid w:val="00B1355D"/>
    <w:rsid w:val="00B138C3"/>
    <w:rsid w:val="00B14203"/>
    <w:rsid w:val="00B14246"/>
    <w:rsid w:val="00B143DD"/>
    <w:rsid w:val="00B14515"/>
    <w:rsid w:val="00B1454C"/>
    <w:rsid w:val="00B148E2"/>
    <w:rsid w:val="00B14BA6"/>
    <w:rsid w:val="00B14D30"/>
    <w:rsid w:val="00B14D33"/>
    <w:rsid w:val="00B14D3A"/>
    <w:rsid w:val="00B14E14"/>
    <w:rsid w:val="00B14F97"/>
    <w:rsid w:val="00B1538A"/>
    <w:rsid w:val="00B15449"/>
    <w:rsid w:val="00B155F9"/>
    <w:rsid w:val="00B1565C"/>
    <w:rsid w:val="00B15B4B"/>
    <w:rsid w:val="00B161CF"/>
    <w:rsid w:val="00B163B3"/>
    <w:rsid w:val="00B1655F"/>
    <w:rsid w:val="00B16565"/>
    <w:rsid w:val="00B16642"/>
    <w:rsid w:val="00B17000"/>
    <w:rsid w:val="00B171DE"/>
    <w:rsid w:val="00B172EB"/>
    <w:rsid w:val="00B17532"/>
    <w:rsid w:val="00B17688"/>
    <w:rsid w:val="00B176AE"/>
    <w:rsid w:val="00B20202"/>
    <w:rsid w:val="00B203C8"/>
    <w:rsid w:val="00B205EC"/>
    <w:rsid w:val="00B20A60"/>
    <w:rsid w:val="00B21060"/>
    <w:rsid w:val="00B2120B"/>
    <w:rsid w:val="00B21454"/>
    <w:rsid w:val="00B2256D"/>
    <w:rsid w:val="00B228F9"/>
    <w:rsid w:val="00B22A6C"/>
    <w:rsid w:val="00B22F23"/>
    <w:rsid w:val="00B23286"/>
    <w:rsid w:val="00B238A4"/>
    <w:rsid w:val="00B23B63"/>
    <w:rsid w:val="00B23EC6"/>
    <w:rsid w:val="00B24401"/>
    <w:rsid w:val="00B24F64"/>
    <w:rsid w:val="00B255E8"/>
    <w:rsid w:val="00B25785"/>
    <w:rsid w:val="00B25ABC"/>
    <w:rsid w:val="00B25CB8"/>
    <w:rsid w:val="00B25DAB"/>
    <w:rsid w:val="00B26016"/>
    <w:rsid w:val="00B26D28"/>
    <w:rsid w:val="00B26DA1"/>
    <w:rsid w:val="00B27271"/>
    <w:rsid w:val="00B27B57"/>
    <w:rsid w:val="00B3021A"/>
    <w:rsid w:val="00B31318"/>
    <w:rsid w:val="00B31E83"/>
    <w:rsid w:val="00B32081"/>
    <w:rsid w:val="00B3211C"/>
    <w:rsid w:val="00B32437"/>
    <w:rsid w:val="00B3253D"/>
    <w:rsid w:val="00B32616"/>
    <w:rsid w:val="00B3289A"/>
    <w:rsid w:val="00B32B72"/>
    <w:rsid w:val="00B32D21"/>
    <w:rsid w:val="00B3318F"/>
    <w:rsid w:val="00B33B65"/>
    <w:rsid w:val="00B33E3A"/>
    <w:rsid w:val="00B34331"/>
    <w:rsid w:val="00B344BB"/>
    <w:rsid w:val="00B348E3"/>
    <w:rsid w:val="00B349B7"/>
    <w:rsid w:val="00B35BE0"/>
    <w:rsid w:val="00B35C0F"/>
    <w:rsid w:val="00B36506"/>
    <w:rsid w:val="00B36CB9"/>
    <w:rsid w:val="00B375B1"/>
    <w:rsid w:val="00B37E17"/>
    <w:rsid w:val="00B37F69"/>
    <w:rsid w:val="00B400A4"/>
    <w:rsid w:val="00B40276"/>
    <w:rsid w:val="00B40836"/>
    <w:rsid w:val="00B40A55"/>
    <w:rsid w:val="00B40D3C"/>
    <w:rsid w:val="00B40DF5"/>
    <w:rsid w:val="00B4157A"/>
    <w:rsid w:val="00B420DA"/>
    <w:rsid w:val="00B42594"/>
    <w:rsid w:val="00B42D64"/>
    <w:rsid w:val="00B42D99"/>
    <w:rsid w:val="00B42F5A"/>
    <w:rsid w:val="00B4309A"/>
    <w:rsid w:val="00B4315B"/>
    <w:rsid w:val="00B432AB"/>
    <w:rsid w:val="00B43409"/>
    <w:rsid w:val="00B4376B"/>
    <w:rsid w:val="00B437CC"/>
    <w:rsid w:val="00B4396F"/>
    <w:rsid w:val="00B43D95"/>
    <w:rsid w:val="00B44436"/>
    <w:rsid w:val="00B44511"/>
    <w:rsid w:val="00B446D5"/>
    <w:rsid w:val="00B44DD3"/>
    <w:rsid w:val="00B44F33"/>
    <w:rsid w:val="00B452C6"/>
    <w:rsid w:val="00B45449"/>
    <w:rsid w:val="00B4584F"/>
    <w:rsid w:val="00B459A3"/>
    <w:rsid w:val="00B45BC8"/>
    <w:rsid w:val="00B45DD1"/>
    <w:rsid w:val="00B45EC9"/>
    <w:rsid w:val="00B45F50"/>
    <w:rsid w:val="00B46812"/>
    <w:rsid w:val="00B4697B"/>
    <w:rsid w:val="00B46980"/>
    <w:rsid w:val="00B469A3"/>
    <w:rsid w:val="00B469CE"/>
    <w:rsid w:val="00B46B52"/>
    <w:rsid w:val="00B476B7"/>
    <w:rsid w:val="00B47878"/>
    <w:rsid w:val="00B479A0"/>
    <w:rsid w:val="00B479E9"/>
    <w:rsid w:val="00B5018A"/>
    <w:rsid w:val="00B5023A"/>
    <w:rsid w:val="00B50787"/>
    <w:rsid w:val="00B50D7F"/>
    <w:rsid w:val="00B50DC1"/>
    <w:rsid w:val="00B51313"/>
    <w:rsid w:val="00B514A0"/>
    <w:rsid w:val="00B515FA"/>
    <w:rsid w:val="00B516A3"/>
    <w:rsid w:val="00B51B3E"/>
    <w:rsid w:val="00B51DB2"/>
    <w:rsid w:val="00B52328"/>
    <w:rsid w:val="00B5240C"/>
    <w:rsid w:val="00B52557"/>
    <w:rsid w:val="00B5275E"/>
    <w:rsid w:val="00B53075"/>
    <w:rsid w:val="00B530DE"/>
    <w:rsid w:val="00B53124"/>
    <w:rsid w:val="00B532E7"/>
    <w:rsid w:val="00B532F3"/>
    <w:rsid w:val="00B53746"/>
    <w:rsid w:val="00B5394C"/>
    <w:rsid w:val="00B539A4"/>
    <w:rsid w:val="00B53E1A"/>
    <w:rsid w:val="00B54563"/>
    <w:rsid w:val="00B54CD6"/>
    <w:rsid w:val="00B54FED"/>
    <w:rsid w:val="00B55502"/>
    <w:rsid w:val="00B557A1"/>
    <w:rsid w:val="00B55CC5"/>
    <w:rsid w:val="00B55FB1"/>
    <w:rsid w:val="00B563A9"/>
    <w:rsid w:val="00B56421"/>
    <w:rsid w:val="00B56522"/>
    <w:rsid w:val="00B56793"/>
    <w:rsid w:val="00B56B65"/>
    <w:rsid w:val="00B56B92"/>
    <w:rsid w:val="00B56C44"/>
    <w:rsid w:val="00B57386"/>
    <w:rsid w:val="00B573A1"/>
    <w:rsid w:val="00B57552"/>
    <w:rsid w:val="00B577EF"/>
    <w:rsid w:val="00B57A40"/>
    <w:rsid w:val="00B57BE6"/>
    <w:rsid w:val="00B60182"/>
    <w:rsid w:val="00B6048F"/>
    <w:rsid w:val="00B604F1"/>
    <w:rsid w:val="00B60792"/>
    <w:rsid w:val="00B60BA9"/>
    <w:rsid w:val="00B60CA3"/>
    <w:rsid w:val="00B60D48"/>
    <w:rsid w:val="00B611A8"/>
    <w:rsid w:val="00B61548"/>
    <w:rsid w:val="00B61602"/>
    <w:rsid w:val="00B61DBF"/>
    <w:rsid w:val="00B62BD0"/>
    <w:rsid w:val="00B62EBD"/>
    <w:rsid w:val="00B6349F"/>
    <w:rsid w:val="00B634B3"/>
    <w:rsid w:val="00B636F6"/>
    <w:rsid w:val="00B638B9"/>
    <w:rsid w:val="00B638BF"/>
    <w:rsid w:val="00B63D30"/>
    <w:rsid w:val="00B63D64"/>
    <w:rsid w:val="00B6466B"/>
    <w:rsid w:val="00B648C3"/>
    <w:rsid w:val="00B64C6F"/>
    <w:rsid w:val="00B64CD6"/>
    <w:rsid w:val="00B64E52"/>
    <w:rsid w:val="00B654C5"/>
    <w:rsid w:val="00B657AD"/>
    <w:rsid w:val="00B65888"/>
    <w:rsid w:val="00B65CB0"/>
    <w:rsid w:val="00B66277"/>
    <w:rsid w:val="00B664D5"/>
    <w:rsid w:val="00B669B5"/>
    <w:rsid w:val="00B66A37"/>
    <w:rsid w:val="00B671D8"/>
    <w:rsid w:val="00B67296"/>
    <w:rsid w:val="00B678E5"/>
    <w:rsid w:val="00B700A7"/>
    <w:rsid w:val="00B70D61"/>
    <w:rsid w:val="00B70DBB"/>
    <w:rsid w:val="00B710E0"/>
    <w:rsid w:val="00B713A0"/>
    <w:rsid w:val="00B713A8"/>
    <w:rsid w:val="00B71629"/>
    <w:rsid w:val="00B71C41"/>
    <w:rsid w:val="00B72573"/>
    <w:rsid w:val="00B72827"/>
    <w:rsid w:val="00B72BA3"/>
    <w:rsid w:val="00B72C75"/>
    <w:rsid w:val="00B72F85"/>
    <w:rsid w:val="00B73072"/>
    <w:rsid w:val="00B731E0"/>
    <w:rsid w:val="00B732F4"/>
    <w:rsid w:val="00B734EC"/>
    <w:rsid w:val="00B73E98"/>
    <w:rsid w:val="00B74041"/>
    <w:rsid w:val="00B74090"/>
    <w:rsid w:val="00B7410B"/>
    <w:rsid w:val="00B742D4"/>
    <w:rsid w:val="00B745DD"/>
    <w:rsid w:val="00B747E6"/>
    <w:rsid w:val="00B7507C"/>
    <w:rsid w:val="00B751F3"/>
    <w:rsid w:val="00B75AB4"/>
    <w:rsid w:val="00B75C3F"/>
    <w:rsid w:val="00B75C78"/>
    <w:rsid w:val="00B75CB7"/>
    <w:rsid w:val="00B76012"/>
    <w:rsid w:val="00B764CA"/>
    <w:rsid w:val="00B76836"/>
    <w:rsid w:val="00B772CF"/>
    <w:rsid w:val="00B77759"/>
    <w:rsid w:val="00B800D4"/>
    <w:rsid w:val="00B80117"/>
    <w:rsid w:val="00B8068A"/>
    <w:rsid w:val="00B80A6E"/>
    <w:rsid w:val="00B813A0"/>
    <w:rsid w:val="00B813C3"/>
    <w:rsid w:val="00B8166A"/>
    <w:rsid w:val="00B816FA"/>
    <w:rsid w:val="00B81791"/>
    <w:rsid w:val="00B81E29"/>
    <w:rsid w:val="00B81E2A"/>
    <w:rsid w:val="00B82125"/>
    <w:rsid w:val="00B8212E"/>
    <w:rsid w:val="00B821E9"/>
    <w:rsid w:val="00B827C9"/>
    <w:rsid w:val="00B82EC6"/>
    <w:rsid w:val="00B82F4A"/>
    <w:rsid w:val="00B83335"/>
    <w:rsid w:val="00B837DA"/>
    <w:rsid w:val="00B843AC"/>
    <w:rsid w:val="00B84512"/>
    <w:rsid w:val="00B8485C"/>
    <w:rsid w:val="00B84971"/>
    <w:rsid w:val="00B849BE"/>
    <w:rsid w:val="00B84E39"/>
    <w:rsid w:val="00B85471"/>
    <w:rsid w:val="00B85F6D"/>
    <w:rsid w:val="00B8646F"/>
    <w:rsid w:val="00B869C7"/>
    <w:rsid w:val="00B87117"/>
    <w:rsid w:val="00B87775"/>
    <w:rsid w:val="00B878FF"/>
    <w:rsid w:val="00B87BCE"/>
    <w:rsid w:val="00B87C3A"/>
    <w:rsid w:val="00B87D89"/>
    <w:rsid w:val="00B87E32"/>
    <w:rsid w:val="00B87E86"/>
    <w:rsid w:val="00B90625"/>
    <w:rsid w:val="00B9066F"/>
    <w:rsid w:val="00B90682"/>
    <w:rsid w:val="00B907E6"/>
    <w:rsid w:val="00B90E75"/>
    <w:rsid w:val="00B90F16"/>
    <w:rsid w:val="00B914D7"/>
    <w:rsid w:val="00B91657"/>
    <w:rsid w:val="00B9175A"/>
    <w:rsid w:val="00B91D23"/>
    <w:rsid w:val="00B9227E"/>
    <w:rsid w:val="00B922D2"/>
    <w:rsid w:val="00B92400"/>
    <w:rsid w:val="00B92411"/>
    <w:rsid w:val="00B92D4C"/>
    <w:rsid w:val="00B935ED"/>
    <w:rsid w:val="00B93631"/>
    <w:rsid w:val="00B9439C"/>
    <w:rsid w:val="00B943D3"/>
    <w:rsid w:val="00B944D2"/>
    <w:rsid w:val="00B945B4"/>
    <w:rsid w:val="00B9479B"/>
    <w:rsid w:val="00B94A52"/>
    <w:rsid w:val="00B94A7F"/>
    <w:rsid w:val="00B94C56"/>
    <w:rsid w:val="00B94E65"/>
    <w:rsid w:val="00B94FAF"/>
    <w:rsid w:val="00B9580B"/>
    <w:rsid w:val="00B95E9B"/>
    <w:rsid w:val="00B963B0"/>
    <w:rsid w:val="00B964C6"/>
    <w:rsid w:val="00B9681C"/>
    <w:rsid w:val="00B96C0C"/>
    <w:rsid w:val="00B97554"/>
    <w:rsid w:val="00B976F4"/>
    <w:rsid w:val="00B977A0"/>
    <w:rsid w:val="00B97E2C"/>
    <w:rsid w:val="00BA077A"/>
    <w:rsid w:val="00BA0D55"/>
    <w:rsid w:val="00BA0EC3"/>
    <w:rsid w:val="00BA1262"/>
    <w:rsid w:val="00BA1455"/>
    <w:rsid w:val="00BA1597"/>
    <w:rsid w:val="00BA1B27"/>
    <w:rsid w:val="00BA1BD9"/>
    <w:rsid w:val="00BA2064"/>
    <w:rsid w:val="00BA213C"/>
    <w:rsid w:val="00BA222B"/>
    <w:rsid w:val="00BA2265"/>
    <w:rsid w:val="00BA22F1"/>
    <w:rsid w:val="00BA232E"/>
    <w:rsid w:val="00BA243D"/>
    <w:rsid w:val="00BA24F6"/>
    <w:rsid w:val="00BA2A18"/>
    <w:rsid w:val="00BA323D"/>
    <w:rsid w:val="00BA3F32"/>
    <w:rsid w:val="00BA427C"/>
    <w:rsid w:val="00BA450D"/>
    <w:rsid w:val="00BA4C80"/>
    <w:rsid w:val="00BA4D05"/>
    <w:rsid w:val="00BA514F"/>
    <w:rsid w:val="00BA51B2"/>
    <w:rsid w:val="00BA5284"/>
    <w:rsid w:val="00BA5326"/>
    <w:rsid w:val="00BA5ABF"/>
    <w:rsid w:val="00BA5F78"/>
    <w:rsid w:val="00BA6000"/>
    <w:rsid w:val="00BA64FD"/>
    <w:rsid w:val="00BA6E0E"/>
    <w:rsid w:val="00BA7166"/>
    <w:rsid w:val="00BA749D"/>
    <w:rsid w:val="00BA7586"/>
    <w:rsid w:val="00BA762A"/>
    <w:rsid w:val="00BB02E4"/>
    <w:rsid w:val="00BB0403"/>
    <w:rsid w:val="00BB0493"/>
    <w:rsid w:val="00BB050A"/>
    <w:rsid w:val="00BB05AF"/>
    <w:rsid w:val="00BB1541"/>
    <w:rsid w:val="00BB1E4C"/>
    <w:rsid w:val="00BB2093"/>
    <w:rsid w:val="00BB20BE"/>
    <w:rsid w:val="00BB2191"/>
    <w:rsid w:val="00BB253D"/>
    <w:rsid w:val="00BB305A"/>
    <w:rsid w:val="00BB30F1"/>
    <w:rsid w:val="00BB318A"/>
    <w:rsid w:val="00BB35A9"/>
    <w:rsid w:val="00BB39DD"/>
    <w:rsid w:val="00BB3CB9"/>
    <w:rsid w:val="00BB3F8D"/>
    <w:rsid w:val="00BB433F"/>
    <w:rsid w:val="00BB435B"/>
    <w:rsid w:val="00BB4633"/>
    <w:rsid w:val="00BB4790"/>
    <w:rsid w:val="00BB4802"/>
    <w:rsid w:val="00BB62F2"/>
    <w:rsid w:val="00BB67C4"/>
    <w:rsid w:val="00BB69A9"/>
    <w:rsid w:val="00BB6D04"/>
    <w:rsid w:val="00BB7191"/>
    <w:rsid w:val="00BB71AE"/>
    <w:rsid w:val="00BB7344"/>
    <w:rsid w:val="00BB76BD"/>
    <w:rsid w:val="00BB77DD"/>
    <w:rsid w:val="00BB7A51"/>
    <w:rsid w:val="00BB7CFF"/>
    <w:rsid w:val="00BB7EE2"/>
    <w:rsid w:val="00BC000D"/>
    <w:rsid w:val="00BC022B"/>
    <w:rsid w:val="00BC034D"/>
    <w:rsid w:val="00BC0756"/>
    <w:rsid w:val="00BC0961"/>
    <w:rsid w:val="00BC0A66"/>
    <w:rsid w:val="00BC0EFC"/>
    <w:rsid w:val="00BC0F7D"/>
    <w:rsid w:val="00BC101E"/>
    <w:rsid w:val="00BC1B54"/>
    <w:rsid w:val="00BC25B5"/>
    <w:rsid w:val="00BC25CE"/>
    <w:rsid w:val="00BC267E"/>
    <w:rsid w:val="00BC30D1"/>
    <w:rsid w:val="00BC367F"/>
    <w:rsid w:val="00BC3E15"/>
    <w:rsid w:val="00BC41AC"/>
    <w:rsid w:val="00BC4B11"/>
    <w:rsid w:val="00BC4F6A"/>
    <w:rsid w:val="00BC520D"/>
    <w:rsid w:val="00BC5313"/>
    <w:rsid w:val="00BC5476"/>
    <w:rsid w:val="00BC54B2"/>
    <w:rsid w:val="00BC5837"/>
    <w:rsid w:val="00BC5970"/>
    <w:rsid w:val="00BC5B4F"/>
    <w:rsid w:val="00BC5E26"/>
    <w:rsid w:val="00BC6A20"/>
    <w:rsid w:val="00BC6A95"/>
    <w:rsid w:val="00BC6F73"/>
    <w:rsid w:val="00BC6FE2"/>
    <w:rsid w:val="00BC791C"/>
    <w:rsid w:val="00BC7A04"/>
    <w:rsid w:val="00BC7FDA"/>
    <w:rsid w:val="00BD0418"/>
    <w:rsid w:val="00BD0632"/>
    <w:rsid w:val="00BD0878"/>
    <w:rsid w:val="00BD0916"/>
    <w:rsid w:val="00BD0A26"/>
    <w:rsid w:val="00BD0AAD"/>
    <w:rsid w:val="00BD0CD8"/>
    <w:rsid w:val="00BD0E58"/>
    <w:rsid w:val="00BD1160"/>
    <w:rsid w:val="00BD12E6"/>
    <w:rsid w:val="00BD147B"/>
    <w:rsid w:val="00BD24AC"/>
    <w:rsid w:val="00BD2DF6"/>
    <w:rsid w:val="00BD3009"/>
    <w:rsid w:val="00BD3169"/>
    <w:rsid w:val="00BD3347"/>
    <w:rsid w:val="00BD3567"/>
    <w:rsid w:val="00BD3700"/>
    <w:rsid w:val="00BD389B"/>
    <w:rsid w:val="00BD3980"/>
    <w:rsid w:val="00BD3D80"/>
    <w:rsid w:val="00BD3FFB"/>
    <w:rsid w:val="00BD421A"/>
    <w:rsid w:val="00BD4353"/>
    <w:rsid w:val="00BD4437"/>
    <w:rsid w:val="00BD45AC"/>
    <w:rsid w:val="00BD4AC5"/>
    <w:rsid w:val="00BD4B32"/>
    <w:rsid w:val="00BD4ECA"/>
    <w:rsid w:val="00BD5233"/>
    <w:rsid w:val="00BD52E0"/>
    <w:rsid w:val="00BD5BE8"/>
    <w:rsid w:val="00BD5C61"/>
    <w:rsid w:val="00BD6542"/>
    <w:rsid w:val="00BD65AF"/>
    <w:rsid w:val="00BD67EA"/>
    <w:rsid w:val="00BD68AE"/>
    <w:rsid w:val="00BD6B2B"/>
    <w:rsid w:val="00BD6DEC"/>
    <w:rsid w:val="00BD751E"/>
    <w:rsid w:val="00BD7613"/>
    <w:rsid w:val="00BD7F8C"/>
    <w:rsid w:val="00BE07AD"/>
    <w:rsid w:val="00BE0890"/>
    <w:rsid w:val="00BE0F55"/>
    <w:rsid w:val="00BE1022"/>
    <w:rsid w:val="00BE1186"/>
    <w:rsid w:val="00BE1318"/>
    <w:rsid w:val="00BE1387"/>
    <w:rsid w:val="00BE154D"/>
    <w:rsid w:val="00BE1591"/>
    <w:rsid w:val="00BE1B08"/>
    <w:rsid w:val="00BE22E1"/>
    <w:rsid w:val="00BE25E7"/>
    <w:rsid w:val="00BE287E"/>
    <w:rsid w:val="00BE3468"/>
    <w:rsid w:val="00BE358C"/>
    <w:rsid w:val="00BE360F"/>
    <w:rsid w:val="00BE38B4"/>
    <w:rsid w:val="00BE38C1"/>
    <w:rsid w:val="00BE3AF5"/>
    <w:rsid w:val="00BE3F8A"/>
    <w:rsid w:val="00BE4056"/>
    <w:rsid w:val="00BE4213"/>
    <w:rsid w:val="00BE4B26"/>
    <w:rsid w:val="00BE5297"/>
    <w:rsid w:val="00BE5466"/>
    <w:rsid w:val="00BE58C1"/>
    <w:rsid w:val="00BE5ED4"/>
    <w:rsid w:val="00BE6AAB"/>
    <w:rsid w:val="00BE6BAE"/>
    <w:rsid w:val="00BE6C12"/>
    <w:rsid w:val="00BE6CFA"/>
    <w:rsid w:val="00BE6D72"/>
    <w:rsid w:val="00BE6E60"/>
    <w:rsid w:val="00BE6FF9"/>
    <w:rsid w:val="00BE71B1"/>
    <w:rsid w:val="00BE78DA"/>
    <w:rsid w:val="00BE7ADB"/>
    <w:rsid w:val="00BF04CA"/>
    <w:rsid w:val="00BF064C"/>
    <w:rsid w:val="00BF086E"/>
    <w:rsid w:val="00BF0BD8"/>
    <w:rsid w:val="00BF0C93"/>
    <w:rsid w:val="00BF1095"/>
    <w:rsid w:val="00BF153D"/>
    <w:rsid w:val="00BF1A19"/>
    <w:rsid w:val="00BF1C81"/>
    <w:rsid w:val="00BF2334"/>
    <w:rsid w:val="00BF29B9"/>
    <w:rsid w:val="00BF29E1"/>
    <w:rsid w:val="00BF2A04"/>
    <w:rsid w:val="00BF2BB3"/>
    <w:rsid w:val="00BF2D26"/>
    <w:rsid w:val="00BF37F0"/>
    <w:rsid w:val="00BF3A73"/>
    <w:rsid w:val="00BF3F77"/>
    <w:rsid w:val="00BF4356"/>
    <w:rsid w:val="00BF44AE"/>
    <w:rsid w:val="00BF4657"/>
    <w:rsid w:val="00BF4FCE"/>
    <w:rsid w:val="00BF4FDB"/>
    <w:rsid w:val="00BF55B1"/>
    <w:rsid w:val="00BF6A6F"/>
    <w:rsid w:val="00BF6CD5"/>
    <w:rsid w:val="00BF740E"/>
    <w:rsid w:val="00BF7B90"/>
    <w:rsid w:val="00BF7D10"/>
    <w:rsid w:val="00C003C3"/>
    <w:rsid w:val="00C005F2"/>
    <w:rsid w:val="00C00BD9"/>
    <w:rsid w:val="00C00E19"/>
    <w:rsid w:val="00C00E2F"/>
    <w:rsid w:val="00C00FCA"/>
    <w:rsid w:val="00C01093"/>
    <w:rsid w:val="00C014C9"/>
    <w:rsid w:val="00C01DF4"/>
    <w:rsid w:val="00C01E9F"/>
    <w:rsid w:val="00C02012"/>
    <w:rsid w:val="00C0268F"/>
    <w:rsid w:val="00C0296B"/>
    <w:rsid w:val="00C02A35"/>
    <w:rsid w:val="00C02AE0"/>
    <w:rsid w:val="00C02B5E"/>
    <w:rsid w:val="00C02C07"/>
    <w:rsid w:val="00C03014"/>
    <w:rsid w:val="00C03FB3"/>
    <w:rsid w:val="00C04490"/>
    <w:rsid w:val="00C047E5"/>
    <w:rsid w:val="00C04FF1"/>
    <w:rsid w:val="00C05053"/>
    <w:rsid w:val="00C05304"/>
    <w:rsid w:val="00C057C1"/>
    <w:rsid w:val="00C05BEF"/>
    <w:rsid w:val="00C06075"/>
    <w:rsid w:val="00C0659D"/>
    <w:rsid w:val="00C06649"/>
    <w:rsid w:val="00C06679"/>
    <w:rsid w:val="00C06B50"/>
    <w:rsid w:val="00C06C88"/>
    <w:rsid w:val="00C06CD2"/>
    <w:rsid w:val="00C06F7C"/>
    <w:rsid w:val="00C06FA7"/>
    <w:rsid w:val="00C07048"/>
    <w:rsid w:val="00C07444"/>
    <w:rsid w:val="00C07E19"/>
    <w:rsid w:val="00C07EC6"/>
    <w:rsid w:val="00C07EF3"/>
    <w:rsid w:val="00C1041D"/>
    <w:rsid w:val="00C1046B"/>
    <w:rsid w:val="00C10D21"/>
    <w:rsid w:val="00C11452"/>
    <w:rsid w:val="00C11F8C"/>
    <w:rsid w:val="00C12B1A"/>
    <w:rsid w:val="00C12C5B"/>
    <w:rsid w:val="00C12D13"/>
    <w:rsid w:val="00C13124"/>
    <w:rsid w:val="00C136C3"/>
    <w:rsid w:val="00C13857"/>
    <w:rsid w:val="00C13888"/>
    <w:rsid w:val="00C13E45"/>
    <w:rsid w:val="00C13F62"/>
    <w:rsid w:val="00C141B2"/>
    <w:rsid w:val="00C145CA"/>
    <w:rsid w:val="00C14818"/>
    <w:rsid w:val="00C14A7E"/>
    <w:rsid w:val="00C14C62"/>
    <w:rsid w:val="00C14CF6"/>
    <w:rsid w:val="00C1519C"/>
    <w:rsid w:val="00C1582A"/>
    <w:rsid w:val="00C15CD3"/>
    <w:rsid w:val="00C15E3E"/>
    <w:rsid w:val="00C16382"/>
    <w:rsid w:val="00C1645E"/>
    <w:rsid w:val="00C167B1"/>
    <w:rsid w:val="00C167E3"/>
    <w:rsid w:val="00C16862"/>
    <w:rsid w:val="00C16BD4"/>
    <w:rsid w:val="00C16D4E"/>
    <w:rsid w:val="00C16EDC"/>
    <w:rsid w:val="00C17266"/>
    <w:rsid w:val="00C17A60"/>
    <w:rsid w:val="00C17ED3"/>
    <w:rsid w:val="00C17FA7"/>
    <w:rsid w:val="00C20BBE"/>
    <w:rsid w:val="00C20C72"/>
    <w:rsid w:val="00C21101"/>
    <w:rsid w:val="00C21221"/>
    <w:rsid w:val="00C21E9D"/>
    <w:rsid w:val="00C2216D"/>
    <w:rsid w:val="00C222B3"/>
    <w:rsid w:val="00C22544"/>
    <w:rsid w:val="00C226FF"/>
    <w:rsid w:val="00C22A69"/>
    <w:rsid w:val="00C22C2D"/>
    <w:rsid w:val="00C22E1F"/>
    <w:rsid w:val="00C2387F"/>
    <w:rsid w:val="00C23CCB"/>
    <w:rsid w:val="00C23F0E"/>
    <w:rsid w:val="00C243FF"/>
    <w:rsid w:val="00C24403"/>
    <w:rsid w:val="00C2446E"/>
    <w:rsid w:val="00C247AF"/>
    <w:rsid w:val="00C24865"/>
    <w:rsid w:val="00C248A8"/>
    <w:rsid w:val="00C24C13"/>
    <w:rsid w:val="00C24CD2"/>
    <w:rsid w:val="00C255C2"/>
    <w:rsid w:val="00C25931"/>
    <w:rsid w:val="00C2648C"/>
    <w:rsid w:val="00C26B36"/>
    <w:rsid w:val="00C271E2"/>
    <w:rsid w:val="00C27382"/>
    <w:rsid w:val="00C2740A"/>
    <w:rsid w:val="00C275E3"/>
    <w:rsid w:val="00C27671"/>
    <w:rsid w:val="00C27A42"/>
    <w:rsid w:val="00C30F5A"/>
    <w:rsid w:val="00C30FA1"/>
    <w:rsid w:val="00C310D6"/>
    <w:rsid w:val="00C31452"/>
    <w:rsid w:val="00C314A5"/>
    <w:rsid w:val="00C316CA"/>
    <w:rsid w:val="00C316E0"/>
    <w:rsid w:val="00C31AEF"/>
    <w:rsid w:val="00C31C1A"/>
    <w:rsid w:val="00C31EAF"/>
    <w:rsid w:val="00C31F5E"/>
    <w:rsid w:val="00C323D0"/>
    <w:rsid w:val="00C32CF0"/>
    <w:rsid w:val="00C33079"/>
    <w:rsid w:val="00C3309E"/>
    <w:rsid w:val="00C333C4"/>
    <w:rsid w:val="00C33418"/>
    <w:rsid w:val="00C334C9"/>
    <w:rsid w:val="00C335F6"/>
    <w:rsid w:val="00C339DF"/>
    <w:rsid w:val="00C33AB8"/>
    <w:rsid w:val="00C33D03"/>
    <w:rsid w:val="00C33E30"/>
    <w:rsid w:val="00C33EE4"/>
    <w:rsid w:val="00C34031"/>
    <w:rsid w:val="00C340F6"/>
    <w:rsid w:val="00C34547"/>
    <w:rsid w:val="00C3478B"/>
    <w:rsid w:val="00C355A3"/>
    <w:rsid w:val="00C358F3"/>
    <w:rsid w:val="00C35B9D"/>
    <w:rsid w:val="00C36896"/>
    <w:rsid w:val="00C371B3"/>
    <w:rsid w:val="00C37526"/>
    <w:rsid w:val="00C375FB"/>
    <w:rsid w:val="00C377CC"/>
    <w:rsid w:val="00C37833"/>
    <w:rsid w:val="00C4017C"/>
    <w:rsid w:val="00C404DB"/>
    <w:rsid w:val="00C40612"/>
    <w:rsid w:val="00C40A97"/>
    <w:rsid w:val="00C40BF8"/>
    <w:rsid w:val="00C40D08"/>
    <w:rsid w:val="00C41033"/>
    <w:rsid w:val="00C41395"/>
    <w:rsid w:val="00C415BD"/>
    <w:rsid w:val="00C415F7"/>
    <w:rsid w:val="00C4176E"/>
    <w:rsid w:val="00C418DE"/>
    <w:rsid w:val="00C41A43"/>
    <w:rsid w:val="00C42538"/>
    <w:rsid w:val="00C42D95"/>
    <w:rsid w:val="00C4340E"/>
    <w:rsid w:val="00C43BFF"/>
    <w:rsid w:val="00C43F4C"/>
    <w:rsid w:val="00C4429A"/>
    <w:rsid w:val="00C448E3"/>
    <w:rsid w:val="00C44DB3"/>
    <w:rsid w:val="00C45231"/>
    <w:rsid w:val="00C467DD"/>
    <w:rsid w:val="00C46A3A"/>
    <w:rsid w:val="00C46A8A"/>
    <w:rsid w:val="00C46E52"/>
    <w:rsid w:val="00C46EA1"/>
    <w:rsid w:val="00C47358"/>
    <w:rsid w:val="00C473D5"/>
    <w:rsid w:val="00C47D08"/>
    <w:rsid w:val="00C47E08"/>
    <w:rsid w:val="00C503E8"/>
    <w:rsid w:val="00C504CC"/>
    <w:rsid w:val="00C504D7"/>
    <w:rsid w:val="00C507D2"/>
    <w:rsid w:val="00C509C8"/>
    <w:rsid w:val="00C50D7E"/>
    <w:rsid w:val="00C51500"/>
    <w:rsid w:val="00C515D1"/>
    <w:rsid w:val="00C51A04"/>
    <w:rsid w:val="00C51B4E"/>
    <w:rsid w:val="00C525F0"/>
    <w:rsid w:val="00C525FE"/>
    <w:rsid w:val="00C536EE"/>
    <w:rsid w:val="00C53C53"/>
    <w:rsid w:val="00C53ED2"/>
    <w:rsid w:val="00C54628"/>
    <w:rsid w:val="00C54827"/>
    <w:rsid w:val="00C5494D"/>
    <w:rsid w:val="00C54C27"/>
    <w:rsid w:val="00C5506D"/>
    <w:rsid w:val="00C55825"/>
    <w:rsid w:val="00C55E06"/>
    <w:rsid w:val="00C55F74"/>
    <w:rsid w:val="00C56637"/>
    <w:rsid w:val="00C5687E"/>
    <w:rsid w:val="00C56B5F"/>
    <w:rsid w:val="00C57154"/>
    <w:rsid w:val="00C5723E"/>
    <w:rsid w:val="00C57FE8"/>
    <w:rsid w:val="00C6035E"/>
    <w:rsid w:val="00C60384"/>
    <w:rsid w:val="00C603A8"/>
    <w:rsid w:val="00C607E2"/>
    <w:rsid w:val="00C60ADE"/>
    <w:rsid w:val="00C60AE2"/>
    <w:rsid w:val="00C60D82"/>
    <w:rsid w:val="00C610AB"/>
    <w:rsid w:val="00C611F7"/>
    <w:rsid w:val="00C61272"/>
    <w:rsid w:val="00C61C53"/>
    <w:rsid w:val="00C61EFF"/>
    <w:rsid w:val="00C61FE9"/>
    <w:rsid w:val="00C6233C"/>
    <w:rsid w:val="00C62357"/>
    <w:rsid w:val="00C62868"/>
    <w:rsid w:val="00C628DE"/>
    <w:rsid w:val="00C6363E"/>
    <w:rsid w:val="00C63658"/>
    <w:rsid w:val="00C63851"/>
    <w:rsid w:val="00C6489E"/>
    <w:rsid w:val="00C64AE8"/>
    <w:rsid w:val="00C64C41"/>
    <w:rsid w:val="00C64D16"/>
    <w:rsid w:val="00C651CF"/>
    <w:rsid w:val="00C65316"/>
    <w:rsid w:val="00C65467"/>
    <w:rsid w:val="00C657FA"/>
    <w:rsid w:val="00C65D9C"/>
    <w:rsid w:val="00C660A0"/>
    <w:rsid w:val="00C66401"/>
    <w:rsid w:val="00C664FE"/>
    <w:rsid w:val="00C66730"/>
    <w:rsid w:val="00C66AF8"/>
    <w:rsid w:val="00C66B5E"/>
    <w:rsid w:val="00C66EAC"/>
    <w:rsid w:val="00C67142"/>
    <w:rsid w:val="00C67593"/>
    <w:rsid w:val="00C678F6"/>
    <w:rsid w:val="00C67AE0"/>
    <w:rsid w:val="00C67B80"/>
    <w:rsid w:val="00C67C53"/>
    <w:rsid w:val="00C67E76"/>
    <w:rsid w:val="00C67F1D"/>
    <w:rsid w:val="00C7039E"/>
    <w:rsid w:val="00C70F42"/>
    <w:rsid w:val="00C70F79"/>
    <w:rsid w:val="00C71097"/>
    <w:rsid w:val="00C712CD"/>
    <w:rsid w:val="00C7176D"/>
    <w:rsid w:val="00C7185A"/>
    <w:rsid w:val="00C719C6"/>
    <w:rsid w:val="00C71E9B"/>
    <w:rsid w:val="00C7227E"/>
    <w:rsid w:val="00C727C2"/>
    <w:rsid w:val="00C72817"/>
    <w:rsid w:val="00C72833"/>
    <w:rsid w:val="00C7298B"/>
    <w:rsid w:val="00C72DFC"/>
    <w:rsid w:val="00C73550"/>
    <w:rsid w:val="00C73696"/>
    <w:rsid w:val="00C7392A"/>
    <w:rsid w:val="00C73C31"/>
    <w:rsid w:val="00C74295"/>
    <w:rsid w:val="00C745B2"/>
    <w:rsid w:val="00C74723"/>
    <w:rsid w:val="00C74CEC"/>
    <w:rsid w:val="00C7505A"/>
    <w:rsid w:val="00C750E5"/>
    <w:rsid w:val="00C7545B"/>
    <w:rsid w:val="00C75FD7"/>
    <w:rsid w:val="00C75FDF"/>
    <w:rsid w:val="00C76718"/>
    <w:rsid w:val="00C76ABD"/>
    <w:rsid w:val="00C76B5B"/>
    <w:rsid w:val="00C76C56"/>
    <w:rsid w:val="00C76CC5"/>
    <w:rsid w:val="00C76DC6"/>
    <w:rsid w:val="00C76F64"/>
    <w:rsid w:val="00C7718B"/>
    <w:rsid w:val="00C77397"/>
    <w:rsid w:val="00C77B53"/>
    <w:rsid w:val="00C77C36"/>
    <w:rsid w:val="00C8019C"/>
    <w:rsid w:val="00C801E1"/>
    <w:rsid w:val="00C803EE"/>
    <w:rsid w:val="00C80B5D"/>
    <w:rsid w:val="00C8132C"/>
    <w:rsid w:val="00C8182D"/>
    <w:rsid w:val="00C818E2"/>
    <w:rsid w:val="00C81C65"/>
    <w:rsid w:val="00C81EC3"/>
    <w:rsid w:val="00C822E8"/>
    <w:rsid w:val="00C8240F"/>
    <w:rsid w:val="00C82BB0"/>
    <w:rsid w:val="00C82C0D"/>
    <w:rsid w:val="00C82E0F"/>
    <w:rsid w:val="00C82E1A"/>
    <w:rsid w:val="00C82F2F"/>
    <w:rsid w:val="00C830CA"/>
    <w:rsid w:val="00C8391C"/>
    <w:rsid w:val="00C83B00"/>
    <w:rsid w:val="00C83B72"/>
    <w:rsid w:val="00C83D00"/>
    <w:rsid w:val="00C83E77"/>
    <w:rsid w:val="00C83F0D"/>
    <w:rsid w:val="00C842C9"/>
    <w:rsid w:val="00C8464B"/>
    <w:rsid w:val="00C84A76"/>
    <w:rsid w:val="00C84BE4"/>
    <w:rsid w:val="00C84CC3"/>
    <w:rsid w:val="00C84D00"/>
    <w:rsid w:val="00C84F5B"/>
    <w:rsid w:val="00C8504E"/>
    <w:rsid w:val="00C851B7"/>
    <w:rsid w:val="00C85299"/>
    <w:rsid w:val="00C85856"/>
    <w:rsid w:val="00C859D0"/>
    <w:rsid w:val="00C85BA9"/>
    <w:rsid w:val="00C85DD5"/>
    <w:rsid w:val="00C85FDD"/>
    <w:rsid w:val="00C8618A"/>
    <w:rsid w:val="00C86260"/>
    <w:rsid w:val="00C86671"/>
    <w:rsid w:val="00C86672"/>
    <w:rsid w:val="00C866A0"/>
    <w:rsid w:val="00C86771"/>
    <w:rsid w:val="00C8693F"/>
    <w:rsid w:val="00C87079"/>
    <w:rsid w:val="00C87441"/>
    <w:rsid w:val="00C87A20"/>
    <w:rsid w:val="00C87A76"/>
    <w:rsid w:val="00C87CBC"/>
    <w:rsid w:val="00C87D6C"/>
    <w:rsid w:val="00C87D76"/>
    <w:rsid w:val="00C9016F"/>
    <w:rsid w:val="00C908B3"/>
    <w:rsid w:val="00C913A0"/>
    <w:rsid w:val="00C914B5"/>
    <w:rsid w:val="00C916D5"/>
    <w:rsid w:val="00C9172B"/>
    <w:rsid w:val="00C91B3C"/>
    <w:rsid w:val="00C926C8"/>
    <w:rsid w:val="00C92708"/>
    <w:rsid w:val="00C92C1A"/>
    <w:rsid w:val="00C92C8B"/>
    <w:rsid w:val="00C93F40"/>
    <w:rsid w:val="00C946C7"/>
    <w:rsid w:val="00C9487C"/>
    <w:rsid w:val="00C949E9"/>
    <w:rsid w:val="00C94DDB"/>
    <w:rsid w:val="00C96098"/>
    <w:rsid w:val="00C96CFB"/>
    <w:rsid w:val="00C96E13"/>
    <w:rsid w:val="00C96F9C"/>
    <w:rsid w:val="00C972F7"/>
    <w:rsid w:val="00C973F6"/>
    <w:rsid w:val="00C97482"/>
    <w:rsid w:val="00C979DF"/>
    <w:rsid w:val="00C97C09"/>
    <w:rsid w:val="00C97C3F"/>
    <w:rsid w:val="00C97DCF"/>
    <w:rsid w:val="00C97EAF"/>
    <w:rsid w:val="00C97F04"/>
    <w:rsid w:val="00CA008E"/>
    <w:rsid w:val="00CA03A5"/>
    <w:rsid w:val="00CA05E5"/>
    <w:rsid w:val="00CA0877"/>
    <w:rsid w:val="00CA11F5"/>
    <w:rsid w:val="00CA1312"/>
    <w:rsid w:val="00CA13E9"/>
    <w:rsid w:val="00CA1688"/>
    <w:rsid w:val="00CA1E98"/>
    <w:rsid w:val="00CA1FA3"/>
    <w:rsid w:val="00CA20BD"/>
    <w:rsid w:val="00CA2F5C"/>
    <w:rsid w:val="00CA349C"/>
    <w:rsid w:val="00CA35B0"/>
    <w:rsid w:val="00CA3B1D"/>
    <w:rsid w:val="00CA3CD1"/>
    <w:rsid w:val="00CA3D0C"/>
    <w:rsid w:val="00CA3D41"/>
    <w:rsid w:val="00CA3DE3"/>
    <w:rsid w:val="00CA3E8B"/>
    <w:rsid w:val="00CA4512"/>
    <w:rsid w:val="00CA4757"/>
    <w:rsid w:val="00CA47BF"/>
    <w:rsid w:val="00CA4D8F"/>
    <w:rsid w:val="00CA501E"/>
    <w:rsid w:val="00CA54E0"/>
    <w:rsid w:val="00CA587F"/>
    <w:rsid w:val="00CA5F47"/>
    <w:rsid w:val="00CA640A"/>
    <w:rsid w:val="00CA69BC"/>
    <w:rsid w:val="00CA6D5A"/>
    <w:rsid w:val="00CA6E63"/>
    <w:rsid w:val="00CA739C"/>
    <w:rsid w:val="00CA76E3"/>
    <w:rsid w:val="00CA7B43"/>
    <w:rsid w:val="00CA7F28"/>
    <w:rsid w:val="00CB0240"/>
    <w:rsid w:val="00CB038A"/>
    <w:rsid w:val="00CB090D"/>
    <w:rsid w:val="00CB0C57"/>
    <w:rsid w:val="00CB0D6E"/>
    <w:rsid w:val="00CB0FB2"/>
    <w:rsid w:val="00CB0FF1"/>
    <w:rsid w:val="00CB11F7"/>
    <w:rsid w:val="00CB1519"/>
    <w:rsid w:val="00CB1570"/>
    <w:rsid w:val="00CB1BB5"/>
    <w:rsid w:val="00CB2063"/>
    <w:rsid w:val="00CB359C"/>
    <w:rsid w:val="00CB36AF"/>
    <w:rsid w:val="00CB380A"/>
    <w:rsid w:val="00CB393B"/>
    <w:rsid w:val="00CB3A6C"/>
    <w:rsid w:val="00CB3A71"/>
    <w:rsid w:val="00CB3AF2"/>
    <w:rsid w:val="00CB3BB2"/>
    <w:rsid w:val="00CB4291"/>
    <w:rsid w:val="00CB43FA"/>
    <w:rsid w:val="00CB44CD"/>
    <w:rsid w:val="00CB45DE"/>
    <w:rsid w:val="00CB52BB"/>
    <w:rsid w:val="00CB5C89"/>
    <w:rsid w:val="00CB5D7B"/>
    <w:rsid w:val="00CB5DA7"/>
    <w:rsid w:val="00CB6031"/>
    <w:rsid w:val="00CB62A2"/>
    <w:rsid w:val="00CB6541"/>
    <w:rsid w:val="00CB6F71"/>
    <w:rsid w:val="00CB7382"/>
    <w:rsid w:val="00CB748A"/>
    <w:rsid w:val="00CB767D"/>
    <w:rsid w:val="00CB77D2"/>
    <w:rsid w:val="00CB7836"/>
    <w:rsid w:val="00CB7907"/>
    <w:rsid w:val="00CB7A33"/>
    <w:rsid w:val="00CB7A6E"/>
    <w:rsid w:val="00CB7D90"/>
    <w:rsid w:val="00CB7E86"/>
    <w:rsid w:val="00CC0234"/>
    <w:rsid w:val="00CC0B02"/>
    <w:rsid w:val="00CC0B71"/>
    <w:rsid w:val="00CC0B7F"/>
    <w:rsid w:val="00CC11DF"/>
    <w:rsid w:val="00CC1ED2"/>
    <w:rsid w:val="00CC2181"/>
    <w:rsid w:val="00CC2540"/>
    <w:rsid w:val="00CC2CE7"/>
    <w:rsid w:val="00CC3134"/>
    <w:rsid w:val="00CC31F3"/>
    <w:rsid w:val="00CC348C"/>
    <w:rsid w:val="00CC3F7F"/>
    <w:rsid w:val="00CC46AD"/>
    <w:rsid w:val="00CC4A1C"/>
    <w:rsid w:val="00CC4BBE"/>
    <w:rsid w:val="00CC57F2"/>
    <w:rsid w:val="00CC624F"/>
    <w:rsid w:val="00CC6452"/>
    <w:rsid w:val="00CC6C45"/>
    <w:rsid w:val="00CC6CE4"/>
    <w:rsid w:val="00CC7674"/>
    <w:rsid w:val="00CC7A70"/>
    <w:rsid w:val="00CC7B64"/>
    <w:rsid w:val="00CC7BEC"/>
    <w:rsid w:val="00CC7D35"/>
    <w:rsid w:val="00CC7D3B"/>
    <w:rsid w:val="00CD00AD"/>
    <w:rsid w:val="00CD03C8"/>
    <w:rsid w:val="00CD0557"/>
    <w:rsid w:val="00CD060B"/>
    <w:rsid w:val="00CD070C"/>
    <w:rsid w:val="00CD07DC"/>
    <w:rsid w:val="00CD0C0E"/>
    <w:rsid w:val="00CD0F62"/>
    <w:rsid w:val="00CD110C"/>
    <w:rsid w:val="00CD236B"/>
    <w:rsid w:val="00CD2590"/>
    <w:rsid w:val="00CD2A4F"/>
    <w:rsid w:val="00CD2E52"/>
    <w:rsid w:val="00CD358A"/>
    <w:rsid w:val="00CD3E3F"/>
    <w:rsid w:val="00CD42A4"/>
    <w:rsid w:val="00CD4A08"/>
    <w:rsid w:val="00CD4AFE"/>
    <w:rsid w:val="00CD4B12"/>
    <w:rsid w:val="00CD4E93"/>
    <w:rsid w:val="00CD4F6C"/>
    <w:rsid w:val="00CD4F99"/>
    <w:rsid w:val="00CD500C"/>
    <w:rsid w:val="00CD52CF"/>
    <w:rsid w:val="00CD53E0"/>
    <w:rsid w:val="00CD53F2"/>
    <w:rsid w:val="00CD5535"/>
    <w:rsid w:val="00CD55F5"/>
    <w:rsid w:val="00CD5C95"/>
    <w:rsid w:val="00CD5E86"/>
    <w:rsid w:val="00CD5EF3"/>
    <w:rsid w:val="00CD6CA5"/>
    <w:rsid w:val="00CD7B5D"/>
    <w:rsid w:val="00CE057A"/>
    <w:rsid w:val="00CE0825"/>
    <w:rsid w:val="00CE0871"/>
    <w:rsid w:val="00CE0B5A"/>
    <w:rsid w:val="00CE0BCD"/>
    <w:rsid w:val="00CE0C4B"/>
    <w:rsid w:val="00CE1CFA"/>
    <w:rsid w:val="00CE2020"/>
    <w:rsid w:val="00CE2332"/>
    <w:rsid w:val="00CE2540"/>
    <w:rsid w:val="00CE2BA0"/>
    <w:rsid w:val="00CE3297"/>
    <w:rsid w:val="00CE3C65"/>
    <w:rsid w:val="00CE3CB1"/>
    <w:rsid w:val="00CE4343"/>
    <w:rsid w:val="00CE48DE"/>
    <w:rsid w:val="00CE4DE3"/>
    <w:rsid w:val="00CE4F54"/>
    <w:rsid w:val="00CE50F5"/>
    <w:rsid w:val="00CE519A"/>
    <w:rsid w:val="00CE560A"/>
    <w:rsid w:val="00CE5614"/>
    <w:rsid w:val="00CE565D"/>
    <w:rsid w:val="00CE5A28"/>
    <w:rsid w:val="00CE5A2D"/>
    <w:rsid w:val="00CE5AE6"/>
    <w:rsid w:val="00CE5CF9"/>
    <w:rsid w:val="00CE6547"/>
    <w:rsid w:val="00CE6890"/>
    <w:rsid w:val="00CE6EAA"/>
    <w:rsid w:val="00CE723A"/>
    <w:rsid w:val="00CE73E9"/>
    <w:rsid w:val="00CE7455"/>
    <w:rsid w:val="00CE765C"/>
    <w:rsid w:val="00CE7738"/>
    <w:rsid w:val="00CE77CA"/>
    <w:rsid w:val="00CE7F34"/>
    <w:rsid w:val="00CF0033"/>
    <w:rsid w:val="00CF00E7"/>
    <w:rsid w:val="00CF014D"/>
    <w:rsid w:val="00CF0252"/>
    <w:rsid w:val="00CF037D"/>
    <w:rsid w:val="00CF042C"/>
    <w:rsid w:val="00CF0D5F"/>
    <w:rsid w:val="00CF0E3F"/>
    <w:rsid w:val="00CF18BE"/>
    <w:rsid w:val="00CF213E"/>
    <w:rsid w:val="00CF2712"/>
    <w:rsid w:val="00CF29F6"/>
    <w:rsid w:val="00CF2A5C"/>
    <w:rsid w:val="00CF2C36"/>
    <w:rsid w:val="00CF2C44"/>
    <w:rsid w:val="00CF2CCA"/>
    <w:rsid w:val="00CF2CDD"/>
    <w:rsid w:val="00CF2D02"/>
    <w:rsid w:val="00CF2F6C"/>
    <w:rsid w:val="00CF31B6"/>
    <w:rsid w:val="00CF38D9"/>
    <w:rsid w:val="00CF39FD"/>
    <w:rsid w:val="00CF3B20"/>
    <w:rsid w:val="00CF3E9B"/>
    <w:rsid w:val="00CF4362"/>
    <w:rsid w:val="00CF43A6"/>
    <w:rsid w:val="00CF46C7"/>
    <w:rsid w:val="00CF48D2"/>
    <w:rsid w:val="00CF4BF1"/>
    <w:rsid w:val="00CF4E61"/>
    <w:rsid w:val="00CF545C"/>
    <w:rsid w:val="00CF57A1"/>
    <w:rsid w:val="00CF5A0D"/>
    <w:rsid w:val="00CF5F12"/>
    <w:rsid w:val="00CF6850"/>
    <w:rsid w:val="00CF6BEF"/>
    <w:rsid w:val="00CF6C23"/>
    <w:rsid w:val="00CF6C68"/>
    <w:rsid w:val="00CF6D6E"/>
    <w:rsid w:val="00CF7296"/>
    <w:rsid w:val="00CF7317"/>
    <w:rsid w:val="00CF75A2"/>
    <w:rsid w:val="00CF75AF"/>
    <w:rsid w:val="00CF7B2C"/>
    <w:rsid w:val="00CF7C11"/>
    <w:rsid w:val="00D0023D"/>
    <w:rsid w:val="00D00432"/>
    <w:rsid w:val="00D00B9E"/>
    <w:rsid w:val="00D00DE9"/>
    <w:rsid w:val="00D00F39"/>
    <w:rsid w:val="00D00F74"/>
    <w:rsid w:val="00D01009"/>
    <w:rsid w:val="00D0104E"/>
    <w:rsid w:val="00D0171A"/>
    <w:rsid w:val="00D017B3"/>
    <w:rsid w:val="00D01E15"/>
    <w:rsid w:val="00D02707"/>
    <w:rsid w:val="00D0338E"/>
    <w:rsid w:val="00D035EC"/>
    <w:rsid w:val="00D036A3"/>
    <w:rsid w:val="00D03852"/>
    <w:rsid w:val="00D0393B"/>
    <w:rsid w:val="00D03BA9"/>
    <w:rsid w:val="00D0478F"/>
    <w:rsid w:val="00D04BA9"/>
    <w:rsid w:val="00D04D70"/>
    <w:rsid w:val="00D051D0"/>
    <w:rsid w:val="00D053FA"/>
    <w:rsid w:val="00D05A4C"/>
    <w:rsid w:val="00D05DE1"/>
    <w:rsid w:val="00D06B01"/>
    <w:rsid w:val="00D06B55"/>
    <w:rsid w:val="00D07611"/>
    <w:rsid w:val="00D07A5C"/>
    <w:rsid w:val="00D07AEC"/>
    <w:rsid w:val="00D07BDE"/>
    <w:rsid w:val="00D07CC2"/>
    <w:rsid w:val="00D103CE"/>
    <w:rsid w:val="00D10830"/>
    <w:rsid w:val="00D108FE"/>
    <w:rsid w:val="00D10BCB"/>
    <w:rsid w:val="00D11281"/>
    <w:rsid w:val="00D119E5"/>
    <w:rsid w:val="00D11B3A"/>
    <w:rsid w:val="00D11E10"/>
    <w:rsid w:val="00D12369"/>
    <w:rsid w:val="00D12399"/>
    <w:rsid w:val="00D12985"/>
    <w:rsid w:val="00D12EE0"/>
    <w:rsid w:val="00D130AC"/>
    <w:rsid w:val="00D1322F"/>
    <w:rsid w:val="00D1358D"/>
    <w:rsid w:val="00D13731"/>
    <w:rsid w:val="00D137A1"/>
    <w:rsid w:val="00D13805"/>
    <w:rsid w:val="00D1390A"/>
    <w:rsid w:val="00D13AFE"/>
    <w:rsid w:val="00D13C09"/>
    <w:rsid w:val="00D14B72"/>
    <w:rsid w:val="00D14EEF"/>
    <w:rsid w:val="00D14FCB"/>
    <w:rsid w:val="00D1514C"/>
    <w:rsid w:val="00D15384"/>
    <w:rsid w:val="00D15451"/>
    <w:rsid w:val="00D15830"/>
    <w:rsid w:val="00D15A67"/>
    <w:rsid w:val="00D15D60"/>
    <w:rsid w:val="00D16147"/>
    <w:rsid w:val="00D166AE"/>
    <w:rsid w:val="00D16AED"/>
    <w:rsid w:val="00D16FCD"/>
    <w:rsid w:val="00D16FFA"/>
    <w:rsid w:val="00D17BD1"/>
    <w:rsid w:val="00D17E1A"/>
    <w:rsid w:val="00D17F17"/>
    <w:rsid w:val="00D20849"/>
    <w:rsid w:val="00D209A0"/>
    <w:rsid w:val="00D209E1"/>
    <w:rsid w:val="00D219AF"/>
    <w:rsid w:val="00D21A54"/>
    <w:rsid w:val="00D21AEB"/>
    <w:rsid w:val="00D21BC5"/>
    <w:rsid w:val="00D21CF6"/>
    <w:rsid w:val="00D21D3A"/>
    <w:rsid w:val="00D22000"/>
    <w:rsid w:val="00D2215D"/>
    <w:rsid w:val="00D2249A"/>
    <w:rsid w:val="00D22532"/>
    <w:rsid w:val="00D22810"/>
    <w:rsid w:val="00D232C9"/>
    <w:rsid w:val="00D235FB"/>
    <w:rsid w:val="00D23DFF"/>
    <w:rsid w:val="00D2453C"/>
    <w:rsid w:val="00D247A5"/>
    <w:rsid w:val="00D247AB"/>
    <w:rsid w:val="00D2487F"/>
    <w:rsid w:val="00D24897"/>
    <w:rsid w:val="00D24B4F"/>
    <w:rsid w:val="00D2544C"/>
    <w:rsid w:val="00D2597D"/>
    <w:rsid w:val="00D25B36"/>
    <w:rsid w:val="00D25C45"/>
    <w:rsid w:val="00D25E6B"/>
    <w:rsid w:val="00D25EF0"/>
    <w:rsid w:val="00D261B3"/>
    <w:rsid w:val="00D267AD"/>
    <w:rsid w:val="00D2685B"/>
    <w:rsid w:val="00D26BAE"/>
    <w:rsid w:val="00D26CB6"/>
    <w:rsid w:val="00D26E68"/>
    <w:rsid w:val="00D26F5E"/>
    <w:rsid w:val="00D27142"/>
    <w:rsid w:val="00D27317"/>
    <w:rsid w:val="00D27702"/>
    <w:rsid w:val="00D277A8"/>
    <w:rsid w:val="00D302A8"/>
    <w:rsid w:val="00D30792"/>
    <w:rsid w:val="00D30F4E"/>
    <w:rsid w:val="00D31018"/>
    <w:rsid w:val="00D3105E"/>
    <w:rsid w:val="00D31400"/>
    <w:rsid w:val="00D314FE"/>
    <w:rsid w:val="00D315B6"/>
    <w:rsid w:val="00D317DA"/>
    <w:rsid w:val="00D319A5"/>
    <w:rsid w:val="00D31C51"/>
    <w:rsid w:val="00D31E78"/>
    <w:rsid w:val="00D32303"/>
    <w:rsid w:val="00D32F4E"/>
    <w:rsid w:val="00D331A9"/>
    <w:rsid w:val="00D336E7"/>
    <w:rsid w:val="00D344D3"/>
    <w:rsid w:val="00D3471C"/>
    <w:rsid w:val="00D34797"/>
    <w:rsid w:val="00D34B4A"/>
    <w:rsid w:val="00D34B8D"/>
    <w:rsid w:val="00D34DA6"/>
    <w:rsid w:val="00D34E50"/>
    <w:rsid w:val="00D3507C"/>
    <w:rsid w:val="00D35293"/>
    <w:rsid w:val="00D35353"/>
    <w:rsid w:val="00D35A4F"/>
    <w:rsid w:val="00D35F45"/>
    <w:rsid w:val="00D35FC2"/>
    <w:rsid w:val="00D36405"/>
    <w:rsid w:val="00D3652F"/>
    <w:rsid w:val="00D3707B"/>
    <w:rsid w:val="00D370F9"/>
    <w:rsid w:val="00D372BF"/>
    <w:rsid w:val="00D37456"/>
    <w:rsid w:val="00D374A1"/>
    <w:rsid w:val="00D37F29"/>
    <w:rsid w:val="00D40446"/>
    <w:rsid w:val="00D40BB1"/>
    <w:rsid w:val="00D415FC"/>
    <w:rsid w:val="00D4199A"/>
    <w:rsid w:val="00D41D9F"/>
    <w:rsid w:val="00D42517"/>
    <w:rsid w:val="00D42718"/>
    <w:rsid w:val="00D42D07"/>
    <w:rsid w:val="00D42DF5"/>
    <w:rsid w:val="00D42F08"/>
    <w:rsid w:val="00D433F6"/>
    <w:rsid w:val="00D433FD"/>
    <w:rsid w:val="00D43D7C"/>
    <w:rsid w:val="00D43EA0"/>
    <w:rsid w:val="00D43FA1"/>
    <w:rsid w:val="00D44291"/>
    <w:rsid w:val="00D442F1"/>
    <w:rsid w:val="00D447D4"/>
    <w:rsid w:val="00D4489B"/>
    <w:rsid w:val="00D44B71"/>
    <w:rsid w:val="00D44B9C"/>
    <w:rsid w:val="00D44D09"/>
    <w:rsid w:val="00D44DD2"/>
    <w:rsid w:val="00D45278"/>
    <w:rsid w:val="00D45620"/>
    <w:rsid w:val="00D456FB"/>
    <w:rsid w:val="00D45BCB"/>
    <w:rsid w:val="00D45FBB"/>
    <w:rsid w:val="00D4682F"/>
    <w:rsid w:val="00D46D84"/>
    <w:rsid w:val="00D472F5"/>
    <w:rsid w:val="00D475C4"/>
    <w:rsid w:val="00D478B5"/>
    <w:rsid w:val="00D47BD9"/>
    <w:rsid w:val="00D47C69"/>
    <w:rsid w:val="00D47CEC"/>
    <w:rsid w:val="00D50609"/>
    <w:rsid w:val="00D50854"/>
    <w:rsid w:val="00D5104A"/>
    <w:rsid w:val="00D5133C"/>
    <w:rsid w:val="00D517EF"/>
    <w:rsid w:val="00D51F6B"/>
    <w:rsid w:val="00D5200A"/>
    <w:rsid w:val="00D5238F"/>
    <w:rsid w:val="00D5259B"/>
    <w:rsid w:val="00D52A39"/>
    <w:rsid w:val="00D52B20"/>
    <w:rsid w:val="00D52B56"/>
    <w:rsid w:val="00D53125"/>
    <w:rsid w:val="00D53324"/>
    <w:rsid w:val="00D5361B"/>
    <w:rsid w:val="00D539BD"/>
    <w:rsid w:val="00D54227"/>
    <w:rsid w:val="00D54472"/>
    <w:rsid w:val="00D54C73"/>
    <w:rsid w:val="00D54DED"/>
    <w:rsid w:val="00D55050"/>
    <w:rsid w:val="00D55797"/>
    <w:rsid w:val="00D557DE"/>
    <w:rsid w:val="00D55875"/>
    <w:rsid w:val="00D55B0A"/>
    <w:rsid w:val="00D55CF6"/>
    <w:rsid w:val="00D560F5"/>
    <w:rsid w:val="00D56167"/>
    <w:rsid w:val="00D563C3"/>
    <w:rsid w:val="00D56778"/>
    <w:rsid w:val="00D56CA2"/>
    <w:rsid w:val="00D56D08"/>
    <w:rsid w:val="00D56FEE"/>
    <w:rsid w:val="00D57C16"/>
    <w:rsid w:val="00D60189"/>
    <w:rsid w:val="00D601E1"/>
    <w:rsid w:val="00D6079A"/>
    <w:rsid w:val="00D60878"/>
    <w:rsid w:val="00D60889"/>
    <w:rsid w:val="00D610CE"/>
    <w:rsid w:val="00D6121B"/>
    <w:rsid w:val="00D61800"/>
    <w:rsid w:val="00D61901"/>
    <w:rsid w:val="00D61965"/>
    <w:rsid w:val="00D61ACD"/>
    <w:rsid w:val="00D61B98"/>
    <w:rsid w:val="00D61C48"/>
    <w:rsid w:val="00D61FA5"/>
    <w:rsid w:val="00D6259F"/>
    <w:rsid w:val="00D62770"/>
    <w:rsid w:val="00D62953"/>
    <w:rsid w:val="00D62D35"/>
    <w:rsid w:val="00D62E3F"/>
    <w:rsid w:val="00D62EBB"/>
    <w:rsid w:val="00D62FE6"/>
    <w:rsid w:val="00D6351B"/>
    <w:rsid w:val="00D63696"/>
    <w:rsid w:val="00D6374E"/>
    <w:rsid w:val="00D63E32"/>
    <w:rsid w:val="00D63F76"/>
    <w:rsid w:val="00D64A6C"/>
    <w:rsid w:val="00D64F16"/>
    <w:rsid w:val="00D64F3B"/>
    <w:rsid w:val="00D64F70"/>
    <w:rsid w:val="00D64FAB"/>
    <w:rsid w:val="00D65E2A"/>
    <w:rsid w:val="00D66454"/>
    <w:rsid w:val="00D666D0"/>
    <w:rsid w:val="00D6688D"/>
    <w:rsid w:val="00D66943"/>
    <w:rsid w:val="00D66A34"/>
    <w:rsid w:val="00D66AA3"/>
    <w:rsid w:val="00D67051"/>
    <w:rsid w:val="00D67B2F"/>
    <w:rsid w:val="00D67BCD"/>
    <w:rsid w:val="00D67C4A"/>
    <w:rsid w:val="00D67D69"/>
    <w:rsid w:val="00D70245"/>
    <w:rsid w:val="00D703F5"/>
    <w:rsid w:val="00D70C91"/>
    <w:rsid w:val="00D7113E"/>
    <w:rsid w:val="00D716DD"/>
    <w:rsid w:val="00D71A3C"/>
    <w:rsid w:val="00D71BAD"/>
    <w:rsid w:val="00D725C8"/>
    <w:rsid w:val="00D72728"/>
    <w:rsid w:val="00D727E8"/>
    <w:rsid w:val="00D72C79"/>
    <w:rsid w:val="00D72CDE"/>
    <w:rsid w:val="00D72FAD"/>
    <w:rsid w:val="00D73108"/>
    <w:rsid w:val="00D738D6"/>
    <w:rsid w:val="00D739C2"/>
    <w:rsid w:val="00D73A6B"/>
    <w:rsid w:val="00D73CAB"/>
    <w:rsid w:val="00D73E69"/>
    <w:rsid w:val="00D73E71"/>
    <w:rsid w:val="00D746AA"/>
    <w:rsid w:val="00D748FA"/>
    <w:rsid w:val="00D74EEA"/>
    <w:rsid w:val="00D7506A"/>
    <w:rsid w:val="00D7515A"/>
    <w:rsid w:val="00D755EB"/>
    <w:rsid w:val="00D7580E"/>
    <w:rsid w:val="00D759FD"/>
    <w:rsid w:val="00D75E7F"/>
    <w:rsid w:val="00D763AA"/>
    <w:rsid w:val="00D765BB"/>
    <w:rsid w:val="00D7701E"/>
    <w:rsid w:val="00D773C3"/>
    <w:rsid w:val="00D778F1"/>
    <w:rsid w:val="00D77FB7"/>
    <w:rsid w:val="00D80022"/>
    <w:rsid w:val="00D80081"/>
    <w:rsid w:val="00D8036D"/>
    <w:rsid w:val="00D808C3"/>
    <w:rsid w:val="00D8115B"/>
    <w:rsid w:val="00D81389"/>
    <w:rsid w:val="00D81445"/>
    <w:rsid w:val="00D816F7"/>
    <w:rsid w:val="00D818B7"/>
    <w:rsid w:val="00D81D43"/>
    <w:rsid w:val="00D81ECB"/>
    <w:rsid w:val="00D820DC"/>
    <w:rsid w:val="00D8211A"/>
    <w:rsid w:val="00D829FD"/>
    <w:rsid w:val="00D82C67"/>
    <w:rsid w:val="00D836B3"/>
    <w:rsid w:val="00D83D0C"/>
    <w:rsid w:val="00D83D25"/>
    <w:rsid w:val="00D8443D"/>
    <w:rsid w:val="00D847E4"/>
    <w:rsid w:val="00D84A02"/>
    <w:rsid w:val="00D84AD6"/>
    <w:rsid w:val="00D84AFD"/>
    <w:rsid w:val="00D84D0A"/>
    <w:rsid w:val="00D85265"/>
    <w:rsid w:val="00D85311"/>
    <w:rsid w:val="00D85589"/>
    <w:rsid w:val="00D85B92"/>
    <w:rsid w:val="00D85FB4"/>
    <w:rsid w:val="00D860FF"/>
    <w:rsid w:val="00D86193"/>
    <w:rsid w:val="00D8651F"/>
    <w:rsid w:val="00D86722"/>
    <w:rsid w:val="00D86DA7"/>
    <w:rsid w:val="00D870E7"/>
    <w:rsid w:val="00D878CB"/>
    <w:rsid w:val="00D878D0"/>
    <w:rsid w:val="00D87CBE"/>
    <w:rsid w:val="00D87E00"/>
    <w:rsid w:val="00D90126"/>
    <w:rsid w:val="00D90361"/>
    <w:rsid w:val="00D90662"/>
    <w:rsid w:val="00D90991"/>
    <w:rsid w:val="00D90D37"/>
    <w:rsid w:val="00D90FDA"/>
    <w:rsid w:val="00D91133"/>
    <w:rsid w:val="00D9134D"/>
    <w:rsid w:val="00D91502"/>
    <w:rsid w:val="00D91638"/>
    <w:rsid w:val="00D91812"/>
    <w:rsid w:val="00D91920"/>
    <w:rsid w:val="00D91E9F"/>
    <w:rsid w:val="00D91ED9"/>
    <w:rsid w:val="00D921D3"/>
    <w:rsid w:val="00D926CA"/>
    <w:rsid w:val="00D92BF1"/>
    <w:rsid w:val="00D92E74"/>
    <w:rsid w:val="00D93216"/>
    <w:rsid w:val="00D93FC2"/>
    <w:rsid w:val="00D94D5F"/>
    <w:rsid w:val="00D94E8B"/>
    <w:rsid w:val="00D95106"/>
    <w:rsid w:val="00D9546E"/>
    <w:rsid w:val="00D9569E"/>
    <w:rsid w:val="00D95BCC"/>
    <w:rsid w:val="00D96451"/>
    <w:rsid w:val="00D96609"/>
    <w:rsid w:val="00D969D5"/>
    <w:rsid w:val="00D96A9B"/>
    <w:rsid w:val="00D96B7B"/>
    <w:rsid w:val="00D9713B"/>
    <w:rsid w:val="00DA036D"/>
    <w:rsid w:val="00DA0649"/>
    <w:rsid w:val="00DA06F0"/>
    <w:rsid w:val="00DA0BE1"/>
    <w:rsid w:val="00DA0DC0"/>
    <w:rsid w:val="00DA12A9"/>
    <w:rsid w:val="00DA17B0"/>
    <w:rsid w:val="00DA190E"/>
    <w:rsid w:val="00DA1E38"/>
    <w:rsid w:val="00DA21B2"/>
    <w:rsid w:val="00DA256D"/>
    <w:rsid w:val="00DA27B7"/>
    <w:rsid w:val="00DA27F5"/>
    <w:rsid w:val="00DA2A98"/>
    <w:rsid w:val="00DA2BE0"/>
    <w:rsid w:val="00DA2CF7"/>
    <w:rsid w:val="00DA2DBA"/>
    <w:rsid w:val="00DA306F"/>
    <w:rsid w:val="00DA35CE"/>
    <w:rsid w:val="00DA3927"/>
    <w:rsid w:val="00DA39B0"/>
    <w:rsid w:val="00DA3F12"/>
    <w:rsid w:val="00DA46AD"/>
    <w:rsid w:val="00DA46EF"/>
    <w:rsid w:val="00DA51D1"/>
    <w:rsid w:val="00DA58BD"/>
    <w:rsid w:val="00DA5A4C"/>
    <w:rsid w:val="00DA5F37"/>
    <w:rsid w:val="00DA61C2"/>
    <w:rsid w:val="00DA6223"/>
    <w:rsid w:val="00DA66F2"/>
    <w:rsid w:val="00DA6755"/>
    <w:rsid w:val="00DA6FCA"/>
    <w:rsid w:val="00DA74B6"/>
    <w:rsid w:val="00DA76D2"/>
    <w:rsid w:val="00DA77C5"/>
    <w:rsid w:val="00DA7803"/>
    <w:rsid w:val="00DA7A03"/>
    <w:rsid w:val="00DA7ADA"/>
    <w:rsid w:val="00DA7DCF"/>
    <w:rsid w:val="00DB0388"/>
    <w:rsid w:val="00DB04D6"/>
    <w:rsid w:val="00DB0850"/>
    <w:rsid w:val="00DB09D1"/>
    <w:rsid w:val="00DB11B3"/>
    <w:rsid w:val="00DB1339"/>
    <w:rsid w:val="00DB14D1"/>
    <w:rsid w:val="00DB1605"/>
    <w:rsid w:val="00DB16BC"/>
    <w:rsid w:val="00DB1753"/>
    <w:rsid w:val="00DB1818"/>
    <w:rsid w:val="00DB2085"/>
    <w:rsid w:val="00DB23DA"/>
    <w:rsid w:val="00DB2475"/>
    <w:rsid w:val="00DB2713"/>
    <w:rsid w:val="00DB27B2"/>
    <w:rsid w:val="00DB2807"/>
    <w:rsid w:val="00DB2B09"/>
    <w:rsid w:val="00DB2B55"/>
    <w:rsid w:val="00DB2DCE"/>
    <w:rsid w:val="00DB31E9"/>
    <w:rsid w:val="00DB324A"/>
    <w:rsid w:val="00DB33E0"/>
    <w:rsid w:val="00DB35A3"/>
    <w:rsid w:val="00DB370A"/>
    <w:rsid w:val="00DB3C88"/>
    <w:rsid w:val="00DB3E2A"/>
    <w:rsid w:val="00DB3FA6"/>
    <w:rsid w:val="00DB459E"/>
    <w:rsid w:val="00DB467E"/>
    <w:rsid w:val="00DB46C3"/>
    <w:rsid w:val="00DB47E5"/>
    <w:rsid w:val="00DB4AE6"/>
    <w:rsid w:val="00DB4AEA"/>
    <w:rsid w:val="00DB4FB7"/>
    <w:rsid w:val="00DB5108"/>
    <w:rsid w:val="00DB51C7"/>
    <w:rsid w:val="00DB5A1B"/>
    <w:rsid w:val="00DB5E03"/>
    <w:rsid w:val="00DB60BC"/>
    <w:rsid w:val="00DB6300"/>
    <w:rsid w:val="00DB6887"/>
    <w:rsid w:val="00DB6AD4"/>
    <w:rsid w:val="00DB6ADF"/>
    <w:rsid w:val="00DB7119"/>
    <w:rsid w:val="00DB79C1"/>
    <w:rsid w:val="00DB7E7E"/>
    <w:rsid w:val="00DB7EB3"/>
    <w:rsid w:val="00DC0010"/>
    <w:rsid w:val="00DC02A0"/>
    <w:rsid w:val="00DC02E4"/>
    <w:rsid w:val="00DC030D"/>
    <w:rsid w:val="00DC0539"/>
    <w:rsid w:val="00DC06B7"/>
    <w:rsid w:val="00DC0DC3"/>
    <w:rsid w:val="00DC0F69"/>
    <w:rsid w:val="00DC1354"/>
    <w:rsid w:val="00DC1989"/>
    <w:rsid w:val="00DC2523"/>
    <w:rsid w:val="00DC2A0B"/>
    <w:rsid w:val="00DC2D3B"/>
    <w:rsid w:val="00DC2FD2"/>
    <w:rsid w:val="00DC3018"/>
    <w:rsid w:val="00DC309B"/>
    <w:rsid w:val="00DC33D0"/>
    <w:rsid w:val="00DC3900"/>
    <w:rsid w:val="00DC3B6F"/>
    <w:rsid w:val="00DC3BC8"/>
    <w:rsid w:val="00DC45F2"/>
    <w:rsid w:val="00DC47C7"/>
    <w:rsid w:val="00DC4DA2"/>
    <w:rsid w:val="00DC4DB2"/>
    <w:rsid w:val="00DC55B3"/>
    <w:rsid w:val="00DC59C0"/>
    <w:rsid w:val="00DC5A1F"/>
    <w:rsid w:val="00DC5D95"/>
    <w:rsid w:val="00DC67AF"/>
    <w:rsid w:val="00DC6B50"/>
    <w:rsid w:val="00DC7017"/>
    <w:rsid w:val="00DC79C6"/>
    <w:rsid w:val="00DC7ABE"/>
    <w:rsid w:val="00DC7D1B"/>
    <w:rsid w:val="00DC7F3F"/>
    <w:rsid w:val="00DD0096"/>
    <w:rsid w:val="00DD0293"/>
    <w:rsid w:val="00DD0A24"/>
    <w:rsid w:val="00DD101D"/>
    <w:rsid w:val="00DD1480"/>
    <w:rsid w:val="00DD1765"/>
    <w:rsid w:val="00DD17E7"/>
    <w:rsid w:val="00DD1934"/>
    <w:rsid w:val="00DD19AF"/>
    <w:rsid w:val="00DD1BDD"/>
    <w:rsid w:val="00DD1EA1"/>
    <w:rsid w:val="00DD2140"/>
    <w:rsid w:val="00DD28A9"/>
    <w:rsid w:val="00DD3158"/>
    <w:rsid w:val="00DD3ACF"/>
    <w:rsid w:val="00DD3DBB"/>
    <w:rsid w:val="00DD3FA4"/>
    <w:rsid w:val="00DD454D"/>
    <w:rsid w:val="00DD482C"/>
    <w:rsid w:val="00DD506F"/>
    <w:rsid w:val="00DD587A"/>
    <w:rsid w:val="00DD58C8"/>
    <w:rsid w:val="00DD5FEF"/>
    <w:rsid w:val="00DD6350"/>
    <w:rsid w:val="00DD6599"/>
    <w:rsid w:val="00DD68D5"/>
    <w:rsid w:val="00DD749A"/>
    <w:rsid w:val="00DD7C1A"/>
    <w:rsid w:val="00DE00FE"/>
    <w:rsid w:val="00DE0405"/>
    <w:rsid w:val="00DE0415"/>
    <w:rsid w:val="00DE063C"/>
    <w:rsid w:val="00DE0861"/>
    <w:rsid w:val="00DE0AB8"/>
    <w:rsid w:val="00DE0AD5"/>
    <w:rsid w:val="00DE0E64"/>
    <w:rsid w:val="00DE0E8A"/>
    <w:rsid w:val="00DE0F34"/>
    <w:rsid w:val="00DE1349"/>
    <w:rsid w:val="00DE15FA"/>
    <w:rsid w:val="00DE1835"/>
    <w:rsid w:val="00DE1A17"/>
    <w:rsid w:val="00DE1C42"/>
    <w:rsid w:val="00DE2128"/>
    <w:rsid w:val="00DE2315"/>
    <w:rsid w:val="00DE2729"/>
    <w:rsid w:val="00DE2E16"/>
    <w:rsid w:val="00DE2EEC"/>
    <w:rsid w:val="00DE322C"/>
    <w:rsid w:val="00DE3473"/>
    <w:rsid w:val="00DE3FDC"/>
    <w:rsid w:val="00DE43E4"/>
    <w:rsid w:val="00DE44A0"/>
    <w:rsid w:val="00DE4948"/>
    <w:rsid w:val="00DE4EC9"/>
    <w:rsid w:val="00DE588F"/>
    <w:rsid w:val="00DE5B04"/>
    <w:rsid w:val="00DE5CAC"/>
    <w:rsid w:val="00DE620F"/>
    <w:rsid w:val="00DE6B6C"/>
    <w:rsid w:val="00DE6BB4"/>
    <w:rsid w:val="00DE6DA7"/>
    <w:rsid w:val="00DE6EBB"/>
    <w:rsid w:val="00DE71AE"/>
    <w:rsid w:val="00DE71C1"/>
    <w:rsid w:val="00DE7802"/>
    <w:rsid w:val="00DE7AE1"/>
    <w:rsid w:val="00DE7BEB"/>
    <w:rsid w:val="00DE7C6F"/>
    <w:rsid w:val="00DF027B"/>
    <w:rsid w:val="00DF0B52"/>
    <w:rsid w:val="00DF0FB4"/>
    <w:rsid w:val="00DF10B0"/>
    <w:rsid w:val="00DF15EA"/>
    <w:rsid w:val="00DF17ED"/>
    <w:rsid w:val="00DF1951"/>
    <w:rsid w:val="00DF1D3B"/>
    <w:rsid w:val="00DF2075"/>
    <w:rsid w:val="00DF2148"/>
    <w:rsid w:val="00DF2842"/>
    <w:rsid w:val="00DF2B1F"/>
    <w:rsid w:val="00DF2EA7"/>
    <w:rsid w:val="00DF32F2"/>
    <w:rsid w:val="00DF364C"/>
    <w:rsid w:val="00DF40F8"/>
    <w:rsid w:val="00DF43F9"/>
    <w:rsid w:val="00DF4479"/>
    <w:rsid w:val="00DF49BB"/>
    <w:rsid w:val="00DF4AD9"/>
    <w:rsid w:val="00DF5017"/>
    <w:rsid w:val="00DF538B"/>
    <w:rsid w:val="00DF543E"/>
    <w:rsid w:val="00DF5504"/>
    <w:rsid w:val="00DF59E9"/>
    <w:rsid w:val="00DF5BCA"/>
    <w:rsid w:val="00DF5F6E"/>
    <w:rsid w:val="00DF62CD"/>
    <w:rsid w:val="00DF62E1"/>
    <w:rsid w:val="00DF6770"/>
    <w:rsid w:val="00DF69FC"/>
    <w:rsid w:val="00DF6FDB"/>
    <w:rsid w:val="00DF731B"/>
    <w:rsid w:val="00DF751A"/>
    <w:rsid w:val="00DF790E"/>
    <w:rsid w:val="00DF7AAB"/>
    <w:rsid w:val="00DF7AE4"/>
    <w:rsid w:val="00E0094C"/>
    <w:rsid w:val="00E01242"/>
    <w:rsid w:val="00E01358"/>
    <w:rsid w:val="00E013C2"/>
    <w:rsid w:val="00E01D34"/>
    <w:rsid w:val="00E02E15"/>
    <w:rsid w:val="00E02E51"/>
    <w:rsid w:val="00E0309B"/>
    <w:rsid w:val="00E03695"/>
    <w:rsid w:val="00E03AC9"/>
    <w:rsid w:val="00E03DAB"/>
    <w:rsid w:val="00E03E66"/>
    <w:rsid w:val="00E03F6F"/>
    <w:rsid w:val="00E03FE6"/>
    <w:rsid w:val="00E045D1"/>
    <w:rsid w:val="00E04925"/>
    <w:rsid w:val="00E049A2"/>
    <w:rsid w:val="00E04CC0"/>
    <w:rsid w:val="00E04F65"/>
    <w:rsid w:val="00E059D8"/>
    <w:rsid w:val="00E059F8"/>
    <w:rsid w:val="00E05B6D"/>
    <w:rsid w:val="00E06349"/>
    <w:rsid w:val="00E067E9"/>
    <w:rsid w:val="00E06B91"/>
    <w:rsid w:val="00E06B92"/>
    <w:rsid w:val="00E076DE"/>
    <w:rsid w:val="00E100C6"/>
    <w:rsid w:val="00E10266"/>
    <w:rsid w:val="00E10592"/>
    <w:rsid w:val="00E106DD"/>
    <w:rsid w:val="00E11176"/>
    <w:rsid w:val="00E1184F"/>
    <w:rsid w:val="00E11926"/>
    <w:rsid w:val="00E1195A"/>
    <w:rsid w:val="00E11F2F"/>
    <w:rsid w:val="00E12156"/>
    <w:rsid w:val="00E12211"/>
    <w:rsid w:val="00E123C3"/>
    <w:rsid w:val="00E1242F"/>
    <w:rsid w:val="00E126F4"/>
    <w:rsid w:val="00E12B3C"/>
    <w:rsid w:val="00E12EB4"/>
    <w:rsid w:val="00E13370"/>
    <w:rsid w:val="00E138EA"/>
    <w:rsid w:val="00E13C4C"/>
    <w:rsid w:val="00E141A1"/>
    <w:rsid w:val="00E144E2"/>
    <w:rsid w:val="00E147EA"/>
    <w:rsid w:val="00E14CEA"/>
    <w:rsid w:val="00E15129"/>
    <w:rsid w:val="00E157D9"/>
    <w:rsid w:val="00E15D96"/>
    <w:rsid w:val="00E1683E"/>
    <w:rsid w:val="00E16ACF"/>
    <w:rsid w:val="00E16FCC"/>
    <w:rsid w:val="00E17095"/>
    <w:rsid w:val="00E1717D"/>
    <w:rsid w:val="00E17823"/>
    <w:rsid w:val="00E20187"/>
    <w:rsid w:val="00E20B05"/>
    <w:rsid w:val="00E2149C"/>
    <w:rsid w:val="00E214B7"/>
    <w:rsid w:val="00E214BC"/>
    <w:rsid w:val="00E2183A"/>
    <w:rsid w:val="00E21870"/>
    <w:rsid w:val="00E21B8B"/>
    <w:rsid w:val="00E21C18"/>
    <w:rsid w:val="00E2275E"/>
    <w:rsid w:val="00E22923"/>
    <w:rsid w:val="00E22DF5"/>
    <w:rsid w:val="00E23447"/>
    <w:rsid w:val="00E236C8"/>
    <w:rsid w:val="00E23B2E"/>
    <w:rsid w:val="00E24246"/>
    <w:rsid w:val="00E24384"/>
    <w:rsid w:val="00E25394"/>
    <w:rsid w:val="00E254AE"/>
    <w:rsid w:val="00E26194"/>
    <w:rsid w:val="00E261AF"/>
    <w:rsid w:val="00E2680D"/>
    <w:rsid w:val="00E275E2"/>
    <w:rsid w:val="00E27C7D"/>
    <w:rsid w:val="00E27F36"/>
    <w:rsid w:val="00E3008E"/>
    <w:rsid w:val="00E303AC"/>
    <w:rsid w:val="00E30AB7"/>
    <w:rsid w:val="00E31CB2"/>
    <w:rsid w:val="00E321A3"/>
    <w:rsid w:val="00E3254E"/>
    <w:rsid w:val="00E329D3"/>
    <w:rsid w:val="00E333B3"/>
    <w:rsid w:val="00E336D6"/>
    <w:rsid w:val="00E33C70"/>
    <w:rsid w:val="00E33C91"/>
    <w:rsid w:val="00E3454C"/>
    <w:rsid w:val="00E3463F"/>
    <w:rsid w:val="00E34741"/>
    <w:rsid w:val="00E349C3"/>
    <w:rsid w:val="00E34C8B"/>
    <w:rsid w:val="00E34CC8"/>
    <w:rsid w:val="00E34EE0"/>
    <w:rsid w:val="00E35A16"/>
    <w:rsid w:val="00E35ACF"/>
    <w:rsid w:val="00E3622A"/>
    <w:rsid w:val="00E36417"/>
    <w:rsid w:val="00E3651F"/>
    <w:rsid w:val="00E368B6"/>
    <w:rsid w:val="00E36D17"/>
    <w:rsid w:val="00E36DC3"/>
    <w:rsid w:val="00E36F24"/>
    <w:rsid w:val="00E37200"/>
    <w:rsid w:val="00E373A3"/>
    <w:rsid w:val="00E374DF"/>
    <w:rsid w:val="00E3785C"/>
    <w:rsid w:val="00E37E46"/>
    <w:rsid w:val="00E37EA3"/>
    <w:rsid w:val="00E40105"/>
    <w:rsid w:val="00E4046F"/>
    <w:rsid w:val="00E40D23"/>
    <w:rsid w:val="00E41538"/>
    <w:rsid w:val="00E41C4A"/>
    <w:rsid w:val="00E41C4D"/>
    <w:rsid w:val="00E41E5D"/>
    <w:rsid w:val="00E41FD7"/>
    <w:rsid w:val="00E42562"/>
    <w:rsid w:val="00E42661"/>
    <w:rsid w:val="00E42EC6"/>
    <w:rsid w:val="00E43930"/>
    <w:rsid w:val="00E439DF"/>
    <w:rsid w:val="00E43E13"/>
    <w:rsid w:val="00E43E91"/>
    <w:rsid w:val="00E448DE"/>
    <w:rsid w:val="00E44D06"/>
    <w:rsid w:val="00E44EB0"/>
    <w:rsid w:val="00E45047"/>
    <w:rsid w:val="00E454AE"/>
    <w:rsid w:val="00E45618"/>
    <w:rsid w:val="00E45CFD"/>
    <w:rsid w:val="00E4624D"/>
    <w:rsid w:val="00E46CB0"/>
    <w:rsid w:val="00E46FB4"/>
    <w:rsid w:val="00E4722C"/>
    <w:rsid w:val="00E475F5"/>
    <w:rsid w:val="00E47975"/>
    <w:rsid w:val="00E47F79"/>
    <w:rsid w:val="00E504C6"/>
    <w:rsid w:val="00E5073C"/>
    <w:rsid w:val="00E50AED"/>
    <w:rsid w:val="00E50EE5"/>
    <w:rsid w:val="00E51314"/>
    <w:rsid w:val="00E514ED"/>
    <w:rsid w:val="00E519D6"/>
    <w:rsid w:val="00E51CB7"/>
    <w:rsid w:val="00E51FEB"/>
    <w:rsid w:val="00E520B3"/>
    <w:rsid w:val="00E52848"/>
    <w:rsid w:val="00E531F5"/>
    <w:rsid w:val="00E5349F"/>
    <w:rsid w:val="00E53787"/>
    <w:rsid w:val="00E53A54"/>
    <w:rsid w:val="00E540F9"/>
    <w:rsid w:val="00E5425E"/>
    <w:rsid w:val="00E549C0"/>
    <w:rsid w:val="00E54B2B"/>
    <w:rsid w:val="00E54BD4"/>
    <w:rsid w:val="00E54BFB"/>
    <w:rsid w:val="00E55355"/>
    <w:rsid w:val="00E5551D"/>
    <w:rsid w:val="00E55732"/>
    <w:rsid w:val="00E557AE"/>
    <w:rsid w:val="00E55956"/>
    <w:rsid w:val="00E559B4"/>
    <w:rsid w:val="00E55BB5"/>
    <w:rsid w:val="00E56334"/>
    <w:rsid w:val="00E569A8"/>
    <w:rsid w:val="00E56D40"/>
    <w:rsid w:val="00E56ED5"/>
    <w:rsid w:val="00E576DA"/>
    <w:rsid w:val="00E57B6E"/>
    <w:rsid w:val="00E57F19"/>
    <w:rsid w:val="00E57F4B"/>
    <w:rsid w:val="00E6023E"/>
    <w:rsid w:val="00E6057E"/>
    <w:rsid w:val="00E60755"/>
    <w:rsid w:val="00E61A91"/>
    <w:rsid w:val="00E61F2B"/>
    <w:rsid w:val="00E62001"/>
    <w:rsid w:val="00E62410"/>
    <w:rsid w:val="00E62936"/>
    <w:rsid w:val="00E62DD9"/>
    <w:rsid w:val="00E62E78"/>
    <w:rsid w:val="00E63283"/>
    <w:rsid w:val="00E63403"/>
    <w:rsid w:val="00E63EE0"/>
    <w:rsid w:val="00E64118"/>
    <w:rsid w:val="00E6418E"/>
    <w:rsid w:val="00E64B7D"/>
    <w:rsid w:val="00E65032"/>
    <w:rsid w:val="00E65220"/>
    <w:rsid w:val="00E6536B"/>
    <w:rsid w:val="00E65AA6"/>
    <w:rsid w:val="00E65D5F"/>
    <w:rsid w:val="00E66279"/>
    <w:rsid w:val="00E6640E"/>
    <w:rsid w:val="00E6681A"/>
    <w:rsid w:val="00E66E20"/>
    <w:rsid w:val="00E672AC"/>
    <w:rsid w:val="00E6736E"/>
    <w:rsid w:val="00E674BE"/>
    <w:rsid w:val="00E6758B"/>
    <w:rsid w:val="00E678B1"/>
    <w:rsid w:val="00E67AF8"/>
    <w:rsid w:val="00E70573"/>
    <w:rsid w:val="00E70990"/>
    <w:rsid w:val="00E71036"/>
    <w:rsid w:val="00E713E8"/>
    <w:rsid w:val="00E713F9"/>
    <w:rsid w:val="00E71D84"/>
    <w:rsid w:val="00E72121"/>
    <w:rsid w:val="00E7230C"/>
    <w:rsid w:val="00E7267B"/>
    <w:rsid w:val="00E7272A"/>
    <w:rsid w:val="00E72B3D"/>
    <w:rsid w:val="00E72C8A"/>
    <w:rsid w:val="00E72E59"/>
    <w:rsid w:val="00E73121"/>
    <w:rsid w:val="00E7334C"/>
    <w:rsid w:val="00E73610"/>
    <w:rsid w:val="00E73B83"/>
    <w:rsid w:val="00E73C73"/>
    <w:rsid w:val="00E73F2D"/>
    <w:rsid w:val="00E7456F"/>
    <w:rsid w:val="00E74A32"/>
    <w:rsid w:val="00E74AED"/>
    <w:rsid w:val="00E74F61"/>
    <w:rsid w:val="00E7508D"/>
    <w:rsid w:val="00E75236"/>
    <w:rsid w:val="00E7538C"/>
    <w:rsid w:val="00E75480"/>
    <w:rsid w:val="00E754BA"/>
    <w:rsid w:val="00E754E0"/>
    <w:rsid w:val="00E756DF"/>
    <w:rsid w:val="00E75869"/>
    <w:rsid w:val="00E7592B"/>
    <w:rsid w:val="00E75B3B"/>
    <w:rsid w:val="00E76376"/>
    <w:rsid w:val="00E76760"/>
    <w:rsid w:val="00E76B89"/>
    <w:rsid w:val="00E76BE7"/>
    <w:rsid w:val="00E76C56"/>
    <w:rsid w:val="00E76E33"/>
    <w:rsid w:val="00E770F9"/>
    <w:rsid w:val="00E772F3"/>
    <w:rsid w:val="00E77645"/>
    <w:rsid w:val="00E777C4"/>
    <w:rsid w:val="00E77A5F"/>
    <w:rsid w:val="00E802CD"/>
    <w:rsid w:val="00E8093F"/>
    <w:rsid w:val="00E80C73"/>
    <w:rsid w:val="00E80E02"/>
    <w:rsid w:val="00E80F99"/>
    <w:rsid w:val="00E80FFE"/>
    <w:rsid w:val="00E8104D"/>
    <w:rsid w:val="00E81706"/>
    <w:rsid w:val="00E81C73"/>
    <w:rsid w:val="00E81D14"/>
    <w:rsid w:val="00E820AF"/>
    <w:rsid w:val="00E826E5"/>
    <w:rsid w:val="00E82F0A"/>
    <w:rsid w:val="00E82F3F"/>
    <w:rsid w:val="00E82F91"/>
    <w:rsid w:val="00E830C7"/>
    <w:rsid w:val="00E831B7"/>
    <w:rsid w:val="00E83286"/>
    <w:rsid w:val="00E835A0"/>
    <w:rsid w:val="00E836E0"/>
    <w:rsid w:val="00E83968"/>
    <w:rsid w:val="00E83977"/>
    <w:rsid w:val="00E83CC9"/>
    <w:rsid w:val="00E83CE1"/>
    <w:rsid w:val="00E83F6D"/>
    <w:rsid w:val="00E8471F"/>
    <w:rsid w:val="00E84AEF"/>
    <w:rsid w:val="00E84B22"/>
    <w:rsid w:val="00E84CEB"/>
    <w:rsid w:val="00E84E43"/>
    <w:rsid w:val="00E84E66"/>
    <w:rsid w:val="00E861FE"/>
    <w:rsid w:val="00E86471"/>
    <w:rsid w:val="00E86FAC"/>
    <w:rsid w:val="00E870C6"/>
    <w:rsid w:val="00E87ECD"/>
    <w:rsid w:val="00E903FE"/>
    <w:rsid w:val="00E90D34"/>
    <w:rsid w:val="00E90DD8"/>
    <w:rsid w:val="00E90EDB"/>
    <w:rsid w:val="00E90F62"/>
    <w:rsid w:val="00E90F6A"/>
    <w:rsid w:val="00E91366"/>
    <w:rsid w:val="00E91763"/>
    <w:rsid w:val="00E9208D"/>
    <w:rsid w:val="00E92281"/>
    <w:rsid w:val="00E922FE"/>
    <w:rsid w:val="00E92986"/>
    <w:rsid w:val="00E92B03"/>
    <w:rsid w:val="00E92BD5"/>
    <w:rsid w:val="00E92D01"/>
    <w:rsid w:val="00E92ED6"/>
    <w:rsid w:val="00E92FE4"/>
    <w:rsid w:val="00E9305D"/>
    <w:rsid w:val="00E93457"/>
    <w:rsid w:val="00E9370C"/>
    <w:rsid w:val="00E937F1"/>
    <w:rsid w:val="00E93B0F"/>
    <w:rsid w:val="00E9413B"/>
    <w:rsid w:val="00E948DC"/>
    <w:rsid w:val="00E94F4F"/>
    <w:rsid w:val="00E957C1"/>
    <w:rsid w:val="00E95C53"/>
    <w:rsid w:val="00E95F22"/>
    <w:rsid w:val="00E95FA4"/>
    <w:rsid w:val="00E961EE"/>
    <w:rsid w:val="00E963AB"/>
    <w:rsid w:val="00E96846"/>
    <w:rsid w:val="00E96B89"/>
    <w:rsid w:val="00E96BE3"/>
    <w:rsid w:val="00E96C19"/>
    <w:rsid w:val="00E970FD"/>
    <w:rsid w:val="00E979ED"/>
    <w:rsid w:val="00E97E70"/>
    <w:rsid w:val="00E97F11"/>
    <w:rsid w:val="00EA0106"/>
    <w:rsid w:val="00EA023A"/>
    <w:rsid w:val="00EA0510"/>
    <w:rsid w:val="00EA08DF"/>
    <w:rsid w:val="00EA0C70"/>
    <w:rsid w:val="00EA0E50"/>
    <w:rsid w:val="00EA12F0"/>
    <w:rsid w:val="00EA14C6"/>
    <w:rsid w:val="00EA1590"/>
    <w:rsid w:val="00EA15A1"/>
    <w:rsid w:val="00EA197A"/>
    <w:rsid w:val="00EA1A99"/>
    <w:rsid w:val="00EA1ACB"/>
    <w:rsid w:val="00EA1C59"/>
    <w:rsid w:val="00EA208F"/>
    <w:rsid w:val="00EA20B6"/>
    <w:rsid w:val="00EA23F6"/>
    <w:rsid w:val="00EA2758"/>
    <w:rsid w:val="00EA2E41"/>
    <w:rsid w:val="00EA31F1"/>
    <w:rsid w:val="00EA3410"/>
    <w:rsid w:val="00EA3461"/>
    <w:rsid w:val="00EA3496"/>
    <w:rsid w:val="00EA3596"/>
    <w:rsid w:val="00EA3A27"/>
    <w:rsid w:val="00EA3BB2"/>
    <w:rsid w:val="00EA3D67"/>
    <w:rsid w:val="00EA430C"/>
    <w:rsid w:val="00EA45F7"/>
    <w:rsid w:val="00EA4900"/>
    <w:rsid w:val="00EA4B80"/>
    <w:rsid w:val="00EA5207"/>
    <w:rsid w:val="00EA52CA"/>
    <w:rsid w:val="00EA534F"/>
    <w:rsid w:val="00EA53B8"/>
    <w:rsid w:val="00EA549D"/>
    <w:rsid w:val="00EA54E6"/>
    <w:rsid w:val="00EA5B7A"/>
    <w:rsid w:val="00EA5D1D"/>
    <w:rsid w:val="00EA6679"/>
    <w:rsid w:val="00EA6880"/>
    <w:rsid w:val="00EA6C55"/>
    <w:rsid w:val="00EA73FD"/>
    <w:rsid w:val="00EA79C7"/>
    <w:rsid w:val="00EA7B39"/>
    <w:rsid w:val="00EA7C61"/>
    <w:rsid w:val="00EA7D07"/>
    <w:rsid w:val="00EA7E48"/>
    <w:rsid w:val="00EB0582"/>
    <w:rsid w:val="00EB11B9"/>
    <w:rsid w:val="00EB144C"/>
    <w:rsid w:val="00EB1751"/>
    <w:rsid w:val="00EB1CE5"/>
    <w:rsid w:val="00EB225E"/>
    <w:rsid w:val="00EB229C"/>
    <w:rsid w:val="00EB2796"/>
    <w:rsid w:val="00EB2A72"/>
    <w:rsid w:val="00EB3219"/>
    <w:rsid w:val="00EB35F7"/>
    <w:rsid w:val="00EB37BB"/>
    <w:rsid w:val="00EB3870"/>
    <w:rsid w:val="00EB3E86"/>
    <w:rsid w:val="00EB3F77"/>
    <w:rsid w:val="00EB4278"/>
    <w:rsid w:val="00EB4820"/>
    <w:rsid w:val="00EB4A34"/>
    <w:rsid w:val="00EB4F3D"/>
    <w:rsid w:val="00EB516D"/>
    <w:rsid w:val="00EB55FA"/>
    <w:rsid w:val="00EB58EF"/>
    <w:rsid w:val="00EB590F"/>
    <w:rsid w:val="00EB5B07"/>
    <w:rsid w:val="00EB5FDE"/>
    <w:rsid w:val="00EB60F0"/>
    <w:rsid w:val="00EB6443"/>
    <w:rsid w:val="00EB65CD"/>
    <w:rsid w:val="00EB6A02"/>
    <w:rsid w:val="00EB6F2B"/>
    <w:rsid w:val="00EB70B2"/>
    <w:rsid w:val="00EB72CE"/>
    <w:rsid w:val="00EB736E"/>
    <w:rsid w:val="00EB786D"/>
    <w:rsid w:val="00EB7884"/>
    <w:rsid w:val="00EC03B7"/>
    <w:rsid w:val="00EC03D7"/>
    <w:rsid w:val="00EC0B01"/>
    <w:rsid w:val="00EC0D78"/>
    <w:rsid w:val="00EC0E2D"/>
    <w:rsid w:val="00EC0ED6"/>
    <w:rsid w:val="00EC12E8"/>
    <w:rsid w:val="00EC13D9"/>
    <w:rsid w:val="00EC183A"/>
    <w:rsid w:val="00EC1846"/>
    <w:rsid w:val="00EC1A3E"/>
    <w:rsid w:val="00EC1F9E"/>
    <w:rsid w:val="00EC2C74"/>
    <w:rsid w:val="00EC3016"/>
    <w:rsid w:val="00EC327D"/>
    <w:rsid w:val="00EC352D"/>
    <w:rsid w:val="00EC3616"/>
    <w:rsid w:val="00EC39ED"/>
    <w:rsid w:val="00EC3A1A"/>
    <w:rsid w:val="00EC3A5A"/>
    <w:rsid w:val="00EC4044"/>
    <w:rsid w:val="00EC46E1"/>
    <w:rsid w:val="00EC4A25"/>
    <w:rsid w:val="00EC4BD3"/>
    <w:rsid w:val="00EC4C0D"/>
    <w:rsid w:val="00EC4ED7"/>
    <w:rsid w:val="00EC5121"/>
    <w:rsid w:val="00EC51A8"/>
    <w:rsid w:val="00EC51E3"/>
    <w:rsid w:val="00EC5210"/>
    <w:rsid w:val="00EC54B3"/>
    <w:rsid w:val="00EC54DC"/>
    <w:rsid w:val="00EC61F1"/>
    <w:rsid w:val="00EC629C"/>
    <w:rsid w:val="00EC6361"/>
    <w:rsid w:val="00EC6874"/>
    <w:rsid w:val="00EC7105"/>
    <w:rsid w:val="00EC72C8"/>
    <w:rsid w:val="00EC73E6"/>
    <w:rsid w:val="00EC7415"/>
    <w:rsid w:val="00EC769E"/>
    <w:rsid w:val="00ED00CF"/>
    <w:rsid w:val="00ED0483"/>
    <w:rsid w:val="00ED05B9"/>
    <w:rsid w:val="00ED0663"/>
    <w:rsid w:val="00ED0748"/>
    <w:rsid w:val="00ED0C76"/>
    <w:rsid w:val="00ED0D69"/>
    <w:rsid w:val="00ED0E2B"/>
    <w:rsid w:val="00ED1640"/>
    <w:rsid w:val="00ED198F"/>
    <w:rsid w:val="00ED19CD"/>
    <w:rsid w:val="00ED1ACC"/>
    <w:rsid w:val="00ED1D4A"/>
    <w:rsid w:val="00ED1F38"/>
    <w:rsid w:val="00ED27F1"/>
    <w:rsid w:val="00ED2C6F"/>
    <w:rsid w:val="00ED2D10"/>
    <w:rsid w:val="00ED3390"/>
    <w:rsid w:val="00ED3C5C"/>
    <w:rsid w:val="00ED3DDC"/>
    <w:rsid w:val="00ED4060"/>
    <w:rsid w:val="00ED41E8"/>
    <w:rsid w:val="00ED462B"/>
    <w:rsid w:val="00ED4697"/>
    <w:rsid w:val="00ED478E"/>
    <w:rsid w:val="00ED48D0"/>
    <w:rsid w:val="00ED4909"/>
    <w:rsid w:val="00ED4BBB"/>
    <w:rsid w:val="00ED4DC2"/>
    <w:rsid w:val="00ED4FFE"/>
    <w:rsid w:val="00ED56ED"/>
    <w:rsid w:val="00ED578D"/>
    <w:rsid w:val="00ED5B38"/>
    <w:rsid w:val="00ED5D1D"/>
    <w:rsid w:val="00ED5EE5"/>
    <w:rsid w:val="00ED6519"/>
    <w:rsid w:val="00ED661E"/>
    <w:rsid w:val="00ED67B6"/>
    <w:rsid w:val="00ED67CD"/>
    <w:rsid w:val="00ED67FB"/>
    <w:rsid w:val="00ED6902"/>
    <w:rsid w:val="00ED6A15"/>
    <w:rsid w:val="00ED6A2A"/>
    <w:rsid w:val="00ED6AF8"/>
    <w:rsid w:val="00ED6D98"/>
    <w:rsid w:val="00ED6E60"/>
    <w:rsid w:val="00ED721E"/>
    <w:rsid w:val="00ED77D5"/>
    <w:rsid w:val="00ED7944"/>
    <w:rsid w:val="00ED79D3"/>
    <w:rsid w:val="00EE07E0"/>
    <w:rsid w:val="00EE0AFB"/>
    <w:rsid w:val="00EE0E0C"/>
    <w:rsid w:val="00EE0E29"/>
    <w:rsid w:val="00EE1006"/>
    <w:rsid w:val="00EE1039"/>
    <w:rsid w:val="00EE1449"/>
    <w:rsid w:val="00EE1CF9"/>
    <w:rsid w:val="00EE2ABC"/>
    <w:rsid w:val="00EE2E24"/>
    <w:rsid w:val="00EE2F14"/>
    <w:rsid w:val="00EE3484"/>
    <w:rsid w:val="00EE36D2"/>
    <w:rsid w:val="00EE39B6"/>
    <w:rsid w:val="00EE3B1F"/>
    <w:rsid w:val="00EE3FC5"/>
    <w:rsid w:val="00EE40CB"/>
    <w:rsid w:val="00EE4112"/>
    <w:rsid w:val="00EE47DD"/>
    <w:rsid w:val="00EE4C6B"/>
    <w:rsid w:val="00EE5093"/>
    <w:rsid w:val="00EE5224"/>
    <w:rsid w:val="00EE52DC"/>
    <w:rsid w:val="00EE598E"/>
    <w:rsid w:val="00EE5C60"/>
    <w:rsid w:val="00EE5DCD"/>
    <w:rsid w:val="00EE5EE2"/>
    <w:rsid w:val="00EE6103"/>
    <w:rsid w:val="00EE623E"/>
    <w:rsid w:val="00EE6332"/>
    <w:rsid w:val="00EE64FB"/>
    <w:rsid w:val="00EE69E3"/>
    <w:rsid w:val="00EE733C"/>
    <w:rsid w:val="00EE7510"/>
    <w:rsid w:val="00EE7569"/>
    <w:rsid w:val="00EE76DE"/>
    <w:rsid w:val="00EE77CA"/>
    <w:rsid w:val="00EE7DAB"/>
    <w:rsid w:val="00EF0065"/>
    <w:rsid w:val="00EF01EA"/>
    <w:rsid w:val="00EF0956"/>
    <w:rsid w:val="00EF11B7"/>
    <w:rsid w:val="00EF18AC"/>
    <w:rsid w:val="00EF1994"/>
    <w:rsid w:val="00EF1A9B"/>
    <w:rsid w:val="00EF1B8B"/>
    <w:rsid w:val="00EF1C64"/>
    <w:rsid w:val="00EF1E11"/>
    <w:rsid w:val="00EF1E93"/>
    <w:rsid w:val="00EF1F52"/>
    <w:rsid w:val="00EF1FC5"/>
    <w:rsid w:val="00EF20DC"/>
    <w:rsid w:val="00EF26B5"/>
    <w:rsid w:val="00EF2D84"/>
    <w:rsid w:val="00EF2E47"/>
    <w:rsid w:val="00EF2EA5"/>
    <w:rsid w:val="00EF3150"/>
    <w:rsid w:val="00EF361C"/>
    <w:rsid w:val="00EF3A5B"/>
    <w:rsid w:val="00EF3C85"/>
    <w:rsid w:val="00EF3F48"/>
    <w:rsid w:val="00EF5847"/>
    <w:rsid w:val="00EF58D6"/>
    <w:rsid w:val="00EF6008"/>
    <w:rsid w:val="00EF60B2"/>
    <w:rsid w:val="00EF63B3"/>
    <w:rsid w:val="00EF6591"/>
    <w:rsid w:val="00EF67E1"/>
    <w:rsid w:val="00EF696B"/>
    <w:rsid w:val="00EF6AC2"/>
    <w:rsid w:val="00EF6B64"/>
    <w:rsid w:val="00EF6D9D"/>
    <w:rsid w:val="00EF6EEC"/>
    <w:rsid w:val="00EF708A"/>
    <w:rsid w:val="00EF7392"/>
    <w:rsid w:val="00EF75A9"/>
    <w:rsid w:val="00EF7911"/>
    <w:rsid w:val="00EF7BD1"/>
    <w:rsid w:val="00EF7DAB"/>
    <w:rsid w:val="00EF7ED8"/>
    <w:rsid w:val="00F0046A"/>
    <w:rsid w:val="00F0101D"/>
    <w:rsid w:val="00F01A67"/>
    <w:rsid w:val="00F025A2"/>
    <w:rsid w:val="00F02AD2"/>
    <w:rsid w:val="00F03195"/>
    <w:rsid w:val="00F032A2"/>
    <w:rsid w:val="00F03412"/>
    <w:rsid w:val="00F037EE"/>
    <w:rsid w:val="00F03DA5"/>
    <w:rsid w:val="00F04425"/>
    <w:rsid w:val="00F04712"/>
    <w:rsid w:val="00F0490F"/>
    <w:rsid w:val="00F04CC8"/>
    <w:rsid w:val="00F04EC1"/>
    <w:rsid w:val="00F04F03"/>
    <w:rsid w:val="00F050DB"/>
    <w:rsid w:val="00F05212"/>
    <w:rsid w:val="00F053C8"/>
    <w:rsid w:val="00F053FF"/>
    <w:rsid w:val="00F059B0"/>
    <w:rsid w:val="00F05B22"/>
    <w:rsid w:val="00F05BCB"/>
    <w:rsid w:val="00F05C1C"/>
    <w:rsid w:val="00F05D06"/>
    <w:rsid w:val="00F05E60"/>
    <w:rsid w:val="00F05E91"/>
    <w:rsid w:val="00F064FE"/>
    <w:rsid w:val="00F0683C"/>
    <w:rsid w:val="00F0694E"/>
    <w:rsid w:val="00F06A4B"/>
    <w:rsid w:val="00F07030"/>
    <w:rsid w:val="00F0706A"/>
    <w:rsid w:val="00F070AA"/>
    <w:rsid w:val="00F07220"/>
    <w:rsid w:val="00F072A2"/>
    <w:rsid w:val="00F07390"/>
    <w:rsid w:val="00F074BC"/>
    <w:rsid w:val="00F07558"/>
    <w:rsid w:val="00F077E7"/>
    <w:rsid w:val="00F10204"/>
    <w:rsid w:val="00F102FE"/>
    <w:rsid w:val="00F1086D"/>
    <w:rsid w:val="00F10961"/>
    <w:rsid w:val="00F10D93"/>
    <w:rsid w:val="00F10FE8"/>
    <w:rsid w:val="00F112B4"/>
    <w:rsid w:val="00F11558"/>
    <w:rsid w:val="00F11C79"/>
    <w:rsid w:val="00F11CA8"/>
    <w:rsid w:val="00F11DE2"/>
    <w:rsid w:val="00F11EEF"/>
    <w:rsid w:val="00F120D7"/>
    <w:rsid w:val="00F1279C"/>
    <w:rsid w:val="00F12B5B"/>
    <w:rsid w:val="00F131B5"/>
    <w:rsid w:val="00F132B0"/>
    <w:rsid w:val="00F13957"/>
    <w:rsid w:val="00F13AC7"/>
    <w:rsid w:val="00F13C6B"/>
    <w:rsid w:val="00F13E6C"/>
    <w:rsid w:val="00F14639"/>
    <w:rsid w:val="00F157E6"/>
    <w:rsid w:val="00F16D0E"/>
    <w:rsid w:val="00F16E43"/>
    <w:rsid w:val="00F16FB6"/>
    <w:rsid w:val="00F1701B"/>
    <w:rsid w:val="00F170CC"/>
    <w:rsid w:val="00F17110"/>
    <w:rsid w:val="00F17189"/>
    <w:rsid w:val="00F17277"/>
    <w:rsid w:val="00F173B3"/>
    <w:rsid w:val="00F179FC"/>
    <w:rsid w:val="00F17B0B"/>
    <w:rsid w:val="00F17C4C"/>
    <w:rsid w:val="00F17EF2"/>
    <w:rsid w:val="00F2069E"/>
    <w:rsid w:val="00F2069F"/>
    <w:rsid w:val="00F20847"/>
    <w:rsid w:val="00F20953"/>
    <w:rsid w:val="00F20D54"/>
    <w:rsid w:val="00F211A6"/>
    <w:rsid w:val="00F211FB"/>
    <w:rsid w:val="00F21256"/>
    <w:rsid w:val="00F21425"/>
    <w:rsid w:val="00F21686"/>
    <w:rsid w:val="00F2176F"/>
    <w:rsid w:val="00F2191E"/>
    <w:rsid w:val="00F21F93"/>
    <w:rsid w:val="00F22610"/>
    <w:rsid w:val="00F22667"/>
    <w:rsid w:val="00F22699"/>
    <w:rsid w:val="00F226F0"/>
    <w:rsid w:val="00F227FA"/>
    <w:rsid w:val="00F22889"/>
    <w:rsid w:val="00F22E6D"/>
    <w:rsid w:val="00F22EC7"/>
    <w:rsid w:val="00F23499"/>
    <w:rsid w:val="00F23545"/>
    <w:rsid w:val="00F23928"/>
    <w:rsid w:val="00F23D4B"/>
    <w:rsid w:val="00F23FEC"/>
    <w:rsid w:val="00F247BC"/>
    <w:rsid w:val="00F24923"/>
    <w:rsid w:val="00F24B1A"/>
    <w:rsid w:val="00F24C4A"/>
    <w:rsid w:val="00F24CF0"/>
    <w:rsid w:val="00F251FC"/>
    <w:rsid w:val="00F253EF"/>
    <w:rsid w:val="00F25BCF"/>
    <w:rsid w:val="00F26041"/>
    <w:rsid w:val="00F262E4"/>
    <w:rsid w:val="00F263D1"/>
    <w:rsid w:val="00F264EF"/>
    <w:rsid w:val="00F26670"/>
    <w:rsid w:val="00F2672C"/>
    <w:rsid w:val="00F268D2"/>
    <w:rsid w:val="00F26CEE"/>
    <w:rsid w:val="00F26D03"/>
    <w:rsid w:val="00F27771"/>
    <w:rsid w:val="00F27909"/>
    <w:rsid w:val="00F27E8F"/>
    <w:rsid w:val="00F27F3F"/>
    <w:rsid w:val="00F30473"/>
    <w:rsid w:val="00F30626"/>
    <w:rsid w:val="00F309D1"/>
    <w:rsid w:val="00F315F1"/>
    <w:rsid w:val="00F316A3"/>
    <w:rsid w:val="00F316F5"/>
    <w:rsid w:val="00F31E52"/>
    <w:rsid w:val="00F32266"/>
    <w:rsid w:val="00F327A1"/>
    <w:rsid w:val="00F329EF"/>
    <w:rsid w:val="00F32B96"/>
    <w:rsid w:val="00F32CCF"/>
    <w:rsid w:val="00F32DCB"/>
    <w:rsid w:val="00F3314D"/>
    <w:rsid w:val="00F3392C"/>
    <w:rsid w:val="00F33D6A"/>
    <w:rsid w:val="00F33D91"/>
    <w:rsid w:val="00F346D1"/>
    <w:rsid w:val="00F3477E"/>
    <w:rsid w:val="00F34A8C"/>
    <w:rsid w:val="00F34C82"/>
    <w:rsid w:val="00F34DDC"/>
    <w:rsid w:val="00F3507D"/>
    <w:rsid w:val="00F35105"/>
    <w:rsid w:val="00F35BD6"/>
    <w:rsid w:val="00F36359"/>
    <w:rsid w:val="00F36521"/>
    <w:rsid w:val="00F36633"/>
    <w:rsid w:val="00F36A89"/>
    <w:rsid w:val="00F36E0F"/>
    <w:rsid w:val="00F37052"/>
    <w:rsid w:val="00F3709A"/>
    <w:rsid w:val="00F376F1"/>
    <w:rsid w:val="00F378E5"/>
    <w:rsid w:val="00F37B01"/>
    <w:rsid w:val="00F37F26"/>
    <w:rsid w:val="00F37F3F"/>
    <w:rsid w:val="00F406AA"/>
    <w:rsid w:val="00F40B4A"/>
    <w:rsid w:val="00F40D06"/>
    <w:rsid w:val="00F410EB"/>
    <w:rsid w:val="00F41682"/>
    <w:rsid w:val="00F41AC1"/>
    <w:rsid w:val="00F41ACE"/>
    <w:rsid w:val="00F41B35"/>
    <w:rsid w:val="00F41BCD"/>
    <w:rsid w:val="00F41D66"/>
    <w:rsid w:val="00F41F98"/>
    <w:rsid w:val="00F4231B"/>
    <w:rsid w:val="00F424EA"/>
    <w:rsid w:val="00F428A9"/>
    <w:rsid w:val="00F429BD"/>
    <w:rsid w:val="00F429CD"/>
    <w:rsid w:val="00F42EAA"/>
    <w:rsid w:val="00F430AD"/>
    <w:rsid w:val="00F43322"/>
    <w:rsid w:val="00F435D7"/>
    <w:rsid w:val="00F43869"/>
    <w:rsid w:val="00F43CF6"/>
    <w:rsid w:val="00F43D88"/>
    <w:rsid w:val="00F44140"/>
    <w:rsid w:val="00F44585"/>
    <w:rsid w:val="00F4484F"/>
    <w:rsid w:val="00F44C44"/>
    <w:rsid w:val="00F44E12"/>
    <w:rsid w:val="00F450BE"/>
    <w:rsid w:val="00F45404"/>
    <w:rsid w:val="00F45577"/>
    <w:rsid w:val="00F45C5F"/>
    <w:rsid w:val="00F45EDF"/>
    <w:rsid w:val="00F45F5F"/>
    <w:rsid w:val="00F465E8"/>
    <w:rsid w:val="00F46AE3"/>
    <w:rsid w:val="00F472AF"/>
    <w:rsid w:val="00F4760F"/>
    <w:rsid w:val="00F47653"/>
    <w:rsid w:val="00F50090"/>
    <w:rsid w:val="00F500B9"/>
    <w:rsid w:val="00F500F3"/>
    <w:rsid w:val="00F500F6"/>
    <w:rsid w:val="00F51159"/>
    <w:rsid w:val="00F51420"/>
    <w:rsid w:val="00F5196A"/>
    <w:rsid w:val="00F5198B"/>
    <w:rsid w:val="00F51DBD"/>
    <w:rsid w:val="00F51EC6"/>
    <w:rsid w:val="00F5220A"/>
    <w:rsid w:val="00F52273"/>
    <w:rsid w:val="00F5247A"/>
    <w:rsid w:val="00F52B00"/>
    <w:rsid w:val="00F52EF2"/>
    <w:rsid w:val="00F52F40"/>
    <w:rsid w:val="00F53009"/>
    <w:rsid w:val="00F544D5"/>
    <w:rsid w:val="00F54A60"/>
    <w:rsid w:val="00F54AA5"/>
    <w:rsid w:val="00F54AF1"/>
    <w:rsid w:val="00F55CC6"/>
    <w:rsid w:val="00F56095"/>
    <w:rsid w:val="00F56271"/>
    <w:rsid w:val="00F563BD"/>
    <w:rsid w:val="00F56778"/>
    <w:rsid w:val="00F56B89"/>
    <w:rsid w:val="00F56EF2"/>
    <w:rsid w:val="00F57139"/>
    <w:rsid w:val="00F571A3"/>
    <w:rsid w:val="00F577DF"/>
    <w:rsid w:val="00F578F4"/>
    <w:rsid w:val="00F57CE2"/>
    <w:rsid w:val="00F57EC5"/>
    <w:rsid w:val="00F602D4"/>
    <w:rsid w:val="00F60D7D"/>
    <w:rsid w:val="00F612C2"/>
    <w:rsid w:val="00F615BB"/>
    <w:rsid w:val="00F618E3"/>
    <w:rsid w:val="00F6244A"/>
    <w:rsid w:val="00F62476"/>
    <w:rsid w:val="00F62971"/>
    <w:rsid w:val="00F62F47"/>
    <w:rsid w:val="00F63288"/>
    <w:rsid w:val="00F63310"/>
    <w:rsid w:val="00F6342A"/>
    <w:rsid w:val="00F639FC"/>
    <w:rsid w:val="00F63A65"/>
    <w:rsid w:val="00F63A9E"/>
    <w:rsid w:val="00F641FF"/>
    <w:rsid w:val="00F64473"/>
    <w:rsid w:val="00F64735"/>
    <w:rsid w:val="00F65000"/>
    <w:rsid w:val="00F6512E"/>
    <w:rsid w:val="00F652C6"/>
    <w:rsid w:val="00F65369"/>
    <w:rsid w:val="00F6539B"/>
    <w:rsid w:val="00F653B8"/>
    <w:rsid w:val="00F65428"/>
    <w:rsid w:val="00F65D0E"/>
    <w:rsid w:val="00F66295"/>
    <w:rsid w:val="00F665C4"/>
    <w:rsid w:val="00F66AB8"/>
    <w:rsid w:val="00F66B75"/>
    <w:rsid w:val="00F66D6C"/>
    <w:rsid w:val="00F671C0"/>
    <w:rsid w:val="00F673D2"/>
    <w:rsid w:val="00F67A97"/>
    <w:rsid w:val="00F700C6"/>
    <w:rsid w:val="00F7149B"/>
    <w:rsid w:val="00F718B7"/>
    <w:rsid w:val="00F719EA"/>
    <w:rsid w:val="00F719FE"/>
    <w:rsid w:val="00F71E5E"/>
    <w:rsid w:val="00F71FA6"/>
    <w:rsid w:val="00F7229E"/>
    <w:rsid w:val="00F72334"/>
    <w:rsid w:val="00F726BF"/>
    <w:rsid w:val="00F7293C"/>
    <w:rsid w:val="00F72B1E"/>
    <w:rsid w:val="00F73F11"/>
    <w:rsid w:val="00F7432D"/>
    <w:rsid w:val="00F745FE"/>
    <w:rsid w:val="00F74D27"/>
    <w:rsid w:val="00F74D62"/>
    <w:rsid w:val="00F74F5A"/>
    <w:rsid w:val="00F75304"/>
    <w:rsid w:val="00F7567A"/>
    <w:rsid w:val="00F75C60"/>
    <w:rsid w:val="00F75F4F"/>
    <w:rsid w:val="00F76420"/>
    <w:rsid w:val="00F76504"/>
    <w:rsid w:val="00F76687"/>
    <w:rsid w:val="00F766AA"/>
    <w:rsid w:val="00F76777"/>
    <w:rsid w:val="00F76F38"/>
    <w:rsid w:val="00F771EE"/>
    <w:rsid w:val="00F774C9"/>
    <w:rsid w:val="00F77818"/>
    <w:rsid w:val="00F77E7C"/>
    <w:rsid w:val="00F77EF9"/>
    <w:rsid w:val="00F80079"/>
    <w:rsid w:val="00F80631"/>
    <w:rsid w:val="00F80884"/>
    <w:rsid w:val="00F8088F"/>
    <w:rsid w:val="00F80912"/>
    <w:rsid w:val="00F812FF"/>
    <w:rsid w:val="00F81CCD"/>
    <w:rsid w:val="00F81D46"/>
    <w:rsid w:val="00F8227C"/>
    <w:rsid w:val="00F82601"/>
    <w:rsid w:val="00F826AD"/>
    <w:rsid w:val="00F828BD"/>
    <w:rsid w:val="00F82A71"/>
    <w:rsid w:val="00F82ADB"/>
    <w:rsid w:val="00F82EA1"/>
    <w:rsid w:val="00F83326"/>
    <w:rsid w:val="00F83CE6"/>
    <w:rsid w:val="00F840D3"/>
    <w:rsid w:val="00F84554"/>
    <w:rsid w:val="00F84570"/>
    <w:rsid w:val="00F846CC"/>
    <w:rsid w:val="00F8496A"/>
    <w:rsid w:val="00F8530E"/>
    <w:rsid w:val="00F8576D"/>
    <w:rsid w:val="00F858CC"/>
    <w:rsid w:val="00F85F70"/>
    <w:rsid w:val="00F86036"/>
    <w:rsid w:val="00F86882"/>
    <w:rsid w:val="00F86DC5"/>
    <w:rsid w:val="00F86EC4"/>
    <w:rsid w:val="00F87575"/>
    <w:rsid w:val="00F878AB"/>
    <w:rsid w:val="00F87C72"/>
    <w:rsid w:val="00F87CE3"/>
    <w:rsid w:val="00F87D0C"/>
    <w:rsid w:val="00F901F5"/>
    <w:rsid w:val="00F905AF"/>
    <w:rsid w:val="00F905D7"/>
    <w:rsid w:val="00F905E9"/>
    <w:rsid w:val="00F906CD"/>
    <w:rsid w:val="00F90F25"/>
    <w:rsid w:val="00F91855"/>
    <w:rsid w:val="00F919F2"/>
    <w:rsid w:val="00F91B00"/>
    <w:rsid w:val="00F91B0A"/>
    <w:rsid w:val="00F91D19"/>
    <w:rsid w:val="00F91F9F"/>
    <w:rsid w:val="00F92372"/>
    <w:rsid w:val="00F9239C"/>
    <w:rsid w:val="00F93BB0"/>
    <w:rsid w:val="00F940DB"/>
    <w:rsid w:val="00F94161"/>
    <w:rsid w:val="00F9489A"/>
    <w:rsid w:val="00F94BA3"/>
    <w:rsid w:val="00F94BC2"/>
    <w:rsid w:val="00F94BEE"/>
    <w:rsid w:val="00F9541C"/>
    <w:rsid w:val="00F956AE"/>
    <w:rsid w:val="00F95C2F"/>
    <w:rsid w:val="00F95D6E"/>
    <w:rsid w:val="00F96214"/>
    <w:rsid w:val="00F9632E"/>
    <w:rsid w:val="00F9699B"/>
    <w:rsid w:val="00F96DAE"/>
    <w:rsid w:val="00F9704B"/>
    <w:rsid w:val="00F973E1"/>
    <w:rsid w:val="00F9747F"/>
    <w:rsid w:val="00F97660"/>
    <w:rsid w:val="00F97B06"/>
    <w:rsid w:val="00F97CB5"/>
    <w:rsid w:val="00F97F0F"/>
    <w:rsid w:val="00FA00B2"/>
    <w:rsid w:val="00FA0B46"/>
    <w:rsid w:val="00FA0B9B"/>
    <w:rsid w:val="00FA1231"/>
    <w:rsid w:val="00FA1266"/>
    <w:rsid w:val="00FA1312"/>
    <w:rsid w:val="00FA1635"/>
    <w:rsid w:val="00FA1731"/>
    <w:rsid w:val="00FA2000"/>
    <w:rsid w:val="00FA215D"/>
    <w:rsid w:val="00FA21FC"/>
    <w:rsid w:val="00FA2376"/>
    <w:rsid w:val="00FA24DA"/>
    <w:rsid w:val="00FA3368"/>
    <w:rsid w:val="00FA38EE"/>
    <w:rsid w:val="00FA3B19"/>
    <w:rsid w:val="00FA410F"/>
    <w:rsid w:val="00FA47BF"/>
    <w:rsid w:val="00FA4E8A"/>
    <w:rsid w:val="00FA50E6"/>
    <w:rsid w:val="00FA52C8"/>
    <w:rsid w:val="00FA53D7"/>
    <w:rsid w:val="00FA5539"/>
    <w:rsid w:val="00FA5947"/>
    <w:rsid w:val="00FA5DDD"/>
    <w:rsid w:val="00FA5E38"/>
    <w:rsid w:val="00FA65D7"/>
    <w:rsid w:val="00FA66A3"/>
    <w:rsid w:val="00FA6FCD"/>
    <w:rsid w:val="00FA72D5"/>
    <w:rsid w:val="00FA741D"/>
    <w:rsid w:val="00FA77BD"/>
    <w:rsid w:val="00FA7AFF"/>
    <w:rsid w:val="00FA7BE9"/>
    <w:rsid w:val="00FA7CA8"/>
    <w:rsid w:val="00FB03DC"/>
    <w:rsid w:val="00FB1085"/>
    <w:rsid w:val="00FB11FE"/>
    <w:rsid w:val="00FB133B"/>
    <w:rsid w:val="00FB133C"/>
    <w:rsid w:val="00FB1E53"/>
    <w:rsid w:val="00FB25DE"/>
    <w:rsid w:val="00FB2A87"/>
    <w:rsid w:val="00FB2EF0"/>
    <w:rsid w:val="00FB3E1C"/>
    <w:rsid w:val="00FB44BA"/>
    <w:rsid w:val="00FB4D58"/>
    <w:rsid w:val="00FB51A9"/>
    <w:rsid w:val="00FB5234"/>
    <w:rsid w:val="00FB5607"/>
    <w:rsid w:val="00FB6479"/>
    <w:rsid w:val="00FB662A"/>
    <w:rsid w:val="00FB6B83"/>
    <w:rsid w:val="00FB6F8C"/>
    <w:rsid w:val="00FB71A2"/>
    <w:rsid w:val="00FB731B"/>
    <w:rsid w:val="00FB7B35"/>
    <w:rsid w:val="00FC0624"/>
    <w:rsid w:val="00FC0698"/>
    <w:rsid w:val="00FC0AEE"/>
    <w:rsid w:val="00FC0CA6"/>
    <w:rsid w:val="00FC0DB0"/>
    <w:rsid w:val="00FC10AF"/>
    <w:rsid w:val="00FC1192"/>
    <w:rsid w:val="00FC161C"/>
    <w:rsid w:val="00FC1743"/>
    <w:rsid w:val="00FC182C"/>
    <w:rsid w:val="00FC18B4"/>
    <w:rsid w:val="00FC1949"/>
    <w:rsid w:val="00FC1A29"/>
    <w:rsid w:val="00FC1A57"/>
    <w:rsid w:val="00FC1E7D"/>
    <w:rsid w:val="00FC1EE5"/>
    <w:rsid w:val="00FC20A2"/>
    <w:rsid w:val="00FC21E0"/>
    <w:rsid w:val="00FC22B4"/>
    <w:rsid w:val="00FC23BE"/>
    <w:rsid w:val="00FC242D"/>
    <w:rsid w:val="00FC2494"/>
    <w:rsid w:val="00FC25C4"/>
    <w:rsid w:val="00FC3392"/>
    <w:rsid w:val="00FC3440"/>
    <w:rsid w:val="00FC366D"/>
    <w:rsid w:val="00FC37B0"/>
    <w:rsid w:val="00FC4233"/>
    <w:rsid w:val="00FC423A"/>
    <w:rsid w:val="00FC424C"/>
    <w:rsid w:val="00FC42B3"/>
    <w:rsid w:val="00FC461D"/>
    <w:rsid w:val="00FC4EF5"/>
    <w:rsid w:val="00FC55FB"/>
    <w:rsid w:val="00FC5B27"/>
    <w:rsid w:val="00FC5E97"/>
    <w:rsid w:val="00FC6286"/>
    <w:rsid w:val="00FC66B0"/>
    <w:rsid w:val="00FC6C36"/>
    <w:rsid w:val="00FC6CD0"/>
    <w:rsid w:val="00FC7390"/>
    <w:rsid w:val="00FC7E0E"/>
    <w:rsid w:val="00FC7F25"/>
    <w:rsid w:val="00FC7F62"/>
    <w:rsid w:val="00FD031D"/>
    <w:rsid w:val="00FD074B"/>
    <w:rsid w:val="00FD09DD"/>
    <w:rsid w:val="00FD0A66"/>
    <w:rsid w:val="00FD0C68"/>
    <w:rsid w:val="00FD0CEB"/>
    <w:rsid w:val="00FD0FE5"/>
    <w:rsid w:val="00FD1027"/>
    <w:rsid w:val="00FD1252"/>
    <w:rsid w:val="00FD125F"/>
    <w:rsid w:val="00FD12E5"/>
    <w:rsid w:val="00FD1349"/>
    <w:rsid w:val="00FD14FD"/>
    <w:rsid w:val="00FD219D"/>
    <w:rsid w:val="00FD26BD"/>
    <w:rsid w:val="00FD2703"/>
    <w:rsid w:val="00FD2A53"/>
    <w:rsid w:val="00FD2AB7"/>
    <w:rsid w:val="00FD3C6C"/>
    <w:rsid w:val="00FD41E2"/>
    <w:rsid w:val="00FD4258"/>
    <w:rsid w:val="00FD43B6"/>
    <w:rsid w:val="00FD43D0"/>
    <w:rsid w:val="00FD4567"/>
    <w:rsid w:val="00FD48DA"/>
    <w:rsid w:val="00FD4D39"/>
    <w:rsid w:val="00FD4DFC"/>
    <w:rsid w:val="00FD4EC5"/>
    <w:rsid w:val="00FD5268"/>
    <w:rsid w:val="00FD568C"/>
    <w:rsid w:val="00FD5BF9"/>
    <w:rsid w:val="00FD63CE"/>
    <w:rsid w:val="00FD64DF"/>
    <w:rsid w:val="00FD6751"/>
    <w:rsid w:val="00FD6CC9"/>
    <w:rsid w:val="00FD73AC"/>
    <w:rsid w:val="00FD7BF4"/>
    <w:rsid w:val="00FE05B9"/>
    <w:rsid w:val="00FE11B4"/>
    <w:rsid w:val="00FE11B9"/>
    <w:rsid w:val="00FE181B"/>
    <w:rsid w:val="00FE1ACC"/>
    <w:rsid w:val="00FE1E87"/>
    <w:rsid w:val="00FE24DA"/>
    <w:rsid w:val="00FE2519"/>
    <w:rsid w:val="00FE3102"/>
    <w:rsid w:val="00FE3A96"/>
    <w:rsid w:val="00FE3D24"/>
    <w:rsid w:val="00FE3E29"/>
    <w:rsid w:val="00FE443C"/>
    <w:rsid w:val="00FE44F0"/>
    <w:rsid w:val="00FE4CE5"/>
    <w:rsid w:val="00FE4E43"/>
    <w:rsid w:val="00FE4F1D"/>
    <w:rsid w:val="00FE53A4"/>
    <w:rsid w:val="00FE54DA"/>
    <w:rsid w:val="00FE582B"/>
    <w:rsid w:val="00FE59E1"/>
    <w:rsid w:val="00FE5CD9"/>
    <w:rsid w:val="00FE64FE"/>
    <w:rsid w:val="00FE6D4E"/>
    <w:rsid w:val="00FE6D74"/>
    <w:rsid w:val="00FE7347"/>
    <w:rsid w:val="00FF021E"/>
    <w:rsid w:val="00FF03ED"/>
    <w:rsid w:val="00FF082D"/>
    <w:rsid w:val="00FF0A03"/>
    <w:rsid w:val="00FF10F7"/>
    <w:rsid w:val="00FF16FC"/>
    <w:rsid w:val="00FF1F52"/>
    <w:rsid w:val="00FF20D9"/>
    <w:rsid w:val="00FF22A7"/>
    <w:rsid w:val="00FF2692"/>
    <w:rsid w:val="00FF26EF"/>
    <w:rsid w:val="00FF28F1"/>
    <w:rsid w:val="00FF2A43"/>
    <w:rsid w:val="00FF2C4C"/>
    <w:rsid w:val="00FF3368"/>
    <w:rsid w:val="00FF3EAC"/>
    <w:rsid w:val="00FF4347"/>
    <w:rsid w:val="00FF43EA"/>
    <w:rsid w:val="00FF477B"/>
    <w:rsid w:val="00FF4FEB"/>
    <w:rsid w:val="00FF5068"/>
    <w:rsid w:val="00FF537B"/>
    <w:rsid w:val="00FF5388"/>
    <w:rsid w:val="00FF57E4"/>
    <w:rsid w:val="00FF6445"/>
    <w:rsid w:val="00FF69B7"/>
    <w:rsid w:val="00FF6EF0"/>
    <w:rsid w:val="00FF777C"/>
    <w:rsid w:val="00FF7CC0"/>
    <w:rsid w:val="0104D8C8"/>
    <w:rsid w:val="0E786E77"/>
    <w:rsid w:val="0EA24559"/>
    <w:rsid w:val="124C393B"/>
    <w:rsid w:val="16E5AFD2"/>
    <w:rsid w:val="175F23BD"/>
    <w:rsid w:val="183910B0"/>
    <w:rsid w:val="1D0175D1"/>
    <w:rsid w:val="243DD297"/>
    <w:rsid w:val="2D5E3FD3"/>
    <w:rsid w:val="2ED580CC"/>
    <w:rsid w:val="314FD593"/>
    <w:rsid w:val="3714C3C9"/>
    <w:rsid w:val="373A2633"/>
    <w:rsid w:val="50F1C4F3"/>
    <w:rsid w:val="54E08CD9"/>
    <w:rsid w:val="584F6C95"/>
    <w:rsid w:val="59590DCE"/>
    <w:rsid w:val="59B4F03B"/>
    <w:rsid w:val="5F6A76D8"/>
    <w:rsid w:val="65EBD341"/>
    <w:rsid w:val="6D34AB64"/>
    <w:rsid w:val="78F3D92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A16E9895-4373-404D-9D48-E43C3F38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55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 w:type="character" w:styleId="Mention">
    <w:name w:val="Mention"/>
    <w:basedOn w:val="DefaultParagraphFont"/>
    <w:uiPriority w:val="99"/>
    <w:unhideWhenUsed/>
    <w:rsid w:val="007140D8"/>
    <w:rPr>
      <w:color w:val="2B579A"/>
      <w:shd w:val="clear" w:color="auto" w:fill="E1DFDD"/>
    </w:rPr>
  </w:style>
  <w:style w:type="character" w:styleId="PlaceholderText">
    <w:name w:val="Placeholder Text"/>
    <w:basedOn w:val="DefaultParagraphFont"/>
    <w:uiPriority w:val="99"/>
    <w:semiHidden/>
    <w:rsid w:val="007640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act/R-ACT-WRC.16-2024-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5NUHHDQN7SK2-1476151046-565415</_dlc_DocId>
    <_dlc_DocIdUrl xmlns="f166a696-7b5b-4ccd-9f0c-ffde0cceec81">
      <Url>https://ericsson.sharepoint.com/sites/star/_layouts/15/DocIdRedir.aspx?ID=5NUHHDQN7SK2-1476151046-565415</Url>
      <Description>5NUHHDQN7SK2-1476151046-565415</Description>
    </_dlc_DocIdUrl>
  </documentManagement>
</p:properties>
</file>

<file path=customXml/itemProps1.xml><?xml version="1.0" encoding="utf-8"?>
<ds:datastoreItem xmlns:ds="http://schemas.openxmlformats.org/officeDocument/2006/customXml" ds:itemID="{64E9A920-4547-4C22-984A-4C78C656DE2B}">
  <ds:schemaRefs>
    <ds:schemaRef ds:uri="Microsoft.SharePoint.Taxonomy.ContentTypeSync"/>
  </ds:schemaRefs>
</ds:datastoreItem>
</file>

<file path=customXml/itemProps2.xml><?xml version="1.0" encoding="utf-8"?>
<ds:datastoreItem xmlns:ds="http://schemas.openxmlformats.org/officeDocument/2006/customXml" ds:itemID="{D67BE670-73DA-4DEE-B69A-5E323FE71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6.xml><?xml version="1.0" encoding="utf-8"?>
<ds:datastoreItem xmlns:ds="http://schemas.openxmlformats.org/officeDocument/2006/customXml" ds:itemID="{90984CA1-E271-4934-B281-38CE9687D57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6239</CharactersWithSpaces>
  <SharedDoc>false</SharedDoc>
  <HyperlinkBase/>
  <HLinks>
    <vt:vector size="36" baseType="variant">
      <vt:variant>
        <vt:i4>7929946</vt:i4>
      </vt:variant>
      <vt:variant>
        <vt:i4>0</vt:i4>
      </vt:variant>
      <vt:variant>
        <vt:i4>0</vt:i4>
      </vt:variant>
      <vt:variant>
        <vt:i4>5</vt:i4>
      </vt:variant>
      <vt:variant>
        <vt:lpwstr>https://www.itu.int/dms_pub/itu-r/opb/act/R-ACT-WRC.16-2024-PDF-E.pdf</vt:lpwstr>
      </vt:variant>
      <vt:variant>
        <vt:lpwstr/>
      </vt:variant>
      <vt:variant>
        <vt:i4>6488132</vt:i4>
      </vt:variant>
      <vt:variant>
        <vt:i4>12</vt:i4>
      </vt:variant>
      <vt:variant>
        <vt:i4>0</vt:i4>
      </vt:variant>
      <vt:variant>
        <vt:i4>5</vt:i4>
      </vt:variant>
      <vt:variant>
        <vt:lpwstr>mailto:karl-erik.assarsson@ericsson.com</vt:lpwstr>
      </vt:variant>
      <vt:variant>
        <vt:lpwstr/>
      </vt:variant>
      <vt:variant>
        <vt:i4>1048697</vt:i4>
      </vt:variant>
      <vt:variant>
        <vt:i4>9</vt:i4>
      </vt:variant>
      <vt:variant>
        <vt:i4>0</vt:i4>
      </vt:variant>
      <vt:variant>
        <vt:i4>5</vt:i4>
      </vt:variant>
      <vt:variant>
        <vt:lpwstr>mailto:aurelian.bria@ericsson.com</vt:lpwstr>
      </vt:variant>
      <vt:variant>
        <vt:lpwstr/>
      </vt:variant>
      <vt:variant>
        <vt:i4>196721</vt:i4>
      </vt:variant>
      <vt:variant>
        <vt:i4>6</vt:i4>
      </vt:variant>
      <vt:variant>
        <vt:i4>0</vt:i4>
      </vt:variant>
      <vt:variant>
        <vt:i4>5</vt:i4>
      </vt:variant>
      <vt:variant>
        <vt:lpwstr>mailto:torbjorn.elfstrom@ericsson.com</vt:lpwstr>
      </vt:variant>
      <vt:variant>
        <vt:lpwstr/>
      </vt:variant>
      <vt:variant>
        <vt:i4>196721</vt:i4>
      </vt:variant>
      <vt:variant>
        <vt:i4>3</vt:i4>
      </vt:variant>
      <vt:variant>
        <vt:i4>0</vt:i4>
      </vt:variant>
      <vt:variant>
        <vt:i4>5</vt:i4>
      </vt:variant>
      <vt:variant>
        <vt:lpwstr>mailto:torbjorn.elfstrom@ericsson.com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5</cp:revision>
  <cp:lastPrinted>2024-04-08T20:01:00Z</cp:lastPrinted>
  <dcterms:created xsi:type="dcterms:W3CDTF">2024-08-09T18:46:00Z</dcterms:created>
  <dcterms:modified xsi:type="dcterms:W3CDTF">2024-08-09T19:09:00Z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01f6d5e2-751d-405e-87ae-9b32652f192a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