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AD7FAF" w:rsidR="001E41F3" w:rsidRDefault="009F0B03">
      <w:pPr>
        <w:pStyle w:val="CRCoverPage"/>
        <w:tabs>
          <w:tab w:val="right" w:pos="9639"/>
        </w:tabs>
        <w:spacing w:after="0"/>
        <w:rPr>
          <w:b/>
          <w:i/>
          <w:noProof/>
          <w:sz w:val="28"/>
        </w:rPr>
      </w:pPr>
      <w:r w:rsidRPr="0014711E">
        <w:rPr>
          <w:b/>
          <w:noProof/>
          <w:sz w:val="24"/>
        </w:rPr>
        <w:t>3GPP TSG-RAN WG4 Meeting # 11</w:t>
      </w:r>
      <w:r w:rsidR="00B2151D">
        <w:rPr>
          <w:b/>
          <w:noProof/>
          <w:sz w:val="24"/>
        </w:rPr>
        <w:t>1</w:t>
      </w:r>
      <w:r w:rsidR="001E41F3">
        <w:rPr>
          <w:b/>
          <w:i/>
          <w:noProof/>
          <w:sz w:val="28"/>
        </w:rPr>
        <w:tab/>
      </w:r>
      <w:r w:rsidR="00D044ED" w:rsidRPr="00D044ED">
        <w:rPr>
          <w:b/>
          <w:noProof/>
          <w:sz w:val="24"/>
        </w:rPr>
        <w:t>R4-2410276</w:t>
      </w:r>
      <w:bookmarkStart w:id="0" w:name="_GoBack"/>
      <w:bookmarkEnd w:id="0"/>
    </w:p>
    <w:p w14:paraId="5FF07D74" w14:textId="77777777" w:rsidR="00B2151D" w:rsidRPr="0052514D" w:rsidRDefault="00B2151D" w:rsidP="00B2151D">
      <w:pPr>
        <w:pStyle w:val="a4"/>
        <w:tabs>
          <w:tab w:val="right" w:pos="9781"/>
          <w:tab w:val="right" w:pos="13323"/>
        </w:tabs>
        <w:spacing w:before="60" w:after="60"/>
        <w:outlineLvl w:val="0"/>
        <w:rPr>
          <w:rFonts w:cs="Arial"/>
          <w:b w:val="0"/>
          <w:sz w:val="24"/>
          <w:szCs w:val="24"/>
          <w:lang w:eastAsia="zh-CN"/>
        </w:rPr>
      </w:pPr>
      <w:bookmarkStart w:id="1" w:name="_Hlk157932496"/>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4F12" w:rsidR="001E41F3" w:rsidRDefault="005C5EBD">
            <w:pPr>
              <w:pStyle w:val="CRCoverPage"/>
              <w:spacing w:after="0"/>
              <w:ind w:left="100"/>
              <w:rPr>
                <w:noProof/>
              </w:rPr>
            </w:pPr>
            <w:r w:rsidRPr="005C5EBD">
              <w:t xml:space="preserve">Draft </w:t>
            </w:r>
            <w:r w:rsidR="0008767E">
              <w:t xml:space="preserve">CR on TC </w:t>
            </w:r>
            <w:r w:rsidR="00E117B9">
              <w:t xml:space="preserve">maintenance </w:t>
            </w:r>
            <w:r w:rsidR="0008767E">
              <w:t>for R18 NES SSB-less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r w:rsidRPr="009954A8">
              <w:t>Netw_Energy_NR-</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BF10C" w:rsidR="001E41F3" w:rsidRDefault="009F0B03">
            <w:pPr>
              <w:pStyle w:val="CRCoverPage"/>
              <w:spacing w:after="0"/>
              <w:ind w:left="100"/>
              <w:rPr>
                <w:noProof/>
              </w:rPr>
            </w:pPr>
            <w:r>
              <w:t>2024-0</w:t>
            </w:r>
            <w:r w:rsidR="00A43311">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9C34E" w14:textId="0AF45EAF" w:rsidR="00EC5198" w:rsidRDefault="0008767E" w:rsidP="0008767E">
            <w:pPr>
              <w:pStyle w:val="CRCoverPage"/>
              <w:spacing w:after="0"/>
              <w:rPr>
                <w:noProof/>
              </w:rPr>
            </w:pPr>
            <w:r>
              <w:rPr>
                <w:noProof/>
              </w:rPr>
              <w:t xml:space="preserve">The proposed changes are based on Big CR </w:t>
            </w:r>
            <w:r w:rsidRPr="0008767E">
              <w:rPr>
                <w:noProof/>
              </w:rPr>
              <w:t>R4-2406520</w:t>
            </w:r>
            <w:r>
              <w:rPr>
                <w:noProof/>
              </w:rPr>
              <w:t xml:space="preserve"> with change mark “Huawei - RAN4#111”</w:t>
            </w:r>
          </w:p>
          <w:p w14:paraId="1208A500" w14:textId="77777777" w:rsidR="0008767E" w:rsidRDefault="0008767E" w:rsidP="0008767E">
            <w:pPr>
              <w:pStyle w:val="CRCoverPage"/>
              <w:spacing w:after="0"/>
              <w:rPr>
                <w:noProof/>
              </w:rPr>
            </w:pPr>
          </w:p>
          <w:p w14:paraId="7084DC1D" w14:textId="0637EA02" w:rsidR="00363F2B" w:rsidRDefault="00363F2B" w:rsidP="0008767E">
            <w:pPr>
              <w:pStyle w:val="CRCoverPage"/>
              <w:spacing w:after="0"/>
              <w:rPr>
                <w:noProof/>
              </w:rPr>
            </w:pPr>
            <w:r>
              <w:rPr>
                <w:noProof/>
              </w:rPr>
              <w:t>EN-DC TRS-based TC:</w:t>
            </w:r>
          </w:p>
          <w:p w14:paraId="04260A83" w14:textId="3E5BF3C0" w:rsidR="00363F2B" w:rsidRDefault="00363F2B" w:rsidP="00363F2B">
            <w:pPr>
              <w:pStyle w:val="CRCoverPage"/>
              <w:numPr>
                <w:ilvl w:val="0"/>
                <w:numId w:val="28"/>
              </w:numPr>
              <w:spacing w:after="0"/>
              <w:rPr>
                <w:noProof/>
              </w:rPr>
            </w:pPr>
            <w:r>
              <w:rPr>
                <w:noProof/>
              </w:rPr>
              <w:t>There is SCell monitoring related description and configurations</w:t>
            </w:r>
          </w:p>
          <w:p w14:paraId="68A2D8CD" w14:textId="5AC04762" w:rsidR="00363F2B" w:rsidRDefault="00363F2B" w:rsidP="00363F2B">
            <w:pPr>
              <w:pStyle w:val="CRCoverPage"/>
              <w:numPr>
                <w:ilvl w:val="0"/>
                <w:numId w:val="28"/>
              </w:numPr>
              <w:spacing w:after="0"/>
              <w:rPr>
                <w:noProof/>
              </w:rPr>
            </w:pPr>
            <w:r>
              <w:rPr>
                <w:noProof/>
              </w:rPr>
              <w:t>The reference Cell in the note about TCI should be Cell 2</w:t>
            </w:r>
          </w:p>
          <w:p w14:paraId="151AC5A8" w14:textId="77777777" w:rsidR="00363F2B" w:rsidRDefault="00363F2B" w:rsidP="0008767E">
            <w:pPr>
              <w:pStyle w:val="CRCoverPage"/>
              <w:spacing w:after="0"/>
              <w:rPr>
                <w:noProof/>
              </w:rPr>
            </w:pPr>
          </w:p>
          <w:p w14:paraId="218BC727" w14:textId="4C0E3F86" w:rsidR="00363F2B" w:rsidRDefault="00363F2B" w:rsidP="0008767E">
            <w:pPr>
              <w:pStyle w:val="CRCoverPage"/>
              <w:spacing w:after="0"/>
              <w:rPr>
                <w:noProof/>
              </w:rPr>
            </w:pPr>
            <w:r>
              <w:rPr>
                <w:noProof/>
              </w:rPr>
              <w:t>EN-DC A-TRS based TC:</w:t>
            </w:r>
          </w:p>
          <w:p w14:paraId="39612BD5" w14:textId="77777777" w:rsidR="00363F2B" w:rsidRDefault="00363F2B" w:rsidP="00363F2B">
            <w:pPr>
              <w:pStyle w:val="CRCoverPage"/>
              <w:numPr>
                <w:ilvl w:val="0"/>
                <w:numId w:val="28"/>
              </w:numPr>
              <w:spacing w:after="0"/>
              <w:rPr>
                <w:noProof/>
              </w:rPr>
            </w:pPr>
            <w:r>
              <w:rPr>
                <w:noProof/>
              </w:rPr>
              <w:t>There is SCell monitoring related description and configurations</w:t>
            </w:r>
          </w:p>
          <w:p w14:paraId="5FDB5B3A" w14:textId="676DCE9A" w:rsidR="00363F2B" w:rsidRDefault="00363F2B" w:rsidP="00363F2B">
            <w:pPr>
              <w:pStyle w:val="CRCoverPage"/>
              <w:numPr>
                <w:ilvl w:val="0"/>
                <w:numId w:val="28"/>
              </w:numPr>
              <w:spacing w:after="0"/>
              <w:rPr>
                <w:noProof/>
              </w:rPr>
            </w:pPr>
            <w:r>
              <w:rPr>
                <w:noProof/>
              </w:rPr>
              <w:t>The reference Cell in the note about TCI should be Cell 2</w:t>
            </w:r>
          </w:p>
          <w:p w14:paraId="7A9BE8A5" w14:textId="7F9482C1" w:rsidR="00363F2B" w:rsidRDefault="00363F2B" w:rsidP="00363F2B">
            <w:pPr>
              <w:pStyle w:val="CRCoverPage"/>
              <w:numPr>
                <w:ilvl w:val="0"/>
                <w:numId w:val="28"/>
              </w:numPr>
              <w:spacing w:after="0"/>
              <w:rPr>
                <w:noProof/>
              </w:rPr>
            </w:pPr>
            <w:r>
              <w:rPr>
                <w:noProof/>
              </w:rPr>
              <w:t xml:space="preserve">Configuration of ES/Noc ES/Iot for Cell2 and Cell3 should be splited. </w:t>
            </w:r>
          </w:p>
          <w:p w14:paraId="27E01DEB" w14:textId="77777777" w:rsidR="00363F2B" w:rsidRDefault="00363F2B" w:rsidP="0008767E">
            <w:pPr>
              <w:pStyle w:val="CRCoverPage"/>
              <w:spacing w:after="0"/>
              <w:rPr>
                <w:noProof/>
              </w:rPr>
            </w:pPr>
          </w:p>
          <w:p w14:paraId="4AA7D5B0" w14:textId="4E5C9565" w:rsidR="00363F2B" w:rsidRDefault="00363F2B" w:rsidP="0008767E">
            <w:pPr>
              <w:pStyle w:val="CRCoverPage"/>
              <w:spacing w:after="0"/>
              <w:rPr>
                <w:noProof/>
              </w:rPr>
            </w:pPr>
            <w:r>
              <w:rPr>
                <w:noProof/>
              </w:rPr>
              <w:t>NR-SA TRS-based TC:</w:t>
            </w:r>
          </w:p>
          <w:p w14:paraId="08F3D9AB" w14:textId="3E7CBA97" w:rsidR="00363F2B" w:rsidRDefault="00363F2B" w:rsidP="0008767E">
            <w:pPr>
              <w:pStyle w:val="CRCoverPage"/>
              <w:numPr>
                <w:ilvl w:val="0"/>
                <w:numId w:val="28"/>
              </w:numPr>
              <w:spacing w:after="0"/>
              <w:rPr>
                <w:noProof/>
              </w:rPr>
            </w:pPr>
            <w:r>
              <w:rPr>
                <w:noProof/>
              </w:rPr>
              <w:t>There is SCell monitoring related description and configurations</w:t>
            </w:r>
          </w:p>
          <w:p w14:paraId="708AA7DE" w14:textId="62149513" w:rsidR="00363F2B" w:rsidRDefault="00363F2B" w:rsidP="0008767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73922" w14:textId="77777777" w:rsidR="00363F2B" w:rsidRDefault="00363F2B" w:rsidP="00363F2B">
            <w:pPr>
              <w:pStyle w:val="CRCoverPage"/>
              <w:spacing w:after="0"/>
              <w:rPr>
                <w:noProof/>
              </w:rPr>
            </w:pPr>
            <w:r>
              <w:rPr>
                <w:noProof/>
              </w:rPr>
              <w:t>EN-DC TRS-based TC:</w:t>
            </w:r>
          </w:p>
          <w:p w14:paraId="78B7A47D" w14:textId="285B1BFD" w:rsidR="00363F2B" w:rsidRDefault="00363F2B" w:rsidP="00363F2B">
            <w:pPr>
              <w:pStyle w:val="CRCoverPage"/>
              <w:numPr>
                <w:ilvl w:val="0"/>
                <w:numId w:val="28"/>
              </w:numPr>
              <w:spacing w:after="0"/>
              <w:rPr>
                <w:noProof/>
              </w:rPr>
            </w:pPr>
            <w:r>
              <w:rPr>
                <w:noProof/>
              </w:rPr>
              <w:t>Remove SCell monitoring related description and configurations</w:t>
            </w:r>
          </w:p>
          <w:p w14:paraId="382E5921" w14:textId="736F8339" w:rsidR="00363F2B" w:rsidRDefault="00363F2B" w:rsidP="00363F2B">
            <w:pPr>
              <w:pStyle w:val="CRCoverPage"/>
              <w:numPr>
                <w:ilvl w:val="0"/>
                <w:numId w:val="28"/>
              </w:numPr>
              <w:spacing w:after="0"/>
              <w:rPr>
                <w:noProof/>
              </w:rPr>
            </w:pPr>
            <w:r>
              <w:rPr>
                <w:noProof/>
              </w:rPr>
              <w:t>Change the reference Cell in the note about TCI to Cell 2</w:t>
            </w:r>
          </w:p>
          <w:p w14:paraId="651E1B6E" w14:textId="77777777" w:rsidR="00363F2B" w:rsidRDefault="00363F2B" w:rsidP="00363F2B">
            <w:pPr>
              <w:pStyle w:val="CRCoverPage"/>
              <w:spacing w:after="0"/>
              <w:rPr>
                <w:noProof/>
              </w:rPr>
            </w:pPr>
          </w:p>
          <w:p w14:paraId="4F0F4000" w14:textId="77777777" w:rsidR="00363F2B" w:rsidRDefault="00363F2B" w:rsidP="00363F2B">
            <w:pPr>
              <w:pStyle w:val="CRCoverPage"/>
              <w:spacing w:after="0"/>
              <w:rPr>
                <w:noProof/>
              </w:rPr>
            </w:pPr>
            <w:r>
              <w:rPr>
                <w:noProof/>
              </w:rPr>
              <w:t>EN-DC A-TRS based TC:</w:t>
            </w:r>
          </w:p>
          <w:p w14:paraId="737EE977" w14:textId="77777777" w:rsidR="00363F2B" w:rsidRDefault="00363F2B" w:rsidP="00363F2B">
            <w:pPr>
              <w:pStyle w:val="CRCoverPage"/>
              <w:numPr>
                <w:ilvl w:val="0"/>
                <w:numId w:val="28"/>
              </w:numPr>
              <w:spacing w:after="0"/>
              <w:rPr>
                <w:noProof/>
              </w:rPr>
            </w:pPr>
            <w:r>
              <w:rPr>
                <w:noProof/>
              </w:rPr>
              <w:t>Remove SCell monitoring related description and configurations</w:t>
            </w:r>
          </w:p>
          <w:p w14:paraId="66CF80E0" w14:textId="77777777" w:rsidR="00363F2B" w:rsidRDefault="00363F2B" w:rsidP="00363F2B">
            <w:pPr>
              <w:pStyle w:val="CRCoverPage"/>
              <w:numPr>
                <w:ilvl w:val="0"/>
                <w:numId w:val="28"/>
              </w:numPr>
              <w:spacing w:after="0"/>
              <w:rPr>
                <w:noProof/>
              </w:rPr>
            </w:pPr>
            <w:r>
              <w:rPr>
                <w:noProof/>
              </w:rPr>
              <w:t>Change the reference Cell in the note about TCI to Cell 2</w:t>
            </w:r>
          </w:p>
          <w:p w14:paraId="5465D535" w14:textId="635F6BAD" w:rsidR="00363F2B" w:rsidRDefault="00363F2B" w:rsidP="00363F2B">
            <w:pPr>
              <w:pStyle w:val="CRCoverPage"/>
              <w:numPr>
                <w:ilvl w:val="0"/>
                <w:numId w:val="28"/>
              </w:numPr>
              <w:spacing w:after="0"/>
              <w:rPr>
                <w:noProof/>
              </w:rPr>
            </w:pPr>
            <w:r>
              <w:rPr>
                <w:noProof/>
              </w:rPr>
              <w:t xml:space="preserve">Split the configuration of ES/Noc ES/Iot for Cell2 and Cell3 </w:t>
            </w:r>
          </w:p>
          <w:p w14:paraId="61B13801" w14:textId="77777777" w:rsidR="00363F2B" w:rsidRDefault="00363F2B" w:rsidP="00363F2B">
            <w:pPr>
              <w:pStyle w:val="CRCoverPage"/>
              <w:spacing w:after="0"/>
              <w:rPr>
                <w:noProof/>
              </w:rPr>
            </w:pPr>
          </w:p>
          <w:p w14:paraId="66BE71D3" w14:textId="77777777" w:rsidR="00363F2B" w:rsidRDefault="00363F2B" w:rsidP="00363F2B">
            <w:pPr>
              <w:pStyle w:val="CRCoverPage"/>
              <w:spacing w:after="0"/>
              <w:rPr>
                <w:noProof/>
              </w:rPr>
            </w:pPr>
            <w:r>
              <w:rPr>
                <w:noProof/>
              </w:rPr>
              <w:t>NR-SA TRS-based TC:</w:t>
            </w:r>
          </w:p>
          <w:p w14:paraId="09C6FD5E" w14:textId="77777777" w:rsidR="00363F2B" w:rsidRDefault="00363F2B" w:rsidP="00363F2B">
            <w:pPr>
              <w:pStyle w:val="CRCoverPage"/>
              <w:numPr>
                <w:ilvl w:val="0"/>
                <w:numId w:val="28"/>
              </w:numPr>
              <w:spacing w:after="0"/>
              <w:rPr>
                <w:noProof/>
              </w:rPr>
            </w:pPr>
            <w:r>
              <w:rPr>
                <w:noProof/>
              </w:rPr>
              <w:t>Remove SCell monitoring related description and configurations</w:t>
            </w:r>
          </w:p>
          <w:p w14:paraId="31C656EC" w14:textId="2C4BAE59" w:rsidR="00363F2B" w:rsidRDefault="00363F2B" w:rsidP="000876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110D5" w:rsidR="001E41F3" w:rsidRDefault="00EC5198" w:rsidP="00EC5198">
            <w:pPr>
              <w:pStyle w:val="CRCoverPage"/>
              <w:spacing w:after="0"/>
              <w:rPr>
                <w:noProof/>
              </w:rPr>
            </w:pPr>
            <w:r>
              <w:rPr>
                <w:noProof/>
              </w:rPr>
              <w:t xml:space="preserve">The </w:t>
            </w:r>
            <w:r w:rsidR="00153699">
              <w:rPr>
                <w:noProof/>
              </w:rPr>
              <w:t xml:space="preserve">test cases for R18 NES </w:t>
            </w:r>
            <w:r w:rsidR="00363F2B">
              <w:rPr>
                <w:noProof/>
              </w:rPr>
              <w:t>SSB-less are not correct</w:t>
            </w:r>
            <w:r w:rsidR="001536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E616F" w:rsidR="001E41F3" w:rsidRDefault="00363F2B">
            <w:pPr>
              <w:pStyle w:val="CRCoverPage"/>
              <w:spacing w:after="0"/>
              <w:ind w:left="100"/>
              <w:rPr>
                <w:noProof/>
              </w:rPr>
            </w:pPr>
            <w:r>
              <w:rPr>
                <w:noProof/>
              </w:rPr>
              <w:t>A.4.5.3.X1, A.4.5.3.X2 and A.6.5.3.X1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06D827" w14:textId="77777777" w:rsidR="002A77D3" w:rsidRPr="00153699" w:rsidRDefault="002A77D3" w:rsidP="002A77D3">
      <w:pPr>
        <w:rPr>
          <w:highlight w:val="yellow"/>
          <w:lang w:eastAsia="zh-CN"/>
        </w:rPr>
      </w:pPr>
    </w:p>
    <w:p w14:paraId="759F4AD3" w14:textId="77777777" w:rsidR="002A77D3" w:rsidRDefault="002A77D3" w:rsidP="002A77D3">
      <w:pPr>
        <w:keepNext/>
        <w:keepLines/>
        <w:spacing w:before="120"/>
        <w:ind w:left="1418" w:hanging="1418"/>
        <w:outlineLvl w:val="3"/>
        <w:rPr>
          <w:ins w:id="3" w:author="Nokia" w:date="2024-04-08T21:06:00Z"/>
          <w:rFonts w:ascii="Arial" w:hAnsi="Arial"/>
          <w:sz w:val="24"/>
          <w:lang w:val="en-US" w:eastAsia="zh-CN"/>
        </w:rPr>
      </w:pPr>
      <w:ins w:id="4" w:author="Nokia" w:date="2024-04-08T21:06:00Z">
        <w:r>
          <w:rPr>
            <w:rFonts w:ascii="Arial" w:hAnsi="Arial"/>
            <w:sz w:val="24"/>
            <w:lang w:val="en-US" w:eastAsia="zh-CN"/>
          </w:rPr>
          <w:t>A.4.5.3.</w:t>
        </w:r>
        <w:del w:id="5" w:author="Huawei" w:date="2024-04-23T09:54:00Z">
          <w:r w:rsidDel="00153699">
            <w:rPr>
              <w:rFonts w:ascii="Arial" w:hAnsi="Arial"/>
              <w:sz w:val="24"/>
              <w:lang w:val="en-US" w:eastAsia="zh-CN"/>
            </w:rPr>
            <w:delText>x</w:delText>
          </w:r>
        </w:del>
      </w:ins>
      <w:ins w:id="6" w:author="Huawei" w:date="2024-04-23T09:54:00Z">
        <w:r>
          <w:rPr>
            <w:rFonts w:ascii="Arial" w:hAnsi="Arial"/>
            <w:sz w:val="24"/>
            <w:lang w:val="en-US" w:eastAsia="zh-CN"/>
          </w:rPr>
          <w:t>X1</w:t>
        </w:r>
      </w:ins>
      <w:ins w:id="7" w:author="Nokia" w:date="2024-04-08T21:06:00Z">
        <w:r>
          <w:rPr>
            <w:rFonts w:ascii="Arial" w:hAnsi="Arial"/>
            <w:sz w:val="24"/>
            <w:lang w:val="en-US" w:eastAsia="zh-CN"/>
          </w:rPr>
          <w:tab/>
          <w:t>TRS-based SCell Activation of SSB-less SCell in FR1 collocated inter-band</w:t>
        </w:r>
      </w:ins>
    </w:p>
    <w:p w14:paraId="7B0667C0" w14:textId="77777777" w:rsidR="002A77D3" w:rsidRDefault="002A77D3" w:rsidP="002A77D3">
      <w:pPr>
        <w:keepNext/>
        <w:keepLines/>
        <w:spacing w:before="120"/>
        <w:ind w:left="1701" w:hanging="1701"/>
        <w:outlineLvl w:val="4"/>
        <w:rPr>
          <w:ins w:id="8" w:author="Nokia" w:date="2024-04-08T21:06:00Z"/>
          <w:rFonts w:ascii="Arial" w:hAnsi="Arial"/>
          <w:sz w:val="22"/>
          <w:lang w:eastAsia="zh-CN"/>
        </w:rPr>
      </w:pPr>
      <w:ins w:id="9" w:author="Nokia" w:date="2024-04-08T21:06:00Z">
        <w:r>
          <w:rPr>
            <w:rFonts w:ascii="Arial" w:hAnsi="Arial"/>
            <w:sz w:val="22"/>
            <w:lang w:eastAsia="zh-CN"/>
          </w:rPr>
          <w:t>A.4.5.3.</w:t>
        </w:r>
        <w:del w:id="10" w:author="Huawei" w:date="2024-04-23T09:54:00Z">
          <w:r w:rsidDel="00153699">
            <w:rPr>
              <w:rFonts w:ascii="Arial" w:hAnsi="Arial"/>
              <w:sz w:val="22"/>
              <w:lang w:eastAsia="zh-CN"/>
            </w:rPr>
            <w:delText>x</w:delText>
          </w:r>
        </w:del>
      </w:ins>
      <w:ins w:id="11" w:author="Huawei" w:date="2024-04-23T09:54:00Z">
        <w:r>
          <w:rPr>
            <w:rFonts w:ascii="Arial" w:hAnsi="Arial"/>
            <w:sz w:val="22"/>
            <w:lang w:eastAsia="zh-CN"/>
          </w:rPr>
          <w:t>X1</w:t>
        </w:r>
      </w:ins>
      <w:ins w:id="12" w:author="Nokia" w:date="2024-04-08T21:06:00Z">
        <w:r>
          <w:rPr>
            <w:rFonts w:ascii="Arial" w:hAnsi="Arial"/>
            <w:sz w:val="22"/>
            <w:lang w:eastAsia="zh-CN"/>
          </w:rPr>
          <w:t>.1</w:t>
        </w:r>
        <w:r>
          <w:rPr>
            <w:rFonts w:ascii="Arial" w:hAnsi="Arial"/>
            <w:sz w:val="22"/>
            <w:lang w:eastAsia="zh-CN"/>
          </w:rPr>
          <w:tab/>
          <w:t>Test Purpose and Environment</w:t>
        </w:r>
      </w:ins>
    </w:p>
    <w:p w14:paraId="3FC72E8E" w14:textId="77777777" w:rsidR="002A77D3" w:rsidRDefault="002A77D3" w:rsidP="002A77D3">
      <w:pPr>
        <w:rPr>
          <w:ins w:id="13" w:author="Nokia" w:date="2024-04-08T21:06:00Z"/>
          <w:szCs w:val="24"/>
          <w:lang w:eastAsia="ko-KR"/>
        </w:rPr>
      </w:pPr>
      <w:ins w:id="14" w:author="Nokia" w:date="2024-04-08T21:06:00Z">
        <w:r>
          <w:rPr>
            <w:lang w:eastAsia="ko-KR"/>
          </w:rPr>
          <w:t xml:space="preserve">The purpose of this test is to verify that the  TRS based SCell activation times are within the requirements stated in clause 8.3.2, when </w:t>
        </w:r>
        <w:r>
          <w:t>the SCell is an SSB-less SCell on a FR1 band different from the reference cell (i.e., PCell)</w:t>
        </w:r>
        <w:r>
          <w:rPr>
            <w:lang w:eastAsia="ko-KR"/>
          </w:rPr>
          <w:t>. The SCell and PCell are collocated.</w:t>
        </w:r>
      </w:ins>
    </w:p>
    <w:p w14:paraId="5751D686" w14:textId="77777777" w:rsidR="002A77D3" w:rsidRDefault="002A77D3" w:rsidP="002A77D3">
      <w:pPr>
        <w:rPr>
          <w:ins w:id="15" w:author="Nokia" w:date="2024-04-08T21:06:00Z"/>
          <w:lang w:eastAsia="ko-KR"/>
        </w:rPr>
      </w:pPr>
      <w:ins w:id="16" w:author="Nokia" w:date="2024-04-08T21:06:00Z">
        <w:r>
          <w:rPr>
            <w:lang w:eastAsia="ko-KR"/>
          </w:rPr>
          <w:t>The supported test configurations are shown in table A.4.5.3.</w:t>
        </w:r>
        <w:del w:id="17" w:author="Huawei" w:date="2024-04-23T09:54:00Z">
          <w:r w:rsidDel="00153699">
            <w:rPr>
              <w:lang w:eastAsia="ko-KR"/>
            </w:rPr>
            <w:delText>x</w:delText>
          </w:r>
        </w:del>
      </w:ins>
      <w:ins w:id="18" w:author="Huawei" w:date="2024-04-23T09:54:00Z">
        <w:r>
          <w:rPr>
            <w:lang w:eastAsia="ko-KR"/>
          </w:rPr>
          <w:t>X1</w:t>
        </w:r>
      </w:ins>
      <w:ins w:id="19" w:author="Nokia" w:date="2024-04-08T21:06:00Z">
        <w:r>
          <w:rPr>
            <w:lang w:eastAsia="ko-KR"/>
          </w:rPr>
          <w:t>.1-1 below. The test parameters are given in Tables A.4.5.3.</w:t>
        </w:r>
        <w:del w:id="20" w:author="Huawei" w:date="2024-04-23T09:54:00Z">
          <w:r w:rsidDel="00153699">
            <w:rPr>
              <w:lang w:eastAsia="ko-KR"/>
            </w:rPr>
            <w:delText>x</w:delText>
          </w:r>
        </w:del>
      </w:ins>
      <w:ins w:id="21" w:author="Huawei" w:date="2024-04-23T09:54:00Z">
        <w:r>
          <w:rPr>
            <w:lang w:eastAsia="ko-KR"/>
          </w:rPr>
          <w:t>X1</w:t>
        </w:r>
      </w:ins>
      <w:ins w:id="22" w:author="Nokia" w:date="2024-04-08T21:06:00Z">
        <w:r>
          <w:rPr>
            <w:lang w:eastAsia="ko-KR"/>
          </w:rPr>
          <w:t>.1-2 and cell-specific parameters in A.4.5.3.</w:t>
        </w:r>
        <w:del w:id="23" w:author="Huawei" w:date="2024-04-23T09:54:00Z">
          <w:r w:rsidDel="00153699">
            <w:rPr>
              <w:lang w:eastAsia="ko-KR"/>
            </w:rPr>
            <w:delText>x</w:delText>
          </w:r>
        </w:del>
      </w:ins>
      <w:ins w:id="24" w:author="Huawei" w:date="2024-04-23T09:54:00Z">
        <w:r>
          <w:rPr>
            <w:lang w:eastAsia="ko-KR"/>
          </w:rPr>
          <w:t>X1</w:t>
        </w:r>
      </w:ins>
      <w:ins w:id="25" w:author="Nokia" w:date="2024-04-08T21:06:00Z">
        <w:r>
          <w:rPr>
            <w:lang w:eastAsia="ko-KR"/>
          </w:rPr>
          <w:t xml:space="preserve">.1-3 below. The test consists of two successive time periods, with duration of T1 and T2, respectively. There are three carriers, E-UTRA has one cell; NR has two cells, where each NR cell has one carrier and </w:t>
        </w:r>
        <w:r>
          <w:rPr>
            <w:rFonts w:eastAsiaTheme="minorEastAsia"/>
            <w:lang w:eastAsia="zh-CN"/>
          </w:rPr>
          <w:t>these two carriers are collocated and on different FR1 bands.</w:t>
        </w:r>
        <w:r>
          <w:rPr>
            <w:lang w:eastAsia="ko-KR"/>
          </w:rPr>
          <w:t xml:space="preserve"> </w:t>
        </w:r>
        <w:r>
          <w:t xml:space="preserve">SSB is not transmitted on the SCell hence the UE is </w:t>
        </w:r>
        <w:r>
          <w:rPr>
            <w:lang w:val="en-US" w:eastAsia="zh-CN"/>
          </w:rPr>
          <w:t xml:space="preserve">not provided with </w:t>
        </w:r>
        <w:r>
          <w:t>SSB configuration (</w:t>
        </w:r>
        <w:r>
          <w:rPr>
            <w:i/>
          </w:rPr>
          <w:t>absoluteFrequencySSB</w:t>
        </w:r>
        <w:r>
          <w:t>) in the SCell (</w:t>
        </w:r>
        <w:r>
          <w:rPr>
            <w:szCs w:val="24"/>
            <w:lang w:eastAsia="zh-CN"/>
          </w:rPr>
          <w:t>FrequencyInfoDL</w:t>
        </w:r>
        <w:r>
          <w:t>)</w:t>
        </w:r>
        <w:r>
          <w:rPr>
            <w:lang w:val="en-US" w:eastAsia="zh-CN"/>
          </w:rPr>
          <w:t xml:space="preserve"> nor SMTC configuration</w:t>
        </w:r>
        <w:r>
          <w:t>.</w:t>
        </w:r>
        <w:r>
          <w:rPr>
            <w:lang w:eastAsia="ko-KR"/>
          </w:rPr>
          <w: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799FC3D1" w14:textId="7B4E2F81" w:rsidR="002A77D3" w:rsidRDefault="002A77D3" w:rsidP="002A77D3">
      <w:pPr>
        <w:rPr>
          <w:ins w:id="26" w:author="Nokia" w:date="2024-04-08T21:06:00Z"/>
          <w:lang w:eastAsia="zh-CN"/>
        </w:rPr>
      </w:pPr>
      <w:ins w:id="27" w:author="Nokia" w:date="2024-04-08T21:06:00Z">
        <w:r>
          <w:rPr>
            <w:lang w:eastAsia="ko-KR"/>
          </w:rPr>
          <w:t xml:space="preserve">At the beginning of T1 the UE receives an RRC message by which the SCell (Cell 3) becomes configured on NR. </w:t>
        </w:r>
        <w:del w:id="28" w:author="Huawei -RAN4#111" w:date="2024-05-06T11:29:00Z">
          <w:r w:rsidDel="0008767E">
            <w:rPr>
              <w:lang w:eastAsia="ko-KR"/>
            </w:rPr>
            <w:delText>The UE now starts monitoring the SCell</w:delText>
          </w:r>
          <w:r w:rsidDel="0008767E">
            <w:rPr>
              <w:lang w:eastAsia="zh-CN"/>
            </w:rPr>
            <w:delText xml:space="preserve">. </w:delText>
          </w:r>
        </w:del>
        <w:r>
          <w:rPr>
            <w:lang w:eastAsia="zh-CN"/>
          </w:rPr>
          <w:t>The test equipment sends a MAC message for activation of the SCell and triggering the periodic CSI-RS for TRS-based SCell activation.</w:t>
        </w:r>
      </w:ins>
    </w:p>
    <w:p w14:paraId="012833C6" w14:textId="77777777" w:rsidR="002A77D3" w:rsidRDefault="002A77D3" w:rsidP="002A77D3">
      <w:pPr>
        <w:rPr>
          <w:ins w:id="29" w:author="Nokia" w:date="2024-04-08T21:06:00Z"/>
          <w:lang w:eastAsia="zh-CN"/>
        </w:rPr>
      </w:pPr>
      <w:ins w:id="30" w:author="Nokia" w:date="2024-04-08T21:06:00Z">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8.3.2, where in the case of SSB-less SCell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activation_time</m:t>
              </m:r>
            </m:sub>
          </m:sSub>
        </m:oMath>
        <w:r>
          <w:rPr>
            <w:lang w:eastAsia="zh-CN"/>
          </w:rPr>
          <w:t xml:space="preserve">  is defined as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Pr>
            <w:lang w:eastAsia="zh-CN"/>
          </w:rPr>
          <w:t xml:space="preserve"> </w:t>
        </w:r>
        <w:r>
          <w:rPr>
            <w:iCs/>
            <w:lang w:eastAsia="zh-CN"/>
          </w:rPr>
          <w:t>if aperiodic CSI-RS resources are not configured for SCell activation or the UE does not support.</w:t>
        </w:r>
        <w:r>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ins>
    </w:p>
    <w:p w14:paraId="7E56D65E" w14:textId="77777777" w:rsidR="002A77D3" w:rsidRDefault="002A77D3" w:rsidP="002A77D3">
      <w:pPr>
        <w:rPr>
          <w:ins w:id="31" w:author="Nokia" w:date="2024-04-08T21:06:00Z"/>
          <w:lang w:eastAsia="zh-CN"/>
        </w:rPr>
      </w:pPr>
      <w:ins w:id="32" w:author="Nokia" w:date="2024-04-08T21:06:00Z">
        <w:r>
          <w:rPr>
            <w:lang w:eastAsia="zh-CN"/>
          </w:rPr>
          <w:t xml:space="preserve">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lang w:eastAsia="ko-KR"/>
            </w:rPr>
            <m:t>m</m:t>
          </m:r>
          <m:r>
            <m:rPr>
              <m:sty m:val="p"/>
            </m:rPr>
            <w:rPr>
              <w:rFonts w:ascii="Cambria Math" w:hAnsi="Cambria Math"/>
              <w:lang w:eastAsia="ko-KR"/>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m:rPr>
                      <m:sty m:val="p"/>
                    </m:rPr>
                    <w:rPr>
                      <w:rFonts w:ascii="Cambria Math" w:hAnsi="Cambria Math"/>
                      <w:lang w:eastAsia="ko-KR"/>
                    </w:rPr>
                    <m:t>HARQ</m:t>
                  </m:r>
                </m:sub>
              </m:sSub>
              <m:r>
                <w:rPr>
                  <w:rFonts w:ascii="Cambria Math" w:hAnsi="Cambria Math"/>
                  <w:lang w:eastAsia="ko-KR"/>
                </w:rPr>
                <m:t>+3</m:t>
              </m:r>
              <m:r>
                <m:rPr>
                  <m:sty m:val="p"/>
                </m:rPr>
                <w:rPr>
                  <w:rFonts w:ascii="Cambria Math" w:hAnsi="Cambria Math"/>
                  <w:lang w:eastAsia="ko-KR"/>
                </w:rPr>
                <m:t>ms</m:t>
              </m:r>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vertAlign w:val="subscript"/>
                      <w:lang w:eastAsia="ko-KR"/>
                    </w:rPr>
                    <m:t>X</m:t>
                  </m:r>
                </m:sub>
              </m:sSub>
            </m:num>
            <m:den>
              <m:r>
                <m:rPr>
                  <m:sty m:val="p"/>
                </m:rPr>
                <w:rPr>
                  <w:rFonts w:ascii="Cambria Math" w:hAnsi="Cambria Math"/>
                  <w:lang w:eastAsia="ko-KR"/>
                </w:rPr>
                <m:t>NR slot length</m:t>
              </m:r>
            </m:den>
          </m:f>
          <m:r>
            <w:rPr>
              <w:rFonts w:ascii="Cambria Math" w:hAnsi="Cambria Math"/>
              <w:lang w:eastAsia="ko-KR"/>
            </w:rPr>
            <m:t>+</m:t>
          </m:r>
          <m:sSub>
            <m:sSubPr>
              <m:ctrlPr>
                <w:rPr>
                  <w:rFonts w:ascii="Cambria Math" w:hAnsi="Cambria Math"/>
                  <w:iCs/>
                  <w:lang w:eastAsia="ko-KR"/>
                </w:rPr>
              </m:ctrlPr>
            </m:sSubPr>
            <m:e>
              <m:r>
                <w:rPr>
                  <w:rFonts w:ascii="Cambria Math" w:hAnsi="Cambria Math"/>
                  <w:lang w:eastAsia="ko-KR"/>
                </w:rPr>
                <m:t>N</m:t>
              </m:r>
              <m:ctrlPr>
                <w:rPr>
                  <w:rFonts w:ascii="Cambria Math" w:hAnsi="Cambria Math"/>
                  <w:lang w:eastAsia="ko-KR"/>
                </w:rPr>
              </m:ctrlPr>
            </m:e>
            <m:sub>
              <m:r>
                <m:rPr>
                  <m:sty m:val="p"/>
                </m:rPr>
                <w:rPr>
                  <w:rFonts w:ascii="Cambria Math" w:hAnsi="Cambria Math"/>
                  <w:vertAlign w:val="subscript"/>
                  <w:lang w:eastAsia="ko-KR"/>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lang w:eastAsia="ko-KR"/>
                </w:rPr>
                <m:t>N</m:t>
              </m:r>
              <m:ctrlPr>
                <w:rPr>
                  <w:rFonts w:ascii="Cambria Math" w:hAnsi="Cambria Math"/>
                  <w:lang w:eastAsia="ko-KR"/>
                </w:rPr>
              </m:ctrlPr>
            </m:e>
            <m:sub>
              <m:r>
                <m:rPr>
                  <m:sty m:val="p"/>
                </m:rPr>
                <w:rPr>
                  <w:rFonts w:ascii="Cambria Math" w:hAnsi="Cambria Math"/>
                  <w:vertAlign w:val="subscript"/>
                  <w:lang w:eastAsia="ko-KR"/>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vertAlign w:val="subscript"/>
                      <w:lang w:eastAsia="ko-KR"/>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lang w:eastAsia="ko-KR"/>
                </w:rPr>
                <m:t>N</m:t>
              </m:r>
              <m:ctrlPr>
                <w:rPr>
                  <w:rFonts w:ascii="Cambria Math" w:hAnsi="Cambria Math"/>
                  <w:lang w:eastAsia="ko-KR"/>
                </w:rPr>
              </m:ctrlPr>
            </m:e>
            <m:sub>
              <m:r>
                <m:rPr>
                  <m:sty m:val="p"/>
                </m:rPr>
                <w:rPr>
                  <w:rFonts w:ascii="Cambria Math" w:hAnsi="Cambria Math"/>
                  <w:vertAlign w:val="subscript"/>
                  <w:lang w:eastAsia="ko-KR"/>
                </w:rPr>
                <m:t>interruption</m:t>
              </m:r>
            </m:sub>
          </m:sSub>
        </m:oMath>
        <w:r>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lang w:eastAsia="ko-KR"/>
                </w:rPr>
                <m:t>N</m:t>
              </m:r>
              <m:ctrlPr>
                <w:rPr>
                  <w:rFonts w:ascii="Cambria Math" w:hAnsi="Cambria Math"/>
                  <w:lang w:eastAsia="ko-KR"/>
                </w:rPr>
              </m:ctrlPr>
            </m:e>
            <m:sub>
              <m:r>
                <m:rPr>
                  <m:sty m:val="p"/>
                </m:rPr>
                <w:rPr>
                  <w:rFonts w:ascii="Cambria Math" w:hAnsi="Cambria Math"/>
                  <w:vertAlign w:val="subscript"/>
                  <w:lang w:eastAsia="ko-KR"/>
                </w:rPr>
                <m:t>interruption</m:t>
              </m:r>
            </m:sub>
          </m:sSub>
        </m:oMath>
        <w:r>
          <w:rPr>
            <w:iCs/>
            <w:lang w:eastAsia="zh-CN"/>
          </w:rPr>
          <w:t xml:space="preserve"> is the interruption length given in TS 36.133 [14] clause 7.32.   </w:t>
        </w:r>
      </w:ins>
    </w:p>
    <w:p w14:paraId="646AD121" w14:textId="77777777" w:rsidR="002A77D3" w:rsidRDefault="002A77D3" w:rsidP="002A77D3">
      <w:pPr>
        <w:rPr>
          <w:ins w:id="33" w:author="Nokia" w:date="2024-04-08T21:06:00Z"/>
          <w:lang w:eastAsia="zh-CN"/>
        </w:rPr>
      </w:pPr>
      <w:ins w:id="34" w:author="Nokia" w:date="2024-04-08T21:06:00Z">
        <w:r>
          <w:rPr>
            <w:lang w:eastAsia="zh-CN"/>
          </w:rPr>
          <w:t>The test equipment verifies that potential interruption is carried out in the correct time span by monitoring ACK/NACK sent in PSCell during activation of SCell.</w:t>
        </w:r>
      </w:ins>
    </w:p>
    <w:p w14:paraId="70E5C377" w14:textId="77777777" w:rsidR="002A77D3" w:rsidRDefault="002A77D3" w:rsidP="002A77D3">
      <w:pPr>
        <w:rPr>
          <w:ins w:id="35" w:author="Nokia" w:date="2024-04-08T21:06:00Z"/>
          <w:lang w:eastAsia="zh-CN"/>
        </w:rPr>
      </w:pPr>
      <w:ins w:id="36" w:author="Nokia" w:date="2024-04-08T21:06:00Z">
        <w:r>
          <w:rPr>
            <w:lang w:eastAsia="zh-CN"/>
          </w:rPr>
          <w:t>The test equipment verifies the activation time by counting the slots from the time when the SCell activation command is sent until a CSI report with other than CQI index 0 is received.</w:t>
        </w:r>
      </w:ins>
    </w:p>
    <w:p w14:paraId="39889C53" w14:textId="77777777" w:rsidR="002A77D3" w:rsidRDefault="002A77D3" w:rsidP="002A77D3">
      <w:pPr>
        <w:keepNext/>
        <w:keepLines/>
        <w:spacing w:before="60"/>
        <w:jc w:val="center"/>
        <w:rPr>
          <w:ins w:id="37" w:author="Nokia" w:date="2024-04-08T21:06:00Z"/>
          <w:rFonts w:ascii="Arial" w:hAnsi="Arial"/>
          <w:b/>
          <w:kern w:val="2"/>
          <w:lang w:eastAsia="zh-CN"/>
          <w14:ligatures w14:val="standardContextual"/>
        </w:rPr>
      </w:pPr>
      <w:ins w:id="38" w:author="Nokia" w:date="2024-04-08T21:06:00Z">
        <w:r>
          <w:rPr>
            <w:rFonts w:ascii="Arial" w:hAnsi="Arial"/>
            <w:b/>
            <w:kern w:val="2"/>
            <w:lang w:eastAsia="ko-KR"/>
            <w14:ligatures w14:val="standardContextual"/>
          </w:rPr>
          <w:lastRenderedPageBreak/>
          <w:t>Table A.4.5.3.</w:t>
        </w:r>
        <w:del w:id="39" w:author="Huawei" w:date="2024-04-23T09:54:00Z">
          <w:r w:rsidDel="00153699">
            <w:rPr>
              <w:rFonts w:ascii="Arial" w:hAnsi="Arial"/>
              <w:b/>
              <w:kern w:val="2"/>
              <w:lang w:eastAsia="ko-KR"/>
              <w14:ligatures w14:val="standardContextual"/>
            </w:rPr>
            <w:delText>x</w:delText>
          </w:r>
        </w:del>
      </w:ins>
      <w:ins w:id="40" w:author="Huawei" w:date="2024-04-23T09:54:00Z">
        <w:r>
          <w:rPr>
            <w:rFonts w:ascii="Arial" w:hAnsi="Arial"/>
            <w:b/>
            <w:kern w:val="2"/>
            <w:lang w:eastAsia="ko-KR"/>
            <w14:ligatures w14:val="standardContextual"/>
          </w:rPr>
          <w:t>X1</w:t>
        </w:r>
      </w:ins>
      <w:ins w:id="41" w:author="Nokia" w:date="2024-04-08T21:06:00Z">
        <w:r>
          <w:rPr>
            <w:rFonts w:ascii="Arial" w:hAnsi="Arial"/>
            <w:b/>
            <w:kern w:val="2"/>
            <w:lang w:eastAsia="ko-KR"/>
            <w14:ligatures w14:val="standardContextual"/>
          </w:rPr>
          <w:t>.1-1: TRS-based SCell activation of SSB-less SCell in FRI inter-band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4AF4F62C" w14:textId="77777777" w:rsidTr="0053627A">
        <w:trPr>
          <w:ins w:id="42" w:author="Nokia" w:date="2024-04-08T21:06:00Z"/>
        </w:trPr>
        <w:tc>
          <w:tcPr>
            <w:tcW w:w="1696" w:type="dxa"/>
            <w:tcBorders>
              <w:top w:val="single" w:sz="4" w:space="0" w:color="auto"/>
              <w:left w:val="single" w:sz="4" w:space="0" w:color="auto"/>
              <w:bottom w:val="single" w:sz="4" w:space="0" w:color="auto"/>
              <w:right w:val="single" w:sz="4" w:space="0" w:color="auto"/>
            </w:tcBorders>
          </w:tcPr>
          <w:p w14:paraId="48E1EBCD" w14:textId="77777777" w:rsidR="002A77D3" w:rsidRDefault="002A77D3" w:rsidP="0053627A">
            <w:pPr>
              <w:keepNext/>
              <w:keepLines/>
              <w:spacing w:after="0" w:line="256" w:lineRule="auto"/>
              <w:jc w:val="center"/>
              <w:rPr>
                <w:ins w:id="43" w:author="Nokia" w:date="2024-04-08T21:06:00Z"/>
                <w:rFonts w:ascii="Arial" w:hAnsi="Arial"/>
                <w:b/>
                <w:kern w:val="2"/>
                <w:sz w:val="18"/>
                <w:lang w:eastAsia="zh-CN"/>
                <w14:ligatures w14:val="standardContextual"/>
              </w:rPr>
            </w:pPr>
            <w:ins w:id="44" w:author="Nokia" w:date="2024-04-08T21:06:00Z">
              <w:r>
                <w:rPr>
                  <w:rFonts w:ascii="Arial" w:hAnsi="Arial"/>
                  <w:b/>
                  <w:kern w:val="2"/>
                  <w:sz w:val="18"/>
                  <w:lang w:eastAsia="zh-CN"/>
                  <w14:ligatures w14:val="standardContextual"/>
                </w:rPr>
                <w:t>Configuration</w:t>
              </w:r>
            </w:ins>
          </w:p>
        </w:tc>
        <w:tc>
          <w:tcPr>
            <w:tcW w:w="7654" w:type="dxa"/>
            <w:tcBorders>
              <w:top w:val="single" w:sz="4" w:space="0" w:color="auto"/>
              <w:left w:val="single" w:sz="4" w:space="0" w:color="auto"/>
              <w:bottom w:val="single" w:sz="4" w:space="0" w:color="auto"/>
              <w:right w:val="single" w:sz="4" w:space="0" w:color="auto"/>
            </w:tcBorders>
          </w:tcPr>
          <w:p w14:paraId="1E1FF489" w14:textId="77777777" w:rsidR="002A77D3" w:rsidRDefault="002A77D3" w:rsidP="0053627A">
            <w:pPr>
              <w:keepNext/>
              <w:keepLines/>
              <w:spacing w:after="0" w:line="256" w:lineRule="auto"/>
              <w:jc w:val="center"/>
              <w:rPr>
                <w:ins w:id="45" w:author="Nokia" w:date="2024-04-08T21:06:00Z"/>
                <w:rFonts w:ascii="Arial" w:hAnsi="Arial"/>
                <w:b/>
                <w:kern w:val="2"/>
                <w:sz w:val="18"/>
                <w:lang w:eastAsia="zh-CN"/>
                <w14:ligatures w14:val="standardContextual"/>
              </w:rPr>
            </w:pPr>
            <w:ins w:id="46" w:author="Nokia" w:date="2024-04-08T21:06:00Z">
              <w:r>
                <w:rPr>
                  <w:rFonts w:ascii="Arial" w:hAnsi="Arial"/>
                  <w:b/>
                  <w:kern w:val="2"/>
                  <w:sz w:val="18"/>
                  <w:lang w:eastAsia="zh-CN"/>
                  <w14:ligatures w14:val="standardContextual"/>
                </w:rPr>
                <w:t>Description</w:t>
              </w:r>
            </w:ins>
          </w:p>
        </w:tc>
      </w:tr>
      <w:tr w:rsidR="002A77D3" w14:paraId="0183ADE2" w14:textId="77777777" w:rsidTr="0053627A">
        <w:trPr>
          <w:ins w:id="47"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294DDFC" w14:textId="77777777" w:rsidR="002A77D3" w:rsidRDefault="002A77D3" w:rsidP="0053627A">
            <w:pPr>
              <w:keepNext/>
              <w:keepLines/>
              <w:spacing w:after="0" w:line="256" w:lineRule="auto"/>
              <w:jc w:val="center"/>
              <w:rPr>
                <w:ins w:id="48" w:author="Nokia" w:date="2024-04-08T21:06:00Z"/>
                <w:rFonts w:ascii="Arial" w:hAnsi="Arial"/>
                <w:kern w:val="2"/>
                <w:sz w:val="18"/>
                <w:lang w:eastAsia="zh-CN"/>
                <w14:ligatures w14:val="standardContextual"/>
              </w:rPr>
            </w:pPr>
            <w:ins w:id="49" w:author="Nokia" w:date="2024-04-08T21:06:00Z">
              <w:r>
                <w:rPr>
                  <w:rFonts w:ascii="Arial" w:hAnsi="Arial"/>
                  <w:kern w:val="2"/>
                  <w:sz w:val="18"/>
                  <w:lang w:eastAsia="zh-CN"/>
                  <w14:ligatures w14:val="standardContextual"/>
                </w:rPr>
                <w:t>1</w:t>
              </w:r>
            </w:ins>
          </w:p>
        </w:tc>
        <w:tc>
          <w:tcPr>
            <w:tcW w:w="7654" w:type="dxa"/>
            <w:tcBorders>
              <w:top w:val="single" w:sz="4" w:space="0" w:color="auto"/>
              <w:left w:val="single" w:sz="4" w:space="0" w:color="auto"/>
              <w:bottom w:val="single" w:sz="4" w:space="0" w:color="auto"/>
              <w:right w:val="single" w:sz="4" w:space="0" w:color="auto"/>
            </w:tcBorders>
          </w:tcPr>
          <w:p w14:paraId="1414EAE2" w14:textId="77777777" w:rsidR="002A77D3" w:rsidRDefault="002A77D3" w:rsidP="0053627A">
            <w:pPr>
              <w:keepNext/>
              <w:keepLines/>
              <w:spacing w:after="0" w:line="256" w:lineRule="auto"/>
              <w:jc w:val="center"/>
              <w:rPr>
                <w:ins w:id="50" w:author="Nokia" w:date="2024-04-08T21:06:00Z"/>
                <w:rFonts w:ascii="Arial" w:hAnsi="Arial"/>
                <w:kern w:val="2"/>
                <w:sz w:val="18"/>
                <w:lang w:eastAsia="zh-CN"/>
                <w14:ligatures w14:val="standardContextual"/>
              </w:rPr>
            </w:pPr>
            <w:ins w:id="51"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2A77D3" w14:paraId="41A8C02A" w14:textId="77777777" w:rsidTr="0053627A">
        <w:trPr>
          <w:ins w:id="52"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3B2590C" w14:textId="77777777" w:rsidR="002A77D3" w:rsidRDefault="002A77D3" w:rsidP="0053627A">
            <w:pPr>
              <w:keepNext/>
              <w:keepLines/>
              <w:spacing w:after="0" w:line="256" w:lineRule="auto"/>
              <w:jc w:val="center"/>
              <w:rPr>
                <w:ins w:id="53" w:author="Nokia" w:date="2024-04-08T21:06:00Z"/>
                <w:rFonts w:ascii="Arial" w:hAnsi="Arial"/>
                <w:kern w:val="2"/>
                <w:sz w:val="18"/>
                <w:lang w:eastAsia="zh-CN"/>
                <w14:ligatures w14:val="standardContextual"/>
              </w:rPr>
            </w:pPr>
            <w:ins w:id="54" w:author="Nokia" w:date="2024-04-08T21:06:00Z">
              <w:r>
                <w:rPr>
                  <w:rFonts w:ascii="Arial" w:hAnsi="Arial"/>
                  <w:kern w:val="2"/>
                  <w:sz w:val="18"/>
                  <w:lang w:eastAsia="zh-CN"/>
                  <w14:ligatures w14:val="standardContextual"/>
                </w:rPr>
                <w:t>2</w:t>
              </w:r>
            </w:ins>
          </w:p>
        </w:tc>
        <w:tc>
          <w:tcPr>
            <w:tcW w:w="7654" w:type="dxa"/>
            <w:tcBorders>
              <w:top w:val="single" w:sz="4" w:space="0" w:color="auto"/>
              <w:left w:val="single" w:sz="4" w:space="0" w:color="auto"/>
              <w:bottom w:val="single" w:sz="4" w:space="0" w:color="auto"/>
              <w:right w:val="single" w:sz="4" w:space="0" w:color="auto"/>
            </w:tcBorders>
          </w:tcPr>
          <w:p w14:paraId="5C0EDFB3" w14:textId="77777777" w:rsidR="002A77D3" w:rsidRDefault="002A77D3" w:rsidP="0053627A">
            <w:pPr>
              <w:keepNext/>
              <w:keepLines/>
              <w:spacing w:after="0" w:line="256" w:lineRule="auto"/>
              <w:jc w:val="center"/>
              <w:rPr>
                <w:ins w:id="55" w:author="Nokia" w:date="2024-04-08T21:06:00Z"/>
                <w:rFonts w:ascii="Arial" w:hAnsi="Arial"/>
                <w:kern w:val="2"/>
                <w:sz w:val="18"/>
                <w:lang w:eastAsia="zh-CN"/>
                <w14:ligatures w14:val="standardContextual"/>
              </w:rPr>
            </w:pPr>
            <w:ins w:id="56"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2A77D3" w14:paraId="085173FD" w14:textId="77777777" w:rsidTr="0053627A">
        <w:trPr>
          <w:ins w:id="57" w:author="Nokia" w:date="2024-04-08T21:06:00Z"/>
        </w:trPr>
        <w:tc>
          <w:tcPr>
            <w:tcW w:w="1696" w:type="dxa"/>
            <w:tcBorders>
              <w:top w:val="single" w:sz="4" w:space="0" w:color="auto"/>
              <w:left w:val="single" w:sz="4" w:space="0" w:color="auto"/>
              <w:bottom w:val="single" w:sz="4" w:space="0" w:color="auto"/>
              <w:right w:val="single" w:sz="4" w:space="0" w:color="auto"/>
            </w:tcBorders>
          </w:tcPr>
          <w:p w14:paraId="01E0DD3C" w14:textId="77777777" w:rsidR="002A77D3" w:rsidRDefault="002A77D3" w:rsidP="0053627A">
            <w:pPr>
              <w:keepNext/>
              <w:keepLines/>
              <w:spacing w:after="0" w:line="256" w:lineRule="auto"/>
              <w:jc w:val="center"/>
              <w:rPr>
                <w:ins w:id="58" w:author="Nokia" w:date="2024-04-08T21:06:00Z"/>
                <w:rFonts w:ascii="Arial" w:hAnsi="Arial"/>
                <w:kern w:val="2"/>
                <w:sz w:val="18"/>
                <w:lang w:eastAsia="zh-CN"/>
                <w14:ligatures w14:val="standardContextual"/>
              </w:rPr>
            </w:pPr>
            <w:ins w:id="59" w:author="Nokia" w:date="2024-04-08T21:06:00Z">
              <w:r>
                <w:rPr>
                  <w:rFonts w:ascii="Arial" w:hAnsi="Arial"/>
                  <w:kern w:val="2"/>
                  <w:sz w:val="18"/>
                  <w:lang w:eastAsia="zh-CN"/>
                  <w14:ligatures w14:val="standardContextual"/>
                </w:rPr>
                <w:t>3</w:t>
              </w:r>
            </w:ins>
          </w:p>
        </w:tc>
        <w:tc>
          <w:tcPr>
            <w:tcW w:w="7654" w:type="dxa"/>
            <w:tcBorders>
              <w:top w:val="single" w:sz="4" w:space="0" w:color="auto"/>
              <w:left w:val="single" w:sz="4" w:space="0" w:color="auto"/>
              <w:bottom w:val="single" w:sz="4" w:space="0" w:color="auto"/>
              <w:right w:val="single" w:sz="4" w:space="0" w:color="auto"/>
            </w:tcBorders>
          </w:tcPr>
          <w:p w14:paraId="2A93EF56" w14:textId="77777777" w:rsidR="002A77D3" w:rsidRDefault="002A77D3" w:rsidP="0053627A">
            <w:pPr>
              <w:keepNext/>
              <w:keepLines/>
              <w:spacing w:after="0" w:line="256" w:lineRule="auto"/>
              <w:jc w:val="center"/>
              <w:rPr>
                <w:ins w:id="60" w:author="Nokia" w:date="2024-04-08T21:06:00Z"/>
                <w:rFonts w:ascii="Arial" w:hAnsi="Arial"/>
                <w:kern w:val="2"/>
                <w:sz w:val="18"/>
                <w:lang w:eastAsia="zh-CN"/>
                <w14:ligatures w14:val="standardContextual"/>
              </w:rPr>
            </w:pPr>
            <w:ins w:id="61" w:author="Nokia" w:date="2024-04-08T21:06:00Z">
              <w:r>
                <w:rPr>
                  <w:rFonts w:ascii="Arial" w:hAnsi="Arial"/>
                  <w:kern w:val="2"/>
                  <w:sz w:val="18"/>
                  <w:lang w:eastAsia="ko-KR"/>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2A77D3" w14:paraId="5F4BF468" w14:textId="77777777" w:rsidTr="0053627A">
        <w:trPr>
          <w:ins w:id="62"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7DB6ECD" w14:textId="77777777" w:rsidR="002A77D3" w:rsidRDefault="002A77D3" w:rsidP="0053627A">
            <w:pPr>
              <w:keepNext/>
              <w:keepLines/>
              <w:spacing w:after="0" w:line="256" w:lineRule="auto"/>
              <w:jc w:val="center"/>
              <w:rPr>
                <w:ins w:id="63" w:author="Nokia" w:date="2024-04-08T21:06:00Z"/>
                <w:rFonts w:ascii="Arial" w:hAnsi="Arial"/>
                <w:kern w:val="2"/>
                <w:sz w:val="18"/>
                <w:lang w:eastAsia="zh-CN"/>
                <w14:ligatures w14:val="standardContextual"/>
              </w:rPr>
            </w:pPr>
            <w:ins w:id="64" w:author="Nokia" w:date="2024-04-08T21:06:00Z">
              <w:r>
                <w:rPr>
                  <w:rFonts w:ascii="Arial" w:hAnsi="Arial"/>
                  <w:kern w:val="2"/>
                  <w:sz w:val="18"/>
                  <w:lang w:eastAsia="zh-CN"/>
                  <w14:ligatures w14:val="standardContextual"/>
                </w:rPr>
                <w:t>4</w:t>
              </w:r>
            </w:ins>
          </w:p>
        </w:tc>
        <w:tc>
          <w:tcPr>
            <w:tcW w:w="7654" w:type="dxa"/>
            <w:tcBorders>
              <w:top w:val="single" w:sz="4" w:space="0" w:color="auto"/>
              <w:left w:val="single" w:sz="4" w:space="0" w:color="auto"/>
              <w:bottom w:val="single" w:sz="4" w:space="0" w:color="auto"/>
              <w:right w:val="single" w:sz="4" w:space="0" w:color="auto"/>
            </w:tcBorders>
          </w:tcPr>
          <w:p w14:paraId="783689A8" w14:textId="77777777" w:rsidR="002A77D3" w:rsidRDefault="002A77D3" w:rsidP="0053627A">
            <w:pPr>
              <w:keepNext/>
              <w:keepLines/>
              <w:spacing w:after="0" w:line="256" w:lineRule="auto"/>
              <w:jc w:val="center"/>
              <w:rPr>
                <w:ins w:id="65" w:author="Nokia" w:date="2024-04-08T21:06:00Z"/>
                <w:rFonts w:ascii="Arial" w:hAnsi="Arial"/>
                <w:kern w:val="2"/>
                <w:sz w:val="18"/>
                <w:lang w:eastAsia="ko-KR"/>
                <w14:ligatures w14:val="standardContextual"/>
              </w:rPr>
            </w:pPr>
            <w:ins w:id="66"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2A77D3" w14:paraId="5F00ECCD" w14:textId="77777777" w:rsidTr="0053627A">
        <w:trPr>
          <w:ins w:id="67" w:author="Nokia" w:date="2024-04-08T21:06:00Z"/>
        </w:trPr>
        <w:tc>
          <w:tcPr>
            <w:tcW w:w="1696" w:type="dxa"/>
            <w:tcBorders>
              <w:top w:val="single" w:sz="4" w:space="0" w:color="auto"/>
              <w:left w:val="single" w:sz="4" w:space="0" w:color="auto"/>
              <w:bottom w:val="single" w:sz="4" w:space="0" w:color="auto"/>
              <w:right w:val="single" w:sz="4" w:space="0" w:color="auto"/>
            </w:tcBorders>
          </w:tcPr>
          <w:p w14:paraId="7FEC15B7" w14:textId="77777777" w:rsidR="002A77D3" w:rsidRDefault="002A77D3" w:rsidP="0053627A">
            <w:pPr>
              <w:keepNext/>
              <w:keepLines/>
              <w:spacing w:after="0" w:line="256" w:lineRule="auto"/>
              <w:jc w:val="center"/>
              <w:rPr>
                <w:ins w:id="68" w:author="Nokia" w:date="2024-04-08T21:06:00Z"/>
                <w:rFonts w:ascii="Arial" w:hAnsi="Arial"/>
                <w:kern w:val="2"/>
                <w:sz w:val="18"/>
                <w:lang w:eastAsia="zh-CN"/>
                <w14:ligatures w14:val="standardContextual"/>
              </w:rPr>
            </w:pPr>
            <w:ins w:id="69" w:author="Nokia" w:date="2024-04-08T21:06:00Z">
              <w:r>
                <w:rPr>
                  <w:rFonts w:ascii="Arial" w:hAnsi="Arial"/>
                  <w:kern w:val="2"/>
                  <w:sz w:val="18"/>
                  <w:lang w:eastAsia="zh-CN"/>
                  <w14:ligatures w14:val="standardContextual"/>
                </w:rPr>
                <w:t>5</w:t>
              </w:r>
            </w:ins>
          </w:p>
        </w:tc>
        <w:tc>
          <w:tcPr>
            <w:tcW w:w="7654" w:type="dxa"/>
            <w:tcBorders>
              <w:top w:val="single" w:sz="4" w:space="0" w:color="auto"/>
              <w:left w:val="single" w:sz="4" w:space="0" w:color="auto"/>
              <w:bottom w:val="single" w:sz="4" w:space="0" w:color="auto"/>
              <w:right w:val="single" w:sz="4" w:space="0" w:color="auto"/>
            </w:tcBorders>
          </w:tcPr>
          <w:p w14:paraId="1F0A08D1" w14:textId="77777777" w:rsidR="002A77D3" w:rsidRDefault="002A77D3" w:rsidP="0053627A">
            <w:pPr>
              <w:keepNext/>
              <w:keepLines/>
              <w:spacing w:after="0" w:line="256" w:lineRule="auto"/>
              <w:jc w:val="center"/>
              <w:rPr>
                <w:ins w:id="70" w:author="Nokia" w:date="2024-04-08T21:06:00Z"/>
                <w:rFonts w:ascii="Arial" w:hAnsi="Arial"/>
                <w:kern w:val="2"/>
                <w:sz w:val="18"/>
                <w:lang w:eastAsia="ko-KR"/>
                <w14:ligatures w14:val="standardContextual"/>
              </w:rPr>
            </w:pPr>
            <w:ins w:id="71"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2A77D3" w14:paraId="502CD4FD" w14:textId="77777777" w:rsidTr="0053627A">
        <w:trPr>
          <w:ins w:id="72" w:author="Nokia" w:date="2024-04-08T21:06:00Z"/>
        </w:trPr>
        <w:tc>
          <w:tcPr>
            <w:tcW w:w="1696" w:type="dxa"/>
            <w:tcBorders>
              <w:top w:val="single" w:sz="4" w:space="0" w:color="auto"/>
              <w:left w:val="single" w:sz="4" w:space="0" w:color="auto"/>
              <w:bottom w:val="single" w:sz="4" w:space="0" w:color="auto"/>
              <w:right w:val="single" w:sz="4" w:space="0" w:color="auto"/>
            </w:tcBorders>
          </w:tcPr>
          <w:p w14:paraId="41895B20" w14:textId="77777777" w:rsidR="002A77D3" w:rsidRDefault="002A77D3" w:rsidP="0053627A">
            <w:pPr>
              <w:keepNext/>
              <w:keepLines/>
              <w:spacing w:after="0" w:line="256" w:lineRule="auto"/>
              <w:jc w:val="center"/>
              <w:rPr>
                <w:ins w:id="73" w:author="Nokia" w:date="2024-04-08T21:06:00Z"/>
                <w:rFonts w:ascii="Arial" w:hAnsi="Arial"/>
                <w:kern w:val="2"/>
                <w:sz w:val="18"/>
                <w:lang w:eastAsia="zh-CN"/>
                <w14:ligatures w14:val="standardContextual"/>
              </w:rPr>
            </w:pPr>
            <w:ins w:id="74" w:author="Nokia" w:date="2024-04-08T21:06:00Z">
              <w:r>
                <w:rPr>
                  <w:rFonts w:ascii="Arial" w:hAnsi="Arial"/>
                  <w:kern w:val="2"/>
                  <w:sz w:val="18"/>
                  <w:lang w:eastAsia="zh-CN"/>
                  <w14:ligatures w14:val="standardContextual"/>
                </w:rPr>
                <w:t>6</w:t>
              </w:r>
            </w:ins>
          </w:p>
        </w:tc>
        <w:tc>
          <w:tcPr>
            <w:tcW w:w="7654" w:type="dxa"/>
            <w:tcBorders>
              <w:top w:val="single" w:sz="4" w:space="0" w:color="auto"/>
              <w:left w:val="single" w:sz="4" w:space="0" w:color="auto"/>
              <w:bottom w:val="single" w:sz="4" w:space="0" w:color="auto"/>
              <w:right w:val="single" w:sz="4" w:space="0" w:color="auto"/>
            </w:tcBorders>
          </w:tcPr>
          <w:p w14:paraId="4D79AE9E" w14:textId="77777777" w:rsidR="002A77D3" w:rsidRDefault="002A77D3" w:rsidP="0053627A">
            <w:pPr>
              <w:keepNext/>
              <w:keepLines/>
              <w:spacing w:after="0" w:line="256" w:lineRule="auto"/>
              <w:jc w:val="center"/>
              <w:rPr>
                <w:ins w:id="75" w:author="Nokia" w:date="2024-04-08T21:06:00Z"/>
                <w:rFonts w:ascii="Arial" w:hAnsi="Arial"/>
                <w:kern w:val="2"/>
                <w:sz w:val="18"/>
                <w:lang w:eastAsia="ko-KR"/>
                <w14:ligatures w14:val="standardContextual"/>
              </w:rPr>
            </w:pPr>
            <w:ins w:id="76" w:author="Nokia" w:date="2024-04-08T21:06:00Z">
              <w:r>
                <w:rPr>
                  <w:rFonts w:ascii="Arial" w:hAnsi="Arial"/>
                  <w:kern w:val="2"/>
                  <w:sz w:val="18"/>
                  <w:lang w:eastAsia="ko-KR"/>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2A77D3" w14:paraId="45AAE612" w14:textId="77777777" w:rsidTr="0053627A">
        <w:trPr>
          <w:ins w:id="77" w:author="Nokia" w:date="2024-04-08T21:06:00Z"/>
        </w:trPr>
        <w:tc>
          <w:tcPr>
            <w:tcW w:w="9350" w:type="dxa"/>
            <w:gridSpan w:val="2"/>
            <w:tcBorders>
              <w:top w:val="single" w:sz="4" w:space="0" w:color="auto"/>
              <w:left w:val="single" w:sz="4" w:space="0" w:color="auto"/>
              <w:bottom w:val="single" w:sz="4" w:space="0" w:color="auto"/>
              <w:right w:val="single" w:sz="4" w:space="0" w:color="auto"/>
            </w:tcBorders>
          </w:tcPr>
          <w:p w14:paraId="62F3D5D5" w14:textId="77777777" w:rsidR="002A77D3" w:rsidRDefault="002A77D3" w:rsidP="0053627A">
            <w:pPr>
              <w:keepNext/>
              <w:keepLines/>
              <w:spacing w:after="0" w:line="256" w:lineRule="auto"/>
              <w:ind w:left="851" w:hanging="851"/>
              <w:rPr>
                <w:ins w:id="78" w:author="Nokia" w:date="2024-04-08T21:06:00Z"/>
                <w:rFonts w:ascii="Arial" w:hAnsi="Arial"/>
                <w:kern w:val="2"/>
                <w:sz w:val="18"/>
                <w:lang w:eastAsia="ko-KR"/>
                <w14:ligatures w14:val="standardContextual"/>
              </w:rPr>
            </w:pPr>
            <w:ins w:id="79" w:author="Nokia" w:date="2024-04-08T21:06:00Z">
              <w:r>
                <w:rPr>
                  <w:rFonts w:ascii="Arial" w:hAnsi="Arial"/>
                  <w:kern w:val="2"/>
                  <w:sz w:val="18"/>
                  <w:lang w:eastAsia="ko-KR"/>
                  <w14:ligatures w14:val="standardContextual"/>
                </w:rPr>
                <w:t>Note 1:</w:t>
              </w:r>
              <w:r>
                <w:rPr>
                  <w:rFonts w:ascii="Arial" w:hAnsi="Arial"/>
                  <w:kern w:val="2"/>
                  <w:sz w:val="18"/>
                  <w:lang w:eastAsia="ko-KR"/>
                  <w14:ligatures w14:val="standardContextual"/>
                </w:rPr>
                <w:tab/>
                <w:t>The UE is only required to be tested in one of the supported test configurations</w:t>
              </w:r>
            </w:ins>
          </w:p>
          <w:p w14:paraId="3F5F4A1C" w14:textId="77777777" w:rsidR="002A77D3" w:rsidRDefault="002A77D3" w:rsidP="0053627A">
            <w:pPr>
              <w:keepNext/>
              <w:keepLines/>
              <w:spacing w:after="0" w:line="256" w:lineRule="auto"/>
              <w:ind w:left="851" w:hanging="851"/>
              <w:rPr>
                <w:ins w:id="80" w:author="Nokia" w:date="2024-04-08T21:06:00Z"/>
                <w:rFonts w:ascii="Arial" w:hAnsi="Arial"/>
                <w:kern w:val="2"/>
                <w:sz w:val="18"/>
                <w:lang w:eastAsia="ko-KR"/>
                <w14:ligatures w14:val="standardContextual"/>
              </w:rPr>
            </w:pPr>
            <w:ins w:id="81" w:author="Nokia" w:date="2024-04-08T21:06:00Z">
              <w:r>
                <w:rPr>
                  <w:rFonts w:ascii="Arial" w:hAnsi="Arial"/>
                  <w:kern w:val="2"/>
                  <w:sz w:val="18"/>
                  <w:lang w:eastAsia="ko-KR"/>
                  <w14:ligatures w14:val="standardContextual"/>
                </w:rPr>
                <w:t>Note 2:</w:t>
              </w:r>
              <w:r>
                <w:rPr>
                  <w:rFonts w:ascii="Arial" w:hAnsi="Arial"/>
                  <w:kern w:val="2"/>
                  <w:sz w:val="18"/>
                  <w:lang w:eastAsia="ko-KR"/>
                  <w14:ligatures w14:val="standardContextual"/>
                </w:rPr>
                <w:tab/>
                <w:t>The UE is only required to be tested in one with smallest aggregated channel bandwidth from supported band combinations which is composed of CCs ≥ the bandwidth (</w:t>
              </w:r>
              <w:r>
                <w:rPr>
                  <w:rFonts w:ascii="Arial" w:hAnsi="Arial"/>
                  <w:kern w:val="2"/>
                  <w:sz w:val="18"/>
                  <w:lang w:val="en-US" w:eastAsia="ko-KR"/>
                  <w14:ligatures w14:val="standardContextual"/>
                </w:rPr>
                <w:t>BW</w:t>
              </w:r>
              <w:r>
                <w:rPr>
                  <w:rFonts w:ascii="Arial" w:hAnsi="Arial"/>
                  <w:kern w:val="2"/>
                  <w:sz w:val="18"/>
                  <w:vertAlign w:val="subscript"/>
                  <w:lang w:val="en-US" w:eastAsia="ko-KR"/>
                  <w14:ligatures w14:val="standardContextual"/>
                </w:rPr>
                <w:t>channel</w:t>
              </w:r>
              <w:r>
                <w:rPr>
                  <w:rFonts w:ascii="Arial" w:hAnsi="Arial"/>
                  <w:kern w:val="2"/>
                  <w:sz w:val="18"/>
                  <w:lang w:eastAsia="ko-KR"/>
                  <w14:ligatures w14:val="standardContextual"/>
                </w:rPr>
                <w:t>) defined in each test configuration,</w:t>
              </w:r>
            </w:ins>
          </w:p>
        </w:tc>
      </w:tr>
    </w:tbl>
    <w:p w14:paraId="48490878" w14:textId="77777777" w:rsidR="002A77D3" w:rsidRDefault="002A77D3" w:rsidP="002A77D3">
      <w:pPr>
        <w:rPr>
          <w:ins w:id="82" w:author="Nokia" w:date="2024-04-08T21:06:00Z"/>
          <w:lang w:eastAsia="zh-CN"/>
        </w:rPr>
      </w:pPr>
    </w:p>
    <w:p w14:paraId="34D6CBD2" w14:textId="77777777" w:rsidR="002A77D3" w:rsidRDefault="002A77D3" w:rsidP="002A77D3">
      <w:pPr>
        <w:keepNext/>
        <w:keepLines/>
        <w:spacing w:before="60"/>
        <w:jc w:val="center"/>
        <w:rPr>
          <w:ins w:id="83" w:author="Nokia" w:date="2024-04-08T21:06:00Z"/>
          <w:rFonts w:ascii="Arial" w:hAnsi="Arial"/>
          <w:b/>
          <w:kern w:val="2"/>
          <w:lang w:eastAsia="ko-KR"/>
          <w14:ligatures w14:val="standardContextual"/>
        </w:rPr>
      </w:pPr>
      <w:ins w:id="84" w:author="Nokia" w:date="2024-04-08T21:06:00Z">
        <w:r>
          <w:rPr>
            <w:rFonts w:ascii="Arial" w:hAnsi="Arial"/>
            <w:b/>
            <w:kern w:val="2"/>
            <w:lang w:eastAsia="ko-KR"/>
            <w14:ligatures w14:val="standardContextual"/>
          </w:rPr>
          <w:lastRenderedPageBreak/>
          <w:t>Table A.4.5.3.</w:t>
        </w:r>
        <w:del w:id="85" w:author="Huawei" w:date="2024-04-23T09:54:00Z">
          <w:r w:rsidDel="00153699">
            <w:rPr>
              <w:rFonts w:ascii="Arial" w:hAnsi="Arial"/>
              <w:b/>
              <w:kern w:val="2"/>
              <w:lang w:eastAsia="ko-KR"/>
              <w14:ligatures w14:val="standardContextual"/>
            </w:rPr>
            <w:delText>x</w:delText>
          </w:r>
        </w:del>
      </w:ins>
      <w:ins w:id="86" w:author="Huawei" w:date="2024-04-23T09:54:00Z">
        <w:r>
          <w:rPr>
            <w:rFonts w:ascii="Arial" w:hAnsi="Arial"/>
            <w:b/>
            <w:kern w:val="2"/>
            <w:lang w:eastAsia="ko-KR"/>
            <w14:ligatures w14:val="standardContextual"/>
          </w:rPr>
          <w:t>X1</w:t>
        </w:r>
      </w:ins>
      <w:ins w:id="87" w:author="Nokia" w:date="2024-04-08T21:06:00Z">
        <w:r>
          <w:rPr>
            <w:rFonts w:ascii="Arial" w:hAnsi="Arial"/>
            <w:b/>
            <w:kern w:val="2"/>
            <w:lang w:eastAsia="ko-KR"/>
            <w14:ligatures w14:val="standardContextual"/>
          </w:rPr>
          <w:t>.1-2: General test parameters for 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 w:author="CMCC-shiyuan-0418" w:date="2024-04-18T18:30: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5"/>
        <w:gridCol w:w="709"/>
        <w:gridCol w:w="2976"/>
        <w:gridCol w:w="3400"/>
        <w:tblGridChange w:id="89">
          <w:tblGrid>
            <w:gridCol w:w="2515"/>
            <w:gridCol w:w="709"/>
            <w:gridCol w:w="2976"/>
            <w:gridCol w:w="3400"/>
          </w:tblGrid>
        </w:tblGridChange>
      </w:tblGrid>
      <w:tr w:rsidR="002A77D3" w14:paraId="386B06E1" w14:textId="77777777" w:rsidTr="0053627A">
        <w:trPr>
          <w:cantSplit/>
          <w:jc w:val="center"/>
          <w:ins w:id="90" w:author="Nokia" w:date="2024-04-08T21:06:00Z"/>
          <w:trPrChange w:id="91"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92"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2F56042B" w14:textId="77777777" w:rsidR="002A77D3" w:rsidRDefault="002A77D3" w:rsidP="0053627A">
            <w:pPr>
              <w:keepNext/>
              <w:keepLines/>
              <w:spacing w:after="0" w:line="256" w:lineRule="auto"/>
              <w:jc w:val="center"/>
              <w:rPr>
                <w:ins w:id="93" w:author="Nokia" w:date="2024-04-08T21:06:00Z"/>
                <w:rFonts w:ascii="Arial" w:hAnsi="Arial"/>
                <w:b/>
                <w:kern w:val="2"/>
                <w:sz w:val="18"/>
                <w:lang w:eastAsia="ja-JP"/>
                <w14:ligatures w14:val="standardContextual"/>
              </w:rPr>
            </w:pPr>
            <w:ins w:id="94" w:author="Nokia" w:date="2024-04-08T21:06:00Z">
              <w:r>
                <w:rPr>
                  <w:rFonts w:ascii="Arial" w:hAnsi="Arial"/>
                  <w:b/>
                  <w:kern w:val="2"/>
                  <w:sz w:val="18"/>
                  <w:lang w:eastAsia="ko-KR"/>
                  <w14:ligatures w14:val="standardContextual"/>
                </w:rPr>
                <w:t>Parameter</w:t>
              </w:r>
            </w:ins>
          </w:p>
        </w:tc>
        <w:tc>
          <w:tcPr>
            <w:tcW w:w="709" w:type="dxa"/>
            <w:tcBorders>
              <w:top w:val="single" w:sz="4" w:space="0" w:color="auto"/>
              <w:left w:val="single" w:sz="4" w:space="0" w:color="auto"/>
              <w:bottom w:val="single" w:sz="4" w:space="0" w:color="auto"/>
              <w:right w:val="single" w:sz="4" w:space="0" w:color="auto"/>
            </w:tcBorders>
            <w:tcPrChange w:id="95"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1EAA709" w14:textId="77777777" w:rsidR="002A77D3" w:rsidRDefault="002A77D3" w:rsidP="0053627A">
            <w:pPr>
              <w:keepNext/>
              <w:keepLines/>
              <w:spacing w:after="0" w:line="256" w:lineRule="auto"/>
              <w:jc w:val="center"/>
              <w:rPr>
                <w:ins w:id="96" w:author="Nokia" w:date="2024-04-08T21:06:00Z"/>
                <w:rFonts w:ascii="Arial" w:hAnsi="Arial"/>
                <w:b/>
                <w:kern w:val="2"/>
                <w:sz w:val="18"/>
                <w:lang w:eastAsia="ja-JP"/>
                <w14:ligatures w14:val="standardContextual"/>
              </w:rPr>
            </w:pPr>
            <w:ins w:id="97" w:author="Nokia" w:date="2024-04-08T21:06:00Z">
              <w:r>
                <w:rPr>
                  <w:rFonts w:ascii="Arial" w:hAnsi="Arial"/>
                  <w:b/>
                  <w:kern w:val="2"/>
                  <w:sz w:val="18"/>
                  <w:lang w:eastAsia="ko-KR"/>
                  <w14:ligatures w14:val="standardContextual"/>
                </w:rPr>
                <w:t>Unit</w:t>
              </w:r>
            </w:ins>
          </w:p>
        </w:tc>
        <w:tc>
          <w:tcPr>
            <w:tcW w:w="2976" w:type="dxa"/>
            <w:tcBorders>
              <w:top w:val="single" w:sz="4" w:space="0" w:color="auto"/>
              <w:left w:val="single" w:sz="4" w:space="0" w:color="auto"/>
              <w:bottom w:val="single" w:sz="4" w:space="0" w:color="auto"/>
              <w:right w:val="single" w:sz="4" w:space="0" w:color="auto"/>
            </w:tcBorders>
            <w:tcPrChange w:id="98"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216CDB2" w14:textId="77777777" w:rsidR="002A77D3" w:rsidRDefault="002A77D3" w:rsidP="0053627A">
            <w:pPr>
              <w:keepNext/>
              <w:keepLines/>
              <w:spacing w:after="0" w:line="256" w:lineRule="auto"/>
              <w:jc w:val="center"/>
              <w:rPr>
                <w:ins w:id="99" w:author="Nokia" w:date="2024-04-08T21:06:00Z"/>
                <w:rFonts w:ascii="Arial" w:hAnsi="Arial"/>
                <w:b/>
                <w:kern w:val="2"/>
                <w:sz w:val="18"/>
                <w:lang w:eastAsia="ja-JP"/>
                <w14:ligatures w14:val="standardContextual"/>
              </w:rPr>
            </w:pPr>
            <w:ins w:id="100" w:author="Nokia" w:date="2024-04-08T21:06:00Z">
              <w:r>
                <w:rPr>
                  <w:rFonts w:ascii="Arial" w:hAnsi="Arial"/>
                  <w:b/>
                  <w:kern w:val="2"/>
                  <w:sz w:val="18"/>
                  <w:lang w:eastAsia="ko-KR"/>
                  <w14:ligatures w14:val="standardContextual"/>
                </w:rPr>
                <w:t>Value</w:t>
              </w:r>
            </w:ins>
          </w:p>
        </w:tc>
        <w:tc>
          <w:tcPr>
            <w:tcW w:w="3400" w:type="dxa"/>
            <w:tcBorders>
              <w:top w:val="single" w:sz="4" w:space="0" w:color="auto"/>
              <w:left w:val="single" w:sz="4" w:space="0" w:color="auto"/>
              <w:bottom w:val="single" w:sz="4" w:space="0" w:color="auto"/>
              <w:right w:val="single" w:sz="4" w:space="0" w:color="auto"/>
            </w:tcBorders>
            <w:tcPrChange w:id="101"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FDE262A" w14:textId="77777777" w:rsidR="002A77D3" w:rsidRDefault="002A77D3" w:rsidP="0053627A">
            <w:pPr>
              <w:keepNext/>
              <w:keepLines/>
              <w:spacing w:after="0" w:line="256" w:lineRule="auto"/>
              <w:jc w:val="center"/>
              <w:rPr>
                <w:ins w:id="102" w:author="Nokia" w:date="2024-04-08T21:06:00Z"/>
                <w:rFonts w:ascii="Arial" w:hAnsi="Arial"/>
                <w:b/>
                <w:kern w:val="2"/>
                <w:sz w:val="18"/>
                <w:lang w:eastAsia="ja-JP"/>
                <w14:ligatures w14:val="standardContextual"/>
              </w:rPr>
            </w:pPr>
            <w:ins w:id="103" w:author="Nokia" w:date="2024-04-08T21:06:00Z">
              <w:r>
                <w:rPr>
                  <w:rFonts w:ascii="Arial" w:hAnsi="Arial"/>
                  <w:b/>
                  <w:kern w:val="2"/>
                  <w:sz w:val="18"/>
                  <w:lang w:eastAsia="ko-KR"/>
                  <w14:ligatures w14:val="standardContextual"/>
                </w:rPr>
                <w:t>Comment</w:t>
              </w:r>
            </w:ins>
          </w:p>
        </w:tc>
      </w:tr>
      <w:tr w:rsidR="002A77D3" w14:paraId="4386099A" w14:textId="77777777" w:rsidTr="0053627A">
        <w:trPr>
          <w:cantSplit/>
          <w:jc w:val="center"/>
          <w:ins w:id="104" w:author="Nokia" w:date="2024-04-08T21:06:00Z"/>
          <w:trPrChange w:id="10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0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CF3B5AF" w14:textId="77777777" w:rsidR="002A77D3" w:rsidRDefault="002A77D3" w:rsidP="0053627A">
            <w:pPr>
              <w:keepNext/>
              <w:keepLines/>
              <w:spacing w:after="0" w:line="256" w:lineRule="auto"/>
              <w:rPr>
                <w:ins w:id="107" w:author="Nokia" w:date="2024-04-08T21:06:00Z"/>
                <w:rFonts w:ascii="Arial" w:hAnsi="Arial"/>
                <w:kern w:val="2"/>
                <w:sz w:val="18"/>
                <w:lang w:val="it-IT" w:eastAsia="ja-JP"/>
                <w14:ligatures w14:val="standardContextual"/>
              </w:rPr>
            </w:pPr>
            <w:ins w:id="108" w:author="Nokia" w:date="2024-04-08T21:06:00Z">
              <w:r>
                <w:rPr>
                  <w:rFonts w:ascii="Arial" w:hAnsi="Arial"/>
                  <w:kern w:val="2"/>
                  <w:sz w:val="18"/>
                  <w:lang w:val="it-IT" w:eastAsia="ko-KR"/>
                  <w14:ligatures w14:val="standardContextual"/>
                </w:rPr>
                <w:t>RF Channel Number</w:t>
              </w:r>
            </w:ins>
          </w:p>
        </w:tc>
        <w:tc>
          <w:tcPr>
            <w:tcW w:w="709" w:type="dxa"/>
            <w:tcBorders>
              <w:top w:val="single" w:sz="4" w:space="0" w:color="auto"/>
              <w:left w:val="single" w:sz="4" w:space="0" w:color="auto"/>
              <w:bottom w:val="single" w:sz="4" w:space="0" w:color="auto"/>
              <w:right w:val="single" w:sz="4" w:space="0" w:color="auto"/>
            </w:tcBorders>
            <w:tcPrChange w:id="109"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C8DF383" w14:textId="77777777" w:rsidR="002A77D3" w:rsidRDefault="002A77D3" w:rsidP="0053627A">
            <w:pPr>
              <w:keepNext/>
              <w:keepLines/>
              <w:spacing w:after="0" w:line="256" w:lineRule="auto"/>
              <w:jc w:val="center"/>
              <w:rPr>
                <w:ins w:id="110" w:author="Nokia" w:date="2024-04-08T21:06:00Z"/>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111"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CC3A2A8" w14:textId="77777777" w:rsidR="002A77D3" w:rsidRDefault="002A77D3" w:rsidP="0053627A">
            <w:pPr>
              <w:keepNext/>
              <w:keepLines/>
              <w:spacing w:after="0" w:line="256" w:lineRule="auto"/>
              <w:jc w:val="center"/>
              <w:rPr>
                <w:ins w:id="112" w:author="Nokia" w:date="2024-04-08T21:06:00Z"/>
                <w:rFonts w:ascii="Arial" w:hAnsi="Arial"/>
                <w:kern w:val="2"/>
                <w:sz w:val="18"/>
                <w:lang w:val="sv-SE" w:eastAsia="ja-JP"/>
                <w14:ligatures w14:val="standardContextual"/>
              </w:rPr>
            </w:pPr>
            <w:ins w:id="113" w:author="Nokia" w:date="2024-04-08T21:06:00Z">
              <w:r>
                <w:rPr>
                  <w:rFonts w:ascii="Arial" w:hAnsi="Arial"/>
                  <w:kern w:val="2"/>
                  <w:sz w:val="18"/>
                  <w:lang w:val="sv-SE" w:eastAsia="ko-KR"/>
                  <w14:ligatures w14:val="standardContextual"/>
                </w:rPr>
                <w:t>1,2,3</w:t>
              </w:r>
            </w:ins>
          </w:p>
        </w:tc>
        <w:tc>
          <w:tcPr>
            <w:tcW w:w="3400" w:type="dxa"/>
            <w:tcBorders>
              <w:top w:val="single" w:sz="4" w:space="0" w:color="auto"/>
              <w:left w:val="single" w:sz="4" w:space="0" w:color="auto"/>
              <w:bottom w:val="single" w:sz="4" w:space="0" w:color="auto"/>
              <w:right w:val="single" w:sz="4" w:space="0" w:color="auto"/>
            </w:tcBorders>
            <w:tcPrChange w:id="114"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5843FE77" w14:textId="77777777" w:rsidR="002A77D3" w:rsidRDefault="002A77D3" w:rsidP="0053627A">
            <w:pPr>
              <w:keepNext/>
              <w:keepLines/>
              <w:spacing w:after="0" w:line="256" w:lineRule="auto"/>
              <w:rPr>
                <w:ins w:id="115" w:author="Nokia" w:date="2024-04-08T21:06:00Z"/>
                <w:rFonts w:ascii="Arial" w:hAnsi="Arial"/>
                <w:kern w:val="2"/>
                <w:sz w:val="18"/>
                <w:lang w:eastAsia="ja-JP"/>
                <w14:ligatures w14:val="standardContextual"/>
              </w:rPr>
            </w:pPr>
            <w:ins w:id="116" w:author="Nokia" w:date="2024-04-08T21:06:00Z">
              <w:r>
                <w:rPr>
                  <w:rFonts w:ascii="Arial" w:hAnsi="Arial"/>
                  <w:kern w:val="2"/>
                  <w:sz w:val="18"/>
                  <w:lang w:eastAsia="ko-KR"/>
                  <w14:ligatures w14:val="standardContextual"/>
                </w:rPr>
                <w:t>One E-UTRAN radio channel (1) and two NR radio channel (2,3) are used for this test</w:t>
              </w:r>
            </w:ins>
          </w:p>
        </w:tc>
      </w:tr>
      <w:tr w:rsidR="002A77D3" w14:paraId="5E23151B" w14:textId="77777777" w:rsidTr="0053627A">
        <w:trPr>
          <w:cantSplit/>
          <w:jc w:val="center"/>
          <w:ins w:id="117" w:author="Nokia" w:date="2024-04-08T21:06:00Z"/>
          <w:trPrChange w:id="11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1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82B21C8" w14:textId="77777777" w:rsidR="002A77D3" w:rsidRDefault="002A77D3" w:rsidP="0053627A">
            <w:pPr>
              <w:keepNext/>
              <w:keepLines/>
              <w:spacing w:after="0" w:line="256" w:lineRule="auto"/>
              <w:rPr>
                <w:ins w:id="120" w:author="Nokia" w:date="2024-04-08T21:06:00Z"/>
                <w:rFonts w:ascii="Arial" w:hAnsi="Arial"/>
                <w:kern w:val="2"/>
                <w:sz w:val="18"/>
                <w:lang w:eastAsia="ja-JP"/>
                <w14:ligatures w14:val="standardContextual"/>
              </w:rPr>
            </w:pPr>
            <w:ins w:id="121" w:author="Nokia" w:date="2024-04-08T21:06:00Z">
              <w:r>
                <w:rPr>
                  <w:rFonts w:ascii="Arial" w:hAnsi="Arial"/>
                  <w:kern w:val="2"/>
                  <w:sz w:val="18"/>
                  <w:lang w:eastAsia="ko-KR"/>
                  <w14:ligatures w14:val="standardContextual"/>
                </w:rPr>
                <w:t>Active PCell</w:t>
              </w:r>
            </w:ins>
          </w:p>
        </w:tc>
        <w:tc>
          <w:tcPr>
            <w:tcW w:w="709" w:type="dxa"/>
            <w:tcBorders>
              <w:top w:val="single" w:sz="4" w:space="0" w:color="auto"/>
              <w:left w:val="single" w:sz="4" w:space="0" w:color="auto"/>
              <w:bottom w:val="single" w:sz="4" w:space="0" w:color="auto"/>
              <w:right w:val="single" w:sz="4" w:space="0" w:color="auto"/>
            </w:tcBorders>
            <w:tcPrChange w:id="12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9BB980C" w14:textId="77777777" w:rsidR="002A77D3" w:rsidRDefault="002A77D3" w:rsidP="0053627A">
            <w:pPr>
              <w:keepNext/>
              <w:keepLines/>
              <w:spacing w:after="0" w:line="256" w:lineRule="auto"/>
              <w:jc w:val="center"/>
              <w:rPr>
                <w:ins w:id="123"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124"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2CC4EC83" w14:textId="77777777" w:rsidR="002A77D3" w:rsidRDefault="002A77D3" w:rsidP="0053627A">
            <w:pPr>
              <w:keepNext/>
              <w:keepLines/>
              <w:spacing w:after="0" w:line="256" w:lineRule="auto"/>
              <w:jc w:val="center"/>
              <w:rPr>
                <w:ins w:id="125" w:author="Nokia" w:date="2024-04-08T21:06:00Z"/>
                <w:rFonts w:ascii="Arial" w:hAnsi="Arial"/>
                <w:kern w:val="2"/>
                <w:sz w:val="18"/>
                <w:lang w:eastAsia="ja-JP"/>
                <w14:ligatures w14:val="standardContextual"/>
              </w:rPr>
            </w:pPr>
            <w:ins w:id="126" w:author="Nokia" w:date="2024-04-08T21:06:00Z">
              <w:r>
                <w:rPr>
                  <w:rFonts w:ascii="Arial" w:hAnsi="Arial"/>
                  <w:kern w:val="2"/>
                  <w:sz w:val="18"/>
                  <w:lang w:eastAsia="ko-KR"/>
                  <w14:ligatures w14:val="standardContextual"/>
                </w:rPr>
                <w:t>Cell 1</w:t>
              </w:r>
            </w:ins>
          </w:p>
        </w:tc>
        <w:tc>
          <w:tcPr>
            <w:tcW w:w="3400" w:type="dxa"/>
            <w:tcBorders>
              <w:top w:val="single" w:sz="4" w:space="0" w:color="auto"/>
              <w:left w:val="single" w:sz="4" w:space="0" w:color="auto"/>
              <w:bottom w:val="single" w:sz="4" w:space="0" w:color="auto"/>
              <w:right w:val="single" w:sz="4" w:space="0" w:color="auto"/>
            </w:tcBorders>
            <w:tcPrChange w:id="127"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19B223A7" w14:textId="77777777" w:rsidR="002A77D3" w:rsidRDefault="002A77D3" w:rsidP="0053627A">
            <w:pPr>
              <w:keepNext/>
              <w:keepLines/>
              <w:spacing w:after="0" w:line="256" w:lineRule="auto"/>
              <w:rPr>
                <w:ins w:id="128" w:author="Nokia" w:date="2024-04-08T21:06:00Z"/>
                <w:rFonts w:ascii="Arial" w:hAnsi="Arial"/>
                <w:kern w:val="2"/>
                <w:sz w:val="18"/>
                <w:lang w:eastAsia="ko-KR"/>
                <w14:ligatures w14:val="standardContextual"/>
              </w:rPr>
            </w:pPr>
            <w:ins w:id="129" w:author="Nokia" w:date="2024-04-08T21:06:00Z">
              <w:r>
                <w:rPr>
                  <w:rFonts w:ascii="Arial" w:hAnsi="Arial"/>
                  <w:kern w:val="2"/>
                  <w:sz w:val="18"/>
                  <w:lang w:eastAsia="ko-KR"/>
                  <w14:ligatures w14:val="standardContextual"/>
                </w:rPr>
                <w:t>Primary cell on E-UTRAN RF channel number 1.</w:t>
              </w:r>
            </w:ins>
          </w:p>
          <w:p w14:paraId="620E6AC6" w14:textId="77777777" w:rsidR="002A77D3" w:rsidRDefault="002A77D3" w:rsidP="0053627A">
            <w:pPr>
              <w:keepNext/>
              <w:keepLines/>
              <w:spacing w:after="0" w:line="256" w:lineRule="auto"/>
              <w:rPr>
                <w:ins w:id="130" w:author="Nokia" w:date="2024-04-08T21:06:00Z"/>
                <w:rFonts w:ascii="Arial" w:hAnsi="Arial"/>
                <w:kern w:val="2"/>
                <w:sz w:val="18"/>
                <w:lang w:eastAsia="ja-JP"/>
                <w14:ligatures w14:val="standardContextual"/>
              </w:rPr>
            </w:pPr>
            <w:ins w:id="131" w:author="Nokia" w:date="2024-04-08T21:06:00Z">
              <w:r>
                <w:rPr>
                  <w:rFonts w:ascii="Arial" w:hAnsi="Arial"/>
                  <w:kern w:val="2"/>
                  <w:sz w:val="18"/>
                  <w:lang w:eastAsia="ko-KR"/>
                  <w14:ligatures w14:val="standardContextual"/>
                </w:rPr>
                <w:t>As specified in clause A.3.7.2.1</w:t>
              </w:r>
            </w:ins>
          </w:p>
        </w:tc>
      </w:tr>
      <w:tr w:rsidR="002A77D3" w14:paraId="64F4AFF8" w14:textId="77777777" w:rsidTr="0053627A">
        <w:trPr>
          <w:cantSplit/>
          <w:jc w:val="center"/>
          <w:ins w:id="132" w:author="Nokia" w:date="2024-04-08T21:06:00Z"/>
          <w:trPrChange w:id="13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3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2ED8B39" w14:textId="77777777" w:rsidR="002A77D3" w:rsidRDefault="002A77D3" w:rsidP="0053627A">
            <w:pPr>
              <w:keepNext/>
              <w:keepLines/>
              <w:spacing w:after="0" w:line="256" w:lineRule="auto"/>
              <w:rPr>
                <w:ins w:id="135" w:author="Nokia" w:date="2024-04-08T21:06:00Z"/>
                <w:rFonts w:ascii="Arial" w:hAnsi="Arial"/>
                <w:kern w:val="2"/>
                <w:sz w:val="18"/>
                <w:lang w:eastAsia="ko-KR"/>
                <w14:ligatures w14:val="standardContextual"/>
              </w:rPr>
            </w:pPr>
            <w:ins w:id="136" w:author="Nokia" w:date="2024-04-08T21:06:00Z">
              <w:r>
                <w:rPr>
                  <w:rFonts w:ascii="Arial" w:hAnsi="Arial"/>
                  <w:kern w:val="2"/>
                  <w:sz w:val="18"/>
                  <w:lang w:eastAsia="ko-KR"/>
                  <w14:ligatures w14:val="standardContextual"/>
                </w:rPr>
                <w:t>Active PSCell</w:t>
              </w:r>
            </w:ins>
          </w:p>
        </w:tc>
        <w:tc>
          <w:tcPr>
            <w:tcW w:w="709" w:type="dxa"/>
            <w:tcBorders>
              <w:top w:val="single" w:sz="4" w:space="0" w:color="auto"/>
              <w:left w:val="single" w:sz="4" w:space="0" w:color="auto"/>
              <w:bottom w:val="single" w:sz="4" w:space="0" w:color="auto"/>
              <w:right w:val="single" w:sz="4" w:space="0" w:color="auto"/>
            </w:tcBorders>
            <w:tcPrChange w:id="13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E02B816" w14:textId="77777777" w:rsidR="002A77D3" w:rsidRDefault="002A77D3" w:rsidP="0053627A">
            <w:pPr>
              <w:keepNext/>
              <w:keepLines/>
              <w:spacing w:after="0" w:line="256" w:lineRule="auto"/>
              <w:jc w:val="center"/>
              <w:rPr>
                <w:ins w:id="138"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13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95D0E8A" w14:textId="77777777" w:rsidR="002A77D3" w:rsidRDefault="002A77D3" w:rsidP="0053627A">
            <w:pPr>
              <w:keepNext/>
              <w:keepLines/>
              <w:spacing w:after="0" w:line="256" w:lineRule="auto"/>
              <w:jc w:val="center"/>
              <w:rPr>
                <w:ins w:id="140" w:author="Nokia" w:date="2024-04-08T21:06:00Z"/>
                <w:rFonts w:ascii="Arial" w:hAnsi="Arial"/>
                <w:kern w:val="2"/>
                <w:sz w:val="18"/>
                <w:lang w:eastAsia="ko-KR"/>
                <w14:ligatures w14:val="standardContextual"/>
              </w:rPr>
            </w:pPr>
            <w:ins w:id="141" w:author="Nokia" w:date="2024-04-08T21:06:00Z">
              <w:r>
                <w:rPr>
                  <w:rFonts w:ascii="Arial" w:hAnsi="Arial"/>
                  <w:kern w:val="2"/>
                  <w:sz w:val="18"/>
                  <w:lang w:eastAsia="ko-KR"/>
                  <w14:ligatures w14:val="standardContextual"/>
                </w:rPr>
                <w:t>Cell 2</w:t>
              </w:r>
            </w:ins>
          </w:p>
        </w:tc>
        <w:tc>
          <w:tcPr>
            <w:tcW w:w="3400" w:type="dxa"/>
            <w:tcBorders>
              <w:top w:val="single" w:sz="4" w:space="0" w:color="auto"/>
              <w:left w:val="single" w:sz="4" w:space="0" w:color="auto"/>
              <w:bottom w:val="single" w:sz="4" w:space="0" w:color="auto"/>
              <w:right w:val="single" w:sz="4" w:space="0" w:color="auto"/>
            </w:tcBorders>
            <w:tcPrChange w:id="142"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203C04B" w14:textId="77777777" w:rsidR="002A77D3" w:rsidRDefault="002A77D3" w:rsidP="0053627A">
            <w:pPr>
              <w:keepNext/>
              <w:keepLines/>
              <w:spacing w:after="0" w:line="256" w:lineRule="auto"/>
              <w:rPr>
                <w:ins w:id="143" w:author="Nokia" w:date="2024-04-08T21:06:00Z"/>
                <w:rFonts w:ascii="Arial" w:hAnsi="Arial"/>
                <w:kern w:val="2"/>
                <w:sz w:val="18"/>
                <w:lang w:eastAsia="ko-KR"/>
                <w14:ligatures w14:val="standardContextual"/>
              </w:rPr>
            </w:pPr>
            <w:ins w:id="144" w:author="Nokia" w:date="2024-04-08T21:06:00Z">
              <w:r>
                <w:rPr>
                  <w:rFonts w:ascii="Arial" w:hAnsi="Arial"/>
                  <w:kern w:val="2"/>
                  <w:sz w:val="18"/>
                  <w:lang w:eastAsia="ko-KR"/>
                  <w14:ligatures w14:val="standardContextual"/>
                </w:rPr>
                <w:t>Primary secondary cell on NR RF channel number 2.</w:t>
              </w:r>
            </w:ins>
          </w:p>
        </w:tc>
      </w:tr>
      <w:tr w:rsidR="002A77D3" w14:paraId="3CEEFD76" w14:textId="77777777" w:rsidTr="0053627A">
        <w:trPr>
          <w:cantSplit/>
          <w:jc w:val="center"/>
          <w:ins w:id="145" w:author="Nokia" w:date="2024-04-08T21:06:00Z"/>
          <w:trPrChange w:id="14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4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A0FBC2D" w14:textId="77777777" w:rsidR="002A77D3" w:rsidRDefault="002A77D3" w:rsidP="0053627A">
            <w:pPr>
              <w:keepNext/>
              <w:keepLines/>
              <w:spacing w:after="0" w:line="256" w:lineRule="auto"/>
              <w:rPr>
                <w:ins w:id="148" w:author="Nokia" w:date="2024-04-08T21:06:00Z"/>
                <w:rFonts w:ascii="Arial" w:hAnsi="Arial"/>
                <w:kern w:val="2"/>
                <w:sz w:val="18"/>
                <w:lang w:eastAsia="ja-JP"/>
                <w14:ligatures w14:val="standardContextual"/>
              </w:rPr>
            </w:pPr>
            <w:ins w:id="149" w:author="Nokia" w:date="2024-04-08T21:06:00Z">
              <w:r>
                <w:rPr>
                  <w:rFonts w:ascii="Arial" w:hAnsi="Arial"/>
                  <w:kern w:val="2"/>
                  <w:sz w:val="18"/>
                  <w:lang w:eastAsia="ko-KR"/>
                  <w14:ligatures w14:val="standardContextual"/>
                </w:rPr>
                <w:t>Configured deactivated SCell</w:t>
              </w:r>
            </w:ins>
          </w:p>
        </w:tc>
        <w:tc>
          <w:tcPr>
            <w:tcW w:w="709" w:type="dxa"/>
            <w:tcBorders>
              <w:top w:val="single" w:sz="4" w:space="0" w:color="auto"/>
              <w:left w:val="single" w:sz="4" w:space="0" w:color="auto"/>
              <w:bottom w:val="single" w:sz="4" w:space="0" w:color="auto"/>
              <w:right w:val="single" w:sz="4" w:space="0" w:color="auto"/>
            </w:tcBorders>
            <w:tcPrChange w:id="15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8B2D739" w14:textId="77777777" w:rsidR="002A77D3" w:rsidRDefault="002A77D3" w:rsidP="0053627A">
            <w:pPr>
              <w:keepNext/>
              <w:keepLines/>
              <w:spacing w:after="0" w:line="256" w:lineRule="auto"/>
              <w:jc w:val="center"/>
              <w:rPr>
                <w:ins w:id="151"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15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2FF78D7C" w14:textId="77777777" w:rsidR="002A77D3" w:rsidRDefault="002A77D3" w:rsidP="0053627A">
            <w:pPr>
              <w:keepNext/>
              <w:keepLines/>
              <w:spacing w:after="0" w:line="256" w:lineRule="auto"/>
              <w:jc w:val="center"/>
              <w:rPr>
                <w:ins w:id="153" w:author="Nokia" w:date="2024-04-08T21:06:00Z"/>
                <w:rFonts w:ascii="Arial" w:hAnsi="Arial"/>
                <w:kern w:val="2"/>
                <w:sz w:val="18"/>
                <w:lang w:eastAsia="ja-JP"/>
                <w14:ligatures w14:val="standardContextual"/>
              </w:rPr>
            </w:pPr>
            <w:ins w:id="154" w:author="Nokia" w:date="2024-04-08T21:06:00Z">
              <w:r>
                <w:rPr>
                  <w:rFonts w:ascii="Arial" w:hAnsi="Arial"/>
                  <w:kern w:val="2"/>
                  <w:sz w:val="18"/>
                  <w:lang w:eastAsia="ko-KR"/>
                  <w14:ligatures w14:val="standardContextual"/>
                </w:rPr>
                <w:t>Cell 3</w:t>
              </w:r>
            </w:ins>
          </w:p>
        </w:tc>
        <w:tc>
          <w:tcPr>
            <w:tcW w:w="3400" w:type="dxa"/>
            <w:tcBorders>
              <w:top w:val="single" w:sz="4" w:space="0" w:color="auto"/>
              <w:left w:val="single" w:sz="4" w:space="0" w:color="auto"/>
              <w:bottom w:val="single" w:sz="4" w:space="0" w:color="auto"/>
              <w:right w:val="single" w:sz="4" w:space="0" w:color="auto"/>
            </w:tcBorders>
            <w:tcPrChange w:id="15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6FB977A" w14:textId="77777777" w:rsidR="002A77D3" w:rsidRDefault="002A77D3" w:rsidP="0053627A">
            <w:pPr>
              <w:keepNext/>
              <w:keepLines/>
              <w:spacing w:after="0" w:line="256" w:lineRule="auto"/>
              <w:rPr>
                <w:ins w:id="156" w:author="Nokia" w:date="2024-04-08T21:06:00Z"/>
                <w:rFonts w:ascii="Arial" w:hAnsi="Arial"/>
                <w:kern w:val="2"/>
                <w:sz w:val="18"/>
                <w:lang w:eastAsia="ja-JP"/>
                <w14:ligatures w14:val="standardContextual"/>
              </w:rPr>
            </w:pPr>
            <w:ins w:id="157" w:author="Nokia" w:date="2024-04-08T21:06:00Z">
              <w:r>
                <w:rPr>
                  <w:rFonts w:ascii="Arial" w:hAnsi="Arial"/>
                  <w:kern w:val="2"/>
                  <w:sz w:val="18"/>
                  <w:lang w:eastAsia="ko-KR"/>
                  <w14:ligatures w14:val="standardContextual"/>
                </w:rPr>
                <w:t>Configured deactivated secondary cell on NR RF channel number 3</w:t>
              </w:r>
            </w:ins>
          </w:p>
        </w:tc>
      </w:tr>
      <w:tr w:rsidR="002A77D3" w14:paraId="64FD7B96" w14:textId="77777777" w:rsidTr="0053627A">
        <w:trPr>
          <w:cantSplit/>
          <w:jc w:val="center"/>
          <w:ins w:id="158" w:author="Nokia" w:date="2024-04-08T21:06:00Z"/>
          <w:trPrChange w:id="159"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60"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77E5F0D" w14:textId="77777777" w:rsidR="002A77D3" w:rsidRDefault="002A77D3" w:rsidP="0053627A">
            <w:pPr>
              <w:keepNext/>
              <w:keepLines/>
              <w:spacing w:after="0" w:line="256" w:lineRule="auto"/>
              <w:rPr>
                <w:ins w:id="161" w:author="Nokia" w:date="2024-04-08T21:06:00Z"/>
                <w:rFonts w:ascii="Arial" w:hAnsi="Arial"/>
                <w:kern w:val="2"/>
                <w:sz w:val="18"/>
                <w:lang w:eastAsia="ja-JP"/>
                <w14:ligatures w14:val="standardContextual"/>
              </w:rPr>
            </w:pPr>
            <w:ins w:id="162" w:author="Nokia" w:date="2024-04-08T21:06:00Z">
              <w:r>
                <w:rPr>
                  <w:rFonts w:ascii="Arial" w:hAnsi="Arial"/>
                  <w:kern w:val="2"/>
                  <w:sz w:val="18"/>
                  <w:lang w:eastAsia="ko-KR"/>
                  <w14:ligatures w14:val="standardContextual"/>
                </w:rPr>
                <w:t>CP length</w:t>
              </w:r>
            </w:ins>
          </w:p>
        </w:tc>
        <w:tc>
          <w:tcPr>
            <w:tcW w:w="709" w:type="dxa"/>
            <w:tcBorders>
              <w:top w:val="single" w:sz="4" w:space="0" w:color="auto"/>
              <w:left w:val="single" w:sz="4" w:space="0" w:color="auto"/>
              <w:bottom w:val="single" w:sz="4" w:space="0" w:color="auto"/>
              <w:right w:val="single" w:sz="4" w:space="0" w:color="auto"/>
            </w:tcBorders>
            <w:tcPrChange w:id="163"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06113EA2" w14:textId="77777777" w:rsidR="002A77D3" w:rsidRDefault="002A77D3" w:rsidP="0053627A">
            <w:pPr>
              <w:keepNext/>
              <w:keepLines/>
              <w:spacing w:after="0" w:line="256" w:lineRule="auto"/>
              <w:jc w:val="center"/>
              <w:rPr>
                <w:ins w:id="164"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16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E9C7636" w14:textId="77777777" w:rsidR="002A77D3" w:rsidRDefault="002A77D3" w:rsidP="0053627A">
            <w:pPr>
              <w:keepNext/>
              <w:keepLines/>
              <w:spacing w:after="0" w:line="256" w:lineRule="auto"/>
              <w:jc w:val="center"/>
              <w:rPr>
                <w:ins w:id="166" w:author="Nokia" w:date="2024-04-08T21:06:00Z"/>
                <w:rFonts w:ascii="Arial" w:hAnsi="Arial"/>
                <w:kern w:val="2"/>
                <w:sz w:val="18"/>
                <w:lang w:eastAsia="ja-JP"/>
                <w14:ligatures w14:val="standardContextual"/>
              </w:rPr>
            </w:pPr>
            <w:ins w:id="167" w:author="Nokia" w:date="2024-04-08T21:06:00Z">
              <w:r>
                <w:rPr>
                  <w:rFonts w:ascii="Arial" w:hAnsi="Arial"/>
                  <w:kern w:val="2"/>
                  <w:sz w:val="18"/>
                  <w:lang w:eastAsia="ko-KR"/>
                  <w14:ligatures w14:val="standardContextual"/>
                </w:rPr>
                <w:t>Normal</w:t>
              </w:r>
            </w:ins>
          </w:p>
        </w:tc>
        <w:tc>
          <w:tcPr>
            <w:tcW w:w="3400" w:type="dxa"/>
            <w:tcBorders>
              <w:top w:val="single" w:sz="4" w:space="0" w:color="auto"/>
              <w:left w:val="single" w:sz="4" w:space="0" w:color="auto"/>
              <w:bottom w:val="single" w:sz="4" w:space="0" w:color="auto"/>
              <w:right w:val="single" w:sz="4" w:space="0" w:color="auto"/>
            </w:tcBorders>
            <w:tcPrChange w:id="168"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336FD9A6" w14:textId="77777777" w:rsidR="002A77D3" w:rsidRDefault="002A77D3" w:rsidP="0053627A">
            <w:pPr>
              <w:keepNext/>
              <w:keepLines/>
              <w:spacing w:after="0" w:line="256" w:lineRule="auto"/>
              <w:rPr>
                <w:ins w:id="169" w:author="Nokia" w:date="2024-04-08T21:06:00Z"/>
                <w:rFonts w:ascii="Arial" w:hAnsi="Arial"/>
                <w:kern w:val="2"/>
                <w:sz w:val="18"/>
                <w:lang w:eastAsia="ja-JP"/>
                <w14:ligatures w14:val="standardContextual"/>
              </w:rPr>
            </w:pPr>
          </w:p>
        </w:tc>
      </w:tr>
      <w:tr w:rsidR="002A77D3" w14:paraId="711F4F8C" w14:textId="77777777" w:rsidTr="0053627A">
        <w:trPr>
          <w:cantSplit/>
          <w:jc w:val="center"/>
          <w:ins w:id="170" w:author="Nokia" w:date="2024-04-08T21:06:00Z"/>
          <w:trPrChange w:id="171"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72"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6B7B11DD" w14:textId="77777777" w:rsidR="002A77D3" w:rsidRDefault="002A77D3" w:rsidP="0053627A">
            <w:pPr>
              <w:keepNext/>
              <w:keepLines/>
              <w:spacing w:after="0" w:line="256" w:lineRule="auto"/>
              <w:rPr>
                <w:ins w:id="173" w:author="Nokia" w:date="2024-04-08T21:06:00Z"/>
                <w:rFonts w:ascii="Arial" w:hAnsi="Arial" w:cs="Arial"/>
                <w:kern w:val="2"/>
                <w:sz w:val="18"/>
                <w:lang w:eastAsia="ja-JP"/>
                <w14:ligatures w14:val="standardContextual"/>
              </w:rPr>
            </w:pPr>
            <w:ins w:id="174" w:author="Nokia" w:date="2024-04-08T21:06:00Z">
              <w:r>
                <w:rPr>
                  <w:rFonts w:ascii="Arial" w:hAnsi="Arial" w:cs="Arial"/>
                  <w:kern w:val="2"/>
                  <w:sz w:val="18"/>
                  <w:lang w:eastAsia="ko-KR"/>
                  <w14:ligatures w14:val="standardContextual"/>
                </w:rPr>
                <w:t>DRX</w:t>
              </w:r>
            </w:ins>
          </w:p>
        </w:tc>
        <w:tc>
          <w:tcPr>
            <w:tcW w:w="709" w:type="dxa"/>
            <w:tcBorders>
              <w:top w:val="single" w:sz="4" w:space="0" w:color="auto"/>
              <w:left w:val="single" w:sz="4" w:space="0" w:color="auto"/>
              <w:bottom w:val="single" w:sz="4" w:space="0" w:color="auto"/>
              <w:right w:val="single" w:sz="4" w:space="0" w:color="auto"/>
            </w:tcBorders>
            <w:tcPrChange w:id="175"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B694C76" w14:textId="77777777" w:rsidR="002A77D3" w:rsidRDefault="002A77D3" w:rsidP="0053627A">
            <w:pPr>
              <w:keepNext/>
              <w:keepLines/>
              <w:spacing w:after="0" w:line="256" w:lineRule="auto"/>
              <w:jc w:val="center"/>
              <w:rPr>
                <w:ins w:id="176"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177"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41A72A67" w14:textId="77777777" w:rsidR="002A77D3" w:rsidRDefault="002A77D3" w:rsidP="0053627A">
            <w:pPr>
              <w:keepNext/>
              <w:keepLines/>
              <w:spacing w:after="0" w:line="256" w:lineRule="auto"/>
              <w:jc w:val="center"/>
              <w:rPr>
                <w:ins w:id="178" w:author="Nokia" w:date="2024-04-08T21:06:00Z"/>
                <w:rFonts w:ascii="Arial" w:hAnsi="Arial"/>
                <w:kern w:val="2"/>
                <w:sz w:val="18"/>
                <w:lang w:eastAsia="ja-JP"/>
                <w14:ligatures w14:val="standardContextual"/>
              </w:rPr>
            </w:pPr>
            <w:ins w:id="179" w:author="Nokia" w:date="2024-04-08T21:06:00Z">
              <w:r>
                <w:rPr>
                  <w:rFonts w:ascii="Arial" w:hAnsi="Arial"/>
                  <w:kern w:val="2"/>
                  <w:sz w:val="18"/>
                  <w:lang w:eastAsia="ko-KR"/>
                  <w14:ligatures w14:val="standardContextual"/>
                </w:rPr>
                <w:t>OFF</w:t>
              </w:r>
            </w:ins>
          </w:p>
        </w:tc>
        <w:tc>
          <w:tcPr>
            <w:tcW w:w="3400" w:type="dxa"/>
            <w:tcBorders>
              <w:top w:val="single" w:sz="4" w:space="0" w:color="auto"/>
              <w:left w:val="single" w:sz="4" w:space="0" w:color="auto"/>
              <w:bottom w:val="single" w:sz="4" w:space="0" w:color="auto"/>
              <w:right w:val="single" w:sz="4" w:space="0" w:color="auto"/>
            </w:tcBorders>
            <w:tcPrChange w:id="18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5127BAC" w14:textId="77777777" w:rsidR="002A77D3" w:rsidRDefault="002A77D3" w:rsidP="0053627A">
            <w:pPr>
              <w:keepNext/>
              <w:keepLines/>
              <w:spacing w:after="0" w:line="256" w:lineRule="auto"/>
              <w:rPr>
                <w:ins w:id="181" w:author="Nokia" w:date="2024-04-08T21:06:00Z"/>
                <w:rFonts w:ascii="Arial" w:hAnsi="Arial"/>
                <w:kern w:val="2"/>
                <w:sz w:val="18"/>
                <w:lang w:eastAsia="ja-JP"/>
                <w14:ligatures w14:val="standardContextual"/>
              </w:rPr>
            </w:pPr>
            <w:ins w:id="182" w:author="Nokia" w:date="2024-04-08T21:06:00Z">
              <w:r>
                <w:rPr>
                  <w:rFonts w:ascii="Arial" w:hAnsi="Arial"/>
                  <w:kern w:val="2"/>
                  <w:sz w:val="18"/>
                  <w:lang w:eastAsia="ko-KR"/>
                  <w14:ligatures w14:val="standardContextual"/>
                </w:rPr>
                <w:t>Continuous monitoring of primary cell</w:t>
              </w:r>
            </w:ins>
          </w:p>
        </w:tc>
      </w:tr>
      <w:tr w:rsidR="002A77D3" w14:paraId="6F8271C4" w14:textId="77777777" w:rsidTr="0053627A">
        <w:trPr>
          <w:cantSplit/>
          <w:jc w:val="center"/>
          <w:ins w:id="183" w:author="Nokia" w:date="2024-04-08T21:06:00Z"/>
          <w:trPrChange w:id="184"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85"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593B946F" w14:textId="77777777" w:rsidR="002A77D3" w:rsidRDefault="002A77D3" w:rsidP="0053627A">
            <w:pPr>
              <w:keepNext/>
              <w:keepLines/>
              <w:spacing w:after="0" w:line="256" w:lineRule="auto"/>
              <w:rPr>
                <w:ins w:id="186" w:author="Nokia" w:date="2024-04-08T21:06:00Z"/>
                <w:rFonts w:ascii="Arial" w:hAnsi="Arial"/>
                <w:kern w:val="2"/>
                <w:sz w:val="18"/>
                <w:lang w:eastAsia="ja-JP"/>
                <w14:ligatures w14:val="standardContextual"/>
              </w:rPr>
            </w:pPr>
            <w:ins w:id="187" w:author="Nokia" w:date="2024-04-08T21:06:00Z">
              <w:r>
                <w:rPr>
                  <w:rFonts w:ascii="Arial" w:hAnsi="Arial"/>
                  <w:kern w:val="2"/>
                  <w:sz w:val="18"/>
                  <w:lang w:eastAsia="ko-KR"/>
                  <w14:ligatures w14:val="standardContextual"/>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Change w:id="188"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DBA59CA" w14:textId="77777777" w:rsidR="002A77D3" w:rsidRDefault="002A77D3" w:rsidP="0053627A">
            <w:pPr>
              <w:keepNext/>
              <w:keepLines/>
              <w:spacing w:after="0" w:line="256" w:lineRule="auto"/>
              <w:jc w:val="center"/>
              <w:rPr>
                <w:ins w:id="189" w:author="Nokia" w:date="2024-04-08T21:06:00Z"/>
                <w:rFonts w:ascii="Arial" w:hAnsi="Arial"/>
                <w:kern w:val="2"/>
                <w:sz w:val="18"/>
                <w:lang w:eastAsia="ja-JP"/>
                <w14:ligatures w14:val="standardContextual"/>
              </w:rPr>
            </w:pPr>
            <w:ins w:id="190"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191"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11370B3" w14:textId="77777777" w:rsidR="002A77D3" w:rsidRDefault="002A77D3" w:rsidP="0053627A">
            <w:pPr>
              <w:keepNext/>
              <w:keepLines/>
              <w:spacing w:after="0" w:line="256" w:lineRule="auto"/>
              <w:jc w:val="center"/>
              <w:rPr>
                <w:ins w:id="192" w:author="Nokia" w:date="2024-04-08T21:06:00Z"/>
                <w:rFonts w:ascii="Arial" w:hAnsi="Arial"/>
                <w:kern w:val="2"/>
                <w:sz w:val="18"/>
                <w:lang w:eastAsia="ja-JP"/>
                <w14:ligatures w14:val="standardContextual"/>
              </w:rPr>
            </w:pPr>
            <w:ins w:id="193"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194"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1D76674" w14:textId="77777777" w:rsidR="002A77D3" w:rsidRDefault="002A77D3" w:rsidP="0053627A">
            <w:pPr>
              <w:keepNext/>
              <w:keepLines/>
              <w:spacing w:after="0" w:line="256" w:lineRule="auto"/>
              <w:rPr>
                <w:ins w:id="195" w:author="Nokia" w:date="2024-04-08T21:06:00Z"/>
                <w:rFonts w:ascii="Arial" w:hAnsi="Arial"/>
                <w:kern w:val="2"/>
                <w:sz w:val="18"/>
                <w:lang w:eastAsia="ja-JP"/>
                <w14:ligatures w14:val="standardContextual"/>
              </w:rPr>
            </w:pPr>
            <w:ins w:id="196" w:author="Nokia" w:date="2024-04-08T21:06:00Z">
              <w:r>
                <w:rPr>
                  <w:rFonts w:ascii="Arial" w:hAnsi="Arial"/>
                  <w:kern w:val="2"/>
                  <w:sz w:val="18"/>
                  <w:lang w:eastAsia="ko-KR"/>
                  <w14:ligatures w14:val="standardContextual"/>
                </w:rPr>
                <w:t>Individual offset for cells on primary component carrier.</w:t>
              </w:r>
            </w:ins>
          </w:p>
        </w:tc>
      </w:tr>
      <w:tr w:rsidR="002A77D3" w14:paraId="75D9F686" w14:textId="77777777" w:rsidTr="0053627A">
        <w:trPr>
          <w:cantSplit/>
          <w:jc w:val="center"/>
          <w:ins w:id="197" w:author="Nokia" w:date="2024-04-08T21:06:00Z"/>
          <w:trPrChange w:id="19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9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A534F54" w14:textId="77777777" w:rsidR="002A77D3" w:rsidRDefault="002A77D3" w:rsidP="0053627A">
            <w:pPr>
              <w:keepNext/>
              <w:keepLines/>
              <w:spacing w:after="0" w:line="256" w:lineRule="auto"/>
              <w:rPr>
                <w:ins w:id="200" w:author="Nokia" w:date="2024-04-08T21:06:00Z"/>
                <w:rFonts w:ascii="Arial" w:hAnsi="Arial"/>
                <w:kern w:val="2"/>
                <w:sz w:val="18"/>
                <w:lang w:eastAsia="ja-JP"/>
                <w14:ligatures w14:val="standardContextual"/>
              </w:rPr>
            </w:pPr>
            <w:ins w:id="201" w:author="Nokia" w:date="2024-04-08T21:06:00Z">
              <w:r>
                <w:rPr>
                  <w:rFonts w:ascii="Arial" w:hAnsi="Arial"/>
                  <w:kern w:val="2"/>
                  <w:sz w:val="18"/>
                  <w:lang w:eastAsia="ko-KR"/>
                  <w14:ligatures w14:val="standardContextual"/>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Change w:id="20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91755B4" w14:textId="77777777" w:rsidR="002A77D3" w:rsidRDefault="002A77D3" w:rsidP="0053627A">
            <w:pPr>
              <w:keepNext/>
              <w:keepLines/>
              <w:spacing w:after="0" w:line="256" w:lineRule="auto"/>
              <w:jc w:val="center"/>
              <w:rPr>
                <w:ins w:id="203" w:author="Nokia" w:date="2024-04-08T21:06:00Z"/>
                <w:rFonts w:ascii="Arial" w:hAnsi="Arial"/>
                <w:kern w:val="2"/>
                <w:sz w:val="18"/>
                <w:lang w:eastAsia="ja-JP"/>
                <w14:ligatures w14:val="standardContextual"/>
              </w:rPr>
            </w:pPr>
            <w:ins w:id="204"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20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F3FD4E6" w14:textId="77777777" w:rsidR="002A77D3" w:rsidRDefault="002A77D3" w:rsidP="0053627A">
            <w:pPr>
              <w:keepNext/>
              <w:keepLines/>
              <w:spacing w:after="0" w:line="256" w:lineRule="auto"/>
              <w:jc w:val="center"/>
              <w:rPr>
                <w:ins w:id="206" w:author="Nokia" w:date="2024-04-08T21:06:00Z"/>
                <w:rFonts w:ascii="Arial" w:hAnsi="Arial"/>
                <w:kern w:val="2"/>
                <w:sz w:val="18"/>
                <w:lang w:eastAsia="ja-JP"/>
                <w14:ligatures w14:val="standardContextual"/>
              </w:rPr>
            </w:pPr>
            <w:ins w:id="207"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208"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ED754B9" w14:textId="77777777" w:rsidR="002A77D3" w:rsidRDefault="002A77D3" w:rsidP="0053627A">
            <w:pPr>
              <w:keepNext/>
              <w:keepLines/>
              <w:spacing w:after="0" w:line="256" w:lineRule="auto"/>
              <w:rPr>
                <w:ins w:id="209" w:author="Nokia" w:date="2024-04-08T21:06:00Z"/>
                <w:rFonts w:ascii="Arial" w:hAnsi="Arial"/>
                <w:kern w:val="2"/>
                <w:sz w:val="18"/>
                <w:lang w:eastAsia="ja-JP"/>
                <w14:ligatures w14:val="standardContextual"/>
              </w:rPr>
            </w:pPr>
            <w:ins w:id="210" w:author="Nokia" w:date="2024-04-08T21:06:00Z">
              <w:r>
                <w:rPr>
                  <w:rFonts w:ascii="Arial" w:hAnsi="Arial"/>
                  <w:kern w:val="2"/>
                  <w:sz w:val="18"/>
                  <w:lang w:eastAsia="ko-KR"/>
                  <w14:ligatures w14:val="standardContextual"/>
                </w:rPr>
                <w:t>Individual offset for cells on secondary component carrier.</w:t>
              </w:r>
            </w:ins>
          </w:p>
        </w:tc>
      </w:tr>
      <w:tr w:rsidR="002A77D3" w14:paraId="19FAADCC" w14:textId="77777777" w:rsidTr="0053627A">
        <w:trPr>
          <w:cantSplit/>
          <w:jc w:val="center"/>
          <w:ins w:id="211" w:author="Nokia" w:date="2024-04-08T21:06:00Z"/>
          <w:trPrChange w:id="212"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13"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5D37129" w14:textId="77777777" w:rsidR="002A77D3" w:rsidRDefault="002A77D3" w:rsidP="0053627A">
            <w:pPr>
              <w:keepNext/>
              <w:keepLines/>
              <w:spacing w:after="0" w:line="256" w:lineRule="auto"/>
              <w:rPr>
                <w:ins w:id="214" w:author="Nokia" w:date="2024-04-08T21:06:00Z"/>
                <w:rFonts w:ascii="Arial" w:hAnsi="Arial" w:cs="Arial"/>
                <w:kern w:val="2"/>
                <w:sz w:val="18"/>
                <w:lang w:eastAsia="ja-JP"/>
                <w14:ligatures w14:val="standardContextual"/>
              </w:rPr>
            </w:pPr>
            <w:ins w:id="215" w:author="Nokia" w:date="2024-04-08T21:06:00Z">
              <w:r>
                <w:rPr>
                  <w:rFonts w:ascii="Arial" w:hAnsi="Arial" w:cs="Arial"/>
                  <w:kern w:val="2"/>
                  <w:sz w:val="18"/>
                  <w:lang w:eastAsia="zh-CN"/>
                  <w14:ligatures w14:val="standardContextual"/>
                </w:rPr>
                <w:t>Cell3 timing offset to cell2</w:t>
              </w:r>
            </w:ins>
          </w:p>
        </w:tc>
        <w:tc>
          <w:tcPr>
            <w:tcW w:w="709" w:type="dxa"/>
            <w:tcBorders>
              <w:top w:val="single" w:sz="4" w:space="0" w:color="auto"/>
              <w:left w:val="single" w:sz="4" w:space="0" w:color="auto"/>
              <w:bottom w:val="single" w:sz="4" w:space="0" w:color="auto"/>
              <w:right w:val="single" w:sz="4" w:space="0" w:color="auto"/>
            </w:tcBorders>
            <w:tcPrChange w:id="216"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BA8FCBF" w14:textId="77777777" w:rsidR="002A77D3" w:rsidRDefault="002A77D3" w:rsidP="0053627A">
            <w:pPr>
              <w:keepNext/>
              <w:keepLines/>
              <w:spacing w:after="0" w:line="256" w:lineRule="auto"/>
              <w:jc w:val="center"/>
              <w:rPr>
                <w:ins w:id="217" w:author="Nokia" w:date="2024-04-08T21:06:00Z"/>
                <w:rFonts w:ascii="Arial" w:hAnsi="Arial"/>
                <w:kern w:val="2"/>
                <w:sz w:val="18"/>
                <w:lang w:eastAsia="ja-JP"/>
                <w14:ligatures w14:val="standardContextual"/>
              </w:rPr>
            </w:pPr>
            <w:ins w:id="218"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21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CF516D5" w14:textId="77777777" w:rsidR="002A77D3" w:rsidRDefault="002A77D3" w:rsidP="0053627A">
            <w:pPr>
              <w:keepNext/>
              <w:keepLines/>
              <w:spacing w:after="0" w:line="256" w:lineRule="auto"/>
              <w:jc w:val="center"/>
              <w:rPr>
                <w:ins w:id="220" w:author="Nokia" w:date="2024-04-08T21:06:00Z"/>
                <w:rFonts w:ascii="Arial" w:hAnsi="Arial"/>
                <w:kern w:val="2"/>
                <w:sz w:val="18"/>
                <w:lang w:eastAsia="ja-JP"/>
                <w14:ligatures w14:val="standardContextual"/>
              </w:rPr>
            </w:pPr>
            <w:ins w:id="221" w:author="CMCC-shiyuan-0418" w:date="2024-04-18T18:30:00Z">
              <w:r>
                <w:rPr>
                  <w:rFonts w:ascii="Arial" w:hAnsi="Arial" w:hint="eastAsia"/>
                  <w:kern w:val="2"/>
                  <w:sz w:val="18"/>
                  <w:lang w:eastAsia="ko-KR"/>
                  <w14:ligatures w14:val="standardContextual"/>
                </w:rPr>
                <w:t>Length of CP of Cell 3</w:t>
              </w:r>
            </w:ins>
          </w:p>
        </w:tc>
        <w:tc>
          <w:tcPr>
            <w:tcW w:w="3400" w:type="dxa"/>
            <w:tcBorders>
              <w:top w:val="single" w:sz="4" w:space="0" w:color="auto"/>
              <w:left w:val="single" w:sz="4" w:space="0" w:color="auto"/>
              <w:bottom w:val="single" w:sz="4" w:space="0" w:color="auto"/>
              <w:right w:val="single" w:sz="4" w:space="0" w:color="auto"/>
            </w:tcBorders>
            <w:tcPrChange w:id="222"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179D559" w14:textId="77777777" w:rsidR="002A77D3" w:rsidRDefault="002A77D3" w:rsidP="0053627A">
            <w:pPr>
              <w:keepNext/>
              <w:keepLines/>
              <w:spacing w:after="0" w:line="256" w:lineRule="auto"/>
              <w:rPr>
                <w:ins w:id="223" w:author="Nokia" w:date="2024-04-08T21:06:00Z"/>
                <w:rFonts w:ascii="Arial" w:hAnsi="Arial"/>
                <w:kern w:val="2"/>
                <w:sz w:val="18"/>
                <w:lang w:eastAsia="ja-JP"/>
                <w14:ligatures w14:val="standardContextual"/>
              </w:rPr>
            </w:pPr>
          </w:p>
        </w:tc>
      </w:tr>
      <w:tr w:rsidR="002A77D3" w14:paraId="4D7640BD" w14:textId="77777777" w:rsidTr="0053627A">
        <w:trPr>
          <w:cantSplit/>
          <w:jc w:val="center"/>
          <w:ins w:id="224" w:author="Nokia" w:date="2024-04-08T21:06:00Z"/>
          <w:trPrChange w:id="22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2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0EA2541" w14:textId="77777777" w:rsidR="002A77D3" w:rsidRDefault="002A77D3" w:rsidP="0053627A">
            <w:pPr>
              <w:keepNext/>
              <w:keepLines/>
              <w:spacing w:after="0" w:line="256" w:lineRule="auto"/>
              <w:rPr>
                <w:ins w:id="227" w:author="Nokia" w:date="2024-04-08T21:06:00Z"/>
                <w:rFonts w:ascii="Arial" w:hAnsi="Arial" w:cs="Arial"/>
                <w:kern w:val="2"/>
                <w:sz w:val="18"/>
                <w:lang w:eastAsia="ja-JP"/>
                <w14:ligatures w14:val="standardContextual"/>
              </w:rPr>
            </w:pPr>
            <w:ins w:id="228" w:author="Nokia" w:date="2024-04-08T21:06:00Z">
              <w:r>
                <w:rPr>
                  <w:rFonts w:ascii="Arial" w:hAnsi="Arial" w:cs="Arial"/>
                  <w:kern w:val="2"/>
                  <w:sz w:val="18"/>
                  <w:lang w:eastAsia="zh-CN"/>
                  <w14:ligatures w14:val="standardContextual"/>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Change w:id="229"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1A406A7" w14:textId="77777777" w:rsidR="002A77D3" w:rsidRDefault="002A77D3" w:rsidP="0053627A">
            <w:pPr>
              <w:keepNext/>
              <w:keepLines/>
              <w:spacing w:after="0" w:line="256" w:lineRule="auto"/>
              <w:jc w:val="center"/>
              <w:rPr>
                <w:ins w:id="230" w:author="Nokia" w:date="2024-04-08T21:06:00Z"/>
                <w:rFonts w:ascii="Arial" w:hAnsi="Arial"/>
                <w:kern w:val="2"/>
                <w:sz w:val="18"/>
                <w:lang w:eastAsia="ja-JP"/>
                <w14:ligatures w14:val="standardContextual"/>
              </w:rPr>
            </w:pPr>
            <w:ins w:id="231"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23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CA01EEB" w14:textId="77777777" w:rsidR="002A77D3" w:rsidRDefault="002A77D3" w:rsidP="0053627A">
            <w:pPr>
              <w:keepNext/>
              <w:keepLines/>
              <w:spacing w:after="0" w:line="256" w:lineRule="auto"/>
              <w:jc w:val="center"/>
              <w:rPr>
                <w:ins w:id="233" w:author="Nokia" w:date="2024-04-08T21:06:00Z"/>
                <w:rFonts w:ascii="Arial" w:hAnsi="Arial"/>
                <w:kern w:val="2"/>
                <w:sz w:val="18"/>
                <w:lang w:eastAsia="ja-JP"/>
                <w14:ligatures w14:val="standardContextual"/>
              </w:rPr>
            </w:pPr>
            <w:ins w:id="234" w:author="Nokia" w:date="2024-04-08T21:06:00Z">
              <w:r>
                <w:rPr>
                  <w:rFonts w:ascii="Arial" w:hAnsi="Arial" w:cs="Arial"/>
                  <w:kern w:val="2"/>
                  <w:sz w:val="18"/>
                  <w:lang w:eastAsia="ko-KR"/>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lang w:eastAsia="ko-KR"/>
                  <w14:ligatures w14:val="standardContextual"/>
                </w:rPr>
                <w:t>Time alignment error as specified in TS 38.104 [13] clause 6.5.3.1.</w:t>
              </w:r>
            </w:ins>
          </w:p>
        </w:tc>
        <w:tc>
          <w:tcPr>
            <w:tcW w:w="3400" w:type="dxa"/>
            <w:tcBorders>
              <w:top w:val="single" w:sz="4" w:space="0" w:color="auto"/>
              <w:left w:val="single" w:sz="4" w:space="0" w:color="auto"/>
              <w:bottom w:val="single" w:sz="4" w:space="0" w:color="auto"/>
              <w:right w:val="single" w:sz="4" w:space="0" w:color="auto"/>
            </w:tcBorders>
            <w:tcPrChange w:id="23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5CEE6B9" w14:textId="77777777" w:rsidR="002A77D3" w:rsidRDefault="002A77D3" w:rsidP="0053627A">
            <w:pPr>
              <w:keepNext/>
              <w:keepLines/>
              <w:spacing w:after="0" w:line="256" w:lineRule="auto"/>
              <w:rPr>
                <w:ins w:id="236" w:author="Nokia" w:date="2024-04-08T21:06:00Z"/>
                <w:rFonts w:ascii="Arial" w:hAnsi="Arial"/>
                <w:kern w:val="2"/>
                <w:sz w:val="18"/>
                <w:lang w:eastAsia="ja-JP"/>
                <w14:ligatures w14:val="standardContextual"/>
              </w:rPr>
            </w:pPr>
            <w:ins w:id="237" w:author="Nokia" w:date="2024-04-08T21:06:00Z">
              <w:r>
                <w:rPr>
                  <w:rFonts w:ascii="Arial" w:hAnsi="Arial" w:cs="Arial"/>
                  <w:kern w:val="2"/>
                  <w:sz w:val="18"/>
                  <w:lang w:eastAsia="ko-KR"/>
                  <w14:ligatures w14:val="standardContextual"/>
                </w:rPr>
                <w:t>The value of time alignment error depends upon the type of carrier aggregation.</w:t>
              </w:r>
            </w:ins>
          </w:p>
        </w:tc>
      </w:tr>
      <w:tr w:rsidR="002A77D3" w14:paraId="7720CA68" w14:textId="77777777" w:rsidTr="0053627A">
        <w:trPr>
          <w:cantSplit/>
          <w:jc w:val="center"/>
          <w:ins w:id="238" w:author="Nokia" w:date="2024-04-08T21:06:00Z"/>
          <w:trPrChange w:id="239"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40"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C9E8453" w14:textId="77777777" w:rsidR="002A77D3" w:rsidRDefault="002A77D3" w:rsidP="0053627A">
            <w:pPr>
              <w:keepNext/>
              <w:keepLines/>
              <w:spacing w:after="0" w:line="256" w:lineRule="auto"/>
              <w:rPr>
                <w:ins w:id="241" w:author="Nokia" w:date="2024-04-08T21:06:00Z"/>
                <w:rFonts w:ascii="Arial" w:hAnsi="Arial"/>
                <w:kern w:val="2"/>
                <w:sz w:val="18"/>
                <w:lang w:eastAsia="ja-JP"/>
                <w14:ligatures w14:val="standardContextual"/>
              </w:rPr>
            </w:pPr>
            <w:ins w:id="242" w:author="Nokia" w:date="2024-04-08T21:06:00Z">
              <w:r>
                <w:rPr>
                  <w:rFonts w:ascii="Arial" w:hAnsi="Arial"/>
                  <w:kern w:val="2"/>
                  <w:sz w:val="18"/>
                  <w:lang w:eastAsia="ko-KR"/>
                  <w14:ligatures w14:val="standardContextual"/>
                </w:rPr>
                <w:t>T1</w:t>
              </w:r>
            </w:ins>
          </w:p>
        </w:tc>
        <w:tc>
          <w:tcPr>
            <w:tcW w:w="709" w:type="dxa"/>
            <w:tcBorders>
              <w:top w:val="single" w:sz="4" w:space="0" w:color="auto"/>
              <w:left w:val="single" w:sz="4" w:space="0" w:color="auto"/>
              <w:bottom w:val="single" w:sz="4" w:space="0" w:color="auto"/>
              <w:right w:val="single" w:sz="4" w:space="0" w:color="auto"/>
            </w:tcBorders>
            <w:tcPrChange w:id="243"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847530B" w14:textId="77777777" w:rsidR="002A77D3" w:rsidRDefault="002A77D3" w:rsidP="0053627A">
            <w:pPr>
              <w:keepNext/>
              <w:keepLines/>
              <w:spacing w:after="0" w:line="256" w:lineRule="auto"/>
              <w:jc w:val="center"/>
              <w:rPr>
                <w:ins w:id="244" w:author="Nokia" w:date="2024-04-08T21:06:00Z"/>
                <w:rFonts w:ascii="Arial" w:hAnsi="Arial"/>
                <w:kern w:val="2"/>
                <w:sz w:val="18"/>
                <w:lang w:eastAsia="ja-JP"/>
                <w14:ligatures w14:val="standardContextual"/>
              </w:rPr>
            </w:pPr>
            <w:ins w:id="245" w:author="Nokia" w:date="2024-04-08T21:06:00Z">
              <w:r>
                <w:rPr>
                  <w:rFonts w:ascii="Arial" w:hAnsi="Arial"/>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24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6349C69A" w14:textId="77777777" w:rsidR="002A77D3" w:rsidRDefault="002A77D3" w:rsidP="0053627A">
            <w:pPr>
              <w:keepNext/>
              <w:keepLines/>
              <w:spacing w:after="0" w:line="256" w:lineRule="auto"/>
              <w:jc w:val="center"/>
              <w:rPr>
                <w:ins w:id="247" w:author="Nokia" w:date="2024-04-08T21:06:00Z"/>
                <w:rFonts w:ascii="Arial" w:hAnsi="Arial"/>
                <w:kern w:val="2"/>
                <w:sz w:val="18"/>
                <w:lang w:eastAsia="ja-JP"/>
                <w14:ligatures w14:val="standardContextual"/>
              </w:rPr>
            </w:pPr>
            <w:ins w:id="248" w:author="Nokia" w:date="2024-04-08T21:06:00Z">
              <w:r>
                <w:rPr>
                  <w:rFonts w:ascii="Arial" w:hAnsi="Arial" w:cs="Arial"/>
                  <w:kern w:val="2"/>
                  <w:sz w:val="18"/>
                  <w:lang w:eastAsia="ko-KR"/>
                  <w14:ligatures w14:val="standardContextual"/>
                </w:rPr>
                <w:t xml:space="preserve">100 </w:t>
              </w:r>
            </w:ins>
          </w:p>
        </w:tc>
        <w:tc>
          <w:tcPr>
            <w:tcW w:w="3400" w:type="dxa"/>
            <w:tcBorders>
              <w:top w:val="single" w:sz="4" w:space="0" w:color="auto"/>
              <w:left w:val="single" w:sz="4" w:space="0" w:color="auto"/>
              <w:bottom w:val="single" w:sz="4" w:space="0" w:color="auto"/>
              <w:right w:val="single" w:sz="4" w:space="0" w:color="auto"/>
            </w:tcBorders>
            <w:tcPrChange w:id="24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2054FAA8" w14:textId="77777777" w:rsidR="002A77D3" w:rsidRDefault="002A77D3" w:rsidP="0053627A">
            <w:pPr>
              <w:keepNext/>
              <w:keepLines/>
              <w:spacing w:after="0" w:line="256" w:lineRule="auto"/>
              <w:rPr>
                <w:ins w:id="250" w:author="Nokia" w:date="2024-04-08T21:06:00Z"/>
                <w:rFonts w:ascii="Arial" w:hAnsi="Arial"/>
                <w:kern w:val="2"/>
                <w:sz w:val="18"/>
                <w:lang w:eastAsia="ja-JP"/>
                <w14:ligatures w14:val="standardContextual"/>
              </w:rPr>
            </w:pPr>
            <w:ins w:id="251" w:author="Nokia" w:date="2024-04-08T21:06:00Z">
              <w:r>
                <w:rPr>
                  <w:rFonts w:ascii="Arial" w:hAnsi="Arial"/>
                  <w:kern w:val="2"/>
                  <w:sz w:val="18"/>
                  <w:lang w:eastAsia="ko-KR"/>
                  <w14:ligatures w14:val="standardContextual"/>
                </w:rPr>
                <w:t>During this time the PSCell shall be known and the SCell is configured but not detected.</w:t>
              </w:r>
            </w:ins>
          </w:p>
        </w:tc>
      </w:tr>
      <w:tr w:rsidR="002A77D3" w14:paraId="3ACE5EB7" w14:textId="77777777" w:rsidTr="0053627A">
        <w:trPr>
          <w:cantSplit/>
          <w:jc w:val="center"/>
          <w:ins w:id="252" w:author="Nokia" w:date="2024-04-08T21:06:00Z"/>
          <w:trPrChange w:id="25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5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001EDA5" w14:textId="77777777" w:rsidR="002A77D3" w:rsidRDefault="002A77D3" w:rsidP="0053627A">
            <w:pPr>
              <w:keepNext/>
              <w:keepLines/>
              <w:spacing w:after="0" w:line="256" w:lineRule="auto"/>
              <w:rPr>
                <w:ins w:id="255" w:author="Nokia" w:date="2024-04-08T21:06:00Z"/>
                <w:rFonts w:ascii="Arial" w:hAnsi="Arial"/>
                <w:kern w:val="2"/>
                <w:sz w:val="18"/>
                <w:lang w:eastAsia="ja-JP"/>
                <w14:ligatures w14:val="standardContextual"/>
              </w:rPr>
            </w:pPr>
            <w:ins w:id="256" w:author="Nokia" w:date="2024-04-08T21:06:00Z">
              <w:r>
                <w:rPr>
                  <w:rFonts w:ascii="Arial" w:hAnsi="Arial"/>
                  <w:kern w:val="2"/>
                  <w:sz w:val="18"/>
                  <w:lang w:eastAsia="ko-KR"/>
                  <w14:ligatures w14:val="standardContextual"/>
                </w:rPr>
                <w:t>T2</w:t>
              </w:r>
            </w:ins>
          </w:p>
        </w:tc>
        <w:tc>
          <w:tcPr>
            <w:tcW w:w="709" w:type="dxa"/>
            <w:tcBorders>
              <w:top w:val="single" w:sz="4" w:space="0" w:color="auto"/>
              <w:left w:val="single" w:sz="4" w:space="0" w:color="auto"/>
              <w:bottom w:val="single" w:sz="4" w:space="0" w:color="auto"/>
              <w:right w:val="single" w:sz="4" w:space="0" w:color="auto"/>
            </w:tcBorders>
            <w:tcPrChange w:id="25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506A225" w14:textId="77777777" w:rsidR="002A77D3" w:rsidRDefault="002A77D3" w:rsidP="0053627A">
            <w:pPr>
              <w:keepNext/>
              <w:keepLines/>
              <w:spacing w:after="0" w:line="256" w:lineRule="auto"/>
              <w:jc w:val="center"/>
              <w:rPr>
                <w:ins w:id="258" w:author="Nokia" w:date="2024-04-08T21:06:00Z"/>
                <w:rFonts w:ascii="Arial" w:hAnsi="Arial"/>
                <w:kern w:val="2"/>
                <w:sz w:val="18"/>
                <w:lang w:eastAsia="ja-JP"/>
                <w14:ligatures w14:val="standardContextual"/>
              </w:rPr>
            </w:pPr>
            <w:ins w:id="259" w:author="Nokia" w:date="2024-04-08T21:06:00Z">
              <w:r>
                <w:rPr>
                  <w:rFonts w:ascii="Arial" w:hAnsi="Arial"/>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26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0A8718B2" w14:textId="77777777" w:rsidR="002A77D3" w:rsidRDefault="002A77D3" w:rsidP="0053627A">
            <w:pPr>
              <w:keepNext/>
              <w:keepLines/>
              <w:spacing w:after="0" w:line="256" w:lineRule="auto"/>
              <w:jc w:val="center"/>
              <w:rPr>
                <w:ins w:id="261" w:author="Nokia" w:date="2024-04-08T21:06:00Z"/>
                <w:rFonts w:ascii="Arial" w:hAnsi="Arial"/>
                <w:kern w:val="2"/>
                <w:sz w:val="18"/>
                <w:lang w:eastAsia="ja-JP"/>
                <w14:ligatures w14:val="standardContextual"/>
              </w:rPr>
            </w:pPr>
            <w:ins w:id="262" w:author="Nokia" w:date="2024-04-08T21:06:00Z">
              <w:r>
                <w:rPr>
                  <w:rFonts w:ascii="Arial" w:hAnsi="Arial" w:cs="Arial"/>
                  <w:kern w:val="2"/>
                  <w:sz w:val="18"/>
                  <w:lang w:eastAsia="ko-KR"/>
                  <w14:ligatures w14:val="standardContextual"/>
                </w:rPr>
                <w:t>1</w:t>
              </w:r>
            </w:ins>
          </w:p>
        </w:tc>
        <w:tc>
          <w:tcPr>
            <w:tcW w:w="3400" w:type="dxa"/>
            <w:tcBorders>
              <w:top w:val="single" w:sz="4" w:space="0" w:color="auto"/>
              <w:left w:val="single" w:sz="4" w:space="0" w:color="auto"/>
              <w:bottom w:val="single" w:sz="4" w:space="0" w:color="auto"/>
              <w:right w:val="single" w:sz="4" w:space="0" w:color="auto"/>
            </w:tcBorders>
            <w:tcPrChange w:id="26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BCB216D" w14:textId="77777777" w:rsidR="002A77D3" w:rsidRDefault="002A77D3" w:rsidP="0053627A">
            <w:pPr>
              <w:keepNext/>
              <w:keepLines/>
              <w:spacing w:after="0" w:line="256" w:lineRule="auto"/>
              <w:rPr>
                <w:ins w:id="264" w:author="Nokia" w:date="2024-04-08T21:06:00Z"/>
                <w:rFonts w:ascii="Arial" w:hAnsi="Arial"/>
                <w:kern w:val="2"/>
                <w:sz w:val="18"/>
                <w:lang w:eastAsia="ja-JP"/>
                <w14:ligatures w14:val="standardContextual"/>
              </w:rPr>
            </w:pPr>
            <w:ins w:id="265" w:author="Nokia" w:date="2024-04-08T21:06:00Z">
              <w:r>
                <w:rPr>
                  <w:rFonts w:ascii="Arial" w:hAnsi="Arial"/>
                  <w:kern w:val="2"/>
                  <w:sz w:val="18"/>
                  <w:lang w:eastAsia="ja-JP"/>
                  <w14:ligatures w14:val="standardContextual"/>
                </w:rPr>
                <w:t>During this time the UE shall activate the SCell.</w:t>
              </w:r>
            </w:ins>
          </w:p>
        </w:tc>
      </w:tr>
      <w:tr w:rsidR="002A77D3" w:rsidDel="0008767E" w14:paraId="2C4865A7" w14:textId="1D434812" w:rsidTr="0053627A">
        <w:trPr>
          <w:cantSplit/>
          <w:jc w:val="center"/>
          <w:ins w:id="266" w:author="Nokia" w:date="2024-04-08T21:06:00Z"/>
          <w:del w:id="267" w:author="Huawei -RAN4#111" w:date="2024-05-06T11:29:00Z"/>
          <w:trPrChange w:id="26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6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A145FBC" w14:textId="5BB04F70" w:rsidR="002A77D3" w:rsidDel="0008767E" w:rsidRDefault="002A77D3" w:rsidP="0053627A">
            <w:pPr>
              <w:keepNext/>
              <w:keepLines/>
              <w:spacing w:after="0" w:line="256" w:lineRule="auto"/>
              <w:rPr>
                <w:ins w:id="270" w:author="Nokia" w:date="2024-04-08T21:06:00Z"/>
                <w:del w:id="271" w:author="Huawei -RAN4#111" w:date="2024-05-06T11:29:00Z"/>
                <w:rFonts w:ascii="Arial" w:hAnsi="Arial"/>
                <w:kern w:val="2"/>
                <w:sz w:val="18"/>
                <w:lang w:eastAsia="ko-KR"/>
                <w14:ligatures w14:val="standardContextual"/>
              </w:rPr>
            </w:pPr>
            <w:ins w:id="272" w:author="Nokia" w:date="2024-04-08T21:06:00Z">
              <w:del w:id="273" w:author="Huawei -RAN4#111" w:date="2024-05-06T11:29:00Z">
                <w:r w:rsidDel="0008767E">
                  <w:rPr>
                    <w:rFonts w:ascii="Arial" w:hAnsi="Arial"/>
                    <w:kern w:val="2"/>
                    <w:sz w:val="18"/>
                    <w:lang w:eastAsia="ko-KR"/>
                    <w14:ligatures w14:val="standardContextual"/>
                  </w:rPr>
                  <w:delText>A3-offset</w:delText>
                </w:r>
              </w:del>
            </w:ins>
          </w:p>
        </w:tc>
        <w:tc>
          <w:tcPr>
            <w:tcW w:w="709" w:type="dxa"/>
            <w:tcBorders>
              <w:top w:val="single" w:sz="4" w:space="0" w:color="auto"/>
              <w:left w:val="single" w:sz="4" w:space="0" w:color="auto"/>
              <w:bottom w:val="single" w:sz="4" w:space="0" w:color="auto"/>
              <w:right w:val="single" w:sz="4" w:space="0" w:color="auto"/>
            </w:tcBorders>
            <w:tcPrChange w:id="27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AA96D31" w14:textId="74CE8C5F" w:rsidR="002A77D3" w:rsidDel="0008767E" w:rsidRDefault="002A77D3" w:rsidP="0053627A">
            <w:pPr>
              <w:keepNext/>
              <w:keepLines/>
              <w:spacing w:after="0" w:line="256" w:lineRule="auto"/>
              <w:jc w:val="center"/>
              <w:rPr>
                <w:ins w:id="275" w:author="Nokia" w:date="2024-04-08T21:06:00Z"/>
                <w:del w:id="276" w:author="Huawei -RAN4#111" w:date="2024-05-06T11:29:00Z"/>
                <w:rFonts w:ascii="Arial" w:hAnsi="Arial" w:cs="v4.2.0"/>
                <w:kern w:val="2"/>
                <w:sz w:val="18"/>
                <w:lang w:eastAsia="ko-KR"/>
                <w14:ligatures w14:val="standardContextual"/>
              </w:rPr>
            </w:pPr>
            <w:ins w:id="277" w:author="Nokia" w:date="2024-04-08T21:06:00Z">
              <w:del w:id="278" w:author="Huawei -RAN4#111" w:date="2024-05-06T11:29:00Z">
                <w:r w:rsidDel="0008767E">
                  <w:rPr>
                    <w:rFonts w:ascii="Arial" w:hAnsi="Arial"/>
                    <w:kern w:val="2"/>
                    <w:sz w:val="18"/>
                    <w:lang w:eastAsia="ko-KR"/>
                    <w14:ligatures w14:val="standardContextual"/>
                  </w:rPr>
                  <w:delText>dB</w:delText>
                </w:r>
              </w:del>
            </w:ins>
          </w:p>
        </w:tc>
        <w:tc>
          <w:tcPr>
            <w:tcW w:w="2976" w:type="dxa"/>
            <w:tcBorders>
              <w:top w:val="single" w:sz="4" w:space="0" w:color="auto"/>
              <w:left w:val="single" w:sz="4" w:space="0" w:color="auto"/>
              <w:bottom w:val="single" w:sz="4" w:space="0" w:color="auto"/>
              <w:right w:val="single" w:sz="4" w:space="0" w:color="auto"/>
            </w:tcBorders>
            <w:tcPrChange w:id="27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0CEA59F" w14:textId="2751ACA9" w:rsidR="002A77D3" w:rsidDel="0008767E" w:rsidRDefault="002A77D3" w:rsidP="0053627A">
            <w:pPr>
              <w:keepNext/>
              <w:keepLines/>
              <w:spacing w:after="0" w:line="256" w:lineRule="auto"/>
              <w:jc w:val="center"/>
              <w:rPr>
                <w:ins w:id="280" w:author="Nokia" w:date="2024-04-08T21:06:00Z"/>
                <w:del w:id="281" w:author="Huawei -RAN4#111" w:date="2024-05-06T11:29:00Z"/>
                <w:rFonts w:ascii="Arial" w:hAnsi="Arial" w:cs="v4.2.0"/>
                <w:kern w:val="2"/>
                <w:sz w:val="18"/>
                <w:lang w:eastAsia="ko-KR"/>
                <w14:ligatures w14:val="standardContextual"/>
              </w:rPr>
            </w:pPr>
            <w:ins w:id="282" w:author="Nokia" w:date="2024-04-08T21:06:00Z">
              <w:del w:id="283" w:author="Huawei -RAN4#111" w:date="2024-05-06T11:29:00Z">
                <w:r w:rsidDel="0008767E">
                  <w:rPr>
                    <w:rFonts w:ascii="Arial" w:hAnsi="Arial" w:cs="Arial"/>
                    <w:kern w:val="2"/>
                    <w:sz w:val="18"/>
                    <w:lang w:eastAsia="ko-KR"/>
                    <w14:ligatures w14:val="standardContextual"/>
                  </w:rPr>
                  <w:delText>-15</w:delText>
                </w:r>
              </w:del>
            </w:ins>
          </w:p>
        </w:tc>
        <w:tc>
          <w:tcPr>
            <w:tcW w:w="3400" w:type="dxa"/>
            <w:tcBorders>
              <w:top w:val="single" w:sz="4" w:space="0" w:color="auto"/>
              <w:left w:val="single" w:sz="4" w:space="0" w:color="auto"/>
              <w:bottom w:val="single" w:sz="4" w:space="0" w:color="auto"/>
              <w:right w:val="single" w:sz="4" w:space="0" w:color="auto"/>
            </w:tcBorders>
            <w:tcPrChange w:id="284"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2B4C723" w14:textId="03598B57" w:rsidR="002A77D3" w:rsidDel="0008767E" w:rsidRDefault="002A77D3" w:rsidP="0053627A">
            <w:pPr>
              <w:keepNext/>
              <w:keepLines/>
              <w:spacing w:after="0" w:line="256" w:lineRule="auto"/>
              <w:rPr>
                <w:ins w:id="285" w:author="Nokia" w:date="2024-04-08T21:06:00Z"/>
                <w:del w:id="286" w:author="Huawei -RAN4#111" w:date="2024-05-06T11:29:00Z"/>
                <w:rFonts w:ascii="Arial" w:hAnsi="Arial" w:cs="v4.2.0"/>
                <w:kern w:val="2"/>
                <w:sz w:val="18"/>
                <w:lang w:eastAsia="zh-CN"/>
                <w14:ligatures w14:val="standardContextual"/>
              </w:rPr>
            </w:pPr>
          </w:p>
        </w:tc>
      </w:tr>
      <w:tr w:rsidR="002A77D3" w14:paraId="6FD1532C" w14:textId="77777777" w:rsidTr="0053627A">
        <w:trPr>
          <w:cantSplit/>
          <w:jc w:val="center"/>
          <w:ins w:id="287" w:author="Nokia" w:date="2024-04-08T21:06:00Z"/>
          <w:trPrChange w:id="28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8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0708CA2" w14:textId="77777777" w:rsidR="002A77D3" w:rsidRDefault="002A77D3" w:rsidP="0053627A">
            <w:pPr>
              <w:keepNext/>
              <w:keepLines/>
              <w:spacing w:after="0" w:line="256" w:lineRule="auto"/>
              <w:rPr>
                <w:ins w:id="290" w:author="Nokia" w:date="2024-04-08T21:06:00Z"/>
                <w:rFonts w:ascii="Arial" w:hAnsi="Arial"/>
                <w:kern w:val="2"/>
                <w:sz w:val="18"/>
                <w:lang w:eastAsia="ko-KR"/>
                <w14:ligatures w14:val="standardContextual"/>
              </w:rPr>
            </w:pPr>
            <w:ins w:id="291"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HARQ</w:t>
              </w:r>
            </w:ins>
          </w:p>
        </w:tc>
        <w:tc>
          <w:tcPr>
            <w:tcW w:w="709" w:type="dxa"/>
            <w:tcBorders>
              <w:top w:val="single" w:sz="4" w:space="0" w:color="auto"/>
              <w:left w:val="single" w:sz="4" w:space="0" w:color="auto"/>
              <w:bottom w:val="single" w:sz="4" w:space="0" w:color="auto"/>
              <w:right w:val="single" w:sz="4" w:space="0" w:color="auto"/>
            </w:tcBorders>
            <w:tcPrChange w:id="29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8D0224E" w14:textId="77777777" w:rsidR="002A77D3" w:rsidRDefault="002A77D3" w:rsidP="0053627A">
            <w:pPr>
              <w:keepNext/>
              <w:keepLines/>
              <w:spacing w:after="0" w:line="256" w:lineRule="auto"/>
              <w:jc w:val="center"/>
              <w:rPr>
                <w:ins w:id="293" w:author="Nokia" w:date="2024-04-08T21:06:00Z"/>
                <w:rFonts w:ascii="Arial" w:hAnsi="Arial"/>
                <w:kern w:val="2"/>
                <w:sz w:val="18"/>
                <w:lang w:eastAsia="ko-KR"/>
                <w14:ligatures w14:val="standardContextual"/>
              </w:rPr>
            </w:pPr>
            <w:ins w:id="294" w:author="Nokia" w:date="2024-04-08T21:06:00Z">
              <w:r>
                <w:rPr>
                  <w:rFonts w:ascii="Arial" w:hAnsi="Arial" w:cs="v4.2.0"/>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29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3C0E320" w14:textId="77777777" w:rsidR="002A77D3" w:rsidRDefault="002A77D3" w:rsidP="0053627A">
            <w:pPr>
              <w:pStyle w:val="TAC"/>
              <w:spacing w:line="256" w:lineRule="auto"/>
              <w:rPr>
                <w:ins w:id="296" w:author="Nokia" w:date="2024-04-08T21:06:00Z"/>
                <w:del w:id="297" w:author="CMCC-shiyuan-0418" w:date="2024-04-18T18:35:00Z"/>
                <w:rFonts w:cs="v4.2.0"/>
              </w:rPr>
            </w:pPr>
            <w:ins w:id="298" w:author="Nokia" w:date="2024-04-08T21:06:00Z">
              <w:del w:id="299" w:author="CMCC-shiyuan-0418" w:date="2024-04-18T18:35:00Z">
                <w:r>
                  <w:rPr>
                    <w:rFonts w:cs="v4.2.0"/>
                  </w:rPr>
                  <w:delText>Config 1: 2</w:delText>
                </w:r>
              </w:del>
            </w:ins>
          </w:p>
          <w:p w14:paraId="29D625D5" w14:textId="77777777" w:rsidR="002A77D3" w:rsidRDefault="002A77D3" w:rsidP="0053627A">
            <w:pPr>
              <w:pStyle w:val="TAC"/>
              <w:spacing w:line="256" w:lineRule="auto"/>
              <w:rPr>
                <w:ins w:id="300" w:author="Nokia" w:date="2024-04-08T21:06:00Z"/>
                <w:del w:id="301" w:author="CMCC-shiyuan-0418" w:date="2024-04-18T18:35:00Z"/>
                <w:rFonts w:cs="v4.2.0"/>
              </w:rPr>
            </w:pPr>
            <w:ins w:id="302" w:author="Nokia" w:date="2024-04-08T21:06:00Z">
              <w:del w:id="303" w:author="CMCC-shiyuan-0418" w:date="2024-04-18T18:35:00Z">
                <w:r>
                  <w:rPr>
                    <w:rFonts w:cs="v4.2.0"/>
                  </w:rPr>
                  <w:delText>Config 2: 3</w:delText>
                </w:r>
              </w:del>
            </w:ins>
          </w:p>
          <w:p w14:paraId="177622BD" w14:textId="77777777" w:rsidR="002A77D3" w:rsidRDefault="002A77D3" w:rsidP="0053627A">
            <w:pPr>
              <w:pStyle w:val="TAC"/>
              <w:spacing w:line="256" w:lineRule="auto"/>
              <w:rPr>
                <w:ins w:id="304" w:author="Nokia" w:date="2024-04-08T21:06:00Z"/>
                <w:del w:id="305" w:author="CMCC-shiyuan-0418" w:date="2024-04-18T18:35:00Z"/>
                <w:rFonts w:cs="v4.2.0"/>
              </w:rPr>
            </w:pPr>
            <w:ins w:id="306" w:author="Nokia" w:date="2024-04-08T21:06:00Z">
              <w:del w:id="307" w:author="CMCC-shiyuan-0418" w:date="2024-04-18T18:35:00Z">
                <w:r>
                  <w:rPr>
                    <w:rFonts w:cs="v4.2.0"/>
                  </w:rPr>
                  <w:delText>Config 3: 2.5</w:delText>
                </w:r>
              </w:del>
            </w:ins>
          </w:p>
          <w:p w14:paraId="2A1F75A4" w14:textId="77777777" w:rsidR="002A77D3" w:rsidRDefault="002A77D3" w:rsidP="0053627A">
            <w:pPr>
              <w:pStyle w:val="TAC"/>
              <w:spacing w:line="256" w:lineRule="auto"/>
              <w:rPr>
                <w:ins w:id="308" w:author="CMCC-shiyuan-0418" w:date="2024-04-18T18:34:00Z"/>
                <w:rFonts w:cs="v4.2.0"/>
              </w:rPr>
            </w:pPr>
            <w:ins w:id="309" w:author="CMCC-shiyuan-0418" w:date="2024-04-18T18:34:00Z">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ins>
          </w:p>
          <w:p w14:paraId="13F0EB46" w14:textId="77777777" w:rsidR="002A77D3" w:rsidRDefault="002A77D3" w:rsidP="0053627A">
            <w:pPr>
              <w:keepNext/>
              <w:keepLines/>
              <w:spacing w:after="0" w:line="256" w:lineRule="auto"/>
              <w:jc w:val="center"/>
              <w:rPr>
                <w:ins w:id="310" w:author="Nokia" w:date="2024-04-08T21:06:00Z"/>
                <w:rFonts w:ascii="Arial" w:hAnsi="Arial"/>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Change w:id="311"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1C7E95FA" w14:textId="77777777" w:rsidR="002A77D3" w:rsidRDefault="002A77D3" w:rsidP="0053627A">
            <w:pPr>
              <w:pStyle w:val="TAC"/>
              <w:spacing w:line="256" w:lineRule="auto"/>
              <w:rPr>
                <w:ins w:id="312" w:author="Nokia" w:date="2024-04-08T21:06:00Z"/>
                <w:del w:id="313" w:author="CMCC-shiyuan-0418" w:date="2024-04-18T18:34:00Z"/>
                <w:rFonts w:cs="v4.2.0"/>
              </w:rPr>
            </w:pPr>
            <w:ins w:id="314" w:author="Nokia" w:date="2024-04-08T21:06:00Z">
              <w:del w:id="315" w:author="CMCC-shiyuan-0418" w:date="2024-04-18T18:34:00Z">
                <w:r>
                  <w:rPr>
                    <w:rFonts w:cs="v4.2.0"/>
                  </w:rPr>
                  <w:delText>k</w:delText>
                </w:r>
                <w:r>
                  <w:rPr>
                    <w:rFonts w:cs="v4.2.0"/>
                    <w:vertAlign w:val="subscript"/>
                  </w:rPr>
                  <w:delText>1</w:delText>
                </w:r>
                <m:oMath>
                  <m:r>
                    <m:rPr>
                      <m:sty m:val="p"/>
                    </m:rPr>
                    <w:rPr>
                      <w:rFonts w:ascii="Cambria Math" w:hAnsi="Cambria Math" w:cs="v4.2.0"/>
                      <w:vertAlign w:val="subscript"/>
                    </w:rPr>
                    <m:t>×</m:t>
                  </m:r>
                </m:oMath>
                <w:r>
                  <w:rPr>
                    <w:rFonts w:cs="v4.2.0"/>
                  </w:rPr>
                  <w:delText>NR slot length</w:delText>
                </w:r>
              </w:del>
            </w:ins>
          </w:p>
          <w:p w14:paraId="3F4C5E7A" w14:textId="77777777" w:rsidR="002A77D3" w:rsidRDefault="002A77D3" w:rsidP="0053627A">
            <w:pPr>
              <w:keepNext/>
              <w:keepLines/>
              <w:spacing w:after="0" w:line="256" w:lineRule="auto"/>
              <w:rPr>
                <w:ins w:id="316" w:author="Nokia" w:date="2024-04-08T21:06:00Z"/>
                <w:rFonts w:ascii="Arial" w:hAnsi="Arial"/>
                <w:kern w:val="2"/>
                <w:sz w:val="18"/>
                <w:lang w:eastAsia="ko-KR"/>
                <w14:ligatures w14:val="standardContextual"/>
              </w:rPr>
            </w:pPr>
            <w:ins w:id="317" w:author="Nokia" w:date="2024-04-08T21:06:00Z">
              <w:del w:id="318" w:author="CMCC-shiyuan-0418" w:date="2024-04-18T18:35:00Z">
                <w:r>
                  <w:rPr>
                    <w:rFonts w:ascii="Arial" w:hAnsi="Arial" w:cs="v4.2.0"/>
                    <w:kern w:val="2"/>
                    <w:sz w:val="18"/>
                    <w:lang w:eastAsia="zh-CN"/>
                    <w14:ligatures w14:val="standardContextual"/>
                  </w:rPr>
                  <w:br/>
                </w:r>
              </w:del>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lang w:eastAsia="ko-KR"/>
                  <w14:ligatures w14:val="standardContextual"/>
                </w:rPr>
                <w:t xml:space="preserve">a number of slots indicated by the PDSCH-to-HARQ_feedback timing indicator field in a corresponding DCI format or provided by </w:t>
              </w:r>
              <w:r>
                <w:rPr>
                  <w:rFonts w:ascii="Arial" w:hAnsi="Arial"/>
                  <w:i/>
                  <w:kern w:val="2"/>
                  <w:sz w:val="18"/>
                  <w:lang w:eastAsia="ko-KR"/>
                  <w14:ligatures w14:val="standardContextual"/>
                </w:rPr>
                <w:t>dl-DataToUL-ACK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xml:space="preserve">, the value is defined in </w:t>
              </w:r>
              <w:r>
                <w:rPr>
                  <w:rFonts w:ascii="Arial" w:hAnsi="Arial"/>
                  <w:kern w:val="2"/>
                  <w:sz w:val="18"/>
                  <w:lang w:eastAsia="ko-KR"/>
                  <w14:ligatures w14:val="standardContextual"/>
                </w:rPr>
                <w:t xml:space="preserve"> 38.</w:t>
              </w:r>
              <w:r>
                <w:rPr>
                  <w:rFonts w:ascii="Arial" w:hAnsi="Arial"/>
                  <w:kern w:val="2"/>
                  <w:sz w:val="18"/>
                  <w:lang w:eastAsia="zh-CN"/>
                  <w14:ligatures w14:val="standardContextual"/>
                </w:rPr>
                <w:t>213</w:t>
              </w:r>
              <w:r>
                <w:rPr>
                  <w:rFonts w:ascii="Arial" w:hAnsi="Arial"/>
                  <w:kern w:val="2"/>
                  <w:sz w:val="18"/>
                  <w:lang w:eastAsia="ko-KR"/>
                  <w14:ligatures w14:val="standardContextual"/>
                </w:rPr>
                <w:t xml:space="preserve"> [</w:t>
              </w:r>
              <w:r>
                <w:rPr>
                  <w:rFonts w:ascii="Arial" w:hAnsi="Arial"/>
                  <w:kern w:val="2"/>
                  <w:sz w:val="18"/>
                  <w:lang w:eastAsia="zh-CN"/>
                  <w14:ligatures w14:val="standardContextual"/>
                </w:rPr>
                <w:t>3</w:t>
              </w:r>
              <w:r>
                <w:rPr>
                  <w:rFonts w:ascii="Arial" w:hAnsi="Arial"/>
                  <w:kern w:val="2"/>
                  <w:sz w:val="18"/>
                  <w:lang w:eastAsia="ko-KR"/>
                  <w14:ligatures w14:val="standardContextual"/>
                </w:rPr>
                <w:t>]</w:t>
              </w:r>
            </w:ins>
          </w:p>
        </w:tc>
      </w:tr>
      <w:tr w:rsidR="002A77D3" w14:paraId="1DFC9A6A" w14:textId="77777777" w:rsidTr="0053627A">
        <w:trPr>
          <w:cantSplit/>
          <w:jc w:val="center"/>
          <w:ins w:id="319" w:author="Nokia" w:date="2024-04-08T21:06:00Z"/>
          <w:trPrChange w:id="320"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21"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C70AB8E" w14:textId="77777777" w:rsidR="002A77D3" w:rsidRDefault="002A77D3" w:rsidP="0053627A">
            <w:pPr>
              <w:keepNext/>
              <w:keepLines/>
              <w:spacing w:after="0" w:line="256" w:lineRule="auto"/>
              <w:rPr>
                <w:ins w:id="322" w:author="Nokia" w:date="2024-04-08T21:06:00Z"/>
                <w:rFonts w:ascii="Arial" w:hAnsi="Arial"/>
                <w:kern w:val="2"/>
                <w:sz w:val="18"/>
                <w:lang w:eastAsia="ko-KR"/>
                <w14:ligatures w14:val="standardContextual"/>
              </w:rPr>
            </w:pPr>
            <w:ins w:id="323"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CSI_Reporting</w:t>
              </w:r>
            </w:ins>
          </w:p>
        </w:tc>
        <w:tc>
          <w:tcPr>
            <w:tcW w:w="709" w:type="dxa"/>
            <w:tcBorders>
              <w:top w:val="single" w:sz="4" w:space="0" w:color="auto"/>
              <w:left w:val="single" w:sz="4" w:space="0" w:color="auto"/>
              <w:bottom w:val="single" w:sz="4" w:space="0" w:color="auto"/>
              <w:right w:val="single" w:sz="4" w:space="0" w:color="auto"/>
            </w:tcBorders>
            <w:tcPrChange w:id="32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9724812" w14:textId="77777777" w:rsidR="002A77D3" w:rsidRDefault="002A77D3" w:rsidP="0053627A">
            <w:pPr>
              <w:keepNext/>
              <w:keepLines/>
              <w:spacing w:after="0" w:line="256" w:lineRule="auto"/>
              <w:jc w:val="center"/>
              <w:rPr>
                <w:ins w:id="325" w:author="Nokia" w:date="2024-04-08T21:06:00Z"/>
                <w:rFonts w:ascii="Arial" w:hAnsi="Arial"/>
                <w:kern w:val="2"/>
                <w:sz w:val="18"/>
                <w:lang w:eastAsia="ko-KR"/>
                <w14:ligatures w14:val="standardContextual"/>
              </w:rPr>
            </w:pPr>
            <w:ins w:id="326" w:author="Nokia" w:date="2024-04-08T21:06:00Z">
              <w:r>
                <w:rPr>
                  <w:rFonts w:ascii="Arial" w:hAnsi="Arial"/>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327"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0439A14" w14:textId="77777777" w:rsidR="002A77D3" w:rsidRDefault="002A77D3" w:rsidP="0053627A">
            <w:pPr>
              <w:keepNext/>
              <w:keepLines/>
              <w:spacing w:after="0" w:line="256" w:lineRule="auto"/>
              <w:jc w:val="center"/>
              <w:rPr>
                <w:ins w:id="328" w:author="Nokia" w:date="2024-04-08T21:06:00Z"/>
                <w:rFonts w:ascii="Arial" w:hAnsi="Arial"/>
                <w:kern w:val="2"/>
                <w:sz w:val="18"/>
                <w:lang w:eastAsia="ko-KR"/>
                <w14:ligatures w14:val="standardContextual"/>
              </w:rPr>
            </w:pPr>
            <w:ins w:id="329" w:author="Nokia" w:date="2024-04-08T21:06:00Z">
              <w:r>
                <w:rPr>
                  <w:rFonts w:ascii="Arial" w:hAnsi="Arial"/>
                  <w:kern w:val="2"/>
                  <w:sz w:val="18"/>
                  <w:lang w:eastAsia="ko-KR"/>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Change w:id="33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C7ACC4E" w14:textId="77777777" w:rsidR="002A77D3" w:rsidRDefault="002A77D3" w:rsidP="0053627A">
            <w:pPr>
              <w:keepNext/>
              <w:keepLines/>
              <w:spacing w:after="0" w:line="256" w:lineRule="auto"/>
              <w:rPr>
                <w:ins w:id="331" w:author="Nokia" w:date="2024-04-08T21:06:00Z"/>
                <w:rFonts w:ascii="Arial" w:hAnsi="Arial"/>
                <w:kern w:val="2"/>
                <w:sz w:val="18"/>
                <w:lang w:eastAsia="ko-KR"/>
                <w14:ligatures w14:val="standardContextual"/>
              </w:rPr>
            </w:pPr>
            <w:ins w:id="332" w:author="Nokia" w:date="2024-04-08T21:06:00Z">
              <w:r>
                <w:rPr>
                  <w:rFonts w:ascii="Arial" w:hAnsi="Arial"/>
                  <w:kern w:val="2"/>
                  <w:sz w:val="18"/>
                  <w:lang w:eastAsia="ko-KR"/>
                  <w14:ligatures w14:val="standardContextual"/>
                </w:rPr>
                <w:t xml:space="preserve">the delay (in ms) </w:t>
              </w:r>
              <w:r>
                <w:rPr>
                  <w:rFonts w:ascii="Arial" w:hAnsi="Arial"/>
                  <w:kern w:val="2"/>
                  <w:sz w:val="18"/>
                  <w:lang w:eastAsia="zh-CN"/>
                  <w14:ligatures w14:val="standardContextual"/>
                </w:rPr>
                <w:t xml:space="preserve">including </w:t>
              </w:r>
              <w:r>
                <w:rPr>
                  <w:rFonts w:ascii="Arial" w:hAnsi="Arial"/>
                  <w:kern w:val="2"/>
                  <w:sz w:val="18"/>
                  <w:lang w:eastAsia="ko-KR"/>
                  <w14:ligatures w14:val="standardContextual"/>
                </w:rPr>
                <w:t>uncertainty in acquiring the first available downlink CSI reference resource</w:t>
              </w:r>
              <w:r>
                <w:rPr>
                  <w:rFonts w:ascii="Arial" w:hAnsi="Arial"/>
                  <w:kern w:val="2"/>
                  <w:sz w:val="18"/>
                  <w:lang w:eastAsia="zh-CN"/>
                  <w14:ligatures w14:val="standardContextual"/>
                </w:rPr>
                <w:t xml:space="preserve">, UE processing time for CSI reporting </w:t>
              </w:r>
              <w:r>
                <w:rPr>
                  <w:rFonts w:ascii="Arial" w:hAnsi="Arial" w:cs="v4.2.0"/>
                  <w:kern w:val="2"/>
                  <w:sz w:val="18"/>
                  <w:lang w:eastAsia="ko-KR"/>
                  <w14:ligatures w14:val="standardContextual"/>
                </w:rPr>
                <w:t xml:space="preserve">(clause 5.2.2.5 in TS 38.214) </w:t>
              </w:r>
              <w:r>
                <w:rPr>
                  <w:rFonts w:ascii="Arial" w:hAnsi="Arial"/>
                  <w:kern w:val="2"/>
                  <w:sz w:val="18"/>
                  <w:lang w:eastAsia="zh-CN"/>
                  <w14:ligatures w14:val="standardContextual"/>
                </w:rPr>
                <w:t xml:space="preserve">and </w:t>
              </w:r>
              <w:r>
                <w:rPr>
                  <w:rFonts w:ascii="Arial" w:hAnsi="Arial"/>
                  <w:kern w:val="2"/>
                  <w:sz w:val="18"/>
                  <w:lang w:eastAsia="ko-KR"/>
                  <w14:ligatures w14:val="standardContextual"/>
                </w:rPr>
                <w:t>uncertainty in acquiring the first available CSI reporting resources as specified in TS 38.331 [2]</w:t>
              </w:r>
            </w:ins>
          </w:p>
        </w:tc>
      </w:tr>
      <w:tr w:rsidR="002A77D3" w14:paraId="2329D05B" w14:textId="77777777" w:rsidTr="0053627A">
        <w:trPr>
          <w:cantSplit/>
          <w:jc w:val="center"/>
          <w:ins w:id="333" w:author="Nokia" w:date="2024-04-08T21:06:00Z"/>
          <w:trPrChange w:id="334"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35"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EBC9252" w14:textId="77777777" w:rsidR="002A77D3" w:rsidRDefault="002A77D3" w:rsidP="0053627A">
            <w:pPr>
              <w:keepNext/>
              <w:keepLines/>
              <w:spacing w:after="0" w:line="256" w:lineRule="auto"/>
              <w:rPr>
                <w:ins w:id="336" w:author="Nokia" w:date="2024-04-08T21:06:00Z"/>
                <w:rFonts w:ascii="Arial" w:hAnsi="Arial"/>
                <w:kern w:val="2"/>
                <w:sz w:val="18"/>
                <w:lang w:eastAsia="ko-KR"/>
                <w14:ligatures w14:val="standardContextual"/>
              </w:rPr>
            </w:pPr>
            <w:ins w:id="337" w:author="Nokia" w:date="2024-04-08T21:06:00Z">
              <w:r>
                <w:rPr>
                  <w:rFonts w:ascii="Arial" w:hAnsi="Arial"/>
                  <w:kern w:val="2"/>
                  <w:sz w:val="18"/>
                  <w:lang w:eastAsia="ko-KR"/>
                  <w14:ligatures w14:val="standardContextual"/>
                </w:rPr>
                <w:t>k</w:t>
              </w:r>
            </w:ins>
          </w:p>
        </w:tc>
        <w:tc>
          <w:tcPr>
            <w:tcW w:w="709" w:type="dxa"/>
            <w:tcBorders>
              <w:top w:val="single" w:sz="4" w:space="0" w:color="auto"/>
              <w:left w:val="single" w:sz="4" w:space="0" w:color="auto"/>
              <w:bottom w:val="single" w:sz="4" w:space="0" w:color="auto"/>
              <w:right w:val="single" w:sz="4" w:space="0" w:color="auto"/>
            </w:tcBorders>
            <w:tcPrChange w:id="338"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3464E60" w14:textId="77777777" w:rsidR="002A77D3" w:rsidRDefault="002A77D3" w:rsidP="0053627A">
            <w:pPr>
              <w:keepNext/>
              <w:keepLines/>
              <w:spacing w:after="0" w:line="256" w:lineRule="auto"/>
              <w:jc w:val="center"/>
              <w:rPr>
                <w:ins w:id="339" w:author="Nokia" w:date="2024-04-08T21:06:00Z"/>
                <w:rFonts w:ascii="Arial" w:hAnsi="Arial"/>
                <w:kern w:val="2"/>
                <w:sz w:val="18"/>
                <w:lang w:eastAsia="ko-KR"/>
                <w14:ligatures w14:val="standardContextual"/>
              </w:rPr>
            </w:pPr>
            <w:ins w:id="340" w:author="Nokia" w:date="2024-04-08T21:06:00Z">
              <w:r>
                <w:rPr>
                  <w:rFonts w:ascii="Arial" w:hAnsi="Arial" w:cs="v4.2.0"/>
                  <w:kern w:val="2"/>
                  <w:sz w:val="18"/>
                  <w:lang w:eastAsia="ko-KR"/>
                  <w14:ligatures w14:val="standardContextual"/>
                </w:rPr>
                <w:t>slot</w:t>
              </w:r>
            </w:ins>
          </w:p>
        </w:tc>
        <w:tc>
          <w:tcPr>
            <w:tcW w:w="2976" w:type="dxa"/>
            <w:tcBorders>
              <w:top w:val="single" w:sz="4" w:space="0" w:color="auto"/>
              <w:left w:val="single" w:sz="4" w:space="0" w:color="auto"/>
              <w:bottom w:val="single" w:sz="4" w:space="0" w:color="auto"/>
              <w:right w:val="single" w:sz="4" w:space="0" w:color="auto"/>
            </w:tcBorders>
            <w:tcPrChange w:id="341"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B3972A5" w14:textId="77777777" w:rsidR="002A77D3" w:rsidRDefault="002A77D3" w:rsidP="0053627A">
            <w:pPr>
              <w:keepNext/>
              <w:keepLines/>
              <w:spacing w:after="0" w:line="256" w:lineRule="auto"/>
              <w:jc w:val="center"/>
              <w:rPr>
                <w:ins w:id="342" w:author="Nokia" w:date="2024-04-08T21:06:00Z"/>
                <w:rFonts w:ascii="Arial" w:hAnsi="Arial"/>
                <w:kern w:val="2"/>
                <w:sz w:val="18"/>
                <w:lang w:eastAsia="ko-KR"/>
                <w14:ligatures w14:val="standardContextual"/>
              </w:rPr>
            </w:pPr>
            <w:ins w:id="343" w:author="Nokia" w:date="2024-04-08T21:06:00Z">
              <w:r>
                <w:rPr>
                  <w:rFonts w:ascii="Arial" w:hAnsi="Arial"/>
                  <w:kern w:val="2"/>
                  <w:position w:val="-10"/>
                  <w:sz w:val="18"/>
                  <w:lang w:eastAsia="ko-KR"/>
                  <w14:ligatures w14:val="standardContextual"/>
                </w:rPr>
                <w:object w:dxaOrig="1750" w:dyaOrig="310" w14:anchorId="5FF4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3" o:title=""/>
                  </v:shape>
                  <o:OLEObject Type="Embed" ProgID="Equation.3" ShapeID="_x0000_i1025" DrawAspect="Content" ObjectID="_1778049528" r:id="rId14"/>
                </w:object>
              </w:r>
            </w:ins>
          </w:p>
        </w:tc>
        <w:tc>
          <w:tcPr>
            <w:tcW w:w="3400" w:type="dxa"/>
            <w:tcBorders>
              <w:top w:val="single" w:sz="4" w:space="0" w:color="auto"/>
              <w:left w:val="single" w:sz="4" w:space="0" w:color="auto"/>
              <w:bottom w:val="single" w:sz="4" w:space="0" w:color="auto"/>
              <w:right w:val="single" w:sz="4" w:space="0" w:color="auto"/>
            </w:tcBorders>
            <w:tcPrChange w:id="344"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5EFFF81" w14:textId="77777777" w:rsidR="002A77D3" w:rsidRDefault="002A77D3" w:rsidP="0053627A">
            <w:pPr>
              <w:keepNext/>
              <w:keepLines/>
              <w:spacing w:after="0" w:line="256" w:lineRule="auto"/>
              <w:rPr>
                <w:ins w:id="345" w:author="Nokia" w:date="2024-04-08T21:06:00Z"/>
                <w:rFonts w:ascii="Arial" w:hAnsi="Arial"/>
                <w:kern w:val="2"/>
                <w:sz w:val="18"/>
                <w:lang w:eastAsia="ko-KR"/>
                <w14:ligatures w14:val="standardContextual"/>
              </w:rPr>
            </w:pPr>
            <w:ins w:id="346" w:author="Nokia" w:date="2024-04-08T21:06:00Z">
              <w:r>
                <w:rPr>
                  <w:rFonts w:ascii="Arial" w:hAnsi="Arial"/>
                  <w:kern w:val="2"/>
                  <w:sz w:val="18"/>
                  <w:lang w:eastAsia="ko-KR"/>
                  <w14:ligatures w14:val="standardContextual"/>
                </w:rPr>
                <w:t>As specified in clause 4.3 of TS 38.213 [3]</w:t>
              </w:r>
            </w:ins>
          </w:p>
        </w:tc>
      </w:tr>
    </w:tbl>
    <w:p w14:paraId="162AFA65" w14:textId="77777777" w:rsidR="002A77D3" w:rsidRDefault="002A77D3" w:rsidP="002A77D3">
      <w:pPr>
        <w:rPr>
          <w:ins w:id="347" w:author="Nokia" w:date="2024-04-08T21:06:00Z"/>
          <w:rFonts w:eastAsia="MS Mincho"/>
          <w:lang w:eastAsia="ko-KR"/>
        </w:rPr>
      </w:pPr>
    </w:p>
    <w:p w14:paraId="09D4A52C" w14:textId="77777777" w:rsidR="002A77D3" w:rsidRDefault="002A77D3" w:rsidP="002A77D3">
      <w:pPr>
        <w:keepNext/>
        <w:keepLines/>
        <w:spacing w:before="60"/>
        <w:jc w:val="center"/>
        <w:rPr>
          <w:ins w:id="348" w:author="Nokia" w:date="2024-04-08T21:06:00Z"/>
          <w:rFonts w:ascii="Arial" w:eastAsia="MS Mincho" w:hAnsi="Arial"/>
          <w:b/>
          <w:kern w:val="2"/>
          <w:lang w:eastAsia="ko-KR"/>
          <w14:ligatures w14:val="standardContextual"/>
        </w:rPr>
      </w:pPr>
      <w:ins w:id="349" w:author="Nokia" w:date="2024-04-08T21:06:00Z">
        <w:r>
          <w:rPr>
            <w:rFonts w:ascii="Arial" w:hAnsi="Arial"/>
            <w:b/>
            <w:kern w:val="2"/>
            <w:lang w:eastAsia="ko-KR"/>
            <w14:ligatures w14:val="standardContextual"/>
          </w:rPr>
          <w:t>Table A.4.5.3.</w:t>
        </w:r>
        <w:del w:id="350" w:author="Huawei" w:date="2024-04-23T09:55:00Z">
          <w:r w:rsidDel="00153699">
            <w:rPr>
              <w:rFonts w:ascii="Arial" w:hAnsi="Arial"/>
              <w:b/>
              <w:kern w:val="2"/>
              <w:lang w:eastAsia="ko-KR"/>
              <w14:ligatures w14:val="standardContextual"/>
            </w:rPr>
            <w:delText>x</w:delText>
          </w:r>
        </w:del>
      </w:ins>
      <w:ins w:id="351" w:author="Huawei" w:date="2024-04-23T09:55:00Z">
        <w:r>
          <w:rPr>
            <w:rFonts w:ascii="Arial" w:hAnsi="Arial"/>
            <w:b/>
            <w:kern w:val="2"/>
            <w:lang w:eastAsia="ko-KR"/>
            <w14:ligatures w14:val="standardContextual"/>
          </w:rPr>
          <w:t>X1</w:t>
        </w:r>
      </w:ins>
      <w:ins w:id="352" w:author="Nokia" w:date="2024-04-08T21:06:00Z">
        <w:r>
          <w:rPr>
            <w:rFonts w:ascii="Arial" w:hAnsi="Arial"/>
            <w:b/>
            <w:kern w:val="2"/>
            <w:lang w:eastAsia="ko-KR"/>
            <w14:ligatures w14:val="standardContextual"/>
          </w:rPr>
          <w:t>-3: Cell specific test parameters for 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Change w:id="353">
          <w:tblGrid>
            <w:gridCol w:w="1663"/>
            <w:gridCol w:w="1517"/>
            <w:gridCol w:w="1044"/>
            <w:gridCol w:w="1757"/>
            <w:gridCol w:w="824"/>
            <w:gridCol w:w="845"/>
            <w:gridCol w:w="12"/>
            <w:gridCol w:w="89"/>
            <w:gridCol w:w="817"/>
            <w:gridCol w:w="1032"/>
          </w:tblGrid>
        </w:tblGridChange>
      </w:tblGrid>
      <w:tr w:rsidR="002A77D3" w14:paraId="0AFAC48F" w14:textId="77777777" w:rsidTr="0053627A">
        <w:trPr>
          <w:jc w:val="center"/>
          <w:ins w:id="354" w:author="Nokia" w:date="2024-04-08T21:06:00Z"/>
        </w:trPr>
        <w:tc>
          <w:tcPr>
            <w:tcW w:w="3180" w:type="dxa"/>
            <w:gridSpan w:val="2"/>
            <w:tcBorders>
              <w:top w:val="single" w:sz="4" w:space="0" w:color="auto"/>
              <w:left w:val="single" w:sz="4" w:space="0" w:color="auto"/>
              <w:bottom w:val="nil"/>
              <w:right w:val="single" w:sz="4" w:space="0" w:color="auto"/>
            </w:tcBorders>
            <w:vAlign w:val="center"/>
          </w:tcPr>
          <w:p w14:paraId="3DD15077" w14:textId="77777777" w:rsidR="002A77D3" w:rsidRDefault="002A77D3" w:rsidP="0053627A">
            <w:pPr>
              <w:keepNext/>
              <w:keepLines/>
              <w:spacing w:after="0" w:line="256" w:lineRule="auto"/>
              <w:jc w:val="center"/>
              <w:rPr>
                <w:ins w:id="355" w:author="Nokia" w:date="2024-04-08T21:06:00Z"/>
                <w:rFonts w:ascii="Arial" w:hAnsi="Arial"/>
                <w:b/>
                <w:kern w:val="2"/>
                <w:sz w:val="18"/>
                <w:lang w:val="en-US" w:eastAsia="ko-KR"/>
                <w14:ligatures w14:val="standardContextual"/>
              </w:rPr>
            </w:pPr>
            <w:ins w:id="356" w:author="Nokia" w:date="2024-04-08T21:06:00Z">
              <w:r>
                <w:rPr>
                  <w:rFonts w:ascii="Arial" w:hAnsi="Arial"/>
                  <w:b/>
                  <w:kern w:val="2"/>
                  <w:sz w:val="18"/>
                  <w:lang w:val="en-US" w:eastAsia="ko-KR"/>
                  <w14:ligatures w14:val="standardContextual"/>
                </w:rPr>
                <w:t>Parameter</w:t>
              </w:r>
            </w:ins>
          </w:p>
        </w:tc>
        <w:tc>
          <w:tcPr>
            <w:tcW w:w="2801" w:type="dxa"/>
            <w:gridSpan w:val="2"/>
            <w:tcBorders>
              <w:top w:val="single" w:sz="4" w:space="0" w:color="auto"/>
              <w:left w:val="single" w:sz="4" w:space="0" w:color="auto"/>
              <w:bottom w:val="nil"/>
              <w:right w:val="single" w:sz="4" w:space="0" w:color="auto"/>
            </w:tcBorders>
            <w:vAlign w:val="center"/>
          </w:tcPr>
          <w:p w14:paraId="2208CA03" w14:textId="77777777" w:rsidR="002A77D3" w:rsidRDefault="002A77D3" w:rsidP="0053627A">
            <w:pPr>
              <w:keepNext/>
              <w:keepLines/>
              <w:spacing w:after="0" w:line="256" w:lineRule="auto"/>
              <w:jc w:val="center"/>
              <w:rPr>
                <w:ins w:id="357" w:author="Nokia" w:date="2024-04-08T21:06:00Z"/>
                <w:rFonts w:ascii="Arial" w:hAnsi="Arial"/>
                <w:b/>
                <w:kern w:val="2"/>
                <w:sz w:val="18"/>
                <w:lang w:val="en-US" w:eastAsia="ko-KR"/>
                <w14:ligatures w14:val="standardContextual"/>
              </w:rPr>
            </w:pPr>
            <w:ins w:id="358" w:author="Nokia" w:date="2024-04-08T21:06:00Z">
              <w:r>
                <w:rPr>
                  <w:rFonts w:ascii="Arial" w:hAnsi="Arial"/>
                  <w:b/>
                  <w:kern w:val="2"/>
                  <w:sz w:val="18"/>
                  <w:lang w:val="en-US" w:eastAsia="ko-KR"/>
                  <w14:ligatures w14:val="standardContextual"/>
                </w:rPr>
                <w:t>Unit</w:t>
              </w:r>
            </w:ins>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463A9454" w14:textId="77777777" w:rsidR="002A77D3" w:rsidRDefault="002A77D3" w:rsidP="0053627A">
            <w:pPr>
              <w:keepNext/>
              <w:keepLines/>
              <w:spacing w:after="0" w:line="256" w:lineRule="auto"/>
              <w:jc w:val="center"/>
              <w:rPr>
                <w:ins w:id="359" w:author="Nokia" w:date="2024-04-08T21:06:00Z"/>
                <w:rFonts w:ascii="Arial" w:hAnsi="Arial"/>
                <w:b/>
                <w:kern w:val="2"/>
                <w:sz w:val="18"/>
                <w:lang w:val="en-US" w:eastAsia="ko-KR"/>
                <w14:ligatures w14:val="standardContextual"/>
              </w:rPr>
            </w:pPr>
            <w:ins w:id="360" w:author="Nokia" w:date="2024-04-08T21:06:00Z">
              <w:r>
                <w:rPr>
                  <w:rFonts w:ascii="Arial" w:hAnsi="Arial"/>
                  <w:b/>
                  <w:kern w:val="2"/>
                  <w:sz w:val="18"/>
                  <w:lang w:val="en-US" w:eastAsia="ko-KR"/>
                  <w14:ligatures w14:val="standardContextual"/>
                </w:rPr>
                <w:t>Cell 2</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5059400B" w14:textId="77777777" w:rsidR="002A77D3" w:rsidRDefault="002A77D3" w:rsidP="0053627A">
            <w:pPr>
              <w:keepNext/>
              <w:keepLines/>
              <w:spacing w:after="0" w:line="256" w:lineRule="auto"/>
              <w:jc w:val="center"/>
              <w:rPr>
                <w:ins w:id="361" w:author="Nokia" w:date="2024-04-08T21:06:00Z"/>
                <w:rFonts w:ascii="Arial" w:hAnsi="Arial"/>
                <w:b/>
                <w:kern w:val="2"/>
                <w:sz w:val="18"/>
                <w:lang w:val="en-US" w:eastAsia="ko-KR"/>
                <w14:ligatures w14:val="standardContextual"/>
              </w:rPr>
            </w:pPr>
            <w:ins w:id="362" w:author="Nokia" w:date="2024-04-08T21:06:00Z">
              <w:r>
                <w:rPr>
                  <w:rFonts w:ascii="Arial" w:hAnsi="Arial"/>
                  <w:b/>
                  <w:kern w:val="2"/>
                  <w:sz w:val="18"/>
                  <w:lang w:val="en-US" w:eastAsia="ko-KR"/>
                  <w14:ligatures w14:val="standardContextual"/>
                </w:rPr>
                <w:t>Cell 3</w:t>
              </w:r>
            </w:ins>
          </w:p>
        </w:tc>
      </w:tr>
      <w:tr w:rsidR="002A77D3" w14:paraId="4B90821E" w14:textId="77777777" w:rsidTr="0053627A">
        <w:trPr>
          <w:jc w:val="center"/>
          <w:ins w:id="363" w:author="Nokia" w:date="2024-04-08T21:06:00Z"/>
        </w:trPr>
        <w:tc>
          <w:tcPr>
            <w:tcW w:w="3180" w:type="dxa"/>
            <w:gridSpan w:val="2"/>
            <w:tcBorders>
              <w:top w:val="nil"/>
              <w:left w:val="single" w:sz="4" w:space="0" w:color="auto"/>
              <w:bottom w:val="single" w:sz="4" w:space="0" w:color="auto"/>
              <w:right w:val="single" w:sz="4" w:space="0" w:color="auto"/>
            </w:tcBorders>
            <w:vAlign w:val="center"/>
          </w:tcPr>
          <w:p w14:paraId="51535E44" w14:textId="77777777" w:rsidR="002A77D3" w:rsidRDefault="002A77D3" w:rsidP="0053627A">
            <w:pPr>
              <w:rPr>
                <w:ins w:id="364" w:author="Nokia" w:date="2024-04-08T21:06:00Z"/>
                <w:lang w:val="en-US" w:eastAsia="ko-KR"/>
              </w:rPr>
            </w:pPr>
          </w:p>
        </w:tc>
        <w:tc>
          <w:tcPr>
            <w:tcW w:w="2801" w:type="dxa"/>
            <w:gridSpan w:val="2"/>
            <w:tcBorders>
              <w:top w:val="nil"/>
              <w:left w:val="single" w:sz="4" w:space="0" w:color="auto"/>
              <w:bottom w:val="single" w:sz="4" w:space="0" w:color="auto"/>
              <w:right w:val="single" w:sz="4" w:space="0" w:color="auto"/>
            </w:tcBorders>
            <w:vAlign w:val="center"/>
          </w:tcPr>
          <w:p w14:paraId="06543903" w14:textId="77777777" w:rsidR="002A77D3" w:rsidRDefault="002A77D3" w:rsidP="0053627A">
            <w:pPr>
              <w:spacing w:after="0" w:line="256" w:lineRule="auto"/>
              <w:rPr>
                <w:ins w:id="365" w:author="Nokia" w:date="2024-04-08T21:06:00Z"/>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681BE78D" w14:textId="77777777" w:rsidR="002A77D3" w:rsidRDefault="002A77D3" w:rsidP="0053627A">
            <w:pPr>
              <w:keepNext/>
              <w:keepLines/>
              <w:spacing w:after="0" w:line="256" w:lineRule="auto"/>
              <w:jc w:val="center"/>
              <w:rPr>
                <w:ins w:id="366" w:author="Nokia" w:date="2024-04-08T21:06:00Z"/>
                <w:rFonts w:ascii="Arial" w:hAnsi="Arial"/>
                <w:b/>
                <w:kern w:val="2"/>
                <w:sz w:val="18"/>
                <w:lang w:val="en-US" w:eastAsia="ko-KR"/>
                <w14:ligatures w14:val="standardContextual"/>
              </w:rPr>
            </w:pPr>
            <w:ins w:id="367" w:author="Nokia" w:date="2024-04-08T21:06:00Z">
              <w:r>
                <w:rPr>
                  <w:rFonts w:ascii="Arial" w:hAnsi="Arial"/>
                  <w:b/>
                  <w:kern w:val="2"/>
                  <w:sz w:val="18"/>
                  <w:lang w:val="en-US" w:eastAsia="ko-KR"/>
                  <w14:ligatures w14:val="standardContextual"/>
                </w:rPr>
                <w:t>T1</w:t>
              </w:r>
            </w:ins>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18F06A9" w14:textId="77777777" w:rsidR="002A77D3" w:rsidRDefault="002A77D3" w:rsidP="0053627A">
            <w:pPr>
              <w:keepNext/>
              <w:keepLines/>
              <w:spacing w:after="0" w:line="256" w:lineRule="auto"/>
              <w:jc w:val="center"/>
              <w:rPr>
                <w:ins w:id="368" w:author="Nokia" w:date="2024-04-08T21:06:00Z"/>
                <w:rFonts w:ascii="Arial" w:hAnsi="Arial"/>
                <w:b/>
                <w:kern w:val="2"/>
                <w:sz w:val="18"/>
                <w:lang w:val="en-US" w:eastAsia="ko-KR"/>
                <w14:ligatures w14:val="standardContextual"/>
              </w:rPr>
            </w:pPr>
            <w:ins w:id="369" w:author="Nokia" w:date="2024-04-08T21:06:00Z">
              <w:r>
                <w:rPr>
                  <w:rFonts w:ascii="Arial" w:hAnsi="Arial"/>
                  <w:b/>
                  <w:kern w:val="2"/>
                  <w:sz w:val="18"/>
                  <w:lang w:val="en-US" w:eastAsia="ko-KR"/>
                  <w14:ligatures w14:val="standardContextual"/>
                </w:rPr>
                <w:t>T2</w:t>
              </w:r>
            </w:ins>
          </w:p>
        </w:tc>
        <w:tc>
          <w:tcPr>
            <w:tcW w:w="906" w:type="dxa"/>
            <w:tcBorders>
              <w:top w:val="single" w:sz="4" w:space="0" w:color="auto"/>
              <w:left w:val="single" w:sz="4" w:space="0" w:color="auto"/>
              <w:bottom w:val="single" w:sz="4" w:space="0" w:color="auto"/>
              <w:right w:val="single" w:sz="4" w:space="0" w:color="auto"/>
            </w:tcBorders>
            <w:vAlign w:val="center"/>
          </w:tcPr>
          <w:p w14:paraId="36FF2D3A" w14:textId="77777777" w:rsidR="002A77D3" w:rsidRDefault="002A77D3" w:rsidP="0053627A">
            <w:pPr>
              <w:keepNext/>
              <w:keepLines/>
              <w:spacing w:after="0" w:line="256" w:lineRule="auto"/>
              <w:jc w:val="center"/>
              <w:rPr>
                <w:ins w:id="370" w:author="Nokia" w:date="2024-04-08T21:06:00Z"/>
                <w:rFonts w:ascii="Arial" w:hAnsi="Arial"/>
                <w:b/>
                <w:kern w:val="2"/>
                <w:sz w:val="18"/>
                <w:lang w:val="en-US" w:eastAsia="ko-KR"/>
                <w14:ligatures w14:val="standardContextual"/>
              </w:rPr>
            </w:pPr>
            <w:ins w:id="371" w:author="Nokia" w:date="2024-04-08T21:06:00Z">
              <w:r>
                <w:rPr>
                  <w:rFonts w:ascii="Arial" w:hAnsi="Arial"/>
                  <w:b/>
                  <w:kern w:val="2"/>
                  <w:sz w:val="18"/>
                  <w:lang w:val="en-US" w:eastAsia="ko-KR"/>
                  <w14:ligatures w14:val="standardContextual"/>
                </w:rPr>
                <w:t>T1</w:t>
              </w:r>
            </w:ins>
          </w:p>
        </w:tc>
        <w:tc>
          <w:tcPr>
            <w:tcW w:w="1032" w:type="dxa"/>
            <w:tcBorders>
              <w:top w:val="single" w:sz="4" w:space="0" w:color="auto"/>
              <w:left w:val="single" w:sz="4" w:space="0" w:color="auto"/>
              <w:bottom w:val="single" w:sz="4" w:space="0" w:color="auto"/>
              <w:right w:val="single" w:sz="4" w:space="0" w:color="auto"/>
            </w:tcBorders>
            <w:vAlign w:val="center"/>
          </w:tcPr>
          <w:p w14:paraId="7676EDDF" w14:textId="77777777" w:rsidR="002A77D3" w:rsidRDefault="002A77D3" w:rsidP="0053627A">
            <w:pPr>
              <w:keepNext/>
              <w:keepLines/>
              <w:spacing w:after="0" w:line="256" w:lineRule="auto"/>
              <w:jc w:val="center"/>
              <w:rPr>
                <w:ins w:id="372" w:author="Nokia" w:date="2024-04-08T21:06:00Z"/>
                <w:rFonts w:ascii="Arial" w:hAnsi="Arial"/>
                <w:b/>
                <w:kern w:val="2"/>
                <w:sz w:val="18"/>
                <w:lang w:val="en-US" w:eastAsia="ko-KR"/>
                <w14:ligatures w14:val="standardContextual"/>
              </w:rPr>
            </w:pPr>
            <w:ins w:id="373" w:author="Nokia" w:date="2024-04-08T21:06:00Z">
              <w:r>
                <w:rPr>
                  <w:rFonts w:ascii="Arial" w:hAnsi="Arial"/>
                  <w:b/>
                  <w:kern w:val="2"/>
                  <w:sz w:val="18"/>
                  <w:lang w:val="en-US" w:eastAsia="ko-KR"/>
                  <w14:ligatures w14:val="standardContextual"/>
                </w:rPr>
                <w:t>T2</w:t>
              </w:r>
            </w:ins>
          </w:p>
        </w:tc>
      </w:tr>
      <w:tr w:rsidR="002A77D3" w14:paraId="66846232" w14:textId="77777777" w:rsidTr="0053627A">
        <w:trPr>
          <w:jc w:val="center"/>
          <w:ins w:id="374" w:author="Nokia" w:date="2024-04-08T21:06:00Z"/>
        </w:trPr>
        <w:tc>
          <w:tcPr>
            <w:tcW w:w="3180" w:type="dxa"/>
            <w:gridSpan w:val="2"/>
            <w:tcBorders>
              <w:top w:val="single" w:sz="4" w:space="0" w:color="auto"/>
              <w:left w:val="single" w:sz="4" w:space="0" w:color="auto"/>
              <w:bottom w:val="single" w:sz="4" w:space="0" w:color="auto"/>
              <w:right w:val="single" w:sz="4" w:space="0" w:color="auto"/>
            </w:tcBorders>
            <w:vAlign w:val="center"/>
          </w:tcPr>
          <w:p w14:paraId="01DC875A" w14:textId="77777777" w:rsidR="002A77D3" w:rsidRDefault="002A77D3" w:rsidP="0053627A">
            <w:pPr>
              <w:keepNext/>
              <w:keepLines/>
              <w:spacing w:after="0" w:line="256" w:lineRule="auto"/>
              <w:jc w:val="center"/>
              <w:rPr>
                <w:ins w:id="375" w:author="Nokia" w:date="2024-04-08T21:06:00Z"/>
                <w:rFonts w:ascii="Arial" w:hAnsi="Arial"/>
                <w:b/>
                <w:kern w:val="2"/>
                <w:sz w:val="18"/>
                <w:lang w:val="it-IT" w:eastAsia="ko-KR"/>
                <w14:ligatures w14:val="standardContextual"/>
              </w:rPr>
            </w:pPr>
            <w:ins w:id="376" w:author="Nokia" w:date="2024-04-08T21:06:00Z">
              <w:r>
                <w:rPr>
                  <w:rFonts w:ascii="Arial" w:hAnsi="Arial"/>
                  <w:b/>
                  <w:kern w:val="2"/>
                  <w:sz w:val="18"/>
                  <w:lang w:val="it-IT" w:eastAsia="ko-KR"/>
                  <w14:ligatures w14:val="standardContextual"/>
                </w:rPr>
                <w:t>SSB ARFCN</w:t>
              </w:r>
            </w:ins>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044141FE" w14:textId="77777777" w:rsidR="002A77D3" w:rsidRDefault="002A77D3" w:rsidP="0053627A">
            <w:pPr>
              <w:keepNext/>
              <w:keepLines/>
              <w:spacing w:after="0" w:line="256" w:lineRule="auto"/>
              <w:jc w:val="center"/>
              <w:rPr>
                <w:ins w:id="377" w:author="Nokia" w:date="2024-04-08T21:06:00Z"/>
                <w:rFonts w:ascii="Arial" w:hAnsi="Arial"/>
                <w:kern w:val="2"/>
                <w:sz w:val="18"/>
                <w:lang w:val="it-IT"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568D6CE4" w14:textId="77777777" w:rsidR="002A77D3" w:rsidRDefault="002A77D3" w:rsidP="0053627A">
            <w:pPr>
              <w:keepNext/>
              <w:keepLines/>
              <w:spacing w:after="0" w:line="256" w:lineRule="auto"/>
              <w:jc w:val="center"/>
              <w:rPr>
                <w:ins w:id="378" w:author="Nokia" w:date="2024-04-08T21:06:00Z"/>
                <w:rFonts w:ascii="Arial" w:hAnsi="Arial"/>
                <w:b/>
                <w:kern w:val="2"/>
                <w:sz w:val="18"/>
                <w:lang w:val="en-US" w:eastAsia="ko-KR"/>
                <w14:ligatures w14:val="standardContextual"/>
              </w:rPr>
            </w:pPr>
            <w:ins w:id="379" w:author="Nokia" w:date="2024-04-08T21:06:00Z">
              <w:r>
                <w:rPr>
                  <w:rFonts w:ascii="Arial" w:hAnsi="Arial"/>
                  <w:b/>
                  <w:kern w:val="2"/>
                  <w:sz w:val="18"/>
                  <w:lang w:val="en-US" w:eastAsia="ko-KR"/>
                  <w14:ligatures w14:val="standardContextual"/>
                </w:rPr>
                <w:t>freq1</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A973978" w14:textId="77777777" w:rsidR="002A77D3" w:rsidRDefault="002A77D3" w:rsidP="0053627A">
            <w:pPr>
              <w:keepNext/>
              <w:keepLines/>
              <w:spacing w:after="0" w:line="256" w:lineRule="auto"/>
              <w:jc w:val="center"/>
              <w:rPr>
                <w:ins w:id="380" w:author="Nokia" w:date="2024-04-08T21:06:00Z"/>
                <w:rFonts w:ascii="Arial" w:hAnsi="Arial"/>
                <w:b/>
                <w:kern w:val="2"/>
                <w:sz w:val="18"/>
                <w:lang w:val="en-US" w:eastAsia="ko-KR"/>
                <w14:ligatures w14:val="standardContextual"/>
              </w:rPr>
            </w:pPr>
            <w:ins w:id="381" w:author="Nokia" w:date="2024-04-08T21:06:00Z">
              <w:r>
                <w:rPr>
                  <w:rFonts w:ascii="Arial" w:hAnsi="Arial"/>
                  <w:b/>
                  <w:kern w:val="2"/>
                  <w:sz w:val="18"/>
                  <w:lang w:val="en-US" w:eastAsia="ko-KR"/>
                  <w14:ligatures w14:val="standardContextual"/>
                </w:rPr>
                <w:t>freq2</w:t>
              </w:r>
            </w:ins>
          </w:p>
        </w:tc>
      </w:tr>
      <w:tr w:rsidR="002A77D3" w14:paraId="03A94903" w14:textId="77777777" w:rsidTr="0053627A">
        <w:trPr>
          <w:trHeight w:val="105"/>
          <w:jc w:val="center"/>
          <w:ins w:id="382" w:author="Nokia" w:date="2024-04-08T21:06:00Z"/>
        </w:trPr>
        <w:tc>
          <w:tcPr>
            <w:tcW w:w="1663" w:type="dxa"/>
            <w:tcBorders>
              <w:top w:val="single" w:sz="4" w:space="0" w:color="auto"/>
              <w:left w:val="single" w:sz="4" w:space="0" w:color="auto"/>
              <w:bottom w:val="nil"/>
              <w:right w:val="single" w:sz="4" w:space="0" w:color="auto"/>
            </w:tcBorders>
          </w:tcPr>
          <w:p w14:paraId="7FB7FB71" w14:textId="77777777" w:rsidR="002A77D3" w:rsidRDefault="002A77D3" w:rsidP="0053627A">
            <w:pPr>
              <w:keepNext/>
              <w:keepLines/>
              <w:spacing w:after="0" w:line="256" w:lineRule="auto"/>
              <w:rPr>
                <w:ins w:id="383" w:author="Nokia" w:date="2024-04-08T21:06:00Z"/>
                <w:rFonts w:ascii="Arial" w:hAnsi="Arial"/>
                <w:kern w:val="2"/>
                <w:sz w:val="18"/>
                <w:lang w:val="en-US" w:eastAsia="ko-KR"/>
                <w14:ligatures w14:val="standardContextual"/>
              </w:rPr>
            </w:pPr>
            <w:ins w:id="384" w:author="Nokia" w:date="2024-04-08T21:06:00Z">
              <w:r>
                <w:rPr>
                  <w:rFonts w:ascii="Arial" w:hAnsi="Arial"/>
                  <w:kern w:val="2"/>
                  <w:sz w:val="18"/>
                  <w:lang w:val="en-US" w:eastAsia="ko-KR"/>
                  <w14:ligatures w14:val="standardContextual"/>
                </w:rPr>
                <w:t>Duplex mode</w:t>
              </w:r>
            </w:ins>
          </w:p>
        </w:tc>
        <w:tc>
          <w:tcPr>
            <w:tcW w:w="1517" w:type="dxa"/>
            <w:tcBorders>
              <w:top w:val="single" w:sz="4" w:space="0" w:color="auto"/>
              <w:left w:val="single" w:sz="4" w:space="0" w:color="auto"/>
              <w:bottom w:val="single" w:sz="4" w:space="0" w:color="auto"/>
              <w:right w:val="single" w:sz="4" w:space="0" w:color="auto"/>
            </w:tcBorders>
          </w:tcPr>
          <w:p w14:paraId="503611BD" w14:textId="77777777" w:rsidR="002A77D3" w:rsidRDefault="002A77D3" w:rsidP="0053627A">
            <w:pPr>
              <w:keepNext/>
              <w:keepLines/>
              <w:spacing w:after="0" w:line="256" w:lineRule="auto"/>
              <w:rPr>
                <w:ins w:id="385" w:author="Nokia" w:date="2024-04-08T21:06:00Z"/>
                <w:rFonts w:ascii="Arial" w:hAnsi="Arial"/>
                <w:kern w:val="2"/>
                <w:sz w:val="18"/>
                <w:lang w:val="en-US" w:eastAsia="ko-KR"/>
                <w14:ligatures w14:val="standardContextual"/>
              </w:rPr>
            </w:pPr>
            <w:ins w:id="386" w:author="Nokia" w:date="2024-04-08T21:06:00Z">
              <w:r>
                <w:rPr>
                  <w:rFonts w:ascii="Arial" w:hAnsi="Arial"/>
                  <w:kern w:val="2"/>
                  <w:sz w:val="18"/>
                  <w:lang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45536AE2" w14:textId="77777777" w:rsidR="002A77D3" w:rsidRDefault="002A77D3" w:rsidP="0053627A">
            <w:pPr>
              <w:keepNext/>
              <w:keepLines/>
              <w:spacing w:after="0" w:line="256" w:lineRule="auto"/>
              <w:jc w:val="center"/>
              <w:rPr>
                <w:ins w:id="387"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C38372B" w14:textId="77777777" w:rsidR="002A77D3" w:rsidRDefault="002A77D3" w:rsidP="0053627A">
            <w:pPr>
              <w:keepNext/>
              <w:keepLines/>
              <w:spacing w:after="0" w:line="256" w:lineRule="auto"/>
              <w:jc w:val="center"/>
              <w:rPr>
                <w:ins w:id="388" w:author="Nokia" w:date="2024-04-08T21:06:00Z"/>
                <w:rFonts w:ascii="Arial" w:hAnsi="Arial"/>
                <w:kern w:val="2"/>
                <w:sz w:val="18"/>
                <w:lang w:val="en-US" w:eastAsia="ko-KR"/>
                <w14:ligatures w14:val="standardContextual"/>
              </w:rPr>
            </w:pPr>
            <w:ins w:id="389" w:author="Nokia" w:date="2024-04-08T21:06:00Z">
              <w:r>
                <w:rPr>
                  <w:rFonts w:ascii="Arial" w:hAnsi="Arial"/>
                  <w:kern w:val="2"/>
                  <w:sz w:val="18"/>
                  <w:lang w:val="en-US" w:eastAsia="ko-KR"/>
                  <w14:ligatures w14:val="standardContextual"/>
                </w:rPr>
                <w:t>FDD</w:t>
              </w:r>
            </w:ins>
          </w:p>
        </w:tc>
      </w:tr>
      <w:tr w:rsidR="002A77D3" w14:paraId="0899BB12" w14:textId="77777777" w:rsidTr="0053627A">
        <w:trPr>
          <w:trHeight w:val="105"/>
          <w:jc w:val="center"/>
          <w:ins w:id="390" w:author="Nokia" w:date="2024-04-08T21:06:00Z"/>
        </w:trPr>
        <w:tc>
          <w:tcPr>
            <w:tcW w:w="1663" w:type="dxa"/>
            <w:tcBorders>
              <w:top w:val="nil"/>
              <w:left w:val="single" w:sz="4" w:space="0" w:color="auto"/>
              <w:bottom w:val="single" w:sz="4" w:space="0" w:color="auto"/>
              <w:right w:val="single" w:sz="4" w:space="0" w:color="auto"/>
            </w:tcBorders>
          </w:tcPr>
          <w:p w14:paraId="1062AA25" w14:textId="77777777" w:rsidR="002A77D3" w:rsidRDefault="002A77D3" w:rsidP="0053627A">
            <w:pPr>
              <w:rPr>
                <w:ins w:id="391"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34260DCE" w14:textId="77777777" w:rsidR="002A77D3" w:rsidRDefault="002A77D3" w:rsidP="0053627A">
            <w:pPr>
              <w:keepNext/>
              <w:keepLines/>
              <w:spacing w:after="0" w:line="256" w:lineRule="auto"/>
              <w:rPr>
                <w:ins w:id="392" w:author="Nokia" w:date="2024-04-08T21:06:00Z"/>
                <w:rFonts w:ascii="Arial" w:hAnsi="Arial"/>
                <w:kern w:val="2"/>
                <w:sz w:val="18"/>
                <w:lang w:val="en-US" w:eastAsia="ko-KR"/>
                <w14:ligatures w14:val="standardContextual"/>
              </w:rPr>
            </w:pPr>
            <w:ins w:id="393" w:author="Nokia" w:date="2024-04-08T21:06:00Z">
              <w:r>
                <w:rPr>
                  <w:rFonts w:ascii="Arial" w:hAnsi="Arial"/>
                  <w:kern w:val="2"/>
                  <w:sz w:val="18"/>
                  <w:lang w:eastAsia="ko-KR"/>
                  <w14:ligatures w14:val="standardContextual"/>
                </w:rPr>
                <w:t>Config 2,3,5,6</w:t>
              </w:r>
            </w:ins>
          </w:p>
        </w:tc>
        <w:tc>
          <w:tcPr>
            <w:tcW w:w="2801" w:type="dxa"/>
            <w:gridSpan w:val="2"/>
            <w:tcBorders>
              <w:top w:val="nil"/>
              <w:left w:val="single" w:sz="4" w:space="0" w:color="auto"/>
              <w:bottom w:val="single" w:sz="4" w:space="0" w:color="auto"/>
              <w:right w:val="single" w:sz="4" w:space="0" w:color="auto"/>
            </w:tcBorders>
          </w:tcPr>
          <w:p w14:paraId="32EC72CD" w14:textId="77777777" w:rsidR="002A77D3" w:rsidRDefault="002A77D3" w:rsidP="0053627A">
            <w:pPr>
              <w:rPr>
                <w:ins w:id="394"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3FCE995" w14:textId="77777777" w:rsidR="002A77D3" w:rsidRDefault="002A77D3" w:rsidP="0053627A">
            <w:pPr>
              <w:keepNext/>
              <w:keepLines/>
              <w:spacing w:after="0" w:line="256" w:lineRule="auto"/>
              <w:jc w:val="center"/>
              <w:rPr>
                <w:ins w:id="395" w:author="Nokia" w:date="2024-04-08T21:06:00Z"/>
                <w:rFonts w:ascii="Arial" w:hAnsi="Arial"/>
                <w:kern w:val="2"/>
                <w:sz w:val="18"/>
                <w:lang w:val="en-US" w:eastAsia="ko-KR"/>
                <w14:ligatures w14:val="standardContextual"/>
              </w:rPr>
            </w:pPr>
            <w:ins w:id="396" w:author="Nokia" w:date="2024-04-08T21:06:00Z">
              <w:r>
                <w:rPr>
                  <w:rFonts w:ascii="Arial" w:hAnsi="Arial"/>
                  <w:kern w:val="2"/>
                  <w:sz w:val="18"/>
                  <w:lang w:val="en-US" w:eastAsia="ko-KR"/>
                  <w14:ligatures w14:val="standardContextual"/>
                </w:rPr>
                <w:t>TDD</w:t>
              </w:r>
            </w:ins>
          </w:p>
        </w:tc>
      </w:tr>
      <w:tr w:rsidR="002A77D3" w:rsidRPr="00153699" w14:paraId="6FD7E550" w14:textId="77777777" w:rsidTr="0053627A">
        <w:trPr>
          <w:trHeight w:val="283"/>
          <w:jc w:val="center"/>
          <w:ins w:id="397" w:author="Nokia" w:date="2024-04-08T21:06:00Z"/>
        </w:trPr>
        <w:tc>
          <w:tcPr>
            <w:tcW w:w="1663" w:type="dxa"/>
            <w:tcBorders>
              <w:top w:val="single" w:sz="4" w:space="0" w:color="auto"/>
              <w:left w:val="single" w:sz="4" w:space="0" w:color="auto"/>
              <w:bottom w:val="nil"/>
              <w:right w:val="single" w:sz="4" w:space="0" w:color="auto"/>
            </w:tcBorders>
          </w:tcPr>
          <w:p w14:paraId="0CAA4F06" w14:textId="77777777" w:rsidR="002A77D3" w:rsidRPr="00153699" w:rsidRDefault="002A77D3" w:rsidP="0053627A">
            <w:pPr>
              <w:keepNext/>
              <w:keepLines/>
              <w:spacing w:after="0" w:line="256" w:lineRule="auto"/>
              <w:rPr>
                <w:ins w:id="398" w:author="Nokia" w:date="2024-04-08T21:06:00Z"/>
                <w:rFonts w:ascii="Arial" w:hAnsi="Arial"/>
                <w:kern w:val="2"/>
                <w:sz w:val="18"/>
                <w:lang w:val="en-US" w:eastAsia="ko-KR"/>
                <w14:ligatures w14:val="standardContextual"/>
              </w:rPr>
            </w:pPr>
            <w:ins w:id="399" w:author="Nokia" w:date="2024-04-08T21:06:00Z">
              <w:r w:rsidRPr="00153699">
                <w:rPr>
                  <w:rFonts w:ascii="Arial" w:hAnsi="Arial"/>
                  <w:kern w:val="2"/>
                  <w:sz w:val="18"/>
                  <w:lang w:val="en-US" w:eastAsia="ko-KR"/>
                  <w14:ligatures w14:val="standardContextual"/>
                </w:rPr>
                <w:lastRenderedPageBreak/>
                <w:t>TDD configuration</w:t>
              </w:r>
            </w:ins>
          </w:p>
        </w:tc>
        <w:tc>
          <w:tcPr>
            <w:tcW w:w="1517" w:type="dxa"/>
            <w:tcBorders>
              <w:top w:val="single" w:sz="4" w:space="0" w:color="auto"/>
              <w:left w:val="single" w:sz="4" w:space="0" w:color="auto"/>
              <w:bottom w:val="single" w:sz="4" w:space="0" w:color="auto"/>
              <w:right w:val="single" w:sz="4" w:space="0" w:color="auto"/>
            </w:tcBorders>
          </w:tcPr>
          <w:p w14:paraId="7CA65678" w14:textId="77777777" w:rsidR="002A77D3" w:rsidRPr="00153699" w:rsidRDefault="002A77D3" w:rsidP="0053627A">
            <w:pPr>
              <w:keepNext/>
              <w:keepLines/>
              <w:spacing w:after="0" w:line="256" w:lineRule="auto"/>
              <w:rPr>
                <w:ins w:id="400" w:author="Nokia" w:date="2024-04-08T21:06:00Z"/>
                <w:rFonts w:ascii="Arial" w:hAnsi="Arial"/>
                <w:kern w:val="2"/>
                <w:sz w:val="18"/>
                <w:lang w:val="en-US" w:eastAsia="ko-KR"/>
                <w14:ligatures w14:val="standardContextual"/>
              </w:rPr>
            </w:pPr>
            <w:ins w:id="401"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45029C4" w14:textId="77777777" w:rsidR="002A77D3" w:rsidRPr="00153699" w:rsidRDefault="002A77D3" w:rsidP="0053627A">
            <w:pPr>
              <w:keepNext/>
              <w:keepLines/>
              <w:spacing w:after="0" w:line="256" w:lineRule="auto"/>
              <w:jc w:val="center"/>
              <w:rPr>
                <w:ins w:id="402"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25EF488" w14:textId="77777777" w:rsidR="002A77D3" w:rsidRPr="00153699" w:rsidRDefault="002A77D3" w:rsidP="0053627A">
            <w:pPr>
              <w:keepNext/>
              <w:keepLines/>
              <w:spacing w:after="0" w:line="256" w:lineRule="auto"/>
              <w:jc w:val="center"/>
              <w:rPr>
                <w:ins w:id="403" w:author="Nokia" w:date="2024-04-08T21:06:00Z"/>
                <w:rFonts w:ascii="Arial" w:hAnsi="Arial"/>
                <w:kern w:val="2"/>
                <w:sz w:val="18"/>
                <w:lang w:val="en-US" w:eastAsia="ko-KR"/>
                <w14:ligatures w14:val="standardContextual"/>
              </w:rPr>
            </w:pPr>
            <w:ins w:id="404" w:author="Nokia" w:date="2024-04-08T21:06:00Z">
              <w:r w:rsidRPr="00153699">
                <w:rPr>
                  <w:rFonts w:ascii="Arial" w:hAnsi="Arial"/>
                  <w:kern w:val="2"/>
                  <w:sz w:val="18"/>
                  <w:lang w:val="en-US" w:eastAsia="ko-KR"/>
                  <w14:ligatures w14:val="standardContextual"/>
                </w:rPr>
                <w:t>Not Applicable</w:t>
              </w:r>
            </w:ins>
          </w:p>
        </w:tc>
      </w:tr>
      <w:tr w:rsidR="002A77D3" w:rsidRPr="00153699" w14:paraId="17A161F5" w14:textId="77777777" w:rsidTr="0053627A">
        <w:trPr>
          <w:trHeight w:val="283"/>
          <w:jc w:val="center"/>
          <w:ins w:id="405" w:author="Nokia" w:date="2024-04-08T21:06:00Z"/>
        </w:trPr>
        <w:tc>
          <w:tcPr>
            <w:tcW w:w="1663" w:type="dxa"/>
            <w:tcBorders>
              <w:top w:val="nil"/>
              <w:left w:val="single" w:sz="4" w:space="0" w:color="auto"/>
              <w:bottom w:val="nil"/>
              <w:right w:val="single" w:sz="4" w:space="0" w:color="auto"/>
            </w:tcBorders>
          </w:tcPr>
          <w:p w14:paraId="48851B15" w14:textId="77777777" w:rsidR="002A77D3" w:rsidRPr="00153699" w:rsidRDefault="002A77D3" w:rsidP="0053627A">
            <w:pPr>
              <w:rPr>
                <w:ins w:id="406"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356CD98F" w14:textId="77777777" w:rsidR="002A77D3" w:rsidRPr="00153699" w:rsidRDefault="002A77D3" w:rsidP="0053627A">
            <w:pPr>
              <w:keepNext/>
              <w:keepLines/>
              <w:spacing w:after="0" w:line="256" w:lineRule="auto"/>
              <w:rPr>
                <w:ins w:id="407" w:author="Nokia" w:date="2024-04-08T21:06:00Z"/>
                <w:rFonts w:ascii="Arial" w:hAnsi="Arial"/>
                <w:kern w:val="2"/>
                <w:sz w:val="18"/>
                <w:lang w:val="en-US" w:eastAsia="ko-KR"/>
                <w14:ligatures w14:val="standardContextual"/>
              </w:rPr>
            </w:pPr>
            <w:ins w:id="408"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2BE31020" w14:textId="77777777" w:rsidR="002A77D3" w:rsidRPr="00153699" w:rsidRDefault="002A77D3" w:rsidP="0053627A">
            <w:pPr>
              <w:rPr>
                <w:ins w:id="409"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40EE78E9" w14:textId="77777777" w:rsidR="002A77D3" w:rsidRPr="00153699" w:rsidRDefault="002A77D3" w:rsidP="0053627A">
            <w:pPr>
              <w:keepNext/>
              <w:keepLines/>
              <w:spacing w:after="0" w:line="256" w:lineRule="auto"/>
              <w:jc w:val="center"/>
              <w:rPr>
                <w:ins w:id="410" w:author="Nokia" w:date="2024-04-08T21:06:00Z"/>
                <w:rFonts w:ascii="Arial" w:hAnsi="Arial"/>
                <w:kern w:val="2"/>
                <w:sz w:val="18"/>
                <w:lang w:val="en-US" w:eastAsia="ko-KR"/>
                <w14:ligatures w14:val="standardContextual"/>
              </w:rPr>
            </w:pPr>
            <w:ins w:id="411" w:author="Nokia" w:date="2024-04-08T21:06:00Z">
              <w:r w:rsidRPr="00153699">
                <w:rPr>
                  <w:rFonts w:ascii="Arial" w:hAnsi="Arial"/>
                  <w:kern w:val="2"/>
                  <w:sz w:val="18"/>
                  <w:lang w:val="en-US" w:eastAsia="ko-KR"/>
                  <w14:ligatures w14:val="standardContextual"/>
                </w:rPr>
                <w:t>TDDConf.1.1</w:t>
              </w:r>
            </w:ins>
          </w:p>
        </w:tc>
      </w:tr>
      <w:tr w:rsidR="002A77D3" w:rsidRPr="00153699" w14:paraId="3B1AB7F9" w14:textId="77777777" w:rsidTr="0053627A">
        <w:trPr>
          <w:trHeight w:val="283"/>
          <w:jc w:val="center"/>
          <w:ins w:id="412" w:author="Nokia" w:date="2024-04-08T21:06:00Z"/>
        </w:trPr>
        <w:tc>
          <w:tcPr>
            <w:tcW w:w="1663" w:type="dxa"/>
            <w:tcBorders>
              <w:top w:val="nil"/>
              <w:left w:val="single" w:sz="4" w:space="0" w:color="auto"/>
              <w:bottom w:val="single" w:sz="4" w:space="0" w:color="auto"/>
              <w:right w:val="single" w:sz="4" w:space="0" w:color="auto"/>
            </w:tcBorders>
          </w:tcPr>
          <w:p w14:paraId="2537A948" w14:textId="77777777" w:rsidR="002A77D3" w:rsidRPr="00153699" w:rsidRDefault="002A77D3" w:rsidP="0053627A">
            <w:pPr>
              <w:rPr>
                <w:ins w:id="413"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6365E840" w14:textId="77777777" w:rsidR="002A77D3" w:rsidRPr="00153699" w:rsidRDefault="002A77D3" w:rsidP="0053627A">
            <w:pPr>
              <w:keepNext/>
              <w:keepLines/>
              <w:spacing w:after="0" w:line="256" w:lineRule="auto"/>
              <w:rPr>
                <w:ins w:id="414" w:author="Nokia" w:date="2024-04-08T21:06:00Z"/>
                <w:rFonts w:ascii="Arial" w:hAnsi="Arial"/>
                <w:kern w:val="2"/>
                <w:sz w:val="18"/>
                <w:lang w:val="en-US" w:eastAsia="ko-KR"/>
                <w14:ligatures w14:val="standardContextual"/>
              </w:rPr>
            </w:pPr>
            <w:ins w:id="415"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578BC8D3" w14:textId="77777777" w:rsidR="002A77D3" w:rsidRPr="00153699" w:rsidRDefault="002A77D3" w:rsidP="0053627A">
            <w:pPr>
              <w:rPr>
                <w:ins w:id="416"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28A41DDF" w14:textId="77777777" w:rsidR="002A77D3" w:rsidRPr="00153699" w:rsidRDefault="002A77D3" w:rsidP="0053627A">
            <w:pPr>
              <w:keepNext/>
              <w:keepLines/>
              <w:spacing w:after="0" w:line="256" w:lineRule="auto"/>
              <w:jc w:val="center"/>
              <w:rPr>
                <w:ins w:id="417" w:author="Nokia" w:date="2024-04-08T21:06:00Z"/>
                <w:rFonts w:ascii="Arial" w:hAnsi="Arial"/>
                <w:kern w:val="2"/>
                <w:sz w:val="18"/>
                <w:lang w:val="en-US" w:eastAsia="ko-KR"/>
                <w14:ligatures w14:val="standardContextual"/>
              </w:rPr>
            </w:pPr>
            <w:ins w:id="418" w:author="Nokia" w:date="2024-04-08T21:06:00Z">
              <w:r w:rsidRPr="00153699">
                <w:rPr>
                  <w:rFonts w:ascii="Arial" w:hAnsi="Arial"/>
                  <w:kern w:val="2"/>
                  <w:sz w:val="18"/>
                  <w:lang w:val="en-US" w:eastAsia="ko-KR"/>
                  <w14:ligatures w14:val="standardContextual"/>
                </w:rPr>
                <w:t>TDDConf.2.1</w:t>
              </w:r>
            </w:ins>
          </w:p>
        </w:tc>
      </w:tr>
      <w:tr w:rsidR="002A77D3" w:rsidRPr="00153699" w14:paraId="73E04F24" w14:textId="77777777" w:rsidTr="0053627A">
        <w:trPr>
          <w:trHeight w:val="283"/>
          <w:jc w:val="center"/>
          <w:ins w:id="419" w:author="Nokia" w:date="2024-04-08T21:06:00Z"/>
        </w:trPr>
        <w:tc>
          <w:tcPr>
            <w:tcW w:w="1663" w:type="dxa"/>
            <w:tcBorders>
              <w:top w:val="single" w:sz="4" w:space="0" w:color="auto"/>
              <w:left w:val="single" w:sz="4" w:space="0" w:color="auto"/>
              <w:bottom w:val="nil"/>
              <w:right w:val="single" w:sz="4" w:space="0" w:color="auto"/>
            </w:tcBorders>
          </w:tcPr>
          <w:p w14:paraId="0B109BA2" w14:textId="77777777" w:rsidR="002A77D3" w:rsidRPr="00153699" w:rsidRDefault="002A77D3" w:rsidP="0053627A">
            <w:pPr>
              <w:keepNext/>
              <w:keepLines/>
              <w:spacing w:after="0" w:line="256" w:lineRule="auto"/>
              <w:rPr>
                <w:ins w:id="420" w:author="Nokia" w:date="2024-04-08T21:06:00Z"/>
                <w:rFonts w:ascii="Arial" w:hAnsi="Arial"/>
                <w:kern w:val="2"/>
                <w:sz w:val="18"/>
                <w:lang w:val="en-US" w:eastAsia="ko-KR"/>
                <w14:ligatures w14:val="standardContextual"/>
              </w:rPr>
            </w:pPr>
            <w:ins w:id="421" w:author="Nokia" w:date="2024-04-08T21:06:00Z">
              <w:r w:rsidRPr="00153699">
                <w:rPr>
                  <w:rFonts w:ascii="Arial" w:hAnsi="Arial"/>
                  <w:kern w:val="2"/>
                  <w:sz w:val="18"/>
                  <w:lang w:val="en-US" w:eastAsia="ko-KR"/>
                  <w14:ligatures w14:val="standardContextual"/>
                </w:rPr>
                <w:t>BW</w:t>
              </w:r>
              <w:r w:rsidRPr="00153699">
                <w:rPr>
                  <w:rFonts w:ascii="Arial" w:hAnsi="Arial"/>
                  <w:kern w:val="2"/>
                  <w:sz w:val="18"/>
                  <w:vertAlign w:val="subscript"/>
                  <w:lang w:val="en-US" w:eastAsia="ko-KR"/>
                  <w14:ligatures w14:val="standardContextual"/>
                </w:rPr>
                <w:t>channel</w:t>
              </w:r>
            </w:ins>
          </w:p>
        </w:tc>
        <w:tc>
          <w:tcPr>
            <w:tcW w:w="1517" w:type="dxa"/>
            <w:tcBorders>
              <w:top w:val="single" w:sz="4" w:space="0" w:color="auto"/>
              <w:left w:val="single" w:sz="4" w:space="0" w:color="auto"/>
              <w:bottom w:val="single" w:sz="4" w:space="0" w:color="auto"/>
              <w:right w:val="single" w:sz="4" w:space="0" w:color="auto"/>
            </w:tcBorders>
          </w:tcPr>
          <w:p w14:paraId="172F56F8" w14:textId="77777777" w:rsidR="002A77D3" w:rsidRPr="00153699" w:rsidRDefault="002A77D3" w:rsidP="0053627A">
            <w:pPr>
              <w:keepNext/>
              <w:keepLines/>
              <w:spacing w:after="0" w:line="256" w:lineRule="auto"/>
              <w:rPr>
                <w:ins w:id="422" w:author="Nokia" w:date="2024-04-08T21:06:00Z"/>
                <w:rFonts w:ascii="Arial" w:hAnsi="Arial"/>
                <w:kern w:val="2"/>
                <w:sz w:val="18"/>
                <w:lang w:val="en-US" w:eastAsia="ko-KR"/>
                <w14:ligatures w14:val="standardContextual"/>
              </w:rPr>
            </w:pPr>
            <w:ins w:id="42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0E2815A7" w14:textId="77777777" w:rsidR="002A77D3" w:rsidRPr="00153699" w:rsidRDefault="002A77D3" w:rsidP="0053627A">
            <w:pPr>
              <w:keepNext/>
              <w:keepLines/>
              <w:spacing w:after="0" w:line="256" w:lineRule="auto"/>
              <w:jc w:val="center"/>
              <w:rPr>
                <w:ins w:id="424" w:author="Nokia" w:date="2024-04-08T21:06:00Z"/>
                <w:rFonts w:ascii="Arial" w:hAnsi="Arial"/>
                <w:kern w:val="2"/>
                <w:sz w:val="18"/>
                <w:lang w:val="en-US" w:eastAsia="ko-KR"/>
                <w14:ligatures w14:val="standardContextual"/>
              </w:rPr>
            </w:pPr>
            <w:ins w:id="425" w:author="Nokia" w:date="2024-04-08T21:06:00Z">
              <w:r w:rsidRPr="00153699">
                <w:rPr>
                  <w:rFonts w:ascii="Arial" w:hAnsi="Arial"/>
                  <w:kern w:val="2"/>
                  <w:sz w:val="18"/>
                  <w:lang w:val="en-US" w:eastAsia="ko-KR"/>
                  <w14:ligatures w14:val="standardContextual"/>
                </w:rPr>
                <w:t>MHz</w:t>
              </w:r>
            </w:ins>
          </w:p>
        </w:tc>
        <w:tc>
          <w:tcPr>
            <w:tcW w:w="3619" w:type="dxa"/>
            <w:gridSpan w:val="5"/>
            <w:tcBorders>
              <w:top w:val="single" w:sz="4" w:space="0" w:color="auto"/>
              <w:left w:val="single" w:sz="4" w:space="0" w:color="auto"/>
              <w:bottom w:val="single" w:sz="4" w:space="0" w:color="auto"/>
              <w:right w:val="single" w:sz="4" w:space="0" w:color="auto"/>
            </w:tcBorders>
          </w:tcPr>
          <w:p w14:paraId="32D36BEE" w14:textId="77777777" w:rsidR="002A77D3" w:rsidRPr="00153699" w:rsidRDefault="002A77D3" w:rsidP="0053627A">
            <w:pPr>
              <w:keepNext/>
              <w:keepLines/>
              <w:spacing w:after="0" w:line="256" w:lineRule="auto"/>
              <w:jc w:val="center"/>
              <w:rPr>
                <w:ins w:id="426" w:author="Nokia" w:date="2024-04-08T21:06:00Z"/>
                <w:rFonts w:ascii="Arial" w:hAnsi="Arial"/>
                <w:kern w:val="2"/>
                <w:sz w:val="18"/>
                <w:szCs w:val="18"/>
                <w:lang w:val="de-DE" w:eastAsia="ko-KR"/>
                <w14:ligatures w14:val="standardContextual"/>
              </w:rPr>
            </w:pPr>
            <w:ins w:id="427" w:author="Nokia" w:date="2024-04-08T21:06:00Z">
              <w:r w:rsidRPr="00153699">
                <w:rPr>
                  <w:rFonts w:ascii="Arial" w:hAnsi="Arial"/>
                  <w:kern w:val="2"/>
                  <w:sz w:val="18"/>
                  <w:szCs w:val="18"/>
                  <w:lang w:eastAsia="ko-KR"/>
                  <w14:ligatures w14:val="standardContextual"/>
                </w:rPr>
                <w:t>Note 7</w:t>
              </w:r>
            </w:ins>
          </w:p>
        </w:tc>
      </w:tr>
      <w:tr w:rsidR="002A77D3" w:rsidRPr="00153699" w14:paraId="5678DB8D" w14:textId="77777777" w:rsidTr="0053627A">
        <w:trPr>
          <w:trHeight w:val="283"/>
          <w:jc w:val="center"/>
          <w:ins w:id="428" w:author="Nokia" w:date="2024-04-08T21:06:00Z"/>
        </w:trPr>
        <w:tc>
          <w:tcPr>
            <w:tcW w:w="1663" w:type="dxa"/>
            <w:tcBorders>
              <w:top w:val="nil"/>
              <w:left w:val="single" w:sz="4" w:space="0" w:color="auto"/>
              <w:bottom w:val="nil"/>
              <w:right w:val="single" w:sz="4" w:space="0" w:color="auto"/>
            </w:tcBorders>
          </w:tcPr>
          <w:p w14:paraId="7F49156E" w14:textId="77777777" w:rsidR="002A77D3" w:rsidRPr="00153699" w:rsidRDefault="002A77D3" w:rsidP="0053627A">
            <w:pPr>
              <w:rPr>
                <w:ins w:id="429" w:author="Nokia" w:date="2024-04-08T21:06:00Z"/>
                <w:szCs w:val="18"/>
                <w:lang w:val="de-DE" w:eastAsia="ko-KR"/>
              </w:rPr>
            </w:pPr>
          </w:p>
        </w:tc>
        <w:tc>
          <w:tcPr>
            <w:tcW w:w="1517" w:type="dxa"/>
            <w:tcBorders>
              <w:top w:val="single" w:sz="4" w:space="0" w:color="auto"/>
              <w:left w:val="single" w:sz="4" w:space="0" w:color="auto"/>
              <w:bottom w:val="single" w:sz="4" w:space="0" w:color="auto"/>
              <w:right w:val="single" w:sz="4" w:space="0" w:color="auto"/>
            </w:tcBorders>
          </w:tcPr>
          <w:p w14:paraId="31C818D2" w14:textId="77777777" w:rsidR="002A77D3" w:rsidRPr="00153699" w:rsidRDefault="002A77D3" w:rsidP="0053627A">
            <w:pPr>
              <w:keepNext/>
              <w:keepLines/>
              <w:spacing w:after="0" w:line="256" w:lineRule="auto"/>
              <w:rPr>
                <w:ins w:id="430" w:author="Nokia" w:date="2024-04-08T21:06:00Z"/>
                <w:rFonts w:ascii="Arial" w:hAnsi="Arial"/>
                <w:kern w:val="2"/>
                <w:sz w:val="18"/>
                <w:lang w:val="en-US" w:eastAsia="ko-KR"/>
                <w14:ligatures w14:val="standardContextual"/>
              </w:rPr>
            </w:pPr>
            <w:ins w:id="431"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46CED81" w14:textId="77777777" w:rsidR="002A77D3" w:rsidRPr="00153699" w:rsidRDefault="002A77D3" w:rsidP="0053627A">
            <w:pPr>
              <w:rPr>
                <w:ins w:id="432"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41E05710" w14:textId="77777777" w:rsidR="002A77D3" w:rsidRPr="00153699" w:rsidRDefault="002A77D3" w:rsidP="0053627A">
            <w:pPr>
              <w:keepNext/>
              <w:keepLines/>
              <w:spacing w:after="0" w:line="256" w:lineRule="auto"/>
              <w:jc w:val="center"/>
              <w:rPr>
                <w:ins w:id="433" w:author="Nokia" w:date="2024-04-08T21:06:00Z"/>
                <w:rFonts w:ascii="Arial" w:hAnsi="Arial"/>
                <w:kern w:val="2"/>
                <w:sz w:val="18"/>
                <w:szCs w:val="18"/>
                <w:lang w:eastAsia="ko-KR"/>
                <w14:ligatures w14:val="standardContextual"/>
              </w:rPr>
            </w:pPr>
            <w:ins w:id="434" w:author="Nokia" w:date="2024-04-08T21:06:00Z">
              <w:r w:rsidRPr="00153699">
                <w:rPr>
                  <w:rFonts w:ascii="Arial" w:hAnsi="Arial"/>
                  <w:kern w:val="2"/>
                  <w:sz w:val="18"/>
                  <w:szCs w:val="18"/>
                  <w:lang w:eastAsia="ko-KR"/>
                  <w14:ligatures w14:val="standardContextual"/>
                </w:rPr>
                <w:t>Note 7</w:t>
              </w:r>
            </w:ins>
          </w:p>
        </w:tc>
      </w:tr>
      <w:tr w:rsidR="002A77D3" w:rsidRPr="00153699" w14:paraId="03649262" w14:textId="77777777" w:rsidTr="0053627A">
        <w:trPr>
          <w:trHeight w:val="283"/>
          <w:jc w:val="center"/>
          <w:ins w:id="435" w:author="Nokia" w:date="2024-04-08T21:06:00Z"/>
        </w:trPr>
        <w:tc>
          <w:tcPr>
            <w:tcW w:w="1663" w:type="dxa"/>
            <w:tcBorders>
              <w:top w:val="nil"/>
              <w:left w:val="single" w:sz="4" w:space="0" w:color="auto"/>
              <w:bottom w:val="single" w:sz="4" w:space="0" w:color="auto"/>
              <w:right w:val="single" w:sz="4" w:space="0" w:color="auto"/>
            </w:tcBorders>
          </w:tcPr>
          <w:p w14:paraId="758B88C9" w14:textId="77777777" w:rsidR="002A77D3" w:rsidRPr="00153699" w:rsidRDefault="002A77D3" w:rsidP="0053627A">
            <w:pPr>
              <w:rPr>
                <w:ins w:id="436" w:author="Nokia" w:date="2024-04-08T21:06:00Z"/>
                <w:szCs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50B7BB0" w14:textId="77777777" w:rsidR="002A77D3" w:rsidRPr="00153699" w:rsidRDefault="002A77D3" w:rsidP="0053627A">
            <w:pPr>
              <w:keepNext/>
              <w:keepLines/>
              <w:spacing w:after="0" w:line="256" w:lineRule="auto"/>
              <w:rPr>
                <w:ins w:id="437" w:author="Nokia" w:date="2024-04-08T21:06:00Z"/>
                <w:rFonts w:ascii="Arial" w:hAnsi="Arial"/>
                <w:kern w:val="2"/>
                <w:sz w:val="18"/>
                <w:lang w:val="en-US" w:eastAsia="ko-KR"/>
                <w14:ligatures w14:val="standardContextual"/>
              </w:rPr>
            </w:pPr>
            <w:ins w:id="438"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2494BB5F" w14:textId="77777777" w:rsidR="002A77D3" w:rsidRPr="00153699" w:rsidRDefault="002A77D3" w:rsidP="0053627A">
            <w:pPr>
              <w:rPr>
                <w:ins w:id="439"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8E4FA55" w14:textId="77777777" w:rsidR="002A77D3" w:rsidRPr="00153699" w:rsidRDefault="002A77D3" w:rsidP="0053627A">
            <w:pPr>
              <w:keepNext/>
              <w:keepLines/>
              <w:spacing w:after="0" w:line="256" w:lineRule="auto"/>
              <w:jc w:val="center"/>
              <w:rPr>
                <w:ins w:id="440" w:author="Nokia" w:date="2024-04-08T21:06:00Z"/>
                <w:rFonts w:ascii="Arial" w:hAnsi="Arial"/>
                <w:kern w:val="2"/>
                <w:sz w:val="18"/>
                <w:szCs w:val="18"/>
                <w:lang w:eastAsia="ko-KR"/>
                <w14:ligatures w14:val="standardContextual"/>
              </w:rPr>
            </w:pPr>
            <w:ins w:id="441" w:author="Nokia" w:date="2024-04-08T21:06:00Z">
              <w:r w:rsidRPr="00153699">
                <w:rPr>
                  <w:rFonts w:ascii="Arial" w:hAnsi="Arial"/>
                  <w:kern w:val="2"/>
                  <w:sz w:val="18"/>
                  <w:szCs w:val="18"/>
                  <w:lang w:eastAsia="ko-KR"/>
                  <w14:ligatures w14:val="standardContextual"/>
                </w:rPr>
                <w:t>Note 7</w:t>
              </w:r>
            </w:ins>
          </w:p>
        </w:tc>
      </w:tr>
      <w:tr w:rsidR="002A77D3" w:rsidRPr="00153699" w14:paraId="68022EB2" w14:textId="77777777" w:rsidTr="0053627A">
        <w:trPr>
          <w:trHeight w:val="283"/>
          <w:jc w:val="center"/>
          <w:ins w:id="442"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445064AF" w14:textId="77777777" w:rsidR="002A77D3" w:rsidRPr="00153699" w:rsidRDefault="002A77D3" w:rsidP="0053627A">
            <w:pPr>
              <w:keepNext/>
              <w:keepLines/>
              <w:spacing w:after="0" w:line="256" w:lineRule="auto"/>
              <w:rPr>
                <w:ins w:id="443" w:author="Nokia" w:date="2024-04-08T21:06:00Z"/>
                <w:rFonts w:ascii="Arial" w:hAnsi="Arial"/>
                <w:kern w:val="2"/>
                <w:sz w:val="18"/>
                <w:lang w:val="en-US" w:eastAsia="ko-KR"/>
                <w14:ligatures w14:val="standardContextual"/>
              </w:rPr>
            </w:pPr>
            <w:ins w:id="444" w:author="Nokia" w:date="2024-04-08T21:06:00Z">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ins>
          </w:p>
        </w:tc>
        <w:tc>
          <w:tcPr>
            <w:tcW w:w="1517" w:type="dxa"/>
            <w:tcBorders>
              <w:top w:val="single" w:sz="4" w:space="0" w:color="auto"/>
              <w:left w:val="single" w:sz="4" w:space="0" w:color="auto"/>
              <w:bottom w:val="single" w:sz="4" w:space="0" w:color="auto"/>
              <w:right w:val="single" w:sz="4" w:space="0" w:color="auto"/>
            </w:tcBorders>
            <w:vAlign w:val="center"/>
          </w:tcPr>
          <w:p w14:paraId="5B33786C" w14:textId="77777777" w:rsidR="002A77D3" w:rsidRPr="00153699" w:rsidRDefault="002A77D3" w:rsidP="0053627A">
            <w:pPr>
              <w:keepNext/>
              <w:keepLines/>
              <w:spacing w:after="0" w:line="256" w:lineRule="auto"/>
              <w:rPr>
                <w:ins w:id="445" w:author="Nokia" w:date="2024-04-08T21:06:00Z"/>
                <w:rFonts w:ascii="Arial" w:hAnsi="Arial"/>
                <w:kern w:val="2"/>
                <w:sz w:val="18"/>
                <w:lang w:eastAsia="ko-KR"/>
                <w14:ligatures w14:val="standardContextual"/>
              </w:rPr>
            </w:pPr>
            <w:ins w:id="446"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609FA1D2" w14:textId="77777777" w:rsidR="002A77D3" w:rsidRPr="00153699" w:rsidRDefault="002A77D3" w:rsidP="0053627A">
            <w:pPr>
              <w:keepNext/>
              <w:keepLines/>
              <w:spacing w:after="0" w:line="256" w:lineRule="auto"/>
              <w:jc w:val="center"/>
              <w:rPr>
                <w:ins w:id="447" w:author="Nokia" w:date="2024-04-08T21:06:00Z"/>
                <w:rFonts w:ascii="Arial" w:hAnsi="Arial"/>
                <w:kern w:val="2"/>
                <w:sz w:val="18"/>
                <w:lang w:val="en-US" w:eastAsia="ko-KR"/>
                <w14:ligatures w14:val="standardContextual"/>
              </w:rPr>
            </w:pPr>
            <w:ins w:id="448" w:author="Nokia" w:date="2024-04-08T21:06:00Z">
              <w:r w:rsidRPr="00153699">
                <w:rPr>
                  <w:rFonts w:ascii="Arial" w:hAnsi="Arial"/>
                  <w:kern w:val="2"/>
                  <w:sz w:val="18"/>
                  <w:lang w:eastAsia="ja-JP"/>
                  <w14:ligatures w14:val="standardContextual"/>
                </w:rPr>
                <w:t>RB</w:t>
              </w:r>
            </w:ins>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70FE647" w14:textId="77777777" w:rsidR="002A77D3" w:rsidRPr="00153699" w:rsidRDefault="002A77D3" w:rsidP="0053627A">
            <w:pPr>
              <w:keepNext/>
              <w:keepLines/>
              <w:spacing w:after="0" w:line="256" w:lineRule="auto"/>
              <w:jc w:val="center"/>
              <w:rPr>
                <w:ins w:id="449" w:author="Nokia" w:date="2024-04-08T21:06:00Z"/>
                <w:rFonts w:ascii="Arial" w:hAnsi="Arial"/>
                <w:kern w:val="2"/>
                <w:sz w:val="18"/>
                <w:szCs w:val="18"/>
                <w:lang w:eastAsia="ko-KR"/>
                <w14:ligatures w14:val="standardContextual"/>
              </w:rPr>
            </w:pPr>
            <w:ins w:id="450" w:author="Nokia" w:date="2024-04-08T21:06: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2A77D3" w:rsidRPr="00153699" w14:paraId="0CDA0233" w14:textId="77777777" w:rsidTr="0053627A">
        <w:trPr>
          <w:trHeight w:val="283"/>
          <w:jc w:val="center"/>
          <w:ins w:id="451" w:author="Nokia" w:date="2024-04-08T21:06:00Z"/>
        </w:trPr>
        <w:tc>
          <w:tcPr>
            <w:tcW w:w="1663" w:type="dxa"/>
            <w:vMerge/>
            <w:tcBorders>
              <w:top w:val="nil"/>
              <w:left w:val="single" w:sz="4" w:space="0" w:color="auto"/>
              <w:bottom w:val="single" w:sz="4" w:space="0" w:color="auto"/>
              <w:right w:val="single" w:sz="4" w:space="0" w:color="auto"/>
            </w:tcBorders>
            <w:vAlign w:val="center"/>
          </w:tcPr>
          <w:p w14:paraId="36C65B00" w14:textId="77777777" w:rsidR="002A77D3" w:rsidRPr="00153699" w:rsidRDefault="002A77D3" w:rsidP="0053627A">
            <w:pPr>
              <w:spacing w:after="0" w:line="256" w:lineRule="auto"/>
              <w:rPr>
                <w:ins w:id="452"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729DDDE6" w14:textId="77777777" w:rsidR="002A77D3" w:rsidRPr="00153699" w:rsidRDefault="002A77D3" w:rsidP="0053627A">
            <w:pPr>
              <w:keepNext/>
              <w:keepLines/>
              <w:spacing w:after="0" w:line="256" w:lineRule="auto"/>
              <w:rPr>
                <w:ins w:id="453" w:author="Nokia" w:date="2024-04-08T21:06:00Z"/>
                <w:rFonts w:ascii="Arial" w:hAnsi="Arial"/>
                <w:kern w:val="2"/>
                <w:sz w:val="18"/>
                <w:lang w:eastAsia="ko-KR"/>
                <w14:ligatures w14:val="standardContextual"/>
              </w:rPr>
            </w:pPr>
            <w:ins w:id="45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vMerge/>
            <w:tcBorders>
              <w:top w:val="nil"/>
              <w:left w:val="single" w:sz="4" w:space="0" w:color="auto"/>
              <w:bottom w:val="single" w:sz="4" w:space="0" w:color="auto"/>
              <w:right w:val="single" w:sz="4" w:space="0" w:color="auto"/>
            </w:tcBorders>
            <w:vAlign w:val="center"/>
          </w:tcPr>
          <w:p w14:paraId="2D56A4A9" w14:textId="77777777" w:rsidR="002A77D3" w:rsidRPr="00153699" w:rsidRDefault="002A77D3" w:rsidP="0053627A">
            <w:pPr>
              <w:spacing w:after="0" w:line="256" w:lineRule="auto"/>
              <w:rPr>
                <w:ins w:id="455"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FF7B4A5" w14:textId="77777777" w:rsidR="002A77D3" w:rsidRPr="00153699" w:rsidRDefault="002A77D3" w:rsidP="0053627A">
            <w:pPr>
              <w:keepNext/>
              <w:keepLines/>
              <w:spacing w:after="0" w:line="256" w:lineRule="auto"/>
              <w:jc w:val="center"/>
              <w:rPr>
                <w:ins w:id="456" w:author="Nokia" w:date="2024-04-08T21:06:00Z"/>
                <w:rFonts w:ascii="Arial" w:hAnsi="Arial"/>
                <w:kern w:val="2"/>
                <w:sz w:val="18"/>
                <w:szCs w:val="18"/>
                <w:lang w:eastAsia="ko-KR"/>
                <w14:ligatures w14:val="standardContextual"/>
              </w:rPr>
            </w:pPr>
            <w:ins w:id="457" w:author="Nokia" w:date="2024-04-08T21:06: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2A77D3" w:rsidRPr="00153699" w14:paraId="63D81BC3" w14:textId="77777777" w:rsidTr="0053627A">
        <w:trPr>
          <w:trHeight w:val="283"/>
          <w:jc w:val="center"/>
          <w:ins w:id="458" w:author="Nokia" w:date="2024-04-08T21:06:00Z"/>
        </w:trPr>
        <w:tc>
          <w:tcPr>
            <w:tcW w:w="1663" w:type="dxa"/>
            <w:vMerge/>
            <w:tcBorders>
              <w:top w:val="nil"/>
              <w:left w:val="single" w:sz="4" w:space="0" w:color="auto"/>
              <w:bottom w:val="single" w:sz="4" w:space="0" w:color="auto"/>
              <w:right w:val="single" w:sz="4" w:space="0" w:color="auto"/>
            </w:tcBorders>
            <w:vAlign w:val="center"/>
          </w:tcPr>
          <w:p w14:paraId="22931381" w14:textId="77777777" w:rsidR="002A77D3" w:rsidRPr="00153699" w:rsidRDefault="002A77D3" w:rsidP="0053627A">
            <w:pPr>
              <w:spacing w:after="0" w:line="256" w:lineRule="auto"/>
              <w:rPr>
                <w:ins w:id="459"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7F5FFF72" w14:textId="77777777" w:rsidR="002A77D3" w:rsidRPr="00153699" w:rsidRDefault="002A77D3" w:rsidP="0053627A">
            <w:pPr>
              <w:keepNext/>
              <w:keepLines/>
              <w:spacing w:after="0" w:line="256" w:lineRule="auto"/>
              <w:rPr>
                <w:ins w:id="460" w:author="Nokia" w:date="2024-04-08T21:06:00Z"/>
                <w:rFonts w:ascii="Arial" w:hAnsi="Arial"/>
                <w:kern w:val="2"/>
                <w:sz w:val="18"/>
                <w:lang w:eastAsia="ko-KR"/>
                <w14:ligatures w14:val="standardContextual"/>
              </w:rPr>
            </w:pPr>
            <w:ins w:id="461"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vMerge/>
            <w:tcBorders>
              <w:top w:val="nil"/>
              <w:left w:val="single" w:sz="4" w:space="0" w:color="auto"/>
              <w:bottom w:val="single" w:sz="4" w:space="0" w:color="auto"/>
              <w:right w:val="single" w:sz="4" w:space="0" w:color="auto"/>
            </w:tcBorders>
            <w:vAlign w:val="center"/>
          </w:tcPr>
          <w:p w14:paraId="20D7B279" w14:textId="77777777" w:rsidR="002A77D3" w:rsidRPr="00153699" w:rsidRDefault="002A77D3" w:rsidP="0053627A">
            <w:pPr>
              <w:spacing w:after="0" w:line="256" w:lineRule="auto"/>
              <w:rPr>
                <w:ins w:id="462"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DE6A1C1" w14:textId="77777777" w:rsidR="002A77D3" w:rsidRPr="00153699" w:rsidRDefault="002A77D3" w:rsidP="0053627A">
            <w:pPr>
              <w:keepNext/>
              <w:keepLines/>
              <w:spacing w:after="0" w:line="256" w:lineRule="auto"/>
              <w:jc w:val="center"/>
              <w:rPr>
                <w:ins w:id="463" w:author="Nokia" w:date="2024-04-08T21:06:00Z"/>
                <w:rFonts w:ascii="Arial" w:hAnsi="Arial"/>
                <w:kern w:val="2"/>
                <w:sz w:val="18"/>
                <w:szCs w:val="18"/>
                <w:lang w:eastAsia="ko-KR"/>
                <w14:ligatures w14:val="standardContextual"/>
              </w:rPr>
            </w:pPr>
            <w:ins w:id="464" w:author="Nokia" w:date="2024-04-08T21:06:00Z">
              <w:r w:rsidRPr="00153699">
                <w:rPr>
                  <w:rFonts w:ascii="Arial" w:hAnsi="Arial"/>
                  <w:kern w:val="2"/>
                  <w:sz w:val="18"/>
                  <w:szCs w:val="18"/>
                  <w:lang w:eastAsia="ja-JP"/>
                  <w14:ligatures w14:val="standardContextual"/>
                </w:rPr>
                <w:t xml:space="preserve">106 </w:t>
              </w:r>
              <w:r w:rsidRPr="00153699">
                <w:rPr>
                  <w:rFonts w:ascii="Arial" w:hAnsi="Arial"/>
                  <w:kern w:val="2"/>
                  <w:sz w:val="18"/>
                  <w:szCs w:val="18"/>
                  <w:vertAlign w:val="superscript"/>
                  <w:lang w:eastAsia="ja-JP"/>
                  <w14:ligatures w14:val="standardContextual"/>
                </w:rPr>
                <w:t>Note 6</w:t>
              </w:r>
            </w:ins>
          </w:p>
        </w:tc>
      </w:tr>
      <w:tr w:rsidR="002A77D3" w:rsidRPr="00153699" w14:paraId="0737449D" w14:textId="77777777" w:rsidTr="0053627A">
        <w:trPr>
          <w:trHeight w:val="283"/>
          <w:jc w:val="center"/>
          <w:ins w:id="465" w:author="Nokia" w:date="2024-04-08T21:06:00Z"/>
        </w:trPr>
        <w:tc>
          <w:tcPr>
            <w:tcW w:w="1663" w:type="dxa"/>
            <w:tcBorders>
              <w:top w:val="single" w:sz="4" w:space="0" w:color="auto"/>
              <w:left w:val="single" w:sz="4" w:space="0" w:color="auto"/>
              <w:bottom w:val="single" w:sz="4" w:space="0" w:color="auto"/>
              <w:right w:val="single" w:sz="4" w:space="0" w:color="auto"/>
            </w:tcBorders>
          </w:tcPr>
          <w:p w14:paraId="74ADFFF2" w14:textId="77777777" w:rsidR="002A77D3" w:rsidRPr="00153699" w:rsidRDefault="002A77D3" w:rsidP="0053627A">
            <w:pPr>
              <w:keepNext/>
              <w:keepLines/>
              <w:spacing w:after="0" w:line="256" w:lineRule="auto"/>
              <w:rPr>
                <w:ins w:id="466" w:author="Nokia" w:date="2024-04-08T21:06:00Z"/>
                <w:rFonts w:ascii="Arial" w:hAnsi="Arial"/>
                <w:kern w:val="2"/>
                <w:sz w:val="18"/>
                <w:lang w:val="en-US" w:eastAsia="ko-KR"/>
                <w14:ligatures w14:val="standardContextual"/>
              </w:rPr>
            </w:pPr>
            <w:ins w:id="467" w:author="Nokia" w:date="2024-04-08T21:06:00Z">
              <w:r w:rsidRPr="00153699">
                <w:rPr>
                  <w:rFonts w:ascii="Arial" w:hAnsi="Arial"/>
                  <w:kern w:val="2"/>
                  <w:sz w:val="18"/>
                  <w:lang w:eastAsia="ko-KR"/>
                  <w14:ligatures w14:val="standardContextual"/>
                </w:rPr>
                <w:t>DL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5240EDA2" w14:textId="77777777" w:rsidR="002A77D3" w:rsidRPr="00153699" w:rsidRDefault="002A77D3" w:rsidP="0053627A">
            <w:pPr>
              <w:keepNext/>
              <w:keepLines/>
              <w:spacing w:after="0" w:line="256" w:lineRule="auto"/>
              <w:rPr>
                <w:ins w:id="468" w:author="Nokia" w:date="2024-04-08T21:06:00Z"/>
                <w:rFonts w:ascii="Arial" w:hAnsi="Arial"/>
                <w:kern w:val="2"/>
                <w:sz w:val="18"/>
                <w:lang w:val="en-US" w:eastAsia="ko-KR"/>
                <w14:ligatures w14:val="standardContextual"/>
              </w:rPr>
            </w:pPr>
            <w:ins w:id="469"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1FE95079" w14:textId="77777777" w:rsidR="002A77D3" w:rsidRPr="00153699" w:rsidRDefault="002A77D3" w:rsidP="0053627A">
            <w:pPr>
              <w:keepNext/>
              <w:keepLines/>
              <w:spacing w:after="0" w:line="256" w:lineRule="auto"/>
              <w:jc w:val="center"/>
              <w:rPr>
                <w:ins w:id="470"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4C0E5A8" w14:textId="77777777" w:rsidR="002A77D3" w:rsidRPr="00153699" w:rsidRDefault="002A77D3" w:rsidP="0053627A">
            <w:pPr>
              <w:keepNext/>
              <w:keepLines/>
              <w:spacing w:after="0" w:line="256" w:lineRule="auto"/>
              <w:jc w:val="center"/>
              <w:rPr>
                <w:ins w:id="471" w:author="Nokia" w:date="2024-04-08T21:06:00Z"/>
                <w:rFonts w:ascii="Arial" w:hAnsi="Arial"/>
                <w:kern w:val="2"/>
                <w:sz w:val="18"/>
                <w:lang w:val="en-US" w:eastAsia="ko-KR"/>
                <w14:ligatures w14:val="standardContextual"/>
              </w:rPr>
            </w:pPr>
            <w:ins w:id="472" w:author="Nokia" w:date="2024-04-08T21:06:00Z">
              <w:r w:rsidRPr="00153699">
                <w:rPr>
                  <w:rFonts w:ascii="Arial" w:hAnsi="Arial"/>
                  <w:kern w:val="2"/>
                  <w:sz w:val="18"/>
                  <w:lang w:eastAsia="ko-KR"/>
                  <w14:ligatures w14:val="standardContextual"/>
                </w:rPr>
                <w:t>DLBWP.0.1</w:t>
              </w:r>
            </w:ins>
          </w:p>
        </w:tc>
      </w:tr>
      <w:tr w:rsidR="002A77D3" w:rsidRPr="00153699" w14:paraId="33434A71" w14:textId="77777777" w:rsidTr="0053627A">
        <w:trPr>
          <w:trHeight w:val="283"/>
          <w:jc w:val="center"/>
          <w:ins w:id="473" w:author="Nokia" w:date="2024-04-08T21:06:00Z"/>
        </w:trPr>
        <w:tc>
          <w:tcPr>
            <w:tcW w:w="1663" w:type="dxa"/>
            <w:tcBorders>
              <w:top w:val="single" w:sz="4" w:space="0" w:color="auto"/>
              <w:left w:val="single" w:sz="4" w:space="0" w:color="auto"/>
              <w:bottom w:val="single" w:sz="4" w:space="0" w:color="auto"/>
              <w:right w:val="single" w:sz="4" w:space="0" w:color="auto"/>
            </w:tcBorders>
          </w:tcPr>
          <w:p w14:paraId="6E4FE1B2" w14:textId="77777777" w:rsidR="002A77D3" w:rsidRPr="00153699" w:rsidRDefault="002A77D3" w:rsidP="0053627A">
            <w:pPr>
              <w:keepNext/>
              <w:keepLines/>
              <w:spacing w:after="0" w:line="256" w:lineRule="auto"/>
              <w:rPr>
                <w:ins w:id="474" w:author="Nokia" w:date="2024-04-08T21:06:00Z"/>
                <w:rFonts w:ascii="Arial" w:hAnsi="Arial"/>
                <w:kern w:val="2"/>
                <w:sz w:val="18"/>
                <w:lang w:val="en-US" w:eastAsia="ko-KR"/>
                <w14:ligatures w14:val="standardContextual"/>
              </w:rPr>
            </w:pPr>
            <w:ins w:id="475" w:author="Nokia" w:date="2024-04-08T21:06:00Z">
              <w:r w:rsidRPr="00153699">
                <w:rPr>
                  <w:rFonts w:ascii="Arial" w:hAnsi="Arial"/>
                  <w:kern w:val="2"/>
                  <w:sz w:val="18"/>
                  <w:lang w:eastAsia="ko-KR"/>
                  <w14:ligatures w14:val="standardContextual"/>
                </w:rPr>
                <w:t>DL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09925F61" w14:textId="77777777" w:rsidR="002A77D3" w:rsidRPr="00153699" w:rsidRDefault="002A77D3" w:rsidP="0053627A">
            <w:pPr>
              <w:keepNext/>
              <w:keepLines/>
              <w:spacing w:after="0" w:line="256" w:lineRule="auto"/>
              <w:rPr>
                <w:ins w:id="476" w:author="Nokia" w:date="2024-04-08T21:06:00Z"/>
                <w:rFonts w:ascii="Arial" w:hAnsi="Arial"/>
                <w:kern w:val="2"/>
                <w:sz w:val="18"/>
                <w:lang w:val="en-US" w:eastAsia="ko-KR"/>
                <w14:ligatures w14:val="standardContextual"/>
              </w:rPr>
            </w:pPr>
            <w:ins w:id="477"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F61CD80" w14:textId="77777777" w:rsidR="002A77D3" w:rsidRPr="00153699" w:rsidRDefault="002A77D3" w:rsidP="0053627A">
            <w:pPr>
              <w:keepNext/>
              <w:keepLines/>
              <w:spacing w:after="0" w:line="256" w:lineRule="auto"/>
              <w:jc w:val="center"/>
              <w:rPr>
                <w:ins w:id="478"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615895A" w14:textId="77777777" w:rsidR="002A77D3" w:rsidRPr="00153699" w:rsidRDefault="002A77D3" w:rsidP="0053627A">
            <w:pPr>
              <w:keepNext/>
              <w:keepLines/>
              <w:spacing w:after="0" w:line="256" w:lineRule="auto"/>
              <w:jc w:val="center"/>
              <w:rPr>
                <w:ins w:id="479" w:author="Nokia" w:date="2024-04-08T21:06:00Z"/>
                <w:rFonts w:ascii="Arial" w:hAnsi="Arial"/>
                <w:kern w:val="2"/>
                <w:sz w:val="18"/>
                <w:lang w:val="en-US" w:eastAsia="ko-KR"/>
                <w14:ligatures w14:val="standardContextual"/>
              </w:rPr>
            </w:pPr>
            <w:ins w:id="480" w:author="Nokia" w:date="2024-04-08T21:06:00Z">
              <w:r w:rsidRPr="00153699">
                <w:rPr>
                  <w:rFonts w:ascii="Arial" w:hAnsi="Arial"/>
                  <w:kern w:val="2"/>
                  <w:sz w:val="18"/>
                  <w:lang w:eastAsia="ko-KR"/>
                  <w14:ligatures w14:val="standardContextual"/>
                </w:rPr>
                <w:t>DLBWP.1.1</w:t>
              </w:r>
            </w:ins>
          </w:p>
        </w:tc>
      </w:tr>
      <w:tr w:rsidR="002A77D3" w:rsidRPr="00153699" w14:paraId="2B838D1A" w14:textId="77777777" w:rsidTr="0053627A">
        <w:trPr>
          <w:trHeight w:val="283"/>
          <w:jc w:val="center"/>
          <w:ins w:id="481" w:author="Nokia" w:date="2024-04-08T21:06:00Z"/>
        </w:trPr>
        <w:tc>
          <w:tcPr>
            <w:tcW w:w="1663" w:type="dxa"/>
            <w:tcBorders>
              <w:top w:val="single" w:sz="4" w:space="0" w:color="auto"/>
              <w:left w:val="single" w:sz="4" w:space="0" w:color="auto"/>
              <w:bottom w:val="single" w:sz="4" w:space="0" w:color="auto"/>
              <w:right w:val="single" w:sz="4" w:space="0" w:color="auto"/>
            </w:tcBorders>
          </w:tcPr>
          <w:p w14:paraId="378B978F" w14:textId="77777777" w:rsidR="002A77D3" w:rsidRPr="00153699" w:rsidRDefault="002A77D3" w:rsidP="0053627A">
            <w:pPr>
              <w:keepNext/>
              <w:keepLines/>
              <w:spacing w:after="0" w:line="256" w:lineRule="auto"/>
              <w:rPr>
                <w:ins w:id="482" w:author="Nokia" w:date="2024-04-08T21:06:00Z"/>
                <w:rFonts w:ascii="Arial" w:hAnsi="Arial"/>
                <w:kern w:val="2"/>
                <w:sz w:val="18"/>
                <w:lang w:val="en-US" w:eastAsia="ko-KR"/>
                <w14:ligatures w14:val="standardContextual"/>
              </w:rPr>
            </w:pPr>
            <w:ins w:id="483" w:author="Nokia" w:date="2024-04-08T21:06:00Z">
              <w:r w:rsidRPr="00153699">
                <w:rPr>
                  <w:rFonts w:ascii="Arial" w:hAnsi="Arial"/>
                  <w:kern w:val="2"/>
                  <w:sz w:val="18"/>
                  <w:lang w:eastAsia="ko-KR"/>
                  <w14:ligatures w14:val="standardContextual"/>
                </w:rPr>
                <w:t>UL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01421FDF" w14:textId="77777777" w:rsidR="002A77D3" w:rsidRPr="00153699" w:rsidRDefault="002A77D3" w:rsidP="0053627A">
            <w:pPr>
              <w:keepNext/>
              <w:keepLines/>
              <w:spacing w:after="0" w:line="256" w:lineRule="auto"/>
              <w:rPr>
                <w:ins w:id="484" w:author="Nokia" w:date="2024-04-08T21:06:00Z"/>
                <w:rFonts w:ascii="Arial" w:hAnsi="Arial"/>
                <w:kern w:val="2"/>
                <w:sz w:val="18"/>
                <w:lang w:val="en-US" w:eastAsia="ko-KR"/>
                <w14:ligatures w14:val="standardContextual"/>
              </w:rPr>
            </w:pPr>
            <w:ins w:id="485"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60CD5619" w14:textId="77777777" w:rsidR="002A77D3" w:rsidRPr="00153699" w:rsidRDefault="002A77D3" w:rsidP="0053627A">
            <w:pPr>
              <w:keepNext/>
              <w:keepLines/>
              <w:spacing w:after="0" w:line="256" w:lineRule="auto"/>
              <w:jc w:val="center"/>
              <w:rPr>
                <w:ins w:id="486"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406CDDBE" w14:textId="77777777" w:rsidR="002A77D3" w:rsidRPr="00153699" w:rsidRDefault="002A77D3" w:rsidP="0053627A">
            <w:pPr>
              <w:keepNext/>
              <w:keepLines/>
              <w:spacing w:after="0" w:line="256" w:lineRule="auto"/>
              <w:jc w:val="center"/>
              <w:rPr>
                <w:ins w:id="487" w:author="Nokia" w:date="2024-04-08T21:06:00Z"/>
                <w:rFonts w:ascii="Arial" w:hAnsi="Arial"/>
                <w:kern w:val="2"/>
                <w:sz w:val="18"/>
                <w:lang w:val="en-US" w:eastAsia="ko-KR"/>
                <w14:ligatures w14:val="standardContextual"/>
              </w:rPr>
            </w:pPr>
            <w:ins w:id="488" w:author="Nokia" w:date="2024-04-08T21:06:00Z">
              <w:r w:rsidRPr="00153699">
                <w:rPr>
                  <w:rFonts w:ascii="Arial" w:hAnsi="Arial" w:cs="v3.7.0"/>
                  <w:kern w:val="2"/>
                  <w:sz w:val="18"/>
                  <w:lang w:eastAsia="ko-KR"/>
                  <w14:ligatures w14:val="standardContextual"/>
                </w:rPr>
                <w:t>ULBWP.0.1</w:t>
              </w:r>
            </w:ins>
          </w:p>
        </w:tc>
      </w:tr>
      <w:tr w:rsidR="002A77D3" w:rsidRPr="00153699" w14:paraId="232E1009" w14:textId="77777777" w:rsidTr="0053627A">
        <w:trPr>
          <w:trHeight w:val="283"/>
          <w:jc w:val="center"/>
          <w:ins w:id="489" w:author="Nokia" w:date="2024-04-08T21:06:00Z"/>
        </w:trPr>
        <w:tc>
          <w:tcPr>
            <w:tcW w:w="1663" w:type="dxa"/>
            <w:tcBorders>
              <w:top w:val="single" w:sz="4" w:space="0" w:color="auto"/>
              <w:left w:val="single" w:sz="4" w:space="0" w:color="auto"/>
              <w:bottom w:val="single" w:sz="4" w:space="0" w:color="auto"/>
              <w:right w:val="single" w:sz="4" w:space="0" w:color="auto"/>
            </w:tcBorders>
          </w:tcPr>
          <w:p w14:paraId="70C8F86E" w14:textId="77777777" w:rsidR="002A77D3" w:rsidRPr="00153699" w:rsidRDefault="002A77D3" w:rsidP="0053627A">
            <w:pPr>
              <w:keepNext/>
              <w:keepLines/>
              <w:spacing w:after="0" w:line="256" w:lineRule="auto"/>
              <w:rPr>
                <w:ins w:id="490" w:author="Nokia" w:date="2024-04-08T21:06:00Z"/>
                <w:rFonts w:ascii="Arial" w:hAnsi="Arial"/>
                <w:kern w:val="2"/>
                <w:sz w:val="18"/>
                <w:lang w:val="en-US" w:eastAsia="ko-KR"/>
                <w14:ligatures w14:val="standardContextual"/>
              </w:rPr>
            </w:pPr>
            <w:ins w:id="491" w:author="Nokia" w:date="2024-04-08T21:06:00Z">
              <w:r w:rsidRPr="00153699">
                <w:rPr>
                  <w:rFonts w:ascii="Arial" w:hAnsi="Arial"/>
                  <w:kern w:val="2"/>
                  <w:sz w:val="18"/>
                  <w:lang w:eastAsia="ko-KR"/>
                  <w14:ligatures w14:val="standardContextual"/>
                </w:rPr>
                <w:t>UL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68EF99EE" w14:textId="77777777" w:rsidR="002A77D3" w:rsidRPr="00153699" w:rsidRDefault="002A77D3" w:rsidP="0053627A">
            <w:pPr>
              <w:keepNext/>
              <w:keepLines/>
              <w:spacing w:after="0" w:line="256" w:lineRule="auto"/>
              <w:rPr>
                <w:ins w:id="492" w:author="Nokia" w:date="2024-04-08T21:06:00Z"/>
                <w:rFonts w:ascii="Arial" w:hAnsi="Arial"/>
                <w:kern w:val="2"/>
                <w:sz w:val="18"/>
                <w:lang w:val="en-US" w:eastAsia="ko-KR"/>
                <w14:ligatures w14:val="standardContextual"/>
              </w:rPr>
            </w:pPr>
            <w:ins w:id="493"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AF136F9" w14:textId="77777777" w:rsidR="002A77D3" w:rsidRPr="00153699" w:rsidRDefault="002A77D3" w:rsidP="0053627A">
            <w:pPr>
              <w:keepNext/>
              <w:keepLines/>
              <w:spacing w:after="0" w:line="256" w:lineRule="auto"/>
              <w:jc w:val="center"/>
              <w:rPr>
                <w:ins w:id="494"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2D6BD6F" w14:textId="77777777" w:rsidR="002A77D3" w:rsidRPr="00153699" w:rsidRDefault="002A77D3" w:rsidP="0053627A">
            <w:pPr>
              <w:keepNext/>
              <w:keepLines/>
              <w:spacing w:after="0" w:line="256" w:lineRule="auto"/>
              <w:jc w:val="center"/>
              <w:rPr>
                <w:ins w:id="495" w:author="Nokia" w:date="2024-04-08T21:06:00Z"/>
                <w:rFonts w:ascii="Arial" w:hAnsi="Arial"/>
                <w:kern w:val="2"/>
                <w:sz w:val="18"/>
                <w:lang w:val="en-US" w:eastAsia="ko-KR"/>
                <w14:ligatures w14:val="standardContextual"/>
              </w:rPr>
            </w:pPr>
            <w:ins w:id="496" w:author="Nokia" w:date="2024-04-08T21:06:00Z">
              <w:r w:rsidRPr="00153699">
                <w:rPr>
                  <w:rFonts w:ascii="Arial" w:hAnsi="Arial"/>
                  <w:kern w:val="2"/>
                  <w:sz w:val="18"/>
                  <w:lang w:eastAsia="ko-KR"/>
                  <w14:ligatures w14:val="standardContextual"/>
                </w:rPr>
                <w:t>ULBWP.1.1</w:t>
              </w:r>
            </w:ins>
          </w:p>
        </w:tc>
      </w:tr>
      <w:tr w:rsidR="002A77D3" w:rsidRPr="00153699" w14:paraId="7E458145" w14:textId="77777777" w:rsidTr="0053627A">
        <w:trPr>
          <w:trHeight w:val="283"/>
          <w:jc w:val="center"/>
          <w:ins w:id="497" w:author="Nokia" w:date="2024-04-08T21:06:00Z"/>
        </w:trPr>
        <w:tc>
          <w:tcPr>
            <w:tcW w:w="1663" w:type="dxa"/>
            <w:tcBorders>
              <w:top w:val="single" w:sz="4" w:space="0" w:color="auto"/>
              <w:left w:val="single" w:sz="4" w:space="0" w:color="auto"/>
              <w:bottom w:val="single" w:sz="4" w:space="0" w:color="auto"/>
              <w:right w:val="single" w:sz="4" w:space="0" w:color="auto"/>
            </w:tcBorders>
          </w:tcPr>
          <w:p w14:paraId="3929F266" w14:textId="77777777" w:rsidR="002A77D3" w:rsidRPr="00153699" w:rsidRDefault="002A77D3" w:rsidP="0053627A">
            <w:pPr>
              <w:keepNext/>
              <w:keepLines/>
              <w:spacing w:after="0" w:line="256" w:lineRule="auto"/>
              <w:rPr>
                <w:ins w:id="498" w:author="Nokia" w:date="2024-04-08T21:06:00Z"/>
                <w:rFonts w:ascii="Arial" w:hAnsi="Arial"/>
                <w:kern w:val="2"/>
                <w:sz w:val="18"/>
                <w:lang w:eastAsia="ko-KR"/>
                <w14:ligatures w14:val="standardContextual"/>
              </w:rPr>
            </w:pPr>
            <w:ins w:id="499" w:author="Nokia" w:date="2024-04-08T21:06:00Z">
              <w:r w:rsidRPr="00153699">
                <w:rPr>
                  <w:rFonts w:ascii="Arial" w:hAnsi="Arial"/>
                  <w:kern w:val="2"/>
                  <w:sz w:val="18"/>
                  <w:lang w:val="da-DK" w:eastAsia="ko-KR"/>
                  <w14:ligatures w14:val="standardContextual"/>
                </w:rPr>
                <w:t>gapBetweenBursts</w:t>
              </w:r>
            </w:ins>
          </w:p>
        </w:tc>
        <w:tc>
          <w:tcPr>
            <w:tcW w:w="1517" w:type="dxa"/>
            <w:tcBorders>
              <w:top w:val="single" w:sz="4" w:space="0" w:color="auto"/>
              <w:left w:val="single" w:sz="4" w:space="0" w:color="auto"/>
              <w:bottom w:val="single" w:sz="4" w:space="0" w:color="auto"/>
              <w:right w:val="single" w:sz="4" w:space="0" w:color="auto"/>
            </w:tcBorders>
          </w:tcPr>
          <w:p w14:paraId="194517B0" w14:textId="77777777" w:rsidR="002A77D3" w:rsidRPr="00153699" w:rsidRDefault="002A77D3" w:rsidP="0053627A">
            <w:pPr>
              <w:keepNext/>
              <w:keepLines/>
              <w:spacing w:after="0" w:line="256" w:lineRule="auto"/>
              <w:rPr>
                <w:ins w:id="500" w:author="Nokia" w:date="2024-04-08T21:06:00Z"/>
                <w:rFonts w:ascii="Arial" w:hAnsi="Arial"/>
                <w:kern w:val="2"/>
                <w:sz w:val="18"/>
                <w:lang w:val="it-IT"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0AAA6C3E" w14:textId="77777777" w:rsidR="002A77D3" w:rsidRPr="00153699" w:rsidRDefault="002A77D3" w:rsidP="0053627A">
            <w:pPr>
              <w:keepNext/>
              <w:keepLines/>
              <w:spacing w:after="0" w:line="256" w:lineRule="auto"/>
              <w:jc w:val="center"/>
              <w:rPr>
                <w:ins w:id="501" w:author="Nokia" w:date="2024-04-08T21:06:00Z"/>
                <w:rFonts w:ascii="Arial" w:hAnsi="Arial"/>
                <w:kern w:val="2"/>
                <w:sz w:val="18"/>
                <w:lang w:val="en-US" w:eastAsia="ko-KR"/>
                <w14:ligatures w14:val="standardContextual"/>
              </w:rPr>
            </w:pPr>
            <w:ins w:id="502" w:author="Nokia" w:date="2024-04-08T21:06:00Z">
              <w:r w:rsidRPr="00153699">
                <w:rPr>
                  <w:rFonts w:ascii="Arial" w:hAnsi="Arial"/>
                  <w:kern w:val="2"/>
                  <w:sz w:val="18"/>
                  <w:lang w:val="en-US" w:eastAsia="zh-CN"/>
                  <w14:ligatures w14:val="standardContextual"/>
                </w:rPr>
                <w:t>Slot</w:t>
              </w:r>
            </w:ins>
          </w:p>
        </w:tc>
        <w:tc>
          <w:tcPr>
            <w:tcW w:w="3619" w:type="dxa"/>
            <w:gridSpan w:val="5"/>
            <w:tcBorders>
              <w:top w:val="single" w:sz="4" w:space="0" w:color="auto"/>
              <w:left w:val="single" w:sz="4" w:space="0" w:color="auto"/>
              <w:bottom w:val="single" w:sz="4" w:space="0" w:color="auto"/>
              <w:right w:val="single" w:sz="4" w:space="0" w:color="auto"/>
            </w:tcBorders>
          </w:tcPr>
          <w:p w14:paraId="47074DEE" w14:textId="77777777" w:rsidR="002A77D3" w:rsidRPr="00153699" w:rsidRDefault="002A77D3" w:rsidP="0053627A">
            <w:pPr>
              <w:keepNext/>
              <w:keepLines/>
              <w:spacing w:after="0" w:line="256" w:lineRule="auto"/>
              <w:jc w:val="center"/>
              <w:rPr>
                <w:ins w:id="503" w:author="Nokia" w:date="2024-04-08T21:06:00Z"/>
                <w:rFonts w:ascii="Arial" w:hAnsi="Arial"/>
                <w:kern w:val="2"/>
                <w:sz w:val="18"/>
                <w:lang w:eastAsia="ko-KR"/>
                <w14:ligatures w14:val="standardContextual"/>
              </w:rPr>
            </w:pPr>
            <w:ins w:id="504" w:author="Nokia" w:date="2024-04-08T21:06:00Z">
              <w:r w:rsidRPr="00153699">
                <w:rPr>
                  <w:rFonts w:ascii="Arial" w:hAnsi="Arial"/>
                  <w:kern w:val="2"/>
                  <w:sz w:val="18"/>
                  <w:lang w:eastAsia="ko-KR"/>
                  <w14:ligatures w14:val="standardContextual"/>
                </w:rPr>
                <w:t>N/A</w:t>
              </w:r>
            </w:ins>
          </w:p>
        </w:tc>
      </w:tr>
      <w:tr w:rsidR="002A77D3" w:rsidRPr="00153699" w14:paraId="022C9603" w14:textId="77777777" w:rsidTr="0053627A">
        <w:trPr>
          <w:trHeight w:val="283"/>
          <w:jc w:val="center"/>
          <w:ins w:id="505"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B7D1DCA" w14:textId="77777777" w:rsidR="002A77D3" w:rsidRPr="00153699" w:rsidRDefault="002A77D3" w:rsidP="0053627A">
            <w:pPr>
              <w:keepNext/>
              <w:keepLines/>
              <w:spacing w:after="0" w:line="256" w:lineRule="auto"/>
              <w:rPr>
                <w:ins w:id="506" w:author="Nokia" w:date="2024-04-08T21:06:00Z"/>
                <w:rFonts w:ascii="Arial" w:hAnsi="Arial"/>
                <w:kern w:val="2"/>
                <w:sz w:val="18"/>
                <w:lang w:eastAsia="ko-KR"/>
                <w14:ligatures w14:val="standardContextual"/>
              </w:rPr>
            </w:pPr>
            <w:ins w:id="507" w:author="Nokia" w:date="2024-04-08T21:06:00Z">
              <w:r w:rsidRPr="00153699">
                <w:rPr>
                  <w:rFonts w:ascii="Arial" w:hAnsi="Arial"/>
                  <w:kern w:val="2"/>
                  <w:sz w:val="18"/>
                  <w:lang w:val="en-US" w:eastAsia="ko-KR"/>
                  <w14:ligatures w14:val="standardContextual"/>
                </w:rPr>
                <w:t>DRX Cycle</w:t>
              </w:r>
            </w:ins>
          </w:p>
        </w:tc>
        <w:tc>
          <w:tcPr>
            <w:tcW w:w="2801" w:type="dxa"/>
            <w:gridSpan w:val="2"/>
            <w:tcBorders>
              <w:top w:val="single" w:sz="4" w:space="0" w:color="auto"/>
              <w:left w:val="single" w:sz="4" w:space="0" w:color="auto"/>
              <w:bottom w:val="single" w:sz="4" w:space="0" w:color="auto"/>
              <w:right w:val="single" w:sz="4" w:space="0" w:color="auto"/>
            </w:tcBorders>
          </w:tcPr>
          <w:p w14:paraId="19ECB39D" w14:textId="77777777" w:rsidR="002A77D3" w:rsidRPr="00153699" w:rsidRDefault="002A77D3" w:rsidP="0053627A">
            <w:pPr>
              <w:keepNext/>
              <w:keepLines/>
              <w:spacing w:after="0" w:line="256" w:lineRule="auto"/>
              <w:jc w:val="center"/>
              <w:rPr>
                <w:ins w:id="508" w:author="Nokia" w:date="2024-04-08T21:06:00Z"/>
                <w:rFonts w:ascii="Arial" w:hAnsi="Arial"/>
                <w:kern w:val="2"/>
                <w:sz w:val="18"/>
                <w:lang w:val="en-US" w:eastAsia="ko-KR"/>
                <w14:ligatures w14:val="standardContextual"/>
              </w:rPr>
            </w:pPr>
            <w:ins w:id="509" w:author="Nokia" w:date="2024-04-08T21:06:00Z">
              <w:r w:rsidRPr="00153699">
                <w:rPr>
                  <w:rFonts w:ascii="Arial" w:hAnsi="Arial"/>
                  <w:kern w:val="2"/>
                  <w:sz w:val="18"/>
                  <w:lang w:val="en-US" w:eastAsia="ko-KR"/>
                  <w14:ligatures w14:val="standardContextual"/>
                </w:rPr>
                <w:t>ms</w:t>
              </w:r>
            </w:ins>
          </w:p>
        </w:tc>
        <w:tc>
          <w:tcPr>
            <w:tcW w:w="3619" w:type="dxa"/>
            <w:gridSpan w:val="5"/>
            <w:tcBorders>
              <w:top w:val="single" w:sz="4" w:space="0" w:color="auto"/>
              <w:left w:val="single" w:sz="4" w:space="0" w:color="auto"/>
              <w:bottom w:val="single" w:sz="4" w:space="0" w:color="auto"/>
              <w:right w:val="single" w:sz="4" w:space="0" w:color="auto"/>
            </w:tcBorders>
          </w:tcPr>
          <w:p w14:paraId="28B350B9" w14:textId="77777777" w:rsidR="002A77D3" w:rsidRPr="00153699" w:rsidRDefault="002A77D3" w:rsidP="0053627A">
            <w:pPr>
              <w:keepNext/>
              <w:keepLines/>
              <w:spacing w:after="0" w:line="256" w:lineRule="auto"/>
              <w:jc w:val="center"/>
              <w:rPr>
                <w:ins w:id="510" w:author="Nokia" w:date="2024-04-08T21:06:00Z"/>
                <w:rFonts w:ascii="Arial" w:hAnsi="Arial"/>
                <w:kern w:val="2"/>
                <w:sz w:val="18"/>
                <w:lang w:val="en-US" w:eastAsia="ko-KR"/>
                <w14:ligatures w14:val="standardContextual"/>
              </w:rPr>
            </w:pPr>
            <w:ins w:id="511" w:author="Nokia" w:date="2024-04-08T21:06:00Z">
              <w:r w:rsidRPr="00153699">
                <w:rPr>
                  <w:rFonts w:ascii="Arial" w:hAnsi="Arial"/>
                  <w:kern w:val="2"/>
                  <w:sz w:val="18"/>
                  <w:lang w:val="en-US" w:eastAsia="ko-KR"/>
                  <w14:ligatures w14:val="standardContextual"/>
                </w:rPr>
                <w:t>Not Applicable</w:t>
              </w:r>
            </w:ins>
          </w:p>
        </w:tc>
      </w:tr>
      <w:tr w:rsidR="002A77D3" w:rsidRPr="00153699" w14:paraId="2CD39FD2" w14:textId="77777777" w:rsidTr="0053627A">
        <w:trPr>
          <w:trHeight w:val="225"/>
          <w:jc w:val="center"/>
          <w:ins w:id="512" w:author="Nokia" w:date="2024-04-08T21:06:00Z"/>
        </w:trPr>
        <w:tc>
          <w:tcPr>
            <w:tcW w:w="1663" w:type="dxa"/>
            <w:tcBorders>
              <w:top w:val="single" w:sz="4" w:space="0" w:color="auto"/>
              <w:left w:val="single" w:sz="4" w:space="0" w:color="auto"/>
              <w:bottom w:val="nil"/>
              <w:right w:val="single" w:sz="4" w:space="0" w:color="auto"/>
            </w:tcBorders>
          </w:tcPr>
          <w:p w14:paraId="0383AB8A" w14:textId="77777777" w:rsidR="002A77D3" w:rsidRPr="00153699" w:rsidRDefault="002A77D3" w:rsidP="0053627A">
            <w:pPr>
              <w:keepNext/>
              <w:keepLines/>
              <w:spacing w:after="0" w:line="256" w:lineRule="auto"/>
              <w:rPr>
                <w:ins w:id="513" w:author="Nokia" w:date="2024-04-08T21:06:00Z"/>
                <w:rFonts w:ascii="Arial" w:hAnsi="Arial"/>
                <w:kern w:val="2"/>
                <w:sz w:val="18"/>
                <w:lang w:val="en-US" w:eastAsia="ko-KR"/>
                <w14:ligatures w14:val="standardContextual"/>
              </w:rPr>
            </w:pPr>
            <w:ins w:id="514" w:author="Nokia" w:date="2024-04-08T21:06:00Z">
              <w:r w:rsidRPr="00153699">
                <w:rPr>
                  <w:rFonts w:ascii="Arial" w:hAnsi="Arial"/>
                  <w:kern w:val="2"/>
                  <w:sz w:val="18"/>
                  <w:lang w:val="en-US" w:eastAsia="ko-KR"/>
                  <w14:ligatures w14:val="standardContextual"/>
                </w:rPr>
                <w:t xml:space="preserve">PDSCH Reference </w:t>
              </w:r>
            </w:ins>
          </w:p>
        </w:tc>
        <w:tc>
          <w:tcPr>
            <w:tcW w:w="1517" w:type="dxa"/>
            <w:tcBorders>
              <w:top w:val="single" w:sz="4" w:space="0" w:color="auto"/>
              <w:left w:val="single" w:sz="4" w:space="0" w:color="auto"/>
              <w:bottom w:val="single" w:sz="4" w:space="0" w:color="auto"/>
              <w:right w:val="single" w:sz="4" w:space="0" w:color="auto"/>
            </w:tcBorders>
          </w:tcPr>
          <w:p w14:paraId="6D587452" w14:textId="77777777" w:rsidR="002A77D3" w:rsidRPr="00153699" w:rsidRDefault="002A77D3" w:rsidP="0053627A">
            <w:pPr>
              <w:keepNext/>
              <w:keepLines/>
              <w:spacing w:after="0" w:line="256" w:lineRule="auto"/>
              <w:rPr>
                <w:ins w:id="515" w:author="Nokia" w:date="2024-04-08T21:06:00Z"/>
                <w:rFonts w:ascii="Arial" w:hAnsi="Arial"/>
                <w:kern w:val="2"/>
                <w:sz w:val="18"/>
                <w:lang w:val="en-US" w:eastAsia="ko-KR"/>
                <w14:ligatures w14:val="standardContextual"/>
              </w:rPr>
            </w:pPr>
            <w:ins w:id="516"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5735E8B" w14:textId="77777777" w:rsidR="002A77D3" w:rsidRPr="00153699" w:rsidRDefault="002A77D3" w:rsidP="0053627A">
            <w:pPr>
              <w:keepNext/>
              <w:keepLines/>
              <w:spacing w:after="0" w:line="256" w:lineRule="auto"/>
              <w:jc w:val="center"/>
              <w:rPr>
                <w:ins w:id="517"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5FEF9A6" w14:textId="77777777" w:rsidR="002A77D3" w:rsidRPr="00153699" w:rsidRDefault="002A77D3" w:rsidP="0053627A">
            <w:pPr>
              <w:keepNext/>
              <w:keepLines/>
              <w:spacing w:after="0" w:line="256" w:lineRule="auto"/>
              <w:jc w:val="center"/>
              <w:rPr>
                <w:ins w:id="518" w:author="Nokia" w:date="2024-04-08T21:06:00Z"/>
                <w:rFonts w:ascii="Arial" w:hAnsi="Arial"/>
                <w:kern w:val="2"/>
                <w:sz w:val="18"/>
                <w:lang w:eastAsia="ko-KR"/>
                <w14:ligatures w14:val="standardContextual"/>
              </w:rPr>
            </w:pPr>
            <w:ins w:id="519" w:author="Nokia" w:date="2024-04-08T21:06:00Z">
              <w:r w:rsidRPr="00153699">
                <w:rPr>
                  <w:rFonts w:ascii="Arial" w:hAnsi="Arial"/>
                  <w:kern w:val="2"/>
                  <w:sz w:val="18"/>
                  <w:lang w:eastAsia="ko-KR"/>
                  <w14:ligatures w14:val="standardContextual"/>
                </w:rPr>
                <w:t>SR.1.1 FDD</w:t>
              </w:r>
            </w:ins>
          </w:p>
        </w:tc>
        <w:tc>
          <w:tcPr>
            <w:tcW w:w="1938" w:type="dxa"/>
            <w:gridSpan w:val="2"/>
            <w:tcBorders>
              <w:top w:val="single" w:sz="4" w:space="0" w:color="auto"/>
              <w:left w:val="single" w:sz="4" w:space="0" w:color="auto"/>
              <w:bottom w:val="single" w:sz="4" w:space="0" w:color="auto"/>
              <w:right w:val="single" w:sz="4" w:space="0" w:color="auto"/>
            </w:tcBorders>
          </w:tcPr>
          <w:p w14:paraId="01BC3897" w14:textId="77777777" w:rsidR="002A77D3" w:rsidRPr="00153699" w:rsidRDefault="002A77D3" w:rsidP="0053627A">
            <w:pPr>
              <w:keepNext/>
              <w:keepLines/>
              <w:spacing w:after="0" w:line="256" w:lineRule="auto"/>
              <w:jc w:val="center"/>
              <w:rPr>
                <w:ins w:id="520" w:author="Nokia" w:date="2024-04-08T21:06:00Z"/>
                <w:rFonts w:ascii="Arial" w:hAnsi="Arial"/>
                <w:kern w:val="2"/>
                <w:sz w:val="18"/>
                <w:lang w:eastAsia="ko-KR"/>
                <w14:ligatures w14:val="standardContextual"/>
              </w:rPr>
            </w:pPr>
            <w:ins w:id="521" w:author="Nokia" w:date="2024-04-08T21:06:00Z">
              <w:r w:rsidRPr="00153699">
                <w:rPr>
                  <w:rFonts w:ascii="Arial" w:hAnsi="Arial"/>
                  <w:kern w:val="2"/>
                  <w:sz w:val="18"/>
                  <w:lang w:eastAsia="ko-KR"/>
                  <w14:ligatures w14:val="standardContextual"/>
                </w:rPr>
                <w:t>SR.1.1 FDD</w:t>
              </w:r>
            </w:ins>
          </w:p>
        </w:tc>
      </w:tr>
      <w:tr w:rsidR="002A77D3" w:rsidRPr="00153699" w14:paraId="7508B8FA" w14:textId="77777777" w:rsidTr="0053627A">
        <w:trPr>
          <w:trHeight w:val="143"/>
          <w:jc w:val="center"/>
          <w:ins w:id="522" w:author="Nokia" w:date="2024-04-08T21:06:00Z"/>
        </w:trPr>
        <w:tc>
          <w:tcPr>
            <w:tcW w:w="1663" w:type="dxa"/>
            <w:tcBorders>
              <w:top w:val="nil"/>
              <w:left w:val="single" w:sz="4" w:space="0" w:color="auto"/>
              <w:bottom w:val="nil"/>
              <w:right w:val="single" w:sz="4" w:space="0" w:color="auto"/>
            </w:tcBorders>
          </w:tcPr>
          <w:p w14:paraId="4DA70026" w14:textId="77777777" w:rsidR="002A77D3" w:rsidRPr="00153699" w:rsidRDefault="002A77D3" w:rsidP="0053627A">
            <w:pPr>
              <w:keepNext/>
              <w:keepLines/>
              <w:spacing w:after="0" w:line="256" w:lineRule="auto"/>
              <w:rPr>
                <w:ins w:id="523" w:author="Nokia" w:date="2024-04-08T21:06:00Z"/>
                <w:rFonts w:ascii="Arial" w:hAnsi="Arial"/>
                <w:kern w:val="2"/>
                <w:sz w:val="18"/>
                <w:lang w:val="en-US" w:eastAsia="ko-KR"/>
                <w14:ligatures w14:val="standardContextual"/>
              </w:rPr>
            </w:pPr>
            <w:ins w:id="524" w:author="Nokia" w:date="2024-04-08T21:06:00Z">
              <w:r w:rsidRPr="00153699">
                <w:rPr>
                  <w:rFonts w:ascii="Arial" w:hAnsi="Arial"/>
                  <w:kern w:val="2"/>
                  <w:sz w:val="18"/>
                  <w:lang w:val="en-US" w:eastAsia="ko-KR"/>
                  <w14:ligatures w14:val="standardContextual"/>
                </w:rPr>
                <w:t>measurement channel</w:t>
              </w:r>
            </w:ins>
          </w:p>
        </w:tc>
        <w:tc>
          <w:tcPr>
            <w:tcW w:w="1517" w:type="dxa"/>
            <w:tcBorders>
              <w:top w:val="single" w:sz="4" w:space="0" w:color="auto"/>
              <w:left w:val="single" w:sz="4" w:space="0" w:color="auto"/>
              <w:bottom w:val="single" w:sz="4" w:space="0" w:color="auto"/>
              <w:right w:val="single" w:sz="4" w:space="0" w:color="auto"/>
            </w:tcBorders>
          </w:tcPr>
          <w:p w14:paraId="1ABD9FE0" w14:textId="77777777" w:rsidR="002A77D3" w:rsidRPr="00153699" w:rsidRDefault="002A77D3" w:rsidP="0053627A">
            <w:pPr>
              <w:keepNext/>
              <w:keepLines/>
              <w:spacing w:after="0" w:line="256" w:lineRule="auto"/>
              <w:rPr>
                <w:ins w:id="525" w:author="Nokia" w:date="2024-04-08T21:06:00Z"/>
                <w:rFonts w:ascii="Arial" w:hAnsi="Arial"/>
                <w:kern w:val="2"/>
                <w:sz w:val="18"/>
                <w:lang w:val="en-US" w:eastAsia="ko-KR"/>
                <w14:ligatures w14:val="standardContextual"/>
              </w:rPr>
            </w:pPr>
            <w:ins w:id="526"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77AB27B1" w14:textId="77777777" w:rsidR="002A77D3" w:rsidRPr="00153699" w:rsidRDefault="002A77D3" w:rsidP="0053627A">
            <w:pPr>
              <w:rPr>
                <w:ins w:id="527"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C1EB0E6" w14:textId="77777777" w:rsidR="002A77D3" w:rsidRPr="00153699" w:rsidRDefault="002A77D3" w:rsidP="0053627A">
            <w:pPr>
              <w:keepNext/>
              <w:keepLines/>
              <w:spacing w:after="0" w:line="256" w:lineRule="auto"/>
              <w:jc w:val="center"/>
              <w:rPr>
                <w:ins w:id="528" w:author="Nokia" w:date="2024-04-08T21:06:00Z"/>
                <w:rFonts w:ascii="Arial" w:hAnsi="Arial"/>
                <w:kern w:val="2"/>
                <w:sz w:val="18"/>
                <w:lang w:eastAsia="ko-KR"/>
                <w14:ligatures w14:val="standardContextual"/>
              </w:rPr>
            </w:pPr>
            <w:ins w:id="529" w:author="Nokia" w:date="2024-04-08T21:06:00Z">
              <w:r w:rsidRPr="00153699">
                <w:rPr>
                  <w:rFonts w:ascii="Arial" w:hAnsi="Arial"/>
                  <w:kern w:val="2"/>
                  <w:sz w:val="18"/>
                  <w:lang w:eastAsia="ko-KR"/>
                  <w14:ligatures w14:val="standardContextual"/>
                </w:rPr>
                <w:t>SR.1.1 TDD</w:t>
              </w:r>
            </w:ins>
          </w:p>
        </w:tc>
        <w:tc>
          <w:tcPr>
            <w:tcW w:w="1938" w:type="dxa"/>
            <w:gridSpan w:val="2"/>
            <w:tcBorders>
              <w:top w:val="single" w:sz="4" w:space="0" w:color="auto"/>
              <w:left w:val="single" w:sz="4" w:space="0" w:color="auto"/>
              <w:bottom w:val="single" w:sz="4" w:space="0" w:color="auto"/>
              <w:right w:val="single" w:sz="4" w:space="0" w:color="auto"/>
            </w:tcBorders>
          </w:tcPr>
          <w:p w14:paraId="407574A5" w14:textId="77777777" w:rsidR="002A77D3" w:rsidRPr="00153699" w:rsidRDefault="002A77D3" w:rsidP="0053627A">
            <w:pPr>
              <w:keepNext/>
              <w:keepLines/>
              <w:spacing w:after="0" w:line="256" w:lineRule="auto"/>
              <w:jc w:val="center"/>
              <w:rPr>
                <w:ins w:id="530" w:author="Nokia" w:date="2024-04-08T21:06:00Z"/>
                <w:rFonts w:ascii="Arial" w:hAnsi="Arial"/>
                <w:kern w:val="2"/>
                <w:sz w:val="18"/>
                <w:lang w:eastAsia="ko-KR"/>
                <w14:ligatures w14:val="standardContextual"/>
              </w:rPr>
            </w:pPr>
            <w:ins w:id="531" w:author="Nokia" w:date="2024-04-08T21:06:00Z">
              <w:r w:rsidRPr="00153699">
                <w:rPr>
                  <w:rFonts w:ascii="Arial" w:hAnsi="Arial"/>
                  <w:kern w:val="2"/>
                  <w:sz w:val="18"/>
                  <w:lang w:eastAsia="ko-KR"/>
                  <w14:ligatures w14:val="standardContextual"/>
                </w:rPr>
                <w:t>SR.1.1 TDD</w:t>
              </w:r>
            </w:ins>
          </w:p>
        </w:tc>
      </w:tr>
      <w:tr w:rsidR="002A77D3" w:rsidRPr="00153699" w14:paraId="48780BDB" w14:textId="77777777" w:rsidTr="0053627A">
        <w:trPr>
          <w:trHeight w:val="119"/>
          <w:jc w:val="center"/>
          <w:ins w:id="532" w:author="Nokia" w:date="2024-04-08T21:06:00Z"/>
        </w:trPr>
        <w:tc>
          <w:tcPr>
            <w:tcW w:w="1663" w:type="dxa"/>
            <w:tcBorders>
              <w:top w:val="nil"/>
              <w:left w:val="single" w:sz="4" w:space="0" w:color="auto"/>
              <w:bottom w:val="single" w:sz="4" w:space="0" w:color="auto"/>
              <w:right w:val="single" w:sz="4" w:space="0" w:color="auto"/>
            </w:tcBorders>
          </w:tcPr>
          <w:p w14:paraId="6AAD4342" w14:textId="77777777" w:rsidR="002A77D3" w:rsidRPr="00153699" w:rsidRDefault="002A77D3" w:rsidP="0053627A">
            <w:pPr>
              <w:rPr>
                <w:ins w:id="533"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3FA1F4F" w14:textId="77777777" w:rsidR="002A77D3" w:rsidRPr="00153699" w:rsidRDefault="002A77D3" w:rsidP="0053627A">
            <w:pPr>
              <w:keepNext/>
              <w:keepLines/>
              <w:spacing w:after="0" w:line="256" w:lineRule="auto"/>
              <w:rPr>
                <w:ins w:id="534" w:author="Nokia" w:date="2024-04-08T21:06:00Z"/>
                <w:rFonts w:ascii="Arial" w:hAnsi="Arial"/>
                <w:kern w:val="2"/>
                <w:sz w:val="18"/>
                <w:lang w:val="en-US" w:eastAsia="ko-KR"/>
                <w14:ligatures w14:val="standardContextual"/>
              </w:rPr>
            </w:pPr>
            <w:ins w:id="535"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7D8FD57D" w14:textId="77777777" w:rsidR="002A77D3" w:rsidRPr="00153699" w:rsidRDefault="002A77D3" w:rsidP="0053627A">
            <w:pPr>
              <w:rPr>
                <w:ins w:id="536"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11FE1AAB" w14:textId="77777777" w:rsidR="002A77D3" w:rsidRPr="00153699" w:rsidRDefault="002A77D3" w:rsidP="0053627A">
            <w:pPr>
              <w:keepNext/>
              <w:keepLines/>
              <w:spacing w:after="0" w:line="256" w:lineRule="auto"/>
              <w:jc w:val="center"/>
              <w:rPr>
                <w:ins w:id="537" w:author="Nokia" w:date="2024-04-08T21:06:00Z"/>
                <w:rFonts w:ascii="Arial" w:hAnsi="Arial"/>
                <w:kern w:val="2"/>
                <w:sz w:val="18"/>
                <w:lang w:eastAsia="ko-KR"/>
                <w14:ligatures w14:val="standardContextual"/>
              </w:rPr>
            </w:pPr>
            <w:ins w:id="538" w:author="Nokia" w:date="2024-04-08T21:06:00Z">
              <w:r w:rsidRPr="00153699">
                <w:rPr>
                  <w:rFonts w:ascii="Arial" w:hAnsi="Arial"/>
                  <w:kern w:val="2"/>
                  <w:sz w:val="18"/>
                  <w:lang w:eastAsia="ko-KR"/>
                  <w14:ligatures w14:val="standardContextual"/>
                </w:rPr>
                <w:t>SR.2.1 TDD</w:t>
              </w:r>
            </w:ins>
          </w:p>
        </w:tc>
        <w:tc>
          <w:tcPr>
            <w:tcW w:w="1938" w:type="dxa"/>
            <w:gridSpan w:val="2"/>
            <w:tcBorders>
              <w:top w:val="single" w:sz="4" w:space="0" w:color="auto"/>
              <w:left w:val="single" w:sz="4" w:space="0" w:color="auto"/>
              <w:bottom w:val="single" w:sz="4" w:space="0" w:color="auto"/>
              <w:right w:val="single" w:sz="4" w:space="0" w:color="auto"/>
            </w:tcBorders>
          </w:tcPr>
          <w:p w14:paraId="5C51C825" w14:textId="77777777" w:rsidR="002A77D3" w:rsidRPr="00153699" w:rsidRDefault="002A77D3" w:rsidP="0053627A">
            <w:pPr>
              <w:keepNext/>
              <w:keepLines/>
              <w:spacing w:after="0" w:line="256" w:lineRule="auto"/>
              <w:jc w:val="center"/>
              <w:rPr>
                <w:ins w:id="539" w:author="Nokia" w:date="2024-04-08T21:06:00Z"/>
                <w:rFonts w:ascii="Arial" w:hAnsi="Arial"/>
                <w:kern w:val="2"/>
                <w:sz w:val="18"/>
                <w:lang w:eastAsia="ko-KR"/>
                <w14:ligatures w14:val="standardContextual"/>
              </w:rPr>
            </w:pPr>
            <w:ins w:id="540" w:author="Nokia" w:date="2024-04-08T21:06:00Z">
              <w:r w:rsidRPr="00153699">
                <w:rPr>
                  <w:rFonts w:ascii="Arial" w:hAnsi="Arial"/>
                  <w:kern w:val="2"/>
                  <w:sz w:val="18"/>
                  <w:lang w:eastAsia="ko-KR"/>
                  <w14:ligatures w14:val="standardContextual"/>
                </w:rPr>
                <w:t>SR.2.1 TDD</w:t>
              </w:r>
            </w:ins>
          </w:p>
        </w:tc>
      </w:tr>
      <w:tr w:rsidR="002A77D3" w:rsidRPr="00153699" w14:paraId="5C7AFB3B" w14:textId="77777777" w:rsidTr="0053627A">
        <w:trPr>
          <w:trHeight w:val="135"/>
          <w:jc w:val="center"/>
          <w:ins w:id="541" w:author="Nokia" w:date="2024-04-08T21:06:00Z"/>
        </w:trPr>
        <w:tc>
          <w:tcPr>
            <w:tcW w:w="1663" w:type="dxa"/>
            <w:tcBorders>
              <w:top w:val="single" w:sz="4" w:space="0" w:color="auto"/>
              <w:left w:val="single" w:sz="4" w:space="0" w:color="auto"/>
              <w:bottom w:val="nil"/>
              <w:right w:val="single" w:sz="4" w:space="0" w:color="auto"/>
            </w:tcBorders>
          </w:tcPr>
          <w:p w14:paraId="406BB749" w14:textId="77777777" w:rsidR="002A77D3" w:rsidRPr="00153699" w:rsidRDefault="002A77D3" w:rsidP="0053627A">
            <w:pPr>
              <w:keepNext/>
              <w:keepLines/>
              <w:spacing w:after="0" w:line="256" w:lineRule="auto"/>
              <w:rPr>
                <w:ins w:id="542" w:author="Nokia" w:date="2024-04-08T21:06:00Z"/>
                <w:rFonts w:ascii="Arial" w:hAnsi="Arial"/>
                <w:kern w:val="2"/>
                <w:sz w:val="18"/>
                <w:lang w:val="en-US" w:eastAsia="ko-KR"/>
                <w14:ligatures w14:val="standardContextual"/>
              </w:rPr>
            </w:pPr>
            <w:ins w:id="543" w:author="Nokia" w:date="2024-04-08T21:06:00Z">
              <w:r w:rsidRPr="00153699">
                <w:rPr>
                  <w:rFonts w:ascii="Arial" w:hAnsi="Arial" w:cs="v5.0.0"/>
                  <w:kern w:val="2"/>
                  <w:sz w:val="18"/>
                  <w:lang w:eastAsia="ko-KR"/>
                  <w14:ligatures w14:val="standardContextual"/>
                </w:rPr>
                <w:t xml:space="preserve">RMSI CORESET </w:t>
              </w:r>
            </w:ins>
          </w:p>
        </w:tc>
        <w:tc>
          <w:tcPr>
            <w:tcW w:w="1517" w:type="dxa"/>
            <w:tcBorders>
              <w:top w:val="single" w:sz="4" w:space="0" w:color="auto"/>
              <w:left w:val="single" w:sz="4" w:space="0" w:color="auto"/>
              <w:bottom w:val="single" w:sz="4" w:space="0" w:color="auto"/>
              <w:right w:val="single" w:sz="4" w:space="0" w:color="auto"/>
            </w:tcBorders>
          </w:tcPr>
          <w:p w14:paraId="7F63467B" w14:textId="77777777" w:rsidR="002A77D3" w:rsidRPr="00153699" w:rsidRDefault="002A77D3" w:rsidP="0053627A">
            <w:pPr>
              <w:keepNext/>
              <w:keepLines/>
              <w:spacing w:after="0" w:line="256" w:lineRule="auto"/>
              <w:rPr>
                <w:ins w:id="544" w:author="Nokia" w:date="2024-04-08T21:06:00Z"/>
                <w:rFonts w:ascii="Arial" w:hAnsi="Arial"/>
                <w:kern w:val="2"/>
                <w:sz w:val="18"/>
                <w:lang w:val="en-US" w:eastAsia="ko-KR"/>
                <w14:ligatures w14:val="standardContextual"/>
              </w:rPr>
            </w:pPr>
            <w:ins w:id="545"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E93CA28" w14:textId="77777777" w:rsidR="002A77D3" w:rsidRPr="00153699" w:rsidRDefault="002A77D3" w:rsidP="0053627A">
            <w:pPr>
              <w:keepNext/>
              <w:keepLines/>
              <w:spacing w:after="0" w:line="256" w:lineRule="auto"/>
              <w:jc w:val="center"/>
              <w:rPr>
                <w:ins w:id="546"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6BF228C" w14:textId="77777777" w:rsidR="002A77D3" w:rsidRPr="00153699" w:rsidRDefault="002A77D3" w:rsidP="0053627A">
            <w:pPr>
              <w:keepNext/>
              <w:keepLines/>
              <w:spacing w:after="0" w:line="256" w:lineRule="auto"/>
              <w:jc w:val="center"/>
              <w:rPr>
                <w:ins w:id="547" w:author="Nokia" w:date="2024-04-08T21:06:00Z"/>
                <w:rFonts w:ascii="Arial" w:hAnsi="Arial"/>
                <w:kern w:val="2"/>
                <w:sz w:val="18"/>
                <w:lang w:eastAsia="ko-KR"/>
                <w14:ligatures w14:val="standardContextual"/>
              </w:rPr>
            </w:pPr>
            <w:ins w:id="548" w:author="Nokia" w:date="2024-04-08T21:06:00Z">
              <w:r w:rsidRPr="00153699">
                <w:rPr>
                  <w:rFonts w:ascii="Arial" w:hAnsi="Arial"/>
                  <w:kern w:val="2"/>
                  <w:sz w:val="18"/>
                  <w:lang w:eastAsia="ko-KR"/>
                  <w14:ligatures w14:val="standardContextual"/>
                </w:rPr>
                <w:t>CR.1.1 FDD</w:t>
              </w:r>
            </w:ins>
          </w:p>
        </w:tc>
        <w:tc>
          <w:tcPr>
            <w:tcW w:w="1938" w:type="dxa"/>
            <w:gridSpan w:val="2"/>
            <w:tcBorders>
              <w:top w:val="single" w:sz="4" w:space="0" w:color="auto"/>
              <w:left w:val="single" w:sz="4" w:space="0" w:color="auto"/>
              <w:bottom w:val="single" w:sz="4" w:space="0" w:color="auto"/>
              <w:right w:val="single" w:sz="4" w:space="0" w:color="auto"/>
            </w:tcBorders>
          </w:tcPr>
          <w:p w14:paraId="0D9D0950" w14:textId="77777777" w:rsidR="002A77D3" w:rsidRPr="00153699" w:rsidRDefault="002A77D3" w:rsidP="0053627A">
            <w:pPr>
              <w:keepNext/>
              <w:keepLines/>
              <w:spacing w:after="0" w:line="256" w:lineRule="auto"/>
              <w:jc w:val="center"/>
              <w:rPr>
                <w:ins w:id="549" w:author="Nokia" w:date="2024-04-08T21:06:00Z"/>
                <w:rFonts w:ascii="Arial" w:hAnsi="Arial"/>
                <w:kern w:val="2"/>
                <w:sz w:val="18"/>
                <w:lang w:eastAsia="ko-KR"/>
                <w14:ligatures w14:val="standardContextual"/>
              </w:rPr>
            </w:pPr>
            <w:ins w:id="550" w:author="Nokia" w:date="2024-04-08T21:06:00Z">
              <w:r w:rsidRPr="00153699">
                <w:rPr>
                  <w:rFonts w:ascii="Arial" w:hAnsi="Arial"/>
                  <w:kern w:val="2"/>
                  <w:sz w:val="18"/>
                  <w:lang w:eastAsia="ko-KR"/>
                  <w14:ligatures w14:val="standardContextual"/>
                </w:rPr>
                <w:t>CR.1.1 FDD</w:t>
              </w:r>
            </w:ins>
          </w:p>
        </w:tc>
      </w:tr>
      <w:tr w:rsidR="002A77D3" w:rsidRPr="00153699" w14:paraId="317C7EBD" w14:textId="77777777" w:rsidTr="0053627A">
        <w:trPr>
          <w:trHeight w:val="58"/>
          <w:jc w:val="center"/>
          <w:ins w:id="551" w:author="Nokia" w:date="2024-04-08T21:06:00Z"/>
        </w:trPr>
        <w:tc>
          <w:tcPr>
            <w:tcW w:w="1663" w:type="dxa"/>
            <w:tcBorders>
              <w:top w:val="nil"/>
              <w:left w:val="single" w:sz="4" w:space="0" w:color="auto"/>
              <w:bottom w:val="nil"/>
              <w:right w:val="single" w:sz="4" w:space="0" w:color="auto"/>
            </w:tcBorders>
          </w:tcPr>
          <w:p w14:paraId="7504F6F9" w14:textId="77777777" w:rsidR="002A77D3" w:rsidRPr="00153699" w:rsidRDefault="002A77D3" w:rsidP="0053627A">
            <w:pPr>
              <w:keepNext/>
              <w:keepLines/>
              <w:spacing w:after="0" w:line="256" w:lineRule="auto"/>
              <w:rPr>
                <w:ins w:id="552" w:author="Nokia" w:date="2024-04-08T21:06:00Z"/>
                <w:rFonts w:ascii="Arial" w:hAnsi="Arial"/>
                <w:kern w:val="2"/>
                <w:sz w:val="18"/>
                <w:lang w:val="en-US" w:eastAsia="ko-KR"/>
                <w14:ligatures w14:val="standardContextual"/>
              </w:rPr>
            </w:pPr>
            <w:ins w:id="553" w:author="Nokia" w:date="2024-04-08T21:06: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5A83A7EA" w14:textId="77777777" w:rsidR="002A77D3" w:rsidRPr="00153699" w:rsidRDefault="002A77D3" w:rsidP="0053627A">
            <w:pPr>
              <w:keepNext/>
              <w:keepLines/>
              <w:spacing w:after="0" w:line="256" w:lineRule="auto"/>
              <w:rPr>
                <w:ins w:id="554" w:author="Nokia" w:date="2024-04-08T21:06:00Z"/>
                <w:rFonts w:ascii="Arial" w:hAnsi="Arial" w:cs="v5.0.0"/>
                <w:kern w:val="2"/>
                <w:sz w:val="18"/>
                <w:lang w:eastAsia="ko-KR"/>
                <w14:ligatures w14:val="standardContextual"/>
              </w:rPr>
            </w:pPr>
            <w:ins w:id="555"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07CDA6C9" w14:textId="77777777" w:rsidR="002A77D3" w:rsidRPr="00153699" w:rsidRDefault="002A77D3" w:rsidP="0053627A">
            <w:pPr>
              <w:rPr>
                <w:ins w:id="556"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7841A46" w14:textId="77777777" w:rsidR="002A77D3" w:rsidRPr="00153699" w:rsidRDefault="002A77D3" w:rsidP="0053627A">
            <w:pPr>
              <w:keepNext/>
              <w:keepLines/>
              <w:spacing w:after="0" w:line="256" w:lineRule="auto"/>
              <w:jc w:val="center"/>
              <w:rPr>
                <w:ins w:id="557" w:author="Nokia" w:date="2024-04-08T21:06:00Z"/>
                <w:rFonts w:ascii="Arial" w:hAnsi="Arial"/>
                <w:kern w:val="2"/>
                <w:sz w:val="18"/>
                <w:lang w:eastAsia="ko-KR"/>
                <w14:ligatures w14:val="standardContextual"/>
              </w:rPr>
            </w:pPr>
            <w:ins w:id="558" w:author="Nokia" w:date="2024-04-08T21:06:00Z">
              <w:r w:rsidRPr="00153699">
                <w:rPr>
                  <w:rFonts w:ascii="Arial" w:hAnsi="Arial"/>
                  <w:kern w:val="2"/>
                  <w:sz w:val="18"/>
                  <w:lang w:eastAsia="ko-KR"/>
                  <w14:ligatures w14:val="standardContextual"/>
                </w:rPr>
                <w:t>CR.1.1 TDD</w:t>
              </w:r>
            </w:ins>
          </w:p>
        </w:tc>
        <w:tc>
          <w:tcPr>
            <w:tcW w:w="1938" w:type="dxa"/>
            <w:gridSpan w:val="2"/>
            <w:tcBorders>
              <w:top w:val="single" w:sz="4" w:space="0" w:color="auto"/>
              <w:left w:val="single" w:sz="4" w:space="0" w:color="auto"/>
              <w:bottom w:val="single" w:sz="4" w:space="0" w:color="auto"/>
              <w:right w:val="single" w:sz="4" w:space="0" w:color="auto"/>
            </w:tcBorders>
          </w:tcPr>
          <w:p w14:paraId="21F0E48B" w14:textId="77777777" w:rsidR="002A77D3" w:rsidRPr="00153699" w:rsidRDefault="002A77D3" w:rsidP="0053627A">
            <w:pPr>
              <w:keepNext/>
              <w:keepLines/>
              <w:spacing w:after="0" w:line="256" w:lineRule="auto"/>
              <w:jc w:val="center"/>
              <w:rPr>
                <w:ins w:id="559" w:author="Nokia" w:date="2024-04-08T21:06:00Z"/>
                <w:rFonts w:ascii="Arial" w:hAnsi="Arial"/>
                <w:kern w:val="2"/>
                <w:sz w:val="18"/>
                <w:lang w:eastAsia="ko-KR"/>
                <w14:ligatures w14:val="standardContextual"/>
              </w:rPr>
            </w:pPr>
            <w:ins w:id="560" w:author="Nokia" w:date="2024-04-08T21:06:00Z">
              <w:r w:rsidRPr="00153699">
                <w:rPr>
                  <w:rFonts w:ascii="Arial" w:hAnsi="Arial"/>
                  <w:kern w:val="2"/>
                  <w:sz w:val="18"/>
                  <w:lang w:eastAsia="ko-KR"/>
                  <w14:ligatures w14:val="standardContextual"/>
                </w:rPr>
                <w:t>CR.1.1 TDD</w:t>
              </w:r>
            </w:ins>
          </w:p>
        </w:tc>
      </w:tr>
      <w:tr w:rsidR="002A77D3" w:rsidRPr="00153699" w14:paraId="55AB9B3B" w14:textId="77777777" w:rsidTr="0053627A">
        <w:trPr>
          <w:trHeight w:val="58"/>
          <w:jc w:val="center"/>
          <w:ins w:id="561" w:author="Nokia" w:date="2024-04-08T21:06:00Z"/>
        </w:trPr>
        <w:tc>
          <w:tcPr>
            <w:tcW w:w="1663" w:type="dxa"/>
            <w:tcBorders>
              <w:top w:val="nil"/>
              <w:left w:val="single" w:sz="4" w:space="0" w:color="auto"/>
              <w:bottom w:val="single" w:sz="4" w:space="0" w:color="auto"/>
              <w:right w:val="single" w:sz="4" w:space="0" w:color="auto"/>
            </w:tcBorders>
          </w:tcPr>
          <w:p w14:paraId="1016F520" w14:textId="77777777" w:rsidR="002A77D3" w:rsidRPr="00153699" w:rsidRDefault="002A77D3" w:rsidP="0053627A">
            <w:pPr>
              <w:rPr>
                <w:ins w:id="562"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5BC685A5" w14:textId="77777777" w:rsidR="002A77D3" w:rsidRPr="00153699" w:rsidRDefault="002A77D3" w:rsidP="0053627A">
            <w:pPr>
              <w:keepNext/>
              <w:keepLines/>
              <w:spacing w:after="0" w:line="256" w:lineRule="auto"/>
              <w:rPr>
                <w:ins w:id="563" w:author="Nokia" w:date="2024-04-08T21:06:00Z"/>
                <w:rFonts w:ascii="Arial" w:hAnsi="Arial" w:cs="v5.0.0"/>
                <w:kern w:val="2"/>
                <w:sz w:val="18"/>
                <w:lang w:eastAsia="ko-KR"/>
                <w14:ligatures w14:val="standardContextual"/>
              </w:rPr>
            </w:pPr>
            <w:ins w:id="56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6A01ED8B" w14:textId="77777777" w:rsidR="002A77D3" w:rsidRPr="00153699" w:rsidRDefault="002A77D3" w:rsidP="0053627A">
            <w:pPr>
              <w:rPr>
                <w:ins w:id="565"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6702EF32" w14:textId="77777777" w:rsidR="002A77D3" w:rsidRPr="00153699" w:rsidRDefault="002A77D3" w:rsidP="0053627A">
            <w:pPr>
              <w:keepNext/>
              <w:keepLines/>
              <w:spacing w:after="0" w:line="256" w:lineRule="auto"/>
              <w:jc w:val="center"/>
              <w:rPr>
                <w:ins w:id="566" w:author="Nokia" w:date="2024-04-08T21:06:00Z"/>
                <w:rFonts w:ascii="Arial" w:hAnsi="Arial"/>
                <w:kern w:val="2"/>
                <w:sz w:val="18"/>
                <w:lang w:eastAsia="ko-KR"/>
                <w14:ligatures w14:val="standardContextual"/>
              </w:rPr>
            </w:pPr>
            <w:ins w:id="567" w:author="Nokia" w:date="2024-04-08T21:06:00Z">
              <w:r w:rsidRPr="00153699">
                <w:rPr>
                  <w:rFonts w:ascii="Arial" w:hAnsi="Arial"/>
                  <w:kern w:val="2"/>
                  <w:sz w:val="18"/>
                  <w:lang w:eastAsia="ko-KR"/>
                  <w14:ligatures w14:val="standardContextual"/>
                </w:rPr>
                <w:t>CR.2.1 TDD</w:t>
              </w:r>
            </w:ins>
          </w:p>
        </w:tc>
        <w:tc>
          <w:tcPr>
            <w:tcW w:w="1938" w:type="dxa"/>
            <w:gridSpan w:val="2"/>
            <w:tcBorders>
              <w:top w:val="single" w:sz="4" w:space="0" w:color="auto"/>
              <w:left w:val="single" w:sz="4" w:space="0" w:color="auto"/>
              <w:bottom w:val="single" w:sz="4" w:space="0" w:color="auto"/>
              <w:right w:val="single" w:sz="4" w:space="0" w:color="auto"/>
            </w:tcBorders>
          </w:tcPr>
          <w:p w14:paraId="769F3B1C" w14:textId="77777777" w:rsidR="002A77D3" w:rsidRPr="00153699" w:rsidRDefault="002A77D3" w:rsidP="0053627A">
            <w:pPr>
              <w:keepNext/>
              <w:keepLines/>
              <w:spacing w:after="0" w:line="256" w:lineRule="auto"/>
              <w:jc w:val="center"/>
              <w:rPr>
                <w:ins w:id="568" w:author="Nokia" w:date="2024-04-08T21:06:00Z"/>
                <w:rFonts w:ascii="Arial" w:hAnsi="Arial"/>
                <w:kern w:val="2"/>
                <w:sz w:val="18"/>
                <w:lang w:eastAsia="ko-KR"/>
                <w14:ligatures w14:val="standardContextual"/>
              </w:rPr>
            </w:pPr>
            <w:ins w:id="569" w:author="Nokia" w:date="2024-04-08T21:06:00Z">
              <w:r w:rsidRPr="00153699">
                <w:rPr>
                  <w:rFonts w:ascii="Arial" w:hAnsi="Arial"/>
                  <w:kern w:val="2"/>
                  <w:sz w:val="18"/>
                  <w:lang w:eastAsia="ko-KR"/>
                  <w14:ligatures w14:val="standardContextual"/>
                </w:rPr>
                <w:t>CR.2.1 TDD</w:t>
              </w:r>
            </w:ins>
          </w:p>
        </w:tc>
      </w:tr>
      <w:tr w:rsidR="002A77D3" w:rsidRPr="00153699" w14:paraId="2F5A409B" w14:textId="77777777" w:rsidTr="0053627A">
        <w:trPr>
          <w:trHeight w:val="187"/>
          <w:jc w:val="center"/>
          <w:ins w:id="570" w:author="Nokia" w:date="2024-04-08T21:06:00Z"/>
        </w:trPr>
        <w:tc>
          <w:tcPr>
            <w:tcW w:w="1663" w:type="dxa"/>
            <w:tcBorders>
              <w:top w:val="single" w:sz="4" w:space="0" w:color="auto"/>
              <w:left w:val="single" w:sz="4" w:space="0" w:color="auto"/>
              <w:bottom w:val="nil"/>
              <w:right w:val="single" w:sz="4" w:space="0" w:color="auto"/>
            </w:tcBorders>
          </w:tcPr>
          <w:p w14:paraId="336EFC3A" w14:textId="77777777" w:rsidR="002A77D3" w:rsidRPr="00153699" w:rsidRDefault="002A77D3" w:rsidP="0053627A">
            <w:pPr>
              <w:keepNext/>
              <w:keepLines/>
              <w:spacing w:after="0" w:line="256" w:lineRule="auto"/>
              <w:rPr>
                <w:ins w:id="571" w:author="Nokia" w:date="2024-04-08T21:06:00Z"/>
                <w:rFonts w:ascii="Arial" w:hAnsi="Arial" w:cs="v5.0.0"/>
                <w:kern w:val="2"/>
                <w:sz w:val="18"/>
                <w:lang w:eastAsia="ko-KR"/>
                <w14:ligatures w14:val="standardContextual"/>
              </w:rPr>
            </w:pPr>
            <w:ins w:id="572" w:author="Nokia" w:date="2024-04-08T21:06:00Z">
              <w:r w:rsidRPr="00153699">
                <w:rPr>
                  <w:rFonts w:ascii="Arial" w:hAnsi="Arial" w:cs="v5.0.0"/>
                  <w:kern w:val="2"/>
                  <w:sz w:val="18"/>
                  <w:lang w:eastAsia="ko-KR"/>
                  <w14:ligatures w14:val="standardContextual"/>
                </w:rPr>
                <w:t xml:space="preserve">RMC CORESET </w:t>
              </w:r>
            </w:ins>
          </w:p>
        </w:tc>
        <w:tc>
          <w:tcPr>
            <w:tcW w:w="1517" w:type="dxa"/>
            <w:tcBorders>
              <w:top w:val="single" w:sz="4" w:space="0" w:color="auto"/>
              <w:left w:val="single" w:sz="4" w:space="0" w:color="auto"/>
              <w:bottom w:val="single" w:sz="4" w:space="0" w:color="auto"/>
              <w:right w:val="single" w:sz="4" w:space="0" w:color="auto"/>
            </w:tcBorders>
          </w:tcPr>
          <w:p w14:paraId="43CF1616" w14:textId="77777777" w:rsidR="002A77D3" w:rsidRPr="00153699" w:rsidRDefault="002A77D3" w:rsidP="0053627A">
            <w:pPr>
              <w:keepNext/>
              <w:keepLines/>
              <w:spacing w:after="0" w:line="256" w:lineRule="auto"/>
              <w:rPr>
                <w:ins w:id="573" w:author="Nokia" w:date="2024-04-08T21:06:00Z"/>
                <w:rFonts w:ascii="Arial" w:hAnsi="Arial"/>
                <w:kern w:val="2"/>
                <w:sz w:val="18"/>
                <w:lang w:eastAsia="ko-KR"/>
                <w14:ligatures w14:val="standardContextual"/>
              </w:rPr>
            </w:pPr>
            <w:ins w:id="57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A8F1BBC" w14:textId="77777777" w:rsidR="002A77D3" w:rsidRPr="00153699" w:rsidRDefault="002A77D3" w:rsidP="0053627A">
            <w:pPr>
              <w:keepNext/>
              <w:keepLines/>
              <w:spacing w:after="0" w:line="256" w:lineRule="auto"/>
              <w:jc w:val="center"/>
              <w:rPr>
                <w:ins w:id="575"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F280204" w14:textId="77777777" w:rsidR="002A77D3" w:rsidRPr="00153699" w:rsidRDefault="002A77D3" w:rsidP="0053627A">
            <w:pPr>
              <w:keepNext/>
              <w:keepLines/>
              <w:spacing w:after="0" w:line="256" w:lineRule="auto"/>
              <w:jc w:val="center"/>
              <w:rPr>
                <w:ins w:id="576" w:author="Nokia" w:date="2024-04-08T21:06:00Z"/>
                <w:rFonts w:ascii="Arial" w:hAnsi="Arial"/>
                <w:kern w:val="2"/>
                <w:sz w:val="18"/>
                <w:lang w:eastAsia="ko-KR"/>
                <w14:ligatures w14:val="standardContextual"/>
              </w:rPr>
            </w:pPr>
            <w:ins w:id="577" w:author="Nokia" w:date="2024-04-08T21:06:00Z">
              <w:r w:rsidRPr="00153699">
                <w:rPr>
                  <w:rFonts w:ascii="Arial" w:hAnsi="Arial"/>
                  <w:kern w:val="2"/>
                  <w:sz w:val="18"/>
                  <w:lang w:eastAsia="ko-KR"/>
                  <w14:ligatures w14:val="standardContextual"/>
                </w:rPr>
                <w:t>CCR.1.1 FDD</w:t>
              </w:r>
            </w:ins>
          </w:p>
        </w:tc>
        <w:tc>
          <w:tcPr>
            <w:tcW w:w="1938" w:type="dxa"/>
            <w:gridSpan w:val="2"/>
            <w:tcBorders>
              <w:top w:val="single" w:sz="4" w:space="0" w:color="auto"/>
              <w:left w:val="single" w:sz="4" w:space="0" w:color="auto"/>
              <w:bottom w:val="single" w:sz="4" w:space="0" w:color="auto"/>
              <w:right w:val="single" w:sz="4" w:space="0" w:color="auto"/>
            </w:tcBorders>
          </w:tcPr>
          <w:p w14:paraId="1CE24413" w14:textId="77777777" w:rsidR="002A77D3" w:rsidRPr="00153699" w:rsidRDefault="002A77D3" w:rsidP="0053627A">
            <w:pPr>
              <w:keepNext/>
              <w:keepLines/>
              <w:spacing w:after="0" w:line="256" w:lineRule="auto"/>
              <w:jc w:val="center"/>
              <w:rPr>
                <w:ins w:id="578" w:author="Nokia" w:date="2024-04-08T21:06:00Z"/>
                <w:rFonts w:ascii="Arial" w:hAnsi="Arial"/>
                <w:kern w:val="2"/>
                <w:sz w:val="18"/>
                <w:lang w:eastAsia="ko-KR"/>
                <w14:ligatures w14:val="standardContextual"/>
              </w:rPr>
            </w:pPr>
            <w:ins w:id="579" w:author="Nokia" w:date="2024-04-08T21:06:00Z">
              <w:r w:rsidRPr="00153699">
                <w:rPr>
                  <w:rFonts w:ascii="Arial" w:hAnsi="Arial"/>
                  <w:kern w:val="2"/>
                  <w:sz w:val="18"/>
                  <w:lang w:eastAsia="ko-KR"/>
                  <w14:ligatures w14:val="standardContextual"/>
                </w:rPr>
                <w:t>CCR.1.1 FDD</w:t>
              </w:r>
            </w:ins>
          </w:p>
        </w:tc>
      </w:tr>
      <w:tr w:rsidR="002A77D3" w:rsidRPr="00153699" w14:paraId="4F9B21EC" w14:textId="77777777" w:rsidTr="0053627A">
        <w:trPr>
          <w:trHeight w:val="105"/>
          <w:jc w:val="center"/>
          <w:ins w:id="580" w:author="Nokia" w:date="2024-04-08T21:06:00Z"/>
        </w:trPr>
        <w:tc>
          <w:tcPr>
            <w:tcW w:w="1663" w:type="dxa"/>
            <w:tcBorders>
              <w:top w:val="nil"/>
              <w:left w:val="single" w:sz="4" w:space="0" w:color="auto"/>
              <w:bottom w:val="nil"/>
              <w:right w:val="single" w:sz="4" w:space="0" w:color="auto"/>
            </w:tcBorders>
          </w:tcPr>
          <w:p w14:paraId="346D3A86" w14:textId="77777777" w:rsidR="002A77D3" w:rsidRPr="00153699" w:rsidRDefault="002A77D3" w:rsidP="0053627A">
            <w:pPr>
              <w:keepNext/>
              <w:keepLines/>
              <w:spacing w:after="0" w:line="256" w:lineRule="auto"/>
              <w:rPr>
                <w:ins w:id="581" w:author="Nokia" w:date="2024-04-08T21:06:00Z"/>
                <w:rFonts w:ascii="Arial" w:hAnsi="Arial" w:cs="v5.0.0"/>
                <w:kern w:val="2"/>
                <w:sz w:val="18"/>
                <w:lang w:eastAsia="ko-KR"/>
                <w14:ligatures w14:val="standardContextual"/>
              </w:rPr>
            </w:pPr>
            <w:ins w:id="582" w:author="Nokia" w:date="2024-04-08T21:06: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5D6AF3B4" w14:textId="77777777" w:rsidR="002A77D3" w:rsidRPr="00153699" w:rsidRDefault="002A77D3" w:rsidP="0053627A">
            <w:pPr>
              <w:keepNext/>
              <w:keepLines/>
              <w:spacing w:after="0" w:line="256" w:lineRule="auto"/>
              <w:rPr>
                <w:ins w:id="583" w:author="Nokia" w:date="2024-04-08T21:06:00Z"/>
                <w:rFonts w:ascii="Arial" w:hAnsi="Arial"/>
                <w:kern w:val="2"/>
                <w:sz w:val="18"/>
                <w:lang w:eastAsia="ko-KR"/>
                <w14:ligatures w14:val="standardContextual"/>
              </w:rPr>
            </w:pPr>
            <w:ins w:id="58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B14361A" w14:textId="77777777" w:rsidR="002A77D3" w:rsidRPr="00153699" w:rsidRDefault="002A77D3" w:rsidP="0053627A">
            <w:pPr>
              <w:keepNext/>
              <w:keepLines/>
              <w:spacing w:after="0" w:line="256" w:lineRule="auto"/>
              <w:jc w:val="center"/>
              <w:rPr>
                <w:ins w:id="585"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16C6B00" w14:textId="77777777" w:rsidR="002A77D3" w:rsidRPr="00153699" w:rsidRDefault="002A77D3" w:rsidP="0053627A">
            <w:pPr>
              <w:keepNext/>
              <w:keepLines/>
              <w:spacing w:after="0" w:line="256" w:lineRule="auto"/>
              <w:jc w:val="center"/>
              <w:rPr>
                <w:ins w:id="586" w:author="Nokia" w:date="2024-04-08T21:06:00Z"/>
                <w:rFonts w:ascii="Arial" w:hAnsi="Arial"/>
                <w:kern w:val="2"/>
                <w:sz w:val="18"/>
                <w:lang w:eastAsia="ko-KR"/>
                <w14:ligatures w14:val="standardContextual"/>
              </w:rPr>
            </w:pPr>
            <w:ins w:id="587" w:author="Nokia" w:date="2024-04-08T21:06:00Z">
              <w:r w:rsidRPr="00153699">
                <w:rPr>
                  <w:rFonts w:ascii="Arial" w:hAnsi="Arial"/>
                  <w:kern w:val="2"/>
                  <w:sz w:val="18"/>
                  <w:lang w:eastAsia="ko-KR"/>
                  <w14:ligatures w14:val="standardContextual"/>
                </w:rPr>
                <w:t>CCR.1.1 TDD</w:t>
              </w:r>
            </w:ins>
          </w:p>
        </w:tc>
        <w:tc>
          <w:tcPr>
            <w:tcW w:w="1938" w:type="dxa"/>
            <w:gridSpan w:val="2"/>
            <w:tcBorders>
              <w:top w:val="single" w:sz="4" w:space="0" w:color="auto"/>
              <w:left w:val="single" w:sz="4" w:space="0" w:color="auto"/>
              <w:bottom w:val="single" w:sz="4" w:space="0" w:color="auto"/>
              <w:right w:val="single" w:sz="4" w:space="0" w:color="auto"/>
            </w:tcBorders>
          </w:tcPr>
          <w:p w14:paraId="375193AD" w14:textId="77777777" w:rsidR="002A77D3" w:rsidRPr="00153699" w:rsidRDefault="002A77D3" w:rsidP="0053627A">
            <w:pPr>
              <w:keepNext/>
              <w:keepLines/>
              <w:spacing w:after="0" w:line="256" w:lineRule="auto"/>
              <w:jc w:val="center"/>
              <w:rPr>
                <w:ins w:id="588" w:author="Nokia" w:date="2024-04-08T21:06:00Z"/>
                <w:rFonts w:ascii="Arial" w:hAnsi="Arial"/>
                <w:kern w:val="2"/>
                <w:sz w:val="18"/>
                <w:lang w:eastAsia="ko-KR"/>
                <w14:ligatures w14:val="standardContextual"/>
              </w:rPr>
            </w:pPr>
            <w:ins w:id="589" w:author="Nokia" w:date="2024-04-08T21:06:00Z">
              <w:r w:rsidRPr="00153699">
                <w:rPr>
                  <w:rFonts w:ascii="Arial" w:hAnsi="Arial"/>
                  <w:kern w:val="2"/>
                  <w:sz w:val="18"/>
                  <w:lang w:eastAsia="ko-KR"/>
                  <w14:ligatures w14:val="standardContextual"/>
                </w:rPr>
                <w:t>CCR.1.1 TDD</w:t>
              </w:r>
            </w:ins>
          </w:p>
        </w:tc>
      </w:tr>
      <w:tr w:rsidR="002A77D3" w:rsidRPr="00153699" w14:paraId="4CEDA2DE" w14:textId="77777777" w:rsidTr="0053627A">
        <w:trPr>
          <w:trHeight w:val="137"/>
          <w:jc w:val="center"/>
          <w:ins w:id="590" w:author="Nokia" w:date="2024-04-08T21:06:00Z"/>
        </w:trPr>
        <w:tc>
          <w:tcPr>
            <w:tcW w:w="1663" w:type="dxa"/>
            <w:tcBorders>
              <w:top w:val="nil"/>
              <w:left w:val="single" w:sz="4" w:space="0" w:color="auto"/>
              <w:bottom w:val="single" w:sz="4" w:space="0" w:color="auto"/>
              <w:right w:val="single" w:sz="4" w:space="0" w:color="auto"/>
            </w:tcBorders>
          </w:tcPr>
          <w:p w14:paraId="0D714A62" w14:textId="77777777" w:rsidR="002A77D3" w:rsidRPr="00153699" w:rsidRDefault="002A77D3" w:rsidP="0053627A">
            <w:pPr>
              <w:rPr>
                <w:ins w:id="591"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4E3F3771" w14:textId="77777777" w:rsidR="002A77D3" w:rsidRPr="00153699" w:rsidRDefault="002A77D3" w:rsidP="0053627A">
            <w:pPr>
              <w:keepNext/>
              <w:keepLines/>
              <w:spacing w:after="0" w:line="256" w:lineRule="auto"/>
              <w:rPr>
                <w:ins w:id="592" w:author="Nokia" w:date="2024-04-08T21:06:00Z"/>
                <w:rFonts w:ascii="Arial" w:hAnsi="Arial"/>
                <w:kern w:val="2"/>
                <w:sz w:val="18"/>
                <w:lang w:eastAsia="ko-KR"/>
                <w14:ligatures w14:val="standardContextual"/>
              </w:rPr>
            </w:pPr>
            <w:ins w:id="59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6A3EB979" w14:textId="77777777" w:rsidR="002A77D3" w:rsidRPr="00153699" w:rsidRDefault="002A77D3" w:rsidP="0053627A">
            <w:pPr>
              <w:keepNext/>
              <w:keepLines/>
              <w:spacing w:after="0" w:line="256" w:lineRule="auto"/>
              <w:jc w:val="center"/>
              <w:rPr>
                <w:ins w:id="594"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35E457B" w14:textId="77777777" w:rsidR="002A77D3" w:rsidRPr="00153699" w:rsidRDefault="002A77D3" w:rsidP="0053627A">
            <w:pPr>
              <w:keepNext/>
              <w:keepLines/>
              <w:spacing w:after="0" w:line="256" w:lineRule="auto"/>
              <w:jc w:val="center"/>
              <w:rPr>
                <w:ins w:id="595" w:author="Nokia" w:date="2024-04-08T21:06:00Z"/>
                <w:rFonts w:ascii="Arial" w:hAnsi="Arial"/>
                <w:kern w:val="2"/>
                <w:sz w:val="18"/>
                <w:lang w:eastAsia="ko-KR"/>
                <w14:ligatures w14:val="standardContextual"/>
              </w:rPr>
            </w:pPr>
            <w:ins w:id="596" w:author="Nokia" w:date="2024-04-08T21:06:00Z">
              <w:r w:rsidRPr="00153699">
                <w:rPr>
                  <w:rFonts w:ascii="Arial" w:hAnsi="Arial"/>
                  <w:kern w:val="2"/>
                  <w:sz w:val="18"/>
                  <w:lang w:eastAsia="ko-KR"/>
                  <w14:ligatures w14:val="standardContextual"/>
                </w:rPr>
                <w:t>CCR.2.1 TDD</w:t>
              </w:r>
            </w:ins>
          </w:p>
        </w:tc>
        <w:tc>
          <w:tcPr>
            <w:tcW w:w="1938" w:type="dxa"/>
            <w:gridSpan w:val="2"/>
            <w:tcBorders>
              <w:top w:val="single" w:sz="4" w:space="0" w:color="auto"/>
              <w:left w:val="single" w:sz="4" w:space="0" w:color="auto"/>
              <w:bottom w:val="single" w:sz="4" w:space="0" w:color="auto"/>
              <w:right w:val="single" w:sz="4" w:space="0" w:color="auto"/>
            </w:tcBorders>
          </w:tcPr>
          <w:p w14:paraId="529C3016" w14:textId="77777777" w:rsidR="002A77D3" w:rsidRPr="00153699" w:rsidRDefault="002A77D3" w:rsidP="0053627A">
            <w:pPr>
              <w:keepNext/>
              <w:keepLines/>
              <w:spacing w:after="0" w:line="256" w:lineRule="auto"/>
              <w:jc w:val="center"/>
              <w:rPr>
                <w:ins w:id="597" w:author="Nokia" w:date="2024-04-08T21:06:00Z"/>
                <w:rFonts w:ascii="Arial" w:hAnsi="Arial"/>
                <w:kern w:val="2"/>
                <w:sz w:val="18"/>
                <w:lang w:eastAsia="ko-KR"/>
                <w14:ligatures w14:val="standardContextual"/>
              </w:rPr>
            </w:pPr>
            <w:ins w:id="598" w:author="Nokia" w:date="2024-04-08T21:06:00Z">
              <w:r w:rsidRPr="00153699">
                <w:rPr>
                  <w:rFonts w:ascii="Arial" w:hAnsi="Arial"/>
                  <w:kern w:val="2"/>
                  <w:sz w:val="18"/>
                  <w:lang w:eastAsia="ko-KR"/>
                  <w14:ligatures w14:val="standardContextual"/>
                </w:rPr>
                <w:t>CCR.2.1 TDD</w:t>
              </w:r>
            </w:ins>
          </w:p>
        </w:tc>
      </w:tr>
      <w:tr w:rsidR="002A77D3" w:rsidRPr="00153699" w14:paraId="748754EB" w14:textId="77777777" w:rsidTr="0053627A">
        <w:trPr>
          <w:trHeight w:val="137"/>
          <w:jc w:val="center"/>
          <w:ins w:id="599" w:author="Nokia" w:date="2024-04-08T21:06:00Z"/>
        </w:trPr>
        <w:tc>
          <w:tcPr>
            <w:tcW w:w="1663" w:type="dxa"/>
            <w:tcBorders>
              <w:top w:val="single" w:sz="4" w:space="0" w:color="auto"/>
              <w:left w:val="single" w:sz="4" w:space="0" w:color="auto"/>
              <w:bottom w:val="nil"/>
              <w:right w:val="single" w:sz="4" w:space="0" w:color="auto"/>
            </w:tcBorders>
          </w:tcPr>
          <w:p w14:paraId="538E078C" w14:textId="77777777" w:rsidR="002A77D3" w:rsidRPr="00153699" w:rsidRDefault="002A77D3" w:rsidP="0053627A">
            <w:pPr>
              <w:keepNext/>
              <w:keepLines/>
              <w:spacing w:after="0" w:line="256" w:lineRule="auto"/>
              <w:rPr>
                <w:ins w:id="600" w:author="Nokia" w:date="2024-04-08T21:06:00Z"/>
                <w:rFonts w:ascii="Arial" w:hAnsi="Arial" w:cs="v5.0.0"/>
                <w:kern w:val="2"/>
                <w:sz w:val="18"/>
                <w:lang w:eastAsia="ko-KR"/>
                <w14:ligatures w14:val="standardContextual"/>
              </w:rPr>
            </w:pPr>
            <w:ins w:id="601" w:author="Nokia" w:date="2024-04-08T21:06:00Z">
              <w:r w:rsidRPr="00153699">
                <w:rPr>
                  <w:rFonts w:ascii="Arial" w:hAnsi="Arial" w:cs="v5.0.0"/>
                  <w:kern w:val="2"/>
                  <w:sz w:val="18"/>
                  <w:lang w:eastAsia="ko-KR"/>
                  <w14:ligatures w14:val="standardContextual"/>
                </w:rPr>
                <w:t>TRS configuration</w:t>
              </w:r>
            </w:ins>
          </w:p>
        </w:tc>
        <w:tc>
          <w:tcPr>
            <w:tcW w:w="1517" w:type="dxa"/>
            <w:tcBorders>
              <w:top w:val="single" w:sz="4" w:space="0" w:color="auto"/>
              <w:left w:val="single" w:sz="4" w:space="0" w:color="auto"/>
              <w:bottom w:val="single" w:sz="4" w:space="0" w:color="auto"/>
              <w:right w:val="single" w:sz="4" w:space="0" w:color="auto"/>
            </w:tcBorders>
          </w:tcPr>
          <w:p w14:paraId="0AC46B17" w14:textId="77777777" w:rsidR="002A77D3" w:rsidRPr="00153699" w:rsidRDefault="002A77D3" w:rsidP="0053627A">
            <w:pPr>
              <w:keepNext/>
              <w:keepLines/>
              <w:spacing w:after="0" w:line="256" w:lineRule="auto"/>
              <w:rPr>
                <w:ins w:id="602" w:author="Nokia" w:date="2024-04-08T21:06:00Z"/>
                <w:rFonts w:ascii="Arial" w:hAnsi="Arial"/>
                <w:kern w:val="2"/>
                <w:sz w:val="18"/>
                <w:lang w:eastAsia="ko-KR"/>
                <w14:ligatures w14:val="standardContextual"/>
              </w:rPr>
            </w:pPr>
            <w:ins w:id="603" w:author="Nokia" w:date="2024-04-08T21:06:00Z">
              <w:r w:rsidRPr="00153699">
                <w:rPr>
                  <w:rFonts w:ascii="Arial" w:hAnsi="Arial"/>
                  <w:kern w:val="2"/>
                  <w:sz w:val="18"/>
                  <w:lang w:val="it-IT"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2C4D140B" w14:textId="77777777" w:rsidR="002A77D3" w:rsidRPr="00153699" w:rsidRDefault="002A77D3" w:rsidP="0053627A">
            <w:pPr>
              <w:keepNext/>
              <w:keepLines/>
              <w:spacing w:after="0" w:line="256" w:lineRule="auto"/>
              <w:jc w:val="center"/>
              <w:rPr>
                <w:ins w:id="604"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406B6CD" w14:textId="77777777" w:rsidR="002A77D3" w:rsidRPr="00153699" w:rsidRDefault="002A77D3" w:rsidP="0053627A">
            <w:pPr>
              <w:keepNext/>
              <w:keepLines/>
              <w:spacing w:after="0" w:line="256" w:lineRule="auto"/>
              <w:jc w:val="center"/>
              <w:rPr>
                <w:ins w:id="605" w:author="Nokia" w:date="2024-04-08T21:06:00Z"/>
                <w:rFonts w:ascii="Arial" w:hAnsi="Arial"/>
                <w:kern w:val="2"/>
                <w:sz w:val="16"/>
                <w:lang w:eastAsia="ko-KR"/>
                <w14:ligatures w14:val="standardContextual"/>
              </w:rPr>
            </w:pPr>
            <w:ins w:id="606" w:author="Nokia" w:date="2024-04-08T21:06:00Z">
              <w:r w:rsidRPr="00153699">
                <w:rPr>
                  <w:rFonts w:ascii="Arial" w:hAnsi="Arial"/>
                  <w:kern w:val="2"/>
                  <w:sz w:val="18"/>
                  <w:lang w:eastAsia="ko-KR"/>
                  <w14:ligatures w14:val="standardContextual"/>
                </w:rPr>
                <w:t>TRS.1.1 FDD</w:t>
              </w:r>
            </w:ins>
          </w:p>
        </w:tc>
        <w:tc>
          <w:tcPr>
            <w:tcW w:w="1938" w:type="dxa"/>
            <w:gridSpan w:val="2"/>
            <w:tcBorders>
              <w:top w:val="single" w:sz="4" w:space="0" w:color="auto"/>
              <w:left w:val="single" w:sz="4" w:space="0" w:color="auto"/>
              <w:bottom w:val="single" w:sz="4" w:space="0" w:color="auto"/>
              <w:right w:val="single" w:sz="4" w:space="0" w:color="auto"/>
            </w:tcBorders>
          </w:tcPr>
          <w:p w14:paraId="309F90EB" w14:textId="77777777" w:rsidR="002A77D3" w:rsidRPr="00153699" w:rsidRDefault="002A77D3" w:rsidP="0053627A">
            <w:pPr>
              <w:keepNext/>
              <w:keepLines/>
              <w:spacing w:after="0" w:line="256" w:lineRule="auto"/>
              <w:jc w:val="center"/>
              <w:rPr>
                <w:ins w:id="607" w:author="Nokia" w:date="2024-04-08T21:06:00Z"/>
                <w:rFonts w:ascii="Arial" w:hAnsi="Arial"/>
                <w:kern w:val="2"/>
                <w:sz w:val="16"/>
                <w:lang w:eastAsia="ko-KR"/>
                <w14:ligatures w14:val="standardContextual"/>
              </w:rPr>
            </w:pPr>
            <w:ins w:id="608" w:author="Nokia" w:date="2024-04-08T21:06:00Z">
              <w:r w:rsidRPr="00153699">
                <w:rPr>
                  <w:rFonts w:ascii="Arial" w:hAnsi="Arial"/>
                  <w:kern w:val="2"/>
                  <w:sz w:val="18"/>
                  <w:lang w:eastAsia="ko-KR"/>
                  <w14:ligatures w14:val="standardContextual"/>
                </w:rPr>
                <w:t>TRS.1.1 FDD</w:t>
              </w:r>
            </w:ins>
          </w:p>
        </w:tc>
      </w:tr>
      <w:tr w:rsidR="002A77D3" w:rsidRPr="00153699" w14:paraId="490EDBCC" w14:textId="77777777" w:rsidTr="0053627A">
        <w:trPr>
          <w:trHeight w:val="137"/>
          <w:jc w:val="center"/>
          <w:ins w:id="609" w:author="Nokia" w:date="2024-04-08T21:06:00Z"/>
        </w:trPr>
        <w:tc>
          <w:tcPr>
            <w:tcW w:w="1663" w:type="dxa"/>
            <w:tcBorders>
              <w:top w:val="nil"/>
              <w:left w:val="single" w:sz="4" w:space="0" w:color="auto"/>
              <w:bottom w:val="nil"/>
              <w:right w:val="single" w:sz="4" w:space="0" w:color="auto"/>
            </w:tcBorders>
          </w:tcPr>
          <w:p w14:paraId="06D1BB81" w14:textId="77777777" w:rsidR="002A77D3" w:rsidRPr="00153699" w:rsidRDefault="002A77D3" w:rsidP="0053627A">
            <w:pPr>
              <w:rPr>
                <w:ins w:id="610"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3712E85B" w14:textId="77777777" w:rsidR="002A77D3" w:rsidRPr="00153699" w:rsidRDefault="002A77D3" w:rsidP="0053627A">
            <w:pPr>
              <w:keepNext/>
              <w:keepLines/>
              <w:spacing w:after="0" w:line="256" w:lineRule="auto"/>
              <w:rPr>
                <w:ins w:id="611" w:author="Nokia" w:date="2024-04-08T21:06:00Z"/>
                <w:rFonts w:ascii="Arial" w:hAnsi="Arial"/>
                <w:kern w:val="2"/>
                <w:sz w:val="18"/>
                <w:lang w:eastAsia="ko-KR"/>
                <w14:ligatures w14:val="standardContextual"/>
              </w:rPr>
            </w:pPr>
            <w:ins w:id="612" w:author="Nokia" w:date="2024-04-08T21:06:00Z">
              <w:r w:rsidRPr="00153699">
                <w:rPr>
                  <w:rFonts w:ascii="Arial" w:hAnsi="Arial"/>
                  <w:kern w:val="2"/>
                  <w:sz w:val="18"/>
                  <w:lang w:val="it-IT" w:eastAsia="ko-KR"/>
                  <w14:ligatures w14:val="standardContextual"/>
                </w:rPr>
                <w:t>Config 2,5</w:t>
              </w:r>
            </w:ins>
          </w:p>
        </w:tc>
        <w:tc>
          <w:tcPr>
            <w:tcW w:w="2801" w:type="dxa"/>
            <w:gridSpan w:val="2"/>
            <w:tcBorders>
              <w:top w:val="nil"/>
              <w:left w:val="single" w:sz="4" w:space="0" w:color="auto"/>
              <w:bottom w:val="nil"/>
              <w:right w:val="single" w:sz="4" w:space="0" w:color="auto"/>
            </w:tcBorders>
          </w:tcPr>
          <w:p w14:paraId="6B68B024" w14:textId="77777777" w:rsidR="002A77D3" w:rsidRPr="00153699" w:rsidRDefault="002A77D3" w:rsidP="0053627A">
            <w:pPr>
              <w:keepNext/>
              <w:keepLines/>
              <w:spacing w:after="0" w:line="256" w:lineRule="auto"/>
              <w:jc w:val="center"/>
              <w:rPr>
                <w:ins w:id="613"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A3A410D" w14:textId="77777777" w:rsidR="002A77D3" w:rsidRPr="00153699" w:rsidRDefault="002A77D3" w:rsidP="0053627A">
            <w:pPr>
              <w:keepNext/>
              <w:keepLines/>
              <w:spacing w:after="0" w:line="256" w:lineRule="auto"/>
              <w:jc w:val="center"/>
              <w:rPr>
                <w:ins w:id="614" w:author="Nokia" w:date="2024-04-08T21:06:00Z"/>
                <w:rFonts w:ascii="Arial" w:hAnsi="Arial"/>
                <w:kern w:val="2"/>
                <w:sz w:val="16"/>
                <w:lang w:eastAsia="ko-KR"/>
                <w14:ligatures w14:val="standardContextual"/>
              </w:rPr>
            </w:pPr>
            <w:ins w:id="615" w:author="Nokia" w:date="2024-04-08T21:06:00Z">
              <w:r w:rsidRPr="00153699">
                <w:rPr>
                  <w:rFonts w:ascii="Arial" w:hAnsi="Arial"/>
                  <w:kern w:val="2"/>
                  <w:sz w:val="18"/>
                  <w:lang w:eastAsia="ko-KR"/>
                  <w14:ligatures w14:val="standardContextual"/>
                </w:rPr>
                <w:t>TRS.1.1 TDD</w:t>
              </w:r>
            </w:ins>
          </w:p>
        </w:tc>
        <w:tc>
          <w:tcPr>
            <w:tcW w:w="1938" w:type="dxa"/>
            <w:gridSpan w:val="2"/>
            <w:tcBorders>
              <w:top w:val="single" w:sz="4" w:space="0" w:color="auto"/>
              <w:left w:val="single" w:sz="4" w:space="0" w:color="auto"/>
              <w:bottom w:val="single" w:sz="4" w:space="0" w:color="auto"/>
              <w:right w:val="single" w:sz="4" w:space="0" w:color="auto"/>
            </w:tcBorders>
          </w:tcPr>
          <w:p w14:paraId="17DE5FD3" w14:textId="77777777" w:rsidR="002A77D3" w:rsidRPr="00153699" w:rsidRDefault="002A77D3" w:rsidP="0053627A">
            <w:pPr>
              <w:keepNext/>
              <w:keepLines/>
              <w:spacing w:after="0" w:line="256" w:lineRule="auto"/>
              <w:jc w:val="center"/>
              <w:rPr>
                <w:ins w:id="616" w:author="Nokia" w:date="2024-04-08T21:06:00Z"/>
                <w:rFonts w:ascii="Arial" w:hAnsi="Arial"/>
                <w:kern w:val="2"/>
                <w:sz w:val="16"/>
                <w:lang w:eastAsia="ko-KR"/>
                <w14:ligatures w14:val="standardContextual"/>
              </w:rPr>
            </w:pPr>
            <w:ins w:id="617" w:author="Nokia" w:date="2024-04-08T21:06:00Z">
              <w:r w:rsidRPr="00153699">
                <w:rPr>
                  <w:rFonts w:ascii="Arial" w:hAnsi="Arial"/>
                  <w:kern w:val="2"/>
                  <w:sz w:val="18"/>
                  <w:lang w:eastAsia="ko-KR"/>
                  <w14:ligatures w14:val="standardContextual"/>
                </w:rPr>
                <w:t>TRS.1.1 TDD</w:t>
              </w:r>
            </w:ins>
          </w:p>
        </w:tc>
      </w:tr>
      <w:tr w:rsidR="002A77D3" w:rsidRPr="00153699" w14:paraId="2BCC7637" w14:textId="77777777" w:rsidTr="0053627A">
        <w:trPr>
          <w:trHeight w:val="137"/>
          <w:jc w:val="center"/>
          <w:ins w:id="618" w:author="Nokia" w:date="2024-04-08T21:06:00Z"/>
        </w:trPr>
        <w:tc>
          <w:tcPr>
            <w:tcW w:w="1663" w:type="dxa"/>
            <w:tcBorders>
              <w:top w:val="nil"/>
              <w:left w:val="single" w:sz="4" w:space="0" w:color="auto"/>
              <w:bottom w:val="single" w:sz="4" w:space="0" w:color="auto"/>
              <w:right w:val="single" w:sz="4" w:space="0" w:color="auto"/>
            </w:tcBorders>
          </w:tcPr>
          <w:p w14:paraId="5A12F926" w14:textId="77777777" w:rsidR="002A77D3" w:rsidRPr="00153699" w:rsidRDefault="002A77D3" w:rsidP="0053627A">
            <w:pPr>
              <w:rPr>
                <w:ins w:id="619"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24ED110E" w14:textId="77777777" w:rsidR="002A77D3" w:rsidRPr="00153699" w:rsidRDefault="002A77D3" w:rsidP="0053627A">
            <w:pPr>
              <w:keepNext/>
              <w:keepLines/>
              <w:spacing w:after="0" w:line="256" w:lineRule="auto"/>
              <w:rPr>
                <w:ins w:id="620" w:author="Nokia" w:date="2024-04-08T21:06:00Z"/>
                <w:rFonts w:ascii="Arial" w:hAnsi="Arial"/>
                <w:kern w:val="2"/>
                <w:sz w:val="18"/>
                <w:lang w:eastAsia="ko-KR"/>
                <w14:ligatures w14:val="standardContextual"/>
              </w:rPr>
            </w:pPr>
            <w:ins w:id="621" w:author="Nokia" w:date="2024-04-08T21:06:00Z">
              <w:r w:rsidRPr="00153699">
                <w:rPr>
                  <w:rFonts w:ascii="Arial" w:hAnsi="Arial"/>
                  <w:kern w:val="2"/>
                  <w:sz w:val="18"/>
                  <w:lang w:val="it-IT"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35B40F4B" w14:textId="77777777" w:rsidR="002A77D3" w:rsidRPr="00153699" w:rsidRDefault="002A77D3" w:rsidP="0053627A">
            <w:pPr>
              <w:keepNext/>
              <w:keepLines/>
              <w:spacing w:after="0" w:line="256" w:lineRule="auto"/>
              <w:jc w:val="center"/>
              <w:rPr>
                <w:ins w:id="622"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7BB757B" w14:textId="77777777" w:rsidR="002A77D3" w:rsidRPr="00153699" w:rsidRDefault="002A77D3" w:rsidP="0053627A">
            <w:pPr>
              <w:keepNext/>
              <w:keepLines/>
              <w:spacing w:after="0" w:line="256" w:lineRule="auto"/>
              <w:jc w:val="center"/>
              <w:rPr>
                <w:ins w:id="623" w:author="Nokia" w:date="2024-04-08T21:06:00Z"/>
                <w:rFonts w:ascii="Arial" w:hAnsi="Arial"/>
                <w:kern w:val="2"/>
                <w:sz w:val="16"/>
                <w:lang w:eastAsia="ko-KR"/>
                <w14:ligatures w14:val="standardContextual"/>
              </w:rPr>
            </w:pPr>
            <w:ins w:id="624" w:author="Nokia" w:date="2024-04-08T21:06:00Z">
              <w:r w:rsidRPr="00153699">
                <w:rPr>
                  <w:rFonts w:ascii="Arial" w:hAnsi="Arial"/>
                  <w:kern w:val="2"/>
                  <w:sz w:val="18"/>
                  <w:lang w:eastAsia="ko-KR"/>
                  <w14:ligatures w14:val="standardContextual"/>
                </w:rPr>
                <w:t>TRS.1.2 TDD</w:t>
              </w:r>
            </w:ins>
          </w:p>
        </w:tc>
        <w:tc>
          <w:tcPr>
            <w:tcW w:w="1938" w:type="dxa"/>
            <w:gridSpan w:val="2"/>
            <w:tcBorders>
              <w:top w:val="single" w:sz="4" w:space="0" w:color="auto"/>
              <w:left w:val="single" w:sz="4" w:space="0" w:color="auto"/>
              <w:bottom w:val="single" w:sz="4" w:space="0" w:color="auto"/>
              <w:right w:val="single" w:sz="4" w:space="0" w:color="auto"/>
            </w:tcBorders>
          </w:tcPr>
          <w:p w14:paraId="4D96C33A" w14:textId="77777777" w:rsidR="002A77D3" w:rsidRPr="00153699" w:rsidRDefault="002A77D3" w:rsidP="0053627A">
            <w:pPr>
              <w:keepNext/>
              <w:keepLines/>
              <w:spacing w:after="0" w:line="256" w:lineRule="auto"/>
              <w:jc w:val="center"/>
              <w:rPr>
                <w:ins w:id="625" w:author="Nokia" w:date="2024-04-08T21:06:00Z"/>
                <w:rFonts w:ascii="Arial" w:hAnsi="Arial"/>
                <w:kern w:val="2"/>
                <w:sz w:val="16"/>
                <w:lang w:eastAsia="ko-KR"/>
                <w14:ligatures w14:val="standardContextual"/>
              </w:rPr>
            </w:pPr>
            <w:ins w:id="626" w:author="Nokia" w:date="2024-04-08T21:06:00Z">
              <w:r w:rsidRPr="00153699">
                <w:rPr>
                  <w:rFonts w:ascii="Arial" w:hAnsi="Arial"/>
                  <w:kern w:val="2"/>
                  <w:sz w:val="18"/>
                  <w:lang w:eastAsia="ko-KR"/>
                  <w14:ligatures w14:val="standardContextual"/>
                </w:rPr>
                <w:t>TRS.1.2 TDD</w:t>
              </w:r>
            </w:ins>
          </w:p>
        </w:tc>
      </w:tr>
      <w:tr w:rsidR="002A77D3" w:rsidRPr="00153699" w14:paraId="5B1B694D" w14:textId="77777777" w:rsidTr="0053627A">
        <w:trPr>
          <w:trHeight w:val="98"/>
          <w:jc w:val="center"/>
          <w:ins w:id="627"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5DDFF644" w14:textId="77777777" w:rsidR="002A77D3" w:rsidRPr="00153699" w:rsidRDefault="002A77D3" w:rsidP="0053627A">
            <w:pPr>
              <w:keepNext/>
              <w:keepLines/>
              <w:spacing w:after="0" w:line="256" w:lineRule="auto"/>
              <w:rPr>
                <w:ins w:id="628" w:author="Nokia" w:date="2024-04-08T21:06:00Z"/>
                <w:rFonts w:ascii="Arial" w:hAnsi="Arial"/>
                <w:kern w:val="2"/>
                <w:sz w:val="18"/>
                <w:lang w:val="da-DK" w:eastAsia="ko-KR"/>
                <w14:ligatures w14:val="standardContextual"/>
              </w:rPr>
            </w:pPr>
            <w:ins w:id="629" w:author="Nokia" w:date="2024-04-08T21:06:00Z">
              <w:r w:rsidRPr="00153699">
                <w:rPr>
                  <w:rFonts w:ascii="Arial" w:hAnsi="Arial"/>
                  <w:kern w:val="2"/>
                  <w:sz w:val="18"/>
                  <w:lang w:val="da-DK" w:eastAsia="ko-KR"/>
                  <w14:ligatures w14:val="standardContextual"/>
                </w:rPr>
                <w:t>OCNG Patterns</w:t>
              </w:r>
            </w:ins>
          </w:p>
        </w:tc>
        <w:tc>
          <w:tcPr>
            <w:tcW w:w="1517" w:type="dxa"/>
            <w:tcBorders>
              <w:top w:val="single" w:sz="4" w:space="0" w:color="auto"/>
              <w:left w:val="single" w:sz="4" w:space="0" w:color="auto"/>
              <w:bottom w:val="single" w:sz="4" w:space="0" w:color="auto"/>
              <w:right w:val="single" w:sz="4" w:space="0" w:color="auto"/>
            </w:tcBorders>
            <w:vAlign w:val="center"/>
          </w:tcPr>
          <w:p w14:paraId="73F78A2F" w14:textId="77777777" w:rsidR="002A77D3" w:rsidRPr="00153699" w:rsidRDefault="002A77D3" w:rsidP="0053627A">
            <w:pPr>
              <w:keepNext/>
              <w:keepLines/>
              <w:spacing w:after="0" w:line="256" w:lineRule="auto"/>
              <w:rPr>
                <w:ins w:id="630" w:author="Nokia" w:date="2024-04-08T21:06:00Z"/>
                <w:rFonts w:ascii="Arial" w:hAnsi="Arial"/>
                <w:kern w:val="2"/>
                <w:sz w:val="18"/>
                <w:lang w:val="da-DK" w:eastAsia="ko-KR"/>
                <w14:ligatures w14:val="standardContextual"/>
              </w:rPr>
            </w:pPr>
            <w:ins w:id="631" w:author="Nokia" w:date="2024-04-08T21:06:00Z">
              <w:r w:rsidRPr="00153699">
                <w:rPr>
                  <w:rFonts w:ascii="Arial" w:hAnsi="Arial"/>
                  <w:kern w:val="2"/>
                  <w:sz w:val="18"/>
                  <w:lang w:eastAsia="ja-JP"/>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7A7D1419" w14:textId="77777777" w:rsidR="002A77D3" w:rsidRPr="00153699" w:rsidRDefault="002A77D3" w:rsidP="0053627A">
            <w:pPr>
              <w:keepNext/>
              <w:keepLines/>
              <w:spacing w:after="0" w:line="256" w:lineRule="auto"/>
              <w:jc w:val="center"/>
              <w:rPr>
                <w:ins w:id="632"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B78F9FF" w14:textId="77777777" w:rsidR="002A77D3" w:rsidRPr="00153699" w:rsidRDefault="002A77D3" w:rsidP="0053627A">
            <w:pPr>
              <w:keepNext/>
              <w:keepLines/>
              <w:spacing w:after="0" w:line="256" w:lineRule="auto"/>
              <w:jc w:val="center"/>
              <w:rPr>
                <w:ins w:id="633" w:author="Nokia" w:date="2024-04-08T21:06:00Z"/>
                <w:rFonts w:ascii="Arial" w:hAnsi="Arial"/>
                <w:kern w:val="2"/>
                <w:sz w:val="18"/>
                <w:lang w:val="en-US" w:eastAsia="ko-KR"/>
                <w14:ligatures w14:val="standardContextual"/>
              </w:rPr>
            </w:pPr>
            <w:ins w:id="634" w:author="Nokia" w:date="2024-04-08T21:06:00Z">
              <w:r w:rsidRPr="00153699">
                <w:rPr>
                  <w:rFonts w:ascii="Arial" w:hAnsi="Arial"/>
                  <w:snapToGrid w:val="0"/>
                  <w:kern w:val="2"/>
                  <w:sz w:val="18"/>
                  <w:lang w:eastAsia="ko-KR"/>
                  <w14:ligatures w14:val="standardContextual"/>
                </w:rPr>
                <w:t>OP.1</w:t>
              </w:r>
              <w:r w:rsidRPr="00153699">
                <w:rPr>
                  <w:rFonts w:ascii="Arial" w:hAnsi="Arial"/>
                  <w:snapToGrid w:val="0"/>
                  <w:kern w:val="2"/>
                  <w:sz w:val="18"/>
                  <w:vertAlign w:val="superscript"/>
                  <w:lang w:eastAsia="ko-KR"/>
                  <w14:ligatures w14:val="standardContextual"/>
                </w:rPr>
                <w:t xml:space="preserve"> Note 5</w:t>
              </w:r>
            </w:ins>
          </w:p>
        </w:tc>
      </w:tr>
      <w:tr w:rsidR="002A77D3" w:rsidRPr="00153699" w14:paraId="4895DA21" w14:textId="77777777" w:rsidTr="0053627A">
        <w:trPr>
          <w:trHeight w:val="98"/>
          <w:jc w:val="center"/>
          <w:ins w:id="635"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45A39B9E" w14:textId="77777777" w:rsidR="002A77D3" w:rsidRPr="00153699" w:rsidRDefault="002A77D3" w:rsidP="0053627A">
            <w:pPr>
              <w:spacing w:after="0" w:line="256" w:lineRule="auto"/>
              <w:rPr>
                <w:ins w:id="636" w:author="Nokia" w:date="2024-04-08T21:06:00Z"/>
                <w:rFonts w:ascii="Arial" w:hAnsi="Arial"/>
                <w:sz w:val="18"/>
                <w:lang w:val="da-DK"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095E4C6" w14:textId="77777777" w:rsidR="002A77D3" w:rsidRPr="00153699" w:rsidRDefault="002A77D3" w:rsidP="0053627A">
            <w:pPr>
              <w:keepNext/>
              <w:keepLines/>
              <w:spacing w:after="0" w:line="256" w:lineRule="auto"/>
              <w:rPr>
                <w:ins w:id="637" w:author="Nokia" w:date="2024-04-08T21:06:00Z"/>
                <w:rFonts w:ascii="Arial" w:hAnsi="Arial"/>
                <w:kern w:val="2"/>
                <w:sz w:val="18"/>
                <w:lang w:val="da-DK" w:eastAsia="ko-KR"/>
                <w14:ligatures w14:val="standardContextual"/>
              </w:rPr>
            </w:pPr>
            <w:ins w:id="638" w:author="Nokia" w:date="2024-04-08T21:06:00Z">
              <w:r w:rsidRPr="00153699">
                <w:rPr>
                  <w:rFonts w:ascii="Arial" w:hAnsi="Arial"/>
                  <w:kern w:val="2"/>
                  <w:sz w:val="18"/>
                  <w:lang w:eastAsia="ja-JP"/>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01765ABF" w14:textId="77777777" w:rsidR="002A77D3" w:rsidRPr="00153699" w:rsidRDefault="002A77D3" w:rsidP="0053627A">
            <w:pPr>
              <w:keepNext/>
              <w:keepLines/>
              <w:spacing w:after="0" w:line="256" w:lineRule="auto"/>
              <w:jc w:val="center"/>
              <w:rPr>
                <w:ins w:id="639"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4840A8F" w14:textId="77777777" w:rsidR="002A77D3" w:rsidRPr="00153699" w:rsidRDefault="002A77D3" w:rsidP="0053627A">
            <w:pPr>
              <w:keepNext/>
              <w:keepLines/>
              <w:spacing w:after="0" w:line="256" w:lineRule="auto"/>
              <w:jc w:val="center"/>
              <w:rPr>
                <w:ins w:id="640" w:author="Nokia" w:date="2024-04-08T21:06:00Z"/>
                <w:rFonts w:ascii="Arial" w:hAnsi="Arial"/>
                <w:snapToGrid w:val="0"/>
                <w:kern w:val="2"/>
                <w:sz w:val="18"/>
                <w:lang w:eastAsia="ko-KR"/>
                <w14:ligatures w14:val="standardContextual"/>
              </w:rPr>
            </w:pPr>
            <w:ins w:id="641" w:author="Nokia" w:date="2024-04-08T21:06:00Z">
              <w:r w:rsidRPr="00153699">
                <w:rPr>
                  <w:rFonts w:ascii="Arial" w:hAnsi="Arial" w:cs="Arial"/>
                  <w:kern w:val="2"/>
                  <w:sz w:val="18"/>
                  <w:szCs w:val="16"/>
                  <w:lang w:eastAsia="ja-JP"/>
                  <w14:ligatures w14:val="standardContextual"/>
                </w:rPr>
                <w:t xml:space="preserve">OP.1 </w:t>
              </w:r>
              <w:r w:rsidRPr="00153699">
                <w:rPr>
                  <w:rFonts w:ascii="Arial" w:hAnsi="Arial" w:cs="Arial"/>
                  <w:kern w:val="2"/>
                  <w:sz w:val="18"/>
                  <w:szCs w:val="16"/>
                  <w:vertAlign w:val="superscript"/>
                  <w:lang w:eastAsia="ja-JP"/>
                  <w14:ligatures w14:val="standardContextual"/>
                </w:rPr>
                <w:t>Note 6</w:t>
              </w:r>
            </w:ins>
          </w:p>
        </w:tc>
      </w:tr>
      <w:tr w:rsidR="002A77D3" w:rsidRPr="00153699" w14:paraId="4A1DEA90" w14:textId="77777777" w:rsidTr="0053627A">
        <w:trPr>
          <w:trHeight w:val="58"/>
          <w:jc w:val="center"/>
          <w:ins w:id="642"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37DE0296" w14:textId="77777777" w:rsidR="002A77D3" w:rsidRPr="00153699" w:rsidRDefault="002A77D3" w:rsidP="0053627A">
            <w:pPr>
              <w:keepNext/>
              <w:keepLines/>
              <w:spacing w:after="0" w:line="256" w:lineRule="auto"/>
              <w:rPr>
                <w:ins w:id="643" w:author="Nokia" w:date="2024-04-08T21:06:00Z"/>
                <w:rFonts w:ascii="Arial" w:hAnsi="Arial"/>
                <w:kern w:val="2"/>
                <w:sz w:val="18"/>
                <w:lang w:val="da-DK"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5B160783" w14:textId="77777777" w:rsidR="002A77D3" w:rsidRPr="00153699" w:rsidRDefault="002A77D3" w:rsidP="0053627A">
            <w:pPr>
              <w:keepNext/>
              <w:keepLines/>
              <w:spacing w:after="0" w:line="256" w:lineRule="auto"/>
              <w:jc w:val="center"/>
              <w:rPr>
                <w:ins w:id="644"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72B1051" w14:textId="77777777" w:rsidR="002A77D3" w:rsidRPr="00153699" w:rsidRDefault="002A77D3" w:rsidP="0053627A">
            <w:pPr>
              <w:keepNext/>
              <w:keepLines/>
              <w:spacing w:after="0" w:line="256" w:lineRule="auto"/>
              <w:jc w:val="center"/>
              <w:rPr>
                <w:ins w:id="645" w:author="Nokia" w:date="2024-04-08T21:06:00Z"/>
                <w:rFonts w:ascii="Arial" w:hAnsi="Arial"/>
                <w:snapToGrid w:val="0"/>
                <w:kern w:val="2"/>
                <w:sz w:val="18"/>
                <w:lang w:eastAsia="ko-KR"/>
                <w14:ligatures w14:val="standardContextual"/>
              </w:rPr>
            </w:pPr>
          </w:p>
        </w:tc>
      </w:tr>
      <w:tr w:rsidR="002A77D3" w:rsidRPr="00153699" w14:paraId="76346089" w14:textId="77777777" w:rsidTr="0053627A">
        <w:trPr>
          <w:trHeight w:val="89"/>
          <w:jc w:val="center"/>
          <w:ins w:id="646" w:author="CMCC-shiyuan-0418" w:date="2024-04-18T18:35:00Z"/>
        </w:trPr>
        <w:tc>
          <w:tcPr>
            <w:tcW w:w="1663" w:type="dxa"/>
            <w:tcBorders>
              <w:top w:val="single" w:sz="4" w:space="0" w:color="auto"/>
              <w:left w:val="single" w:sz="4" w:space="0" w:color="auto"/>
              <w:bottom w:val="nil"/>
              <w:right w:val="single" w:sz="4" w:space="0" w:color="auto"/>
            </w:tcBorders>
          </w:tcPr>
          <w:p w14:paraId="78BC68F5" w14:textId="77777777" w:rsidR="002A77D3" w:rsidRPr="00153699" w:rsidRDefault="002A77D3" w:rsidP="0053627A">
            <w:pPr>
              <w:keepNext/>
              <w:keepLines/>
              <w:spacing w:after="0" w:line="256" w:lineRule="auto"/>
              <w:rPr>
                <w:ins w:id="647" w:author="CMCC-shiyuan-0418" w:date="2024-04-18T18:35:00Z"/>
                <w:rFonts w:ascii="Arial" w:hAnsi="Arial"/>
                <w:kern w:val="2"/>
                <w:sz w:val="18"/>
                <w:lang w:val="en-US" w:eastAsia="zh-CN"/>
                <w14:ligatures w14:val="standardContextual"/>
              </w:rPr>
            </w:pPr>
            <w:ins w:id="648" w:author="CMCC-shiyuan-0418" w:date="2024-04-18T18:35:00Z">
              <w:r w:rsidRPr="00153699">
                <w:rPr>
                  <w:rFonts w:ascii="Arial" w:hAnsi="Arial" w:hint="eastAsia"/>
                  <w:kern w:val="2"/>
                  <w:sz w:val="18"/>
                  <w:lang w:val="en-US" w:eastAsia="zh-CN"/>
                  <w14:ligatures w14:val="standardContextual"/>
                </w:rPr>
                <w:t>SMTC configuration</w:t>
              </w:r>
            </w:ins>
          </w:p>
        </w:tc>
        <w:tc>
          <w:tcPr>
            <w:tcW w:w="1517" w:type="dxa"/>
            <w:tcBorders>
              <w:top w:val="single" w:sz="4" w:space="0" w:color="auto"/>
              <w:left w:val="single" w:sz="4" w:space="0" w:color="auto"/>
              <w:bottom w:val="single" w:sz="4" w:space="0" w:color="auto"/>
              <w:right w:val="single" w:sz="4" w:space="0" w:color="auto"/>
            </w:tcBorders>
          </w:tcPr>
          <w:p w14:paraId="6F136641" w14:textId="77777777" w:rsidR="002A77D3" w:rsidRPr="00153699" w:rsidRDefault="002A77D3" w:rsidP="0053627A">
            <w:pPr>
              <w:keepNext/>
              <w:keepLines/>
              <w:spacing w:after="0" w:line="256" w:lineRule="auto"/>
              <w:rPr>
                <w:ins w:id="649" w:author="CMCC-shiyuan-0418" w:date="2024-04-18T18:35:00Z"/>
                <w:rFonts w:ascii="Arial" w:hAnsi="Arial"/>
                <w:kern w:val="2"/>
                <w:sz w:val="18"/>
                <w:lang w:eastAsia="ko-KR"/>
                <w14:ligatures w14:val="standardContextual"/>
              </w:rPr>
            </w:pPr>
            <w:ins w:id="650" w:author="CMCC-shiyuan-0418" w:date="2024-04-18T18:3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nil"/>
              <w:right w:val="single" w:sz="4" w:space="0" w:color="auto"/>
            </w:tcBorders>
          </w:tcPr>
          <w:p w14:paraId="5646B124" w14:textId="77777777" w:rsidR="002A77D3" w:rsidRPr="00153699" w:rsidRDefault="002A77D3" w:rsidP="0053627A">
            <w:pPr>
              <w:keepNext/>
              <w:keepLines/>
              <w:spacing w:after="0" w:line="256" w:lineRule="auto"/>
              <w:jc w:val="center"/>
              <w:rPr>
                <w:ins w:id="651" w:author="CMCC-shiyuan-0418" w:date="2024-04-18T18:35: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710690B6" w14:textId="77777777" w:rsidR="002A77D3" w:rsidRPr="00153699" w:rsidRDefault="002A77D3" w:rsidP="0053627A">
            <w:pPr>
              <w:keepNext/>
              <w:keepLines/>
              <w:spacing w:after="0" w:line="256" w:lineRule="auto"/>
              <w:jc w:val="center"/>
              <w:rPr>
                <w:ins w:id="652" w:author="CMCC-shiyuan-0418" w:date="2024-04-18T18:35:00Z"/>
                <w:rFonts w:ascii="Arial" w:hAnsi="Arial"/>
                <w:kern w:val="2"/>
                <w:sz w:val="18"/>
                <w:lang w:val="en-US" w:eastAsia="zh-CN"/>
                <w14:ligatures w14:val="standardContextual"/>
              </w:rPr>
            </w:pPr>
            <w:ins w:id="653" w:author="CMCC-shiyuan-0418" w:date="2024-04-18T18:36:00Z">
              <w:r w:rsidRPr="00153699">
                <w:rPr>
                  <w:rFonts w:ascii="Arial" w:hAnsi="Arial" w:hint="eastAsia"/>
                  <w:kern w:val="2"/>
                  <w:sz w:val="18"/>
                  <w:lang w:val="en-US" w:eastAsia="zh-CN"/>
                  <w14:ligatures w14:val="standardContextual"/>
                </w:rPr>
                <w:t>SMTC.1</w:t>
              </w:r>
            </w:ins>
          </w:p>
        </w:tc>
        <w:tc>
          <w:tcPr>
            <w:tcW w:w="1950" w:type="dxa"/>
            <w:gridSpan w:val="3"/>
            <w:tcBorders>
              <w:top w:val="single" w:sz="4" w:space="0" w:color="auto"/>
              <w:left w:val="single" w:sz="4" w:space="0" w:color="auto"/>
              <w:bottom w:val="single" w:sz="4" w:space="0" w:color="auto"/>
              <w:right w:val="single" w:sz="4" w:space="0" w:color="auto"/>
            </w:tcBorders>
          </w:tcPr>
          <w:p w14:paraId="23EA7FC5" w14:textId="77777777" w:rsidR="002A77D3" w:rsidRPr="00153699" w:rsidRDefault="002A77D3" w:rsidP="0053627A">
            <w:pPr>
              <w:keepNext/>
              <w:keepLines/>
              <w:spacing w:after="0" w:line="256" w:lineRule="auto"/>
              <w:jc w:val="center"/>
              <w:rPr>
                <w:ins w:id="654" w:author="CMCC-shiyuan-0418" w:date="2024-04-18T18:35:00Z"/>
                <w:rFonts w:ascii="Arial" w:hAnsi="Arial"/>
                <w:kern w:val="2"/>
                <w:sz w:val="18"/>
                <w:lang w:val="en-US" w:eastAsia="ko-KR"/>
                <w14:ligatures w14:val="standardContextual"/>
              </w:rPr>
            </w:pPr>
            <w:ins w:id="655" w:author="CMCC-shiyuan-0418" w:date="2024-04-18T18:36:00Z">
              <w:r w:rsidRPr="00153699">
                <w:rPr>
                  <w:rFonts w:ascii="Arial" w:hAnsi="Arial"/>
                  <w:kern w:val="2"/>
                  <w:sz w:val="18"/>
                  <w:lang w:val="en-US" w:eastAsia="ko-KR"/>
                  <w14:ligatures w14:val="standardContextual"/>
                </w:rPr>
                <w:t>Not Applicable</w:t>
              </w:r>
            </w:ins>
          </w:p>
        </w:tc>
      </w:tr>
      <w:tr w:rsidR="002A77D3" w:rsidRPr="00153699" w14:paraId="3D8EAD53" w14:textId="77777777" w:rsidTr="0053627A">
        <w:trPr>
          <w:trHeight w:val="89"/>
          <w:jc w:val="center"/>
          <w:ins w:id="656" w:author="Nokia" w:date="2024-04-08T21:06:00Z"/>
        </w:trPr>
        <w:tc>
          <w:tcPr>
            <w:tcW w:w="1663" w:type="dxa"/>
            <w:tcBorders>
              <w:top w:val="single" w:sz="4" w:space="0" w:color="auto"/>
              <w:left w:val="single" w:sz="4" w:space="0" w:color="auto"/>
              <w:bottom w:val="nil"/>
              <w:right w:val="single" w:sz="4" w:space="0" w:color="auto"/>
            </w:tcBorders>
          </w:tcPr>
          <w:p w14:paraId="52685BE8" w14:textId="77777777" w:rsidR="002A77D3" w:rsidRPr="00153699" w:rsidRDefault="002A77D3" w:rsidP="0053627A">
            <w:pPr>
              <w:keepNext/>
              <w:keepLines/>
              <w:spacing w:after="0" w:line="256" w:lineRule="auto"/>
              <w:rPr>
                <w:ins w:id="657" w:author="Nokia" w:date="2024-04-08T21:06:00Z"/>
                <w:rFonts w:ascii="Arial" w:hAnsi="Arial"/>
                <w:kern w:val="2"/>
                <w:sz w:val="18"/>
                <w:lang w:eastAsia="ko-KR"/>
                <w14:ligatures w14:val="standardContextual"/>
              </w:rPr>
            </w:pPr>
            <w:ins w:id="658" w:author="Nokia" w:date="2024-04-08T21:06:00Z">
              <w:r w:rsidRPr="00153699">
                <w:rPr>
                  <w:rFonts w:ascii="Arial" w:hAnsi="Arial"/>
                  <w:kern w:val="2"/>
                  <w:sz w:val="18"/>
                  <w:lang w:eastAsia="ko-KR"/>
                  <w14:ligatures w14:val="standardContextual"/>
                </w:rPr>
                <w:t>SSB configuration</w:t>
              </w:r>
            </w:ins>
          </w:p>
        </w:tc>
        <w:tc>
          <w:tcPr>
            <w:tcW w:w="1517" w:type="dxa"/>
            <w:tcBorders>
              <w:top w:val="single" w:sz="4" w:space="0" w:color="auto"/>
              <w:left w:val="single" w:sz="4" w:space="0" w:color="auto"/>
              <w:bottom w:val="single" w:sz="4" w:space="0" w:color="auto"/>
              <w:right w:val="single" w:sz="4" w:space="0" w:color="auto"/>
            </w:tcBorders>
          </w:tcPr>
          <w:p w14:paraId="089AC21B" w14:textId="77777777" w:rsidR="002A77D3" w:rsidRPr="00153699" w:rsidRDefault="002A77D3" w:rsidP="0053627A">
            <w:pPr>
              <w:keepNext/>
              <w:keepLines/>
              <w:spacing w:after="0" w:line="256" w:lineRule="auto"/>
              <w:rPr>
                <w:ins w:id="659" w:author="Nokia" w:date="2024-04-08T21:06:00Z"/>
                <w:rFonts w:ascii="Arial" w:hAnsi="Arial"/>
                <w:kern w:val="2"/>
                <w:sz w:val="18"/>
                <w:lang w:eastAsia="ko-KR"/>
                <w14:ligatures w14:val="standardContextual"/>
              </w:rPr>
            </w:pPr>
            <w:ins w:id="660"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34152BB9" w14:textId="77777777" w:rsidR="002A77D3" w:rsidRPr="00153699" w:rsidRDefault="002A77D3" w:rsidP="0053627A">
            <w:pPr>
              <w:keepNext/>
              <w:keepLines/>
              <w:spacing w:after="0" w:line="256" w:lineRule="auto"/>
              <w:jc w:val="center"/>
              <w:rPr>
                <w:ins w:id="661" w:author="Nokia" w:date="2024-04-08T21:06: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2B3B2E9A" w14:textId="77777777" w:rsidR="002A77D3" w:rsidRPr="00153699" w:rsidRDefault="002A77D3" w:rsidP="0053627A">
            <w:pPr>
              <w:keepNext/>
              <w:keepLines/>
              <w:spacing w:after="0" w:line="256" w:lineRule="auto"/>
              <w:jc w:val="center"/>
              <w:rPr>
                <w:ins w:id="662" w:author="Nokia" w:date="2024-04-08T21:06:00Z"/>
                <w:rFonts w:ascii="Arial" w:hAnsi="Arial"/>
                <w:kern w:val="2"/>
                <w:sz w:val="18"/>
                <w:lang w:eastAsia="ko-KR"/>
                <w14:ligatures w14:val="standardContextual"/>
              </w:rPr>
            </w:pPr>
            <w:ins w:id="663" w:author="Nokia" w:date="2024-04-08T21:06:00Z">
              <w:r w:rsidRPr="00153699">
                <w:rPr>
                  <w:rFonts w:ascii="Arial" w:hAnsi="Arial"/>
                  <w:kern w:val="2"/>
                  <w:sz w:val="18"/>
                  <w:lang w:eastAsia="ko-KR"/>
                  <w14:ligatures w14:val="standardContextual"/>
                </w:rPr>
                <w:t>SSB.1 FR1</w:t>
              </w:r>
            </w:ins>
          </w:p>
        </w:tc>
        <w:tc>
          <w:tcPr>
            <w:tcW w:w="1950" w:type="dxa"/>
            <w:gridSpan w:val="3"/>
            <w:tcBorders>
              <w:top w:val="single" w:sz="4" w:space="0" w:color="auto"/>
              <w:left w:val="single" w:sz="4" w:space="0" w:color="auto"/>
              <w:bottom w:val="single" w:sz="4" w:space="0" w:color="auto"/>
              <w:right w:val="single" w:sz="4" w:space="0" w:color="auto"/>
            </w:tcBorders>
          </w:tcPr>
          <w:p w14:paraId="18778DFC" w14:textId="77777777" w:rsidR="002A77D3" w:rsidRPr="00153699" w:rsidRDefault="002A77D3" w:rsidP="0053627A">
            <w:pPr>
              <w:keepNext/>
              <w:keepLines/>
              <w:spacing w:after="0" w:line="256" w:lineRule="auto"/>
              <w:jc w:val="center"/>
              <w:rPr>
                <w:ins w:id="664" w:author="Nokia" w:date="2024-04-08T21:06:00Z"/>
                <w:rFonts w:ascii="Arial" w:hAnsi="Arial"/>
                <w:kern w:val="2"/>
                <w:sz w:val="18"/>
                <w:lang w:eastAsia="ko-KR"/>
                <w14:ligatures w14:val="standardContextual"/>
              </w:rPr>
            </w:pPr>
            <w:ins w:id="665" w:author="Nokia" w:date="2024-04-08T21:06:00Z">
              <w:r w:rsidRPr="00153699">
                <w:rPr>
                  <w:rFonts w:ascii="Arial" w:hAnsi="Arial"/>
                  <w:kern w:val="2"/>
                  <w:sz w:val="18"/>
                  <w:lang w:val="en-US" w:eastAsia="ko-KR"/>
                  <w14:ligatures w14:val="standardContextual"/>
                </w:rPr>
                <w:t>Not Applicable</w:t>
              </w:r>
            </w:ins>
          </w:p>
        </w:tc>
      </w:tr>
      <w:tr w:rsidR="002A77D3" w:rsidRPr="00153699" w14:paraId="09FA136D" w14:textId="77777777" w:rsidTr="0053627A">
        <w:trPr>
          <w:trHeight w:val="164"/>
          <w:jc w:val="center"/>
          <w:ins w:id="666" w:author="Nokia" w:date="2024-04-08T21:06:00Z"/>
        </w:trPr>
        <w:tc>
          <w:tcPr>
            <w:tcW w:w="1663" w:type="dxa"/>
            <w:tcBorders>
              <w:top w:val="nil"/>
              <w:left w:val="single" w:sz="4" w:space="0" w:color="auto"/>
              <w:bottom w:val="single" w:sz="4" w:space="0" w:color="auto"/>
              <w:right w:val="single" w:sz="4" w:space="0" w:color="auto"/>
            </w:tcBorders>
          </w:tcPr>
          <w:p w14:paraId="259C2C82" w14:textId="77777777" w:rsidR="002A77D3" w:rsidRPr="00153699" w:rsidRDefault="002A77D3" w:rsidP="0053627A">
            <w:pPr>
              <w:rPr>
                <w:ins w:id="667" w:author="Nokia" w:date="2024-04-08T21:06:00Z"/>
                <w:lang w:eastAsia="ko-KR"/>
              </w:rPr>
            </w:pPr>
          </w:p>
        </w:tc>
        <w:tc>
          <w:tcPr>
            <w:tcW w:w="1517" w:type="dxa"/>
            <w:tcBorders>
              <w:top w:val="single" w:sz="4" w:space="0" w:color="auto"/>
              <w:left w:val="single" w:sz="4" w:space="0" w:color="auto"/>
              <w:bottom w:val="single" w:sz="4" w:space="0" w:color="auto"/>
              <w:right w:val="single" w:sz="4" w:space="0" w:color="auto"/>
            </w:tcBorders>
          </w:tcPr>
          <w:p w14:paraId="73644B85" w14:textId="77777777" w:rsidR="002A77D3" w:rsidRPr="00153699" w:rsidRDefault="002A77D3" w:rsidP="0053627A">
            <w:pPr>
              <w:keepNext/>
              <w:keepLines/>
              <w:spacing w:after="0" w:line="256" w:lineRule="auto"/>
              <w:rPr>
                <w:ins w:id="668" w:author="Nokia" w:date="2024-04-08T21:06:00Z"/>
                <w:rFonts w:ascii="Arial" w:hAnsi="Arial"/>
                <w:kern w:val="2"/>
                <w:sz w:val="18"/>
                <w:lang w:eastAsia="ko-KR"/>
                <w14:ligatures w14:val="standardContextual"/>
              </w:rPr>
            </w:pPr>
            <w:ins w:id="669"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69B2146A" w14:textId="77777777" w:rsidR="002A77D3" w:rsidRPr="00153699" w:rsidRDefault="002A77D3" w:rsidP="0053627A">
            <w:pPr>
              <w:rPr>
                <w:ins w:id="670" w:author="Nokia" w:date="2024-04-08T21:06:00Z"/>
                <w:lang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6FC6244F" w14:textId="77777777" w:rsidR="002A77D3" w:rsidRPr="00153699" w:rsidRDefault="002A77D3" w:rsidP="0053627A">
            <w:pPr>
              <w:keepNext/>
              <w:keepLines/>
              <w:spacing w:after="0" w:line="256" w:lineRule="auto"/>
              <w:jc w:val="center"/>
              <w:rPr>
                <w:ins w:id="671" w:author="Nokia" w:date="2024-04-08T21:06:00Z"/>
                <w:rFonts w:ascii="Arial" w:hAnsi="Arial"/>
                <w:kern w:val="2"/>
                <w:sz w:val="18"/>
                <w:lang w:eastAsia="ko-KR"/>
                <w14:ligatures w14:val="standardContextual"/>
              </w:rPr>
            </w:pPr>
            <w:ins w:id="672" w:author="Nokia" w:date="2024-04-08T21:06:00Z">
              <w:r w:rsidRPr="00153699">
                <w:rPr>
                  <w:rFonts w:ascii="Arial" w:hAnsi="Arial"/>
                  <w:kern w:val="2"/>
                  <w:sz w:val="18"/>
                  <w:lang w:eastAsia="ko-KR"/>
                  <w14:ligatures w14:val="standardContextual"/>
                </w:rPr>
                <w:t>SSB.2 FR1</w:t>
              </w:r>
            </w:ins>
          </w:p>
        </w:tc>
        <w:tc>
          <w:tcPr>
            <w:tcW w:w="1950" w:type="dxa"/>
            <w:gridSpan w:val="3"/>
            <w:tcBorders>
              <w:top w:val="single" w:sz="4" w:space="0" w:color="auto"/>
              <w:left w:val="single" w:sz="4" w:space="0" w:color="auto"/>
              <w:bottom w:val="single" w:sz="4" w:space="0" w:color="auto"/>
              <w:right w:val="single" w:sz="4" w:space="0" w:color="auto"/>
            </w:tcBorders>
          </w:tcPr>
          <w:p w14:paraId="1F6BE9EE" w14:textId="77777777" w:rsidR="002A77D3" w:rsidRPr="00153699" w:rsidRDefault="002A77D3" w:rsidP="0053627A">
            <w:pPr>
              <w:keepNext/>
              <w:keepLines/>
              <w:spacing w:after="0" w:line="256" w:lineRule="auto"/>
              <w:jc w:val="center"/>
              <w:rPr>
                <w:ins w:id="673" w:author="Nokia" w:date="2024-04-08T21:06:00Z"/>
                <w:rFonts w:ascii="Arial" w:hAnsi="Arial"/>
                <w:kern w:val="2"/>
                <w:sz w:val="18"/>
                <w:lang w:eastAsia="ko-KR"/>
                <w14:ligatures w14:val="standardContextual"/>
              </w:rPr>
            </w:pPr>
            <w:ins w:id="674" w:author="Nokia" w:date="2024-04-08T21:06:00Z">
              <w:r w:rsidRPr="00153699">
                <w:rPr>
                  <w:rFonts w:ascii="Arial" w:hAnsi="Arial"/>
                  <w:kern w:val="2"/>
                  <w:sz w:val="18"/>
                  <w:lang w:val="en-US" w:eastAsia="ko-KR"/>
                  <w14:ligatures w14:val="standardContextual"/>
                </w:rPr>
                <w:t>Not Applicable</w:t>
              </w:r>
            </w:ins>
          </w:p>
        </w:tc>
      </w:tr>
      <w:tr w:rsidR="002A77D3" w:rsidRPr="00153699" w14:paraId="5AFA6C9C" w14:textId="77777777" w:rsidTr="0053627A">
        <w:trPr>
          <w:trHeight w:val="164"/>
          <w:jc w:val="center"/>
          <w:ins w:id="675"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59C7E668" w14:textId="77777777" w:rsidR="002A77D3" w:rsidRPr="00153699" w:rsidRDefault="002A77D3" w:rsidP="0053627A">
            <w:pPr>
              <w:keepNext/>
              <w:keepLines/>
              <w:spacing w:after="0" w:line="256" w:lineRule="auto"/>
              <w:rPr>
                <w:ins w:id="676" w:author="Nokia" w:date="2024-04-08T21:06:00Z"/>
                <w:rFonts w:ascii="Arial" w:hAnsi="Arial"/>
                <w:kern w:val="2"/>
                <w:sz w:val="18"/>
                <w:lang w:eastAsia="ko-KR"/>
                <w14:ligatures w14:val="standardContextual"/>
              </w:rPr>
            </w:pPr>
            <w:ins w:id="677" w:author="Nokia" w:date="2024-04-08T21:06:00Z">
              <w:r w:rsidRPr="00153699">
                <w:rPr>
                  <w:rFonts w:ascii="Arial" w:hAnsi="Arial" w:cs="Arial"/>
                  <w:kern w:val="2"/>
                  <w:sz w:val="18"/>
                  <w:lang w:eastAsia="ko-KR"/>
                  <w14:ligatures w14:val="standardContextual"/>
                </w:rPr>
                <w:t>CSI-RS configuration for CSI reporting</w:t>
              </w:r>
            </w:ins>
          </w:p>
        </w:tc>
        <w:tc>
          <w:tcPr>
            <w:tcW w:w="1517" w:type="dxa"/>
            <w:tcBorders>
              <w:top w:val="single" w:sz="4" w:space="0" w:color="auto"/>
              <w:left w:val="single" w:sz="4" w:space="0" w:color="auto"/>
              <w:bottom w:val="single" w:sz="4" w:space="0" w:color="auto"/>
              <w:right w:val="single" w:sz="4" w:space="0" w:color="auto"/>
            </w:tcBorders>
            <w:vAlign w:val="center"/>
          </w:tcPr>
          <w:p w14:paraId="64DF0B41" w14:textId="77777777" w:rsidR="002A77D3" w:rsidRPr="00153699" w:rsidRDefault="002A77D3" w:rsidP="0053627A">
            <w:pPr>
              <w:keepNext/>
              <w:keepLines/>
              <w:spacing w:after="0" w:line="256" w:lineRule="auto"/>
              <w:rPr>
                <w:ins w:id="678" w:author="Nokia" w:date="2024-04-08T21:06:00Z"/>
                <w:rFonts w:ascii="Arial" w:hAnsi="Arial"/>
                <w:kern w:val="2"/>
                <w:sz w:val="18"/>
                <w:lang w:eastAsia="ko-KR"/>
                <w14:ligatures w14:val="standardContextual"/>
              </w:rPr>
            </w:pPr>
            <w:ins w:id="679" w:author="Nokia" w:date="2024-04-08T21:06:00Z">
              <w:r w:rsidRPr="00153699">
                <w:rPr>
                  <w:rFonts w:ascii="Arial" w:hAnsi="Arial" w:cs="Arial"/>
                  <w:kern w:val="2"/>
                  <w:sz w:val="18"/>
                  <w:lang w:eastAsia="ko-KR"/>
                  <w14:ligatures w14:val="standardContextual"/>
                </w:rPr>
                <w:t>Config 1,4</w:t>
              </w:r>
            </w:ins>
          </w:p>
        </w:tc>
        <w:tc>
          <w:tcPr>
            <w:tcW w:w="2801" w:type="dxa"/>
            <w:gridSpan w:val="2"/>
            <w:tcBorders>
              <w:top w:val="nil"/>
              <w:left w:val="single" w:sz="4" w:space="0" w:color="auto"/>
              <w:bottom w:val="single" w:sz="4" w:space="0" w:color="auto"/>
              <w:right w:val="single" w:sz="4" w:space="0" w:color="auto"/>
            </w:tcBorders>
            <w:vAlign w:val="center"/>
          </w:tcPr>
          <w:p w14:paraId="5BBFB6E5" w14:textId="77777777" w:rsidR="002A77D3" w:rsidRPr="00153699" w:rsidRDefault="002A77D3" w:rsidP="0053627A">
            <w:pPr>
              <w:keepNext/>
              <w:keepLines/>
              <w:spacing w:after="0" w:line="256" w:lineRule="auto"/>
              <w:jc w:val="center"/>
              <w:rPr>
                <w:ins w:id="680"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4D859D0" w14:textId="77777777" w:rsidR="002A77D3" w:rsidRPr="00153699" w:rsidRDefault="002A77D3" w:rsidP="0053627A">
            <w:pPr>
              <w:keepNext/>
              <w:keepLines/>
              <w:spacing w:after="0" w:line="256" w:lineRule="auto"/>
              <w:jc w:val="center"/>
              <w:rPr>
                <w:ins w:id="681" w:author="Nokia" w:date="2024-04-08T21:06:00Z"/>
                <w:rFonts w:ascii="Arial" w:hAnsi="Arial"/>
                <w:kern w:val="2"/>
                <w:sz w:val="18"/>
                <w:lang w:eastAsia="ko-KR"/>
                <w14:ligatures w14:val="standardContextual"/>
              </w:rPr>
            </w:pPr>
            <w:ins w:id="682" w:author="Nokia" w:date="2024-04-08T21:06:00Z">
              <w:r w:rsidRPr="00153699">
                <w:rPr>
                  <w:rFonts w:ascii="Arial" w:hAnsi="Arial" w:cs="Arial"/>
                  <w:kern w:val="2"/>
                  <w:sz w:val="18"/>
                  <w:lang w:eastAsia="ko-KR"/>
                  <w14:ligatures w14:val="standardContextual"/>
                </w:rPr>
                <w:t>CSI-RS.1.1 FDD</w:t>
              </w:r>
            </w:ins>
          </w:p>
        </w:tc>
      </w:tr>
      <w:tr w:rsidR="002A77D3" w:rsidRPr="00153699" w14:paraId="4398CCA0" w14:textId="77777777" w:rsidTr="0053627A">
        <w:trPr>
          <w:trHeight w:val="164"/>
          <w:jc w:val="center"/>
          <w:ins w:id="683" w:author="Nokia" w:date="2024-04-08T21:06:00Z"/>
        </w:trPr>
        <w:tc>
          <w:tcPr>
            <w:tcW w:w="1663" w:type="dxa"/>
            <w:vMerge/>
            <w:tcBorders>
              <w:top w:val="nil"/>
              <w:left w:val="single" w:sz="4" w:space="0" w:color="auto"/>
              <w:bottom w:val="single" w:sz="4" w:space="0" w:color="auto"/>
              <w:right w:val="single" w:sz="4" w:space="0" w:color="auto"/>
            </w:tcBorders>
            <w:vAlign w:val="center"/>
          </w:tcPr>
          <w:p w14:paraId="542573AA" w14:textId="77777777" w:rsidR="002A77D3" w:rsidRPr="00153699" w:rsidRDefault="002A77D3" w:rsidP="0053627A">
            <w:pPr>
              <w:spacing w:after="0" w:line="256" w:lineRule="auto"/>
              <w:rPr>
                <w:ins w:id="684"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BD3162D" w14:textId="77777777" w:rsidR="002A77D3" w:rsidRPr="00153699" w:rsidRDefault="002A77D3" w:rsidP="0053627A">
            <w:pPr>
              <w:keepNext/>
              <w:keepLines/>
              <w:spacing w:after="0" w:line="256" w:lineRule="auto"/>
              <w:rPr>
                <w:ins w:id="685" w:author="Nokia" w:date="2024-04-08T21:06:00Z"/>
                <w:rFonts w:ascii="Arial" w:hAnsi="Arial"/>
                <w:kern w:val="2"/>
                <w:sz w:val="18"/>
                <w:lang w:eastAsia="ko-KR"/>
                <w14:ligatures w14:val="standardContextual"/>
              </w:rPr>
            </w:pPr>
            <w:ins w:id="686" w:author="Nokia" w:date="2024-04-08T21:06:00Z">
              <w:r w:rsidRPr="00153699">
                <w:rPr>
                  <w:rFonts w:ascii="Arial" w:hAnsi="Arial" w:cs="Arial"/>
                  <w:kern w:val="2"/>
                  <w:sz w:val="18"/>
                  <w:lang w:eastAsia="ko-KR"/>
                  <w14:ligatures w14:val="standardContextual"/>
                </w:rPr>
                <w:t>Config 2,5</w:t>
              </w:r>
            </w:ins>
          </w:p>
        </w:tc>
        <w:tc>
          <w:tcPr>
            <w:tcW w:w="2801" w:type="dxa"/>
            <w:gridSpan w:val="2"/>
            <w:tcBorders>
              <w:top w:val="nil"/>
              <w:left w:val="single" w:sz="4" w:space="0" w:color="auto"/>
              <w:bottom w:val="single" w:sz="4" w:space="0" w:color="auto"/>
              <w:right w:val="single" w:sz="4" w:space="0" w:color="auto"/>
            </w:tcBorders>
            <w:vAlign w:val="center"/>
          </w:tcPr>
          <w:p w14:paraId="2C0698E3" w14:textId="77777777" w:rsidR="002A77D3" w:rsidRPr="00153699" w:rsidRDefault="002A77D3" w:rsidP="0053627A">
            <w:pPr>
              <w:keepNext/>
              <w:keepLines/>
              <w:spacing w:after="0" w:line="256" w:lineRule="auto"/>
              <w:jc w:val="center"/>
              <w:rPr>
                <w:ins w:id="687"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423FC75" w14:textId="77777777" w:rsidR="002A77D3" w:rsidRPr="00153699" w:rsidRDefault="002A77D3" w:rsidP="0053627A">
            <w:pPr>
              <w:keepNext/>
              <w:keepLines/>
              <w:spacing w:after="0" w:line="256" w:lineRule="auto"/>
              <w:jc w:val="center"/>
              <w:rPr>
                <w:ins w:id="688" w:author="Nokia" w:date="2024-04-08T21:06:00Z"/>
                <w:rFonts w:ascii="Arial" w:hAnsi="Arial"/>
                <w:kern w:val="2"/>
                <w:sz w:val="18"/>
                <w:lang w:eastAsia="ko-KR"/>
                <w14:ligatures w14:val="standardContextual"/>
              </w:rPr>
            </w:pPr>
            <w:ins w:id="689" w:author="Nokia" w:date="2024-04-08T21:06:00Z">
              <w:r w:rsidRPr="00153699">
                <w:rPr>
                  <w:rFonts w:ascii="Arial" w:hAnsi="Arial" w:cs="Arial"/>
                  <w:kern w:val="2"/>
                  <w:sz w:val="18"/>
                  <w:lang w:eastAsia="ko-KR"/>
                  <w14:ligatures w14:val="standardContextual"/>
                </w:rPr>
                <w:t>CSI-RS.1.1 TDD</w:t>
              </w:r>
            </w:ins>
          </w:p>
        </w:tc>
      </w:tr>
      <w:tr w:rsidR="002A77D3" w:rsidRPr="00153699" w14:paraId="5507A093" w14:textId="77777777" w:rsidTr="0053627A">
        <w:trPr>
          <w:trHeight w:val="164"/>
          <w:jc w:val="center"/>
          <w:ins w:id="690" w:author="Nokia" w:date="2024-04-08T21:06:00Z"/>
        </w:trPr>
        <w:tc>
          <w:tcPr>
            <w:tcW w:w="1663" w:type="dxa"/>
            <w:vMerge/>
            <w:tcBorders>
              <w:top w:val="nil"/>
              <w:left w:val="single" w:sz="4" w:space="0" w:color="auto"/>
              <w:bottom w:val="single" w:sz="4" w:space="0" w:color="auto"/>
              <w:right w:val="single" w:sz="4" w:space="0" w:color="auto"/>
            </w:tcBorders>
            <w:vAlign w:val="center"/>
          </w:tcPr>
          <w:p w14:paraId="57EEF1D6" w14:textId="77777777" w:rsidR="002A77D3" w:rsidRPr="00153699" w:rsidRDefault="002A77D3" w:rsidP="0053627A">
            <w:pPr>
              <w:spacing w:after="0" w:line="256" w:lineRule="auto"/>
              <w:rPr>
                <w:ins w:id="691"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4C0852C" w14:textId="77777777" w:rsidR="002A77D3" w:rsidRPr="00153699" w:rsidRDefault="002A77D3" w:rsidP="0053627A">
            <w:pPr>
              <w:keepNext/>
              <w:keepLines/>
              <w:spacing w:after="0" w:line="256" w:lineRule="auto"/>
              <w:rPr>
                <w:ins w:id="692" w:author="Nokia" w:date="2024-04-08T21:06:00Z"/>
                <w:rFonts w:ascii="Arial" w:hAnsi="Arial"/>
                <w:kern w:val="2"/>
                <w:sz w:val="18"/>
                <w:lang w:eastAsia="ko-KR"/>
                <w14:ligatures w14:val="standardContextual"/>
              </w:rPr>
            </w:pPr>
            <w:ins w:id="693" w:author="Nokia" w:date="2024-04-08T21:06:00Z">
              <w:r w:rsidRPr="00153699">
                <w:rPr>
                  <w:rFonts w:ascii="Arial" w:hAnsi="Arial" w:cs="Arial"/>
                  <w:kern w:val="2"/>
                  <w:sz w:val="18"/>
                  <w:lang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68C1A812" w14:textId="77777777" w:rsidR="002A77D3" w:rsidRPr="00153699" w:rsidRDefault="002A77D3" w:rsidP="0053627A">
            <w:pPr>
              <w:keepNext/>
              <w:keepLines/>
              <w:spacing w:after="0" w:line="256" w:lineRule="auto"/>
              <w:jc w:val="center"/>
              <w:rPr>
                <w:ins w:id="694"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859B87E" w14:textId="77777777" w:rsidR="002A77D3" w:rsidRPr="00153699" w:rsidRDefault="002A77D3" w:rsidP="0053627A">
            <w:pPr>
              <w:keepNext/>
              <w:keepLines/>
              <w:spacing w:after="0" w:line="256" w:lineRule="auto"/>
              <w:jc w:val="center"/>
              <w:rPr>
                <w:ins w:id="695" w:author="Nokia" w:date="2024-04-08T21:06:00Z"/>
                <w:rFonts w:ascii="Arial" w:hAnsi="Arial"/>
                <w:kern w:val="2"/>
                <w:sz w:val="18"/>
                <w:lang w:eastAsia="ko-KR"/>
                <w14:ligatures w14:val="standardContextual"/>
              </w:rPr>
            </w:pPr>
            <w:ins w:id="696" w:author="Nokia" w:date="2024-04-08T21:06:00Z">
              <w:r w:rsidRPr="00153699">
                <w:rPr>
                  <w:rFonts w:ascii="Arial" w:hAnsi="Arial" w:cs="Arial"/>
                  <w:kern w:val="2"/>
                  <w:sz w:val="18"/>
                  <w:lang w:eastAsia="ko-KR"/>
                  <w14:ligatures w14:val="standardContextual"/>
                </w:rPr>
                <w:t>CSI-RS.2.1 TDD</w:t>
              </w:r>
            </w:ins>
          </w:p>
        </w:tc>
      </w:tr>
      <w:tr w:rsidR="002A77D3" w:rsidRPr="00153699" w14:paraId="4498202B" w14:textId="77777777" w:rsidTr="0053627A">
        <w:trPr>
          <w:trHeight w:val="81"/>
          <w:jc w:val="center"/>
          <w:ins w:id="697" w:author="Nokia" w:date="2024-04-08T21:06:00Z"/>
        </w:trPr>
        <w:tc>
          <w:tcPr>
            <w:tcW w:w="1663" w:type="dxa"/>
            <w:tcBorders>
              <w:top w:val="single" w:sz="4" w:space="0" w:color="auto"/>
              <w:left w:val="single" w:sz="4" w:space="0" w:color="auto"/>
              <w:bottom w:val="nil"/>
              <w:right w:val="single" w:sz="4" w:space="0" w:color="auto"/>
            </w:tcBorders>
          </w:tcPr>
          <w:p w14:paraId="20A80956" w14:textId="77777777" w:rsidR="002A77D3" w:rsidRPr="00153699" w:rsidRDefault="002A77D3" w:rsidP="0053627A">
            <w:pPr>
              <w:keepNext/>
              <w:keepLines/>
              <w:spacing w:after="0" w:line="256" w:lineRule="auto"/>
              <w:rPr>
                <w:ins w:id="698" w:author="Nokia" w:date="2024-04-08T21:06:00Z"/>
                <w:rFonts w:ascii="Arial" w:hAnsi="Arial"/>
                <w:kern w:val="2"/>
                <w:sz w:val="18"/>
                <w:lang w:eastAsia="ko-KR"/>
                <w14:ligatures w14:val="standardContextual"/>
              </w:rPr>
            </w:pPr>
            <w:ins w:id="699" w:author="Nokia" w:date="2024-04-08T21:06:00Z">
              <w:r w:rsidRPr="00153699">
                <w:rPr>
                  <w:rFonts w:ascii="Arial" w:hAnsi="Arial"/>
                  <w:kern w:val="2"/>
                  <w:sz w:val="18"/>
                  <w:lang w:eastAsia="ko-KR"/>
                  <w14:ligatures w14:val="standardContextual"/>
                </w:rPr>
                <w:lastRenderedPageBreak/>
                <w:t xml:space="preserve">PDSCH/PDCCH </w:t>
              </w:r>
            </w:ins>
          </w:p>
        </w:tc>
        <w:tc>
          <w:tcPr>
            <w:tcW w:w="1517" w:type="dxa"/>
            <w:tcBorders>
              <w:top w:val="single" w:sz="4" w:space="0" w:color="auto"/>
              <w:left w:val="single" w:sz="4" w:space="0" w:color="auto"/>
              <w:bottom w:val="single" w:sz="4" w:space="0" w:color="auto"/>
              <w:right w:val="single" w:sz="4" w:space="0" w:color="auto"/>
            </w:tcBorders>
          </w:tcPr>
          <w:p w14:paraId="697AEB3A" w14:textId="77777777" w:rsidR="002A77D3" w:rsidRPr="00153699" w:rsidRDefault="002A77D3" w:rsidP="0053627A">
            <w:pPr>
              <w:keepNext/>
              <w:keepLines/>
              <w:spacing w:after="0" w:line="256" w:lineRule="auto"/>
              <w:rPr>
                <w:ins w:id="700" w:author="Nokia" w:date="2024-04-08T21:06:00Z"/>
                <w:rFonts w:ascii="Arial" w:hAnsi="Arial"/>
                <w:kern w:val="2"/>
                <w:sz w:val="18"/>
                <w:lang w:eastAsia="ko-KR"/>
                <w14:ligatures w14:val="standardContextual"/>
              </w:rPr>
            </w:pPr>
            <w:ins w:id="701"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2B9EF8BF" w14:textId="77777777" w:rsidR="002A77D3" w:rsidRPr="00153699" w:rsidRDefault="002A77D3" w:rsidP="0053627A">
            <w:pPr>
              <w:keepNext/>
              <w:keepLines/>
              <w:spacing w:after="0" w:line="256" w:lineRule="auto"/>
              <w:jc w:val="center"/>
              <w:rPr>
                <w:ins w:id="702" w:author="Nokia" w:date="2024-04-08T21:06:00Z"/>
                <w:rFonts w:ascii="Arial" w:hAnsi="Arial"/>
                <w:kern w:val="2"/>
                <w:sz w:val="18"/>
                <w:lang w:eastAsia="ko-KR"/>
                <w14:ligatures w14:val="standardContextual"/>
              </w:rPr>
            </w:pPr>
            <w:ins w:id="703" w:author="Nokia" w:date="2024-04-08T21:06:00Z">
              <w:r w:rsidRPr="00153699">
                <w:rPr>
                  <w:rFonts w:ascii="Arial" w:hAnsi="Arial"/>
                  <w:kern w:val="2"/>
                  <w:sz w:val="18"/>
                  <w:lang w:eastAsia="ko-KR"/>
                  <w14:ligatures w14:val="standardContextual"/>
                </w:rPr>
                <w:t>kHz</w:t>
              </w:r>
            </w:ins>
          </w:p>
        </w:tc>
        <w:tc>
          <w:tcPr>
            <w:tcW w:w="3619" w:type="dxa"/>
            <w:gridSpan w:val="5"/>
            <w:tcBorders>
              <w:top w:val="single" w:sz="4" w:space="0" w:color="auto"/>
              <w:left w:val="single" w:sz="4" w:space="0" w:color="auto"/>
              <w:bottom w:val="single" w:sz="4" w:space="0" w:color="auto"/>
              <w:right w:val="single" w:sz="4" w:space="0" w:color="auto"/>
            </w:tcBorders>
          </w:tcPr>
          <w:p w14:paraId="0CB987B7" w14:textId="77777777" w:rsidR="002A77D3" w:rsidRPr="00153699" w:rsidRDefault="002A77D3" w:rsidP="0053627A">
            <w:pPr>
              <w:keepNext/>
              <w:keepLines/>
              <w:spacing w:after="0" w:line="256" w:lineRule="auto"/>
              <w:jc w:val="center"/>
              <w:rPr>
                <w:ins w:id="704" w:author="Nokia" w:date="2024-04-08T21:06:00Z"/>
                <w:rFonts w:ascii="Arial" w:hAnsi="Arial"/>
                <w:kern w:val="2"/>
                <w:sz w:val="18"/>
                <w:lang w:eastAsia="ko-KR"/>
                <w14:ligatures w14:val="standardContextual"/>
              </w:rPr>
            </w:pPr>
            <w:ins w:id="705" w:author="Nokia" w:date="2024-04-08T21:06:00Z">
              <w:r w:rsidRPr="00153699">
                <w:rPr>
                  <w:rFonts w:ascii="Arial" w:hAnsi="Arial"/>
                  <w:kern w:val="2"/>
                  <w:sz w:val="18"/>
                  <w:lang w:eastAsia="ko-KR"/>
                  <w14:ligatures w14:val="standardContextual"/>
                </w:rPr>
                <w:t>15</w:t>
              </w:r>
            </w:ins>
          </w:p>
        </w:tc>
      </w:tr>
      <w:tr w:rsidR="002A77D3" w:rsidRPr="00153699" w14:paraId="4BC8034B" w14:textId="77777777" w:rsidTr="0053627A">
        <w:trPr>
          <w:trHeight w:val="155"/>
          <w:jc w:val="center"/>
          <w:ins w:id="706" w:author="Nokia" w:date="2024-04-08T21:06:00Z"/>
        </w:trPr>
        <w:tc>
          <w:tcPr>
            <w:tcW w:w="1663" w:type="dxa"/>
            <w:tcBorders>
              <w:top w:val="nil"/>
              <w:left w:val="single" w:sz="4" w:space="0" w:color="auto"/>
              <w:bottom w:val="single" w:sz="4" w:space="0" w:color="auto"/>
              <w:right w:val="single" w:sz="4" w:space="0" w:color="auto"/>
            </w:tcBorders>
          </w:tcPr>
          <w:p w14:paraId="1B16DD4D" w14:textId="77777777" w:rsidR="002A77D3" w:rsidRPr="00153699" w:rsidRDefault="002A77D3" w:rsidP="0053627A">
            <w:pPr>
              <w:keepNext/>
              <w:keepLines/>
              <w:spacing w:after="0" w:line="256" w:lineRule="auto"/>
              <w:rPr>
                <w:ins w:id="707" w:author="Nokia" w:date="2024-04-08T21:06:00Z"/>
                <w:rFonts w:ascii="Arial" w:hAnsi="Arial"/>
                <w:kern w:val="2"/>
                <w:sz w:val="18"/>
                <w:lang w:eastAsia="ko-KR"/>
                <w14:ligatures w14:val="standardContextual"/>
              </w:rPr>
            </w:pPr>
            <w:ins w:id="708" w:author="Nokia" w:date="2024-04-08T21:06:00Z">
              <w:r w:rsidRPr="00153699">
                <w:rPr>
                  <w:rFonts w:ascii="Arial" w:hAnsi="Arial"/>
                  <w:kern w:val="2"/>
                  <w:sz w:val="18"/>
                  <w:lang w:eastAsia="ko-KR"/>
                  <w14:ligatures w14:val="standardContextual"/>
                </w:rPr>
                <w:t>subcarrier spacing</w:t>
              </w:r>
            </w:ins>
          </w:p>
        </w:tc>
        <w:tc>
          <w:tcPr>
            <w:tcW w:w="1517" w:type="dxa"/>
            <w:tcBorders>
              <w:top w:val="single" w:sz="4" w:space="0" w:color="auto"/>
              <w:left w:val="single" w:sz="4" w:space="0" w:color="auto"/>
              <w:bottom w:val="single" w:sz="4" w:space="0" w:color="auto"/>
              <w:right w:val="single" w:sz="4" w:space="0" w:color="auto"/>
            </w:tcBorders>
          </w:tcPr>
          <w:p w14:paraId="573497FB" w14:textId="77777777" w:rsidR="002A77D3" w:rsidRPr="00153699" w:rsidRDefault="002A77D3" w:rsidP="0053627A">
            <w:pPr>
              <w:keepNext/>
              <w:keepLines/>
              <w:spacing w:after="0" w:line="256" w:lineRule="auto"/>
              <w:rPr>
                <w:ins w:id="709" w:author="Nokia" w:date="2024-04-08T21:06:00Z"/>
                <w:rFonts w:ascii="Arial" w:hAnsi="Arial"/>
                <w:kern w:val="2"/>
                <w:sz w:val="18"/>
                <w:lang w:eastAsia="ko-KR"/>
                <w14:ligatures w14:val="standardContextual"/>
              </w:rPr>
            </w:pPr>
            <w:ins w:id="710"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17B75D31" w14:textId="77777777" w:rsidR="002A77D3" w:rsidRPr="00153699" w:rsidRDefault="002A77D3" w:rsidP="0053627A">
            <w:pPr>
              <w:rPr>
                <w:ins w:id="711" w:author="Nokia" w:date="2024-04-08T21:06:00Z"/>
                <w:lang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07ECE94" w14:textId="77777777" w:rsidR="002A77D3" w:rsidRPr="00153699" w:rsidRDefault="002A77D3" w:rsidP="0053627A">
            <w:pPr>
              <w:keepNext/>
              <w:keepLines/>
              <w:spacing w:after="0" w:line="256" w:lineRule="auto"/>
              <w:jc w:val="center"/>
              <w:rPr>
                <w:ins w:id="712" w:author="Nokia" w:date="2024-04-08T21:06:00Z"/>
                <w:rFonts w:ascii="Arial" w:hAnsi="Arial"/>
                <w:kern w:val="2"/>
                <w:sz w:val="18"/>
                <w:lang w:eastAsia="ko-KR"/>
                <w14:ligatures w14:val="standardContextual"/>
              </w:rPr>
            </w:pPr>
            <w:ins w:id="713" w:author="Nokia" w:date="2024-04-08T21:06:00Z">
              <w:r w:rsidRPr="00153699">
                <w:rPr>
                  <w:rFonts w:ascii="Arial" w:hAnsi="Arial"/>
                  <w:kern w:val="2"/>
                  <w:sz w:val="18"/>
                  <w:lang w:eastAsia="ko-KR"/>
                  <w14:ligatures w14:val="standardContextual"/>
                </w:rPr>
                <w:t>30</w:t>
              </w:r>
            </w:ins>
          </w:p>
        </w:tc>
      </w:tr>
      <w:tr w:rsidR="002A77D3" w:rsidRPr="00153699" w14:paraId="14ADF60D" w14:textId="77777777" w:rsidTr="0053627A">
        <w:trPr>
          <w:trHeight w:val="155"/>
          <w:jc w:val="center"/>
          <w:ins w:id="714" w:author="Nokia" w:date="2024-04-08T21:06:00Z"/>
        </w:trPr>
        <w:tc>
          <w:tcPr>
            <w:tcW w:w="1663" w:type="dxa"/>
            <w:tcBorders>
              <w:top w:val="nil"/>
              <w:left w:val="single" w:sz="4" w:space="0" w:color="auto"/>
              <w:bottom w:val="single" w:sz="4" w:space="0" w:color="auto"/>
              <w:right w:val="single" w:sz="4" w:space="0" w:color="auto"/>
            </w:tcBorders>
            <w:vAlign w:val="center"/>
          </w:tcPr>
          <w:p w14:paraId="53333414" w14:textId="77777777" w:rsidR="002A77D3" w:rsidRPr="00153699" w:rsidRDefault="002A77D3" w:rsidP="0053627A">
            <w:pPr>
              <w:keepNext/>
              <w:keepLines/>
              <w:spacing w:after="0" w:line="256" w:lineRule="auto"/>
              <w:rPr>
                <w:ins w:id="715" w:author="Nokia" w:date="2024-04-08T21:06:00Z"/>
                <w:rFonts w:ascii="Arial" w:hAnsi="Arial"/>
                <w:kern w:val="2"/>
                <w:sz w:val="18"/>
                <w:lang w:eastAsia="ko-KR"/>
                <w14:ligatures w14:val="standardContextual"/>
              </w:rPr>
            </w:pPr>
            <w:ins w:id="716" w:author="Nokia" w:date="2024-04-08T21:06:00Z">
              <w:r w:rsidRPr="00153699">
                <w:rPr>
                  <w:rFonts w:ascii="Arial" w:hAnsi="Arial"/>
                  <w:kern w:val="2"/>
                  <w:sz w:val="18"/>
                  <w:lang w:eastAsia="ko-KR"/>
                  <w14:ligatures w14:val="standardContextual"/>
                </w:rPr>
                <w:t>reportConfigType</w:t>
              </w:r>
            </w:ins>
          </w:p>
        </w:tc>
        <w:tc>
          <w:tcPr>
            <w:tcW w:w="1517" w:type="dxa"/>
            <w:tcBorders>
              <w:top w:val="single" w:sz="4" w:space="0" w:color="auto"/>
              <w:left w:val="single" w:sz="4" w:space="0" w:color="auto"/>
              <w:bottom w:val="single" w:sz="4" w:space="0" w:color="auto"/>
              <w:right w:val="single" w:sz="4" w:space="0" w:color="auto"/>
            </w:tcBorders>
          </w:tcPr>
          <w:p w14:paraId="6E61C951" w14:textId="77777777" w:rsidR="002A77D3" w:rsidRPr="00153699" w:rsidRDefault="002A77D3" w:rsidP="0053627A">
            <w:pPr>
              <w:keepNext/>
              <w:keepLines/>
              <w:spacing w:after="0" w:line="256" w:lineRule="auto"/>
              <w:rPr>
                <w:ins w:id="717" w:author="Nokia" w:date="2024-04-08T21:06:00Z"/>
                <w:rFonts w:ascii="Arial" w:hAnsi="Arial"/>
                <w:kern w:val="2"/>
                <w:sz w:val="18"/>
                <w:lang w:eastAsia="ko-KR"/>
                <w14:ligatures w14:val="standardContextual"/>
              </w:rPr>
            </w:pPr>
            <w:ins w:id="718" w:author="Nokia" w:date="2024-04-08T21:06: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38751167" w14:textId="77777777" w:rsidR="002A77D3" w:rsidRPr="00153699" w:rsidRDefault="002A77D3" w:rsidP="0053627A">
            <w:pPr>
              <w:keepNext/>
              <w:keepLines/>
              <w:spacing w:after="0" w:line="256" w:lineRule="auto"/>
              <w:jc w:val="center"/>
              <w:rPr>
                <w:ins w:id="719"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7E296253" w14:textId="77777777" w:rsidR="002A77D3" w:rsidRPr="00153699" w:rsidRDefault="002A77D3" w:rsidP="0053627A">
            <w:pPr>
              <w:keepNext/>
              <w:keepLines/>
              <w:spacing w:after="0" w:line="256" w:lineRule="auto"/>
              <w:jc w:val="center"/>
              <w:rPr>
                <w:ins w:id="720" w:author="Nokia" w:date="2024-04-08T21:06:00Z"/>
                <w:rFonts w:ascii="Arial" w:hAnsi="Arial"/>
                <w:kern w:val="2"/>
                <w:sz w:val="18"/>
                <w:lang w:eastAsia="ko-KR"/>
                <w14:ligatures w14:val="standardContextual"/>
              </w:rPr>
            </w:pPr>
            <w:ins w:id="721" w:author="Nokia" w:date="2024-04-08T21:06:00Z">
              <w:r w:rsidRPr="00153699">
                <w:rPr>
                  <w:rFonts w:ascii="Arial" w:hAnsi="Arial"/>
                  <w:kern w:val="2"/>
                  <w:sz w:val="18"/>
                  <w:lang w:eastAsia="zh-CN"/>
                  <w14:ligatures w14:val="standardContextual"/>
                </w:rPr>
                <w:t>periodic</w:t>
              </w:r>
            </w:ins>
          </w:p>
        </w:tc>
      </w:tr>
      <w:tr w:rsidR="002A77D3" w:rsidRPr="00153699" w14:paraId="2F3C5F63" w14:textId="77777777" w:rsidTr="0053627A">
        <w:trPr>
          <w:trHeight w:val="155"/>
          <w:jc w:val="center"/>
          <w:ins w:id="722" w:author="Nokia" w:date="2024-04-08T21:06:00Z"/>
        </w:trPr>
        <w:tc>
          <w:tcPr>
            <w:tcW w:w="1663" w:type="dxa"/>
            <w:tcBorders>
              <w:top w:val="nil"/>
              <w:left w:val="single" w:sz="4" w:space="0" w:color="auto"/>
              <w:bottom w:val="single" w:sz="4" w:space="0" w:color="auto"/>
              <w:right w:val="single" w:sz="4" w:space="0" w:color="auto"/>
            </w:tcBorders>
            <w:vAlign w:val="center"/>
          </w:tcPr>
          <w:p w14:paraId="70C519C6" w14:textId="77777777" w:rsidR="002A77D3" w:rsidRPr="00153699" w:rsidRDefault="002A77D3" w:rsidP="0053627A">
            <w:pPr>
              <w:keepNext/>
              <w:keepLines/>
              <w:spacing w:after="0" w:line="256" w:lineRule="auto"/>
              <w:rPr>
                <w:ins w:id="723" w:author="Nokia" w:date="2024-04-08T21:06:00Z"/>
                <w:rFonts w:ascii="Arial" w:hAnsi="Arial"/>
                <w:kern w:val="2"/>
                <w:sz w:val="18"/>
                <w:lang w:eastAsia="ko-KR"/>
                <w14:ligatures w14:val="standardContextual"/>
              </w:rPr>
            </w:pPr>
            <w:ins w:id="724" w:author="Nokia" w:date="2024-04-08T21:06:00Z">
              <w:r w:rsidRPr="00153699">
                <w:rPr>
                  <w:rFonts w:ascii="Arial" w:hAnsi="Arial"/>
                  <w:kern w:val="2"/>
                  <w:sz w:val="18"/>
                  <w:lang w:eastAsia="ko-KR"/>
                  <w14:ligatures w14:val="standardContextual"/>
                </w:rPr>
                <w:t>reportQuantity</w:t>
              </w:r>
            </w:ins>
          </w:p>
        </w:tc>
        <w:tc>
          <w:tcPr>
            <w:tcW w:w="1517" w:type="dxa"/>
            <w:tcBorders>
              <w:top w:val="single" w:sz="4" w:space="0" w:color="auto"/>
              <w:left w:val="single" w:sz="4" w:space="0" w:color="auto"/>
              <w:bottom w:val="single" w:sz="4" w:space="0" w:color="auto"/>
              <w:right w:val="single" w:sz="4" w:space="0" w:color="auto"/>
            </w:tcBorders>
          </w:tcPr>
          <w:p w14:paraId="547AC4F4" w14:textId="77777777" w:rsidR="002A77D3" w:rsidRPr="00153699" w:rsidRDefault="002A77D3" w:rsidP="0053627A">
            <w:pPr>
              <w:keepNext/>
              <w:keepLines/>
              <w:spacing w:after="0" w:line="256" w:lineRule="auto"/>
              <w:rPr>
                <w:ins w:id="725" w:author="Nokia" w:date="2024-04-08T21:06:00Z"/>
                <w:rFonts w:ascii="Arial" w:hAnsi="Arial"/>
                <w:kern w:val="2"/>
                <w:sz w:val="18"/>
                <w:lang w:eastAsia="ko-KR"/>
                <w14:ligatures w14:val="standardContextual"/>
              </w:rPr>
            </w:pPr>
            <w:ins w:id="726" w:author="Nokia" w:date="2024-04-08T21:06: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04E2A095" w14:textId="77777777" w:rsidR="002A77D3" w:rsidRPr="00153699" w:rsidRDefault="002A77D3" w:rsidP="0053627A">
            <w:pPr>
              <w:keepNext/>
              <w:keepLines/>
              <w:spacing w:after="0" w:line="256" w:lineRule="auto"/>
              <w:jc w:val="center"/>
              <w:rPr>
                <w:ins w:id="727"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53722BD" w14:textId="77777777" w:rsidR="002A77D3" w:rsidRPr="00153699" w:rsidRDefault="002A77D3" w:rsidP="0053627A">
            <w:pPr>
              <w:keepNext/>
              <w:keepLines/>
              <w:spacing w:after="0" w:line="256" w:lineRule="auto"/>
              <w:jc w:val="center"/>
              <w:rPr>
                <w:ins w:id="728" w:author="Nokia" w:date="2024-04-08T21:06:00Z"/>
                <w:rFonts w:ascii="Arial" w:hAnsi="Arial"/>
                <w:kern w:val="2"/>
                <w:sz w:val="18"/>
                <w:lang w:eastAsia="ko-KR"/>
                <w14:ligatures w14:val="standardContextual"/>
              </w:rPr>
            </w:pPr>
            <w:ins w:id="729" w:author="Nokia" w:date="2024-04-08T21:06:00Z">
              <w:r w:rsidRPr="00153699">
                <w:rPr>
                  <w:rFonts w:ascii="Arial" w:hAnsi="Arial"/>
                  <w:kern w:val="2"/>
                  <w:sz w:val="18"/>
                  <w:lang w:eastAsia="zh-CN"/>
                  <w14:ligatures w14:val="standardContextual"/>
                </w:rPr>
                <w:t>cri-RI-PMI-CQI</w:t>
              </w:r>
            </w:ins>
          </w:p>
        </w:tc>
      </w:tr>
      <w:tr w:rsidR="002A77D3" w:rsidRPr="00153699" w14:paraId="5E345A1E" w14:textId="77777777" w:rsidTr="0053627A">
        <w:trPr>
          <w:trHeight w:val="155"/>
          <w:jc w:val="center"/>
          <w:ins w:id="730" w:author="Nokia" w:date="2024-04-08T21:06:00Z"/>
        </w:trPr>
        <w:tc>
          <w:tcPr>
            <w:tcW w:w="1663" w:type="dxa"/>
            <w:tcBorders>
              <w:top w:val="nil"/>
              <w:left w:val="single" w:sz="4" w:space="0" w:color="auto"/>
              <w:bottom w:val="single" w:sz="4" w:space="0" w:color="auto"/>
              <w:right w:val="single" w:sz="4" w:space="0" w:color="auto"/>
            </w:tcBorders>
            <w:vAlign w:val="center"/>
          </w:tcPr>
          <w:p w14:paraId="3A2431AE" w14:textId="77777777" w:rsidR="002A77D3" w:rsidRPr="00153699" w:rsidRDefault="002A77D3" w:rsidP="0053627A">
            <w:pPr>
              <w:keepNext/>
              <w:keepLines/>
              <w:spacing w:after="0" w:line="256" w:lineRule="auto"/>
              <w:rPr>
                <w:ins w:id="731" w:author="Nokia" w:date="2024-04-08T21:06:00Z"/>
                <w:rFonts w:ascii="Arial" w:hAnsi="Arial"/>
                <w:kern w:val="2"/>
                <w:sz w:val="18"/>
                <w:lang w:eastAsia="ko-KR"/>
                <w14:ligatures w14:val="standardContextual"/>
              </w:rPr>
            </w:pPr>
            <w:ins w:id="732" w:author="Nokia" w:date="2024-04-08T21:06:00Z">
              <w:r w:rsidRPr="00153699">
                <w:rPr>
                  <w:rFonts w:ascii="Arial" w:hAnsi="Arial" w:cs="Arial"/>
                  <w:kern w:val="2"/>
                  <w:sz w:val="18"/>
                  <w:lang w:eastAsia="ko-KR"/>
                  <w14:ligatures w14:val="standardContextual"/>
                </w:rPr>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992BC73" w14:textId="77777777" w:rsidR="002A77D3" w:rsidRPr="00153699" w:rsidRDefault="002A77D3" w:rsidP="0053627A">
            <w:pPr>
              <w:keepNext/>
              <w:keepLines/>
              <w:spacing w:after="0" w:line="256" w:lineRule="auto"/>
              <w:rPr>
                <w:ins w:id="733" w:author="Nokia" w:date="2024-04-08T21:06:00Z"/>
                <w:rFonts w:ascii="Arial" w:hAnsi="Arial"/>
                <w:kern w:val="2"/>
                <w:sz w:val="18"/>
                <w:lang w:eastAsia="ko-KR"/>
                <w14:ligatures w14:val="standardContextual"/>
              </w:rPr>
            </w:pPr>
            <w:ins w:id="734" w:author="Nokia" w:date="2024-04-08T21:06:00Z">
              <w:r w:rsidRPr="00153699">
                <w:rPr>
                  <w:rFonts w:ascii="Arial" w:hAnsi="Arial" w:cs="Arial"/>
                  <w:kern w:val="2"/>
                  <w:sz w:val="18"/>
                  <w:lang w:eastAsia="zh-CN"/>
                  <w14:ligatures w14:val="standardContextual"/>
                </w:rPr>
                <w:t xml:space="preserve">Config </w:t>
              </w:r>
              <w:r w:rsidRPr="00153699">
                <w:rPr>
                  <w:rFonts w:ascii="Arial" w:hAnsi="Arial"/>
                  <w:kern w:val="2"/>
                  <w:sz w:val="18"/>
                  <w:lang w:eastAsia="zh-CN"/>
                  <w14:ligatures w14:val="standardContextual"/>
                </w:rPr>
                <w:t>1,2,4,5</w:t>
              </w:r>
            </w:ins>
          </w:p>
        </w:tc>
        <w:tc>
          <w:tcPr>
            <w:tcW w:w="2801" w:type="dxa"/>
            <w:gridSpan w:val="2"/>
            <w:tcBorders>
              <w:top w:val="nil"/>
              <w:left w:val="single" w:sz="4" w:space="0" w:color="auto"/>
              <w:bottom w:val="single" w:sz="4" w:space="0" w:color="auto"/>
              <w:right w:val="single" w:sz="4" w:space="0" w:color="auto"/>
            </w:tcBorders>
          </w:tcPr>
          <w:p w14:paraId="2D545242" w14:textId="77777777" w:rsidR="002A77D3" w:rsidRPr="00153699" w:rsidRDefault="002A77D3" w:rsidP="0053627A">
            <w:pPr>
              <w:keepNext/>
              <w:keepLines/>
              <w:spacing w:after="0" w:line="256" w:lineRule="auto"/>
              <w:jc w:val="center"/>
              <w:rPr>
                <w:ins w:id="735" w:author="Nokia" w:date="2024-04-08T21:06:00Z"/>
                <w:rFonts w:ascii="Arial" w:hAnsi="Arial"/>
                <w:kern w:val="2"/>
                <w:sz w:val="18"/>
                <w:lang w:eastAsia="ko-KR"/>
                <w14:ligatures w14:val="standardContextual"/>
              </w:rPr>
            </w:pPr>
            <w:ins w:id="736" w:author="Nokia" w:date="2024-04-08T21:06:00Z">
              <w:r w:rsidRPr="00153699">
                <w:rPr>
                  <w:rFonts w:ascii="Arial" w:hAnsi="Arial"/>
                  <w:kern w:val="2"/>
                  <w:sz w:val="18"/>
                  <w:lang w:eastAsia="ko-KR"/>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tcPr>
          <w:p w14:paraId="16E47696" w14:textId="77777777" w:rsidR="002A77D3" w:rsidRPr="00153699" w:rsidRDefault="002A77D3" w:rsidP="0053627A">
            <w:pPr>
              <w:keepNext/>
              <w:keepLines/>
              <w:spacing w:after="0" w:line="256" w:lineRule="auto"/>
              <w:jc w:val="center"/>
              <w:rPr>
                <w:ins w:id="737" w:author="Nokia" w:date="2024-04-08T21:06:00Z"/>
                <w:rFonts w:ascii="Arial" w:hAnsi="Arial"/>
                <w:kern w:val="2"/>
                <w:sz w:val="18"/>
                <w:lang w:eastAsia="ko-KR"/>
                <w14:ligatures w14:val="standardContextual"/>
              </w:rPr>
            </w:pPr>
            <w:ins w:id="738" w:author="Nokia" w:date="2024-04-08T21:06:00Z">
              <w:r w:rsidRPr="00153699">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55A60C57" w14:textId="77777777" w:rsidR="002A77D3" w:rsidRPr="00153699" w:rsidRDefault="002A77D3" w:rsidP="0053627A">
            <w:pPr>
              <w:keepNext/>
              <w:keepLines/>
              <w:spacing w:after="0" w:line="256" w:lineRule="auto"/>
              <w:jc w:val="center"/>
              <w:rPr>
                <w:ins w:id="739" w:author="Nokia" w:date="2024-04-08T21:06:00Z"/>
                <w:rFonts w:ascii="Arial" w:hAnsi="Arial"/>
                <w:kern w:val="2"/>
                <w:sz w:val="18"/>
                <w:lang w:eastAsia="ko-KR"/>
                <w14:ligatures w14:val="standardContextual"/>
              </w:rPr>
            </w:pPr>
            <w:ins w:id="740" w:author="Nokia" w:date="2024-04-08T21:06:00Z">
              <w:r w:rsidRPr="00153699">
                <w:rPr>
                  <w:rFonts w:ascii="Arial" w:hAnsi="Arial"/>
                  <w:kern w:val="2"/>
                  <w:sz w:val="18"/>
                  <w:lang w:eastAsia="ko-KR"/>
                  <w14:ligatures w14:val="standardContextual"/>
                </w:rPr>
                <w:t>N/A</w:t>
              </w:r>
            </w:ins>
          </w:p>
        </w:tc>
      </w:tr>
      <w:tr w:rsidR="002A77D3" w:rsidRPr="00153699" w14:paraId="498F115D" w14:textId="77777777" w:rsidTr="0053627A">
        <w:trPr>
          <w:trHeight w:val="155"/>
          <w:jc w:val="center"/>
          <w:ins w:id="741" w:author="Nokia" w:date="2024-04-08T21:06:00Z"/>
        </w:trPr>
        <w:tc>
          <w:tcPr>
            <w:tcW w:w="1663" w:type="dxa"/>
            <w:vMerge w:val="restart"/>
            <w:tcBorders>
              <w:top w:val="nil"/>
              <w:left w:val="single" w:sz="4" w:space="0" w:color="auto"/>
              <w:bottom w:val="single" w:sz="4" w:space="0" w:color="auto"/>
              <w:right w:val="single" w:sz="4" w:space="0" w:color="auto"/>
            </w:tcBorders>
          </w:tcPr>
          <w:p w14:paraId="19721C0C" w14:textId="77777777" w:rsidR="002A77D3" w:rsidRPr="00153699" w:rsidRDefault="002A77D3" w:rsidP="0053627A">
            <w:pPr>
              <w:keepNext/>
              <w:keepLines/>
              <w:spacing w:after="0" w:line="256" w:lineRule="auto"/>
              <w:rPr>
                <w:ins w:id="742" w:author="Nokia" w:date="2024-04-08T21:06:00Z"/>
                <w:rFonts w:ascii="Arial" w:hAnsi="Arial" w:cs="Arial"/>
                <w:kern w:val="2"/>
                <w:sz w:val="18"/>
                <w:lang w:eastAsia="ko-KR"/>
                <w14:ligatures w14:val="standardContextual"/>
              </w:rPr>
            </w:pPr>
            <w:ins w:id="743" w:author="Nokia" w:date="2024-04-08T21:06:00Z">
              <w:r w:rsidRPr="00153699">
                <w:rPr>
                  <w:rFonts w:ascii="Arial" w:hAnsi="Arial"/>
                  <w:kern w:val="2"/>
                  <w:sz w:val="18"/>
                  <w:lang w:eastAsia="ko-KR"/>
                  <w14:ligatures w14:val="standardContextual"/>
                </w:rPr>
                <w:t>CSI reporting offset</w:t>
              </w:r>
            </w:ins>
          </w:p>
        </w:tc>
        <w:tc>
          <w:tcPr>
            <w:tcW w:w="1517" w:type="dxa"/>
            <w:tcBorders>
              <w:top w:val="single" w:sz="4" w:space="0" w:color="auto"/>
              <w:left w:val="single" w:sz="4" w:space="0" w:color="auto"/>
              <w:bottom w:val="single" w:sz="4" w:space="0" w:color="auto"/>
              <w:right w:val="single" w:sz="4" w:space="0" w:color="auto"/>
            </w:tcBorders>
          </w:tcPr>
          <w:p w14:paraId="49AAC875" w14:textId="77777777" w:rsidR="002A77D3" w:rsidRPr="00153699" w:rsidRDefault="002A77D3" w:rsidP="0053627A">
            <w:pPr>
              <w:keepNext/>
              <w:keepLines/>
              <w:spacing w:after="0" w:line="256" w:lineRule="auto"/>
              <w:rPr>
                <w:ins w:id="744" w:author="Nokia" w:date="2024-04-08T21:06:00Z"/>
                <w:rFonts w:ascii="Arial" w:hAnsi="Arial" w:cs="Arial"/>
                <w:kern w:val="2"/>
                <w:sz w:val="18"/>
                <w:lang w:eastAsia="zh-CN"/>
                <w14:ligatures w14:val="standardContextual"/>
              </w:rPr>
            </w:pPr>
            <w:ins w:id="745" w:author="Nokia" w:date="2024-04-08T21:06:00Z">
              <w:r w:rsidRPr="00153699">
                <w:rPr>
                  <w:rFonts w:ascii="Arial" w:hAnsi="Arial"/>
                  <w:kern w:val="2"/>
                  <w:sz w:val="18"/>
                  <w:lang w:eastAsia="zh-CN"/>
                  <w14:ligatures w14:val="standardContextual"/>
                </w:rPr>
                <w:t>Config 3,6</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37D91103" w14:textId="77777777" w:rsidR="002A77D3" w:rsidRPr="00153699" w:rsidRDefault="002A77D3" w:rsidP="0053627A">
            <w:pPr>
              <w:keepNext/>
              <w:keepLines/>
              <w:spacing w:after="0" w:line="256" w:lineRule="auto"/>
              <w:jc w:val="center"/>
              <w:rPr>
                <w:ins w:id="746" w:author="Nokia" w:date="2024-04-08T21:06:00Z"/>
                <w:rFonts w:ascii="Arial" w:hAnsi="Arial" w:cs="Arial"/>
                <w:kern w:val="2"/>
                <w:sz w:val="18"/>
                <w:lang w:eastAsia="ko-KR"/>
                <w14:ligatures w14:val="standardContextual"/>
              </w:rPr>
            </w:pPr>
            <w:ins w:id="747" w:author="Nokia" w:date="2024-04-08T21:06:00Z">
              <w:r w:rsidRPr="00153699">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D6E7822" w14:textId="77777777" w:rsidR="002A77D3" w:rsidRPr="00153699" w:rsidRDefault="002A77D3" w:rsidP="0053627A">
            <w:pPr>
              <w:keepNext/>
              <w:keepLines/>
              <w:spacing w:after="0" w:line="256" w:lineRule="auto"/>
              <w:jc w:val="center"/>
              <w:rPr>
                <w:ins w:id="748" w:author="Nokia" w:date="2024-04-08T21:06:00Z"/>
                <w:rFonts w:ascii="Arial" w:hAnsi="Arial" w:cs="Arial"/>
                <w:kern w:val="2"/>
                <w:sz w:val="18"/>
                <w:lang w:eastAsia="zh-CN"/>
                <w14:ligatures w14:val="standardContextual"/>
              </w:rPr>
            </w:pPr>
            <w:ins w:id="749" w:author="Nokia" w:date="2024-04-08T21:06:00Z">
              <w:r w:rsidRPr="00153699">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203743D" w14:textId="77777777" w:rsidR="002A77D3" w:rsidRPr="00153699" w:rsidRDefault="002A77D3" w:rsidP="0053627A">
            <w:pPr>
              <w:keepNext/>
              <w:keepLines/>
              <w:spacing w:after="0" w:line="256" w:lineRule="auto"/>
              <w:jc w:val="center"/>
              <w:rPr>
                <w:ins w:id="750" w:author="Nokia" w:date="2024-04-08T21:06:00Z"/>
                <w:rFonts w:ascii="Arial" w:hAnsi="Arial"/>
                <w:kern w:val="2"/>
                <w:sz w:val="18"/>
                <w:lang w:eastAsia="ko-KR"/>
                <w14:ligatures w14:val="standardContextual"/>
              </w:rPr>
            </w:pPr>
            <w:ins w:id="751" w:author="Nokia" w:date="2024-04-08T21:06:00Z">
              <w:r w:rsidRPr="00153699">
                <w:rPr>
                  <w:rFonts w:ascii="Arial" w:hAnsi="Arial"/>
                  <w:kern w:val="2"/>
                  <w:sz w:val="18"/>
                  <w:lang w:eastAsia="zh-CN"/>
                  <w14:ligatures w14:val="standardContextual"/>
                </w:rPr>
                <w:t>N/A</w:t>
              </w:r>
            </w:ins>
          </w:p>
        </w:tc>
      </w:tr>
      <w:tr w:rsidR="002A77D3" w:rsidRPr="00153699" w14:paraId="16969F21" w14:textId="77777777" w:rsidTr="0053627A">
        <w:trPr>
          <w:trHeight w:val="155"/>
          <w:jc w:val="center"/>
          <w:ins w:id="752" w:author="Nokia" w:date="2024-04-08T21:06:00Z"/>
        </w:trPr>
        <w:tc>
          <w:tcPr>
            <w:tcW w:w="1663" w:type="dxa"/>
            <w:vMerge/>
            <w:tcBorders>
              <w:top w:val="nil"/>
              <w:left w:val="single" w:sz="4" w:space="0" w:color="auto"/>
              <w:bottom w:val="single" w:sz="4" w:space="0" w:color="auto"/>
              <w:right w:val="single" w:sz="4" w:space="0" w:color="auto"/>
            </w:tcBorders>
            <w:vAlign w:val="center"/>
          </w:tcPr>
          <w:p w14:paraId="109A0863" w14:textId="77777777" w:rsidR="002A77D3" w:rsidRPr="00153699" w:rsidRDefault="002A77D3" w:rsidP="0053627A">
            <w:pPr>
              <w:spacing w:after="0" w:line="256" w:lineRule="auto"/>
              <w:rPr>
                <w:ins w:id="753"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0406B27" w14:textId="77777777" w:rsidR="002A77D3" w:rsidRPr="00153699" w:rsidRDefault="002A77D3" w:rsidP="0053627A">
            <w:pPr>
              <w:keepNext/>
              <w:keepLines/>
              <w:spacing w:after="0" w:line="256" w:lineRule="auto"/>
              <w:rPr>
                <w:ins w:id="754" w:author="Nokia" w:date="2024-04-08T21:06:00Z"/>
                <w:rFonts w:ascii="Arial" w:hAnsi="Arial" w:cs="Arial"/>
                <w:kern w:val="2"/>
                <w:sz w:val="18"/>
                <w:lang w:eastAsia="zh-CN"/>
                <w14:ligatures w14:val="standardContextual"/>
              </w:rPr>
            </w:pPr>
            <w:ins w:id="755" w:author="Nokia" w:date="2024-04-08T21:06:00Z">
              <w:r w:rsidRPr="00153699">
                <w:rPr>
                  <w:rFonts w:ascii="Arial" w:hAnsi="Arial"/>
                  <w:kern w:val="2"/>
                  <w:sz w:val="18"/>
                  <w:lang w:eastAsia="zh-CN"/>
                  <w14:ligatures w14:val="standardContextual"/>
                </w:rPr>
                <w:t>Config 1,2,4,5</w:t>
              </w:r>
            </w:ins>
          </w:p>
        </w:tc>
        <w:tc>
          <w:tcPr>
            <w:tcW w:w="2801" w:type="dxa"/>
            <w:gridSpan w:val="2"/>
            <w:vMerge/>
            <w:tcBorders>
              <w:top w:val="nil"/>
              <w:left w:val="single" w:sz="4" w:space="0" w:color="auto"/>
              <w:bottom w:val="single" w:sz="4" w:space="0" w:color="auto"/>
              <w:right w:val="single" w:sz="4" w:space="0" w:color="auto"/>
            </w:tcBorders>
            <w:vAlign w:val="center"/>
          </w:tcPr>
          <w:p w14:paraId="425B5896" w14:textId="77777777" w:rsidR="002A77D3" w:rsidRPr="00153699" w:rsidRDefault="002A77D3" w:rsidP="0053627A">
            <w:pPr>
              <w:spacing w:after="0" w:line="256" w:lineRule="auto"/>
              <w:rPr>
                <w:ins w:id="756"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5624CC8" w14:textId="77777777" w:rsidR="002A77D3" w:rsidRPr="00153699" w:rsidRDefault="002A77D3" w:rsidP="0053627A">
            <w:pPr>
              <w:keepNext/>
              <w:keepLines/>
              <w:spacing w:after="0" w:line="256" w:lineRule="auto"/>
              <w:jc w:val="center"/>
              <w:rPr>
                <w:ins w:id="757" w:author="Nokia" w:date="2024-04-08T21:06:00Z"/>
                <w:rFonts w:ascii="Arial" w:hAnsi="Arial" w:cs="Arial"/>
                <w:kern w:val="2"/>
                <w:sz w:val="18"/>
                <w:lang w:eastAsia="zh-CN"/>
                <w14:ligatures w14:val="standardContextual"/>
              </w:rPr>
            </w:pPr>
            <w:ins w:id="758" w:author="Nokia" w:date="2024-04-08T21:06:00Z">
              <w:r w:rsidRPr="00153699">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67287829" w14:textId="77777777" w:rsidR="002A77D3" w:rsidRPr="00153699" w:rsidRDefault="002A77D3" w:rsidP="0053627A">
            <w:pPr>
              <w:keepNext/>
              <w:keepLines/>
              <w:spacing w:after="0" w:line="256" w:lineRule="auto"/>
              <w:jc w:val="center"/>
              <w:rPr>
                <w:ins w:id="759" w:author="Nokia" w:date="2024-04-08T21:06:00Z"/>
                <w:rFonts w:ascii="Arial" w:hAnsi="Arial"/>
                <w:kern w:val="2"/>
                <w:sz w:val="18"/>
                <w:lang w:eastAsia="ko-KR"/>
                <w14:ligatures w14:val="standardContextual"/>
              </w:rPr>
            </w:pPr>
            <w:ins w:id="760" w:author="Nokia" w:date="2024-04-08T21:06:00Z">
              <w:r w:rsidRPr="00153699">
                <w:rPr>
                  <w:rFonts w:ascii="Arial" w:hAnsi="Arial"/>
                  <w:kern w:val="2"/>
                  <w:sz w:val="18"/>
                  <w:lang w:eastAsia="zh-CN"/>
                  <w14:ligatures w14:val="standardContextual"/>
                </w:rPr>
                <w:t>N/A</w:t>
              </w:r>
            </w:ins>
          </w:p>
        </w:tc>
      </w:tr>
      <w:tr w:rsidR="002A77D3" w:rsidRPr="00153699" w14:paraId="33C371C7" w14:textId="77777777" w:rsidTr="0053627A">
        <w:trPr>
          <w:trHeight w:val="155"/>
          <w:jc w:val="center"/>
          <w:ins w:id="761" w:author="Nokia" w:date="2024-04-08T21:06:00Z"/>
        </w:trPr>
        <w:tc>
          <w:tcPr>
            <w:tcW w:w="1663" w:type="dxa"/>
            <w:vMerge/>
            <w:tcBorders>
              <w:top w:val="nil"/>
              <w:left w:val="single" w:sz="4" w:space="0" w:color="auto"/>
              <w:bottom w:val="single" w:sz="4" w:space="0" w:color="auto"/>
              <w:right w:val="single" w:sz="4" w:space="0" w:color="auto"/>
            </w:tcBorders>
            <w:vAlign w:val="center"/>
          </w:tcPr>
          <w:p w14:paraId="2B636D7C" w14:textId="77777777" w:rsidR="002A77D3" w:rsidRPr="00153699" w:rsidRDefault="002A77D3" w:rsidP="0053627A">
            <w:pPr>
              <w:spacing w:after="0" w:line="256" w:lineRule="auto"/>
              <w:rPr>
                <w:ins w:id="762"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206C063D" w14:textId="77777777" w:rsidR="002A77D3" w:rsidRPr="00153699" w:rsidRDefault="002A77D3" w:rsidP="0053627A">
            <w:pPr>
              <w:keepNext/>
              <w:keepLines/>
              <w:spacing w:after="0" w:line="256" w:lineRule="auto"/>
              <w:rPr>
                <w:ins w:id="763" w:author="Nokia" w:date="2024-04-08T21:06:00Z"/>
                <w:rFonts w:ascii="Arial" w:hAnsi="Arial" w:cs="Arial"/>
                <w:kern w:val="2"/>
                <w:sz w:val="18"/>
                <w:lang w:eastAsia="zh-CN"/>
                <w14:ligatures w14:val="standardContextual"/>
              </w:rPr>
            </w:pPr>
            <w:ins w:id="764" w:author="Nokia" w:date="2024-04-08T21:06:00Z">
              <w:r w:rsidRPr="00153699">
                <w:rPr>
                  <w:rFonts w:ascii="Arial" w:hAnsi="Arial"/>
                  <w:kern w:val="2"/>
                  <w:sz w:val="18"/>
                  <w:lang w:eastAsia="zh-CN"/>
                  <w14:ligatures w14:val="standardContextual"/>
                </w:rPr>
                <w:t>Config 3,6</w:t>
              </w:r>
            </w:ins>
          </w:p>
        </w:tc>
        <w:tc>
          <w:tcPr>
            <w:tcW w:w="2801" w:type="dxa"/>
            <w:gridSpan w:val="2"/>
            <w:vMerge/>
            <w:tcBorders>
              <w:top w:val="nil"/>
              <w:left w:val="single" w:sz="4" w:space="0" w:color="auto"/>
              <w:bottom w:val="single" w:sz="4" w:space="0" w:color="auto"/>
              <w:right w:val="single" w:sz="4" w:space="0" w:color="auto"/>
            </w:tcBorders>
            <w:vAlign w:val="center"/>
          </w:tcPr>
          <w:p w14:paraId="6B3823FB" w14:textId="77777777" w:rsidR="002A77D3" w:rsidRPr="00153699" w:rsidRDefault="002A77D3" w:rsidP="0053627A">
            <w:pPr>
              <w:spacing w:after="0" w:line="256" w:lineRule="auto"/>
              <w:rPr>
                <w:ins w:id="765"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3C93B82" w14:textId="77777777" w:rsidR="002A77D3" w:rsidRPr="00153699" w:rsidRDefault="002A77D3" w:rsidP="0053627A">
            <w:pPr>
              <w:keepNext/>
              <w:keepLines/>
              <w:spacing w:after="0" w:line="256" w:lineRule="auto"/>
              <w:jc w:val="center"/>
              <w:rPr>
                <w:ins w:id="766" w:author="Nokia" w:date="2024-04-08T21:06:00Z"/>
                <w:rFonts w:ascii="Arial" w:hAnsi="Arial" w:cs="Arial"/>
                <w:kern w:val="2"/>
                <w:sz w:val="18"/>
                <w:lang w:eastAsia="zh-CN"/>
                <w14:ligatures w14:val="standardContextual"/>
              </w:rPr>
            </w:pPr>
            <w:ins w:id="767" w:author="Nokia" w:date="2024-04-08T21:06:00Z">
              <w:r w:rsidRPr="00153699">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9FCD6A6" w14:textId="77777777" w:rsidR="002A77D3" w:rsidRPr="00153699" w:rsidRDefault="002A77D3" w:rsidP="0053627A">
            <w:pPr>
              <w:keepNext/>
              <w:keepLines/>
              <w:spacing w:after="0" w:line="256" w:lineRule="auto"/>
              <w:jc w:val="center"/>
              <w:rPr>
                <w:ins w:id="768" w:author="Nokia" w:date="2024-04-08T21:06:00Z"/>
                <w:rFonts w:ascii="Arial" w:hAnsi="Arial"/>
                <w:kern w:val="2"/>
                <w:sz w:val="18"/>
                <w:lang w:eastAsia="ko-KR"/>
                <w14:ligatures w14:val="standardContextual"/>
              </w:rPr>
            </w:pPr>
            <w:ins w:id="769" w:author="Nokia" w:date="2024-04-08T21:06:00Z">
              <w:r w:rsidRPr="00153699">
                <w:rPr>
                  <w:rFonts w:ascii="Arial" w:hAnsi="Arial"/>
                  <w:kern w:val="2"/>
                  <w:sz w:val="18"/>
                  <w:lang w:eastAsia="zh-CN"/>
                  <w14:ligatures w14:val="standardContextual"/>
                </w:rPr>
                <w:t>N/A</w:t>
              </w:r>
            </w:ins>
          </w:p>
        </w:tc>
      </w:tr>
      <w:tr w:rsidR="002A77D3" w:rsidRPr="00153699" w14:paraId="59BF243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1" w:author="Nokia" w:date="2024-04-08T21:06:00Z"/>
          <w:trPrChange w:id="772"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773"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6BF0A01B" w14:textId="77777777" w:rsidR="002A77D3" w:rsidRPr="00153699" w:rsidRDefault="002A77D3" w:rsidP="0053627A">
            <w:pPr>
              <w:keepNext/>
              <w:keepLines/>
              <w:spacing w:after="0" w:line="256" w:lineRule="auto"/>
              <w:rPr>
                <w:ins w:id="774" w:author="Nokia" w:date="2024-04-08T21:06:00Z"/>
                <w:rFonts w:ascii="Arial" w:hAnsi="Arial"/>
                <w:kern w:val="2"/>
                <w:sz w:val="18"/>
                <w:lang w:val="en-US" w:eastAsia="ko-KR"/>
                <w14:ligatures w14:val="standardContextual"/>
              </w:rPr>
            </w:pPr>
            <w:ins w:id="775" w:author="Nokia" w:date="2024-04-08T21:06:00Z">
              <w:r w:rsidRPr="00153699">
                <w:rPr>
                  <w:rFonts w:ascii="Arial" w:hAnsi="Arial"/>
                  <w:kern w:val="2"/>
                  <w:sz w:val="18"/>
                  <w:lang w:eastAsia="ja-JP"/>
                  <w14:ligatures w14:val="standardContextual"/>
                </w:rPr>
                <w:t>EPRE ratio of PSS to SSS</w:t>
              </w:r>
            </w:ins>
          </w:p>
        </w:tc>
        <w:tc>
          <w:tcPr>
            <w:tcW w:w="2801" w:type="dxa"/>
            <w:gridSpan w:val="2"/>
            <w:tcBorders>
              <w:top w:val="single" w:sz="4" w:space="0" w:color="auto"/>
              <w:left w:val="single" w:sz="4" w:space="0" w:color="auto"/>
              <w:bottom w:val="single" w:sz="4" w:space="0" w:color="auto"/>
              <w:right w:val="single" w:sz="4" w:space="0" w:color="auto"/>
            </w:tcBorders>
            <w:tcPrChange w:id="776"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93B0A39" w14:textId="77777777" w:rsidR="002A77D3" w:rsidRPr="00153699" w:rsidRDefault="002A77D3" w:rsidP="0053627A">
            <w:pPr>
              <w:keepNext/>
              <w:keepLines/>
              <w:spacing w:after="0" w:line="256" w:lineRule="auto"/>
              <w:jc w:val="center"/>
              <w:rPr>
                <w:ins w:id="777" w:author="Nokia" w:date="2024-04-08T21:06:00Z"/>
                <w:rFonts w:ascii="Arial" w:hAnsi="Arial"/>
                <w:kern w:val="2"/>
                <w:sz w:val="18"/>
                <w:lang w:val="en-US"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778"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3903DB17" w14:textId="77777777" w:rsidR="002A77D3" w:rsidRPr="00153699" w:rsidRDefault="002A77D3" w:rsidP="0053627A">
            <w:pPr>
              <w:keepNext/>
              <w:keepLines/>
              <w:spacing w:after="0" w:line="256" w:lineRule="auto"/>
              <w:jc w:val="center"/>
              <w:rPr>
                <w:ins w:id="779" w:author="Nokia" w:date="2024-04-08T21:06:00Z"/>
                <w:rFonts w:ascii="Arial" w:hAnsi="Arial"/>
                <w:kern w:val="2"/>
                <w:sz w:val="18"/>
                <w:lang w:val="en-US" w:eastAsia="ko-KR"/>
                <w14:ligatures w14:val="standardContextual"/>
              </w:rPr>
            </w:pPr>
            <w:ins w:id="780" w:author="Rafhael" w:date="2024-04-19T09:24: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781"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3F8C58A" w14:textId="77777777" w:rsidR="002A77D3" w:rsidRPr="00153699" w:rsidRDefault="002A77D3" w:rsidP="0053627A">
            <w:pPr>
              <w:keepNext/>
              <w:keepLines/>
              <w:spacing w:after="0" w:line="256" w:lineRule="auto"/>
              <w:jc w:val="center"/>
              <w:rPr>
                <w:ins w:id="782" w:author="Nokia" w:date="2024-04-08T21:06:00Z"/>
                <w:rFonts w:ascii="Arial" w:hAnsi="Arial"/>
                <w:kern w:val="2"/>
                <w:sz w:val="18"/>
                <w:lang w:val="en-US" w:eastAsia="ko-KR"/>
                <w14:ligatures w14:val="standardContextual"/>
              </w:rPr>
            </w:pPr>
            <w:ins w:id="783" w:author="Rafhael" w:date="2024-04-19T09:24:00Z">
              <w:r w:rsidRPr="00153699">
                <w:rPr>
                  <w:rFonts w:ascii="Arial" w:hAnsi="Arial"/>
                  <w:kern w:val="2"/>
                  <w:sz w:val="18"/>
                  <w:lang w:eastAsia="zh-CN"/>
                  <w14:ligatures w14:val="standardContextual"/>
                </w:rPr>
                <w:t>N/A</w:t>
              </w:r>
            </w:ins>
          </w:p>
        </w:tc>
      </w:tr>
      <w:tr w:rsidR="002A77D3" w:rsidRPr="00153699" w14:paraId="67CBE33B"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5" w:author="Nokia" w:date="2024-04-08T21:06:00Z"/>
          <w:trPrChange w:id="786"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787"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4DD06BC" w14:textId="77777777" w:rsidR="002A77D3" w:rsidRPr="00153699" w:rsidRDefault="002A77D3" w:rsidP="0053627A">
            <w:pPr>
              <w:keepNext/>
              <w:keepLines/>
              <w:spacing w:after="0" w:line="256" w:lineRule="auto"/>
              <w:rPr>
                <w:ins w:id="788" w:author="Nokia" w:date="2024-04-08T21:06:00Z"/>
                <w:rFonts w:ascii="Arial" w:hAnsi="Arial"/>
                <w:kern w:val="2"/>
                <w:sz w:val="18"/>
                <w:lang w:val="en-US" w:eastAsia="ko-KR"/>
                <w14:ligatures w14:val="standardContextual"/>
              </w:rPr>
            </w:pPr>
            <w:ins w:id="789" w:author="Nokia" w:date="2024-04-08T21:06:00Z">
              <w:r w:rsidRPr="00153699">
                <w:rPr>
                  <w:rFonts w:ascii="Arial" w:hAnsi="Arial"/>
                  <w:kern w:val="2"/>
                  <w:sz w:val="18"/>
                  <w:lang w:eastAsia="ja-JP"/>
                  <w14:ligatures w14:val="standardContextual"/>
                </w:rPr>
                <w:t>EPRE ratio of PBCH DMRS to SSS</w:t>
              </w:r>
            </w:ins>
          </w:p>
        </w:tc>
        <w:tc>
          <w:tcPr>
            <w:tcW w:w="2801" w:type="dxa"/>
            <w:gridSpan w:val="2"/>
            <w:tcBorders>
              <w:top w:val="single" w:sz="4" w:space="0" w:color="auto"/>
              <w:left w:val="single" w:sz="4" w:space="0" w:color="auto"/>
              <w:bottom w:val="single" w:sz="4" w:space="0" w:color="auto"/>
              <w:right w:val="single" w:sz="4" w:space="0" w:color="auto"/>
            </w:tcBorders>
            <w:tcPrChange w:id="790"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7E5808F9" w14:textId="77777777" w:rsidR="002A77D3" w:rsidRPr="00153699" w:rsidRDefault="002A77D3" w:rsidP="0053627A">
            <w:pPr>
              <w:spacing w:after="0" w:line="256" w:lineRule="auto"/>
              <w:jc w:val="center"/>
              <w:rPr>
                <w:ins w:id="791"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792"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125D3EE2" w14:textId="77777777" w:rsidR="002A77D3" w:rsidRPr="00153699" w:rsidRDefault="002A77D3" w:rsidP="0053627A">
            <w:pPr>
              <w:spacing w:after="0" w:line="256" w:lineRule="auto"/>
              <w:jc w:val="center"/>
              <w:rPr>
                <w:ins w:id="793" w:author="Nokia" w:date="2024-04-08T21:06:00Z"/>
                <w:lang w:val="en-US" w:eastAsia="zh-CN"/>
              </w:rPr>
            </w:pPr>
            <w:ins w:id="794"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795"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1E42127C" w14:textId="77777777" w:rsidR="002A77D3" w:rsidRPr="00153699" w:rsidRDefault="002A77D3" w:rsidP="0053627A">
            <w:pPr>
              <w:spacing w:after="0" w:line="256" w:lineRule="auto"/>
              <w:jc w:val="center"/>
              <w:rPr>
                <w:ins w:id="796" w:author="Nokia" w:date="2024-04-08T21:06:00Z"/>
                <w:lang w:val="en-US" w:eastAsia="zh-CN"/>
              </w:rPr>
            </w:pPr>
            <w:ins w:id="797" w:author="Rafhael" w:date="2024-04-19T09:24:00Z">
              <w:r w:rsidRPr="00153699">
                <w:rPr>
                  <w:rFonts w:ascii="Arial" w:hAnsi="Arial"/>
                  <w:kern w:val="2"/>
                  <w:sz w:val="18"/>
                  <w:lang w:eastAsia="zh-CN"/>
                  <w14:ligatures w14:val="standardContextual"/>
                </w:rPr>
                <w:t>N/A</w:t>
              </w:r>
            </w:ins>
          </w:p>
        </w:tc>
      </w:tr>
      <w:tr w:rsidR="002A77D3" w:rsidRPr="00153699" w14:paraId="51D08B32"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99" w:author="Nokia" w:date="2024-04-08T21:06:00Z"/>
          <w:trPrChange w:id="800"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801"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3D93384" w14:textId="77777777" w:rsidR="002A77D3" w:rsidRPr="00153699" w:rsidRDefault="002A77D3" w:rsidP="0053627A">
            <w:pPr>
              <w:keepNext/>
              <w:keepLines/>
              <w:spacing w:after="0" w:line="256" w:lineRule="auto"/>
              <w:rPr>
                <w:ins w:id="802" w:author="Nokia" w:date="2024-04-08T21:06:00Z"/>
                <w:rFonts w:ascii="Arial" w:hAnsi="Arial"/>
                <w:kern w:val="2"/>
                <w:sz w:val="18"/>
                <w:lang w:val="en-US" w:eastAsia="ko-KR"/>
                <w14:ligatures w14:val="standardContextual"/>
              </w:rPr>
            </w:pPr>
            <w:ins w:id="803" w:author="Nokia" w:date="2024-04-08T21:06:00Z">
              <w:r w:rsidRPr="00153699">
                <w:rPr>
                  <w:rFonts w:ascii="Arial" w:hAnsi="Arial"/>
                  <w:kern w:val="2"/>
                  <w:sz w:val="18"/>
                  <w:lang w:eastAsia="ja-JP"/>
                  <w14:ligatures w14:val="standardContextual"/>
                </w:rPr>
                <w:t>EPRE ratio of PBCH to PBCH DMRS</w:t>
              </w:r>
            </w:ins>
          </w:p>
        </w:tc>
        <w:tc>
          <w:tcPr>
            <w:tcW w:w="2801" w:type="dxa"/>
            <w:gridSpan w:val="2"/>
            <w:tcBorders>
              <w:top w:val="single" w:sz="4" w:space="0" w:color="auto"/>
              <w:left w:val="single" w:sz="4" w:space="0" w:color="auto"/>
              <w:bottom w:val="single" w:sz="4" w:space="0" w:color="auto"/>
              <w:right w:val="single" w:sz="4" w:space="0" w:color="auto"/>
            </w:tcBorders>
            <w:tcPrChange w:id="804"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E9A03B5" w14:textId="77777777" w:rsidR="002A77D3" w:rsidRPr="00153699" w:rsidRDefault="002A77D3" w:rsidP="0053627A">
            <w:pPr>
              <w:spacing w:after="0" w:line="256" w:lineRule="auto"/>
              <w:jc w:val="center"/>
              <w:rPr>
                <w:ins w:id="805"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806"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458CE56F" w14:textId="77777777" w:rsidR="002A77D3" w:rsidRPr="00153699" w:rsidRDefault="002A77D3" w:rsidP="0053627A">
            <w:pPr>
              <w:spacing w:after="0" w:line="256" w:lineRule="auto"/>
              <w:jc w:val="center"/>
              <w:rPr>
                <w:ins w:id="807" w:author="Nokia" w:date="2024-04-08T21:06:00Z"/>
                <w:lang w:val="en-US" w:eastAsia="zh-CN"/>
              </w:rPr>
            </w:pPr>
            <w:ins w:id="808"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809"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494AB362" w14:textId="77777777" w:rsidR="002A77D3" w:rsidRPr="00153699" w:rsidRDefault="002A77D3" w:rsidP="0053627A">
            <w:pPr>
              <w:spacing w:after="0" w:line="256" w:lineRule="auto"/>
              <w:jc w:val="center"/>
              <w:rPr>
                <w:ins w:id="810" w:author="Nokia" w:date="2024-04-08T21:06:00Z"/>
                <w:lang w:val="en-US" w:eastAsia="zh-CN"/>
              </w:rPr>
            </w:pPr>
            <w:ins w:id="811" w:author="Rafhael" w:date="2024-04-19T09:24:00Z">
              <w:r w:rsidRPr="00153699">
                <w:rPr>
                  <w:rFonts w:ascii="Arial" w:hAnsi="Arial"/>
                  <w:kern w:val="2"/>
                  <w:sz w:val="18"/>
                  <w:lang w:eastAsia="zh-CN"/>
                  <w14:ligatures w14:val="standardContextual"/>
                </w:rPr>
                <w:t>N/A</w:t>
              </w:r>
            </w:ins>
          </w:p>
        </w:tc>
      </w:tr>
      <w:tr w:rsidR="002A77D3" w:rsidRPr="00153699" w14:paraId="575C5E2A" w14:textId="77777777" w:rsidTr="0053627A">
        <w:trPr>
          <w:jc w:val="center"/>
          <w:ins w:id="812"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878D9C6" w14:textId="77777777" w:rsidR="002A77D3" w:rsidRPr="00153699" w:rsidRDefault="002A77D3" w:rsidP="0053627A">
            <w:pPr>
              <w:keepNext/>
              <w:keepLines/>
              <w:spacing w:after="0" w:line="256" w:lineRule="auto"/>
              <w:rPr>
                <w:ins w:id="813" w:author="Nokia" w:date="2024-04-08T21:06:00Z"/>
                <w:rFonts w:ascii="Arial" w:hAnsi="Arial"/>
                <w:kern w:val="2"/>
                <w:sz w:val="18"/>
                <w:lang w:val="en-US" w:eastAsia="ko-KR"/>
                <w14:ligatures w14:val="standardContextual"/>
              </w:rPr>
            </w:pPr>
            <w:ins w:id="814" w:author="Nokia" w:date="2024-04-08T21:06:00Z">
              <w:r w:rsidRPr="00153699">
                <w:rPr>
                  <w:rFonts w:ascii="Arial" w:hAnsi="Arial"/>
                  <w:kern w:val="2"/>
                  <w:sz w:val="18"/>
                  <w:lang w:eastAsia="ja-JP"/>
                  <w14:ligatures w14:val="standardContextual"/>
                </w:rPr>
                <w:t>EPRE ratio of PDCCH DMRS to SSS</w:t>
              </w:r>
            </w:ins>
          </w:p>
        </w:tc>
        <w:tc>
          <w:tcPr>
            <w:tcW w:w="2801" w:type="dxa"/>
            <w:gridSpan w:val="2"/>
            <w:tcBorders>
              <w:top w:val="nil"/>
              <w:left w:val="single" w:sz="4" w:space="0" w:color="auto"/>
              <w:bottom w:val="single" w:sz="4" w:space="0" w:color="auto"/>
              <w:right w:val="single" w:sz="4" w:space="0" w:color="auto"/>
            </w:tcBorders>
          </w:tcPr>
          <w:p w14:paraId="5F476E40" w14:textId="77777777" w:rsidR="002A77D3" w:rsidRPr="00153699" w:rsidRDefault="002A77D3" w:rsidP="0053627A">
            <w:pPr>
              <w:spacing w:after="0" w:line="256" w:lineRule="auto"/>
              <w:jc w:val="center"/>
              <w:rPr>
                <w:ins w:id="815"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25D679D" w14:textId="77777777" w:rsidR="002A77D3" w:rsidRPr="00153699" w:rsidRDefault="002A77D3" w:rsidP="0053627A">
            <w:pPr>
              <w:spacing w:after="0" w:line="256" w:lineRule="auto"/>
              <w:jc w:val="center"/>
              <w:rPr>
                <w:ins w:id="816" w:author="Nokia" w:date="2024-04-08T21:06:00Z"/>
                <w:lang w:val="en-US" w:eastAsia="zh-CN"/>
              </w:rPr>
            </w:pPr>
            <w:ins w:id="817"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645CCE1F" w14:textId="77777777" w:rsidR="002A77D3" w:rsidRPr="00153699" w:rsidRDefault="002A77D3" w:rsidP="0053627A">
            <w:pPr>
              <w:spacing w:after="0" w:line="256" w:lineRule="auto"/>
              <w:jc w:val="center"/>
              <w:rPr>
                <w:ins w:id="818" w:author="Nokia" w:date="2024-04-08T21:06:00Z"/>
                <w:lang w:val="en-US" w:eastAsia="zh-CN"/>
              </w:rPr>
            </w:pPr>
            <w:ins w:id="819" w:author="Rafhael" w:date="2024-04-19T09:24:00Z">
              <w:r w:rsidRPr="00153699">
                <w:rPr>
                  <w:rFonts w:ascii="Arial" w:hAnsi="Arial"/>
                  <w:kern w:val="2"/>
                  <w:sz w:val="18"/>
                  <w:lang w:eastAsia="zh-CN"/>
                  <w14:ligatures w14:val="standardContextual"/>
                </w:rPr>
                <w:t>N/A</w:t>
              </w:r>
            </w:ins>
          </w:p>
        </w:tc>
      </w:tr>
      <w:tr w:rsidR="002A77D3" w:rsidRPr="00153699" w14:paraId="365775C1"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1" w:author="Nokia" w:date="2024-04-08T21:06:00Z"/>
          <w:trPrChange w:id="822"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823"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0D956879" w14:textId="77777777" w:rsidR="002A77D3" w:rsidRPr="00153699" w:rsidRDefault="002A77D3" w:rsidP="0053627A">
            <w:pPr>
              <w:keepNext/>
              <w:keepLines/>
              <w:spacing w:after="0" w:line="256" w:lineRule="auto"/>
              <w:rPr>
                <w:ins w:id="824" w:author="Nokia" w:date="2024-04-08T21:06:00Z"/>
                <w:rFonts w:ascii="Arial" w:hAnsi="Arial"/>
                <w:kern w:val="2"/>
                <w:sz w:val="18"/>
                <w:lang w:val="en-US" w:eastAsia="ko-KR"/>
                <w14:ligatures w14:val="standardContextual"/>
              </w:rPr>
            </w:pPr>
            <w:ins w:id="825" w:author="Nokia" w:date="2024-04-08T21:06:00Z">
              <w:r w:rsidRPr="00153699">
                <w:rPr>
                  <w:rFonts w:ascii="Arial" w:hAnsi="Arial"/>
                  <w:kern w:val="2"/>
                  <w:sz w:val="18"/>
                  <w:lang w:eastAsia="ja-JP"/>
                  <w14:ligatures w14:val="standardContextual"/>
                </w:rPr>
                <w:t>EPRE ratio of PDCCH to PDCCH DMRS</w:t>
              </w:r>
            </w:ins>
          </w:p>
        </w:tc>
        <w:tc>
          <w:tcPr>
            <w:tcW w:w="2801" w:type="dxa"/>
            <w:gridSpan w:val="2"/>
            <w:tcBorders>
              <w:top w:val="single" w:sz="4" w:space="0" w:color="auto"/>
              <w:left w:val="single" w:sz="4" w:space="0" w:color="auto"/>
              <w:bottom w:val="single" w:sz="4" w:space="0" w:color="auto"/>
              <w:right w:val="single" w:sz="4" w:space="0" w:color="auto"/>
            </w:tcBorders>
            <w:tcPrChange w:id="826"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7D59D0F" w14:textId="77777777" w:rsidR="002A77D3" w:rsidRPr="00153699" w:rsidRDefault="002A77D3" w:rsidP="0053627A">
            <w:pPr>
              <w:keepNext/>
              <w:keepLines/>
              <w:spacing w:after="0" w:line="256" w:lineRule="auto"/>
              <w:jc w:val="center"/>
              <w:rPr>
                <w:ins w:id="827" w:author="Nokia" w:date="2024-04-08T21:06:00Z"/>
                <w:rFonts w:ascii="Arial" w:hAnsi="Arial"/>
                <w:kern w:val="2"/>
                <w:sz w:val="18"/>
                <w:lang w:eastAsia="ja-JP"/>
                <w14:ligatures w14:val="standardContextual"/>
              </w:rPr>
            </w:pPr>
            <w:ins w:id="828" w:author="Nokia" w:date="2024-04-08T21:06:00Z">
              <w:r w:rsidRPr="00153699">
                <w:rPr>
                  <w:rFonts w:ascii="Arial" w:hAnsi="Arial"/>
                  <w:kern w:val="2"/>
                  <w:sz w:val="18"/>
                  <w:lang w:eastAsia="ja-JP"/>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829"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18F71DA5" w14:textId="77777777" w:rsidR="002A77D3" w:rsidRPr="00153699" w:rsidRDefault="002A77D3" w:rsidP="0053627A">
            <w:pPr>
              <w:keepNext/>
              <w:keepLines/>
              <w:spacing w:after="0" w:line="256" w:lineRule="auto"/>
              <w:jc w:val="center"/>
              <w:rPr>
                <w:ins w:id="830" w:author="Nokia" w:date="2024-04-08T21:06:00Z"/>
                <w:rFonts w:ascii="Arial" w:hAnsi="Arial"/>
                <w:kern w:val="2"/>
                <w:sz w:val="18"/>
                <w:lang w:val="en-US" w:eastAsia="ko-KR"/>
                <w14:ligatures w14:val="standardContextual"/>
              </w:rPr>
            </w:pPr>
            <w:ins w:id="831" w:author="Rafhael" w:date="2024-04-19T09:24: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832"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5B390A92" w14:textId="77777777" w:rsidR="002A77D3" w:rsidRPr="00153699" w:rsidRDefault="002A77D3" w:rsidP="0053627A">
            <w:pPr>
              <w:keepNext/>
              <w:keepLines/>
              <w:spacing w:after="0" w:line="256" w:lineRule="auto"/>
              <w:jc w:val="center"/>
              <w:rPr>
                <w:ins w:id="833" w:author="Nokia" w:date="2024-04-08T21:06:00Z"/>
                <w:rFonts w:ascii="Arial" w:hAnsi="Arial"/>
                <w:kern w:val="2"/>
                <w:sz w:val="18"/>
                <w:lang w:val="en-US" w:eastAsia="ko-KR"/>
                <w14:ligatures w14:val="standardContextual"/>
              </w:rPr>
            </w:pPr>
            <w:ins w:id="834" w:author="Rafhael" w:date="2024-04-19T09:24:00Z">
              <w:r w:rsidRPr="00153699">
                <w:rPr>
                  <w:rFonts w:ascii="Arial" w:hAnsi="Arial"/>
                  <w:kern w:val="2"/>
                  <w:sz w:val="18"/>
                  <w:lang w:eastAsia="zh-CN"/>
                  <w14:ligatures w14:val="standardContextual"/>
                </w:rPr>
                <w:t>N/A</w:t>
              </w:r>
            </w:ins>
          </w:p>
        </w:tc>
      </w:tr>
      <w:tr w:rsidR="002A77D3" w:rsidRPr="00153699" w14:paraId="7AFEF23E"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6" w:author="Nokia" w:date="2024-04-08T21:06:00Z"/>
          <w:trPrChange w:id="837"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838"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44D4A79" w14:textId="77777777" w:rsidR="002A77D3" w:rsidRPr="00153699" w:rsidRDefault="002A77D3" w:rsidP="0053627A">
            <w:pPr>
              <w:keepNext/>
              <w:keepLines/>
              <w:spacing w:after="0" w:line="256" w:lineRule="auto"/>
              <w:rPr>
                <w:ins w:id="839" w:author="Nokia" w:date="2024-04-08T21:06:00Z"/>
                <w:rFonts w:ascii="Arial" w:hAnsi="Arial"/>
                <w:kern w:val="2"/>
                <w:sz w:val="18"/>
                <w:lang w:val="en-US" w:eastAsia="ko-KR"/>
                <w14:ligatures w14:val="standardContextual"/>
              </w:rPr>
            </w:pPr>
            <w:ins w:id="840" w:author="Nokia" w:date="2024-04-08T21:06:00Z">
              <w:r w:rsidRPr="00153699">
                <w:rPr>
                  <w:rFonts w:ascii="Arial" w:hAnsi="Arial"/>
                  <w:kern w:val="2"/>
                  <w:sz w:val="18"/>
                  <w:lang w:eastAsia="ja-JP"/>
                  <w14:ligatures w14:val="standardContextual"/>
                </w:rPr>
                <w:t xml:space="preserve">EPRE ratio of PDSCH DMRS to SSS </w:t>
              </w:r>
            </w:ins>
          </w:p>
        </w:tc>
        <w:tc>
          <w:tcPr>
            <w:tcW w:w="2801" w:type="dxa"/>
            <w:gridSpan w:val="2"/>
            <w:tcBorders>
              <w:top w:val="single" w:sz="4" w:space="0" w:color="auto"/>
              <w:left w:val="single" w:sz="4" w:space="0" w:color="auto"/>
              <w:bottom w:val="single" w:sz="4" w:space="0" w:color="auto"/>
              <w:right w:val="single" w:sz="4" w:space="0" w:color="auto"/>
            </w:tcBorders>
            <w:tcPrChange w:id="841"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42EEA3C" w14:textId="77777777" w:rsidR="002A77D3" w:rsidRPr="00153699" w:rsidRDefault="002A77D3" w:rsidP="0053627A">
            <w:pPr>
              <w:spacing w:after="0" w:line="256" w:lineRule="auto"/>
              <w:jc w:val="center"/>
              <w:rPr>
                <w:ins w:id="842"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843"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06DCD751" w14:textId="77777777" w:rsidR="002A77D3" w:rsidRPr="00153699" w:rsidRDefault="002A77D3" w:rsidP="0053627A">
            <w:pPr>
              <w:spacing w:after="0" w:line="256" w:lineRule="auto"/>
              <w:jc w:val="center"/>
              <w:rPr>
                <w:ins w:id="844" w:author="Nokia" w:date="2024-04-08T21:06:00Z"/>
                <w:lang w:val="en-US" w:eastAsia="zh-CN"/>
              </w:rPr>
            </w:pPr>
            <w:ins w:id="845"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846"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13CF7E5" w14:textId="77777777" w:rsidR="002A77D3" w:rsidRPr="00153699" w:rsidRDefault="002A77D3" w:rsidP="0053627A">
            <w:pPr>
              <w:spacing w:after="0" w:line="256" w:lineRule="auto"/>
              <w:jc w:val="center"/>
              <w:rPr>
                <w:ins w:id="847" w:author="Nokia" w:date="2024-04-08T21:06:00Z"/>
                <w:lang w:val="en-US" w:eastAsia="zh-CN"/>
              </w:rPr>
            </w:pPr>
            <w:ins w:id="848" w:author="Rafhael" w:date="2024-04-19T09:24:00Z">
              <w:r w:rsidRPr="00153699">
                <w:rPr>
                  <w:rFonts w:ascii="Arial" w:hAnsi="Arial"/>
                  <w:kern w:val="2"/>
                  <w:sz w:val="18"/>
                  <w:lang w:eastAsia="zh-CN"/>
                  <w14:ligatures w14:val="standardContextual"/>
                </w:rPr>
                <w:t>N/A</w:t>
              </w:r>
            </w:ins>
          </w:p>
        </w:tc>
      </w:tr>
      <w:tr w:rsidR="002A77D3" w:rsidRPr="00153699" w14:paraId="44AADE44" w14:textId="77777777" w:rsidTr="0053627A">
        <w:trPr>
          <w:jc w:val="center"/>
          <w:ins w:id="849"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21A01D80" w14:textId="77777777" w:rsidR="002A77D3" w:rsidRPr="00153699" w:rsidRDefault="002A77D3" w:rsidP="0053627A">
            <w:pPr>
              <w:keepNext/>
              <w:keepLines/>
              <w:spacing w:after="0" w:line="256" w:lineRule="auto"/>
              <w:rPr>
                <w:ins w:id="850" w:author="Nokia" w:date="2024-04-08T21:06:00Z"/>
                <w:rFonts w:ascii="Arial" w:hAnsi="Arial"/>
                <w:kern w:val="2"/>
                <w:sz w:val="18"/>
                <w:lang w:val="en-US" w:eastAsia="ko-KR"/>
                <w14:ligatures w14:val="standardContextual"/>
              </w:rPr>
            </w:pPr>
            <w:ins w:id="851" w:author="Nokia" w:date="2024-04-08T21:06:00Z">
              <w:r w:rsidRPr="00153699">
                <w:rPr>
                  <w:rFonts w:ascii="Arial" w:hAnsi="Arial"/>
                  <w:kern w:val="2"/>
                  <w:sz w:val="18"/>
                  <w:lang w:eastAsia="ja-JP"/>
                  <w14:ligatures w14:val="standardContextual"/>
                </w:rPr>
                <w:t xml:space="preserve">EPRE ratio of PDSCH to PDSCH </w:t>
              </w:r>
            </w:ins>
          </w:p>
        </w:tc>
        <w:tc>
          <w:tcPr>
            <w:tcW w:w="2801" w:type="dxa"/>
            <w:gridSpan w:val="2"/>
            <w:tcBorders>
              <w:top w:val="single" w:sz="4" w:space="0" w:color="auto"/>
              <w:left w:val="single" w:sz="4" w:space="0" w:color="auto"/>
              <w:bottom w:val="single" w:sz="4" w:space="0" w:color="auto"/>
              <w:right w:val="single" w:sz="4" w:space="0" w:color="auto"/>
            </w:tcBorders>
          </w:tcPr>
          <w:p w14:paraId="16987D69" w14:textId="77777777" w:rsidR="002A77D3" w:rsidRPr="00153699" w:rsidRDefault="002A77D3" w:rsidP="0053627A">
            <w:pPr>
              <w:rPr>
                <w:ins w:id="852" w:author="Nokia" w:date="2024-04-08T21:06:00Z"/>
                <w:lang w:val="en-US" w:eastAsia="ko-KR"/>
              </w:rPr>
            </w:pPr>
          </w:p>
        </w:tc>
        <w:tc>
          <w:tcPr>
            <w:tcW w:w="3619" w:type="dxa"/>
            <w:gridSpan w:val="5"/>
            <w:tcBorders>
              <w:top w:val="nil"/>
              <w:left w:val="single" w:sz="4" w:space="0" w:color="auto"/>
              <w:bottom w:val="single" w:sz="4" w:space="0" w:color="auto"/>
              <w:right w:val="single" w:sz="4" w:space="0" w:color="auto"/>
            </w:tcBorders>
          </w:tcPr>
          <w:p w14:paraId="730FEAAD" w14:textId="77777777" w:rsidR="002A77D3" w:rsidRPr="00153699" w:rsidRDefault="002A77D3" w:rsidP="0053627A">
            <w:pPr>
              <w:spacing w:after="0" w:line="256" w:lineRule="auto"/>
              <w:jc w:val="center"/>
              <w:rPr>
                <w:ins w:id="853" w:author="Nokia" w:date="2024-04-08T21:06:00Z"/>
                <w:lang w:val="en-US" w:eastAsia="zh-CN"/>
              </w:rPr>
            </w:pPr>
            <w:ins w:id="854" w:author="Nokia" w:date="2024-04-08T21:06:00Z">
              <w:r w:rsidRPr="00153699">
                <w:rPr>
                  <w:lang w:val="en-US" w:eastAsia="zh-CN"/>
                </w:rPr>
                <w:t>0</w:t>
              </w:r>
            </w:ins>
          </w:p>
        </w:tc>
      </w:tr>
      <w:tr w:rsidR="002A77D3" w:rsidRPr="00153699" w14:paraId="6C251C5D"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6" w:author="Nokia" w:date="2024-04-08T21:06:00Z"/>
          <w:trPrChange w:id="857"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858"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6A1DB470" w14:textId="77777777" w:rsidR="002A77D3" w:rsidRPr="00153699" w:rsidRDefault="002A77D3" w:rsidP="0053627A">
            <w:pPr>
              <w:keepNext/>
              <w:keepLines/>
              <w:spacing w:after="0" w:line="256" w:lineRule="auto"/>
              <w:rPr>
                <w:ins w:id="859" w:author="Nokia" w:date="2024-04-08T21:06:00Z"/>
                <w:rFonts w:ascii="Arial" w:hAnsi="Arial"/>
                <w:kern w:val="2"/>
                <w:sz w:val="18"/>
                <w:lang w:val="en-US" w:eastAsia="ko-KR"/>
                <w14:ligatures w14:val="standardContextual"/>
              </w:rPr>
            </w:pPr>
            <w:ins w:id="860" w:author="Nokia" w:date="2024-04-08T21:06:00Z">
              <w:r w:rsidRPr="00153699">
                <w:rPr>
                  <w:rFonts w:ascii="Arial" w:hAnsi="Arial"/>
                  <w:kern w:val="2"/>
                  <w:sz w:val="18"/>
                  <w:lang w:eastAsia="ja-JP"/>
                  <w14:ligatures w14:val="standardContextual"/>
                </w:rPr>
                <w:t>EPRE ratio of OCNG DMRS to SSS(Note 1)</w:t>
              </w:r>
            </w:ins>
          </w:p>
        </w:tc>
        <w:tc>
          <w:tcPr>
            <w:tcW w:w="2801" w:type="dxa"/>
            <w:gridSpan w:val="2"/>
            <w:tcBorders>
              <w:top w:val="single" w:sz="4" w:space="0" w:color="auto"/>
              <w:left w:val="single" w:sz="4" w:space="0" w:color="auto"/>
              <w:bottom w:val="single" w:sz="4" w:space="0" w:color="auto"/>
              <w:right w:val="single" w:sz="4" w:space="0" w:color="auto"/>
            </w:tcBorders>
            <w:tcPrChange w:id="861"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10A00F72" w14:textId="77777777" w:rsidR="002A77D3" w:rsidRPr="00153699" w:rsidRDefault="002A77D3" w:rsidP="0053627A">
            <w:pPr>
              <w:spacing w:after="0" w:line="256" w:lineRule="auto"/>
              <w:jc w:val="center"/>
              <w:rPr>
                <w:ins w:id="862"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863"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677D4B53" w14:textId="77777777" w:rsidR="002A77D3" w:rsidRPr="00153699" w:rsidRDefault="002A77D3" w:rsidP="0053627A">
            <w:pPr>
              <w:spacing w:after="0" w:line="256" w:lineRule="auto"/>
              <w:jc w:val="center"/>
              <w:rPr>
                <w:ins w:id="864" w:author="Nokia" w:date="2024-04-08T21:06:00Z"/>
                <w:lang w:val="en-US" w:eastAsia="zh-CN"/>
              </w:rPr>
            </w:pPr>
            <w:ins w:id="865"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866"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4CBF90DC" w14:textId="77777777" w:rsidR="002A77D3" w:rsidRPr="00153699" w:rsidRDefault="002A77D3" w:rsidP="0053627A">
            <w:pPr>
              <w:spacing w:after="0" w:line="256" w:lineRule="auto"/>
              <w:jc w:val="center"/>
              <w:rPr>
                <w:ins w:id="867" w:author="Nokia" w:date="2024-04-08T21:06:00Z"/>
                <w:lang w:val="en-US" w:eastAsia="zh-CN"/>
              </w:rPr>
            </w:pPr>
            <w:ins w:id="868" w:author="Rafhael" w:date="2024-04-19T09:24:00Z">
              <w:r w:rsidRPr="00153699">
                <w:rPr>
                  <w:rFonts w:ascii="Arial" w:hAnsi="Arial"/>
                  <w:kern w:val="2"/>
                  <w:sz w:val="18"/>
                  <w:lang w:eastAsia="zh-CN"/>
                  <w14:ligatures w14:val="standardContextual"/>
                </w:rPr>
                <w:t>N/A</w:t>
              </w:r>
            </w:ins>
          </w:p>
        </w:tc>
      </w:tr>
      <w:tr w:rsidR="002A77D3" w:rsidRPr="00153699" w14:paraId="3C6A951C" w14:textId="77777777" w:rsidTr="0053627A">
        <w:trPr>
          <w:jc w:val="center"/>
          <w:ins w:id="869"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66BE10D2" w14:textId="77777777" w:rsidR="002A77D3" w:rsidRPr="00153699" w:rsidRDefault="002A77D3" w:rsidP="0053627A">
            <w:pPr>
              <w:keepNext/>
              <w:keepLines/>
              <w:spacing w:after="0" w:line="256" w:lineRule="auto"/>
              <w:rPr>
                <w:ins w:id="870" w:author="Nokia" w:date="2024-04-08T21:06:00Z"/>
                <w:rFonts w:ascii="Arial" w:hAnsi="Arial"/>
                <w:kern w:val="2"/>
                <w:sz w:val="18"/>
                <w:lang w:val="en-US" w:eastAsia="ko-KR"/>
                <w14:ligatures w14:val="standardContextual"/>
              </w:rPr>
            </w:pPr>
            <w:ins w:id="871" w:author="Nokia" w:date="2024-04-08T21:06:00Z">
              <w:r w:rsidRPr="00153699">
                <w:rPr>
                  <w:rFonts w:ascii="Arial" w:hAnsi="Arial"/>
                  <w:kern w:val="2"/>
                  <w:sz w:val="18"/>
                  <w:lang w:eastAsia="ja-JP"/>
                  <w14:ligatures w14:val="standardContextual"/>
                </w:rPr>
                <w:t>EPRE ratio of OCNG to OCNG DMRS (Note 1)</w:t>
              </w:r>
            </w:ins>
          </w:p>
        </w:tc>
        <w:tc>
          <w:tcPr>
            <w:tcW w:w="2801" w:type="dxa"/>
            <w:gridSpan w:val="2"/>
            <w:tcBorders>
              <w:top w:val="single" w:sz="4" w:space="0" w:color="auto"/>
              <w:left w:val="single" w:sz="4" w:space="0" w:color="auto"/>
              <w:bottom w:val="single" w:sz="4" w:space="0" w:color="auto"/>
              <w:right w:val="single" w:sz="4" w:space="0" w:color="auto"/>
            </w:tcBorders>
          </w:tcPr>
          <w:p w14:paraId="24983E01" w14:textId="77777777" w:rsidR="002A77D3" w:rsidRPr="00153699" w:rsidRDefault="002A77D3" w:rsidP="0053627A">
            <w:pPr>
              <w:rPr>
                <w:ins w:id="872"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F8F6D8C" w14:textId="77777777" w:rsidR="002A77D3" w:rsidRPr="00153699" w:rsidRDefault="002A77D3" w:rsidP="0053627A">
            <w:pPr>
              <w:spacing w:after="0" w:line="256" w:lineRule="auto"/>
              <w:jc w:val="center"/>
              <w:rPr>
                <w:ins w:id="873" w:author="Nokia" w:date="2024-04-08T21:06:00Z"/>
                <w:lang w:val="en-US" w:eastAsia="zh-CN"/>
              </w:rPr>
            </w:pPr>
            <w:ins w:id="874" w:author="Nokia" w:date="2024-04-08T21:06:00Z">
              <w:r w:rsidRPr="00153699">
                <w:rPr>
                  <w:lang w:val="en-US" w:eastAsia="zh-CN"/>
                </w:rPr>
                <w:t>0</w:t>
              </w:r>
            </w:ins>
          </w:p>
        </w:tc>
      </w:tr>
      <w:tr w:rsidR="002A77D3" w:rsidRPr="00153699" w14:paraId="3FDB47E0"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876" w:author="Nokia" w:date="2024-04-08T21:06:00Z"/>
          <w:trPrChange w:id="877" w:author="Rafhael" w:date="2024-04-19T09:25:00Z">
            <w:trPr>
              <w:trHeight w:val="400"/>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878"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FE739BF" w14:textId="77777777" w:rsidR="002A77D3" w:rsidRPr="00153699" w:rsidRDefault="002A77D3" w:rsidP="0053627A">
            <w:pPr>
              <w:keepNext/>
              <w:keepLines/>
              <w:spacing w:after="0" w:line="256" w:lineRule="auto"/>
              <w:rPr>
                <w:ins w:id="879" w:author="Nokia" w:date="2024-04-08T21:06:00Z"/>
                <w:rFonts w:ascii="Arial" w:eastAsia="Calibri" w:hAnsi="Arial"/>
                <w:kern w:val="2"/>
                <w:sz w:val="18"/>
                <w:szCs w:val="22"/>
                <w:lang w:val="en-US" w:eastAsia="ko-KR"/>
                <w14:ligatures w14:val="standardContextual"/>
              </w:rPr>
            </w:pPr>
            <w:ins w:id="880" w:author="Nokia" w:date="2024-04-08T21:06:00Z">
              <w:r w:rsidRPr="00153699">
                <w:rPr>
                  <w:rFonts w:ascii="Arial" w:eastAsia="Calibri" w:hAnsi="Arial"/>
                  <w:kern w:val="2"/>
                  <w:position w:val="-12"/>
                  <w:sz w:val="18"/>
                  <w:szCs w:val="22"/>
                  <w:lang w:val="en-US" w:eastAsia="ko-KR"/>
                  <w14:ligatures w14:val="standardContextual"/>
                </w:rPr>
                <w:object w:dxaOrig="410" w:dyaOrig="310" w14:anchorId="54EAC4C9">
                  <v:shape id="_x0000_i1026" type="#_x0000_t75" style="width:20.7pt;height:15.5pt" o:ole="">
                    <v:imagedata r:id="rId15" o:title=""/>
                  </v:shape>
                  <o:OLEObject Type="Embed" ProgID="Equation.3" ShapeID="_x0000_i1026" DrawAspect="Content" ObjectID="_1778049529" r:id="rId16"/>
                </w:object>
              </w:r>
            </w:ins>
            <w:ins w:id="881" w:author="Nokia" w:date="2024-04-08T21:06:00Z">
              <w:r w:rsidRPr="00153699">
                <w:rPr>
                  <w:rFonts w:ascii="Arial" w:hAnsi="Arial"/>
                  <w:kern w:val="2"/>
                  <w:sz w:val="18"/>
                  <w:vertAlign w:val="superscript"/>
                  <w:lang w:val="en-US" w:eastAsia="ko-KR"/>
                  <w14:ligatures w14:val="standardContextual"/>
                </w:rPr>
                <w:t>Note2</w:t>
              </w:r>
            </w:ins>
          </w:p>
        </w:tc>
        <w:tc>
          <w:tcPr>
            <w:tcW w:w="2801" w:type="dxa"/>
            <w:gridSpan w:val="2"/>
            <w:tcBorders>
              <w:top w:val="single" w:sz="4" w:space="0" w:color="auto"/>
              <w:left w:val="single" w:sz="4" w:space="0" w:color="auto"/>
              <w:bottom w:val="single" w:sz="4" w:space="0" w:color="auto"/>
              <w:right w:val="single" w:sz="4" w:space="0" w:color="auto"/>
            </w:tcBorders>
            <w:tcPrChange w:id="882"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449F47C7" w14:textId="77777777" w:rsidR="002A77D3" w:rsidRPr="00153699" w:rsidRDefault="002A77D3" w:rsidP="0053627A">
            <w:pPr>
              <w:keepNext/>
              <w:keepLines/>
              <w:spacing w:after="0" w:line="256" w:lineRule="auto"/>
              <w:jc w:val="center"/>
              <w:rPr>
                <w:ins w:id="883" w:author="Nokia" w:date="2024-04-08T21:06:00Z"/>
                <w:rFonts w:ascii="Arial" w:hAnsi="Arial"/>
                <w:kern w:val="2"/>
                <w:sz w:val="18"/>
                <w:lang w:val="en-US" w:eastAsia="ko-KR"/>
                <w14:ligatures w14:val="standardContextual"/>
              </w:rPr>
            </w:pPr>
            <w:ins w:id="884" w:author="Nokia" w:date="2024-04-08T21:06:00Z">
              <w:r w:rsidRPr="00153699">
                <w:rPr>
                  <w:rFonts w:ascii="Arial" w:hAnsi="Arial"/>
                  <w:kern w:val="2"/>
                  <w:sz w:val="18"/>
                  <w:lang w:val="en-US" w:eastAsia="ko-KR"/>
                  <w14:ligatures w14:val="standardContextual"/>
                </w:rPr>
                <w:t>dBm/15kHz</w:t>
              </w:r>
            </w:ins>
          </w:p>
        </w:tc>
        <w:tc>
          <w:tcPr>
            <w:tcW w:w="1669" w:type="dxa"/>
            <w:gridSpan w:val="2"/>
            <w:tcBorders>
              <w:top w:val="single" w:sz="4" w:space="0" w:color="auto"/>
              <w:left w:val="single" w:sz="4" w:space="0" w:color="auto"/>
              <w:bottom w:val="single" w:sz="4" w:space="0" w:color="auto"/>
              <w:right w:val="single" w:sz="4" w:space="0" w:color="auto"/>
            </w:tcBorders>
            <w:tcPrChange w:id="885"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2D916CA5" w14:textId="77777777" w:rsidR="002A77D3" w:rsidRPr="00153699" w:rsidRDefault="002A77D3" w:rsidP="0053627A">
            <w:pPr>
              <w:keepNext/>
              <w:keepLines/>
              <w:spacing w:after="0" w:line="256" w:lineRule="auto"/>
              <w:jc w:val="center"/>
              <w:rPr>
                <w:ins w:id="886" w:author="Nokia" w:date="2024-04-08T21:06:00Z"/>
                <w:rFonts w:ascii="Arial" w:hAnsi="Arial"/>
                <w:kern w:val="2"/>
                <w:sz w:val="18"/>
                <w:lang w:val="en-US" w:eastAsia="ko-KR"/>
                <w14:ligatures w14:val="standardContextual"/>
              </w:rPr>
            </w:pPr>
            <w:ins w:id="887" w:author="Nokia" w:date="2024-04-08T21:06: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888"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3F01B721" w14:textId="77777777" w:rsidR="002A77D3" w:rsidRPr="00153699" w:rsidRDefault="002A77D3" w:rsidP="0053627A">
            <w:pPr>
              <w:keepNext/>
              <w:keepLines/>
              <w:spacing w:after="0" w:line="256" w:lineRule="auto"/>
              <w:jc w:val="center"/>
              <w:rPr>
                <w:ins w:id="889" w:author="Nokia" w:date="2024-04-08T21:06:00Z"/>
                <w:rFonts w:ascii="Arial" w:hAnsi="Arial"/>
                <w:kern w:val="2"/>
                <w:sz w:val="18"/>
                <w:lang w:val="en-US" w:eastAsia="ko-KR"/>
                <w14:ligatures w14:val="standardContextual"/>
              </w:rPr>
            </w:pPr>
          </w:p>
        </w:tc>
      </w:tr>
      <w:tr w:rsidR="002A77D3" w:rsidRPr="00153699" w14:paraId="090FB51D"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891" w:author="Nokia" w:date="2024-04-08T21:06:00Z"/>
          <w:trPrChange w:id="892" w:author="Rafhael" w:date="2024-04-19T09:25:00Z">
            <w:trPr>
              <w:trHeight w:val="400"/>
              <w:jc w:val="center"/>
            </w:trPr>
          </w:trPrChange>
        </w:trPr>
        <w:tc>
          <w:tcPr>
            <w:tcW w:w="1663" w:type="dxa"/>
            <w:tcBorders>
              <w:top w:val="single" w:sz="4" w:space="0" w:color="auto"/>
              <w:left w:val="single" w:sz="4" w:space="0" w:color="auto"/>
              <w:bottom w:val="nil"/>
              <w:right w:val="single" w:sz="4" w:space="0" w:color="auto"/>
            </w:tcBorders>
            <w:tcPrChange w:id="893" w:author="Rafhael" w:date="2024-04-19T09:25:00Z">
              <w:tcPr>
                <w:tcW w:w="1663" w:type="dxa"/>
                <w:tcBorders>
                  <w:top w:val="single" w:sz="4" w:space="0" w:color="auto"/>
                  <w:left w:val="single" w:sz="4" w:space="0" w:color="auto"/>
                  <w:bottom w:val="nil"/>
                  <w:right w:val="single" w:sz="4" w:space="0" w:color="auto"/>
                </w:tcBorders>
              </w:tcPr>
            </w:tcPrChange>
          </w:tcPr>
          <w:p w14:paraId="5A6142E0" w14:textId="77777777" w:rsidR="002A77D3" w:rsidRPr="00153699" w:rsidRDefault="002A77D3" w:rsidP="0053627A">
            <w:pPr>
              <w:keepNext/>
              <w:keepLines/>
              <w:spacing w:after="0" w:line="256" w:lineRule="auto"/>
              <w:rPr>
                <w:ins w:id="894" w:author="Nokia" w:date="2024-04-08T21:06:00Z"/>
                <w:rFonts w:ascii="Arial" w:eastAsia="Calibri" w:hAnsi="Arial"/>
                <w:kern w:val="2"/>
                <w:sz w:val="18"/>
                <w:szCs w:val="22"/>
                <w:lang w:val="en-US" w:eastAsia="ko-KR"/>
                <w14:ligatures w14:val="standardContextual"/>
              </w:rPr>
            </w:pPr>
            <w:ins w:id="895" w:author="Nokia" w:date="2024-04-08T21:06:00Z">
              <w:r w:rsidRPr="00153699">
                <w:rPr>
                  <w:rFonts w:ascii="Arial" w:eastAsia="Calibri" w:hAnsi="Arial"/>
                  <w:kern w:val="2"/>
                  <w:position w:val="-12"/>
                  <w:sz w:val="18"/>
                  <w:szCs w:val="22"/>
                  <w:lang w:val="en-US" w:eastAsia="ko-KR"/>
                  <w14:ligatures w14:val="standardContextual"/>
                </w:rPr>
                <w:object w:dxaOrig="410" w:dyaOrig="310" w14:anchorId="4D8C2C09">
                  <v:shape id="_x0000_i1027" type="#_x0000_t75" style="width:20.7pt;height:15.5pt" o:ole="">
                    <v:imagedata r:id="rId15" o:title=""/>
                  </v:shape>
                  <o:OLEObject Type="Embed" ProgID="Equation.3" ShapeID="_x0000_i1027" DrawAspect="Content" ObjectID="_1778049530" r:id="rId17"/>
                </w:object>
              </w:r>
            </w:ins>
            <w:ins w:id="896" w:author="Nokia" w:date="2024-04-08T21:06:00Z">
              <w:r w:rsidRPr="00153699">
                <w:rPr>
                  <w:rFonts w:ascii="Arial" w:hAnsi="Arial"/>
                  <w:kern w:val="2"/>
                  <w:sz w:val="18"/>
                  <w:vertAlign w:val="superscript"/>
                  <w:lang w:val="en-US" w:eastAsia="ko-KR"/>
                  <w14:ligatures w14:val="standardContextual"/>
                </w:rPr>
                <w:t>Note2</w:t>
              </w:r>
            </w:ins>
          </w:p>
        </w:tc>
        <w:tc>
          <w:tcPr>
            <w:tcW w:w="1517" w:type="dxa"/>
            <w:tcBorders>
              <w:top w:val="single" w:sz="4" w:space="0" w:color="auto"/>
              <w:left w:val="single" w:sz="4" w:space="0" w:color="auto"/>
              <w:bottom w:val="single" w:sz="4" w:space="0" w:color="auto"/>
              <w:right w:val="single" w:sz="4" w:space="0" w:color="auto"/>
            </w:tcBorders>
            <w:tcPrChange w:id="897"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604F77CB" w14:textId="77777777" w:rsidR="002A77D3" w:rsidRPr="00153699" w:rsidRDefault="002A77D3" w:rsidP="0053627A">
            <w:pPr>
              <w:keepNext/>
              <w:keepLines/>
              <w:spacing w:after="0" w:line="256" w:lineRule="auto"/>
              <w:rPr>
                <w:ins w:id="898" w:author="Nokia" w:date="2024-04-08T21:06:00Z"/>
                <w:rFonts w:ascii="Arial" w:eastAsia="Calibri" w:hAnsi="Arial"/>
                <w:kern w:val="2"/>
                <w:sz w:val="18"/>
                <w:szCs w:val="22"/>
                <w:lang w:val="en-US" w:eastAsia="ko-KR"/>
                <w14:ligatures w14:val="standardContextual"/>
              </w:rPr>
            </w:pPr>
            <w:ins w:id="899" w:author="Nokia" w:date="2024-04-08T21:06: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Change w:id="900"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63B3A094" w14:textId="77777777" w:rsidR="002A77D3" w:rsidRPr="00153699" w:rsidRDefault="002A77D3" w:rsidP="0053627A">
            <w:pPr>
              <w:keepNext/>
              <w:keepLines/>
              <w:spacing w:after="0" w:line="256" w:lineRule="auto"/>
              <w:jc w:val="center"/>
              <w:rPr>
                <w:ins w:id="901" w:author="Nokia" w:date="2024-04-08T21:06:00Z"/>
                <w:rFonts w:ascii="Arial" w:hAnsi="Arial"/>
                <w:kern w:val="2"/>
                <w:sz w:val="18"/>
                <w:lang w:val="en-US" w:eastAsia="ko-KR"/>
                <w14:ligatures w14:val="standardContextual"/>
              </w:rPr>
            </w:pPr>
            <w:ins w:id="902" w:author="Nokia" w:date="2024-04-08T21:06: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Change w:id="903"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D2434F0" w14:textId="77777777" w:rsidR="002A77D3" w:rsidRPr="00153699" w:rsidRDefault="002A77D3" w:rsidP="0053627A">
            <w:pPr>
              <w:keepNext/>
              <w:keepLines/>
              <w:spacing w:after="0" w:line="256" w:lineRule="auto"/>
              <w:jc w:val="center"/>
              <w:rPr>
                <w:ins w:id="904" w:author="Nokia" w:date="2024-04-08T21:06:00Z"/>
                <w:rFonts w:ascii="Arial" w:hAnsi="Arial"/>
                <w:kern w:val="2"/>
                <w:sz w:val="18"/>
                <w:lang w:val="en-US" w:eastAsia="ko-KR"/>
                <w14:ligatures w14:val="standardContextual"/>
              </w:rPr>
            </w:pPr>
            <w:ins w:id="905" w:author="Nokia" w:date="2024-04-08T21:06: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906"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710FDFF5" w14:textId="77777777" w:rsidR="002A77D3" w:rsidRPr="00153699" w:rsidRDefault="002A77D3" w:rsidP="0053627A">
            <w:pPr>
              <w:keepNext/>
              <w:keepLines/>
              <w:spacing w:after="0" w:line="256" w:lineRule="auto"/>
              <w:jc w:val="center"/>
              <w:rPr>
                <w:ins w:id="907" w:author="Nokia" w:date="2024-04-08T21:06:00Z"/>
                <w:rFonts w:ascii="Arial" w:hAnsi="Arial"/>
                <w:kern w:val="2"/>
                <w:sz w:val="18"/>
                <w:lang w:val="en-US" w:eastAsia="ko-KR"/>
                <w14:ligatures w14:val="standardContextual"/>
              </w:rPr>
            </w:pPr>
          </w:p>
        </w:tc>
      </w:tr>
      <w:tr w:rsidR="002A77D3" w:rsidRPr="00153699" w14:paraId="66137FE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909" w:author="Nokia" w:date="2024-04-08T21:06:00Z"/>
          <w:trPrChange w:id="910" w:author="Rafhael" w:date="2024-04-19T09:25:00Z">
            <w:trPr>
              <w:trHeight w:val="400"/>
              <w:jc w:val="center"/>
            </w:trPr>
          </w:trPrChange>
        </w:trPr>
        <w:tc>
          <w:tcPr>
            <w:tcW w:w="1663" w:type="dxa"/>
            <w:tcBorders>
              <w:top w:val="nil"/>
              <w:left w:val="single" w:sz="4" w:space="0" w:color="auto"/>
              <w:bottom w:val="single" w:sz="4" w:space="0" w:color="auto"/>
              <w:right w:val="single" w:sz="4" w:space="0" w:color="auto"/>
            </w:tcBorders>
            <w:tcPrChange w:id="911" w:author="Rafhael" w:date="2024-04-19T09:25:00Z">
              <w:tcPr>
                <w:tcW w:w="1663" w:type="dxa"/>
                <w:tcBorders>
                  <w:top w:val="nil"/>
                  <w:left w:val="single" w:sz="4" w:space="0" w:color="auto"/>
                  <w:bottom w:val="single" w:sz="4" w:space="0" w:color="auto"/>
                  <w:right w:val="single" w:sz="4" w:space="0" w:color="auto"/>
                </w:tcBorders>
              </w:tcPr>
            </w:tcPrChange>
          </w:tcPr>
          <w:p w14:paraId="3AA3DDCC" w14:textId="77777777" w:rsidR="002A77D3" w:rsidRPr="00153699" w:rsidRDefault="002A77D3" w:rsidP="0053627A">
            <w:pPr>
              <w:rPr>
                <w:ins w:id="912"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Change w:id="913"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3B80A0CB" w14:textId="77777777" w:rsidR="002A77D3" w:rsidRPr="00153699" w:rsidRDefault="002A77D3" w:rsidP="0053627A">
            <w:pPr>
              <w:keepNext/>
              <w:keepLines/>
              <w:spacing w:after="0" w:line="256" w:lineRule="auto"/>
              <w:rPr>
                <w:ins w:id="914" w:author="Nokia" w:date="2024-04-08T21:06:00Z"/>
                <w:rFonts w:ascii="Arial" w:eastAsia="Calibri" w:hAnsi="Arial"/>
                <w:kern w:val="2"/>
                <w:sz w:val="18"/>
                <w:szCs w:val="22"/>
                <w:lang w:val="en-US" w:eastAsia="ko-KR"/>
                <w14:ligatures w14:val="standardContextual"/>
              </w:rPr>
            </w:pPr>
            <w:ins w:id="915" w:author="Nokia" w:date="2024-04-08T21:06: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Change w:id="916"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50A562BD" w14:textId="77777777" w:rsidR="002A77D3" w:rsidRPr="00153699" w:rsidRDefault="002A77D3" w:rsidP="0053627A">
            <w:pPr>
              <w:rPr>
                <w:ins w:id="917"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Change w:id="918"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3C9C213" w14:textId="77777777" w:rsidR="002A77D3" w:rsidRPr="00153699" w:rsidRDefault="002A77D3" w:rsidP="0053627A">
            <w:pPr>
              <w:keepNext/>
              <w:keepLines/>
              <w:spacing w:after="0" w:line="256" w:lineRule="auto"/>
              <w:jc w:val="center"/>
              <w:rPr>
                <w:ins w:id="919" w:author="Nokia" w:date="2024-04-08T21:06:00Z"/>
                <w:rFonts w:ascii="Arial" w:hAnsi="Arial"/>
                <w:kern w:val="2"/>
                <w:sz w:val="18"/>
                <w:lang w:eastAsia="ko-KR"/>
                <w14:ligatures w14:val="standardContextual"/>
              </w:rPr>
            </w:pPr>
            <w:ins w:id="920" w:author="Nokia" w:date="2024-04-08T21:06:00Z">
              <w:r w:rsidRPr="00153699">
                <w:rPr>
                  <w:rFonts w:ascii="Arial" w:hAnsi="Arial"/>
                  <w:kern w:val="2"/>
                  <w:sz w:val="18"/>
                  <w:lang w:eastAsia="ko-KR"/>
                  <w14:ligatures w14:val="standardContextual"/>
                </w:rPr>
                <w:t>-101</w:t>
              </w:r>
            </w:ins>
          </w:p>
        </w:tc>
        <w:tc>
          <w:tcPr>
            <w:tcW w:w="1950" w:type="dxa"/>
            <w:gridSpan w:val="3"/>
            <w:tcBorders>
              <w:top w:val="single" w:sz="4" w:space="0" w:color="auto"/>
              <w:left w:val="single" w:sz="4" w:space="0" w:color="auto"/>
              <w:bottom w:val="single" w:sz="4" w:space="0" w:color="auto"/>
              <w:right w:val="single" w:sz="4" w:space="0" w:color="auto"/>
            </w:tcBorders>
            <w:tcPrChange w:id="921"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1E2755CE" w14:textId="77777777" w:rsidR="002A77D3" w:rsidRPr="00153699" w:rsidRDefault="002A77D3" w:rsidP="0053627A">
            <w:pPr>
              <w:keepNext/>
              <w:keepLines/>
              <w:spacing w:after="0" w:line="256" w:lineRule="auto"/>
              <w:jc w:val="center"/>
              <w:rPr>
                <w:ins w:id="922" w:author="Nokia" w:date="2024-04-08T21:06:00Z"/>
                <w:rFonts w:ascii="Arial" w:hAnsi="Arial"/>
                <w:kern w:val="2"/>
                <w:sz w:val="18"/>
                <w:lang w:eastAsia="ko-KR"/>
                <w14:ligatures w14:val="standardContextual"/>
              </w:rPr>
            </w:pPr>
          </w:p>
        </w:tc>
      </w:tr>
      <w:tr w:rsidR="002A77D3" w:rsidRPr="00153699" w14:paraId="59885E6C"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4" w:author="Nokia" w:date="2024-04-08T21:06:00Z"/>
          <w:trPrChange w:id="925"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2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51E8003" w14:textId="77777777" w:rsidR="002A77D3" w:rsidRPr="00153699" w:rsidRDefault="002A77D3" w:rsidP="0053627A">
            <w:pPr>
              <w:keepNext/>
              <w:keepLines/>
              <w:spacing w:after="0" w:line="256" w:lineRule="auto"/>
              <w:rPr>
                <w:ins w:id="927" w:author="Nokia" w:date="2024-04-08T21:06:00Z"/>
                <w:rFonts w:ascii="Arial" w:hAnsi="Arial"/>
                <w:i/>
                <w:kern w:val="2"/>
                <w:sz w:val="18"/>
                <w:lang w:val="en-US" w:eastAsia="ko-KR"/>
                <w14:ligatures w14:val="standardContextual"/>
              </w:rPr>
            </w:pPr>
            <w:ins w:id="928" w:author="Nokia" w:date="2024-04-08T21:06:00Z">
              <w:r w:rsidRPr="00153699">
                <w:rPr>
                  <w:rFonts w:ascii="Arial" w:eastAsia="Calibri" w:hAnsi="Arial"/>
                  <w:i/>
                  <w:kern w:val="2"/>
                  <w:position w:val="-12"/>
                  <w:sz w:val="18"/>
                  <w:szCs w:val="22"/>
                  <w:lang w:val="en-US" w:eastAsia="ko-KR"/>
                  <w14:ligatures w14:val="standardContextual"/>
                </w:rPr>
                <w:object w:dxaOrig="610" w:dyaOrig="310" w14:anchorId="15822705">
                  <v:shape id="_x0000_i1028" type="#_x0000_t75" style="width:30.65pt;height:15.5pt" o:ole="">
                    <v:imagedata r:id="rId18" o:title=""/>
                  </v:shape>
                  <o:OLEObject Type="Embed" ProgID="Equation.3" ShapeID="_x0000_i1028" DrawAspect="Content" ObjectID="_1778049531" r:id="rId19"/>
                </w:object>
              </w:r>
            </w:ins>
          </w:p>
        </w:tc>
        <w:tc>
          <w:tcPr>
            <w:tcW w:w="2801" w:type="dxa"/>
            <w:gridSpan w:val="2"/>
            <w:tcBorders>
              <w:top w:val="single" w:sz="4" w:space="0" w:color="auto"/>
              <w:left w:val="single" w:sz="4" w:space="0" w:color="auto"/>
              <w:bottom w:val="single" w:sz="4" w:space="0" w:color="auto"/>
              <w:right w:val="single" w:sz="4" w:space="0" w:color="auto"/>
            </w:tcBorders>
            <w:tcPrChange w:id="92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4E21A451" w14:textId="77777777" w:rsidR="002A77D3" w:rsidRPr="00153699" w:rsidRDefault="002A77D3" w:rsidP="0053627A">
            <w:pPr>
              <w:keepNext/>
              <w:keepLines/>
              <w:spacing w:after="0" w:line="256" w:lineRule="auto"/>
              <w:jc w:val="center"/>
              <w:rPr>
                <w:ins w:id="930" w:author="Nokia" w:date="2024-04-08T21:06:00Z"/>
                <w:rFonts w:ascii="Arial" w:hAnsi="Arial"/>
                <w:kern w:val="2"/>
                <w:sz w:val="18"/>
                <w:lang w:val="en-US" w:eastAsia="ko-KR"/>
                <w14:ligatures w14:val="standardContextual"/>
              </w:rPr>
            </w:pPr>
            <w:ins w:id="931" w:author="Nokia" w:date="2024-04-08T21:06: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932"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BA99E39" w14:textId="77777777" w:rsidR="002A77D3" w:rsidRPr="00153699" w:rsidRDefault="002A77D3" w:rsidP="0053627A">
            <w:pPr>
              <w:keepNext/>
              <w:keepLines/>
              <w:spacing w:after="0" w:line="256" w:lineRule="auto"/>
              <w:jc w:val="center"/>
              <w:rPr>
                <w:ins w:id="933" w:author="Nokia" w:date="2024-04-08T21:06:00Z"/>
                <w:rFonts w:ascii="Arial" w:hAnsi="Arial"/>
                <w:kern w:val="2"/>
                <w:sz w:val="18"/>
                <w:lang w:val="en-US" w:eastAsia="ko-KR"/>
                <w14:ligatures w14:val="standardContextual"/>
              </w:rPr>
            </w:pPr>
            <w:ins w:id="934" w:author="Nokia" w:date="2024-04-19T09:30:00Z">
              <w:r w:rsidRPr="00153699">
                <w:rPr>
                  <w:rFonts w:ascii="Arial" w:hAnsi="Arial"/>
                  <w:kern w:val="2"/>
                  <w:sz w:val="18"/>
                  <w:lang w:eastAsia="ko-KR"/>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tcPrChange w:id="935"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3527F901" w14:textId="77777777" w:rsidR="002A77D3" w:rsidRPr="00153699" w:rsidRDefault="002A77D3" w:rsidP="0053627A">
            <w:pPr>
              <w:keepNext/>
              <w:keepLines/>
              <w:spacing w:after="0" w:line="256" w:lineRule="auto"/>
              <w:jc w:val="center"/>
              <w:rPr>
                <w:ins w:id="936" w:author="Nokia" w:date="2024-04-08T21:06:00Z"/>
                <w:rFonts w:ascii="Arial" w:hAnsi="Arial"/>
                <w:kern w:val="2"/>
                <w:sz w:val="18"/>
                <w:lang w:val="en-US" w:eastAsia="ko-KR"/>
                <w14:ligatures w14:val="standardContextual"/>
              </w:rPr>
            </w:pPr>
            <w:ins w:id="937" w:author="Nokia" w:date="2024-04-19T09:30:00Z">
              <w:r w:rsidRPr="00153699">
                <w:t>[</w:t>
              </w:r>
            </w:ins>
            <w:ins w:id="938" w:author="Nokia" w:date="2024-04-19T09:31:00Z">
              <w:r w:rsidRPr="00153699">
                <w:t>1</w:t>
              </w:r>
            </w:ins>
            <w:ins w:id="939" w:author="Nokia" w:date="2024-04-19T09:30:00Z">
              <w:r w:rsidRPr="00153699">
                <w:t>9] + [</w:t>
              </w:r>
              <w:r w:rsidRPr="00153699">
                <w:rPr>
                  <w:rFonts w:cs="Arial"/>
                </w:rPr>
                <w:t>Δ</w:t>
              </w:r>
              <w:r w:rsidRPr="00153699">
                <w:rPr>
                  <w:vertAlign w:val="subscript"/>
                </w:rPr>
                <w:t>EPRE</w:t>
              </w:r>
              <w:r w:rsidRPr="00153699">
                <w:rPr>
                  <w:vertAlign w:val="superscript"/>
                </w:rPr>
                <w:t>Note 9</w:t>
              </w:r>
              <w:r w:rsidRPr="00153699">
                <w:t>]</w:t>
              </w:r>
            </w:ins>
          </w:p>
        </w:tc>
      </w:tr>
      <w:tr w:rsidR="002A77D3" w:rsidRPr="00153699" w14:paraId="5AAB329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1" w:author="Nokia" w:date="2024-04-08T21:06:00Z"/>
          <w:trPrChange w:id="942"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43"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F9B44E0" w14:textId="77777777" w:rsidR="002A77D3" w:rsidRPr="00153699" w:rsidRDefault="002A77D3" w:rsidP="0053627A">
            <w:pPr>
              <w:keepNext/>
              <w:keepLines/>
              <w:spacing w:after="0" w:line="256" w:lineRule="auto"/>
              <w:rPr>
                <w:ins w:id="944" w:author="Nokia" w:date="2024-04-08T21:06:00Z"/>
                <w:rFonts w:ascii="Arial" w:hAnsi="Arial"/>
                <w:kern w:val="2"/>
                <w:sz w:val="18"/>
                <w:lang w:val="en-US" w:eastAsia="ko-KR"/>
                <w14:ligatures w14:val="standardContextual"/>
              </w:rPr>
            </w:pPr>
            <w:ins w:id="945" w:author="Nokia" w:date="2024-04-08T21:06:00Z">
              <w:r w:rsidRPr="00153699">
                <w:rPr>
                  <w:rFonts w:ascii="Arial" w:eastAsia="Calibri" w:hAnsi="Arial"/>
                  <w:kern w:val="2"/>
                  <w:position w:val="-12"/>
                  <w:sz w:val="18"/>
                  <w:szCs w:val="22"/>
                  <w:lang w:val="en-US" w:eastAsia="ko-KR"/>
                  <w14:ligatures w14:val="standardContextual"/>
                </w:rPr>
                <w:object w:dxaOrig="810" w:dyaOrig="310" w14:anchorId="3D1FA4D0">
                  <v:shape id="_x0000_i1029" type="#_x0000_t75" style="width:39.8pt;height:15.5pt" o:ole="">
                    <v:imagedata r:id="rId20" o:title=""/>
                  </v:shape>
                  <o:OLEObject Type="Embed" ProgID="Equation.3" ShapeID="_x0000_i1029" DrawAspect="Content" ObjectID="_1778049532" r:id="rId21"/>
                </w:object>
              </w:r>
            </w:ins>
          </w:p>
        </w:tc>
        <w:tc>
          <w:tcPr>
            <w:tcW w:w="2801" w:type="dxa"/>
            <w:gridSpan w:val="2"/>
            <w:tcBorders>
              <w:top w:val="single" w:sz="4" w:space="0" w:color="auto"/>
              <w:left w:val="single" w:sz="4" w:space="0" w:color="auto"/>
              <w:bottom w:val="single" w:sz="4" w:space="0" w:color="auto"/>
              <w:right w:val="single" w:sz="4" w:space="0" w:color="auto"/>
            </w:tcBorders>
            <w:tcPrChange w:id="946"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62AE37F0" w14:textId="77777777" w:rsidR="002A77D3" w:rsidRPr="00153699" w:rsidRDefault="002A77D3" w:rsidP="0053627A">
            <w:pPr>
              <w:keepNext/>
              <w:keepLines/>
              <w:spacing w:after="0" w:line="256" w:lineRule="auto"/>
              <w:jc w:val="center"/>
              <w:rPr>
                <w:ins w:id="947" w:author="Nokia" w:date="2024-04-08T21:06:00Z"/>
                <w:rFonts w:ascii="Arial" w:hAnsi="Arial"/>
                <w:kern w:val="2"/>
                <w:sz w:val="18"/>
                <w:lang w:val="en-US" w:eastAsia="ko-KR"/>
                <w14:ligatures w14:val="standardContextual"/>
              </w:rPr>
            </w:pPr>
            <w:ins w:id="948" w:author="Nokia" w:date="2024-04-08T21:06: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949"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50A4E7F9" w14:textId="77777777" w:rsidR="002A77D3" w:rsidRPr="00153699" w:rsidRDefault="002A77D3" w:rsidP="0053627A">
            <w:pPr>
              <w:keepNext/>
              <w:keepLines/>
              <w:spacing w:after="0" w:line="256" w:lineRule="auto"/>
              <w:jc w:val="center"/>
              <w:rPr>
                <w:ins w:id="950" w:author="Nokia" w:date="2024-04-08T21:06:00Z"/>
                <w:rFonts w:ascii="Arial" w:hAnsi="Arial"/>
                <w:kern w:val="2"/>
                <w:sz w:val="18"/>
                <w:lang w:val="en-US" w:eastAsia="ko-KR"/>
                <w14:ligatures w14:val="standardContextual"/>
              </w:rPr>
            </w:pPr>
            <w:ins w:id="951" w:author="Nokia" w:date="2024-04-08T21:06:00Z">
              <w:r w:rsidRPr="00153699">
                <w:rPr>
                  <w:rFonts w:ascii="Arial" w:hAnsi="Arial"/>
                  <w:kern w:val="2"/>
                  <w:sz w:val="18"/>
                  <w:lang w:eastAsia="ko-KR"/>
                  <w14:ligatures w14:val="standardContextual"/>
                </w:rPr>
                <w:t>1</w:t>
              </w:r>
            </w:ins>
            <w:ins w:id="952" w:author="Nokia" w:date="2024-04-19T09:31:00Z">
              <w:r w:rsidRPr="00153699">
                <w:rPr>
                  <w:rFonts w:ascii="Arial" w:hAnsi="Arial"/>
                  <w:kern w:val="2"/>
                  <w:sz w:val="18"/>
                  <w:lang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953"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16429F9" w14:textId="6FA9E9E9" w:rsidR="002A77D3" w:rsidRPr="00153699" w:rsidRDefault="002A77D3" w:rsidP="00D12330">
            <w:pPr>
              <w:keepNext/>
              <w:keepLines/>
              <w:spacing w:after="0" w:line="256" w:lineRule="auto"/>
              <w:jc w:val="center"/>
              <w:rPr>
                <w:ins w:id="954" w:author="Nokia" w:date="2024-04-08T21:06:00Z"/>
                <w:rFonts w:ascii="Arial" w:hAnsi="Arial"/>
                <w:kern w:val="2"/>
                <w:sz w:val="18"/>
                <w:lang w:val="en-US" w:eastAsia="ko-KR"/>
                <w14:ligatures w14:val="standardContextual"/>
              </w:rPr>
            </w:pPr>
            <w:ins w:id="955" w:author="Nokia" w:date="2024-04-19T09:31:00Z">
              <w:r w:rsidRPr="00153699">
                <w:t>[</w:t>
              </w:r>
              <w:del w:id="956" w:author="Huawei" w:date="2024-05-23T12:54:00Z">
                <w:r w:rsidRPr="00153699" w:rsidDel="00D12330">
                  <w:delText>2</w:delText>
                </w:r>
              </w:del>
            </w:ins>
            <w:ins w:id="957" w:author="Huawei" w:date="2024-05-23T12:54:00Z">
              <w:r w:rsidR="00D12330">
                <w:t>1</w:t>
              </w:r>
            </w:ins>
            <w:ins w:id="958" w:author="Nokia" w:date="2024-04-19T09:31:00Z">
              <w:r w:rsidRPr="00153699">
                <w:t>9] + [</w:t>
              </w:r>
              <w:r w:rsidRPr="00153699">
                <w:rPr>
                  <w:rFonts w:cs="Arial"/>
                </w:rPr>
                <w:t>Δ</w:t>
              </w:r>
              <w:r w:rsidRPr="00153699">
                <w:rPr>
                  <w:vertAlign w:val="subscript"/>
                </w:rPr>
                <w:t>EPRE</w:t>
              </w:r>
              <w:r w:rsidRPr="00153699">
                <w:rPr>
                  <w:vertAlign w:val="superscript"/>
                </w:rPr>
                <w:t>Note 9</w:t>
              </w:r>
              <w:r w:rsidRPr="00153699">
                <w:t>]</w:t>
              </w:r>
            </w:ins>
          </w:p>
        </w:tc>
      </w:tr>
      <w:tr w:rsidR="002A77D3" w:rsidRPr="00153699" w14:paraId="78A48F28" w14:textId="77777777" w:rsidTr="0053627A">
        <w:trPr>
          <w:jc w:val="center"/>
          <w:ins w:id="959" w:author="Nokia" w:date="2024-04-08T21:06:00Z"/>
        </w:trPr>
        <w:tc>
          <w:tcPr>
            <w:tcW w:w="1663" w:type="dxa"/>
            <w:tcBorders>
              <w:top w:val="single" w:sz="4" w:space="0" w:color="auto"/>
              <w:left w:val="single" w:sz="4" w:space="0" w:color="auto"/>
              <w:bottom w:val="nil"/>
              <w:right w:val="single" w:sz="4" w:space="0" w:color="auto"/>
            </w:tcBorders>
          </w:tcPr>
          <w:p w14:paraId="74C08B5E" w14:textId="77777777" w:rsidR="002A77D3" w:rsidRPr="00153699" w:rsidRDefault="002A77D3" w:rsidP="0053627A">
            <w:pPr>
              <w:keepNext/>
              <w:keepLines/>
              <w:spacing w:after="0" w:line="256" w:lineRule="auto"/>
              <w:rPr>
                <w:ins w:id="960" w:author="Nokia" w:date="2024-04-08T21:06:00Z"/>
                <w:rFonts w:ascii="Arial" w:eastAsia="Calibri" w:hAnsi="Arial"/>
                <w:kern w:val="2"/>
                <w:sz w:val="18"/>
                <w:szCs w:val="22"/>
                <w:lang w:val="en-US" w:eastAsia="ko-KR"/>
                <w14:ligatures w14:val="standardContextual"/>
              </w:rPr>
            </w:pPr>
            <w:ins w:id="961" w:author="Nokia" w:date="2024-04-08T21:06:00Z">
              <w:r w:rsidRPr="00153699">
                <w:rPr>
                  <w:rFonts w:ascii="Arial" w:hAnsi="Arial"/>
                  <w:kern w:val="2"/>
                  <w:sz w:val="18"/>
                  <w:lang w:val="en-US" w:eastAsia="ko-KR"/>
                  <w14:ligatures w14:val="standardContextual"/>
                </w:rPr>
                <w:t>SS-RSRP</w:t>
              </w:r>
              <w:r w:rsidRPr="00153699">
                <w:rPr>
                  <w:rFonts w:ascii="Arial" w:hAnsi="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19AF7E0D" w14:textId="77777777" w:rsidR="002A77D3" w:rsidRPr="00153699" w:rsidRDefault="002A77D3" w:rsidP="0053627A">
            <w:pPr>
              <w:keepNext/>
              <w:keepLines/>
              <w:spacing w:after="0" w:line="256" w:lineRule="auto"/>
              <w:rPr>
                <w:ins w:id="962" w:author="Nokia" w:date="2024-04-08T21:06:00Z"/>
                <w:rFonts w:ascii="Arial" w:eastAsia="Calibri" w:hAnsi="Arial"/>
                <w:kern w:val="2"/>
                <w:sz w:val="18"/>
                <w:szCs w:val="22"/>
                <w:lang w:val="en-US" w:eastAsia="ko-KR"/>
                <w14:ligatures w14:val="standardContextual"/>
              </w:rPr>
            </w:pPr>
            <w:ins w:id="963" w:author="Nokia" w:date="2024-04-08T21:06: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tcPr>
          <w:p w14:paraId="7C837796" w14:textId="77777777" w:rsidR="002A77D3" w:rsidRPr="00153699" w:rsidRDefault="002A77D3" w:rsidP="0053627A">
            <w:pPr>
              <w:keepNext/>
              <w:keepLines/>
              <w:spacing w:after="0" w:line="256" w:lineRule="auto"/>
              <w:jc w:val="center"/>
              <w:rPr>
                <w:ins w:id="964" w:author="Nokia" w:date="2024-04-08T21:06:00Z"/>
                <w:rFonts w:ascii="Arial" w:hAnsi="Arial"/>
                <w:kern w:val="2"/>
                <w:sz w:val="18"/>
                <w:lang w:val="en-US" w:eastAsia="ko-KR"/>
                <w14:ligatures w14:val="standardContextual"/>
              </w:rPr>
            </w:pPr>
            <w:ins w:id="965" w:author="Nokia" w:date="2024-04-08T21:06: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
          <w:p w14:paraId="5A8F9E8A" w14:textId="77777777" w:rsidR="002A77D3" w:rsidRPr="00153699" w:rsidRDefault="002A77D3" w:rsidP="0053627A">
            <w:pPr>
              <w:keepNext/>
              <w:keepLines/>
              <w:spacing w:after="0" w:line="256" w:lineRule="auto"/>
              <w:jc w:val="center"/>
              <w:rPr>
                <w:ins w:id="966" w:author="Nokia" w:date="2024-04-08T21:06:00Z"/>
                <w:rFonts w:ascii="Arial" w:hAnsi="Arial"/>
                <w:kern w:val="2"/>
                <w:sz w:val="18"/>
                <w:lang w:val="en-US" w:eastAsia="ko-KR"/>
                <w14:ligatures w14:val="standardContextual"/>
              </w:rPr>
            </w:pPr>
            <w:ins w:id="967" w:author="Nokia" w:date="2024-04-08T21:06:00Z">
              <w:r w:rsidRPr="00153699">
                <w:rPr>
                  <w:rFonts w:ascii="Arial" w:hAnsi="Arial"/>
                  <w:kern w:val="2"/>
                  <w:sz w:val="18"/>
                  <w:lang w:eastAsia="ko-KR"/>
                  <w14:ligatures w14:val="standardContextual"/>
                </w:rPr>
                <w:t>-87</w:t>
              </w:r>
            </w:ins>
          </w:p>
        </w:tc>
        <w:tc>
          <w:tcPr>
            <w:tcW w:w="1950" w:type="dxa"/>
            <w:gridSpan w:val="3"/>
            <w:tcBorders>
              <w:top w:val="single" w:sz="4" w:space="0" w:color="auto"/>
              <w:left w:val="single" w:sz="4" w:space="0" w:color="auto"/>
              <w:bottom w:val="single" w:sz="4" w:space="0" w:color="auto"/>
              <w:right w:val="single" w:sz="4" w:space="0" w:color="auto"/>
            </w:tcBorders>
          </w:tcPr>
          <w:p w14:paraId="52C20772" w14:textId="77777777" w:rsidR="002A77D3" w:rsidRPr="00153699" w:rsidRDefault="002A77D3" w:rsidP="0053627A">
            <w:pPr>
              <w:keepNext/>
              <w:keepLines/>
              <w:spacing w:after="0" w:line="256" w:lineRule="auto"/>
              <w:jc w:val="center"/>
              <w:rPr>
                <w:ins w:id="968" w:author="Nokia" w:date="2024-04-08T21:06:00Z"/>
                <w:rFonts w:ascii="Arial" w:hAnsi="Arial"/>
                <w:kern w:val="2"/>
                <w:sz w:val="18"/>
                <w:lang w:val="en-US" w:eastAsia="ko-KR"/>
                <w14:ligatures w14:val="standardContextual"/>
              </w:rPr>
            </w:pPr>
            <w:ins w:id="969" w:author="Nokia" w:date="2024-04-08T21:06:00Z">
              <w:r w:rsidRPr="00153699">
                <w:rPr>
                  <w:rFonts w:ascii="Arial" w:hAnsi="Arial"/>
                  <w:kern w:val="2"/>
                  <w:sz w:val="18"/>
                  <w:lang w:val="en-US" w:eastAsia="ko-KR"/>
                  <w14:ligatures w14:val="standardContextual"/>
                </w:rPr>
                <w:t>NA</w:t>
              </w:r>
            </w:ins>
          </w:p>
        </w:tc>
      </w:tr>
      <w:tr w:rsidR="002A77D3" w:rsidRPr="00153699" w14:paraId="113B0B35" w14:textId="77777777" w:rsidTr="0053627A">
        <w:trPr>
          <w:jc w:val="center"/>
          <w:ins w:id="970" w:author="Nokia" w:date="2024-04-08T21:06:00Z"/>
        </w:trPr>
        <w:tc>
          <w:tcPr>
            <w:tcW w:w="1663" w:type="dxa"/>
            <w:tcBorders>
              <w:top w:val="nil"/>
              <w:left w:val="single" w:sz="4" w:space="0" w:color="auto"/>
              <w:bottom w:val="single" w:sz="4" w:space="0" w:color="auto"/>
              <w:right w:val="single" w:sz="4" w:space="0" w:color="auto"/>
            </w:tcBorders>
          </w:tcPr>
          <w:p w14:paraId="5C14DD34" w14:textId="77777777" w:rsidR="002A77D3" w:rsidRPr="00153699" w:rsidRDefault="002A77D3" w:rsidP="0053627A">
            <w:pPr>
              <w:rPr>
                <w:ins w:id="971"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2776EE7B" w14:textId="77777777" w:rsidR="002A77D3" w:rsidRPr="00153699" w:rsidRDefault="002A77D3" w:rsidP="0053627A">
            <w:pPr>
              <w:keepNext/>
              <w:keepLines/>
              <w:spacing w:after="0" w:line="256" w:lineRule="auto"/>
              <w:rPr>
                <w:ins w:id="972" w:author="Nokia" w:date="2024-04-08T21:06:00Z"/>
                <w:rFonts w:ascii="Arial" w:eastAsia="Calibri" w:hAnsi="Arial"/>
                <w:kern w:val="2"/>
                <w:sz w:val="18"/>
                <w:szCs w:val="22"/>
                <w:lang w:val="en-US" w:eastAsia="ko-KR"/>
                <w14:ligatures w14:val="standardContextual"/>
              </w:rPr>
            </w:pPr>
            <w:ins w:id="973" w:author="Nokia" w:date="2024-04-08T21:06: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18A7AF51" w14:textId="77777777" w:rsidR="002A77D3" w:rsidRPr="00153699" w:rsidRDefault="002A77D3" w:rsidP="0053627A">
            <w:pPr>
              <w:rPr>
                <w:ins w:id="974"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73FD669A" w14:textId="77777777" w:rsidR="002A77D3" w:rsidRPr="00153699" w:rsidRDefault="002A77D3" w:rsidP="0053627A">
            <w:pPr>
              <w:keepNext/>
              <w:keepLines/>
              <w:spacing w:after="0" w:line="256" w:lineRule="auto"/>
              <w:jc w:val="center"/>
              <w:rPr>
                <w:ins w:id="975" w:author="Nokia" w:date="2024-04-08T21:06:00Z"/>
                <w:rFonts w:ascii="Arial" w:hAnsi="Arial"/>
                <w:kern w:val="2"/>
                <w:sz w:val="18"/>
                <w:lang w:eastAsia="ko-KR"/>
                <w14:ligatures w14:val="standardContextual"/>
              </w:rPr>
            </w:pPr>
            <w:ins w:id="976" w:author="Nokia" w:date="2024-04-08T21:06:00Z">
              <w:r w:rsidRPr="00153699">
                <w:rPr>
                  <w:rFonts w:ascii="Arial" w:hAnsi="Arial"/>
                  <w:kern w:val="2"/>
                  <w:sz w:val="18"/>
                  <w:lang w:eastAsia="ko-KR"/>
                  <w14:ligatures w14:val="standardContextual"/>
                </w:rPr>
                <w:t>-84</w:t>
              </w:r>
            </w:ins>
          </w:p>
        </w:tc>
        <w:tc>
          <w:tcPr>
            <w:tcW w:w="1950" w:type="dxa"/>
            <w:gridSpan w:val="3"/>
            <w:tcBorders>
              <w:top w:val="single" w:sz="4" w:space="0" w:color="auto"/>
              <w:left w:val="single" w:sz="4" w:space="0" w:color="auto"/>
              <w:bottom w:val="single" w:sz="4" w:space="0" w:color="auto"/>
              <w:right w:val="single" w:sz="4" w:space="0" w:color="auto"/>
            </w:tcBorders>
          </w:tcPr>
          <w:p w14:paraId="5B561A47" w14:textId="77777777" w:rsidR="002A77D3" w:rsidRPr="00153699" w:rsidRDefault="002A77D3" w:rsidP="0053627A">
            <w:pPr>
              <w:keepNext/>
              <w:keepLines/>
              <w:spacing w:after="0" w:line="256" w:lineRule="auto"/>
              <w:jc w:val="center"/>
              <w:rPr>
                <w:ins w:id="977" w:author="Nokia" w:date="2024-04-08T21:06:00Z"/>
                <w:rFonts w:ascii="Arial" w:hAnsi="Arial"/>
                <w:kern w:val="2"/>
                <w:sz w:val="18"/>
                <w:lang w:eastAsia="ko-KR"/>
                <w14:ligatures w14:val="standardContextual"/>
              </w:rPr>
            </w:pPr>
            <w:ins w:id="978" w:author="Nokia" w:date="2024-04-08T21:06:00Z">
              <w:r w:rsidRPr="00153699">
                <w:rPr>
                  <w:rFonts w:ascii="Arial" w:hAnsi="Arial"/>
                  <w:kern w:val="2"/>
                  <w:sz w:val="18"/>
                  <w:lang w:eastAsia="ko-KR"/>
                  <w14:ligatures w14:val="standardContextual"/>
                </w:rPr>
                <w:t>NA</w:t>
              </w:r>
            </w:ins>
          </w:p>
        </w:tc>
      </w:tr>
      <w:tr w:rsidR="002A77D3" w:rsidRPr="00153699" w14:paraId="424647E8" w14:textId="77777777" w:rsidTr="0053627A">
        <w:trPr>
          <w:trHeight w:val="187"/>
          <w:jc w:val="center"/>
          <w:ins w:id="979" w:author="Nokia" w:date="2024-04-08T21:06:00Z"/>
        </w:trPr>
        <w:tc>
          <w:tcPr>
            <w:tcW w:w="1663" w:type="dxa"/>
            <w:vMerge w:val="restart"/>
            <w:tcBorders>
              <w:top w:val="nil"/>
              <w:left w:val="single" w:sz="4" w:space="0" w:color="auto"/>
              <w:bottom w:val="single" w:sz="4" w:space="0" w:color="auto"/>
              <w:right w:val="single" w:sz="4" w:space="0" w:color="auto"/>
            </w:tcBorders>
          </w:tcPr>
          <w:p w14:paraId="2129BBEF" w14:textId="77777777" w:rsidR="002A77D3" w:rsidRPr="00153699" w:rsidRDefault="002A77D3" w:rsidP="0053627A">
            <w:pPr>
              <w:keepNext/>
              <w:keepLines/>
              <w:spacing w:after="0" w:line="256" w:lineRule="auto"/>
              <w:rPr>
                <w:ins w:id="980" w:author="Nokia" w:date="2024-04-08T21:06:00Z"/>
                <w:rFonts w:ascii="Arial" w:hAnsi="Arial"/>
                <w:kern w:val="2"/>
                <w:sz w:val="18"/>
                <w:lang w:val="fr-FR" w:eastAsia="ko-KR"/>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591B84D5" w14:textId="77777777" w:rsidR="002A77D3" w:rsidRPr="00153699" w:rsidRDefault="002A77D3" w:rsidP="0053627A">
            <w:pPr>
              <w:keepNext/>
              <w:keepLines/>
              <w:spacing w:after="0" w:line="256" w:lineRule="auto"/>
              <w:rPr>
                <w:ins w:id="981" w:author="Nokia" w:date="2024-04-08T21:06:00Z"/>
                <w:rFonts w:ascii="Arial" w:eastAsia="Calibri" w:hAnsi="Arial"/>
                <w:kern w:val="2"/>
                <w:sz w:val="18"/>
                <w:szCs w:val="22"/>
                <w:lang w:val="fr-FR" w:eastAsia="ko-KR"/>
                <w14:ligatures w14:val="standardContextual"/>
              </w:rPr>
            </w:pPr>
          </w:p>
        </w:tc>
        <w:tc>
          <w:tcPr>
            <w:tcW w:w="2801" w:type="dxa"/>
            <w:gridSpan w:val="2"/>
            <w:vMerge w:val="restart"/>
            <w:tcBorders>
              <w:top w:val="single" w:sz="4" w:space="0" w:color="auto"/>
              <w:left w:val="single" w:sz="4" w:space="0" w:color="auto"/>
              <w:bottom w:val="single" w:sz="4" w:space="0" w:color="auto"/>
              <w:right w:val="single" w:sz="4" w:space="0" w:color="auto"/>
            </w:tcBorders>
          </w:tcPr>
          <w:p w14:paraId="0FC3C463" w14:textId="77777777" w:rsidR="002A77D3" w:rsidRPr="00153699" w:rsidRDefault="002A77D3" w:rsidP="0053627A">
            <w:pPr>
              <w:keepNext/>
              <w:keepLines/>
              <w:spacing w:after="0" w:line="256" w:lineRule="auto"/>
              <w:jc w:val="center"/>
              <w:rPr>
                <w:ins w:id="982" w:author="Nokia" w:date="2024-04-08T21:06:00Z"/>
                <w:rFonts w:ascii="Arial" w:eastAsia="PMingLiU" w:hAnsi="Arial"/>
                <w:kern w:val="2"/>
                <w:sz w:val="18"/>
                <w:lang w:val="fr-FR"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451B7BF" w14:textId="77777777" w:rsidR="002A77D3" w:rsidRPr="00153699" w:rsidRDefault="002A77D3" w:rsidP="0053627A">
            <w:pPr>
              <w:keepNext/>
              <w:keepLines/>
              <w:spacing w:after="0" w:line="256" w:lineRule="auto"/>
              <w:jc w:val="center"/>
              <w:rPr>
                <w:ins w:id="983" w:author="Nokia" w:date="2024-04-08T21:06: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2E02F38E" w14:textId="77777777" w:rsidR="002A77D3" w:rsidRPr="00153699" w:rsidRDefault="002A77D3" w:rsidP="0053627A">
            <w:pPr>
              <w:keepNext/>
              <w:keepLines/>
              <w:spacing w:after="0" w:line="256" w:lineRule="auto"/>
              <w:jc w:val="center"/>
              <w:rPr>
                <w:ins w:id="984" w:author="Nokia" w:date="2024-04-08T21:06:00Z"/>
                <w:rFonts w:ascii="Arial" w:hAnsi="Arial"/>
                <w:kern w:val="2"/>
                <w:sz w:val="18"/>
                <w:lang w:val="fr-FR" w:eastAsia="ko-KR"/>
                <w14:ligatures w14:val="standardContextual"/>
              </w:rPr>
            </w:pPr>
          </w:p>
        </w:tc>
      </w:tr>
      <w:tr w:rsidR="002A77D3" w:rsidRPr="00153699" w14:paraId="298BDBA4" w14:textId="77777777" w:rsidTr="0053627A">
        <w:trPr>
          <w:trHeight w:val="187"/>
          <w:jc w:val="center"/>
          <w:ins w:id="985" w:author="Nokia" w:date="2024-04-08T21:06:00Z"/>
        </w:trPr>
        <w:tc>
          <w:tcPr>
            <w:tcW w:w="1663" w:type="dxa"/>
            <w:vMerge/>
            <w:tcBorders>
              <w:top w:val="nil"/>
              <w:left w:val="single" w:sz="4" w:space="0" w:color="auto"/>
              <w:bottom w:val="single" w:sz="4" w:space="0" w:color="auto"/>
              <w:right w:val="single" w:sz="4" w:space="0" w:color="auto"/>
            </w:tcBorders>
            <w:vAlign w:val="center"/>
          </w:tcPr>
          <w:p w14:paraId="1D416766" w14:textId="77777777" w:rsidR="002A77D3" w:rsidRPr="00153699" w:rsidRDefault="002A77D3" w:rsidP="0053627A">
            <w:pPr>
              <w:spacing w:after="0" w:line="256" w:lineRule="auto"/>
              <w:rPr>
                <w:ins w:id="986" w:author="Nokia" w:date="2024-04-08T21:06:00Z"/>
                <w:rFonts w:ascii="Arial" w:hAnsi="Arial"/>
                <w:sz w:val="18"/>
                <w:lang w:val="fr-FR" w:eastAsia="ko-KR"/>
              </w:rPr>
            </w:pPr>
          </w:p>
        </w:tc>
        <w:tc>
          <w:tcPr>
            <w:tcW w:w="1517" w:type="dxa"/>
            <w:tcBorders>
              <w:top w:val="single" w:sz="4" w:space="0" w:color="auto"/>
              <w:left w:val="single" w:sz="4" w:space="0" w:color="auto"/>
              <w:bottom w:val="single" w:sz="4" w:space="0" w:color="auto"/>
              <w:right w:val="single" w:sz="4" w:space="0" w:color="auto"/>
            </w:tcBorders>
          </w:tcPr>
          <w:p w14:paraId="71287EE8" w14:textId="77777777" w:rsidR="002A77D3" w:rsidRPr="00153699" w:rsidRDefault="002A77D3" w:rsidP="0053627A">
            <w:pPr>
              <w:keepNext/>
              <w:keepLines/>
              <w:spacing w:after="0" w:line="256" w:lineRule="auto"/>
              <w:rPr>
                <w:ins w:id="987" w:author="Nokia" w:date="2024-04-08T21:06:00Z"/>
                <w:rFonts w:ascii="Arial" w:eastAsia="Calibri" w:hAnsi="Arial"/>
                <w:kern w:val="2"/>
                <w:sz w:val="18"/>
                <w:szCs w:val="22"/>
                <w:lang w:val="fr-FR" w:eastAsia="ko-KR"/>
                <w14:ligatures w14:val="standardContextual"/>
              </w:rPr>
            </w:pPr>
          </w:p>
        </w:tc>
        <w:tc>
          <w:tcPr>
            <w:tcW w:w="2801" w:type="dxa"/>
            <w:gridSpan w:val="2"/>
            <w:vMerge/>
            <w:tcBorders>
              <w:top w:val="single" w:sz="4" w:space="0" w:color="auto"/>
              <w:left w:val="single" w:sz="4" w:space="0" w:color="auto"/>
              <w:bottom w:val="single" w:sz="4" w:space="0" w:color="auto"/>
              <w:right w:val="single" w:sz="4" w:space="0" w:color="auto"/>
            </w:tcBorders>
            <w:vAlign w:val="center"/>
          </w:tcPr>
          <w:p w14:paraId="399975BB" w14:textId="77777777" w:rsidR="002A77D3" w:rsidRPr="00153699" w:rsidRDefault="002A77D3" w:rsidP="0053627A">
            <w:pPr>
              <w:spacing w:after="0" w:line="256" w:lineRule="auto"/>
              <w:rPr>
                <w:ins w:id="988" w:author="Nokia" w:date="2024-04-08T21:06:00Z"/>
                <w:rFonts w:ascii="Arial" w:eastAsia="PMingLiU" w:hAnsi="Arial"/>
                <w:sz w:val="18"/>
                <w:lang w:val="fr-FR"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4F464CB1" w14:textId="77777777" w:rsidR="002A77D3" w:rsidRPr="00153699" w:rsidRDefault="002A77D3" w:rsidP="0053627A">
            <w:pPr>
              <w:keepNext/>
              <w:keepLines/>
              <w:spacing w:after="0" w:line="256" w:lineRule="auto"/>
              <w:jc w:val="center"/>
              <w:rPr>
                <w:ins w:id="989" w:author="Nokia" w:date="2024-04-08T21:06: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56F90043" w14:textId="77777777" w:rsidR="002A77D3" w:rsidRPr="00153699" w:rsidRDefault="002A77D3" w:rsidP="0053627A">
            <w:pPr>
              <w:keepNext/>
              <w:keepLines/>
              <w:spacing w:after="0" w:line="256" w:lineRule="auto"/>
              <w:jc w:val="center"/>
              <w:rPr>
                <w:ins w:id="990" w:author="Nokia" w:date="2024-04-08T21:06:00Z"/>
                <w:rFonts w:ascii="Arial" w:hAnsi="Arial"/>
                <w:kern w:val="2"/>
                <w:sz w:val="18"/>
                <w:lang w:val="fr-FR" w:eastAsia="ko-KR"/>
                <w14:ligatures w14:val="standardContextual"/>
              </w:rPr>
            </w:pPr>
          </w:p>
        </w:tc>
      </w:tr>
      <w:tr w:rsidR="002A77D3" w:rsidRPr="00153699" w14:paraId="05709A27" w14:textId="77777777" w:rsidTr="0053627A">
        <w:trPr>
          <w:jc w:val="center"/>
          <w:ins w:id="991"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7575D91F" w14:textId="77777777" w:rsidR="002A77D3" w:rsidRPr="00153699" w:rsidRDefault="002A77D3" w:rsidP="0053627A">
            <w:pPr>
              <w:keepNext/>
              <w:keepLines/>
              <w:spacing w:after="0" w:line="256" w:lineRule="auto"/>
              <w:rPr>
                <w:ins w:id="992" w:author="Nokia" w:date="2024-04-08T21:06:00Z"/>
                <w:rFonts w:ascii="Arial" w:hAnsi="Arial"/>
                <w:kern w:val="2"/>
                <w:sz w:val="18"/>
                <w:lang w:val="en-US" w:eastAsia="ko-KR"/>
                <w14:ligatures w14:val="standardContextual"/>
              </w:rPr>
            </w:pPr>
            <w:ins w:id="993" w:author="Nokia" w:date="2024-04-08T21:06:00Z">
              <w:r w:rsidRPr="00153699">
                <w:rPr>
                  <w:rFonts w:ascii="Arial" w:hAnsi="Arial"/>
                  <w:kern w:val="2"/>
                  <w:sz w:val="18"/>
                  <w:lang w:eastAsia="ko-KR"/>
                  <w14:ligatures w14:val="standardContextual"/>
                </w:rPr>
                <w:t>SCH_RP</w:t>
              </w:r>
              <w:r w:rsidRPr="00153699">
                <w:rPr>
                  <w:rFonts w:ascii="Arial" w:hAnsi="Arial"/>
                  <w:kern w:val="2"/>
                  <w:sz w:val="18"/>
                  <w:vertAlign w:val="superscript"/>
                  <w:lang w:eastAsia="ko-KR"/>
                  <w14:ligatures w14:val="standardContextual"/>
                </w:rPr>
                <w:t xml:space="preserve"> Note 3</w:t>
              </w:r>
            </w:ins>
          </w:p>
        </w:tc>
        <w:tc>
          <w:tcPr>
            <w:tcW w:w="1044" w:type="dxa"/>
            <w:tcBorders>
              <w:top w:val="single" w:sz="4" w:space="0" w:color="auto"/>
              <w:left w:val="single" w:sz="4" w:space="0" w:color="auto"/>
              <w:bottom w:val="single" w:sz="4" w:space="0" w:color="auto"/>
              <w:right w:val="single" w:sz="4" w:space="0" w:color="auto"/>
            </w:tcBorders>
          </w:tcPr>
          <w:p w14:paraId="45178375" w14:textId="77777777" w:rsidR="002A77D3" w:rsidRPr="00153699" w:rsidRDefault="002A77D3" w:rsidP="0053627A">
            <w:pPr>
              <w:keepNext/>
              <w:keepLines/>
              <w:spacing w:after="0" w:line="256" w:lineRule="auto"/>
              <w:jc w:val="center"/>
              <w:rPr>
                <w:ins w:id="994" w:author="Nokia" w:date="2024-04-08T21:06:00Z"/>
                <w:rFonts w:ascii="Arial" w:hAnsi="Arial"/>
                <w:kern w:val="2"/>
                <w:sz w:val="18"/>
                <w:lang w:val="en-US" w:eastAsia="ko-KR"/>
                <w14:ligatures w14:val="standardContextual"/>
              </w:rPr>
            </w:pPr>
            <w:ins w:id="995" w:author="Nokia" w:date="2024-04-08T21:06:00Z">
              <w:r w:rsidRPr="00153699">
                <w:rPr>
                  <w:rFonts w:ascii="Arial" w:hAnsi="Arial"/>
                  <w:kern w:val="2"/>
                  <w:sz w:val="18"/>
                  <w:lang w:eastAsia="ko-KR"/>
                  <w14:ligatures w14:val="standardContextual"/>
                </w:rPr>
                <w:t>dBm/15 kHz</w:t>
              </w:r>
            </w:ins>
          </w:p>
        </w:tc>
        <w:tc>
          <w:tcPr>
            <w:tcW w:w="1757" w:type="dxa"/>
            <w:tcBorders>
              <w:top w:val="single" w:sz="4" w:space="0" w:color="auto"/>
              <w:left w:val="single" w:sz="4" w:space="0" w:color="auto"/>
              <w:bottom w:val="single" w:sz="4" w:space="0" w:color="auto"/>
              <w:right w:val="single" w:sz="4" w:space="0" w:color="auto"/>
            </w:tcBorders>
          </w:tcPr>
          <w:p w14:paraId="321AE976" w14:textId="77777777" w:rsidR="002A77D3" w:rsidRPr="00153699" w:rsidRDefault="002A77D3" w:rsidP="0053627A">
            <w:pPr>
              <w:keepNext/>
              <w:keepLines/>
              <w:spacing w:after="0" w:line="256" w:lineRule="auto"/>
              <w:jc w:val="center"/>
              <w:rPr>
                <w:ins w:id="996" w:author="Nokia" w:date="2024-04-08T21:06:00Z"/>
                <w:rFonts w:ascii="Arial" w:hAnsi="Arial"/>
                <w:kern w:val="2"/>
                <w:sz w:val="18"/>
                <w:lang w:eastAsia="ko-KR"/>
                <w14:ligatures w14:val="standardContextual"/>
              </w:rPr>
            </w:pPr>
            <w:ins w:id="997" w:author="Nokia" w:date="2024-04-08T21:06:00Z">
              <w:r w:rsidRPr="00153699">
                <w:rPr>
                  <w:rFonts w:ascii="Arial" w:hAnsi="Arial"/>
                  <w:kern w:val="2"/>
                  <w:sz w:val="18"/>
                  <w:lang w:eastAsia="ko-KR"/>
                  <w14:ligatures w14:val="standardContextual"/>
                </w:rPr>
                <w:t>-87</w:t>
              </w:r>
            </w:ins>
          </w:p>
        </w:tc>
        <w:tc>
          <w:tcPr>
            <w:tcW w:w="3619" w:type="dxa"/>
            <w:gridSpan w:val="5"/>
            <w:tcBorders>
              <w:top w:val="single" w:sz="4" w:space="0" w:color="auto"/>
              <w:left w:val="single" w:sz="4" w:space="0" w:color="auto"/>
              <w:bottom w:val="single" w:sz="4" w:space="0" w:color="auto"/>
              <w:right w:val="single" w:sz="4" w:space="0" w:color="auto"/>
            </w:tcBorders>
          </w:tcPr>
          <w:p w14:paraId="4D7B120F" w14:textId="77777777" w:rsidR="002A77D3" w:rsidRPr="00153699" w:rsidRDefault="002A77D3" w:rsidP="0053627A">
            <w:pPr>
              <w:keepNext/>
              <w:keepLines/>
              <w:spacing w:after="0" w:line="256" w:lineRule="auto"/>
              <w:jc w:val="center"/>
              <w:rPr>
                <w:ins w:id="998" w:author="Nokia" w:date="2024-04-08T21:06:00Z"/>
                <w:rFonts w:ascii="Arial" w:hAnsi="Arial"/>
                <w:kern w:val="2"/>
                <w:sz w:val="18"/>
                <w:lang w:eastAsia="ko-KR"/>
                <w14:ligatures w14:val="standardContextual"/>
              </w:rPr>
            </w:pPr>
            <w:ins w:id="999" w:author="Nokia" w:date="2024-04-08T21:06:00Z">
              <w:r w:rsidRPr="00153699">
                <w:rPr>
                  <w:rFonts w:ascii="Arial" w:hAnsi="Arial"/>
                  <w:kern w:val="2"/>
                  <w:sz w:val="18"/>
                  <w:lang w:eastAsia="ko-KR"/>
                  <w14:ligatures w14:val="standardContextual"/>
                </w:rPr>
                <w:t>NA</w:t>
              </w:r>
            </w:ins>
          </w:p>
        </w:tc>
      </w:tr>
      <w:tr w:rsidR="002A77D3" w:rsidRPr="00153699" w14:paraId="3895C13F" w14:textId="77777777" w:rsidTr="0053627A">
        <w:trPr>
          <w:jc w:val="center"/>
          <w:ins w:id="1000"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BD66F55" w14:textId="77777777" w:rsidR="002A77D3" w:rsidRPr="00153699" w:rsidRDefault="002A77D3" w:rsidP="0053627A">
            <w:pPr>
              <w:keepNext/>
              <w:keepLines/>
              <w:spacing w:after="0" w:line="256" w:lineRule="auto"/>
              <w:rPr>
                <w:ins w:id="1001" w:author="Nokia" w:date="2024-04-08T21:06:00Z"/>
                <w:rFonts w:ascii="Arial" w:hAnsi="Arial"/>
                <w:kern w:val="2"/>
                <w:sz w:val="18"/>
                <w:lang w:val="en-US" w:eastAsia="ko-KR"/>
                <w14:ligatures w14:val="standardContextual"/>
              </w:rPr>
            </w:pPr>
            <w:ins w:id="1002" w:author="Nokia" w:date="2024-04-08T21:06:00Z">
              <w:r w:rsidRPr="00153699">
                <w:rPr>
                  <w:rFonts w:ascii="Arial" w:hAnsi="Arial"/>
                  <w:kern w:val="2"/>
                  <w:sz w:val="18"/>
                  <w:lang w:val="en-US" w:eastAsia="ko-KR"/>
                  <w14:ligatures w14:val="standardContextual"/>
                </w:rPr>
                <w:t>Propagation condition</w:t>
              </w:r>
            </w:ins>
          </w:p>
        </w:tc>
        <w:tc>
          <w:tcPr>
            <w:tcW w:w="2801" w:type="dxa"/>
            <w:gridSpan w:val="2"/>
            <w:tcBorders>
              <w:top w:val="single" w:sz="4" w:space="0" w:color="auto"/>
              <w:left w:val="single" w:sz="4" w:space="0" w:color="auto"/>
              <w:bottom w:val="single" w:sz="4" w:space="0" w:color="auto"/>
              <w:right w:val="single" w:sz="4" w:space="0" w:color="auto"/>
            </w:tcBorders>
          </w:tcPr>
          <w:p w14:paraId="7C79ED50" w14:textId="77777777" w:rsidR="002A77D3" w:rsidRPr="00153699" w:rsidRDefault="002A77D3" w:rsidP="0053627A">
            <w:pPr>
              <w:keepNext/>
              <w:keepLines/>
              <w:spacing w:after="0" w:line="256" w:lineRule="auto"/>
              <w:jc w:val="center"/>
              <w:rPr>
                <w:ins w:id="1003" w:author="Nokia" w:date="2024-04-08T21:06:00Z"/>
                <w:rFonts w:ascii="Arial" w:hAnsi="Arial"/>
                <w:kern w:val="2"/>
                <w:sz w:val="18"/>
                <w:lang w:val="en-US" w:eastAsia="ko-KR"/>
                <w14:ligatures w14:val="standardContextual"/>
              </w:rPr>
            </w:pPr>
            <w:ins w:id="1004" w:author="Nokia" w:date="2024-04-08T21:06:00Z">
              <w:r w:rsidRPr="00153699">
                <w:rPr>
                  <w:rFonts w:ascii="Arial" w:hAnsi="Arial"/>
                  <w:kern w:val="2"/>
                  <w:sz w:val="18"/>
                  <w:lang w:val="en-US" w:eastAsia="ko-KR"/>
                  <w14:ligatures w14:val="standardContextual"/>
                </w:rPr>
                <w:t>-</w:t>
              </w:r>
            </w:ins>
          </w:p>
        </w:tc>
        <w:tc>
          <w:tcPr>
            <w:tcW w:w="3619" w:type="dxa"/>
            <w:gridSpan w:val="5"/>
            <w:tcBorders>
              <w:top w:val="single" w:sz="4" w:space="0" w:color="auto"/>
              <w:left w:val="single" w:sz="4" w:space="0" w:color="auto"/>
              <w:bottom w:val="single" w:sz="4" w:space="0" w:color="auto"/>
              <w:right w:val="single" w:sz="4" w:space="0" w:color="auto"/>
            </w:tcBorders>
          </w:tcPr>
          <w:p w14:paraId="6C92034E" w14:textId="77777777" w:rsidR="002A77D3" w:rsidRPr="00153699" w:rsidRDefault="002A77D3" w:rsidP="0053627A">
            <w:pPr>
              <w:keepNext/>
              <w:keepLines/>
              <w:spacing w:after="0" w:line="256" w:lineRule="auto"/>
              <w:jc w:val="center"/>
              <w:rPr>
                <w:ins w:id="1005" w:author="Nokia" w:date="2024-04-08T21:06:00Z"/>
                <w:rFonts w:ascii="Arial" w:hAnsi="Arial"/>
                <w:kern w:val="2"/>
                <w:sz w:val="18"/>
                <w:lang w:val="en-US" w:eastAsia="ko-KR"/>
                <w14:ligatures w14:val="standardContextual"/>
              </w:rPr>
            </w:pPr>
            <w:ins w:id="1006" w:author="Nokia" w:date="2024-04-08T21:06:00Z">
              <w:r w:rsidRPr="00153699">
                <w:rPr>
                  <w:rFonts w:ascii="Arial" w:hAnsi="Arial"/>
                  <w:kern w:val="2"/>
                  <w:sz w:val="18"/>
                  <w:lang w:val="en-US" w:eastAsia="ko-KR"/>
                  <w14:ligatures w14:val="standardContextual"/>
                </w:rPr>
                <w:t>AWGN</w:t>
              </w:r>
            </w:ins>
          </w:p>
        </w:tc>
      </w:tr>
      <w:tr w:rsidR="002A77D3" w:rsidRPr="00153699" w14:paraId="4627F832" w14:textId="77777777" w:rsidTr="0053627A">
        <w:trPr>
          <w:trHeight w:val="400"/>
          <w:jc w:val="center"/>
          <w:ins w:id="1007"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642355BE" w14:textId="77777777" w:rsidR="002A77D3" w:rsidRPr="00153699" w:rsidRDefault="002A77D3" w:rsidP="0053627A">
            <w:pPr>
              <w:keepNext/>
              <w:keepLines/>
              <w:spacing w:after="0" w:line="256" w:lineRule="auto"/>
              <w:rPr>
                <w:ins w:id="1008" w:author="Nokia" w:date="2024-04-08T21:06:00Z"/>
                <w:rFonts w:ascii="Arial" w:hAnsi="Arial" w:cs="Arial"/>
                <w:kern w:val="2"/>
                <w:sz w:val="18"/>
                <w:lang w:val="en-US" w:eastAsia="ko-KR"/>
                <w14:ligatures w14:val="standardContextual"/>
              </w:rPr>
            </w:pPr>
          </w:p>
          <w:p w14:paraId="3A9D3B48" w14:textId="77777777" w:rsidR="002A77D3" w:rsidRPr="00153699" w:rsidRDefault="002A77D3" w:rsidP="0053627A">
            <w:pPr>
              <w:keepNext/>
              <w:keepLines/>
              <w:spacing w:after="0" w:line="256" w:lineRule="auto"/>
              <w:rPr>
                <w:ins w:id="1009" w:author="Nokia" w:date="2024-04-08T21:06:00Z"/>
                <w:rFonts w:ascii="Arial" w:eastAsia="Calibri" w:hAnsi="Arial"/>
                <w:kern w:val="2"/>
                <w:sz w:val="18"/>
                <w:szCs w:val="22"/>
                <w:lang w:val="en-US" w:eastAsia="ko-KR"/>
                <w14:ligatures w14:val="standardContextual"/>
              </w:rPr>
            </w:pPr>
            <w:ins w:id="1010" w:author="Nokia" w:date="2024-04-08T21:06:00Z">
              <w:r w:rsidRPr="00153699">
                <w:rPr>
                  <w:rFonts w:ascii="Arial" w:hAnsi="Arial" w:cs="Arial"/>
                  <w:kern w:val="2"/>
                  <w:sz w:val="18"/>
                  <w:lang w:val="en-US" w:eastAsia="ko-KR"/>
                  <w14:ligatures w14:val="standardContextual"/>
                </w:rPr>
                <w:t>Io</w:t>
              </w:r>
              <w:r w:rsidRPr="00153699">
                <w:rPr>
                  <w:rFonts w:ascii="Arial" w:hAnsi="Arial" w:cs="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3CF80A27" w14:textId="77777777" w:rsidR="002A77D3" w:rsidRPr="00153699" w:rsidRDefault="002A77D3" w:rsidP="0053627A">
            <w:pPr>
              <w:keepNext/>
              <w:keepLines/>
              <w:spacing w:after="0" w:line="256" w:lineRule="auto"/>
              <w:rPr>
                <w:ins w:id="1011" w:author="Nokia" w:date="2024-04-08T21:06:00Z"/>
                <w:rFonts w:ascii="Arial" w:eastAsia="Calibri" w:hAnsi="Arial"/>
                <w:kern w:val="2"/>
                <w:sz w:val="18"/>
                <w:szCs w:val="22"/>
                <w:lang w:val="en-US" w:eastAsia="ko-KR"/>
                <w14:ligatures w14:val="standardContextual"/>
              </w:rPr>
            </w:pPr>
            <w:ins w:id="1012" w:author="Nokia" w:date="2024-04-08T21:06:00Z">
              <w:r w:rsidRPr="00153699">
                <w:rPr>
                  <w:rFonts w:ascii="Arial" w:eastAsia="Calibri" w:hAnsi="Arial"/>
                  <w:kern w:val="2"/>
                  <w:sz w:val="18"/>
                  <w:szCs w:val="22"/>
                  <w:lang w:val="en-US" w:eastAsia="ko-KR"/>
                  <w14:ligatures w14:val="standardContextual"/>
                </w:rPr>
                <w:t>Config 1,2,4,5</w:t>
              </w:r>
            </w:ins>
          </w:p>
        </w:tc>
        <w:tc>
          <w:tcPr>
            <w:tcW w:w="1044" w:type="dxa"/>
            <w:tcBorders>
              <w:top w:val="single" w:sz="4" w:space="0" w:color="auto"/>
              <w:left w:val="single" w:sz="4" w:space="0" w:color="auto"/>
              <w:bottom w:val="single" w:sz="4" w:space="0" w:color="auto"/>
              <w:right w:val="single" w:sz="4" w:space="0" w:color="auto"/>
            </w:tcBorders>
          </w:tcPr>
          <w:p w14:paraId="12AA6192" w14:textId="77777777" w:rsidR="002A77D3" w:rsidRPr="00153699" w:rsidRDefault="002A77D3" w:rsidP="0053627A">
            <w:pPr>
              <w:keepNext/>
              <w:keepLines/>
              <w:spacing w:after="0" w:line="256" w:lineRule="auto"/>
              <w:jc w:val="center"/>
              <w:rPr>
                <w:ins w:id="1013" w:author="Nokia" w:date="2024-04-08T21:06:00Z"/>
                <w:rFonts w:ascii="Arial" w:hAnsi="Arial" w:cs="Arial"/>
                <w:kern w:val="2"/>
                <w:sz w:val="18"/>
                <w:lang w:eastAsia="ko-KR"/>
                <w14:ligatures w14:val="standardContextual"/>
              </w:rPr>
            </w:pPr>
            <w:ins w:id="1014" w:author="Nokia" w:date="2024-04-08T21:06:00Z">
              <w:r w:rsidRPr="00153699">
                <w:rPr>
                  <w:rFonts w:ascii="Arial" w:hAnsi="Arial" w:cs="Arial"/>
                  <w:kern w:val="2"/>
                  <w:sz w:val="18"/>
                  <w:lang w:eastAsia="ko-KR"/>
                  <w14:ligatures w14:val="standardContextual"/>
                </w:rPr>
                <w:t>dBm/</w:t>
              </w:r>
            </w:ins>
          </w:p>
          <w:p w14:paraId="2D6DEAFE" w14:textId="77777777" w:rsidR="002A77D3" w:rsidRPr="00153699" w:rsidRDefault="002A77D3" w:rsidP="0053627A">
            <w:pPr>
              <w:keepNext/>
              <w:keepLines/>
              <w:spacing w:after="0" w:line="256" w:lineRule="auto"/>
              <w:jc w:val="center"/>
              <w:rPr>
                <w:ins w:id="1015" w:author="Nokia" w:date="2024-04-08T21:06:00Z"/>
                <w:rFonts w:ascii="Arial" w:hAnsi="Arial"/>
                <w:kern w:val="2"/>
                <w:sz w:val="18"/>
                <w:lang w:val="en-US" w:eastAsia="ko-KR"/>
                <w14:ligatures w14:val="standardContextual"/>
              </w:rPr>
            </w:pPr>
            <w:ins w:id="1016" w:author="Nokia" w:date="2024-04-08T21:06:00Z">
              <w:r w:rsidRPr="00153699">
                <w:rPr>
                  <w:rFonts w:ascii="Arial" w:hAnsi="Arial" w:cs="Arial"/>
                  <w:kern w:val="2"/>
                  <w:sz w:val="18"/>
                  <w:lang w:eastAsia="ko-KR"/>
                  <w14:ligatures w14:val="standardContextual"/>
                </w:rPr>
                <w:t>9.36MHz</w:t>
              </w:r>
            </w:ins>
          </w:p>
        </w:tc>
        <w:tc>
          <w:tcPr>
            <w:tcW w:w="1757" w:type="dxa"/>
            <w:tcBorders>
              <w:top w:val="single" w:sz="4" w:space="0" w:color="auto"/>
              <w:left w:val="single" w:sz="4" w:space="0" w:color="auto"/>
              <w:bottom w:val="single" w:sz="4" w:space="0" w:color="auto"/>
              <w:right w:val="single" w:sz="4" w:space="0" w:color="auto"/>
            </w:tcBorders>
          </w:tcPr>
          <w:p w14:paraId="6CDCDAA7" w14:textId="77777777" w:rsidR="002A77D3" w:rsidRPr="00153699" w:rsidRDefault="002A77D3" w:rsidP="0053627A">
            <w:pPr>
              <w:keepNext/>
              <w:keepLines/>
              <w:spacing w:after="0" w:line="256" w:lineRule="auto"/>
              <w:jc w:val="center"/>
              <w:rPr>
                <w:ins w:id="1017" w:author="Nokia" w:date="2024-04-08T21:06:00Z"/>
                <w:rFonts w:ascii="Arial" w:hAnsi="Arial" w:cs="Arial"/>
                <w:kern w:val="2"/>
                <w:sz w:val="18"/>
                <w:lang w:eastAsia="zh-CN"/>
                <w14:ligatures w14:val="standardContextual"/>
              </w:rPr>
            </w:pPr>
            <w:ins w:id="1018" w:author="Nokia" w:date="2024-04-08T21:06:00Z">
              <w:r w:rsidRPr="00153699">
                <w:rPr>
                  <w:rFonts w:ascii="Arial" w:hAnsi="Arial" w:cs="Arial"/>
                  <w:kern w:val="2"/>
                  <w:sz w:val="18"/>
                  <w:lang w:eastAsia="zh-CN"/>
                  <w14:ligatures w14:val="standardContextual"/>
                </w:rPr>
                <w:t>-58.96</w:t>
              </w:r>
            </w:ins>
          </w:p>
        </w:tc>
        <w:tc>
          <w:tcPr>
            <w:tcW w:w="3619" w:type="dxa"/>
            <w:gridSpan w:val="5"/>
            <w:tcBorders>
              <w:top w:val="single" w:sz="4" w:space="0" w:color="auto"/>
              <w:left w:val="single" w:sz="4" w:space="0" w:color="auto"/>
              <w:bottom w:val="single" w:sz="4" w:space="0" w:color="auto"/>
              <w:right w:val="single" w:sz="4" w:space="0" w:color="auto"/>
            </w:tcBorders>
          </w:tcPr>
          <w:p w14:paraId="6FBD2456" w14:textId="77777777" w:rsidR="002A77D3" w:rsidRPr="00153699" w:rsidRDefault="002A77D3" w:rsidP="0053627A">
            <w:pPr>
              <w:keepNext/>
              <w:keepLines/>
              <w:spacing w:after="0" w:line="256" w:lineRule="auto"/>
              <w:jc w:val="center"/>
              <w:rPr>
                <w:ins w:id="1019" w:author="Nokia" w:date="2024-04-08T21:06:00Z"/>
                <w:rFonts w:ascii="Arial" w:hAnsi="Arial"/>
                <w:kern w:val="2"/>
                <w:sz w:val="18"/>
                <w:lang w:val="en-US" w:eastAsia="ko-KR"/>
                <w14:ligatures w14:val="standardContextual"/>
              </w:rPr>
            </w:pPr>
            <w:ins w:id="1020" w:author="Nokia" w:date="2024-04-08T21:06:00Z">
              <w:r w:rsidRPr="00153699">
                <w:rPr>
                  <w:rFonts w:ascii="Arial" w:hAnsi="Arial"/>
                  <w:kern w:val="2"/>
                  <w:sz w:val="18"/>
                  <w:lang w:val="en-US" w:eastAsia="ko-KR"/>
                  <w14:ligatures w14:val="standardContextual"/>
                </w:rPr>
                <w:t>NA</w:t>
              </w:r>
            </w:ins>
          </w:p>
        </w:tc>
      </w:tr>
      <w:tr w:rsidR="002A77D3" w:rsidRPr="00153699" w14:paraId="55452924" w14:textId="77777777" w:rsidTr="0053627A">
        <w:trPr>
          <w:trHeight w:val="400"/>
          <w:jc w:val="center"/>
          <w:ins w:id="1021"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066960DF" w14:textId="77777777" w:rsidR="002A77D3" w:rsidRPr="00153699" w:rsidRDefault="002A77D3" w:rsidP="0053627A">
            <w:pPr>
              <w:spacing w:after="0" w:line="256" w:lineRule="auto"/>
              <w:rPr>
                <w:ins w:id="1022" w:author="Nokia" w:date="2024-04-08T21:06:00Z"/>
                <w:rFonts w:ascii="Arial" w:eastAsia="Calibri" w:hAnsi="Arial"/>
                <w:sz w:val="18"/>
                <w:szCs w:val="22"/>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3B60229" w14:textId="77777777" w:rsidR="002A77D3" w:rsidRPr="00153699" w:rsidRDefault="002A77D3" w:rsidP="0053627A">
            <w:pPr>
              <w:keepNext/>
              <w:keepLines/>
              <w:spacing w:after="0" w:line="256" w:lineRule="auto"/>
              <w:rPr>
                <w:ins w:id="1023" w:author="Nokia" w:date="2024-04-08T21:06:00Z"/>
                <w:rFonts w:ascii="Arial" w:eastAsia="Calibri" w:hAnsi="Arial"/>
                <w:kern w:val="2"/>
                <w:sz w:val="18"/>
                <w:szCs w:val="22"/>
                <w:lang w:val="en-US" w:eastAsia="ko-KR"/>
                <w14:ligatures w14:val="standardContextual"/>
              </w:rPr>
            </w:pPr>
            <w:ins w:id="1024" w:author="Nokia" w:date="2024-04-08T21:06:00Z">
              <w:r w:rsidRPr="00153699">
                <w:rPr>
                  <w:rFonts w:ascii="Arial" w:eastAsia="Calibri" w:hAnsi="Arial"/>
                  <w:kern w:val="2"/>
                  <w:sz w:val="18"/>
                  <w:szCs w:val="22"/>
                  <w:lang w:val="en-US" w:eastAsia="ko-KR"/>
                  <w14:ligatures w14:val="standardContextual"/>
                </w:rPr>
                <w:t>Config 3,6</w:t>
              </w:r>
            </w:ins>
          </w:p>
        </w:tc>
        <w:tc>
          <w:tcPr>
            <w:tcW w:w="1044" w:type="dxa"/>
            <w:tcBorders>
              <w:top w:val="single" w:sz="4" w:space="0" w:color="auto"/>
              <w:left w:val="single" w:sz="4" w:space="0" w:color="auto"/>
              <w:bottom w:val="single" w:sz="4" w:space="0" w:color="auto"/>
              <w:right w:val="single" w:sz="4" w:space="0" w:color="auto"/>
            </w:tcBorders>
          </w:tcPr>
          <w:p w14:paraId="487DACBF" w14:textId="77777777" w:rsidR="002A77D3" w:rsidRPr="00153699" w:rsidRDefault="002A77D3" w:rsidP="0053627A">
            <w:pPr>
              <w:keepNext/>
              <w:keepLines/>
              <w:spacing w:after="0" w:line="256" w:lineRule="auto"/>
              <w:jc w:val="center"/>
              <w:rPr>
                <w:ins w:id="1025" w:author="Nokia" w:date="2024-04-08T21:06:00Z"/>
                <w:rFonts w:ascii="Arial" w:hAnsi="Arial" w:cs="Arial"/>
                <w:kern w:val="2"/>
                <w:sz w:val="18"/>
                <w:lang w:eastAsia="ko-KR"/>
                <w14:ligatures w14:val="standardContextual"/>
              </w:rPr>
            </w:pPr>
            <w:ins w:id="1026" w:author="Nokia" w:date="2024-04-08T21:06:00Z">
              <w:r w:rsidRPr="00153699">
                <w:rPr>
                  <w:rFonts w:ascii="Arial" w:hAnsi="Arial" w:cs="Arial"/>
                  <w:kern w:val="2"/>
                  <w:sz w:val="18"/>
                  <w:lang w:eastAsia="ko-KR"/>
                  <w14:ligatures w14:val="standardContextual"/>
                </w:rPr>
                <w:t>dBm/</w:t>
              </w:r>
            </w:ins>
          </w:p>
          <w:p w14:paraId="1858EAAA" w14:textId="77777777" w:rsidR="002A77D3" w:rsidRPr="00153699" w:rsidRDefault="002A77D3" w:rsidP="0053627A">
            <w:pPr>
              <w:keepNext/>
              <w:keepLines/>
              <w:spacing w:after="0" w:line="256" w:lineRule="auto"/>
              <w:jc w:val="center"/>
              <w:rPr>
                <w:ins w:id="1027" w:author="Nokia" w:date="2024-04-08T21:06:00Z"/>
                <w:rFonts w:ascii="Arial" w:hAnsi="Arial"/>
                <w:kern w:val="2"/>
                <w:sz w:val="18"/>
                <w:lang w:val="en-US" w:eastAsia="ko-KR"/>
                <w14:ligatures w14:val="standardContextual"/>
              </w:rPr>
            </w:pPr>
            <w:ins w:id="1028" w:author="Nokia" w:date="2024-04-08T21:06:00Z">
              <w:r w:rsidRPr="00153699">
                <w:rPr>
                  <w:rFonts w:ascii="Arial" w:hAnsi="Arial" w:cs="Arial"/>
                  <w:kern w:val="2"/>
                  <w:sz w:val="18"/>
                  <w:lang w:eastAsia="ko-KR"/>
                  <w14:ligatures w14:val="standardContextual"/>
                </w:rPr>
                <w:t>38.16MHz</w:t>
              </w:r>
            </w:ins>
          </w:p>
        </w:tc>
        <w:tc>
          <w:tcPr>
            <w:tcW w:w="1757" w:type="dxa"/>
            <w:tcBorders>
              <w:top w:val="single" w:sz="4" w:space="0" w:color="auto"/>
              <w:left w:val="single" w:sz="4" w:space="0" w:color="auto"/>
              <w:bottom w:val="single" w:sz="4" w:space="0" w:color="auto"/>
              <w:right w:val="single" w:sz="4" w:space="0" w:color="auto"/>
            </w:tcBorders>
          </w:tcPr>
          <w:p w14:paraId="262F35FB" w14:textId="77777777" w:rsidR="002A77D3" w:rsidRPr="00153699" w:rsidRDefault="002A77D3" w:rsidP="0053627A">
            <w:pPr>
              <w:keepNext/>
              <w:keepLines/>
              <w:spacing w:after="0" w:line="256" w:lineRule="auto"/>
              <w:jc w:val="center"/>
              <w:rPr>
                <w:ins w:id="1029" w:author="Nokia" w:date="2024-04-08T21:06:00Z"/>
                <w:rFonts w:ascii="Arial" w:hAnsi="Arial" w:cs="Arial"/>
                <w:kern w:val="2"/>
                <w:sz w:val="18"/>
                <w:lang w:eastAsia="zh-CN"/>
                <w14:ligatures w14:val="standardContextual"/>
              </w:rPr>
            </w:pPr>
            <w:ins w:id="1030" w:author="Nokia" w:date="2024-04-08T21:06:00Z">
              <w:r w:rsidRPr="00153699">
                <w:rPr>
                  <w:rFonts w:ascii="Arial" w:hAnsi="Arial" w:cs="Arial"/>
                  <w:kern w:val="2"/>
                  <w:sz w:val="18"/>
                  <w:lang w:eastAsia="zh-CN"/>
                  <w14:ligatures w14:val="standardContextual"/>
                </w:rPr>
                <w:t>-52.87</w:t>
              </w:r>
            </w:ins>
          </w:p>
        </w:tc>
        <w:tc>
          <w:tcPr>
            <w:tcW w:w="3619" w:type="dxa"/>
            <w:gridSpan w:val="5"/>
            <w:tcBorders>
              <w:top w:val="single" w:sz="4" w:space="0" w:color="auto"/>
              <w:left w:val="single" w:sz="4" w:space="0" w:color="auto"/>
              <w:bottom w:val="single" w:sz="4" w:space="0" w:color="auto"/>
              <w:right w:val="single" w:sz="4" w:space="0" w:color="auto"/>
            </w:tcBorders>
          </w:tcPr>
          <w:p w14:paraId="7C3696D3" w14:textId="77777777" w:rsidR="002A77D3" w:rsidRPr="00153699" w:rsidRDefault="002A77D3" w:rsidP="0053627A">
            <w:pPr>
              <w:keepNext/>
              <w:keepLines/>
              <w:spacing w:after="0" w:line="256" w:lineRule="auto"/>
              <w:jc w:val="center"/>
              <w:rPr>
                <w:ins w:id="1031" w:author="Nokia" w:date="2024-04-08T21:06:00Z"/>
                <w:rFonts w:ascii="Arial" w:hAnsi="Arial"/>
                <w:kern w:val="2"/>
                <w:sz w:val="18"/>
                <w:lang w:eastAsia="ko-KR"/>
                <w14:ligatures w14:val="standardContextual"/>
              </w:rPr>
            </w:pPr>
            <w:ins w:id="1032" w:author="Nokia" w:date="2024-04-08T21:06:00Z">
              <w:r w:rsidRPr="00153699">
                <w:rPr>
                  <w:rFonts w:ascii="Arial" w:hAnsi="Arial"/>
                  <w:kern w:val="2"/>
                  <w:sz w:val="18"/>
                  <w:lang w:eastAsia="ko-KR"/>
                  <w14:ligatures w14:val="standardContextual"/>
                </w:rPr>
                <w:t>NA</w:t>
              </w:r>
            </w:ins>
          </w:p>
        </w:tc>
      </w:tr>
      <w:tr w:rsidR="002A77D3" w:rsidRPr="00153699" w14:paraId="6028D324" w14:textId="77777777" w:rsidTr="0053627A">
        <w:trPr>
          <w:jc w:val="center"/>
          <w:ins w:id="1033" w:author="Nokia" w:date="2024-04-08T21:06: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59483A18" w14:textId="77777777" w:rsidR="002A77D3" w:rsidRPr="00153699" w:rsidRDefault="002A77D3" w:rsidP="0053627A">
            <w:pPr>
              <w:keepNext/>
              <w:keepLines/>
              <w:spacing w:after="0" w:line="256" w:lineRule="auto"/>
              <w:ind w:left="851" w:hanging="851"/>
              <w:rPr>
                <w:ins w:id="1034" w:author="Nokia" w:date="2024-04-08T21:06:00Z"/>
                <w:rFonts w:ascii="Arial" w:hAnsi="Arial"/>
                <w:kern w:val="2"/>
                <w:sz w:val="18"/>
                <w:lang w:val="en-US" w:eastAsia="ko-KR"/>
                <w14:ligatures w14:val="standardContextual"/>
              </w:rPr>
            </w:pPr>
            <w:ins w:id="1035" w:author="Nokia" w:date="2024-04-08T21:06:00Z">
              <w:r w:rsidRPr="00153699">
                <w:rPr>
                  <w:rFonts w:ascii="Arial" w:hAnsi="Arial"/>
                  <w:kern w:val="2"/>
                  <w:sz w:val="18"/>
                  <w:lang w:val="en-US" w:eastAsia="ko-KR"/>
                  <w14:ligatures w14:val="standardContextual"/>
                </w:rPr>
                <w:t>Note 1:</w:t>
              </w:r>
              <w:r w:rsidRPr="00153699">
                <w:rPr>
                  <w:rFonts w:ascii="Arial" w:hAnsi="Arial"/>
                  <w:kern w:val="2"/>
                  <w:sz w:val="18"/>
                  <w:lang w:val="en-US" w:eastAsia="ko-KR"/>
                  <w14:ligatures w14:val="standardContextual"/>
                </w:rPr>
                <w:tab/>
                <w:t>OCNG shall be used such that both cells are fully allocated and a constant total transmitted power spectral density is achieved for all OFDM symbols.</w:t>
              </w:r>
            </w:ins>
          </w:p>
          <w:p w14:paraId="42E999C3" w14:textId="77777777" w:rsidR="002A77D3" w:rsidRPr="00153699" w:rsidRDefault="002A77D3" w:rsidP="0053627A">
            <w:pPr>
              <w:keepNext/>
              <w:keepLines/>
              <w:spacing w:after="0" w:line="256" w:lineRule="auto"/>
              <w:ind w:left="851" w:hanging="851"/>
              <w:rPr>
                <w:ins w:id="1036" w:author="Nokia" w:date="2024-04-08T21:06:00Z"/>
                <w:rFonts w:ascii="Arial" w:hAnsi="Arial"/>
                <w:kern w:val="2"/>
                <w:sz w:val="18"/>
                <w:lang w:val="en-US" w:eastAsia="ko-KR"/>
                <w14:ligatures w14:val="standardContextual"/>
              </w:rPr>
            </w:pPr>
            <w:ins w:id="1037" w:author="Nokia" w:date="2024-04-08T21:06:00Z">
              <w:r w:rsidRPr="00153699">
                <w:rPr>
                  <w:rFonts w:ascii="Arial" w:hAnsi="Arial"/>
                  <w:kern w:val="2"/>
                  <w:sz w:val="18"/>
                  <w:lang w:val="en-US" w:eastAsia="ko-KR"/>
                  <w14:ligatures w14:val="standardContextual"/>
                </w:rPr>
                <w:t>Note 2:</w:t>
              </w:r>
              <w:r w:rsidRPr="00153699">
                <w:rPr>
                  <w:rFonts w:ascii="Arial" w:hAnsi="Arial"/>
                  <w:kern w:val="2"/>
                  <w:sz w:val="18"/>
                  <w:lang w:val="en-US" w:eastAsia="ko-KR"/>
                  <w14:ligatures w14:val="standardContextual"/>
                </w:rPr>
                <w:tab/>
                <w:t xml:space="preserve">Interference from other cells and noise sources not specified in the test is assumed to be constant over subcarriers and time and shall be modelled as AWGN of appropriate power for </w:t>
              </w:r>
            </w:ins>
            <w:ins w:id="1038" w:author="Nokia" w:date="2024-04-08T21:06:00Z">
              <w:r w:rsidRPr="00153699">
                <w:rPr>
                  <w:rFonts w:ascii="Arial" w:eastAsia="Calibri" w:hAnsi="Arial" w:cs="v4.2.0"/>
                  <w:kern w:val="2"/>
                  <w:position w:val="-12"/>
                  <w:sz w:val="18"/>
                  <w:szCs w:val="22"/>
                  <w:lang w:val="en-US" w:eastAsia="ko-KR"/>
                  <w14:ligatures w14:val="standardContextual"/>
                </w:rPr>
                <w:object w:dxaOrig="410" w:dyaOrig="310" w14:anchorId="020289AC">
                  <v:shape id="_x0000_i1030" type="#_x0000_t75" style="width:20.7pt;height:15.5pt" o:ole="">
                    <v:imagedata r:id="rId15" o:title=""/>
                  </v:shape>
                  <o:OLEObject Type="Embed" ProgID="Equation.3" ShapeID="_x0000_i1030" DrawAspect="Content" ObjectID="_1778049533" r:id="rId22"/>
                </w:object>
              </w:r>
            </w:ins>
            <w:ins w:id="1039" w:author="Nokia" w:date="2024-04-08T21:06:00Z">
              <w:r w:rsidRPr="00153699">
                <w:rPr>
                  <w:rFonts w:ascii="Arial" w:hAnsi="Arial"/>
                  <w:kern w:val="2"/>
                  <w:sz w:val="18"/>
                  <w:lang w:val="en-US" w:eastAsia="ko-KR"/>
                  <w14:ligatures w14:val="standardContextual"/>
                </w:rPr>
                <w:t xml:space="preserve"> to be fulfilled within </w:t>
              </w:r>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r w:rsidRPr="00153699">
                <w:rPr>
                  <w:rFonts w:ascii="Arial" w:hAnsi="Arial"/>
                  <w:kern w:val="2"/>
                  <w:sz w:val="18"/>
                  <w:lang w:val="en-US" w:eastAsia="ko-KR"/>
                  <w14:ligatures w14:val="standardContextual"/>
                </w:rPr>
                <w:t>.</w:t>
              </w:r>
            </w:ins>
          </w:p>
          <w:p w14:paraId="16BCAF06" w14:textId="77777777" w:rsidR="002A77D3" w:rsidRPr="00153699" w:rsidRDefault="002A77D3" w:rsidP="0053627A">
            <w:pPr>
              <w:keepNext/>
              <w:keepLines/>
              <w:spacing w:after="0" w:line="256" w:lineRule="auto"/>
              <w:ind w:left="851" w:hanging="851"/>
              <w:rPr>
                <w:ins w:id="1040" w:author="Nokia" w:date="2024-04-08T21:06:00Z"/>
                <w:rFonts w:ascii="Arial" w:hAnsi="Arial"/>
                <w:kern w:val="2"/>
                <w:sz w:val="18"/>
                <w:lang w:val="en-US" w:eastAsia="ko-KR"/>
                <w14:ligatures w14:val="standardContextual"/>
              </w:rPr>
            </w:pPr>
            <w:ins w:id="1041" w:author="Nokia" w:date="2024-04-08T21:06:00Z">
              <w:r w:rsidRPr="00153699">
                <w:rPr>
                  <w:rFonts w:ascii="Arial" w:hAnsi="Arial"/>
                  <w:kern w:val="2"/>
                  <w:sz w:val="18"/>
                  <w:lang w:val="en-US" w:eastAsia="ko-KR"/>
                  <w14:ligatures w14:val="standardContextual"/>
                </w:rPr>
                <w:t>Note 3:</w:t>
              </w:r>
              <w:r w:rsidRPr="00153699">
                <w:rPr>
                  <w:rFonts w:ascii="Arial" w:hAnsi="Arial"/>
                  <w:kern w:val="2"/>
                  <w:sz w:val="18"/>
                  <w:lang w:val="en-US" w:eastAsia="ko-KR"/>
                  <w14:ligatures w14:val="standardContextual"/>
                </w:rPr>
                <w:tab/>
                <w:t>SS-RSRP</w:t>
              </w:r>
              <w:r w:rsidRPr="00153699">
                <w:rPr>
                  <w:rFonts w:ascii="Arial" w:hAnsi="Arial"/>
                  <w:kern w:val="2"/>
                  <w:sz w:val="18"/>
                  <w:lang w:eastAsia="ko-KR"/>
                  <w14:ligatures w14:val="standardContextual"/>
                </w:rPr>
                <w:t>, Io</w:t>
              </w:r>
              <w:r w:rsidRPr="00153699">
                <w:rPr>
                  <w:rFonts w:ascii="Arial" w:hAnsi="Arial"/>
                  <w:kern w:val="2"/>
                  <w:sz w:val="18"/>
                  <w:lang w:val="en-US" w:eastAsia="ko-KR"/>
                  <w14:ligatures w14:val="standardContextual"/>
                </w:rPr>
                <w:t xml:space="preserve"> and </w:t>
              </w:r>
              <w:r w:rsidRPr="00153699">
                <w:rPr>
                  <w:rFonts w:ascii="Arial" w:hAnsi="Arial"/>
                  <w:kern w:val="2"/>
                  <w:sz w:val="18"/>
                  <w:lang w:eastAsia="ko-KR"/>
                  <w14:ligatures w14:val="standardContextual"/>
                </w:rPr>
                <w:t xml:space="preserve">SCH_RP </w:t>
              </w:r>
              <w:r w:rsidRPr="00153699">
                <w:rPr>
                  <w:rFonts w:ascii="Arial" w:hAnsi="Arial"/>
                  <w:kern w:val="2"/>
                  <w:sz w:val="18"/>
                  <w:lang w:val="en-US" w:eastAsia="ko-KR"/>
                  <w14:ligatures w14:val="standardContextual"/>
                </w:rPr>
                <w:t>levels have been derived from other parameters for information purposes. They are not settable parameters themselves.</w:t>
              </w:r>
            </w:ins>
          </w:p>
          <w:p w14:paraId="5F934335" w14:textId="77777777" w:rsidR="002A77D3" w:rsidRPr="00153699" w:rsidRDefault="002A77D3" w:rsidP="0053627A">
            <w:pPr>
              <w:keepNext/>
              <w:keepLines/>
              <w:spacing w:after="0" w:line="256" w:lineRule="auto"/>
              <w:ind w:left="851" w:hanging="851"/>
              <w:rPr>
                <w:ins w:id="1042" w:author="Nokia" w:date="2024-04-08T21:06:00Z"/>
                <w:rFonts w:ascii="Arial" w:hAnsi="Arial"/>
                <w:kern w:val="2"/>
                <w:sz w:val="18"/>
                <w:lang w:eastAsia="ko-KR"/>
                <w14:ligatures w14:val="standardContextual"/>
              </w:rPr>
            </w:pPr>
            <w:ins w:id="1043" w:author="Nokia" w:date="2024-04-08T21:06:00Z">
              <w:r w:rsidRPr="00153699">
                <w:rPr>
                  <w:rFonts w:ascii="Arial" w:hAnsi="Arial"/>
                  <w:kern w:val="2"/>
                  <w:sz w:val="18"/>
                  <w:lang w:eastAsia="ko-KR"/>
                  <w14:ligatures w14:val="standardContextual"/>
                </w:rPr>
                <w:t>Note 4:</w:t>
              </w:r>
              <w:r w:rsidRPr="00153699">
                <w:rPr>
                  <w:rFonts w:ascii="Arial" w:hAnsi="Arial"/>
                  <w:kern w:val="2"/>
                  <w:sz w:val="18"/>
                  <w:lang w:eastAsia="ko-KR"/>
                  <w14:ligatures w14:val="standardContextual"/>
                </w:rPr>
                <w:tab/>
                <w:t>The uplink resources for CSI reporting are assigned to the UE prior to the start of time period T2.]</w:t>
              </w:r>
            </w:ins>
          </w:p>
          <w:p w14:paraId="2F8633C7" w14:textId="77777777" w:rsidR="002A77D3" w:rsidRPr="00153699" w:rsidRDefault="002A77D3" w:rsidP="0053627A">
            <w:pPr>
              <w:keepNext/>
              <w:keepLines/>
              <w:spacing w:after="0" w:line="256" w:lineRule="auto"/>
              <w:ind w:left="851" w:hanging="851"/>
              <w:rPr>
                <w:ins w:id="1044" w:author="Nokia" w:date="2024-04-08T21:06:00Z"/>
                <w:rFonts w:ascii="Arial" w:hAnsi="Arial" w:cs="v4.2.0"/>
                <w:kern w:val="2"/>
                <w:sz w:val="18"/>
                <w:lang w:eastAsia="zh-CN"/>
                <w14:ligatures w14:val="standardContextual"/>
              </w:rPr>
            </w:pPr>
            <w:ins w:id="1045"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5</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r w:rsidRPr="00153699">
                <w:rPr>
                  <w:rFonts w:ascii="Arial" w:hAnsi="Arial"/>
                  <w:kern w:val="2"/>
                  <w:sz w:val="18"/>
                  <w:lang w:eastAsia="ja-JP"/>
                  <w14:ligatures w14:val="standardContextual"/>
                </w:rPr>
                <w:t xml:space="preserve"> (i.e. 1</w:t>
              </w:r>
              <w:r w:rsidRPr="00153699">
                <w:rPr>
                  <w:rFonts w:ascii="Arial" w:eastAsia="Malgun Gothic" w:hAnsi="Arial"/>
                  <w:kern w:val="2"/>
                  <w:sz w:val="18"/>
                  <w:szCs w:val="18"/>
                  <w:lang w:eastAsia="ko-KR"/>
                  <w14:ligatures w14:val="standardContextual"/>
                </w:rPr>
                <w:t xml:space="preserve">0 MHz, 52 RBs) from </w:t>
              </w:r>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r w:rsidRPr="00153699">
                <w:rPr>
                  <w:rFonts w:ascii="Arial" w:eastAsia="Malgun Gothic" w:hAnsi="Arial"/>
                  <w:kern w:val="2"/>
                  <w:sz w:val="18"/>
                  <w:szCs w:val="18"/>
                  <w:lang w:eastAsia="ko-KR"/>
                  <w14:ligatures w14:val="standardContextual"/>
                </w:rPr>
                <w:t>, and Io is independent of the BW</w:t>
              </w:r>
              <w:r w:rsidRPr="00153699">
                <w:rPr>
                  <w:rFonts w:ascii="Arial" w:eastAsia="Malgun Gothic" w:hAnsi="Arial"/>
                  <w:kern w:val="2"/>
                  <w:sz w:val="18"/>
                  <w:szCs w:val="18"/>
                  <w:vertAlign w:val="subscript"/>
                  <w:lang w:eastAsia="ko-KR"/>
                  <w14:ligatures w14:val="standardContextual"/>
                </w:rPr>
                <w:t>channel</w:t>
              </w:r>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4A7D25DF" w14:textId="77777777" w:rsidR="002A77D3" w:rsidRPr="00153699" w:rsidRDefault="002A77D3" w:rsidP="0053627A">
            <w:pPr>
              <w:keepNext/>
              <w:keepLines/>
              <w:spacing w:after="0" w:line="256" w:lineRule="auto"/>
              <w:ind w:left="851" w:hanging="851"/>
              <w:rPr>
                <w:ins w:id="1046" w:author="Nokia" w:date="2024-04-08T21:06:00Z"/>
                <w:rFonts w:ascii="Arial" w:hAnsi="Arial" w:cs="v4.2.0"/>
                <w:kern w:val="2"/>
                <w:sz w:val="18"/>
                <w:lang w:eastAsia="zh-CN"/>
                <w14:ligatures w14:val="standardContextual"/>
              </w:rPr>
            </w:pPr>
            <w:ins w:id="1047"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6</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r w:rsidRPr="00153699">
                <w:rPr>
                  <w:rFonts w:ascii="Arial" w:hAnsi="Arial"/>
                  <w:kern w:val="2"/>
                  <w:sz w:val="18"/>
                  <w:lang w:eastAsia="ja-JP"/>
                  <w14:ligatures w14:val="standardContextual"/>
                </w:rPr>
                <w:t xml:space="preserve"> (i.e. </w:t>
              </w:r>
              <w:r w:rsidRPr="00153699">
                <w:rPr>
                  <w:rFonts w:ascii="Arial" w:eastAsia="Malgun Gothic" w:hAnsi="Arial"/>
                  <w:kern w:val="2"/>
                  <w:sz w:val="18"/>
                  <w:szCs w:val="18"/>
                  <w:lang w:eastAsia="ko-KR"/>
                  <w14:ligatures w14:val="standardContextual"/>
                </w:rPr>
                <w:t xml:space="preserve">40 MHz, 106 RBs) from </w:t>
              </w:r>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r w:rsidRPr="00153699">
                <w:rPr>
                  <w:rFonts w:ascii="Arial" w:eastAsia="Malgun Gothic" w:hAnsi="Arial"/>
                  <w:kern w:val="2"/>
                  <w:sz w:val="18"/>
                  <w:szCs w:val="18"/>
                  <w:lang w:eastAsia="ko-KR"/>
                  <w14:ligatures w14:val="standardContextual"/>
                </w:rPr>
                <w:t>, and Io is independent of the BW</w:t>
              </w:r>
              <w:r w:rsidRPr="00153699">
                <w:rPr>
                  <w:rFonts w:ascii="Arial" w:eastAsia="Malgun Gothic" w:hAnsi="Arial"/>
                  <w:kern w:val="2"/>
                  <w:sz w:val="18"/>
                  <w:szCs w:val="18"/>
                  <w:vertAlign w:val="subscript"/>
                  <w:lang w:eastAsia="ko-KR"/>
                  <w14:ligatures w14:val="standardContextual"/>
                </w:rPr>
                <w:t>channel</w:t>
              </w:r>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3E22A7EA" w14:textId="77777777" w:rsidR="002A77D3" w:rsidRPr="00153699" w:rsidRDefault="002A77D3" w:rsidP="0053627A">
            <w:pPr>
              <w:keepNext/>
              <w:keepLines/>
              <w:spacing w:after="0" w:line="256" w:lineRule="auto"/>
              <w:ind w:left="851" w:hanging="851"/>
              <w:rPr>
                <w:ins w:id="1048" w:author="Nokia" w:date="2024-04-19T09:31:00Z"/>
                <w:rFonts w:ascii="Arial" w:hAnsi="Arial"/>
                <w:kern w:val="2"/>
                <w:sz w:val="18"/>
                <w:lang w:eastAsia="ko-KR"/>
                <w14:ligatures w14:val="standardContextual"/>
              </w:rPr>
            </w:pPr>
            <w:ins w:id="1049"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7</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r>
              <w:r w:rsidRPr="00153699">
                <w:rPr>
                  <w:rFonts w:ascii="Arial" w:eastAsia="Malgun Gothic" w:hAnsi="Arial"/>
                  <w:kern w:val="2"/>
                  <w:sz w:val="18"/>
                  <w:szCs w:val="18"/>
                  <w:lang w:eastAsia="ko-KR"/>
                  <w14:ligatures w14:val="standardContextual"/>
                </w:rPr>
                <w:t>N</w:t>
              </w:r>
              <w:r w:rsidRPr="00153699">
                <w:rPr>
                  <w:rFonts w:ascii="Arial" w:eastAsia="Malgun Gothic" w:hAnsi="Arial"/>
                  <w:kern w:val="2"/>
                  <w:sz w:val="18"/>
                  <w:szCs w:val="18"/>
                  <w:vertAlign w:val="subscript"/>
                  <w:lang w:eastAsia="ko-KR"/>
                  <w14:ligatures w14:val="standardContextual"/>
                </w:rPr>
                <w:t>RB,c</w:t>
              </w:r>
              <w:r w:rsidRPr="00153699">
                <w:rPr>
                  <w:rFonts w:ascii="Arial" w:hAnsi="Arial" w:cs="v4.2.0"/>
                  <w:kern w:val="2"/>
                  <w:sz w:val="18"/>
                  <w:lang w:eastAsia="zh-CN"/>
                  <w14:ligatures w14:val="standardContextual"/>
                </w:rPr>
                <w:t xml:space="preserve">. is derived from </w:t>
              </w:r>
              <w:r w:rsidRPr="00153699">
                <w:rPr>
                  <w:rFonts w:ascii="Arial" w:hAnsi="Arial"/>
                  <w:kern w:val="2"/>
                  <w:sz w:val="18"/>
                  <w:lang w:eastAsia="ko-KR"/>
                  <w14:ligatures w14:val="standardContextual"/>
                </w:rPr>
                <w:t>Table 5.3.2-1 in TS38.101-1[2] with configured BW</w:t>
              </w:r>
              <w:r w:rsidRPr="00153699">
                <w:rPr>
                  <w:rFonts w:ascii="Arial" w:hAnsi="Arial"/>
                  <w:kern w:val="2"/>
                  <w:sz w:val="18"/>
                  <w:vertAlign w:val="subscript"/>
                  <w:lang w:eastAsia="ko-KR"/>
                  <w14:ligatures w14:val="standardContextual"/>
                </w:rPr>
                <w:t>channel</w:t>
              </w:r>
              <w:r w:rsidRPr="00153699">
                <w:rPr>
                  <w:rFonts w:ascii="Arial" w:hAnsi="Arial"/>
                  <w:kern w:val="2"/>
                  <w:sz w:val="18"/>
                  <w:lang w:eastAsia="ko-KR"/>
                  <w14:ligatures w14:val="standardContextual"/>
                </w:rPr>
                <w:t>.</w:t>
              </w:r>
            </w:ins>
          </w:p>
          <w:p w14:paraId="529095EC" w14:textId="71031078" w:rsidR="002A77D3" w:rsidRPr="00153699" w:rsidRDefault="002A77D3" w:rsidP="0053627A">
            <w:pPr>
              <w:pStyle w:val="TAN"/>
              <w:rPr>
                <w:ins w:id="1050" w:author="Nokia" w:date="2024-04-19T09:31:00Z"/>
              </w:rPr>
            </w:pPr>
            <w:ins w:id="1051" w:author="Nokia" w:date="2024-04-19T09:31:00Z">
              <w:r w:rsidRPr="00153699">
                <w:rPr>
                  <w:lang w:val="en-US"/>
                </w:rPr>
                <w:t xml:space="preserve">Note 8:     The SSB in </w:t>
              </w:r>
              <w:r w:rsidRPr="00153699">
                <w:t xml:space="preserve">referenceSignal in the TCI state is configured as the SSB in Cell </w:t>
              </w:r>
              <w:del w:id="1052" w:author="Huawei -RAN4#111" w:date="2024-05-06T11:30:00Z">
                <w:r w:rsidRPr="00153699" w:rsidDel="0008767E">
                  <w:delText>1</w:delText>
                </w:r>
              </w:del>
            </w:ins>
            <w:ins w:id="1053" w:author="Huawei -RAN4#111" w:date="2024-05-06T11:30:00Z">
              <w:r w:rsidR="0008767E">
                <w:t>2</w:t>
              </w:r>
            </w:ins>
            <w:ins w:id="1054" w:author="Nokia" w:date="2024-04-19T09:31:00Z">
              <w:r w:rsidRPr="00153699">
                <w:t>.</w:t>
              </w:r>
            </w:ins>
          </w:p>
          <w:p w14:paraId="0FD45761" w14:textId="148B7768" w:rsidR="002A77D3" w:rsidRPr="00153699" w:rsidRDefault="002A77D3" w:rsidP="0053627A">
            <w:pPr>
              <w:keepNext/>
              <w:keepLines/>
              <w:spacing w:after="0" w:line="256" w:lineRule="auto"/>
              <w:ind w:left="851" w:hanging="851"/>
              <w:rPr>
                <w:ins w:id="1055" w:author="Nokia" w:date="2024-04-08T21:06:00Z"/>
                <w:rFonts w:ascii="Arial" w:hAnsi="Arial"/>
                <w:kern w:val="2"/>
                <w:sz w:val="18"/>
                <w:lang w:val="en-US" w:eastAsia="ko-KR"/>
                <w14:ligatures w14:val="standardContextual"/>
              </w:rPr>
            </w:pPr>
            <w:ins w:id="1056" w:author="Nokia" w:date="2024-04-19T09:31:00Z">
              <w:del w:id="1057" w:author="QC - Hyunwoo Cho" w:date="2024-05-23T16:31:00Z">
                <w:r w:rsidRPr="00153699" w:rsidDel="00E977D1">
                  <w:rPr>
                    <w:lang w:val="en-US"/>
                  </w:rPr>
                  <w:delText xml:space="preserve">[Note 9:   </w:delText>
                </w:r>
                <w:r w:rsidRPr="00153699" w:rsidDel="00E977D1">
                  <w:rPr>
                    <w:rFonts w:cs="Arial"/>
                  </w:rPr>
                  <w:delText>Δ</w:delText>
                </w:r>
                <w:r w:rsidRPr="00153699" w:rsidDel="00E977D1">
                  <w:rPr>
                    <w:vertAlign w:val="subscript"/>
                  </w:rPr>
                  <w:delText xml:space="preserve">EPRE </w:delText>
                </w:r>
                <w:r w:rsidRPr="00153699" w:rsidDel="00E977D1">
                  <w:delText>is equal to 20*log(f1/f2), where f1 and f2 are the frequency radio channel 1 and radio channel 2]</w:delText>
                </w:r>
              </w:del>
            </w:ins>
          </w:p>
        </w:tc>
      </w:tr>
    </w:tbl>
    <w:p w14:paraId="1939010B" w14:textId="4174A3D7" w:rsidR="002A77D3" w:rsidRPr="00E977D1" w:rsidRDefault="00E977D1" w:rsidP="002A77D3">
      <w:pPr>
        <w:rPr>
          <w:ins w:id="1058" w:author="Nokia" w:date="2024-04-08T21:06:00Z"/>
          <w:i/>
          <w:iCs/>
          <w:lang w:eastAsia="zh-CN"/>
        </w:rPr>
      </w:pPr>
      <w:ins w:id="1059" w:author="QC - Hyunwoo Cho" w:date="2024-05-23T16:30:00Z">
        <w:r w:rsidRPr="00E977D1">
          <w:rPr>
            <w:i/>
            <w:iCs/>
            <w:lang w:eastAsia="zh-CN"/>
          </w:rPr>
          <w:t>Editor’s Notes : FFS whether</w:t>
        </w:r>
      </w:ins>
      <w:ins w:id="1060" w:author="QC - Hyunwoo Cho" w:date="2024-05-23T16:31:00Z">
        <w:r>
          <w:rPr>
            <w:i/>
            <w:iCs/>
            <w:lang w:eastAsia="zh-CN"/>
          </w:rPr>
          <w:t xml:space="preserve"> </w:t>
        </w:r>
      </w:ins>
      <w:ins w:id="1061" w:author="QC - Hyunwoo Cho" w:date="2024-05-23T16:30:00Z">
        <w:r w:rsidRPr="00E977D1">
          <w:rPr>
            <w:i/>
            <w:iCs/>
            <w:lang w:eastAsia="zh-CN"/>
          </w:rPr>
          <w:t xml:space="preserve">consider </w:t>
        </w:r>
        <w:r w:rsidRPr="00E977D1">
          <w:rPr>
            <w:rFonts w:cs="Arial"/>
            <w:i/>
            <w:iCs/>
          </w:rPr>
          <w:t>Δ</w:t>
        </w:r>
        <w:r w:rsidRPr="00E977D1">
          <w:rPr>
            <w:i/>
            <w:iCs/>
            <w:vertAlign w:val="subscript"/>
          </w:rPr>
          <w:t>EPRE</w:t>
        </w:r>
        <w:r w:rsidRPr="00E977D1">
          <w:rPr>
            <w:i/>
            <w:iCs/>
            <w:vertAlign w:val="superscript"/>
          </w:rPr>
          <w:t>Note 9</w:t>
        </w:r>
      </w:ins>
    </w:p>
    <w:p w14:paraId="3AE9CB3A" w14:textId="77777777" w:rsidR="002A77D3" w:rsidRPr="00153699" w:rsidRDefault="002A77D3" w:rsidP="002A77D3">
      <w:pPr>
        <w:keepNext/>
        <w:keepLines/>
        <w:spacing w:before="120"/>
        <w:ind w:left="1701" w:hanging="1701"/>
        <w:outlineLvl w:val="4"/>
        <w:rPr>
          <w:ins w:id="1062" w:author="Nokia" w:date="2024-04-08T21:06:00Z"/>
          <w:rFonts w:ascii="Arial" w:hAnsi="Arial"/>
          <w:sz w:val="22"/>
          <w:lang w:eastAsia="zh-CN"/>
        </w:rPr>
      </w:pPr>
      <w:ins w:id="1063" w:author="Nokia" w:date="2024-04-08T21:06:00Z">
        <w:r w:rsidRPr="00153699">
          <w:rPr>
            <w:rFonts w:ascii="Arial" w:hAnsi="Arial"/>
            <w:sz w:val="22"/>
            <w:lang w:eastAsia="zh-CN"/>
          </w:rPr>
          <w:t>A.4.5.3.</w:t>
        </w:r>
      </w:ins>
      <w:ins w:id="1064" w:author="Nokia" w:date="2024-04-18T17:25:00Z">
        <w:del w:id="1065" w:author="Huawei" w:date="2024-04-23T09:55:00Z">
          <w:r w:rsidRPr="00153699" w:rsidDel="00153699">
            <w:rPr>
              <w:rFonts w:ascii="Arial" w:hAnsi="Arial"/>
              <w:sz w:val="22"/>
              <w:lang w:eastAsia="zh-CN"/>
            </w:rPr>
            <w:delText>x</w:delText>
          </w:r>
        </w:del>
      </w:ins>
      <w:ins w:id="1066" w:author="Huawei" w:date="2024-04-23T09:55:00Z">
        <w:r>
          <w:rPr>
            <w:rFonts w:ascii="Arial" w:hAnsi="Arial"/>
            <w:sz w:val="22"/>
            <w:lang w:eastAsia="zh-CN"/>
          </w:rPr>
          <w:t>X1</w:t>
        </w:r>
      </w:ins>
      <w:ins w:id="1067" w:author="Nokia" w:date="2024-04-08T21:06:00Z">
        <w:r w:rsidRPr="00153699">
          <w:rPr>
            <w:rFonts w:ascii="Arial" w:hAnsi="Arial"/>
            <w:sz w:val="22"/>
            <w:lang w:eastAsia="zh-CN"/>
          </w:rPr>
          <w:t>.2</w:t>
        </w:r>
        <w:r w:rsidRPr="00153699">
          <w:rPr>
            <w:rFonts w:ascii="Arial" w:hAnsi="Arial"/>
            <w:sz w:val="22"/>
            <w:lang w:eastAsia="zh-CN"/>
          </w:rPr>
          <w:tab/>
          <w:t>Test Requirements</w:t>
        </w:r>
      </w:ins>
    </w:p>
    <w:p w14:paraId="36264DCE" w14:textId="77777777" w:rsidR="002A77D3" w:rsidRPr="00153699" w:rsidRDefault="002A77D3" w:rsidP="002A77D3">
      <w:pPr>
        <w:rPr>
          <w:ins w:id="1068" w:author="Nokia" w:date="2024-04-08T21:06:00Z"/>
          <w:lang w:eastAsia="zh-CN"/>
        </w:rPr>
      </w:pPr>
      <w:ins w:id="1069" w:author="Nokia" w:date="2024-04-08T21:06:00Z">
        <w:r w:rsidRPr="00153699">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7683BA97" w14:textId="77777777" w:rsidR="002A77D3" w:rsidRPr="00153699" w:rsidRDefault="002A77D3" w:rsidP="002A77D3">
      <w:pPr>
        <w:rPr>
          <w:ins w:id="1070" w:author="Nokia" w:date="2024-04-08T21:06:00Z"/>
          <w:lang w:eastAsia="zh-CN"/>
        </w:rPr>
      </w:pPr>
      <w:ins w:id="1071" w:author="Nokia" w:date="2024-04-08T21:06:00Z">
        <w:r w:rsidRPr="0015369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where T</w:t>
        </w:r>
        <w:r w:rsidRPr="00153699">
          <w:rPr>
            <w:vertAlign w:val="subscript"/>
            <w:lang w:eastAsia="zh-CN"/>
          </w:rPr>
          <w:t xml:space="preserve">activation_time </w:t>
        </w:r>
        <w:r w:rsidRPr="00153699">
          <w:rPr>
            <w:lang w:eastAsia="zh-CN"/>
          </w:rPr>
          <w:t xml:space="preserve">= </w:t>
        </w:r>
        <w:r w:rsidRPr="00153699">
          <w:rPr>
            <w:lang w:val="en-US" w:eastAsia="zh-CN"/>
          </w:rPr>
          <w:t>T</w:t>
        </w:r>
        <w:r w:rsidRPr="00153699">
          <w:rPr>
            <w:vertAlign w:val="subscript"/>
            <w:lang w:val="en-US" w:eastAsia="zh-CN"/>
          </w:rPr>
          <w:t>first_TRS</w:t>
        </w:r>
        <w:r w:rsidRPr="00153699">
          <w:t xml:space="preserve"> + T</w:t>
        </w:r>
        <w:r w:rsidRPr="00153699">
          <w:rPr>
            <w:vertAlign w:val="subscript"/>
          </w:rPr>
          <w:t>TRS</w:t>
        </w:r>
        <w:r w:rsidRPr="00153699">
          <w:rPr>
            <w:lang w:val="en-US" w:eastAsia="zh-CN"/>
          </w:rPr>
          <w:t xml:space="preserve"> + 5 ms</w:t>
        </w:r>
        <w:r w:rsidRPr="00153699">
          <w:rPr>
            <w:lang w:eastAsia="zh-CN"/>
          </w:rPr>
          <w:t>, as defined</w:t>
        </w:r>
        <w:r w:rsidRPr="00153699">
          <w:rPr>
            <w:lang w:eastAsia="ko-KR"/>
          </w:rPr>
          <w:t xml:space="preserve"> in clause 8.3.x.</w:t>
        </w:r>
      </w:ins>
    </w:p>
    <w:p w14:paraId="369A1C21" w14:textId="77777777" w:rsidR="002A77D3" w:rsidRPr="00153699" w:rsidRDefault="002A77D3" w:rsidP="002A77D3">
      <w:pPr>
        <w:rPr>
          <w:ins w:id="1072" w:author="Nokia" w:date="2024-04-08T21:06:00Z"/>
          <w:lang w:eastAsia="zh-CN"/>
        </w:rPr>
      </w:pPr>
      <w:ins w:id="1073" w:author="Nokia" w:date="2024-04-08T21:06:00Z">
        <w:r w:rsidRPr="00153699">
          <w:rPr>
            <w:lang w:eastAsia="zh-CN"/>
          </w:rPr>
          <w:t>During T2 interruption of PSCell during SCell activation shall not happen outside the</w:t>
        </w:r>
        <w:r w:rsidRPr="00153699">
          <w:rPr>
            <w:lang w:eastAsia="ko-KR"/>
          </w:rPr>
          <w:t xml:space="preserve"> </w:t>
        </w:r>
        <w:r w:rsidRPr="0015369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53699">
          <w:rPr>
            <w:lang w:eastAsia="zh-CN"/>
          </w:rPr>
          <w:t xml:space="preserve"> to  </w:t>
        </w:r>
        <m:oMath>
          <m:r>
            <w:rPr>
              <w:rFonts w:ascii="Cambria Math" w:hAnsi="Cambria Math"/>
              <w:lang w:eastAsia="zh-CN"/>
            </w:rPr>
            <m:t>m</m:t>
          </m:r>
          <m:r>
            <m:rPr>
              <m:sty m:val="p"/>
            </m:rPr>
            <w:rPr>
              <w:rFonts w:ascii="Cambria Math" w:hAnsi="Cambria Math"/>
              <w:lang w:eastAsia="ko-KR"/>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m:rPr>
                      <m:sty m:val="p"/>
                    </m:rPr>
                    <w:rPr>
                      <w:rFonts w:ascii="Cambria Math" w:hAnsi="Cambria Math"/>
                      <w:lang w:eastAsia="ko-KR"/>
                    </w:rPr>
                    <m:t>HARQ</m:t>
                  </m:r>
                </m:sub>
              </m:sSub>
              <m:r>
                <w:rPr>
                  <w:rFonts w:ascii="Cambria Math" w:hAnsi="Cambria Math"/>
                  <w:lang w:eastAsia="ko-KR"/>
                </w:rPr>
                <m:t>+3</m:t>
              </m:r>
              <m:r>
                <m:rPr>
                  <m:sty m:val="p"/>
                </m:rPr>
                <w:rPr>
                  <w:rFonts w:ascii="Cambria Math" w:hAnsi="Cambria Math"/>
                  <w:lang w:eastAsia="ko-KR"/>
                </w:rPr>
                <m:t>ms</m:t>
              </m:r>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vertAlign w:val="subscript"/>
                      <w:lang w:eastAsia="ko-KR"/>
                    </w:rPr>
                    <m:t>X</m:t>
                  </m:r>
                </m:sub>
              </m:sSub>
            </m:num>
            <m:den>
              <m:r>
                <m:rPr>
                  <m:sty m:val="p"/>
                </m:rPr>
                <w:rPr>
                  <w:rFonts w:ascii="Cambria Math" w:hAnsi="Cambria Math"/>
                  <w:lang w:eastAsia="ko-KR"/>
                </w:rPr>
                <m:t>NR slot length</m:t>
              </m:r>
            </m:den>
          </m:f>
          <m:r>
            <w:rPr>
              <w:rFonts w:ascii="Cambria Math" w:hAnsi="Cambria Math"/>
              <w:lang w:eastAsia="ko-KR"/>
            </w:rPr>
            <m:t>+</m:t>
          </m:r>
          <m:sSub>
            <m:sSubPr>
              <m:ctrlPr>
                <w:rPr>
                  <w:rFonts w:ascii="Cambria Math" w:hAnsi="Cambria Math"/>
                  <w:iCs/>
                  <w:lang w:eastAsia="ko-KR"/>
                </w:rPr>
              </m:ctrlPr>
            </m:sSubPr>
            <m:e>
              <m:r>
                <w:rPr>
                  <w:rFonts w:ascii="Cambria Math" w:hAnsi="Cambria Math"/>
                  <w:lang w:eastAsia="ko-KR"/>
                </w:rPr>
                <m:t>N</m:t>
              </m:r>
              <m:ctrlPr>
                <w:rPr>
                  <w:rFonts w:ascii="Cambria Math" w:hAnsi="Cambria Math"/>
                  <w:lang w:eastAsia="ko-KR"/>
                </w:rPr>
              </m:ctrlPr>
            </m:e>
            <m:sub>
              <m:r>
                <m:rPr>
                  <m:sty m:val="p"/>
                </m:rPr>
                <w:rPr>
                  <w:rFonts w:ascii="Cambria Math" w:hAnsi="Cambria Math"/>
                  <w:vertAlign w:val="subscript"/>
                  <w:lang w:eastAsia="ko-KR"/>
                </w:rPr>
                <m:t>interruption</m:t>
              </m:r>
            </m:sub>
          </m:sSub>
        </m:oMath>
        <w:r w:rsidRPr="00153699">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153699">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vertAlign w:val="subscript"/>
                      <w:lang w:eastAsia="ko-KR"/>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lang w:eastAsia="ko-KR"/>
                </w:rPr>
                <m:t>N</m:t>
              </m:r>
              <m:ctrlPr>
                <w:rPr>
                  <w:rFonts w:ascii="Cambria Math" w:hAnsi="Cambria Math"/>
                  <w:lang w:eastAsia="ko-KR"/>
                </w:rPr>
              </m:ctrlPr>
            </m:e>
            <m:sub>
              <m:r>
                <m:rPr>
                  <m:sty m:val="p"/>
                </m:rPr>
                <w:rPr>
                  <w:rFonts w:ascii="Cambria Math" w:hAnsi="Cambria Math"/>
                  <w:vertAlign w:val="subscript"/>
                  <w:lang w:eastAsia="ko-KR"/>
                </w:rPr>
                <m:t>interruption</m:t>
              </m:r>
            </m:sub>
          </m:sSub>
        </m:oMath>
        <w:r w:rsidRPr="00153699">
          <w:rPr>
            <w:iCs/>
            <w:lang w:eastAsia="zh-CN"/>
          </w:rPr>
          <w:t xml:space="preserve">, </w:t>
        </w:r>
        <w:r w:rsidRPr="00153699">
          <w:rPr>
            <w:lang w:eastAsia="zh-CN"/>
          </w:rPr>
          <w:t>as defined in clause 8.3.</w:t>
        </w:r>
      </w:ins>
    </w:p>
    <w:p w14:paraId="5135FFC5" w14:textId="77777777" w:rsidR="002A77D3" w:rsidRPr="00153699" w:rsidRDefault="002A77D3" w:rsidP="002A77D3">
      <w:pPr>
        <w:rPr>
          <w:ins w:id="1074" w:author="Nokia" w:date="2024-04-08T21:06:00Z"/>
          <w:lang w:eastAsia="zh-CN"/>
        </w:rPr>
      </w:pPr>
      <w:ins w:id="1075" w:author="Nokia" w:date="2024-04-08T21:06:00Z">
        <w:r w:rsidRPr="00153699">
          <w:rPr>
            <w:lang w:eastAsia="zh-CN"/>
          </w:rPr>
          <w:t>The interruption of PSCell shall not be more than the values specified for EN-DC in Clause 8.3.2.</w:t>
        </w:r>
      </w:ins>
    </w:p>
    <w:p w14:paraId="1FA203FB" w14:textId="77777777" w:rsidR="002A77D3" w:rsidRPr="00153699" w:rsidRDefault="002A77D3" w:rsidP="002A77D3">
      <w:pPr>
        <w:rPr>
          <w:ins w:id="1076" w:author="Nokia" w:date="2024-04-08T21:06:00Z"/>
          <w:lang w:eastAsia="zh-CN"/>
        </w:rPr>
      </w:pPr>
      <w:ins w:id="1077" w:author="Nokia" w:date="2024-04-08T21:06:00Z">
        <w:r w:rsidRPr="00153699">
          <w:rPr>
            <w:lang w:eastAsia="zh-CN"/>
          </w:rPr>
          <w:t>All of the above test requirements shall be fulfilled in order for the observed SCell activation delay to be counted as correct. The rate of correct observed SCell activation delay during repeated tests shall be at least 90%.</w:t>
        </w:r>
      </w:ins>
    </w:p>
    <w:p w14:paraId="257F7EBD" w14:textId="77777777" w:rsidR="002A77D3" w:rsidRDefault="002A77D3" w:rsidP="002A77D3">
      <w:pPr>
        <w:rPr>
          <w:lang w:eastAsia="zh-CN"/>
        </w:rPr>
      </w:pPr>
      <w:ins w:id="1078" w:author="Nokia" w:date="2024-04-08T21:06:00Z">
        <w:r w:rsidRPr="00153699">
          <w:rPr>
            <w:lang w:eastAsia="zh-CN"/>
          </w:rPr>
          <w:t>NOTE:</w:t>
        </w:r>
        <w:r w:rsidRPr="0015369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as defined in clause 8.3 then the UE shall use the next available uplink resource for reporting the corresponding valid CSI.</w:t>
        </w:r>
      </w:ins>
    </w:p>
    <w:p w14:paraId="272DE83C" w14:textId="77777777" w:rsidR="002A77D3" w:rsidRPr="00153699" w:rsidRDefault="002A77D3" w:rsidP="002A77D3">
      <w:pPr>
        <w:rPr>
          <w:highlight w:val="yellow"/>
          <w:lang w:eastAsia="zh-CN"/>
        </w:rPr>
      </w:pPr>
    </w:p>
    <w:p w14:paraId="27331BE4" w14:textId="12576738"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1D5587B9" w14:textId="77777777" w:rsidR="002A77D3" w:rsidRDefault="002A77D3" w:rsidP="002A77D3">
      <w:pPr>
        <w:rPr>
          <w:noProof/>
        </w:rPr>
      </w:pPr>
    </w:p>
    <w:p w14:paraId="75448731" w14:textId="5CCA62DA"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7203CA0" w14:textId="77777777" w:rsidR="002A77D3" w:rsidRDefault="002A77D3" w:rsidP="002A77D3">
      <w:pPr>
        <w:pStyle w:val="TH"/>
        <w:rPr>
          <w:ins w:id="1079" w:author="Ericsson, Venkat" w:date="2024-04-03T23:22:00Z"/>
          <w:lang w:eastAsia="zh-CN"/>
        </w:rPr>
      </w:pPr>
      <w:ins w:id="1080" w:author="Ericsson, Venkat" w:date="2024-04-03T23:22:00Z">
        <w:r>
          <w:t xml:space="preserve">Table </w:t>
        </w:r>
      </w:ins>
      <w:ins w:id="1081" w:author="Ericsson, Venkat" w:date="2024-04-03T23:59:00Z">
        <w:r>
          <w:t>A.4.5.3.</w:t>
        </w:r>
        <w:del w:id="1082" w:author="Huawei" w:date="2024-04-23T09:58:00Z">
          <w:r w:rsidDel="004A3659">
            <w:delText>X</w:delText>
          </w:r>
        </w:del>
      </w:ins>
      <w:ins w:id="1083" w:author="Huawei" w:date="2024-04-23T09:58:00Z">
        <w:r>
          <w:t>X2</w:t>
        </w:r>
      </w:ins>
      <w:ins w:id="1084" w:author="Ericsson, Venkat" w:date="2024-04-03T23:22:00Z">
        <w:r>
          <w:t xml:space="preserve">.1-1: </w:t>
        </w:r>
      </w:ins>
      <w:ins w:id="1085" w:author="Ericsson, Venkat" w:date="2024-04-03T23:57:00Z">
        <w:r>
          <w:t xml:space="preserve">Inter-band SSB less SCell </w:t>
        </w:r>
      </w:ins>
      <w:ins w:id="1086" w:author="Ericsson, Venkat" w:date="2024-04-03T23:22:00Z">
        <w:r>
          <w:t xml:space="preserve">SCell activation </w:t>
        </w:r>
      </w:ins>
      <w:ins w:id="1087" w:author="Ericsson, Venkat" w:date="2024-04-03T23:58:00Z">
        <w:r>
          <w:t xml:space="preserve">in FR1 </w:t>
        </w:r>
      </w:ins>
      <w:ins w:id="1088" w:author="Ericsson, Venkat" w:date="2024-04-03T23:22:00Z">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11ACFAE0" w14:textId="77777777" w:rsidTr="0053627A">
        <w:trPr>
          <w:ins w:id="108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5AC2C38E" w14:textId="77777777" w:rsidR="002A77D3" w:rsidRDefault="002A77D3" w:rsidP="0053627A">
            <w:pPr>
              <w:pStyle w:val="TAH"/>
              <w:rPr>
                <w:ins w:id="1090" w:author="Ericsson, Venkat" w:date="2024-04-03T23:22:00Z"/>
                <w:lang w:eastAsia="zh-CN"/>
              </w:rPr>
            </w:pPr>
            <w:ins w:id="1091"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7CD4FAF8" w14:textId="77777777" w:rsidR="002A77D3" w:rsidRDefault="002A77D3" w:rsidP="0053627A">
            <w:pPr>
              <w:pStyle w:val="TAH"/>
              <w:rPr>
                <w:ins w:id="1092" w:author="Ericsson, Venkat" w:date="2024-04-03T23:22:00Z"/>
                <w:lang w:eastAsia="zh-CN"/>
              </w:rPr>
            </w:pPr>
            <w:ins w:id="1093" w:author="Ericsson, Venkat" w:date="2024-04-03T23:22:00Z">
              <w:r>
                <w:rPr>
                  <w:lang w:eastAsia="zh-CN"/>
                </w:rPr>
                <w:t>Description</w:t>
              </w:r>
            </w:ins>
          </w:p>
        </w:tc>
      </w:tr>
      <w:tr w:rsidR="002A77D3" w14:paraId="17A3953C" w14:textId="77777777" w:rsidTr="0053627A">
        <w:trPr>
          <w:ins w:id="1094"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342123BD" w14:textId="77777777" w:rsidR="002A77D3" w:rsidRDefault="002A77D3" w:rsidP="0053627A">
            <w:pPr>
              <w:pStyle w:val="TAC"/>
              <w:rPr>
                <w:ins w:id="1095" w:author="Ericsson, Venkat" w:date="2024-04-03T23:22:00Z"/>
                <w:lang w:eastAsia="zh-CN"/>
              </w:rPr>
            </w:pPr>
            <w:ins w:id="1096"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664E49F" w14:textId="77777777" w:rsidR="002A77D3" w:rsidRDefault="002A77D3" w:rsidP="0053627A">
            <w:pPr>
              <w:pStyle w:val="TAC"/>
              <w:rPr>
                <w:ins w:id="1097" w:author="Ericsson, Venkat" w:date="2024-04-03T23:22:00Z"/>
                <w:lang w:eastAsia="zh-CN"/>
              </w:rPr>
            </w:pPr>
            <w:ins w:id="1098" w:author="Ericsson, Venkat" w:date="2024-04-03T23:22:00Z">
              <w:r>
                <w:t xml:space="preserve">LTE FDD, NR 15 kHz SSB SCS, </w:t>
              </w:r>
              <w:r>
                <w:rPr>
                  <w:rFonts w:cs="Arial"/>
                  <w:lang w:eastAsia="ja-JP"/>
                </w:rPr>
                <w:t>≥</w:t>
              </w:r>
              <w:r>
                <w:t>10 MHz bandwidth, FDD duplex mode</w:t>
              </w:r>
            </w:ins>
          </w:p>
        </w:tc>
      </w:tr>
      <w:tr w:rsidR="002A77D3" w14:paraId="61ED929F" w14:textId="77777777" w:rsidTr="0053627A">
        <w:trPr>
          <w:ins w:id="109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9A0E0CE" w14:textId="77777777" w:rsidR="002A77D3" w:rsidRDefault="002A77D3" w:rsidP="0053627A">
            <w:pPr>
              <w:pStyle w:val="TAC"/>
              <w:rPr>
                <w:ins w:id="1100" w:author="Ericsson, Venkat" w:date="2024-04-03T23:22:00Z"/>
                <w:lang w:eastAsia="zh-CN"/>
              </w:rPr>
            </w:pPr>
            <w:ins w:id="1101"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BDD4004" w14:textId="77777777" w:rsidR="002A77D3" w:rsidRDefault="002A77D3" w:rsidP="0053627A">
            <w:pPr>
              <w:pStyle w:val="TAC"/>
              <w:rPr>
                <w:ins w:id="1102" w:author="Ericsson, Venkat" w:date="2024-04-03T23:22:00Z"/>
                <w:lang w:eastAsia="zh-CN"/>
              </w:rPr>
            </w:pPr>
            <w:ins w:id="1103" w:author="Ericsson, Venkat" w:date="2024-04-03T23:22:00Z">
              <w:r>
                <w:t xml:space="preserve">LTE FDD, NR 15 kHz SSB SCS, </w:t>
              </w:r>
              <w:r>
                <w:rPr>
                  <w:rFonts w:cs="Arial"/>
                  <w:lang w:eastAsia="ja-JP"/>
                </w:rPr>
                <w:t>≥</w:t>
              </w:r>
              <w:r>
                <w:t>10 MHz bandwidth, TDD duplex mode</w:t>
              </w:r>
            </w:ins>
          </w:p>
        </w:tc>
      </w:tr>
      <w:tr w:rsidR="002A77D3" w14:paraId="20BCBBBC" w14:textId="77777777" w:rsidTr="0053627A">
        <w:trPr>
          <w:ins w:id="1104"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21ECE4D" w14:textId="77777777" w:rsidR="002A77D3" w:rsidRDefault="002A77D3" w:rsidP="0053627A">
            <w:pPr>
              <w:pStyle w:val="TAC"/>
              <w:rPr>
                <w:ins w:id="1105" w:author="Ericsson, Venkat" w:date="2024-04-03T23:22:00Z"/>
                <w:lang w:eastAsia="zh-CN"/>
              </w:rPr>
            </w:pPr>
            <w:ins w:id="1106"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DD596F" w14:textId="77777777" w:rsidR="002A77D3" w:rsidRDefault="002A77D3" w:rsidP="0053627A">
            <w:pPr>
              <w:pStyle w:val="TAC"/>
              <w:rPr>
                <w:ins w:id="1107" w:author="Ericsson, Venkat" w:date="2024-04-03T23:22:00Z"/>
                <w:lang w:eastAsia="zh-CN"/>
              </w:rPr>
            </w:pPr>
            <w:ins w:id="1108" w:author="Ericsson, Venkat" w:date="2024-04-03T23:22:00Z">
              <w:r>
                <w:t xml:space="preserve">LTE FDD, NR 30 kHz SSB SCS, </w:t>
              </w:r>
              <w:r>
                <w:rPr>
                  <w:rFonts w:cs="Arial"/>
                  <w:lang w:eastAsia="ja-JP"/>
                </w:rPr>
                <w:t>≥</w:t>
              </w:r>
              <w:r>
                <w:t>40 MHz bandwidth, TDD duplex mode</w:t>
              </w:r>
            </w:ins>
          </w:p>
        </w:tc>
      </w:tr>
      <w:tr w:rsidR="002A77D3" w14:paraId="2BA2876E" w14:textId="77777777" w:rsidTr="0053627A">
        <w:trPr>
          <w:ins w:id="110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037AEEEC" w14:textId="77777777" w:rsidR="002A77D3" w:rsidRDefault="002A77D3" w:rsidP="0053627A">
            <w:pPr>
              <w:pStyle w:val="TAC"/>
              <w:rPr>
                <w:ins w:id="1110" w:author="Ericsson, Venkat" w:date="2024-04-03T23:22:00Z"/>
                <w:lang w:eastAsia="zh-CN"/>
              </w:rPr>
            </w:pPr>
            <w:ins w:id="1111"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1E2C7C20" w14:textId="77777777" w:rsidR="002A77D3" w:rsidRDefault="002A77D3" w:rsidP="0053627A">
            <w:pPr>
              <w:pStyle w:val="TAC"/>
              <w:rPr>
                <w:ins w:id="1112" w:author="Ericsson, Venkat" w:date="2024-04-03T23:22:00Z"/>
              </w:rPr>
            </w:pPr>
            <w:ins w:id="1113" w:author="Ericsson, Venkat" w:date="2024-04-03T23:22:00Z">
              <w:r>
                <w:t xml:space="preserve">LTE TDD, NR 15 kHz SSB SCS, </w:t>
              </w:r>
              <w:r>
                <w:rPr>
                  <w:rFonts w:cs="Arial"/>
                  <w:lang w:eastAsia="ja-JP"/>
                </w:rPr>
                <w:t>≥</w:t>
              </w:r>
              <w:r>
                <w:t>10 MHz bandwidth, FDD duplex mode</w:t>
              </w:r>
            </w:ins>
          </w:p>
        </w:tc>
      </w:tr>
      <w:tr w:rsidR="002A77D3" w14:paraId="69D8E92C" w14:textId="77777777" w:rsidTr="0053627A">
        <w:trPr>
          <w:ins w:id="1114"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15325C75" w14:textId="77777777" w:rsidR="002A77D3" w:rsidRDefault="002A77D3" w:rsidP="0053627A">
            <w:pPr>
              <w:pStyle w:val="TAC"/>
              <w:rPr>
                <w:ins w:id="1115" w:author="Ericsson, Venkat" w:date="2024-04-03T23:22:00Z"/>
                <w:lang w:eastAsia="zh-CN"/>
              </w:rPr>
            </w:pPr>
            <w:ins w:id="1116"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4811B1A5" w14:textId="77777777" w:rsidR="002A77D3" w:rsidRDefault="002A77D3" w:rsidP="0053627A">
            <w:pPr>
              <w:pStyle w:val="TAC"/>
              <w:rPr>
                <w:ins w:id="1117" w:author="Ericsson, Venkat" w:date="2024-04-03T23:22:00Z"/>
              </w:rPr>
            </w:pPr>
            <w:ins w:id="1118" w:author="Ericsson, Venkat" w:date="2024-04-03T23:22:00Z">
              <w:r>
                <w:t xml:space="preserve">LTE TDD, NR 15 kHz SSB SCS, </w:t>
              </w:r>
              <w:r>
                <w:rPr>
                  <w:rFonts w:cs="Arial"/>
                  <w:lang w:eastAsia="ja-JP"/>
                </w:rPr>
                <w:t>≥</w:t>
              </w:r>
              <w:r>
                <w:t>10 MHz bandwidth, TDD duplex mode</w:t>
              </w:r>
            </w:ins>
          </w:p>
        </w:tc>
      </w:tr>
      <w:tr w:rsidR="002A77D3" w14:paraId="6D40F637" w14:textId="77777777" w:rsidTr="0053627A">
        <w:trPr>
          <w:ins w:id="111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41761BD8" w14:textId="77777777" w:rsidR="002A77D3" w:rsidRDefault="002A77D3" w:rsidP="0053627A">
            <w:pPr>
              <w:pStyle w:val="TAC"/>
              <w:rPr>
                <w:ins w:id="1120" w:author="Ericsson, Venkat" w:date="2024-04-03T23:22:00Z"/>
                <w:lang w:eastAsia="zh-CN"/>
              </w:rPr>
            </w:pPr>
            <w:ins w:id="1121"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6B1705A8" w14:textId="77777777" w:rsidR="002A77D3" w:rsidRDefault="002A77D3" w:rsidP="0053627A">
            <w:pPr>
              <w:pStyle w:val="TAC"/>
              <w:rPr>
                <w:ins w:id="1122" w:author="Ericsson, Venkat" w:date="2024-04-03T23:22:00Z"/>
              </w:rPr>
            </w:pPr>
            <w:ins w:id="1123" w:author="Ericsson, Venkat" w:date="2024-04-03T23:22:00Z">
              <w:r>
                <w:t xml:space="preserve">LTE TDD, NR 30 kHz SSB SCS, </w:t>
              </w:r>
              <w:r>
                <w:rPr>
                  <w:rFonts w:cs="Arial"/>
                  <w:lang w:eastAsia="ja-JP"/>
                </w:rPr>
                <w:t>≥</w:t>
              </w:r>
              <w:r>
                <w:t>40 MHz bandwidth, TDD duplex mode</w:t>
              </w:r>
            </w:ins>
          </w:p>
        </w:tc>
      </w:tr>
      <w:tr w:rsidR="002A77D3" w14:paraId="39A26D06" w14:textId="77777777" w:rsidTr="0053627A">
        <w:trPr>
          <w:ins w:id="1124"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tcPr>
          <w:p w14:paraId="7032834E" w14:textId="77777777" w:rsidR="002A77D3" w:rsidRDefault="002A77D3" w:rsidP="0053627A">
            <w:pPr>
              <w:pStyle w:val="TAN"/>
              <w:rPr>
                <w:ins w:id="1125" w:author="Ericsson, Venkat" w:date="2024-04-03T23:22:00Z"/>
              </w:rPr>
            </w:pPr>
            <w:ins w:id="1126" w:author="Ericsson, Venkat" w:date="2024-04-03T23:22:00Z">
              <w:r>
                <w:t>Note 1:</w:t>
              </w:r>
              <w:r>
                <w:tab/>
                <w:t>The UE is only required to be tested in one of the supported test configurations</w:t>
              </w:r>
            </w:ins>
          </w:p>
          <w:p w14:paraId="5CE433C1" w14:textId="77777777" w:rsidR="002A77D3" w:rsidRDefault="002A77D3" w:rsidP="0053627A">
            <w:pPr>
              <w:pStyle w:val="TAN"/>
              <w:rPr>
                <w:ins w:id="1127" w:author="Ericsson, Venkat" w:date="2024-04-03T23:22:00Z"/>
              </w:rPr>
            </w:pPr>
            <w:ins w:id="1128" w:author="Ericsson, Venkat" w:date="2024-04-03T23:2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273D46F6" w14:textId="77777777" w:rsidR="002A77D3" w:rsidRDefault="002A77D3" w:rsidP="002A77D3">
      <w:pPr>
        <w:rPr>
          <w:ins w:id="1129" w:author="Ericsson, Venkat" w:date="2024-04-03T23:22:00Z"/>
          <w:lang w:eastAsia="zh-CN"/>
        </w:rPr>
      </w:pPr>
    </w:p>
    <w:p w14:paraId="74D825A7" w14:textId="77777777" w:rsidR="002A77D3" w:rsidRPr="004A3659" w:rsidRDefault="002A77D3" w:rsidP="002A77D3">
      <w:pPr>
        <w:pStyle w:val="TH"/>
        <w:rPr>
          <w:ins w:id="1130" w:author="Ericsson, Venkat" w:date="2024-04-03T23:22:00Z"/>
        </w:rPr>
      </w:pPr>
      <w:ins w:id="1131" w:author="Ericsson, Venkat" w:date="2024-04-03T23:22:00Z">
        <w:r w:rsidRPr="004A3659">
          <w:t xml:space="preserve">Table </w:t>
        </w:r>
      </w:ins>
      <w:ins w:id="1132" w:author="Ericsson, Venkat" w:date="2024-04-03T23:59:00Z">
        <w:r w:rsidRPr="004A3659">
          <w:t>A.4.5.3.</w:t>
        </w:r>
        <w:del w:id="1133" w:author="Huawei" w:date="2024-04-23T09:58:00Z">
          <w:r w:rsidRPr="004A3659" w:rsidDel="004A3659">
            <w:delText>X</w:delText>
          </w:r>
        </w:del>
      </w:ins>
      <w:ins w:id="1134" w:author="Huawei" w:date="2024-04-23T09:58:00Z">
        <w:r>
          <w:t>X2</w:t>
        </w:r>
      </w:ins>
      <w:ins w:id="1135" w:author="Ericsson, Venkat" w:date="2024-04-03T23:22:00Z">
        <w:r w:rsidRPr="004A3659">
          <w:t xml:space="preserve">.1-2: General test parameters for </w:t>
        </w:r>
      </w:ins>
      <w:ins w:id="1136" w:author="Ericsson, Venkat" w:date="2024-04-04T00:02:00Z">
        <w:r w:rsidRPr="004A3659">
          <w:t>Inter-band SSB less SCell SCell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2A77D3" w:rsidRPr="004A3659" w14:paraId="3634E483" w14:textId="77777777" w:rsidTr="0053627A">
        <w:trPr>
          <w:cantSplit/>
          <w:jc w:val="center"/>
          <w:ins w:id="113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3297327" w14:textId="77777777" w:rsidR="002A77D3" w:rsidRPr="004A3659" w:rsidRDefault="002A77D3" w:rsidP="0053627A">
            <w:pPr>
              <w:pStyle w:val="TAH"/>
              <w:rPr>
                <w:ins w:id="1138" w:author="Ericsson, Venkat" w:date="2024-04-03T23:22:00Z"/>
                <w:lang w:eastAsia="ja-JP"/>
              </w:rPr>
            </w:pPr>
            <w:ins w:id="1139" w:author="Ericsson, Venkat" w:date="2024-04-03T23:22: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08335FD6" w14:textId="77777777" w:rsidR="002A77D3" w:rsidRPr="004A3659" w:rsidRDefault="002A77D3" w:rsidP="0053627A">
            <w:pPr>
              <w:pStyle w:val="TAH"/>
              <w:rPr>
                <w:ins w:id="1140" w:author="Ericsson, Venkat" w:date="2024-04-03T23:22:00Z"/>
                <w:lang w:eastAsia="ja-JP"/>
              </w:rPr>
            </w:pPr>
            <w:ins w:id="1141" w:author="Ericsson, Venkat" w:date="2024-04-03T23:22: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35F03EDA" w14:textId="77777777" w:rsidR="002A77D3" w:rsidRPr="004A3659" w:rsidRDefault="002A77D3" w:rsidP="0053627A">
            <w:pPr>
              <w:pStyle w:val="TAH"/>
              <w:rPr>
                <w:ins w:id="1142" w:author="Ericsson, Venkat" w:date="2024-04-03T23:22:00Z"/>
                <w:lang w:eastAsia="ja-JP"/>
              </w:rPr>
            </w:pPr>
            <w:ins w:id="1143" w:author="Ericsson, Venkat" w:date="2024-04-03T23:22: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5CA80E2E" w14:textId="77777777" w:rsidR="002A77D3" w:rsidRPr="004A3659" w:rsidRDefault="002A77D3" w:rsidP="0053627A">
            <w:pPr>
              <w:pStyle w:val="TAH"/>
              <w:rPr>
                <w:ins w:id="1144" w:author="Ericsson, Venkat" w:date="2024-04-03T23:22:00Z"/>
                <w:lang w:eastAsia="ja-JP"/>
              </w:rPr>
            </w:pPr>
            <w:ins w:id="1145" w:author="Ericsson, Venkat" w:date="2024-04-03T23:22:00Z">
              <w:r w:rsidRPr="004A3659">
                <w:t>Comment</w:t>
              </w:r>
            </w:ins>
          </w:p>
        </w:tc>
      </w:tr>
      <w:tr w:rsidR="002A77D3" w:rsidRPr="004A3659" w14:paraId="5A4AD27B" w14:textId="77777777" w:rsidTr="0053627A">
        <w:trPr>
          <w:cantSplit/>
          <w:jc w:val="center"/>
          <w:ins w:id="114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62F3B5A" w14:textId="77777777" w:rsidR="002A77D3" w:rsidRPr="004A3659" w:rsidRDefault="002A77D3" w:rsidP="0053627A">
            <w:pPr>
              <w:pStyle w:val="TAL"/>
              <w:rPr>
                <w:ins w:id="1147" w:author="Ericsson, Venkat" w:date="2024-04-03T23:22:00Z"/>
                <w:lang w:val="it-IT" w:eastAsia="ja-JP"/>
              </w:rPr>
            </w:pPr>
            <w:ins w:id="1148" w:author="Ericsson, Venkat" w:date="2024-04-03T23:22:00Z">
              <w:r w:rsidRPr="004A3659">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D04A34A" w14:textId="77777777" w:rsidR="002A77D3" w:rsidRPr="004A3659" w:rsidRDefault="002A77D3" w:rsidP="0053627A">
            <w:pPr>
              <w:pStyle w:val="TAC"/>
              <w:rPr>
                <w:ins w:id="1149"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35F9458B" w14:textId="77777777" w:rsidR="002A77D3" w:rsidRPr="004A3659" w:rsidRDefault="002A77D3" w:rsidP="0053627A">
            <w:pPr>
              <w:pStyle w:val="TAC"/>
              <w:rPr>
                <w:ins w:id="1150" w:author="Ericsson, Venkat" w:date="2024-04-03T23:22:00Z"/>
                <w:lang w:val="sv-SE" w:eastAsia="ja-JP"/>
              </w:rPr>
            </w:pPr>
            <w:ins w:id="1151" w:author="Ericsson, Venkat" w:date="2024-04-03T23:22: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36EDC27C" w14:textId="77777777" w:rsidR="002A77D3" w:rsidRPr="004A3659" w:rsidRDefault="002A77D3" w:rsidP="0053627A">
            <w:pPr>
              <w:pStyle w:val="TAL"/>
              <w:rPr>
                <w:ins w:id="1152" w:author="Ericsson, Venkat" w:date="2024-04-03T23:22:00Z"/>
                <w:lang w:eastAsia="ja-JP"/>
              </w:rPr>
            </w:pPr>
            <w:ins w:id="1153" w:author="Ericsson, Venkat" w:date="2024-04-03T23:22:00Z">
              <w:r w:rsidRPr="004A3659">
                <w:t>One E-UTRAN radio channel (1) and two NR radio channel (2,3) are used for this test</w:t>
              </w:r>
            </w:ins>
          </w:p>
        </w:tc>
      </w:tr>
      <w:tr w:rsidR="002A77D3" w:rsidRPr="004A3659" w14:paraId="6955321F" w14:textId="77777777" w:rsidTr="0053627A">
        <w:trPr>
          <w:cantSplit/>
          <w:jc w:val="center"/>
          <w:ins w:id="115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379A4CF" w14:textId="77777777" w:rsidR="002A77D3" w:rsidRPr="004A3659" w:rsidRDefault="002A77D3" w:rsidP="0053627A">
            <w:pPr>
              <w:pStyle w:val="TAL"/>
              <w:rPr>
                <w:ins w:id="1155" w:author="Ericsson, Venkat" w:date="2024-04-03T23:22:00Z"/>
                <w:lang w:eastAsia="ja-JP"/>
              </w:rPr>
            </w:pPr>
            <w:ins w:id="1156" w:author="Ericsson, Venkat" w:date="2024-04-03T23:22:00Z">
              <w:r w:rsidRPr="004A3659">
                <w:t>Active PCell</w:t>
              </w:r>
            </w:ins>
          </w:p>
        </w:tc>
        <w:tc>
          <w:tcPr>
            <w:tcW w:w="709" w:type="dxa"/>
            <w:tcBorders>
              <w:top w:val="single" w:sz="4" w:space="0" w:color="auto"/>
              <w:left w:val="single" w:sz="4" w:space="0" w:color="auto"/>
              <w:bottom w:val="single" w:sz="4" w:space="0" w:color="auto"/>
              <w:right w:val="single" w:sz="4" w:space="0" w:color="auto"/>
            </w:tcBorders>
          </w:tcPr>
          <w:p w14:paraId="6CB450CB" w14:textId="77777777" w:rsidR="002A77D3" w:rsidRPr="004A3659" w:rsidRDefault="002A77D3" w:rsidP="0053627A">
            <w:pPr>
              <w:pStyle w:val="TAC"/>
              <w:rPr>
                <w:ins w:id="115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8C7368" w14:textId="77777777" w:rsidR="002A77D3" w:rsidRPr="004A3659" w:rsidRDefault="002A77D3" w:rsidP="0053627A">
            <w:pPr>
              <w:pStyle w:val="TAC"/>
              <w:rPr>
                <w:ins w:id="1158" w:author="Ericsson, Venkat" w:date="2024-04-03T23:22:00Z"/>
                <w:lang w:eastAsia="ja-JP"/>
              </w:rPr>
            </w:pPr>
            <w:ins w:id="1159" w:author="Ericsson, Venkat" w:date="2024-04-03T23:22: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133439C5" w14:textId="77777777" w:rsidR="002A77D3" w:rsidRPr="004A3659" w:rsidRDefault="002A77D3" w:rsidP="0053627A">
            <w:pPr>
              <w:pStyle w:val="TAL"/>
              <w:rPr>
                <w:ins w:id="1160" w:author="Ericsson, Venkat" w:date="2024-04-03T23:22:00Z"/>
              </w:rPr>
            </w:pPr>
            <w:ins w:id="1161" w:author="Ericsson, Venkat" w:date="2024-04-03T23:22:00Z">
              <w:r w:rsidRPr="004A3659">
                <w:t>Primary cell on E-UTRAN RF channel number 1.</w:t>
              </w:r>
            </w:ins>
          </w:p>
          <w:p w14:paraId="5598FE00" w14:textId="77777777" w:rsidR="002A77D3" w:rsidRPr="004A3659" w:rsidRDefault="002A77D3" w:rsidP="0053627A">
            <w:pPr>
              <w:pStyle w:val="TAL"/>
              <w:rPr>
                <w:ins w:id="1162" w:author="Ericsson, Venkat" w:date="2024-04-03T23:22:00Z"/>
                <w:lang w:eastAsia="ja-JP"/>
              </w:rPr>
            </w:pPr>
            <w:ins w:id="1163" w:author="Ericsson, Venkat" w:date="2024-04-03T23:22:00Z">
              <w:r w:rsidRPr="004A3659">
                <w:t>As specified in clause A.3.7.2.1</w:t>
              </w:r>
            </w:ins>
          </w:p>
        </w:tc>
      </w:tr>
      <w:tr w:rsidR="002A77D3" w:rsidRPr="004A3659" w14:paraId="21261839" w14:textId="77777777" w:rsidTr="0053627A">
        <w:trPr>
          <w:cantSplit/>
          <w:jc w:val="center"/>
          <w:ins w:id="116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0AD3A" w14:textId="77777777" w:rsidR="002A77D3" w:rsidRPr="004A3659" w:rsidRDefault="002A77D3" w:rsidP="0053627A">
            <w:pPr>
              <w:pStyle w:val="TAL"/>
              <w:rPr>
                <w:ins w:id="1165" w:author="Ericsson, Venkat" w:date="2024-04-03T23:22:00Z"/>
              </w:rPr>
            </w:pPr>
            <w:ins w:id="1166" w:author="Ericsson, Venkat" w:date="2024-04-03T23:22:00Z">
              <w:r w:rsidRPr="004A3659">
                <w:t>Active PSCell</w:t>
              </w:r>
            </w:ins>
          </w:p>
        </w:tc>
        <w:tc>
          <w:tcPr>
            <w:tcW w:w="709" w:type="dxa"/>
            <w:tcBorders>
              <w:top w:val="single" w:sz="4" w:space="0" w:color="auto"/>
              <w:left w:val="single" w:sz="4" w:space="0" w:color="auto"/>
              <w:bottom w:val="single" w:sz="4" w:space="0" w:color="auto"/>
              <w:right w:val="single" w:sz="4" w:space="0" w:color="auto"/>
            </w:tcBorders>
          </w:tcPr>
          <w:p w14:paraId="71B23500" w14:textId="77777777" w:rsidR="002A77D3" w:rsidRPr="004A3659" w:rsidRDefault="002A77D3" w:rsidP="0053627A">
            <w:pPr>
              <w:pStyle w:val="TAC"/>
              <w:rPr>
                <w:ins w:id="116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A84446" w14:textId="77777777" w:rsidR="002A77D3" w:rsidRPr="004A3659" w:rsidRDefault="002A77D3" w:rsidP="0053627A">
            <w:pPr>
              <w:pStyle w:val="TAC"/>
              <w:rPr>
                <w:ins w:id="1168" w:author="Ericsson, Venkat" w:date="2024-04-03T23:22:00Z"/>
              </w:rPr>
            </w:pPr>
            <w:ins w:id="1169" w:author="Ericsson, Venkat" w:date="2024-04-03T23:22: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3E501443" w14:textId="77777777" w:rsidR="002A77D3" w:rsidRPr="004A3659" w:rsidRDefault="002A77D3" w:rsidP="0053627A">
            <w:pPr>
              <w:pStyle w:val="TAL"/>
              <w:rPr>
                <w:ins w:id="1170" w:author="Ericsson, Venkat" w:date="2024-04-03T23:22:00Z"/>
              </w:rPr>
            </w:pPr>
            <w:ins w:id="1171" w:author="Ericsson, Venkat" w:date="2024-04-03T23:22:00Z">
              <w:r w:rsidRPr="004A3659">
                <w:t>Primary secondary cell on NR RF channel number 2.</w:t>
              </w:r>
            </w:ins>
          </w:p>
        </w:tc>
      </w:tr>
      <w:tr w:rsidR="002A77D3" w:rsidRPr="004A3659" w14:paraId="535F4485" w14:textId="77777777" w:rsidTr="0053627A">
        <w:trPr>
          <w:cantSplit/>
          <w:jc w:val="center"/>
          <w:ins w:id="117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D7BF9EE" w14:textId="77777777" w:rsidR="002A77D3" w:rsidRPr="004A3659" w:rsidRDefault="002A77D3" w:rsidP="0053627A">
            <w:pPr>
              <w:pStyle w:val="TAL"/>
              <w:rPr>
                <w:ins w:id="1173" w:author="Ericsson, Venkat" w:date="2024-04-03T23:22:00Z"/>
                <w:lang w:eastAsia="ja-JP"/>
              </w:rPr>
            </w:pPr>
            <w:ins w:id="1174" w:author="Ericsson, Venkat" w:date="2024-04-03T23:22:00Z">
              <w:r w:rsidRPr="004A3659">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82FF448" w14:textId="77777777" w:rsidR="002A77D3" w:rsidRPr="004A3659" w:rsidRDefault="002A77D3" w:rsidP="0053627A">
            <w:pPr>
              <w:pStyle w:val="TAC"/>
              <w:rPr>
                <w:ins w:id="1175"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2BB394F" w14:textId="77777777" w:rsidR="002A77D3" w:rsidRPr="004A3659" w:rsidRDefault="002A77D3" w:rsidP="0053627A">
            <w:pPr>
              <w:pStyle w:val="TAC"/>
              <w:rPr>
                <w:ins w:id="1176" w:author="Ericsson, Venkat" w:date="2024-04-03T23:22:00Z"/>
                <w:lang w:eastAsia="ja-JP"/>
              </w:rPr>
            </w:pPr>
            <w:ins w:id="1177" w:author="Ericsson, Venkat" w:date="2024-04-03T23:22: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73926CA7" w14:textId="77777777" w:rsidR="002A77D3" w:rsidRPr="004A3659" w:rsidRDefault="002A77D3" w:rsidP="0053627A">
            <w:pPr>
              <w:pStyle w:val="TAL"/>
              <w:rPr>
                <w:ins w:id="1178" w:author="Ericsson, Venkat" w:date="2024-04-03T23:22:00Z"/>
                <w:lang w:eastAsia="ja-JP"/>
              </w:rPr>
            </w:pPr>
            <w:ins w:id="1179" w:author="Ericsson, Venkat" w:date="2024-04-03T23:22:00Z">
              <w:r w:rsidRPr="004A3659">
                <w:t>Configured deactivated secondary cell on NR RF channel number 3</w:t>
              </w:r>
            </w:ins>
          </w:p>
        </w:tc>
      </w:tr>
      <w:tr w:rsidR="002A77D3" w:rsidRPr="004A3659" w14:paraId="53A538C3" w14:textId="77777777" w:rsidTr="0053627A">
        <w:trPr>
          <w:cantSplit/>
          <w:jc w:val="center"/>
          <w:ins w:id="118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8D473EB" w14:textId="77777777" w:rsidR="002A77D3" w:rsidRPr="004A3659" w:rsidRDefault="002A77D3" w:rsidP="0053627A">
            <w:pPr>
              <w:pStyle w:val="TAL"/>
              <w:rPr>
                <w:ins w:id="1181" w:author="Ericsson, Venkat" w:date="2024-04-03T23:22:00Z"/>
                <w:lang w:eastAsia="ja-JP"/>
              </w:rPr>
            </w:pPr>
            <w:ins w:id="1182" w:author="Ericsson, Venkat" w:date="2024-04-03T23:22: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596FAA6D" w14:textId="77777777" w:rsidR="002A77D3" w:rsidRPr="004A3659" w:rsidRDefault="002A77D3" w:rsidP="0053627A">
            <w:pPr>
              <w:pStyle w:val="TAC"/>
              <w:rPr>
                <w:ins w:id="1183"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BEA104F" w14:textId="77777777" w:rsidR="002A77D3" w:rsidRPr="004A3659" w:rsidRDefault="002A77D3" w:rsidP="0053627A">
            <w:pPr>
              <w:pStyle w:val="TAC"/>
              <w:rPr>
                <w:ins w:id="1184" w:author="Ericsson, Venkat" w:date="2024-04-03T23:22:00Z"/>
                <w:lang w:eastAsia="ja-JP"/>
              </w:rPr>
            </w:pPr>
            <w:ins w:id="1185" w:author="Ericsson, Venkat" w:date="2024-04-03T23:22: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4D807214" w14:textId="77777777" w:rsidR="002A77D3" w:rsidRPr="004A3659" w:rsidRDefault="002A77D3" w:rsidP="0053627A">
            <w:pPr>
              <w:pStyle w:val="TAL"/>
              <w:rPr>
                <w:ins w:id="1186" w:author="Ericsson, Venkat" w:date="2024-04-03T23:22:00Z"/>
                <w:lang w:eastAsia="ja-JP"/>
              </w:rPr>
            </w:pPr>
          </w:p>
        </w:tc>
      </w:tr>
      <w:tr w:rsidR="002A77D3" w:rsidRPr="004A3659" w14:paraId="1ADCD7EA" w14:textId="77777777" w:rsidTr="0053627A">
        <w:trPr>
          <w:cantSplit/>
          <w:jc w:val="center"/>
          <w:ins w:id="118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F8655" w14:textId="77777777" w:rsidR="002A77D3" w:rsidRPr="004A3659" w:rsidRDefault="002A77D3" w:rsidP="0053627A">
            <w:pPr>
              <w:pStyle w:val="TAL"/>
              <w:rPr>
                <w:ins w:id="1188" w:author="Ericsson, Venkat" w:date="2024-04-03T23:22:00Z"/>
                <w:rFonts w:cs="Arial"/>
                <w:lang w:eastAsia="ja-JP"/>
              </w:rPr>
            </w:pPr>
            <w:ins w:id="1189" w:author="Ericsson, Venkat" w:date="2024-04-03T23:22: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B51172A" w14:textId="77777777" w:rsidR="002A77D3" w:rsidRPr="004A3659" w:rsidRDefault="002A77D3" w:rsidP="0053627A">
            <w:pPr>
              <w:pStyle w:val="TAC"/>
              <w:rPr>
                <w:ins w:id="1190"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60F26725" w14:textId="77777777" w:rsidR="002A77D3" w:rsidRPr="004A3659" w:rsidRDefault="002A77D3" w:rsidP="0053627A">
            <w:pPr>
              <w:pStyle w:val="TAC"/>
              <w:rPr>
                <w:ins w:id="1191" w:author="Ericsson, Venkat" w:date="2024-04-03T23:22:00Z"/>
                <w:lang w:eastAsia="ja-JP"/>
              </w:rPr>
            </w:pPr>
            <w:ins w:id="1192" w:author="Ericsson, Venkat" w:date="2024-04-03T23:22: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4E6BDBD2" w14:textId="77777777" w:rsidR="002A77D3" w:rsidRPr="004A3659" w:rsidRDefault="002A77D3" w:rsidP="0053627A">
            <w:pPr>
              <w:pStyle w:val="TAL"/>
              <w:rPr>
                <w:ins w:id="1193" w:author="Ericsson, Venkat" w:date="2024-04-03T23:22:00Z"/>
                <w:lang w:eastAsia="ja-JP"/>
              </w:rPr>
            </w:pPr>
            <w:ins w:id="1194" w:author="Ericsson, Venkat" w:date="2024-04-03T23:22:00Z">
              <w:r w:rsidRPr="004A3659">
                <w:t>Continuous monitoring of primary cell</w:t>
              </w:r>
            </w:ins>
          </w:p>
        </w:tc>
      </w:tr>
      <w:tr w:rsidR="002A77D3" w:rsidRPr="004A3659" w14:paraId="0D787711" w14:textId="77777777" w:rsidTr="0053627A">
        <w:trPr>
          <w:cantSplit/>
          <w:jc w:val="center"/>
          <w:ins w:id="119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553F092" w14:textId="77777777" w:rsidR="002A77D3" w:rsidRPr="004A3659" w:rsidRDefault="002A77D3" w:rsidP="0053627A">
            <w:pPr>
              <w:pStyle w:val="TAL"/>
              <w:rPr>
                <w:ins w:id="1196" w:author="Ericsson, Venkat" w:date="2024-04-03T23:22:00Z"/>
                <w:lang w:eastAsia="ja-JP"/>
              </w:rPr>
            </w:pPr>
            <w:ins w:id="1197" w:author="Ericsson, Venkat" w:date="2024-04-03T23:22: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2040CC3C" w14:textId="77777777" w:rsidR="002A77D3" w:rsidRPr="004A3659" w:rsidRDefault="002A77D3" w:rsidP="0053627A">
            <w:pPr>
              <w:pStyle w:val="TAC"/>
              <w:rPr>
                <w:ins w:id="1198" w:author="Ericsson, Venkat" w:date="2024-04-03T23:22:00Z"/>
                <w:lang w:eastAsia="ja-JP"/>
              </w:rPr>
            </w:pPr>
            <w:ins w:id="1199"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0E7E04D" w14:textId="77777777" w:rsidR="002A77D3" w:rsidRPr="004A3659" w:rsidRDefault="002A77D3" w:rsidP="0053627A">
            <w:pPr>
              <w:pStyle w:val="TAC"/>
              <w:rPr>
                <w:ins w:id="1200" w:author="Ericsson, Venkat" w:date="2024-04-03T23:22:00Z"/>
                <w:lang w:eastAsia="ja-JP"/>
              </w:rPr>
            </w:pPr>
            <w:ins w:id="1201"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0A94E742" w14:textId="77777777" w:rsidR="002A77D3" w:rsidRPr="004A3659" w:rsidRDefault="002A77D3" w:rsidP="0053627A">
            <w:pPr>
              <w:pStyle w:val="TAL"/>
              <w:rPr>
                <w:ins w:id="1202" w:author="Ericsson, Venkat" w:date="2024-04-03T23:22:00Z"/>
                <w:lang w:eastAsia="ja-JP"/>
              </w:rPr>
            </w:pPr>
            <w:ins w:id="1203" w:author="Ericsson, Venkat" w:date="2024-04-03T23:22:00Z">
              <w:r w:rsidRPr="004A3659">
                <w:t>Individual offset for cells on primary component carrier.</w:t>
              </w:r>
            </w:ins>
          </w:p>
        </w:tc>
      </w:tr>
      <w:tr w:rsidR="002A77D3" w:rsidRPr="004A3659" w14:paraId="77DA3C14" w14:textId="77777777" w:rsidTr="0053627A">
        <w:trPr>
          <w:cantSplit/>
          <w:jc w:val="center"/>
          <w:ins w:id="120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17C8178" w14:textId="77777777" w:rsidR="002A77D3" w:rsidRPr="004A3659" w:rsidRDefault="002A77D3" w:rsidP="0053627A">
            <w:pPr>
              <w:pStyle w:val="TAL"/>
              <w:rPr>
                <w:ins w:id="1205" w:author="Ericsson, Venkat" w:date="2024-04-03T23:22:00Z"/>
                <w:lang w:eastAsia="ja-JP"/>
              </w:rPr>
            </w:pPr>
            <w:ins w:id="1206" w:author="Ericsson, Venkat" w:date="2024-04-03T23:22: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007FBE93" w14:textId="77777777" w:rsidR="002A77D3" w:rsidRPr="004A3659" w:rsidRDefault="002A77D3" w:rsidP="0053627A">
            <w:pPr>
              <w:pStyle w:val="TAC"/>
              <w:rPr>
                <w:ins w:id="1207" w:author="Ericsson, Venkat" w:date="2024-04-03T23:22:00Z"/>
                <w:lang w:eastAsia="ja-JP"/>
              </w:rPr>
            </w:pPr>
            <w:ins w:id="1208"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FBEC90C" w14:textId="77777777" w:rsidR="002A77D3" w:rsidRPr="004A3659" w:rsidRDefault="002A77D3" w:rsidP="0053627A">
            <w:pPr>
              <w:pStyle w:val="TAC"/>
              <w:rPr>
                <w:ins w:id="1209" w:author="Ericsson, Venkat" w:date="2024-04-03T23:22:00Z"/>
                <w:lang w:eastAsia="ja-JP"/>
              </w:rPr>
            </w:pPr>
            <w:ins w:id="1210"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5339B51" w14:textId="77777777" w:rsidR="002A77D3" w:rsidRPr="004A3659" w:rsidRDefault="002A77D3" w:rsidP="0053627A">
            <w:pPr>
              <w:pStyle w:val="TAL"/>
              <w:rPr>
                <w:ins w:id="1211" w:author="Ericsson, Venkat" w:date="2024-04-03T23:22:00Z"/>
                <w:lang w:eastAsia="ja-JP"/>
              </w:rPr>
            </w:pPr>
            <w:ins w:id="1212" w:author="Ericsson, Venkat" w:date="2024-04-03T23:22:00Z">
              <w:r w:rsidRPr="004A3659">
                <w:t>Individual offset for cells on secondary component carrier.</w:t>
              </w:r>
            </w:ins>
          </w:p>
        </w:tc>
      </w:tr>
      <w:tr w:rsidR="002A77D3" w:rsidRPr="004A3659" w14:paraId="2CFEACA6" w14:textId="77777777" w:rsidTr="0053627A">
        <w:trPr>
          <w:cantSplit/>
          <w:jc w:val="center"/>
          <w:ins w:id="121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A3FBA50" w14:textId="77777777" w:rsidR="002A77D3" w:rsidRPr="004A3659" w:rsidRDefault="002A77D3" w:rsidP="0053627A">
            <w:pPr>
              <w:pStyle w:val="TAL"/>
              <w:rPr>
                <w:ins w:id="1214" w:author="Ericsson, Venkat" w:date="2024-04-03T23:22:00Z"/>
                <w:rFonts w:cs="Arial"/>
                <w:lang w:eastAsia="ja-JP"/>
              </w:rPr>
            </w:pPr>
            <w:ins w:id="1215" w:author="Ericsson, Venkat" w:date="2024-04-03T23:22:00Z">
              <w:r w:rsidRPr="004A3659">
                <w:rPr>
                  <w:rFonts w:cs="Arial"/>
                  <w:lang w:eastAsia="zh-CN"/>
                </w:rPr>
                <w:t>Cell</w:t>
              </w:r>
            </w:ins>
            <w:ins w:id="1216" w:author="Ericsson, Venkat" w:date="2024-04-18T10:17:00Z">
              <w:r w:rsidRPr="004A3659">
                <w:rPr>
                  <w:rFonts w:cs="Arial"/>
                  <w:lang w:eastAsia="zh-CN"/>
                </w:rPr>
                <w:t>3</w:t>
              </w:r>
            </w:ins>
            <w:ins w:id="1217" w:author="Ericsson, Venkat" w:date="2024-04-03T23:22:00Z">
              <w:r w:rsidRPr="004A3659">
                <w:rPr>
                  <w:rFonts w:cs="Arial"/>
                  <w:lang w:eastAsia="zh-CN"/>
                </w:rPr>
                <w:t xml:space="preserve"> timing offset to cell</w:t>
              </w:r>
            </w:ins>
            <w:ins w:id="1218" w:author="Ericsson, Venkat" w:date="2024-04-18T10:17:00Z">
              <w:r w:rsidRPr="004A3659">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9DB4A08" w14:textId="77777777" w:rsidR="002A77D3" w:rsidRPr="004A3659" w:rsidRDefault="002A77D3" w:rsidP="0053627A">
            <w:pPr>
              <w:pStyle w:val="TAC"/>
              <w:rPr>
                <w:ins w:id="1219" w:author="Ericsson, Venkat" w:date="2024-04-03T23:22:00Z"/>
                <w:lang w:eastAsia="ja-JP"/>
              </w:rPr>
            </w:pPr>
            <w:ins w:id="1220"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7CB3ECDE" w14:textId="77777777" w:rsidR="002A77D3" w:rsidRPr="004A3659" w:rsidRDefault="002A77D3" w:rsidP="0053627A">
            <w:pPr>
              <w:pStyle w:val="TAC"/>
              <w:rPr>
                <w:ins w:id="1221" w:author="Ericsson, Venkat" w:date="2024-04-03T23:22:00Z"/>
                <w:lang w:eastAsia="ja-JP"/>
              </w:rPr>
            </w:pPr>
            <w:ins w:id="1222" w:author="Ericsson, Venkat" w:date="2024-04-18T10:17:00Z">
              <w:r w:rsidRPr="004A3659">
                <w:t xml:space="preserve">Length of CP of Cell </w:t>
              </w:r>
            </w:ins>
            <w:ins w:id="1223" w:author="CMCC-shiyuan-0418" w:date="2024-04-18T18:27:00Z">
              <w:r w:rsidRPr="004A3659">
                <w:rPr>
                  <w:rFonts w:hint="eastAsia"/>
                  <w:lang w:val="en-US" w:eastAsia="zh-CN"/>
                </w:rPr>
                <w:t>3</w:t>
              </w:r>
            </w:ins>
            <w:ins w:id="1224" w:author="Ericsson, Venkat" w:date="2024-04-18T10:17:00Z">
              <w:del w:id="1225" w:author="CMCC-shiyuan-0418" w:date="2024-04-18T18:27:00Z">
                <w:r w:rsidRPr="004A3659">
                  <w:delText>2</w:delText>
                </w:r>
              </w:del>
            </w:ins>
          </w:p>
        </w:tc>
        <w:tc>
          <w:tcPr>
            <w:tcW w:w="3401" w:type="dxa"/>
            <w:tcBorders>
              <w:top w:val="single" w:sz="4" w:space="0" w:color="auto"/>
              <w:left w:val="single" w:sz="4" w:space="0" w:color="auto"/>
              <w:bottom w:val="single" w:sz="4" w:space="0" w:color="auto"/>
              <w:right w:val="single" w:sz="4" w:space="0" w:color="auto"/>
            </w:tcBorders>
          </w:tcPr>
          <w:p w14:paraId="1D930A4B" w14:textId="77777777" w:rsidR="002A77D3" w:rsidRPr="004A3659" w:rsidRDefault="002A77D3" w:rsidP="0053627A">
            <w:pPr>
              <w:pStyle w:val="TAL"/>
              <w:rPr>
                <w:ins w:id="1226" w:author="Ericsson, Venkat" w:date="2024-04-03T23:22:00Z"/>
                <w:lang w:eastAsia="ja-JP"/>
              </w:rPr>
            </w:pPr>
          </w:p>
        </w:tc>
      </w:tr>
      <w:tr w:rsidR="002A77D3" w:rsidRPr="004A3659" w14:paraId="05BE13E8" w14:textId="77777777" w:rsidTr="0053627A">
        <w:trPr>
          <w:cantSplit/>
          <w:jc w:val="center"/>
          <w:ins w:id="122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1322822" w14:textId="77777777" w:rsidR="002A77D3" w:rsidRPr="004A3659" w:rsidRDefault="002A77D3" w:rsidP="0053627A">
            <w:pPr>
              <w:pStyle w:val="TAL"/>
              <w:rPr>
                <w:ins w:id="1228" w:author="Ericsson, Venkat" w:date="2024-04-03T23:22:00Z"/>
                <w:rFonts w:cs="Arial"/>
                <w:lang w:eastAsia="ja-JP"/>
              </w:rPr>
            </w:pPr>
            <w:ins w:id="1229" w:author="Ericsson, Venkat" w:date="2024-04-03T23:22:00Z">
              <w:r w:rsidRPr="004A3659">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
          <w:p w14:paraId="3C3A734C" w14:textId="77777777" w:rsidR="002A77D3" w:rsidRPr="004A3659" w:rsidRDefault="002A77D3" w:rsidP="0053627A">
            <w:pPr>
              <w:pStyle w:val="TAC"/>
              <w:rPr>
                <w:ins w:id="1230" w:author="Ericsson, Venkat" w:date="2024-04-03T23:22:00Z"/>
                <w:lang w:eastAsia="ja-JP"/>
              </w:rPr>
            </w:pPr>
            <w:ins w:id="1231"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2966075F" w14:textId="77777777" w:rsidR="002A77D3" w:rsidRPr="004A3659" w:rsidRDefault="002A77D3" w:rsidP="0053627A">
            <w:pPr>
              <w:pStyle w:val="TAC"/>
              <w:rPr>
                <w:ins w:id="1232" w:author="Ericsson, Venkat" w:date="2024-04-03T23:22:00Z"/>
                <w:lang w:eastAsia="ja-JP"/>
              </w:rPr>
            </w:pPr>
            <w:ins w:id="1233" w:author="Ericsson, Venkat" w:date="2024-04-03T23:22:00Z">
              <w:r w:rsidRPr="004A3659">
                <w:rPr>
                  <w:rFonts w:cs="Arial"/>
                </w:rPr>
                <w:sym w:font="Symbol" w:char="F0A3"/>
              </w:r>
              <w:r w:rsidRPr="004A3659">
                <w:rPr>
                  <w:rFonts w:cs="Arial"/>
                  <w:lang w:eastAsia="zh-CN"/>
                </w:rPr>
                <w:t xml:space="preserve"> </w:t>
              </w:r>
            </w:ins>
            <w:ins w:id="1234" w:author="Ericsson, Venkat" w:date="2024-04-04T00:01:00Z">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4A359C68" w14:textId="77777777" w:rsidR="002A77D3" w:rsidRPr="004A3659" w:rsidRDefault="002A77D3" w:rsidP="0053627A">
            <w:pPr>
              <w:pStyle w:val="TAL"/>
              <w:rPr>
                <w:ins w:id="1235" w:author="Ericsson, Venkat" w:date="2024-04-03T23:22:00Z"/>
                <w:lang w:eastAsia="ja-JP"/>
              </w:rPr>
            </w:pPr>
            <w:ins w:id="1236" w:author="Ericsson, Venkat" w:date="2024-04-03T23:22:00Z">
              <w:r w:rsidRPr="004A3659">
                <w:rPr>
                  <w:rFonts w:cs="Arial"/>
                </w:rPr>
                <w:t>The value of time alignment error depends upon the type of carrier aggregation.</w:t>
              </w:r>
            </w:ins>
          </w:p>
        </w:tc>
      </w:tr>
      <w:tr w:rsidR="002A77D3" w:rsidRPr="004A3659" w14:paraId="4E915FD7" w14:textId="77777777" w:rsidTr="0053627A">
        <w:trPr>
          <w:cantSplit/>
          <w:jc w:val="center"/>
          <w:ins w:id="123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80E61C1" w14:textId="77777777" w:rsidR="002A77D3" w:rsidRPr="004A3659" w:rsidRDefault="002A77D3" w:rsidP="0053627A">
            <w:pPr>
              <w:pStyle w:val="TAL"/>
              <w:rPr>
                <w:ins w:id="1238" w:author="Ericsson, Venkat" w:date="2024-04-03T23:22:00Z"/>
                <w:lang w:eastAsia="ja-JP"/>
              </w:rPr>
            </w:pPr>
            <w:ins w:id="1239" w:author="Ericsson, Venkat" w:date="2024-04-03T23:22: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C904FB" w14:textId="77777777" w:rsidR="002A77D3" w:rsidRPr="004A3659" w:rsidRDefault="002A77D3" w:rsidP="0053627A">
            <w:pPr>
              <w:pStyle w:val="TAC"/>
              <w:rPr>
                <w:ins w:id="1240" w:author="Ericsson, Venkat" w:date="2024-04-03T23:22:00Z"/>
                <w:lang w:eastAsia="ja-JP"/>
              </w:rPr>
            </w:pPr>
            <w:ins w:id="1241"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5CD0B8D2" w14:textId="77777777" w:rsidR="002A77D3" w:rsidRPr="004A3659" w:rsidRDefault="002A77D3" w:rsidP="0053627A">
            <w:pPr>
              <w:pStyle w:val="TAC"/>
              <w:rPr>
                <w:ins w:id="1242" w:author="Ericsson, Venkat" w:date="2024-04-03T23:22:00Z"/>
                <w:lang w:eastAsia="ja-JP"/>
              </w:rPr>
            </w:pPr>
            <w:ins w:id="1243" w:author="Ericsson, Venkat" w:date="2024-04-03T23:22: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4E4F2D80" w14:textId="77777777" w:rsidR="002A77D3" w:rsidRPr="004A3659" w:rsidRDefault="002A77D3" w:rsidP="0053627A">
            <w:pPr>
              <w:pStyle w:val="TAL"/>
              <w:rPr>
                <w:ins w:id="1244" w:author="Ericsson, Venkat" w:date="2024-04-03T23:22:00Z"/>
                <w:lang w:eastAsia="ja-JP"/>
              </w:rPr>
            </w:pPr>
            <w:ins w:id="1245" w:author="Ericsson, Venkat" w:date="2024-04-03T23:22:00Z">
              <w:r w:rsidRPr="004A3659">
                <w:t>During this time the PSCell shall be known and the SCell configured and detected.</w:t>
              </w:r>
            </w:ins>
          </w:p>
        </w:tc>
      </w:tr>
      <w:tr w:rsidR="002A77D3" w:rsidRPr="004A3659" w14:paraId="7593BC7E" w14:textId="77777777" w:rsidTr="0053627A">
        <w:trPr>
          <w:cantSplit/>
          <w:jc w:val="center"/>
          <w:ins w:id="124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A169ADD" w14:textId="77777777" w:rsidR="002A77D3" w:rsidRPr="004A3659" w:rsidRDefault="002A77D3" w:rsidP="0053627A">
            <w:pPr>
              <w:pStyle w:val="TAL"/>
              <w:rPr>
                <w:ins w:id="1247" w:author="Ericsson, Venkat" w:date="2024-04-03T23:22:00Z"/>
                <w:lang w:eastAsia="ja-JP"/>
              </w:rPr>
            </w:pPr>
            <w:ins w:id="1248" w:author="Ericsson, Venkat" w:date="2024-04-03T23:22: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103FEF5F" w14:textId="77777777" w:rsidR="002A77D3" w:rsidRPr="004A3659" w:rsidRDefault="002A77D3" w:rsidP="0053627A">
            <w:pPr>
              <w:pStyle w:val="TAC"/>
              <w:rPr>
                <w:ins w:id="1249" w:author="Ericsson, Venkat" w:date="2024-04-03T23:22:00Z"/>
                <w:lang w:eastAsia="ja-JP"/>
              </w:rPr>
            </w:pPr>
            <w:ins w:id="1250"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7FCED63E" w14:textId="77777777" w:rsidR="002A77D3" w:rsidRPr="004A3659" w:rsidRDefault="002A77D3" w:rsidP="0053627A">
            <w:pPr>
              <w:pStyle w:val="TAC"/>
              <w:rPr>
                <w:ins w:id="1251" w:author="Ericsson, Venkat" w:date="2024-04-03T23:22:00Z"/>
                <w:lang w:eastAsia="ja-JP"/>
              </w:rPr>
            </w:pPr>
            <w:ins w:id="1252" w:author="Ericsson, Venkat" w:date="2024-04-03T23:22: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3CFDF459" w14:textId="77777777" w:rsidR="002A77D3" w:rsidRPr="004A3659" w:rsidRDefault="002A77D3" w:rsidP="0053627A">
            <w:pPr>
              <w:pStyle w:val="TAL"/>
              <w:rPr>
                <w:ins w:id="1253" w:author="Ericsson, Venkat" w:date="2024-04-03T23:22:00Z"/>
                <w:lang w:eastAsia="ja-JP"/>
              </w:rPr>
            </w:pPr>
            <w:ins w:id="1254" w:author="Ericsson, Venkat" w:date="2024-04-03T23:22:00Z">
              <w:r w:rsidRPr="004A3659">
                <w:rPr>
                  <w:lang w:eastAsia="ja-JP"/>
                </w:rPr>
                <w:t>During this time the UE shall activate the SCell.</w:t>
              </w:r>
            </w:ins>
          </w:p>
        </w:tc>
      </w:tr>
      <w:tr w:rsidR="002A77D3" w:rsidRPr="004A3659" w14:paraId="514DBBC9" w14:textId="77777777" w:rsidTr="0053627A">
        <w:trPr>
          <w:cantSplit/>
          <w:jc w:val="center"/>
          <w:ins w:id="125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FB31686" w14:textId="77777777" w:rsidR="002A77D3" w:rsidRPr="004A3659" w:rsidRDefault="002A77D3" w:rsidP="0053627A">
            <w:pPr>
              <w:pStyle w:val="TAL"/>
              <w:rPr>
                <w:ins w:id="1256" w:author="Ericsson, Venkat" w:date="2024-04-03T23:22:00Z"/>
              </w:rPr>
            </w:pPr>
            <w:ins w:id="1257" w:author="Ericsson, Venkat" w:date="2024-04-03T23:22:00Z">
              <w:r w:rsidRPr="004A3659">
                <w:t>A3-offset</w:t>
              </w:r>
            </w:ins>
          </w:p>
        </w:tc>
        <w:tc>
          <w:tcPr>
            <w:tcW w:w="709" w:type="dxa"/>
            <w:tcBorders>
              <w:top w:val="single" w:sz="4" w:space="0" w:color="auto"/>
              <w:left w:val="single" w:sz="4" w:space="0" w:color="auto"/>
              <w:bottom w:val="single" w:sz="4" w:space="0" w:color="auto"/>
              <w:right w:val="single" w:sz="4" w:space="0" w:color="auto"/>
            </w:tcBorders>
          </w:tcPr>
          <w:p w14:paraId="5473EA1F" w14:textId="77777777" w:rsidR="002A77D3" w:rsidRPr="004A3659" w:rsidRDefault="002A77D3" w:rsidP="0053627A">
            <w:pPr>
              <w:pStyle w:val="TAC"/>
              <w:rPr>
                <w:ins w:id="1258" w:author="Ericsson, Venkat" w:date="2024-04-03T23:22:00Z"/>
                <w:rFonts w:cs="v4.2.0"/>
              </w:rPr>
            </w:pPr>
            <w:ins w:id="1259"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DE98020" w14:textId="77777777" w:rsidR="002A77D3" w:rsidRPr="004A3659" w:rsidRDefault="002A77D3" w:rsidP="0053627A">
            <w:pPr>
              <w:pStyle w:val="TAC"/>
              <w:rPr>
                <w:ins w:id="1260" w:author="Ericsson, Venkat" w:date="2024-04-03T23:22:00Z"/>
                <w:rFonts w:cs="v4.2.0"/>
              </w:rPr>
            </w:pPr>
            <w:ins w:id="1261" w:author="Ericsson, Venkat" w:date="2024-04-03T23:22:00Z">
              <w:r w:rsidRPr="004A3659">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1E535CD" w14:textId="77777777" w:rsidR="002A77D3" w:rsidRPr="004A3659" w:rsidRDefault="002A77D3" w:rsidP="0053627A">
            <w:pPr>
              <w:pStyle w:val="TAL"/>
              <w:rPr>
                <w:ins w:id="1262" w:author="Ericsson, Venkat" w:date="2024-04-03T23:22:00Z"/>
                <w:rFonts w:cs="v4.2.0"/>
                <w:lang w:eastAsia="zh-CN"/>
              </w:rPr>
            </w:pPr>
          </w:p>
        </w:tc>
      </w:tr>
      <w:tr w:rsidR="002A77D3" w:rsidRPr="004A3659" w14:paraId="610D73B1" w14:textId="77777777" w:rsidTr="0053627A">
        <w:trPr>
          <w:cantSplit/>
          <w:jc w:val="center"/>
          <w:ins w:id="126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E29DE59" w14:textId="77777777" w:rsidR="002A77D3" w:rsidRPr="004A3659" w:rsidRDefault="002A77D3" w:rsidP="0053627A">
            <w:pPr>
              <w:pStyle w:val="TAL"/>
              <w:rPr>
                <w:ins w:id="1264" w:author="Ericsson, Venkat" w:date="2024-04-03T23:22:00Z"/>
              </w:rPr>
            </w:pPr>
            <w:ins w:id="1265" w:author="Ericsson, Venkat" w:date="2024-04-03T23:22: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743BC06" w14:textId="77777777" w:rsidR="002A77D3" w:rsidRPr="004A3659" w:rsidRDefault="002A77D3" w:rsidP="0053627A">
            <w:pPr>
              <w:pStyle w:val="TAC"/>
              <w:rPr>
                <w:ins w:id="1266" w:author="Ericsson, Venkat" w:date="2024-04-03T23:22:00Z"/>
              </w:rPr>
            </w:pPr>
            <w:ins w:id="1267" w:author="Ericsson, Venkat" w:date="2024-04-03T23:22:00Z">
              <w:r w:rsidRPr="004A3659">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C90F4CB" w14:textId="77777777" w:rsidR="002A77D3" w:rsidRPr="004A3659" w:rsidRDefault="002A77D3" w:rsidP="0053627A">
            <w:pPr>
              <w:pStyle w:val="TAC"/>
              <w:rPr>
                <w:ins w:id="1268" w:author="Ericsson, Venkat" w:date="2024-04-03T23:22:00Z"/>
              </w:rPr>
            </w:pPr>
            <w:ins w:id="1269" w:author="Ericsson, Venkat" w:date="2024-04-03T23:22:00Z">
              <w:r w:rsidRPr="004A3659">
                <w:rPr>
                  <w:rFonts w:cs="v4.2.0"/>
                </w:rPr>
                <w:t>k</w:t>
              </w:r>
              <w:r w:rsidRPr="004A3659">
                <w:rPr>
                  <w:rFonts w:cs="v4.2.0"/>
                  <w:vertAlign w:val="subscript"/>
                </w:rPr>
                <w:t>1</w:t>
              </w:r>
            </w:ins>
            <w:ins w:id="1270" w:author="CMCC-shiyuan-0418" w:date="2024-04-18T18:50:00Z">
              <w:r w:rsidRPr="004A3659">
                <w:rPr>
                  <w:rFonts w:cs="v4.2.0" w:hint="eastAsia"/>
                  <w:vertAlign w:val="subscript"/>
                  <w:lang w:val="en-US" w:eastAsia="zh-CN"/>
                </w:rPr>
                <w:t xml:space="preserve"> </w:t>
              </w:r>
            </w:ins>
            <w:ins w:id="1271" w:author="Ericsson, Venkat" w:date="2024-04-03T23:22:00Z">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000BD595" w14:textId="77777777" w:rsidR="002A77D3" w:rsidRPr="004A3659" w:rsidRDefault="002A77D3" w:rsidP="0053627A">
            <w:pPr>
              <w:pStyle w:val="TAL"/>
              <w:rPr>
                <w:ins w:id="1272" w:author="Ericsson, Venkat" w:date="2024-04-03T23:22:00Z"/>
              </w:rPr>
            </w:pPr>
            <w:ins w:id="1273" w:author="Ericsson, Venkat" w:date="2024-04-03T23:22: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 xml:space="preserve">a number of slots indicated by the PDSCH-to-HARQ_feedback timing indicator field in a corresponding DCI format or provided by </w:t>
              </w:r>
              <w:r w:rsidRPr="004A3659">
                <w:rPr>
                  <w:i/>
                </w:rPr>
                <w:t>dl-DataToUL-ACK</w:t>
              </w:r>
              <w:r w:rsidRPr="004A3659">
                <w:rPr>
                  <w:lang w:val="en-US" w:eastAsia="zh-CN"/>
                </w:rPr>
                <w:t xml:space="preserve"> if the PDSCH-to-HARQ feedback timing field is not present in the DCI format</w:t>
              </w:r>
              <w:r w:rsidRPr="004A3659">
                <w:rPr>
                  <w:lang w:eastAsia="zh-CN"/>
                </w:rPr>
                <w:t xml:space="preserve">, the value is defined in </w:t>
              </w:r>
              <w:r w:rsidRPr="004A3659">
                <w:t xml:space="preserve"> 38.</w:t>
              </w:r>
              <w:r w:rsidRPr="004A3659">
                <w:rPr>
                  <w:lang w:eastAsia="zh-CN"/>
                </w:rPr>
                <w:t>213</w:t>
              </w:r>
              <w:r w:rsidRPr="004A3659">
                <w:t xml:space="preserve"> [</w:t>
              </w:r>
              <w:r w:rsidRPr="004A3659">
                <w:rPr>
                  <w:lang w:eastAsia="zh-CN"/>
                </w:rPr>
                <w:t>3</w:t>
              </w:r>
              <w:r w:rsidRPr="004A3659">
                <w:t>]</w:t>
              </w:r>
            </w:ins>
          </w:p>
        </w:tc>
      </w:tr>
      <w:tr w:rsidR="002A77D3" w:rsidRPr="004A3659" w14:paraId="3751538F" w14:textId="77777777" w:rsidTr="0053627A">
        <w:trPr>
          <w:cantSplit/>
          <w:jc w:val="center"/>
          <w:ins w:id="127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5C1C40D7" w14:textId="77777777" w:rsidR="002A77D3" w:rsidRPr="004A3659" w:rsidRDefault="002A77D3" w:rsidP="0053627A">
            <w:pPr>
              <w:pStyle w:val="TAL"/>
              <w:rPr>
                <w:ins w:id="1275" w:author="Ericsson, Venkat" w:date="2024-04-03T23:22:00Z"/>
              </w:rPr>
            </w:pPr>
            <w:ins w:id="1276" w:author="Ericsson, Venkat" w:date="2024-04-03T23:22:00Z">
              <w:r w:rsidRPr="004A3659">
                <w:t>T</w:t>
              </w:r>
              <w:r w:rsidRPr="004A3659">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42F06307" w14:textId="77777777" w:rsidR="002A77D3" w:rsidRPr="004A3659" w:rsidRDefault="002A77D3" w:rsidP="0053627A">
            <w:pPr>
              <w:pStyle w:val="TAC"/>
              <w:rPr>
                <w:ins w:id="1277" w:author="Ericsson, Venkat" w:date="2024-04-03T23:22:00Z"/>
              </w:rPr>
            </w:pPr>
            <w:ins w:id="1278" w:author="Ericsson, Venkat" w:date="2024-04-03T23:22:00Z">
              <w:r w:rsidRPr="004A3659">
                <w:t>ms</w:t>
              </w:r>
            </w:ins>
          </w:p>
        </w:tc>
        <w:tc>
          <w:tcPr>
            <w:tcW w:w="2977" w:type="dxa"/>
            <w:tcBorders>
              <w:top w:val="single" w:sz="4" w:space="0" w:color="auto"/>
              <w:left w:val="single" w:sz="4" w:space="0" w:color="auto"/>
              <w:bottom w:val="single" w:sz="4" w:space="0" w:color="auto"/>
              <w:right w:val="single" w:sz="4" w:space="0" w:color="auto"/>
            </w:tcBorders>
          </w:tcPr>
          <w:p w14:paraId="1B13E51A" w14:textId="77777777" w:rsidR="002A77D3" w:rsidRPr="004A3659" w:rsidRDefault="002A77D3" w:rsidP="0053627A">
            <w:pPr>
              <w:pStyle w:val="TAC"/>
              <w:rPr>
                <w:ins w:id="1279" w:author="Ericsson, Venkat" w:date="2024-04-03T23:22:00Z"/>
              </w:rPr>
            </w:pPr>
            <w:ins w:id="1280" w:author="Ericsson, Venkat" w:date="2024-04-03T23:22: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548DCF3" w14:textId="77777777" w:rsidR="002A77D3" w:rsidRPr="004A3659" w:rsidRDefault="002A77D3" w:rsidP="0053627A">
            <w:pPr>
              <w:pStyle w:val="TAL"/>
              <w:rPr>
                <w:ins w:id="1281" w:author="Ericsson, Venkat" w:date="2024-04-03T23:22:00Z"/>
              </w:rPr>
            </w:pPr>
            <w:ins w:id="1282" w:author="Ericsson, Venkat" w:date="2024-04-03T23:22:00Z">
              <w:r w:rsidRPr="004A3659">
                <w:t xml:space="preserve">the delay (in ms)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2A77D3" w:rsidRPr="004A3659" w14:paraId="4A340765" w14:textId="77777777" w:rsidTr="0053627A">
        <w:trPr>
          <w:cantSplit/>
          <w:jc w:val="center"/>
          <w:ins w:id="128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5FF6366" w14:textId="77777777" w:rsidR="002A77D3" w:rsidRPr="004A3659" w:rsidRDefault="002A77D3" w:rsidP="0053627A">
            <w:pPr>
              <w:pStyle w:val="TAL"/>
              <w:rPr>
                <w:ins w:id="1284" w:author="Ericsson, Venkat" w:date="2024-04-03T23:22:00Z"/>
              </w:rPr>
            </w:pPr>
            <w:ins w:id="1285" w:author="Ericsson, Venkat" w:date="2024-04-03T23:22: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719520B6" w14:textId="77777777" w:rsidR="002A77D3" w:rsidRPr="004A3659" w:rsidRDefault="002A77D3" w:rsidP="0053627A">
            <w:pPr>
              <w:pStyle w:val="TAC"/>
              <w:rPr>
                <w:ins w:id="1286" w:author="Ericsson, Venkat" w:date="2024-04-03T23:22:00Z"/>
              </w:rPr>
            </w:pPr>
            <w:ins w:id="1287" w:author="Ericsson, Venkat" w:date="2024-04-03T23:22: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0114CC19" w14:textId="77777777" w:rsidR="002A77D3" w:rsidRPr="004A3659" w:rsidRDefault="002A77D3" w:rsidP="0053627A">
            <w:pPr>
              <w:pStyle w:val="TAC"/>
              <w:rPr>
                <w:ins w:id="1288" w:author="Ericsson, Venkat" w:date="2024-04-03T23:22:00Z"/>
              </w:rPr>
            </w:pPr>
            <w:ins w:id="1289" w:author="Ericsson, Venkat" w:date="2024-04-03T23:22:00Z">
              <w:r w:rsidRPr="004A3659">
                <w:rPr>
                  <w:position w:val="-10"/>
                </w:rPr>
                <w:object w:dxaOrig="1750" w:dyaOrig="310" w14:anchorId="36683140">
                  <v:shape id="_x0000_i1031" type="#_x0000_t75" style="width:87.5pt;height:15.5pt" o:ole="">
                    <v:imagedata r:id="rId13" o:title=""/>
                  </v:shape>
                  <o:OLEObject Type="Embed" ProgID="Equation.3" ShapeID="_x0000_i1031" DrawAspect="Content" ObjectID="_1778049534" r:id="rId23"/>
                </w:object>
              </w:r>
            </w:ins>
          </w:p>
        </w:tc>
        <w:tc>
          <w:tcPr>
            <w:tcW w:w="3401" w:type="dxa"/>
            <w:tcBorders>
              <w:top w:val="single" w:sz="4" w:space="0" w:color="auto"/>
              <w:left w:val="single" w:sz="4" w:space="0" w:color="auto"/>
              <w:bottom w:val="single" w:sz="4" w:space="0" w:color="auto"/>
              <w:right w:val="single" w:sz="4" w:space="0" w:color="auto"/>
            </w:tcBorders>
          </w:tcPr>
          <w:p w14:paraId="15E696CE" w14:textId="77777777" w:rsidR="002A77D3" w:rsidRPr="004A3659" w:rsidRDefault="002A77D3" w:rsidP="0053627A">
            <w:pPr>
              <w:pStyle w:val="TAL"/>
              <w:rPr>
                <w:ins w:id="1290" w:author="Ericsson, Venkat" w:date="2024-04-03T23:22:00Z"/>
              </w:rPr>
            </w:pPr>
            <w:ins w:id="1291" w:author="Ericsson, Venkat" w:date="2024-04-03T23:22:00Z">
              <w:r w:rsidRPr="004A3659">
                <w:t>As specified in clause 4.3 of TS 38.213 [3]</w:t>
              </w:r>
            </w:ins>
          </w:p>
        </w:tc>
      </w:tr>
    </w:tbl>
    <w:p w14:paraId="490C99A0" w14:textId="77777777" w:rsidR="002A77D3" w:rsidRPr="004A3659" w:rsidRDefault="002A77D3" w:rsidP="002A77D3">
      <w:pPr>
        <w:rPr>
          <w:ins w:id="1292" w:author="Ericsson, Venkat" w:date="2024-04-03T23:22:00Z"/>
          <w:rFonts w:eastAsia="MS Mincho"/>
        </w:rPr>
      </w:pPr>
    </w:p>
    <w:p w14:paraId="036E6EE3" w14:textId="77777777" w:rsidR="002A77D3" w:rsidRPr="004A3659" w:rsidRDefault="002A77D3" w:rsidP="002A77D3">
      <w:pPr>
        <w:pStyle w:val="TH"/>
        <w:rPr>
          <w:ins w:id="1293" w:author="Ericsson, Venkat" w:date="2024-04-03T23:22:00Z"/>
          <w:rFonts w:eastAsia="MS Mincho"/>
        </w:rPr>
      </w:pPr>
      <w:ins w:id="1294" w:author="Ericsson, Venkat" w:date="2024-04-03T23:22:00Z">
        <w:r w:rsidRPr="004A3659">
          <w:t xml:space="preserve">Table </w:t>
        </w:r>
      </w:ins>
      <w:ins w:id="1295" w:author="Ericsson, Venkat" w:date="2024-04-03T23:59:00Z">
        <w:r w:rsidRPr="004A3659">
          <w:t>A.4.5.3.</w:t>
        </w:r>
        <w:del w:id="1296" w:author="Huawei" w:date="2024-04-23T09:58:00Z">
          <w:r w:rsidRPr="004A3659" w:rsidDel="004A3659">
            <w:delText>X</w:delText>
          </w:r>
        </w:del>
      </w:ins>
      <w:ins w:id="1297" w:author="Huawei" w:date="2024-04-23T09:58:00Z">
        <w:r>
          <w:t>X2</w:t>
        </w:r>
      </w:ins>
      <w:ins w:id="1298" w:author="Ericsson, Venkat" w:date="2024-04-03T23:22:00Z">
        <w:r w:rsidRPr="004A3659">
          <w:t xml:space="preserve">-3: Cell specific test parameters for </w:t>
        </w:r>
      </w:ins>
      <w:ins w:id="1299" w:author="Ericsson, Venkat" w:date="2024-04-04T00:02:00Z">
        <w:r w:rsidRPr="004A3659">
          <w:t>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219"/>
        <w:gridCol w:w="877"/>
        <w:gridCol w:w="1258"/>
      </w:tblGrid>
      <w:tr w:rsidR="002A77D3" w:rsidRPr="004A3659" w14:paraId="06192B49" w14:textId="77777777" w:rsidTr="0053627A">
        <w:trPr>
          <w:jc w:val="center"/>
          <w:ins w:id="1300"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tcPr>
          <w:p w14:paraId="3EA0B330" w14:textId="77777777" w:rsidR="002A77D3" w:rsidRPr="004A3659" w:rsidRDefault="002A77D3" w:rsidP="0053627A">
            <w:pPr>
              <w:pStyle w:val="TAH"/>
              <w:rPr>
                <w:ins w:id="1301" w:author="Ericsson, Venkat" w:date="2024-04-03T23:22:00Z"/>
                <w:lang w:val="en-US"/>
              </w:rPr>
            </w:pPr>
            <w:ins w:id="1302" w:author="Ericsson, Venkat" w:date="2024-04-03T23:22:00Z">
              <w:r w:rsidRPr="004A3659">
                <w:rPr>
                  <w:lang w:val="en-US"/>
                </w:rPr>
                <w:t>Parameter</w:t>
              </w:r>
            </w:ins>
          </w:p>
        </w:tc>
        <w:tc>
          <w:tcPr>
            <w:tcW w:w="1274" w:type="dxa"/>
            <w:tcBorders>
              <w:top w:val="single" w:sz="4" w:space="0" w:color="auto"/>
              <w:left w:val="single" w:sz="4" w:space="0" w:color="auto"/>
              <w:bottom w:val="nil"/>
              <w:right w:val="single" w:sz="4" w:space="0" w:color="auto"/>
            </w:tcBorders>
            <w:vAlign w:val="center"/>
          </w:tcPr>
          <w:p w14:paraId="3606FF2C" w14:textId="77777777" w:rsidR="002A77D3" w:rsidRPr="004A3659" w:rsidRDefault="002A77D3" w:rsidP="0053627A">
            <w:pPr>
              <w:pStyle w:val="TAH"/>
              <w:rPr>
                <w:ins w:id="1303" w:author="Ericsson, Venkat" w:date="2024-04-03T23:22:00Z"/>
                <w:lang w:val="en-US"/>
              </w:rPr>
            </w:pPr>
            <w:ins w:id="1304" w:author="Ericsson, Venkat" w:date="2024-04-03T23:22: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5780071" w14:textId="77777777" w:rsidR="002A77D3" w:rsidRPr="004A3659" w:rsidRDefault="002A77D3" w:rsidP="0053627A">
            <w:pPr>
              <w:pStyle w:val="TAH"/>
              <w:rPr>
                <w:ins w:id="1305" w:author="Ericsson, Venkat" w:date="2024-04-03T23:22:00Z"/>
                <w:lang w:val="en-US"/>
              </w:rPr>
            </w:pPr>
            <w:ins w:id="1306" w:author="Ericsson, Venkat" w:date="2024-04-03T23:22:00Z">
              <w:r w:rsidRPr="004A3659">
                <w:rPr>
                  <w:lang w:val="en-US"/>
                </w:rPr>
                <w:t>Cell 2</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27B5D781" w14:textId="77777777" w:rsidR="002A77D3" w:rsidRPr="004A3659" w:rsidRDefault="002A77D3" w:rsidP="0053627A">
            <w:pPr>
              <w:pStyle w:val="TAH"/>
              <w:rPr>
                <w:ins w:id="1307" w:author="Ericsson, Venkat" w:date="2024-04-03T23:22:00Z"/>
                <w:lang w:val="en-US"/>
              </w:rPr>
            </w:pPr>
            <w:ins w:id="1308" w:author="Ericsson, Venkat" w:date="2024-04-03T23:22:00Z">
              <w:r w:rsidRPr="004A3659">
                <w:rPr>
                  <w:lang w:val="en-US"/>
                </w:rPr>
                <w:t>Cell 3</w:t>
              </w:r>
            </w:ins>
          </w:p>
        </w:tc>
      </w:tr>
      <w:tr w:rsidR="002A77D3" w:rsidRPr="004A3659" w14:paraId="4AE58664" w14:textId="77777777" w:rsidTr="0053627A">
        <w:trPr>
          <w:jc w:val="center"/>
          <w:ins w:id="1309"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tcPr>
          <w:p w14:paraId="0E9E4492" w14:textId="77777777" w:rsidR="002A77D3" w:rsidRPr="004A3659" w:rsidRDefault="002A77D3" w:rsidP="0053627A">
            <w:pPr>
              <w:pStyle w:val="TAH"/>
              <w:rPr>
                <w:ins w:id="1310" w:author="Ericsson, Venkat" w:date="2024-04-03T23:22:00Z"/>
              </w:rPr>
            </w:pPr>
          </w:p>
        </w:tc>
        <w:tc>
          <w:tcPr>
            <w:tcW w:w="1274" w:type="dxa"/>
            <w:tcBorders>
              <w:top w:val="nil"/>
              <w:left w:val="single" w:sz="4" w:space="0" w:color="auto"/>
              <w:bottom w:val="single" w:sz="4" w:space="0" w:color="auto"/>
              <w:right w:val="single" w:sz="4" w:space="0" w:color="auto"/>
            </w:tcBorders>
            <w:vAlign w:val="center"/>
          </w:tcPr>
          <w:p w14:paraId="68B95F97" w14:textId="77777777" w:rsidR="002A77D3" w:rsidRPr="004A3659" w:rsidRDefault="002A77D3" w:rsidP="0053627A">
            <w:pPr>
              <w:pStyle w:val="TAH"/>
              <w:rPr>
                <w:ins w:id="1311"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A9519CB" w14:textId="77777777" w:rsidR="002A77D3" w:rsidRPr="004A3659" w:rsidRDefault="002A77D3" w:rsidP="0053627A">
            <w:pPr>
              <w:pStyle w:val="TAH"/>
              <w:rPr>
                <w:ins w:id="1312" w:author="Ericsson, Venkat" w:date="2024-04-03T23:22:00Z"/>
                <w:lang w:val="en-US"/>
              </w:rPr>
            </w:pPr>
            <w:ins w:id="1313" w:author="Ericsson, Venkat" w:date="2024-04-03T23:22: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350B56D7" w14:textId="77777777" w:rsidR="002A77D3" w:rsidRPr="004A3659" w:rsidRDefault="002A77D3" w:rsidP="0053627A">
            <w:pPr>
              <w:pStyle w:val="TAH"/>
              <w:rPr>
                <w:ins w:id="1314" w:author="Ericsson, Venkat" w:date="2024-04-03T23:22:00Z"/>
                <w:lang w:val="en-US"/>
              </w:rPr>
            </w:pPr>
            <w:ins w:id="1315" w:author="Ericsson, Venkat" w:date="2024-04-03T23:22:00Z">
              <w:r w:rsidRPr="004A3659">
                <w:rPr>
                  <w:lang w:val="en-US"/>
                </w:rPr>
                <w:t>T2</w:t>
              </w:r>
            </w:ins>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0F0F44A2" w14:textId="77777777" w:rsidR="002A77D3" w:rsidRPr="004A3659" w:rsidRDefault="002A77D3" w:rsidP="0053627A">
            <w:pPr>
              <w:pStyle w:val="TAH"/>
              <w:rPr>
                <w:ins w:id="1316" w:author="Ericsson, Venkat" w:date="2024-04-03T23:22:00Z"/>
                <w:lang w:val="en-US"/>
              </w:rPr>
            </w:pPr>
            <w:ins w:id="1317" w:author="Ericsson, Venkat" w:date="2024-04-03T23:22: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57C8BC1D" w14:textId="77777777" w:rsidR="002A77D3" w:rsidRPr="004A3659" w:rsidRDefault="002A77D3" w:rsidP="0053627A">
            <w:pPr>
              <w:pStyle w:val="TAH"/>
              <w:rPr>
                <w:ins w:id="1318" w:author="Ericsson, Venkat" w:date="2024-04-03T23:22:00Z"/>
                <w:lang w:val="en-US"/>
              </w:rPr>
            </w:pPr>
            <w:ins w:id="1319" w:author="Ericsson, Venkat" w:date="2024-04-03T23:22:00Z">
              <w:r w:rsidRPr="004A3659">
                <w:rPr>
                  <w:lang w:val="en-US"/>
                </w:rPr>
                <w:t>T2</w:t>
              </w:r>
            </w:ins>
          </w:p>
        </w:tc>
      </w:tr>
      <w:tr w:rsidR="002A77D3" w:rsidRPr="004A3659" w14:paraId="449E6ADE" w14:textId="77777777" w:rsidTr="0053627A">
        <w:trPr>
          <w:jc w:val="center"/>
          <w:ins w:id="132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2618CB5" w14:textId="77777777" w:rsidR="002A77D3" w:rsidRPr="004A3659" w:rsidRDefault="002A77D3" w:rsidP="0053627A">
            <w:pPr>
              <w:pStyle w:val="TAH"/>
              <w:rPr>
                <w:ins w:id="1321" w:author="Ericsson, Venkat" w:date="2024-04-03T23:22:00Z"/>
                <w:lang w:val="it-IT"/>
              </w:rPr>
            </w:pPr>
            <w:ins w:id="1322" w:author="Ericsson, Venkat" w:date="2024-04-03T23:22: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535FE88D" w14:textId="77777777" w:rsidR="002A77D3" w:rsidRPr="004A3659" w:rsidRDefault="002A77D3" w:rsidP="0053627A">
            <w:pPr>
              <w:pStyle w:val="TAC"/>
              <w:rPr>
                <w:ins w:id="1323"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169392C" w14:textId="77777777" w:rsidR="002A77D3" w:rsidRPr="004A3659" w:rsidRDefault="002A77D3" w:rsidP="0053627A">
            <w:pPr>
              <w:pStyle w:val="TAH"/>
              <w:rPr>
                <w:ins w:id="1324" w:author="Ericsson, Venkat" w:date="2024-04-03T23:22:00Z"/>
                <w:lang w:val="en-US"/>
              </w:rPr>
            </w:pPr>
            <w:ins w:id="1325" w:author="Ericsson, Venkat" w:date="2024-04-03T23:22:00Z">
              <w:r w:rsidRPr="004A3659">
                <w:rPr>
                  <w:lang w:val="en-US"/>
                </w:rPr>
                <w:t>freq1</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5CC31F8E" w14:textId="77777777" w:rsidR="002A77D3" w:rsidRPr="004A3659" w:rsidRDefault="002A77D3" w:rsidP="0053627A">
            <w:pPr>
              <w:pStyle w:val="TAH"/>
              <w:rPr>
                <w:ins w:id="1326" w:author="Ericsson, Venkat" w:date="2024-04-03T23:22:00Z"/>
                <w:lang w:val="en-US"/>
              </w:rPr>
            </w:pPr>
            <w:ins w:id="1327" w:author="Ericsson, Venkat" w:date="2024-04-04T00:10:00Z">
              <w:r w:rsidRPr="004A3659">
                <w:rPr>
                  <w:lang w:val="en-US"/>
                </w:rPr>
                <w:t>Not applica</w:t>
              </w:r>
            </w:ins>
            <w:ins w:id="1328" w:author="Ericsson, Venkat" w:date="2024-04-08T13:41:00Z">
              <w:r w:rsidRPr="004A3659">
                <w:rPr>
                  <w:lang w:val="en-US"/>
                </w:rPr>
                <w:t>b</w:t>
              </w:r>
            </w:ins>
            <w:ins w:id="1329" w:author="Ericsson, Venkat" w:date="2024-04-04T00:10:00Z">
              <w:r w:rsidRPr="004A3659">
                <w:rPr>
                  <w:lang w:val="en-US"/>
                </w:rPr>
                <w:t>le</w:t>
              </w:r>
            </w:ins>
          </w:p>
        </w:tc>
      </w:tr>
      <w:tr w:rsidR="002A77D3" w:rsidRPr="004A3659" w14:paraId="772F73DE" w14:textId="77777777" w:rsidTr="0053627A">
        <w:trPr>
          <w:trHeight w:val="105"/>
          <w:jc w:val="center"/>
          <w:ins w:id="1330" w:author="Ericsson, Venkat" w:date="2024-04-03T23:22:00Z"/>
        </w:trPr>
        <w:tc>
          <w:tcPr>
            <w:tcW w:w="2067" w:type="dxa"/>
            <w:tcBorders>
              <w:top w:val="single" w:sz="4" w:space="0" w:color="auto"/>
              <w:left w:val="single" w:sz="4" w:space="0" w:color="auto"/>
              <w:bottom w:val="nil"/>
              <w:right w:val="single" w:sz="4" w:space="0" w:color="auto"/>
            </w:tcBorders>
          </w:tcPr>
          <w:p w14:paraId="0C76B027" w14:textId="77777777" w:rsidR="002A77D3" w:rsidRPr="004A3659" w:rsidRDefault="002A77D3" w:rsidP="0053627A">
            <w:pPr>
              <w:pStyle w:val="TAL"/>
              <w:rPr>
                <w:ins w:id="1331" w:author="Ericsson, Venkat" w:date="2024-04-03T23:22:00Z"/>
                <w:lang w:val="en-US"/>
              </w:rPr>
            </w:pPr>
            <w:ins w:id="1332" w:author="Ericsson, Venkat" w:date="2024-04-03T23:22: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4050720E" w14:textId="77777777" w:rsidR="002A77D3" w:rsidRPr="004A3659" w:rsidRDefault="002A77D3" w:rsidP="0053627A">
            <w:pPr>
              <w:pStyle w:val="TAL"/>
              <w:rPr>
                <w:ins w:id="1333" w:author="Ericsson, Venkat" w:date="2024-04-03T23:22:00Z"/>
                <w:lang w:val="en-US"/>
              </w:rPr>
            </w:pPr>
            <w:ins w:id="1334" w:author="Ericsson, Venkat" w:date="2024-04-03T23:22:00Z">
              <w:r w:rsidRPr="004A3659">
                <w:t>Config 1,4</w:t>
              </w:r>
            </w:ins>
          </w:p>
        </w:tc>
        <w:tc>
          <w:tcPr>
            <w:tcW w:w="1274" w:type="dxa"/>
            <w:tcBorders>
              <w:top w:val="single" w:sz="4" w:space="0" w:color="auto"/>
              <w:left w:val="single" w:sz="4" w:space="0" w:color="auto"/>
              <w:bottom w:val="nil"/>
              <w:right w:val="single" w:sz="4" w:space="0" w:color="auto"/>
            </w:tcBorders>
          </w:tcPr>
          <w:p w14:paraId="69344B2A" w14:textId="77777777" w:rsidR="002A77D3" w:rsidRPr="004A3659" w:rsidRDefault="002A77D3" w:rsidP="0053627A">
            <w:pPr>
              <w:pStyle w:val="TAC"/>
              <w:rPr>
                <w:ins w:id="1335"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634806C" w14:textId="77777777" w:rsidR="002A77D3" w:rsidRPr="004A3659" w:rsidRDefault="002A77D3" w:rsidP="0053627A">
            <w:pPr>
              <w:pStyle w:val="TAC"/>
              <w:rPr>
                <w:ins w:id="1336" w:author="Ericsson, Venkat" w:date="2024-04-03T23:22:00Z"/>
                <w:lang w:val="en-US"/>
              </w:rPr>
            </w:pPr>
            <w:ins w:id="1337" w:author="Ericsson, Venkat" w:date="2024-04-03T23:22:00Z">
              <w:r w:rsidRPr="004A3659">
                <w:rPr>
                  <w:lang w:val="en-US"/>
                </w:rPr>
                <w:t>FDD</w:t>
              </w:r>
            </w:ins>
          </w:p>
        </w:tc>
      </w:tr>
      <w:tr w:rsidR="002A77D3" w:rsidRPr="004A3659" w14:paraId="0378932B" w14:textId="77777777" w:rsidTr="0053627A">
        <w:trPr>
          <w:trHeight w:val="105"/>
          <w:jc w:val="center"/>
          <w:ins w:id="1338" w:author="Ericsson, Venkat" w:date="2024-04-03T23:22:00Z"/>
        </w:trPr>
        <w:tc>
          <w:tcPr>
            <w:tcW w:w="2067" w:type="dxa"/>
            <w:tcBorders>
              <w:top w:val="nil"/>
              <w:left w:val="single" w:sz="4" w:space="0" w:color="auto"/>
              <w:bottom w:val="single" w:sz="4" w:space="0" w:color="auto"/>
              <w:right w:val="single" w:sz="4" w:space="0" w:color="auto"/>
            </w:tcBorders>
          </w:tcPr>
          <w:p w14:paraId="727CF42C" w14:textId="77777777" w:rsidR="002A77D3" w:rsidRPr="004A3659" w:rsidRDefault="002A77D3" w:rsidP="0053627A">
            <w:pPr>
              <w:pStyle w:val="TAL"/>
              <w:rPr>
                <w:ins w:id="133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EB024CF" w14:textId="77777777" w:rsidR="002A77D3" w:rsidRPr="004A3659" w:rsidRDefault="002A77D3" w:rsidP="0053627A">
            <w:pPr>
              <w:pStyle w:val="TAL"/>
              <w:rPr>
                <w:ins w:id="1340" w:author="Ericsson, Venkat" w:date="2024-04-03T23:22:00Z"/>
                <w:lang w:val="en-US"/>
              </w:rPr>
            </w:pPr>
            <w:ins w:id="1341" w:author="Ericsson, Venkat" w:date="2024-04-03T23:22:00Z">
              <w:r w:rsidRPr="004A3659">
                <w:t>Config 2,3,5,6</w:t>
              </w:r>
            </w:ins>
          </w:p>
        </w:tc>
        <w:tc>
          <w:tcPr>
            <w:tcW w:w="1274" w:type="dxa"/>
            <w:tcBorders>
              <w:top w:val="nil"/>
              <w:left w:val="single" w:sz="4" w:space="0" w:color="auto"/>
              <w:bottom w:val="single" w:sz="4" w:space="0" w:color="auto"/>
              <w:right w:val="single" w:sz="4" w:space="0" w:color="auto"/>
            </w:tcBorders>
          </w:tcPr>
          <w:p w14:paraId="0680F78A" w14:textId="77777777" w:rsidR="002A77D3" w:rsidRPr="004A3659" w:rsidRDefault="002A77D3" w:rsidP="0053627A">
            <w:pPr>
              <w:pStyle w:val="TAC"/>
              <w:rPr>
                <w:ins w:id="1342"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CA5108C" w14:textId="77777777" w:rsidR="002A77D3" w:rsidRPr="004A3659" w:rsidRDefault="002A77D3" w:rsidP="0053627A">
            <w:pPr>
              <w:pStyle w:val="TAC"/>
              <w:rPr>
                <w:ins w:id="1343" w:author="Ericsson, Venkat" w:date="2024-04-03T23:22:00Z"/>
                <w:lang w:val="en-US"/>
              </w:rPr>
            </w:pPr>
            <w:ins w:id="1344" w:author="Ericsson, Venkat" w:date="2024-04-03T23:22:00Z">
              <w:r w:rsidRPr="004A3659">
                <w:rPr>
                  <w:lang w:val="en-US"/>
                </w:rPr>
                <w:t>TDD</w:t>
              </w:r>
            </w:ins>
          </w:p>
        </w:tc>
      </w:tr>
      <w:tr w:rsidR="002A77D3" w:rsidRPr="004A3659" w14:paraId="6430BA9C" w14:textId="77777777" w:rsidTr="0053627A">
        <w:trPr>
          <w:trHeight w:val="283"/>
          <w:jc w:val="center"/>
          <w:ins w:id="1345" w:author="Ericsson, Venkat" w:date="2024-04-03T23:22:00Z"/>
        </w:trPr>
        <w:tc>
          <w:tcPr>
            <w:tcW w:w="2067" w:type="dxa"/>
            <w:tcBorders>
              <w:top w:val="single" w:sz="4" w:space="0" w:color="auto"/>
              <w:left w:val="single" w:sz="4" w:space="0" w:color="auto"/>
              <w:bottom w:val="nil"/>
              <w:right w:val="single" w:sz="4" w:space="0" w:color="auto"/>
            </w:tcBorders>
          </w:tcPr>
          <w:p w14:paraId="43B296F6" w14:textId="77777777" w:rsidR="002A77D3" w:rsidRPr="004A3659" w:rsidRDefault="002A77D3" w:rsidP="0053627A">
            <w:pPr>
              <w:pStyle w:val="TAL"/>
              <w:rPr>
                <w:ins w:id="1346" w:author="Ericsson, Venkat" w:date="2024-04-03T23:22:00Z"/>
                <w:lang w:val="en-US"/>
              </w:rPr>
            </w:pPr>
            <w:ins w:id="1347" w:author="Ericsson, Venkat" w:date="2024-04-03T23:22: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35563A01" w14:textId="77777777" w:rsidR="002A77D3" w:rsidRPr="004A3659" w:rsidRDefault="002A77D3" w:rsidP="0053627A">
            <w:pPr>
              <w:pStyle w:val="TAL"/>
              <w:rPr>
                <w:ins w:id="1348" w:author="Ericsson, Venkat" w:date="2024-04-03T23:22:00Z"/>
                <w:lang w:val="en-US"/>
              </w:rPr>
            </w:pPr>
            <w:ins w:id="1349"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7FBFBA6" w14:textId="77777777" w:rsidR="002A77D3" w:rsidRPr="004A3659" w:rsidRDefault="002A77D3" w:rsidP="0053627A">
            <w:pPr>
              <w:pStyle w:val="TAC"/>
              <w:rPr>
                <w:ins w:id="1350"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8F1ED7E" w14:textId="77777777" w:rsidR="002A77D3" w:rsidRPr="004A3659" w:rsidRDefault="002A77D3" w:rsidP="0053627A">
            <w:pPr>
              <w:pStyle w:val="TAC"/>
              <w:rPr>
                <w:ins w:id="1351" w:author="Ericsson, Venkat" w:date="2024-04-03T23:22:00Z"/>
                <w:lang w:val="en-US"/>
              </w:rPr>
            </w:pPr>
            <w:ins w:id="1352" w:author="Ericsson, Venkat" w:date="2024-04-03T23:22:00Z">
              <w:r w:rsidRPr="004A3659">
                <w:rPr>
                  <w:lang w:val="en-US"/>
                </w:rPr>
                <w:t>Not Applicable</w:t>
              </w:r>
            </w:ins>
          </w:p>
        </w:tc>
      </w:tr>
      <w:tr w:rsidR="002A77D3" w:rsidRPr="004A3659" w14:paraId="37CD65D1" w14:textId="77777777" w:rsidTr="0053627A">
        <w:trPr>
          <w:trHeight w:val="283"/>
          <w:jc w:val="center"/>
          <w:ins w:id="1353" w:author="Ericsson, Venkat" w:date="2024-04-03T23:22:00Z"/>
        </w:trPr>
        <w:tc>
          <w:tcPr>
            <w:tcW w:w="2067" w:type="dxa"/>
            <w:tcBorders>
              <w:top w:val="nil"/>
              <w:left w:val="single" w:sz="4" w:space="0" w:color="auto"/>
              <w:bottom w:val="nil"/>
              <w:right w:val="single" w:sz="4" w:space="0" w:color="auto"/>
            </w:tcBorders>
          </w:tcPr>
          <w:p w14:paraId="3C73E995" w14:textId="77777777" w:rsidR="002A77D3" w:rsidRPr="004A3659" w:rsidRDefault="002A77D3" w:rsidP="0053627A">
            <w:pPr>
              <w:pStyle w:val="TAL"/>
              <w:rPr>
                <w:ins w:id="135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5D4DD15" w14:textId="77777777" w:rsidR="002A77D3" w:rsidRPr="004A3659" w:rsidRDefault="002A77D3" w:rsidP="0053627A">
            <w:pPr>
              <w:pStyle w:val="TAL"/>
              <w:rPr>
                <w:ins w:id="1355" w:author="Ericsson, Venkat" w:date="2024-04-03T23:22:00Z"/>
                <w:lang w:val="en-US"/>
              </w:rPr>
            </w:pPr>
            <w:ins w:id="1356"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32544F" w14:textId="77777777" w:rsidR="002A77D3" w:rsidRPr="004A3659" w:rsidRDefault="002A77D3" w:rsidP="0053627A">
            <w:pPr>
              <w:pStyle w:val="TAC"/>
              <w:rPr>
                <w:ins w:id="1357"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FD920D5" w14:textId="77777777" w:rsidR="002A77D3" w:rsidRPr="004A3659" w:rsidRDefault="002A77D3" w:rsidP="0053627A">
            <w:pPr>
              <w:pStyle w:val="TAC"/>
              <w:rPr>
                <w:ins w:id="1358" w:author="Ericsson, Venkat" w:date="2024-04-03T23:22:00Z"/>
                <w:lang w:val="en-US"/>
              </w:rPr>
            </w:pPr>
            <w:ins w:id="1359" w:author="Ericsson, Venkat" w:date="2024-04-03T23:22:00Z">
              <w:r w:rsidRPr="004A3659">
                <w:rPr>
                  <w:lang w:val="en-US"/>
                </w:rPr>
                <w:t>TDDConf.1.1</w:t>
              </w:r>
            </w:ins>
          </w:p>
        </w:tc>
      </w:tr>
      <w:tr w:rsidR="002A77D3" w:rsidRPr="004A3659" w14:paraId="2419E11A" w14:textId="77777777" w:rsidTr="0053627A">
        <w:trPr>
          <w:trHeight w:val="283"/>
          <w:jc w:val="center"/>
          <w:ins w:id="1360" w:author="Ericsson, Venkat" w:date="2024-04-03T23:22:00Z"/>
        </w:trPr>
        <w:tc>
          <w:tcPr>
            <w:tcW w:w="2067" w:type="dxa"/>
            <w:tcBorders>
              <w:top w:val="nil"/>
              <w:left w:val="single" w:sz="4" w:space="0" w:color="auto"/>
              <w:bottom w:val="single" w:sz="4" w:space="0" w:color="auto"/>
              <w:right w:val="single" w:sz="4" w:space="0" w:color="auto"/>
            </w:tcBorders>
          </w:tcPr>
          <w:p w14:paraId="5DC7E5FB" w14:textId="77777777" w:rsidR="002A77D3" w:rsidRPr="004A3659" w:rsidRDefault="002A77D3" w:rsidP="0053627A">
            <w:pPr>
              <w:pStyle w:val="TAL"/>
              <w:rPr>
                <w:ins w:id="136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8CEACF7" w14:textId="77777777" w:rsidR="002A77D3" w:rsidRPr="004A3659" w:rsidRDefault="002A77D3" w:rsidP="0053627A">
            <w:pPr>
              <w:pStyle w:val="TAL"/>
              <w:rPr>
                <w:ins w:id="1362" w:author="Ericsson, Venkat" w:date="2024-04-03T23:22:00Z"/>
                <w:lang w:val="en-US"/>
              </w:rPr>
            </w:pPr>
            <w:ins w:id="1363"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CE7752" w14:textId="77777777" w:rsidR="002A77D3" w:rsidRPr="004A3659" w:rsidRDefault="002A77D3" w:rsidP="0053627A">
            <w:pPr>
              <w:pStyle w:val="TAC"/>
              <w:rPr>
                <w:ins w:id="1364"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0AC4345F" w14:textId="77777777" w:rsidR="002A77D3" w:rsidRPr="004A3659" w:rsidRDefault="002A77D3" w:rsidP="0053627A">
            <w:pPr>
              <w:pStyle w:val="TAC"/>
              <w:rPr>
                <w:ins w:id="1365" w:author="Ericsson, Venkat" w:date="2024-04-03T23:22:00Z"/>
                <w:lang w:val="en-US"/>
              </w:rPr>
            </w:pPr>
            <w:ins w:id="1366" w:author="Ericsson, Venkat" w:date="2024-04-03T23:22:00Z">
              <w:r w:rsidRPr="004A3659">
                <w:rPr>
                  <w:lang w:val="en-US"/>
                </w:rPr>
                <w:t>TDDConf.2.1</w:t>
              </w:r>
            </w:ins>
          </w:p>
        </w:tc>
      </w:tr>
      <w:tr w:rsidR="002A77D3" w:rsidRPr="004A3659" w14:paraId="1036A6FC" w14:textId="77777777" w:rsidTr="0008767E">
        <w:trPr>
          <w:trHeight w:val="283"/>
          <w:jc w:val="center"/>
          <w:ins w:id="1367" w:author="Ericsson, Venkat" w:date="2024-04-18T10:39:00Z"/>
        </w:trPr>
        <w:tc>
          <w:tcPr>
            <w:tcW w:w="2067" w:type="dxa"/>
            <w:tcBorders>
              <w:top w:val="nil"/>
              <w:left w:val="single" w:sz="4" w:space="0" w:color="auto"/>
              <w:bottom w:val="single" w:sz="4" w:space="0" w:color="auto"/>
              <w:right w:val="single" w:sz="4" w:space="0" w:color="auto"/>
            </w:tcBorders>
          </w:tcPr>
          <w:p w14:paraId="0FDD6BF4" w14:textId="77777777" w:rsidR="002A77D3" w:rsidRPr="004A3659" w:rsidRDefault="002A77D3" w:rsidP="0053627A">
            <w:pPr>
              <w:pStyle w:val="TAL"/>
              <w:rPr>
                <w:ins w:id="1368" w:author="Ericsson, Venkat" w:date="2024-04-18T10:39:00Z"/>
              </w:rPr>
            </w:pPr>
            <w:ins w:id="1369" w:author="Ericsson, Venkat" w:date="2024-04-18T10:39: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3C832A63" w14:textId="77777777" w:rsidR="002A77D3" w:rsidRPr="004A3659" w:rsidRDefault="002A77D3" w:rsidP="0053627A">
            <w:pPr>
              <w:pStyle w:val="TAL"/>
              <w:rPr>
                <w:ins w:id="1370" w:author="Ericsson, Venkat" w:date="2024-04-18T10:39:00Z"/>
              </w:rPr>
            </w:pPr>
          </w:p>
        </w:tc>
        <w:tc>
          <w:tcPr>
            <w:tcW w:w="1274" w:type="dxa"/>
            <w:tcBorders>
              <w:top w:val="nil"/>
              <w:left w:val="single" w:sz="4" w:space="0" w:color="auto"/>
              <w:bottom w:val="single" w:sz="4" w:space="0" w:color="auto"/>
              <w:right w:val="single" w:sz="4" w:space="0" w:color="auto"/>
            </w:tcBorders>
          </w:tcPr>
          <w:p w14:paraId="0EFDDB07" w14:textId="77777777" w:rsidR="002A77D3" w:rsidRPr="004A3659" w:rsidRDefault="002A77D3" w:rsidP="0053627A">
            <w:pPr>
              <w:pStyle w:val="TAC"/>
              <w:rPr>
                <w:ins w:id="1371" w:author="Ericsson, Venkat" w:date="2024-04-18T10:39: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3BC864D3" w14:textId="77777777" w:rsidR="002A77D3" w:rsidRPr="004A3659" w:rsidRDefault="002A77D3" w:rsidP="0053627A">
            <w:pPr>
              <w:pStyle w:val="TAC"/>
              <w:rPr>
                <w:ins w:id="1372" w:author="Ericsson, Venkat" w:date="2024-04-18T10:39:00Z"/>
                <w:lang w:val="en-US"/>
              </w:rPr>
            </w:pPr>
            <w:ins w:id="1373" w:author="Ericsson, Venkat" w:date="2024-04-18T10:40:00Z">
              <w:r w:rsidRPr="004A3659">
                <w:rPr>
                  <w:lang w:val="en-US"/>
                </w:rPr>
                <w:t>N/A</w:t>
              </w:r>
            </w:ins>
          </w:p>
        </w:tc>
        <w:tc>
          <w:tcPr>
            <w:tcW w:w="2135" w:type="dxa"/>
            <w:gridSpan w:val="2"/>
            <w:tcBorders>
              <w:top w:val="single" w:sz="4" w:space="0" w:color="auto"/>
              <w:left w:val="single" w:sz="4" w:space="0" w:color="auto"/>
              <w:bottom w:val="single" w:sz="4" w:space="0" w:color="auto"/>
              <w:right w:val="single" w:sz="4" w:space="0" w:color="auto"/>
            </w:tcBorders>
          </w:tcPr>
          <w:p w14:paraId="11D0BEDC" w14:textId="77777777" w:rsidR="002A77D3" w:rsidRPr="004A3659" w:rsidRDefault="002A77D3" w:rsidP="0053627A">
            <w:pPr>
              <w:pStyle w:val="TAC"/>
              <w:rPr>
                <w:ins w:id="1374" w:author="Ericsson, Venkat" w:date="2024-04-18T10:39:00Z"/>
                <w:lang w:val="en-US"/>
              </w:rPr>
            </w:pPr>
            <w:ins w:id="1375" w:author="Ericsson, Venkat" w:date="2024-04-18T10:40:00Z">
              <w:r w:rsidRPr="004A3659">
                <w:rPr>
                  <w:lang w:val="en-US"/>
                </w:rPr>
                <w:t>Cell 2</w:t>
              </w:r>
            </w:ins>
          </w:p>
        </w:tc>
      </w:tr>
      <w:tr w:rsidR="002A77D3" w:rsidRPr="004A3659" w14:paraId="3412C471" w14:textId="77777777" w:rsidTr="0053627A">
        <w:trPr>
          <w:trHeight w:val="283"/>
          <w:jc w:val="center"/>
          <w:ins w:id="1376" w:author="Ericsson, Venkat" w:date="2024-04-03T23:22:00Z"/>
        </w:trPr>
        <w:tc>
          <w:tcPr>
            <w:tcW w:w="2067" w:type="dxa"/>
            <w:tcBorders>
              <w:top w:val="single" w:sz="4" w:space="0" w:color="auto"/>
              <w:left w:val="single" w:sz="4" w:space="0" w:color="auto"/>
              <w:bottom w:val="nil"/>
              <w:right w:val="single" w:sz="4" w:space="0" w:color="auto"/>
            </w:tcBorders>
          </w:tcPr>
          <w:p w14:paraId="1BB0D9B5" w14:textId="77777777" w:rsidR="002A77D3" w:rsidRPr="004A3659" w:rsidRDefault="002A77D3" w:rsidP="0053627A">
            <w:pPr>
              <w:pStyle w:val="TAL"/>
              <w:rPr>
                <w:ins w:id="1377" w:author="Ericsson, Venkat" w:date="2024-04-03T23:22:00Z"/>
                <w:lang w:val="en-US"/>
              </w:rPr>
            </w:pPr>
            <w:ins w:id="1378" w:author="Ericsson, Venkat" w:date="2024-04-03T23:22:00Z">
              <w:r w:rsidRPr="004A3659">
                <w:rPr>
                  <w:lang w:val="en-US"/>
                </w:rPr>
                <w:t>BW</w:t>
              </w:r>
              <w:r w:rsidRPr="004A3659">
                <w:rPr>
                  <w:vertAlign w:val="subscript"/>
                  <w:lang w:val="en-US"/>
                </w:rPr>
                <w:t>channel</w:t>
              </w:r>
            </w:ins>
          </w:p>
        </w:tc>
        <w:tc>
          <w:tcPr>
            <w:tcW w:w="1881" w:type="dxa"/>
            <w:tcBorders>
              <w:top w:val="single" w:sz="4" w:space="0" w:color="auto"/>
              <w:left w:val="single" w:sz="4" w:space="0" w:color="auto"/>
              <w:bottom w:val="single" w:sz="4" w:space="0" w:color="auto"/>
              <w:right w:val="single" w:sz="4" w:space="0" w:color="auto"/>
            </w:tcBorders>
          </w:tcPr>
          <w:p w14:paraId="6A9CA528" w14:textId="77777777" w:rsidR="002A77D3" w:rsidRPr="004A3659" w:rsidRDefault="002A77D3" w:rsidP="0053627A">
            <w:pPr>
              <w:pStyle w:val="TAL"/>
              <w:rPr>
                <w:ins w:id="1379" w:author="Ericsson, Venkat" w:date="2024-04-03T23:22:00Z"/>
                <w:lang w:val="en-US"/>
              </w:rPr>
            </w:pPr>
            <w:ins w:id="1380"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1678D669" w14:textId="77777777" w:rsidR="002A77D3" w:rsidRPr="004A3659" w:rsidRDefault="002A77D3" w:rsidP="0053627A">
            <w:pPr>
              <w:pStyle w:val="TAC"/>
              <w:rPr>
                <w:ins w:id="1381" w:author="Ericsson, Venkat" w:date="2024-04-03T23:22:00Z"/>
                <w:lang w:val="en-US"/>
              </w:rPr>
            </w:pPr>
            <w:ins w:id="1382" w:author="Ericsson, Venkat" w:date="2024-04-03T23:22:00Z">
              <w:r w:rsidRPr="004A3659">
                <w:rPr>
                  <w:lang w:val="en-US"/>
                </w:rPr>
                <w:t>MHz</w:t>
              </w:r>
            </w:ins>
          </w:p>
        </w:tc>
        <w:tc>
          <w:tcPr>
            <w:tcW w:w="4378" w:type="dxa"/>
            <w:gridSpan w:val="5"/>
            <w:tcBorders>
              <w:top w:val="single" w:sz="4" w:space="0" w:color="auto"/>
              <w:left w:val="single" w:sz="4" w:space="0" w:color="auto"/>
              <w:bottom w:val="single" w:sz="4" w:space="0" w:color="auto"/>
              <w:right w:val="single" w:sz="4" w:space="0" w:color="auto"/>
            </w:tcBorders>
          </w:tcPr>
          <w:p w14:paraId="34C63CAF" w14:textId="77777777" w:rsidR="002A77D3" w:rsidRPr="004A3659" w:rsidRDefault="002A77D3" w:rsidP="0053627A">
            <w:pPr>
              <w:pStyle w:val="TAC"/>
              <w:rPr>
                <w:ins w:id="1383" w:author="Ericsson, Venkat" w:date="2024-04-03T23:22:00Z"/>
                <w:szCs w:val="18"/>
                <w:lang w:val="de-DE"/>
              </w:rPr>
            </w:pPr>
            <w:ins w:id="1384" w:author="Ericsson, Venkat" w:date="2024-04-03T23:22:00Z">
              <w:r w:rsidRPr="004A3659">
                <w:rPr>
                  <w:szCs w:val="18"/>
                </w:rPr>
                <w:t>Note 7</w:t>
              </w:r>
            </w:ins>
          </w:p>
        </w:tc>
      </w:tr>
      <w:tr w:rsidR="002A77D3" w:rsidRPr="004A3659" w14:paraId="63248BD1" w14:textId="77777777" w:rsidTr="0053627A">
        <w:trPr>
          <w:trHeight w:val="283"/>
          <w:jc w:val="center"/>
          <w:ins w:id="1385" w:author="Ericsson, Venkat" w:date="2024-04-03T23:22:00Z"/>
        </w:trPr>
        <w:tc>
          <w:tcPr>
            <w:tcW w:w="2067" w:type="dxa"/>
            <w:tcBorders>
              <w:top w:val="nil"/>
              <w:left w:val="single" w:sz="4" w:space="0" w:color="auto"/>
              <w:bottom w:val="nil"/>
              <w:right w:val="single" w:sz="4" w:space="0" w:color="auto"/>
            </w:tcBorders>
          </w:tcPr>
          <w:p w14:paraId="4F06E5BD" w14:textId="77777777" w:rsidR="002A77D3" w:rsidRPr="004A3659" w:rsidRDefault="002A77D3" w:rsidP="0053627A">
            <w:pPr>
              <w:pStyle w:val="TAL"/>
              <w:rPr>
                <w:ins w:id="138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6A85076" w14:textId="77777777" w:rsidR="002A77D3" w:rsidRPr="004A3659" w:rsidRDefault="002A77D3" w:rsidP="0053627A">
            <w:pPr>
              <w:pStyle w:val="TAL"/>
              <w:rPr>
                <w:ins w:id="1387" w:author="Ericsson, Venkat" w:date="2024-04-03T23:22:00Z"/>
                <w:lang w:val="en-US"/>
              </w:rPr>
            </w:pPr>
            <w:ins w:id="1388"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239FAD" w14:textId="77777777" w:rsidR="002A77D3" w:rsidRPr="004A3659" w:rsidRDefault="002A77D3" w:rsidP="0053627A">
            <w:pPr>
              <w:pStyle w:val="TAC"/>
              <w:rPr>
                <w:ins w:id="138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7BB17D65" w14:textId="77777777" w:rsidR="002A77D3" w:rsidRPr="004A3659" w:rsidRDefault="002A77D3" w:rsidP="0053627A">
            <w:pPr>
              <w:pStyle w:val="TAC"/>
              <w:rPr>
                <w:ins w:id="1390" w:author="Ericsson, Venkat" w:date="2024-04-03T23:22:00Z"/>
                <w:szCs w:val="18"/>
              </w:rPr>
            </w:pPr>
            <w:ins w:id="1391" w:author="Ericsson, Venkat" w:date="2024-04-03T23:22:00Z">
              <w:r w:rsidRPr="004A3659">
                <w:rPr>
                  <w:szCs w:val="18"/>
                </w:rPr>
                <w:t>Note 7</w:t>
              </w:r>
            </w:ins>
          </w:p>
        </w:tc>
      </w:tr>
      <w:tr w:rsidR="002A77D3" w:rsidRPr="004A3659" w14:paraId="7C6F0FD6" w14:textId="77777777" w:rsidTr="0053627A">
        <w:trPr>
          <w:trHeight w:val="283"/>
          <w:jc w:val="center"/>
          <w:ins w:id="1392" w:author="Ericsson, Venkat" w:date="2024-04-03T23:22:00Z"/>
        </w:trPr>
        <w:tc>
          <w:tcPr>
            <w:tcW w:w="2067" w:type="dxa"/>
            <w:tcBorders>
              <w:top w:val="nil"/>
              <w:left w:val="single" w:sz="4" w:space="0" w:color="auto"/>
              <w:bottom w:val="single" w:sz="4" w:space="0" w:color="auto"/>
              <w:right w:val="single" w:sz="4" w:space="0" w:color="auto"/>
            </w:tcBorders>
          </w:tcPr>
          <w:p w14:paraId="0C14C225" w14:textId="77777777" w:rsidR="002A77D3" w:rsidRPr="004A3659" w:rsidRDefault="002A77D3" w:rsidP="0053627A">
            <w:pPr>
              <w:pStyle w:val="TAL"/>
              <w:rPr>
                <w:ins w:id="139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368CA87" w14:textId="77777777" w:rsidR="002A77D3" w:rsidRPr="004A3659" w:rsidRDefault="002A77D3" w:rsidP="0053627A">
            <w:pPr>
              <w:pStyle w:val="TAL"/>
              <w:rPr>
                <w:ins w:id="1394" w:author="Ericsson, Venkat" w:date="2024-04-03T23:22:00Z"/>
                <w:lang w:val="en-US"/>
              </w:rPr>
            </w:pPr>
            <w:ins w:id="1395"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62E62A7" w14:textId="77777777" w:rsidR="002A77D3" w:rsidRPr="004A3659" w:rsidRDefault="002A77D3" w:rsidP="0053627A">
            <w:pPr>
              <w:pStyle w:val="TAC"/>
              <w:rPr>
                <w:ins w:id="1396"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C8B70B1" w14:textId="77777777" w:rsidR="002A77D3" w:rsidRPr="004A3659" w:rsidRDefault="002A77D3" w:rsidP="0053627A">
            <w:pPr>
              <w:pStyle w:val="TAC"/>
              <w:rPr>
                <w:ins w:id="1397" w:author="Ericsson, Venkat" w:date="2024-04-03T23:22:00Z"/>
                <w:szCs w:val="18"/>
              </w:rPr>
            </w:pPr>
            <w:ins w:id="1398" w:author="Ericsson, Venkat" w:date="2024-04-03T23:22:00Z">
              <w:r w:rsidRPr="004A3659">
                <w:rPr>
                  <w:szCs w:val="18"/>
                </w:rPr>
                <w:t>Note 7</w:t>
              </w:r>
            </w:ins>
          </w:p>
        </w:tc>
      </w:tr>
      <w:tr w:rsidR="002A77D3" w:rsidRPr="004A3659" w14:paraId="217FEB31" w14:textId="77777777" w:rsidTr="0053627A">
        <w:trPr>
          <w:trHeight w:val="283"/>
          <w:jc w:val="center"/>
          <w:ins w:id="1399"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4BBF8744" w14:textId="77777777" w:rsidR="002A77D3" w:rsidRPr="004A3659" w:rsidRDefault="002A77D3" w:rsidP="0053627A">
            <w:pPr>
              <w:pStyle w:val="TAL"/>
              <w:rPr>
                <w:ins w:id="1400" w:author="Ericsson, Venkat" w:date="2024-04-03T23:22:00Z"/>
                <w:lang w:val="en-US"/>
              </w:rPr>
            </w:pPr>
            <w:ins w:id="1401" w:author="Ericsson, Venkat" w:date="2024-04-03T23:22:00Z">
              <w:r w:rsidRPr="004A3659">
                <w:rPr>
                  <w:rFonts w:cs="Arial"/>
                </w:rPr>
                <w:t>BW</w:t>
              </w:r>
              <w:r w:rsidRPr="004A3659">
                <w:rPr>
                  <w:rFonts w:cs="Arial"/>
                  <w:vertAlign w:val="subscript"/>
                </w:rPr>
                <w:t>occupied</w:t>
              </w:r>
            </w:ins>
          </w:p>
        </w:tc>
        <w:tc>
          <w:tcPr>
            <w:tcW w:w="1881" w:type="dxa"/>
            <w:tcBorders>
              <w:top w:val="single" w:sz="4" w:space="0" w:color="auto"/>
              <w:left w:val="single" w:sz="4" w:space="0" w:color="auto"/>
              <w:bottom w:val="single" w:sz="4" w:space="0" w:color="auto"/>
              <w:right w:val="single" w:sz="4" w:space="0" w:color="auto"/>
            </w:tcBorders>
            <w:vAlign w:val="center"/>
          </w:tcPr>
          <w:p w14:paraId="0DB525BB" w14:textId="77777777" w:rsidR="002A77D3" w:rsidRPr="004A3659" w:rsidRDefault="002A77D3" w:rsidP="0053627A">
            <w:pPr>
              <w:pStyle w:val="TAL"/>
              <w:rPr>
                <w:ins w:id="1402" w:author="Ericsson, Venkat" w:date="2024-04-03T23:22:00Z"/>
              </w:rPr>
            </w:pPr>
            <w:ins w:id="1403" w:author="Ericsson, Venkat" w:date="2024-04-03T23:22: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79752B3B" w14:textId="77777777" w:rsidR="002A77D3" w:rsidRPr="004A3659" w:rsidRDefault="002A77D3" w:rsidP="0053627A">
            <w:pPr>
              <w:pStyle w:val="TAC"/>
              <w:rPr>
                <w:ins w:id="1404" w:author="Ericsson, Venkat" w:date="2024-04-03T23:22:00Z"/>
                <w:lang w:val="en-US"/>
              </w:rPr>
            </w:pPr>
            <w:ins w:id="1405" w:author="Ericsson, Venkat" w:date="2024-04-03T23:22:00Z">
              <w:r w:rsidRPr="004A3659">
                <w:rPr>
                  <w:lang w:eastAsia="ja-JP"/>
                </w:rPr>
                <w:t>RB</w:t>
              </w:r>
            </w:ins>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1F086E65" w14:textId="77777777" w:rsidR="002A77D3" w:rsidRPr="004A3659" w:rsidRDefault="002A77D3" w:rsidP="0053627A">
            <w:pPr>
              <w:pStyle w:val="TAC"/>
              <w:rPr>
                <w:ins w:id="1406" w:author="Ericsson, Venkat" w:date="2024-04-03T23:22:00Z"/>
                <w:szCs w:val="18"/>
              </w:rPr>
            </w:pPr>
            <w:ins w:id="1407"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003B7FE6" w14:textId="77777777" w:rsidTr="0053627A">
        <w:trPr>
          <w:trHeight w:val="283"/>
          <w:jc w:val="center"/>
          <w:ins w:id="1408"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436E69C1" w14:textId="77777777" w:rsidR="002A77D3" w:rsidRPr="004A3659" w:rsidRDefault="002A77D3" w:rsidP="0053627A">
            <w:pPr>
              <w:pStyle w:val="TAL"/>
              <w:rPr>
                <w:ins w:id="1409"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7DDBD85E" w14:textId="77777777" w:rsidR="002A77D3" w:rsidRPr="004A3659" w:rsidRDefault="002A77D3" w:rsidP="0053627A">
            <w:pPr>
              <w:pStyle w:val="TAL"/>
              <w:rPr>
                <w:ins w:id="1410" w:author="Ericsson, Venkat" w:date="2024-04-03T23:22:00Z"/>
              </w:rPr>
            </w:pPr>
            <w:ins w:id="1411" w:author="Ericsson, Venkat" w:date="2024-04-03T23:22: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76088462" w14:textId="77777777" w:rsidR="002A77D3" w:rsidRPr="004A3659" w:rsidRDefault="002A77D3" w:rsidP="0053627A">
            <w:pPr>
              <w:pStyle w:val="TAC"/>
              <w:rPr>
                <w:ins w:id="1412"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FCB95B8" w14:textId="77777777" w:rsidR="002A77D3" w:rsidRPr="004A3659" w:rsidRDefault="002A77D3" w:rsidP="0053627A">
            <w:pPr>
              <w:pStyle w:val="TAC"/>
              <w:rPr>
                <w:ins w:id="1413" w:author="Ericsson, Venkat" w:date="2024-04-03T23:22:00Z"/>
                <w:szCs w:val="18"/>
              </w:rPr>
            </w:pPr>
            <w:ins w:id="1414"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2320067B" w14:textId="77777777" w:rsidTr="0053627A">
        <w:trPr>
          <w:trHeight w:val="283"/>
          <w:jc w:val="center"/>
          <w:ins w:id="1415"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05A65C0C" w14:textId="77777777" w:rsidR="002A77D3" w:rsidRPr="004A3659" w:rsidRDefault="002A77D3" w:rsidP="0053627A">
            <w:pPr>
              <w:pStyle w:val="TAL"/>
              <w:rPr>
                <w:ins w:id="1416"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5A25E265" w14:textId="77777777" w:rsidR="002A77D3" w:rsidRPr="004A3659" w:rsidRDefault="002A77D3" w:rsidP="0053627A">
            <w:pPr>
              <w:pStyle w:val="TAL"/>
              <w:rPr>
                <w:ins w:id="1417" w:author="Ericsson, Venkat" w:date="2024-04-03T23:22:00Z"/>
              </w:rPr>
            </w:pPr>
            <w:ins w:id="1418" w:author="Ericsson, Venkat" w:date="2024-04-03T23:22: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7A6B2114" w14:textId="77777777" w:rsidR="002A77D3" w:rsidRPr="004A3659" w:rsidRDefault="002A77D3" w:rsidP="0053627A">
            <w:pPr>
              <w:pStyle w:val="TAC"/>
              <w:rPr>
                <w:ins w:id="141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7AE0F4E6" w14:textId="77777777" w:rsidR="002A77D3" w:rsidRPr="004A3659" w:rsidRDefault="002A77D3" w:rsidP="0053627A">
            <w:pPr>
              <w:pStyle w:val="TAC"/>
              <w:rPr>
                <w:ins w:id="1420" w:author="Ericsson, Venkat" w:date="2024-04-03T23:22:00Z"/>
                <w:szCs w:val="18"/>
              </w:rPr>
            </w:pPr>
            <w:ins w:id="1421" w:author="Ericsson, Venkat" w:date="2024-04-03T23:22:00Z">
              <w:r w:rsidRPr="004A3659">
                <w:rPr>
                  <w:szCs w:val="18"/>
                  <w:lang w:eastAsia="ja-JP"/>
                </w:rPr>
                <w:t xml:space="preserve">106 </w:t>
              </w:r>
              <w:r w:rsidRPr="004A3659">
                <w:rPr>
                  <w:szCs w:val="18"/>
                  <w:vertAlign w:val="superscript"/>
                  <w:lang w:eastAsia="ja-JP"/>
                </w:rPr>
                <w:t>Note 6</w:t>
              </w:r>
            </w:ins>
          </w:p>
        </w:tc>
      </w:tr>
      <w:tr w:rsidR="002A77D3" w:rsidRPr="004A3659" w14:paraId="4B82BD8C" w14:textId="77777777" w:rsidTr="0053627A">
        <w:trPr>
          <w:trHeight w:val="283"/>
          <w:jc w:val="center"/>
          <w:ins w:id="1422"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1EA557F4" w14:textId="77777777" w:rsidR="002A77D3" w:rsidRPr="004A3659" w:rsidRDefault="002A77D3" w:rsidP="0053627A">
            <w:pPr>
              <w:pStyle w:val="TAL"/>
              <w:rPr>
                <w:ins w:id="1423" w:author="Ericsson, Venkat" w:date="2024-04-03T23:22:00Z"/>
                <w:lang w:val="en-US"/>
              </w:rPr>
            </w:pPr>
            <w:ins w:id="1424" w:author="Ericsson, Venkat" w:date="2024-04-03T23:22: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482BF91E" w14:textId="77777777" w:rsidR="002A77D3" w:rsidRPr="004A3659" w:rsidRDefault="002A77D3" w:rsidP="0053627A">
            <w:pPr>
              <w:pStyle w:val="TAL"/>
              <w:rPr>
                <w:ins w:id="1425" w:author="Ericsson, Venkat" w:date="2024-04-03T23:22:00Z"/>
                <w:lang w:val="en-US"/>
              </w:rPr>
            </w:pPr>
            <w:ins w:id="1426"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5A00C6B1" w14:textId="77777777" w:rsidR="002A77D3" w:rsidRPr="004A3659" w:rsidRDefault="002A77D3" w:rsidP="0053627A">
            <w:pPr>
              <w:pStyle w:val="TAC"/>
              <w:rPr>
                <w:ins w:id="1427"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AD3697D" w14:textId="77777777" w:rsidR="002A77D3" w:rsidRPr="004A3659" w:rsidRDefault="002A77D3" w:rsidP="0053627A">
            <w:pPr>
              <w:pStyle w:val="TAC"/>
              <w:rPr>
                <w:ins w:id="1428" w:author="Ericsson, Venkat" w:date="2024-04-03T23:22:00Z"/>
                <w:lang w:val="en-US"/>
              </w:rPr>
            </w:pPr>
            <w:ins w:id="1429" w:author="Ericsson, Venkat" w:date="2024-04-03T23:22:00Z">
              <w:r w:rsidRPr="004A3659">
                <w:t>DLBWP.0.1</w:t>
              </w:r>
            </w:ins>
          </w:p>
        </w:tc>
      </w:tr>
      <w:tr w:rsidR="002A77D3" w:rsidRPr="004A3659" w14:paraId="726A8D6F" w14:textId="77777777" w:rsidTr="0053627A">
        <w:trPr>
          <w:trHeight w:val="283"/>
          <w:jc w:val="center"/>
          <w:ins w:id="1430"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1AE754E" w14:textId="77777777" w:rsidR="002A77D3" w:rsidRPr="004A3659" w:rsidRDefault="002A77D3" w:rsidP="0053627A">
            <w:pPr>
              <w:pStyle w:val="TAL"/>
              <w:rPr>
                <w:ins w:id="1431" w:author="Ericsson, Venkat" w:date="2024-04-03T23:22:00Z"/>
                <w:lang w:val="en-US"/>
              </w:rPr>
            </w:pPr>
            <w:ins w:id="1432" w:author="Ericsson, Venkat" w:date="2024-04-03T23:22: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CD71C2F" w14:textId="77777777" w:rsidR="002A77D3" w:rsidRPr="004A3659" w:rsidRDefault="002A77D3" w:rsidP="0053627A">
            <w:pPr>
              <w:pStyle w:val="TAL"/>
              <w:rPr>
                <w:ins w:id="1433" w:author="Ericsson, Venkat" w:date="2024-04-03T23:22:00Z"/>
                <w:lang w:val="en-US"/>
              </w:rPr>
            </w:pPr>
            <w:ins w:id="1434"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736111CF" w14:textId="77777777" w:rsidR="002A77D3" w:rsidRPr="004A3659" w:rsidRDefault="002A77D3" w:rsidP="0053627A">
            <w:pPr>
              <w:pStyle w:val="TAC"/>
              <w:rPr>
                <w:ins w:id="1435"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DF53120" w14:textId="77777777" w:rsidR="002A77D3" w:rsidRPr="004A3659" w:rsidRDefault="002A77D3" w:rsidP="0053627A">
            <w:pPr>
              <w:pStyle w:val="TAC"/>
              <w:rPr>
                <w:ins w:id="1436" w:author="Ericsson, Venkat" w:date="2024-04-03T23:22:00Z"/>
                <w:lang w:val="en-US"/>
              </w:rPr>
            </w:pPr>
            <w:ins w:id="1437" w:author="Ericsson, Venkat" w:date="2024-04-03T23:22:00Z">
              <w:r w:rsidRPr="004A3659">
                <w:t>DLBWP.1.1</w:t>
              </w:r>
            </w:ins>
          </w:p>
        </w:tc>
      </w:tr>
      <w:tr w:rsidR="002A77D3" w:rsidRPr="004A3659" w14:paraId="41DAF8F4" w14:textId="77777777" w:rsidTr="0053627A">
        <w:trPr>
          <w:trHeight w:val="283"/>
          <w:jc w:val="center"/>
          <w:ins w:id="1438"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CC0E26B" w14:textId="77777777" w:rsidR="002A77D3" w:rsidRPr="004A3659" w:rsidRDefault="002A77D3" w:rsidP="0053627A">
            <w:pPr>
              <w:pStyle w:val="TAL"/>
              <w:rPr>
                <w:ins w:id="1439" w:author="Ericsson, Venkat" w:date="2024-04-03T23:22:00Z"/>
                <w:lang w:val="en-US"/>
              </w:rPr>
            </w:pPr>
            <w:ins w:id="1440" w:author="Ericsson, Venkat" w:date="2024-04-03T23:22: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0EBB0FE5" w14:textId="77777777" w:rsidR="002A77D3" w:rsidRPr="004A3659" w:rsidRDefault="002A77D3" w:rsidP="0053627A">
            <w:pPr>
              <w:pStyle w:val="TAL"/>
              <w:rPr>
                <w:ins w:id="1441" w:author="Ericsson, Venkat" w:date="2024-04-03T23:22:00Z"/>
                <w:lang w:val="en-US"/>
              </w:rPr>
            </w:pPr>
            <w:ins w:id="1442"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5D82C2" w14:textId="77777777" w:rsidR="002A77D3" w:rsidRPr="004A3659" w:rsidRDefault="002A77D3" w:rsidP="0053627A">
            <w:pPr>
              <w:pStyle w:val="TAC"/>
              <w:rPr>
                <w:ins w:id="1443"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536E19A7" w14:textId="77777777" w:rsidR="002A77D3" w:rsidRPr="004A3659" w:rsidRDefault="002A77D3" w:rsidP="0053627A">
            <w:pPr>
              <w:pStyle w:val="TAC"/>
              <w:rPr>
                <w:ins w:id="1444" w:author="Ericsson, Venkat" w:date="2024-04-03T23:22:00Z"/>
                <w:lang w:val="en-US"/>
              </w:rPr>
            </w:pPr>
            <w:ins w:id="1445" w:author="Ericsson, Venkat" w:date="2024-04-03T23:22:00Z">
              <w:r w:rsidRPr="004A3659">
                <w:rPr>
                  <w:rFonts w:cs="v3.7.0"/>
                </w:rPr>
                <w:t>ULBWP.0.1</w:t>
              </w:r>
            </w:ins>
          </w:p>
        </w:tc>
      </w:tr>
      <w:tr w:rsidR="002A77D3" w:rsidRPr="004A3659" w14:paraId="0418BC0E" w14:textId="77777777" w:rsidTr="0053627A">
        <w:trPr>
          <w:trHeight w:val="283"/>
          <w:jc w:val="center"/>
          <w:ins w:id="1446"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088D87F4" w14:textId="77777777" w:rsidR="002A77D3" w:rsidRPr="004A3659" w:rsidRDefault="002A77D3" w:rsidP="0053627A">
            <w:pPr>
              <w:pStyle w:val="TAL"/>
              <w:rPr>
                <w:ins w:id="1447" w:author="Ericsson, Venkat" w:date="2024-04-03T23:22:00Z"/>
                <w:lang w:val="en-US"/>
              </w:rPr>
            </w:pPr>
            <w:ins w:id="1448" w:author="Ericsson, Venkat" w:date="2024-04-03T23:22: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38A550EA" w14:textId="77777777" w:rsidR="002A77D3" w:rsidRPr="004A3659" w:rsidRDefault="002A77D3" w:rsidP="0053627A">
            <w:pPr>
              <w:pStyle w:val="TAL"/>
              <w:rPr>
                <w:ins w:id="1449" w:author="Ericsson, Venkat" w:date="2024-04-03T23:22:00Z"/>
                <w:lang w:val="en-US"/>
              </w:rPr>
            </w:pPr>
            <w:ins w:id="1450"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1E0078" w14:textId="77777777" w:rsidR="002A77D3" w:rsidRPr="004A3659" w:rsidRDefault="002A77D3" w:rsidP="0053627A">
            <w:pPr>
              <w:pStyle w:val="TAC"/>
              <w:rPr>
                <w:ins w:id="1451"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4F04BECE" w14:textId="77777777" w:rsidR="002A77D3" w:rsidRPr="004A3659" w:rsidRDefault="002A77D3" w:rsidP="0053627A">
            <w:pPr>
              <w:pStyle w:val="TAC"/>
              <w:rPr>
                <w:ins w:id="1452" w:author="Ericsson, Venkat" w:date="2024-04-03T23:22:00Z"/>
                <w:lang w:val="en-US"/>
              </w:rPr>
            </w:pPr>
            <w:ins w:id="1453" w:author="Ericsson, Venkat" w:date="2024-04-03T23:22:00Z">
              <w:r w:rsidRPr="004A3659">
                <w:t>ULBWP.1.1</w:t>
              </w:r>
            </w:ins>
          </w:p>
        </w:tc>
      </w:tr>
      <w:tr w:rsidR="002A77D3" w:rsidRPr="004A3659" w14:paraId="4534F1BC" w14:textId="77777777" w:rsidTr="0008767E">
        <w:trPr>
          <w:trHeight w:val="283"/>
          <w:jc w:val="center"/>
          <w:ins w:id="1454" w:author="Ericsson, Venkat" w:date="2024-04-18T10:41:00Z"/>
        </w:trPr>
        <w:tc>
          <w:tcPr>
            <w:tcW w:w="2067" w:type="dxa"/>
            <w:tcBorders>
              <w:top w:val="single" w:sz="4" w:space="0" w:color="auto"/>
              <w:left w:val="single" w:sz="4" w:space="0" w:color="auto"/>
              <w:bottom w:val="single" w:sz="4" w:space="0" w:color="auto"/>
              <w:right w:val="single" w:sz="4" w:space="0" w:color="auto"/>
            </w:tcBorders>
          </w:tcPr>
          <w:p w14:paraId="43F3290C" w14:textId="77777777" w:rsidR="002A77D3" w:rsidRPr="004A3659" w:rsidRDefault="002A77D3" w:rsidP="0053627A">
            <w:pPr>
              <w:pStyle w:val="TAL"/>
              <w:rPr>
                <w:ins w:id="1455" w:author="Ericsson, Venkat" w:date="2024-04-18T10:41:00Z"/>
              </w:rPr>
            </w:pPr>
            <w:ins w:id="1456" w:author="Ericsson, Venkat" w:date="2024-04-18T10:41: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627A8188" w14:textId="77777777" w:rsidR="002A77D3" w:rsidRPr="004A3659" w:rsidRDefault="002A77D3" w:rsidP="0053627A">
            <w:pPr>
              <w:pStyle w:val="TAL"/>
              <w:rPr>
                <w:ins w:id="1457" w:author="Ericsson, Venkat" w:date="2024-04-18T10:41:00Z"/>
                <w:lang w:val="it-IT"/>
              </w:rPr>
            </w:pPr>
          </w:p>
        </w:tc>
        <w:tc>
          <w:tcPr>
            <w:tcW w:w="1274" w:type="dxa"/>
            <w:tcBorders>
              <w:top w:val="single" w:sz="4" w:space="0" w:color="auto"/>
              <w:left w:val="single" w:sz="4" w:space="0" w:color="auto"/>
              <w:bottom w:val="single" w:sz="4" w:space="0" w:color="auto"/>
              <w:right w:val="single" w:sz="4" w:space="0" w:color="auto"/>
            </w:tcBorders>
          </w:tcPr>
          <w:p w14:paraId="10C825E3" w14:textId="77777777" w:rsidR="002A77D3" w:rsidRPr="004A3659" w:rsidRDefault="002A77D3" w:rsidP="0053627A">
            <w:pPr>
              <w:pStyle w:val="TAC"/>
              <w:rPr>
                <w:ins w:id="1458" w:author="Ericsson, Venkat" w:date="2024-04-18T10:41: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69622305" w14:textId="77777777" w:rsidR="002A77D3" w:rsidRPr="004A3659" w:rsidRDefault="002A77D3" w:rsidP="0053627A">
            <w:pPr>
              <w:pStyle w:val="TAC"/>
              <w:rPr>
                <w:ins w:id="1459" w:author="Ericsson, Venkat" w:date="2024-04-18T10:41:00Z"/>
                <w:rFonts w:cs="v4.2.0"/>
                <w:lang w:eastAsia="zh-CN"/>
              </w:rPr>
            </w:pPr>
            <w:ins w:id="1460" w:author="Ericsson, Venkat" w:date="2024-04-18T10:42:00Z">
              <w:r w:rsidRPr="004A3659">
                <w:t>TCI.State.0</w:t>
              </w:r>
            </w:ins>
          </w:p>
        </w:tc>
        <w:tc>
          <w:tcPr>
            <w:tcW w:w="2135" w:type="dxa"/>
            <w:gridSpan w:val="2"/>
            <w:tcBorders>
              <w:top w:val="single" w:sz="4" w:space="0" w:color="auto"/>
              <w:left w:val="single" w:sz="4" w:space="0" w:color="auto"/>
              <w:bottom w:val="single" w:sz="4" w:space="0" w:color="auto"/>
              <w:right w:val="single" w:sz="4" w:space="0" w:color="auto"/>
            </w:tcBorders>
          </w:tcPr>
          <w:p w14:paraId="74E66170" w14:textId="77777777" w:rsidR="002A77D3" w:rsidRPr="004A3659" w:rsidRDefault="002A77D3" w:rsidP="0053627A">
            <w:pPr>
              <w:pStyle w:val="TAC"/>
              <w:rPr>
                <w:ins w:id="1461" w:author="Ericsson, Venkat" w:date="2024-04-18T10:41:00Z"/>
                <w:rFonts w:cs="v4.2.0"/>
                <w:lang w:eastAsia="zh-CN"/>
              </w:rPr>
            </w:pPr>
            <w:ins w:id="1462" w:author="Ericsson, Venkat" w:date="2024-04-18T10:42:00Z">
              <w:r w:rsidRPr="004A3659">
                <w:t xml:space="preserve">TCI.State.0 </w:t>
              </w:r>
              <w:r w:rsidRPr="004A3659">
                <w:rPr>
                  <w:vertAlign w:val="superscript"/>
                </w:rPr>
                <w:t>Note 8</w:t>
              </w:r>
            </w:ins>
          </w:p>
        </w:tc>
      </w:tr>
      <w:tr w:rsidR="002A77D3" w:rsidRPr="004A3659" w14:paraId="7E3C77C6" w14:textId="77777777" w:rsidTr="0008767E">
        <w:trPr>
          <w:trHeight w:val="79"/>
          <w:jc w:val="center"/>
          <w:ins w:id="1463"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1B2A9071" w14:textId="77777777" w:rsidR="002A77D3" w:rsidRPr="004A3659" w:rsidRDefault="002A77D3" w:rsidP="0053627A">
            <w:pPr>
              <w:pStyle w:val="TAL"/>
              <w:rPr>
                <w:ins w:id="1464" w:author="Ericsson, Venkat" w:date="2024-04-03T23:22:00Z"/>
              </w:rPr>
            </w:pPr>
            <w:ins w:id="1465" w:author="Ericsson, Venkat" w:date="2024-04-03T23:22:00Z">
              <w:r w:rsidRPr="004A3659">
                <w:rPr>
                  <w:lang w:val="fr-FR" w:eastAsia="zh-CN"/>
                </w:rPr>
                <w:t>Aperiodic CSI-RS for S</w:t>
              </w:r>
            </w:ins>
            <w:ins w:id="1466" w:author="Ericsson, Venkat" w:date="2024-04-04T00:06:00Z">
              <w:r w:rsidRPr="004A3659">
                <w:rPr>
                  <w:lang w:val="fr-FR" w:eastAsia="zh-CN"/>
                </w:rPr>
                <w:t>C</w:t>
              </w:r>
            </w:ins>
            <w:ins w:id="1467" w:author="Ericsson, Venkat" w:date="2024-04-03T23:22:00Z">
              <w:r w:rsidRPr="004A3659">
                <w:rPr>
                  <w:lang w:val="fr-FR" w:eastAsia="zh-CN"/>
                </w:rPr>
                <w:t>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4AF3FC0B" w14:textId="77777777" w:rsidR="002A77D3" w:rsidRPr="004A3659" w:rsidRDefault="002A77D3" w:rsidP="0053627A">
            <w:pPr>
              <w:pStyle w:val="TAL"/>
              <w:rPr>
                <w:ins w:id="1468" w:author="Ericsson, Venkat" w:date="2024-04-03T23:22:00Z"/>
                <w:lang w:val="it-IT"/>
              </w:rPr>
            </w:pPr>
            <w:ins w:id="1469" w:author="Ericsson, Venkat" w:date="2024-04-03T23:22: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0D19064B" w14:textId="77777777" w:rsidR="002A77D3" w:rsidRPr="004A3659" w:rsidRDefault="002A77D3" w:rsidP="0053627A">
            <w:pPr>
              <w:pStyle w:val="TAC"/>
              <w:rPr>
                <w:ins w:id="1470" w:author="Ericsson, Venkat" w:date="2024-04-03T23:22: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14132BFD" w14:textId="77777777" w:rsidR="002A77D3" w:rsidRPr="004A3659" w:rsidRDefault="002A77D3" w:rsidP="0053627A">
            <w:pPr>
              <w:pStyle w:val="TAC"/>
              <w:rPr>
                <w:ins w:id="1471" w:author="Ericsson, Venkat" w:date="2024-04-03T23:22:00Z"/>
              </w:rPr>
            </w:pPr>
            <w:ins w:id="1472" w:author="Ericsson, Venkat" w:date="2024-04-03T23:22:00Z">
              <w:r w:rsidRPr="004A3659">
                <w:t>N/A</w:t>
              </w:r>
            </w:ins>
          </w:p>
        </w:tc>
        <w:tc>
          <w:tcPr>
            <w:tcW w:w="2135" w:type="dxa"/>
            <w:gridSpan w:val="2"/>
            <w:tcBorders>
              <w:top w:val="single" w:sz="4" w:space="0" w:color="auto"/>
              <w:left w:val="single" w:sz="4" w:space="0" w:color="auto"/>
              <w:bottom w:val="single" w:sz="4" w:space="0" w:color="auto"/>
              <w:right w:val="single" w:sz="4" w:space="0" w:color="auto"/>
            </w:tcBorders>
          </w:tcPr>
          <w:p w14:paraId="3E8B39FD" w14:textId="77777777" w:rsidR="002A77D3" w:rsidRPr="004A3659" w:rsidRDefault="002A77D3" w:rsidP="0053627A">
            <w:pPr>
              <w:pStyle w:val="TAC"/>
              <w:rPr>
                <w:ins w:id="1473" w:author="Ericsson, Venkat" w:date="2024-04-03T23:22:00Z"/>
              </w:rPr>
            </w:pPr>
            <w:ins w:id="1474" w:author="Ericsson, Venkat" w:date="2024-04-03T23:22:00Z">
              <w:r w:rsidRPr="004A3659">
                <w:rPr>
                  <w:lang w:val="fr-FR" w:eastAsia="zh-CN"/>
                </w:rPr>
                <w:t>TRS.1.3 FDD</w:t>
              </w:r>
            </w:ins>
          </w:p>
        </w:tc>
      </w:tr>
      <w:tr w:rsidR="002A77D3" w:rsidRPr="004A3659" w14:paraId="27763890" w14:textId="77777777" w:rsidTr="0008767E">
        <w:trPr>
          <w:trHeight w:val="77"/>
          <w:jc w:val="center"/>
          <w:ins w:id="1475"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0CBD11A" w14:textId="77777777" w:rsidR="002A77D3" w:rsidRPr="004A3659" w:rsidRDefault="002A77D3" w:rsidP="0053627A">
            <w:pPr>
              <w:pStyle w:val="TAL"/>
              <w:rPr>
                <w:ins w:id="147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5621BB1E" w14:textId="77777777" w:rsidR="002A77D3" w:rsidRPr="004A3659" w:rsidRDefault="002A77D3" w:rsidP="0053627A">
            <w:pPr>
              <w:pStyle w:val="TAL"/>
              <w:rPr>
                <w:ins w:id="1477" w:author="Ericsson, Venkat" w:date="2024-04-03T23:22:00Z"/>
                <w:lang w:val="it-IT"/>
              </w:rPr>
            </w:pPr>
            <w:ins w:id="1478" w:author="Ericsson, Venkat" w:date="2024-04-03T23:22: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71464A8" w14:textId="77777777" w:rsidR="002A77D3" w:rsidRPr="004A3659" w:rsidRDefault="002A77D3" w:rsidP="0053627A">
            <w:pPr>
              <w:pStyle w:val="TAC"/>
              <w:rPr>
                <w:ins w:id="1479" w:author="Ericsson, Venkat" w:date="2024-04-03T23:22: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14667D6A" w14:textId="77777777" w:rsidR="002A77D3" w:rsidRPr="004A3659" w:rsidRDefault="002A77D3" w:rsidP="0053627A">
            <w:pPr>
              <w:pStyle w:val="TAC"/>
              <w:rPr>
                <w:ins w:id="1480" w:author="Ericsson, Venkat" w:date="2024-04-03T23:22:00Z"/>
              </w:rPr>
            </w:pPr>
            <w:ins w:id="1481" w:author="Ericsson, Venkat" w:date="2024-04-03T23:22:00Z">
              <w:r w:rsidRPr="004A3659">
                <w:t>N/A</w:t>
              </w:r>
            </w:ins>
          </w:p>
        </w:tc>
        <w:tc>
          <w:tcPr>
            <w:tcW w:w="2135" w:type="dxa"/>
            <w:gridSpan w:val="2"/>
            <w:tcBorders>
              <w:top w:val="single" w:sz="4" w:space="0" w:color="auto"/>
              <w:left w:val="single" w:sz="4" w:space="0" w:color="auto"/>
              <w:bottom w:val="single" w:sz="4" w:space="0" w:color="auto"/>
              <w:right w:val="single" w:sz="4" w:space="0" w:color="auto"/>
            </w:tcBorders>
          </w:tcPr>
          <w:p w14:paraId="3AE61311" w14:textId="77777777" w:rsidR="002A77D3" w:rsidRPr="004A3659" w:rsidRDefault="002A77D3" w:rsidP="0053627A">
            <w:pPr>
              <w:pStyle w:val="TAC"/>
              <w:rPr>
                <w:ins w:id="1482" w:author="Ericsson, Venkat" w:date="2024-04-03T23:22:00Z"/>
              </w:rPr>
            </w:pPr>
            <w:ins w:id="1483" w:author="Ericsson, Venkat" w:date="2024-04-03T23:22:00Z">
              <w:r w:rsidRPr="004A3659">
                <w:rPr>
                  <w:lang w:val="fr-FR" w:eastAsia="zh-CN"/>
                </w:rPr>
                <w:t>TRS.1.3 TDD</w:t>
              </w:r>
            </w:ins>
          </w:p>
        </w:tc>
      </w:tr>
      <w:tr w:rsidR="002A77D3" w:rsidRPr="004A3659" w14:paraId="16E6E379" w14:textId="77777777" w:rsidTr="0008767E">
        <w:trPr>
          <w:trHeight w:val="77"/>
          <w:jc w:val="center"/>
          <w:ins w:id="1484"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D64A76D" w14:textId="77777777" w:rsidR="002A77D3" w:rsidRPr="004A3659" w:rsidRDefault="002A77D3" w:rsidP="0053627A">
            <w:pPr>
              <w:pStyle w:val="TAL"/>
              <w:rPr>
                <w:ins w:id="148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9780CDE" w14:textId="77777777" w:rsidR="002A77D3" w:rsidRPr="004A3659" w:rsidRDefault="002A77D3" w:rsidP="0053627A">
            <w:pPr>
              <w:pStyle w:val="TAL"/>
              <w:rPr>
                <w:ins w:id="1486" w:author="Ericsson, Venkat" w:date="2024-04-03T23:22:00Z"/>
                <w:lang w:val="it-IT"/>
              </w:rPr>
            </w:pPr>
            <w:ins w:id="1487" w:author="Ericsson, Venkat" w:date="2024-04-03T23:22: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2D925553" w14:textId="77777777" w:rsidR="002A77D3" w:rsidRPr="004A3659" w:rsidRDefault="002A77D3" w:rsidP="0053627A">
            <w:pPr>
              <w:pStyle w:val="TAC"/>
              <w:rPr>
                <w:ins w:id="1488" w:author="Ericsson, Venkat" w:date="2024-04-03T23:22: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61E01F3A" w14:textId="77777777" w:rsidR="002A77D3" w:rsidRPr="004A3659" w:rsidRDefault="002A77D3" w:rsidP="0053627A">
            <w:pPr>
              <w:pStyle w:val="TAC"/>
              <w:rPr>
                <w:ins w:id="1489" w:author="Ericsson, Venkat" w:date="2024-04-03T23:22:00Z"/>
              </w:rPr>
            </w:pPr>
            <w:ins w:id="1490" w:author="Ericsson, Venkat" w:date="2024-04-03T23:22:00Z">
              <w:r w:rsidRPr="004A3659">
                <w:t>N/A</w:t>
              </w:r>
            </w:ins>
          </w:p>
        </w:tc>
        <w:tc>
          <w:tcPr>
            <w:tcW w:w="2135" w:type="dxa"/>
            <w:gridSpan w:val="2"/>
            <w:tcBorders>
              <w:top w:val="single" w:sz="4" w:space="0" w:color="auto"/>
              <w:left w:val="single" w:sz="4" w:space="0" w:color="auto"/>
              <w:bottom w:val="single" w:sz="4" w:space="0" w:color="auto"/>
              <w:right w:val="single" w:sz="4" w:space="0" w:color="auto"/>
            </w:tcBorders>
          </w:tcPr>
          <w:p w14:paraId="6E1AD83F" w14:textId="77777777" w:rsidR="002A77D3" w:rsidRPr="004A3659" w:rsidRDefault="002A77D3" w:rsidP="0053627A">
            <w:pPr>
              <w:pStyle w:val="TAC"/>
              <w:rPr>
                <w:ins w:id="1491" w:author="Ericsson, Venkat" w:date="2024-04-03T23:22:00Z"/>
              </w:rPr>
            </w:pPr>
            <w:ins w:id="1492" w:author="Ericsson, Venkat" w:date="2024-04-03T23:22:00Z">
              <w:r w:rsidRPr="004A3659">
                <w:rPr>
                  <w:lang w:val="fr-FR" w:eastAsia="zh-CN"/>
                </w:rPr>
                <w:t>TRS.1.4 TDD</w:t>
              </w:r>
            </w:ins>
          </w:p>
        </w:tc>
      </w:tr>
      <w:tr w:rsidR="002A77D3" w:rsidRPr="004A3659" w14:paraId="32FB0951" w14:textId="77777777" w:rsidTr="0053627A">
        <w:trPr>
          <w:trHeight w:val="283"/>
          <w:jc w:val="center"/>
          <w:ins w:id="1493"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32B152BA" w14:textId="77777777" w:rsidR="002A77D3" w:rsidRPr="004A3659" w:rsidRDefault="002A77D3" w:rsidP="0053627A">
            <w:pPr>
              <w:pStyle w:val="TAL"/>
              <w:rPr>
                <w:ins w:id="1494" w:author="Ericsson, Venkat" w:date="2024-04-03T23:22:00Z"/>
              </w:rPr>
            </w:pPr>
            <w:ins w:id="1495" w:author="Ericsson, Venkat" w:date="2024-04-03T23:22:00Z">
              <w:r w:rsidRPr="004A3659">
                <w:rPr>
                  <w:lang w:val="da-DK"/>
                </w:rPr>
                <w:t>gapBetweenBursts</w:t>
              </w:r>
            </w:ins>
          </w:p>
        </w:tc>
        <w:tc>
          <w:tcPr>
            <w:tcW w:w="1881" w:type="dxa"/>
            <w:tcBorders>
              <w:top w:val="single" w:sz="4" w:space="0" w:color="auto"/>
              <w:left w:val="single" w:sz="4" w:space="0" w:color="auto"/>
              <w:bottom w:val="single" w:sz="4" w:space="0" w:color="auto"/>
              <w:right w:val="single" w:sz="4" w:space="0" w:color="auto"/>
            </w:tcBorders>
          </w:tcPr>
          <w:p w14:paraId="57BF8522" w14:textId="77777777" w:rsidR="002A77D3" w:rsidRPr="004A3659" w:rsidRDefault="002A77D3" w:rsidP="0053627A">
            <w:pPr>
              <w:pStyle w:val="TAL"/>
              <w:rPr>
                <w:ins w:id="1496" w:author="Ericsson, Venkat" w:date="2024-04-03T23:22:00Z"/>
                <w:lang w:val="it-IT"/>
              </w:rPr>
            </w:pPr>
          </w:p>
        </w:tc>
        <w:tc>
          <w:tcPr>
            <w:tcW w:w="1274" w:type="dxa"/>
            <w:tcBorders>
              <w:top w:val="single" w:sz="4" w:space="0" w:color="auto"/>
              <w:left w:val="single" w:sz="4" w:space="0" w:color="auto"/>
              <w:bottom w:val="single" w:sz="4" w:space="0" w:color="auto"/>
              <w:right w:val="single" w:sz="4" w:space="0" w:color="auto"/>
            </w:tcBorders>
          </w:tcPr>
          <w:p w14:paraId="696341D7" w14:textId="77777777" w:rsidR="002A77D3" w:rsidRPr="004A3659" w:rsidRDefault="002A77D3" w:rsidP="0053627A">
            <w:pPr>
              <w:pStyle w:val="TAC"/>
              <w:rPr>
                <w:ins w:id="1497" w:author="Ericsson, Venkat" w:date="2024-04-03T23:22:00Z"/>
                <w:lang w:val="en-US"/>
              </w:rPr>
            </w:pPr>
            <w:ins w:id="1498" w:author="Ericsson, Venkat" w:date="2024-04-03T23:22:00Z">
              <w:r w:rsidRPr="004A3659">
                <w:rPr>
                  <w:lang w:val="en-US" w:eastAsia="zh-CN"/>
                </w:rPr>
                <w:t>Slot</w:t>
              </w:r>
            </w:ins>
          </w:p>
        </w:tc>
        <w:tc>
          <w:tcPr>
            <w:tcW w:w="4378" w:type="dxa"/>
            <w:gridSpan w:val="5"/>
            <w:tcBorders>
              <w:top w:val="single" w:sz="4" w:space="0" w:color="auto"/>
              <w:left w:val="single" w:sz="4" w:space="0" w:color="auto"/>
              <w:bottom w:val="single" w:sz="4" w:space="0" w:color="auto"/>
              <w:right w:val="single" w:sz="4" w:space="0" w:color="auto"/>
            </w:tcBorders>
          </w:tcPr>
          <w:p w14:paraId="1FE1C2CE" w14:textId="77777777" w:rsidR="002A77D3" w:rsidRPr="004A3659" w:rsidRDefault="002A77D3" w:rsidP="0053627A">
            <w:pPr>
              <w:pStyle w:val="TAC"/>
              <w:rPr>
                <w:ins w:id="1499" w:author="Ericsson, Venkat" w:date="2024-04-03T23:22:00Z"/>
              </w:rPr>
            </w:pPr>
            <w:ins w:id="1500" w:author="Ericsson, Venkat" w:date="2024-04-03T23:22:00Z">
              <w:r w:rsidRPr="004A3659">
                <w:t>N/A</w:t>
              </w:r>
            </w:ins>
          </w:p>
        </w:tc>
      </w:tr>
      <w:tr w:rsidR="002A77D3" w:rsidRPr="004A3659" w14:paraId="6A1BE540" w14:textId="77777777" w:rsidTr="0053627A">
        <w:trPr>
          <w:trHeight w:val="283"/>
          <w:jc w:val="center"/>
          <w:ins w:id="150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63A12FE8" w14:textId="77777777" w:rsidR="002A77D3" w:rsidRPr="004A3659" w:rsidRDefault="002A77D3" w:rsidP="0053627A">
            <w:pPr>
              <w:pStyle w:val="TAL"/>
              <w:rPr>
                <w:ins w:id="1502" w:author="Ericsson, Venkat" w:date="2024-04-03T23:22:00Z"/>
              </w:rPr>
            </w:pPr>
            <w:ins w:id="1503" w:author="Ericsson, Venkat" w:date="2024-04-03T23:22: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39B7BC0F" w14:textId="77777777" w:rsidR="002A77D3" w:rsidRPr="004A3659" w:rsidRDefault="002A77D3" w:rsidP="0053627A">
            <w:pPr>
              <w:pStyle w:val="TAC"/>
              <w:rPr>
                <w:ins w:id="1504" w:author="Ericsson, Venkat" w:date="2024-04-03T23:22:00Z"/>
                <w:lang w:val="en-US"/>
              </w:rPr>
            </w:pPr>
            <w:ins w:id="1505" w:author="Ericsson, Venkat" w:date="2024-04-03T23:22:00Z">
              <w:r w:rsidRPr="004A3659">
                <w:rPr>
                  <w:lang w:val="en-US"/>
                </w:rPr>
                <w:t>ms</w:t>
              </w:r>
            </w:ins>
          </w:p>
        </w:tc>
        <w:tc>
          <w:tcPr>
            <w:tcW w:w="4378" w:type="dxa"/>
            <w:gridSpan w:val="5"/>
            <w:tcBorders>
              <w:top w:val="single" w:sz="4" w:space="0" w:color="auto"/>
              <w:left w:val="single" w:sz="4" w:space="0" w:color="auto"/>
              <w:bottom w:val="single" w:sz="4" w:space="0" w:color="auto"/>
              <w:right w:val="single" w:sz="4" w:space="0" w:color="auto"/>
            </w:tcBorders>
          </w:tcPr>
          <w:p w14:paraId="58B6710D" w14:textId="77777777" w:rsidR="002A77D3" w:rsidRPr="004A3659" w:rsidRDefault="002A77D3" w:rsidP="0053627A">
            <w:pPr>
              <w:pStyle w:val="TAC"/>
              <w:rPr>
                <w:ins w:id="1506" w:author="Ericsson, Venkat" w:date="2024-04-03T23:22:00Z"/>
                <w:lang w:val="en-US"/>
              </w:rPr>
            </w:pPr>
            <w:ins w:id="1507" w:author="Ericsson, Venkat" w:date="2024-04-03T23:22:00Z">
              <w:r w:rsidRPr="004A3659">
                <w:rPr>
                  <w:lang w:val="en-US"/>
                </w:rPr>
                <w:t>Not Applicable</w:t>
              </w:r>
            </w:ins>
          </w:p>
        </w:tc>
      </w:tr>
      <w:tr w:rsidR="002A77D3" w:rsidRPr="004A3659" w14:paraId="71C55F8D" w14:textId="77777777" w:rsidTr="0053627A">
        <w:trPr>
          <w:trHeight w:val="225"/>
          <w:jc w:val="center"/>
          <w:ins w:id="1508" w:author="Ericsson, Venkat" w:date="2024-04-03T23:22:00Z"/>
        </w:trPr>
        <w:tc>
          <w:tcPr>
            <w:tcW w:w="2067" w:type="dxa"/>
            <w:tcBorders>
              <w:top w:val="single" w:sz="4" w:space="0" w:color="auto"/>
              <w:left w:val="single" w:sz="4" w:space="0" w:color="auto"/>
              <w:bottom w:val="nil"/>
              <w:right w:val="single" w:sz="4" w:space="0" w:color="auto"/>
            </w:tcBorders>
          </w:tcPr>
          <w:p w14:paraId="4B36A6CF" w14:textId="77777777" w:rsidR="002A77D3" w:rsidRPr="004A3659" w:rsidRDefault="002A77D3" w:rsidP="0053627A">
            <w:pPr>
              <w:pStyle w:val="TAL"/>
              <w:rPr>
                <w:ins w:id="1509" w:author="Ericsson, Venkat" w:date="2024-04-03T23:22:00Z"/>
                <w:lang w:val="en-US"/>
              </w:rPr>
            </w:pPr>
            <w:ins w:id="1510" w:author="Ericsson, Venkat" w:date="2024-04-03T23:22: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0AAA35E2" w14:textId="77777777" w:rsidR="002A77D3" w:rsidRPr="004A3659" w:rsidRDefault="002A77D3" w:rsidP="0053627A">
            <w:pPr>
              <w:pStyle w:val="TAL"/>
              <w:rPr>
                <w:ins w:id="1511" w:author="Ericsson, Venkat" w:date="2024-04-03T23:22:00Z"/>
                <w:lang w:val="en-US"/>
              </w:rPr>
            </w:pPr>
            <w:ins w:id="1512"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EE1DB0B" w14:textId="77777777" w:rsidR="002A77D3" w:rsidRPr="004A3659" w:rsidRDefault="002A77D3" w:rsidP="0053627A">
            <w:pPr>
              <w:pStyle w:val="TAC"/>
              <w:rPr>
                <w:ins w:id="151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99D1AD2" w14:textId="77777777" w:rsidR="002A77D3" w:rsidRPr="004A3659" w:rsidRDefault="002A77D3" w:rsidP="0053627A">
            <w:pPr>
              <w:pStyle w:val="TAC"/>
              <w:rPr>
                <w:ins w:id="1514" w:author="Ericsson, Venkat" w:date="2024-04-03T23:22:00Z"/>
                <w:sz w:val="16"/>
                <w:lang w:val="en-US"/>
              </w:rPr>
            </w:pPr>
            <w:ins w:id="1515" w:author="Ericsson, Venkat" w:date="2024-04-03T23:22:00Z">
              <w:r w:rsidRPr="004A3659">
                <w:rPr>
                  <w:sz w:val="16"/>
                </w:rPr>
                <w:t>SR.1.1 FDD</w:t>
              </w:r>
            </w:ins>
          </w:p>
        </w:tc>
        <w:tc>
          <w:tcPr>
            <w:tcW w:w="2354" w:type="dxa"/>
            <w:gridSpan w:val="3"/>
            <w:tcBorders>
              <w:top w:val="single" w:sz="4" w:space="0" w:color="auto"/>
              <w:left w:val="single" w:sz="4" w:space="0" w:color="auto"/>
              <w:bottom w:val="single" w:sz="4" w:space="0" w:color="auto"/>
              <w:right w:val="single" w:sz="4" w:space="0" w:color="auto"/>
            </w:tcBorders>
          </w:tcPr>
          <w:p w14:paraId="1B1AE4B9" w14:textId="77777777" w:rsidR="002A77D3" w:rsidRPr="004A3659" w:rsidRDefault="002A77D3" w:rsidP="0053627A">
            <w:pPr>
              <w:pStyle w:val="TAC"/>
              <w:rPr>
                <w:ins w:id="1516" w:author="Ericsson, Venkat" w:date="2024-04-03T23:22:00Z"/>
                <w:lang w:val="en-US"/>
              </w:rPr>
            </w:pPr>
            <w:ins w:id="1517" w:author="Ericsson, Venkat" w:date="2024-04-03T23:22:00Z">
              <w:r w:rsidRPr="004A3659">
                <w:rPr>
                  <w:sz w:val="16"/>
                </w:rPr>
                <w:t>SR.1.1 FDD</w:t>
              </w:r>
            </w:ins>
          </w:p>
        </w:tc>
      </w:tr>
      <w:tr w:rsidR="002A77D3" w:rsidRPr="004A3659" w14:paraId="1AC62B5D" w14:textId="77777777" w:rsidTr="0053627A">
        <w:trPr>
          <w:trHeight w:val="143"/>
          <w:jc w:val="center"/>
          <w:ins w:id="1518" w:author="Ericsson, Venkat" w:date="2024-04-03T23:22:00Z"/>
        </w:trPr>
        <w:tc>
          <w:tcPr>
            <w:tcW w:w="2067" w:type="dxa"/>
            <w:tcBorders>
              <w:top w:val="nil"/>
              <w:left w:val="single" w:sz="4" w:space="0" w:color="auto"/>
              <w:bottom w:val="nil"/>
              <w:right w:val="single" w:sz="4" w:space="0" w:color="auto"/>
            </w:tcBorders>
          </w:tcPr>
          <w:p w14:paraId="3BEF95F7" w14:textId="77777777" w:rsidR="002A77D3" w:rsidRPr="004A3659" w:rsidRDefault="002A77D3" w:rsidP="0053627A">
            <w:pPr>
              <w:pStyle w:val="TAL"/>
              <w:rPr>
                <w:ins w:id="1519" w:author="Ericsson, Venkat" w:date="2024-04-03T23:22:00Z"/>
                <w:lang w:val="en-US"/>
              </w:rPr>
            </w:pPr>
            <w:ins w:id="1520" w:author="Ericsson, Venkat" w:date="2024-04-03T23:22: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7158F460" w14:textId="77777777" w:rsidR="002A77D3" w:rsidRPr="004A3659" w:rsidRDefault="002A77D3" w:rsidP="0053627A">
            <w:pPr>
              <w:pStyle w:val="TAL"/>
              <w:rPr>
                <w:ins w:id="1521" w:author="Ericsson, Venkat" w:date="2024-04-03T23:22:00Z"/>
                <w:lang w:val="en-US"/>
              </w:rPr>
            </w:pPr>
            <w:ins w:id="1522"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CA40A4C" w14:textId="77777777" w:rsidR="002A77D3" w:rsidRPr="004A3659" w:rsidRDefault="002A77D3" w:rsidP="0053627A">
            <w:pPr>
              <w:pStyle w:val="TAC"/>
              <w:rPr>
                <w:ins w:id="152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2BF687" w14:textId="77777777" w:rsidR="002A77D3" w:rsidRPr="004A3659" w:rsidRDefault="002A77D3" w:rsidP="0053627A">
            <w:pPr>
              <w:pStyle w:val="TAC"/>
              <w:rPr>
                <w:ins w:id="1524" w:author="Ericsson, Venkat" w:date="2024-04-03T23:22:00Z"/>
                <w:sz w:val="16"/>
              </w:rPr>
            </w:pPr>
            <w:ins w:id="1525" w:author="Ericsson, Venkat" w:date="2024-04-03T23:22:00Z">
              <w:r w:rsidRPr="004A3659">
                <w:rPr>
                  <w:sz w:val="16"/>
                </w:rPr>
                <w:t>SR.1.1 TDD</w:t>
              </w:r>
            </w:ins>
          </w:p>
        </w:tc>
        <w:tc>
          <w:tcPr>
            <w:tcW w:w="2354" w:type="dxa"/>
            <w:gridSpan w:val="3"/>
            <w:tcBorders>
              <w:top w:val="single" w:sz="4" w:space="0" w:color="auto"/>
              <w:left w:val="single" w:sz="4" w:space="0" w:color="auto"/>
              <w:bottom w:val="single" w:sz="4" w:space="0" w:color="auto"/>
              <w:right w:val="single" w:sz="4" w:space="0" w:color="auto"/>
            </w:tcBorders>
          </w:tcPr>
          <w:p w14:paraId="7D9D68B0" w14:textId="77777777" w:rsidR="002A77D3" w:rsidRPr="004A3659" w:rsidRDefault="002A77D3" w:rsidP="0053627A">
            <w:pPr>
              <w:pStyle w:val="TAC"/>
              <w:rPr>
                <w:ins w:id="1526" w:author="Ericsson, Venkat" w:date="2024-04-03T23:22:00Z"/>
                <w:lang w:val="en-US"/>
              </w:rPr>
            </w:pPr>
            <w:ins w:id="1527" w:author="Ericsson, Venkat" w:date="2024-04-03T23:22:00Z">
              <w:r w:rsidRPr="004A3659">
                <w:rPr>
                  <w:sz w:val="16"/>
                </w:rPr>
                <w:t>SR.1.1 TDD</w:t>
              </w:r>
            </w:ins>
          </w:p>
        </w:tc>
      </w:tr>
      <w:tr w:rsidR="002A77D3" w:rsidRPr="004A3659" w14:paraId="11C70038" w14:textId="77777777" w:rsidTr="0053627A">
        <w:trPr>
          <w:trHeight w:val="119"/>
          <w:jc w:val="center"/>
          <w:ins w:id="1528" w:author="Ericsson, Venkat" w:date="2024-04-03T23:22:00Z"/>
        </w:trPr>
        <w:tc>
          <w:tcPr>
            <w:tcW w:w="2067" w:type="dxa"/>
            <w:tcBorders>
              <w:top w:val="nil"/>
              <w:left w:val="single" w:sz="4" w:space="0" w:color="auto"/>
              <w:bottom w:val="single" w:sz="4" w:space="0" w:color="auto"/>
              <w:right w:val="single" w:sz="4" w:space="0" w:color="auto"/>
            </w:tcBorders>
          </w:tcPr>
          <w:p w14:paraId="3F7A5957" w14:textId="77777777" w:rsidR="002A77D3" w:rsidRPr="004A3659" w:rsidRDefault="002A77D3" w:rsidP="0053627A">
            <w:pPr>
              <w:pStyle w:val="TAL"/>
              <w:rPr>
                <w:ins w:id="152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3C22E2E" w14:textId="77777777" w:rsidR="002A77D3" w:rsidRPr="004A3659" w:rsidRDefault="002A77D3" w:rsidP="0053627A">
            <w:pPr>
              <w:pStyle w:val="TAL"/>
              <w:rPr>
                <w:ins w:id="1530" w:author="Ericsson, Venkat" w:date="2024-04-03T23:22:00Z"/>
                <w:lang w:val="en-US"/>
              </w:rPr>
            </w:pPr>
            <w:ins w:id="1531"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B7270CD" w14:textId="77777777" w:rsidR="002A77D3" w:rsidRPr="004A3659" w:rsidRDefault="002A77D3" w:rsidP="0053627A">
            <w:pPr>
              <w:pStyle w:val="TAC"/>
              <w:rPr>
                <w:ins w:id="153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05E5D5C" w14:textId="77777777" w:rsidR="002A77D3" w:rsidRPr="004A3659" w:rsidRDefault="002A77D3" w:rsidP="0053627A">
            <w:pPr>
              <w:pStyle w:val="TAC"/>
              <w:rPr>
                <w:ins w:id="1533" w:author="Ericsson, Venkat" w:date="2024-04-03T23:22:00Z"/>
                <w:sz w:val="16"/>
              </w:rPr>
            </w:pPr>
            <w:ins w:id="1534" w:author="Ericsson, Venkat" w:date="2024-04-03T23:22:00Z">
              <w:r w:rsidRPr="004A3659">
                <w:rPr>
                  <w:sz w:val="16"/>
                </w:rPr>
                <w:t>SR.2.1 TDD</w:t>
              </w:r>
            </w:ins>
          </w:p>
        </w:tc>
        <w:tc>
          <w:tcPr>
            <w:tcW w:w="2354" w:type="dxa"/>
            <w:gridSpan w:val="3"/>
            <w:tcBorders>
              <w:top w:val="single" w:sz="4" w:space="0" w:color="auto"/>
              <w:left w:val="single" w:sz="4" w:space="0" w:color="auto"/>
              <w:bottom w:val="single" w:sz="4" w:space="0" w:color="auto"/>
              <w:right w:val="single" w:sz="4" w:space="0" w:color="auto"/>
            </w:tcBorders>
          </w:tcPr>
          <w:p w14:paraId="4F307A0C" w14:textId="77777777" w:rsidR="002A77D3" w:rsidRPr="004A3659" w:rsidRDefault="002A77D3" w:rsidP="0053627A">
            <w:pPr>
              <w:pStyle w:val="TAC"/>
              <w:rPr>
                <w:ins w:id="1535" w:author="Ericsson, Venkat" w:date="2024-04-03T23:22:00Z"/>
                <w:lang w:val="en-US"/>
              </w:rPr>
            </w:pPr>
            <w:ins w:id="1536" w:author="Ericsson, Venkat" w:date="2024-04-03T23:22:00Z">
              <w:r w:rsidRPr="004A3659">
                <w:rPr>
                  <w:sz w:val="16"/>
                </w:rPr>
                <w:t>SR.2.1 TDD</w:t>
              </w:r>
            </w:ins>
          </w:p>
        </w:tc>
      </w:tr>
      <w:tr w:rsidR="002A77D3" w:rsidRPr="004A3659" w14:paraId="085F4F85" w14:textId="77777777" w:rsidTr="0053627A">
        <w:trPr>
          <w:trHeight w:val="135"/>
          <w:jc w:val="center"/>
          <w:ins w:id="1537" w:author="Ericsson, Venkat" w:date="2024-04-03T23:22:00Z"/>
        </w:trPr>
        <w:tc>
          <w:tcPr>
            <w:tcW w:w="2067" w:type="dxa"/>
            <w:tcBorders>
              <w:top w:val="single" w:sz="4" w:space="0" w:color="auto"/>
              <w:left w:val="single" w:sz="4" w:space="0" w:color="auto"/>
              <w:bottom w:val="nil"/>
              <w:right w:val="single" w:sz="4" w:space="0" w:color="auto"/>
            </w:tcBorders>
          </w:tcPr>
          <w:p w14:paraId="1A60205D" w14:textId="77777777" w:rsidR="002A77D3" w:rsidRPr="004A3659" w:rsidRDefault="002A77D3" w:rsidP="0053627A">
            <w:pPr>
              <w:pStyle w:val="TAL"/>
              <w:rPr>
                <w:ins w:id="1538" w:author="Ericsson, Venkat" w:date="2024-04-03T23:22:00Z"/>
                <w:lang w:val="en-US"/>
              </w:rPr>
            </w:pPr>
            <w:ins w:id="1539" w:author="Ericsson, Venkat" w:date="2024-04-03T23:22: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74C65637" w14:textId="77777777" w:rsidR="002A77D3" w:rsidRPr="004A3659" w:rsidRDefault="002A77D3" w:rsidP="0053627A">
            <w:pPr>
              <w:pStyle w:val="TAL"/>
              <w:rPr>
                <w:ins w:id="1540" w:author="Ericsson, Venkat" w:date="2024-04-03T23:22:00Z"/>
                <w:lang w:val="en-US"/>
              </w:rPr>
            </w:pPr>
            <w:ins w:id="1541"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77E6724A" w14:textId="77777777" w:rsidR="002A77D3" w:rsidRPr="004A3659" w:rsidRDefault="002A77D3" w:rsidP="0053627A">
            <w:pPr>
              <w:pStyle w:val="TAC"/>
              <w:rPr>
                <w:ins w:id="154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BB79E4" w14:textId="77777777" w:rsidR="002A77D3" w:rsidRPr="004A3659" w:rsidRDefault="002A77D3" w:rsidP="0053627A">
            <w:pPr>
              <w:pStyle w:val="TAC"/>
              <w:rPr>
                <w:ins w:id="1543" w:author="Ericsson, Venkat" w:date="2024-04-03T23:22:00Z"/>
                <w:sz w:val="16"/>
                <w:lang w:val="en-US"/>
              </w:rPr>
            </w:pPr>
            <w:ins w:id="1544" w:author="Ericsson, Venkat" w:date="2024-04-03T23:22:00Z">
              <w:r w:rsidRPr="004A3659">
                <w:rPr>
                  <w:sz w:val="16"/>
                </w:rPr>
                <w:t>CR.1.1 FDD</w:t>
              </w:r>
            </w:ins>
          </w:p>
        </w:tc>
        <w:tc>
          <w:tcPr>
            <w:tcW w:w="2354" w:type="dxa"/>
            <w:gridSpan w:val="3"/>
            <w:tcBorders>
              <w:top w:val="single" w:sz="4" w:space="0" w:color="auto"/>
              <w:left w:val="single" w:sz="4" w:space="0" w:color="auto"/>
              <w:bottom w:val="single" w:sz="4" w:space="0" w:color="auto"/>
              <w:right w:val="single" w:sz="4" w:space="0" w:color="auto"/>
            </w:tcBorders>
          </w:tcPr>
          <w:p w14:paraId="59400727" w14:textId="77777777" w:rsidR="002A77D3" w:rsidRPr="004A3659" w:rsidRDefault="002A77D3" w:rsidP="0053627A">
            <w:pPr>
              <w:pStyle w:val="TAC"/>
              <w:rPr>
                <w:ins w:id="1545" w:author="Ericsson, Venkat" w:date="2024-04-03T23:22:00Z"/>
                <w:lang w:val="en-US"/>
              </w:rPr>
            </w:pPr>
            <w:ins w:id="1546" w:author="Ericsson, Venkat" w:date="2024-04-03T23:22:00Z">
              <w:r w:rsidRPr="004A3659">
                <w:rPr>
                  <w:sz w:val="16"/>
                </w:rPr>
                <w:t>CR.1.1 FDD</w:t>
              </w:r>
            </w:ins>
          </w:p>
        </w:tc>
      </w:tr>
      <w:tr w:rsidR="002A77D3" w:rsidRPr="004A3659" w14:paraId="69C6C368" w14:textId="77777777" w:rsidTr="0053627A">
        <w:trPr>
          <w:trHeight w:val="58"/>
          <w:jc w:val="center"/>
          <w:ins w:id="1547" w:author="Ericsson, Venkat" w:date="2024-04-03T23:22:00Z"/>
        </w:trPr>
        <w:tc>
          <w:tcPr>
            <w:tcW w:w="2067" w:type="dxa"/>
            <w:tcBorders>
              <w:top w:val="nil"/>
              <w:left w:val="single" w:sz="4" w:space="0" w:color="auto"/>
              <w:bottom w:val="nil"/>
              <w:right w:val="single" w:sz="4" w:space="0" w:color="auto"/>
            </w:tcBorders>
          </w:tcPr>
          <w:p w14:paraId="4B7A4774" w14:textId="77777777" w:rsidR="002A77D3" w:rsidRPr="004A3659" w:rsidRDefault="002A77D3" w:rsidP="0053627A">
            <w:pPr>
              <w:pStyle w:val="TAL"/>
              <w:rPr>
                <w:ins w:id="1548" w:author="Ericsson, Venkat" w:date="2024-04-03T23:22:00Z"/>
                <w:lang w:val="en-US"/>
              </w:rPr>
            </w:pPr>
            <w:ins w:id="1549"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2D141870" w14:textId="77777777" w:rsidR="002A77D3" w:rsidRPr="004A3659" w:rsidRDefault="002A77D3" w:rsidP="0053627A">
            <w:pPr>
              <w:pStyle w:val="TAL"/>
              <w:rPr>
                <w:ins w:id="1550" w:author="Ericsson, Venkat" w:date="2024-04-03T23:22:00Z"/>
                <w:rFonts w:cs="v5.0.0"/>
              </w:rPr>
            </w:pPr>
            <w:ins w:id="1551"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6FA5EB8" w14:textId="77777777" w:rsidR="002A77D3" w:rsidRPr="004A3659" w:rsidRDefault="002A77D3" w:rsidP="0053627A">
            <w:pPr>
              <w:pStyle w:val="TAC"/>
              <w:rPr>
                <w:ins w:id="1552"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7E10B778" w14:textId="77777777" w:rsidR="002A77D3" w:rsidRPr="004A3659" w:rsidRDefault="002A77D3" w:rsidP="0053627A">
            <w:pPr>
              <w:pStyle w:val="TAC"/>
              <w:rPr>
                <w:ins w:id="1553" w:author="Ericsson, Venkat" w:date="2024-04-03T23:22:00Z"/>
                <w:sz w:val="16"/>
              </w:rPr>
            </w:pPr>
            <w:ins w:id="1554" w:author="Ericsson, Venkat" w:date="2024-04-03T23:22:00Z">
              <w:r w:rsidRPr="004A3659">
                <w:rPr>
                  <w:sz w:val="16"/>
                </w:rPr>
                <w:t>CR.1.1 TDD</w:t>
              </w:r>
            </w:ins>
          </w:p>
        </w:tc>
        <w:tc>
          <w:tcPr>
            <w:tcW w:w="2354" w:type="dxa"/>
            <w:gridSpan w:val="3"/>
            <w:tcBorders>
              <w:top w:val="single" w:sz="4" w:space="0" w:color="auto"/>
              <w:left w:val="single" w:sz="4" w:space="0" w:color="auto"/>
              <w:bottom w:val="single" w:sz="4" w:space="0" w:color="auto"/>
              <w:right w:val="single" w:sz="4" w:space="0" w:color="auto"/>
            </w:tcBorders>
          </w:tcPr>
          <w:p w14:paraId="625B75E5" w14:textId="77777777" w:rsidR="002A77D3" w:rsidRPr="004A3659" w:rsidRDefault="002A77D3" w:rsidP="0053627A">
            <w:pPr>
              <w:pStyle w:val="TAC"/>
              <w:rPr>
                <w:ins w:id="1555" w:author="Ericsson, Venkat" w:date="2024-04-03T23:22:00Z"/>
                <w:lang w:val="en-US"/>
              </w:rPr>
            </w:pPr>
            <w:ins w:id="1556" w:author="Ericsson, Venkat" w:date="2024-04-03T23:22:00Z">
              <w:r w:rsidRPr="004A3659">
                <w:rPr>
                  <w:sz w:val="16"/>
                </w:rPr>
                <w:t>CR.1.1 TDD</w:t>
              </w:r>
            </w:ins>
          </w:p>
        </w:tc>
      </w:tr>
      <w:tr w:rsidR="002A77D3" w:rsidRPr="004A3659" w14:paraId="2D728538" w14:textId="77777777" w:rsidTr="0053627A">
        <w:trPr>
          <w:trHeight w:val="58"/>
          <w:jc w:val="center"/>
          <w:ins w:id="1557" w:author="Ericsson, Venkat" w:date="2024-04-03T23:22:00Z"/>
        </w:trPr>
        <w:tc>
          <w:tcPr>
            <w:tcW w:w="2067" w:type="dxa"/>
            <w:tcBorders>
              <w:top w:val="nil"/>
              <w:left w:val="single" w:sz="4" w:space="0" w:color="auto"/>
              <w:bottom w:val="single" w:sz="4" w:space="0" w:color="auto"/>
              <w:right w:val="single" w:sz="4" w:space="0" w:color="auto"/>
            </w:tcBorders>
          </w:tcPr>
          <w:p w14:paraId="0943583B" w14:textId="77777777" w:rsidR="002A77D3" w:rsidRPr="004A3659" w:rsidRDefault="002A77D3" w:rsidP="0053627A">
            <w:pPr>
              <w:pStyle w:val="TAL"/>
              <w:rPr>
                <w:ins w:id="155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9C950A" w14:textId="77777777" w:rsidR="002A77D3" w:rsidRPr="004A3659" w:rsidRDefault="002A77D3" w:rsidP="0053627A">
            <w:pPr>
              <w:pStyle w:val="TAL"/>
              <w:rPr>
                <w:ins w:id="1559" w:author="Ericsson, Venkat" w:date="2024-04-03T23:22:00Z"/>
                <w:rFonts w:cs="v5.0.0"/>
              </w:rPr>
            </w:pPr>
            <w:ins w:id="1560"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4D0E9705" w14:textId="77777777" w:rsidR="002A77D3" w:rsidRPr="004A3659" w:rsidRDefault="002A77D3" w:rsidP="0053627A">
            <w:pPr>
              <w:pStyle w:val="TAC"/>
              <w:rPr>
                <w:ins w:id="1561"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43C4745B" w14:textId="77777777" w:rsidR="002A77D3" w:rsidRPr="004A3659" w:rsidRDefault="002A77D3" w:rsidP="0053627A">
            <w:pPr>
              <w:pStyle w:val="TAC"/>
              <w:rPr>
                <w:ins w:id="1562" w:author="Ericsson, Venkat" w:date="2024-04-03T23:22:00Z"/>
                <w:sz w:val="16"/>
              </w:rPr>
            </w:pPr>
            <w:ins w:id="1563" w:author="Ericsson, Venkat" w:date="2024-04-03T23:22:00Z">
              <w:r w:rsidRPr="004A3659">
                <w:rPr>
                  <w:sz w:val="16"/>
                </w:rPr>
                <w:t>CR.2.1 TDD</w:t>
              </w:r>
            </w:ins>
          </w:p>
        </w:tc>
        <w:tc>
          <w:tcPr>
            <w:tcW w:w="2354" w:type="dxa"/>
            <w:gridSpan w:val="3"/>
            <w:tcBorders>
              <w:top w:val="single" w:sz="4" w:space="0" w:color="auto"/>
              <w:left w:val="single" w:sz="4" w:space="0" w:color="auto"/>
              <w:bottom w:val="single" w:sz="4" w:space="0" w:color="auto"/>
              <w:right w:val="single" w:sz="4" w:space="0" w:color="auto"/>
            </w:tcBorders>
          </w:tcPr>
          <w:p w14:paraId="62B0A338" w14:textId="77777777" w:rsidR="002A77D3" w:rsidRPr="004A3659" w:rsidRDefault="002A77D3" w:rsidP="0053627A">
            <w:pPr>
              <w:pStyle w:val="TAC"/>
              <w:rPr>
                <w:ins w:id="1564" w:author="Ericsson, Venkat" w:date="2024-04-03T23:22:00Z"/>
                <w:lang w:val="en-US"/>
              </w:rPr>
            </w:pPr>
            <w:ins w:id="1565" w:author="Ericsson, Venkat" w:date="2024-04-03T23:22:00Z">
              <w:r w:rsidRPr="004A3659">
                <w:rPr>
                  <w:sz w:val="16"/>
                </w:rPr>
                <w:t>CR.2.1 TDD</w:t>
              </w:r>
            </w:ins>
          </w:p>
        </w:tc>
      </w:tr>
      <w:tr w:rsidR="002A77D3" w:rsidRPr="004A3659" w14:paraId="53FA4AE3" w14:textId="77777777" w:rsidTr="0053627A">
        <w:trPr>
          <w:trHeight w:val="187"/>
          <w:jc w:val="center"/>
          <w:ins w:id="1566" w:author="Ericsson, Venkat" w:date="2024-04-03T23:22:00Z"/>
        </w:trPr>
        <w:tc>
          <w:tcPr>
            <w:tcW w:w="2067" w:type="dxa"/>
            <w:tcBorders>
              <w:top w:val="single" w:sz="4" w:space="0" w:color="auto"/>
              <w:left w:val="single" w:sz="4" w:space="0" w:color="auto"/>
              <w:bottom w:val="nil"/>
              <w:right w:val="single" w:sz="4" w:space="0" w:color="auto"/>
            </w:tcBorders>
          </w:tcPr>
          <w:p w14:paraId="1D6D8213" w14:textId="77777777" w:rsidR="002A77D3" w:rsidRPr="004A3659" w:rsidRDefault="002A77D3" w:rsidP="0053627A">
            <w:pPr>
              <w:pStyle w:val="TAL"/>
              <w:rPr>
                <w:ins w:id="1567" w:author="Ericsson, Venkat" w:date="2024-04-03T23:22:00Z"/>
                <w:rFonts w:cs="v5.0.0"/>
              </w:rPr>
            </w:pPr>
            <w:ins w:id="1568" w:author="Ericsson, Venkat" w:date="2024-04-03T23:22: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D23C662" w14:textId="77777777" w:rsidR="002A77D3" w:rsidRPr="004A3659" w:rsidRDefault="002A77D3" w:rsidP="0053627A">
            <w:pPr>
              <w:pStyle w:val="TAL"/>
              <w:rPr>
                <w:ins w:id="1569" w:author="Ericsson, Venkat" w:date="2024-04-03T23:22:00Z"/>
              </w:rPr>
            </w:pPr>
            <w:ins w:id="1570"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07E48E9" w14:textId="77777777" w:rsidR="002A77D3" w:rsidRPr="004A3659" w:rsidRDefault="002A77D3" w:rsidP="0053627A">
            <w:pPr>
              <w:pStyle w:val="TAC"/>
              <w:rPr>
                <w:ins w:id="157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7BFEC08" w14:textId="77777777" w:rsidR="002A77D3" w:rsidRPr="004A3659" w:rsidRDefault="002A77D3" w:rsidP="0053627A">
            <w:pPr>
              <w:pStyle w:val="TAC"/>
              <w:rPr>
                <w:ins w:id="1572" w:author="Ericsson, Venkat" w:date="2024-04-03T23:22:00Z"/>
                <w:sz w:val="16"/>
              </w:rPr>
            </w:pPr>
            <w:ins w:id="1573" w:author="Ericsson, Venkat" w:date="2024-04-03T23:22:00Z">
              <w:r w:rsidRPr="004A3659">
                <w:rPr>
                  <w:sz w:val="16"/>
                </w:rPr>
                <w:t>CCR.1.1 FDD</w:t>
              </w:r>
            </w:ins>
          </w:p>
        </w:tc>
        <w:tc>
          <w:tcPr>
            <w:tcW w:w="2354" w:type="dxa"/>
            <w:gridSpan w:val="3"/>
            <w:tcBorders>
              <w:top w:val="single" w:sz="4" w:space="0" w:color="auto"/>
              <w:left w:val="single" w:sz="4" w:space="0" w:color="auto"/>
              <w:bottom w:val="single" w:sz="4" w:space="0" w:color="auto"/>
              <w:right w:val="single" w:sz="4" w:space="0" w:color="auto"/>
            </w:tcBorders>
          </w:tcPr>
          <w:p w14:paraId="18CEE37F" w14:textId="77777777" w:rsidR="002A77D3" w:rsidRPr="004A3659" w:rsidRDefault="002A77D3" w:rsidP="0053627A">
            <w:pPr>
              <w:pStyle w:val="TAC"/>
              <w:rPr>
                <w:ins w:id="1574" w:author="Ericsson, Venkat" w:date="2024-04-03T23:22:00Z"/>
                <w:sz w:val="16"/>
              </w:rPr>
            </w:pPr>
            <w:ins w:id="1575" w:author="Ericsson, Venkat" w:date="2024-04-03T23:22:00Z">
              <w:r w:rsidRPr="004A3659">
                <w:rPr>
                  <w:sz w:val="16"/>
                </w:rPr>
                <w:t>CCR.1.1 FDD</w:t>
              </w:r>
            </w:ins>
          </w:p>
        </w:tc>
      </w:tr>
      <w:tr w:rsidR="002A77D3" w:rsidRPr="004A3659" w14:paraId="5635BB9F" w14:textId="77777777" w:rsidTr="0053627A">
        <w:trPr>
          <w:trHeight w:val="105"/>
          <w:jc w:val="center"/>
          <w:ins w:id="1576" w:author="Ericsson, Venkat" w:date="2024-04-03T23:22:00Z"/>
        </w:trPr>
        <w:tc>
          <w:tcPr>
            <w:tcW w:w="2067" w:type="dxa"/>
            <w:tcBorders>
              <w:top w:val="nil"/>
              <w:left w:val="single" w:sz="4" w:space="0" w:color="auto"/>
              <w:bottom w:val="nil"/>
              <w:right w:val="single" w:sz="4" w:space="0" w:color="auto"/>
            </w:tcBorders>
          </w:tcPr>
          <w:p w14:paraId="4417D8CE" w14:textId="77777777" w:rsidR="002A77D3" w:rsidRPr="004A3659" w:rsidRDefault="002A77D3" w:rsidP="0053627A">
            <w:pPr>
              <w:pStyle w:val="TAL"/>
              <w:rPr>
                <w:ins w:id="1577" w:author="Ericsson, Venkat" w:date="2024-04-03T23:22:00Z"/>
                <w:rFonts w:cs="v5.0.0"/>
              </w:rPr>
            </w:pPr>
            <w:ins w:id="1578"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61E537B7" w14:textId="77777777" w:rsidR="002A77D3" w:rsidRPr="004A3659" w:rsidRDefault="002A77D3" w:rsidP="0053627A">
            <w:pPr>
              <w:pStyle w:val="TAL"/>
              <w:rPr>
                <w:ins w:id="1579" w:author="Ericsson, Venkat" w:date="2024-04-03T23:22:00Z"/>
              </w:rPr>
            </w:pPr>
            <w:ins w:id="1580"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3197625D" w14:textId="77777777" w:rsidR="002A77D3" w:rsidRPr="004A3659" w:rsidRDefault="002A77D3" w:rsidP="0053627A">
            <w:pPr>
              <w:pStyle w:val="TAC"/>
              <w:rPr>
                <w:ins w:id="158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A55F6E" w14:textId="77777777" w:rsidR="002A77D3" w:rsidRPr="004A3659" w:rsidRDefault="002A77D3" w:rsidP="0053627A">
            <w:pPr>
              <w:pStyle w:val="TAC"/>
              <w:rPr>
                <w:ins w:id="1582" w:author="Ericsson, Venkat" w:date="2024-04-03T23:22:00Z"/>
                <w:sz w:val="16"/>
              </w:rPr>
            </w:pPr>
            <w:ins w:id="1583" w:author="Ericsson, Venkat" w:date="2024-04-03T23:22:00Z">
              <w:r w:rsidRPr="004A3659">
                <w:rPr>
                  <w:sz w:val="16"/>
                </w:rPr>
                <w:t>CCR.1.1 TDD</w:t>
              </w:r>
            </w:ins>
          </w:p>
        </w:tc>
        <w:tc>
          <w:tcPr>
            <w:tcW w:w="2354" w:type="dxa"/>
            <w:gridSpan w:val="3"/>
            <w:tcBorders>
              <w:top w:val="single" w:sz="4" w:space="0" w:color="auto"/>
              <w:left w:val="single" w:sz="4" w:space="0" w:color="auto"/>
              <w:bottom w:val="single" w:sz="4" w:space="0" w:color="auto"/>
              <w:right w:val="single" w:sz="4" w:space="0" w:color="auto"/>
            </w:tcBorders>
          </w:tcPr>
          <w:p w14:paraId="3E4ACA0A" w14:textId="77777777" w:rsidR="002A77D3" w:rsidRPr="004A3659" w:rsidRDefault="002A77D3" w:rsidP="0053627A">
            <w:pPr>
              <w:pStyle w:val="TAC"/>
              <w:rPr>
                <w:ins w:id="1584" w:author="Ericsson, Venkat" w:date="2024-04-03T23:22:00Z"/>
                <w:sz w:val="16"/>
              </w:rPr>
            </w:pPr>
            <w:ins w:id="1585" w:author="Ericsson, Venkat" w:date="2024-04-03T23:22:00Z">
              <w:r w:rsidRPr="004A3659">
                <w:rPr>
                  <w:sz w:val="16"/>
                </w:rPr>
                <w:t>CCR.1.1 TDD</w:t>
              </w:r>
            </w:ins>
          </w:p>
        </w:tc>
      </w:tr>
      <w:tr w:rsidR="002A77D3" w:rsidRPr="004A3659" w14:paraId="076B2760" w14:textId="77777777" w:rsidTr="0053627A">
        <w:trPr>
          <w:trHeight w:val="137"/>
          <w:jc w:val="center"/>
          <w:ins w:id="1586" w:author="Ericsson, Venkat" w:date="2024-04-03T23:22:00Z"/>
        </w:trPr>
        <w:tc>
          <w:tcPr>
            <w:tcW w:w="2067" w:type="dxa"/>
            <w:tcBorders>
              <w:top w:val="nil"/>
              <w:left w:val="single" w:sz="4" w:space="0" w:color="auto"/>
              <w:bottom w:val="single" w:sz="4" w:space="0" w:color="auto"/>
              <w:right w:val="single" w:sz="4" w:space="0" w:color="auto"/>
            </w:tcBorders>
          </w:tcPr>
          <w:p w14:paraId="666BA25E" w14:textId="77777777" w:rsidR="002A77D3" w:rsidRPr="004A3659" w:rsidRDefault="002A77D3" w:rsidP="0053627A">
            <w:pPr>
              <w:pStyle w:val="TAL"/>
              <w:rPr>
                <w:ins w:id="158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A40E7A9" w14:textId="77777777" w:rsidR="002A77D3" w:rsidRPr="004A3659" w:rsidRDefault="002A77D3" w:rsidP="0053627A">
            <w:pPr>
              <w:pStyle w:val="TAL"/>
              <w:rPr>
                <w:ins w:id="1588" w:author="Ericsson, Venkat" w:date="2024-04-03T23:22:00Z"/>
              </w:rPr>
            </w:pPr>
            <w:ins w:id="1589"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7040D5F" w14:textId="77777777" w:rsidR="002A77D3" w:rsidRPr="004A3659" w:rsidRDefault="002A77D3" w:rsidP="0053627A">
            <w:pPr>
              <w:pStyle w:val="TAC"/>
              <w:rPr>
                <w:ins w:id="159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81BA39" w14:textId="77777777" w:rsidR="002A77D3" w:rsidRPr="004A3659" w:rsidRDefault="002A77D3" w:rsidP="0053627A">
            <w:pPr>
              <w:pStyle w:val="TAC"/>
              <w:rPr>
                <w:ins w:id="1591" w:author="Ericsson, Venkat" w:date="2024-04-03T23:22:00Z"/>
                <w:sz w:val="16"/>
              </w:rPr>
            </w:pPr>
            <w:ins w:id="1592" w:author="Ericsson, Venkat" w:date="2024-04-03T23:22:00Z">
              <w:r w:rsidRPr="004A3659">
                <w:rPr>
                  <w:sz w:val="16"/>
                </w:rPr>
                <w:t>CCR.2.1 TDD</w:t>
              </w:r>
            </w:ins>
          </w:p>
        </w:tc>
        <w:tc>
          <w:tcPr>
            <w:tcW w:w="2354" w:type="dxa"/>
            <w:gridSpan w:val="3"/>
            <w:tcBorders>
              <w:top w:val="single" w:sz="4" w:space="0" w:color="auto"/>
              <w:left w:val="single" w:sz="4" w:space="0" w:color="auto"/>
              <w:bottom w:val="single" w:sz="4" w:space="0" w:color="auto"/>
              <w:right w:val="single" w:sz="4" w:space="0" w:color="auto"/>
            </w:tcBorders>
          </w:tcPr>
          <w:p w14:paraId="58D1E5D6" w14:textId="77777777" w:rsidR="002A77D3" w:rsidRPr="004A3659" w:rsidRDefault="002A77D3" w:rsidP="0053627A">
            <w:pPr>
              <w:pStyle w:val="TAC"/>
              <w:rPr>
                <w:ins w:id="1593" w:author="Ericsson, Venkat" w:date="2024-04-03T23:22:00Z"/>
                <w:sz w:val="16"/>
              </w:rPr>
            </w:pPr>
            <w:ins w:id="1594" w:author="Ericsson, Venkat" w:date="2024-04-03T23:22:00Z">
              <w:r w:rsidRPr="004A3659">
                <w:rPr>
                  <w:sz w:val="16"/>
                </w:rPr>
                <w:t>CCR.2.1 TDD</w:t>
              </w:r>
            </w:ins>
          </w:p>
        </w:tc>
      </w:tr>
      <w:tr w:rsidR="002A77D3" w:rsidRPr="004A3659" w14:paraId="3F503526" w14:textId="77777777" w:rsidTr="0053627A">
        <w:trPr>
          <w:trHeight w:val="137"/>
          <w:jc w:val="center"/>
          <w:ins w:id="1595" w:author="Ericsson, Venkat" w:date="2024-04-03T23:22:00Z"/>
        </w:trPr>
        <w:tc>
          <w:tcPr>
            <w:tcW w:w="2067" w:type="dxa"/>
            <w:tcBorders>
              <w:top w:val="single" w:sz="4" w:space="0" w:color="auto"/>
              <w:left w:val="single" w:sz="4" w:space="0" w:color="auto"/>
              <w:bottom w:val="nil"/>
              <w:right w:val="single" w:sz="4" w:space="0" w:color="auto"/>
            </w:tcBorders>
          </w:tcPr>
          <w:p w14:paraId="34D23F2E" w14:textId="77777777" w:rsidR="002A77D3" w:rsidRPr="004A3659" w:rsidRDefault="002A77D3" w:rsidP="0053627A">
            <w:pPr>
              <w:pStyle w:val="TAL"/>
              <w:rPr>
                <w:ins w:id="1596" w:author="Ericsson, Venkat" w:date="2024-04-03T23:22:00Z"/>
                <w:rFonts w:cs="v5.0.0"/>
              </w:rPr>
            </w:pPr>
            <w:ins w:id="1597" w:author="Ericsson, Venkat" w:date="2024-04-03T23:22: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00CE8F1F" w14:textId="77777777" w:rsidR="002A77D3" w:rsidRPr="004A3659" w:rsidRDefault="002A77D3" w:rsidP="0053627A">
            <w:pPr>
              <w:pStyle w:val="TAL"/>
              <w:rPr>
                <w:ins w:id="1598" w:author="Ericsson, Venkat" w:date="2024-04-03T23:22:00Z"/>
              </w:rPr>
            </w:pPr>
            <w:ins w:id="1599" w:author="Ericsson, Venkat" w:date="2024-04-03T23:22:00Z">
              <w:r w:rsidRPr="004A3659">
                <w:rPr>
                  <w:lang w:val="it-IT"/>
                </w:rPr>
                <w:t>Config 1,4</w:t>
              </w:r>
            </w:ins>
          </w:p>
        </w:tc>
        <w:tc>
          <w:tcPr>
            <w:tcW w:w="1274" w:type="dxa"/>
            <w:tcBorders>
              <w:top w:val="single" w:sz="4" w:space="0" w:color="auto"/>
              <w:left w:val="single" w:sz="4" w:space="0" w:color="auto"/>
              <w:bottom w:val="nil"/>
              <w:right w:val="single" w:sz="4" w:space="0" w:color="auto"/>
            </w:tcBorders>
          </w:tcPr>
          <w:p w14:paraId="0F554FB6" w14:textId="77777777" w:rsidR="002A77D3" w:rsidRPr="004A3659" w:rsidRDefault="002A77D3" w:rsidP="0053627A">
            <w:pPr>
              <w:pStyle w:val="TAC"/>
              <w:rPr>
                <w:ins w:id="160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6DFBC7A" w14:textId="77777777" w:rsidR="002A77D3" w:rsidRPr="004A3659" w:rsidRDefault="002A77D3" w:rsidP="0053627A">
            <w:pPr>
              <w:pStyle w:val="TAC"/>
              <w:rPr>
                <w:ins w:id="1601" w:author="Ericsson, Venkat" w:date="2024-04-03T23:22:00Z"/>
                <w:sz w:val="16"/>
              </w:rPr>
            </w:pPr>
            <w:ins w:id="1602" w:author="Ericsson, Venkat" w:date="2024-04-03T23:22:00Z">
              <w:r w:rsidRPr="004A3659">
                <w:t>TRS.1.1 FDD</w:t>
              </w:r>
            </w:ins>
          </w:p>
        </w:tc>
        <w:tc>
          <w:tcPr>
            <w:tcW w:w="2354" w:type="dxa"/>
            <w:gridSpan w:val="3"/>
            <w:tcBorders>
              <w:top w:val="single" w:sz="4" w:space="0" w:color="auto"/>
              <w:left w:val="single" w:sz="4" w:space="0" w:color="auto"/>
              <w:bottom w:val="single" w:sz="4" w:space="0" w:color="auto"/>
              <w:right w:val="single" w:sz="4" w:space="0" w:color="auto"/>
            </w:tcBorders>
          </w:tcPr>
          <w:p w14:paraId="604E84F9" w14:textId="77777777" w:rsidR="002A77D3" w:rsidRPr="004A3659" w:rsidRDefault="002A77D3" w:rsidP="0053627A">
            <w:pPr>
              <w:pStyle w:val="TAC"/>
              <w:rPr>
                <w:ins w:id="1603" w:author="Ericsson, Venkat" w:date="2024-04-03T23:22:00Z"/>
                <w:sz w:val="16"/>
              </w:rPr>
            </w:pPr>
            <w:ins w:id="1604" w:author="Ericsson, Venkat" w:date="2024-04-03T23:22:00Z">
              <w:r w:rsidRPr="004A3659">
                <w:t>TRS.1.1 FDD</w:t>
              </w:r>
            </w:ins>
          </w:p>
        </w:tc>
      </w:tr>
      <w:tr w:rsidR="002A77D3" w:rsidRPr="004A3659" w14:paraId="22E9A937" w14:textId="77777777" w:rsidTr="0053627A">
        <w:trPr>
          <w:trHeight w:val="137"/>
          <w:jc w:val="center"/>
          <w:ins w:id="1605" w:author="Ericsson, Venkat" w:date="2024-04-03T23:22:00Z"/>
        </w:trPr>
        <w:tc>
          <w:tcPr>
            <w:tcW w:w="2067" w:type="dxa"/>
            <w:tcBorders>
              <w:top w:val="nil"/>
              <w:left w:val="single" w:sz="4" w:space="0" w:color="auto"/>
              <w:bottom w:val="nil"/>
              <w:right w:val="single" w:sz="4" w:space="0" w:color="auto"/>
            </w:tcBorders>
          </w:tcPr>
          <w:p w14:paraId="0313D3D7" w14:textId="77777777" w:rsidR="002A77D3" w:rsidRPr="004A3659" w:rsidRDefault="002A77D3" w:rsidP="0053627A">
            <w:pPr>
              <w:pStyle w:val="TAL"/>
              <w:rPr>
                <w:ins w:id="160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2AB29B33" w14:textId="77777777" w:rsidR="002A77D3" w:rsidRPr="004A3659" w:rsidRDefault="002A77D3" w:rsidP="0053627A">
            <w:pPr>
              <w:pStyle w:val="TAL"/>
              <w:rPr>
                <w:ins w:id="1607" w:author="Ericsson, Venkat" w:date="2024-04-03T23:22:00Z"/>
              </w:rPr>
            </w:pPr>
            <w:ins w:id="1608" w:author="Ericsson, Venkat" w:date="2024-04-03T23:22:00Z">
              <w:r w:rsidRPr="004A3659">
                <w:rPr>
                  <w:lang w:val="it-IT"/>
                </w:rPr>
                <w:t>Config 2,5</w:t>
              </w:r>
            </w:ins>
          </w:p>
        </w:tc>
        <w:tc>
          <w:tcPr>
            <w:tcW w:w="1274" w:type="dxa"/>
            <w:tcBorders>
              <w:top w:val="nil"/>
              <w:left w:val="single" w:sz="4" w:space="0" w:color="auto"/>
              <w:bottom w:val="nil"/>
              <w:right w:val="single" w:sz="4" w:space="0" w:color="auto"/>
            </w:tcBorders>
          </w:tcPr>
          <w:p w14:paraId="20F8C0EF" w14:textId="77777777" w:rsidR="002A77D3" w:rsidRPr="004A3659" w:rsidRDefault="002A77D3" w:rsidP="0053627A">
            <w:pPr>
              <w:pStyle w:val="TAC"/>
              <w:rPr>
                <w:ins w:id="160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20E4D4C" w14:textId="77777777" w:rsidR="002A77D3" w:rsidRPr="004A3659" w:rsidRDefault="002A77D3" w:rsidP="0053627A">
            <w:pPr>
              <w:pStyle w:val="TAC"/>
              <w:rPr>
                <w:ins w:id="1610" w:author="Ericsson, Venkat" w:date="2024-04-03T23:22:00Z"/>
                <w:sz w:val="16"/>
              </w:rPr>
            </w:pPr>
            <w:ins w:id="1611" w:author="Ericsson, Venkat" w:date="2024-04-03T23:22:00Z">
              <w:r w:rsidRPr="004A3659">
                <w:t>TRS.1.1 TDD</w:t>
              </w:r>
            </w:ins>
          </w:p>
        </w:tc>
        <w:tc>
          <w:tcPr>
            <w:tcW w:w="2354" w:type="dxa"/>
            <w:gridSpan w:val="3"/>
            <w:tcBorders>
              <w:top w:val="single" w:sz="4" w:space="0" w:color="auto"/>
              <w:left w:val="single" w:sz="4" w:space="0" w:color="auto"/>
              <w:bottom w:val="single" w:sz="4" w:space="0" w:color="auto"/>
              <w:right w:val="single" w:sz="4" w:space="0" w:color="auto"/>
            </w:tcBorders>
          </w:tcPr>
          <w:p w14:paraId="79B8001F" w14:textId="77777777" w:rsidR="002A77D3" w:rsidRPr="004A3659" w:rsidRDefault="002A77D3" w:rsidP="0053627A">
            <w:pPr>
              <w:pStyle w:val="TAC"/>
              <w:rPr>
                <w:ins w:id="1612" w:author="Ericsson, Venkat" w:date="2024-04-03T23:22:00Z"/>
                <w:sz w:val="16"/>
              </w:rPr>
            </w:pPr>
            <w:ins w:id="1613" w:author="Ericsson, Venkat" w:date="2024-04-03T23:22:00Z">
              <w:r w:rsidRPr="004A3659">
                <w:t>TRS.1.1 TDD</w:t>
              </w:r>
            </w:ins>
          </w:p>
        </w:tc>
      </w:tr>
      <w:tr w:rsidR="002A77D3" w:rsidRPr="004A3659" w14:paraId="1930455A" w14:textId="77777777" w:rsidTr="0053627A">
        <w:trPr>
          <w:trHeight w:val="137"/>
          <w:jc w:val="center"/>
          <w:ins w:id="1614" w:author="Ericsson, Venkat" w:date="2024-04-03T23:22:00Z"/>
        </w:trPr>
        <w:tc>
          <w:tcPr>
            <w:tcW w:w="2067" w:type="dxa"/>
            <w:tcBorders>
              <w:top w:val="nil"/>
              <w:left w:val="single" w:sz="4" w:space="0" w:color="auto"/>
              <w:bottom w:val="single" w:sz="4" w:space="0" w:color="auto"/>
              <w:right w:val="single" w:sz="4" w:space="0" w:color="auto"/>
            </w:tcBorders>
          </w:tcPr>
          <w:p w14:paraId="790D6870" w14:textId="77777777" w:rsidR="002A77D3" w:rsidRPr="004A3659" w:rsidRDefault="002A77D3" w:rsidP="0053627A">
            <w:pPr>
              <w:pStyle w:val="TAL"/>
              <w:rPr>
                <w:ins w:id="161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26C7924" w14:textId="77777777" w:rsidR="002A77D3" w:rsidRPr="004A3659" w:rsidRDefault="002A77D3" w:rsidP="0053627A">
            <w:pPr>
              <w:pStyle w:val="TAL"/>
              <w:rPr>
                <w:ins w:id="1616" w:author="Ericsson, Venkat" w:date="2024-04-03T23:22:00Z"/>
              </w:rPr>
            </w:pPr>
            <w:ins w:id="1617" w:author="Ericsson, Venkat" w:date="2024-04-03T23:22:00Z">
              <w:r w:rsidRPr="004A3659">
                <w:rPr>
                  <w:lang w:val="it-IT"/>
                </w:rPr>
                <w:t>Config 3,6</w:t>
              </w:r>
            </w:ins>
          </w:p>
        </w:tc>
        <w:tc>
          <w:tcPr>
            <w:tcW w:w="1274" w:type="dxa"/>
            <w:tcBorders>
              <w:top w:val="nil"/>
              <w:left w:val="single" w:sz="4" w:space="0" w:color="auto"/>
              <w:bottom w:val="single" w:sz="4" w:space="0" w:color="auto"/>
              <w:right w:val="single" w:sz="4" w:space="0" w:color="auto"/>
            </w:tcBorders>
          </w:tcPr>
          <w:p w14:paraId="667015A5" w14:textId="77777777" w:rsidR="002A77D3" w:rsidRPr="004A3659" w:rsidRDefault="002A77D3" w:rsidP="0053627A">
            <w:pPr>
              <w:pStyle w:val="TAC"/>
              <w:rPr>
                <w:ins w:id="161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4FB444A" w14:textId="77777777" w:rsidR="002A77D3" w:rsidRPr="004A3659" w:rsidRDefault="002A77D3" w:rsidP="0053627A">
            <w:pPr>
              <w:pStyle w:val="TAC"/>
              <w:rPr>
                <w:ins w:id="1619" w:author="Ericsson, Venkat" w:date="2024-04-03T23:22:00Z"/>
                <w:sz w:val="16"/>
              </w:rPr>
            </w:pPr>
            <w:ins w:id="1620" w:author="Ericsson, Venkat" w:date="2024-04-03T23:22:00Z">
              <w:r w:rsidRPr="004A3659">
                <w:t>TRS.1.2 TDD</w:t>
              </w:r>
            </w:ins>
          </w:p>
        </w:tc>
        <w:tc>
          <w:tcPr>
            <w:tcW w:w="2354" w:type="dxa"/>
            <w:gridSpan w:val="3"/>
            <w:tcBorders>
              <w:top w:val="single" w:sz="4" w:space="0" w:color="auto"/>
              <w:left w:val="single" w:sz="4" w:space="0" w:color="auto"/>
              <w:bottom w:val="single" w:sz="4" w:space="0" w:color="auto"/>
              <w:right w:val="single" w:sz="4" w:space="0" w:color="auto"/>
            </w:tcBorders>
          </w:tcPr>
          <w:p w14:paraId="6677B38E" w14:textId="77777777" w:rsidR="002A77D3" w:rsidRPr="004A3659" w:rsidRDefault="002A77D3" w:rsidP="0053627A">
            <w:pPr>
              <w:pStyle w:val="TAC"/>
              <w:rPr>
                <w:ins w:id="1621" w:author="Ericsson, Venkat" w:date="2024-04-03T23:22:00Z"/>
                <w:sz w:val="16"/>
              </w:rPr>
            </w:pPr>
            <w:ins w:id="1622" w:author="Ericsson, Venkat" w:date="2024-04-03T23:22:00Z">
              <w:r w:rsidRPr="004A3659">
                <w:t>TRS.1.2 TDD</w:t>
              </w:r>
            </w:ins>
          </w:p>
        </w:tc>
      </w:tr>
      <w:tr w:rsidR="002A77D3" w:rsidRPr="004A3659" w14:paraId="4C2EB9B1" w14:textId="77777777" w:rsidTr="0053627A">
        <w:trPr>
          <w:trHeight w:val="98"/>
          <w:jc w:val="center"/>
          <w:ins w:id="1623"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6BE13D59" w14:textId="77777777" w:rsidR="002A77D3" w:rsidRPr="004A3659" w:rsidRDefault="002A77D3" w:rsidP="0053627A">
            <w:pPr>
              <w:pStyle w:val="TAL"/>
              <w:rPr>
                <w:ins w:id="1624" w:author="Ericsson, Venkat" w:date="2024-04-03T23:22:00Z"/>
                <w:lang w:val="da-DK"/>
              </w:rPr>
            </w:pPr>
            <w:ins w:id="1625" w:author="Ericsson, Venkat" w:date="2024-04-03T23:22: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3AFB6D41" w14:textId="77777777" w:rsidR="002A77D3" w:rsidRPr="004A3659" w:rsidRDefault="002A77D3" w:rsidP="0053627A">
            <w:pPr>
              <w:pStyle w:val="TAL"/>
              <w:rPr>
                <w:ins w:id="1626" w:author="Ericsson, Venkat" w:date="2024-04-03T23:22:00Z"/>
                <w:lang w:val="da-DK"/>
              </w:rPr>
            </w:pPr>
            <w:ins w:id="1627" w:author="Ericsson, Venkat" w:date="2024-04-03T23:22: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A9B1C12" w14:textId="77777777" w:rsidR="002A77D3" w:rsidRPr="004A3659" w:rsidRDefault="002A77D3" w:rsidP="0053627A">
            <w:pPr>
              <w:pStyle w:val="TAC"/>
              <w:rPr>
                <w:ins w:id="1628"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0B90C6FE" w14:textId="77777777" w:rsidR="002A77D3" w:rsidRPr="004A3659" w:rsidRDefault="002A77D3" w:rsidP="0053627A">
            <w:pPr>
              <w:pStyle w:val="TAC"/>
              <w:rPr>
                <w:ins w:id="1629" w:author="Ericsson, Venkat" w:date="2024-04-03T23:22:00Z"/>
                <w:lang w:val="en-US"/>
              </w:rPr>
            </w:pPr>
            <w:ins w:id="1630" w:author="Ericsson, Venkat" w:date="2024-04-03T23:22:00Z">
              <w:r w:rsidRPr="004A3659">
                <w:rPr>
                  <w:snapToGrid w:val="0"/>
                </w:rPr>
                <w:t>OP.1</w:t>
              </w:r>
              <w:r w:rsidRPr="004A3659">
                <w:rPr>
                  <w:snapToGrid w:val="0"/>
                  <w:vertAlign w:val="superscript"/>
                </w:rPr>
                <w:t xml:space="preserve"> Note 5</w:t>
              </w:r>
            </w:ins>
          </w:p>
        </w:tc>
      </w:tr>
      <w:tr w:rsidR="002A77D3" w:rsidRPr="004A3659" w14:paraId="39F737D7" w14:textId="77777777" w:rsidTr="0053627A">
        <w:trPr>
          <w:trHeight w:val="98"/>
          <w:jc w:val="center"/>
          <w:ins w:id="1631"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379696B7" w14:textId="77777777" w:rsidR="002A77D3" w:rsidRPr="004A3659" w:rsidRDefault="002A77D3" w:rsidP="0053627A">
            <w:pPr>
              <w:pStyle w:val="TAL"/>
              <w:rPr>
                <w:ins w:id="1632"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720B509" w14:textId="77777777" w:rsidR="002A77D3" w:rsidRPr="004A3659" w:rsidRDefault="002A77D3" w:rsidP="0053627A">
            <w:pPr>
              <w:pStyle w:val="TAL"/>
              <w:rPr>
                <w:ins w:id="1633" w:author="Ericsson, Venkat" w:date="2024-04-03T23:22:00Z"/>
                <w:lang w:val="da-DK"/>
              </w:rPr>
            </w:pPr>
            <w:ins w:id="1634" w:author="Ericsson, Venkat" w:date="2024-04-03T23:22: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2CCDE9D8" w14:textId="77777777" w:rsidR="002A77D3" w:rsidRPr="004A3659" w:rsidRDefault="002A77D3" w:rsidP="0053627A">
            <w:pPr>
              <w:pStyle w:val="TAC"/>
              <w:rPr>
                <w:ins w:id="1635"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7290D98F" w14:textId="77777777" w:rsidR="002A77D3" w:rsidRPr="004A3659" w:rsidRDefault="002A77D3" w:rsidP="0053627A">
            <w:pPr>
              <w:pStyle w:val="TAC"/>
              <w:rPr>
                <w:ins w:id="1636" w:author="Ericsson, Venkat" w:date="2024-04-03T23:22:00Z"/>
                <w:snapToGrid w:val="0"/>
              </w:rPr>
            </w:pPr>
            <w:ins w:id="1637" w:author="Ericsson, Venkat" w:date="2024-04-03T23:22:00Z">
              <w:r w:rsidRPr="004A3659">
                <w:rPr>
                  <w:rFonts w:cs="Arial"/>
                  <w:szCs w:val="16"/>
                  <w:lang w:eastAsia="ja-JP"/>
                </w:rPr>
                <w:t xml:space="preserve">OP.1 </w:t>
              </w:r>
              <w:r w:rsidRPr="004A3659">
                <w:rPr>
                  <w:rFonts w:cs="Arial"/>
                  <w:szCs w:val="16"/>
                  <w:vertAlign w:val="superscript"/>
                  <w:lang w:eastAsia="ja-JP"/>
                </w:rPr>
                <w:t>Note 6</w:t>
              </w:r>
            </w:ins>
          </w:p>
        </w:tc>
      </w:tr>
      <w:tr w:rsidR="002A77D3" w:rsidRPr="004A3659" w14:paraId="73C64D3C" w14:textId="77777777" w:rsidTr="0008767E">
        <w:trPr>
          <w:trHeight w:val="58"/>
          <w:jc w:val="center"/>
          <w:ins w:id="163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C25F45E" w14:textId="77777777" w:rsidR="002A77D3" w:rsidRPr="004A3659" w:rsidRDefault="002A77D3" w:rsidP="0053627A">
            <w:pPr>
              <w:pStyle w:val="TAL"/>
              <w:rPr>
                <w:ins w:id="1639" w:author="Ericsson, Venkat" w:date="2024-04-03T23:22:00Z"/>
                <w:lang w:val="da-DK"/>
              </w:rPr>
            </w:pPr>
            <w:ins w:id="1640" w:author="Ericsson, Venkat" w:date="2024-04-03T23:22:00Z">
              <w:r w:rsidRPr="004A3659">
                <w:rPr>
                  <w:lang w:val="da-DK"/>
                </w:rPr>
                <w:t>SMTC configuration</w:t>
              </w:r>
            </w:ins>
          </w:p>
        </w:tc>
        <w:tc>
          <w:tcPr>
            <w:tcW w:w="1274" w:type="dxa"/>
            <w:tcBorders>
              <w:top w:val="single" w:sz="4" w:space="0" w:color="auto"/>
              <w:left w:val="single" w:sz="4" w:space="0" w:color="auto"/>
              <w:bottom w:val="single" w:sz="4" w:space="0" w:color="auto"/>
              <w:right w:val="single" w:sz="4" w:space="0" w:color="auto"/>
            </w:tcBorders>
          </w:tcPr>
          <w:p w14:paraId="371C9C01" w14:textId="77777777" w:rsidR="002A77D3" w:rsidRPr="004A3659" w:rsidRDefault="002A77D3" w:rsidP="0053627A">
            <w:pPr>
              <w:pStyle w:val="TAC"/>
              <w:rPr>
                <w:ins w:id="1641" w:author="Ericsson, Venkat" w:date="2024-04-03T23:22:00Z"/>
                <w:lang w:val="da-DK"/>
              </w:rPr>
            </w:pPr>
          </w:p>
        </w:tc>
        <w:tc>
          <w:tcPr>
            <w:tcW w:w="2243" w:type="dxa"/>
            <w:gridSpan w:val="3"/>
            <w:tcBorders>
              <w:top w:val="single" w:sz="4" w:space="0" w:color="auto"/>
              <w:left w:val="single" w:sz="4" w:space="0" w:color="auto"/>
              <w:bottom w:val="single" w:sz="4" w:space="0" w:color="auto"/>
              <w:right w:val="single" w:sz="4" w:space="0" w:color="auto"/>
            </w:tcBorders>
          </w:tcPr>
          <w:p w14:paraId="5F99B4BE" w14:textId="77777777" w:rsidR="002A77D3" w:rsidRPr="004A3659" w:rsidRDefault="002A77D3" w:rsidP="0053627A">
            <w:pPr>
              <w:pStyle w:val="TAC"/>
              <w:rPr>
                <w:ins w:id="1642" w:author="Ericsson, Venkat" w:date="2024-04-03T23:22:00Z"/>
                <w:snapToGrid w:val="0"/>
              </w:rPr>
            </w:pPr>
            <w:ins w:id="1643" w:author="Ericsson, Venkat" w:date="2024-04-03T23:22:00Z">
              <w:r w:rsidRPr="004A3659">
                <w:rPr>
                  <w:snapToGrid w:val="0"/>
                </w:rPr>
                <w:t>SMTC.1</w:t>
              </w:r>
            </w:ins>
          </w:p>
        </w:tc>
        <w:tc>
          <w:tcPr>
            <w:tcW w:w="2135" w:type="dxa"/>
            <w:gridSpan w:val="2"/>
            <w:tcBorders>
              <w:top w:val="single" w:sz="4" w:space="0" w:color="auto"/>
              <w:left w:val="single" w:sz="4" w:space="0" w:color="auto"/>
              <w:bottom w:val="single" w:sz="4" w:space="0" w:color="auto"/>
              <w:right w:val="single" w:sz="4" w:space="0" w:color="auto"/>
            </w:tcBorders>
          </w:tcPr>
          <w:p w14:paraId="26B7C9D2" w14:textId="77777777" w:rsidR="002A77D3" w:rsidRPr="004A3659" w:rsidRDefault="002A77D3" w:rsidP="0053627A">
            <w:pPr>
              <w:pStyle w:val="TAC"/>
              <w:rPr>
                <w:ins w:id="1644" w:author="Ericsson, Venkat" w:date="2024-04-03T23:22:00Z"/>
                <w:snapToGrid w:val="0"/>
              </w:rPr>
            </w:pPr>
            <w:ins w:id="1645" w:author="Ericsson, Venkat" w:date="2024-04-04T00:08:00Z">
              <w:r w:rsidRPr="004A3659">
                <w:rPr>
                  <w:snapToGrid w:val="0"/>
                </w:rPr>
                <w:t xml:space="preserve">Not </w:t>
              </w:r>
              <w:r w:rsidRPr="004A3659">
                <w:rPr>
                  <w:lang w:val="en-US"/>
                </w:rPr>
                <w:t>Applicable</w:t>
              </w:r>
            </w:ins>
          </w:p>
        </w:tc>
      </w:tr>
      <w:tr w:rsidR="002A77D3" w:rsidRPr="004A3659" w14:paraId="243CC8C0" w14:textId="77777777" w:rsidTr="0008767E">
        <w:trPr>
          <w:trHeight w:val="89"/>
          <w:jc w:val="center"/>
          <w:ins w:id="1646" w:author="Ericsson, Venkat" w:date="2024-04-03T23:22:00Z"/>
        </w:trPr>
        <w:tc>
          <w:tcPr>
            <w:tcW w:w="2067" w:type="dxa"/>
            <w:tcBorders>
              <w:top w:val="single" w:sz="4" w:space="0" w:color="auto"/>
              <w:left w:val="single" w:sz="4" w:space="0" w:color="auto"/>
              <w:bottom w:val="nil"/>
              <w:right w:val="single" w:sz="4" w:space="0" w:color="auto"/>
            </w:tcBorders>
          </w:tcPr>
          <w:p w14:paraId="198DEFBC" w14:textId="77777777" w:rsidR="002A77D3" w:rsidRPr="004A3659" w:rsidRDefault="002A77D3" w:rsidP="0053627A">
            <w:pPr>
              <w:pStyle w:val="TAL"/>
              <w:rPr>
                <w:ins w:id="1647" w:author="Ericsson, Venkat" w:date="2024-04-03T23:22:00Z"/>
              </w:rPr>
            </w:pPr>
            <w:ins w:id="1648" w:author="Ericsson, Venkat" w:date="2024-04-03T23:22: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532B95D" w14:textId="77777777" w:rsidR="002A77D3" w:rsidRPr="004A3659" w:rsidRDefault="002A77D3" w:rsidP="0053627A">
            <w:pPr>
              <w:pStyle w:val="TAL"/>
              <w:rPr>
                <w:ins w:id="1649" w:author="Ericsson, Venkat" w:date="2024-04-03T23:22:00Z"/>
              </w:rPr>
            </w:pPr>
            <w:ins w:id="1650"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35FE1C39" w14:textId="77777777" w:rsidR="002A77D3" w:rsidRPr="004A3659" w:rsidRDefault="002A77D3" w:rsidP="0053627A">
            <w:pPr>
              <w:pStyle w:val="TAC"/>
              <w:rPr>
                <w:ins w:id="1651" w:author="Ericsson, Venkat" w:date="2024-04-03T23:22:00Z"/>
              </w:rPr>
            </w:pPr>
          </w:p>
        </w:tc>
        <w:tc>
          <w:tcPr>
            <w:tcW w:w="2243" w:type="dxa"/>
            <w:gridSpan w:val="3"/>
            <w:tcBorders>
              <w:top w:val="single" w:sz="4" w:space="0" w:color="auto"/>
              <w:left w:val="single" w:sz="4" w:space="0" w:color="auto"/>
              <w:bottom w:val="single" w:sz="4" w:space="0" w:color="auto"/>
              <w:right w:val="single" w:sz="4" w:space="0" w:color="auto"/>
            </w:tcBorders>
          </w:tcPr>
          <w:p w14:paraId="708D7EDC" w14:textId="77777777" w:rsidR="002A77D3" w:rsidRPr="004A3659" w:rsidRDefault="002A77D3" w:rsidP="0053627A">
            <w:pPr>
              <w:pStyle w:val="TAC"/>
              <w:rPr>
                <w:ins w:id="1652" w:author="Ericsson, Venkat" w:date="2024-04-03T23:22:00Z"/>
              </w:rPr>
            </w:pPr>
            <w:ins w:id="1653" w:author="Ericsson, Venkat" w:date="2024-04-03T23:22:00Z">
              <w:r w:rsidRPr="004A3659">
                <w:t>SSB.1 FR1</w:t>
              </w:r>
            </w:ins>
          </w:p>
        </w:tc>
        <w:tc>
          <w:tcPr>
            <w:tcW w:w="2135" w:type="dxa"/>
            <w:gridSpan w:val="2"/>
            <w:tcBorders>
              <w:top w:val="single" w:sz="4" w:space="0" w:color="auto"/>
              <w:left w:val="single" w:sz="4" w:space="0" w:color="auto"/>
              <w:bottom w:val="single" w:sz="4" w:space="0" w:color="auto"/>
              <w:right w:val="single" w:sz="4" w:space="0" w:color="auto"/>
            </w:tcBorders>
          </w:tcPr>
          <w:p w14:paraId="7F48BB0C" w14:textId="77777777" w:rsidR="002A77D3" w:rsidRPr="004A3659" w:rsidRDefault="002A77D3" w:rsidP="0053627A">
            <w:pPr>
              <w:pStyle w:val="TAC"/>
              <w:rPr>
                <w:ins w:id="1654" w:author="Ericsson, Venkat" w:date="2024-04-03T23:22:00Z"/>
              </w:rPr>
            </w:pPr>
            <w:ins w:id="1655" w:author="Ericsson, Venkat" w:date="2024-04-04T00:08:00Z">
              <w:r w:rsidRPr="004A3659">
                <w:rPr>
                  <w:snapToGrid w:val="0"/>
                </w:rPr>
                <w:t xml:space="preserve">Not </w:t>
              </w:r>
              <w:r w:rsidRPr="004A3659">
                <w:rPr>
                  <w:lang w:val="en-US"/>
                </w:rPr>
                <w:t>Applicable</w:t>
              </w:r>
            </w:ins>
          </w:p>
        </w:tc>
      </w:tr>
      <w:tr w:rsidR="002A77D3" w:rsidRPr="004A3659" w14:paraId="26A0B77A" w14:textId="77777777" w:rsidTr="0008767E">
        <w:trPr>
          <w:trHeight w:val="164"/>
          <w:jc w:val="center"/>
          <w:ins w:id="1656" w:author="Ericsson, Venkat" w:date="2024-04-03T23:22:00Z"/>
        </w:trPr>
        <w:tc>
          <w:tcPr>
            <w:tcW w:w="2067" w:type="dxa"/>
            <w:tcBorders>
              <w:top w:val="nil"/>
              <w:left w:val="single" w:sz="4" w:space="0" w:color="auto"/>
              <w:bottom w:val="single" w:sz="4" w:space="0" w:color="auto"/>
              <w:right w:val="single" w:sz="4" w:space="0" w:color="auto"/>
            </w:tcBorders>
          </w:tcPr>
          <w:p w14:paraId="4AEE3E4C" w14:textId="77777777" w:rsidR="002A77D3" w:rsidRPr="004A3659" w:rsidRDefault="002A77D3" w:rsidP="0053627A">
            <w:pPr>
              <w:pStyle w:val="TAL"/>
              <w:rPr>
                <w:ins w:id="165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0D8CD91" w14:textId="77777777" w:rsidR="002A77D3" w:rsidRPr="004A3659" w:rsidRDefault="002A77D3" w:rsidP="0053627A">
            <w:pPr>
              <w:pStyle w:val="TAL"/>
              <w:rPr>
                <w:ins w:id="1658" w:author="Ericsson, Venkat" w:date="2024-04-03T23:22:00Z"/>
              </w:rPr>
            </w:pPr>
            <w:ins w:id="1659"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0852F2FE" w14:textId="77777777" w:rsidR="002A77D3" w:rsidRPr="004A3659" w:rsidRDefault="002A77D3" w:rsidP="0053627A">
            <w:pPr>
              <w:pStyle w:val="TAC"/>
              <w:rPr>
                <w:ins w:id="1660" w:author="Ericsson, Venkat" w:date="2024-04-03T23:22:00Z"/>
              </w:rPr>
            </w:pPr>
          </w:p>
        </w:tc>
        <w:tc>
          <w:tcPr>
            <w:tcW w:w="2243" w:type="dxa"/>
            <w:gridSpan w:val="3"/>
            <w:tcBorders>
              <w:top w:val="single" w:sz="4" w:space="0" w:color="auto"/>
              <w:left w:val="single" w:sz="4" w:space="0" w:color="auto"/>
              <w:bottom w:val="single" w:sz="4" w:space="0" w:color="auto"/>
              <w:right w:val="single" w:sz="4" w:space="0" w:color="auto"/>
            </w:tcBorders>
          </w:tcPr>
          <w:p w14:paraId="7140C067" w14:textId="77777777" w:rsidR="002A77D3" w:rsidRPr="004A3659" w:rsidRDefault="002A77D3" w:rsidP="0053627A">
            <w:pPr>
              <w:pStyle w:val="TAC"/>
              <w:rPr>
                <w:ins w:id="1661" w:author="Ericsson, Venkat" w:date="2024-04-03T23:22:00Z"/>
              </w:rPr>
            </w:pPr>
            <w:ins w:id="1662" w:author="Ericsson, Venkat" w:date="2024-04-03T23:22:00Z">
              <w:r w:rsidRPr="004A3659">
                <w:t>SSB.2 FR1</w:t>
              </w:r>
            </w:ins>
          </w:p>
        </w:tc>
        <w:tc>
          <w:tcPr>
            <w:tcW w:w="2135" w:type="dxa"/>
            <w:gridSpan w:val="2"/>
            <w:tcBorders>
              <w:top w:val="single" w:sz="4" w:space="0" w:color="auto"/>
              <w:left w:val="single" w:sz="4" w:space="0" w:color="auto"/>
              <w:bottom w:val="single" w:sz="4" w:space="0" w:color="auto"/>
              <w:right w:val="single" w:sz="4" w:space="0" w:color="auto"/>
            </w:tcBorders>
          </w:tcPr>
          <w:p w14:paraId="5C223038" w14:textId="77777777" w:rsidR="002A77D3" w:rsidRPr="004A3659" w:rsidRDefault="002A77D3" w:rsidP="0053627A">
            <w:pPr>
              <w:pStyle w:val="TAC"/>
              <w:rPr>
                <w:ins w:id="1663" w:author="Ericsson, Venkat" w:date="2024-04-03T23:22:00Z"/>
              </w:rPr>
            </w:pPr>
            <w:ins w:id="1664" w:author="Ericsson, Venkat" w:date="2024-04-04T00:08:00Z">
              <w:r w:rsidRPr="004A3659">
                <w:rPr>
                  <w:snapToGrid w:val="0"/>
                </w:rPr>
                <w:t xml:space="preserve">Not </w:t>
              </w:r>
            </w:ins>
            <w:ins w:id="1665" w:author="Ericsson, Venkat" w:date="2024-04-04T00:09:00Z">
              <w:r w:rsidRPr="004A3659">
                <w:rPr>
                  <w:lang w:val="en-US"/>
                </w:rPr>
                <w:t>Applicable</w:t>
              </w:r>
            </w:ins>
          </w:p>
        </w:tc>
      </w:tr>
      <w:tr w:rsidR="002A77D3" w:rsidRPr="004A3659" w14:paraId="72C88CCE" w14:textId="77777777" w:rsidTr="0053627A">
        <w:trPr>
          <w:trHeight w:val="164"/>
          <w:jc w:val="center"/>
          <w:ins w:id="1666"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7EAB82B5" w14:textId="77777777" w:rsidR="002A77D3" w:rsidRPr="004A3659" w:rsidRDefault="002A77D3" w:rsidP="0053627A">
            <w:pPr>
              <w:pStyle w:val="TAL"/>
              <w:rPr>
                <w:ins w:id="1667" w:author="Ericsson, Venkat" w:date="2024-04-03T23:22:00Z"/>
              </w:rPr>
            </w:pPr>
            <w:ins w:id="1668" w:author="Ericsson, Venkat" w:date="2024-04-03T23:22: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4C24D39" w14:textId="77777777" w:rsidR="002A77D3" w:rsidRPr="004A3659" w:rsidRDefault="002A77D3" w:rsidP="0053627A">
            <w:pPr>
              <w:pStyle w:val="TAL"/>
              <w:rPr>
                <w:ins w:id="1669" w:author="Ericsson, Venkat" w:date="2024-04-03T23:22:00Z"/>
              </w:rPr>
            </w:pPr>
            <w:ins w:id="1670" w:author="Ericsson, Venkat" w:date="2024-04-03T23:22: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7D1933BC" w14:textId="77777777" w:rsidR="002A77D3" w:rsidRPr="004A3659" w:rsidRDefault="002A77D3" w:rsidP="0053627A">
            <w:pPr>
              <w:pStyle w:val="TAC"/>
              <w:rPr>
                <w:ins w:id="1671"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AE29DB2" w14:textId="77777777" w:rsidR="002A77D3" w:rsidRPr="004A3659" w:rsidRDefault="002A77D3" w:rsidP="0053627A">
            <w:pPr>
              <w:pStyle w:val="TAC"/>
              <w:rPr>
                <w:ins w:id="1672" w:author="Ericsson, Venkat" w:date="2024-04-03T23:22:00Z"/>
              </w:rPr>
            </w:pPr>
            <w:ins w:id="1673" w:author="Ericsson, Venkat" w:date="2024-04-03T23:22:00Z">
              <w:r w:rsidRPr="004A3659">
                <w:rPr>
                  <w:rFonts w:cs="Arial"/>
                </w:rPr>
                <w:t>CSI-RS.1.1 FDD</w:t>
              </w:r>
            </w:ins>
          </w:p>
        </w:tc>
      </w:tr>
      <w:tr w:rsidR="002A77D3" w:rsidRPr="004A3659" w14:paraId="0D50C335" w14:textId="77777777" w:rsidTr="0053627A">
        <w:trPr>
          <w:trHeight w:val="164"/>
          <w:jc w:val="center"/>
          <w:ins w:id="1674"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12CE9E32" w14:textId="77777777" w:rsidR="002A77D3" w:rsidRPr="004A3659" w:rsidRDefault="002A77D3" w:rsidP="0053627A">
            <w:pPr>
              <w:pStyle w:val="TAL"/>
              <w:rPr>
                <w:ins w:id="167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B97923F" w14:textId="77777777" w:rsidR="002A77D3" w:rsidRPr="004A3659" w:rsidRDefault="002A77D3" w:rsidP="0053627A">
            <w:pPr>
              <w:pStyle w:val="TAL"/>
              <w:rPr>
                <w:ins w:id="1676" w:author="Ericsson, Venkat" w:date="2024-04-03T23:22:00Z"/>
              </w:rPr>
            </w:pPr>
            <w:ins w:id="1677" w:author="Ericsson, Venkat" w:date="2024-04-03T23:22: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20D24990" w14:textId="77777777" w:rsidR="002A77D3" w:rsidRPr="004A3659" w:rsidRDefault="002A77D3" w:rsidP="0053627A">
            <w:pPr>
              <w:pStyle w:val="TAC"/>
              <w:rPr>
                <w:ins w:id="1678"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E5CE883" w14:textId="77777777" w:rsidR="002A77D3" w:rsidRPr="004A3659" w:rsidRDefault="002A77D3" w:rsidP="0053627A">
            <w:pPr>
              <w:pStyle w:val="TAC"/>
              <w:rPr>
                <w:ins w:id="1679" w:author="Ericsson, Venkat" w:date="2024-04-03T23:22:00Z"/>
              </w:rPr>
            </w:pPr>
            <w:ins w:id="1680" w:author="Ericsson, Venkat" w:date="2024-04-03T23:22:00Z">
              <w:r w:rsidRPr="004A3659">
                <w:rPr>
                  <w:rFonts w:cs="Arial"/>
                </w:rPr>
                <w:t>CSI-RS.1.1 TDD</w:t>
              </w:r>
            </w:ins>
          </w:p>
        </w:tc>
      </w:tr>
      <w:tr w:rsidR="002A77D3" w:rsidRPr="004A3659" w14:paraId="46C3B4E7" w14:textId="77777777" w:rsidTr="0053627A">
        <w:trPr>
          <w:trHeight w:val="164"/>
          <w:jc w:val="center"/>
          <w:ins w:id="1681"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E5D8505" w14:textId="77777777" w:rsidR="002A77D3" w:rsidRPr="004A3659" w:rsidRDefault="002A77D3" w:rsidP="0053627A">
            <w:pPr>
              <w:pStyle w:val="TAL"/>
              <w:rPr>
                <w:ins w:id="168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4C4F692" w14:textId="77777777" w:rsidR="002A77D3" w:rsidRPr="004A3659" w:rsidRDefault="002A77D3" w:rsidP="0053627A">
            <w:pPr>
              <w:pStyle w:val="TAL"/>
              <w:rPr>
                <w:ins w:id="1683" w:author="Ericsson, Venkat" w:date="2024-04-03T23:22:00Z"/>
              </w:rPr>
            </w:pPr>
            <w:ins w:id="1684" w:author="Ericsson, Venkat" w:date="2024-04-03T23:22: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63340C4A" w14:textId="77777777" w:rsidR="002A77D3" w:rsidRPr="004A3659" w:rsidRDefault="002A77D3" w:rsidP="0053627A">
            <w:pPr>
              <w:pStyle w:val="TAC"/>
              <w:rPr>
                <w:ins w:id="1685"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5EC85723" w14:textId="77777777" w:rsidR="002A77D3" w:rsidRPr="004A3659" w:rsidRDefault="002A77D3" w:rsidP="0053627A">
            <w:pPr>
              <w:pStyle w:val="TAC"/>
              <w:rPr>
                <w:ins w:id="1686" w:author="Ericsson, Venkat" w:date="2024-04-03T23:22:00Z"/>
              </w:rPr>
            </w:pPr>
            <w:ins w:id="1687" w:author="Ericsson, Venkat" w:date="2024-04-03T23:22:00Z">
              <w:r w:rsidRPr="004A3659">
                <w:rPr>
                  <w:rFonts w:cs="Arial"/>
                </w:rPr>
                <w:t>CSI-RS.2.1 TDD</w:t>
              </w:r>
            </w:ins>
          </w:p>
        </w:tc>
      </w:tr>
      <w:tr w:rsidR="002A77D3" w:rsidRPr="004A3659" w14:paraId="481A2BDB" w14:textId="77777777" w:rsidTr="0053627A">
        <w:trPr>
          <w:trHeight w:val="81"/>
          <w:jc w:val="center"/>
          <w:ins w:id="1688" w:author="Ericsson, Venkat" w:date="2024-04-03T23:22:00Z"/>
        </w:trPr>
        <w:tc>
          <w:tcPr>
            <w:tcW w:w="2067" w:type="dxa"/>
            <w:tcBorders>
              <w:top w:val="single" w:sz="4" w:space="0" w:color="auto"/>
              <w:left w:val="single" w:sz="4" w:space="0" w:color="auto"/>
              <w:bottom w:val="nil"/>
              <w:right w:val="single" w:sz="4" w:space="0" w:color="auto"/>
            </w:tcBorders>
          </w:tcPr>
          <w:p w14:paraId="5CFFDDEE" w14:textId="77777777" w:rsidR="002A77D3" w:rsidRPr="004A3659" w:rsidRDefault="002A77D3" w:rsidP="0053627A">
            <w:pPr>
              <w:pStyle w:val="TAL"/>
              <w:rPr>
                <w:ins w:id="1689" w:author="Ericsson, Venkat" w:date="2024-04-03T23:22:00Z"/>
              </w:rPr>
            </w:pPr>
            <w:ins w:id="1690" w:author="Ericsson, Venkat" w:date="2024-04-03T23:22: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5EF1CF65" w14:textId="77777777" w:rsidR="002A77D3" w:rsidRPr="004A3659" w:rsidRDefault="002A77D3" w:rsidP="0053627A">
            <w:pPr>
              <w:pStyle w:val="TAL"/>
              <w:rPr>
                <w:ins w:id="1691" w:author="Ericsson, Venkat" w:date="2024-04-03T23:22:00Z"/>
              </w:rPr>
            </w:pPr>
            <w:ins w:id="1692"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7DAE5105" w14:textId="77777777" w:rsidR="002A77D3" w:rsidRPr="004A3659" w:rsidRDefault="002A77D3" w:rsidP="0053627A">
            <w:pPr>
              <w:pStyle w:val="TAC"/>
              <w:rPr>
                <w:ins w:id="1693" w:author="Ericsson, Venkat" w:date="2024-04-03T23:22:00Z"/>
              </w:rPr>
            </w:pPr>
            <w:ins w:id="1694" w:author="Ericsson, Venkat" w:date="2024-04-03T23:22:00Z">
              <w:r w:rsidRPr="004A3659">
                <w:t>kHz</w:t>
              </w:r>
            </w:ins>
          </w:p>
        </w:tc>
        <w:tc>
          <w:tcPr>
            <w:tcW w:w="4378" w:type="dxa"/>
            <w:gridSpan w:val="5"/>
            <w:tcBorders>
              <w:top w:val="single" w:sz="4" w:space="0" w:color="auto"/>
              <w:left w:val="single" w:sz="4" w:space="0" w:color="auto"/>
              <w:bottom w:val="single" w:sz="4" w:space="0" w:color="auto"/>
              <w:right w:val="single" w:sz="4" w:space="0" w:color="auto"/>
            </w:tcBorders>
          </w:tcPr>
          <w:p w14:paraId="23672C46" w14:textId="77777777" w:rsidR="002A77D3" w:rsidRPr="004A3659" w:rsidRDefault="002A77D3" w:rsidP="0053627A">
            <w:pPr>
              <w:pStyle w:val="TAC"/>
              <w:rPr>
                <w:ins w:id="1695" w:author="Ericsson, Venkat" w:date="2024-04-03T23:22:00Z"/>
              </w:rPr>
            </w:pPr>
            <w:ins w:id="1696" w:author="Ericsson, Venkat" w:date="2024-04-03T23:22:00Z">
              <w:r w:rsidRPr="004A3659">
                <w:t>15</w:t>
              </w:r>
            </w:ins>
          </w:p>
        </w:tc>
      </w:tr>
      <w:tr w:rsidR="002A77D3" w:rsidRPr="004A3659" w14:paraId="4EAA3F18" w14:textId="77777777" w:rsidTr="0053627A">
        <w:trPr>
          <w:trHeight w:val="155"/>
          <w:jc w:val="center"/>
          <w:ins w:id="1697" w:author="Ericsson, Venkat" w:date="2024-04-03T23:22:00Z"/>
        </w:trPr>
        <w:tc>
          <w:tcPr>
            <w:tcW w:w="2067" w:type="dxa"/>
            <w:tcBorders>
              <w:top w:val="nil"/>
              <w:left w:val="single" w:sz="4" w:space="0" w:color="auto"/>
              <w:bottom w:val="single" w:sz="4" w:space="0" w:color="auto"/>
              <w:right w:val="single" w:sz="4" w:space="0" w:color="auto"/>
            </w:tcBorders>
          </w:tcPr>
          <w:p w14:paraId="2F1153C4" w14:textId="77777777" w:rsidR="002A77D3" w:rsidRPr="004A3659" w:rsidRDefault="002A77D3" w:rsidP="0053627A">
            <w:pPr>
              <w:pStyle w:val="TAL"/>
              <w:rPr>
                <w:ins w:id="1698" w:author="Ericsson, Venkat" w:date="2024-04-03T23:22:00Z"/>
              </w:rPr>
            </w:pPr>
            <w:ins w:id="1699" w:author="Ericsson, Venkat" w:date="2024-04-03T23:22: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46C74C90" w14:textId="77777777" w:rsidR="002A77D3" w:rsidRPr="004A3659" w:rsidRDefault="002A77D3" w:rsidP="0053627A">
            <w:pPr>
              <w:pStyle w:val="TAL"/>
              <w:rPr>
                <w:ins w:id="1700" w:author="Ericsson, Venkat" w:date="2024-04-03T23:22:00Z"/>
              </w:rPr>
            </w:pPr>
            <w:ins w:id="1701"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66D0F94A" w14:textId="77777777" w:rsidR="002A77D3" w:rsidRPr="004A3659" w:rsidRDefault="002A77D3" w:rsidP="0053627A">
            <w:pPr>
              <w:pStyle w:val="TAC"/>
              <w:rPr>
                <w:ins w:id="1702"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tcPr>
          <w:p w14:paraId="79F888EF" w14:textId="77777777" w:rsidR="002A77D3" w:rsidRPr="004A3659" w:rsidRDefault="002A77D3" w:rsidP="0053627A">
            <w:pPr>
              <w:pStyle w:val="TAC"/>
              <w:rPr>
                <w:ins w:id="1703" w:author="Ericsson, Venkat" w:date="2024-04-03T23:22:00Z"/>
              </w:rPr>
            </w:pPr>
            <w:ins w:id="1704" w:author="Ericsson, Venkat" w:date="2024-04-03T23:22:00Z">
              <w:r w:rsidRPr="004A3659">
                <w:t>30</w:t>
              </w:r>
            </w:ins>
          </w:p>
        </w:tc>
      </w:tr>
      <w:tr w:rsidR="002A77D3" w:rsidRPr="004A3659" w14:paraId="017DE3B1" w14:textId="77777777" w:rsidTr="0053627A">
        <w:trPr>
          <w:trHeight w:val="155"/>
          <w:jc w:val="center"/>
          <w:ins w:id="1705"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744368BD" w14:textId="77777777" w:rsidR="002A77D3" w:rsidRPr="004A3659" w:rsidRDefault="002A77D3" w:rsidP="0053627A">
            <w:pPr>
              <w:pStyle w:val="TAL"/>
              <w:rPr>
                <w:ins w:id="1706" w:author="Ericsson, Venkat" w:date="2024-04-03T23:22:00Z"/>
              </w:rPr>
            </w:pPr>
            <w:ins w:id="1707" w:author="Ericsson, Venkat" w:date="2024-04-03T23:22:00Z">
              <w:r w:rsidRPr="004A3659">
                <w:t>reportConfigType</w:t>
              </w:r>
            </w:ins>
          </w:p>
        </w:tc>
        <w:tc>
          <w:tcPr>
            <w:tcW w:w="1881" w:type="dxa"/>
            <w:tcBorders>
              <w:top w:val="single" w:sz="4" w:space="0" w:color="auto"/>
              <w:left w:val="single" w:sz="4" w:space="0" w:color="auto"/>
              <w:bottom w:val="single" w:sz="4" w:space="0" w:color="auto"/>
              <w:right w:val="single" w:sz="4" w:space="0" w:color="auto"/>
            </w:tcBorders>
          </w:tcPr>
          <w:p w14:paraId="5915FF83" w14:textId="77777777" w:rsidR="002A77D3" w:rsidRPr="004A3659" w:rsidRDefault="002A77D3" w:rsidP="0053627A">
            <w:pPr>
              <w:pStyle w:val="TAL"/>
              <w:rPr>
                <w:ins w:id="1708" w:author="Ericsson, Venkat" w:date="2024-04-03T23:22:00Z"/>
              </w:rPr>
            </w:pPr>
            <w:ins w:id="1709"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BF83150" w14:textId="77777777" w:rsidR="002A77D3" w:rsidRPr="004A3659" w:rsidRDefault="002A77D3" w:rsidP="0053627A">
            <w:pPr>
              <w:pStyle w:val="TAC"/>
              <w:rPr>
                <w:ins w:id="1710"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B88930B" w14:textId="77777777" w:rsidR="002A77D3" w:rsidRPr="004A3659" w:rsidRDefault="002A77D3" w:rsidP="0053627A">
            <w:pPr>
              <w:pStyle w:val="TAC"/>
              <w:rPr>
                <w:ins w:id="1711" w:author="Ericsson, Venkat" w:date="2024-04-03T23:22:00Z"/>
              </w:rPr>
            </w:pPr>
            <w:ins w:id="1712" w:author="Ericsson, Venkat" w:date="2024-04-03T23:22:00Z">
              <w:r w:rsidRPr="004A3659">
                <w:rPr>
                  <w:lang w:eastAsia="zh-CN"/>
                </w:rPr>
                <w:t>periodic</w:t>
              </w:r>
            </w:ins>
          </w:p>
        </w:tc>
      </w:tr>
      <w:tr w:rsidR="002A77D3" w:rsidRPr="004A3659" w14:paraId="77322078" w14:textId="77777777" w:rsidTr="0053627A">
        <w:trPr>
          <w:trHeight w:val="155"/>
          <w:jc w:val="center"/>
          <w:ins w:id="1713"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594B6D8" w14:textId="77777777" w:rsidR="002A77D3" w:rsidRPr="004A3659" w:rsidRDefault="002A77D3" w:rsidP="0053627A">
            <w:pPr>
              <w:pStyle w:val="TAL"/>
              <w:rPr>
                <w:ins w:id="1714" w:author="Ericsson, Venkat" w:date="2024-04-03T23:22:00Z"/>
              </w:rPr>
            </w:pPr>
            <w:ins w:id="1715" w:author="Ericsson, Venkat" w:date="2024-04-03T23:22:00Z">
              <w:r w:rsidRPr="004A3659">
                <w:t>reportQuantity</w:t>
              </w:r>
            </w:ins>
          </w:p>
        </w:tc>
        <w:tc>
          <w:tcPr>
            <w:tcW w:w="1881" w:type="dxa"/>
            <w:tcBorders>
              <w:top w:val="single" w:sz="4" w:space="0" w:color="auto"/>
              <w:left w:val="single" w:sz="4" w:space="0" w:color="auto"/>
              <w:bottom w:val="single" w:sz="4" w:space="0" w:color="auto"/>
              <w:right w:val="single" w:sz="4" w:space="0" w:color="auto"/>
            </w:tcBorders>
          </w:tcPr>
          <w:p w14:paraId="4537697E" w14:textId="77777777" w:rsidR="002A77D3" w:rsidRPr="004A3659" w:rsidRDefault="002A77D3" w:rsidP="0053627A">
            <w:pPr>
              <w:pStyle w:val="TAL"/>
              <w:rPr>
                <w:ins w:id="1716" w:author="Ericsson, Venkat" w:date="2024-04-03T23:22:00Z"/>
              </w:rPr>
            </w:pPr>
            <w:ins w:id="1717"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9D6D0B9" w14:textId="77777777" w:rsidR="002A77D3" w:rsidRPr="004A3659" w:rsidRDefault="002A77D3" w:rsidP="0053627A">
            <w:pPr>
              <w:pStyle w:val="TAC"/>
              <w:rPr>
                <w:ins w:id="1718"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1125420" w14:textId="77777777" w:rsidR="002A77D3" w:rsidRPr="004A3659" w:rsidRDefault="002A77D3" w:rsidP="0053627A">
            <w:pPr>
              <w:pStyle w:val="TAC"/>
              <w:rPr>
                <w:ins w:id="1719" w:author="Ericsson, Venkat" w:date="2024-04-03T23:22:00Z"/>
              </w:rPr>
            </w:pPr>
            <w:ins w:id="1720" w:author="Ericsson, Venkat" w:date="2024-04-03T23:22:00Z">
              <w:r w:rsidRPr="004A3659">
                <w:rPr>
                  <w:lang w:eastAsia="zh-CN"/>
                </w:rPr>
                <w:t>cri-RI-PMI-CQI</w:t>
              </w:r>
            </w:ins>
          </w:p>
        </w:tc>
      </w:tr>
      <w:tr w:rsidR="002A77D3" w:rsidRPr="004A3659" w14:paraId="4BC46112" w14:textId="77777777" w:rsidTr="0008767E">
        <w:trPr>
          <w:trHeight w:val="155"/>
          <w:jc w:val="center"/>
          <w:ins w:id="1721"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9149B6C" w14:textId="77777777" w:rsidR="002A77D3" w:rsidRPr="004A3659" w:rsidRDefault="002A77D3" w:rsidP="0053627A">
            <w:pPr>
              <w:pStyle w:val="TAL"/>
              <w:rPr>
                <w:ins w:id="1722" w:author="Ericsson, Venkat" w:date="2024-04-03T23:22:00Z"/>
              </w:rPr>
            </w:pPr>
            <w:ins w:id="1723" w:author="Ericsson, Venkat" w:date="2024-04-03T23:22: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69B5395" w14:textId="77777777" w:rsidR="002A77D3" w:rsidRPr="004A3659" w:rsidRDefault="002A77D3" w:rsidP="0053627A">
            <w:pPr>
              <w:pStyle w:val="TAL"/>
              <w:rPr>
                <w:ins w:id="1724" w:author="Ericsson, Venkat" w:date="2024-04-03T23:22:00Z"/>
              </w:rPr>
            </w:pPr>
            <w:ins w:id="1725" w:author="Ericsson, Venkat" w:date="2024-04-03T23:22: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0FE22A56" w14:textId="77777777" w:rsidR="002A77D3" w:rsidRPr="004A3659" w:rsidRDefault="002A77D3" w:rsidP="0053627A">
            <w:pPr>
              <w:pStyle w:val="TAC"/>
              <w:rPr>
                <w:ins w:id="1726" w:author="Ericsson, Venkat" w:date="2024-04-03T23:22:00Z"/>
              </w:rPr>
            </w:pPr>
            <w:ins w:id="1727" w:author="Ericsson, Venkat" w:date="2024-04-03T23:22:00Z">
              <w:r w:rsidRPr="004A3659">
                <w:t>slot</w:t>
              </w:r>
            </w:ins>
          </w:p>
        </w:tc>
        <w:tc>
          <w:tcPr>
            <w:tcW w:w="2243" w:type="dxa"/>
            <w:gridSpan w:val="3"/>
            <w:tcBorders>
              <w:top w:val="single" w:sz="4" w:space="0" w:color="auto"/>
              <w:left w:val="single" w:sz="4" w:space="0" w:color="auto"/>
              <w:bottom w:val="single" w:sz="4" w:space="0" w:color="auto"/>
              <w:right w:val="single" w:sz="4" w:space="0" w:color="auto"/>
            </w:tcBorders>
          </w:tcPr>
          <w:p w14:paraId="727EE959" w14:textId="77777777" w:rsidR="002A77D3" w:rsidRPr="004A3659" w:rsidRDefault="002A77D3" w:rsidP="0053627A">
            <w:pPr>
              <w:pStyle w:val="TAC"/>
              <w:rPr>
                <w:ins w:id="1728" w:author="Ericsson, Venkat" w:date="2024-04-03T23:22:00Z"/>
              </w:rPr>
            </w:pPr>
            <w:ins w:id="1729" w:author="Ericsson, Venkat" w:date="2024-04-03T23:22:00Z">
              <w:r w:rsidRPr="004A3659">
                <w:rPr>
                  <w:rFonts w:cs="Arial"/>
                  <w:lang w:eastAsia="zh-CN"/>
                </w:rPr>
                <w:t>5</w:t>
              </w:r>
            </w:ins>
          </w:p>
        </w:tc>
        <w:tc>
          <w:tcPr>
            <w:tcW w:w="2135" w:type="dxa"/>
            <w:gridSpan w:val="2"/>
            <w:tcBorders>
              <w:top w:val="single" w:sz="4" w:space="0" w:color="auto"/>
              <w:left w:val="single" w:sz="4" w:space="0" w:color="auto"/>
              <w:bottom w:val="single" w:sz="4" w:space="0" w:color="auto"/>
              <w:right w:val="single" w:sz="4" w:space="0" w:color="auto"/>
            </w:tcBorders>
          </w:tcPr>
          <w:p w14:paraId="09CAFFCF" w14:textId="77777777" w:rsidR="002A77D3" w:rsidRPr="004A3659" w:rsidRDefault="002A77D3" w:rsidP="0053627A">
            <w:pPr>
              <w:pStyle w:val="TAC"/>
              <w:rPr>
                <w:ins w:id="1730" w:author="Ericsson, Venkat" w:date="2024-04-03T23:22:00Z"/>
              </w:rPr>
            </w:pPr>
            <w:ins w:id="1731" w:author="Ericsson, Venkat" w:date="2024-04-03T23:22:00Z">
              <w:r w:rsidRPr="004A3659">
                <w:t>N/A</w:t>
              </w:r>
            </w:ins>
          </w:p>
        </w:tc>
      </w:tr>
      <w:tr w:rsidR="002A77D3" w:rsidRPr="004A3659" w14:paraId="37339743" w14:textId="77777777" w:rsidTr="0008767E">
        <w:trPr>
          <w:trHeight w:val="155"/>
          <w:jc w:val="center"/>
          <w:ins w:id="1732" w:author="Ericsson, Venkat" w:date="2024-04-03T23:22:00Z"/>
        </w:trPr>
        <w:tc>
          <w:tcPr>
            <w:tcW w:w="2067" w:type="dxa"/>
            <w:vMerge w:val="restart"/>
            <w:tcBorders>
              <w:top w:val="nil"/>
              <w:left w:val="single" w:sz="4" w:space="0" w:color="auto"/>
              <w:bottom w:val="single" w:sz="4" w:space="0" w:color="auto"/>
              <w:right w:val="single" w:sz="4" w:space="0" w:color="auto"/>
            </w:tcBorders>
          </w:tcPr>
          <w:p w14:paraId="47CCC435" w14:textId="77777777" w:rsidR="002A77D3" w:rsidRPr="004A3659" w:rsidRDefault="002A77D3" w:rsidP="0053627A">
            <w:pPr>
              <w:pStyle w:val="TAL"/>
              <w:rPr>
                <w:ins w:id="1733" w:author="Ericsson, Venkat" w:date="2024-04-03T23:22:00Z"/>
                <w:rFonts w:cs="Arial"/>
              </w:rPr>
            </w:pPr>
            <w:ins w:id="1734" w:author="Ericsson, Venkat" w:date="2024-04-03T23:22: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159008D6" w14:textId="77777777" w:rsidR="002A77D3" w:rsidRPr="004A3659" w:rsidRDefault="002A77D3" w:rsidP="0053627A">
            <w:pPr>
              <w:pStyle w:val="TAL"/>
              <w:rPr>
                <w:ins w:id="1735" w:author="Ericsson, Venkat" w:date="2024-04-03T23:22:00Z"/>
                <w:rFonts w:cs="Arial"/>
                <w:lang w:eastAsia="zh-CN"/>
              </w:rPr>
            </w:pPr>
            <w:ins w:id="1736" w:author="Ericsson, Venkat" w:date="2024-04-03T23:22: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51AFBC94" w14:textId="77777777" w:rsidR="002A77D3" w:rsidRPr="004A3659" w:rsidRDefault="002A77D3" w:rsidP="0053627A">
            <w:pPr>
              <w:pStyle w:val="TAC"/>
              <w:rPr>
                <w:ins w:id="1737" w:author="Ericsson, Venkat" w:date="2024-04-03T23:22:00Z"/>
                <w:rFonts w:cs="Arial"/>
              </w:rPr>
            </w:pPr>
            <w:ins w:id="1738" w:author="Ericsson, Venkat" w:date="2024-04-03T23:22:00Z">
              <w:r w:rsidRPr="004A3659">
                <w:rPr>
                  <w:lang w:eastAsia="zh-CN"/>
                </w:rPr>
                <w:t>slot</w:t>
              </w:r>
            </w:ins>
          </w:p>
        </w:tc>
        <w:tc>
          <w:tcPr>
            <w:tcW w:w="2243" w:type="dxa"/>
            <w:gridSpan w:val="3"/>
            <w:tcBorders>
              <w:top w:val="single" w:sz="4" w:space="0" w:color="auto"/>
              <w:left w:val="single" w:sz="4" w:space="0" w:color="auto"/>
              <w:bottom w:val="single" w:sz="4" w:space="0" w:color="auto"/>
              <w:right w:val="single" w:sz="4" w:space="0" w:color="auto"/>
            </w:tcBorders>
            <w:vAlign w:val="center"/>
          </w:tcPr>
          <w:p w14:paraId="5DE25481" w14:textId="77777777" w:rsidR="002A77D3" w:rsidRPr="004A3659" w:rsidRDefault="002A77D3" w:rsidP="0053627A">
            <w:pPr>
              <w:pStyle w:val="TAC"/>
              <w:rPr>
                <w:ins w:id="1739" w:author="Ericsson, Venkat" w:date="2024-04-03T23:22:00Z"/>
                <w:rFonts w:cs="Arial"/>
                <w:lang w:eastAsia="zh-CN"/>
              </w:rPr>
            </w:pPr>
            <w:ins w:id="1740" w:author="Ericsson, Venkat" w:date="2024-04-03T23:22:00Z">
              <w:r w:rsidRPr="004A3659">
                <w:rPr>
                  <w:lang w:eastAsia="zh-CN"/>
                </w:rPr>
                <w:t>10</w:t>
              </w:r>
            </w:ins>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ED0B16E" w14:textId="77777777" w:rsidR="002A77D3" w:rsidRPr="004A3659" w:rsidRDefault="002A77D3" w:rsidP="0053627A">
            <w:pPr>
              <w:pStyle w:val="TAC"/>
              <w:rPr>
                <w:ins w:id="1741" w:author="Ericsson, Venkat" w:date="2024-04-03T23:22:00Z"/>
              </w:rPr>
            </w:pPr>
            <w:ins w:id="1742" w:author="Ericsson, Venkat" w:date="2024-04-03T23:22:00Z">
              <w:r w:rsidRPr="004A3659">
                <w:rPr>
                  <w:lang w:eastAsia="zh-CN"/>
                </w:rPr>
                <w:t>N/A</w:t>
              </w:r>
            </w:ins>
          </w:p>
        </w:tc>
      </w:tr>
      <w:tr w:rsidR="002A77D3" w:rsidRPr="004A3659" w14:paraId="46B6BA69" w14:textId="77777777" w:rsidTr="0008767E">
        <w:trPr>
          <w:trHeight w:val="155"/>
          <w:jc w:val="center"/>
          <w:ins w:id="1743"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513EB80F" w14:textId="77777777" w:rsidR="002A77D3" w:rsidRPr="004A3659" w:rsidRDefault="002A77D3" w:rsidP="0053627A">
            <w:pPr>
              <w:pStyle w:val="TAL"/>
              <w:rPr>
                <w:ins w:id="1744"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E2805AB" w14:textId="77777777" w:rsidR="002A77D3" w:rsidRPr="004A3659" w:rsidRDefault="002A77D3" w:rsidP="0053627A">
            <w:pPr>
              <w:pStyle w:val="TAL"/>
              <w:rPr>
                <w:ins w:id="1745" w:author="Ericsson, Venkat" w:date="2024-04-03T23:22:00Z"/>
                <w:rFonts w:cs="Arial"/>
                <w:lang w:eastAsia="zh-CN"/>
              </w:rPr>
            </w:pPr>
            <w:ins w:id="1746" w:author="Ericsson, Venkat" w:date="2024-04-03T23:22: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106E5262" w14:textId="77777777" w:rsidR="002A77D3" w:rsidRPr="004A3659" w:rsidRDefault="002A77D3" w:rsidP="0053627A">
            <w:pPr>
              <w:pStyle w:val="TAC"/>
              <w:rPr>
                <w:ins w:id="1747" w:author="Ericsson, Venkat" w:date="2024-04-03T23:22:00Z"/>
                <w:rFonts w:cs="Arial"/>
              </w:rPr>
            </w:pPr>
          </w:p>
        </w:tc>
        <w:tc>
          <w:tcPr>
            <w:tcW w:w="2243" w:type="dxa"/>
            <w:gridSpan w:val="3"/>
            <w:tcBorders>
              <w:top w:val="single" w:sz="4" w:space="0" w:color="auto"/>
              <w:left w:val="single" w:sz="4" w:space="0" w:color="auto"/>
              <w:bottom w:val="single" w:sz="4" w:space="0" w:color="auto"/>
              <w:right w:val="single" w:sz="4" w:space="0" w:color="auto"/>
            </w:tcBorders>
            <w:vAlign w:val="center"/>
          </w:tcPr>
          <w:p w14:paraId="735B2462" w14:textId="77777777" w:rsidR="002A77D3" w:rsidRPr="004A3659" w:rsidRDefault="002A77D3" w:rsidP="0053627A">
            <w:pPr>
              <w:pStyle w:val="TAC"/>
              <w:rPr>
                <w:ins w:id="1748" w:author="Ericsson, Venkat" w:date="2024-04-03T23:22:00Z"/>
                <w:rFonts w:cs="Arial"/>
                <w:lang w:eastAsia="zh-CN"/>
              </w:rPr>
            </w:pPr>
            <w:ins w:id="1749" w:author="Ericsson, Venkat" w:date="2024-04-03T23:22:00Z">
              <w:r w:rsidRPr="004A3659">
                <w:rPr>
                  <w:lang w:eastAsia="zh-CN"/>
                </w:rPr>
                <w:t>2</w:t>
              </w:r>
            </w:ins>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0A8FB8F1" w14:textId="77777777" w:rsidR="002A77D3" w:rsidRPr="004A3659" w:rsidRDefault="002A77D3" w:rsidP="0053627A">
            <w:pPr>
              <w:pStyle w:val="TAC"/>
              <w:rPr>
                <w:ins w:id="1750" w:author="Ericsson, Venkat" w:date="2024-04-03T23:22:00Z"/>
              </w:rPr>
            </w:pPr>
            <w:ins w:id="1751" w:author="Ericsson, Venkat" w:date="2024-04-03T23:22:00Z">
              <w:r w:rsidRPr="004A3659">
                <w:rPr>
                  <w:lang w:eastAsia="zh-CN"/>
                </w:rPr>
                <w:t>N/A</w:t>
              </w:r>
            </w:ins>
          </w:p>
        </w:tc>
      </w:tr>
      <w:tr w:rsidR="002A77D3" w:rsidRPr="004A3659" w14:paraId="6FBCADF7" w14:textId="77777777" w:rsidTr="0008767E">
        <w:trPr>
          <w:trHeight w:val="155"/>
          <w:jc w:val="center"/>
          <w:ins w:id="1752"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B1A2535" w14:textId="77777777" w:rsidR="002A77D3" w:rsidRPr="004A3659" w:rsidRDefault="002A77D3" w:rsidP="0053627A">
            <w:pPr>
              <w:pStyle w:val="TAL"/>
              <w:rPr>
                <w:ins w:id="1753"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5126500" w14:textId="77777777" w:rsidR="002A77D3" w:rsidRPr="004A3659" w:rsidRDefault="002A77D3" w:rsidP="0053627A">
            <w:pPr>
              <w:pStyle w:val="TAL"/>
              <w:rPr>
                <w:ins w:id="1754" w:author="Ericsson, Venkat" w:date="2024-04-03T23:22:00Z"/>
                <w:rFonts w:cs="Arial"/>
                <w:lang w:eastAsia="zh-CN"/>
              </w:rPr>
            </w:pPr>
            <w:ins w:id="1755" w:author="Ericsson, Venkat" w:date="2024-04-03T23:22: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0DB9AFDB" w14:textId="77777777" w:rsidR="002A77D3" w:rsidRPr="004A3659" w:rsidRDefault="002A77D3" w:rsidP="0053627A">
            <w:pPr>
              <w:pStyle w:val="TAC"/>
              <w:rPr>
                <w:ins w:id="1756" w:author="Ericsson, Venkat" w:date="2024-04-03T23:22:00Z"/>
                <w:rFonts w:cs="Arial"/>
              </w:rPr>
            </w:pPr>
          </w:p>
        </w:tc>
        <w:tc>
          <w:tcPr>
            <w:tcW w:w="2243" w:type="dxa"/>
            <w:gridSpan w:val="3"/>
            <w:tcBorders>
              <w:top w:val="single" w:sz="4" w:space="0" w:color="auto"/>
              <w:left w:val="single" w:sz="4" w:space="0" w:color="auto"/>
              <w:bottom w:val="single" w:sz="4" w:space="0" w:color="auto"/>
              <w:right w:val="single" w:sz="4" w:space="0" w:color="auto"/>
            </w:tcBorders>
            <w:vAlign w:val="center"/>
          </w:tcPr>
          <w:p w14:paraId="279C2BE4" w14:textId="77777777" w:rsidR="002A77D3" w:rsidRPr="004A3659" w:rsidRDefault="002A77D3" w:rsidP="0053627A">
            <w:pPr>
              <w:pStyle w:val="TAC"/>
              <w:rPr>
                <w:ins w:id="1757" w:author="Ericsson, Venkat" w:date="2024-04-03T23:22:00Z"/>
                <w:rFonts w:cs="Arial"/>
                <w:lang w:eastAsia="zh-CN"/>
              </w:rPr>
            </w:pPr>
            <w:ins w:id="1758" w:author="Ericsson, Venkat" w:date="2024-04-03T23:22:00Z">
              <w:r w:rsidRPr="004A3659">
                <w:rPr>
                  <w:lang w:eastAsia="zh-CN"/>
                </w:rPr>
                <w:t>4</w:t>
              </w:r>
            </w:ins>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D4CA0AC" w14:textId="77777777" w:rsidR="002A77D3" w:rsidRPr="004A3659" w:rsidRDefault="002A77D3" w:rsidP="0053627A">
            <w:pPr>
              <w:pStyle w:val="TAC"/>
              <w:rPr>
                <w:ins w:id="1759" w:author="Ericsson, Venkat" w:date="2024-04-03T23:22:00Z"/>
              </w:rPr>
            </w:pPr>
            <w:ins w:id="1760" w:author="Ericsson, Venkat" w:date="2024-04-03T23:22:00Z">
              <w:r w:rsidRPr="004A3659">
                <w:rPr>
                  <w:lang w:eastAsia="zh-CN"/>
                </w:rPr>
                <w:t>N/A</w:t>
              </w:r>
            </w:ins>
          </w:p>
        </w:tc>
      </w:tr>
      <w:tr w:rsidR="002A77D3" w:rsidRPr="004A3659" w14:paraId="712F3DF7" w14:textId="77777777" w:rsidTr="0008767E">
        <w:trPr>
          <w:jc w:val="center"/>
          <w:ins w:id="176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46AC183" w14:textId="77777777" w:rsidR="002A77D3" w:rsidRPr="004A3659" w:rsidRDefault="002A77D3" w:rsidP="0053627A">
            <w:pPr>
              <w:pStyle w:val="TAL"/>
              <w:rPr>
                <w:ins w:id="1762" w:author="Ericsson, Venkat" w:date="2024-04-03T23:22:00Z"/>
                <w:lang w:val="en-US"/>
              </w:rPr>
            </w:pPr>
            <w:ins w:id="1763" w:author="Ericsson, Venkat" w:date="2024-04-03T23:22: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7E8E7DE7" w14:textId="77777777" w:rsidR="002A77D3" w:rsidRPr="004A3659" w:rsidRDefault="002A77D3" w:rsidP="0053627A">
            <w:pPr>
              <w:pStyle w:val="TAC"/>
              <w:rPr>
                <w:ins w:id="1764" w:author="Ericsson, Venkat" w:date="2024-04-03T23:22:00Z"/>
                <w:lang w:val="en-US"/>
              </w:rPr>
            </w:pPr>
          </w:p>
        </w:tc>
        <w:tc>
          <w:tcPr>
            <w:tcW w:w="2243" w:type="dxa"/>
            <w:gridSpan w:val="3"/>
            <w:tcBorders>
              <w:top w:val="single" w:sz="4" w:space="0" w:color="auto"/>
              <w:left w:val="single" w:sz="4" w:space="0" w:color="auto"/>
              <w:bottom w:val="nil"/>
              <w:right w:val="single" w:sz="4" w:space="0" w:color="auto"/>
            </w:tcBorders>
          </w:tcPr>
          <w:p w14:paraId="3B80F36A" w14:textId="77777777" w:rsidR="002A77D3" w:rsidRPr="004A3659" w:rsidRDefault="002A77D3" w:rsidP="0053627A">
            <w:pPr>
              <w:pStyle w:val="TAC"/>
              <w:rPr>
                <w:ins w:id="1765" w:author="Ericsson, Venkat" w:date="2024-04-03T23:22:00Z"/>
                <w:lang w:val="en-US" w:eastAsia="zh-CN"/>
              </w:rPr>
            </w:pPr>
            <w:ins w:id="1766" w:author="CMCC-shiyuan-0418" w:date="2024-04-18T18:53:00Z">
              <w:r w:rsidRPr="004A3659">
                <w:rPr>
                  <w:rFonts w:hint="eastAsia"/>
                  <w:lang w:val="en-US" w:eastAsia="zh-CN"/>
                </w:rPr>
                <w:t>0</w:t>
              </w:r>
            </w:ins>
          </w:p>
        </w:tc>
        <w:tc>
          <w:tcPr>
            <w:tcW w:w="2135" w:type="dxa"/>
            <w:gridSpan w:val="2"/>
            <w:tcBorders>
              <w:top w:val="single" w:sz="4" w:space="0" w:color="auto"/>
              <w:left w:val="single" w:sz="4" w:space="0" w:color="auto"/>
              <w:bottom w:val="nil"/>
              <w:right w:val="single" w:sz="4" w:space="0" w:color="auto"/>
            </w:tcBorders>
          </w:tcPr>
          <w:p w14:paraId="5D0703F2" w14:textId="77777777" w:rsidR="002A77D3" w:rsidRPr="004A3659" w:rsidRDefault="002A77D3" w:rsidP="0053627A">
            <w:pPr>
              <w:pStyle w:val="TAC"/>
              <w:rPr>
                <w:ins w:id="1767" w:author="Ericsson, Venkat" w:date="2024-04-03T23:22:00Z"/>
                <w:lang w:val="en-US"/>
              </w:rPr>
            </w:pPr>
            <w:ins w:id="1768" w:author="Ericsson, Venkat" w:date="2024-04-19T05:40:00Z">
              <w:r w:rsidRPr="004A3659">
                <w:rPr>
                  <w:lang w:val="en-US"/>
                </w:rPr>
                <w:t>0</w:t>
              </w:r>
            </w:ins>
          </w:p>
        </w:tc>
      </w:tr>
      <w:tr w:rsidR="002A77D3" w:rsidRPr="004A3659" w14:paraId="3445EB8B" w14:textId="77777777" w:rsidTr="0053627A">
        <w:trPr>
          <w:jc w:val="center"/>
          <w:ins w:id="176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C6931E1" w14:textId="77777777" w:rsidR="002A77D3" w:rsidRPr="004A3659" w:rsidRDefault="002A77D3" w:rsidP="0053627A">
            <w:pPr>
              <w:pStyle w:val="TAL"/>
              <w:rPr>
                <w:ins w:id="1770" w:author="Ericsson, Venkat" w:date="2024-04-03T23:22:00Z"/>
                <w:lang w:val="en-US"/>
              </w:rPr>
            </w:pPr>
            <w:ins w:id="1771" w:author="Ericsson, Venkat" w:date="2024-04-03T23:22:00Z">
              <w:r w:rsidRPr="004A3659">
                <w:rPr>
                  <w:lang w:eastAsia="ja-JP"/>
                </w:rPr>
                <w:t>EPRE ratio of PBCH DMRS to SSS</w:t>
              </w:r>
            </w:ins>
          </w:p>
        </w:tc>
        <w:tc>
          <w:tcPr>
            <w:tcW w:w="1274" w:type="dxa"/>
            <w:tcBorders>
              <w:top w:val="nil"/>
              <w:left w:val="single" w:sz="4" w:space="0" w:color="auto"/>
              <w:bottom w:val="nil"/>
              <w:right w:val="single" w:sz="4" w:space="0" w:color="auto"/>
            </w:tcBorders>
          </w:tcPr>
          <w:p w14:paraId="2AAB5609" w14:textId="77777777" w:rsidR="002A77D3" w:rsidRPr="004A3659" w:rsidRDefault="002A77D3" w:rsidP="0053627A">
            <w:pPr>
              <w:pStyle w:val="TAC"/>
              <w:rPr>
                <w:ins w:id="1772" w:author="Ericsson, Venkat" w:date="2024-04-03T23:22:00Z"/>
                <w:lang w:val="en-US"/>
              </w:rPr>
            </w:pPr>
          </w:p>
        </w:tc>
        <w:tc>
          <w:tcPr>
            <w:tcW w:w="4378" w:type="dxa"/>
            <w:gridSpan w:val="5"/>
            <w:tcBorders>
              <w:top w:val="nil"/>
              <w:left w:val="single" w:sz="4" w:space="0" w:color="auto"/>
              <w:bottom w:val="nil"/>
              <w:right w:val="single" w:sz="4" w:space="0" w:color="auto"/>
            </w:tcBorders>
          </w:tcPr>
          <w:p w14:paraId="0A10742F" w14:textId="77777777" w:rsidR="002A77D3" w:rsidRPr="004A3659" w:rsidRDefault="002A77D3" w:rsidP="0053627A">
            <w:pPr>
              <w:pStyle w:val="TAC"/>
              <w:rPr>
                <w:ins w:id="1773" w:author="Ericsson, Venkat" w:date="2024-04-03T23:22:00Z"/>
                <w:rFonts w:ascii="CG Times (WN)" w:hAnsi="CG Times (WN)"/>
                <w:lang w:val="en-US" w:eastAsia="zh-CN"/>
              </w:rPr>
            </w:pPr>
          </w:p>
        </w:tc>
      </w:tr>
      <w:tr w:rsidR="002A77D3" w:rsidRPr="004A3659" w14:paraId="5710D309" w14:textId="77777777" w:rsidTr="0053627A">
        <w:trPr>
          <w:jc w:val="center"/>
          <w:ins w:id="177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969FD5F" w14:textId="77777777" w:rsidR="002A77D3" w:rsidRPr="004A3659" w:rsidRDefault="002A77D3" w:rsidP="0053627A">
            <w:pPr>
              <w:pStyle w:val="TAL"/>
              <w:rPr>
                <w:ins w:id="1775" w:author="Ericsson, Venkat" w:date="2024-04-03T23:22:00Z"/>
                <w:lang w:val="en-US"/>
              </w:rPr>
            </w:pPr>
            <w:ins w:id="1776" w:author="Ericsson, Venkat" w:date="2024-04-03T23:22: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722A2975" w14:textId="77777777" w:rsidR="002A77D3" w:rsidRPr="004A3659" w:rsidRDefault="002A77D3" w:rsidP="0053627A">
            <w:pPr>
              <w:pStyle w:val="TAC"/>
              <w:rPr>
                <w:ins w:id="1777" w:author="Ericsson, Venkat" w:date="2024-04-03T23:22:00Z"/>
                <w:lang w:val="en-US"/>
              </w:rPr>
            </w:pPr>
          </w:p>
        </w:tc>
        <w:tc>
          <w:tcPr>
            <w:tcW w:w="4378" w:type="dxa"/>
            <w:gridSpan w:val="5"/>
            <w:tcBorders>
              <w:top w:val="nil"/>
              <w:left w:val="single" w:sz="4" w:space="0" w:color="auto"/>
              <w:bottom w:val="nil"/>
              <w:right w:val="single" w:sz="4" w:space="0" w:color="auto"/>
            </w:tcBorders>
          </w:tcPr>
          <w:p w14:paraId="568568C3" w14:textId="77777777" w:rsidR="002A77D3" w:rsidRPr="004A3659" w:rsidRDefault="002A77D3" w:rsidP="0053627A">
            <w:pPr>
              <w:pStyle w:val="TAC"/>
              <w:rPr>
                <w:ins w:id="1778" w:author="Ericsson, Venkat" w:date="2024-04-03T23:22:00Z"/>
                <w:rFonts w:ascii="CG Times (WN)" w:hAnsi="CG Times (WN)"/>
                <w:lang w:val="en-US" w:eastAsia="zh-CN"/>
              </w:rPr>
            </w:pPr>
          </w:p>
        </w:tc>
      </w:tr>
      <w:tr w:rsidR="002A77D3" w:rsidRPr="004A3659" w14:paraId="55BD091D" w14:textId="77777777" w:rsidTr="0053627A">
        <w:trPr>
          <w:jc w:val="center"/>
          <w:ins w:id="177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B7CE413" w14:textId="77777777" w:rsidR="002A77D3" w:rsidRPr="004A3659" w:rsidRDefault="002A77D3" w:rsidP="0053627A">
            <w:pPr>
              <w:pStyle w:val="TAL"/>
              <w:rPr>
                <w:ins w:id="1780" w:author="Ericsson, Venkat" w:date="2024-04-03T23:22:00Z"/>
                <w:lang w:val="en-US"/>
              </w:rPr>
            </w:pPr>
            <w:ins w:id="1781" w:author="Ericsson, Venkat" w:date="2024-04-03T23:22:00Z">
              <w:r w:rsidRPr="004A3659">
                <w:rPr>
                  <w:lang w:eastAsia="ja-JP"/>
                </w:rPr>
                <w:t>EPRE ratio of PDCCH DMRS to SSS</w:t>
              </w:r>
            </w:ins>
          </w:p>
        </w:tc>
        <w:tc>
          <w:tcPr>
            <w:tcW w:w="1274" w:type="dxa"/>
            <w:tcBorders>
              <w:top w:val="nil"/>
              <w:left w:val="single" w:sz="4" w:space="0" w:color="auto"/>
              <w:bottom w:val="nil"/>
              <w:right w:val="single" w:sz="4" w:space="0" w:color="auto"/>
            </w:tcBorders>
          </w:tcPr>
          <w:p w14:paraId="414684A5" w14:textId="77777777" w:rsidR="002A77D3" w:rsidRPr="004A3659" w:rsidRDefault="002A77D3" w:rsidP="0053627A">
            <w:pPr>
              <w:pStyle w:val="TAC"/>
              <w:rPr>
                <w:ins w:id="1782" w:author="Ericsson, Venkat" w:date="2024-04-03T23:22:00Z"/>
                <w:lang w:val="en-US"/>
              </w:rPr>
            </w:pPr>
          </w:p>
        </w:tc>
        <w:tc>
          <w:tcPr>
            <w:tcW w:w="4378" w:type="dxa"/>
            <w:gridSpan w:val="5"/>
            <w:tcBorders>
              <w:top w:val="nil"/>
              <w:left w:val="single" w:sz="4" w:space="0" w:color="auto"/>
              <w:bottom w:val="nil"/>
              <w:right w:val="single" w:sz="4" w:space="0" w:color="auto"/>
            </w:tcBorders>
          </w:tcPr>
          <w:p w14:paraId="495B7C51" w14:textId="77777777" w:rsidR="002A77D3" w:rsidRPr="004A3659" w:rsidRDefault="002A77D3" w:rsidP="0053627A">
            <w:pPr>
              <w:pStyle w:val="TAC"/>
              <w:rPr>
                <w:ins w:id="1783" w:author="Ericsson, Venkat" w:date="2024-04-03T23:22:00Z"/>
                <w:rFonts w:ascii="CG Times (WN)" w:hAnsi="CG Times (WN)"/>
                <w:lang w:val="en-US" w:eastAsia="zh-CN"/>
              </w:rPr>
            </w:pPr>
          </w:p>
        </w:tc>
      </w:tr>
      <w:tr w:rsidR="002A77D3" w:rsidRPr="004A3659" w14:paraId="4BA18C7A" w14:textId="77777777" w:rsidTr="0053627A">
        <w:trPr>
          <w:jc w:val="center"/>
          <w:ins w:id="178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01387A2" w14:textId="77777777" w:rsidR="002A77D3" w:rsidRPr="004A3659" w:rsidRDefault="002A77D3" w:rsidP="0053627A">
            <w:pPr>
              <w:pStyle w:val="TAL"/>
              <w:rPr>
                <w:ins w:id="1785" w:author="Ericsson, Venkat" w:date="2024-04-03T23:22:00Z"/>
                <w:lang w:val="en-US"/>
              </w:rPr>
            </w:pPr>
            <w:ins w:id="1786" w:author="Ericsson, Venkat" w:date="2024-04-03T23:22: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1847337C" w14:textId="77777777" w:rsidR="002A77D3" w:rsidRPr="004A3659" w:rsidRDefault="002A77D3" w:rsidP="0053627A">
            <w:pPr>
              <w:pStyle w:val="TAC"/>
              <w:rPr>
                <w:ins w:id="1787" w:author="Ericsson, Venkat" w:date="2024-04-03T23:22:00Z"/>
                <w:lang w:val="en-US"/>
              </w:rPr>
            </w:pPr>
            <w:ins w:id="1788" w:author="Ericsson, Venkat" w:date="2024-04-03T23:22:00Z">
              <w:r w:rsidRPr="004A3659">
                <w:rPr>
                  <w:lang w:eastAsia="ja-JP"/>
                </w:rPr>
                <w:t>dB</w:t>
              </w:r>
            </w:ins>
          </w:p>
        </w:tc>
        <w:tc>
          <w:tcPr>
            <w:tcW w:w="4378" w:type="dxa"/>
            <w:gridSpan w:val="5"/>
            <w:tcBorders>
              <w:top w:val="nil"/>
              <w:left w:val="single" w:sz="4" w:space="0" w:color="auto"/>
              <w:bottom w:val="nil"/>
              <w:right w:val="single" w:sz="4" w:space="0" w:color="auto"/>
            </w:tcBorders>
          </w:tcPr>
          <w:p w14:paraId="7E8EE985" w14:textId="77777777" w:rsidR="002A77D3" w:rsidRPr="004A3659" w:rsidRDefault="002A77D3" w:rsidP="0053627A">
            <w:pPr>
              <w:pStyle w:val="TAC"/>
              <w:rPr>
                <w:ins w:id="1789" w:author="Ericsson, Venkat" w:date="2024-04-03T23:22:00Z"/>
                <w:lang w:val="en-US"/>
              </w:rPr>
            </w:pPr>
          </w:p>
        </w:tc>
      </w:tr>
      <w:tr w:rsidR="002A77D3" w:rsidRPr="004A3659" w14:paraId="20F57CCD" w14:textId="77777777" w:rsidTr="0053627A">
        <w:trPr>
          <w:jc w:val="center"/>
          <w:ins w:id="179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F96F339" w14:textId="77777777" w:rsidR="002A77D3" w:rsidRPr="004A3659" w:rsidRDefault="002A77D3" w:rsidP="0053627A">
            <w:pPr>
              <w:pStyle w:val="TAL"/>
              <w:rPr>
                <w:ins w:id="1791" w:author="Ericsson, Venkat" w:date="2024-04-03T23:22:00Z"/>
                <w:lang w:val="en-US"/>
              </w:rPr>
            </w:pPr>
            <w:ins w:id="1792" w:author="Ericsson, Venkat" w:date="2024-04-03T23:22: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2CFD8F73" w14:textId="77777777" w:rsidR="002A77D3" w:rsidRPr="004A3659" w:rsidRDefault="002A77D3" w:rsidP="0053627A">
            <w:pPr>
              <w:pStyle w:val="TAC"/>
              <w:rPr>
                <w:ins w:id="1793" w:author="Ericsson, Venkat" w:date="2024-04-03T23:22:00Z"/>
                <w:lang w:val="en-US"/>
              </w:rPr>
            </w:pPr>
          </w:p>
        </w:tc>
        <w:tc>
          <w:tcPr>
            <w:tcW w:w="4378" w:type="dxa"/>
            <w:gridSpan w:val="5"/>
            <w:tcBorders>
              <w:top w:val="nil"/>
              <w:left w:val="single" w:sz="4" w:space="0" w:color="auto"/>
              <w:bottom w:val="nil"/>
              <w:right w:val="single" w:sz="4" w:space="0" w:color="auto"/>
            </w:tcBorders>
          </w:tcPr>
          <w:p w14:paraId="1674FC08" w14:textId="77777777" w:rsidR="002A77D3" w:rsidRPr="004A3659" w:rsidRDefault="002A77D3" w:rsidP="0053627A">
            <w:pPr>
              <w:pStyle w:val="TAC"/>
              <w:rPr>
                <w:ins w:id="1794" w:author="Ericsson, Venkat" w:date="2024-04-03T23:22:00Z"/>
                <w:rFonts w:ascii="CG Times (WN)" w:hAnsi="CG Times (WN)"/>
                <w:lang w:val="en-US" w:eastAsia="zh-CN"/>
              </w:rPr>
            </w:pPr>
          </w:p>
        </w:tc>
      </w:tr>
      <w:tr w:rsidR="002A77D3" w:rsidRPr="004A3659" w14:paraId="10510F00" w14:textId="77777777" w:rsidTr="0053627A">
        <w:trPr>
          <w:jc w:val="center"/>
          <w:ins w:id="179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4C1794D" w14:textId="77777777" w:rsidR="002A77D3" w:rsidRPr="004A3659" w:rsidRDefault="002A77D3" w:rsidP="0053627A">
            <w:pPr>
              <w:pStyle w:val="TAL"/>
              <w:rPr>
                <w:ins w:id="1796" w:author="Ericsson, Venkat" w:date="2024-04-03T23:22:00Z"/>
                <w:lang w:val="en-US"/>
              </w:rPr>
            </w:pPr>
            <w:ins w:id="1797" w:author="Ericsson, Venkat" w:date="2024-04-03T23:22: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0D5734A0" w14:textId="77777777" w:rsidR="002A77D3" w:rsidRPr="004A3659" w:rsidRDefault="002A77D3" w:rsidP="0053627A">
            <w:pPr>
              <w:pStyle w:val="TAC"/>
              <w:rPr>
                <w:ins w:id="1798" w:author="Ericsson, Venkat" w:date="2024-04-03T23:22:00Z"/>
                <w:lang w:val="en-US"/>
              </w:rPr>
            </w:pPr>
          </w:p>
        </w:tc>
        <w:tc>
          <w:tcPr>
            <w:tcW w:w="4378" w:type="dxa"/>
            <w:gridSpan w:val="5"/>
            <w:tcBorders>
              <w:top w:val="nil"/>
              <w:left w:val="single" w:sz="4" w:space="0" w:color="auto"/>
              <w:bottom w:val="nil"/>
              <w:right w:val="single" w:sz="4" w:space="0" w:color="auto"/>
            </w:tcBorders>
          </w:tcPr>
          <w:p w14:paraId="658A93B2" w14:textId="77777777" w:rsidR="002A77D3" w:rsidRPr="004A3659" w:rsidRDefault="002A77D3" w:rsidP="0053627A">
            <w:pPr>
              <w:pStyle w:val="TAC"/>
              <w:rPr>
                <w:ins w:id="1799" w:author="Ericsson, Venkat" w:date="2024-04-03T23:22:00Z"/>
                <w:rFonts w:ascii="CG Times (WN)" w:hAnsi="CG Times (WN)"/>
                <w:lang w:val="en-US" w:eastAsia="zh-CN"/>
              </w:rPr>
            </w:pPr>
          </w:p>
        </w:tc>
      </w:tr>
      <w:tr w:rsidR="002A77D3" w:rsidRPr="004A3659" w14:paraId="1D6D29F5" w14:textId="77777777" w:rsidTr="0053627A">
        <w:trPr>
          <w:jc w:val="center"/>
          <w:ins w:id="180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0B925BB" w14:textId="77777777" w:rsidR="002A77D3" w:rsidRPr="004A3659" w:rsidRDefault="002A77D3" w:rsidP="0053627A">
            <w:pPr>
              <w:pStyle w:val="TAL"/>
              <w:rPr>
                <w:ins w:id="1801" w:author="Ericsson, Venkat" w:date="2024-04-03T23:22:00Z"/>
                <w:lang w:val="en-US"/>
              </w:rPr>
            </w:pPr>
            <w:ins w:id="1802" w:author="Ericsson, Venkat" w:date="2024-04-03T23:22:00Z">
              <w:r w:rsidRPr="004A3659">
                <w:rPr>
                  <w:lang w:eastAsia="ja-JP"/>
                </w:rPr>
                <w:t>EPRE ratio of OCNG DMRS to SSS(Note 1)</w:t>
              </w:r>
            </w:ins>
          </w:p>
        </w:tc>
        <w:tc>
          <w:tcPr>
            <w:tcW w:w="1274" w:type="dxa"/>
            <w:tcBorders>
              <w:top w:val="nil"/>
              <w:left w:val="single" w:sz="4" w:space="0" w:color="auto"/>
              <w:bottom w:val="nil"/>
              <w:right w:val="single" w:sz="4" w:space="0" w:color="auto"/>
            </w:tcBorders>
          </w:tcPr>
          <w:p w14:paraId="29E92949" w14:textId="77777777" w:rsidR="002A77D3" w:rsidRPr="004A3659" w:rsidRDefault="002A77D3" w:rsidP="0053627A">
            <w:pPr>
              <w:pStyle w:val="TAC"/>
              <w:rPr>
                <w:ins w:id="1803" w:author="Ericsson, Venkat" w:date="2024-04-03T23:22:00Z"/>
                <w:lang w:val="en-US"/>
              </w:rPr>
            </w:pPr>
          </w:p>
        </w:tc>
        <w:tc>
          <w:tcPr>
            <w:tcW w:w="4378" w:type="dxa"/>
            <w:gridSpan w:val="5"/>
            <w:tcBorders>
              <w:top w:val="nil"/>
              <w:left w:val="single" w:sz="4" w:space="0" w:color="auto"/>
              <w:bottom w:val="nil"/>
              <w:right w:val="single" w:sz="4" w:space="0" w:color="auto"/>
            </w:tcBorders>
          </w:tcPr>
          <w:p w14:paraId="70E1B1C1" w14:textId="77777777" w:rsidR="002A77D3" w:rsidRPr="004A3659" w:rsidRDefault="002A77D3" w:rsidP="0053627A">
            <w:pPr>
              <w:pStyle w:val="TAC"/>
              <w:rPr>
                <w:ins w:id="1804" w:author="Ericsson, Venkat" w:date="2024-04-03T23:22:00Z"/>
                <w:rFonts w:ascii="CG Times (WN)" w:hAnsi="CG Times (WN)"/>
                <w:lang w:val="en-US" w:eastAsia="zh-CN"/>
              </w:rPr>
            </w:pPr>
          </w:p>
        </w:tc>
      </w:tr>
      <w:tr w:rsidR="002A77D3" w:rsidRPr="004A3659" w14:paraId="3B019A55" w14:textId="77777777" w:rsidTr="0053627A">
        <w:trPr>
          <w:jc w:val="center"/>
          <w:ins w:id="180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FEF64C1" w14:textId="77777777" w:rsidR="002A77D3" w:rsidRPr="004A3659" w:rsidRDefault="002A77D3" w:rsidP="0053627A">
            <w:pPr>
              <w:pStyle w:val="TAL"/>
              <w:rPr>
                <w:ins w:id="1806" w:author="Ericsson, Venkat" w:date="2024-04-03T23:22:00Z"/>
                <w:lang w:val="en-US"/>
              </w:rPr>
            </w:pPr>
            <w:ins w:id="1807" w:author="Ericsson, Venkat" w:date="2024-04-03T23:22: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1DF94EA1" w14:textId="77777777" w:rsidR="002A77D3" w:rsidRPr="004A3659" w:rsidRDefault="002A77D3" w:rsidP="0053627A">
            <w:pPr>
              <w:pStyle w:val="TAC"/>
              <w:rPr>
                <w:ins w:id="1808" w:author="Ericsson, Venkat" w:date="2024-04-03T23:22:00Z"/>
                <w:lang w:val="en-US"/>
              </w:rPr>
            </w:pPr>
          </w:p>
        </w:tc>
        <w:tc>
          <w:tcPr>
            <w:tcW w:w="4378" w:type="dxa"/>
            <w:gridSpan w:val="5"/>
            <w:tcBorders>
              <w:top w:val="nil"/>
              <w:left w:val="single" w:sz="4" w:space="0" w:color="auto"/>
              <w:bottom w:val="single" w:sz="4" w:space="0" w:color="auto"/>
              <w:right w:val="single" w:sz="4" w:space="0" w:color="auto"/>
            </w:tcBorders>
          </w:tcPr>
          <w:p w14:paraId="004A3C8D" w14:textId="77777777" w:rsidR="002A77D3" w:rsidRPr="004A3659" w:rsidRDefault="002A77D3" w:rsidP="0053627A">
            <w:pPr>
              <w:pStyle w:val="TAC"/>
              <w:rPr>
                <w:ins w:id="1809" w:author="Ericsson, Venkat" w:date="2024-04-03T23:22:00Z"/>
                <w:rFonts w:ascii="CG Times (WN)" w:hAnsi="CG Times (WN)"/>
                <w:lang w:val="en-US" w:eastAsia="zh-CN"/>
              </w:rPr>
            </w:pPr>
          </w:p>
        </w:tc>
      </w:tr>
      <w:tr w:rsidR="002A77D3" w:rsidRPr="004A3659" w14:paraId="4BD31E9A" w14:textId="77777777" w:rsidTr="0053627A">
        <w:trPr>
          <w:trHeight w:val="400"/>
          <w:jc w:val="center"/>
          <w:ins w:id="1810" w:author="Ericsson, Venkat" w:date="2024-04-03T23:22:00Z"/>
        </w:trPr>
        <w:tc>
          <w:tcPr>
            <w:tcW w:w="2067" w:type="dxa"/>
            <w:tcBorders>
              <w:top w:val="single" w:sz="4" w:space="0" w:color="auto"/>
              <w:left w:val="single" w:sz="4" w:space="0" w:color="auto"/>
              <w:bottom w:val="nil"/>
              <w:right w:val="single" w:sz="4" w:space="0" w:color="auto"/>
            </w:tcBorders>
          </w:tcPr>
          <w:p w14:paraId="478A6FB1" w14:textId="77777777" w:rsidR="002A77D3" w:rsidRPr="004A3659" w:rsidRDefault="002A77D3" w:rsidP="0053627A">
            <w:pPr>
              <w:pStyle w:val="TAL"/>
              <w:rPr>
                <w:ins w:id="1811" w:author="Ericsson, Venkat" w:date="2024-04-03T23:22:00Z"/>
                <w:rFonts w:eastAsia="Calibri"/>
                <w:szCs w:val="22"/>
                <w:lang w:val="en-US"/>
              </w:rPr>
            </w:pPr>
            <w:del w:id="1812" w:author="Ericsson, Venkat" w:date="2024-04-18T10:44:00Z">
              <w:r w:rsidRPr="004A3659">
                <w:rPr>
                  <w:rFonts w:eastAsia="Calibri"/>
                  <w:szCs w:val="22"/>
                  <w:lang w:val="en-US"/>
                </w:rPr>
                <w:fldChar w:fldCharType="begin"/>
              </w:r>
              <w:r w:rsidRPr="004A3659">
                <w:rPr>
                  <w:rFonts w:eastAsia="Calibri"/>
                  <w:szCs w:val="22"/>
                  <w:lang w:val="en-US"/>
                </w:rPr>
                <w:fldChar w:fldCharType="end"/>
              </w:r>
            </w:del>
            <w:ins w:id="1813" w:author="Ericsson, Venkat" w:date="2024-04-03T23:22:00Z">
              <w:r w:rsidRPr="004A3659">
                <w:rPr>
                  <w:rFonts w:eastAsia="Calibri"/>
                  <w:position w:val="-12"/>
                  <w:szCs w:val="22"/>
                  <w:lang w:val="en-US"/>
                </w:rPr>
                <w:object w:dxaOrig="410" w:dyaOrig="310" w14:anchorId="56362CB5">
                  <v:shape id="_x0000_i1032" type="#_x0000_t75" style="width:20.7pt;height:15.5pt" o:ole="">
                    <v:imagedata r:id="rId15" o:title=""/>
                  </v:shape>
                  <o:OLEObject Type="Embed" ProgID="Equation.3" ShapeID="_x0000_i1032" DrawAspect="Content" ObjectID="_1778049535" r:id="rId24"/>
                </w:object>
              </w:r>
            </w:ins>
            <w:ins w:id="1814" w:author="Ericsson, Venkat" w:date="2024-04-03T23:22: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24EBC619" w14:textId="77777777" w:rsidR="002A77D3" w:rsidRPr="004A3659" w:rsidRDefault="002A77D3" w:rsidP="0053627A">
            <w:pPr>
              <w:pStyle w:val="TAL"/>
              <w:rPr>
                <w:ins w:id="1815" w:author="Ericsson, Venkat" w:date="2024-04-03T23:22:00Z"/>
                <w:rFonts w:eastAsia="Calibri"/>
                <w:szCs w:val="22"/>
                <w:lang w:val="en-US"/>
              </w:rPr>
            </w:pPr>
            <w:ins w:id="1816"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041B7D09" w14:textId="77777777" w:rsidR="002A77D3" w:rsidRPr="004A3659" w:rsidRDefault="002A77D3" w:rsidP="0053627A">
            <w:pPr>
              <w:pStyle w:val="TAC"/>
              <w:rPr>
                <w:ins w:id="1817" w:author="Ericsson, Venkat" w:date="2024-04-03T23:22:00Z"/>
                <w:lang w:val="en-US"/>
              </w:rPr>
            </w:pPr>
            <w:ins w:id="1818" w:author="Ericsson, Venkat" w:date="2024-04-03T23:22:00Z">
              <w:r w:rsidRPr="004A3659">
                <w:rPr>
                  <w:lang w:val="en-US"/>
                </w:rPr>
                <w:t>dBm/SCS</w:t>
              </w:r>
            </w:ins>
          </w:p>
        </w:tc>
        <w:tc>
          <w:tcPr>
            <w:tcW w:w="4378" w:type="dxa"/>
            <w:gridSpan w:val="5"/>
            <w:tcBorders>
              <w:top w:val="single" w:sz="4" w:space="0" w:color="auto"/>
              <w:left w:val="single" w:sz="4" w:space="0" w:color="auto"/>
              <w:bottom w:val="single" w:sz="4" w:space="0" w:color="auto"/>
              <w:right w:val="single" w:sz="4" w:space="0" w:color="auto"/>
            </w:tcBorders>
          </w:tcPr>
          <w:p w14:paraId="2D986E7B" w14:textId="77777777" w:rsidR="002A77D3" w:rsidRPr="004A3659" w:rsidRDefault="002A77D3" w:rsidP="0053627A">
            <w:pPr>
              <w:pStyle w:val="TAC"/>
              <w:rPr>
                <w:ins w:id="1819" w:author="Ericsson, Venkat" w:date="2024-04-03T23:22:00Z"/>
                <w:lang w:val="en-US"/>
              </w:rPr>
            </w:pPr>
            <w:ins w:id="1820" w:author="Ericsson, Venkat" w:date="2024-04-03T23:22:00Z">
              <w:r w:rsidRPr="004A3659">
                <w:t>-104</w:t>
              </w:r>
            </w:ins>
          </w:p>
        </w:tc>
      </w:tr>
      <w:tr w:rsidR="002A77D3" w:rsidRPr="004A3659" w14:paraId="2B0652CF" w14:textId="77777777" w:rsidTr="0053627A">
        <w:trPr>
          <w:trHeight w:val="400"/>
          <w:jc w:val="center"/>
          <w:ins w:id="1821" w:author="Ericsson, Venkat" w:date="2024-04-03T23:22:00Z"/>
        </w:trPr>
        <w:tc>
          <w:tcPr>
            <w:tcW w:w="2067" w:type="dxa"/>
            <w:tcBorders>
              <w:top w:val="nil"/>
              <w:left w:val="single" w:sz="4" w:space="0" w:color="auto"/>
              <w:bottom w:val="single" w:sz="4" w:space="0" w:color="auto"/>
              <w:right w:val="single" w:sz="4" w:space="0" w:color="auto"/>
            </w:tcBorders>
          </w:tcPr>
          <w:p w14:paraId="7D49E371" w14:textId="77777777" w:rsidR="002A77D3" w:rsidRPr="004A3659" w:rsidRDefault="002A77D3" w:rsidP="0053627A">
            <w:pPr>
              <w:pStyle w:val="TAL"/>
              <w:rPr>
                <w:ins w:id="182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6A75CAA" w14:textId="77777777" w:rsidR="002A77D3" w:rsidRPr="004A3659" w:rsidRDefault="002A77D3" w:rsidP="0053627A">
            <w:pPr>
              <w:pStyle w:val="TAL"/>
              <w:rPr>
                <w:ins w:id="1823" w:author="Ericsson, Venkat" w:date="2024-04-03T23:22:00Z"/>
                <w:rFonts w:eastAsia="Calibri"/>
                <w:szCs w:val="22"/>
                <w:lang w:val="en-US"/>
              </w:rPr>
            </w:pPr>
            <w:ins w:id="1824"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2D9AADEA" w14:textId="77777777" w:rsidR="002A77D3" w:rsidRPr="004A3659" w:rsidRDefault="002A77D3" w:rsidP="0053627A">
            <w:pPr>
              <w:pStyle w:val="TAC"/>
              <w:rPr>
                <w:ins w:id="1825" w:author="Ericsson, Venkat" w:date="2024-04-03T23:22:00Z"/>
                <w:rFonts w:eastAsia="Calibri"/>
                <w:szCs w:val="22"/>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20EC0C7" w14:textId="77777777" w:rsidR="002A77D3" w:rsidRPr="004A3659" w:rsidRDefault="002A77D3" w:rsidP="0053627A">
            <w:pPr>
              <w:pStyle w:val="TAC"/>
              <w:rPr>
                <w:ins w:id="1826" w:author="Ericsson, Venkat" w:date="2024-04-03T23:22:00Z"/>
              </w:rPr>
            </w:pPr>
            <w:ins w:id="1827" w:author="Ericsson, Venkat" w:date="2024-04-03T23:22:00Z">
              <w:r w:rsidRPr="004A3659">
                <w:t>-101</w:t>
              </w:r>
            </w:ins>
          </w:p>
        </w:tc>
      </w:tr>
      <w:tr w:rsidR="0008767E" w:rsidRPr="004A3659" w14:paraId="5AF7E9BC" w14:textId="77777777" w:rsidTr="0008767E">
        <w:trPr>
          <w:jc w:val="center"/>
          <w:ins w:id="182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2CA391BD" w14:textId="77777777" w:rsidR="0008767E" w:rsidRPr="004A3659" w:rsidRDefault="0008767E" w:rsidP="0008767E">
            <w:pPr>
              <w:pStyle w:val="TAL"/>
              <w:rPr>
                <w:ins w:id="1829" w:author="Ericsson, Venkat" w:date="2024-04-03T23:22:00Z"/>
                <w:i/>
                <w:lang w:val="en-US"/>
              </w:rPr>
            </w:pPr>
            <w:ins w:id="1830" w:author="Ericsson, Venkat" w:date="2024-04-03T23:22:00Z">
              <w:r w:rsidRPr="004A3659">
                <w:rPr>
                  <w:rFonts w:eastAsia="Calibri"/>
                  <w:i/>
                  <w:position w:val="-12"/>
                  <w:szCs w:val="22"/>
                  <w:lang w:val="en-US"/>
                </w:rPr>
                <w:object w:dxaOrig="609" w:dyaOrig="310" w14:anchorId="775DFF08">
                  <v:shape id="_x0000_i1033" type="#_x0000_t75" style="width:30.25pt;height:15.5pt" o:ole="">
                    <v:imagedata r:id="rId18" o:title=""/>
                  </v:shape>
                  <o:OLEObject Type="Embed" ProgID="Equation.3" ShapeID="_x0000_i1033" DrawAspect="Content" ObjectID="_1778049536" r:id="rId25"/>
                </w:object>
              </w:r>
            </w:ins>
          </w:p>
        </w:tc>
        <w:tc>
          <w:tcPr>
            <w:tcW w:w="1274" w:type="dxa"/>
            <w:tcBorders>
              <w:top w:val="single" w:sz="4" w:space="0" w:color="auto"/>
              <w:left w:val="single" w:sz="4" w:space="0" w:color="auto"/>
              <w:bottom w:val="single" w:sz="4" w:space="0" w:color="auto"/>
              <w:right w:val="single" w:sz="4" w:space="0" w:color="auto"/>
            </w:tcBorders>
          </w:tcPr>
          <w:p w14:paraId="1A1ABE87" w14:textId="77777777" w:rsidR="0008767E" w:rsidRPr="004A3659" w:rsidRDefault="0008767E" w:rsidP="0008767E">
            <w:pPr>
              <w:pStyle w:val="TAC"/>
              <w:rPr>
                <w:ins w:id="1831" w:author="Ericsson, Venkat" w:date="2024-04-03T23:22:00Z"/>
                <w:lang w:val="en-US"/>
              </w:rPr>
            </w:pPr>
            <w:ins w:id="1832" w:author="Ericsson, Venkat" w:date="2024-04-03T23:22:00Z">
              <w:r w:rsidRPr="004A3659">
                <w:rPr>
                  <w:lang w:val="en-US"/>
                </w:rPr>
                <w:t>dB</w:t>
              </w:r>
            </w:ins>
          </w:p>
        </w:tc>
        <w:tc>
          <w:tcPr>
            <w:tcW w:w="2243" w:type="dxa"/>
            <w:gridSpan w:val="3"/>
            <w:tcBorders>
              <w:top w:val="single" w:sz="4" w:space="0" w:color="auto"/>
              <w:left w:val="single" w:sz="4" w:space="0" w:color="auto"/>
              <w:bottom w:val="single" w:sz="4" w:space="0" w:color="auto"/>
              <w:right w:val="single" w:sz="4" w:space="0" w:color="auto"/>
            </w:tcBorders>
          </w:tcPr>
          <w:p w14:paraId="1FAE18B7" w14:textId="457C33CD" w:rsidR="0008767E" w:rsidRPr="004A3659" w:rsidRDefault="0008767E" w:rsidP="0008767E">
            <w:pPr>
              <w:pStyle w:val="TAC"/>
              <w:rPr>
                <w:ins w:id="1833" w:author="Ericsson, Venkat" w:date="2024-04-03T23:22:00Z"/>
                <w:lang w:val="en-US"/>
              </w:rPr>
            </w:pPr>
            <w:ins w:id="1834" w:author="Ericsson, Venkat" w:date="2024-04-18T10:45:00Z">
              <w:del w:id="1835" w:author="Huawei -RAN4#111" w:date="2024-05-06T11:32:00Z">
                <w:r w:rsidRPr="004A3659" w:rsidDel="0008767E">
                  <w:delText>[29]</w:delText>
                </w:r>
              </w:del>
            </w:ins>
            <w:ins w:id="1836" w:author="Ericsson, Venkat" w:date="2024-04-18T10:46:00Z">
              <w:del w:id="1837" w:author="Huawei -RAN4#111" w:date="2024-05-06T11:32:00Z">
                <w:r w:rsidRPr="004A3659" w:rsidDel="0008767E">
                  <w:delText xml:space="preserve"> </w:delText>
                </w:r>
              </w:del>
            </w:ins>
            <w:ins w:id="1838" w:author="Ericsson, Venkat" w:date="2024-04-18T10:45:00Z">
              <w:del w:id="1839" w:author="Huawei -RAN4#111" w:date="2024-05-06T11:32:00Z">
                <w:r w:rsidRPr="004A3659" w:rsidDel="0008767E">
                  <w:delText>+</w:delText>
                </w:r>
              </w:del>
            </w:ins>
            <w:ins w:id="1840" w:author="Ericsson, Venkat" w:date="2024-04-18T10:46:00Z">
              <w:del w:id="1841" w:author="Huawei -RAN4#111" w:date="2024-05-06T11:32:00Z">
                <w:r w:rsidRPr="004A3659" w:rsidDel="0008767E">
                  <w:delText xml:space="preserve"> </w:delText>
                </w:r>
              </w:del>
            </w:ins>
            <w:ins w:id="1842" w:author="Ericsson, Venkat" w:date="2024-04-18T10:45:00Z">
              <w:del w:id="1843" w:author="Huawei -RAN4#111" w:date="2024-05-06T11:32:00Z">
                <w:r w:rsidRPr="004A3659" w:rsidDel="0008767E">
                  <w:delText>[</w:delText>
                </w:r>
                <w:r w:rsidRPr="004A3659" w:rsidDel="0008767E">
                  <w:rPr>
                    <w:rFonts w:cs="Arial"/>
                  </w:rPr>
                  <w:delText>Δ</w:delText>
                </w:r>
                <w:r w:rsidRPr="004A3659" w:rsidDel="0008767E">
                  <w:rPr>
                    <w:vertAlign w:val="subscript"/>
                  </w:rPr>
                  <w:delText>EPRE</w:delText>
                </w:r>
                <w:r w:rsidRPr="004A3659" w:rsidDel="0008767E">
                  <w:rPr>
                    <w:vertAlign w:val="superscript"/>
                  </w:rPr>
                  <w:delText xml:space="preserve">Note </w:delText>
                </w:r>
              </w:del>
            </w:ins>
            <w:ins w:id="1844" w:author="Ericsson, Venkat" w:date="2024-04-18T10:50:00Z">
              <w:del w:id="1845" w:author="Huawei -RAN4#111" w:date="2024-05-06T11:32:00Z">
                <w:r w:rsidRPr="004A3659" w:rsidDel="0008767E">
                  <w:rPr>
                    <w:vertAlign w:val="superscript"/>
                  </w:rPr>
                  <w:delText>9</w:delText>
                </w:r>
              </w:del>
            </w:ins>
            <w:ins w:id="1846" w:author="Ericsson, Venkat" w:date="2024-04-18T10:45:00Z">
              <w:del w:id="1847" w:author="Huawei -RAN4#111" w:date="2024-05-06T11:32:00Z">
                <w:r w:rsidRPr="004A3659" w:rsidDel="0008767E">
                  <w:delText>]</w:delText>
                </w:r>
              </w:del>
            </w:ins>
            <w:ins w:id="1848" w:author="Huawei -RAN4#111" w:date="2024-05-06T11:32:00Z">
              <w:r>
                <w:t>10</w:t>
              </w:r>
            </w:ins>
          </w:p>
        </w:tc>
        <w:tc>
          <w:tcPr>
            <w:tcW w:w="2135" w:type="dxa"/>
            <w:gridSpan w:val="2"/>
            <w:tcBorders>
              <w:top w:val="single" w:sz="4" w:space="0" w:color="auto"/>
              <w:left w:val="single" w:sz="4" w:space="0" w:color="auto"/>
              <w:bottom w:val="single" w:sz="4" w:space="0" w:color="auto"/>
              <w:right w:val="single" w:sz="4" w:space="0" w:color="auto"/>
            </w:tcBorders>
          </w:tcPr>
          <w:p w14:paraId="0F0C03BC" w14:textId="0A9F021A" w:rsidR="0008767E" w:rsidRPr="004A3659" w:rsidRDefault="0008767E" w:rsidP="00D12330">
            <w:pPr>
              <w:pStyle w:val="TAC"/>
              <w:rPr>
                <w:ins w:id="1849" w:author="Ericsson, Venkat" w:date="2024-04-03T23:22:00Z"/>
                <w:lang w:val="en-US"/>
              </w:rPr>
            </w:pPr>
            <w:ins w:id="1850" w:author="Huawei -RAN4#111" w:date="2024-05-06T11:32:00Z">
              <w:r w:rsidRPr="004A3659">
                <w:t>[</w:t>
              </w:r>
              <w:del w:id="1851" w:author="Huawei" w:date="2024-05-23T12:54:00Z">
                <w:r w:rsidRPr="004A3659" w:rsidDel="00D12330">
                  <w:delText>2</w:delText>
                </w:r>
              </w:del>
            </w:ins>
            <w:ins w:id="1852" w:author="Huawei" w:date="2024-05-23T12:54:00Z">
              <w:r w:rsidR="00D12330">
                <w:t>1</w:t>
              </w:r>
            </w:ins>
            <w:ins w:id="1853" w:author="Huawei -RAN4#111" w:date="2024-05-06T11:32:00Z">
              <w:r w:rsidRPr="004A3659">
                <w:t>9] + [</w:t>
              </w:r>
              <w:r w:rsidRPr="004A3659">
                <w:rPr>
                  <w:rFonts w:cs="Arial"/>
                </w:rPr>
                <w:t>Δ</w:t>
              </w:r>
              <w:r w:rsidRPr="004A3659">
                <w:rPr>
                  <w:vertAlign w:val="subscript"/>
                </w:rPr>
                <w:t>EPRE</w:t>
              </w:r>
              <w:r w:rsidRPr="004A3659">
                <w:rPr>
                  <w:vertAlign w:val="superscript"/>
                </w:rPr>
                <w:t>Note 9</w:t>
              </w:r>
              <w:r w:rsidRPr="004A3659">
                <w:t>]</w:t>
              </w:r>
            </w:ins>
          </w:p>
        </w:tc>
      </w:tr>
      <w:tr w:rsidR="0008767E" w:rsidRPr="004A3659" w14:paraId="737EEE02" w14:textId="77777777" w:rsidTr="0008767E">
        <w:trPr>
          <w:jc w:val="center"/>
          <w:ins w:id="185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3CEB21A" w14:textId="77777777" w:rsidR="0008767E" w:rsidRPr="004A3659" w:rsidRDefault="0008767E" w:rsidP="0008767E">
            <w:pPr>
              <w:pStyle w:val="TAL"/>
              <w:rPr>
                <w:ins w:id="1855" w:author="Ericsson, Venkat" w:date="2024-04-03T23:22:00Z"/>
                <w:lang w:val="en-US"/>
              </w:rPr>
            </w:pPr>
            <w:ins w:id="1856" w:author="Ericsson, Venkat" w:date="2024-04-03T23:22:00Z">
              <w:r w:rsidRPr="004A3659">
                <w:rPr>
                  <w:rFonts w:eastAsia="Calibri"/>
                  <w:position w:val="-12"/>
                  <w:szCs w:val="22"/>
                  <w:lang w:val="en-US"/>
                </w:rPr>
                <w:object w:dxaOrig="809" w:dyaOrig="310" w14:anchorId="6C0DC998">
                  <v:shape id="_x0000_i1034" type="#_x0000_t75" style="width:39.8pt;height:15.5pt" o:ole="">
                    <v:imagedata r:id="rId20" o:title=""/>
                  </v:shape>
                  <o:OLEObject Type="Embed" ProgID="Equation.3" ShapeID="_x0000_i1034" DrawAspect="Content" ObjectID="_1778049537" r:id="rId26"/>
                </w:object>
              </w:r>
            </w:ins>
          </w:p>
        </w:tc>
        <w:tc>
          <w:tcPr>
            <w:tcW w:w="1274" w:type="dxa"/>
            <w:tcBorders>
              <w:top w:val="single" w:sz="4" w:space="0" w:color="auto"/>
              <w:left w:val="single" w:sz="4" w:space="0" w:color="auto"/>
              <w:bottom w:val="single" w:sz="4" w:space="0" w:color="auto"/>
              <w:right w:val="single" w:sz="4" w:space="0" w:color="auto"/>
            </w:tcBorders>
          </w:tcPr>
          <w:p w14:paraId="5B93835C" w14:textId="77777777" w:rsidR="0008767E" w:rsidRPr="004A3659" w:rsidRDefault="0008767E" w:rsidP="0008767E">
            <w:pPr>
              <w:pStyle w:val="TAC"/>
              <w:rPr>
                <w:ins w:id="1857" w:author="Ericsson, Venkat" w:date="2024-04-03T23:22:00Z"/>
                <w:lang w:val="en-US"/>
              </w:rPr>
            </w:pPr>
            <w:ins w:id="1858" w:author="Ericsson, Venkat" w:date="2024-04-03T23:22:00Z">
              <w:r w:rsidRPr="004A3659">
                <w:rPr>
                  <w:lang w:val="en-US"/>
                </w:rPr>
                <w:t>dB</w:t>
              </w:r>
            </w:ins>
          </w:p>
        </w:tc>
        <w:tc>
          <w:tcPr>
            <w:tcW w:w="2243" w:type="dxa"/>
            <w:gridSpan w:val="3"/>
            <w:tcBorders>
              <w:top w:val="single" w:sz="4" w:space="0" w:color="auto"/>
              <w:left w:val="single" w:sz="4" w:space="0" w:color="auto"/>
              <w:bottom w:val="single" w:sz="4" w:space="0" w:color="auto"/>
              <w:right w:val="single" w:sz="4" w:space="0" w:color="auto"/>
            </w:tcBorders>
          </w:tcPr>
          <w:p w14:paraId="07C65A0B" w14:textId="580EEE2B" w:rsidR="0008767E" w:rsidRPr="004A3659" w:rsidRDefault="0008767E" w:rsidP="0008767E">
            <w:pPr>
              <w:pStyle w:val="TAC"/>
              <w:rPr>
                <w:ins w:id="1859" w:author="Ericsson, Venkat" w:date="2024-04-03T23:22:00Z"/>
                <w:lang w:val="en-US"/>
              </w:rPr>
            </w:pPr>
            <w:ins w:id="1860" w:author="Ericsson, Venkat" w:date="2024-04-18T10:45:00Z">
              <w:del w:id="1861" w:author="Huawei -RAN4#111" w:date="2024-05-06T11:32:00Z">
                <w:r w:rsidRPr="004A3659" w:rsidDel="0008767E">
                  <w:delText>[29]</w:delText>
                </w:r>
              </w:del>
            </w:ins>
            <w:ins w:id="1862" w:author="Ericsson, Venkat" w:date="2024-04-18T10:46:00Z">
              <w:del w:id="1863" w:author="Huawei -RAN4#111" w:date="2024-05-06T11:32:00Z">
                <w:r w:rsidRPr="004A3659" w:rsidDel="0008767E">
                  <w:delText xml:space="preserve"> </w:delText>
                </w:r>
              </w:del>
            </w:ins>
            <w:ins w:id="1864" w:author="Ericsson, Venkat" w:date="2024-04-18T10:45:00Z">
              <w:del w:id="1865" w:author="Huawei -RAN4#111" w:date="2024-05-06T11:32:00Z">
                <w:r w:rsidRPr="004A3659" w:rsidDel="0008767E">
                  <w:delText>+</w:delText>
                </w:r>
              </w:del>
            </w:ins>
            <w:ins w:id="1866" w:author="Ericsson, Venkat" w:date="2024-04-18T10:46:00Z">
              <w:del w:id="1867" w:author="Huawei -RAN4#111" w:date="2024-05-06T11:32:00Z">
                <w:r w:rsidRPr="004A3659" w:rsidDel="0008767E">
                  <w:delText xml:space="preserve"> </w:delText>
                </w:r>
              </w:del>
            </w:ins>
            <w:ins w:id="1868" w:author="Ericsson, Venkat" w:date="2024-04-18T10:45:00Z">
              <w:del w:id="1869" w:author="Huawei -RAN4#111" w:date="2024-05-06T11:32:00Z">
                <w:r w:rsidRPr="004A3659" w:rsidDel="0008767E">
                  <w:delText>[</w:delText>
                </w:r>
                <w:r w:rsidRPr="004A3659" w:rsidDel="0008767E">
                  <w:rPr>
                    <w:rFonts w:cs="Arial"/>
                  </w:rPr>
                  <w:delText>Δ</w:delText>
                </w:r>
                <w:r w:rsidRPr="004A3659" w:rsidDel="0008767E">
                  <w:rPr>
                    <w:vertAlign w:val="subscript"/>
                  </w:rPr>
                  <w:delText>EPRE</w:delText>
                </w:r>
                <w:r w:rsidRPr="004A3659" w:rsidDel="0008767E">
                  <w:rPr>
                    <w:vertAlign w:val="superscript"/>
                  </w:rPr>
                  <w:delText xml:space="preserve">Note </w:delText>
                </w:r>
              </w:del>
            </w:ins>
            <w:ins w:id="1870" w:author="Ericsson, Venkat" w:date="2024-04-18T10:50:00Z">
              <w:del w:id="1871" w:author="Huawei -RAN4#111" w:date="2024-05-06T11:32:00Z">
                <w:r w:rsidRPr="004A3659" w:rsidDel="0008767E">
                  <w:rPr>
                    <w:vertAlign w:val="superscript"/>
                  </w:rPr>
                  <w:delText>9</w:delText>
                </w:r>
              </w:del>
            </w:ins>
            <w:ins w:id="1872" w:author="Ericsson, Venkat" w:date="2024-04-18T10:45:00Z">
              <w:del w:id="1873" w:author="Huawei -RAN4#111" w:date="2024-05-06T11:32:00Z">
                <w:r w:rsidRPr="004A3659" w:rsidDel="0008767E">
                  <w:delText>]</w:delText>
                </w:r>
              </w:del>
            </w:ins>
            <w:ins w:id="1874" w:author="Huawei -RAN4#111" w:date="2024-05-06T11:32:00Z">
              <w:r>
                <w:t>10</w:t>
              </w:r>
            </w:ins>
          </w:p>
        </w:tc>
        <w:tc>
          <w:tcPr>
            <w:tcW w:w="2135" w:type="dxa"/>
            <w:gridSpan w:val="2"/>
            <w:tcBorders>
              <w:top w:val="single" w:sz="4" w:space="0" w:color="auto"/>
              <w:left w:val="single" w:sz="4" w:space="0" w:color="auto"/>
              <w:bottom w:val="single" w:sz="4" w:space="0" w:color="auto"/>
              <w:right w:val="single" w:sz="4" w:space="0" w:color="auto"/>
            </w:tcBorders>
          </w:tcPr>
          <w:p w14:paraId="45233A43" w14:textId="1E1D304D" w:rsidR="0008767E" w:rsidRPr="004A3659" w:rsidRDefault="0008767E" w:rsidP="00D12330">
            <w:pPr>
              <w:pStyle w:val="TAC"/>
              <w:rPr>
                <w:ins w:id="1875" w:author="Ericsson, Venkat" w:date="2024-04-03T23:22:00Z"/>
                <w:lang w:val="en-US"/>
              </w:rPr>
            </w:pPr>
            <w:ins w:id="1876" w:author="Huawei -RAN4#111" w:date="2024-05-06T11:32:00Z">
              <w:r w:rsidRPr="004A3659">
                <w:t>[</w:t>
              </w:r>
              <w:del w:id="1877" w:author="Huawei" w:date="2024-05-23T12:54:00Z">
                <w:r w:rsidRPr="004A3659" w:rsidDel="00D12330">
                  <w:delText>2</w:delText>
                </w:r>
              </w:del>
            </w:ins>
            <w:ins w:id="1878" w:author="Huawei" w:date="2024-05-23T12:54:00Z">
              <w:r w:rsidR="00D12330">
                <w:t>1</w:t>
              </w:r>
            </w:ins>
            <w:ins w:id="1879" w:author="Huawei -RAN4#111" w:date="2024-05-06T11:32:00Z">
              <w:r w:rsidRPr="004A3659">
                <w:t>9] + [</w:t>
              </w:r>
              <w:r w:rsidRPr="004A3659">
                <w:rPr>
                  <w:rFonts w:cs="Arial"/>
                </w:rPr>
                <w:t>Δ</w:t>
              </w:r>
              <w:r w:rsidRPr="004A3659">
                <w:rPr>
                  <w:vertAlign w:val="subscript"/>
                </w:rPr>
                <w:t>EPRE</w:t>
              </w:r>
              <w:r w:rsidRPr="004A3659">
                <w:rPr>
                  <w:vertAlign w:val="superscript"/>
                </w:rPr>
                <w:t>Note 9</w:t>
              </w:r>
              <w:r w:rsidRPr="004A3659">
                <w:t>]</w:t>
              </w:r>
            </w:ins>
          </w:p>
        </w:tc>
      </w:tr>
      <w:tr w:rsidR="002A77D3" w:rsidRPr="004A3659" w14:paraId="47F25924" w14:textId="77777777" w:rsidTr="0008767E">
        <w:trPr>
          <w:jc w:val="center"/>
          <w:ins w:id="1880" w:author="Ericsson, Venkat" w:date="2024-04-03T23:22:00Z"/>
        </w:trPr>
        <w:tc>
          <w:tcPr>
            <w:tcW w:w="2067" w:type="dxa"/>
            <w:tcBorders>
              <w:top w:val="single" w:sz="4" w:space="0" w:color="auto"/>
              <w:left w:val="single" w:sz="4" w:space="0" w:color="auto"/>
              <w:bottom w:val="nil"/>
              <w:right w:val="single" w:sz="4" w:space="0" w:color="auto"/>
            </w:tcBorders>
          </w:tcPr>
          <w:p w14:paraId="677DC27A" w14:textId="77777777" w:rsidR="002A77D3" w:rsidRPr="004A3659" w:rsidRDefault="002A77D3" w:rsidP="0053627A">
            <w:pPr>
              <w:pStyle w:val="TAL"/>
              <w:rPr>
                <w:ins w:id="1881" w:author="Ericsson, Venkat" w:date="2024-04-03T23:22:00Z"/>
                <w:rFonts w:eastAsia="Calibri"/>
                <w:szCs w:val="22"/>
                <w:lang w:val="en-US"/>
              </w:rPr>
            </w:pPr>
            <w:ins w:id="1882" w:author="Ericsson, Venkat" w:date="2024-04-03T23:22: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5E9AB6FB" w14:textId="77777777" w:rsidR="002A77D3" w:rsidRPr="004A3659" w:rsidRDefault="002A77D3" w:rsidP="0053627A">
            <w:pPr>
              <w:pStyle w:val="TAL"/>
              <w:rPr>
                <w:ins w:id="1883" w:author="Ericsson, Venkat" w:date="2024-04-03T23:22:00Z"/>
                <w:rFonts w:eastAsia="Calibri"/>
                <w:szCs w:val="22"/>
                <w:lang w:val="en-US"/>
              </w:rPr>
            </w:pPr>
            <w:ins w:id="1884"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706AB444" w14:textId="77777777" w:rsidR="002A77D3" w:rsidRPr="004A3659" w:rsidRDefault="002A77D3" w:rsidP="0053627A">
            <w:pPr>
              <w:pStyle w:val="TAC"/>
              <w:rPr>
                <w:ins w:id="1885" w:author="Ericsson, Venkat" w:date="2024-04-03T23:22:00Z"/>
                <w:lang w:val="en-US"/>
              </w:rPr>
            </w:pPr>
            <w:ins w:id="1886" w:author="Ericsson, Venkat" w:date="2024-04-03T23:22:00Z">
              <w:r w:rsidRPr="004A3659">
                <w:rPr>
                  <w:lang w:val="en-US"/>
                </w:rPr>
                <w:t>dBm/SCS</w:t>
              </w:r>
            </w:ins>
          </w:p>
        </w:tc>
        <w:tc>
          <w:tcPr>
            <w:tcW w:w="2243" w:type="dxa"/>
            <w:gridSpan w:val="3"/>
            <w:tcBorders>
              <w:top w:val="single" w:sz="4" w:space="0" w:color="auto"/>
              <w:left w:val="single" w:sz="4" w:space="0" w:color="auto"/>
              <w:bottom w:val="single" w:sz="4" w:space="0" w:color="auto"/>
              <w:right w:val="single" w:sz="4" w:space="0" w:color="auto"/>
            </w:tcBorders>
          </w:tcPr>
          <w:p w14:paraId="489282EC" w14:textId="77777777" w:rsidR="002A77D3" w:rsidRPr="004A3659" w:rsidRDefault="002A77D3" w:rsidP="0053627A">
            <w:pPr>
              <w:pStyle w:val="TAC"/>
              <w:rPr>
                <w:ins w:id="1887" w:author="Ericsson, Venkat" w:date="2024-04-03T23:22:00Z"/>
                <w:lang w:val="en-US"/>
              </w:rPr>
            </w:pPr>
            <w:ins w:id="1888" w:author="Ericsson, Venkat" w:date="2024-04-03T23:22:00Z">
              <w:r w:rsidRPr="004A3659">
                <w:t>-87</w:t>
              </w:r>
            </w:ins>
          </w:p>
        </w:tc>
        <w:tc>
          <w:tcPr>
            <w:tcW w:w="2135" w:type="dxa"/>
            <w:gridSpan w:val="2"/>
            <w:tcBorders>
              <w:top w:val="single" w:sz="4" w:space="0" w:color="auto"/>
              <w:left w:val="single" w:sz="4" w:space="0" w:color="auto"/>
              <w:bottom w:val="single" w:sz="4" w:space="0" w:color="auto"/>
              <w:right w:val="single" w:sz="4" w:space="0" w:color="auto"/>
            </w:tcBorders>
          </w:tcPr>
          <w:p w14:paraId="37B57911" w14:textId="77777777" w:rsidR="002A77D3" w:rsidRPr="004A3659" w:rsidRDefault="002A77D3" w:rsidP="0053627A">
            <w:pPr>
              <w:pStyle w:val="TAC"/>
              <w:rPr>
                <w:ins w:id="1889" w:author="Ericsson, Venkat" w:date="2024-04-03T23:22:00Z"/>
                <w:lang w:val="en-US"/>
              </w:rPr>
            </w:pPr>
            <w:ins w:id="1890" w:author="Ericsson, Venkat" w:date="2024-04-03T23:22:00Z">
              <w:r w:rsidRPr="004A3659">
                <w:rPr>
                  <w:lang w:val="en-US"/>
                </w:rPr>
                <w:t>NA</w:t>
              </w:r>
            </w:ins>
          </w:p>
        </w:tc>
      </w:tr>
      <w:tr w:rsidR="002A77D3" w:rsidRPr="004A3659" w14:paraId="7EC7B19C" w14:textId="77777777" w:rsidTr="0008767E">
        <w:trPr>
          <w:jc w:val="center"/>
          <w:ins w:id="1891" w:author="Ericsson, Venkat" w:date="2024-04-03T23:22:00Z"/>
        </w:trPr>
        <w:tc>
          <w:tcPr>
            <w:tcW w:w="2067" w:type="dxa"/>
            <w:tcBorders>
              <w:top w:val="nil"/>
              <w:left w:val="single" w:sz="4" w:space="0" w:color="auto"/>
              <w:bottom w:val="single" w:sz="4" w:space="0" w:color="auto"/>
              <w:right w:val="single" w:sz="4" w:space="0" w:color="auto"/>
            </w:tcBorders>
          </w:tcPr>
          <w:p w14:paraId="37529D5C" w14:textId="77777777" w:rsidR="002A77D3" w:rsidRPr="004A3659" w:rsidRDefault="002A77D3" w:rsidP="0053627A">
            <w:pPr>
              <w:pStyle w:val="TAL"/>
              <w:rPr>
                <w:ins w:id="189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6B9FBF" w14:textId="77777777" w:rsidR="002A77D3" w:rsidRPr="004A3659" w:rsidRDefault="002A77D3" w:rsidP="0053627A">
            <w:pPr>
              <w:pStyle w:val="TAL"/>
              <w:rPr>
                <w:ins w:id="1893" w:author="Ericsson, Venkat" w:date="2024-04-03T23:22:00Z"/>
                <w:rFonts w:eastAsia="Calibri"/>
                <w:szCs w:val="22"/>
                <w:lang w:val="en-US"/>
              </w:rPr>
            </w:pPr>
            <w:ins w:id="1894" w:author="Ericsson, Venkat" w:date="2024-04-03T23:22: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76DC4D9B" w14:textId="77777777" w:rsidR="002A77D3" w:rsidRPr="004A3659" w:rsidRDefault="002A77D3" w:rsidP="0053627A">
            <w:pPr>
              <w:pStyle w:val="TAC"/>
              <w:rPr>
                <w:ins w:id="1895" w:author="Ericsson, Venkat" w:date="2024-04-03T23:22:00Z"/>
                <w:rFonts w:eastAsia="Calibri"/>
                <w:szCs w:val="22"/>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7C9A30CF" w14:textId="77777777" w:rsidR="002A77D3" w:rsidRPr="004A3659" w:rsidRDefault="002A77D3" w:rsidP="0053627A">
            <w:pPr>
              <w:pStyle w:val="TAC"/>
              <w:rPr>
                <w:ins w:id="1896" w:author="Ericsson, Venkat" w:date="2024-04-03T23:22:00Z"/>
              </w:rPr>
            </w:pPr>
            <w:ins w:id="1897" w:author="Ericsson, Venkat" w:date="2024-04-03T23:22:00Z">
              <w:r w:rsidRPr="004A3659">
                <w:t>-84</w:t>
              </w:r>
            </w:ins>
          </w:p>
        </w:tc>
        <w:tc>
          <w:tcPr>
            <w:tcW w:w="2135" w:type="dxa"/>
            <w:gridSpan w:val="2"/>
            <w:tcBorders>
              <w:top w:val="single" w:sz="4" w:space="0" w:color="auto"/>
              <w:left w:val="single" w:sz="4" w:space="0" w:color="auto"/>
              <w:bottom w:val="single" w:sz="4" w:space="0" w:color="auto"/>
              <w:right w:val="single" w:sz="4" w:space="0" w:color="auto"/>
            </w:tcBorders>
          </w:tcPr>
          <w:p w14:paraId="424F7EFE" w14:textId="77777777" w:rsidR="002A77D3" w:rsidRPr="004A3659" w:rsidRDefault="002A77D3" w:rsidP="0053627A">
            <w:pPr>
              <w:pStyle w:val="TAC"/>
              <w:rPr>
                <w:ins w:id="1898" w:author="Ericsson, Venkat" w:date="2024-04-03T23:22:00Z"/>
              </w:rPr>
            </w:pPr>
            <w:ins w:id="1899" w:author="Ericsson, Venkat" w:date="2024-04-03T23:22:00Z">
              <w:r w:rsidRPr="004A3659">
                <w:t>NA</w:t>
              </w:r>
            </w:ins>
          </w:p>
        </w:tc>
      </w:tr>
      <w:tr w:rsidR="002A77D3" w:rsidRPr="004A3659" w14:paraId="20DB2664" w14:textId="77777777" w:rsidTr="0008767E">
        <w:trPr>
          <w:jc w:val="center"/>
          <w:ins w:id="190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4DF5979F" w14:textId="77777777" w:rsidR="002A77D3" w:rsidRPr="004A3659" w:rsidRDefault="002A77D3" w:rsidP="0053627A">
            <w:pPr>
              <w:pStyle w:val="TAL"/>
              <w:rPr>
                <w:ins w:id="1901" w:author="Ericsson, Venkat" w:date="2024-04-03T23:22:00Z"/>
                <w:lang w:val="en-US"/>
              </w:rPr>
            </w:pPr>
            <w:ins w:id="1902" w:author="Ericsson, Venkat" w:date="2024-04-03T23:22: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61C6829B" w14:textId="77777777" w:rsidR="002A77D3" w:rsidRPr="004A3659" w:rsidRDefault="002A77D3" w:rsidP="0053627A">
            <w:pPr>
              <w:pStyle w:val="TAC"/>
              <w:rPr>
                <w:ins w:id="1903" w:author="Ericsson, Venkat" w:date="2024-04-03T23:22:00Z"/>
                <w:lang w:val="en-US"/>
              </w:rPr>
            </w:pPr>
            <w:ins w:id="1904" w:author="Ericsson, Venkat" w:date="2024-04-03T23:22:00Z">
              <w:r w:rsidRPr="004A3659">
                <w:t>dBm/15 kHz</w:t>
              </w:r>
            </w:ins>
          </w:p>
        </w:tc>
        <w:tc>
          <w:tcPr>
            <w:tcW w:w="2243" w:type="dxa"/>
            <w:gridSpan w:val="3"/>
            <w:tcBorders>
              <w:top w:val="single" w:sz="4" w:space="0" w:color="auto"/>
              <w:left w:val="single" w:sz="4" w:space="0" w:color="auto"/>
              <w:bottom w:val="single" w:sz="4" w:space="0" w:color="auto"/>
              <w:right w:val="single" w:sz="4" w:space="0" w:color="auto"/>
            </w:tcBorders>
          </w:tcPr>
          <w:p w14:paraId="178D57F7" w14:textId="77777777" w:rsidR="002A77D3" w:rsidRPr="004A3659" w:rsidRDefault="002A77D3" w:rsidP="0053627A">
            <w:pPr>
              <w:pStyle w:val="TAC"/>
              <w:rPr>
                <w:ins w:id="1905" w:author="Ericsson, Venkat" w:date="2024-04-03T23:22:00Z"/>
              </w:rPr>
            </w:pPr>
            <w:ins w:id="1906" w:author="Ericsson, Venkat" w:date="2024-04-03T23:22:00Z">
              <w:r w:rsidRPr="004A3659">
                <w:t>-87</w:t>
              </w:r>
            </w:ins>
          </w:p>
        </w:tc>
        <w:tc>
          <w:tcPr>
            <w:tcW w:w="2135" w:type="dxa"/>
            <w:gridSpan w:val="2"/>
            <w:tcBorders>
              <w:top w:val="single" w:sz="4" w:space="0" w:color="auto"/>
              <w:left w:val="single" w:sz="4" w:space="0" w:color="auto"/>
              <w:bottom w:val="single" w:sz="4" w:space="0" w:color="auto"/>
              <w:right w:val="single" w:sz="4" w:space="0" w:color="auto"/>
            </w:tcBorders>
          </w:tcPr>
          <w:p w14:paraId="24746889" w14:textId="77777777" w:rsidR="002A77D3" w:rsidRPr="004A3659" w:rsidRDefault="002A77D3" w:rsidP="0053627A">
            <w:pPr>
              <w:pStyle w:val="TAC"/>
              <w:rPr>
                <w:ins w:id="1907" w:author="Ericsson, Venkat" w:date="2024-04-03T23:22:00Z"/>
              </w:rPr>
            </w:pPr>
            <w:ins w:id="1908" w:author="Ericsson, Venkat" w:date="2024-04-18T10:49:00Z">
              <w:r w:rsidRPr="004A3659">
                <w:t>Note 3</w:t>
              </w:r>
            </w:ins>
          </w:p>
        </w:tc>
      </w:tr>
      <w:tr w:rsidR="002A77D3" w:rsidRPr="004A3659" w14:paraId="257ADE32" w14:textId="77777777" w:rsidTr="0053627A">
        <w:trPr>
          <w:jc w:val="center"/>
          <w:ins w:id="190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25C7CE8" w14:textId="77777777" w:rsidR="002A77D3" w:rsidRPr="004A3659" w:rsidRDefault="002A77D3" w:rsidP="0053627A">
            <w:pPr>
              <w:pStyle w:val="TAL"/>
              <w:rPr>
                <w:ins w:id="1910" w:author="Ericsson, Venkat" w:date="2024-04-03T23:22:00Z"/>
                <w:lang w:val="en-US"/>
              </w:rPr>
            </w:pPr>
            <w:ins w:id="1911" w:author="Ericsson, Venkat" w:date="2024-04-03T23:22: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01309B10" w14:textId="77777777" w:rsidR="002A77D3" w:rsidRPr="004A3659" w:rsidRDefault="002A77D3" w:rsidP="0053627A">
            <w:pPr>
              <w:pStyle w:val="TAC"/>
              <w:rPr>
                <w:ins w:id="1912" w:author="Ericsson, Venkat" w:date="2024-04-03T23:22:00Z"/>
                <w:lang w:val="en-US"/>
              </w:rPr>
            </w:pPr>
            <w:ins w:id="1913" w:author="Ericsson, Venkat" w:date="2024-04-03T23:22:00Z">
              <w:r w:rsidRPr="004A3659">
                <w:rPr>
                  <w:lang w:val="en-US"/>
                </w:rPr>
                <w:t>-</w:t>
              </w:r>
            </w:ins>
          </w:p>
        </w:tc>
        <w:tc>
          <w:tcPr>
            <w:tcW w:w="4378" w:type="dxa"/>
            <w:gridSpan w:val="5"/>
            <w:tcBorders>
              <w:top w:val="single" w:sz="4" w:space="0" w:color="auto"/>
              <w:left w:val="single" w:sz="4" w:space="0" w:color="auto"/>
              <w:bottom w:val="single" w:sz="4" w:space="0" w:color="auto"/>
              <w:right w:val="single" w:sz="4" w:space="0" w:color="auto"/>
            </w:tcBorders>
          </w:tcPr>
          <w:p w14:paraId="40B972EE" w14:textId="77777777" w:rsidR="002A77D3" w:rsidRPr="004A3659" w:rsidRDefault="002A77D3" w:rsidP="0053627A">
            <w:pPr>
              <w:pStyle w:val="TAC"/>
              <w:rPr>
                <w:ins w:id="1914" w:author="Ericsson, Venkat" w:date="2024-04-03T23:22:00Z"/>
                <w:lang w:val="en-US"/>
              </w:rPr>
            </w:pPr>
            <w:ins w:id="1915" w:author="Ericsson, Venkat" w:date="2024-04-03T23:22:00Z">
              <w:r w:rsidRPr="004A3659">
                <w:rPr>
                  <w:lang w:val="en-US"/>
                </w:rPr>
                <w:t>AWGN</w:t>
              </w:r>
            </w:ins>
          </w:p>
        </w:tc>
      </w:tr>
      <w:tr w:rsidR="002A77D3" w:rsidRPr="004A3659" w14:paraId="13F03876" w14:textId="77777777" w:rsidTr="0008767E">
        <w:trPr>
          <w:trHeight w:val="400"/>
          <w:jc w:val="center"/>
          <w:ins w:id="1916"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75AAD8E9" w14:textId="77777777" w:rsidR="002A77D3" w:rsidRPr="004A3659" w:rsidRDefault="002A77D3" w:rsidP="0053627A">
            <w:pPr>
              <w:pStyle w:val="TAL"/>
              <w:rPr>
                <w:ins w:id="1917" w:author="Ericsson, Venkat" w:date="2024-04-03T23:22:00Z"/>
                <w:rFonts w:cs="Arial"/>
                <w:lang w:val="en-US"/>
              </w:rPr>
            </w:pPr>
          </w:p>
          <w:p w14:paraId="36505E0D" w14:textId="77777777" w:rsidR="002A77D3" w:rsidRPr="004A3659" w:rsidRDefault="002A77D3" w:rsidP="0053627A">
            <w:pPr>
              <w:pStyle w:val="TAL"/>
              <w:rPr>
                <w:ins w:id="1918" w:author="Ericsson, Venkat" w:date="2024-04-03T23:22:00Z"/>
                <w:rFonts w:eastAsia="Calibri"/>
                <w:szCs w:val="22"/>
                <w:lang w:val="en-US"/>
              </w:rPr>
            </w:pPr>
            <w:ins w:id="1919" w:author="Ericsson, Venkat" w:date="2024-04-03T23:22: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4434F8DB" w14:textId="77777777" w:rsidR="002A77D3" w:rsidRPr="004A3659" w:rsidRDefault="002A77D3" w:rsidP="0053627A">
            <w:pPr>
              <w:pStyle w:val="TAL"/>
              <w:rPr>
                <w:ins w:id="1920" w:author="Ericsson, Venkat" w:date="2024-04-03T23:22:00Z"/>
                <w:rFonts w:eastAsia="Calibri"/>
                <w:szCs w:val="22"/>
                <w:lang w:val="en-US"/>
              </w:rPr>
            </w:pPr>
            <w:ins w:id="1921"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3F3BC51F" w14:textId="77777777" w:rsidR="002A77D3" w:rsidRPr="004A3659" w:rsidRDefault="002A77D3" w:rsidP="0053627A">
            <w:pPr>
              <w:pStyle w:val="TAC"/>
              <w:rPr>
                <w:ins w:id="1922" w:author="Ericsson, Venkat" w:date="2024-04-03T23:22:00Z"/>
                <w:rFonts w:cs="Arial"/>
              </w:rPr>
            </w:pPr>
            <w:ins w:id="1923" w:author="Ericsson, Venkat" w:date="2024-04-03T23:22:00Z">
              <w:r w:rsidRPr="004A3659">
                <w:rPr>
                  <w:rFonts w:cs="Arial"/>
                </w:rPr>
                <w:t>dBm/</w:t>
              </w:r>
            </w:ins>
          </w:p>
          <w:p w14:paraId="73060EC0" w14:textId="77777777" w:rsidR="002A77D3" w:rsidRPr="004A3659" w:rsidRDefault="002A77D3" w:rsidP="0053627A">
            <w:pPr>
              <w:pStyle w:val="TAC"/>
              <w:rPr>
                <w:ins w:id="1924" w:author="Ericsson, Venkat" w:date="2024-04-03T23:22:00Z"/>
                <w:lang w:val="en-US"/>
              </w:rPr>
            </w:pPr>
            <w:ins w:id="1925" w:author="Ericsson, Venkat" w:date="2024-04-03T23:22:00Z">
              <w:r w:rsidRPr="004A3659">
                <w:rPr>
                  <w:rFonts w:cs="Arial"/>
                </w:rPr>
                <w:t>9.36MHz</w:t>
              </w:r>
            </w:ins>
          </w:p>
        </w:tc>
        <w:tc>
          <w:tcPr>
            <w:tcW w:w="2243" w:type="dxa"/>
            <w:gridSpan w:val="3"/>
            <w:tcBorders>
              <w:top w:val="single" w:sz="4" w:space="0" w:color="auto"/>
              <w:left w:val="single" w:sz="4" w:space="0" w:color="auto"/>
              <w:bottom w:val="single" w:sz="4" w:space="0" w:color="auto"/>
              <w:right w:val="single" w:sz="4" w:space="0" w:color="auto"/>
            </w:tcBorders>
          </w:tcPr>
          <w:p w14:paraId="4A70C972" w14:textId="77777777" w:rsidR="002A77D3" w:rsidRPr="004A3659" w:rsidRDefault="002A77D3" w:rsidP="0053627A">
            <w:pPr>
              <w:pStyle w:val="TAC"/>
              <w:rPr>
                <w:ins w:id="1926" w:author="Ericsson, Venkat" w:date="2024-04-03T23:22:00Z"/>
                <w:lang w:val="en-US"/>
              </w:rPr>
            </w:pPr>
            <w:ins w:id="1927" w:author="Ericsson, Venkat" w:date="2024-04-03T23:22:00Z">
              <w:r w:rsidRPr="004A3659">
                <w:rPr>
                  <w:rFonts w:cs="Arial"/>
                  <w:lang w:eastAsia="zh-CN"/>
                </w:rPr>
                <w:t>-58.96</w:t>
              </w:r>
            </w:ins>
          </w:p>
        </w:tc>
        <w:tc>
          <w:tcPr>
            <w:tcW w:w="2135" w:type="dxa"/>
            <w:gridSpan w:val="2"/>
            <w:tcBorders>
              <w:top w:val="single" w:sz="4" w:space="0" w:color="auto"/>
              <w:left w:val="single" w:sz="4" w:space="0" w:color="auto"/>
              <w:bottom w:val="single" w:sz="4" w:space="0" w:color="auto"/>
              <w:right w:val="single" w:sz="4" w:space="0" w:color="auto"/>
            </w:tcBorders>
          </w:tcPr>
          <w:p w14:paraId="63ECF141" w14:textId="77777777" w:rsidR="002A77D3" w:rsidRPr="004A3659" w:rsidRDefault="002A77D3" w:rsidP="0053627A">
            <w:pPr>
              <w:pStyle w:val="TAC"/>
              <w:rPr>
                <w:ins w:id="1928" w:author="Ericsson, Venkat" w:date="2024-04-03T23:22:00Z"/>
                <w:lang w:val="en-US"/>
              </w:rPr>
            </w:pPr>
            <w:ins w:id="1929" w:author="Ericsson, Venkat" w:date="2024-04-18T10:49:00Z">
              <w:r w:rsidRPr="004A3659">
                <w:rPr>
                  <w:lang w:val="en-US"/>
                </w:rPr>
                <w:t>Note 3</w:t>
              </w:r>
            </w:ins>
          </w:p>
        </w:tc>
      </w:tr>
      <w:tr w:rsidR="002A77D3" w:rsidRPr="004A3659" w14:paraId="23C07FB7" w14:textId="77777777" w:rsidTr="0008767E">
        <w:trPr>
          <w:trHeight w:val="400"/>
          <w:jc w:val="center"/>
          <w:ins w:id="1930"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01B2C549" w14:textId="77777777" w:rsidR="002A77D3" w:rsidRPr="004A3659" w:rsidRDefault="002A77D3" w:rsidP="0053627A">
            <w:pPr>
              <w:pStyle w:val="TAL"/>
              <w:rPr>
                <w:ins w:id="1931"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424740C2" w14:textId="77777777" w:rsidR="002A77D3" w:rsidRPr="004A3659" w:rsidRDefault="002A77D3" w:rsidP="0053627A">
            <w:pPr>
              <w:pStyle w:val="TAL"/>
              <w:rPr>
                <w:ins w:id="1932" w:author="Ericsson, Venkat" w:date="2024-04-03T23:22:00Z"/>
                <w:rFonts w:eastAsia="Calibri"/>
                <w:szCs w:val="22"/>
                <w:lang w:val="en-US"/>
              </w:rPr>
            </w:pPr>
            <w:ins w:id="1933"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428C3802" w14:textId="77777777" w:rsidR="002A77D3" w:rsidRPr="004A3659" w:rsidRDefault="002A77D3" w:rsidP="0053627A">
            <w:pPr>
              <w:pStyle w:val="TAC"/>
              <w:rPr>
                <w:ins w:id="1934" w:author="Ericsson, Venkat" w:date="2024-04-03T23:22:00Z"/>
                <w:rFonts w:cs="Arial"/>
              </w:rPr>
            </w:pPr>
            <w:ins w:id="1935" w:author="Ericsson, Venkat" w:date="2024-04-03T23:22:00Z">
              <w:r w:rsidRPr="004A3659">
                <w:rPr>
                  <w:rFonts w:cs="Arial"/>
                </w:rPr>
                <w:t>dBm/</w:t>
              </w:r>
            </w:ins>
          </w:p>
          <w:p w14:paraId="184D73EE" w14:textId="77777777" w:rsidR="002A77D3" w:rsidRPr="004A3659" w:rsidRDefault="002A77D3" w:rsidP="0053627A">
            <w:pPr>
              <w:pStyle w:val="TAC"/>
              <w:rPr>
                <w:ins w:id="1936" w:author="Ericsson, Venkat" w:date="2024-04-03T23:22:00Z"/>
                <w:lang w:val="en-US"/>
              </w:rPr>
            </w:pPr>
            <w:ins w:id="1937" w:author="Ericsson, Venkat" w:date="2024-04-03T23:22:00Z">
              <w:r w:rsidRPr="004A3659">
                <w:rPr>
                  <w:rFonts w:cs="Arial"/>
                </w:rPr>
                <w:t>38.16MHz</w:t>
              </w:r>
            </w:ins>
          </w:p>
        </w:tc>
        <w:tc>
          <w:tcPr>
            <w:tcW w:w="2243" w:type="dxa"/>
            <w:gridSpan w:val="3"/>
            <w:tcBorders>
              <w:top w:val="single" w:sz="4" w:space="0" w:color="auto"/>
              <w:left w:val="single" w:sz="4" w:space="0" w:color="auto"/>
              <w:bottom w:val="single" w:sz="4" w:space="0" w:color="auto"/>
              <w:right w:val="single" w:sz="4" w:space="0" w:color="auto"/>
            </w:tcBorders>
          </w:tcPr>
          <w:p w14:paraId="6E6524B6" w14:textId="77777777" w:rsidR="002A77D3" w:rsidRPr="004A3659" w:rsidRDefault="002A77D3" w:rsidP="0053627A">
            <w:pPr>
              <w:pStyle w:val="TAC"/>
              <w:rPr>
                <w:ins w:id="1938" w:author="Ericsson, Venkat" w:date="2024-04-03T23:22:00Z"/>
              </w:rPr>
            </w:pPr>
            <w:ins w:id="1939" w:author="Ericsson, Venkat" w:date="2024-04-03T23:22:00Z">
              <w:r w:rsidRPr="004A3659">
                <w:rPr>
                  <w:rFonts w:cs="Arial"/>
                  <w:lang w:eastAsia="zh-CN"/>
                </w:rPr>
                <w:t>-52.87</w:t>
              </w:r>
            </w:ins>
          </w:p>
        </w:tc>
        <w:tc>
          <w:tcPr>
            <w:tcW w:w="2135" w:type="dxa"/>
            <w:gridSpan w:val="2"/>
            <w:tcBorders>
              <w:top w:val="single" w:sz="4" w:space="0" w:color="auto"/>
              <w:left w:val="single" w:sz="4" w:space="0" w:color="auto"/>
              <w:bottom w:val="single" w:sz="4" w:space="0" w:color="auto"/>
              <w:right w:val="single" w:sz="4" w:space="0" w:color="auto"/>
            </w:tcBorders>
          </w:tcPr>
          <w:p w14:paraId="393E3D40" w14:textId="77777777" w:rsidR="002A77D3" w:rsidRPr="004A3659" w:rsidRDefault="002A77D3" w:rsidP="0053627A">
            <w:pPr>
              <w:pStyle w:val="TAC"/>
              <w:rPr>
                <w:ins w:id="1940" w:author="Ericsson, Venkat" w:date="2024-04-03T23:22:00Z"/>
              </w:rPr>
            </w:pPr>
            <w:ins w:id="1941" w:author="Ericsson, Venkat" w:date="2024-04-18T10:49:00Z">
              <w:r w:rsidRPr="004A3659">
                <w:t>Note 3</w:t>
              </w:r>
            </w:ins>
          </w:p>
        </w:tc>
      </w:tr>
      <w:tr w:rsidR="002A77D3" w:rsidRPr="004A3659" w14:paraId="6440414F" w14:textId="77777777" w:rsidTr="0053627A">
        <w:trPr>
          <w:jc w:val="center"/>
          <w:ins w:id="1942" w:author="Ericsson, Venkat" w:date="2024-04-03T23:22: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2AF0638D" w14:textId="77777777" w:rsidR="002A77D3" w:rsidRPr="004A3659" w:rsidRDefault="002A77D3" w:rsidP="0053627A">
            <w:pPr>
              <w:pStyle w:val="TAN"/>
              <w:rPr>
                <w:ins w:id="1943" w:author="Ericsson, Venkat" w:date="2024-04-03T23:22:00Z"/>
                <w:lang w:val="en-US"/>
              </w:rPr>
            </w:pPr>
            <w:ins w:id="1944" w:author="Ericsson, Venkat" w:date="2024-04-03T23:22:00Z">
              <w:r w:rsidRPr="004A3659">
                <w:rPr>
                  <w:lang w:val="en-US"/>
                </w:rPr>
                <w:t>Note 1:</w:t>
              </w:r>
              <w:r w:rsidRPr="004A3659">
                <w:rPr>
                  <w:lang w:val="en-US"/>
                </w:rPr>
                <w:tab/>
                <w:t>OCNG shall be used such that both cells are fully allocated and a constant total transmitted power spectral density is achieved for all OFDM symbols.</w:t>
              </w:r>
            </w:ins>
          </w:p>
          <w:p w14:paraId="6327EA6B" w14:textId="77777777" w:rsidR="002A77D3" w:rsidRPr="004A3659" w:rsidRDefault="002A77D3" w:rsidP="0053627A">
            <w:pPr>
              <w:pStyle w:val="TAN"/>
              <w:rPr>
                <w:ins w:id="1945" w:author="Ericsson, Venkat" w:date="2024-04-03T23:22:00Z"/>
                <w:lang w:val="en-US"/>
              </w:rPr>
            </w:pPr>
            <w:ins w:id="1946" w:author="Ericsson, Venkat" w:date="2024-04-03T23:22: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1947" w:author="Ericsson, Venkat" w:date="2024-04-03T23:22:00Z">
              <w:r w:rsidRPr="004A3659">
                <w:rPr>
                  <w:rFonts w:eastAsia="Calibri" w:cs="v4.2.0"/>
                  <w:position w:val="-12"/>
                  <w:szCs w:val="22"/>
                  <w:lang w:val="en-US"/>
                </w:rPr>
                <w:object w:dxaOrig="410" w:dyaOrig="310" w14:anchorId="67FBB770">
                  <v:shape id="_x0000_i1035" type="#_x0000_t75" style="width:20.7pt;height:15.5pt" o:ole="">
                    <v:imagedata r:id="rId15" o:title=""/>
                  </v:shape>
                  <o:OLEObject Type="Embed" ProgID="Equation.3" ShapeID="_x0000_i1035" DrawAspect="Content" ObjectID="_1778049538" r:id="rId27"/>
                </w:object>
              </w:r>
            </w:ins>
            <w:ins w:id="1948" w:author="Ericsson, Venkat" w:date="2024-04-03T23:22:00Z">
              <w:r w:rsidRPr="004A3659">
                <w:rPr>
                  <w:lang w:val="en-US"/>
                </w:rPr>
                <w:t xml:space="preserve"> to be fulfilled within </w:t>
              </w:r>
              <w:r w:rsidRPr="004A3659">
                <w:rPr>
                  <w:rFonts w:cs="Arial"/>
                </w:rPr>
                <w:t>BW</w:t>
              </w:r>
              <w:r w:rsidRPr="004A3659">
                <w:rPr>
                  <w:rFonts w:cs="Arial"/>
                  <w:vertAlign w:val="subscript"/>
                </w:rPr>
                <w:t>occupied</w:t>
              </w:r>
              <w:r w:rsidRPr="004A3659">
                <w:rPr>
                  <w:lang w:val="en-US"/>
                </w:rPr>
                <w:t>.</w:t>
              </w:r>
            </w:ins>
          </w:p>
          <w:p w14:paraId="0D58EEAE" w14:textId="77777777" w:rsidR="002A77D3" w:rsidRPr="004A3659" w:rsidRDefault="002A77D3" w:rsidP="0053627A">
            <w:pPr>
              <w:pStyle w:val="TAN"/>
              <w:rPr>
                <w:ins w:id="1949" w:author="Ericsson, Venkat" w:date="2024-04-03T23:22:00Z"/>
                <w:lang w:val="en-US"/>
              </w:rPr>
            </w:pPr>
            <w:ins w:id="1950" w:author="Ericsson, Venkat" w:date="2024-04-03T23:22: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27C93A97" w14:textId="77777777" w:rsidR="002A77D3" w:rsidRPr="004A3659" w:rsidRDefault="002A77D3" w:rsidP="0053627A">
            <w:pPr>
              <w:pStyle w:val="TAN"/>
              <w:rPr>
                <w:ins w:id="1951" w:author="Ericsson, Venkat" w:date="2024-04-03T23:22:00Z"/>
              </w:rPr>
            </w:pPr>
            <w:ins w:id="1952" w:author="Ericsson, Venkat" w:date="2024-04-03T23:22:00Z">
              <w:r w:rsidRPr="004A3659">
                <w:t>Note 4:</w:t>
              </w:r>
              <w:r w:rsidRPr="004A3659">
                <w:tab/>
                <w:t>The uplink resources for CSI reporting are assigned to the UE prior to the start of time period T2.]</w:t>
              </w:r>
            </w:ins>
          </w:p>
          <w:p w14:paraId="6DD9813A" w14:textId="77777777" w:rsidR="002A77D3" w:rsidRPr="004A3659" w:rsidRDefault="002A77D3" w:rsidP="0053627A">
            <w:pPr>
              <w:pStyle w:val="TAN"/>
              <w:rPr>
                <w:ins w:id="1953" w:author="Ericsson, Venkat" w:date="2024-04-03T23:22:00Z"/>
                <w:rFonts w:cs="v4.2.0"/>
                <w:lang w:eastAsia="zh-CN"/>
              </w:rPr>
            </w:pPr>
            <w:ins w:id="1954" w:author="Ericsson, Venkat" w:date="2024-04-03T23:22: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1</w:t>
              </w:r>
              <w:r w:rsidRPr="004A3659">
                <w:rPr>
                  <w:rFonts w:eastAsia="Malgun Gothic"/>
                  <w:szCs w:val="18"/>
                </w:rPr>
                <w:t xml:space="preserve">0 MHz, 52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ins>
          </w:p>
          <w:p w14:paraId="4C3F8E1F" w14:textId="77777777" w:rsidR="002A77D3" w:rsidRPr="004A3659" w:rsidRDefault="002A77D3" w:rsidP="0053627A">
            <w:pPr>
              <w:pStyle w:val="TAN"/>
              <w:rPr>
                <w:ins w:id="1955" w:author="Ericsson, Venkat" w:date="2024-04-03T23:22:00Z"/>
                <w:rFonts w:cs="v4.2.0"/>
                <w:lang w:eastAsia="zh-CN"/>
              </w:rPr>
            </w:pPr>
            <w:ins w:id="1956" w:author="Ericsson, Venkat" w:date="2024-04-03T23:22: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w:t>
              </w:r>
              <w:r w:rsidRPr="004A3659">
                <w:rPr>
                  <w:rFonts w:eastAsia="Malgun Gothic"/>
                  <w:szCs w:val="18"/>
                </w:rPr>
                <w:t xml:space="preserve">40 MHz, 106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ins>
          </w:p>
          <w:p w14:paraId="3D3C2570" w14:textId="77777777" w:rsidR="002A77D3" w:rsidRPr="004A3659" w:rsidRDefault="002A77D3" w:rsidP="0053627A">
            <w:pPr>
              <w:pStyle w:val="TAN"/>
              <w:rPr>
                <w:ins w:id="1957" w:author="Ericsson, Venkat" w:date="2024-04-18T10:49:00Z"/>
              </w:rPr>
            </w:pPr>
            <w:ins w:id="1958" w:author="Ericsson, Venkat" w:date="2024-04-03T23:22:00Z">
              <w:r w:rsidRPr="004A3659">
                <w:rPr>
                  <w:szCs w:val="18"/>
                </w:rPr>
                <w:t xml:space="preserve">Note </w:t>
              </w:r>
              <w:r w:rsidRPr="004A3659">
                <w:rPr>
                  <w:szCs w:val="18"/>
                  <w:lang w:eastAsia="zh-CN"/>
                </w:rPr>
                <w:t>7</w:t>
              </w:r>
              <w:r w:rsidRPr="004A3659">
                <w:rPr>
                  <w:szCs w:val="18"/>
                </w:rPr>
                <w:t>:</w:t>
              </w:r>
              <w:r w:rsidRPr="004A3659">
                <w:rPr>
                  <w:lang w:eastAsia="ja-JP"/>
                </w:rPr>
                <w:tab/>
              </w:r>
              <w:r w:rsidRPr="004A3659">
                <w:rPr>
                  <w:rFonts w:eastAsia="Malgun Gothic"/>
                  <w:szCs w:val="18"/>
                </w:rPr>
                <w:t>N</w:t>
              </w:r>
              <w:r w:rsidRPr="004A3659">
                <w:rPr>
                  <w:rFonts w:eastAsia="Malgun Gothic"/>
                  <w:szCs w:val="18"/>
                  <w:vertAlign w:val="subscript"/>
                </w:rPr>
                <w:t>RB,c</w:t>
              </w:r>
              <w:r w:rsidRPr="004A3659">
                <w:rPr>
                  <w:rFonts w:cs="v4.2.0"/>
                  <w:lang w:eastAsia="zh-CN"/>
                </w:rPr>
                <w:t xml:space="preserve">. is derived from </w:t>
              </w:r>
              <w:r w:rsidRPr="004A3659">
                <w:t>Table 5.3.2-1 in TS38.101-1[2] with configured BW</w:t>
              </w:r>
              <w:r w:rsidRPr="004A3659">
                <w:rPr>
                  <w:vertAlign w:val="subscript"/>
                </w:rPr>
                <w:t>channel</w:t>
              </w:r>
              <w:r w:rsidRPr="004A3659">
                <w:t>.</w:t>
              </w:r>
            </w:ins>
          </w:p>
          <w:p w14:paraId="4774FBED" w14:textId="546460F1" w:rsidR="002A77D3" w:rsidRPr="004A3659" w:rsidRDefault="002A77D3" w:rsidP="0053627A">
            <w:pPr>
              <w:pStyle w:val="TAN"/>
              <w:rPr>
                <w:ins w:id="1959" w:author="Ericsson, Venkat" w:date="2024-04-18T10:49:00Z"/>
              </w:rPr>
            </w:pPr>
            <w:ins w:id="1960" w:author="Ericsson, Venkat" w:date="2024-04-18T10:49:00Z">
              <w:r w:rsidRPr="004A3659">
                <w:rPr>
                  <w:lang w:val="en-US"/>
                </w:rPr>
                <w:t xml:space="preserve">Note </w:t>
              </w:r>
            </w:ins>
            <w:ins w:id="1961" w:author="Ericsson, Venkat" w:date="2024-04-18T10:50:00Z">
              <w:r w:rsidRPr="004A3659">
                <w:rPr>
                  <w:lang w:val="en-US"/>
                </w:rPr>
                <w:t>8</w:t>
              </w:r>
            </w:ins>
            <w:ins w:id="1962" w:author="Ericsson, Venkat" w:date="2024-04-18T10:49:00Z">
              <w:r w:rsidRPr="004A3659">
                <w:rPr>
                  <w:lang w:val="en-US"/>
                </w:rPr>
                <w:t xml:space="preserve">:     The SSB in </w:t>
              </w:r>
              <w:r w:rsidRPr="004A3659">
                <w:t xml:space="preserve">referenceSignal in the TCI state is configured as the SSB in Cell </w:t>
              </w:r>
              <w:del w:id="1963" w:author="Huawei -RAN4#111" w:date="2024-05-06T11:31:00Z">
                <w:r w:rsidRPr="004A3659" w:rsidDel="0008767E">
                  <w:delText>1</w:delText>
                </w:r>
              </w:del>
            </w:ins>
            <w:ins w:id="1964" w:author="Huawei -RAN4#111" w:date="2024-05-06T11:31:00Z">
              <w:r w:rsidR="0008767E">
                <w:t>2</w:t>
              </w:r>
            </w:ins>
            <w:ins w:id="1965" w:author="Ericsson, Venkat" w:date="2024-04-18T10:49:00Z">
              <w:r w:rsidRPr="004A3659">
                <w:t>.</w:t>
              </w:r>
            </w:ins>
          </w:p>
          <w:p w14:paraId="6DF17C73" w14:textId="7CB214D9" w:rsidR="002A77D3" w:rsidRPr="004A3659" w:rsidRDefault="002A77D3" w:rsidP="0053627A">
            <w:pPr>
              <w:pStyle w:val="TAN"/>
              <w:rPr>
                <w:ins w:id="1966" w:author="Ericsson, Venkat" w:date="2024-04-03T23:22:00Z"/>
                <w:lang w:val="en-US"/>
              </w:rPr>
            </w:pPr>
            <w:ins w:id="1967" w:author="Ericsson, Venkat" w:date="2024-04-18T10:49:00Z">
              <w:del w:id="1968" w:author="QC - Hyunwoo Cho" w:date="2024-05-23T16:31:00Z">
                <w:r w:rsidRPr="004A3659" w:rsidDel="00E977D1">
                  <w:rPr>
                    <w:lang w:val="en-US"/>
                  </w:rPr>
                  <w:delText xml:space="preserve">[Note </w:delText>
                </w:r>
              </w:del>
            </w:ins>
            <w:ins w:id="1969" w:author="Ericsson, Venkat" w:date="2024-04-18T10:50:00Z">
              <w:del w:id="1970" w:author="QC - Hyunwoo Cho" w:date="2024-05-23T16:31:00Z">
                <w:r w:rsidRPr="004A3659" w:rsidDel="00E977D1">
                  <w:rPr>
                    <w:lang w:val="en-US"/>
                  </w:rPr>
                  <w:delText>9</w:delText>
                </w:r>
              </w:del>
            </w:ins>
            <w:ins w:id="1971" w:author="Ericsson, Venkat" w:date="2024-04-18T10:49:00Z">
              <w:del w:id="1972" w:author="QC - Hyunwoo Cho" w:date="2024-05-23T16:31:00Z">
                <w:r w:rsidRPr="004A3659" w:rsidDel="00E977D1">
                  <w:rPr>
                    <w:lang w:val="en-US"/>
                  </w:rPr>
                  <w:delText xml:space="preserve">:   </w:delText>
                </w:r>
                <w:r w:rsidRPr="004A3659" w:rsidDel="00E977D1">
                  <w:rPr>
                    <w:rFonts w:cs="Arial"/>
                  </w:rPr>
                  <w:delText>Δ</w:delText>
                </w:r>
                <w:r w:rsidRPr="004A3659" w:rsidDel="00E977D1">
                  <w:rPr>
                    <w:vertAlign w:val="subscript"/>
                  </w:rPr>
                  <w:delText xml:space="preserve">EPRE </w:delText>
                </w:r>
                <w:r w:rsidRPr="004A3659" w:rsidDel="00E977D1">
                  <w:delText>is equal to 20*log(f1/f2), where f1 and f2 are the frequency radio channel 1 and radio channel 2]</w:delText>
                </w:r>
              </w:del>
            </w:ins>
          </w:p>
        </w:tc>
      </w:tr>
    </w:tbl>
    <w:p w14:paraId="7DF04187" w14:textId="77777777" w:rsidR="00E977D1" w:rsidRPr="00E977D1" w:rsidRDefault="00E977D1" w:rsidP="00E977D1">
      <w:pPr>
        <w:rPr>
          <w:ins w:id="1973" w:author="QC - Hyunwoo Cho" w:date="2024-05-23T16:31:00Z"/>
          <w:i/>
          <w:iCs/>
          <w:lang w:eastAsia="zh-CN"/>
        </w:rPr>
      </w:pPr>
      <w:ins w:id="1974" w:author="QC - Hyunwoo Cho" w:date="2024-05-23T16:31:00Z">
        <w:r w:rsidRPr="00E977D1">
          <w:rPr>
            <w:i/>
            <w:iCs/>
            <w:lang w:eastAsia="zh-CN"/>
          </w:rPr>
          <w:t>Editor’s Notes : FFS whether</w:t>
        </w:r>
        <w:r>
          <w:rPr>
            <w:i/>
            <w:iCs/>
            <w:lang w:eastAsia="zh-CN"/>
          </w:rPr>
          <w:t xml:space="preserve"> </w:t>
        </w:r>
        <w:r w:rsidRPr="00E977D1">
          <w:rPr>
            <w:i/>
            <w:iCs/>
            <w:lang w:eastAsia="zh-CN"/>
          </w:rPr>
          <w:t xml:space="preserve">consider </w:t>
        </w:r>
        <w:r w:rsidRPr="00E977D1">
          <w:rPr>
            <w:rFonts w:cs="Arial"/>
            <w:i/>
            <w:iCs/>
          </w:rPr>
          <w:t>Δ</w:t>
        </w:r>
        <w:r w:rsidRPr="00E977D1">
          <w:rPr>
            <w:i/>
            <w:iCs/>
            <w:vertAlign w:val="subscript"/>
          </w:rPr>
          <w:t>EPRE</w:t>
        </w:r>
        <w:r w:rsidRPr="00E977D1">
          <w:rPr>
            <w:i/>
            <w:iCs/>
            <w:vertAlign w:val="superscript"/>
          </w:rPr>
          <w:t>Note 9</w:t>
        </w:r>
      </w:ins>
    </w:p>
    <w:p w14:paraId="10166585" w14:textId="77777777" w:rsidR="002A77D3" w:rsidRPr="004A3659" w:rsidRDefault="002A77D3" w:rsidP="002A77D3">
      <w:pPr>
        <w:rPr>
          <w:ins w:id="1975" w:author="Ericsson, Venkat" w:date="2024-04-03T23:22:00Z"/>
          <w:lang w:eastAsia="zh-CN"/>
        </w:rPr>
      </w:pPr>
    </w:p>
    <w:p w14:paraId="46414F6C" w14:textId="77777777" w:rsidR="002A77D3" w:rsidRPr="004A3659" w:rsidRDefault="002A77D3" w:rsidP="002A77D3">
      <w:pPr>
        <w:pStyle w:val="5"/>
        <w:rPr>
          <w:ins w:id="1976" w:author="Ericsson, Venkat" w:date="2024-04-03T23:22:00Z"/>
          <w:lang w:eastAsia="zh-CN"/>
        </w:rPr>
      </w:pPr>
      <w:ins w:id="1977" w:author="Ericsson, Venkat" w:date="2024-04-03T23:59:00Z">
        <w:r w:rsidRPr="004A3659">
          <w:rPr>
            <w:lang w:eastAsia="zh-CN"/>
          </w:rPr>
          <w:t>A.4.5.3.</w:t>
        </w:r>
        <w:del w:id="1978" w:author="Huawei" w:date="2024-04-23T09:58:00Z">
          <w:r w:rsidRPr="004A3659" w:rsidDel="004A3659">
            <w:rPr>
              <w:lang w:eastAsia="zh-CN"/>
            </w:rPr>
            <w:delText>X</w:delText>
          </w:r>
        </w:del>
      </w:ins>
      <w:ins w:id="1979" w:author="Huawei" w:date="2024-04-23T09:58:00Z">
        <w:r>
          <w:rPr>
            <w:lang w:eastAsia="zh-CN"/>
          </w:rPr>
          <w:t>X2</w:t>
        </w:r>
      </w:ins>
      <w:ins w:id="1980" w:author="Ericsson, Venkat" w:date="2024-04-03T23:22:00Z">
        <w:r w:rsidRPr="004A3659">
          <w:rPr>
            <w:lang w:eastAsia="zh-CN"/>
          </w:rPr>
          <w:t>.2</w:t>
        </w:r>
        <w:r w:rsidRPr="004A3659">
          <w:rPr>
            <w:lang w:eastAsia="zh-CN"/>
          </w:rPr>
          <w:tab/>
          <w:t>Test Requirements</w:t>
        </w:r>
      </w:ins>
    </w:p>
    <w:p w14:paraId="5290AD3D" w14:textId="77777777" w:rsidR="002A77D3" w:rsidRPr="004A3659" w:rsidRDefault="002A77D3" w:rsidP="002A77D3">
      <w:pPr>
        <w:rPr>
          <w:ins w:id="1981" w:author="Ericsson, Venkat" w:date="2024-04-03T23:22:00Z"/>
          <w:lang w:eastAsia="zh-CN"/>
        </w:rPr>
      </w:pPr>
      <w:ins w:id="1982" w:author="Ericsson, Venkat" w:date="2024-04-03T23:22:00Z">
        <w:r w:rsidRPr="004A3659">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1352D02F" w14:textId="77777777" w:rsidR="002A77D3" w:rsidRPr="004A3659" w:rsidRDefault="002A77D3" w:rsidP="002A77D3">
      <w:pPr>
        <w:rPr>
          <w:ins w:id="1983" w:author="Ericsson, Venkat" w:date="2024-04-03T23:22:00Z"/>
          <w:lang w:eastAsia="zh-CN"/>
        </w:rPr>
      </w:pPr>
      <w:ins w:id="1984" w:author="Ericsson, Venkat" w:date="2024-04-03T23:22:00Z">
        <w:r w:rsidRPr="004A365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T</w:t>
        </w:r>
        <w:r w:rsidRPr="004A3659">
          <w:rPr>
            <w:vertAlign w:val="subscript"/>
            <w:lang w:eastAsia="zh-CN"/>
          </w:rPr>
          <w:t xml:space="preserve">activation_time </w:t>
        </w:r>
        <w:r w:rsidRPr="004A3659">
          <w:rPr>
            <w:lang w:eastAsia="zh-CN"/>
          </w:rPr>
          <w:t xml:space="preserve">= </w:t>
        </w:r>
        <w:r w:rsidRPr="004A3659">
          <w:t>T</w:t>
        </w:r>
        <w:r w:rsidRPr="004A3659">
          <w:rPr>
            <w:vertAlign w:val="subscript"/>
          </w:rPr>
          <w:t>FirstATRS</w:t>
        </w:r>
        <w:r w:rsidRPr="004A3659">
          <w:t xml:space="preserve"> + 5ms</w:t>
        </w:r>
        <w:r w:rsidRPr="004A3659">
          <w:rPr>
            <w:lang w:eastAsia="zh-CN"/>
          </w:rPr>
          <w:t>, as defined</w:t>
        </w:r>
        <w:r w:rsidRPr="004A3659">
          <w:t xml:space="preserve"> in clause 8.3.</w:t>
        </w:r>
      </w:ins>
    </w:p>
    <w:p w14:paraId="6B095870" w14:textId="77777777" w:rsidR="002A77D3" w:rsidRPr="004A3659" w:rsidRDefault="002A77D3" w:rsidP="002A77D3">
      <w:pPr>
        <w:rPr>
          <w:ins w:id="1985" w:author="Ericsson, Venkat" w:date="2024-04-03T23:22:00Z"/>
          <w:lang w:eastAsia="zh-CN"/>
        </w:rPr>
      </w:pPr>
      <w:ins w:id="1986" w:author="Ericsson, Venkat" w:date="2024-04-03T23:22:00Z">
        <w:r w:rsidRPr="004A3659">
          <w:rPr>
            <w:lang w:eastAsia="zh-CN"/>
          </w:rPr>
          <w:t>During T2 interruption of PSCell during SCell activation shall not happen outside the</w:t>
        </w:r>
        <w:r w:rsidRPr="004A3659">
          <w:t xml:space="preserve"> </w:t>
        </w:r>
        <w:r w:rsidRPr="004A365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A365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4A365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A365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sidRPr="004A3659">
          <w:rPr>
            <w:iCs/>
            <w:lang w:eastAsia="zh-CN"/>
          </w:rPr>
          <w:t xml:space="preserve">, </w:t>
        </w:r>
        <w:r w:rsidRPr="004A3659">
          <w:rPr>
            <w:lang w:eastAsia="zh-CN"/>
          </w:rPr>
          <w:t>as defined in clause 8.3.</w:t>
        </w:r>
      </w:ins>
    </w:p>
    <w:p w14:paraId="6092B7D2" w14:textId="77777777" w:rsidR="002A77D3" w:rsidRPr="004A3659" w:rsidRDefault="002A77D3" w:rsidP="002A77D3">
      <w:pPr>
        <w:rPr>
          <w:ins w:id="1987" w:author="Ericsson, Venkat" w:date="2024-04-03T23:22:00Z"/>
          <w:lang w:eastAsia="zh-CN"/>
        </w:rPr>
      </w:pPr>
      <w:ins w:id="1988" w:author="Ericsson, Venkat" w:date="2024-04-03T23:22:00Z">
        <w:r w:rsidRPr="004A3659">
          <w:rPr>
            <w:lang w:eastAsia="zh-CN"/>
          </w:rPr>
          <w:t>The interruption of PSCell shall not be more than the values specified for EN-DC in Clause 8.2.1.2.19.</w:t>
        </w:r>
      </w:ins>
    </w:p>
    <w:p w14:paraId="77A2EC4C" w14:textId="77777777" w:rsidR="002A77D3" w:rsidRPr="004A3659" w:rsidRDefault="002A77D3" w:rsidP="002A77D3">
      <w:pPr>
        <w:rPr>
          <w:ins w:id="1989" w:author="Ericsson, Venkat" w:date="2024-04-03T23:22:00Z"/>
          <w:lang w:eastAsia="zh-CN"/>
        </w:rPr>
      </w:pPr>
      <w:ins w:id="1990" w:author="Ericsson, Venkat" w:date="2024-04-03T23:22:00Z">
        <w:r w:rsidRPr="004A3659">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05006DC" w14:textId="77777777" w:rsidR="002A77D3" w:rsidRDefault="002A77D3" w:rsidP="002A77D3">
      <w:ins w:id="1991" w:author="Ericsson, Venkat" w:date="2024-04-03T23:22:00Z">
        <w:r w:rsidRPr="004A3659">
          <w:rPr>
            <w:lang w:eastAsia="zh-CN"/>
          </w:rPr>
          <w:t>NOTE:</w:t>
        </w:r>
        <w:r w:rsidRPr="004A365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as defined in clause 8.3 then the UE shall use the next available uplink resource for reporting the corresponding valid CSI.</w:t>
        </w:r>
      </w:ins>
    </w:p>
    <w:p w14:paraId="59240B73" w14:textId="77777777" w:rsidR="002A77D3" w:rsidRPr="004A3659" w:rsidRDefault="002A77D3" w:rsidP="002A77D3">
      <w:pPr>
        <w:rPr>
          <w:highlight w:val="yellow"/>
          <w:lang w:eastAsia="zh-CN"/>
        </w:rPr>
      </w:pPr>
    </w:p>
    <w:p w14:paraId="56D81956" w14:textId="22650D9D"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7A2BF96" w14:textId="27993178" w:rsidR="00EC5198" w:rsidRDefault="00EC5198" w:rsidP="00EC519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2D993B4" w14:textId="7C0AA626" w:rsidR="005C5EBD" w:rsidRDefault="005C5EBD" w:rsidP="005C5EBD">
      <w:pPr>
        <w:pStyle w:val="40"/>
        <w:rPr>
          <w:ins w:id="1992" w:author="ZTE-Chenchen" w:date="2024-04-18T19:06:00Z"/>
          <w:lang w:eastAsia="zh-CN"/>
        </w:rPr>
      </w:pPr>
      <w:bookmarkStart w:id="1993" w:name="_Hlk164757649"/>
      <w:ins w:id="1994" w:author="ZTE-Chenchen" w:date="2024-04-18T19:06:00Z">
        <w:r>
          <w:rPr>
            <w:lang w:eastAsia="zh-CN"/>
          </w:rPr>
          <w:t>A.6.5.3.</w:t>
        </w:r>
        <w:del w:id="1995" w:author="Huawei" w:date="2024-04-23T09:47:00Z">
          <w:r w:rsidDel="005C5EBD">
            <w:rPr>
              <w:rFonts w:hint="eastAsia"/>
              <w:lang w:val="en-US" w:eastAsia="zh-CN"/>
            </w:rPr>
            <w:delText>x</w:delText>
          </w:r>
        </w:del>
      </w:ins>
      <w:ins w:id="1996" w:author="Huawei" w:date="2024-04-23T09:47:00Z">
        <w:r>
          <w:rPr>
            <w:rFonts w:hint="eastAsia"/>
            <w:lang w:val="en-US" w:eastAsia="zh-CN"/>
          </w:rPr>
          <w:t>X1</w:t>
        </w:r>
      </w:ins>
      <w:ins w:id="1997" w:author="ZTE-Chenchen" w:date="2024-04-18T19:06:00Z">
        <w:r>
          <w:rPr>
            <w:lang w:eastAsia="zh-CN"/>
          </w:rPr>
          <w:tab/>
        </w:r>
        <w:r>
          <w:rPr>
            <w:rFonts w:hint="eastAsia"/>
            <w:lang w:val="en-US" w:eastAsia="zh-CN"/>
          </w:rPr>
          <w:t xml:space="preserve">TRS based </w:t>
        </w:r>
        <w:r>
          <w:rPr>
            <w:lang w:eastAsia="zh-CN"/>
          </w:rPr>
          <w:t xml:space="preserve">SCell Activation of </w:t>
        </w:r>
        <w:r>
          <w:rPr>
            <w:rFonts w:hint="eastAsia"/>
            <w:lang w:val="en-US" w:eastAsia="zh-CN"/>
          </w:rPr>
          <w:t>SSB-less</w:t>
        </w:r>
        <w:r>
          <w:rPr>
            <w:lang w:eastAsia="zh-CN"/>
          </w:rPr>
          <w:t xml:space="preserve"> SCell in FR1 </w:t>
        </w:r>
        <w:r>
          <w:rPr>
            <w:rFonts w:hint="eastAsia"/>
            <w:lang w:val="en-US" w:eastAsia="zh-CN"/>
          </w:rPr>
          <w:t xml:space="preserve">inter-band CA </w:t>
        </w:r>
        <w:r>
          <w:rPr>
            <w:lang w:eastAsia="zh-CN"/>
          </w:rPr>
          <w:t xml:space="preserve">in non-DRX </w:t>
        </w:r>
        <w:del w:id="1998" w:author="Huawei -RAN4#111" w:date="2024-05-06T11:32:00Z">
          <w:r w:rsidDel="0008767E">
            <w:rPr>
              <w:lang w:eastAsia="zh-CN"/>
            </w:rPr>
            <w:delText>for 160ms SCell measurement cycle</w:delText>
          </w:r>
        </w:del>
      </w:ins>
    </w:p>
    <w:p w14:paraId="70041FDA" w14:textId="7D0BEB8B" w:rsidR="005C5EBD" w:rsidRDefault="005C5EBD" w:rsidP="005C5EBD">
      <w:pPr>
        <w:pStyle w:val="5"/>
        <w:rPr>
          <w:ins w:id="1999" w:author="ZTE-Chenchen" w:date="2024-04-18T19:06:00Z"/>
          <w:lang w:eastAsia="zh-CN"/>
        </w:rPr>
      </w:pPr>
      <w:ins w:id="2000" w:author="ZTE-Chenchen" w:date="2024-04-18T19:06:00Z">
        <w:r>
          <w:rPr>
            <w:lang w:eastAsia="zh-CN"/>
          </w:rPr>
          <w:t>A.6.5.3.</w:t>
        </w:r>
        <w:del w:id="2001" w:author="Huawei" w:date="2024-04-23T09:47:00Z">
          <w:r w:rsidDel="005C5EBD">
            <w:rPr>
              <w:rFonts w:hint="eastAsia"/>
              <w:lang w:val="en-US" w:eastAsia="zh-CN"/>
            </w:rPr>
            <w:delText>x</w:delText>
          </w:r>
        </w:del>
      </w:ins>
      <w:ins w:id="2002" w:author="Huawei" w:date="2024-04-23T09:47:00Z">
        <w:r>
          <w:rPr>
            <w:rFonts w:hint="eastAsia"/>
            <w:lang w:val="en-US" w:eastAsia="zh-CN"/>
          </w:rPr>
          <w:t>X1</w:t>
        </w:r>
      </w:ins>
      <w:ins w:id="2003" w:author="ZTE-Chenchen" w:date="2024-04-18T19:06:00Z">
        <w:r>
          <w:rPr>
            <w:lang w:eastAsia="zh-CN"/>
          </w:rPr>
          <w:t>.1</w:t>
        </w:r>
        <w:r>
          <w:rPr>
            <w:lang w:eastAsia="zh-CN"/>
          </w:rPr>
          <w:tab/>
          <w:t>Test Purpose and Environment</w:t>
        </w:r>
      </w:ins>
    </w:p>
    <w:p w14:paraId="6946E8A1" w14:textId="77777777" w:rsidR="005C5EBD" w:rsidRDefault="005C5EBD" w:rsidP="005C5EBD">
      <w:pPr>
        <w:rPr>
          <w:ins w:id="2004" w:author="ZTE-Chenchen" w:date="2024-04-18T19:06:00Z"/>
          <w:szCs w:val="24"/>
          <w:lang w:val="en-US" w:eastAsia="zh-CN"/>
        </w:rPr>
      </w:pPr>
      <w:ins w:id="2005" w:author="ZTE-Chenchen" w:date="2024-04-18T19:06:00Z">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SSB. SCell does not provide neighther SSB configuration (</w:t>
        </w:r>
        <w:r>
          <w:rPr>
            <w:i/>
          </w:rPr>
          <w:t>absoluteFrequencySSB</w:t>
        </w:r>
        <w:r>
          <w:t>)</w:t>
        </w:r>
        <w:r>
          <w:rPr>
            <w:lang w:val="en-US" w:eastAsia="zh-CN"/>
          </w:rPr>
          <w:t xml:space="preserve"> nor SMTC configuration</w:t>
        </w:r>
        <w:r>
          <w:rPr>
            <w:rFonts w:hint="eastAsia"/>
            <w:lang w:val="en-US" w:eastAsia="zh-CN"/>
          </w:rPr>
          <w:t>.</w:t>
        </w:r>
      </w:ins>
    </w:p>
    <w:p w14:paraId="605751C3" w14:textId="220B9B7D" w:rsidR="005C5EBD" w:rsidRDefault="005C5EBD" w:rsidP="005C5EBD">
      <w:pPr>
        <w:rPr>
          <w:ins w:id="2006" w:author="ZTE-Chenchen" w:date="2024-04-18T19:06:00Z"/>
        </w:rPr>
      </w:pPr>
      <w:ins w:id="2007" w:author="ZTE-Chenchen" w:date="2024-04-18T19:06:00Z">
        <w:r>
          <w:t>The supported test configurations are shown in table A.6.5.3.</w:t>
        </w:r>
        <w:del w:id="2008" w:author="Huawei" w:date="2024-04-23T09:47:00Z">
          <w:r w:rsidDel="005C5EBD">
            <w:rPr>
              <w:rFonts w:hint="eastAsia"/>
              <w:lang w:val="en-US" w:eastAsia="zh-CN"/>
            </w:rPr>
            <w:delText>x</w:delText>
          </w:r>
        </w:del>
      </w:ins>
      <w:ins w:id="2009" w:author="Huawei" w:date="2024-04-23T09:47:00Z">
        <w:r>
          <w:rPr>
            <w:rFonts w:hint="eastAsia"/>
            <w:lang w:val="en-US" w:eastAsia="zh-CN"/>
          </w:rPr>
          <w:t>X1</w:t>
        </w:r>
      </w:ins>
      <w:ins w:id="2010" w:author="ZTE-Chenchen" w:date="2024-04-18T19:06:00Z">
        <w:r>
          <w:t>.1-1</w:t>
        </w:r>
        <w:r>
          <w:rPr>
            <w:rFonts w:hint="eastAsia"/>
            <w:lang w:val="en-US" w:eastAsia="zh-CN"/>
          </w:rPr>
          <w:t xml:space="preserve">A and </w:t>
        </w:r>
        <w:r>
          <w:t>A.6.5.3.</w:t>
        </w:r>
        <w:del w:id="2011" w:author="Huawei" w:date="2024-04-23T09:47:00Z">
          <w:r w:rsidDel="005C5EBD">
            <w:rPr>
              <w:rFonts w:hint="eastAsia"/>
              <w:lang w:val="en-US" w:eastAsia="zh-CN"/>
            </w:rPr>
            <w:delText>x</w:delText>
          </w:r>
        </w:del>
      </w:ins>
      <w:ins w:id="2012" w:author="Huawei" w:date="2024-04-23T09:47:00Z">
        <w:r>
          <w:rPr>
            <w:rFonts w:hint="eastAsia"/>
            <w:lang w:val="en-US" w:eastAsia="zh-CN"/>
          </w:rPr>
          <w:t>X1</w:t>
        </w:r>
      </w:ins>
      <w:ins w:id="2013" w:author="ZTE-Chenchen" w:date="2024-04-18T19:06:00Z">
        <w:r>
          <w:t>.1-</w:t>
        </w:r>
        <w:r>
          <w:rPr>
            <w:rFonts w:hint="eastAsia"/>
            <w:lang w:val="en-US" w:eastAsia="zh-CN"/>
          </w:rPr>
          <w:t>1B</w:t>
        </w:r>
        <w:r>
          <w:t xml:space="preserve"> below. The test parameters are given in Tables A.6.5.3.</w:t>
        </w:r>
        <w:del w:id="2014" w:author="Huawei" w:date="2024-04-23T09:47:00Z">
          <w:r w:rsidDel="005C5EBD">
            <w:rPr>
              <w:rFonts w:hint="eastAsia"/>
              <w:lang w:val="en-US" w:eastAsia="zh-CN"/>
            </w:rPr>
            <w:delText>x</w:delText>
          </w:r>
        </w:del>
      </w:ins>
      <w:ins w:id="2015" w:author="Huawei" w:date="2024-04-23T09:47:00Z">
        <w:r>
          <w:rPr>
            <w:rFonts w:hint="eastAsia"/>
            <w:lang w:val="en-US" w:eastAsia="zh-CN"/>
          </w:rPr>
          <w:t>X1</w:t>
        </w:r>
      </w:ins>
      <w:ins w:id="2016" w:author="ZTE-Chenchen" w:date="2024-04-18T19:06:00Z">
        <w:r>
          <w:t>.1-2 and cell-specific parameters in A.6.5.3.</w:t>
        </w:r>
        <w:del w:id="2017" w:author="Huawei" w:date="2024-04-23T09:47:00Z">
          <w:r w:rsidDel="005C5EBD">
            <w:rPr>
              <w:rFonts w:hint="eastAsia"/>
              <w:lang w:val="en-US" w:eastAsia="zh-CN"/>
            </w:rPr>
            <w:delText>x</w:delText>
          </w:r>
        </w:del>
      </w:ins>
      <w:ins w:id="2018" w:author="Huawei" w:date="2024-04-23T09:47:00Z">
        <w:r>
          <w:rPr>
            <w:rFonts w:hint="eastAsia"/>
            <w:lang w:val="en-US" w:eastAsia="zh-CN"/>
          </w:rPr>
          <w:t>X1</w:t>
        </w:r>
      </w:ins>
      <w:ins w:id="2019" w:author="ZTE-Chenchen" w:date="2024-04-18T19:06:00Z">
        <w:r>
          <w:t xml:space="preserve">.1-3 </w:t>
        </w:r>
        <w:r>
          <w:rPr>
            <w:rFonts w:hint="eastAsia"/>
            <w:lang w:val="en-US" w:eastAsia="zh-CN"/>
          </w:rPr>
          <w:t xml:space="preserve">and </w:t>
        </w:r>
        <w:r>
          <w:t>A.6.5.3.</w:t>
        </w:r>
        <w:del w:id="2020" w:author="Huawei" w:date="2024-04-23T09:47:00Z">
          <w:r w:rsidDel="005C5EBD">
            <w:rPr>
              <w:rFonts w:hint="eastAsia"/>
              <w:lang w:val="en-US" w:eastAsia="zh-CN"/>
            </w:rPr>
            <w:delText>x</w:delText>
          </w:r>
        </w:del>
      </w:ins>
      <w:ins w:id="2021" w:author="Huawei" w:date="2024-04-23T09:47:00Z">
        <w:r>
          <w:rPr>
            <w:rFonts w:hint="eastAsia"/>
            <w:lang w:val="en-US" w:eastAsia="zh-CN"/>
          </w:rPr>
          <w:t>X1</w:t>
        </w:r>
      </w:ins>
      <w:ins w:id="2022" w:author="ZTE-Chenchen" w:date="2024-04-18T19:06:00Z">
        <w:r>
          <w:t>.1-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(PCell)</w:t>
        </w:r>
        <w:r>
          <w:t>, but is not aware of Cell</w:t>
        </w:r>
        <w:r>
          <w:rPr>
            <w:lang w:eastAsia="zh-CN"/>
          </w:rPr>
          <w:t>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10E8878D" w14:textId="4E9EE78B" w:rsidR="005C5EBD" w:rsidRDefault="005C5EBD" w:rsidP="005C5EBD">
      <w:pPr>
        <w:rPr>
          <w:ins w:id="2023" w:author="ZTE-Chenchen" w:date="2024-04-18T19:06:00Z"/>
          <w:lang w:eastAsia="zh-CN"/>
        </w:rPr>
      </w:pPr>
      <w:ins w:id="2024" w:author="ZTE-Chenchen" w:date="2024-04-18T19:06: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del w:id="2025" w:author="Huawei -RAN4#111" w:date="2024-05-06T11:33:00Z">
          <w:r w:rsidDel="0008767E">
            <w:delText xml:space="preserve">The UE now starts monitoring the </w:delText>
          </w:r>
          <w:r w:rsidDel="0008767E">
            <w:rPr>
              <w:lang w:eastAsia="zh-CN"/>
            </w:rPr>
            <w:delText xml:space="preserve">SCC. </w:delText>
          </w:r>
        </w:del>
        <w:r>
          <w:rPr>
            <w:lang w:eastAsia="zh-CN"/>
          </w:rPr>
          <w:t xml:space="preserve">The test equipment sends a MAC message for activation of the SCell. </w:t>
        </w:r>
      </w:ins>
    </w:p>
    <w:p w14:paraId="43A4DA4E" w14:textId="77777777" w:rsidR="005C5EBD" w:rsidRDefault="005C5EBD" w:rsidP="005C5EBD">
      <w:pPr>
        <w:rPr>
          <w:ins w:id="2026" w:author="ZTE-Chenchen" w:date="2024-04-18T19:06:00Z"/>
          <w:lang w:eastAsia="zh-CN"/>
        </w:rPr>
      </w:pPr>
      <w:ins w:id="2027" w:author="ZTE-Chenchen" w:date="2024-04-18T19:06:00Z">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ins>
    </w:p>
    <w:p w14:paraId="2657B103" w14:textId="77777777" w:rsidR="005C5EBD" w:rsidRDefault="005C5EBD" w:rsidP="005C5EBD">
      <w:pPr>
        <w:rPr>
          <w:ins w:id="2028" w:author="ZTE-Chenchen" w:date="2024-04-18T19:06:00Z"/>
          <w:lang w:eastAsia="zh-CN"/>
        </w:rPr>
      </w:pPr>
      <w:ins w:id="2029" w:author="ZTE-Chenchen" w:date="2024-04-18T19:06:00Z">
        <w:r>
          <w:rPr>
            <w:lang w:eastAsia="zh-CN"/>
          </w:rPr>
          <w:t>The test equipment verifies that potential interruption is carried out in the correct time span by monitoring ACK/NACK sent in PCell during activation and deactivation of SCell, respectively.</w:t>
        </w:r>
      </w:ins>
    </w:p>
    <w:p w14:paraId="0D2E8F4B" w14:textId="77777777" w:rsidR="005C5EBD" w:rsidRDefault="005C5EBD" w:rsidP="005C5EBD">
      <w:pPr>
        <w:rPr>
          <w:ins w:id="2030" w:author="ZTE-Chenchen" w:date="2024-04-18T19:06:00Z"/>
          <w:lang w:eastAsia="zh-CN"/>
        </w:rPr>
      </w:pPr>
      <w:ins w:id="2031" w:author="ZTE-Chenchen" w:date="2024-04-18T19:06:00Z">
        <w:r>
          <w:rPr>
            <w:lang w:eastAsia="zh-CN"/>
          </w:rPr>
          <w:t>The test equipment verifies the activation time by counting the slots from the time when the SCell activation command is sent until a CSI report with other than CQI index 0 is received.</w:t>
        </w:r>
      </w:ins>
    </w:p>
    <w:p w14:paraId="4E3BE37F" w14:textId="02C3E74D" w:rsidR="005C5EBD" w:rsidRDefault="005C5EBD" w:rsidP="005C5EBD">
      <w:pPr>
        <w:pStyle w:val="TH"/>
        <w:rPr>
          <w:ins w:id="2032" w:author="ZTE-Chenchen" w:date="2024-04-18T19:06:00Z"/>
          <w:lang w:eastAsia="zh-CN"/>
        </w:rPr>
      </w:pPr>
      <w:ins w:id="2033" w:author="ZTE-Chenchen" w:date="2024-04-18T19:06:00Z">
        <w:r>
          <w:t>Table A.6.5.3.</w:t>
        </w:r>
        <w:del w:id="2034" w:author="Huawei" w:date="2024-04-23T09:47:00Z">
          <w:r w:rsidDel="005C5EBD">
            <w:rPr>
              <w:rFonts w:hint="eastAsia"/>
              <w:lang w:val="en-US" w:eastAsia="zh-CN"/>
            </w:rPr>
            <w:delText>x</w:delText>
          </w:r>
        </w:del>
      </w:ins>
      <w:ins w:id="2035" w:author="Huawei" w:date="2024-04-23T09:47:00Z">
        <w:r>
          <w:rPr>
            <w:rFonts w:hint="eastAsia"/>
            <w:lang w:val="en-US" w:eastAsia="zh-CN"/>
          </w:rPr>
          <w:t>X1</w:t>
        </w:r>
      </w:ins>
      <w:ins w:id="2036" w:author="ZTE-Chenchen" w:date="2024-04-18T19:06:00Z">
        <w:r>
          <w:t>.1-1</w:t>
        </w:r>
        <w:r>
          <w:rPr>
            <w:rFonts w:hint="eastAsia"/>
            <w:lang w:val="en-US" w:eastAsia="zh-CN"/>
          </w:rPr>
          <w:t>A</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PCell </w:t>
        </w:r>
        <w:r>
          <w:t>in non-DRX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5C5EBD" w14:paraId="7AD7459A" w14:textId="77777777" w:rsidTr="0053627A">
        <w:trPr>
          <w:ins w:id="2037"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A936244" w14:textId="77777777" w:rsidR="005C5EBD" w:rsidRDefault="005C5EBD" w:rsidP="0053627A">
            <w:pPr>
              <w:pStyle w:val="TAH"/>
              <w:rPr>
                <w:ins w:id="2038" w:author="ZTE-Chenchen" w:date="2024-04-18T19:06:00Z"/>
                <w:lang w:eastAsia="zh-CN"/>
              </w:rPr>
            </w:pPr>
            <w:ins w:id="2039"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332DB075" w14:textId="77777777" w:rsidR="005C5EBD" w:rsidRDefault="005C5EBD" w:rsidP="0053627A">
            <w:pPr>
              <w:pStyle w:val="TAH"/>
              <w:rPr>
                <w:ins w:id="2040" w:author="ZTE-Chenchen" w:date="2024-04-18T19:06:00Z"/>
                <w:lang w:eastAsia="zh-CN"/>
              </w:rPr>
            </w:pPr>
            <w:ins w:id="2041" w:author="ZTE-Chenchen" w:date="2024-04-18T19:06:00Z">
              <w:r>
                <w:rPr>
                  <w:lang w:eastAsia="zh-CN"/>
                </w:rPr>
                <w:t>Description</w:t>
              </w:r>
            </w:ins>
          </w:p>
        </w:tc>
      </w:tr>
      <w:tr w:rsidR="005C5EBD" w14:paraId="429154D9" w14:textId="77777777" w:rsidTr="0053627A">
        <w:trPr>
          <w:ins w:id="2042"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2F9621A1" w14:textId="77777777" w:rsidR="005C5EBD" w:rsidRDefault="005C5EBD" w:rsidP="0053627A">
            <w:pPr>
              <w:pStyle w:val="TAL"/>
              <w:rPr>
                <w:ins w:id="2043" w:author="ZTE-Chenchen" w:date="2024-04-18T19:06:00Z"/>
                <w:lang w:eastAsia="zh-CN"/>
              </w:rPr>
            </w:pPr>
            <w:ins w:id="2044"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D94DA8E" w14:textId="77777777" w:rsidR="005C5EBD" w:rsidRDefault="005C5EBD" w:rsidP="0053627A">
            <w:pPr>
              <w:pStyle w:val="TAL"/>
              <w:rPr>
                <w:ins w:id="2045" w:author="ZTE-Chenchen" w:date="2024-04-18T19:06:00Z"/>
                <w:lang w:eastAsia="zh-CN"/>
              </w:rPr>
            </w:pPr>
            <w:ins w:id="2046" w:author="ZTE-Chenchen" w:date="2024-04-18T19:06:00Z">
              <w:r>
                <w:t xml:space="preserve">NR 15 kHz SSB SCS, </w:t>
              </w:r>
              <w:r>
                <w:rPr>
                  <w:rFonts w:cs="Arial"/>
                  <w:szCs w:val="18"/>
                  <w:lang w:eastAsia="ja-JP"/>
                </w:rPr>
                <w:t>≥</w:t>
              </w:r>
              <w:r>
                <w:t>10 MHz bandwidth, FDD duplex mode</w:t>
              </w:r>
            </w:ins>
          </w:p>
        </w:tc>
      </w:tr>
      <w:tr w:rsidR="005C5EBD" w14:paraId="49B1F895" w14:textId="77777777" w:rsidTr="0053627A">
        <w:trPr>
          <w:ins w:id="2047"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5C70EBD0" w14:textId="77777777" w:rsidR="005C5EBD" w:rsidRDefault="005C5EBD" w:rsidP="0053627A">
            <w:pPr>
              <w:pStyle w:val="TAL"/>
              <w:rPr>
                <w:ins w:id="2048" w:author="ZTE-Chenchen" w:date="2024-04-18T19:06:00Z"/>
                <w:lang w:eastAsia="zh-CN"/>
              </w:rPr>
            </w:pPr>
            <w:ins w:id="2049"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3136260" w14:textId="77777777" w:rsidR="005C5EBD" w:rsidRDefault="005C5EBD" w:rsidP="0053627A">
            <w:pPr>
              <w:pStyle w:val="TAL"/>
              <w:rPr>
                <w:ins w:id="2050" w:author="ZTE-Chenchen" w:date="2024-04-18T19:06:00Z"/>
                <w:lang w:eastAsia="zh-CN"/>
              </w:rPr>
            </w:pPr>
            <w:ins w:id="2051" w:author="ZTE-Chenchen" w:date="2024-04-18T19:06:00Z">
              <w:r>
                <w:t xml:space="preserve">NR 15 kHz SSB SCS, </w:t>
              </w:r>
              <w:r>
                <w:rPr>
                  <w:rFonts w:cs="Arial"/>
                  <w:szCs w:val="18"/>
                  <w:lang w:eastAsia="ja-JP"/>
                </w:rPr>
                <w:t>≥</w:t>
              </w:r>
              <w:r>
                <w:t>10 MHz bandwidth, TDD duplex mode</w:t>
              </w:r>
            </w:ins>
          </w:p>
        </w:tc>
      </w:tr>
      <w:tr w:rsidR="005C5EBD" w14:paraId="043E6AB8" w14:textId="77777777" w:rsidTr="0053627A">
        <w:trPr>
          <w:ins w:id="2052"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4B9A41C6" w14:textId="77777777" w:rsidR="005C5EBD" w:rsidRDefault="005C5EBD" w:rsidP="0053627A">
            <w:pPr>
              <w:pStyle w:val="TAL"/>
              <w:rPr>
                <w:ins w:id="2053" w:author="ZTE-Chenchen" w:date="2024-04-18T19:06:00Z"/>
                <w:lang w:eastAsia="zh-CN"/>
              </w:rPr>
            </w:pPr>
            <w:ins w:id="2054"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77DA1401" w14:textId="77777777" w:rsidR="005C5EBD" w:rsidRDefault="005C5EBD" w:rsidP="0053627A">
            <w:pPr>
              <w:pStyle w:val="TAL"/>
              <w:rPr>
                <w:ins w:id="2055" w:author="ZTE-Chenchen" w:date="2024-04-18T19:06:00Z"/>
                <w:lang w:eastAsia="zh-CN"/>
              </w:rPr>
            </w:pPr>
            <w:ins w:id="2056" w:author="ZTE-Chenchen" w:date="2024-04-18T19:06:00Z">
              <w:r>
                <w:t xml:space="preserve">NR 30 kHz SSB SCS, </w:t>
              </w:r>
              <w:r>
                <w:rPr>
                  <w:rFonts w:cs="Arial"/>
                  <w:szCs w:val="18"/>
                  <w:lang w:eastAsia="ja-JP"/>
                </w:rPr>
                <w:t>≥</w:t>
              </w:r>
              <w:r>
                <w:t xml:space="preserve">40 MHz bandwidth, </w:t>
              </w:r>
              <w:r>
                <w:rPr>
                  <w:lang w:eastAsia="zh-CN"/>
                </w:rPr>
                <w:t>T</w:t>
              </w:r>
              <w:r>
                <w:t>DD duplex mode</w:t>
              </w:r>
            </w:ins>
          </w:p>
        </w:tc>
      </w:tr>
      <w:tr w:rsidR="005C5EBD" w14:paraId="4508A2BA" w14:textId="77777777" w:rsidTr="0053627A">
        <w:trPr>
          <w:ins w:id="2057"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6990CE29" w14:textId="77777777" w:rsidR="005C5EBD" w:rsidRDefault="005C5EBD" w:rsidP="0053627A">
            <w:pPr>
              <w:pStyle w:val="TAN"/>
              <w:rPr>
                <w:ins w:id="2058" w:author="ZTE-Chenchen" w:date="2024-04-18T19:06:00Z"/>
              </w:rPr>
            </w:pPr>
            <w:ins w:id="2059" w:author="ZTE-Chenchen" w:date="2024-04-18T19:06:00Z">
              <w:r>
                <w:t>Note 1:</w:t>
              </w:r>
              <w:r>
                <w:tab/>
                <w:t>The UE is only required to be tested in one of the supported test configurations</w:t>
              </w:r>
            </w:ins>
          </w:p>
          <w:p w14:paraId="7341F95F" w14:textId="77777777" w:rsidR="005C5EBD" w:rsidRDefault="005C5EBD" w:rsidP="0053627A">
            <w:pPr>
              <w:pStyle w:val="TAN"/>
              <w:rPr>
                <w:ins w:id="2060" w:author="ZTE-Chenchen" w:date="2024-04-18T19:06:00Z"/>
              </w:rPr>
            </w:pPr>
            <w:ins w:id="2061" w:author="ZTE-Chenchen" w:date="2024-04-18T19:0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7757A517" w14:textId="77777777" w:rsidR="005C5EBD" w:rsidRDefault="005C5EBD" w:rsidP="005C5EBD">
      <w:pPr>
        <w:rPr>
          <w:ins w:id="2062" w:author="ZTE-Chenchen" w:date="2024-04-18T19:06:00Z"/>
          <w:lang w:eastAsia="zh-CN"/>
        </w:rPr>
      </w:pPr>
    </w:p>
    <w:p w14:paraId="7865564B" w14:textId="6364C50E" w:rsidR="005C5EBD" w:rsidRDefault="005C5EBD" w:rsidP="005C5EBD">
      <w:pPr>
        <w:pStyle w:val="TH"/>
        <w:rPr>
          <w:ins w:id="2063" w:author="ZTE-Chenchen" w:date="2024-04-18T19:06:00Z"/>
          <w:lang w:eastAsia="zh-CN"/>
        </w:rPr>
      </w:pPr>
      <w:ins w:id="2064" w:author="ZTE-Chenchen" w:date="2024-04-18T19:06:00Z">
        <w:r>
          <w:t>Table A.6.5.3.</w:t>
        </w:r>
        <w:del w:id="2065" w:author="Huawei" w:date="2024-04-23T09:47:00Z">
          <w:r w:rsidDel="005C5EBD">
            <w:rPr>
              <w:rFonts w:hint="eastAsia"/>
              <w:lang w:val="en-US" w:eastAsia="zh-CN"/>
            </w:rPr>
            <w:delText>x</w:delText>
          </w:r>
        </w:del>
      </w:ins>
      <w:ins w:id="2066" w:author="Huawei" w:date="2024-04-23T09:47:00Z">
        <w:r>
          <w:rPr>
            <w:rFonts w:hint="eastAsia"/>
            <w:lang w:val="en-US" w:eastAsia="zh-CN"/>
          </w:rPr>
          <w:t>X1</w:t>
        </w:r>
      </w:ins>
      <w:ins w:id="2067" w:author="ZTE-Chenchen" w:date="2024-04-18T19:06:00Z">
        <w:r>
          <w:t>.1-1</w:t>
        </w:r>
        <w:r>
          <w:rPr>
            <w:rFonts w:hint="eastAsia"/>
            <w:lang w:val="en-US" w:eastAsia="zh-CN"/>
          </w:rPr>
          <w:t>B</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in non-DRX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5C5EBD" w14:paraId="3D992528" w14:textId="77777777" w:rsidTr="0053627A">
        <w:trPr>
          <w:ins w:id="2068"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2AC6DA9" w14:textId="77777777" w:rsidR="005C5EBD" w:rsidRDefault="005C5EBD" w:rsidP="0053627A">
            <w:pPr>
              <w:pStyle w:val="TAH"/>
              <w:rPr>
                <w:ins w:id="2069" w:author="ZTE-Chenchen" w:date="2024-04-18T19:06:00Z"/>
                <w:lang w:eastAsia="zh-CN"/>
              </w:rPr>
            </w:pPr>
            <w:ins w:id="2070"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0BF7D453" w14:textId="77777777" w:rsidR="005C5EBD" w:rsidRDefault="005C5EBD" w:rsidP="0053627A">
            <w:pPr>
              <w:pStyle w:val="TAH"/>
              <w:rPr>
                <w:ins w:id="2071" w:author="ZTE-Chenchen" w:date="2024-04-18T19:06:00Z"/>
                <w:lang w:eastAsia="zh-CN"/>
              </w:rPr>
            </w:pPr>
            <w:ins w:id="2072" w:author="ZTE-Chenchen" w:date="2024-04-18T19:06:00Z">
              <w:r>
                <w:rPr>
                  <w:lang w:eastAsia="zh-CN"/>
                </w:rPr>
                <w:t>Description</w:t>
              </w:r>
            </w:ins>
          </w:p>
        </w:tc>
      </w:tr>
      <w:tr w:rsidR="005C5EBD" w14:paraId="79FD730D" w14:textId="77777777" w:rsidTr="0053627A">
        <w:trPr>
          <w:ins w:id="2073"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3733416E" w14:textId="77777777" w:rsidR="005C5EBD" w:rsidRDefault="005C5EBD" w:rsidP="0053627A">
            <w:pPr>
              <w:pStyle w:val="TAL"/>
              <w:rPr>
                <w:ins w:id="2074" w:author="ZTE-Chenchen" w:date="2024-04-18T19:06:00Z"/>
                <w:lang w:eastAsia="zh-CN"/>
              </w:rPr>
            </w:pPr>
            <w:ins w:id="2075"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461E0E4" w14:textId="77777777" w:rsidR="005C5EBD" w:rsidRDefault="005C5EBD" w:rsidP="0053627A">
            <w:pPr>
              <w:pStyle w:val="TAL"/>
              <w:rPr>
                <w:ins w:id="2076" w:author="ZTE-Chenchen" w:date="2024-04-18T19:06:00Z"/>
                <w:lang w:eastAsia="zh-CN"/>
              </w:rPr>
            </w:pPr>
            <w:ins w:id="2077" w:author="ZTE-Chenchen" w:date="2024-04-18T19:06:00Z">
              <w:r>
                <w:t xml:space="preserve">NR 15 kHz SCS, </w:t>
              </w:r>
              <w:r>
                <w:rPr>
                  <w:rFonts w:cs="Arial"/>
                  <w:szCs w:val="18"/>
                  <w:lang w:eastAsia="ja-JP"/>
                </w:rPr>
                <w:t>≥</w:t>
              </w:r>
              <w:r>
                <w:t>10 MHz bandwidth, FDD duplex mode</w:t>
              </w:r>
            </w:ins>
          </w:p>
        </w:tc>
      </w:tr>
      <w:tr w:rsidR="005C5EBD" w14:paraId="24F8B19D" w14:textId="77777777" w:rsidTr="0053627A">
        <w:trPr>
          <w:ins w:id="2078"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0B33ACF7" w14:textId="77777777" w:rsidR="005C5EBD" w:rsidRDefault="005C5EBD" w:rsidP="0053627A">
            <w:pPr>
              <w:pStyle w:val="TAL"/>
              <w:rPr>
                <w:ins w:id="2079" w:author="ZTE-Chenchen" w:date="2024-04-18T19:06:00Z"/>
                <w:lang w:eastAsia="zh-CN"/>
              </w:rPr>
            </w:pPr>
            <w:ins w:id="2080"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87F414B" w14:textId="77777777" w:rsidR="005C5EBD" w:rsidRDefault="005C5EBD" w:rsidP="0053627A">
            <w:pPr>
              <w:pStyle w:val="TAL"/>
              <w:rPr>
                <w:ins w:id="2081" w:author="ZTE-Chenchen" w:date="2024-04-18T19:06:00Z"/>
                <w:lang w:eastAsia="zh-CN"/>
              </w:rPr>
            </w:pPr>
            <w:ins w:id="2082" w:author="ZTE-Chenchen" w:date="2024-04-18T19:06:00Z">
              <w:r>
                <w:t xml:space="preserve">NR 15 kHz SCS, </w:t>
              </w:r>
              <w:r>
                <w:rPr>
                  <w:rFonts w:cs="Arial"/>
                  <w:szCs w:val="18"/>
                  <w:lang w:eastAsia="ja-JP"/>
                </w:rPr>
                <w:t>≥</w:t>
              </w:r>
              <w:r>
                <w:t>10 MHz bandwidth, TDD duplex mode</w:t>
              </w:r>
            </w:ins>
          </w:p>
        </w:tc>
      </w:tr>
      <w:tr w:rsidR="005C5EBD" w14:paraId="65059956" w14:textId="77777777" w:rsidTr="0053627A">
        <w:trPr>
          <w:ins w:id="2083"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73C2A5EE" w14:textId="77777777" w:rsidR="005C5EBD" w:rsidRDefault="005C5EBD" w:rsidP="0053627A">
            <w:pPr>
              <w:pStyle w:val="TAL"/>
              <w:rPr>
                <w:ins w:id="2084" w:author="ZTE-Chenchen" w:date="2024-04-18T19:06:00Z"/>
                <w:lang w:eastAsia="zh-CN"/>
              </w:rPr>
            </w:pPr>
            <w:ins w:id="2085"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D6489C2" w14:textId="77777777" w:rsidR="005C5EBD" w:rsidRDefault="005C5EBD" w:rsidP="0053627A">
            <w:pPr>
              <w:pStyle w:val="TAL"/>
              <w:rPr>
                <w:ins w:id="2086" w:author="ZTE-Chenchen" w:date="2024-04-18T19:06:00Z"/>
                <w:lang w:eastAsia="zh-CN"/>
              </w:rPr>
            </w:pPr>
            <w:ins w:id="2087" w:author="ZTE-Chenchen" w:date="2024-04-18T19:06:00Z">
              <w:r>
                <w:t xml:space="preserve">NR 30 kHz SCS, </w:t>
              </w:r>
              <w:r>
                <w:rPr>
                  <w:rFonts w:cs="Arial"/>
                  <w:szCs w:val="18"/>
                  <w:lang w:eastAsia="ja-JP"/>
                </w:rPr>
                <w:t>≥</w:t>
              </w:r>
              <w:r>
                <w:t xml:space="preserve">40 MHz bandwidth, </w:t>
              </w:r>
              <w:r>
                <w:rPr>
                  <w:lang w:eastAsia="zh-CN"/>
                </w:rPr>
                <w:t>T</w:t>
              </w:r>
              <w:r>
                <w:t>DD duplex mode</w:t>
              </w:r>
            </w:ins>
          </w:p>
        </w:tc>
      </w:tr>
      <w:tr w:rsidR="005C5EBD" w14:paraId="142FB94D" w14:textId="77777777" w:rsidTr="0053627A">
        <w:trPr>
          <w:ins w:id="2088"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22D86B7C" w14:textId="77777777" w:rsidR="005C5EBD" w:rsidRDefault="005C5EBD" w:rsidP="0053627A">
            <w:pPr>
              <w:pStyle w:val="TAN"/>
              <w:rPr>
                <w:ins w:id="2089" w:author="ZTE-Chenchen" w:date="2024-04-18T19:06:00Z"/>
              </w:rPr>
            </w:pPr>
            <w:ins w:id="2090" w:author="ZTE-Chenchen" w:date="2024-04-18T19:06:00Z">
              <w:r>
                <w:t>Note 1:</w:t>
              </w:r>
              <w:r>
                <w:tab/>
                <w:t>The UE is only required to be tested in one of the supported test configurations</w:t>
              </w:r>
            </w:ins>
          </w:p>
          <w:p w14:paraId="63A03575" w14:textId="77777777" w:rsidR="005C5EBD" w:rsidRDefault="005C5EBD" w:rsidP="0053627A">
            <w:pPr>
              <w:pStyle w:val="TAN"/>
              <w:rPr>
                <w:ins w:id="2091" w:author="ZTE-Chenchen" w:date="2024-04-18T19:06:00Z"/>
              </w:rPr>
            </w:pPr>
            <w:ins w:id="2092" w:author="ZTE-Chenchen" w:date="2024-04-18T19:0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5E472C1" w14:textId="77777777" w:rsidR="005C5EBD" w:rsidRDefault="005C5EBD" w:rsidP="005C5EBD">
      <w:pPr>
        <w:rPr>
          <w:ins w:id="2093" w:author="ZTE-Chenchen" w:date="2024-04-18T19:06:00Z"/>
          <w:lang w:eastAsia="zh-CN"/>
        </w:rPr>
      </w:pPr>
    </w:p>
    <w:p w14:paraId="2812F6EF" w14:textId="12B56B08" w:rsidR="005C5EBD" w:rsidRDefault="005C5EBD" w:rsidP="005C5EBD">
      <w:pPr>
        <w:pStyle w:val="TH"/>
        <w:rPr>
          <w:ins w:id="2094" w:author="ZTE-Chenchen" w:date="2024-04-18T19:06:00Z"/>
        </w:rPr>
      </w:pPr>
      <w:ins w:id="2095" w:author="ZTE-Chenchen" w:date="2024-04-18T19:06:00Z">
        <w:r>
          <w:t>Table A.6.5.3.</w:t>
        </w:r>
        <w:del w:id="2096" w:author="Huawei" w:date="2024-04-23T09:47:00Z">
          <w:r w:rsidDel="005C5EBD">
            <w:rPr>
              <w:rFonts w:hint="eastAsia"/>
              <w:lang w:val="en-US" w:eastAsia="zh-CN"/>
            </w:rPr>
            <w:delText>x</w:delText>
          </w:r>
        </w:del>
      </w:ins>
      <w:ins w:id="2097" w:author="Huawei" w:date="2024-04-23T09:47:00Z">
        <w:r>
          <w:rPr>
            <w:rFonts w:hint="eastAsia"/>
            <w:lang w:val="en-US" w:eastAsia="zh-CN"/>
          </w:rPr>
          <w:t>X1</w:t>
        </w:r>
      </w:ins>
      <w:ins w:id="2098" w:author="ZTE-Chenchen" w:date="2024-04-18T19:06:00Z">
        <w:r>
          <w:t xml:space="preserve">.1-2: General test parameters for FR1 </w:t>
        </w:r>
        <w:r>
          <w:rPr>
            <w:rFonts w:hint="eastAsia"/>
            <w:lang w:val="en-US" w:eastAsia="zh-CN"/>
          </w:rPr>
          <w:t xml:space="preserve">SSB-less </w:t>
        </w:r>
        <w:r>
          <w:t>SCell activation case</w:t>
        </w:r>
        <w:del w:id="2099" w:author="Huawei -RAN4#111" w:date="2024-05-06T11:33:00Z">
          <w:r w:rsidDel="0008767E">
            <w:delText>, 160ms SCell measurement cycle</w:delText>
          </w:r>
        </w:del>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14:paraId="6231A618" w14:textId="77777777" w:rsidTr="0053627A">
        <w:trPr>
          <w:cantSplit/>
          <w:trHeight w:val="187"/>
          <w:jc w:val="center"/>
          <w:ins w:id="2100"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97F7BA" w14:textId="77777777" w:rsidR="005C5EBD" w:rsidRDefault="005C5EBD" w:rsidP="0053627A">
            <w:pPr>
              <w:pStyle w:val="TAH"/>
              <w:rPr>
                <w:ins w:id="2101" w:author="ZTE-Chenchen" w:date="2024-04-18T19:06:00Z"/>
                <w:lang w:eastAsia="ja-JP"/>
              </w:rPr>
            </w:pPr>
            <w:ins w:id="2102" w:author="ZTE-Chenchen" w:date="2024-04-18T19:06:00Z">
              <w:r>
                <w:t>Parameter</w:t>
              </w:r>
            </w:ins>
          </w:p>
        </w:tc>
        <w:tc>
          <w:tcPr>
            <w:tcW w:w="709" w:type="dxa"/>
            <w:tcBorders>
              <w:top w:val="single" w:sz="4" w:space="0" w:color="auto"/>
              <w:left w:val="single" w:sz="4" w:space="0" w:color="auto"/>
              <w:bottom w:val="single" w:sz="4" w:space="0" w:color="auto"/>
              <w:right w:val="single" w:sz="4" w:space="0" w:color="auto"/>
            </w:tcBorders>
          </w:tcPr>
          <w:p w14:paraId="330790A9" w14:textId="77777777" w:rsidR="005C5EBD" w:rsidRDefault="005C5EBD" w:rsidP="0053627A">
            <w:pPr>
              <w:pStyle w:val="TAH"/>
              <w:rPr>
                <w:ins w:id="2103" w:author="ZTE-Chenchen" w:date="2024-04-18T19:06:00Z"/>
                <w:lang w:eastAsia="ja-JP"/>
              </w:rPr>
            </w:pPr>
            <w:ins w:id="2104" w:author="ZTE-Chenchen" w:date="2024-04-18T19:06:00Z">
              <w:r>
                <w:t>Unit</w:t>
              </w:r>
            </w:ins>
          </w:p>
        </w:tc>
        <w:tc>
          <w:tcPr>
            <w:tcW w:w="2977" w:type="dxa"/>
            <w:tcBorders>
              <w:top w:val="single" w:sz="4" w:space="0" w:color="auto"/>
              <w:left w:val="single" w:sz="4" w:space="0" w:color="auto"/>
              <w:bottom w:val="single" w:sz="4" w:space="0" w:color="auto"/>
              <w:right w:val="single" w:sz="4" w:space="0" w:color="auto"/>
            </w:tcBorders>
          </w:tcPr>
          <w:p w14:paraId="44456110" w14:textId="77777777" w:rsidR="005C5EBD" w:rsidRDefault="005C5EBD" w:rsidP="0053627A">
            <w:pPr>
              <w:pStyle w:val="TAH"/>
              <w:rPr>
                <w:ins w:id="2105" w:author="ZTE-Chenchen" w:date="2024-04-18T19:06:00Z"/>
                <w:lang w:eastAsia="ja-JP"/>
              </w:rPr>
            </w:pPr>
            <w:ins w:id="2106" w:author="ZTE-Chenchen" w:date="2024-04-18T19:06:00Z">
              <w:r>
                <w:t>Value</w:t>
              </w:r>
            </w:ins>
          </w:p>
        </w:tc>
        <w:tc>
          <w:tcPr>
            <w:tcW w:w="3652" w:type="dxa"/>
            <w:tcBorders>
              <w:top w:val="single" w:sz="4" w:space="0" w:color="auto"/>
              <w:left w:val="single" w:sz="4" w:space="0" w:color="auto"/>
              <w:bottom w:val="single" w:sz="4" w:space="0" w:color="auto"/>
              <w:right w:val="single" w:sz="4" w:space="0" w:color="auto"/>
            </w:tcBorders>
          </w:tcPr>
          <w:p w14:paraId="34A96919" w14:textId="77777777" w:rsidR="005C5EBD" w:rsidRDefault="005C5EBD" w:rsidP="0053627A">
            <w:pPr>
              <w:pStyle w:val="TAH"/>
              <w:rPr>
                <w:ins w:id="2107" w:author="ZTE-Chenchen" w:date="2024-04-18T19:06:00Z"/>
                <w:lang w:eastAsia="ja-JP"/>
              </w:rPr>
            </w:pPr>
            <w:ins w:id="2108" w:author="ZTE-Chenchen" w:date="2024-04-18T19:06:00Z">
              <w:r>
                <w:t>Comment</w:t>
              </w:r>
            </w:ins>
          </w:p>
        </w:tc>
      </w:tr>
      <w:tr w:rsidR="005C5EBD" w14:paraId="6048BBFB" w14:textId="77777777" w:rsidTr="0053627A">
        <w:trPr>
          <w:cantSplit/>
          <w:trHeight w:val="187"/>
          <w:jc w:val="center"/>
          <w:ins w:id="2109"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5BDC189" w14:textId="77777777" w:rsidR="005C5EBD" w:rsidRDefault="005C5EBD" w:rsidP="0053627A">
            <w:pPr>
              <w:pStyle w:val="TAL"/>
              <w:rPr>
                <w:ins w:id="2110" w:author="ZTE-Chenchen" w:date="2024-04-18T19:06:00Z"/>
                <w:lang w:eastAsia="ja-JP"/>
              </w:rPr>
            </w:pPr>
            <w:ins w:id="2111" w:author="ZTE-Chenchen" w:date="2024-04-18T19:0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BB65DF0" w14:textId="77777777" w:rsidR="005C5EBD" w:rsidRDefault="005C5EBD" w:rsidP="0053627A">
            <w:pPr>
              <w:pStyle w:val="TAC"/>
              <w:rPr>
                <w:ins w:id="2112"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EB0BB" w14:textId="77777777" w:rsidR="005C5EBD" w:rsidRDefault="005C5EBD" w:rsidP="0053627A">
            <w:pPr>
              <w:pStyle w:val="TAC"/>
              <w:rPr>
                <w:ins w:id="2113" w:author="ZTE-Chenchen" w:date="2024-04-18T19:06:00Z"/>
                <w:lang w:eastAsia="zh-CN"/>
              </w:rPr>
            </w:pPr>
            <w:ins w:id="2114" w:author="ZTE-Chenchen" w:date="2024-04-18T19:06:00Z">
              <w:r>
                <w:t>1,2</w:t>
              </w:r>
            </w:ins>
          </w:p>
        </w:tc>
        <w:tc>
          <w:tcPr>
            <w:tcW w:w="3652" w:type="dxa"/>
            <w:tcBorders>
              <w:top w:val="single" w:sz="4" w:space="0" w:color="auto"/>
              <w:left w:val="single" w:sz="4" w:space="0" w:color="auto"/>
              <w:bottom w:val="single" w:sz="4" w:space="0" w:color="auto"/>
              <w:right w:val="single" w:sz="4" w:space="0" w:color="auto"/>
            </w:tcBorders>
          </w:tcPr>
          <w:p w14:paraId="660EC92D" w14:textId="77777777" w:rsidR="005C5EBD" w:rsidRDefault="005C5EBD" w:rsidP="0053627A">
            <w:pPr>
              <w:pStyle w:val="TAC"/>
              <w:rPr>
                <w:ins w:id="2115" w:author="ZTE-Chenchen" w:date="2024-04-18T19:06:00Z"/>
                <w:lang w:val="en-US" w:eastAsia="zh-CN"/>
              </w:rPr>
            </w:pPr>
            <w:ins w:id="2116" w:author="ZTE-Chenchen" w:date="2024-04-18T19:06:00Z">
              <w:r>
                <w:rPr>
                  <w:lang w:eastAsia="zh-CN"/>
                </w:rPr>
                <w:t>T</w:t>
              </w:r>
              <w:r>
                <w:t>wo NR radio channel (</w:t>
              </w:r>
              <w:r>
                <w:rPr>
                  <w:lang w:eastAsia="zh-CN"/>
                </w:rPr>
                <w:t xml:space="preserve">1, </w:t>
              </w:r>
              <w:r>
                <w:t>2) are used for this test, where NR radio chanel 1 and 2 are in different NR bands</w:t>
              </w:r>
              <w:r>
                <w:rPr>
                  <w:rFonts w:hint="eastAsia"/>
                  <w:lang w:val="en-US" w:eastAsia="zh-CN"/>
                </w:rPr>
                <w:t>.</w:t>
              </w:r>
            </w:ins>
          </w:p>
        </w:tc>
      </w:tr>
      <w:tr w:rsidR="005C5EBD" w14:paraId="16D224FE" w14:textId="77777777" w:rsidTr="0053627A">
        <w:trPr>
          <w:cantSplit/>
          <w:trHeight w:val="187"/>
          <w:jc w:val="center"/>
          <w:ins w:id="211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16076F4" w14:textId="77777777" w:rsidR="005C5EBD" w:rsidRDefault="005C5EBD" w:rsidP="0053627A">
            <w:pPr>
              <w:pStyle w:val="TAL"/>
              <w:rPr>
                <w:ins w:id="2118" w:author="ZTE-Chenchen" w:date="2024-04-18T19:06:00Z"/>
                <w:lang w:eastAsia="ja-JP"/>
              </w:rPr>
            </w:pPr>
            <w:ins w:id="2119" w:author="ZTE-Chenchen" w:date="2024-04-18T19:06:00Z">
              <w:r>
                <w:t>Active PCell</w:t>
              </w:r>
            </w:ins>
          </w:p>
        </w:tc>
        <w:tc>
          <w:tcPr>
            <w:tcW w:w="709" w:type="dxa"/>
            <w:tcBorders>
              <w:top w:val="single" w:sz="4" w:space="0" w:color="auto"/>
              <w:left w:val="single" w:sz="4" w:space="0" w:color="auto"/>
              <w:bottom w:val="single" w:sz="4" w:space="0" w:color="auto"/>
              <w:right w:val="single" w:sz="4" w:space="0" w:color="auto"/>
            </w:tcBorders>
          </w:tcPr>
          <w:p w14:paraId="4CC068A0" w14:textId="77777777" w:rsidR="005C5EBD" w:rsidRDefault="005C5EBD" w:rsidP="0053627A">
            <w:pPr>
              <w:pStyle w:val="TAC"/>
              <w:rPr>
                <w:ins w:id="2120"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C7A90E1" w14:textId="77777777" w:rsidR="005C5EBD" w:rsidRDefault="005C5EBD" w:rsidP="0053627A">
            <w:pPr>
              <w:pStyle w:val="TAC"/>
              <w:rPr>
                <w:ins w:id="2121" w:author="ZTE-Chenchen" w:date="2024-04-18T19:06:00Z"/>
                <w:lang w:eastAsia="ja-JP"/>
              </w:rPr>
            </w:pPr>
            <w:ins w:id="2122" w:author="ZTE-Chenchen" w:date="2024-04-18T19:06:00Z">
              <w:r>
                <w:t>Cell 1</w:t>
              </w:r>
            </w:ins>
          </w:p>
        </w:tc>
        <w:tc>
          <w:tcPr>
            <w:tcW w:w="3652" w:type="dxa"/>
            <w:tcBorders>
              <w:top w:val="single" w:sz="4" w:space="0" w:color="auto"/>
              <w:left w:val="single" w:sz="4" w:space="0" w:color="auto"/>
              <w:bottom w:val="single" w:sz="4" w:space="0" w:color="auto"/>
              <w:right w:val="single" w:sz="4" w:space="0" w:color="auto"/>
            </w:tcBorders>
          </w:tcPr>
          <w:p w14:paraId="5514B78B" w14:textId="77777777" w:rsidR="005C5EBD" w:rsidRDefault="005C5EBD" w:rsidP="0053627A">
            <w:pPr>
              <w:pStyle w:val="TAC"/>
              <w:rPr>
                <w:ins w:id="2123" w:author="ZTE-Chenchen" w:date="2024-04-18T19:06:00Z"/>
                <w:lang w:eastAsia="zh-CN"/>
              </w:rPr>
            </w:pPr>
            <w:ins w:id="2124" w:author="ZTE-Chenchen" w:date="2024-04-18T19:06:00Z">
              <w:r>
                <w:t xml:space="preserve">Primary cell on </w:t>
              </w:r>
              <w:r>
                <w:rPr>
                  <w:lang w:eastAsia="zh-CN"/>
                </w:rPr>
                <w:t>NR</w:t>
              </w:r>
              <w:r>
                <w:t xml:space="preserve"> RF channel number 1.</w:t>
              </w:r>
            </w:ins>
          </w:p>
        </w:tc>
      </w:tr>
      <w:tr w:rsidR="005C5EBD" w14:paraId="5B95F8CA" w14:textId="77777777" w:rsidTr="0053627A">
        <w:trPr>
          <w:cantSplit/>
          <w:trHeight w:val="187"/>
          <w:jc w:val="center"/>
          <w:ins w:id="2125"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6E1E16B" w14:textId="77777777" w:rsidR="005C5EBD" w:rsidRDefault="005C5EBD" w:rsidP="0053627A">
            <w:pPr>
              <w:pStyle w:val="TAL"/>
              <w:rPr>
                <w:ins w:id="2126" w:author="ZTE-Chenchen" w:date="2024-04-18T19:06:00Z"/>
                <w:lang w:eastAsia="ja-JP"/>
              </w:rPr>
            </w:pPr>
            <w:ins w:id="2127" w:author="ZTE-Chenchen" w:date="2024-04-18T19:06: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29181BC" w14:textId="77777777" w:rsidR="005C5EBD" w:rsidRDefault="005C5EBD" w:rsidP="0053627A">
            <w:pPr>
              <w:pStyle w:val="TAC"/>
              <w:rPr>
                <w:ins w:id="2128"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532B0E85" w14:textId="77777777" w:rsidR="005C5EBD" w:rsidRDefault="005C5EBD" w:rsidP="0053627A">
            <w:pPr>
              <w:pStyle w:val="TAC"/>
              <w:rPr>
                <w:ins w:id="2129" w:author="ZTE-Chenchen" w:date="2024-04-18T19:06:00Z"/>
                <w:lang w:eastAsia="zh-CN"/>
              </w:rPr>
            </w:pPr>
            <w:ins w:id="2130" w:author="ZTE-Chenchen" w:date="2024-04-18T19:0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35D8DCA8" w14:textId="77777777" w:rsidR="005C5EBD" w:rsidRDefault="005C5EBD" w:rsidP="0053627A">
            <w:pPr>
              <w:pStyle w:val="TAC"/>
              <w:rPr>
                <w:ins w:id="2131" w:author="ZTE-Chenchen" w:date="2024-04-18T19:06:00Z"/>
                <w:lang w:eastAsia="zh-CN"/>
              </w:rPr>
            </w:pPr>
            <w:ins w:id="2132" w:author="ZTE-Chenchen" w:date="2024-04-18T19:06:00Z">
              <w:r>
                <w:t xml:space="preserve">Configured deactivated secondary cell on NR RF channel number </w:t>
              </w:r>
              <w:r>
                <w:rPr>
                  <w:lang w:eastAsia="zh-CN"/>
                </w:rPr>
                <w:t>2</w:t>
              </w:r>
            </w:ins>
          </w:p>
        </w:tc>
      </w:tr>
      <w:tr w:rsidR="005C5EBD" w14:paraId="4FAA3736" w14:textId="77777777" w:rsidTr="0053627A">
        <w:trPr>
          <w:cantSplit/>
          <w:trHeight w:val="187"/>
          <w:jc w:val="center"/>
          <w:ins w:id="2133"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3763C78" w14:textId="77777777" w:rsidR="005C5EBD" w:rsidRDefault="005C5EBD" w:rsidP="0053627A">
            <w:pPr>
              <w:pStyle w:val="TAL"/>
              <w:rPr>
                <w:ins w:id="2134" w:author="ZTE-Chenchen" w:date="2024-04-18T19:06:00Z"/>
                <w:lang w:eastAsia="ja-JP"/>
              </w:rPr>
            </w:pPr>
            <w:ins w:id="2135" w:author="ZTE-Chenchen" w:date="2024-04-18T19:06:00Z">
              <w:r>
                <w:t>CP length</w:t>
              </w:r>
            </w:ins>
          </w:p>
        </w:tc>
        <w:tc>
          <w:tcPr>
            <w:tcW w:w="709" w:type="dxa"/>
            <w:tcBorders>
              <w:top w:val="single" w:sz="4" w:space="0" w:color="auto"/>
              <w:left w:val="single" w:sz="4" w:space="0" w:color="auto"/>
              <w:bottom w:val="single" w:sz="4" w:space="0" w:color="auto"/>
              <w:right w:val="single" w:sz="4" w:space="0" w:color="auto"/>
            </w:tcBorders>
          </w:tcPr>
          <w:p w14:paraId="09FA8E54" w14:textId="77777777" w:rsidR="005C5EBD" w:rsidRDefault="005C5EBD" w:rsidP="0053627A">
            <w:pPr>
              <w:pStyle w:val="TAC"/>
              <w:rPr>
                <w:ins w:id="2136"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6C32F1F9" w14:textId="77777777" w:rsidR="005C5EBD" w:rsidRDefault="005C5EBD" w:rsidP="0053627A">
            <w:pPr>
              <w:pStyle w:val="TAC"/>
              <w:rPr>
                <w:ins w:id="2137" w:author="ZTE-Chenchen" w:date="2024-04-18T19:06:00Z"/>
                <w:lang w:eastAsia="ja-JP"/>
              </w:rPr>
            </w:pPr>
            <w:ins w:id="2138" w:author="ZTE-Chenchen" w:date="2024-04-18T19:06:00Z">
              <w:r>
                <w:t>Normal</w:t>
              </w:r>
            </w:ins>
          </w:p>
        </w:tc>
        <w:tc>
          <w:tcPr>
            <w:tcW w:w="3652" w:type="dxa"/>
            <w:tcBorders>
              <w:top w:val="single" w:sz="4" w:space="0" w:color="auto"/>
              <w:left w:val="single" w:sz="4" w:space="0" w:color="auto"/>
              <w:bottom w:val="single" w:sz="4" w:space="0" w:color="auto"/>
              <w:right w:val="single" w:sz="4" w:space="0" w:color="auto"/>
            </w:tcBorders>
          </w:tcPr>
          <w:p w14:paraId="7979C5E7" w14:textId="77777777" w:rsidR="005C5EBD" w:rsidRDefault="005C5EBD" w:rsidP="0053627A">
            <w:pPr>
              <w:pStyle w:val="TAC"/>
              <w:rPr>
                <w:ins w:id="2139" w:author="ZTE-Chenchen" w:date="2024-04-18T19:06:00Z"/>
                <w:lang w:eastAsia="ja-JP"/>
              </w:rPr>
            </w:pPr>
          </w:p>
        </w:tc>
      </w:tr>
      <w:tr w:rsidR="005C5EBD" w14:paraId="105B69F9" w14:textId="77777777" w:rsidTr="0053627A">
        <w:trPr>
          <w:cantSplit/>
          <w:trHeight w:val="187"/>
          <w:jc w:val="center"/>
          <w:ins w:id="2140"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014FC0A" w14:textId="77777777" w:rsidR="005C5EBD" w:rsidRDefault="005C5EBD" w:rsidP="0053627A">
            <w:pPr>
              <w:pStyle w:val="TAL"/>
              <w:rPr>
                <w:ins w:id="2141" w:author="ZTE-Chenchen" w:date="2024-04-18T19:06:00Z"/>
                <w:rFonts w:cs="Arial"/>
                <w:lang w:eastAsia="ja-JP"/>
              </w:rPr>
            </w:pPr>
            <w:ins w:id="2142" w:author="ZTE-Chenchen" w:date="2024-04-18T19: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15FB46" w14:textId="77777777" w:rsidR="005C5EBD" w:rsidRDefault="005C5EBD" w:rsidP="0053627A">
            <w:pPr>
              <w:pStyle w:val="TAC"/>
              <w:rPr>
                <w:ins w:id="2143"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6559EFE" w14:textId="77777777" w:rsidR="005C5EBD" w:rsidRDefault="005C5EBD" w:rsidP="0053627A">
            <w:pPr>
              <w:pStyle w:val="TAC"/>
              <w:rPr>
                <w:ins w:id="2144" w:author="ZTE-Chenchen" w:date="2024-04-18T19:06:00Z"/>
                <w:lang w:eastAsia="ja-JP"/>
              </w:rPr>
            </w:pPr>
            <w:ins w:id="2145" w:author="ZTE-Chenchen" w:date="2024-04-18T19:06:00Z">
              <w:r>
                <w:t>OFF</w:t>
              </w:r>
            </w:ins>
          </w:p>
        </w:tc>
        <w:tc>
          <w:tcPr>
            <w:tcW w:w="3652" w:type="dxa"/>
            <w:tcBorders>
              <w:top w:val="single" w:sz="4" w:space="0" w:color="auto"/>
              <w:left w:val="single" w:sz="4" w:space="0" w:color="auto"/>
              <w:bottom w:val="single" w:sz="4" w:space="0" w:color="auto"/>
              <w:right w:val="single" w:sz="4" w:space="0" w:color="auto"/>
            </w:tcBorders>
          </w:tcPr>
          <w:p w14:paraId="4DC16C0F" w14:textId="77777777" w:rsidR="005C5EBD" w:rsidRDefault="005C5EBD" w:rsidP="0053627A">
            <w:pPr>
              <w:pStyle w:val="TAC"/>
              <w:rPr>
                <w:ins w:id="2146" w:author="ZTE-Chenchen" w:date="2024-04-18T19:06:00Z"/>
                <w:lang w:eastAsia="ja-JP"/>
              </w:rPr>
            </w:pPr>
            <w:ins w:id="2147" w:author="ZTE-Chenchen" w:date="2024-04-18T19:06:00Z">
              <w:r>
                <w:t>Continuous monitoring of primary cell</w:t>
              </w:r>
            </w:ins>
          </w:p>
        </w:tc>
      </w:tr>
      <w:tr w:rsidR="005C5EBD" w14:paraId="651864B0" w14:textId="77777777" w:rsidTr="0053627A">
        <w:trPr>
          <w:cantSplit/>
          <w:trHeight w:val="187"/>
          <w:jc w:val="center"/>
          <w:ins w:id="2148"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DFD25DD" w14:textId="77777777" w:rsidR="005C5EBD" w:rsidRDefault="005C5EBD" w:rsidP="0053627A">
            <w:pPr>
              <w:pStyle w:val="TAL"/>
              <w:rPr>
                <w:ins w:id="2149" w:author="ZTE-Chenchen" w:date="2024-04-18T19:06:00Z"/>
                <w:lang w:eastAsia="ja-JP"/>
              </w:rPr>
            </w:pPr>
            <w:ins w:id="2150" w:author="ZTE-Chenchen" w:date="2024-04-18T19:0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13A24FCD" w14:textId="77777777" w:rsidR="005C5EBD" w:rsidRDefault="005C5EBD" w:rsidP="0053627A">
            <w:pPr>
              <w:pStyle w:val="TAC"/>
              <w:rPr>
                <w:ins w:id="2151" w:author="ZTE-Chenchen" w:date="2024-04-18T19:06:00Z"/>
                <w:lang w:eastAsia="ja-JP"/>
              </w:rPr>
            </w:pPr>
            <w:ins w:id="2152" w:author="ZTE-Chenchen" w:date="2024-04-18T19:06:00Z">
              <w:r>
                <w:t>dB</w:t>
              </w:r>
            </w:ins>
          </w:p>
        </w:tc>
        <w:tc>
          <w:tcPr>
            <w:tcW w:w="2977" w:type="dxa"/>
            <w:tcBorders>
              <w:top w:val="single" w:sz="4" w:space="0" w:color="auto"/>
              <w:left w:val="single" w:sz="4" w:space="0" w:color="auto"/>
              <w:bottom w:val="single" w:sz="4" w:space="0" w:color="auto"/>
              <w:right w:val="single" w:sz="4" w:space="0" w:color="auto"/>
            </w:tcBorders>
          </w:tcPr>
          <w:p w14:paraId="54DC2E02" w14:textId="77777777" w:rsidR="005C5EBD" w:rsidRDefault="005C5EBD" w:rsidP="0053627A">
            <w:pPr>
              <w:pStyle w:val="TAC"/>
              <w:rPr>
                <w:ins w:id="2153" w:author="ZTE-Chenchen" w:date="2024-04-18T19:06:00Z"/>
                <w:lang w:eastAsia="ja-JP"/>
              </w:rPr>
            </w:pPr>
            <w:ins w:id="2154" w:author="ZTE-Chenchen" w:date="2024-04-18T19:06:00Z">
              <w:r>
                <w:t>0</w:t>
              </w:r>
            </w:ins>
          </w:p>
        </w:tc>
        <w:tc>
          <w:tcPr>
            <w:tcW w:w="3652" w:type="dxa"/>
            <w:tcBorders>
              <w:top w:val="single" w:sz="4" w:space="0" w:color="auto"/>
              <w:left w:val="single" w:sz="4" w:space="0" w:color="auto"/>
              <w:bottom w:val="single" w:sz="4" w:space="0" w:color="auto"/>
              <w:right w:val="single" w:sz="4" w:space="0" w:color="auto"/>
            </w:tcBorders>
          </w:tcPr>
          <w:p w14:paraId="1DDDE7F5" w14:textId="77777777" w:rsidR="005C5EBD" w:rsidRDefault="005C5EBD" w:rsidP="0053627A">
            <w:pPr>
              <w:pStyle w:val="TAC"/>
              <w:rPr>
                <w:ins w:id="2155" w:author="ZTE-Chenchen" w:date="2024-04-18T19:06:00Z"/>
                <w:lang w:eastAsia="ja-JP"/>
              </w:rPr>
            </w:pPr>
            <w:ins w:id="2156" w:author="ZTE-Chenchen" w:date="2024-04-18T19:06:00Z">
              <w:r>
                <w:t>Individual offset for cells on primary component carrier.</w:t>
              </w:r>
            </w:ins>
          </w:p>
        </w:tc>
      </w:tr>
      <w:tr w:rsidR="005C5EBD" w:rsidDel="0008767E" w14:paraId="115A79E3" w14:textId="7689C762" w:rsidTr="0053627A">
        <w:trPr>
          <w:cantSplit/>
          <w:trHeight w:val="187"/>
          <w:jc w:val="center"/>
          <w:ins w:id="2157" w:author="ZTE-Chenchen" w:date="2024-04-18T19:06:00Z"/>
          <w:del w:id="2158" w:author="Huawei -RAN4#111" w:date="2024-05-06T11:33:00Z"/>
        </w:trPr>
        <w:tc>
          <w:tcPr>
            <w:tcW w:w="2517" w:type="dxa"/>
            <w:tcBorders>
              <w:top w:val="single" w:sz="4" w:space="0" w:color="auto"/>
              <w:left w:val="single" w:sz="4" w:space="0" w:color="auto"/>
              <w:bottom w:val="single" w:sz="4" w:space="0" w:color="auto"/>
              <w:right w:val="single" w:sz="4" w:space="0" w:color="auto"/>
            </w:tcBorders>
          </w:tcPr>
          <w:p w14:paraId="73DBA719" w14:textId="78486967" w:rsidR="005C5EBD" w:rsidDel="0008767E" w:rsidRDefault="005C5EBD" w:rsidP="0053627A">
            <w:pPr>
              <w:pStyle w:val="TAL"/>
              <w:rPr>
                <w:ins w:id="2159" w:author="ZTE-Chenchen" w:date="2024-04-18T19:06:00Z"/>
                <w:del w:id="2160" w:author="Huawei -RAN4#111" w:date="2024-05-06T11:33:00Z"/>
                <w:rFonts w:cs="Arial"/>
                <w:lang w:eastAsia="ja-JP"/>
              </w:rPr>
            </w:pPr>
            <w:ins w:id="2161" w:author="ZTE-Chenchen" w:date="2024-04-18T19:06:00Z">
              <w:del w:id="2162" w:author="Huawei -RAN4#111" w:date="2024-05-06T11:33:00Z">
                <w:r w:rsidDel="0008767E">
                  <w:rPr>
                    <w:rFonts w:cs="Arial"/>
                  </w:rPr>
                  <w:delText>SCell measurement cycle (measCycleSCell)</w:delText>
                </w:r>
              </w:del>
            </w:ins>
          </w:p>
        </w:tc>
        <w:tc>
          <w:tcPr>
            <w:tcW w:w="709" w:type="dxa"/>
            <w:tcBorders>
              <w:top w:val="single" w:sz="4" w:space="0" w:color="auto"/>
              <w:left w:val="single" w:sz="4" w:space="0" w:color="auto"/>
              <w:bottom w:val="single" w:sz="4" w:space="0" w:color="auto"/>
              <w:right w:val="single" w:sz="4" w:space="0" w:color="auto"/>
            </w:tcBorders>
          </w:tcPr>
          <w:p w14:paraId="4CA67141" w14:textId="6A91A6A9" w:rsidR="005C5EBD" w:rsidDel="0008767E" w:rsidRDefault="005C5EBD" w:rsidP="0053627A">
            <w:pPr>
              <w:pStyle w:val="TAC"/>
              <w:rPr>
                <w:ins w:id="2163" w:author="ZTE-Chenchen" w:date="2024-04-18T19:06:00Z"/>
                <w:del w:id="2164" w:author="Huawei -RAN4#111" w:date="2024-05-06T11:33:00Z"/>
                <w:lang w:eastAsia="ja-JP"/>
              </w:rPr>
            </w:pPr>
            <w:ins w:id="2165" w:author="ZTE-Chenchen" w:date="2024-04-18T19:06:00Z">
              <w:del w:id="2166" w:author="Huawei -RAN4#111" w:date="2024-05-06T11:33:00Z">
                <w:r w:rsidDel="0008767E">
                  <w:delText>ms</w:delText>
                </w:r>
              </w:del>
            </w:ins>
          </w:p>
        </w:tc>
        <w:tc>
          <w:tcPr>
            <w:tcW w:w="2977" w:type="dxa"/>
            <w:tcBorders>
              <w:top w:val="single" w:sz="4" w:space="0" w:color="auto"/>
              <w:left w:val="single" w:sz="4" w:space="0" w:color="auto"/>
              <w:bottom w:val="single" w:sz="4" w:space="0" w:color="auto"/>
              <w:right w:val="single" w:sz="4" w:space="0" w:color="auto"/>
            </w:tcBorders>
          </w:tcPr>
          <w:p w14:paraId="2853982A" w14:textId="352EA90F" w:rsidR="005C5EBD" w:rsidDel="0008767E" w:rsidRDefault="005C5EBD" w:rsidP="0053627A">
            <w:pPr>
              <w:pStyle w:val="TAC"/>
              <w:rPr>
                <w:ins w:id="2167" w:author="ZTE-Chenchen" w:date="2024-04-18T19:06:00Z"/>
                <w:del w:id="2168" w:author="Huawei -RAN4#111" w:date="2024-05-06T11:33:00Z"/>
                <w:lang w:eastAsia="ja-JP"/>
              </w:rPr>
            </w:pPr>
            <w:ins w:id="2169" w:author="ZTE-Chenchen" w:date="2024-04-18T19:06:00Z">
              <w:del w:id="2170" w:author="Huawei -RAN4#111" w:date="2024-05-06T11:33:00Z">
                <w:r w:rsidDel="0008767E">
                  <w:delText>160</w:delText>
                </w:r>
              </w:del>
            </w:ins>
          </w:p>
        </w:tc>
        <w:tc>
          <w:tcPr>
            <w:tcW w:w="3652" w:type="dxa"/>
            <w:tcBorders>
              <w:top w:val="single" w:sz="4" w:space="0" w:color="auto"/>
              <w:left w:val="single" w:sz="4" w:space="0" w:color="auto"/>
              <w:bottom w:val="single" w:sz="4" w:space="0" w:color="auto"/>
              <w:right w:val="single" w:sz="4" w:space="0" w:color="auto"/>
            </w:tcBorders>
          </w:tcPr>
          <w:p w14:paraId="2A015D06" w14:textId="5A186FE7" w:rsidR="005C5EBD" w:rsidDel="0008767E" w:rsidRDefault="005C5EBD" w:rsidP="0053627A">
            <w:pPr>
              <w:pStyle w:val="TAC"/>
              <w:rPr>
                <w:ins w:id="2171" w:author="ZTE-Chenchen" w:date="2024-04-18T19:06:00Z"/>
                <w:del w:id="2172" w:author="Huawei -RAN4#111" w:date="2024-05-06T11:33:00Z"/>
                <w:lang w:eastAsia="ja-JP"/>
              </w:rPr>
            </w:pPr>
          </w:p>
        </w:tc>
      </w:tr>
      <w:tr w:rsidR="005C5EBD" w14:paraId="3081AF9C" w14:textId="77777777" w:rsidTr="0053627A">
        <w:trPr>
          <w:cantSplit/>
          <w:trHeight w:val="187"/>
          <w:jc w:val="center"/>
          <w:ins w:id="2173"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702B09C" w14:textId="77777777" w:rsidR="005C5EBD" w:rsidRDefault="005C5EBD" w:rsidP="0053627A">
            <w:pPr>
              <w:pStyle w:val="TAL"/>
              <w:rPr>
                <w:ins w:id="2174" w:author="ZTE-Chenchen" w:date="2024-04-18T19:06:00Z"/>
                <w:rFonts w:cs="Arial"/>
                <w:lang w:eastAsia="ja-JP"/>
              </w:rPr>
            </w:pPr>
            <w:ins w:id="2175" w:author="ZTE-Chenchen" w:date="2024-04-18T19: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1D3E44E3" w14:textId="77777777" w:rsidR="005C5EBD" w:rsidRDefault="005C5EBD" w:rsidP="0053627A">
            <w:pPr>
              <w:pStyle w:val="TAC"/>
              <w:rPr>
                <w:ins w:id="2176" w:author="ZTE-Chenchen" w:date="2024-04-18T19:06:00Z"/>
                <w:lang w:eastAsia="ja-JP"/>
              </w:rPr>
            </w:pPr>
            <w:ins w:id="2177" w:author="ZTE-Chenchen" w:date="2024-04-18T19: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8E587BC" w14:textId="77777777" w:rsidR="005C5EBD" w:rsidRDefault="005C5EBD" w:rsidP="0053627A">
            <w:pPr>
              <w:pStyle w:val="TAC"/>
              <w:rPr>
                <w:ins w:id="2178" w:author="ZTE-Chenchen" w:date="2024-04-18T19:06:00Z"/>
                <w:lang w:eastAsia="zh-CN"/>
              </w:rPr>
            </w:pPr>
            <w:ins w:id="2179" w:author="ZTE-Chenchen" w:date="2024-04-18T19:06:00Z">
              <w:r>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953E3F" w14:textId="77777777" w:rsidR="005C5EBD" w:rsidRDefault="005C5EBD" w:rsidP="0053627A">
            <w:pPr>
              <w:pStyle w:val="TAC"/>
              <w:rPr>
                <w:ins w:id="2180" w:author="ZTE-Chenchen" w:date="2024-04-18T19:06:00Z"/>
                <w:lang w:eastAsia="ja-JP"/>
              </w:rPr>
            </w:pPr>
          </w:p>
        </w:tc>
      </w:tr>
      <w:tr w:rsidR="005C5EBD" w14:paraId="20F5AE72" w14:textId="77777777" w:rsidTr="0053627A">
        <w:trPr>
          <w:cantSplit/>
          <w:trHeight w:val="187"/>
          <w:jc w:val="center"/>
          <w:ins w:id="2181"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3ABA67" w14:textId="77777777" w:rsidR="005C5EBD" w:rsidRDefault="005C5EBD" w:rsidP="0053627A">
            <w:pPr>
              <w:pStyle w:val="TAL"/>
              <w:rPr>
                <w:ins w:id="2182" w:author="ZTE-Chenchen" w:date="2024-04-18T19:06:00Z"/>
                <w:lang w:eastAsia="ja-JP"/>
              </w:rPr>
            </w:pPr>
            <w:ins w:id="2183" w:author="ZTE-Chenchen" w:date="2024-04-18T19:06:00Z">
              <w:r>
                <w:t>T1</w:t>
              </w:r>
            </w:ins>
          </w:p>
        </w:tc>
        <w:tc>
          <w:tcPr>
            <w:tcW w:w="709" w:type="dxa"/>
            <w:tcBorders>
              <w:top w:val="single" w:sz="4" w:space="0" w:color="auto"/>
              <w:left w:val="single" w:sz="4" w:space="0" w:color="auto"/>
              <w:bottom w:val="single" w:sz="4" w:space="0" w:color="auto"/>
              <w:right w:val="single" w:sz="4" w:space="0" w:color="auto"/>
            </w:tcBorders>
          </w:tcPr>
          <w:p w14:paraId="3A0DED3E" w14:textId="77777777" w:rsidR="005C5EBD" w:rsidRDefault="005C5EBD" w:rsidP="0053627A">
            <w:pPr>
              <w:pStyle w:val="TAC"/>
              <w:rPr>
                <w:ins w:id="2184" w:author="ZTE-Chenchen" w:date="2024-04-18T19:06:00Z"/>
                <w:lang w:eastAsia="ja-JP"/>
              </w:rPr>
            </w:pPr>
            <w:ins w:id="2185"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35325AF" w14:textId="77777777" w:rsidR="005C5EBD" w:rsidRDefault="005C5EBD" w:rsidP="0053627A">
            <w:pPr>
              <w:pStyle w:val="TAC"/>
              <w:rPr>
                <w:ins w:id="2186" w:author="ZTE-Chenchen" w:date="2024-04-18T19:06:00Z"/>
                <w:lang w:eastAsia="ja-JP"/>
              </w:rPr>
            </w:pPr>
            <w:ins w:id="2187" w:author="ZTE-Chenchen" w:date="2024-04-18T19:06: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7D99352" w14:textId="77777777" w:rsidR="005C5EBD" w:rsidRDefault="005C5EBD" w:rsidP="0053627A">
            <w:pPr>
              <w:pStyle w:val="TAC"/>
              <w:rPr>
                <w:ins w:id="2188" w:author="ZTE-Chenchen" w:date="2024-04-18T19:06:00Z"/>
                <w:lang w:eastAsia="ja-JP"/>
              </w:rPr>
            </w:pPr>
            <w:ins w:id="2189" w:author="ZTE-Chenchen" w:date="2024-04-18T19:06:00Z">
              <w:r>
                <w:t>During this time the PSCell shall be known and the SCell configured and detected.</w:t>
              </w:r>
            </w:ins>
          </w:p>
        </w:tc>
      </w:tr>
      <w:tr w:rsidR="005C5EBD" w14:paraId="7BE03512" w14:textId="77777777" w:rsidTr="0053627A">
        <w:trPr>
          <w:cantSplit/>
          <w:trHeight w:val="187"/>
          <w:jc w:val="center"/>
          <w:ins w:id="2190"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0C321659" w14:textId="77777777" w:rsidR="005C5EBD" w:rsidRDefault="005C5EBD" w:rsidP="0053627A">
            <w:pPr>
              <w:pStyle w:val="TAL"/>
              <w:rPr>
                <w:ins w:id="2191" w:author="ZTE-Chenchen" w:date="2024-04-18T19:06:00Z"/>
                <w:lang w:eastAsia="ja-JP"/>
              </w:rPr>
            </w:pPr>
            <w:ins w:id="2192" w:author="ZTE-Chenchen" w:date="2024-04-18T19:06:00Z">
              <w:r>
                <w:t>T2</w:t>
              </w:r>
            </w:ins>
          </w:p>
        </w:tc>
        <w:tc>
          <w:tcPr>
            <w:tcW w:w="709" w:type="dxa"/>
            <w:tcBorders>
              <w:top w:val="single" w:sz="4" w:space="0" w:color="auto"/>
              <w:left w:val="single" w:sz="4" w:space="0" w:color="auto"/>
              <w:bottom w:val="single" w:sz="4" w:space="0" w:color="auto"/>
              <w:right w:val="single" w:sz="4" w:space="0" w:color="auto"/>
            </w:tcBorders>
          </w:tcPr>
          <w:p w14:paraId="788FFA05" w14:textId="77777777" w:rsidR="005C5EBD" w:rsidRDefault="005C5EBD" w:rsidP="0053627A">
            <w:pPr>
              <w:pStyle w:val="TAC"/>
              <w:rPr>
                <w:ins w:id="2193" w:author="ZTE-Chenchen" w:date="2024-04-18T19:06:00Z"/>
                <w:lang w:eastAsia="ja-JP"/>
              </w:rPr>
            </w:pPr>
            <w:ins w:id="2194"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67779AB" w14:textId="77777777" w:rsidR="005C5EBD" w:rsidRDefault="005C5EBD" w:rsidP="0053627A">
            <w:pPr>
              <w:pStyle w:val="TAC"/>
              <w:rPr>
                <w:ins w:id="2195" w:author="ZTE-Chenchen" w:date="2024-04-18T19:06:00Z"/>
                <w:lang w:eastAsia="ja-JP"/>
              </w:rPr>
            </w:pPr>
            <w:ins w:id="2196" w:author="ZTE-Chenchen" w:date="2024-04-18T19:0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708365AB" w14:textId="77777777" w:rsidR="005C5EBD" w:rsidRDefault="005C5EBD" w:rsidP="0053627A">
            <w:pPr>
              <w:pStyle w:val="TAC"/>
              <w:rPr>
                <w:ins w:id="2197" w:author="ZTE-Chenchen" w:date="2024-04-18T19:06:00Z"/>
                <w:lang w:eastAsia="ja-JP"/>
              </w:rPr>
            </w:pPr>
            <w:ins w:id="2198" w:author="ZTE-Chenchen" w:date="2024-04-18T19:06:00Z">
              <w:r>
                <w:rPr>
                  <w:lang w:eastAsia="ja-JP"/>
                </w:rPr>
                <w:t>During this time the UE shall activate the SCell.</w:t>
              </w:r>
            </w:ins>
          </w:p>
        </w:tc>
      </w:tr>
      <w:tr w:rsidR="005C5EBD" w:rsidDel="0008767E" w14:paraId="131FAA23" w14:textId="72506EBE" w:rsidTr="0053627A">
        <w:trPr>
          <w:cantSplit/>
          <w:trHeight w:val="187"/>
          <w:jc w:val="center"/>
          <w:ins w:id="2199" w:author="ZTE-Chenchen" w:date="2024-04-18T19:06:00Z"/>
          <w:del w:id="2200" w:author="Huawei -RAN4#111" w:date="2024-05-06T11:33:00Z"/>
        </w:trPr>
        <w:tc>
          <w:tcPr>
            <w:tcW w:w="2517" w:type="dxa"/>
            <w:tcBorders>
              <w:top w:val="single" w:sz="4" w:space="0" w:color="auto"/>
              <w:left w:val="single" w:sz="4" w:space="0" w:color="auto"/>
              <w:bottom w:val="single" w:sz="4" w:space="0" w:color="auto"/>
              <w:right w:val="single" w:sz="4" w:space="0" w:color="auto"/>
            </w:tcBorders>
          </w:tcPr>
          <w:p w14:paraId="6360FFBA" w14:textId="5CCB4F24" w:rsidR="005C5EBD" w:rsidDel="0008767E" w:rsidRDefault="005C5EBD" w:rsidP="0053627A">
            <w:pPr>
              <w:pStyle w:val="TAL"/>
              <w:rPr>
                <w:ins w:id="2201" w:author="ZTE-Chenchen" w:date="2024-04-18T19:06:00Z"/>
                <w:del w:id="2202" w:author="Huawei -RAN4#111" w:date="2024-05-06T11:33:00Z"/>
                <w:rFonts w:cs="v4.2.0"/>
              </w:rPr>
            </w:pPr>
            <w:ins w:id="2203" w:author="ZTE-Chenchen" w:date="2024-04-18T19:06:00Z">
              <w:del w:id="2204" w:author="Huawei -RAN4#111" w:date="2024-05-06T11:33:00Z">
                <w:r w:rsidDel="0008767E">
                  <w:rPr>
                    <w:lang w:eastAsia="zh-CN"/>
                  </w:rPr>
                  <w:delText>A3-offset</w:delText>
                </w:r>
              </w:del>
            </w:ins>
          </w:p>
        </w:tc>
        <w:tc>
          <w:tcPr>
            <w:tcW w:w="709" w:type="dxa"/>
            <w:tcBorders>
              <w:top w:val="single" w:sz="4" w:space="0" w:color="auto"/>
              <w:left w:val="single" w:sz="4" w:space="0" w:color="auto"/>
              <w:bottom w:val="single" w:sz="4" w:space="0" w:color="auto"/>
              <w:right w:val="single" w:sz="4" w:space="0" w:color="auto"/>
            </w:tcBorders>
          </w:tcPr>
          <w:p w14:paraId="1B3F7D15" w14:textId="104B4441" w:rsidR="005C5EBD" w:rsidDel="0008767E" w:rsidRDefault="005C5EBD" w:rsidP="0053627A">
            <w:pPr>
              <w:pStyle w:val="TAC"/>
              <w:rPr>
                <w:ins w:id="2205" w:author="ZTE-Chenchen" w:date="2024-04-18T19:06:00Z"/>
                <w:del w:id="2206" w:author="Huawei -RAN4#111" w:date="2024-05-06T11:33:00Z"/>
                <w:rFonts w:cs="v4.2.0"/>
              </w:rPr>
            </w:pPr>
            <w:ins w:id="2207" w:author="ZTE-Chenchen" w:date="2024-04-18T19:06:00Z">
              <w:del w:id="2208" w:author="Huawei -RAN4#111" w:date="2024-05-06T11:33:00Z">
                <w:r w:rsidDel="0008767E">
                  <w:rPr>
                    <w:lang w:eastAsia="zh-CN"/>
                  </w:rPr>
                  <w:delText>dB</w:delText>
                </w:r>
              </w:del>
            </w:ins>
          </w:p>
        </w:tc>
        <w:tc>
          <w:tcPr>
            <w:tcW w:w="2977" w:type="dxa"/>
            <w:tcBorders>
              <w:top w:val="single" w:sz="4" w:space="0" w:color="auto"/>
              <w:left w:val="single" w:sz="4" w:space="0" w:color="auto"/>
              <w:bottom w:val="single" w:sz="4" w:space="0" w:color="auto"/>
              <w:right w:val="single" w:sz="4" w:space="0" w:color="auto"/>
            </w:tcBorders>
          </w:tcPr>
          <w:p w14:paraId="6DAE416E" w14:textId="62ED0B20" w:rsidR="005C5EBD" w:rsidDel="0008767E" w:rsidRDefault="005C5EBD" w:rsidP="0053627A">
            <w:pPr>
              <w:pStyle w:val="TAC"/>
              <w:rPr>
                <w:ins w:id="2209" w:author="ZTE-Chenchen" w:date="2024-04-18T19:06:00Z"/>
                <w:del w:id="2210" w:author="Huawei -RAN4#111" w:date="2024-05-06T11:33:00Z"/>
                <w:rFonts w:cs="v4.2.0"/>
              </w:rPr>
            </w:pPr>
            <w:ins w:id="2211" w:author="ZTE-Chenchen" w:date="2024-04-18T19:06:00Z">
              <w:del w:id="2212" w:author="Huawei -RAN4#111" w:date="2024-05-06T11:33:00Z">
                <w:r w:rsidDel="0008767E">
                  <w:rPr>
                    <w:rFonts w:cs="Arial"/>
                    <w:lang w:eastAsia="zh-CN"/>
                  </w:rPr>
                  <w:delText>-15</w:delText>
                </w:r>
              </w:del>
            </w:ins>
          </w:p>
        </w:tc>
        <w:tc>
          <w:tcPr>
            <w:tcW w:w="3652" w:type="dxa"/>
            <w:tcBorders>
              <w:top w:val="single" w:sz="4" w:space="0" w:color="auto"/>
              <w:left w:val="single" w:sz="4" w:space="0" w:color="auto"/>
              <w:bottom w:val="single" w:sz="4" w:space="0" w:color="auto"/>
              <w:right w:val="single" w:sz="4" w:space="0" w:color="auto"/>
            </w:tcBorders>
          </w:tcPr>
          <w:p w14:paraId="5110F8A5" w14:textId="3AD0AB82" w:rsidR="005C5EBD" w:rsidDel="0008767E" w:rsidRDefault="005C5EBD" w:rsidP="0053627A">
            <w:pPr>
              <w:pStyle w:val="TAC"/>
              <w:rPr>
                <w:ins w:id="2213" w:author="ZTE-Chenchen" w:date="2024-04-18T19:06:00Z"/>
                <w:del w:id="2214" w:author="Huawei -RAN4#111" w:date="2024-05-06T11:33:00Z"/>
                <w:rFonts w:cs="v4.2.0"/>
              </w:rPr>
            </w:pPr>
          </w:p>
        </w:tc>
      </w:tr>
      <w:tr w:rsidR="005C5EBD" w14:paraId="5D05F1BB" w14:textId="77777777" w:rsidTr="0053627A">
        <w:trPr>
          <w:cantSplit/>
          <w:trHeight w:val="187"/>
          <w:jc w:val="center"/>
          <w:ins w:id="2215"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0CEAC2C" w14:textId="77777777" w:rsidR="005C5EBD" w:rsidRDefault="005C5EBD" w:rsidP="0053627A">
            <w:pPr>
              <w:pStyle w:val="TAL"/>
              <w:rPr>
                <w:ins w:id="2216" w:author="ZTE-Chenchen" w:date="2024-04-18T19:06:00Z"/>
              </w:rPr>
            </w:pPr>
            <w:ins w:id="2217" w:author="ZTE-Chenchen" w:date="2024-04-18T19:0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3AFFB4F" w14:textId="77777777" w:rsidR="005C5EBD" w:rsidRDefault="005C5EBD" w:rsidP="0053627A">
            <w:pPr>
              <w:pStyle w:val="TAC"/>
              <w:rPr>
                <w:ins w:id="2218" w:author="ZTE-Chenchen" w:date="2024-04-18T19:06:00Z"/>
              </w:rPr>
            </w:pPr>
            <w:ins w:id="2219" w:author="ZTE-Chenchen" w:date="2024-04-18T19:0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2148F20C" w14:textId="77777777" w:rsidR="005C5EBD" w:rsidRDefault="005C5EBD" w:rsidP="0053627A">
            <w:pPr>
              <w:pStyle w:val="TAC"/>
              <w:rPr>
                <w:ins w:id="2220" w:author="ZTE-Chenchen" w:date="2024-04-18T19:06:00Z"/>
                <w:rFonts w:cs="v4.2.0"/>
              </w:rPr>
            </w:pPr>
            <w:ins w:id="2221" w:author="ZTE-Chenchen" w:date="2024-04-18T19:06:00Z">
              <w:r>
                <w:rPr>
                  <w:rFonts w:cs="v4.2.0"/>
                </w:rPr>
                <w:t>Config 1: 2</w:t>
              </w:r>
            </w:ins>
          </w:p>
          <w:p w14:paraId="067A82DD" w14:textId="77777777" w:rsidR="005C5EBD" w:rsidRDefault="005C5EBD" w:rsidP="0053627A">
            <w:pPr>
              <w:pStyle w:val="TAC"/>
              <w:rPr>
                <w:ins w:id="2222" w:author="ZTE-Chenchen" w:date="2024-04-18T19:06:00Z"/>
                <w:rFonts w:cs="v4.2.0"/>
              </w:rPr>
            </w:pPr>
            <w:ins w:id="2223" w:author="ZTE-Chenchen" w:date="2024-04-18T19:06:00Z">
              <w:r>
                <w:rPr>
                  <w:rFonts w:cs="v4.2.0"/>
                </w:rPr>
                <w:t>Config 2: 3</w:t>
              </w:r>
            </w:ins>
          </w:p>
          <w:p w14:paraId="24FB1D39" w14:textId="77777777" w:rsidR="005C5EBD" w:rsidRDefault="005C5EBD" w:rsidP="0053627A">
            <w:pPr>
              <w:pStyle w:val="TAC"/>
              <w:rPr>
                <w:ins w:id="2224" w:author="ZTE-Chenchen" w:date="2024-04-18T19:06:00Z"/>
                <w:rFonts w:cs="v4.2.0"/>
              </w:rPr>
            </w:pPr>
            <w:ins w:id="2225" w:author="ZTE-Chenchen" w:date="2024-04-18T19:06:00Z">
              <w:r>
                <w:rPr>
                  <w:rFonts w:cs="v4.2.0"/>
                </w:rPr>
                <w:t>Config 3: 2.5</w:t>
              </w:r>
            </w:ins>
          </w:p>
          <w:p w14:paraId="509CCB61" w14:textId="77777777" w:rsidR="005C5EBD" w:rsidRDefault="005C5EBD" w:rsidP="0053627A">
            <w:pPr>
              <w:pStyle w:val="TAC"/>
              <w:rPr>
                <w:ins w:id="2226" w:author="ZTE-Chenchen" w:date="2024-04-18T19:06:00Z"/>
              </w:rPr>
            </w:pPr>
          </w:p>
        </w:tc>
        <w:tc>
          <w:tcPr>
            <w:tcW w:w="3652" w:type="dxa"/>
            <w:tcBorders>
              <w:top w:val="single" w:sz="4" w:space="0" w:color="auto"/>
              <w:left w:val="single" w:sz="4" w:space="0" w:color="auto"/>
              <w:bottom w:val="single" w:sz="4" w:space="0" w:color="auto"/>
              <w:right w:val="single" w:sz="4" w:space="0" w:color="auto"/>
            </w:tcBorders>
          </w:tcPr>
          <w:p w14:paraId="2A332081" w14:textId="77777777" w:rsidR="005C5EBD" w:rsidRDefault="005C5EBD" w:rsidP="0053627A">
            <w:pPr>
              <w:pStyle w:val="TAC"/>
              <w:rPr>
                <w:ins w:id="2227" w:author="ZTE-Chenchen" w:date="2024-04-18T19:06:00Z"/>
                <w:rFonts w:cs="v4.2.0"/>
              </w:rPr>
            </w:pPr>
            <w:ins w:id="2228" w:author="ZTE-Chenchen" w:date="2024-04-18T19:06:00Z">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ins>
          </w:p>
          <w:p w14:paraId="0672CDA8" w14:textId="77777777" w:rsidR="005C5EBD" w:rsidRDefault="005C5EBD" w:rsidP="0053627A">
            <w:pPr>
              <w:pStyle w:val="TAC"/>
              <w:rPr>
                <w:ins w:id="2229" w:author="ZTE-Chenchen" w:date="2024-04-18T19:06:00Z"/>
              </w:rPr>
            </w:pPr>
          </w:p>
          <w:p w14:paraId="7D4862DF" w14:textId="77777777" w:rsidR="005C5EBD" w:rsidRDefault="005C5EBD" w:rsidP="0053627A">
            <w:pPr>
              <w:pStyle w:val="TAC"/>
              <w:rPr>
                <w:ins w:id="2230" w:author="ZTE-Chenchen" w:date="2024-04-18T19:06:00Z"/>
              </w:rPr>
            </w:pPr>
            <w:ins w:id="2231" w:author="ZTE-Chenchen" w:date="2024-04-18T19:0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5C5EBD" w14:paraId="68EA109D" w14:textId="77777777" w:rsidTr="0053627A">
        <w:trPr>
          <w:cantSplit/>
          <w:trHeight w:val="187"/>
          <w:jc w:val="center"/>
          <w:ins w:id="2232"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817825A" w14:textId="77777777" w:rsidR="005C5EBD" w:rsidRDefault="005C5EBD" w:rsidP="0053627A">
            <w:pPr>
              <w:pStyle w:val="TAL"/>
              <w:rPr>
                <w:ins w:id="2233" w:author="ZTE-Chenchen" w:date="2024-04-18T19:06:00Z"/>
              </w:rPr>
            </w:pPr>
            <w:ins w:id="2234" w:author="ZTE-Chenchen" w:date="2024-04-18T19:0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48F0945B" w14:textId="77777777" w:rsidR="005C5EBD" w:rsidRDefault="005C5EBD" w:rsidP="0053627A">
            <w:pPr>
              <w:pStyle w:val="TAC"/>
              <w:rPr>
                <w:ins w:id="2235" w:author="ZTE-Chenchen" w:date="2024-04-18T19:06:00Z"/>
              </w:rPr>
            </w:pPr>
            <w:ins w:id="2236" w:author="ZTE-Chenchen" w:date="2024-04-18T19:06:00Z">
              <w:r>
                <w:t>ms</w:t>
              </w:r>
            </w:ins>
          </w:p>
        </w:tc>
        <w:tc>
          <w:tcPr>
            <w:tcW w:w="2977" w:type="dxa"/>
            <w:tcBorders>
              <w:top w:val="single" w:sz="4" w:space="0" w:color="auto"/>
              <w:left w:val="single" w:sz="4" w:space="0" w:color="auto"/>
              <w:bottom w:val="single" w:sz="4" w:space="0" w:color="auto"/>
              <w:right w:val="single" w:sz="4" w:space="0" w:color="auto"/>
            </w:tcBorders>
          </w:tcPr>
          <w:p w14:paraId="507842D8" w14:textId="77777777" w:rsidR="005C5EBD" w:rsidRDefault="005C5EBD" w:rsidP="0053627A">
            <w:pPr>
              <w:pStyle w:val="TAC"/>
              <w:rPr>
                <w:ins w:id="2237" w:author="ZTE-Chenchen" w:date="2024-04-18T19:06:00Z"/>
              </w:rPr>
            </w:pPr>
            <w:ins w:id="2238" w:author="ZTE-Chenchen" w:date="2024-04-18T19:06:00Z">
              <w:r>
                <w:t>15</w:t>
              </w:r>
            </w:ins>
          </w:p>
        </w:tc>
        <w:tc>
          <w:tcPr>
            <w:tcW w:w="3652" w:type="dxa"/>
            <w:tcBorders>
              <w:top w:val="single" w:sz="4" w:space="0" w:color="auto"/>
              <w:left w:val="single" w:sz="4" w:space="0" w:color="auto"/>
              <w:bottom w:val="single" w:sz="4" w:space="0" w:color="auto"/>
              <w:right w:val="single" w:sz="4" w:space="0" w:color="auto"/>
            </w:tcBorders>
          </w:tcPr>
          <w:p w14:paraId="30A945DE" w14:textId="77777777" w:rsidR="005C5EBD" w:rsidRDefault="005C5EBD" w:rsidP="0053627A">
            <w:pPr>
              <w:pStyle w:val="TAC"/>
              <w:jc w:val="left"/>
              <w:rPr>
                <w:ins w:id="2239" w:author="ZTE-Chenchen" w:date="2024-04-18T19:06:00Z"/>
              </w:rPr>
            </w:pPr>
            <w:ins w:id="2240" w:author="ZTE-Chenchen" w:date="2024-04-18T19:0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768C555C" w14:textId="77777777" w:rsidR="005C5EBD" w:rsidRDefault="005C5EBD" w:rsidP="005C5EBD">
      <w:pPr>
        <w:rPr>
          <w:ins w:id="2241" w:author="ZTE-Chenchen" w:date="2024-04-18T19:06:00Z"/>
          <w:rFonts w:eastAsia="MS Mincho"/>
        </w:rPr>
      </w:pPr>
    </w:p>
    <w:p w14:paraId="00B3B412" w14:textId="11B9ABD9" w:rsidR="005C5EBD" w:rsidRDefault="005C5EBD" w:rsidP="005C5EBD">
      <w:pPr>
        <w:pStyle w:val="TH"/>
        <w:rPr>
          <w:ins w:id="2242" w:author="ZTE-Chenchen" w:date="2024-04-18T19:06:00Z"/>
          <w:rFonts w:eastAsia="MS Mincho"/>
        </w:rPr>
      </w:pPr>
      <w:ins w:id="2243" w:author="ZTE-Chenchen" w:date="2024-04-18T19:06:00Z">
        <w:r>
          <w:t>Table A.6.5.3.</w:t>
        </w:r>
        <w:del w:id="2244" w:author="Huawei" w:date="2024-04-23T09:47:00Z">
          <w:r w:rsidDel="005C5EBD">
            <w:rPr>
              <w:rFonts w:hint="eastAsia"/>
              <w:lang w:val="en-US" w:eastAsia="zh-CN"/>
            </w:rPr>
            <w:delText>x</w:delText>
          </w:r>
        </w:del>
      </w:ins>
      <w:ins w:id="2245" w:author="Huawei" w:date="2024-04-23T09:47:00Z">
        <w:r>
          <w:rPr>
            <w:rFonts w:hint="eastAsia"/>
            <w:lang w:val="en-US" w:eastAsia="zh-CN"/>
          </w:rPr>
          <w:t>X1</w:t>
        </w:r>
      </w:ins>
      <w:ins w:id="2246" w:author="ZTE-Chenchen" w:date="2024-04-18T19:06:00Z">
        <w:r>
          <w:t xml:space="preserve">.1-3: </w:t>
        </w:r>
        <w:r>
          <w:rPr>
            <w:lang w:eastAsia="zh-CN"/>
          </w:rPr>
          <w:t>Inter-band SSB-less SCell Activation based on A-TRS for NR PCell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14:paraId="68D88834" w14:textId="77777777" w:rsidTr="0053627A">
        <w:trPr>
          <w:jc w:val="center"/>
          <w:ins w:id="2247" w:author="ZTE-Chenchen" w:date="2024-04-18T19:0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90FBD95" w14:textId="77777777" w:rsidR="005C5EBD" w:rsidRDefault="005C5EBD" w:rsidP="0053627A">
            <w:pPr>
              <w:pStyle w:val="TAH"/>
              <w:rPr>
                <w:ins w:id="2248" w:author="ZTE-Chenchen" w:date="2024-04-18T19:06:00Z"/>
                <w:lang w:val="it-IT"/>
              </w:rPr>
            </w:pPr>
            <w:ins w:id="2249" w:author="ZTE-Chenchen" w:date="2024-04-18T19:0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8A298" w14:textId="77777777" w:rsidR="005C5EBD" w:rsidRDefault="005C5EBD" w:rsidP="0053627A">
            <w:pPr>
              <w:pStyle w:val="TAH"/>
              <w:rPr>
                <w:ins w:id="2250" w:author="ZTE-Chenchen" w:date="2024-04-18T19:06:00Z"/>
                <w:lang w:val="it-IT" w:eastAsia="zh-CN"/>
              </w:rPr>
            </w:pPr>
            <w:ins w:id="2251"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B27FAA" w14:textId="77777777" w:rsidR="005C5EBD" w:rsidRDefault="005C5EBD" w:rsidP="0053627A">
            <w:pPr>
              <w:pStyle w:val="TAH"/>
              <w:rPr>
                <w:ins w:id="2252" w:author="ZTE-Chenchen" w:date="2024-04-18T19:06:00Z"/>
                <w:lang w:val="en-US" w:eastAsia="zh-CN"/>
              </w:rPr>
            </w:pPr>
            <w:ins w:id="2253" w:author="ZTE-Chenchen" w:date="2024-04-18T19:06:00Z">
              <w:r>
                <w:rPr>
                  <w:lang w:val="en-US" w:eastAsia="zh-CN"/>
                </w:rPr>
                <w:t>Cell 1</w:t>
              </w:r>
            </w:ins>
          </w:p>
        </w:tc>
      </w:tr>
      <w:tr w:rsidR="005C5EBD" w14:paraId="4FB787D0" w14:textId="77777777" w:rsidTr="0053627A">
        <w:trPr>
          <w:jc w:val="center"/>
          <w:ins w:id="2254" w:author="ZTE-Chenchen" w:date="2024-04-18T19:0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5EE1EDC" w14:textId="77777777" w:rsidR="005C5EBD" w:rsidRDefault="005C5EBD" w:rsidP="0053627A">
            <w:pPr>
              <w:pStyle w:val="TAH"/>
              <w:rPr>
                <w:ins w:id="2255" w:author="ZTE-Chenchen" w:date="2024-04-18T19:0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2B22D44F" w14:textId="77777777" w:rsidR="005C5EBD" w:rsidRDefault="005C5EBD" w:rsidP="0053627A">
            <w:pPr>
              <w:pStyle w:val="TAH"/>
              <w:rPr>
                <w:ins w:id="2256"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237B43C" w14:textId="77777777" w:rsidR="005C5EBD" w:rsidRDefault="005C5EBD" w:rsidP="0053627A">
            <w:pPr>
              <w:pStyle w:val="TAH"/>
              <w:rPr>
                <w:ins w:id="2257" w:author="ZTE-Chenchen" w:date="2024-04-18T19:06:00Z"/>
                <w:lang w:val="en-US" w:eastAsia="zh-CN"/>
              </w:rPr>
            </w:pPr>
            <w:ins w:id="2258"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5E0A6452" w14:textId="77777777" w:rsidR="005C5EBD" w:rsidRDefault="005C5EBD" w:rsidP="0053627A">
            <w:pPr>
              <w:pStyle w:val="TAH"/>
              <w:rPr>
                <w:ins w:id="2259" w:author="ZTE-Chenchen" w:date="2024-04-18T19:06:00Z"/>
                <w:lang w:val="en-US" w:eastAsia="zh-CN"/>
              </w:rPr>
            </w:pPr>
            <w:ins w:id="2260" w:author="ZTE-Chenchen" w:date="2024-04-18T19:06:00Z">
              <w:r>
                <w:rPr>
                  <w:lang w:val="en-US" w:eastAsia="zh-CN"/>
                </w:rPr>
                <w:t>T2</w:t>
              </w:r>
            </w:ins>
          </w:p>
        </w:tc>
      </w:tr>
      <w:tr w:rsidR="005C5EBD" w14:paraId="2CC664D9" w14:textId="77777777" w:rsidTr="0053627A">
        <w:trPr>
          <w:trHeight w:val="105"/>
          <w:jc w:val="center"/>
          <w:ins w:id="226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E2113A" w14:textId="77777777" w:rsidR="005C5EBD" w:rsidRDefault="005C5EBD" w:rsidP="0053627A">
            <w:pPr>
              <w:pStyle w:val="TAL"/>
              <w:rPr>
                <w:ins w:id="2262" w:author="ZTE-Chenchen" w:date="2024-04-18T19:06:00Z"/>
                <w:lang w:val="en-US"/>
              </w:rPr>
            </w:pPr>
            <w:ins w:id="2263" w:author="ZTE-Chenchen" w:date="2024-04-18T19:0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51BBAFAB" w14:textId="77777777" w:rsidR="005C5EBD" w:rsidRDefault="005C5EBD" w:rsidP="0053627A">
            <w:pPr>
              <w:pStyle w:val="TAL"/>
              <w:rPr>
                <w:ins w:id="2264" w:author="ZTE-Chenchen" w:date="2024-04-18T19:06:00Z"/>
                <w:lang w:val="en-US" w:eastAsia="zh-CN"/>
              </w:rPr>
            </w:pPr>
            <w:ins w:id="2265"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4F058B" w14:textId="77777777" w:rsidR="005C5EBD" w:rsidRDefault="005C5EBD" w:rsidP="0053627A">
            <w:pPr>
              <w:pStyle w:val="TAC"/>
              <w:rPr>
                <w:ins w:id="226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A9477D7" w14:textId="77777777" w:rsidR="005C5EBD" w:rsidRDefault="005C5EBD" w:rsidP="0053627A">
            <w:pPr>
              <w:pStyle w:val="TAC"/>
              <w:rPr>
                <w:ins w:id="2267" w:author="ZTE-Chenchen" w:date="2024-04-18T19:06:00Z"/>
                <w:lang w:val="en-US"/>
              </w:rPr>
            </w:pPr>
            <w:ins w:id="2268" w:author="ZTE-Chenchen" w:date="2024-04-18T19:06:00Z">
              <w:r>
                <w:rPr>
                  <w:lang w:val="en-US"/>
                </w:rPr>
                <w:t>FDD</w:t>
              </w:r>
            </w:ins>
          </w:p>
        </w:tc>
      </w:tr>
      <w:tr w:rsidR="005C5EBD" w14:paraId="74A0D6CE" w14:textId="77777777" w:rsidTr="0053627A">
        <w:trPr>
          <w:trHeight w:val="105"/>
          <w:jc w:val="center"/>
          <w:ins w:id="226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217A87B" w14:textId="77777777" w:rsidR="005C5EBD" w:rsidRDefault="005C5EBD" w:rsidP="0053627A">
            <w:pPr>
              <w:spacing w:after="0"/>
              <w:rPr>
                <w:ins w:id="2270"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0A753BE" w14:textId="77777777" w:rsidR="005C5EBD" w:rsidRDefault="005C5EBD" w:rsidP="0053627A">
            <w:pPr>
              <w:pStyle w:val="TAL"/>
              <w:rPr>
                <w:ins w:id="2271" w:author="ZTE-Chenchen" w:date="2024-04-18T19:06:00Z"/>
                <w:lang w:val="en-US" w:eastAsia="zh-CN"/>
              </w:rPr>
            </w:pPr>
            <w:ins w:id="2272" w:author="ZTE-Chenchen" w:date="2024-04-18T19:0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4490CA" w14:textId="77777777" w:rsidR="005C5EBD" w:rsidRDefault="005C5EBD" w:rsidP="0053627A">
            <w:pPr>
              <w:spacing w:after="0"/>
              <w:rPr>
                <w:ins w:id="227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7737D76" w14:textId="77777777" w:rsidR="005C5EBD" w:rsidRDefault="005C5EBD" w:rsidP="0053627A">
            <w:pPr>
              <w:pStyle w:val="TAC"/>
              <w:rPr>
                <w:ins w:id="2274" w:author="ZTE-Chenchen" w:date="2024-04-18T19:06:00Z"/>
                <w:lang w:val="en-US"/>
              </w:rPr>
            </w:pPr>
            <w:ins w:id="2275" w:author="ZTE-Chenchen" w:date="2024-04-18T19:06:00Z">
              <w:r>
                <w:rPr>
                  <w:lang w:val="en-US"/>
                </w:rPr>
                <w:t>TDD</w:t>
              </w:r>
            </w:ins>
          </w:p>
        </w:tc>
      </w:tr>
      <w:tr w:rsidR="005C5EBD" w14:paraId="41CCE22E" w14:textId="77777777" w:rsidTr="0053627A">
        <w:trPr>
          <w:trHeight w:val="206"/>
          <w:jc w:val="center"/>
          <w:ins w:id="2276"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95D8CDA" w14:textId="77777777" w:rsidR="005C5EBD" w:rsidRDefault="005C5EBD" w:rsidP="0053627A">
            <w:pPr>
              <w:pStyle w:val="TAL"/>
              <w:rPr>
                <w:ins w:id="2277" w:author="ZTE-Chenchen" w:date="2024-04-18T19:06:00Z"/>
                <w:lang w:val="en-US"/>
              </w:rPr>
            </w:pPr>
            <w:ins w:id="2278" w:author="ZTE-Chenchen" w:date="2024-04-18T19:0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74F17650" w14:textId="77777777" w:rsidR="005C5EBD" w:rsidRDefault="005C5EBD" w:rsidP="0053627A">
            <w:pPr>
              <w:pStyle w:val="TAL"/>
              <w:rPr>
                <w:ins w:id="2279" w:author="ZTE-Chenchen" w:date="2024-04-18T19:06:00Z"/>
                <w:lang w:val="en-US" w:eastAsia="zh-CN"/>
              </w:rPr>
            </w:pPr>
            <w:ins w:id="2280" w:author="ZTE-Chenchen" w:date="2024-04-18T19:0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54C336" w14:textId="77777777" w:rsidR="005C5EBD" w:rsidRDefault="005C5EBD" w:rsidP="0053627A">
            <w:pPr>
              <w:pStyle w:val="TAC"/>
              <w:rPr>
                <w:ins w:id="228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D1DB0A" w14:textId="77777777" w:rsidR="005C5EBD" w:rsidRDefault="005C5EBD" w:rsidP="0053627A">
            <w:pPr>
              <w:pStyle w:val="TAC"/>
              <w:rPr>
                <w:ins w:id="2282" w:author="ZTE-Chenchen" w:date="2024-04-18T19:06:00Z"/>
                <w:lang w:val="en-US" w:eastAsia="zh-CN"/>
              </w:rPr>
            </w:pPr>
            <w:ins w:id="2283" w:author="ZTE-Chenchen" w:date="2024-04-18T19:06:00Z">
              <w:r>
                <w:rPr>
                  <w:lang w:val="en-US" w:eastAsia="zh-CN"/>
                </w:rPr>
                <w:t>Not applicable</w:t>
              </w:r>
            </w:ins>
          </w:p>
        </w:tc>
      </w:tr>
      <w:tr w:rsidR="005C5EBD" w14:paraId="2ABE7EC7" w14:textId="77777777" w:rsidTr="0053627A">
        <w:trPr>
          <w:trHeight w:val="204"/>
          <w:jc w:val="center"/>
          <w:ins w:id="2284"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C0DC67D" w14:textId="77777777" w:rsidR="005C5EBD" w:rsidRDefault="005C5EBD" w:rsidP="0053627A">
            <w:pPr>
              <w:spacing w:after="0"/>
              <w:rPr>
                <w:ins w:id="2285"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784AA0F" w14:textId="77777777" w:rsidR="005C5EBD" w:rsidRDefault="005C5EBD" w:rsidP="0053627A">
            <w:pPr>
              <w:pStyle w:val="TAL"/>
              <w:rPr>
                <w:ins w:id="2286" w:author="ZTE-Chenchen" w:date="2024-04-18T19:06:00Z"/>
              </w:rPr>
            </w:pPr>
            <w:ins w:id="2287" w:author="ZTE-Chenchen" w:date="2024-04-18T19:0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77CFD01" w14:textId="77777777" w:rsidR="005C5EBD" w:rsidRDefault="005C5EBD" w:rsidP="0053627A">
            <w:pPr>
              <w:spacing w:after="0"/>
              <w:rPr>
                <w:ins w:id="2288"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02FD5C" w14:textId="77777777" w:rsidR="005C5EBD" w:rsidRDefault="005C5EBD" w:rsidP="0053627A">
            <w:pPr>
              <w:pStyle w:val="TAC"/>
              <w:rPr>
                <w:ins w:id="2289" w:author="ZTE-Chenchen" w:date="2024-04-18T19:06:00Z"/>
                <w:lang w:val="en-US" w:eastAsia="zh-CN"/>
              </w:rPr>
            </w:pPr>
            <w:ins w:id="2290" w:author="ZTE-Chenchen" w:date="2024-04-18T19:06:00Z">
              <w:r>
                <w:rPr>
                  <w:lang w:val="en-US"/>
                </w:rPr>
                <w:t>TDDConf.1.1</w:t>
              </w:r>
            </w:ins>
          </w:p>
        </w:tc>
      </w:tr>
      <w:tr w:rsidR="005C5EBD" w14:paraId="4F67F7F2" w14:textId="77777777" w:rsidTr="0053627A">
        <w:trPr>
          <w:trHeight w:val="204"/>
          <w:jc w:val="center"/>
          <w:ins w:id="229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124F4A" w14:textId="77777777" w:rsidR="005C5EBD" w:rsidRDefault="005C5EBD" w:rsidP="0053627A">
            <w:pPr>
              <w:spacing w:after="0"/>
              <w:rPr>
                <w:ins w:id="2292"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E78B028" w14:textId="77777777" w:rsidR="005C5EBD" w:rsidRDefault="005C5EBD" w:rsidP="0053627A">
            <w:pPr>
              <w:pStyle w:val="TAL"/>
              <w:rPr>
                <w:ins w:id="2293" w:author="ZTE-Chenchen" w:date="2024-04-18T19:06:00Z"/>
                <w:lang w:eastAsia="zh-CN"/>
              </w:rPr>
            </w:pPr>
            <w:ins w:id="2294"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70AEC68" w14:textId="77777777" w:rsidR="005C5EBD" w:rsidRDefault="005C5EBD" w:rsidP="0053627A">
            <w:pPr>
              <w:spacing w:after="0"/>
              <w:rPr>
                <w:ins w:id="229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1C57FA" w14:textId="77777777" w:rsidR="005C5EBD" w:rsidRDefault="005C5EBD" w:rsidP="0053627A">
            <w:pPr>
              <w:pStyle w:val="TAC"/>
              <w:rPr>
                <w:ins w:id="2296" w:author="ZTE-Chenchen" w:date="2024-04-18T19:06:00Z"/>
                <w:lang w:val="en-US"/>
              </w:rPr>
            </w:pPr>
            <w:ins w:id="2297" w:author="ZTE-Chenchen" w:date="2024-04-18T19:06:00Z">
              <w:r>
                <w:rPr>
                  <w:lang w:val="en-US"/>
                </w:rPr>
                <w:t>TDDConf.2.1</w:t>
              </w:r>
            </w:ins>
          </w:p>
        </w:tc>
      </w:tr>
      <w:tr w:rsidR="005C5EBD" w14:paraId="2FA2F07D" w14:textId="77777777" w:rsidTr="0053627A">
        <w:trPr>
          <w:trHeight w:val="42"/>
          <w:jc w:val="center"/>
          <w:ins w:id="2298"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29FEEEE" w14:textId="77777777" w:rsidR="005C5EBD" w:rsidRDefault="005C5EBD" w:rsidP="0053627A">
            <w:pPr>
              <w:pStyle w:val="TAL"/>
              <w:rPr>
                <w:ins w:id="2299" w:author="ZTE-Chenchen" w:date="2024-04-18T19:06:00Z"/>
                <w:lang w:val="en-US"/>
              </w:rPr>
            </w:pPr>
            <w:ins w:id="2300" w:author="ZTE-Chenchen" w:date="2024-04-18T19:0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2C9E0F82" w14:textId="77777777" w:rsidR="005C5EBD" w:rsidRDefault="005C5EBD" w:rsidP="0053627A">
            <w:pPr>
              <w:pStyle w:val="TAL"/>
              <w:rPr>
                <w:ins w:id="2301" w:author="ZTE-Chenchen" w:date="2024-04-18T19:06:00Z"/>
                <w:lang w:val="en-US" w:eastAsia="zh-CN"/>
              </w:rPr>
            </w:pPr>
            <w:ins w:id="2302" w:author="ZTE-Chenchen" w:date="2024-04-18T19:0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6C5A90C" w14:textId="77777777" w:rsidR="005C5EBD" w:rsidRDefault="005C5EBD" w:rsidP="0053627A">
            <w:pPr>
              <w:pStyle w:val="TAC"/>
              <w:rPr>
                <w:ins w:id="2303" w:author="ZTE-Chenchen" w:date="2024-04-18T19:06:00Z"/>
                <w:lang w:val="en-US"/>
              </w:rPr>
            </w:pPr>
            <w:ins w:id="2304"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27F2FB64" w14:textId="77777777" w:rsidR="005C5EBD" w:rsidRDefault="005C5EBD" w:rsidP="0053627A">
            <w:pPr>
              <w:pStyle w:val="TAC"/>
              <w:rPr>
                <w:ins w:id="2305" w:author="ZTE-Chenchen" w:date="2024-04-18T19:06:00Z"/>
                <w:szCs w:val="18"/>
                <w:lang w:val="de-DE" w:eastAsia="zh-CN"/>
              </w:rPr>
            </w:pPr>
            <w:ins w:id="2306" w:author="ZTE-Chenchen" w:date="2024-04-18T19:06:00Z">
              <w:r>
                <w:rPr>
                  <w:szCs w:val="18"/>
                </w:rPr>
                <w:t>Note 7</w:t>
              </w:r>
            </w:ins>
          </w:p>
        </w:tc>
      </w:tr>
      <w:tr w:rsidR="005C5EBD" w14:paraId="0F0D2FA4" w14:textId="77777777" w:rsidTr="0053627A">
        <w:trPr>
          <w:trHeight w:val="42"/>
          <w:jc w:val="center"/>
          <w:ins w:id="230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8F0B7FD" w14:textId="77777777" w:rsidR="005C5EBD" w:rsidRDefault="005C5EBD" w:rsidP="0053627A">
            <w:pPr>
              <w:spacing w:after="0"/>
              <w:rPr>
                <w:ins w:id="2308"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CF30CF" w14:textId="77777777" w:rsidR="005C5EBD" w:rsidRDefault="005C5EBD" w:rsidP="0053627A">
            <w:pPr>
              <w:pStyle w:val="TAL"/>
              <w:rPr>
                <w:ins w:id="2309" w:author="ZTE-Chenchen" w:date="2024-04-18T19:06:00Z"/>
                <w:lang w:eastAsia="zh-CN"/>
              </w:rPr>
            </w:pPr>
            <w:ins w:id="2310"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90757A" w14:textId="77777777" w:rsidR="005C5EBD" w:rsidRDefault="005C5EBD" w:rsidP="0053627A">
            <w:pPr>
              <w:spacing w:after="0"/>
              <w:rPr>
                <w:ins w:id="2311"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8F7A1F6" w14:textId="77777777" w:rsidR="005C5EBD" w:rsidRDefault="005C5EBD" w:rsidP="0053627A">
            <w:pPr>
              <w:pStyle w:val="TAC"/>
              <w:rPr>
                <w:ins w:id="2312" w:author="ZTE-Chenchen" w:date="2024-04-18T19:06:00Z"/>
                <w:szCs w:val="18"/>
              </w:rPr>
            </w:pPr>
            <w:ins w:id="2313" w:author="ZTE-Chenchen" w:date="2024-04-18T19:06:00Z">
              <w:r>
                <w:rPr>
                  <w:szCs w:val="18"/>
                </w:rPr>
                <w:t>Note 7</w:t>
              </w:r>
            </w:ins>
          </w:p>
        </w:tc>
      </w:tr>
      <w:tr w:rsidR="005C5EBD" w14:paraId="2F9444C8" w14:textId="77777777" w:rsidTr="0053627A">
        <w:trPr>
          <w:trHeight w:val="42"/>
          <w:jc w:val="center"/>
          <w:ins w:id="2314" w:author="ZTE-Chenchen" w:date="2024-04-18T19:06:00Z"/>
        </w:trPr>
        <w:tc>
          <w:tcPr>
            <w:tcW w:w="2405" w:type="dxa"/>
            <w:tcBorders>
              <w:top w:val="single" w:sz="4" w:space="0" w:color="auto"/>
              <w:left w:val="single" w:sz="4" w:space="0" w:color="auto"/>
              <w:bottom w:val="nil"/>
              <w:right w:val="single" w:sz="4" w:space="0" w:color="auto"/>
            </w:tcBorders>
            <w:vAlign w:val="center"/>
          </w:tcPr>
          <w:p w14:paraId="07E94ED2" w14:textId="77777777" w:rsidR="005C5EBD" w:rsidRDefault="005C5EBD" w:rsidP="0053627A">
            <w:pPr>
              <w:pStyle w:val="TAL"/>
              <w:rPr>
                <w:ins w:id="2315" w:author="ZTE-Chenchen" w:date="2024-04-18T19:06:00Z"/>
                <w:lang w:val="en-US"/>
              </w:rPr>
            </w:pPr>
            <w:ins w:id="2316" w:author="ZTE-Chenchen" w:date="2024-04-18T19:06: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1C817029" w14:textId="77777777" w:rsidR="005C5EBD" w:rsidRDefault="005C5EBD" w:rsidP="0053627A">
            <w:pPr>
              <w:pStyle w:val="TAL"/>
              <w:rPr>
                <w:ins w:id="2317" w:author="ZTE-Chenchen" w:date="2024-04-18T19:06:00Z"/>
              </w:rPr>
            </w:pPr>
            <w:ins w:id="2318" w:author="ZTE-Chenchen" w:date="2024-04-18T19:0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2CB88C45" w14:textId="77777777" w:rsidR="005C5EBD" w:rsidRDefault="005C5EBD" w:rsidP="0053627A">
            <w:pPr>
              <w:pStyle w:val="TAC"/>
              <w:rPr>
                <w:ins w:id="2319" w:author="ZTE-Chenchen" w:date="2024-04-18T19:06:00Z"/>
                <w:lang w:val="en-US"/>
              </w:rPr>
            </w:pPr>
            <w:ins w:id="2320"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E9EF76" w14:textId="77777777" w:rsidR="005C5EBD" w:rsidRDefault="005C5EBD" w:rsidP="0053627A">
            <w:pPr>
              <w:pStyle w:val="TAC"/>
              <w:rPr>
                <w:ins w:id="2321" w:author="ZTE-Chenchen" w:date="2024-04-18T19:06:00Z"/>
                <w:szCs w:val="18"/>
              </w:rPr>
            </w:pPr>
            <w:ins w:id="2322" w:author="ZTE-Chenchen" w:date="2024-04-18T19:06:00Z">
              <w:r>
                <w:rPr>
                  <w:szCs w:val="18"/>
                  <w:lang w:eastAsia="ja-JP"/>
                </w:rPr>
                <w:t xml:space="preserve">52 </w:t>
              </w:r>
              <w:r>
                <w:rPr>
                  <w:szCs w:val="18"/>
                  <w:vertAlign w:val="superscript"/>
                  <w:lang w:eastAsia="ja-JP"/>
                </w:rPr>
                <w:t>Note 5</w:t>
              </w:r>
            </w:ins>
          </w:p>
        </w:tc>
      </w:tr>
      <w:tr w:rsidR="005C5EBD" w14:paraId="1CD7CE34" w14:textId="77777777" w:rsidTr="0053627A">
        <w:trPr>
          <w:trHeight w:val="42"/>
          <w:jc w:val="center"/>
          <w:ins w:id="2323" w:author="ZTE-Chenchen" w:date="2024-04-18T19:06:00Z"/>
        </w:trPr>
        <w:tc>
          <w:tcPr>
            <w:tcW w:w="2405" w:type="dxa"/>
            <w:tcBorders>
              <w:top w:val="nil"/>
              <w:left w:val="single" w:sz="4" w:space="0" w:color="auto"/>
              <w:bottom w:val="single" w:sz="4" w:space="0" w:color="auto"/>
              <w:right w:val="single" w:sz="4" w:space="0" w:color="auto"/>
            </w:tcBorders>
            <w:vAlign w:val="center"/>
          </w:tcPr>
          <w:p w14:paraId="661F67FF" w14:textId="77777777" w:rsidR="005C5EBD" w:rsidRDefault="005C5EBD" w:rsidP="0053627A">
            <w:pPr>
              <w:pStyle w:val="TAL"/>
              <w:rPr>
                <w:ins w:id="2324" w:author="ZTE-Chenchen" w:date="2024-04-18T19:0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E59C71" w14:textId="77777777" w:rsidR="005C5EBD" w:rsidRDefault="005C5EBD" w:rsidP="0053627A">
            <w:pPr>
              <w:pStyle w:val="TAL"/>
              <w:rPr>
                <w:ins w:id="2325" w:author="ZTE-Chenchen" w:date="2024-04-18T19:06:00Z"/>
              </w:rPr>
            </w:pPr>
            <w:ins w:id="2326" w:author="ZTE-Chenchen" w:date="2024-04-18T19:0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4CAF9017" w14:textId="77777777" w:rsidR="005C5EBD" w:rsidRDefault="005C5EBD" w:rsidP="0053627A">
            <w:pPr>
              <w:pStyle w:val="TAC"/>
              <w:rPr>
                <w:ins w:id="232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37918F" w14:textId="77777777" w:rsidR="005C5EBD" w:rsidRDefault="005C5EBD" w:rsidP="0053627A">
            <w:pPr>
              <w:pStyle w:val="TAC"/>
              <w:rPr>
                <w:ins w:id="2328" w:author="ZTE-Chenchen" w:date="2024-04-18T19:06:00Z"/>
                <w:szCs w:val="18"/>
              </w:rPr>
            </w:pPr>
            <w:ins w:id="2329" w:author="ZTE-Chenchen" w:date="2024-04-18T19:06:00Z">
              <w:r>
                <w:rPr>
                  <w:szCs w:val="18"/>
                  <w:lang w:eastAsia="ja-JP"/>
                </w:rPr>
                <w:t xml:space="preserve">106 </w:t>
              </w:r>
              <w:r>
                <w:rPr>
                  <w:szCs w:val="18"/>
                  <w:vertAlign w:val="superscript"/>
                  <w:lang w:eastAsia="ja-JP"/>
                </w:rPr>
                <w:t>Note 6</w:t>
              </w:r>
            </w:ins>
          </w:p>
        </w:tc>
      </w:tr>
      <w:tr w:rsidR="005C5EBD" w14:paraId="28CF2A95" w14:textId="77777777" w:rsidTr="0053627A">
        <w:trPr>
          <w:trHeight w:val="42"/>
          <w:jc w:val="center"/>
          <w:ins w:id="233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E0E5DA9" w14:textId="77777777" w:rsidR="005C5EBD" w:rsidRDefault="005C5EBD" w:rsidP="0053627A">
            <w:pPr>
              <w:pStyle w:val="TAL"/>
              <w:rPr>
                <w:ins w:id="2331" w:author="ZTE-Chenchen" w:date="2024-04-18T19:06:00Z"/>
                <w:lang w:val="en-US" w:eastAsia="zh-CN"/>
              </w:rPr>
            </w:pPr>
            <w:ins w:id="2332" w:author="ZTE-Chenchen" w:date="2024-04-18T19:0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82BDBC9" w14:textId="77777777" w:rsidR="005C5EBD" w:rsidRDefault="005C5EBD" w:rsidP="0053627A">
            <w:pPr>
              <w:pStyle w:val="TAC"/>
              <w:rPr>
                <w:ins w:id="233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9B7B1F" w14:textId="77777777" w:rsidR="005C5EBD" w:rsidRDefault="005C5EBD" w:rsidP="0053627A">
            <w:pPr>
              <w:pStyle w:val="TAC"/>
              <w:rPr>
                <w:ins w:id="2334" w:author="ZTE-Chenchen" w:date="2024-04-18T19:06:00Z"/>
                <w:szCs w:val="18"/>
                <w:lang w:eastAsia="zh-CN"/>
              </w:rPr>
            </w:pPr>
            <w:ins w:id="2335" w:author="ZTE-Chenchen" w:date="2024-04-18T19:06:00Z">
              <w:r>
                <w:rPr>
                  <w:lang w:eastAsia="zh-CN"/>
                </w:rPr>
                <w:t>DLBWP.0.1</w:t>
              </w:r>
            </w:ins>
          </w:p>
        </w:tc>
      </w:tr>
      <w:tr w:rsidR="005C5EBD" w14:paraId="55BDDDA8" w14:textId="77777777" w:rsidTr="0053627A">
        <w:trPr>
          <w:trHeight w:val="42"/>
          <w:jc w:val="center"/>
          <w:ins w:id="233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EA15332" w14:textId="77777777" w:rsidR="005C5EBD" w:rsidRDefault="005C5EBD" w:rsidP="0053627A">
            <w:pPr>
              <w:pStyle w:val="TAL"/>
              <w:rPr>
                <w:ins w:id="2337" w:author="ZTE-Chenchen" w:date="2024-04-18T19:06:00Z"/>
                <w:lang w:val="en-US" w:eastAsia="zh-CN"/>
              </w:rPr>
            </w:pPr>
            <w:ins w:id="2338" w:author="ZTE-Chenchen" w:date="2024-04-18T19:0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7E01806C" w14:textId="77777777" w:rsidR="005C5EBD" w:rsidRDefault="005C5EBD" w:rsidP="0053627A">
            <w:pPr>
              <w:pStyle w:val="TAC"/>
              <w:rPr>
                <w:ins w:id="233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AA8B895" w14:textId="77777777" w:rsidR="005C5EBD" w:rsidRDefault="005C5EBD" w:rsidP="0053627A">
            <w:pPr>
              <w:pStyle w:val="TAC"/>
              <w:rPr>
                <w:ins w:id="2340" w:author="ZTE-Chenchen" w:date="2024-04-18T19:06:00Z"/>
                <w:rFonts w:cs="v4.2.0"/>
                <w:lang w:eastAsia="zh-CN"/>
              </w:rPr>
            </w:pPr>
            <w:ins w:id="2341" w:author="ZTE-Chenchen" w:date="2024-04-18T19:06:00Z">
              <w:r>
                <w:t>TCI.State.0</w:t>
              </w:r>
            </w:ins>
          </w:p>
        </w:tc>
      </w:tr>
      <w:tr w:rsidR="005C5EBD" w14:paraId="189A49B3" w14:textId="77777777" w:rsidTr="0053627A">
        <w:trPr>
          <w:trHeight w:val="42"/>
          <w:jc w:val="center"/>
          <w:ins w:id="2342"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FED5257" w14:textId="77777777" w:rsidR="005C5EBD" w:rsidRDefault="005C5EBD" w:rsidP="0053627A">
            <w:pPr>
              <w:pStyle w:val="TAL"/>
              <w:jc w:val="both"/>
              <w:rPr>
                <w:ins w:id="2343" w:author="ZTE-Chenchen" w:date="2024-04-18T19:06:00Z"/>
                <w:lang w:val="en-US"/>
              </w:rPr>
            </w:pPr>
            <w:ins w:id="2344" w:author="ZTE-Chenchen" w:date="2024-04-18T19:0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E7CCB6A" w14:textId="77777777" w:rsidR="005C5EBD" w:rsidRDefault="005C5EBD" w:rsidP="0053627A">
            <w:pPr>
              <w:pStyle w:val="TAL"/>
              <w:rPr>
                <w:ins w:id="2345" w:author="ZTE-Chenchen" w:date="2024-04-18T19:06:00Z"/>
                <w:lang w:val="en-US"/>
              </w:rPr>
            </w:pPr>
            <w:ins w:id="2346"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948C6F" w14:textId="77777777" w:rsidR="005C5EBD" w:rsidRDefault="005C5EBD" w:rsidP="0053627A">
            <w:pPr>
              <w:pStyle w:val="TAL"/>
              <w:jc w:val="center"/>
              <w:rPr>
                <w:ins w:id="234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1DC3998" w14:textId="77777777" w:rsidR="005C5EBD" w:rsidRDefault="005C5EBD" w:rsidP="0053627A">
            <w:pPr>
              <w:pStyle w:val="TAC"/>
              <w:rPr>
                <w:ins w:id="2348" w:author="ZTE-Chenchen" w:date="2024-04-18T19:06:00Z"/>
              </w:rPr>
            </w:pPr>
            <w:ins w:id="2349" w:author="ZTE-Chenchen" w:date="2024-04-18T19:06:00Z">
              <w:r>
                <w:rPr>
                  <w:szCs w:val="18"/>
                </w:rPr>
                <w:t>TRS.1.1 FDD</w:t>
              </w:r>
            </w:ins>
          </w:p>
        </w:tc>
      </w:tr>
      <w:tr w:rsidR="005C5EBD" w14:paraId="1EB98555" w14:textId="77777777" w:rsidTr="0053627A">
        <w:trPr>
          <w:trHeight w:val="185"/>
          <w:jc w:val="center"/>
          <w:ins w:id="235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20A0475" w14:textId="77777777" w:rsidR="005C5EBD" w:rsidRDefault="005C5EBD" w:rsidP="0053627A">
            <w:pPr>
              <w:spacing w:after="0"/>
              <w:rPr>
                <w:ins w:id="2351"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559F1B2" w14:textId="77777777" w:rsidR="005C5EBD" w:rsidRDefault="005C5EBD" w:rsidP="0053627A">
            <w:pPr>
              <w:pStyle w:val="TAL"/>
              <w:rPr>
                <w:ins w:id="2352" w:author="ZTE-Chenchen" w:date="2024-04-18T19:06:00Z"/>
                <w:lang w:val="en-US"/>
              </w:rPr>
            </w:pPr>
            <w:ins w:id="2353"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99F06F" w14:textId="77777777" w:rsidR="005C5EBD" w:rsidRDefault="005C5EBD" w:rsidP="0053627A">
            <w:pPr>
              <w:spacing w:after="0"/>
              <w:rPr>
                <w:ins w:id="235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9CA0F" w14:textId="77777777" w:rsidR="005C5EBD" w:rsidRDefault="005C5EBD" w:rsidP="0053627A">
            <w:pPr>
              <w:pStyle w:val="TAC"/>
              <w:rPr>
                <w:ins w:id="2355" w:author="ZTE-Chenchen" w:date="2024-04-18T19:06:00Z"/>
                <w:szCs w:val="18"/>
              </w:rPr>
            </w:pPr>
            <w:ins w:id="2356" w:author="ZTE-Chenchen" w:date="2024-04-18T19:06:00Z">
              <w:r>
                <w:rPr>
                  <w:szCs w:val="18"/>
                </w:rPr>
                <w:t>TRS.1.1 TDD</w:t>
              </w:r>
            </w:ins>
          </w:p>
        </w:tc>
      </w:tr>
      <w:tr w:rsidR="005C5EBD" w14:paraId="017075FB" w14:textId="77777777" w:rsidTr="0053627A">
        <w:trPr>
          <w:trHeight w:val="42"/>
          <w:jc w:val="center"/>
          <w:ins w:id="235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E3CC639" w14:textId="77777777" w:rsidR="005C5EBD" w:rsidRDefault="005C5EBD" w:rsidP="0053627A">
            <w:pPr>
              <w:spacing w:after="0"/>
              <w:rPr>
                <w:ins w:id="2358"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C8D6954" w14:textId="77777777" w:rsidR="005C5EBD" w:rsidRDefault="005C5EBD" w:rsidP="0053627A">
            <w:pPr>
              <w:pStyle w:val="TAL"/>
              <w:rPr>
                <w:ins w:id="2359" w:author="ZTE-Chenchen" w:date="2024-04-18T19:06:00Z"/>
                <w:lang w:val="en-US"/>
              </w:rPr>
            </w:pPr>
            <w:ins w:id="2360"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0E6F38" w14:textId="77777777" w:rsidR="005C5EBD" w:rsidRDefault="005C5EBD" w:rsidP="0053627A">
            <w:pPr>
              <w:spacing w:after="0"/>
              <w:rPr>
                <w:ins w:id="2361"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CD778F" w14:textId="77777777" w:rsidR="005C5EBD" w:rsidRDefault="005C5EBD" w:rsidP="0053627A">
            <w:pPr>
              <w:pStyle w:val="TAC"/>
              <w:rPr>
                <w:ins w:id="2362" w:author="ZTE-Chenchen" w:date="2024-04-18T19:06:00Z"/>
                <w:szCs w:val="18"/>
              </w:rPr>
            </w:pPr>
            <w:ins w:id="2363" w:author="ZTE-Chenchen" w:date="2024-04-18T19:06:00Z">
              <w:r>
                <w:rPr>
                  <w:szCs w:val="18"/>
                </w:rPr>
                <w:t>TRS.1.2 TDD</w:t>
              </w:r>
            </w:ins>
          </w:p>
        </w:tc>
      </w:tr>
      <w:tr w:rsidR="005C5EBD" w14:paraId="0DA3FA49" w14:textId="77777777" w:rsidTr="0053627A">
        <w:trPr>
          <w:trHeight w:val="42"/>
          <w:jc w:val="center"/>
          <w:ins w:id="236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26AC72B" w14:textId="77777777" w:rsidR="005C5EBD" w:rsidRDefault="005C5EBD" w:rsidP="0053627A">
            <w:pPr>
              <w:pStyle w:val="TAL"/>
              <w:rPr>
                <w:ins w:id="2365" w:author="ZTE-Chenchen" w:date="2024-04-18T19:06:00Z"/>
                <w:lang w:val="en-US"/>
              </w:rPr>
            </w:pPr>
            <w:ins w:id="2366" w:author="ZTE-Chenchen" w:date="2024-04-18T19:0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6567A42C" w14:textId="77777777" w:rsidR="005C5EBD" w:rsidRDefault="005C5EBD" w:rsidP="0053627A">
            <w:pPr>
              <w:pStyle w:val="TAL"/>
              <w:rPr>
                <w:ins w:id="2367" w:author="ZTE-Chenchen" w:date="2024-04-18T19:06:00Z"/>
              </w:rPr>
            </w:pPr>
            <w:ins w:id="2368"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121256" w14:textId="77777777" w:rsidR="005C5EBD" w:rsidRDefault="005C5EBD" w:rsidP="0053627A">
            <w:pPr>
              <w:pStyle w:val="TAC"/>
              <w:rPr>
                <w:ins w:id="236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564BBA" w14:textId="77777777" w:rsidR="005C5EBD" w:rsidRDefault="005C5EBD" w:rsidP="0053627A">
            <w:pPr>
              <w:pStyle w:val="TAC"/>
              <w:rPr>
                <w:ins w:id="2370" w:author="ZTE-Chenchen" w:date="2024-04-18T19:06:00Z"/>
                <w:szCs w:val="18"/>
              </w:rPr>
            </w:pPr>
            <w:ins w:id="2371" w:author="ZTE-Chenchen" w:date="2024-04-18T19:06:00Z">
              <w:r>
                <w:rPr>
                  <w:szCs w:val="18"/>
                </w:rPr>
                <w:t>SR.1.1 FDD</w:t>
              </w:r>
            </w:ins>
          </w:p>
        </w:tc>
      </w:tr>
      <w:tr w:rsidR="005C5EBD" w14:paraId="7AF092DF" w14:textId="77777777" w:rsidTr="0053627A">
        <w:trPr>
          <w:trHeight w:val="42"/>
          <w:jc w:val="center"/>
          <w:ins w:id="237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C58295" w14:textId="77777777" w:rsidR="005C5EBD" w:rsidRDefault="005C5EBD" w:rsidP="0053627A">
            <w:pPr>
              <w:spacing w:after="0"/>
              <w:rPr>
                <w:ins w:id="2373"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22F7395" w14:textId="77777777" w:rsidR="005C5EBD" w:rsidRDefault="005C5EBD" w:rsidP="0053627A">
            <w:pPr>
              <w:pStyle w:val="TAL"/>
              <w:rPr>
                <w:ins w:id="2374" w:author="ZTE-Chenchen" w:date="2024-04-18T19:06:00Z"/>
              </w:rPr>
            </w:pPr>
            <w:ins w:id="2375"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171F2B9" w14:textId="77777777" w:rsidR="005C5EBD" w:rsidRDefault="005C5EBD" w:rsidP="0053627A">
            <w:pPr>
              <w:spacing w:after="0"/>
              <w:rPr>
                <w:ins w:id="237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7963A4" w14:textId="77777777" w:rsidR="005C5EBD" w:rsidRDefault="005C5EBD" w:rsidP="0053627A">
            <w:pPr>
              <w:pStyle w:val="TAC"/>
              <w:rPr>
                <w:ins w:id="2377" w:author="ZTE-Chenchen" w:date="2024-04-18T19:06:00Z"/>
                <w:szCs w:val="18"/>
              </w:rPr>
            </w:pPr>
            <w:ins w:id="2378" w:author="ZTE-Chenchen" w:date="2024-04-18T19:06:00Z">
              <w:r>
                <w:rPr>
                  <w:szCs w:val="18"/>
                </w:rPr>
                <w:t>SR.1.1 TDD</w:t>
              </w:r>
            </w:ins>
          </w:p>
        </w:tc>
      </w:tr>
      <w:tr w:rsidR="005C5EBD" w14:paraId="7341FB63" w14:textId="77777777" w:rsidTr="0053627A">
        <w:trPr>
          <w:trHeight w:val="42"/>
          <w:jc w:val="center"/>
          <w:ins w:id="237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A3F5E6F" w14:textId="77777777" w:rsidR="005C5EBD" w:rsidRDefault="005C5EBD" w:rsidP="0053627A">
            <w:pPr>
              <w:spacing w:after="0"/>
              <w:rPr>
                <w:ins w:id="2380"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C16B80A" w14:textId="77777777" w:rsidR="005C5EBD" w:rsidRDefault="005C5EBD" w:rsidP="0053627A">
            <w:pPr>
              <w:pStyle w:val="TAL"/>
              <w:rPr>
                <w:ins w:id="2381" w:author="ZTE-Chenchen" w:date="2024-04-18T19:06:00Z"/>
              </w:rPr>
            </w:pPr>
            <w:ins w:id="2382"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E9F513E" w14:textId="77777777" w:rsidR="005C5EBD" w:rsidRDefault="005C5EBD" w:rsidP="0053627A">
            <w:pPr>
              <w:spacing w:after="0"/>
              <w:rPr>
                <w:ins w:id="238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FC89E0" w14:textId="77777777" w:rsidR="005C5EBD" w:rsidRDefault="005C5EBD" w:rsidP="0053627A">
            <w:pPr>
              <w:pStyle w:val="TAC"/>
              <w:rPr>
                <w:ins w:id="2384" w:author="ZTE-Chenchen" w:date="2024-04-18T19:06:00Z"/>
                <w:szCs w:val="18"/>
              </w:rPr>
            </w:pPr>
            <w:ins w:id="2385" w:author="ZTE-Chenchen" w:date="2024-04-18T19:06:00Z">
              <w:r>
                <w:rPr>
                  <w:szCs w:val="18"/>
                </w:rPr>
                <w:t>SR.2.1 TDD</w:t>
              </w:r>
            </w:ins>
          </w:p>
        </w:tc>
      </w:tr>
      <w:tr w:rsidR="005C5EBD" w14:paraId="07034A51" w14:textId="77777777" w:rsidTr="0053627A">
        <w:trPr>
          <w:trHeight w:val="42"/>
          <w:jc w:val="center"/>
          <w:ins w:id="2386"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555FAD4" w14:textId="77777777" w:rsidR="005C5EBD" w:rsidRDefault="005C5EBD" w:rsidP="0053627A">
            <w:pPr>
              <w:pStyle w:val="TAL"/>
              <w:rPr>
                <w:ins w:id="2387" w:author="ZTE-Chenchen" w:date="2024-04-18T19:06:00Z"/>
                <w:lang w:val="en-US"/>
              </w:rPr>
            </w:pPr>
            <w:ins w:id="2388" w:author="ZTE-Chenchen" w:date="2024-04-18T19:0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E8471C2" w14:textId="77777777" w:rsidR="005C5EBD" w:rsidRDefault="005C5EBD" w:rsidP="0053627A">
            <w:pPr>
              <w:pStyle w:val="TAL"/>
              <w:rPr>
                <w:ins w:id="2389" w:author="ZTE-Chenchen" w:date="2024-04-18T19:06:00Z"/>
              </w:rPr>
            </w:pPr>
            <w:ins w:id="2390"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0CD1AF" w14:textId="77777777" w:rsidR="005C5EBD" w:rsidRDefault="005C5EBD" w:rsidP="0053627A">
            <w:pPr>
              <w:pStyle w:val="TAC"/>
              <w:rPr>
                <w:ins w:id="239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4CE83" w14:textId="77777777" w:rsidR="005C5EBD" w:rsidRDefault="005C5EBD" w:rsidP="0053627A">
            <w:pPr>
              <w:pStyle w:val="TAC"/>
              <w:rPr>
                <w:ins w:id="2392" w:author="ZTE-Chenchen" w:date="2024-04-18T19:06:00Z"/>
                <w:szCs w:val="18"/>
              </w:rPr>
            </w:pPr>
            <w:ins w:id="2393" w:author="ZTE-Chenchen" w:date="2024-04-18T19:06:00Z">
              <w:r>
                <w:rPr>
                  <w:szCs w:val="18"/>
                </w:rPr>
                <w:t>CCR.1.1 FDD</w:t>
              </w:r>
            </w:ins>
          </w:p>
        </w:tc>
      </w:tr>
      <w:tr w:rsidR="005C5EBD" w14:paraId="340C4BBB" w14:textId="77777777" w:rsidTr="0053627A">
        <w:trPr>
          <w:trHeight w:val="42"/>
          <w:jc w:val="center"/>
          <w:ins w:id="2394"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446A6EC" w14:textId="77777777" w:rsidR="005C5EBD" w:rsidRDefault="005C5EBD" w:rsidP="0053627A">
            <w:pPr>
              <w:spacing w:after="0"/>
              <w:rPr>
                <w:ins w:id="2395"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57E66A1" w14:textId="77777777" w:rsidR="005C5EBD" w:rsidRDefault="005C5EBD" w:rsidP="0053627A">
            <w:pPr>
              <w:pStyle w:val="TAL"/>
              <w:rPr>
                <w:ins w:id="2396" w:author="ZTE-Chenchen" w:date="2024-04-18T19:06:00Z"/>
              </w:rPr>
            </w:pPr>
            <w:ins w:id="2397"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D33FF7D" w14:textId="77777777" w:rsidR="005C5EBD" w:rsidRDefault="005C5EBD" w:rsidP="0053627A">
            <w:pPr>
              <w:spacing w:after="0"/>
              <w:rPr>
                <w:ins w:id="2398"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DD1F72" w14:textId="77777777" w:rsidR="005C5EBD" w:rsidRDefault="005C5EBD" w:rsidP="0053627A">
            <w:pPr>
              <w:pStyle w:val="TAC"/>
              <w:rPr>
                <w:ins w:id="2399" w:author="ZTE-Chenchen" w:date="2024-04-18T19:06:00Z"/>
                <w:szCs w:val="18"/>
              </w:rPr>
            </w:pPr>
            <w:ins w:id="2400" w:author="ZTE-Chenchen" w:date="2024-04-18T19:06:00Z">
              <w:r>
                <w:rPr>
                  <w:szCs w:val="18"/>
                </w:rPr>
                <w:t>CCR.1.1 TDD</w:t>
              </w:r>
            </w:ins>
          </w:p>
        </w:tc>
      </w:tr>
      <w:tr w:rsidR="005C5EBD" w14:paraId="5930CA9C" w14:textId="77777777" w:rsidTr="0053627A">
        <w:trPr>
          <w:trHeight w:val="42"/>
          <w:jc w:val="center"/>
          <w:ins w:id="240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6C20D63" w14:textId="77777777" w:rsidR="005C5EBD" w:rsidRDefault="005C5EBD" w:rsidP="0053627A">
            <w:pPr>
              <w:spacing w:after="0"/>
              <w:rPr>
                <w:ins w:id="2402"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D88819A" w14:textId="77777777" w:rsidR="005C5EBD" w:rsidRDefault="005C5EBD" w:rsidP="0053627A">
            <w:pPr>
              <w:pStyle w:val="TAL"/>
              <w:rPr>
                <w:ins w:id="2403" w:author="ZTE-Chenchen" w:date="2024-04-18T19:06:00Z"/>
              </w:rPr>
            </w:pPr>
            <w:ins w:id="2404"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E0EDB4" w14:textId="77777777" w:rsidR="005C5EBD" w:rsidRDefault="005C5EBD" w:rsidP="0053627A">
            <w:pPr>
              <w:spacing w:after="0"/>
              <w:rPr>
                <w:ins w:id="240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0BD680" w14:textId="77777777" w:rsidR="005C5EBD" w:rsidRDefault="005C5EBD" w:rsidP="0053627A">
            <w:pPr>
              <w:pStyle w:val="TAC"/>
              <w:rPr>
                <w:ins w:id="2406" w:author="ZTE-Chenchen" w:date="2024-04-18T19:06:00Z"/>
                <w:szCs w:val="18"/>
              </w:rPr>
            </w:pPr>
            <w:ins w:id="2407" w:author="ZTE-Chenchen" w:date="2024-04-18T19:06:00Z">
              <w:r>
                <w:rPr>
                  <w:szCs w:val="18"/>
                </w:rPr>
                <w:t>CCR.2.1 TDD</w:t>
              </w:r>
            </w:ins>
          </w:p>
        </w:tc>
      </w:tr>
      <w:tr w:rsidR="005C5EBD" w14:paraId="46125D37" w14:textId="77777777" w:rsidTr="0053627A">
        <w:trPr>
          <w:trHeight w:val="42"/>
          <w:jc w:val="center"/>
          <w:ins w:id="2408"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D9A1E8" w14:textId="77777777" w:rsidR="005C5EBD" w:rsidRDefault="005C5EBD" w:rsidP="0053627A">
            <w:pPr>
              <w:pStyle w:val="TAL"/>
              <w:rPr>
                <w:ins w:id="2409" w:author="ZTE-Chenchen" w:date="2024-04-18T19:06:00Z"/>
                <w:lang w:val="en-US"/>
              </w:rPr>
            </w:pPr>
            <w:ins w:id="2410" w:author="ZTE-Chenchen" w:date="2024-04-18T19:0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B2515F4" w14:textId="77777777" w:rsidR="005C5EBD" w:rsidRDefault="005C5EBD" w:rsidP="0053627A">
            <w:pPr>
              <w:pStyle w:val="TAL"/>
              <w:rPr>
                <w:ins w:id="2411" w:author="ZTE-Chenchen" w:date="2024-04-18T19:06:00Z"/>
              </w:rPr>
            </w:pPr>
            <w:ins w:id="2412"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C7EEDB" w14:textId="77777777" w:rsidR="005C5EBD" w:rsidRDefault="005C5EBD" w:rsidP="0053627A">
            <w:pPr>
              <w:pStyle w:val="TAC"/>
              <w:rPr>
                <w:ins w:id="241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2330C2" w14:textId="77777777" w:rsidR="005C5EBD" w:rsidRDefault="005C5EBD" w:rsidP="0053627A">
            <w:pPr>
              <w:pStyle w:val="TAC"/>
              <w:rPr>
                <w:ins w:id="2414" w:author="ZTE-Chenchen" w:date="2024-04-18T19:06:00Z"/>
                <w:szCs w:val="18"/>
              </w:rPr>
            </w:pPr>
            <w:ins w:id="2415" w:author="ZTE-Chenchen" w:date="2024-04-18T19:06:00Z">
              <w:r>
                <w:rPr>
                  <w:szCs w:val="18"/>
                </w:rPr>
                <w:t>CR.1.1 FDD</w:t>
              </w:r>
            </w:ins>
          </w:p>
        </w:tc>
      </w:tr>
      <w:tr w:rsidR="005C5EBD" w14:paraId="6D000ADE" w14:textId="77777777" w:rsidTr="0053627A">
        <w:trPr>
          <w:trHeight w:val="42"/>
          <w:jc w:val="center"/>
          <w:ins w:id="241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98EDF8C" w14:textId="77777777" w:rsidR="005C5EBD" w:rsidRDefault="005C5EBD" w:rsidP="0053627A">
            <w:pPr>
              <w:spacing w:after="0"/>
              <w:rPr>
                <w:ins w:id="241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922CC2A" w14:textId="77777777" w:rsidR="005C5EBD" w:rsidRDefault="005C5EBD" w:rsidP="0053627A">
            <w:pPr>
              <w:pStyle w:val="TAL"/>
              <w:rPr>
                <w:ins w:id="2418" w:author="ZTE-Chenchen" w:date="2024-04-18T19:06:00Z"/>
              </w:rPr>
            </w:pPr>
            <w:ins w:id="2419"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FF139E" w14:textId="77777777" w:rsidR="005C5EBD" w:rsidRDefault="005C5EBD" w:rsidP="0053627A">
            <w:pPr>
              <w:spacing w:after="0"/>
              <w:rPr>
                <w:ins w:id="242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A05C41" w14:textId="77777777" w:rsidR="005C5EBD" w:rsidRDefault="005C5EBD" w:rsidP="0053627A">
            <w:pPr>
              <w:pStyle w:val="TAC"/>
              <w:rPr>
                <w:ins w:id="2421" w:author="ZTE-Chenchen" w:date="2024-04-18T19:06:00Z"/>
                <w:szCs w:val="18"/>
              </w:rPr>
            </w:pPr>
            <w:ins w:id="2422" w:author="ZTE-Chenchen" w:date="2024-04-18T19:06:00Z">
              <w:r>
                <w:rPr>
                  <w:szCs w:val="18"/>
                </w:rPr>
                <w:t>CR.1.1 TDD</w:t>
              </w:r>
            </w:ins>
          </w:p>
        </w:tc>
      </w:tr>
      <w:tr w:rsidR="005C5EBD" w14:paraId="18988757" w14:textId="77777777" w:rsidTr="0053627A">
        <w:trPr>
          <w:trHeight w:val="42"/>
          <w:jc w:val="center"/>
          <w:ins w:id="242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35ADDE03" w14:textId="77777777" w:rsidR="005C5EBD" w:rsidRDefault="005C5EBD" w:rsidP="0053627A">
            <w:pPr>
              <w:spacing w:after="0"/>
              <w:rPr>
                <w:ins w:id="242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A2ADA33" w14:textId="77777777" w:rsidR="005C5EBD" w:rsidRDefault="005C5EBD" w:rsidP="0053627A">
            <w:pPr>
              <w:pStyle w:val="TAL"/>
              <w:rPr>
                <w:ins w:id="2425" w:author="ZTE-Chenchen" w:date="2024-04-18T19:06:00Z"/>
              </w:rPr>
            </w:pPr>
            <w:ins w:id="2426"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901D0D0" w14:textId="77777777" w:rsidR="005C5EBD" w:rsidRDefault="005C5EBD" w:rsidP="0053627A">
            <w:pPr>
              <w:spacing w:after="0"/>
              <w:rPr>
                <w:ins w:id="242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B47FD3" w14:textId="77777777" w:rsidR="005C5EBD" w:rsidRDefault="005C5EBD" w:rsidP="0053627A">
            <w:pPr>
              <w:pStyle w:val="TAC"/>
              <w:rPr>
                <w:ins w:id="2428" w:author="ZTE-Chenchen" w:date="2024-04-18T19:06:00Z"/>
                <w:szCs w:val="18"/>
                <w:lang w:eastAsia="zh-CN"/>
              </w:rPr>
            </w:pPr>
            <w:ins w:id="2429" w:author="ZTE-Chenchen" w:date="2024-04-18T19:06:00Z">
              <w:r>
                <w:rPr>
                  <w:szCs w:val="18"/>
                  <w:lang w:eastAsia="zh-CN"/>
                </w:rPr>
                <w:t>CR.2.1 TDD</w:t>
              </w:r>
            </w:ins>
          </w:p>
        </w:tc>
      </w:tr>
      <w:tr w:rsidR="005C5EBD" w14:paraId="4F0422D2" w14:textId="77777777" w:rsidTr="0053627A">
        <w:trPr>
          <w:trHeight w:val="42"/>
          <w:jc w:val="center"/>
          <w:ins w:id="2430" w:author="ZTE-Chenchen" w:date="2024-04-18T19:06:00Z"/>
        </w:trPr>
        <w:tc>
          <w:tcPr>
            <w:tcW w:w="2405" w:type="dxa"/>
            <w:tcBorders>
              <w:top w:val="single" w:sz="4" w:space="0" w:color="auto"/>
              <w:left w:val="single" w:sz="4" w:space="0" w:color="auto"/>
              <w:bottom w:val="nil"/>
              <w:right w:val="single" w:sz="4" w:space="0" w:color="auto"/>
            </w:tcBorders>
            <w:vAlign w:val="center"/>
          </w:tcPr>
          <w:p w14:paraId="2E8CC53C" w14:textId="77777777" w:rsidR="005C5EBD" w:rsidRDefault="005C5EBD" w:rsidP="0053627A">
            <w:pPr>
              <w:pStyle w:val="TAL"/>
              <w:rPr>
                <w:ins w:id="2431" w:author="ZTE-Chenchen" w:date="2024-04-18T19:06:00Z"/>
                <w:lang w:val="da-DK"/>
              </w:rPr>
            </w:pPr>
            <w:ins w:id="2432" w:author="ZTE-Chenchen" w:date="2024-04-18T19:0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9776437" w14:textId="77777777" w:rsidR="005C5EBD" w:rsidRDefault="005C5EBD" w:rsidP="0053627A">
            <w:pPr>
              <w:pStyle w:val="TAL"/>
              <w:rPr>
                <w:ins w:id="2433" w:author="ZTE-Chenchen" w:date="2024-04-18T19:06:00Z"/>
                <w:lang w:val="da-DK"/>
              </w:rPr>
            </w:pPr>
            <w:ins w:id="2434" w:author="ZTE-Chenchen" w:date="2024-04-18T19:0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44C6E85" w14:textId="77777777" w:rsidR="005C5EBD" w:rsidRDefault="005C5EBD" w:rsidP="0053627A">
            <w:pPr>
              <w:pStyle w:val="TAC"/>
              <w:rPr>
                <w:ins w:id="2435"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38A44F" w14:textId="77777777" w:rsidR="005C5EBD" w:rsidRDefault="005C5EBD" w:rsidP="0053627A">
            <w:pPr>
              <w:pStyle w:val="TAC"/>
              <w:rPr>
                <w:ins w:id="2436" w:author="ZTE-Chenchen" w:date="2024-04-18T19:06:00Z"/>
                <w:lang w:val="en-US"/>
              </w:rPr>
            </w:pPr>
            <w:ins w:id="2437" w:author="ZTE-Chenchen" w:date="2024-04-18T19:06:00Z">
              <w:r>
                <w:rPr>
                  <w:szCs w:val="16"/>
                  <w:lang w:eastAsia="zh-CN"/>
                </w:rPr>
                <w:t>OP.1</w:t>
              </w:r>
              <w:r>
                <w:rPr>
                  <w:szCs w:val="16"/>
                  <w:vertAlign w:val="superscript"/>
                  <w:lang w:eastAsia="zh-CN"/>
                </w:rPr>
                <w:t>Note 5</w:t>
              </w:r>
            </w:ins>
          </w:p>
        </w:tc>
      </w:tr>
      <w:tr w:rsidR="005C5EBD" w14:paraId="70F58EC1" w14:textId="77777777" w:rsidTr="0053627A">
        <w:trPr>
          <w:trHeight w:val="42"/>
          <w:jc w:val="center"/>
          <w:ins w:id="2438" w:author="ZTE-Chenchen" w:date="2024-04-18T19:06:00Z"/>
        </w:trPr>
        <w:tc>
          <w:tcPr>
            <w:tcW w:w="2405" w:type="dxa"/>
            <w:tcBorders>
              <w:top w:val="nil"/>
              <w:left w:val="single" w:sz="4" w:space="0" w:color="auto"/>
              <w:bottom w:val="single" w:sz="4" w:space="0" w:color="auto"/>
              <w:right w:val="single" w:sz="4" w:space="0" w:color="auto"/>
            </w:tcBorders>
            <w:vAlign w:val="center"/>
          </w:tcPr>
          <w:p w14:paraId="6CB8AE00" w14:textId="77777777" w:rsidR="005C5EBD" w:rsidRDefault="005C5EBD" w:rsidP="0053627A">
            <w:pPr>
              <w:pStyle w:val="TAL"/>
              <w:rPr>
                <w:ins w:id="2439" w:author="ZTE-Chenchen" w:date="2024-04-18T19:0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03F81C6E" w14:textId="77777777" w:rsidR="005C5EBD" w:rsidRDefault="005C5EBD" w:rsidP="0053627A">
            <w:pPr>
              <w:pStyle w:val="TAL"/>
              <w:rPr>
                <w:ins w:id="2440" w:author="ZTE-Chenchen" w:date="2024-04-18T19:06:00Z"/>
                <w:lang w:val="da-DK"/>
              </w:rPr>
            </w:pPr>
            <w:ins w:id="2441" w:author="ZTE-Chenchen" w:date="2024-04-18T19:0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0676720" w14:textId="77777777" w:rsidR="005C5EBD" w:rsidRDefault="005C5EBD" w:rsidP="0053627A">
            <w:pPr>
              <w:pStyle w:val="TAC"/>
              <w:rPr>
                <w:ins w:id="2442"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EC152E" w14:textId="77777777" w:rsidR="005C5EBD" w:rsidRDefault="005C5EBD" w:rsidP="0053627A">
            <w:pPr>
              <w:pStyle w:val="TAC"/>
              <w:rPr>
                <w:ins w:id="2443" w:author="ZTE-Chenchen" w:date="2024-04-18T19:06:00Z"/>
                <w:szCs w:val="16"/>
                <w:lang w:eastAsia="zh-CN"/>
              </w:rPr>
            </w:pPr>
            <w:ins w:id="2444"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171CC52C" w14:textId="77777777" w:rsidTr="0053627A">
        <w:trPr>
          <w:trHeight w:val="119"/>
          <w:jc w:val="center"/>
          <w:ins w:id="2445"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72647F" w14:textId="77777777" w:rsidR="005C5EBD" w:rsidRDefault="005C5EBD" w:rsidP="0053627A">
            <w:pPr>
              <w:pStyle w:val="TAL"/>
              <w:rPr>
                <w:ins w:id="2446" w:author="ZTE-Chenchen" w:date="2024-04-18T19:06:00Z"/>
                <w:lang w:val="da-DK" w:eastAsia="zh-CN"/>
              </w:rPr>
            </w:pPr>
            <w:ins w:id="2447" w:author="ZTE-Chenchen" w:date="2024-04-18T19:0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A8622A6" w14:textId="77777777" w:rsidR="005C5EBD" w:rsidRDefault="005C5EBD" w:rsidP="0053627A">
            <w:pPr>
              <w:pStyle w:val="TAL"/>
              <w:rPr>
                <w:ins w:id="2448" w:author="ZTE-Chenchen" w:date="2024-04-18T19:06:00Z"/>
                <w:lang w:eastAsia="zh-CN"/>
              </w:rPr>
            </w:pPr>
            <w:ins w:id="2449" w:author="ZTE-Chenchen" w:date="2024-04-18T19:0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EBEADC" w14:textId="77777777" w:rsidR="005C5EBD" w:rsidRDefault="005C5EBD" w:rsidP="0053627A">
            <w:pPr>
              <w:pStyle w:val="TAC"/>
              <w:rPr>
                <w:ins w:id="2450"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9DC85F" w14:textId="77777777" w:rsidR="005C5EBD" w:rsidRDefault="005C5EBD" w:rsidP="0053627A">
            <w:pPr>
              <w:pStyle w:val="TAC"/>
              <w:rPr>
                <w:ins w:id="2451" w:author="ZTE-Chenchen" w:date="2024-04-18T19:06:00Z"/>
                <w:lang w:eastAsia="zh-CN"/>
              </w:rPr>
            </w:pPr>
            <w:ins w:id="2452" w:author="ZTE-Chenchen" w:date="2024-04-18T19:06:00Z">
              <w:r>
                <w:rPr>
                  <w:lang w:eastAsia="zh-CN"/>
                </w:rPr>
                <w:t>SSB.1 FR1</w:t>
              </w:r>
            </w:ins>
          </w:p>
        </w:tc>
      </w:tr>
      <w:tr w:rsidR="005C5EBD" w14:paraId="56480ECF" w14:textId="77777777" w:rsidTr="0053627A">
        <w:trPr>
          <w:trHeight w:val="119"/>
          <w:jc w:val="center"/>
          <w:ins w:id="245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5C4E899" w14:textId="77777777" w:rsidR="005C5EBD" w:rsidRDefault="005C5EBD" w:rsidP="0053627A">
            <w:pPr>
              <w:spacing w:after="0"/>
              <w:rPr>
                <w:ins w:id="2454"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1C1797" w14:textId="77777777" w:rsidR="005C5EBD" w:rsidRDefault="005C5EBD" w:rsidP="0053627A">
            <w:pPr>
              <w:pStyle w:val="TAL"/>
              <w:rPr>
                <w:ins w:id="2455" w:author="ZTE-Chenchen" w:date="2024-04-18T19:06:00Z"/>
                <w:lang w:eastAsia="zh-CN"/>
              </w:rPr>
            </w:pPr>
            <w:ins w:id="2456" w:author="ZTE-Chenchen" w:date="2024-04-18T19:0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C1C5D0" w14:textId="77777777" w:rsidR="005C5EBD" w:rsidRDefault="005C5EBD" w:rsidP="0053627A">
            <w:pPr>
              <w:spacing w:after="0"/>
              <w:rPr>
                <w:ins w:id="2457" w:author="ZTE-Chenchen" w:date="2024-04-18T19:0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CE7AC1" w14:textId="77777777" w:rsidR="005C5EBD" w:rsidRDefault="005C5EBD" w:rsidP="0053627A">
            <w:pPr>
              <w:pStyle w:val="TAC"/>
              <w:rPr>
                <w:ins w:id="2458" w:author="ZTE-Chenchen" w:date="2024-04-18T19:06:00Z"/>
                <w:lang w:eastAsia="zh-CN"/>
              </w:rPr>
            </w:pPr>
            <w:ins w:id="2459" w:author="ZTE-Chenchen" w:date="2024-04-18T19:06:00Z">
              <w:r>
                <w:rPr>
                  <w:lang w:eastAsia="zh-CN"/>
                </w:rPr>
                <w:t>SSB.2 FR1</w:t>
              </w:r>
            </w:ins>
          </w:p>
        </w:tc>
      </w:tr>
      <w:tr w:rsidR="005C5EBD" w14:paraId="6ACD6F62" w14:textId="77777777" w:rsidTr="0053627A">
        <w:trPr>
          <w:trHeight w:val="119"/>
          <w:jc w:val="center"/>
          <w:ins w:id="246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56D0D18" w14:textId="77777777" w:rsidR="005C5EBD" w:rsidRDefault="005C5EBD" w:rsidP="0053627A">
            <w:pPr>
              <w:pStyle w:val="TAL"/>
              <w:rPr>
                <w:ins w:id="2461" w:author="ZTE-Chenchen" w:date="2024-04-18T19:06:00Z"/>
                <w:lang w:val="da-DK" w:eastAsia="zh-CN"/>
              </w:rPr>
            </w:pPr>
            <w:ins w:id="2462" w:author="ZTE-Chenchen" w:date="2024-04-18T19:06:00Z">
              <w:r>
                <w:rPr>
                  <w:rFonts w:hint="eastAsia"/>
                  <w:lang w:val="en-US" w:eastAsia="zh-CN"/>
                </w:rPr>
                <w:t xml:space="preserve">Periodic </w:t>
              </w:r>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639C08CA" w14:textId="77777777" w:rsidR="005C5EBD" w:rsidRDefault="005C5EBD" w:rsidP="0053627A">
            <w:pPr>
              <w:pStyle w:val="TAL"/>
              <w:rPr>
                <w:ins w:id="2463" w:author="ZTE-Chenchen" w:date="2024-04-18T19:06:00Z"/>
              </w:rPr>
            </w:pPr>
            <w:ins w:id="2464" w:author="ZTE-Chenchen" w:date="2024-04-18T19:0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740A1AA0" w14:textId="77777777" w:rsidR="005C5EBD" w:rsidRDefault="005C5EBD" w:rsidP="0053627A">
            <w:pPr>
              <w:pStyle w:val="TAC"/>
              <w:rPr>
                <w:ins w:id="2465"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AC65E2" w14:textId="77777777" w:rsidR="005C5EBD" w:rsidRDefault="005C5EBD" w:rsidP="0053627A">
            <w:pPr>
              <w:pStyle w:val="TAC"/>
              <w:rPr>
                <w:ins w:id="2466" w:author="ZTE-Chenchen" w:date="2024-04-18T19:06:00Z"/>
                <w:lang w:eastAsia="zh-CN"/>
              </w:rPr>
            </w:pPr>
            <w:ins w:id="2467" w:author="ZTE-Chenchen" w:date="2024-04-18T19:06:00Z">
              <w:r>
                <w:t>CSI-RS.1.1 FDD</w:t>
              </w:r>
            </w:ins>
          </w:p>
        </w:tc>
      </w:tr>
      <w:tr w:rsidR="005C5EBD" w14:paraId="6DBF9212" w14:textId="77777777" w:rsidTr="0053627A">
        <w:trPr>
          <w:trHeight w:val="119"/>
          <w:jc w:val="center"/>
          <w:ins w:id="246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36EC19" w14:textId="77777777" w:rsidR="005C5EBD" w:rsidRDefault="005C5EBD" w:rsidP="0053627A">
            <w:pPr>
              <w:spacing w:after="0"/>
              <w:rPr>
                <w:ins w:id="2469"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C71B1" w14:textId="77777777" w:rsidR="005C5EBD" w:rsidRDefault="005C5EBD" w:rsidP="0053627A">
            <w:pPr>
              <w:pStyle w:val="TAL"/>
              <w:rPr>
                <w:ins w:id="2470" w:author="ZTE-Chenchen" w:date="2024-04-18T19:06:00Z"/>
              </w:rPr>
            </w:pPr>
            <w:ins w:id="2471" w:author="ZTE-Chenchen" w:date="2024-04-18T19:0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7281BF" w14:textId="77777777" w:rsidR="005C5EBD" w:rsidRDefault="005C5EBD" w:rsidP="0053627A">
            <w:pPr>
              <w:pStyle w:val="TAC"/>
              <w:rPr>
                <w:ins w:id="2472"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E84C2F" w14:textId="77777777" w:rsidR="005C5EBD" w:rsidRDefault="005C5EBD" w:rsidP="0053627A">
            <w:pPr>
              <w:pStyle w:val="TAC"/>
              <w:rPr>
                <w:ins w:id="2473" w:author="ZTE-Chenchen" w:date="2024-04-18T19:06:00Z"/>
                <w:lang w:eastAsia="zh-CN"/>
              </w:rPr>
            </w:pPr>
            <w:ins w:id="2474" w:author="ZTE-Chenchen" w:date="2024-04-18T19:06:00Z">
              <w:r>
                <w:t>CSI-RS.1.1 TDD</w:t>
              </w:r>
            </w:ins>
          </w:p>
        </w:tc>
      </w:tr>
      <w:tr w:rsidR="005C5EBD" w14:paraId="6A244F6A" w14:textId="77777777" w:rsidTr="0053627A">
        <w:trPr>
          <w:trHeight w:val="119"/>
          <w:jc w:val="center"/>
          <w:ins w:id="247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53A510" w14:textId="77777777" w:rsidR="005C5EBD" w:rsidRDefault="005C5EBD" w:rsidP="0053627A">
            <w:pPr>
              <w:spacing w:after="0"/>
              <w:rPr>
                <w:ins w:id="2476"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8F03FA3" w14:textId="77777777" w:rsidR="005C5EBD" w:rsidRDefault="005C5EBD" w:rsidP="0053627A">
            <w:pPr>
              <w:pStyle w:val="TAL"/>
              <w:rPr>
                <w:ins w:id="2477" w:author="ZTE-Chenchen" w:date="2024-04-18T19:06:00Z"/>
              </w:rPr>
            </w:pPr>
            <w:ins w:id="2478" w:author="ZTE-Chenchen" w:date="2024-04-18T19:0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43C62E7A" w14:textId="77777777" w:rsidR="005C5EBD" w:rsidRDefault="005C5EBD" w:rsidP="0053627A">
            <w:pPr>
              <w:pStyle w:val="TAC"/>
              <w:rPr>
                <w:ins w:id="2479"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F1C521" w14:textId="77777777" w:rsidR="005C5EBD" w:rsidRDefault="005C5EBD" w:rsidP="0053627A">
            <w:pPr>
              <w:pStyle w:val="TAC"/>
              <w:rPr>
                <w:ins w:id="2480" w:author="ZTE-Chenchen" w:date="2024-04-18T19:06:00Z"/>
                <w:lang w:eastAsia="zh-CN"/>
              </w:rPr>
            </w:pPr>
            <w:ins w:id="2481" w:author="ZTE-Chenchen" w:date="2024-04-18T19:06:00Z">
              <w:r>
                <w:t>CSI-RS.2.1 TDD</w:t>
              </w:r>
            </w:ins>
          </w:p>
        </w:tc>
      </w:tr>
      <w:tr w:rsidR="005C5EBD" w14:paraId="2B66CCBA" w14:textId="77777777" w:rsidTr="0053627A">
        <w:trPr>
          <w:trHeight w:val="301"/>
          <w:jc w:val="center"/>
          <w:ins w:id="248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E0779D7" w14:textId="77777777" w:rsidR="005C5EBD" w:rsidRDefault="005C5EBD" w:rsidP="0053627A">
            <w:pPr>
              <w:pStyle w:val="TAL"/>
              <w:rPr>
                <w:ins w:id="2483" w:author="ZTE-Chenchen" w:date="2024-04-18T19:06:00Z"/>
                <w:lang w:val="da-DK" w:eastAsia="zh-CN"/>
              </w:rPr>
            </w:pPr>
            <w:ins w:id="2484" w:author="ZTE-Chenchen" w:date="2024-04-18T19:0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FD9E8E6" w14:textId="77777777" w:rsidR="005C5EBD" w:rsidRDefault="005C5EBD" w:rsidP="0053627A">
            <w:pPr>
              <w:pStyle w:val="TAC"/>
              <w:rPr>
                <w:ins w:id="2485"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C89771" w14:textId="77777777" w:rsidR="005C5EBD" w:rsidRDefault="005C5EBD" w:rsidP="0053627A">
            <w:pPr>
              <w:pStyle w:val="TAC"/>
              <w:rPr>
                <w:ins w:id="2486" w:author="ZTE-Chenchen" w:date="2024-04-18T19:06:00Z"/>
                <w:lang w:val="en-US" w:eastAsia="zh-CN"/>
              </w:rPr>
            </w:pPr>
            <w:ins w:id="2487" w:author="ZTE-Chenchen" w:date="2024-04-18T19:06:00Z">
              <w:r>
                <w:rPr>
                  <w:lang w:eastAsia="zh-CN"/>
                </w:rPr>
                <w:t>SMTC.1</w:t>
              </w:r>
            </w:ins>
          </w:p>
        </w:tc>
      </w:tr>
      <w:tr w:rsidR="005C5EBD" w14:paraId="45FB57F1" w14:textId="77777777" w:rsidTr="0053627A">
        <w:trPr>
          <w:trHeight w:val="277"/>
          <w:jc w:val="center"/>
          <w:ins w:id="248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1C8CD05" w14:textId="77777777" w:rsidR="005C5EBD" w:rsidRDefault="005C5EBD" w:rsidP="0053627A">
            <w:pPr>
              <w:pStyle w:val="TAL"/>
              <w:rPr>
                <w:ins w:id="2489" w:author="ZTE-Chenchen" w:date="2024-04-18T19:06:00Z"/>
              </w:rPr>
            </w:pPr>
            <w:ins w:id="2490" w:author="ZTE-Chenchen" w:date="2024-04-18T19:06: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2F6DFD4D" w14:textId="77777777" w:rsidR="005C5EBD" w:rsidRDefault="005C5EBD" w:rsidP="0053627A">
            <w:pPr>
              <w:pStyle w:val="TAC"/>
              <w:rPr>
                <w:ins w:id="2491"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99B4D90" w14:textId="77777777" w:rsidR="005C5EBD" w:rsidRDefault="005C5EBD" w:rsidP="0053627A">
            <w:pPr>
              <w:pStyle w:val="TAC"/>
              <w:rPr>
                <w:ins w:id="2492" w:author="ZTE-Chenchen" w:date="2024-04-18T19:06:00Z"/>
                <w:lang w:eastAsia="zh-CN"/>
              </w:rPr>
            </w:pPr>
            <w:ins w:id="2493" w:author="ZTE-Chenchen" w:date="2024-04-18T19:06:00Z">
              <w:r>
                <w:rPr>
                  <w:lang w:eastAsia="zh-CN"/>
                </w:rPr>
                <w:t>periodic</w:t>
              </w:r>
            </w:ins>
          </w:p>
        </w:tc>
      </w:tr>
      <w:tr w:rsidR="005C5EBD" w14:paraId="47E96EA2" w14:textId="77777777" w:rsidTr="0053627A">
        <w:trPr>
          <w:trHeight w:val="277"/>
          <w:jc w:val="center"/>
          <w:ins w:id="249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56698F18" w14:textId="77777777" w:rsidR="005C5EBD" w:rsidRDefault="005C5EBD" w:rsidP="0053627A">
            <w:pPr>
              <w:pStyle w:val="TAL"/>
              <w:rPr>
                <w:ins w:id="2495" w:author="ZTE-Chenchen" w:date="2024-04-18T19:06:00Z"/>
              </w:rPr>
            </w:pPr>
            <w:ins w:id="2496" w:author="ZTE-Chenchen" w:date="2024-04-18T19:06:00Z">
              <w:r>
                <w:t>reportQuantity</w:t>
              </w:r>
            </w:ins>
          </w:p>
        </w:tc>
        <w:tc>
          <w:tcPr>
            <w:tcW w:w="1284" w:type="dxa"/>
            <w:tcBorders>
              <w:top w:val="single" w:sz="4" w:space="0" w:color="auto"/>
              <w:left w:val="single" w:sz="4" w:space="0" w:color="auto"/>
              <w:bottom w:val="single" w:sz="4" w:space="0" w:color="auto"/>
              <w:right w:val="single" w:sz="4" w:space="0" w:color="auto"/>
            </w:tcBorders>
          </w:tcPr>
          <w:p w14:paraId="2AA35DB1" w14:textId="77777777" w:rsidR="005C5EBD" w:rsidRDefault="005C5EBD" w:rsidP="0053627A">
            <w:pPr>
              <w:pStyle w:val="TAC"/>
              <w:rPr>
                <w:ins w:id="2497"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84E1E33" w14:textId="77777777" w:rsidR="005C5EBD" w:rsidRDefault="005C5EBD" w:rsidP="0053627A">
            <w:pPr>
              <w:pStyle w:val="TAC"/>
              <w:rPr>
                <w:ins w:id="2498" w:author="ZTE-Chenchen" w:date="2024-04-18T19:06:00Z"/>
                <w:lang w:eastAsia="zh-CN"/>
              </w:rPr>
            </w:pPr>
            <w:ins w:id="2499" w:author="ZTE-Chenchen" w:date="2024-04-18T19:06:00Z">
              <w:r>
                <w:rPr>
                  <w:lang w:eastAsia="zh-CN"/>
                </w:rPr>
                <w:t>cri-RI-PMI-CQI</w:t>
              </w:r>
            </w:ins>
          </w:p>
        </w:tc>
      </w:tr>
      <w:tr w:rsidR="005C5EBD" w14:paraId="3E1B0A96" w14:textId="77777777" w:rsidTr="0053627A">
        <w:trPr>
          <w:trHeight w:val="174"/>
          <w:jc w:val="center"/>
          <w:ins w:id="250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1460A1A" w14:textId="77777777" w:rsidR="005C5EBD" w:rsidRDefault="005C5EBD" w:rsidP="0053627A">
            <w:pPr>
              <w:pStyle w:val="TAL"/>
              <w:rPr>
                <w:ins w:id="2501" w:author="ZTE-Chenchen" w:date="2024-04-18T19:06:00Z"/>
              </w:rPr>
            </w:pPr>
            <w:ins w:id="2502" w:author="ZTE-Chenchen" w:date="2024-04-18T19:0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56FE6BB3" w14:textId="77777777" w:rsidR="005C5EBD" w:rsidRDefault="005C5EBD" w:rsidP="0053627A">
            <w:pPr>
              <w:pStyle w:val="TAL"/>
              <w:rPr>
                <w:ins w:id="2503" w:author="ZTE-Chenchen" w:date="2024-04-18T19:06:00Z"/>
                <w:lang w:val="da-DK" w:eastAsia="zh-CN"/>
              </w:rPr>
            </w:pPr>
            <w:ins w:id="2504" w:author="ZTE-Chenchen" w:date="2024-04-18T19:0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768D36" w14:textId="77777777" w:rsidR="005C5EBD" w:rsidRDefault="005C5EBD" w:rsidP="0053627A">
            <w:pPr>
              <w:pStyle w:val="TAC"/>
              <w:rPr>
                <w:ins w:id="2505" w:author="ZTE-Chenchen" w:date="2024-04-18T19:06:00Z"/>
                <w:lang w:eastAsia="zh-CN"/>
              </w:rPr>
            </w:pPr>
            <w:ins w:id="2506" w:author="ZTE-Chenchen" w:date="2024-04-18T19:06:00Z">
              <w:r>
                <w:rPr>
                  <w:lang w:eastAsia="zh-CN"/>
                </w:rPr>
                <w:t>slot</w:t>
              </w:r>
            </w:ins>
          </w:p>
          <w:p w14:paraId="541452FE" w14:textId="77777777" w:rsidR="005C5EBD" w:rsidRDefault="005C5EBD" w:rsidP="0053627A">
            <w:pPr>
              <w:pStyle w:val="TAC"/>
              <w:rPr>
                <w:ins w:id="2507"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C0B636" w14:textId="77777777" w:rsidR="005C5EBD" w:rsidRDefault="005C5EBD" w:rsidP="0053627A">
            <w:pPr>
              <w:pStyle w:val="TAC"/>
              <w:rPr>
                <w:ins w:id="2508" w:author="ZTE-Chenchen" w:date="2024-04-18T19:06:00Z"/>
                <w:lang w:eastAsia="zh-CN"/>
              </w:rPr>
            </w:pPr>
            <w:ins w:id="2509" w:author="ZTE-Chenchen" w:date="2024-04-18T19:06:00Z">
              <w:r>
                <w:rPr>
                  <w:lang w:eastAsia="zh-CN"/>
                </w:rPr>
                <w:t>5</w:t>
              </w:r>
            </w:ins>
          </w:p>
        </w:tc>
      </w:tr>
      <w:tr w:rsidR="005C5EBD" w14:paraId="10523368" w14:textId="77777777" w:rsidTr="0053627A">
        <w:trPr>
          <w:trHeight w:val="174"/>
          <w:jc w:val="center"/>
          <w:ins w:id="251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E71F595" w14:textId="77777777" w:rsidR="005C5EBD" w:rsidRDefault="005C5EBD" w:rsidP="0053627A">
            <w:pPr>
              <w:spacing w:after="0"/>
              <w:rPr>
                <w:ins w:id="2511"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E72DD8" w14:textId="77777777" w:rsidR="005C5EBD" w:rsidRDefault="005C5EBD" w:rsidP="0053627A">
            <w:pPr>
              <w:pStyle w:val="TAL"/>
              <w:rPr>
                <w:ins w:id="2512" w:author="ZTE-Chenchen" w:date="2024-04-18T19:06:00Z"/>
                <w:lang w:val="da-DK" w:eastAsia="zh-CN"/>
              </w:rPr>
            </w:pPr>
            <w:ins w:id="2513" w:author="ZTE-Chenchen" w:date="2024-04-18T19:0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3D693B5" w14:textId="77777777" w:rsidR="005C5EBD" w:rsidRDefault="005C5EBD" w:rsidP="0053627A">
            <w:pPr>
              <w:spacing w:after="0"/>
              <w:rPr>
                <w:ins w:id="2514"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ED513C" w14:textId="77777777" w:rsidR="005C5EBD" w:rsidRDefault="005C5EBD" w:rsidP="0053627A">
            <w:pPr>
              <w:pStyle w:val="TAC"/>
              <w:rPr>
                <w:ins w:id="2515" w:author="ZTE-Chenchen" w:date="2024-04-18T19:06:00Z"/>
                <w:lang w:eastAsia="zh-CN"/>
              </w:rPr>
            </w:pPr>
            <w:ins w:id="2516" w:author="ZTE-Chenchen" w:date="2024-04-18T19:06:00Z">
              <w:r>
                <w:rPr>
                  <w:lang w:eastAsia="zh-CN"/>
                </w:rPr>
                <w:t>10</w:t>
              </w:r>
            </w:ins>
          </w:p>
        </w:tc>
      </w:tr>
      <w:tr w:rsidR="005C5EBD" w14:paraId="13AA88A4" w14:textId="77777777" w:rsidTr="0053627A">
        <w:trPr>
          <w:trHeight w:val="174"/>
          <w:jc w:val="center"/>
          <w:ins w:id="251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C8AD0A2" w14:textId="77777777" w:rsidR="005C5EBD" w:rsidRDefault="005C5EBD" w:rsidP="0053627A">
            <w:pPr>
              <w:pStyle w:val="TAL"/>
              <w:rPr>
                <w:ins w:id="2518" w:author="ZTE-Chenchen" w:date="2024-04-18T19:06:00Z"/>
              </w:rPr>
            </w:pPr>
            <w:ins w:id="2519" w:author="ZTE-Chenchen" w:date="2024-04-18T19:0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472A501" w14:textId="77777777" w:rsidR="005C5EBD" w:rsidRDefault="005C5EBD" w:rsidP="0053627A">
            <w:pPr>
              <w:pStyle w:val="TAL"/>
              <w:rPr>
                <w:ins w:id="2520" w:author="ZTE-Chenchen" w:date="2024-04-18T19:06:00Z"/>
                <w:lang w:val="da-DK" w:eastAsia="zh-CN"/>
              </w:rPr>
            </w:pPr>
            <w:ins w:id="2521" w:author="ZTE-Chenchen" w:date="2024-04-18T19:0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30DC26" w14:textId="77777777" w:rsidR="005C5EBD" w:rsidRDefault="005C5EBD" w:rsidP="0053627A">
            <w:pPr>
              <w:pStyle w:val="TAC"/>
              <w:rPr>
                <w:ins w:id="2522" w:author="ZTE-Chenchen" w:date="2024-04-18T19:06:00Z"/>
                <w:lang w:eastAsia="zh-CN"/>
              </w:rPr>
            </w:pPr>
            <w:ins w:id="2523" w:author="ZTE-Chenchen" w:date="2024-04-18T19:06:00Z">
              <w:r>
                <w:rPr>
                  <w:lang w:eastAsia="zh-CN"/>
                </w:rPr>
                <w:t>slot</w:t>
              </w:r>
            </w:ins>
          </w:p>
          <w:p w14:paraId="467A6DE7" w14:textId="77777777" w:rsidR="005C5EBD" w:rsidRDefault="005C5EBD" w:rsidP="0053627A">
            <w:pPr>
              <w:pStyle w:val="TAC"/>
              <w:rPr>
                <w:ins w:id="2524"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D7176D" w14:textId="77777777" w:rsidR="005C5EBD" w:rsidRDefault="005C5EBD" w:rsidP="0053627A">
            <w:pPr>
              <w:pStyle w:val="TAC"/>
              <w:rPr>
                <w:ins w:id="2525" w:author="ZTE-Chenchen" w:date="2024-04-18T19:06:00Z"/>
                <w:lang w:eastAsia="zh-CN"/>
              </w:rPr>
            </w:pPr>
            <w:ins w:id="2526" w:author="ZTE-Chenchen" w:date="2024-04-18T19:06:00Z">
              <w:r>
                <w:rPr>
                  <w:lang w:eastAsia="zh-CN"/>
                </w:rPr>
                <w:t>3</w:t>
              </w:r>
            </w:ins>
          </w:p>
        </w:tc>
      </w:tr>
      <w:tr w:rsidR="005C5EBD" w14:paraId="0E721904" w14:textId="77777777" w:rsidTr="0053627A">
        <w:trPr>
          <w:trHeight w:val="174"/>
          <w:jc w:val="center"/>
          <w:ins w:id="252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048BF77" w14:textId="77777777" w:rsidR="005C5EBD" w:rsidRDefault="005C5EBD" w:rsidP="0053627A">
            <w:pPr>
              <w:spacing w:after="0"/>
              <w:rPr>
                <w:ins w:id="2528"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1E6016F" w14:textId="77777777" w:rsidR="005C5EBD" w:rsidRDefault="005C5EBD" w:rsidP="0053627A">
            <w:pPr>
              <w:pStyle w:val="TAL"/>
              <w:rPr>
                <w:ins w:id="2529" w:author="ZTE-Chenchen" w:date="2024-04-18T19:06:00Z"/>
                <w:lang w:val="da-DK" w:eastAsia="zh-CN"/>
              </w:rPr>
            </w:pPr>
            <w:ins w:id="2530" w:author="ZTE-Chenchen" w:date="2024-04-18T19:0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D1EAEB" w14:textId="77777777" w:rsidR="005C5EBD" w:rsidRDefault="005C5EBD" w:rsidP="0053627A">
            <w:pPr>
              <w:spacing w:after="0"/>
              <w:rPr>
                <w:ins w:id="2531"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2E3348" w14:textId="77777777" w:rsidR="005C5EBD" w:rsidRDefault="005C5EBD" w:rsidP="0053627A">
            <w:pPr>
              <w:pStyle w:val="TAC"/>
              <w:rPr>
                <w:ins w:id="2532" w:author="ZTE-Chenchen" w:date="2024-04-18T19:06:00Z"/>
                <w:lang w:eastAsia="zh-CN"/>
              </w:rPr>
            </w:pPr>
            <w:ins w:id="2533" w:author="ZTE-Chenchen" w:date="2024-04-18T19:06:00Z">
              <w:r>
                <w:rPr>
                  <w:lang w:eastAsia="zh-CN"/>
                </w:rPr>
                <w:t>5</w:t>
              </w:r>
            </w:ins>
          </w:p>
        </w:tc>
      </w:tr>
      <w:tr w:rsidR="005C5EBD" w14:paraId="6B6C1952" w14:textId="77777777" w:rsidTr="0053627A">
        <w:trPr>
          <w:jc w:val="center"/>
          <w:ins w:id="253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A366959" w14:textId="77777777" w:rsidR="005C5EBD" w:rsidRDefault="005C5EBD" w:rsidP="0053627A">
            <w:pPr>
              <w:pStyle w:val="TAL"/>
              <w:rPr>
                <w:ins w:id="2535" w:author="ZTE-Chenchen" w:date="2024-04-18T19:06:00Z"/>
                <w:lang w:val="da-DK"/>
              </w:rPr>
            </w:pPr>
            <w:ins w:id="2536" w:author="ZTE-Chenchen" w:date="2024-04-18T19:0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744C55" w14:textId="77777777" w:rsidR="005C5EBD" w:rsidRDefault="005C5EBD" w:rsidP="0053627A">
            <w:pPr>
              <w:pStyle w:val="TAC"/>
              <w:rPr>
                <w:ins w:id="2537" w:author="ZTE-Chenchen" w:date="2024-04-18T19:06:00Z"/>
                <w:lang w:val="en-US"/>
              </w:rPr>
            </w:pPr>
            <w:ins w:id="2538"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CA119EB" w14:textId="77777777" w:rsidR="005C5EBD" w:rsidRDefault="005C5EBD" w:rsidP="0053627A">
            <w:pPr>
              <w:pStyle w:val="TAC"/>
              <w:rPr>
                <w:ins w:id="2539" w:author="ZTE-Chenchen" w:date="2024-04-18T19:06:00Z"/>
                <w:lang w:val="en-US"/>
              </w:rPr>
            </w:pPr>
            <w:ins w:id="2540" w:author="ZTE-Chenchen" w:date="2024-04-18T19:06:00Z">
              <w:r>
                <w:t>0</w:t>
              </w:r>
            </w:ins>
          </w:p>
        </w:tc>
      </w:tr>
      <w:tr w:rsidR="005C5EBD" w14:paraId="313B5B40" w14:textId="77777777" w:rsidTr="0053627A">
        <w:trPr>
          <w:jc w:val="center"/>
          <w:ins w:id="2541"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D144D89" w14:textId="77777777" w:rsidR="005C5EBD" w:rsidRDefault="005C5EBD" w:rsidP="0053627A">
            <w:pPr>
              <w:pStyle w:val="TAL"/>
              <w:rPr>
                <w:ins w:id="2542" w:author="ZTE-Chenchen" w:date="2024-04-18T19:06:00Z"/>
                <w:lang w:val="da-DK"/>
              </w:rPr>
            </w:pPr>
            <w:ins w:id="2543" w:author="ZTE-Chenchen" w:date="2024-04-18T19:0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EF4639" w14:textId="77777777" w:rsidR="005C5EBD" w:rsidRDefault="005C5EBD" w:rsidP="0053627A">
            <w:pPr>
              <w:spacing w:after="0"/>
              <w:rPr>
                <w:ins w:id="254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C660785" w14:textId="77777777" w:rsidR="005C5EBD" w:rsidRDefault="005C5EBD" w:rsidP="0053627A">
            <w:pPr>
              <w:spacing w:after="0"/>
              <w:rPr>
                <w:ins w:id="2545" w:author="ZTE-Chenchen" w:date="2024-04-18T19:06:00Z"/>
                <w:rFonts w:ascii="Arial" w:hAnsi="Arial"/>
                <w:sz w:val="18"/>
                <w:lang w:val="en-US"/>
              </w:rPr>
            </w:pPr>
          </w:p>
        </w:tc>
      </w:tr>
      <w:tr w:rsidR="005C5EBD" w14:paraId="35132635" w14:textId="77777777" w:rsidTr="0053627A">
        <w:trPr>
          <w:jc w:val="center"/>
          <w:ins w:id="254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D28693C" w14:textId="77777777" w:rsidR="005C5EBD" w:rsidRDefault="005C5EBD" w:rsidP="0053627A">
            <w:pPr>
              <w:pStyle w:val="TAL"/>
              <w:rPr>
                <w:ins w:id="2547" w:author="ZTE-Chenchen" w:date="2024-04-18T19:06:00Z"/>
                <w:lang w:val="da-DK"/>
              </w:rPr>
            </w:pPr>
            <w:ins w:id="2548" w:author="ZTE-Chenchen" w:date="2024-04-18T19:0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25A0B79" w14:textId="77777777" w:rsidR="005C5EBD" w:rsidRDefault="005C5EBD" w:rsidP="0053627A">
            <w:pPr>
              <w:spacing w:after="0"/>
              <w:rPr>
                <w:ins w:id="254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376F147" w14:textId="77777777" w:rsidR="005C5EBD" w:rsidRDefault="005C5EBD" w:rsidP="0053627A">
            <w:pPr>
              <w:spacing w:after="0"/>
              <w:rPr>
                <w:ins w:id="2550" w:author="ZTE-Chenchen" w:date="2024-04-18T19:06:00Z"/>
                <w:rFonts w:ascii="Arial" w:hAnsi="Arial"/>
                <w:sz w:val="18"/>
                <w:lang w:val="en-US"/>
              </w:rPr>
            </w:pPr>
          </w:p>
        </w:tc>
      </w:tr>
      <w:tr w:rsidR="005C5EBD" w14:paraId="7DE912F2" w14:textId="77777777" w:rsidTr="0053627A">
        <w:trPr>
          <w:jc w:val="center"/>
          <w:ins w:id="2551"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3AAD8B02" w14:textId="77777777" w:rsidR="005C5EBD" w:rsidRDefault="005C5EBD" w:rsidP="0053627A">
            <w:pPr>
              <w:pStyle w:val="TAL"/>
              <w:rPr>
                <w:ins w:id="2552" w:author="ZTE-Chenchen" w:date="2024-04-18T19:06:00Z"/>
                <w:lang w:val="da-DK"/>
              </w:rPr>
            </w:pPr>
            <w:ins w:id="2553" w:author="ZTE-Chenchen" w:date="2024-04-18T19:0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BA97B5" w14:textId="77777777" w:rsidR="005C5EBD" w:rsidRDefault="005C5EBD" w:rsidP="0053627A">
            <w:pPr>
              <w:spacing w:after="0"/>
              <w:rPr>
                <w:ins w:id="255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5AB546" w14:textId="77777777" w:rsidR="005C5EBD" w:rsidRDefault="005C5EBD" w:rsidP="0053627A">
            <w:pPr>
              <w:spacing w:after="0"/>
              <w:rPr>
                <w:ins w:id="2555" w:author="ZTE-Chenchen" w:date="2024-04-18T19:06:00Z"/>
                <w:rFonts w:ascii="Arial" w:hAnsi="Arial"/>
                <w:sz w:val="18"/>
                <w:lang w:val="en-US"/>
              </w:rPr>
            </w:pPr>
          </w:p>
        </w:tc>
      </w:tr>
      <w:tr w:rsidR="005C5EBD" w14:paraId="6F327097" w14:textId="77777777" w:rsidTr="0053627A">
        <w:trPr>
          <w:jc w:val="center"/>
          <w:ins w:id="255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188C9EB" w14:textId="77777777" w:rsidR="005C5EBD" w:rsidRDefault="005C5EBD" w:rsidP="0053627A">
            <w:pPr>
              <w:pStyle w:val="TAL"/>
              <w:rPr>
                <w:ins w:id="2557" w:author="ZTE-Chenchen" w:date="2024-04-18T19:06:00Z"/>
                <w:lang w:val="da-DK"/>
              </w:rPr>
            </w:pPr>
            <w:ins w:id="2558" w:author="ZTE-Chenchen" w:date="2024-04-18T19:0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7B72DE4" w14:textId="77777777" w:rsidR="005C5EBD" w:rsidRDefault="005C5EBD" w:rsidP="0053627A">
            <w:pPr>
              <w:spacing w:after="0"/>
              <w:rPr>
                <w:ins w:id="255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9683E7F" w14:textId="77777777" w:rsidR="005C5EBD" w:rsidRDefault="005C5EBD" w:rsidP="0053627A">
            <w:pPr>
              <w:spacing w:after="0"/>
              <w:rPr>
                <w:ins w:id="2560" w:author="ZTE-Chenchen" w:date="2024-04-18T19:06:00Z"/>
                <w:rFonts w:ascii="Arial" w:hAnsi="Arial"/>
                <w:sz w:val="18"/>
                <w:lang w:val="en-US"/>
              </w:rPr>
            </w:pPr>
          </w:p>
        </w:tc>
      </w:tr>
      <w:tr w:rsidR="005C5EBD" w14:paraId="051AD100" w14:textId="77777777" w:rsidTr="0053627A">
        <w:trPr>
          <w:jc w:val="center"/>
          <w:ins w:id="2561"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D16449E" w14:textId="77777777" w:rsidR="005C5EBD" w:rsidRDefault="005C5EBD" w:rsidP="0053627A">
            <w:pPr>
              <w:pStyle w:val="TAL"/>
              <w:rPr>
                <w:ins w:id="2562" w:author="ZTE-Chenchen" w:date="2024-04-18T19:06:00Z"/>
                <w:lang w:val="da-DK"/>
              </w:rPr>
            </w:pPr>
            <w:ins w:id="2563" w:author="ZTE-Chenchen" w:date="2024-04-18T19:0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5353AA" w14:textId="77777777" w:rsidR="005C5EBD" w:rsidRDefault="005C5EBD" w:rsidP="0053627A">
            <w:pPr>
              <w:spacing w:after="0"/>
              <w:rPr>
                <w:ins w:id="256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9BD7ABF" w14:textId="77777777" w:rsidR="005C5EBD" w:rsidRDefault="005C5EBD" w:rsidP="0053627A">
            <w:pPr>
              <w:spacing w:after="0"/>
              <w:rPr>
                <w:ins w:id="2565" w:author="ZTE-Chenchen" w:date="2024-04-18T19:06:00Z"/>
                <w:rFonts w:ascii="Arial" w:hAnsi="Arial"/>
                <w:sz w:val="18"/>
                <w:lang w:val="en-US"/>
              </w:rPr>
            </w:pPr>
          </w:p>
        </w:tc>
      </w:tr>
      <w:tr w:rsidR="005C5EBD" w14:paraId="059F1635" w14:textId="77777777" w:rsidTr="0053627A">
        <w:trPr>
          <w:jc w:val="center"/>
          <w:ins w:id="256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0D097C8" w14:textId="77777777" w:rsidR="005C5EBD" w:rsidRDefault="005C5EBD" w:rsidP="0053627A">
            <w:pPr>
              <w:pStyle w:val="TAL"/>
              <w:rPr>
                <w:ins w:id="2567" w:author="ZTE-Chenchen" w:date="2024-04-18T19:06:00Z"/>
                <w:lang w:val="da-DK"/>
              </w:rPr>
            </w:pPr>
            <w:ins w:id="2568" w:author="ZTE-Chenchen" w:date="2024-04-18T19:0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5BC8FF" w14:textId="77777777" w:rsidR="005C5EBD" w:rsidRDefault="005C5EBD" w:rsidP="0053627A">
            <w:pPr>
              <w:spacing w:after="0"/>
              <w:rPr>
                <w:ins w:id="256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53AA380" w14:textId="77777777" w:rsidR="005C5EBD" w:rsidRDefault="005C5EBD" w:rsidP="0053627A">
            <w:pPr>
              <w:spacing w:after="0"/>
              <w:rPr>
                <w:ins w:id="2570" w:author="ZTE-Chenchen" w:date="2024-04-18T19:06:00Z"/>
                <w:rFonts w:ascii="Arial" w:hAnsi="Arial"/>
                <w:sz w:val="18"/>
                <w:lang w:val="en-US"/>
              </w:rPr>
            </w:pPr>
          </w:p>
        </w:tc>
      </w:tr>
      <w:tr w:rsidR="005C5EBD" w14:paraId="51452825" w14:textId="77777777" w:rsidTr="0053627A">
        <w:trPr>
          <w:jc w:val="center"/>
          <w:ins w:id="2571"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323A547" w14:textId="77777777" w:rsidR="005C5EBD" w:rsidRDefault="005C5EBD" w:rsidP="0053627A">
            <w:pPr>
              <w:pStyle w:val="TAL"/>
              <w:rPr>
                <w:ins w:id="2572" w:author="ZTE-Chenchen" w:date="2024-04-18T19:06:00Z"/>
                <w:lang w:val="da-DK"/>
              </w:rPr>
            </w:pPr>
            <w:ins w:id="2573" w:author="ZTE-Chenchen" w:date="2024-04-18T19:0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9886D35" w14:textId="77777777" w:rsidR="005C5EBD" w:rsidRDefault="005C5EBD" w:rsidP="0053627A">
            <w:pPr>
              <w:spacing w:after="0"/>
              <w:rPr>
                <w:ins w:id="257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1D270FC" w14:textId="77777777" w:rsidR="005C5EBD" w:rsidRDefault="005C5EBD" w:rsidP="0053627A">
            <w:pPr>
              <w:spacing w:after="0"/>
              <w:rPr>
                <w:ins w:id="2575" w:author="ZTE-Chenchen" w:date="2024-04-18T19:06:00Z"/>
                <w:rFonts w:ascii="Arial" w:hAnsi="Arial"/>
                <w:sz w:val="18"/>
                <w:lang w:val="en-US"/>
              </w:rPr>
            </w:pPr>
          </w:p>
        </w:tc>
      </w:tr>
      <w:tr w:rsidR="005C5EBD" w14:paraId="23A93322" w14:textId="77777777" w:rsidTr="0053627A">
        <w:trPr>
          <w:jc w:val="center"/>
          <w:ins w:id="257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652200E9" w14:textId="77777777" w:rsidR="005C5EBD" w:rsidRDefault="005C5EBD" w:rsidP="0053627A">
            <w:pPr>
              <w:pStyle w:val="TAL"/>
              <w:rPr>
                <w:ins w:id="2577" w:author="ZTE-Chenchen" w:date="2024-04-18T19:06:00Z"/>
                <w:lang w:val="da-DK"/>
              </w:rPr>
            </w:pPr>
            <w:ins w:id="2578" w:author="ZTE-Chenchen" w:date="2024-04-18T19:0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489D2F1" w14:textId="77777777" w:rsidR="005C5EBD" w:rsidRDefault="005C5EBD" w:rsidP="0053627A">
            <w:pPr>
              <w:spacing w:after="0"/>
              <w:rPr>
                <w:ins w:id="257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66E61C3" w14:textId="77777777" w:rsidR="005C5EBD" w:rsidRDefault="005C5EBD" w:rsidP="0053627A">
            <w:pPr>
              <w:spacing w:after="0"/>
              <w:rPr>
                <w:ins w:id="2580" w:author="ZTE-Chenchen" w:date="2024-04-18T19:06:00Z"/>
                <w:rFonts w:ascii="Arial" w:hAnsi="Arial"/>
                <w:sz w:val="18"/>
                <w:lang w:val="en-US"/>
              </w:rPr>
            </w:pPr>
          </w:p>
        </w:tc>
      </w:tr>
      <w:tr w:rsidR="005C5EBD" w14:paraId="4DB0EDBC" w14:textId="77777777" w:rsidTr="0053627A">
        <w:trPr>
          <w:trHeight w:val="62"/>
          <w:jc w:val="center"/>
          <w:ins w:id="258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D1B6928" w14:textId="77777777" w:rsidR="005C5EBD" w:rsidRDefault="005C5EBD" w:rsidP="0053627A">
            <w:pPr>
              <w:pStyle w:val="TAL"/>
              <w:rPr>
                <w:ins w:id="2582" w:author="ZTE-Chenchen" w:date="2024-04-18T19:06:00Z"/>
                <w:rFonts w:eastAsia="Calibri"/>
                <w:szCs w:val="22"/>
                <w:lang w:val="en-US"/>
              </w:rPr>
            </w:pPr>
            <w:ins w:id="2583" w:author="ZTE-Chenchen" w:date="2024-04-18T19:06:00Z">
              <w:r>
                <w:rPr>
                  <w:rFonts w:eastAsia="Calibri"/>
                  <w:position w:val="-12"/>
                  <w:szCs w:val="22"/>
                  <w:lang w:val="en-US"/>
                </w:rPr>
                <w:object w:dxaOrig="411" w:dyaOrig="206" w14:anchorId="3C9DF275">
                  <v:shape id="_x0000_i1036" type="#_x0000_t75" style="width:20.7pt;height:10.35pt" o:ole="">
                    <v:imagedata r:id="rId15" o:title=""/>
                  </v:shape>
                  <o:OLEObject Type="Embed" ProgID="Equation.3" ShapeID="_x0000_i1036" DrawAspect="Content" ObjectID="_1778049539" r:id="rId28"/>
                </w:object>
              </w:r>
            </w:ins>
            <w:ins w:id="2584" w:author="ZTE-Chenchen" w:date="2024-04-18T19:06: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0F9DFA27" w14:textId="77777777" w:rsidR="005C5EBD" w:rsidRDefault="005C5EBD" w:rsidP="0053627A">
            <w:pPr>
              <w:pStyle w:val="TAL"/>
              <w:rPr>
                <w:ins w:id="2585" w:author="ZTE-Chenchen" w:date="2024-04-18T19:06:00Z"/>
                <w:rFonts w:eastAsia="Calibri"/>
                <w:szCs w:val="22"/>
                <w:lang w:val="en-US"/>
              </w:rPr>
            </w:pPr>
            <w:ins w:id="2586"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925CBF" w14:textId="77777777" w:rsidR="005C5EBD" w:rsidRDefault="005C5EBD" w:rsidP="0053627A">
            <w:pPr>
              <w:pStyle w:val="TAC"/>
              <w:rPr>
                <w:ins w:id="2587" w:author="ZTE-Chenchen" w:date="2024-04-18T19:06:00Z"/>
                <w:lang w:val="en-US" w:eastAsia="zh-CN"/>
              </w:rPr>
            </w:pPr>
            <w:ins w:id="2588"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FCD62B" w14:textId="77777777" w:rsidR="005C5EBD" w:rsidRDefault="005C5EBD" w:rsidP="0053627A">
            <w:pPr>
              <w:pStyle w:val="TAC"/>
              <w:rPr>
                <w:ins w:id="2589" w:author="ZTE-Chenchen" w:date="2024-04-18T19:06:00Z"/>
                <w:lang w:val="en-US"/>
              </w:rPr>
            </w:pPr>
            <w:ins w:id="2590" w:author="ZTE-Chenchen" w:date="2024-04-18T19:06:00Z">
              <w:r>
                <w:t>-104</w:t>
              </w:r>
            </w:ins>
          </w:p>
        </w:tc>
      </w:tr>
      <w:tr w:rsidR="005C5EBD" w14:paraId="0D9BABDE" w14:textId="77777777" w:rsidTr="0053627A">
        <w:trPr>
          <w:trHeight w:val="42"/>
          <w:jc w:val="center"/>
          <w:ins w:id="259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79D3564" w14:textId="77777777" w:rsidR="005C5EBD" w:rsidRDefault="005C5EBD" w:rsidP="0053627A">
            <w:pPr>
              <w:spacing w:after="0"/>
              <w:rPr>
                <w:ins w:id="2592"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5160CFB" w14:textId="77777777" w:rsidR="005C5EBD" w:rsidRDefault="005C5EBD" w:rsidP="0053627A">
            <w:pPr>
              <w:pStyle w:val="TAL"/>
              <w:rPr>
                <w:ins w:id="2593" w:author="ZTE-Chenchen" w:date="2024-04-18T19:06:00Z"/>
                <w:rFonts w:eastAsia="Calibri"/>
                <w:szCs w:val="22"/>
                <w:lang w:val="en-US"/>
              </w:rPr>
            </w:pPr>
            <w:ins w:id="2594"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9FCAFE2" w14:textId="77777777" w:rsidR="005C5EBD" w:rsidRDefault="005C5EBD" w:rsidP="0053627A">
            <w:pPr>
              <w:spacing w:after="0"/>
              <w:rPr>
                <w:ins w:id="2595"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F43B82" w14:textId="77777777" w:rsidR="005C5EBD" w:rsidRDefault="005C5EBD" w:rsidP="0053627A">
            <w:pPr>
              <w:pStyle w:val="TAC"/>
              <w:rPr>
                <w:ins w:id="2596" w:author="ZTE-Chenchen" w:date="2024-04-18T19:06:00Z"/>
              </w:rPr>
            </w:pPr>
            <w:ins w:id="2597" w:author="ZTE-Chenchen" w:date="2024-04-18T19:06:00Z">
              <w:r>
                <w:t>-101</w:t>
              </w:r>
            </w:ins>
          </w:p>
        </w:tc>
      </w:tr>
      <w:tr w:rsidR="005C5EBD" w14:paraId="2E127B78" w14:textId="77777777" w:rsidTr="0053627A">
        <w:trPr>
          <w:jc w:val="center"/>
          <w:ins w:id="259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81D1B9F" w14:textId="77777777" w:rsidR="005C5EBD" w:rsidRDefault="005C5EBD" w:rsidP="0053627A">
            <w:pPr>
              <w:pStyle w:val="TAL"/>
              <w:rPr>
                <w:ins w:id="2599" w:author="ZTE-Chenchen" w:date="2024-04-18T19:06:00Z"/>
                <w:i/>
                <w:lang w:val="en-US"/>
              </w:rPr>
            </w:pPr>
            <w:ins w:id="2600" w:author="ZTE-Chenchen" w:date="2024-04-18T19:06:00Z">
              <w:r>
                <w:rPr>
                  <w:rFonts w:eastAsia="Calibri"/>
                  <w:i/>
                  <w:position w:val="-12"/>
                  <w:szCs w:val="22"/>
                  <w:lang w:val="en-US"/>
                </w:rPr>
                <w:object w:dxaOrig="617" w:dyaOrig="411" w14:anchorId="126B4959">
                  <v:shape id="_x0000_i1037" type="#_x0000_t75" style="width:31.05pt;height:20.7pt" o:ole="">
                    <v:imagedata r:id="rId18" o:title=""/>
                  </v:shape>
                  <o:OLEObject Type="Embed" ProgID="Equation.3" ShapeID="_x0000_i1037" DrawAspect="Content" ObjectID="_1778049540" r:id="rId2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7FB97089" w14:textId="77777777" w:rsidR="005C5EBD" w:rsidRDefault="005C5EBD" w:rsidP="0053627A">
            <w:pPr>
              <w:pStyle w:val="TAC"/>
              <w:rPr>
                <w:ins w:id="2601" w:author="ZTE-Chenchen" w:date="2024-04-18T19:06:00Z"/>
                <w:lang w:val="en-US"/>
              </w:rPr>
            </w:pPr>
            <w:ins w:id="2602"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F2671" w14:textId="77777777" w:rsidR="005C5EBD" w:rsidRDefault="005C5EBD" w:rsidP="0053627A">
            <w:pPr>
              <w:pStyle w:val="TAC"/>
              <w:rPr>
                <w:ins w:id="2603" w:author="ZTE-Chenchen" w:date="2024-04-18T19:06:00Z"/>
                <w:lang w:val="en-US"/>
              </w:rPr>
            </w:pPr>
            <w:ins w:id="2604" w:author="ZTE-Chenchen" w:date="2024-04-18T19:06:00Z">
              <w:r>
                <w:t>10</w:t>
              </w:r>
            </w:ins>
          </w:p>
        </w:tc>
      </w:tr>
      <w:tr w:rsidR="005C5EBD" w14:paraId="6CC351C9" w14:textId="77777777" w:rsidTr="0053627A">
        <w:trPr>
          <w:jc w:val="center"/>
          <w:ins w:id="260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1769D6" w14:textId="77777777" w:rsidR="005C5EBD" w:rsidRDefault="005C5EBD" w:rsidP="0053627A">
            <w:pPr>
              <w:pStyle w:val="TAL"/>
              <w:rPr>
                <w:ins w:id="2606" w:author="ZTE-Chenchen" w:date="2024-04-18T19:06:00Z"/>
                <w:lang w:val="en-US"/>
              </w:rPr>
            </w:pPr>
            <w:ins w:id="2607" w:author="ZTE-Chenchen" w:date="2024-04-18T19:06:00Z">
              <w:r>
                <w:rPr>
                  <w:rFonts w:eastAsia="Calibri"/>
                  <w:position w:val="-12"/>
                  <w:szCs w:val="22"/>
                  <w:lang w:val="en-US"/>
                </w:rPr>
                <w:object w:dxaOrig="823" w:dyaOrig="411" w14:anchorId="38E9A2D0">
                  <v:shape id="_x0000_i1038" type="#_x0000_t75" style="width:40.95pt;height:20.7pt" o:ole="">
                    <v:imagedata r:id="rId20" o:title=""/>
                  </v:shape>
                  <o:OLEObject Type="Embed" ProgID="Equation.3" ShapeID="_x0000_i1038" DrawAspect="Content" ObjectID="_1778049541" r:id="rId30"/>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1B43F5E9" w14:textId="77777777" w:rsidR="005C5EBD" w:rsidRDefault="005C5EBD" w:rsidP="0053627A">
            <w:pPr>
              <w:pStyle w:val="TAC"/>
              <w:rPr>
                <w:ins w:id="2608" w:author="ZTE-Chenchen" w:date="2024-04-18T19:06:00Z"/>
                <w:lang w:val="en-US"/>
              </w:rPr>
            </w:pPr>
            <w:ins w:id="2609"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DA3D8" w14:textId="77777777" w:rsidR="005C5EBD" w:rsidRDefault="005C5EBD" w:rsidP="0053627A">
            <w:pPr>
              <w:pStyle w:val="TAC"/>
              <w:rPr>
                <w:ins w:id="2610" w:author="ZTE-Chenchen" w:date="2024-04-18T19:06:00Z"/>
                <w:lang w:val="en-US"/>
              </w:rPr>
            </w:pPr>
            <w:ins w:id="2611" w:author="ZTE-Chenchen" w:date="2024-04-18T19:06:00Z">
              <w:r>
                <w:t>10</w:t>
              </w:r>
            </w:ins>
          </w:p>
        </w:tc>
      </w:tr>
      <w:tr w:rsidR="005C5EBD" w14:paraId="5D570C01" w14:textId="77777777" w:rsidTr="0053627A">
        <w:trPr>
          <w:jc w:val="center"/>
          <w:ins w:id="2612"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256E54" w14:textId="77777777" w:rsidR="005C5EBD" w:rsidRDefault="005C5EBD" w:rsidP="0053627A">
            <w:pPr>
              <w:pStyle w:val="TAL"/>
              <w:rPr>
                <w:ins w:id="2613" w:author="ZTE-Chenchen" w:date="2024-04-18T19:06:00Z"/>
                <w:rFonts w:eastAsia="Calibri"/>
                <w:szCs w:val="22"/>
                <w:lang w:val="en-US"/>
              </w:rPr>
            </w:pPr>
            <w:ins w:id="2614" w:author="ZTE-Chenchen" w:date="2024-04-18T19:0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63064BFA" w14:textId="77777777" w:rsidR="005C5EBD" w:rsidRDefault="005C5EBD" w:rsidP="0053627A">
            <w:pPr>
              <w:pStyle w:val="TAL"/>
              <w:rPr>
                <w:ins w:id="2615" w:author="ZTE-Chenchen" w:date="2024-04-18T19:06:00Z"/>
                <w:rFonts w:eastAsia="Calibri"/>
                <w:szCs w:val="22"/>
                <w:lang w:val="en-US"/>
              </w:rPr>
            </w:pPr>
            <w:ins w:id="2616"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9DB042" w14:textId="77777777" w:rsidR="005C5EBD" w:rsidRDefault="005C5EBD" w:rsidP="0053627A">
            <w:pPr>
              <w:pStyle w:val="TAC"/>
              <w:rPr>
                <w:ins w:id="2617" w:author="ZTE-Chenchen" w:date="2024-04-18T19:06:00Z"/>
                <w:lang w:val="en-US"/>
              </w:rPr>
            </w:pPr>
            <w:ins w:id="2618"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7F7FCF" w14:textId="77777777" w:rsidR="005C5EBD" w:rsidRDefault="005C5EBD" w:rsidP="0053627A">
            <w:pPr>
              <w:pStyle w:val="TAC"/>
              <w:rPr>
                <w:ins w:id="2619" w:author="ZTE-Chenchen" w:date="2024-04-18T19:06:00Z"/>
                <w:lang w:val="en-US"/>
              </w:rPr>
            </w:pPr>
            <w:ins w:id="2620" w:author="ZTE-Chenchen" w:date="2024-04-18T19:06:00Z">
              <w:r>
                <w:t>-94</w:t>
              </w:r>
            </w:ins>
          </w:p>
        </w:tc>
      </w:tr>
      <w:tr w:rsidR="005C5EBD" w14:paraId="12E1C6C1" w14:textId="77777777" w:rsidTr="0053627A">
        <w:trPr>
          <w:jc w:val="center"/>
          <w:ins w:id="262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F745A1A" w14:textId="77777777" w:rsidR="005C5EBD" w:rsidRDefault="005C5EBD" w:rsidP="0053627A">
            <w:pPr>
              <w:spacing w:after="0"/>
              <w:rPr>
                <w:ins w:id="2622"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B18C2F" w14:textId="77777777" w:rsidR="005C5EBD" w:rsidRDefault="005C5EBD" w:rsidP="0053627A">
            <w:pPr>
              <w:pStyle w:val="TAL"/>
              <w:rPr>
                <w:ins w:id="2623" w:author="ZTE-Chenchen" w:date="2024-04-18T19:06:00Z"/>
                <w:rFonts w:eastAsia="Calibri"/>
                <w:szCs w:val="22"/>
                <w:lang w:val="en-US"/>
              </w:rPr>
            </w:pPr>
            <w:ins w:id="2624"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5BC0E9" w14:textId="77777777" w:rsidR="005C5EBD" w:rsidRDefault="005C5EBD" w:rsidP="0053627A">
            <w:pPr>
              <w:spacing w:after="0"/>
              <w:rPr>
                <w:ins w:id="262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04A2AD" w14:textId="77777777" w:rsidR="005C5EBD" w:rsidRDefault="005C5EBD" w:rsidP="0053627A">
            <w:pPr>
              <w:pStyle w:val="TAC"/>
              <w:rPr>
                <w:ins w:id="2626" w:author="ZTE-Chenchen" w:date="2024-04-18T19:06:00Z"/>
              </w:rPr>
            </w:pPr>
            <w:ins w:id="2627" w:author="ZTE-Chenchen" w:date="2024-04-18T19:06:00Z">
              <w:r>
                <w:t>-91</w:t>
              </w:r>
            </w:ins>
          </w:p>
        </w:tc>
      </w:tr>
      <w:tr w:rsidR="005C5EBD" w14:paraId="6AACBDC7" w14:textId="77777777" w:rsidTr="0053627A">
        <w:trPr>
          <w:trHeight w:val="42"/>
          <w:jc w:val="center"/>
          <w:ins w:id="262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A928FFC" w14:textId="77777777" w:rsidR="005C5EBD" w:rsidRDefault="005C5EBD" w:rsidP="0053627A">
            <w:pPr>
              <w:pStyle w:val="TAL"/>
              <w:rPr>
                <w:ins w:id="2629" w:author="ZTE-Chenchen" w:date="2024-04-18T19:06:00Z"/>
                <w:lang w:val="en-US"/>
              </w:rPr>
            </w:pPr>
            <w:ins w:id="2630" w:author="ZTE-Chenchen" w:date="2024-04-18T19:0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3AAA763" w14:textId="77777777" w:rsidR="005C5EBD" w:rsidRDefault="005C5EBD" w:rsidP="0053627A">
            <w:pPr>
              <w:pStyle w:val="TAC"/>
              <w:rPr>
                <w:ins w:id="2631" w:author="ZTE-Chenchen" w:date="2024-04-18T19:06:00Z"/>
                <w:lang w:val="en-US"/>
              </w:rPr>
            </w:pPr>
            <w:ins w:id="2632"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E47016" w14:textId="77777777" w:rsidR="005C5EBD" w:rsidRDefault="005C5EBD" w:rsidP="0053627A">
            <w:pPr>
              <w:pStyle w:val="TAC"/>
              <w:rPr>
                <w:ins w:id="2633" w:author="ZTE-Chenchen" w:date="2024-04-18T19:06:00Z"/>
              </w:rPr>
            </w:pPr>
            <w:ins w:id="2634" w:author="ZTE-Chenchen" w:date="2024-04-18T19:06:00Z">
              <w:r>
                <w:t>-91</w:t>
              </w:r>
            </w:ins>
          </w:p>
        </w:tc>
      </w:tr>
      <w:tr w:rsidR="005C5EBD" w14:paraId="03150878" w14:textId="77777777" w:rsidTr="0053627A">
        <w:trPr>
          <w:jc w:val="center"/>
          <w:ins w:id="2635"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FF96790" w14:textId="77777777" w:rsidR="005C5EBD" w:rsidRDefault="005C5EBD" w:rsidP="0053627A">
            <w:pPr>
              <w:pStyle w:val="TAL"/>
              <w:rPr>
                <w:ins w:id="2636" w:author="ZTE-Chenchen" w:date="2024-04-18T19:06:00Z"/>
                <w:lang w:val="en-US"/>
              </w:rPr>
            </w:pPr>
            <w:ins w:id="2637" w:author="ZTE-Chenchen" w:date="2024-04-18T19:0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1E06EB36" w14:textId="77777777" w:rsidR="005C5EBD" w:rsidRDefault="005C5EBD" w:rsidP="0053627A">
            <w:pPr>
              <w:pStyle w:val="TAL"/>
              <w:rPr>
                <w:ins w:id="2638" w:author="ZTE-Chenchen" w:date="2024-04-18T19:06:00Z"/>
                <w:lang w:val="en-US"/>
              </w:rPr>
            </w:pPr>
            <w:ins w:id="2639" w:author="ZTE-Chenchen" w:date="2024-04-18T19:0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0A7A3FAD" w14:textId="77777777" w:rsidR="005C5EBD" w:rsidRDefault="005C5EBD" w:rsidP="0053627A">
            <w:pPr>
              <w:pStyle w:val="TAC"/>
              <w:rPr>
                <w:ins w:id="2640" w:author="ZTE-Chenchen" w:date="2024-04-18T19:06:00Z"/>
              </w:rPr>
            </w:pPr>
            <w:ins w:id="2641" w:author="ZTE-Chenchen" w:date="2024-04-18T19:06:00Z">
              <w:r>
                <w:t>dBm/</w:t>
              </w:r>
            </w:ins>
          </w:p>
          <w:p w14:paraId="0EE98726" w14:textId="77777777" w:rsidR="005C5EBD" w:rsidRDefault="005C5EBD" w:rsidP="0053627A">
            <w:pPr>
              <w:pStyle w:val="TAC"/>
              <w:rPr>
                <w:ins w:id="2642" w:author="ZTE-Chenchen" w:date="2024-04-18T19:06:00Z"/>
                <w:lang w:val="en-US"/>
              </w:rPr>
            </w:pPr>
            <w:ins w:id="2643"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F2723B" w14:textId="77777777" w:rsidR="005C5EBD" w:rsidRDefault="005C5EBD" w:rsidP="0053627A">
            <w:pPr>
              <w:pStyle w:val="TAC"/>
              <w:rPr>
                <w:ins w:id="2644" w:author="ZTE-Chenchen" w:date="2024-04-18T19:06:00Z"/>
                <w:lang w:val="en-US"/>
              </w:rPr>
            </w:pPr>
            <w:ins w:id="2645" w:author="ZTE-Chenchen" w:date="2024-04-18T19:06:00Z">
              <w:r>
                <w:rPr>
                  <w:lang w:eastAsia="zh-CN"/>
                </w:rPr>
                <w:t>-65.63</w:t>
              </w:r>
            </w:ins>
          </w:p>
        </w:tc>
      </w:tr>
      <w:tr w:rsidR="005C5EBD" w14:paraId="59955990" w14:textId="77777777" w:rsidTr="0053627A">
        <w:trPr>
          <w:jc w:val="center"/>
          <w:ins w:id="264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8F29E90" w14:textId="77777777" w:rsidR="005C5EBD" w:rsidRDefault="005C5EBD" w:rsidP="0053627A">
            <w:pPr>
              <w:spacing w:after="0"/>
              <w:rPr>
                <w:ins w:id="264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6EB9D247" w14:textId="77777777" w:rsidR="005C5EBD" w:rsidRDefault="005C5EBD" w:rsidP="0053627A">
            <w:pPr>
              <w:pStyle w:val="TAL"/>
              <w:rPr>
                <w:ins w:id="2648" w:author="ZTE-Chenchen" w:date="2024-04-18T19:06:00Z"/>
                <w:lang w:val="en-US"/>
              </w:rPr>
            </w:pPr>
            <w:ins w:id="2649" w:author="ZTE-Chenchen" w:date="2024-04-18T19:0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69C4E813" w14:textId="77777777" w:rsidR="005C5EBD" w:rsidRDefault="005C5EBD" w:rsidP="0053627A">
            <w:pPr>
              <w:pStyle w:val="TAC"/>
              <w:rPr>
                <w:ins w:id="2650" w:author="ZTE-Chenchen" w:date="2024-04-18T19:06:00Z"/>
              </w:rPr>
            </w:pPr>
            <w:ins w:id="2651" w:author="ZTE-Chenchen" w:date="2024-04-18T19:06:00Z">
              <w:r>
                <w:t>dBm/</w:t>
              </w:r>
            </w:ins>
          </w:p>
          <w:p w14:paraId="42080B87" w14:textId="77777777" w:rsidR="005C5EBD" w:rsidRDefault="005C5EBD" w:rsidP="0053627A">
            <w:pPr>
              <w:pStyle w:val="TAC"/>
              <w:rPr>
                <w:ins w:id="2652" w:author="ZTE-Chenchen" w:date="2024-04-18T19:06:00Z"/>
                <w:lang w:val="en-US"/>
              </w:rPr>
            </w:pPr>
            <w:ins w:id="2653"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AEFFBA" w14:textId="77777777" w:rsidR="005C5EBD" w:rsidRDefault="005C5EBD" w:rsidP="0053627A">
            <w:pPr>
              <w:pStyle w:val="TAC"/>
              <w:rPr>
                <w:ins w:id="2654" w:author="ZTE-Chenchen" w:date="2024-04-18T19:06:00Z"/>
                <w:lang w:val="en-US"/>
              </w:rPr>
            </w:pPr>
            <w:ins w:id="2655" w:author="ZTE-Chenchen" w:date="2024-04-18T19:06:00Z">
              <w:r>
                <w:rPr>
                  <w:lang w:eastAsia="zh-CN"/>
                </w:rPr>
                <w:t>-59.54</w:t>
              </w:r>
            </w:ins>
          </w:p>
        </w:tc>
      </w:tr>
      <w:tr w:rsidR="005C5EBD" w14:paraId="79330765" w14:textId="77777777" w:rsidTr="0053627A">
        <w:trPr>
          <w:jc w:val="center"/>
          <w:ins w:id="265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199BEBB" w14:textId="77777777" w:rsidR="005C5EBD" w:rsidRDefault="005C5EBD" w:rsidP="0053627A">
            <w:pPr>
              <w:pStyle w:val="TAL"/>
              <w:rPr>
                <w:ins w:id="2657" w:author="ZTE-Chenchen" w:date="2024-04-18T19:06:00Z"/>
                <w:lang w:val="en-US"/>
              </w:rPr>
            </w:pPr>
            <w:ins w:id="2658" w:author="ZTE-Chenchen" w:date="2024-04-18T19:06: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236E879" w14:textId="77777777" w:rsidR="005C5EBD" w:rsidRDefault="005C5EBD" w:rsidP="0053627A">
            <w:pPr>
              <w:pStyle w:val="TAC"/>
              <w:rPr>
                <w:ins w:id="2659" w:author="ZTE-Chenchen" w:date="2024-04-18T19:06:00Z"/>
                <w:lang w:val="en-US"/>
              </w:rPr>
            </w:pPr>
            <w:ins w:id="2660"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8129F2" w14:textId="77777777" w:rsidR="005C5EBD" w:rsidRDefault="005C5EBD" w:rsidP="0053627A">
            <w:pPr>
              <w:pStyle w:val="TAC"/>
              <w:rPr>
                <w:ins w:id="2661" w:author="ZTE-Chenchen" w:date="2024-04-18T19:06:00Z"/>
                <w:lang w:val="en-US"/>
              </w:rPr>
            </w:pPr>
            <w:ins w:id="2662" w:author="ZTE-Chenchen" w:date="2024-04-18T19:06:00Z">
              <w:r>
                <w:rPr>
                  <w:lang w:val="en-US"/>
                </w:rPr>
                <w:t>AWGN</w:t>
              </w:r>
            </w:ins>
          </w:p>
        </w:tc>
      </w:tr>
      <w:tr w:rsidR="005C5EBD" w14:paraId="6B391426" w14:textId="77777777" w:rsidTr="0053627A">
        <w:trPr>
          <w:jc w:val="center"/>
          <w:ins w:id="2663"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5AFAFC5" w14:textId="77777777" w:rsidR="005C5EBD" w:rsidRDefault="005C5EBD" w:rsidP="0053627A">
            <w:pPr>
              <w:pStyle w:val="TAN"/>
              <w:rPr>
                <w:ins w:id="2664" w:author="ZTE-Chenchen" w:date="2024-04-18T19:06:00Z"/>
                <w:lang w:val="en-US"/>
              </w:rPr>
            </w:pPr>
            <w:ins w:id="2665" w:author="ZTE-Chenchen" w:date="2024-04-18T19:06:00Z">
              <w:r>
                <w:rPr>
                  <w:lang w:val="en-US"/>
                </w:rPr>
                <w:t>Note 1:</w:t>
              </w:r>
              <w:r>
                <w:rPr>
                  <w:lang w:val="en-US"/>
                </w:rPr>
                <w:tab/>
                <w:t>OCNG shall be used such that both cells are fully allocated and a constant total transmitted power spectral density is achieved for all OFDM symbols.</w:t>
              </w:r>
            </w:ins>
          </w:p>
          <w:p w14:paraId="2FF6D8A2" w14:textId="77777777" w:rsidR="005C5EBD" w:rsidRDefault="005C5EBD" w:rsidP="0053627A">
            <w:pPr>
              <w:pStyle w:val="TAN"/>
              <w:rPr>
                <w:ins w:id="2666" w:author="ZTE-Chenchen" w:date="2024-04-18T19:06:00Z"/>
                <w:lang w:val="en-US"/>
              </w:rPr>
            </w:pPr>
            <w:ins w:id="2667"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2668" w:author="ZTE-Chenchen" w:date="2024-04-18T19:06:00Z">
              <w:r>
                <w:rPr>
                  <w:rFonts w:eastAsia="Calibri" w:cs="v4.2.0"/>
                  <w:position w:val="-12"/>
                  <w:szCs w:val="22"/>
                  <w:lang w:val="en-US"/>
                </w:rPr>
                <w:object w:dxaOrig="514" w:dyaOrig="206" w14:anchorId="7617EA57">
                  <v:shape id="_x0000_i1039" type="#_x0000_t75" style="width:25.85pt;height:10.35pt" o:ole="">
                    <v:imagedata r:id="rId15" o:title=""/>
                  </v:shape>
                  <o:OLEObject Type="Embed" ProgID="Equation.3" ShapeID="_x0000_i1039" DrawAspect="Content" ObjectID="_1778049542" r:id="rId31"/>
                </w:object>
              </w:r>
            </w:ins>
            <w:ins w:id="2669" w:author="ZTE-Chenchen" w:date="2024-04-18T19:06:00Z">
              <w:r>
                <w:rPr>
                  <w:lang w:val="en-US"/>
                </w:rPr>
                <w:t xml:space="preserve"> to be fulfilled within BW</w:t>
              </w:r>
              <w:r>
                <w:rPr>
                  <w:vertAlign w:val="subscript"/>
                  <w:lang w:val="en-US"/>
                </w:rPr>
                <w:t>occupied</w:t>
              </w:r>
              <w:r>
                <w:rPr>
                  <w:lang w:val="en-US"/>
                </w:rPr>
                <w:t>.</w:t>
              </w:r>
            </w:ins>
          </w:p>
          <w:p w14:paraId="2BE17DF1" w14:textId="77777777" w:rsidR="005C5EBD" w:rsidRDefault="005C5EBD" w:rsidP="0053627A">
            <w:pPr>
              <w:pStyle w:val="TAN"/>
              <w:rPr>
                <w:ins w:id="2670" w:author="ZTE-Chenchen" w:date="2024-04-18T19:06:00Z"/>
                <w:lang w:val="en-US"/>
              </w:rPr>
            </w:pPr>
            <w:ins w:id="2671"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4A95E25" w14:textId="77777777" w:rsidR="005C5EBD" w:rsidRDefault="005C5EBD" w:rsidP="0053627A">
            <w:pPr>
              <w:pStyle w:val="TAN"/>
              <w:rPr>
                <w:ins w:id="2672" w:author="ZTE-Chenchen" w:date="2024-04-18T19:06:00Z"/>
              </w:rPr>
            </w:pPr>
            <w:ins w:id="2673" w:author="ZTE-Chenchen" w:date="2024-04-18T19:06:00Z">
              <w:r>
                <w:t>Note 4:</w:t>
              </w:r>
              <w:r>
                <w:tab/>
                <w:t>The uplink resources for CSI reporting are assigned to the UE prior to the start of time period T2.</w:t>
              </w:r>
            </w:ins>
          </w:p>
          <w:p w14:paraId="708D71E1" w14:textId="77777777" w:rsidR="005C5EBD" w:rsidRDefault="005C5EBD" w:rsidP="0053627A">
            <w:pPr>
              <w:pStyle w:val="TAN"/>
              <w:rPr>
                <w:ins w:id="2674" w:author="ZTE-Chenchen" w:date="2024-04-18T19:06:00Z"/>
                <w:rFonts w:cs="v4.2.0"/>
                <w:lang w:eastAsia="zh-CN"/>
              </w:rPr>
            </w:pPr>
            <w:ins w:id="2675"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7D56A6AB" w14:textId="77777777" w:rsidR="005C5EBD" w:rsidRDefault="005C5EBD" w:rsidP="0053627A">
            <w:pPr>
              <w:pStyle w:val="TAN"/>
              <w:rPr>
                <w:ins w:id="2676" w:author="ZTE-Chenchen" w:date="2024-04-18T19:06:00Z"/>
                <w:rFonts w:cs="v4.2.0"/>
                <w:lang w:eastAsia="zh-CN"/>
              </w:rPr>
            </w:pPr>
            <w:ins w:id="2677"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044D78D" w14:textId="77777777" w:rsidR="005C5EBD" w:rsidRDefault="005C5EBD" w:rsidP="0053627A">
            <w:pPr>
              <w:pStyle w:val="TAN"/>
              <w:rPr>
                <w:ins w:id="2678" w:author="ZTE-Chenchen" w:date="2024-04-18T19:06:00Z"/>
              </w:rPr>
            </w:pPr>
            <w:ins w:id="2679" w:author="ZTE-Chenchen" w:date="2024-04-18T19:0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6C0DDF36" w14:textId="77777777" w:rsidR="005C5EBD" w:rsidRDefault="005C5EBD" w:rsidP="0053627A">
            <w:pPr>
              <w:pStyle w:val="TAN"/>
              <w:rPr>
                <w:ins w:id="2680" w:author="ZTE-Chenchen" w:date="2024-04-18T19:06:00Z"/>
                <w:lang w:val="en-US"/>
              </w:rPr>
            </w:pPr>
            <w:ins w:id="2681"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7C6F5DC" w14:textId="77777777" w:rsidR="005C5EBD" w:rsidRDefault="005C5EBD" w:rsidP="005C5EBD">
      <w:pPr>
        <w:rPr>
          <w:ins w:id="2682" w:author="ZTE-Chenchen" w:date="2024-04-18T19:06:00Z"/>
          <w:lang w:val="en-US" w:eastAsia="zh-CN"/>
        </w:rPr>
      </w:pPr>
    </w:p>
    <w:p w14:paraId="76D2BCBB" w14:textId="77777777" w:rsidR="005C5EBD" w:rsidRDefault="005C5EBD" w:rsidP="005C5EBD">
      <w:pPr>
        <w:rPr>
          <w:ins w:id="2683" w:author="ZTE-Chenchen" w:date="2024-04-18T19:06:00Z"/>
          <w:lang w:val="en-US" w:eastAsia="zh-CN"/>
        </w:rPr>
      </w:pPr>
    </w:p>
    <w:p w14:paraId="0D9F3A89" w14:textId="0BFC23A2" w:rsidR="005C5EBD" w:rsidRDefault="005C5EBD" w:rsidP="005C5EBD">
      <w:pPr>
        <w:pStyle w:val="TH"/>
        <w:rPr>
          <w:ins w:id="2684" w:author="ZTE-Chenchen" w:date="2024-04-18T19:06:00Z"/>
          <w:rFonts w:eastAsia="MS Mincho"/>
        </w:rPr>
      </w:pPr>
      <w:ins w:id="2685" w:author="ZTE-Chenchen" w:date="2024-04-18T19:06:00Z">
        <w:r>
          <w:t>Table A.6.5.3.</w:t>
        </w:r>
        <w:del w:id="2686" w:author="Huawei" w:date="2024-04-23T09:47:00Z">
          <w:r w:rsidDel="005C5EBD">
            <w:rPr>
              <w:rFonts w:hint="eastAsia"/>
              <w:lang w:val="en-US" w:eastAsia="zh-CN"/>
            </w:rPr>
            <w:delText>x</w:delText>
          </w:r>
        </w:del>
      </w:ins>
      <w:ins w:id="2687" w:author="Huawei" w:date="2024-04-23T09:47:00Z">
        <w:r>
          <w:rPr>
            <w:rFonts w:hint="eastAsia"/>
            <w:lang w:val="en-US" w:eastAsia="zh-CN"/>
          </w:rPr>
          <w:t>X1</w:t>
        </w:r>
      </w:ins>
      <w:ins w:id="2688" w:author="ZTE-Chenchen" w:date="2024-04-18T19:06:00Z">
        <w:r>
          <w:t xml:space="preserve">.1-4: </w:t>
        </w:r>
        <w:r>
          <w:rPr>
            <w:lang w:eastAsia="zh-CN"/>
          </w:rPr>
          <w:t>Inter-band SSB-less SCell Activation based on A-TRS for NR SCell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14:paraId="4F69711D" w14:textId="77777777" w:rsidTr="0053627A">
        <w:trPr>
          <w:jc w:val="center"/>
          <w:ins w:id="2689" w:author="ZTE-Chenchen" w:date="2024-04-18T19:0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30956320" w14:textId="77777777" w:rsidR="005C5EBD" w:rsidRDefault="005C5EBD" w:rsidP="0053627A">
            <w:pPr>
              <w:pStyle w:val="TAH"/>
              <w:rPr>
                <w:ins w:id="2690" w:author="ZTE-Chenchen" w:date="2024-04-18T19:06:00Z"/>
                <w:lang w:val="it-IT"/>
              </w:rPr>
            </w:pPr>
            <w:ins w:id="2691" w:author="ZTE-Chenchen" w:date="2024-04-18T19:06: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0895CB" w14:textId="77777777" w:rsidR="005C5EBD" w:rsidRDefault="005C5EBD" w:rsidP="0053627A">
            <w:pPr>
              <w:pStyle w:val="TAH"/>
              <w:rPr>
                <w:ins w:id="2692" w:author="ZTE-Chenchen" w:date="2024-04-18T19:06:00Z"/>
                <w:lang w:val="it-IT" w:eastAsia="zh-CN"/>
              </w:rPr>
            </w:pPr>
            <w:ins w:id="2693"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77E69" w14:textId="77777777" w:rsidR="005C5EBD" w:rsidRDefault="005C5EBD" w:rsidP="0053627A">
            <w:pPr>
              <w:pStyle w:val="TAH"/>
              <w:rPr>
                <w:ins w:id="2694" w:author="ZTE-Chenchen" w:date="2024-04-18T19:06:00Z"/>
                <w:lang w:val="en-US" w:eastAsia="zh-CN"/>
              </w:rPr>
            </w:pPr>
            <w:ins w:id="2695" w:author="ZTE-Chenchen" w:date="2024-04-18T19:06:00Z">
              <w:r>
                <w:rPr>
                  <w:lang w:val="en-US" w:eastAsia="zh-CN"/>
                </w:rPr>
                <w:t>Cell 2</w:t>
              </w:r>
            </w:ins>
          </w:p>
        </w:tc>
      </w:tr>
      <w:tr w:rsidR="005C5EBD" w14:paraId="0366A0BD" w14:textId="77777777" w:rsidTr="0053627A">
        <w:trPr>
          <w:jc w:val="center"/>
          <w:ins w:id="2696" w:author="ZTE-Chenchen" w:date="2024-04-18T19:06:00Z"/>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1B253FC0" w14:textId="77777777" w:rsidR="005C5EBD" w:rsidRDefault="005C5EBD" w:rsidP="0053627A">
            <w:pPr>
              <w:pStyle w:val="TAH"/>
              <w:rPr>
                <w:ins w:id="2697" w:author="ZTE-Chenchen" w:date="2024-04-18T19:0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7F0B76E6" w14:textId="77777777" w:rsidR="005C5EBD" w:rsidRDefault="005C5EBD" w:rsidP="0053627A">
            <w:pPr>
              <w:pStyle w:val="TAH"/>
              <w:rPr>
                <w:ins w:id="2698"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DD40B3" w14:textId="77777777" w:rsidR="005C5EBD" w:rsidRDefault="005C5EBD" w:rsidP="0053627A">
            <w:pPr>
              <w:pStyle w:val="TAH"/>
              <w:rPr>
                <w:ins w:id="2699" w:author="ZTE-Chenchen" w:date="2024-04-18T19:06:00Z"/>
                <w:lang w:val="en-US" w:eastAsia="zh-CN"/>
              </w:rPr>
            </w:pPr>
            <w:ins w:id="2700"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440809A4" w14:textId="77777777" w:rsidR="005C5EBD" w:rsidRDefault="005C5EBD" w:rsidP="0053627A">
            <w:pPr>
              <w:pStyle w:val="TAH"/>
              <w:rPr>
                <w:ins w:id="2701" w:author="ZTE-Chenchen" w:date="2024-04-18T19:06:00Z"/>
                <w:lang w:val="en-US" w:eastAsia="zh-CN"/>
              </w:rPr>
            </w:pPr>
            <w:ins w:id="2702" w:author="ZTE-Chenchen" w:date="2024-04-18T19:06:00Z">
              <w:r>
                <w:rPr>
                  <w:lang w:val="en-US" w:eastAsia="zh-CN"/>
                </w:rPr>
                <w:t>T2</w:t>
              </w:r>
            </w:ins>
          </w:p>
        </w:tc>
      </w:tr>
      <w:tr w:rsidR="005C5EBD" w14:paraId="1FEA0825" w14:textId="77777777" w:rsidTr="0053627A">
        <w:trPr>
          <w:trHeight w:val="105"/>
          <w:jc w:val="center"/>
          <w:ins w:id="2703"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3312311" w14:textId="77777777" w:rsidR="005C5EBD" w:rsidRDefault="005C5EBD" w:rsidP="0053627A">
            <w:pPr>
              <w:pStyle w:val="TAL"/>
              <w:rPr>
                <w:ins w:id="2704" w:author="ZTE-Chenchen" w:date="2024-04-18T19:06:00Z"/>
                <w:lang w:val="en-US"/>
              </w:rPr>
            </w:pPr>
            <w:ins w:id="2705" w:author="ZTE-Chenchen" w:date="2024-04-18T19:06: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tcPr>
          <w:p w14:paraId="5F1B03B0" w14:textId="77777777" w:rsidR="005C5EBD" w:rsidRDefault="005C5EBD" w:rsidP="0053627A">
            <w:pPr>
              <w:pStyle w:val="TAL"/>
              <w:rPr>
                <w:ins w:id="2706" w:author="ZTE-Chenchen" w:date="2024-04-18T19:06:00Z"/>
                <w:lang w:val="en-US" w:eastAsia="zh-CN"/>
              </w:rPr>
            </w:pPr>
            <w:ins w:id="2707"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695FD7" w14:textId="77777777" w:rsidR="005C5EBD" w:rsidRDefault="005C5EBD" w:rsidP="0053627A">
            <w:pPr>
              <w:pStyle w:val="TAC"/>
              <w:rPr>
                <w:ins w:id="270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78E79F9" w14:textId="77777777" w:rsidR="005C5EBD" w:rsidRDefault="005C5EBD" w:rsidP="0053627A">
            <w:pPr>
              <w:pStyle w:val="TAC"/>
              <w:rPr>
                <w:ins w:id="2709" w:author="ZTE-Chenchen" w:date="2024-04-18T19:06:00Z"/>
                <w:lang w:val="en-US"/>
              </w:rPr>
            </w:pPr>
            <w:ins w:id="2710" w:author="ZTE-Chenchen" w:date="2024-04-18T19:06:00Z">
              <w:r>
                <w:rPr>
                  <w:lang w:val="en-US"/>
                </w:rPr>
                <w:t>FDD</w:t>
              </w:r>
            </w:ins>
          </w:p>
        </w:tc>
      </w:tr>
      <w:tr w:rsidR="005C5EBD" w14:paraId="0652DC26" w14:textId="77777777" w:rsidTr="0053627A">
        <w:trPr>
          <w:trHeight w:val="105"/>
          <w:jc w:val="center"/>
          <w:ins w:id="271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047403E" w14:textId="77777777" w:rsidR="005C5EBD" w:rsidRDefault="005C5EBD" w:rsidP="0053627A">
            <w:pPr>
              <w:spacing w:after="0"/>
              <w:rPr>
                <w:ins w:id="2712"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786B54" w14:textId="77777777" w:rsidR="005C5EBD" w:rsidRDefault="005C5EBD" w:rsidP="0053627A">
            <w:pPr>
              <w:pStyle w:val="TAL"/>
              <w:rPr>
                <w:ins w:id="2713" w:author="ZTE-Chenchen" w:date="2024-04-18T19:06:00Z"/>
                <w:lang w:val="en-US" w:eastAsia="zh-CN"/>
              </w:rPr>
            </w:pPr>
            <w:ins w:id="2714" w:author="ZTE-Chenchen" w:date="2024-04-18T19:06:00Z">
              <w:r>
                <w:t>Config</w:t>
              </w:r>
              <w:r>
                <w:rPr>
                  <w:rFonts w:cs="Arial"/>
                  <w:vertAlign w:val="subscript"/>
                </w:rPr>
                <w:t>SCell</w:t>
              </w:r>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EBA696E" w14:textId="77777777" w:rsidR="005C5EBD" w:rsidRDefault="005C5EBD" w:rsidP="0053627A">
            <w:pPr>
              <w:spacing w:after="0"/>
              <w:rPr>
                <w:ins w:id="271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06B7ACE" w14:textId="77777777" w:rsidR="005C5EBD" w:rsidRDefault="005C5EBD" w:rsidP="0053627A">
            <w:pPr>
              <w:pStyle w:val="TAC"/>
              <w:rPr>
                <w:ins w:id="2716" w:author="ZTE-Chenchen" w:date="2024-04-18T19:06:00Z"/>
                <w:lang w:val="en-US"/>
              </w:rPr>
            </w:pPr>
            <w:ins w:id="2717" w:author="ZTE-Chenchen" w:date="2024-04-18T19:06:00Z">
              <w:r>
                <w:rPr>
                  <w:lang w:val="en-US"/>
                </w:rPr>
                <w:t>TDD</w:t>
              </w:r>
            </w:ins>
          </w:p>
        </w:tc>
      </w:tr>
      <w:tr w:rsidR="005C5EBD" w14:paraId="429C7623" w14:textId="77777777" w:rsidTr="0053627A">
        <w:trPr>
          <w:trHeight w:val="206"/>
          <w:jc w:val="center"/>
          <w:ins w:id="2718"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3D450D5" w14:textId="77777777" w:rsidR="005C5EBD" w:rsidRDefault="005C5EBD" w:rsidP="0053627A">
            <w:pPr>
              <w:pStyle w:val="TAL"/>
              <w:rPr>
                <w:ins w:id="2719" w:author="ZTE-Chenchen" w:date="2024-04-18T19:06:00Z"/>
                <w:lang w:val="en-US"/>
              </w:rPr>
            </w:pPr>
            <w:ins w:id="2720" w:author="ZTE-Chenchen" w:date="2024-04-18T19:06: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732DC99A" w14:textId="77777777" w:rsidR="005C5EBD" w:rsidRDefault="005C5EBD" w:rsidP="0053627A">
            <w:pPr>
              <w:pStyle w:val="TAL"/>
              <w:rPr>
                <w:ins w:id="2721" w:author="ZTE-Chenchen" w:date="2024-04-18T19:06:00Z"/>
                <w:lang w:val="en-US" w:eastAsia="zh-CN"/>
              </w:rPr>
            </w:pPr>
            <w:ins w:id="2722" w:author="ZTE-Chenchen" w:date="2024-04-18T19:06:00Z">
              <w:r>
                <w:t>Config</w:t>
              </w:r>
              <w:r>
                <w:rPr>
                  <w:rFonts w:cs="Arial"/>
                  <w:vertAlign w:val="subscript"/>
                </w:rPr>
                <w:t>SCell</w:t>
              </w:r>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9C0B10" w14:textId="77777777" w:rsidR="005C5EBD" w:rsidRDefault="005C5EBD" w:rsidP="0053627A">
            <w:pPr>
              <w:pStyle w:val="TAC"/>
              <w:rPr>
                <w:ins w:id="272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6130DE" w14:textId="77777777" w:rsidR="005C5EBD" w:rsidRDefault="005C5EBD" w:rsidP="0053627A">
            <w:pPr>
              <w:pStyle w:val="TAC"/>
              <w:rPr>
                <w:ins w:id="2724" w:author="ZTE-Chenchen" w:date="2024-04-18T19:06:00Z"/>
                <w:lang w:val="en-US" w:eastAsia="zh-CN"/>
              </w:rPr>
            </w:pPr>
            <w:ins w:id="2725" w:author="ZTE-Chenchen" w:date="2024-04-18T19:06:00Z">
              <w:r>
                <w:rPr>
                  <w:lang w:val="en-US" w:eastAsia="zh-CN"/>
                </w:rPr>
                <w:t>Not applicable</w:t>
              </w:r>
            </w:ins>
          </w:p>
        </w:tc>
      </w:tr>
      <w:tr w:rsidR="005C5EBD" w14:paraId="2D159A02" w14:textId="77777777" w:rsidTr="0053627A">
        <w:trPr>
          <w:trHeight w:val="204"/>
          <w:jc w:val="center"/>
          <w:ins w:id="272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76CED1E" w14:textId="77777777" w:rsidR="005C5EBD" w:rsidRDefault="005C5EBD" w:rsidP="0053627A">
            <w:pPr>
              <w:spacing w:after="0"/>
              <w:rPr>
                <w:ins w:id="272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D1478D" w14:textId="77777777" w:rsidR="005C5EBD" w:rsidRDefault="005C5EBD" w:rsidP="0053627A">
            <w:pPr>
              <w:pStyle w:val="TAL"/>
              <w:rPr>
                <w:ins w:id="2728" w:author="ZTE-Chenchen" w:date="2024-04-18T19:06:00Z"/>
              </w:rPr>
            </w:pPr>
            <w:ins w:id="2729" w:author="ZTE-Chenchen" w:date="2024-04-18T19:06:00Z">
              <w:r>
                <w:t>Config</w:t>
              </w:r>
              <w:r>
                <w:rPr>
                  <w:rFonts w:cs="Arial"/>
                  <w:vertAlign w:val="subscript"/>
                </w:rPr>
                <w:t>SCell</w:t>
              </w:r>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FB2DA25" w14:textId="77777777" w:rsidR="005C5EBD" w:rsidRDefault="005C5EBD" w:rsidP="0053627A">
            <w:pPr>
              <w:spacing w:after="0"/>
              <w:rPr>
                <w:ins w:id="273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6782E6" w14:textId="77777777" w:rsidR="005C5EBD" w:rsidRDefault="005C5EBD" w:rsidP="0053627A">
            <w:pPr>
              <w:pStyle w:val="TAC"/>
              <w:rPr>
                <w:ins w:id="2731" w:author="ZTE-Chenchen" w:date="2024-04-18T19:06:00Z"/>
                <w:lang w:val="en-US" w:eastAsia="zh-CN"/>
              </w:rPr>
            </w:pPr>
            <w:ins w:id="2732" w:author="ZTE-Chenchen" w:date="2024-04-18T19:06:00Z">
              <w:r>
                <w:rPr>
                  <w:lang w:val="en-US"/>
                </w:rPr>
                <w:t>TDDConf.1.1</w:t>
              </w:r>
            </w:ins>
          </w:p>
        </w:tc>
      </w:tr>
      <w:tr w:rsidR="005C5EBD" w14:paraId="76372443" w14:textId="77777777" w:rsidTr="0053627A">
        <w:trPr>
          <w:trHeight w:val="204"/>
          <w:jc w:val="center"/>
          <w:ins w:id="273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0C1FA25" w14:textId="77777777" w:rsidR="005C5EBD" w:rsidRDefault="005C5EBD" w:rsidP="0053627A">
            <w:pPr>
              <w:spacing w:after="0"/>
              <w:rPr>
                <w:ins w:id="273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CA638DB" w14:textId="77777777" w:rsidR="005C5EBD" w:rsidRDefault="005C5EBD" w:rsidP="0053627A">
            <w:pPr>
              <w:pStyle w:val="TAL"/>
              <w:rPr>
                <w:ins w:id="2735" w:author="ZTE-Chenchen" w:date="2024-04-18T19:06:00Z"/>
                <w:lang w:eastAsia="zh-CN"/>
              </w:rPr>
            </w:pPr>
            <w:ins w:id="2736"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FDFF41D" w14:textId="77777777" w:rsidR="005C5EBD" w:rsidRDefault="005C5EBD" w:rsidP="0053627A">
            <w:pPr>
              <w:spacing w:after="0"/>
              <w:rPr>
                <w:ins w:id="273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4CC1C" w14:textId="77777777" w:rsidR="005C5EBD" w:rsidRDefault="005C5EBD" w:rsidP="0053627A">
            <w:pPr>
              <w:pStyle w:val="TAC"/>
              <w:rPr>
                <w:ins w:id="2738" w:author="ZTE-Chenchen" w:date="2024-04-18T19:06:00Z"/>
                <w:lang w:val="en-US"/>
              </w:rPr>
            </w:pPr>
            <w:ins w:id="2739" w:author="ZTE-Chenchen" w:date="2024-04-18T19:06:00Z">
              <w:r>
                <w:rPr>
                  <w:lang w:val="en-US"/>
                </w:rPr>
                <w:t>TDDConf.2.1</w:t>
              </w:r>
            </w:ins>
          </w:p>
        </w:tc>
      </w:tr>
      <w:tr w:rsidR="005C5EBD" w14:paraId="20DF2276" w14:textId="77777777" w:rsidTr="0053627A">
        <w:trPr>
          <w:trHeight w:val="204"/>
          <w:jc w:val="center"/>
          <w:ins w:id="2740"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3C77133B" w14:textId="77777777" w:rsidR="005C5EBD" w:rsidRDefault="005C5EBD" w:rsidP="0053627A">
            <w:pPr>
              <w:spacing w:after="0"/>
              <w:rPr>
                <w:ins w:id="2741" w:author="ZTE-Chenchen" w:date="2024-04-18T19:06:00Z"/>
                <w:rFonts w:ascii="Arial" w:hAnsi="Arial"/>
                <w:sz w:val="18"/>
                <w:lang w:val="en-US"/>
              </w:rPr>
            </w:pPr>
            <w:ins w:id="2742" w:author="ZTE-Chenchen" w:date="2024-04-18T19:06:00Z">
              <w:r>
                <w:rPr>
                  <w:rFonts w:ascii="Arial" w:hAnsi="Arial"/>
                  <w:sz w:val="18"/>
                  <w:lang w:val="en-US"/>
                </w:rPr>
                <w:t>referenceCell</w:t>
              </w:r>
            </w:ins>
          </w:p>
        </w:tc>
        <w:tc>
          <w:tcPr>
            <w:tcW w:w="1530" w:type="dxa"/>
            <w:tcBorders>
              <w:top w:val="single" w:sz="4" w:space="0" w:color="auto"/>
              <w:left w:val="single" w:sz="4" w:space="0" w:color="auto"/>
              <w:bottom w:val="single" w:sz="4" w:space="0" w:color="auto"/>
              <w:right w:val="single" w:sz="4" w:space="0" w:color="auto"/>
            </w:tcBorders>
            <w:vAlign w:val="center"/>
          </w:tcPr>
          <w:p w14:paraId="3F297FB2" w14:textId="77777777" w:rsidR="005C5EBD" w:rsidRDefault="005C5EBD" w:rsidP="0053627A">
            <w:pPr>
              <w:pStyle w:val="TAL"/>
              <w:rPr>
                <w:ins w:id="2743" w:author="ZTE-Chenchen" w:date="2024-04-18T19:06:00Z"/>
              </w:rPr>
            </w:pPr>
            <w:ins w:id="2744" w:author="ZTE-Chenchen" w:date="2024-04-18T19:06:00Z">
              <w:r>
                <w:t>Config</w:t>
              </w:r>
              <w:r>
                <w:rPr>
                  <w:rFonts w:cs="Arial"/>
                  <w:vertAlign w:val="subscript"/>
                </w:rPr>
                <w:t>SCell</w:t>
              </w:r>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14B185" w14:textId="77777777" w:rsidR="005C5EBD" w:rsidRDefault="005C5EBD" w:rsidP="0053627A">
            <w:pPr>
              <w:spacing w:after="0"/>
              <w:rPr>
                <w:ins w:id="274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EB1DB2" w14:textId="77777777" w:rsidR="005C5EBD" w:rsidRDefault="005C5EBD" w:rsidP="0053627A">
            <w:pPr>
              <w:pStyle w:val="TAC"/>
              <w:rPr>
                <w:ins w:id="2746" w:author="ZTE-Chenchen" w:date="2024-04-18T19:06:00Z"/>
                <w:lang w:val="en-US"/>
              </w:rPr>
            </w:pPr>
            <w:ins w:id="2747" w:author="ZTE-Chenchen" w:date="2024-04-18T19:06:00Z">
              <w:r>
                <w:rPr>
                  <w:lang w:val="en-US"/>
                </w:rPr>
                <w:t>Cell 1</w:t>
              </w:r>
            </w:ins>
          </w:p>
        </w:tc>
      </w:tr>
      <w:tr w:rsidR="005C5EBD" w14:paraId="72FE2AC2" w14:textId="77777777" w:rsidTr="0053627A">
        <w:trPr>
          <w:trHeight w:val="42"/>
          <w:jc w:val="center"/>
          <w:ins w:id="2748"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B39D8D1" w14:textId="77777777" w:rsidR="005C5EBD" w:rsidRDefault="005C5EBD" w:rsidP="0053627A">
            <w:pPr>
              <w:pStyle w:val="TAL"/>
              <w:rPr>
                <w:ins w:id="2749" w:author="ZTE-Chenchen" w:date="2024-04-18T19:06:00Z"/>
                <w:lang w:val="en-US"/>
              </w:rPr>
            </w:pPr>
            <w:ins w:id="2750" w:author="ZTE-Chenchen" w:date="2024-04-18T19:06:00Z">
              <w:r>
                <w:rPr>
                  <w:lang w:val="en-US"/>
                </w:rPr>
                <w:t>BW</w:t>
              </w:r>
              <w:r>
                <w:rPr>
                  <w:vertAlign w:val="subscript"/>
                  <w:lang w:val="en-US"/>
                </w:rPr>
                <w:t>channel</w:t>
              </w:r>
            </w:ins>
          </w:p>
        </w:tc>
        <w:tc>
          <w:tcPr>
            <w:tcW w:w="1530" w:type="dxa"/>
            <w:tcBorders>
              <w:top w:val="single" w:sz="4" w:space="0" w:color="auto"/>
              <w:left w:val="single" w:sz="4" w:space="0" w:color="auto"/>
              <w:bottom w:val="single" w:sz="4" w:space="0" w:color="auto"/>
              <w:right w:val="single" w:sz="4" w:space="0" w:color="auto"/>
            </w:tcBorders>
            <w:vAlign w:val="center"/>
          </w:tcPr>
          <w:p w14:paraId="653F9C7F" w14:textId="77777777" w:rsidR="005C5EBD" w:rsidRDefault="005C5EBD" w:rsidP="0053627A">
            <w:pPr>
              <w:pStyle w:val="TAL"/>
              <w:rPr>
                <w:ins w:id="2751" w:author="ZTE-Chenchen" w:date="2024-04-18T19:06:00Z"/>
                <w:lang w:val="en-US" w:eastAsia="zh-CN"/>
              </w:rPr>
            </w:pPr>
            <w:ins w:id="2752" w:author="ZTE-Chenchen" w:date="2024-04-18T19:0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463946B" w14:textId="77777777" w:rsidR="005C5EBD" w:rsidRDefault="005C5EBD" w:rsidP="0053627A">
            <w:pPr>
              <w:pStyle w:val="TAC"/>
              <w:rPr>
                <w:ins w:id="2753" w:author="ZTE-Chenchen" w:date="2024-04-18T19:06:00Z"/>
                <w:lang w:val="en-US"/>
              </w:rPr>
            </w:pPr>
            <w:ins w:id="2754"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0B41B660" w14:textId="77777777" w:rsidR="005C5EBD" w:rsidRDefault="005C5EBD" w:rsidP="0053627A">
            <w:pPr>
              <w:pStyle w:val="TAC"/>
              <w:rPr>
                <w:ins w:id="2755" w:author="ZTE-Chenchen" w:date="2024-04-18T19:06:00Z"/>
                <w:szCs w:val="18"/>
                <w:lang w:val="de-DE" w:eastAsia="zh-CN"/>
              </w:rPr>
            </w:pPr>
            <w:ins w:id="2756" w:author="ZTE-Chenchen" w:date="2024-04-18T19:06:00Z">
              <w:r>
                <w:rPr>
                  <w:szCs w:val="18"/>
                </w:rPr>
                <w:t>Note 7</w:t>
              </w:r>
            </w:ins>
          </w:p>
        </w:tc>
      </w:tr>
      <w:tr w:rsidR="005C5EBD" w14:paraId="43CD7073" w14:textId="77777777" w:rsidTr="0053627A">
        <w:trPr>
          <w:trHeight w:val="42"/>
          <w:jc w:val="center"/>
          <w:ins w:id="2757"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BBB42EC" w14:textId="77777777" w:rsidR="005C5EBD" w:rsidRDefault="005C5EBD" w:rsidP="0053627A">
            <w:pPr>
              <w:spacing w:after="0"/>
              <w:rPr>
                <w:ins w:id="2758"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0327AE" w14:textId="77777777" w:rsidR="005C5EBD" w:rsidRDefault="005C5EBD" w:rsidP="0053627A">
            <w:pPr>
              <w:pStyle w:val="TAL"/>
              <w:rPr>
                <w:ins w:id="2759" w:author="ZTE-Chenchen" w:date="2024-04-18T19:06:00Z"/>
                <w:lang w:eastAsia="zh-CN"/>
              </w:rPr>
            </w:pPr>
            <w:ins w:id="2760"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163725" w14:textId="77777777" w:rsidR="005C5EBD" w:rsidRDefault="005C5EBD" w:rsidP="0053627A">
            <w:pPr>
              <w:spacing w:after="0"/>
              <w:rPr>
                <w:ins w:id="2761"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D4E66DF" w14:textId="77777777" w:rsidR="005C5EBD" w:rsidRDefault="005C5EBD" w:rsidP="0053627A">
            <w:pPr>
              <w:pStyle w:val="TAC"/>
              <w:rPr>
                <w:ins w:id="2762" w:author="ZTE-Chenchen" w:date="2024-04-18T19:06:00Z"/>
                <w:szCs w:val="18"/>
              </w:rPr>
            </w:pPr>
            <w:ins w:id="2763" w:author="ZTE-Chenchen" w:date="2024-04-18T19:06:00Z">
              <w:r>
                <w:rPr>
                  <w:szCs w:val="18"/>
                </w:rPr>
                <w:t>Note 7</w:t>
              </w:r>
            </w:ins>
          </w:p>
        </w:tc>
      </w:tr>
      <w:tr w:rsidR="005C5EBD" w14:paraId="5880AB9B" w14:textId="77777777" w:rsidTr="0053627A">
        <w:trPr>
          <w:trHeight w:val="42"/>
          <w:jc w:val="center"/>
          <w:ins w:id="2764" w:author="ZTE-Chenchen" w:date="2024-04-18T19:06:00Z"/>
        </w:trPr>
        <w:tc>
          <w:tcPr>
            <w:tcW w:w="2245" w:type="dxa"/>
            <w:tcBorders>
              <w:top w:val="single" w:sz="4" w:space="0" w:color="auto"/>
              <w:left w:val="single" w:sz="4" w:space="0" w:color="auto"/>
              <w:bottom w:val="nil"/>
              <w:right w:val="single" w:sz="4" w:space="0" w:color="auto"/>
            </w:tcBorders>
            <w:vAlign w:val="center"/>
          </w:tcPr>
          <w:p w14:paraId="3B5FB3EF" w14:textId="77777777" w:rsidR="005C5EBD" w:rsidRDefault="005C5EBD" w:rsidP="0053627A">
            <w:pPr>
              <w:pStyle w:val="TAL"/>
              <w:rPr>
                <w:ins w:id="2765" w:author="ZTE-Chenchen" w:date="2024-04-18T19:06:00Z"/>
                <w:lang w:val="en-US"/>
              </w:rPr>
            </w:pPr>
            <w:ins w:id="2766" w:author="ZTE-Chenchen" w:date="2024-04-18T19:06:00Z">
              <w:r>
                <w:rPr>
                  <w:rFonts w:cs="Arial"/>
                </w:rPr>
                <w:t>BW</w:t>
              </w:r>
              <w:r>
                <w:rPr>
                  <w:rFonts w:cs="Arial"/>
                  <w:vertAlign w:val="subscript"/>
                </w:rPr>
                <w:t>occupied</w:t>
              </w:r>
            </w:ins>
          </w:p>
        </w:tc>
        <w:tc>
          <w:tcPr>
            <w:tcW w:w="1530" w:type="dxa"/>
            <w:tcBorders>
              <w:top w:val="single" w:sz="4" w:space="0" w:color="auto"/>
              <w:left w:val="single" w:sz="4" w:space="0" w:color="auto"/>
              <w:bottom w:val="single" w:sz="4" w:space="0" w:color="auto"/>
              <w:right w:val="single" w:sz="4" w:space="0" w:color="auto"/>
            </w:tcBorders>
            <w:vAlign w:val="center"/>
          </w:tcPr>
          <w:p w14:paraId="6186AE97" w14:textId="77777777" w:rsidR="005C5EBD" w:rsidRDefault="005C5EBD" w:rsidP="0053627A">
            <w:pPr>
              <w:pStyle w:val="TAL"/>
              <w:rPr>
                <w:ins w:id="2767" w:author="ZTE-Chenchen" w:date="2024-04-18T19:06:00Z"/>
              </w:rPr>
            </w:pPr>
            <w:ins w:id="2768" w:author="ZTE-Chenchen" w:date="2024-04-18T19:06:00Z">
              <w:r>
                <w:t>Config</w:t>
              </w:r>
              <w:r>
                <w:rPr>
                  <w:rFonts w:cs="Arial"/>
                  <w:vertAlign w:val="subscript"/>
                </w:rPr>
                <w:t>SCell</w:t>
              </w:r>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tcPr>
          <w:p w14:paraId="06E4BDBC" w14:textId="77777777" w:rsidR="005C5EBD" w:rsidRDefault="005C5EBD" w:rsidP="0053627A">
            <w:pPr>
              <w:pStyle w:val="TAC"/>
              <w:rPr>
                <w:ins w:id="2769" w:author="ZTE-Chenchen" w:date="2024-04-18T19:06:00Z"/>
                <w:lang w:val="en-US"/>
              </w:rPr>
            </w:pPr>
            <w:ins w:id="2770"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4F97D6" w14:textId="77777777" w:rsidR="005C5EBD" w:rsidRDefault="005C5EBD" w:rsidP="0053627A">
            <w:pPr>
              <w:pStyle w:val="TAC"/>
              <w:rPr>
                <w:ins w:id="2771" w:author="ZTE-Chenchen" w:date="2024-04-18T19:06:00Z"/>
                <w:szCs w:val="18"/>
              </w:rPr>
            </w:pPr>
            <w:ins w:id="2772" w:author="ZTE-Chenchen" w:date="2024-04-18T19:06:00Z">
              <w:r>
                <w:rPr>
                  <w:szCs w:val="18"/>
                  <w:lang w:eastAsia="ja-JP"/>
                </w:rPr>
                <w:t xml:space="preserve">52 </w:t>
              </w:r>
              <w:r>
                <w:rPr>
                  <w:szCs w:val="18"/>
                  <w:vertAlign w:val="superscript"/>
                  <w:lang w:eastAsia="ja-JP"/>
                </w:rPr>
                <w:t>Note 5</w:t>
              </w:r>
            </w:ins>
          </w:p>
        </w:tc>
      </w:tr>
      <w:tr w:rsidR="005C5EBD" w14:paraId="5CE122A0" w14:textId="77777777" w:rsidTr="0053627A">
        <w:trPr>
          <w:trHeight w:val="42"/>
          <w:jc w:val="center"/>
          <w:ins w:id="2773" w:author="ZTE-Chenchen" w:date="2024-04-18T19:06:00Z"/>
        </w:trPr>
        <w:tc>
          <w:tcPr>
            <w:tcW w:w="2245" w:type="dxa"/>
            <w:tcBorders>
              <w:top w:val="nil"/>
              <w:left w:val="single" w:sz="4" w:space="0" w:color="auto"/>
              <w:bottom w:val="single" w:sz="4" w:space="0" w:color="auto"/>
              <w:right w:val="single" w:sz="4" w:space="0" w:color="auto"/>
            </w:tcBorders>
            <w:vAlign w:val="center"/>
          </w:tcPr>
          <w:p w14:paraId="5B44425B" w14:textId="77777777" w:rsidR="005C5EBD" w:rsidRDefault="005C5EBD" w:rsidP="0053627A">
            <w:pPr>
              <w:pStyle w:val="TAL"/>
              <w:rPr>
                <w:ins w:id="2774" w:author="ZTE-Chenchen" w:date="2024-04-18T19:06:00Z"/>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4B29039" w14:textId="77777777" w:rsidR="005C5EBD" w:rsidRDefault="005C5EBD" w:rsidP="0053627A">
            <w:pPr>
              <w:pStyle w:val="TAL"/>
              <w:rPr>
                <w:ins w:id="2775" w:author="ZTE-Chenchen" w:date="2024-04-18T19:06:00Z"/>
              </w:rPr>
            </w:pPr>
            <w:ins w:id="2776" w:author="ZTE-Chenchen" w:date="2024-04-18T19:06:00Z">
              <w:r>
                <w:t>Config</w:t>
              </w:r>
              <w:r>
                <w:rPr>
                  <w:rFonts w:cs="Arial"/>
                  <w:vertAlign w:val="subscript"/>
                </w:rPr>
                <w:t>SCell</w:t>
              </w:r>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3153BB84" w14:textId="77777777" w:rsidR="005C5EBD" w:rsidRDefault="005C5EBD" w:rsidP="0053627A">
            <w:pPr>
              <w:pStyle w:val="TAC"/>
              <w:rPr>
                <w:ins w:id="277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D8480" w14:textId="77777777" w:rsidR="005C5EBD" w:rsidRDefault="005C5EBD" w:rsidP="0053627A">
            <w:pPr>
              <w:pStyle w:val="TAC"/>
              <w:rPr>
                <w:ins w:id="2778" w:author="ZTE-Chenchen" w:date="2024-04-18T19:06:00Z"/>
                <w:szCs w:val="18"/>
              </w:rPr>
            </w:pPr>
            <w:ins w:id="2779" w:author="ZTE-Chenchen" w:date="2024-04-18T19:06:00Z">
              <w:r>
                <w:rPr>
                  <w:szCs w:val="18"/>
                  <w:lang w:eastAsia="ja-JP"/>
                </w:rPr>
                <w:t xml:space="preserve">106 </w:t>
              </w:r>
              <w:r>
                <w:rPr>
                  <w:szCs w:val="18"/>
                  <w:vertAlign w:val="superscript"/>
                  <w:lang w:eastAsia="ja-JP"/>
                </w:rPr>
                <w:t>Note 6</w:t>
              </w:r>
            </w:ins>
          </w:p>
        </w:tc>
      </w:tr>
      <w:tr w:rsidR="005C5EBD" w14:paraId="198FD8C4" w14:textId="77777777" w:rsidTr="0053627A">
        <w:trPr>
          <w:trHeight w:val="42"/>
          <w:jc w:val="center"/>
          <w:ins w:id="278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3FA4557" w14:textId="77777777" w:rsidR="005C5EBD" w:rsidRDefault="005C5EBD" w:rsidP="0053627A">
            <w:pPr>
              <w:pStyle w:val="TAL"/>
              <w:rPr>
                <w:ins w:id="2781" w:author="ZTE-Chenchen" w:date="2024-04-18T19:06:00Z"/>
                <w:lang w:val="en-US" w:eastAsia="zh-CN"/>
              </w:rPr>
            </w:pPr>
            <w:ins w:id="2782" w:author="ZTE-Chenchen" w:date="2024-04-18T19:06: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343060D" w14:textId="77777777" w:rsidR="005C5EBD" w:rsidRDefault="005C5EBD" w:rsidP="0053627A">
            <w:pPr>
              <w:pStyle w:val="TAC"/>
              <w:rPr>
                <w:ins w:id="278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C0CB1" w14:textId="77777777" w:rsidR="005C5EBD" w:rsidRDefault="005C5EBD" w:rsidP="0053627A">
            <w:pPr>
              <w:pStyle w:val="TAC"/>
              <w:rPr>
                <w:ins w:id="2784" w:author="ZTE-Chenchen" w:date="2024-04-18T19:06:00Z"/>
                <w:szCs w:val="18"/>
                <w:lang w:eastAsia="zh-CN"/>
              </w:rPr>
            </w:pPr>
            <w:ins w:id="2785" w:author="ZTE-Chenchen" w:date="2024-04-18T19:06:00Z">
              <w:r>
                <w:rPr>
                  <w:lang w:eastAsia="zh-CN"/>
                </w:rPr>
                <w:t>DLBWP.0.1</w:t>
              </w:r>
            </w:ins>
          </w:p>
        </w:tc>
      </w:tr>
      <w:tr w:rsidR="005C5EBD" w14:paraId="312D1340" w14:textId="77777777" w:rsidTr="0053627A">
        <w:trPr>
          <w:trHeight w:val="42"/>
          <w:jc w:val="center"/>
          <w:ins w:id="278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916C" w14:textId="77777777" w:rsidR="005C5EBD" w:rsidRDefault="005C5EBD" w:rsidP="0053627A">
            <w:pPr>
              <w:pStyle w:val="TAL"/>
              <w:rPr>
                <w:ins w:id="2787" w:author="ZTE-Chenchen" w:date="2024-04-18T19:06:00Z"/>
                <w:lang w:val="en-US" w:eastAsia="zh-CN"/>
              </w:rPr>
            </w:pPr>
            <w:ins w:id="2788" w:author="ZTE-Chenchen" w:date="2024-04-18T19:06:00Z">
              <w:r>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586BB3F" w14:textId="77777777" w:rsidR="005C5EBD" w:rsidRDefault="005C5EBD" w:rsidP="0053627A">
            <w:pPr>
              <w:pStyle w:val="TAC"/>
              <w:rPr>
                <w:ins w:id="278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CCA1FA7" w14:textId="77777777" w:rsidR="005C5EBD" w:rsidRDefault="005C5EBD" w:rsidP="0053627A">
            <w:pPr>
              <w:pStyle w:val="TAC"/>
              <w:rPr>
                <w:ins w:id="2790" w:author="ZTE-Chenchen" w:date="2024-04-18T19:06:00Z"/>
                <w:rFonts w:cs="v4.2.0"/>
                <w:lang w:eastAsia="zh-CN"/>
              </w:rPr>
            </w:pPr>
            <w:ins w:id="2791" w:author="ZTE-Chenchen" w:date="2024-04-18T19:06:00Z">
              <w:r>
                <w:t xml:space="preserve">TCI.State.0 </w:t>
              </w:r>
              <w:r>
                <w:rPr>
                  <w:vertAlign w:val="superscript"/>
                </w:rPr>
                <w:t>Note 9</w:t>
              </w:r>
            </w:ins>
          </w:p>
        </w:tc>
      </w:tr>
      <w:tr w:rsidR="005C5EBD" w14:paraId="4FE695A8" w14:textId="77777777" w:rsidTr="0053627A">
        <w:trPr>
          <w:trHeight w:val="42"/>
          <w:jc w:val="center"/>
          <w:ins w:id="279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9483FF7" w14:textId="77777777" w:rsidR="005C5EBD" w:rsidRDefault="005C5EBD" w:rsidP="0053627A">
            <w:pPr>
              <w:pStyle w:val="TAL"/>
              <w:jc w:val="both"/>
              <w:rPr>
                <w:ins w:id="2793" w:author="ZTE-Chenchen" w:date="2024-04-18T19:06:00Z"/>
                <w:lang w:val="en-US"/>
              </w:rPr>
            </w:pPr>
            <w:ins w:id="2794" w:author="ZTE-Chenchen" w:date="2024-04-18T19:06: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tcPr>
          <w:p w14:paraId="53CAA5AB" w14:textId="77777777" w:rsidR="005C5EBD" w:rsidRDefault="005C5EBD" w:rsidP="0053627A">
            <w:pPr>
              <w:pStyle w:val="TAL"/>
              <w:rPr>
                <w:ins w:id="2795" w:author="ZTE-Chenchen" w:date="2024-04-18T19:06:00Z"/>
                <w:lang w:val="en-US"/>
              </w:rPr>
            </w:pPr>
            <w:ins w:id="2796"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0428124" w14:textId="77777777" w:rsidR="005C5EBD" w:rsidRDefault="005C5EBD" w:rsidP="0053627A">
            <w:pPr>
              <w:pStyle w:val="TAL"/>
              <w:jc w:val="center"/>
              <w:rPr>
                <w:ins w:id="279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2610AC2" w14:textId="77777777" w:rsidR="005C5EBD" w:rsidRDefault="005C5EBD" w:rsidP="0053627A">
            <w:pPr>
              <w:pStyle w:val="TAC"/>
              <w:rPr>
                <w:ins w:id="2798" w:author="ZTE-Chenchen" w:date="2024-04-18T19:06:00Z"/>
              </w:rPr>
            </w:pPr>
            <w:ins w:id="2799" w:author="ZTE-Chenchen" w:date="2024-04-18T19:06:00Z">
              <w:r>
                <w:rPr>
                  <w:szCs w:val="18"/>
                </w:rPr>
                <w:t>TRS.1.1 FDD</w:t>
              </w:r>
            </w:ins>
          </w:p>
        </w:tc>
      </w:tr>
      <w:tr w:rsidR="005C5EBD" w14:paraId="2984CED3" w14:textId="77777777" w:rsidTr="0053627A">
        <w:trPr>
          <w:trHeight w:val="185"/>
          <w:jc w:val="center"/>
          <w:ins w:id="280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C083E6C" w14:textId="77777777" w:rsidR="005C5EBD" w:rsidRDefault="005C5EBD" w:rsidP="0053627A">
            <w:pPr>
              <w:spacing w:after="0"/>
              <w:rPr>
                <w:ins w:id="2801"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34FA0C2" w14:textId="77777777" w:rsidR="005C5EBD" w:rsidRDefault="005C5EBD" w:rsidP="0053627A">
            <w:pPr>
              <w:pStyle w:val="TAL"/>
              <w:rPr>
                <w:ins w:id="2802" w:author="ZTE-Chenchen" w:date="2024-04-18T19:06:00Z"/>
                <w:lang w:val="en-US"/>
              </w:rPr>
            </w:pPr>
            <w:ins w:id="2803"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0D6FF0D" w14:textId="77777777" w:rsidR="005C5EBD" w:rsidRDefault="005C5EBD" w:rsidP="0053627A">
            <w:pPr>
              <w:spacing w:after="0"/>
              <w:rPr>
                <w:ins w:id="280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0387FD" w14:textId="77777777" w:rsidR="005C5EBD" w:rsidRDefault="005C5EBD" w:rsidP="0053627A">
            <w:pPr>
              <w:pStyle w:val="TAC"/>
              <w:rPr>
                <w:ins w:id="2805" w:author="ZTE-Chenchen" w:date="2024-04-18T19:06:00Z"/>
                <w:szCs w:val="18"/>
              </w:rPr>
            </w:pPr>
            <w:ins w:id="2806" w:author="ZTE-Chenchen" w:date="2024-04-18T19:06:00Z">
              <w:r>
                <w:rPr>
                  <w:szCs w:val="18"/>
                </w:rPr>
                <w:t>TRS.1.1 TDD</w:t>
              </w:r>
            </w:ins>
          </w:p>
        </w:tc>
      </w:tr>
      <w:tr w:rsidR="005C5EBD" w14:paraId="640D7F88" w14:textId="77777777" w:rsidTr="0053627A">
        <w:trPr>
          <w:trHeight w:val="42"/>
          <w:jc w:val="center"/>
          <w:ins w:id="2807"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6FF4D4A" w14:textId="77777777" w:rsidR="005C5EBD" w:rsidRDefault="005C5EBD" w:rsidP="0053627A">
            <w:pPr>
              <w:spacing w:after="0"/>
              <w:rPr>
                <w:ins w:id="2808"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B450B83" w14:textId="77777777" w:rsidR="005C5EBD" w:rsidRDefault="005C5EBD" w:rsidP="0053627A">
            <w:pPr>
              <w:pStyle w:val="TAL"/>
              <w:rPr>
                <w:ins w:id="2809" w:author="ZTE-Chenchen" w:date="2024-04-18T19:06:00Z"/>
                <w:lang w:val="en-US"/>
              </w:rPr>
            </w:pPr>
            <w:ins w:id="2810"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2D7958D" w14:textId="77777777" w:rsidR="005C5EBD" w:rsidRDefault="005C5EBD" w:rsidP="0053627A">
            <w:pPr>
              <w:spacing w:after="0"/>
              <w:rPr>
                <w:ins w:id="2811"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9130E5" w14:textId="77777777" w:rsidR="005C5EBD" w:rsidRDefault="005C5EBD" w:rsidP="0053627A">
            <w:pPr>
              <w:pStyle w:val="TAC"/>
              <w:rPr>
                <w:ins w:id="2812" w:author="ZTE-Chenchen" w:date="2024-04-18T19:06:00Z"/>
                <w:szCs w:val="18"/>
              </w:rPr>
            </w:pPr>
            <w:ins w:id="2813" w:author="ZTE-Chenchen" w:date="2024-04-18T19:06:00Z">
              <w:r>
                <w:rPr>
                  <w:szCs w:val="18"/>
                </w:rPr>
                <w:t>TRS.1.2 TDD</w:t>
              </w:r>
            </w:ins>
          </w:p>
        </w:tc>
      </w:tr>
      <w:tr w:rsidR="005C5EBD" w14:paraId="75314487" w14:textId="77777777" w:rsidTr="0053627A">
        <w:trPr>
          <w:trHeight w:val="42"/>
          <w:jc w:val="center"/>
          <w:ins w:id="2814"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4E2630A" w14:textId="77777777" w:rsidR="005C5EBD" w:rsidRDefault="005C5EBD" w:rsidP="0053627A">
            <w:pPr>
              <w:pStyle w:val="TAL"/>
              <w:rPr>
                <w:ins w:id="2815" w:author="ZTE-Chenchen" w:date="2024-04-18T19:06:00Z"/>
                <w:lang w:val="en-US"/>
              </w:rPr>
            </w:pPr>
            <w:ins w:id="2816" w:author="ZTE-Chenchen" w:date="2024-04-18T19:06: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tcPr>
          <w:p w14:paraId="2BFE6049" w14:textId="77777777" w:rsidR="005C5EBD" w:rsidRDefault="005C5EBD" w:rsidP="0053627A">
            <w:pPr>
              <w:pStyle w:val="TAL"/>
              <w:rPr>
                <w:ins w:id="2817" w:author="ZTE-Chenchen" w:date="2024-04-18T19:06:00Z"/>
              </w:rPr>
            </w:pPr>
            <w:ins w:id="2818"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C0887D" w14:textId="77777777" w:rsidR="005C5EBD" w:rsidRDefault="005C5EBD" w:rsidP="0053627A">
            <w:pPr>
              <w:pStyle w:val="TAC"/>
              <w:rPr>
                <w:ins w:id="281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1178C" w14:textId="77777777" w:rsidR="005C5EBD" w:rsidRDefault="005C5EBD" w:rsidP="0053627A">
            <w:pPr>
              <w:pStyle w:val="TAC"/>
              <w:rPr>
                <w:ins w:id="2820" w:author="ZTE-Chenchen" w:date="2024-04-18T19:06:00Z"/>
                <w:szCs w:val="18"/>
              </w:rPr>
            </w:pPr>
            <w:ins w:id="2821" w:author="ZTE-Chenchen" w:date="2024-04-18T19:06:00Z">
              <w:r>
                <w:rPr>
                  <w:szCs w:val="18"/>
                </w:rPr>
                <w:t>-</w:t>
              </w:r>
            </w:ins>
          </w:p>
        </w:tc>
      </w:tr>
      <w:tr w:rsidR="005C5EBD" w14:paraId="70D9AB0A" w14:textId="77777777" w:rsidTr="0053627A">
        <w:trPr>
          <w:trHeight w:val="42"/>
          <w:jc w:val="center"/>
          <w:ins w:id="282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E1ED3D1" w14:textId="77777777" w:rsidR="005C5EBD" w:rsidRDefault="005C5EBD" w:rsidP="0053627A">
            <w:pPr>
              <w:spacing w:after="0"/>
              <w:rPr>
                <w:ins w:id="2823"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FB104F7" w14:textId="77777777" w:rsidR="005C5EBD" w:rsidRDefault="005C5EBD" w:rsidP="0053627A">
            <w:pPr>
              <w:pStyle w:val="TAL"/>
              <w:rPr>
                <w:ins w:id="2824" w:author="ZTE-Chenchen" w:date="2024-04-18T19:06:00Z"/>
              </w:rPr>
            </w:pPr>
            <w:ins w:id="2825"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518644D" w14:textId="77777777" w:rsidR="005C5EBD" w:rsidRDefault="005C5EBD" w:rsidP="0053627A">
            <w:pPr>
              <w:spacing w:after="0"/>
              <w:rPr>
                <w:ins w:id="282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CBF74" w14:textId="77777777" w:rsidR="005C5EBD" w:rsidRDefault="005C5EBD" w:rsidP="0053627A">
            <w:pPr>
              <w:pStyle w:val="TAC"/>
              <w:rPr>
                <w:ins w:id="2827" w:author="ZTE-Chenchen" w:date="2024-04-18T19:06:00Z"/>
                <w:szCs w:val="18"/>
              </w:rPr>
            </w:pPr>
            <w:ins w:id="2828" w:author="ZTE-Chenchen" w:date="2024-04-18T19:06:00Z">
              <w:r>
                <w:rPr>
                  <w:szCs w:val="18"/>
                </w:rPr>
                <w:t>-</w:t>
              </w:r>
            </w:ins>
          </w:p>
        </w:tc>
      </w:tr>
      <w:tr w:rsidR="005C5EBD" w14:paraId="7CD09B54" w14:textId="77777777" w:rsidTr="0053627A">
        <w:trPr>
          <w:trHeight w:val="42"/>
          <w:jc w:val="center"/>
          <w:ins w:id="282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983A008" w14:textId="77777777" w:rsidR="005C5EBD" w:rsidRDefault="005C5EBD" w:rsidP="0053627A">
            <w:pPr>
              <w:spacing w:after="0"/>
              <w:rPr>
                <w:ins w:id="283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99F476B" w14:textId="77777777" w:rsidR="005C5EBD" w:rsidRDefault="005C5EBD" w:rsidP="0053627A">
            <w:pPr>
              <w:pStyle w:val="TAL"/>
              <w:rPr>
                <w:ins w:id="2831" w:author="ZTE-Chenchen" w:date="2024-04-18T19:06:00Z"/>
              </w:rPr>
            </w:pPr>
            <w:ins w:id="2832"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E83BF04" w14:textId="77777777" w:rsidR="005C5EBD" w:rsidRDefault="005C5EBD" w:rsidP="0053627A">
            <w:pPr>
              <w:spacing w:after="0"/>
              <w:rPr>
                <w:ins w:id="283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43F310" w14:textId="77777777" w:rsidR="005C5EBD" w:rsidRDefault="005C5EBD" w:rsidP="0053627A">
            <w:pPr>
              <w:pStyle w:val="TAC"/>
              <w:rPr>
                <w:ins w:id="2834" w:author="ZTE-Chenchen" w:date="2024-04-18T19:06:00Z"/>
                <w:szCs w:val="18"/>
              </w:rPr>
            </w:pPr>
            <w:ins w:id="2835" w:author="ZTE-Chenchen" w:date="2024-04-18T19:06:00Z">
              <w:r>
                <w:rPr>
                  <w:szCs w:val="18"/>
                </w:rPr>
                <w:t>-</w:t>
              </w:r>
            </w:ins>
          </w:p>
        </w:tc>
      </w:tr>
      <w:tr w:rsidR="005C5EBD" w14:paraId="0EA60432" w14:textId="77777777" w:rsidTr="0053627A">
        <w:trPr>
          <w:trHeight w:val="42"/>
          <w:jc w:val="center"/>
          <w:ins w:id="2836"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9E3E2A5" w14:textId="77777777" w:rsidR="005C5EBD" w:rsidRDefault="005C5EBD" w:rsidP="0053627A">
            <w:pPr>
              <w:pStyle w:val="TAL"/>
              <w:rPr>
                <w:ins w:id="2837" w:author="ZTE-Chenchen" w:date="2024-04-18T19:06:00Z"/>
                <w:lang w:val="en-US"/>
              </w:rPr>
            </w:pPr>
            <w:ins w:id="2838" w:author="ZTE-Chenchen" w:date="2024-04-18T19:06: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tcPr>
          <w:p w14:paraId="667ABAF7" w14:textId="77777777" w:rsidR="005C5EBD" w:rsidRDefault="005C5EBD" w:rsidP="0053627A">
            <w:pPr>
              <w:pStyle w:val="TAL"/>
              <w:rPr>
                <w:ins w:id="2839" w:author="ZTE-Chenchen" w:date="2024-04-18T19:06:00Z"/>
              </w:rPr>
            </w:pPr>
            <w:ins w:id="2840"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D638C92" w14:textId="77777777" w:rsidR="005C5EBD" w:rsidRDefault="005C5EBD" w:rsidP="0053627A">
            <w:pPr>
              <w:pStyle w:val="TAC"/>
              <w:rPr>
                <w:ins w:id="284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1473AA" w14:textId="77777777" w:rsidR="005C5EBD" w:rsidRDefault="005C5EBD" w:rsidP="0053627A">
            <w:pPr>
              <w:pStyle w:val="TAC"/>
              <w:rPr>
                <w:ins w:id="2842" w:author="ZTE-Chenchen" w:date="2024-04-18T19:06:00Z"/>
                <w:szCs w:val="18"/>
              </w:rPr>
            </w:pPr>
            <w:ins w:id="2843" w:author="ZTE-Chenchen" w:date="2024-04-18T19:06:00Z">
              <w:r>
                <w:rPr>
                  <w:szCs w:val="18"/>
                </w:rPr>
                <w:t>-</w:t>
              </w:r>
            </w:ins>
          </w:p>
        </w:tc>
      </w:tr>
      <w:tr w:rsidR="005C5EBD" w14:paraId="4638D720" w14:textId="77777777" w:rsidTr="0053627A">
        <w:trPr>
          <w:trHeight w:val="42"/>
          <w:jc w:val="center"/>
          <w:ins w:id="2844"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1FBB7ED" w14:textId="77777777" w:rsidR="005C5EBD" w:rsidRDefault="005C5EBD" w:rsidP="0053627A">
            <w:pPr>
              <w:spacing w:after="0"/>
              <w:rPr>
                <w:ins w:id="2845"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0CBB6B3" w14:textId="77777777" w:rsidR="005C5EBD" w:rsidRDefault="005C5EBD" w:rsidP="0053627A">
            <w:pPr>
              <w:pStyle w:val="TAL"/>
              <w:rPr>
                <w:ins w:id="2846" w:author="ZTE-Chenchen" w:date="2024-04-18T19:06:00Z"/>
              </w:rPr>
            </w:pPr>
            <w:ins w:id="2847"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22C9BF7" w14:textId="77777777" w:rsidR="005C5EBD" w:rsidRDefault="005C5EBD" w:rsidP="0053627A">
            <w:pPr>
              <w:spacing w:after="0"/>
              <w:rPr>
                <w:ins w:id="2848"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680948" w14:textId="77777777" w:rsidR="005C5EBD" w:rsidRDefault="005C5EBD" w:rsidP="0053627A">
            <w:pPr>
              <w:pStyle w:val="TAC"/>
              <w:rPr>
                <w:ins w:id="2849" w:author="ZTE-Chenchen" w:date="2024-04-18T19:06:00Z"/>
                <w:szCs w:val="18"/>
              </w:rPr>
            </w:pPr>
            <w:ins w:id="2850" w:author="ZTE-Chenchen" w:date="2024-04-18T19:06:00Z">
              <w:r>
                <w:rPr>
                  <w:szCs w:val="18"/>
                </w:rPr>
                <w:t>-</w:t>
              </w:r>
            </w:ins>
          </w:p>
        </w:tc>
      </w:tr>
      <w:tr w:rsidR="005C5EBD" w14:paraId="128D6FCB" w14:textId="77777777" w:rsidTr="0053627A">
        <w:trPr>
          <w:trHeight w:val="42"/>
          <w:jc w:val="center"/>
          <w:ins w:id="285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DA1BF28" w14:textId="77777777" w:rsidR="005C5EBD" w:rsidRDefault="005C5EBD" w:rsidP="0053627A">
            <w:pPr>
              <w:spacing w:after="0"/>
              <w:rPr>
                <w:ins w:id="2852"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12F1922" w14:textId="77777777" w:rsidR="005C5EBD" w:rsidRDefault="005C5EBD" w:rsidP="0053627A">
            <w:pPr>
              <w:pStyle w:val="TAL"/>
              <w:rPr>
                <w:ins w:id="2853" w:author="ZTE-Chenchen" w:date="2024-04-18T19:06:00Z"/>
              </w:rPr>
            </w:pPr>
            <w:ins w:id="2854"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6E3D849" w14:textId="77777777" w:rsidR="005C5EBD" w:rsidRDefault="005C5EBD" w:rsidP="0053627A">
            <w:pPr>
              <w:spacing w:after="0"/>
              <w:rPr>
                <w:ins w:id="285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ED456D" w14:textId="77777777" w:rsidR="005C5EBD" w:rsidRDefault="005C5EBD" w:rsidP="0053627A">
            <w:pPr>
              <w:pStyle w:val="TAC"/>
              <w:rPr>
                <w:ins w:id="2856" w:author="ZTE-Chenchen" w:date="2024-04-18T19:06:00Z"/>
                <w:szCs w:val="18"/>
              </w:rPr>
            </w:pPr>
            <w:ins w:id="2857" w:author="ZTE-Chenchen" w:date="2024-04-18T19:06:00Z">
              <w:r>
                <w:rPr>
                  <w:szCs w:val="18"/>
                </w:rPr>
                <w:t>-</w:t>
              </w:r>
            </w:ins>
          </w:p>
        </w:tc>
      </w:tr>
      <w:tr w:rsidR="005C5EBD" w14:paraId="44A8E0EF" w14:textId="77777777" w:rsidTr="0053627A">
        <w:trPr>
          <w:trHeight w:val="42"/>
          <w:jc w:val="center"/>
          <w:ins w:id="2858"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0688B3" w14:textId="77777777" w:rsidR="005C5EBD" w:rsidRDefault="005C5EBD" w:rsidP="0053627A">
            <w:pPr>
              <w:pStyle w:val="TAL"/>
              <w:rPr>
                <w:ins w:id="2859" w:author="ZTE-Chenchen" w:date="2024-04-18T19:06:00Z"/>
                <w:lang w:val="en-US"/>
              </w:rPr>
            </w:pPr>
            <w:ins w:id="2860" w:author="ZTE-Chenchen" w:date="2024-04-18T19:06: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tcPr>
          <w:p w14:paraId="30B71F95" w14:textId="77777777" w:rsidR="005C5EBD" w:rsidRDefault="005C5EBD" w:rsidP="0053627A">
            <w:pPr>
              <w:pStyle w:val="TAL"/>
              <w:rPr>
                <w:ins w:id="2861" w:author="ZTE-Chenchen" w:date="2024-04-18T19:06:00Z"/>
              </w:rPr>
            </w:pPr>
            <w:ins w:id="2862"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4367D3" w14:textId="77777777" w:rsidR="005C5EBD" w:rsidRDefault="005C5EBD" w:rsidP="0053627A">
            <w:pPr>
              <w:pStyle w:val="TAC"/>
              <w:rPr>
                <w:ins w:id="286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F2FB8B" w14:textId="77777777" w:rsidR="005C5EBD" w:rsidRDefault="005C5EBD" w:rsidP="0053627A">
            <w:pPr>
              <w:pStyle w:val="TAC"/>
              <w:rPr>
                <w:ins w:id="2864" w:author="ZTE-Chenchen" w:date="2024-04-18T19:06:00Z"/>
                <w:szCs w:val="18"/>
              </w:rPr>
            </w:pPr>
            <w:ins w:id="2865" w:author="ZTE-Chenchen" w:date="2024-04-18T19:06:00Z">
              <w:r>
                <w:rPr>
                  <w:szCs w:val="18"/>
                </w:rPr>
                <w:t>-</w:t>
              </w:r>
            </w:ins>
          </w:p>
        </w:tc>
      </w:tr>
      <w:tr w:rsidR="005C5EBD" w14:paraId="49DC9121" w14:textId="77777777" w:rsidTr="0053627A">
        <w:trPr>
          <w:trHeight w:val="42"/>
          <w:jc w:val="center"/>
          <w:ins w:id="286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DC9F7B5" w14:textId="77777777" w:rsidR="005C5EBD" w:rsidRDefault="005C5EBD" w:rsidP="0053627A">
            <w:pPr>
              <w:spacing w:after="0"/>
              <w:rPr>
                <w:ins w:id="286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830AE26" w14:textId="77777777" w:rsidR="005C5EBD" w:rsidRDefault="005C5EBD" w:rsidP="0053627A">
            <w:pPr>
              <w:pStyle w:val="TAL"/>
              <w:rPr>
                <w:ins w:id="2868" w:author="ZTE-Chenchen" w:date="2024-04-18T19:06:00Z"/>
              </w:rPr>
            </w:pPr>
            <w:ins w:id="2869"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E95C804" w14:textId="77777777" w:rsidR="005C5EBD" w:rsidRDefault="005C5EBD" w:rsidP="0053627A">
            <w:pPr>
              <w:spacing w:after="0"/>
              <w:rPr>
                <w:ins w:id="287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26FD9F" w14:textId="77777777" w:rsidR="005C5EBD" w:rsidRDefault="005C5EBD" w:rsidP="0053627A">
            <w:pPr>
              <w:pStyle w:val="TAC"/>
              <w:rPr>
                <w:ins w:id="2871" w:author="ZTE-Chenchen" w:date="2024-04-18T19:06:00Z"/>
                <w:szCs w:val="18"/>
              </w:rPr>
            </w:pPr>
            <w:ins w:id="2872" w:author="ZTE-Chenchen" w:date="2024-04-18T19:06:00Z">
              <w:r>
                <w:rPr>
                  <w:szCs w:val="18"/>
                </w:rPr>
                <w:t>-</w:t>
              </w:r>
            </w:ins>
          </w:p>
        </w:tc>
      </w:tr>
      <w:tr w:rsidR="005C5EBD" w14:paraId="0EAF6568" w14:textId="77777777" w:rsidTr="0053627A">
        <w:trPr>
          <w:trHeight w:val="42"/>
          <w:jc w:val="center"/>
          <w:ins w:id="287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DB88D0F" w14:textId="77777777" w:rsidR="005C5EBD" w:rsidRDefault="005C5EBD" w:rsidP="0053627A">
            <w:pPr>
              <w:spacing w:after="0"/>
              <w:rPr>
                <w:ins w:id="287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C084BC6" w14:textId="77777777" w:rsidR="005C5EBD" w:rsidRDefault="005C5EBD" w:rsidP="0053627A">
            <w:pPr>
              <w:pStyle w:val="TAL"/>
              <w:rPr>
                <w:ins w:id="2875" w:author="ZTE-Chenchen" w:date="2024-04-18T19:06:00Z"/>
              </w:rPr>
            </w:pPr>
            <w:ins w:id="2876"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54F9DCF" w14:textId="77777777" w:rsidR="005C5EBD" w:rsidRDefault="005C5EBD" w:rsidP="0053627A">
            <w:pPr>
              <w:spacing w:after="0"/>
              <w:rPr>
                <w:ins w:id="287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5CE7D" w14:textId="77777777" w:rsidR="005C5EBD" w:rsidRDefault="005C5EBD" w:rsidP="0053627A">
            <w:pPr>
              <w:pStyle w:val="TAC"/>
              <w:rPr>
                <w:ins w:id="2878" w:author="ZTE-Chenchen" w:date="2024-04-18T19:06:00Z"/>
                <w:szCs w:val="18"/>
                <w:lang w:eastAsia="zh-CN"/>
              </w:rPr>
            </w:pPr>
            <w:ins w:id="2879" w:author="ZTE-Chenchen" w:date="2024-04-18T19:06:00Z">
              <w:r>
                <w:rPr>
                  <w:szCs w:val="18"/>
                  <w:lang w:eastAsia="zh-CN"/>
                </w:rPr>
                <w:t>-</w:t>
              </w:r>
            </w:ins>
          </w:p>
        </w:tc>
      </w:tr>
      <w:tr w:rsidR="005C5EBD" w14:paraId="4D234671" w14:textId="77777777" w:rsidTr="0053627A">
        <w:trPr>
          <w:trHeight w:val="42"/>
          <w:jc w:val="center"/>
          <w:ins w:id="2880" w:author="ZTE-Chenchen" w:date="2024-04-18T19:06:00Z"/>
        </w:trPr>
        <w:tc>
          <w:tcPr>
            <w:tcW w:w="2245" w:type="dxa"/>
            <w:tcBorders>
              <w:top w:val="single" w:sz="4" w:space="0" w:color="auto"/>
              <w:left w:val="single" w:sz="4" w:space="0" w:color="auto"/>
              <w:bottom w:val="nil"/>
              <w:right w:val="single" w:sz="4" w:space="0" w:color="auto"/>
            </w:tcBorders>
            <w:vAlign w:val="center"/>
          </w:tcPr>
          <w:p w14:paraId="79D21202" w14:textId="77777777" w:rsidR="005C5EBD" w:rsidRDefault="005C5EBD" w:rsidP="0053627A">
            <w:pPr>
              <w:pStyle w:val="TAL"/>
              <w:rPr>
                <w:ins w:id="2881" w:author="ZTE-Chenchen" w:date="2024-04-18T19:06:00Z"/>
                <w:lang w:val="da-DK"/>
              </w:rPr>
            </w:pPr>
            <w:ins w:id="2882" w:author="ZTE-Chenchen" w:date="2024-04-18T19:06: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tcPr>
          <w:p w14:paraId="0B09BEA8" w14:textId="77777777" w:rsidR="005C5EBD" w:rsidRDefault="005C5EBD" w:rsidP="0053627A">
            <w:pPr>
              <w:pStyle w:val="TAL"/>
              <w:rPr>
                <w:ins w:id="2883" w:author="ZTE-Chenchen" w:date="2024-04-18T19:06:00Z"/>
                <w:lang w:val="da-DK"/>
              </w:rPr>
            </w:pPr>
            <w:ins w:id="2884" w:author="ZTE-Chenchen" w:date="2024-04-18T19:06:00Z">
              <w:r>
                <w:t>Config</w:t>
              </w:r>
              <w:r>
                <w:rPr>
                  <w:rFonts w:cs="Arial"/>
                  <w:vertAlign w:val="subscript"/>
                </w:rPr>
                <w:t>SCell</w:t>
              </w:r>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0FE3E41D" w14:textId="77777777" w:rsidR="005C5EBD" w:rsidRDefault="005C5EBD" w:rsidP="0053627A">
            <w:pPr>
              <w:pStyle w:val="TAC"/>
              <w:rPr>
                <w:ins w:id="2885"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B2DF0A" w14:textId="77777777" w:rsidR="005C5EBD" w:rsidRDefault="005C5EBD" w:rsidP="0053627A">
            <w:pPr>
              <w:pStyle w:val="TAC"/>
              <w:rPr>
                <w:ins w:id="2886" w:author="ZTE-Chenchen" w:date="2024-04-18T19:06:00Z"/>
                <w:lang w:val="en-US"/>
              </w:rPr>
            </w:pPr>
            <w:ins w:id="2887" w:author="ZTE-Chenchen" w:date="2024-04-18T19:06:00Z">
              <w:r>
                <w:rPr>
                  <w:szCs w:val="16"/>
                  <w:lang w:eastAsia="zh-CN"/>
                </w:rPr>
                <w:t>OP.1</w:t>
              </w:r>
              <w:r>
                <w:rPr>
                  <w:szCs w:val="16"/>
                  <w:vertAlign w:val="superscript"/>
                  <w:lang w:eastAsia="zh-CN"/>
                </w:rPr>
                <w:t>Note 5</w:t>
              </w:r>
            </w:ins>
          </w:p>
        </w:tc>
      </w:tr>
      <w:tr w:rsidR="005C5EBD" w14:paraId="2CCE9688" w14:textId="77777777" w:rsidTr="0053627A">
        <w:trPr>
          <w:trHeight w:val="42"/>
          <w:jc w:val="center"/>
          <w:ins w:id="2888" w:author="ZTE-Chenchen" w:date="2024-04-18T19:06:00Z"/>
        </w:trPr>
        <w:tc>
          <w:tcPr>
            <w:tcW w:w="2245" w:type="dxa"/>
            <w:tcBorders>
              <w:top w:val="nil"/>
              <w:left w:val="single" w:sz="4" w:space="0" w:color="auto"/>
              <w:bottom w:val="single" w:sz="4" w:space="0" w:color="auto"/>
              <w:right w:val="single" w:sz="4" w:space="0" w:color="auto"/>
            </w:tcBorders>
            <w:vAlign w:val="center"/>
          </w:tcPr>
          <w:p w14:paraId="5D5245A6" w14:textId="77777777" w:rsidR="005C5EBD" w:rsidRDefault="005C5EBD" w:rsidP="0053627A">
            <w:pPr>
              <w:pStyle w:val="TAL"/>
              <w:rPr>
                <w:ins w:id="2889" w:author="ZTE-Chenchen" w:date="2024-04-18T19:06:00Z"/>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3846E106" w14:textId="77777777" w:rsidR="005C5EBD" w:rsidRDefault="005C5EBD" w:rsidP="0053627A">
            <w:pPr>
              <w:pStyle w:val="TAL"/>
              <w:rPr>
                <w:ins w:id="2890" w:author="ZTE-Chenchen" w:date="2024-04-18T19:06:00Z"/>
                <w:lang w:val="da-DK"/>
              </w:rPr>
            </w:pPr>
            <w:ins w:id="2891" w:author="ZTE-Chenchen" w:date="2024-04-18T19:06:00Z">
              <w:r>
                <w:t>Config</w:t>
              </w:r>
              <w:r>
                <w:rPr>
                  <w:rFonts w:cs="Arial"/>
                  <w:vertAlign w:val="subscript"/>
                </w:rPr>
                <w:t>SCell</w:t>
              </w:r>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1233765A" w14:textId="77777777" w:rsidR="005C5EBD" w:rsidRDefault="005C5EBD" w:rsidP="0053627A">
            <w:pPr>
              <w:pStyle w:val="TAC"/>
              <w:rPr>
                <w:ins w:id="2892"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5025FF" w14:textId="77777777" w:rsidR="005C5EBD" w:rsidRDefault="005C5EBD" w:rsidP="0053627A">
            <w:pPr>
              <w:pStyle w:val="TAC"/>
              <w:rPr>
                <w:ins w:id="2893" w:author="ZTE-Chenchen" w:date="2024-04-18T19:06:00Z"/>
                <w:szCs w:val="16"/>
                <w:lang w:eastAsia="zh-CN"/>
              </w:rPr>
            </w:pPr>
            <w:ins w:id="2894"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72CAE729" w14:textId="77777777" w:rsidTr="0053627A">
        <w:trPr>
          <w:trHeight w:val="119"/>
          <w:jc w:val="center"/>
          <w:ins w:id="2895"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0C71B2A8" w14:textId="77777777" w:rsidR="005C5EBD" w:rsidRDefault="005C5EBD" w:rsidP="0053627A">
            <w:pPr>
              <w:pStyle w:val="TAL"/>
              <w:rPr>
                <w:ins w:id="2896" w:author="ZTE-Chenchen" w:date="2024-04-18T19:06:00Z"/>
                <w:lang w:val="da-DK" w:eastAsia="zh-CN"/>
              </w:rPr>
            </w:pPr>
            <w:ins w:id="2897" w:author="ZTE-Chenchen" w:date="2024-04-18T19:06:00Z">
              <w:r>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00DF82F2" w14:textId="77777777" w:rsidR="005C5EBD" w:rsidRDefault="005C5EBD" w:rsidP="0053627A">
            <w:pPr>
              <w:pStyle w:val="TAL"/>
              <w:rPr>
                <w:ins w:id="2898" w:author="ZTE-Chenchen" w:date="2024-04-18T19:06:00Z"/>
                <w:lang w:eastAsia="zh-CN"/>
              </w:rPr>
            </w:pPr>
            <w:ins w:id="2899" w:author="ZTE-Chenchen" w:date="2024-04-18T19:06:00Z">
              <w:r>
                <w:t>Config</w:t>
              </w:r>
              <w:r>
                <w:rPr>
                  <w:rFonts w:cs="Arial"/>
                  <w:vertAlign w:val="subscript"/>
                </w:rPr>
                <w:t>SCell</w:t>
              </w:r>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19AF1BF7" w14:textId="77777777" w:rsidR="005C5EBD" w:rsidRDefault="005C5EBD" w:rsidP="0053627A">
            <w:pPr>
              <w:pStyle w:val="TAC"/>
              <w:rPr>
                <w:ins w:id="2900"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D07FFC" w14:textId="77777777" w:rsidR="005C5EBD" w:rsidRDefault="005C5EBD" w:rsidP="0053627A">
            <w:pPr>
              <w:pStyle w:val="TAC"/>
              <w:rPr>
                <w:ins w:id="2901" w:author="ZTE-Chenchen" w:date="2024-04-18T19:06:00Z"/>
                <w:lang w:eastAsia="zh-CN"/>
              </w:rPr>
            </w:pPr>
            <w:ins w:id="2902" w:author="ZTE-Chenchen" w:date="2024-04-18T19:06:00Z">
              <w:r>
                <w:rPr>
                  <w:lang w:eastAsia="zh-CN"/>
                </w:rPr>
                <w:t>Not provided</w:t>
              </w:r>
            </w:ins>
          </w:p>
        </w:tc>
      </w:tr>
      <w:tr w:rsidR="005C5EBD" w14:paraId="44DF01E3" w14:textId="77777777" w:rsidTr="0053627A">
        <w:trPr>
          <w:trHeight w:val="119"/>
          <w:jc w:val="center"/>
          <w:ins w:id="2903"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D12F4D2" w14:textId="77777777" w:rsidR="005C5EBD" w:rsidRDefault="005C5EBD" w:rsidP="0053627A">
            <w:pPr>
              <w:pStyle w:val="TAL"/>
              <w:rPr>
                <w:ins w:id="2904" w:author="ZTE-Chenchen" w:date="2024-04-18T19:06:00Z"/>
                <w:lang w:val="da-DK" w:eastAsia="zh-CN"/>
              </w:rPr>
            </w:pPr>
            <w:ins w:id="2905" w:author="ZTE-Chenchen" w:date="2024-04-18T19:06:00Z">
              <w:r>
                <w:rPr>
                  <w:rFonts w:hint="eastAsia"/>
                  <w:lang w:val="en-US" w:eastAsia="zh-CN"/>
                </w:rPr>
                <w:t xml:space="preserve">Periodic </w:t>
              </w:r>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tcPr>
          <w:p w14:paraId="0B470FE8" w14:textId="77777777" w:rsidR="005C5EBD" w:rsidRDefault="005C5EBD" w:rsidP="0053627A">
            <w:pPr>
              <w:pStyle w:val="TAL"/>
              <w:rPr>
                <w:ins w:id="2906" w:author="ZTE-Chenchen" w:date="2024-04-18T19:06:00Z"/>
              </w:rPr>
            </w:pPr>
            <w:ins w:id="2907" w:author="ZTE-Chenchen" w:date="2024-04-18T19:06:00Z">
              <w:r>
                <w:t>Config</w:t>
              </w:r>
              <w:r>
                <w:rPr>
                  <w:rFonts w:cs="Arial"/>
                  <w:vertAlign w:val="subscript"/>
                </w:rPr>
                <w:t>SCell</w:t>
              </w:r>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4039F53F" w14:textId="77777777" w:rsidR="005C5EBD" w:rsidRDefault="005C5EBD" w:rsidP="0053627A">
            <w:pPr>
              <w:pStyle w:val="TAC"/>
              <w:rPr>
                <w:ins w:id="2908"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82540C" w14:textId="77777777" w:rsidR="005C5EBD" w:rsidRDefault="005C5EBD" w:rsidP="0053627A">
            <w:pPr>
              <w:pStyle w:val="TAC"/>
              <w:rPr>
                <w:ins w:id="2909" w:author="ZTE-Chenchen" w:date="2024-04-18T19:06:00Z"/>
                <w:lang w:eastAsia="zh-CN"/>
              </w:rPr>
            </w:pPr>
            <w:ins w:id="2910" w:author="ZTE-Chenchen" w:date="2024-04-18T19:06:00Z">
              <w:r>
                <w:t>CSI-RS.1.1 FDD</w:t>
              </w:r>
            </w:ins>
          </w:p>
        </w:tc>
      </w:tr>
      <w:tr w:rsidR="005C5EBD" w14:paraId="7DB4DE8D" w14:textId="77777777" w:rsidTr="0053627A">
        <w:trPr>
          <w:trHeight w:val="119"/>
          <w:jc w:val="center"/>
          <w:ins w:id="291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A583DC7" w14:textId="77777777" w:rsidR="005C5EBD" w:rsidRDefault="005C5EBD" w:rsidP="0053627A">
            <w:pPr>
              <w:spacing w:after="0"/>
              <w:rPr>
                <w:ins w:id="2912"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46CCBD" w14:textId="77777777" w:rsidR="005C5EBD" w:rsidRDefault="005C5EBD" w:rsidP="0053627A">
            <w:pPr>
              <w:pStyle w:val="TAL"/>
              <w:rPr>
                <w:ins w:id="2913" w:author="ZTE-Chenchen" w:date="2024-04-18T19:06:00Z"/>
              </w:rPr>
            </w:pPr>
            <w:ins w:id="2914" w:author="ZTE-Chenchen" w:date="2024-04-18T19:06:00Z">
              <w:r>
                <w:t>Config</w:t>
              </w:r>
              <w:r>
                <w:rPr>
                  <w:rFonts w:cs="Arial"/>
                  <w:vertAlign w:val="subscript"/>
                </w:rPr>
                <w:t>SCell</w:t>
              </w:r>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45295982" w14:textId="77777777" w:rsidR="005C5EBD" w:rsidRDefault="005C5EBD" w:rsidP="0053627A">
            <w:pPr>
              <w:pStyle w:val="TAC"/>
              <w:rPr>
                <w:ins w:id="2915"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BAAD0" w14:textId="77777777" w:rsidR="005C5EBD" w:rsidRDefault="005C5EBD" w:rsidP="0053627A">
            <w:pPr>
              <w:pStyle w:val="TAC"/>
              <w:rPr>
                <w:ins w:id="2916" w:author="ZTE-Chenchen" w:date="2024-04-18T19:06:00Z"/>
                <w:lang w:eastAsia="zh-CN"/>
              </w:rPr>
            </w:pPr>
            <w:ins w:id="2917" w:author="ZTE-Chenchen" w:date="2024-04-18T19:06:00Z">
              <w:r>
                <w:t>CSI-RS.1.1 TDD</w:t>
              </w:r>
            </w:ins>
          </w:p>
        </w:tc>
      </w:tr>
      <w:tr w:rsidR="005C5EBD" w14:paraId="15E545A8" w14:textId="77777777" w:rsidTr="0053627A">
        <w:trPr>
          <w:trHeight w:val="119"/>
          <w:jc w:val="center"/>
          <w:ins w:id="291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ECAC421" w14:textId="77777777" w:rsidR="005C5EBD" w:rsidRDefault="005C5EBD" w:rsidP="0053627A">
            <w:pPr>
              <w:spacing w:after="0"/>
              <w:rPr>
                <w:ins w:id="2919"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3D2F808" w14:textId="77777777" w:rsidR="005C5EBD" w:rsidRDefault="005C5EBD" w:rsidP="0053627A">
            <w:pPr>
              <w:pStyle w:val="TAL"/>
              <w:rPr>
                <w:ins w:id="2920" w:author="ZTE-Chenchen" w:date="2024-04-18T19:06:00Z"/>
              </w:rPr>
            </w:pPr>
            <w:ins w:id="2921" w:author="ZTE-Chenchen" w:date="2024-04-18T19:06:00Z">
              <w:r>
                <w:t>Config</w:t>
              </w:r>
              <w:r>
                <w:rPr>
                  <w:rFonts w:cs="Arial"/>
                  <w:vertAlign w:val="subscript"/>
                </w:rPr>
                <w:t>SCell</w:t>
              </w:r>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F824724" w14:textId="77777777" w:rsidR="005C5EBD" w:rsidRDefault="005C5EBD" w:rsidP="0053627A">
            <w:pPr>
              <w:pStyle w:val="TAC"/>
              <w:rPr>
                <w:ins w:id="2922"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EFE9B3" w14:textId="77777777" w:rsidR="005C5EBD" w:rsidRDefault="005C5EBD" w:rsidP="0053627A">
            <w:pPr>
              <w:pStyle w:val="TAC"/>
              <w:rPr>
                <w:ins w:id="2923" w:author="ZTE-Chenchen" w:date="2024-04-18T19:06:00Z"/>
                <w:lang w:eastAsia="zh-CN"/>
              </w:rPr>
            </w:pPr>
            <w:ins w:id="2924" w:author="ZTE-Chenchen" w:date="2024-04-18T19:06:00Z">
              <w:r>
                <w:t>CSI-RS.2.1 TDD</w:t>
              </w:r>
            </w:ins>
          </w:p>
        </w:tc>
      </w:tr>
      <w:tr w:rsidR="005C5EBD" w14:paraId="06D355CC" w14:textId="77777777" w:rsidTr="0053627A">
        <w:trPr>
          <w:trHeight w:val="301"/>
          <w:jc w:val="center"/>
          <w:ins w:id="292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7ADF867" w14:textId="77777777" w:rsidR="005C5EBD" w:rsidRDefault="005C5EBD" w:rsidP="0053627A">
            <w:pPr>
              <w:pStyle w:val="TAL"/>
              <w:rPr>
                <w:ins w:id="2926" w:author="ZTE-Chenchen" w:date="2024-04-18T19:06:00Z"/>
                <w:lang w:val="da-DK" w:eastAsia="zh-CN"/>
              </w:rPr>
            </w:pPr>
            <w:ins w:id="2927" w:author="ZTE-Chenchen" w:date="2024-04-18T19:06:00Z">
              <w:r>
                <w:rPr>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081F4E01" w14:textId="77777777" w:rsidR="005C5EBD" w:rsidRDefault="005C5EBD" w:rsidP="0053627A">
            <w:pPr>
              <w:pStyle w:val="TAC"/>
              <w:rPr>
                <w:ins w:id="2928"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0033E3" w14:textId="77777777" w:rsidR="005C5EBD" w:rsidRDefault="005C5EBD" w:rsidP="0053627A">
            <w:pPr>
              <w:pStyle w:val="TAC"/>
              <w:rPr>
                <w:ins w:id="2929" w:author="ZTE-Chenchen" w:date="2024-04-18T19:06:00Z"/>
                <w:lang w:val="en-US" w:eastAsia="zh-CN"/>
              </w:rPr>
            </w:pPr>
            <w:ins w:id="2930" w:author="ZTE-Chenchen" w:date="2024-04-18T19:06:00Z">
              <w:r>
                <w:rPr>
                  <w:lang w:eastAsia="zh-CN"/>
                </w:rPr>
                <w:t>Not provided</w:t>
              </w:r>
            </w:ins>
          </w:p>
        </w:tc>
      </w:tr>
      <w:tr w:rsidR="005C5EBD" w14:paraId="0563FFBE" w14:textId="77777777" w:rsidTr="0053627A">
        <w:trPr>
          <w:trHeight w:val="277"/>
          <w:jc w:val="center"/>
          <w:ins w:id="293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48F2DC6" w14:textId="77777777" w:rsidR="005C5EBD" w:rsidRDefault="005C5EBD" w:rsidP="0053627A">
            <w:pPr>
              <w:pStyle w:val="TAL"/>
              <w:rPr>
                <w:ins w:id="2932" w:author="ZTE-Chenchen" w:date="2024-04-18T19:06:00Z"/>
              </w:rPr>
            </w:pPr>
            <w:ins w:id="2933" w:author="ZTE-Chenchen" w:date="2024-04-18T19:06:00Z">
              <w:r>
                <w:t>reportConfigType</w:t>
              </w:r>
            </w:ins>
          </w:p>
        </w:tc>
        <w:tc>
          <w:tcPr>
            <w:tcW w:w="1182" w:type="dxa"/>
            <w:tcBorders>
              <w:top w:val="single" w:sz="4" w:space="0" w:color="auto"/>
              <w:left w:val="single" w:sz="4" w:space="0" w:color="auto"/>
              <w:bottom w:val="single" w:sz="4" w:space="0" w:color="auto"/>
              <w:right w:val="single" w:sz="4" w:space="0" w:color="auto"/>
            </w:tcBorders>
          </w:tcPr>
          <w:p w14:paraId="33DC0DC0" w14:textId="77777777" w:rsidR="005C5EBD" w:rsidRDefault="005C5EBD" w:rsidP="0053627A">
            <w:pPr>
              <w:pStyle w:val="TAC"/>
              <w:rPr>
                <w:ins w:id="2934"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C084C4E" w14:textId="77777777" w:rsidR="005C5EBD" w:rsidRDefault="005C5EBD" w:rsidP="0053627A">
            <w:pPr>
              <w:pStyle w:val="TAC"/>
              <w:rPr>
                <w:ins w:id="2935" w:author="ZTE-Chenchen" w:date="2024-04-18T19:06:00Z"/>
                <w:lang w:eastAsia="zh-CN"/>
              </w:rPr>
            </w:pPr>
            <w:ins w:id="2936" w:author="ZTE-Chenchen" w:date="2024-04-18T19:06:00Z">
              <w:r>
                <w:rPr>
                  <w:lang w:eastAsia="zh-CN"/>
                </w:rPr>
                <w:t>periodic</w:t>
              </w:r>
            </w:ins>
          </w:p>
        </w:tc>
      </w:tr>
      <w:tr w:rsidR="005C5EBD" w14:paraId="1E440025" w14:textId="77777777" w:rsidTr="0053627A">
        <w:trPr>
          <w:trHeight w:val="277"/>
          <w:jc w:val="center"/>
          <w:ins w:id="2937"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6C05D" w14:textId="77777777" w:rsidR="005C5EBD" w:rsidRDefault="005C5EBD" w:rsidP="0053627A">
            <w:pPr>
              <w:pStyle w:val="TAL"/>
              <w:rPr>
                <w:ins w:id="2938" w:author="ZTE-Chenchen" w:date="2024-04-18T19:06:00Z"/>
              </w:rPr>
            </w:pPr>
            <w:ins w:id="2939" w:author="ZTE-Chenchen" w:date="2024-04-18T19:06:00Z">
              <w:r>
                <w:t>reportQuantity</w:t>
              </w:r>
            </w:ins>
          </w:p>
        </w:tc>
        <w:tc>
          <w:tcPr>
            <w:tcW w:w="1182" w:type="dxa"/>
            <w:tcBorders>
              <w:top w:val="single" w:sz="4" w:space="0" w:color="auto"/>
              <w:left w:val="single" w:sz="4" w:space="0" w:color="auto"/>
              <w:bottom w:val="single" w:sz="4" w:space="0" w:color="auto"/>
              <w:right w:val="single" w:sz="4" w:space="0" w:color="auto"/>
            </w:tcBorders>
          </w:tcPr>
          <w:p w14:paraId="631E8D4B" w14:textId="77777777" w:rsidR="005C5EBD" w:rsidRDefault="005C5EBD" w:rsidP="0053627A">
            <w:pPr>
              <w:pStyle w:val="TAC"/>
              <w:rPr>
                <w:ins w:id="2940"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61F6A76" w14:textId="77777777" w:rsidR="005C5EBD" w:rsidRDefault="005C5EBD" w:rsidP="0053627A">
            <w:pPr>
              <w:pStyle w:val="TAC"/>
              <w:rPr>
                <w:ins w:id="2941" w:author="ZTE-Chenchen" w:date="2024-04-18T19:06:00Z"/>
                <w:lang w:eastAsia="zh-CN"/>
              </w:rPr>
            </w:pPr>
            <w:ins w:id="2942" w:author="ZTE-Chenchen" w:date="2024-04-18T19:06:00Z">
              <w:r>
                <w:rPr>
                  <w:lang w:eastAsia="zh-CN"/>
                </w:rPr>
                <w:t>cri-RI-PMI-CQI</w:t>
              </w:r>
            </w:ins>
          </w:p>
        </w:tc>
      </w:tr>
      <w:tr w:rsidR="005C5EBD" w14:paraId="6AC64E24" w14:textId="77777777" w:rsidTr="0053627A">
        <w:trPr>
          <w:trHeight w:val="174"/>
          <w:jc w:val="center"/>
          <w:ins w:id="2943"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1C645A9" w14:textId="77777777" w:rsidR="005C5EBD" w:rsidRDefault="005C5EBD" w:rsidP="0053627A">
            <w:pPr>
              <w:pStyle w:val="TAL"/>
              <w:rPr>
                <w:ins w:id="2944" w:author="ZTE-Chenchen" w:date="2024-04-18T19:06:00Z"/>
              </w:rPr>
            </w:pPr>
            <w:ins w:id="2945" w:author="ZTE-Chenchen" w:date="2024-04-18T19:06: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tcPr>
          <w:p w14:paraId="1E6B4368" w14:textId="77777777" w:rsidR="005C5EBD" w:rsidRDefault="005C5EBD" w:rsidP="0053627A">
            <w:pPr>
              <w:pStyle w:val="TAL"/>
              <w:rPr>
                <w:ins w:id="2946" w:author="ZTE-Chenchen" w:date="2024-04-18T19:06:00Z"/>
                <w:lang w:val="da-DK" w:eastAsia="zh-CN"/>
              </w:rPr>
            </w:pPr>
            <w:ins w:id="2947" w:author="ZTE-Chenchen" w:date="2024-04-18T19:0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05AC8C" w14:textId="77777777" w:rsidR="005C5EBD" w:rsidRDefault="005C5EBD" w:rsidP="0053627A">
            <w:pPr>
              <w:pStyle w:val="TAC"/>
              <w:rPr>
                <w:ins w:id="2948" w:author="ZTE-Chenchen" w:date="2024-04-18T19:06:00Z"/>
                <w:lang w:eastAsia="zh-CN"/>
              </w:rPr>
            </w:pPr>
            <w:ins w:id="2949" w:author="ZTE-Chenchen" w:date="2024-04-18T19:06:00Z">
              <w:r>
                <w:rPr>
                  <w:lang w:eastAsia="zh-CN"/>
                </w:rPr>
                <w:t>slot</w:t>
              </w:r>
            </w:ins>
          </w:p>
          <w:p w14:paraId="38B94071" w14:textId="77777777" w:rsidR="005C5EBD" w:rsidRDefault="005C5EBD" w:rsidP="0053627A">
            <w:pPr>
              <w:pStyle w:val="TAC"/>
              <w:rPr>
                <w:ins w:id="2950"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E9F0C4" w14:textId="77777777" w:rsidR="005C5EBD" w:rsidRDefault="005C5EBD" w:rsidP="0053627A">
            <w:pPr>
              <w:pStyle w:val="TAC"/>
              <w:rPr>
                <w:ins w:id="2951" w:author="ZTE-Chenchen" w:date="2024-04-18T19:06:00Z"/>
                <w:lang w:eastAsia="zh-CN"/>
              </w:rPr>
            </w:pPr>
            <w:ins w:id="2952" w:author="ZTE-Chenchen" w:date="2024-04-18T19:06:00Z">
              <w:r>
                <w:rPr>
                  <w:lang w:eastAsia="zh-CN"/>
                </w:rPr>
                <w:t>-</w:t>
              </w:r>
            </w:ins>
          </w:p>
        </w:tc>
      </w:tr>
      <w:tr w:rsidR="005C5EBD" w14:paraId="188DC4FB" w14:textId="77777777" w:rsidTr="0053627A">
        <w:trPr>
          <w:trHeight w:val="174"/>
          <w:jc w:val="center"/>
          <w:ins w:id="295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4B0AB18" w14:textId="77777777" w:rsidR="005C5EBD" w:rsidRDefault="005C5EBD" w:rsidP="0053627A">
            <w:pPr>
              <w:spacing w:after="0"/>
              <w:rPr>
                <w:ins w:id="2954"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8A0A6D7" w14:textId="77777777" w:rsidR="005C5EBD" w:rsidRDefault="005C5EBD" w:rsidP="0053627A">
            <w:pPr>
              <w:pStyle w:val="TAL"/>
              <w:rPr>
                <w:ins w:id="2955" w:author="ZTE-Chenchen" w:date="2024-04-18T19:06:00Z"/>
                <w:lang w:val="da-DK" w:eastAsia="zh-CN"/>
              </w:rPr>
            </w:pPr>
            <w:ins w:id="2956"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2D47E4" w14:textId="77777777" w:rsidR="005C5EBD" w:rsidRDefault="005C5EBD" w:rsidP="0053627A">
            <w:pPr>
              <w:spacing w:after="0"/>
              <w:rPr>
                <w:ins w:id="2957"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2BE219" w14:textId="77777777" w:rsidR="005C5EBD" w:rsidRDefault="005C5EBD" w:rsidP="0053627A">
            <w:pPr>
              <w:pStyle w:val="TAC"/>
              <w:rPr>
                <w:ins w:id="2958" w:author="ZTE-Chenchen" w:date="2024-04-18T19:06:00Z"/>
                <w:lang w:eastAsia="zh-CN"/>
              </w:rPr>
            </w:pPr>
            <w:ins w:id="2959" w:author="ZTE-Chenchen" w:date="2024-04-18T19:06:00Z">
              <w:r>
                <w:rPr>
                  <w:lang w:eastAsia="zh-CN"/>
                </w:rPr>
                <w:t>-</w:t>
              </w:r>
            </w:ins>
          </w:p>
        </w:tc>
      </w:tr>
      <w:tr w:rsidR="005C5EBD" w14:paraId="162E2685" w14:textId="77777777" w:rsidTr="0053627A">
        <w:trPr>
          <w:trHeight w:val="174"/>
          <w:jc w:val="center"/>
          <w:ins w:id="296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CA9A3E" w14:textId="77777777" w:rsidR="005C5EBD" w:rsidRDefault="005C5EBD" w:rsidP="0053627A">
            <w:pPr>
              <w:pStyle w:val="TAL"/>
              <w:rPr>
                <w:ins w:id="2961" w:author="ZTE-Chenchen" w:date="2024-04-18T19:06:00Z"/>
              </w:rPr>
            </w:pPr>
            <w:ins w:id="2962" w:author="ZTE-Chenchen" w:date="2024-04-18T19:06: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tcPr>
          <w:p w14:paraId="248BF3D3" w14:textId="77777777" w:rsidR="005C5EBD" w:rsidRDefault="005C5EBD" w:rsidP="0053627A">
            <w:pPr>
              <w:pStyle w:val="TAL"/>
              <w:rPr>
                <w:ins w:id="2963" w:author="ZTE-Chenchen" w:date="2024-04-18T19:06:00Z"/>
                <w:lang w:val="da-DK" w:eastAsia="zh-CN"/>
              </w:rPr>
            </w:pPr>
            <w:ins w:id="2964" w:author="ZTE-Chenchen" w:date="2024-04-18T19:0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159B14" w14:textId="77777777" w:rsidR="005C5EBD" w:rsidRDefault="005C5EBD" w:rsidP="0053627A">
            <w:pPr>
              <w:pStyle w:val="TAC"/>
              <w:rPr>
                <w:ins w:id="2965" w:author="ZTE-Chenchen" w:date="2024-04-18T19:06:00Z"/>
                <w:lang w:eastAsia="zh-CN"/>
              </w:rPr>
            </w:pPr>
            <w:ins w:id="2966" w:author="ZTE-Chenchen" w:date="2024-04-18T19:06:00Z">
              <w:r>
                <w:rPr>
                  <w:lang w:eastAsia="zh-CN"/>
                </w:rPr>
                <w:t>slot</w:t>
              </w:r>
            </w:ins>
          </w:p>
          <w:p w14:paraId="5FEB154C" w14:textId="77777777" w:rsidR="005C5EBD" w:rsidRDefault="005C5EBD" w:rsidP="0053627A">
            <w:pPr>
              <w:pStyle w:val="TAC"/>
              <w:rPr>
                <w:ins w:id="2967"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9CE5F1" w14:textId="77777777" w:rsidR="005C5EBD" w:rsidRDefault="005C5EBD" w:rsidP="0053627A">
            <w:pPr>
              <w:pStyle w:val="TAC"/>
              <w:rPr>
                <w:ins w:id="2968" w:author="ZTE-Chenchen" w:date="2024-04-18T19:06:00Z"/>
                <w:lang w:eastAsia="zh-CN"/>
              </w:rPr>
            </w:pPr>
            <w:ins w:id="2969" w:author="ZTE-Chenchen" w:date="2024-04-18T19:06:00Z">
              <w:r>
                <w:rPr>
                  <w:lang w:eastAsia="zh-CN"/>
                </w:rPr>
                <w:t>-</w:t>
              </w:r>
            </w:ins>
          </w:p>
        </w:tc>
      </w:tr>
      <w:tr w:rsidR="005C5EBD" w14:paraId="11BC4113" w14:textId="77777777" w:rsidTr="0053627A">
        <w:trPr>
          <w:trHeight w:val="174"/>
          <w:jc w:val="center"/>
          <w:ins w:id="297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388793D" w14:textId="77777777" w:rsidR="005C5EBD" w:rsidRDefault="005C5EBD" w:rsidP="0053627A">
            <w:pPr>
              <w:spacing w:after="0"/>
              <w:rPr>
                <w:ins w:id="2971"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9FC020" w14:textId="77777777" w:rsidR="005C5EBD" w:rsidRDefault="005C5EBD" w:rsidP="0053627A">
            <w:pPr>
              <w:pStyle w:val="TAL"/>
              <w:rPr>
                <w:ins w:id="2972" w:author="ZTE-Chenchen" w:date="2024-04-18T19:06:00Z"/>
                <w:lang w:val="da-DK" w:eastAsia="zh-CN"/>
              </w:rPr>
            </w:pPr>
            <w:ins w:id="2973"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C9A507B" w14:textId="77777777" w:rsidR="005C5EBD" w:rsidRDefault="005C5EBD" w:rsidP="0053627A">
            <w:pPr>
              <w:spacing w:after="0"/>
              <w:rPr>
                <w:ins w:id="2974"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0E7C1D" w14:textId="77777777" w:rsidR="005C5EBD" w:rsidRDefault="005C5EBD" w:rsidP="0053627A">
            <w:pPr>
              <w:pStyle w:val="TAC"/>
              <w:rPr>
                <w:ins w:id="2975" w:author="ZTE-Chenchen" w:date="2024-04-18T19:06:00Z"/>
                <w:lang w:eastAsia="zh-CN"/>
              </w:rPr>
            </w:pPr>
            <w:ins w:id="2976" w:author="ZTE-Chenchen" w:date="2024-04-18T19:06:00Z">
              <w:r>
                <w:rPr>
                  <w:lang w:eastAsia="zh-CN"/>
                </w:rPr>
                <w:t>-</w:t>
              </w:r>
            </w:ins>
          </w:p>
        </w:tc>
      </w:tr>
      <w:tr w:rsidR="005C5EBD" w14:paraId="42BD043A" w14:textId="77777777" w:rsidTr="0053627A">
        <w:trPr>
          <w:jc w:val="center"/>
          <w:ins w:id="2977"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E1935E3" w14:textId="77777777" w:rsidR="005C5EBD" w:rsidRDefault="005C5EBD" w:rsidP="0053627A">
            <w:pPr>
              <w:pStyle w:val="TAL"/>
              <w:rPr>
                <w:ins w:id="2978" w:author="ZTE-Chenchen" w:date="2024-04-18T19:06:00Z"/>
                <w:lang w:val="da-DK"/>
              </w:rPr>
            </w:pPr>
            <w:ins w:id="2979" w:author="ZTE-Chenchen" w:date="2024-04-18T19:06:00Z">
              <w:r>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354A51" w14:textId="77777777" w:rsidR="005C5EBD" w:rsidRDefault="005C5EBD" w:rsidP="0053627A">
            <w:pPr>
              <w:pStyle w:val="TAC"/>
              <w:rPr>
                <w:ins w:id="2980" w:author="ZTE-Chenchen" w:date="2024-04-18T19:06:00Z"/>
                <w:lang w:val="en-US"/>
              </w:rPr>
            </w:pPr>
            <w:ins w:id="2981"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F70BADA" w14:textId="77777777" w:rsidR="005C5EBD" w:rsidRDefault="005C5EBD" w:rsidP="0053627A">
            <w:pPr>
              <w:pStyle w:val="TAC"/>
              <w:rPr>
                <w:ins w:id="2982" w:author="ZTE-Chenchen" w:date="2024-04-18T19:06:00Z"/>
                <w:lang w:val="en-US"/>
              </w:rPr>
            </w:pPr>
            <w:ins w:id="2983" w:author="ZTE-Chenchen" w:date="2024-04-18T19:06:00Z">
              <w:r>
                <w:t>0</w:t>
              </w:r>
            </w:ins>
          </w:p>
        </w:tc>
      </w:tr>
      <w:tr w:rsidR="005C5EBD" w14:paraId="6EE5926D" w14:textId="77777777" w:rsidTr="0053627A">
        <w:trPr>
          <w:jc w:val="center"/>
          <w:ins w:id="2984"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80666" w14:textId="77777777" w:rsidR="005C5EBD" w:rsidRDefault="005C5EBD" w:rsidP="0053627A">
            <w:pPr>
              <w:pStyle w:val="TAL"/>
              <w:rPr>
                <w:ins w:id="2985" w:author="ZTE-Chenchen" w:date="2024-04-18T19:06:00Z"/>
                <w:lang w:val="da-DK"/>
              </w:rPr>
            </w:pPr>
            <w:ins w:id="2986" w:author="ZTE-Chenchen" w:date="2024-04-18T19:06: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3FA7563" w14:textId="77777777" w:rsidR="005C5EBD" w:rsidRDefault="005C5EBD" w:rsidP="0053627A">
            <w:pPr>
              <w:spacing w:after="0"/>
              <w:rPr>
                <w:ins w:id="2987"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7613E3" w14:textId="77777777" w:rsidR="005C5EBD" w:rsidRDefault="005C5EBD" w:rsidP="0053627A">
            <w:pPr>
              <w:spacing w:after="0"/>
              <w:rPr>
                <w:ins w:id="2988" w:author="ZTE-Chenchen" w:date="2024-04-18T19:06:00Z"/>
                <w:rFonts w:ascii="Arial" w:hAnsi="Arial"/>
                <w:sz w:val="18"/>
                <w:lang w:val="en-US"/>
              </w:rPr>
            </w:pPr>
          </w:p>
        </w:tc>
      </w:tr>
      <w:tr w:rsidR="005C5EBD" w14:paraId="16BAD398" w14:textId="77777777" w:rsidTr="0053627A">
        <w:trPr>
          <w:jc w:val="center"/>
          <w:ins w:id="298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82F4AD1" w14:textId="77777777" w:rsidR="005C5EBD" w:rsidRDefault="005C5EBD" w:rsidP="0053627A">
            <w:pPr>
              <w:pStyle w:val="TAL"/>
              <w:rPr>
                <w:ins w:id="2990" w:author="ZTE-Chenchen" w:date="2024-04-18T19:06:00Z"/>
                <w:lang w:val="da-DK"/>
              </w:rPr>
            </w:pPr>
            <w:ins w:id="2991" w:author="ZTE-Chenchen" w:date="2024-04-18T19:06: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956316E" w14:textId="77777777" w:rsidR="005C5EBD" w:rsidRDefault="005C5EBD" w:rsidP="0053627A">
            <w:pPr>
              <w:spacing w:after="0"/>
              <w:rPr>
                <w:ins w:id="2992"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B32C65" w14:textId="77777777" w:rsidR="005C5EBD" w:rsidRDefault="005C5EBD" w:rsidP="0053627A">
            <w:pPr>
              <w:spacing w:after="0"/>
              <w:rPr>
                <w:ins w:id="2993" w:author="ZTE-Chenchen" w:date="2024-04-18T19:06:00Z"/>
                <w:rFonts w:ascii="Arial" w:hAnsi="Arial"/>
                <w:sz w:val="18"/>
                <w:lang w:val="en-US"/>
              </w:rPr>
            </w:pPr>
          </w:p>
        </w:tc>
      </w:tr>
      <w:tr w:rsidR="005C5EBD" w14:paraId="3A392CE4" w14:textId="77777777" w:rsidTr="0053627A">
        <w:trPr>
          <w:jc w:val="center"/>
          <w:ins w:id="2994"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8542AD7" w14:textId="77777777" w:rsidR="005C5EBD" w:rsidRDefault="005C5EBD" w:rsidP="0053627A">
            <w:pPr>
              <w:pStyle w:val="TAL"/>
              <w:rPr>
                <w:ins w:id="2995" w:author="ZTE-Chenchen" w:date="2024-04-18T19:06:00Z"/>
                <w:lang w:val="da-DK"/>
              </w:rPr>
            </w:pPr>
            <w:ins w:id="2996" w:author="ZTE-Chenchen" w:date="2024-04-18T19:06: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FC2B8E" w14:textId="77777777" w:rsidR="005C5EBD" w:rsidRDefault="005C5EBD" w:rsidP="0053627A">
            <w:pPr>
              <w:spacing w:after="0"/>
              <w:rPr>
                <w:ins w:id="2997"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81FE24B" w14:textId="77777777" w:rsidR="005C5EBD" w:rsidRDefault="005C5EBD" w:rsidP="0053627A">
            <w:pPr>
              <w:spacing w:after="0"/>
              <w:rPr>
                <w:ins w:id="2998" w:author="ZTE-Chenchen" w:date="2024-04-18T19:06:00Z"/>
                <w:rFonts w:ascii="Arial" w:hAnsi="Arial"/>
                <w:sz w:val="18"/>
                <w:lang w:val="en-US"/>
              </w:rPr>
            </w:pPr>
          </w:p>
        </w:tc>
      </w:tr>
      <w:tr w:rsidR="005C5EBD" w14:paraId="76561EFE" w14:textId="77777777" w:rsidTr="0053627A">
        <w:trPr>
          <w:jc w:val="center"/>
          <w:ins w:id="299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F1E8" w14:textId="77777777" w:rsidR="005C5EBD" w:rsidRDefault="005C5EBD" w:rsidP="0053627A">
            <w:pPr>
              <w:pStyle w:val="TAL"/>
              <w:rPr>
                <w:ins w:id="3000" w:author="ZTE-Chenchen" w:date="2024-04-18T19:06:00Z"/>
                <w:lang w:val="da-DK"/>
              </w:rPr>
            </w:pPr>
            <w:ins w:id="3001" w:author="ZTE-Chenchen" w:date="2024-04-18T19:06: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3FC2B45" w14:textId="77777777" w:rsidR="005C5EBD" w:rsidRDefault="005C5EBD" w:rsidP="0053627A">
            <w:pPr>
              <w:spacing w:after="0"/>
              <w:rPr>
                <w:ins w:id="3002"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C14D5AC" w14:textId="77777777" w:rsidR="005C5EBD" w:rsidRDefault="005C5EBD" w:rsidP="0053627A">
            <w:pPr>
              <w:spacing w:after="0"/>
              <w:rPr>
                <w:ins w:id="3003" w:author="ZTE-Chenchen" w:date="2024-04-18T19:06:00Z"/>
                <w:rFonts w:ascii="Arial" w:hAnsi="Arial"/>
                <w:sz w:val="18"/>
                <w:lang w:val="en-US"/>
              </w:rPr>
            </w:pPr>
          </w:p>
        </w:tc>
      </w:tr>
      <w:tr w:rsidR="005C5EBD" w14:paraId="2553A8D4" w14:textId="77777777" w:rsidTr="0053627A">
        <w:trPr>
          <w:jc w:val="center"/>
          <w:ins w:id="3004"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0EFEBAF" w14:textId="77777777" w:rsidR="005C5EBD" w:rsidRDefault="005C5EBD" w:rsidP="0053627A">
            <w:pPr>
              <w:pStyle w:val="TAL"/>
              <w:rPr>
                <w:ins w:id="3005" w:author="ZTE-Chenchen" w:date="2024-04-18T19:06:00Z"/>
                <w:lang w:val="da-DK"/>
              </w:rPr>
            </w:pPr>
            <w:ins w:id="3006" w:author="ZTE-Chenchen" w:date="2024-04-18T19:06: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318AB0" w14:textId="77777777" w:rsidR="005C5EBD" w:rsidRDefault="005C5EBD" w:rsidP="0053627A">
            <w:pPr>
              <w:spacing w:after="0"/>
              <w:rPr>
                <w:ins w:id="3007"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AA27447" w14:textId="77777777" w:rsidR="005C5EBD" w:rsidRDefault="005C5EBD" w:rsidP="0053627A">
            <w:pPr>
              <w:spacing w:after="0"/>
              <w:rPr>
                <w:ins w:id="3008" w:author="ZTE-Chenchen" w:date="2024-04-18T19:06:00Z"/>
                <w:rFonts w:ascii="Arial" w:hAnsi="Arial"/>
                <w:sz w:val="18"/>
                <w:lang w:val="en-US"/>
              </w:rPr>
            </w:pPr>
          </w:p>
        </w:tc>
      </w:tr>
      <w:tr w:rsidR="005C5EBD" w14:paraId="71343560" w14:textId="77777777" w:rsidTr="0053627A">
        <w:trPr>
          <w:jc w:val="center"/>
          <w:ins w:id="300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580891C" w14:textId="77777777" w:rsidR="005C5EBD" w:rsidRDefault="005C5EBD" w:rsidP="0053627A">
            <w:pPr>
              <w:pStyle w:val="TAL"/>
              <w:rPr>
                <w:ins w:id="3010" w:author="ZTE-Chenchen" w:date="2024-04-18T19:06:00Z"/>
                <w:lang w:val="da-DK"/>
              </w:rPr>
            </w:pPr>
            <w:ins w:id="3011" w:author="ZTE-Chenchen" w:date="2024-04-18T19:06: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F18C492" w14:textId="77777777" w:rsidR="005C5EBD" w:rsidRDefault="005C5EBD" w:rsidP="0053627A">
            <w:pPr>
              <w:spacing w:after="0"/>
              <w:rPr>
                <w:ins w:id="3012"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43A073A" w14:textId="77777777" w:rsidR="005C5EBD" w:rsidRDefault="005C5EBD" w:rsidP="0053627A">
            <w:pPr>
              <w:spacing w:after="0"/>
              <w:rPr>
                <w:ins w:id="3013" w:author="ZTE-Chenchen" w:date="2024-04-18T19:06:00Z"/>
                <w:rFonts w:ascii="Arial" w:hAnsi="Arial"/>
                <w:sz w:val="18"/>
                <w:lang w:val="en-US"/>
              </w:rPr>
            </w:pPr>
          </w:p>
        </w:tc>
      </w:tr>
      <w:tr w:rsidR="005C5EBD" w14:paraId="5BC1E1F0" w14:textId="77777777" w:rsidTr="0053627A">
        <w:trPr>
          <w:jc w:val="center"/>
          <w:ins w:id="3014"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AF0A712" w14:textId="77777777" w:rsidR="005C5EBD" w:rsidRDefault="005C5EBD" w:rsidP="0053627A">
            <w:pPr>
              <w:pStyle w:val="TAL"/>
              <w:rPr>
                <w:ins w:id="3015" w:author="ZTE-Chenchen" w:date="2024-04-18T19:06:00Z"/>
                <w:lang w:val="da-DK"/>
              </w:rPr>
            </w:pPr>
            <w:ins w:id="3016" w:author="ZTE-Chenchen" w:date="2024-04-18T19:06: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D465FD6" w14:textId="77777777" w:rsidR="005C5EBD" w:rsidRDefault="005C5EBD" w:rsidP="0053627A">
            <w:pPr>
              <w:spacing w:after="0"/>
              <w:rPr>
                <w:ins w:id="3017"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FD79027" w14:textId="77777777" w:rsidR="005C5EBD" w:rsidRDefault="005C5EBD" w:rsidP="0053627A">
            <w:pPr>
              <w:spacing w:after="0"/>
              <w:rPr>
                <w:ins w:id="3018" w:author="ZTE-Chenchen" w:date="2024-04-18T19:06:00Z"/>
                <w:rFonts w:ascii="Arial" w:hAnsi="Arial"/>
                <w:sz w:val="18"/>
                <w:lang w:val="en-US"/>
              </w:rPr>
            </w:pPr>
          </w:p>
        </w:tc>
      </w:tr>
      <w:tr w:rsidR="005C5EBD" w14:paraId="74DEAE66" w14:textId="77777777" w:rsidTr="0053627A">
        <w:trPr>
          <w:jc w:val="center"/>
          <w:ins w:id="301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8058FC0" w14:textId="77777777" w:rsidR="005C5EBD" w:rsidRDefault="005C5EBD" w:rsidP="0053627A">
            <w:pPr>
              <w:pStyle w:val="TAL"/>
              <w:rPr>
                <w:ins w:id="3020" w:author="ZTE-Chenchen" w:date="2024-04-18T19:06:00Z"/>
                <w:lang w:val="da-DK"/>
              </w:rPr>
            </w:pPr>
            <w:ins w:id="3021" w:author="ZTE-Chenchen" w:date="2024-04-18T19:06: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868913D" w14:textId="77777777" w:rsidR="005C5EBD" w:rsidRDefault="005C5EBD" w:rsidP="0053627A">
            <w:pPr>
              <w:spacing w:after="0"/>
              <w:rPr>
                <w:ins w:id="3022"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E98BEDA" w14:textId="77777777" w:rsidR="005C5EBD" w:rsidRDefault="005C5EBD" w:rsidP="0053627A">
            <w:pPr>
              <w:spacing w:after="0"/>
              <w:rPr>
                <w:ins w:id="3023" w:author="ZTE-Chenchen" w:date="2024-04-18T19:06:00Z"/>
                <w:rFonts w:ascii="Arial" w:hAnsi="Arial"/>
                <w:sz w:val="18"/>
                <w:lang w:val="en-US"/>
              </w:rPr>
            </w:pPr>
          </w:p>
        </w:tc>
      </w:tr>
      <w:tr w:rsidR="005C5EBD" w14:paraId="4D13CBC0" w14:textId="77777777" w:rsidTr="0053627A">
        <w:trPr>
          <w:trHeight w:val="62"/>
          <w:jc w:val="center"/>
          <w:ins w:id="3024"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DD56CFA" w14:textId="77777777" w:rsidR="005C5EBD" w:rsidRDefault="005C5EBD" w:rsidP="0053627A">
            <w:pPr>
              <w:pStyle w:val="TAL"/>
              <w:rPr>
                <w:ins w:id="3025" w:author="ZTE-Chenchen" w:date="2024-04-18T19:06:00Z"/>
                <w:rFonts w:eastAsia="Calibri"/>
                <w:szCs w:val="22"/>
                <w:lang w:val="en-US"/>
              </w:rPr>
            </w:pPr>
            <w:ins w:id="3026" w:author="ZTE-Chenchen" w:date="2024-04-18T19:06:00Z">
              <w:r>
                <w:rPr>
                  <w:rFonts w:eastAsia="Calibri"/>
                  <w:position w:val="-12"/>
                  <w:szCs w:val="22"/>
                  <w:lang w:val="en-US"/>
                </w:rPr>
                <w:object w:dxaOrig="402" w:dyaOrig="215" w14:anchorId="0E85F136">
                  <v:shape id="_x0000_i1040" type="#_x0000_t75" style="width:20.3pt;height:10.75pt" o:ole="">
                    <v:imagedata r:id="rId15" o:title=""/>
                  </v:shape>
                  <o:OLEObject Type="Embed" ProgID="Equation.3" ShapeID="_x0000_i1040" DrawAspect="Content" ObjectID="_1778049543" r:id="rId32"/>
                </w:object>
              </w:r>
            </w:ins>
            <w:ins w:id="3027" w:author="ZTE-Chenchen" w:date="2024-04-18T19:06: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tcPr>
          <w:p w14:paraId="1FC27848" w14:textId="77777777" w:rsidR="005C5EBD" w:rsidRDefault="005C5EBD" w:rsidP="0053627A">
            <w:pPr>
              <w:pStyle w:val="TAL"/>
              <w:rPr>
                <w:ins w:id="3028" w:author="ZTE-Chenchen" w:date="2024-04-18T19:06:00Z"/>
                <w:rFonts w:eastAsia="Calibri"/>
                <w:szCs w:val="22"/>
                <w:lang w:val="en-US"/>
              </w:rPr>
            </w:pPr>
            <w:ins w:id="3029"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8D243F" w14:textId="77777777" w:rsidR="005C5EBD" w:rsidRDefault="005C5EBD" w:rsidP="0053627A">
            <w:pPr>
              <w:pStyle w:val="TAC"/>
              <w:rPr>
                <w:ins w:id="3030" w:author="ZTE-Chenchen" w:date="2024-04-18T19:06:00Z"/>
                <w:lang w:val="en-US" w:eastAsia="zh-CN"/>
              </w:rPr>
            </w:pPr>
            <w:ins w:id="3031"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B4404D" w14:textId="77777777" w:rsidR="005C5EBD" w:rsidRDefault="005C5EBD" w:rsidP="0053627A">
            <w:pPr>
              <w:pStyle w:val="TAC"/>
              <w:rPr>
                <w:ins w:id="3032" w:author="ZTE-Chenchen" w:date="2024-04-18T19:06:00Z"/>
                <w:lang w:val="en-US"/>
              </w:rPr>
            </w:pPr>
            <w:ins w:id="3033" w:author="ZTE-Chenchen" w:date="2024-04-18T19:06:00Z">
              <w:r>
                <w:t>-104</w:t>
              </w:r>
            </w:ins>
          </w:p>
        </w:tc>
      </w:tr>
      <w:tr w:rsidR="005C5EBD" w14:paraId="02A3C75B" w14:textId="77777777" w:rsidTr="0053627A">
        <w:trPr>
          <w:trHeight w:val="42"/>
          <w:jc w:val="center"/>
          <w:ins w:id="3034"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B7C6663" w14:textId="77777777" w:rsidR="005C5EBD" w:rsidRDefault="005C5EBD" w:rsidP="0053627A">
            <w:pPr>
              <w:spacing w:after="0"/>
              <w:rPr>
                <w:ins w:id="3035"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708B14" w14:textId="77777777" w:rsidR="005C5EBD" w:rsidRDefault="005C5EBD" w:rsidP="0053627A">
            <w:pPr>
              <w:pStyle w:val="TAL"/>
              <w:rPr>
                <w:ins w:id="3036" w:author="ZTE-Chenchen" w:date="2024-04-18T19:06:00Z"/>
                <w:rFonts w:eastAsia="Calibri"/>
                <w:szCs w:val="22"/>
                <w:lang w:val="en-US"/>
              </w:rPr>
            </w:pPr>
            <w:ins w:id="3037"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E94510F" w14:textId="77777777" w:rsidR="005C5EBD" w:rsidRDefault="005C5EBD" w:rsidP="0053627A">
            <w:pPr>
              <w:spacing w:after="0"/>
              <w:rPr>
                <w:ins w:id="3038"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F6A1A4" w14:textId="77777777" w:rsidR="005C5EBD" w:rsidRDefault="005C5EBD" w:rsidP="0053627A">
            <w:pPr>
              <w:pStyle w:val="TAC"/>
              <w:rPr>
                <w:ins w:id="3039" w:author="ZTE-Chenchen" w:date="2024-04-18T19:06:00Z"/>
              </w:rPr>
            </w:pPr>
            <w:ins w:id="3040" w:author="ZTE-Chenchen" w:date="2024-04-18T19:06:00Z">
              <w:r>
                <w:t>-101</w:t>
              </w:r>
            </w:ins>
          </w:p>
        </w:tc>
      </w:tr>
      <w:tr w:rsidR="005C5EBD" w14:paraId="2BC07CA9" w14:textId="77777777" w:rsidTr="0053627A">
        <w:trPr>
          <w:jc w:val="center"/>
          <w:ins w:id="304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0239911" w14:textId="77777777" w:rsidR="005C5EBD" w:rsidRDefault="005C5EBD" w:rsidP="0053627A">
            <w:pPr>
              <w:pStyle w:val="TAL"/>
              <w:rPr>
                <w:ins w:id="3042" w:author="ZTE-Chenchen" w:date="2024-04-18T19:06:00Z"/>
                <w:i/>
                <w:lang w:val="en-US"/>
              </w:rPr>
            </w:pPr>
            <w:ins w:id="3043" w:author="ZTE-Chenchen" w:date="2024-04-18T19:06:00Z">
              <w:r>
                <w:rPr>
                  <w:rFonts w:eastAsia="Calibri"/>
                  <w:i/>
                  <w:position w:val="-12"/>
                  <w:szCs w:val="22"/>
                  <w:lang w:val="en-US"/>
                </w:rPr>
                <w:object w:dxaOrig="617" w:dyaOrig="402" w14:anchorId="438363C8">
                  <v:shape id="_x0000_i1041" type="#_x0000_t75" style="width:31.05pt;height:20.3pt" o:ole="">
                    <v:imagedata r:id="rId18" o:title=""/>
                  </v:shape>
                  <o:OLEObject Type="Embed" ProgID="Equation.3" ShapeID="_x0000_i1041" DrawAspect="Content" ObjectID="_1778049544" r:id="rId33"/>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50B4050F" w14:textId="77777777" w:rsidR="005C5EBD" w:rsidRDefault="005C5EBD" w:rsidP="0053627A">
            <w:pPr>
              <w:pStyle w:val="TAC"/>
              <w:rPr>
                <w:ins w:id="3044" w:author="ZTE-Chenchen" w:date="2024-04-18T19:06:00Z"/>
                <w:lang w:val="en-US"/>
              </w:rPr>
            </w:pPr>
            <w:ins w:id="3045"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32DFCD" w14:textId="77777777" w:rsidR="005C5EBD" w:rsidRDefault="005C5EBD" w:rsidP="0053627A">
            <w:pPr>
              <w:pStyle w:val="TAC"/>
              <w:rPr>
                <w:ins w:id="3046" w:author="ZTE-Chenchen" w:date="2024-04-18T19:06:00Z"/>
                <w:lang w:val="en-US"/>
              </w:rPr>
            </w:pPr>
            <w:ins w:id="3047" w:author="ZTE-Chenchen" w:date="2024-04-18T19:06:00Z">
              <w:r>
                <w:t>19 + [</w:t>
              </w:r>
              <w:r>
                <w:rPr>
                  <w:rFonts w:cs="Arial"/>
                </w:rPr>
                <w:t>Δ</w:t>
              </w:r>
              <w:r>
                <w:rPr>
                  <w:vertAlign w:val="subscript"/>
                </w:rPr>
                <w:t>EPRE</w:t>
              </w:r>
              <w:r>
                <w:rPr>
                  <w:vertAlign w:val="superscript"/>
                </w:rPr>
                <w:t>Note 10</w:t>
              </w:r>
              <w:r>
                <w:t>]</w:t>
              </w:r>
            </w:ins>
          </w:p>
        </w:tc>
      </w:tr>
      <w:tr w:rsidR="005C5EBD" w14:paraId="21EC9C9D" w14:textId="77777777" w:rsidTr="0053627A">
        <w:trPr>
          <w:jc w:val="center"/>
          <w:ins w:id="304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27B3A49" w14:textId="77777777" w:rsidR="005C5EBD" w:rsidRDefault="005C5EBD" w:rsidP="0053627A">
            <w:pPr>
              <w:pStyle w:val="TAL"/>
              <w:rPr>
                <w:ins w:id="3049" w:author="ZTE-Chenchen" w:date="2024-04-18T19:06:00Z"/>
                <w:lang w:val="en-US"/>
              </w:rPr>
            </w:pPr>
            <w:ins w:id="3050" w:author="ZTE-Chenchen" w:date="2024-04-18T19:06:00Z">
              <w:r>
                <w:rPr>
                  <w:rFonts w:eastAsia="Calibri"/>
                  <w:position w:val="-12"/>
                  <w:szCs w:val="22"/>
                  <w:lang w:val="en-US"/>
                </w:rPr>
                <w:object w:dxaOrig="814" w:dyaOrig="402" w14:anchorId="2297CE38">
                  <v:shape id="_x0000_i1042" type="#_x0000_t75" style="width:40.2pt;height:20.3pt" o:ole="">
                    <v:imagedata r:id="rId20" o:title=""/>
                  </v:shape>
                  <o:OLEObject Type="Embed" ProgID="Equation.3" ShapeID="_x0000_i1042" DrawAspect="Content" ObjectID="_1778049545" r:id="rId34"/>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1C77C2A9" w14:textId="77777777" w:rsidR="005C5EBD" w:rsidRDefault="005C5EBD" w:rsidP="0053627A">
            <w:pPr>
              <w:pStyle w:val="TAC"/>
              <w:rPr>
                <w:ins w:id="3051" w:author="ZTE-Chenchen" w:date="2024-04-18T19:06:00Z"/>
                <w:lang w:val="en-US"/>
              </w:rPr>
            </w:pPr>
            <w:ins w:id="3052"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39374" w14:textId="77777777" w:rsidR="005C5EBD" w:rsidRDefault="005C5EBD" w:rsidP="0053627A">
            <w:pPr>
              <w:pStyle w:val="TAC"/>
              <w:rPr>
                <w:ins w:id="3053" w:author="ZTE-Chenchen" w:date="2024-04-18T19:06:00Z"/>
                <w:lang w:val="en-US"/>
              </w:rPr>
            </w:pPr>
            <w:ins w:id="3054" w:author="ZTE-Chenchen" w:date="2024-04-18T19:06:00Z">
              <w:r>
                <w:t>19 + [</w:t>
              </w:r>
              <w:r>
                <w:rPr>
                  <w:rFonts w:cs="Arial"/>
                </w:rPr>
                <w:t>Δ</w:t>
              </w:r>
              <w:r>
                <w:rPr>
                  <w:vertAlign w:val="subscript"/>
                </w:rPr>
                <w:t>EPRE</w:t>
              </w:r>
              <w:r>
                <w:rPr>
                  <w:vertAlign w:val="superscript"/>
                </w:rPr>
                <w:t>Note 10</w:t>
              </w:r>
              <w:r>
                <w:t>]</w:t>
              </w:r>
            </w:ins>
          </w:p>
        </w:tc>
      </w:tr>
      <w:tr w:rsidR="005C5EBD" w14:paraId="04C4F455" w14:textId="77777777" w:rsidTr="0053627A">
        <w:trPr>
          <w:jc w:val="center"/>
          <w:ins w:id="305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D40F3DA" w14:textId="77777777" w:rsidR="005C5EBD" w:rsidRDefault="005C5EBD" w:rsidP="0053627A">
            <w:pPr>
              <w:pStyle w:val="TAL"/>
              <w:rPr>
                <w:ins w:id="3056" w:author="ZTE-Chenchen" w:date="2024-04-18T19:06:00Z"/>
                <w:rFonts w:eastAsia="Calibri"/>
                <w:szCs w:val="22"/>
                <w:lang w:val="en-US"/>
              </w:rPr>
            </w:pPr>
            <w:ins w:id="3057" w:author="ZTE-Chenchen" w:date="2024-04-18T19:06: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tcPr>
          <w:p w14:paraId="0FD7AA3F" w14:textId="77777777" w:rsidR="005C5EBD" w:rsidRDefault="005C5EBD" w:rsidP="0053627A">
            <w:pPr>
              <w:pStyle w:val="TAL"/>
              <w:rPr>
                <w:ins w:id="3058" w:author="ZTE-Chenchen" w:date="2024-04-18T19:06:00Z"/>
                <w:rFonts w:eastAsia="Calibri"/>
                <w:szCs w:val="22"/>
                <w:lang w:val="en-US"/>
              </w:rPr>
            </w:pPr>
            <w:ins w:id="3059"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FAAE144" w14:textId="77777777" w:rsidR="005C5EBD" w:rsidRDefault="005C5EBD" w:rsidP="0053627A">
            <w:pPr>
              <w:pStyle w:val="TAC"/>
              <w:rPr>
                <w:ins w:id="3060" w:author="ZTE-Chenchen" w:date="2024-04-18T19:06:00Z"/>
                <w:lang w:val="en-US"/>
              </w:rPr>
            </w:pPr>
            <w:ins w:id="3061"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90D840" w14:textId="77777777" w:rsidR="005C5EBD" w:rsidRDefault="005C5EBD" w:rsidP="0053627A">
            <w:pPr>
              <w:pStyle w:val="TAC"/>
              <w:rPr>
                <w:ins w:id="3062" w:author="ZTE-Chenchen" w:date="2024-04-18T19:06:00Z"/>
                <w:lang w:val="en-US"/>
              </w:rPr>
            </w:pPr>
            <w:ins w:id="3063" w:author="ZTE-Chenchen" w:date="2024-04-18T19:06:00Z">
              <w:r>
                <w:t>-</w:t>
              </w:r>
            </w:ins>
          </w:p>
        </w:tc>
      </w:tr>
      <w:tr w:rsidR="005C5EBD" w14:paraId="13679702" w14:textId="77777777" w:rsidTr="0053627A">
        <w:trPr>
          <w:jc w:val="center"/>
          <w:ins w:id="3064"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2DE15A2" w14:textId="77777777" w:rsidR="005C5EBD" w:rsidRDefault="005C5EBD" w:rsidP="0053627A">
            <w:pPr>
              <w:spacing w:after="0"/>
              <w:rPr>
                <w:ins w:id="3065"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CF09688" w14:textId="77777777" w:rsidR="005C5EBD" w:rsidRDefault="005C5EBD" w:rsidP="0053627A">
            <w:pPr>
              <w:pStyle w:val="TAL"/>
              <w:rPr>
                <w:ins w:id="3066" w:author="ZTE-Chenchen" w:date="2024-04-18T19:06:00Z"/>
                <w:rFonts w:eastAsia="Calibri"/>
                <w:szCs w:val="22"/>
                <w:lang w:val="en-US"/>
              </w:rPr>
            </w:pPr>
            <w:ins w:id="3067"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4CBBF76" w14:textId="77777777" w:rsidR="005C5EBD" w:rsidRDefault="005C5EBD" w:rsidP="0053627A">
            <w:pPr>
              <w:spacing w:after="0"/>
              <w:rPr>
                <w:ins w:id="3068"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D0CF9" w14:textId="77777777" w:rsidR="005C5EBD" w:rsidRDefault="005C5EBD" w:rsidP="0053627A">
            <w:pPr>
              <w:pStyle w:val="TAC"/>
              <w:rPr>
                <w:ins w:id="3069" w:author="ZTE-Chenchen" w:date="2024-04-18T19:06:00Z"/>
              </w:rPr>
            </w:pPr>
            <w:ins w:id="3070" w:author="ZTE-Chenchen" w:date="2024-04-18T19:06:00Z">
              <w:r>
                <w:t>-</w:t>
              </w:r>
            </w:ins>
          </w:p>
        </w:tc>
      </w:tr>
      <w:tr w:rsidR="005C5EBD" w14:paraId="7B15C26F" w14:textId="77777777" w:rsidTr="0053627A">
        <w:trPr>
          <w:trHeight w:val="42"/>
          <w:jc w:val="center"/>
          <w:ins w:id="307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818E698" w14:textId="77777777" w:rsidR="005C5EBD" w:rsidRDefault="005C5EBD" w:rsidP="0053627A">
            <w:pPr>
              <w:pStyle w:val="TAL"/>
              <w:rPr>
                <w:ins w:id="3072" w:author="ZTE-Chenchen" w:date="2024-04-18T19:06:00Z"/>
                <w:lang w:val="en-US"/>
              </w:rPr>
            </w:pPr>
            <w:ins w:id="3073" w:author="ZTE-Chenchen" w:date="2024-04-18T19:06: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tcPr>
          <w:p w14:paraId="3E5317E8" w14:textId="77777777" w:rsidR="005C5EBD" w:rsidRDefault="005C5EBD" w:rsidP="0053627A">
            <w:pPr>
              <w:pStyle w:val="TAC"/>
              <w:rPr>
                <w:ins w:id="3074" w:author="ZTE-Chenchen" w:date="2024-04-18T19:06:00Z"/>
                <w:lang w:val="en-US"/>
              </w:rPr>
            </w:pPr>
            <w:ins w:id="3075"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C8EC16" w14:textId="77777777" w:rsidR="005C5EBD" w:rsidRDefault="005C5EBD" w:rsidP="0053627A">
            <w:pPr>
              <w:pStyle w:val="TAC"/>
              <w:rPr>
                <w:ins w:id="3076" w:author="ZTE-Chenchen" w:date="2024-04-18T19:06:00Z"/>
              </w:rPr>
            </w:pPr>
            <w:ins w:id="3077" w:author="ZTE-Chenchen" w:date="2024-04-18T19:06:00Z">
              <w:r>
                <w:t>-85 + [</w:t>
              </w:r>
              <w:r>
                <w:rPr>
                  <w:rFonts w:cs="Arial"/>
                </w:rPr>
                <w:t>Δ</w:t>
              </w:r>
              <w:r>
                <w:rPr>
                  <w:vertAlign w:val="subscript"/>
                </w:rPr>
                <w:t>EPRE</w:t>
              </w:r>
              <w:r>
                <w:rPr>
                  <w:vertAlign w:val="superscript"/>
                </w:rPr>
                <w:t>Note 10</w:t>
              </w:r>
              <w:r>
                <w:t>]</w:t>
              </w:r>
            </w:ins>
          </w:p>
        </w:tc>
      </w:tr>
      <w:tr w:rsidR="005C5EBD" w14:paraId="1BC67CB3" w14:textId="77777777" w:rsidTr="0053627A">
        <w:trPr>
          <w:jc w:val="center"/>
          <w:ins w:id="3078"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CD1103E" w14:textId="77777777" w:rsidR="005C5EBD" w:rsidRDefault="005C5EBD" w:rsidP="0053627A">
            <w:pPr>
              <w:pStyle w:val="TAL"/>
              <w:rPr>
                <w:ins w:id="3079" w:author="ZTE-Chenchen" w:date="2024-04-18T19:06:00Z"/>
                <w:lang w:val="en-US"/>
              </w:rPr>
            </w:pPr>
            <w:ins w:id="3080" w:author="ZTE-Chenchen" w:date="2024-04-18T19:06: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4B68CE00" w14:textId="77777777" w:rsidR="005C5EBD" w:rsidRDefault="005C5EBD" w:rsidP="0053627A">
            <w:pPr>
              <w:pStyle w:val="TAL"/>
              <w:rPr>
                <w:ins w:id="3081" w:author="ZTE-Chenchen" w:date="2024-04-18T19:06:00Z"/>
                <w:lang w:val="en-US"/>
              </w:rPr>
            </w:pPr>
            <w:ins w:id="3082" w:author="ZTE-Chenchen" w:date="2024-04-18T19:06: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tcPr>
          <w:p w14:paraId="0EB3A7AD" w14:textId="77777777" w:rsidR="005C5EBD" w:rsidRDefault="005C5EBD" w:rsidP="0053627A">
            <w:pPr>
              <w:pStyle w:val="TAC"/>
              <w:rPr>
                <w:ins w:id="3083" w:author="ZTE-Chenchen" w:date="2024-04-18T19:06:00Z"/>
              </w:rPr>
            </w:pPr>
            <w:ins w:id="3084" w:author="ZTE-Chenchen" w:date="2024-04-18T19:06:00Z">
              <w:r>
                <w:t>dBm/</w:t>
              </w:r>
            </w:ins>
          </w:p>
          <w:p w14:paraId="1D344AE0" w14:textId="77777777" w:rsidR="005C5EBD" w:rsidRDefault="005C5EBD" w:rsidP="0053627A">
            <w:pPr>
              <w:pStyle w:val="TAC"/>
              <w:rPr>
                <w:ins w:id="3085" w:author="ZTE-Chenchen" w:date="2024-04-18T19:06:00Z"/>
                <w:lang w:val="en-US"/>
              </w:rPr>
            </w:pPr>
            <w:ins w:id="3086"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294199" w14:textId="77777777" w:rsidR="005C5EBD" w:rsidRDefault="005C5EBD" w:rsidP="0053627A">
            <w:pPr>
              <w:pStyle w:val="TAC"/>
              <w:rPr>
                <w:ins w:id="3087" w:author="ZTE-Chenchen" w:date="2024-04-18T19:06:00Z"/>
                <w:lang w:val="en-US"/>
              </w:rPr>
            </w:pPr>
            <w:ins w:id="3088" w:author="ZTE-Chenchen" w:date="2024-04-18T19:06:00Z">
              <w:r>
                <w:rPr>
                  <w:lang w:eastAsia="zh-CN"/>
                </w:rPr>
                <w:t>Note 3</w:t>
              </w:r>
            </w:ins>
          </w:p>
        </w:tc>
      </w:tr>
      <w:tr w:rsidR="005C5EBD" w14:paraId="5E900BBE" w14:textId="77777777" w:rsidTr="0053627A">
        <w:trPr>
          <w:jc w:val="center"/>
          <w:ins w:id="308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8AAAB15" w14:textId="77777777" w:rsidR="005C5EBD" w:rsidRDefault="005C5EBD" w:rsidP="0053627A">
            <w:pPr>
              <w:spacing w:after="0"/>
              <w:rPr>
                <w:ins w:id="309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3672061E" w14:textId="77777777" w:rsidR="005C5EBD" w:rsidRDefault="005C5EBD" w:rsidP="0053627A">
            <w:pPr>
              <w:pStyle w:val="TAL"/>
              <w:rPr>
                <w:ins w:id="3091" w:author="ZTE-Chenchen" w:date="2024-04-18T19:06:00Z"/>
                <w:lang w:val="en-US"/>
              </w:rPr>
            </w:pPr>
            <w:ins w:id="3092" w:author="ZTE-Chenchen" w:date="2024-04-18T19:06: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tcPr>
          <w:p w14:paraId="4F617D4C" w14:textId="77777777" w:rsidR="005C5EBD" w:rsidRDefault="005C5EBD" w:rsidP="0053627A">
            <w:pPr>
              <w:pStyle w:val="TAC"/>
              <w:rPr>
                <w:ins w:id="3093" w:author="ZTE-Chenchen" w:date="2024-04-18T19:06:00Z"/>
              </w:rPr>
            </w:pPr>
            <w:ins w:id="3094" w:author="ZTE-Chenchen" w:date="2024-04-18T19:06:00Z">
              <w:r>
                <w:t>dBm/</w:t>
              </w:r>
            </w:ins>
          </w:p>
          <w:p w14:paraId="6A10A2A0" w14:textId="77777777" w:rsidR="005C5EBD" w:rsidRDefault="005C5EBD" w:rsidP="0053627A">
            <w:pPr>
              <w:pStyle w:val="TAC"/>
              <w:rPr>
                <w:ins w:id="3095" w:author="ZTE-Chenchen" w:date="2024-04-18T19:06:00Z"/>
                <w:lang w:val="en-US"/>
              </w:rPr>
            </w:pPr>
            <w:ins w:id="3096"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BC20C" w14:textId="77777777" w:rsidR="005C5EBD" w:rsidRDefault="005C5EBD" w:rsidP="0053627A">
            <w:pPr>
              <w:pStyle w:val="TAC"/>
              <w:rPr>
                <w:ins w:id="3097" w:author="ZTE-Chenchen" w:date="2024-04-18T19:06:00Z"/>
                <w:lang w:val="en-US"/>
              </w:rPr>
            </w:pPr>
            <w:ins w:id="3098" w:author="ZTE-Chenchen" w:date="2024-04-18T19:06:00Z">
              <w:r>
                <w:rPr>
                  <w:lang w:eastAsia="zh-CN"/>
                </w:rPr>
                <w:t>Note 3</w:t>
              </w:r>
            </w:ins>
          </w:p>
        </w:tc>
      </w:tr>
      <w:tr w:rsidR="005C5EBD" w14:paraId="274D719A" w14:textId="77777777" w:rsidTr="0053627A">
        <w:trPr>
          <w:jc w:val="center"/>
          <w:ins w:id="309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71F5981" w14:textId="77777777" w:rsidR="005C5EBD" w:rsidRDefault="005C5EBD" w:rsidP="0053627A">
            <w:pPr>
              <w:pStyle w:val="TAL"/>
              <w:rPr>
                <w:ins w:id="3100" w:author="ZTE-Chenchen" w:date="2024-04-18T19:06:00Z"/>
                <w:lang w:val="en-US"/>
              </w:rPr>
            </w:pPr>
            <w:ins w:id="3101" w:author="ZTE-Chenchen" w:date="2024-04-18T19:06:00Z">
              <w:r>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tcPr>
          <w:p w14:paraId="68B98FC3" w14:textId="77777777" w:rsidR="005C5EBD" w:rsidRDefault="005C5EBD" w:rsidP="0053627A">
            <w:pPr>
              <w:pStyle w:val="TAC"/>
              <w:rPr>
                <w:ins w:id="3102" w:author="ZTE-Chenchen" w:date="2024-04-18T19:06:00Z"/>
                <w:lang w:val="en-US"/>
              </w:rPr>
            </w:pPr>
            <w:ins w:id="3103"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CD2D3E" w14:textId="77777777" w:rsidR="005C5EBD" w:rsidRDefault="005C5EBD" w:rsidP="0053627A">
            <w:pPr>
              <w:pStyle w:val="TAC"/>
              <w:rPr>
                <w:ins w:id="3104" w:author="ZTE-Chenchen" w:date="2024-04-18T19:06:00Z"/>
                <w:lang w:val="en-US"/>
              </w:rPr>
            </w:pPr>
            <w:ins w:id="3105" w:author="ZTE-Chenchen" w:date="2024-04-18T19:06:00Z">
              <w:r>
                <w:rPr>
                  <w:lang w:val="en-US"/>
                </w:rPr>
                <w:t>AWGN</w:t>
              </w:r>
            </w:ins>
          </w:p>
        </w:tc>
      </w:tr>
      <w:tr w:rsidR="005C5EBD" w14:paraId="5AF0C9DA" w14:textId="77777777" w:rsidTr="0053627A">
        <w:trPr>
          <w:jc w:val="center"/>
          <w:ins w:id="3106"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10BDEC2" w14:textId="77777777" w:rsidR="005C5EBD" w:rsidRDefault="005C5EBD" w:rsidP="0053627A">
            <w:pPr>
              <w:pStyle w:val="TAN"/>
              <w:rPr>
                <w:ins w:id="3107" w:author="ZTE-Chenchen" w:date="2024-04-18T19:06:00Z"/>
                <w:lang w:val="en-US"/>
              </w:rPr>
            </w:pPr>
            <w:ins w:id="3108" w:author="ZTE-Chenchen" w:date="2024-04-18T19:06:00Z">
              <w:r>
                <w:rPr>
                  <w:lang w:val="en-US"/>
                </w:rPr>
                <w:t>Note 1:</w:t>
              </w:r>
              <w:r>
                <w:rPr>
                  <w:lang w:val="en-US"/>
                </w:rPr>
                <w:tab/>
                <w:t>OCNG shall be used such that both cells are fully allocated and a constant total transmitted power spectral density is achieved for all OFDM symbols.</w:t>
              </w:r>
            </w:ins>
          </w:p>
          <w:p w14:paraId="1F6DB310" w14:textId="77777777" w:rsidR="005C5EBD" w:rsidRDefault="005C5EBD" w:rsidP="0053627A">
            <w:pPr>
              <w:pStyle w:val="TAN"/>
              <w:rPr>
                <w:ins w:id="3109" w:author="ZTE-Chenchen" w:date="2024-04-18T19:06:00Z"/>
                <w:lang w:val="en-US"/>
              </w:rPr>
            </w:pPr>
            <w:ins w:id="3110"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111" w:author="ZTE-Chenchen" w:date="2024-04-18T19:06:00Z">
              <w:r>
                <w:rPr>
                  <w:rFonts w:eastAsia="Calibri" w:cs="v4.2.0"/>
                  <w:position w:val="-12"/>
                  <w:szCs w:val="22"/>
                  <w:lang w:val="en-US"/>
                </w:rPr>
                <w:object w:dxaOrig="514" w:dyaOrig="215" w14:anchorId="34CEF6A9">
                  <v:shape id="_x0000_i1043" type="#_x0000_t75" style="width:25.85pt;height:10.75pt" o:ole="">
                    <v:imagedata r:id="rId15" o:title=""/>
                  </v:shape>
                  <o:OLEObject Type="Embed" ProgID="Equation.3" ShapeID="_x0000_i1043" DrawAspect="Content" ObjectID="_1778049546" r:id="rId35"/>
                </w:object>
              </w:r>
            </w:ins>
            <w:ins w:id="3112" w:author="ZTE-Chenchen" w:date="2024-04-18T19:06:00Z">
              <w:r>
                <w:rPr>
                  <w:lang w:val="en-US"/>
                </w:rPr>
                <w:t xml:space="preserve"> to be fulfilled within BW</w:t>
              </w:r>
              <w:r>
                <w:rPr>
                  <w:vertAlign w:val="subscript"/>
                  <w:lang w:val="en-US"/>
                </w:rPr>
                <w:t>occupied</w:t>
              </w:r>
              <w:r>
                <w:rPr>
                  <w:lang w:val="en-US"/>
                </w:rPr>
                <w:t>.</w:t>
              </w:r>
            </w:ins>
          </w:p>
          <w:p w14:paraId="4E7B2695" w14:textId="77777777" w:rsidR="005C5EBD" w:rsidRDefault="005C5EBD" w:rsidP="0053627A">
            <w:pPr>
              <w:pStyle w:val="TAN"/>
              <w:rPr>
                <w:ins w:id="3113" w:author="ZTE-Chenchen" w:date="2024-04-18T19:06:00Z"/>
                <w:lang w:val="en-US"/>
              </w:rPr>
            </w:pPr>
            <w:ins w:id="3114"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6583FDB0" w14:textId="77777777" w:rsidR="005C5EBD" w:rsidRDefault="005C5EBD" w:rsidP="0053627A">
            <w:pPr>
              <w:pStyle w:val="TAN"/>
              <w:rPr>
                <w:ins w:id="3115" w:author="ZTE-Chenchen" w:date="2024-04-18T19:06:00Z"/>
              </w:rPr>
            </w:pPr>
            <w:ins w:id="3116" w:author="ZTE-Chenchen" w:date="2024-04-18T19:06:00Z">
              <w:r>
                <w:t>Note 4:</w:t>
              </w:r>
              <w:r>
                <w:tab/>
                <w:t>The uplink resources for CSI reporting are assigned to the UE prior to the start of time period T2.</w:t>
              </w:r>
            </w:ins>
          </w:p>
          <w:p w14:paraId="13A847CB" w14:textId="77777777" w:rsidR="005C5EBD" w:rsidRDefault="005C5EBD" w:rsidP="0053627A">
            <w:pPr>
              <w:pStyle w:val="TAN"/>
              <w:rPr>
                <w:ins w:id="3117" w:author="ZTE-Chenchen" w:date="2024-04-18T19:06:00Z"/>
                <w:rFonts w:cs="v4.2.0"/>
                <w:lang w:eastAsia="zh-CN"/>
              </w:rPr>
            </w:pPr>
            <w:ins w:id="3118"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9D6FE14" w14:textId="77777777" w:rsidR="005C5EBD" w:rsidRDefault="005C5EBD" w:rsidP="0053627A">
            <w:pPr>
              <w:pStyle w:val="TAN"/>
              <w:rPr>
                <w:ins w:id="3119" w:author="ZTE-Chenchen" w:date="2024-04-18T19:06:00Z"/>
                <w:rFonts w:cs="v4.2.0"/>
                <w:lang w:eastAsia="zh-CN"/>
              </w:rPr>
            </w:pPr>
            <w:ins w:id="3120"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7DE1C1C" w14:textId="77777777" w:rsidR="005C5EBD" w:rsidRDefault="005C5EBD" w:rsidP="0053627A">
            <w:pPr>
              <w:pStyle w:val="TAN"/>
              <w:rPr>
                <w:ins w:id="3121" w:author="ZTE-Chenchen" w:date="2024-04-18T19:06:00Z"/>
              </w:rPr>
            </w:pPr>
            <w:ins w:id="3122" w:author="ZTE-Chenchen" w:date="2024-04-18T19:0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6EE925A7" w14:textId="77777777" w:rsidR="005C5EBD" w:rsidRDefault="005C5EBD" w:rsidP="0053627A">
            <w:pPr>
              <w:pStyle w:val="TAN"/>
              <w:rPr>
                <w:ins w:id="3123" w:author="ZTE-Chenchen" w:date="2024-04-18T19:06:00Z"/>
                <w:lang w:eastAsia="ja-JP"/>
              </w:rPr>
            </w:pPr>
            <w:ins w:id="3124"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01565C73" w14:textId="77777777" w:rsidR="005C5EBD" w:rsidRDefault="005C5EBD" w:rsidP="0053627A">
            <w:pPr>
              <w:pStyle w:val="TAN"/>
              <w:rPr>
                <w:ins w:id="3125" w:author="ZTE-Chenchen" w:date="2024-04-18T19:06:00Z"/>
              </w:rPr>
            </w:pPr>
            <w:ins w:id="3126" w:author="ZTE-Chenchen" w:date="2024-04-18T19:06:00Z">
              <w:r>
                <w:rPr>
                  <w:lang w:val="en-US"/>
                </w:rPr>
                <w:t xml:space="preserve">Note 9:     The SSB in </w:t>
              </w:r>
              <w:r>
                <w:t>referenceSignal in the TCI state is configured as the SSB in Cell 1.</w:t>
              </w:r>
            </w:ins>
          </w:p>
          <w:p w14:paraId="69256717" w14:textId="446C8BD8" w:rsidR="005C5EBD" w:rsidRDefault="005C5EBD" w:rsidP="0053627A">
            <w:pPr>
              <w:pStyle w:val="TAN"/>
              <w:rPr>
                <w:ins w:id="3127" w:author="ZTE-Chenchen" w:date="2024-04-18T19:06:00Z"/>
                <w:highlight w:val="yellow"/>
              </w:rPr>
            </w:pPr>
            <w:ins w:id="3128" w:author="ZTE-Chenchen" w:date="2024-04-18T19:06:00Z">
              <w:del w:id="3129" w:author="QC - Hyunwoo Cho" w:date="2024-05-23T16:32:00Z">
                <w:r w:rsidDel="00E977D1">
                  <w:rPr>
                    <w:lang w:val="en-US"/>
                  </w:rPr>
                  <w:delText xml:space="preserve">[Note 10:   </w:delText>
                </w:r>
                <w:r w:rsidDel="00E977D1">
                  <w:rPr>
                    <w:rFonts w:cs="Arial"/>
                  </w:rPr>
                  <w:delText>Δ</w:delText>
                </w:r>
                <w:r w:rsidDel="00E977D1">
                  <w:rPr>
                    <w:vertAlign w:val="subscript"/>
                  </w:rPr>
                  <w:delText xml:space="preserve">EPRE </w:delText>
                </w:r>
                <w:r w:rsidDel="00E977D1">
                  <w:delText>is equal to 20*log(f1/f2), where f1 and f2 are the frequency radio channel 1 and radio channel 2]</w:delText>
                </w:r>
              </w:del>
            </w:ins>
          </w:p>
        </w:tc>
      </w:tr>
    </w:tbl>
    <w:p w14:paraId="12BC8825" w14:textId="77777777" w:rsidR="00E977D1" w:rsidRPr="00E977D1" w:rsidRDefault="00E977D1" w:rsidP="00E977D1">
      <w:pPr>
        <w:rPr>
          <w:ins w:id="3130" w:author="QC - Hyunwoo Cho" w:date="2024-05-23T16:32:00Z"/>
          <w:i/>
          <w:iCs/>
          <w:lang w:eastAsia="zh-CN"/>
        </w:rPr>
      </w:pPr>
      <w:ins w:id="3131" w:author="QC - Hyunwoo Cho" w:date="2024-05-23T16:32:00Z">
        <w:r w:rsidRPr="00E977D1">
          <w:rPr>
            <w:i/>
            <w:iCs/>
            <w:lang w:eastAsia="zh-CN"/>
          </w:rPr>
          <w:t>Editor’s Notes : FFS whether</w:t>
        </w:r>
        <w:r>
          <w:rPr>
            <w:i/>
            <w:iCs/>
            <w:lang w:eastAsia="zh-CN"/>
          </w:rPr>
          <w:t xml:space="preserve"> </w:t>
        </w:r>
        <w:r w:rsidRPr="00E977D1">
          <w:rPr>
            <w:i/>
            <w:iCs/>
            <w:lang w:eastAsia="zh-CN"/>
          </w:rPr>
          <w:t xml:space="preserve">consider </w:t>
        </w:r>
        <w:r w:rsidRPr="00E977D1">
          <w:rPr>
            <w:rFonts w:cs="Arial"/>
            <w:i/>
            <w:iCs/>
          </w:rPr>
          <w:t>Δ</w:t>
        </w:r>
        <w:r w:rsidRPr="00E977D1">
          <w:rPr>
            <w:i/>
            <w:iCs/>
            <w:vertAlign w:val="subscript"/>
          </w:rPr>
          <w:t>EPRE</w:t>
        </w:r>
        <w:r w:rsidRPr="00E977D1">
          <w:rPr>
            <w:i/>
            <w:iCs/>
            <w:vertAlign w:val="superscript"/>
          </w:rPr>
          <w:t>Note 9</w:t>
        </w:r>
      </w:ins>
    </w:p>
    <w:p w14:paraId="627C9619" w14:textId="77777777" w:rsidR="005C5EBD" w:rsidRDefault="005C5EBD" w:rsidP="005C5EBD">
      <w:pPr>
        <w:rPr>
          <w:ins w:id="3132" w:author="ZTE-Chenchen" w:date="2024-04-18T19:06:00Z"/>
          <w:rFonts w:eastAsia="MS Mincho"/>
        </w:rPr>
      </w:pPr>
    </w:p>
    <w:p w14:paraId="6097181E" w14:textId="3838D075" w:rsidR="005C5EBD" w:rsidRDefault="005C5EBD" w:rsidP="005C5EBD">
      <w:pPr>
        <w:pStyle w:val="5"/>
        <w:rPr>
          <w:ins w:id="3133" w:author="ZTE-Chenchen" w:date="2024-04-18T19:06:00Z"/>
          <w:lang w:eastAsia="zh-CN"/>
        </w:rPr>
      </w:pPr>
      <w:ins w:id="3134" w:author="ZTE-Chenchen" w:date="2024-04-18T19:06:00Z">
        <w:r>
          <w:rPr>
            <w:lang w:eastAsia="zh-CN"/>
          </w:rPr>
          <w:t>A.6.5.3.</w:t>
        </w:r>
        <w:del w:id="3135" w:author="Huawei" w:date="2024-04-23T09:47:00Z">
          <w:r w:rsidDel="005C5EBD">
            <w:rPr>
              <w:rFonts w:hint="eastAsia"/>
              <w:lang w:val="en-US" w:eastAsia="zh-CN"/>
            </w:rPr>
            <w:delText>x</w:delText>
          </w:r>
        </w:del>
      </w:ins>
      <w:ins w:id="3136" w:author="Huawei" w:date="2024-04-23T09:47:00Z">
        <w:r>
          <w:rPr>
            <w:rFonts w:hint="eastAsia"/>
            <w:lang w:val="en-US" w:eastAsia="zh-CN"/>
          </w:rPr>
          <w:t>X1</w:t>
        </w:r>
      </w:ins>
      <w:ins w:id="3137" w:author="ZTE-Chenchen" w:date="2024-04-18T19:06:00Z">
        <w:r>
          <w:rPr>
            <w:lang w:eastAsia="zh-CN"/>
          </w:rPr>
          <w:t>.2</w:t>
        </w:r>
        <w:r>
          <w:rPr>
            <w:lang w:eastAsia="zh-CN"/>
          </w:rPr>
          <w:tab/>
          <w:t>Test Requirements</w:t>
        </w:r>
      </w:ins>
    </w:p>
    <w:p w14:paraId="1F852B57" w14:textId="77777777" w:rsidR="005C5EBD" w:rsidRDefault="005C5EBD" w:rsidP="005C5EBD">
      <w:pPr>
        <w:rPr>
          <w:ins w:id="3138" w:author="ZTE-Chenchen" w:date="2024-04-18T19:06:00Z"/>
          <w:lang w:eastAsia="zh-CN"/>
        </w:rPr>
      </w:pPr>
      <w:ins w:id="3139" w:author="ZTE-Chenchen" w:date="2024-04-18T19:06:00Z">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5 ms</w:t>
        </w:r>
        <w:r>
          <w:rPr>
            <w:lang w:eastAsia="zh-CN"/>
          </w:rPr>
          <w:t>, as defined</w:t>
        </w:r>
        <w:r>
          <w:t xml:space="preserve"> in clause 8.3.</w:t>
        </w:r>
        <w:r>
          <w:rPr>
            <w:rFonts w:hint="eastAsia"/>
            <w:lang w:val="en-US" w:eastAsia="zh-CN"/>
          </w:rPr>
          <w:t>2</w:t>
        </w:r>
        <w:r>
          <w:t>.</w:t>
        </w:r>
      </w:ins>
    </w:p>
    <w:p w14:paraId="52DC666C" w14:textId="77777777" w:rsidR="005C5EBD" w:rsidRDefault="005C5EBD" w:rsidP="005C5EBD">
      <w:pPr>
        <w:rPr>
          <w:ins w:id="3140" w:author="ZTE-Chenchen" w:date="2024-04-18T19:06:00Z"/>
          <w:lang w:eastAsia="zh-CN"/>
        </w:rPr>
      </w:pPr>
      <w:ins w:id="3141" w:author="ZTE-Chenchen" w:date="2024-04-18T19:06:00Z">
        <w:r>
          <w:rPr>
            <w:lang w:eastAsia="zh-CN"/>
          </w:rPr>
          <w:t>During T2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w:t>
        </w:r>
        <w:r>
          <w:rPr>
            <w:rFonts w:hint="eastAsia"/>
            <w:lang w:val="en-US" w:eastAsia="zh-CN"/>
          </w:rPr>
          <w:t>2</w:t>
        </w:r>
        <w:r>
          <w:rPr>
            <w:lang w:eastAsia="zh-CN"/>
          </w:rPr>
          <w:t>.</w:t>
        </w:r>
      </w:ins>
    </w:p>
    <w:p w14:paraId="6C521174" w14:textId="77777777" w:rsidR="005C5EBD" w:rsidRDefault="005C5EBD" w:rsidP="005C5EBD">
      <w:pPr>
        <w:rPr>
          <w:ins w:id="3142" w:author="ZTE-Chenchen" w:date="2024-04-18T19:06:00Z"/>
          <w:lang w:eastAsia="zh-CN"/>
        </w:rPr>
      </w:pPr>
      <w:ins w:id="3143" w:author="ZTE-Chenchen" w:date="2024-04-18T19:06:00Z">
        <w:r>
          <w:rPr>
            <w:lang w:eastAsia="zh-CN"/>
          </w:rPr>
          <w:t>The interruption on any activated serving cell shall not be more than the values specified for SA in clause 8.2.2.2.2.</w:t>
        </w:r>
      </w:ins>
    </w:p>
    <w:p w14:paraId="23746F47" w14:textId="77777777" w:rsidR="005C5EBD" w:rsidRDefault="005C5EBD" w:rsidP="005C5EBD">
      <w:pPr>
        <w:rPr>
          <w:ins w:id="3144" w:author="ZTE-Chenchen" w:date="2024-04-18T19:06:00Z"/>
          <w:lang w:eastAsia="zh-CN"/>
        </w:rPr>
      </w:pPr>
      <w:ins w:id="3145" w:author="ZTE-Chenchen" w:date="2024-04-18T19:06: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4DDAC11" w14:textId="77777777" w:rsidR="005C5EBD" w:rsidRDefault="005C5EBD" w:rsidP="005C5EBD">
      <w:pPr>
        <w:pStyle w:val="NO"/>
        <w:rPr>
          <w:ins w:id="3146" w:author="ZTE-Chenchen" w:date="2024-04-18T19:06:00Z"/>
        </w:rPr>
      </w:pPr>
      <w:ins w:id="3147" w:author="ZTE-Chenchen" w:date="2024-04-18T19:06:00Z">
        <w:r>
          <w:rPr>
            <w:lang w:eastAsia="zh-CN"/>
          </w:rPr>
          <w:t>NOTE:</w:t>
        </w:r>
        <w:r>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ins>
    </w:p>
    <w:bookmarkEnd w:id="1993"/>
    <w:p w14:paraId="649410C1" w14:textId="3354AB40" w:rsidR="005C5EBD" w:rsidRPr="005C5EBD" w:rsidRDefault="00453BFD" w:rsidP="005C5EBD">
      <w:pPr>
        <w:rPr>
          <w:highlight w:val="yellow"/>
          <w:lang w:eastAsia="zh-CN"/>
        </w:rPr>
      </w:pPr>
      <w:r>
        <w:rPr>
          <w:highlight w:val="yellow"/>
          <w:lang w:eastAsia="zh-CN"/>
        </w:rPr>
        <w:t xml:space="preserve">  </w:t>
      </w:r>
    </w:p>
    <w:p w14:paraId="621FB946" w14:textId="4691A2F2" w:rsidR="00EC5198" w:rsidRDefault="00EC5198" w:rsidP="00EC519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08767E">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5F9690" w14:textId="77777777" w:rsidR="00EC5198" w:rsidRDefault="00EC5198" w:rsidP="00EE1763">
      <w:pPr>
        <w:pStyle w:val="3GPPNormalText"/>
        <w:rPr>
          <w:highlight w:val="yellow"/>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C62A5" w14:textId="77777777" w:rsidR="002D4F46" w:rsidRDefault="002D4F46">
      <w:r>
        <w:separator/>
      </w:r>
    </w:p>
  </w:endnote>
  <w:endnote w:type="continuationSeparator" w:id="0">
    <w:p w14:paraId="605DC5EE" w14:textId="77777777" w:rsidR="002D4F46" w:rsidRDefault="002D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A3FFD" w14:textId="77777777" w:rsidR="002D4F46" w:rsidRDefault="002D4F46">
      <w:r>
        <w:separator/>
      </w:r>
    </w:p>
  </w:footnote>
  <w:footnote w:type="continuationSeparator" w:id="0">
    <w:p w14:paraId="2DE8B7D8" w14:textId="77777777" w:rsidR="002D4F46" w:rsidRDefault="002D4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32F6" w:rsidRDefault="002232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32F6" w:rsidRDefault="002232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32F6" w:rsidRDefault="002232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6"/>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5"/>
  </w:num>
  <w:num w:numId="15">
    <w:abstractNumId w:val="21"/>
  </w:num>
  <w:num w:numId="16">
    <w:abstractNumId w:val="15"/>
  </w:num>
  <w:num w:numId="17">
    <w:abstractNumId w:val="23"/>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Huawei -RAN4#111">
    <w15:presenceInfo w15:providerId="None" w15:userId="Huawei -RAN4#111"/>
  </w15:person>
  <w15:person w15:author="CMCC-shiyuan-0418">
    <w15:presenceInfo w15:providerId="None" w15:userId="CMCC-shiyuan-0418"/>
  </w15:person>
  <w15:person w15:author="Rafhael">
    <w15:presenceInfo w15:providerId="None" w15:userId="Rafhael"/>
  </w15:person>
  <w15:person w15:author="QC - Hyunwoo Cho">
    <w15:presenceInfo w15:providerId="None" w15:userId="QC - Hyunwoo Cho"/>
  </w15:person>
  <w15:person w15:author="Ericsson, Venkat">
    <w15:presenceInfo w15:providerId="None" w15:userId="Ericsson, Venkat"/>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3"/>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05F9E"/>
    <w:rsid w:val="002232F6"/>
    <w:rsid w:val="00225406"/>
    <w:rsid w:val="0026004D"/>
    <w:rsid w:val="002640DD"/>
    <w:rsid w:val="00271D05"/>
    <w:rsid w:val="00275D12"/>
    <w:rsid w:val="00284FEB"/>
    <w:rsid w:val="002860C4"/>
    <w:rsid w:val="00296253"/>
    <w:rsid w:val="002A77D3"/>
    <w:rsid w:val="002B5741"/>
    <w:rsid w:val="002D4F46"/>
    <w:rsid w:val="002E472E"/>
    <w:rsid w:val="002E67B4"/>
    <w:rsid w:val="00305409"/>
    <w:rsid w:val="003153A9"/>
    <w:rsid w:val="003609EF"/>
    <w:rsid w:val="0036231A"/>
    <w:rsid w:val="00362AA3"/>
    <w:rsid w:val="00363F2B"/>
    <w:rsid w:val="0037382E"/>
    <w:rsid w:val="00374DD4"/>
    <w:rsid w:val="003E1A36"/>
    <w:rsid w:val="00402757"/>
    <w:rsid w:val="00410371"/>
    <w:rsid w:val="004242F1"/>
    <w:rsid w:val="00453BFD"/>
    <w:rsid w:val="004612CE"/>
    <w:rsid w:val="00466534"/>
    <w:rsid w:val="004A3659"/>
    <w:rsid w:val="004B75B7"/>
    <w:rsid w:val="004C2654"/>
    <w:rsid w:val="005141D9"/>
    <w:rsid w:val="0051580D"/>
    <w:rsid w:val="00541CAE"/>
    <w:rsid w:val="00542B17"/>
    <w:rsid w:val="00547111"/>
    <w:rsid w:val="00585957"/>
    <w:rsid w:val="00592D74"/>
    <w:rsid w:val="005C5EBD"/>
    <w:rsid w:val="005E2C44"/>
    <w:rsid w:val="006041DA"/>
    <w:rsid w:val="00621188"/>
    <w:rsid w:val="006257ED"/>
    <w:rsid w:val="00643307"/>
    <w:rsid w:val="00653DE4"/>
    <w:rsid w:val="00665C47"/>
    <w:rsid w:val="006730FC"/>
    <w:rsid w:val="00695808"/>
    <w:rsid w:val="006B46FB"/>
    <w:rsid w:val="006E21FB"/>
    <w:rsid w:val="00792342"/>
    <w:rsid w:val="007977A8"/>
    <w:rsid w:val="007A770F"/>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5FC9"/>
    <w:rsid w:val="008F686C"/>
    <w:rsid w:val="009148DE"/>
    <w:rsid w:val="00941E30"/>
    <w:rsid w:val="009531B0"/>
    <w:rsid w:val="00954668"/>
    <w:rsid w:val="00972443"/>
    <w:rsid w:val="009741B3"/>
    <w:rsid w:val="009777D9"/>
    <w:rsid w:val="00991B88"/>
    <w:rsid w:val="009954A8"/>
    <w:rsid w:val="009A5753"/>
    <w:rsid w:val="009A579D"/>
    <w:rsid w:val="009B7CC2"/>
    <w:rsid w:val="009D1759"/>
    <w:rsid w:val="009E3297"/>
    <w:rsid w:val="009F0B03"/>
    <w:rsid w:val="009F734F"/>
    <w:rsid w:val="00A246B6"/>
    <w:rsid w:val="00A43311"/>
    <w:rsid w:val="00A47E70"/>
    <w:rsid w:val="00A50CF0"/>
    <w:rsid w:val="00A61E7C"/>
    <w:rsid w:val="00A7671C"/>
    <w:rsid w:val="00AA2885"/>
    <w:rsid w:val="00AA2CBC"/>
    <w:rsid w:val="00AA607F"/>
    <w:rsid w:val="00AC5820"/>
    <w:rsid w:val="00AD1CD8"/>
    <w:rsid w:val="00B17D9C"/>
    <w:rsid w:val="00B2151D"/>
    <w:rsid w:val="00B258BB"/>
    <w:rsid w:val="00B55179"/>
    <w:rsid w:val="00B67B97"/>
    <w:rsid w:val="00B968C8"/>
    <w:rsid w:val="00BA3EC5"/>
    <w:rsid w:val="00BA51D9"/>
    <w:rsid w:val="00BB5DFC"/>
    <w:rsid w:val="00BC291F"/>
    <w:rsid w:val="00BD279D"/>
    <w:rsid w:val="00BD6BB8"/>
    <w:rsid w:val="00C66BA2"/>
    <w:rsid w:val="00C870F6"/>
    <w:rsid w:val="00C95985"/>
    <w:rsid w:val="00C96A97"/>
    <w:rsid w:val="00CC5026"/>
    <w:rsid w:val="00CC68D0"/>
    <w:rsid w:val="00D03F9A"/>
    <w:rsid w:val="00D044ED"/>
    <w:rsid w:val="00D06D51"/>
    <w:rsid w:val="00D12330"/>
    <w:rsid w:val="00D24991"/>
    <w:rsid w:val="00D50255"/>
    <w:rsid w:val="00D60D67"/>
    <w:rsid w:val="00D66520"/>
    <w:rsid w:val="00D67754"/>
    <w:rsid w:val="00D84AE9"/>
    <w:rsid w:val="00D9124E"/>
    <w:rsid w:val="00DE34CF"/>
    <w:rsid w:val="00E117B9"/>
    <w:rsid w:val="00E13F3D"/>
    <w:rsid w:val="00E34898"/>
    <w:rsid w:val="00E34E50"/>
    <w:rsid w:val="00E977D1"/>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1"/>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EC5198"/>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C5198"/>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C519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519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Char">
    <w:name w:val="标题 8 Char"/>
    <w:link w:val="8"/>
    <w:qFormat/>
    <w:rsid w:val="00EC5198"/>
    <w:rPr>
      <w:rFonts w:ascii="Arial" w:hAnsi="Arial"/>
      <w:sz w:val="36"/>
      <w:lang w:val="en-GB" w:eastAsia="en-US"/>
    </w:rPr>
  </w:style>
  <w:style w:type="character" w:customStyle="1" w:styleId="Char3">
    <w:name w:val="页脚 Char"/>
    <w:aliases w:val="footer odd Char,footer Char,fo Char,pie de página Char"/>
    <w:link w:val="a9"/>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C519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C5198"/>
    <w:rPr>
      <w:rFonts w:ascii="Times New Roman" w:hAnsi="Times New Roman"/>
      <w:sz w:val="16"/>
      <w:lang w:val="en-GB" w:eastAsia="en-US"/>
    </w:rPr>
  </w:style>
  <w:style w:type="character" w:customStyle="1" w:styleId="Char1">
    <w:name w:val="列表 Char"/>
    <w:link w:val="a8"/>
    <w:qFormat/>
    <w:rsid w:val="00EC5198"/>
    <w:rPr>
      <w:rFonts w:ascii="Times New Roman" w:hAnsi="Times New Roman"/>
      <w:lang w:val="en-GB" w:eastAsia="en-US"/>
    </w:rPr>
  </w:style>
  <w:style w:type="character" w:customStyle="1" w:styleId="Char2">
    <w:name w:val="列表项目符号 Char"/>
    <w:aliases w:val="UL Char"/>
    <w:link w:val="a7"/>
    <w:qFormat/>
    <w:rsid w:val="00EC5198"/>
    <w:rPr>
      <w:rFonts w:ascii="Times New Roman" w:hAnsi="Times New Roman"/>
      <w:lang w:val="en-GB" w:eastAsia="en-US"/>
    </w:rPr>
  </w:style>
  <w:style w:type="character" w:customStyle="1" w:styleId="2Char0">
    <w:name w:val="列表项目符号 2 Char"/>
    <w:aliases w:val="lb2 Char"/>
    <w:link w:val="23"/>
    <w:qFormat/>
    <w:rsid w:val="00EC5198"/>
    <w:rPr>
      <w:rFonts w:ascii="Times New Roman" w:hAnsi="Times New Roman"/>
      <w:lang w:val="en-GB" w:eastAsia="en-US"/>
    </w:rPr>
  </w:style>
  <w:style w:type="character" w:customStyle="1" w:styleId="3Char0">
    <w:name w:val="列表项目符号 3 Char"/>
    <w:link w:val="32"/>
    <w:qFormat/>
    <w:rsid w:val="00EC5198"/>
    <w:rPr>
      <w:rFonts w:ascii="Times New Roman" w:hAnsi="Times New Roman"/>
      <w:lang w:val="en-GB" w:eastAsia="en-US"/>
    </w:rPr>
  </w:style>
  <w:style w:type="character" w:customStyle="1" w:styleId="2Char1">
    <w:name w:val="列表 2 Char"/>
    <w:link w:val="24"/>
    <w:qFormat/>
    <w:rsid w:val="00EC5198"/>
    <w:rPr>
      <w:rFonts w:ascii="Times New Roman" w:hAnsi="Times New Roman"/>
      <w:lang w:val="en-GB" w:eastAsia="en-US"/>
    </w:rPr>
  </w:style>
  <w:style w:type="paragraph" w:styleId="af2">
    <w:name w:val="index heading"/>
    <w:basedOn w:val="a"/>
    <w:next w:val="a"/>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EC5198"/>
    <w:rPr>
      <w:rFonts w:ascii="Times New Roman" w:eastAsia="MS Mincho" w:hAnsi="Times New Roman"/>
      <w:b/>
      <w:lang w:val="en-GB" w:eastAsia="en-GB"/>
    </w:rPr>
  </w:style>
  <w:style w:type="paragraph" w:customStyle="1" w:styleId="tabletext">
    <w:name w:val="table text"/>
    <w:basedOn w:val="a"/>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EC5198"/>
    <w:rPr>
      <w:rFonts w:ascii="Times New Roman" w:eastAsia="MS Mincho" w:hAnsi="Times New Roman"/>
      <w:sz w:val="24"/>
      <w:lang w:val="en-GB" w:eastAsia="en-GB"/>
    </w:rPr>
  </w:style>
  <w:style w:type="paragraph" w:customStyle="1" w:styleId="HE">
    <w:name w:val="HE"/>
    <w:basedOn w:val="a"/>
    <w:qFormat/>
    <w:rsid w:val="00EC5198"/>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qFormat/>
    <w:rsid w:val="00EC5198"/>
    <w:rPr>
      <w:rFonts w:ascii="Courier New" w:eastAsia="MS Mincho" w:hAnsi="Courier New"/>
      <w:lang w:val="en-GB" w:eastAsia="en-GB"/>
    </w:rPr>
  </w:style>
  <w:style w:type="paragraph" w:customStyle="1" w:styleId="text">
    <w:name w:val="text"/>
    <w:basedOn w:val="a"/>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qFormat/>
    <w:rsid w:val="00EC5198"/>
    <w:rPr>
      <w:rFonts w:ascii="Times New Roman" w:eastAsia="MS Mincho" w:hAnsi="Times New Roman"/>
      <w:i/>
      <w:sz w:val="22"/>
      <w:lang w:val="en-GB" w:eastAsia="en-GB"/>
    </w:rPr>
  </w:style>
  <w:style w:type="character" w:styleId="af7">
    <w:name w:val="page number"/>
    <w:basedOn w:val="a0"/>
    <w:qFormat/>
    <w:rsid w:val="00EC5198"/>
  </w:style>
  <w:style w:type="character" w:customStyle="1" w:styleId="Char4">
    <w:name w:val="批注文字 Char"/>
    <w:link w:val="ac"/>
    <w:qFormat/>
    <w:rsid w:val="00EC5198"/>
    <w:rPr>
      <w:rFonts w:ascii="Times New Roman" w:hAnsi="Times New Roman"/>
      <w:lang w:val="en-GB" w:eastAsia="en-US"/>
    </w:rPr>
  </w:style>
  <w:style w:type="paragraph" w:styleId="25">
    <w:name w:val="Body Text 2"/>
    <w:basedOn w:val="a"/>
    <w:link w:val="2Char2"/>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qFormat/>
    <w:rsid w:val="00EC5198"/>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6"/>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EC5198"/>
    <w:rPr>
      <w:rFonts w:ascii="Times New Roman" w:eastAsia="Times New Roman" w:hAnsi="Times New Roman"/>
      <w:sz w:val="24"/>
      <w:szCs w:val="24"/>
      <w:lang w:val="en-GB" w:eastAsia="en-GB"/>
    </w:rPr>
  </w:style>
  <w:style w:type="paragraph" w:styleId="af9">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4"/>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a">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b">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4"/>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EC5198"/>
    <w:rPr>
      <w:color w:val="808080"/>
    </w:rPr>
  </w:style>
  <w:style w:type="character" w:customStyle="1" w:styleId="6Char">
    <w:name w:val="标题 6 Char"/>
    <w:aliases w:val="T1 Char4,Header 6 Char"/>
    <w:link w:val="6"/>
    <w:qFormat/>
    <w:rsid w:val="00EC5198"/>
    <w:rPr>
      <w:rFonts w:ascii="Arial" w:hAnsi="Arial"/>
      <w:lang w:val="en-GB" w:eastAsia="en-US"/>
    </w:rPr>
  </w:style>
  <w:style w:type="character" w:customStyle="1" w:styleId="7Char">
    <w:name w:val="标题 7 Char"/>
    <w:aliases w:val="L7 Char,Header 7 Char"/>
    <w:link w:val="7"/>
    <w:qFormat/>
    <w:rsid w:val="00EC5198"/>
    <w:rPr>
      <w:rFonts w:ascii="Arial" w:hAnsi="Arial"/>
      <w:lang w:val="en-GB" w:eastAsia="en-US"/>
    </w:rPr>
  </w:style>
  <w:style w:type="character" w:customStyle="1" w:styleId="9Char">
    <w:name w:val="标题 9 Char"/>
    <w:aliases w:val="Figure Heading Char,FH Char"/>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0">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7">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5">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semiHidden/>
    <w:qFormat/>
    <w:rsid w:val="00EC5198"/>
    <w:rPr>
      <w:rFonts w:ascii="Times New Roman" w:eastAsia="Batang" w:hAnsi="Times New Roman"/>
      <w:lang w:val="en-GB" w:eastAsia="en-US"/>
    </w:rPr>
  </w:style>
  <w:style w:type="paragraph" w:styleId="aff">
    <w:name w:val="endnote text"/>
    <w:basedOn w:val="a"/>
    <w:link w:val="Chare"/>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qFormat/>
    <w:rsid w:val="00EC5198"/>
    <w:rPr>
      <w:rFonts w:ascii="Times New Roman" w:eastAsia="Times New Roman" w:hAnsi="Times New Roman"/>
      <w:lang w:val="en-GB" w:eastAsia="en-GB"/>
    </w:rPr>
  </w:style>
  <w:style w:type="character" w:styleId="a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1">
    <w:name w:val="Title"/>
    <w:aliases w:val="Section Header"/>
    <w:basedOn w:val="a"/>
    <w:next w:val="a"/>
    <w:link w:val="Charf"/>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2">
    <w:name w:val="Date"/>
    <w:basedOn w:val="a"/>
    <w:next w:val="a"/>
    <w:link w:val="Charf0"/>
    <w:qFormat/>
    <w:rsid w:val="00EC5198"/>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a"/>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EC5198"/>
    <w:pPr>
      <w:ind w:left="283" w:hanging="283"/>
    </w:pPr>
    <w:rPr>
      <w:sz w:val="20"/>
      <w:lang w:eastAsia="de-DE"/>
    </w:rPr>
  </w:style>
  <w:style w:type="paragraph" w:customStyle="1" w:styleId="11BodyText">
    <w:name w:val="11 BodyText"/>
    <w:basedOn w:val="a"/>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9">
    <w:name w:val="修订2"/>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a">
    <w:name w:val="修订2"/>
    <w:hidden/>
    <w:semiHidden/>
    <w:qFormat/>
    <w:rsid w:val="00EC5198"/>
    <w:rPr>
      <w:rFonts w:ascii="Times New Roman" w:eastAsia="Batang" w:hAnsi="Times New Roman"/>
      <w:lang w:val="en-GB" w:eastAsia="en-US"/>
    </w:rPr>
  </w:style>
  <w:style w:type="character" w:customStyle="1" w:styleId="Char1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b">
    <w:name w:val="网格型2"/>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C5198"/>
    <w:rPr>
      <w:i/>
      <w:iCs/>
      <w:color w:val="5B9BD5"/>
      <w:lang w:eastAsia="en-US"/>
    </w:rPr>
  </w:style>
  <w:style w:type="paragraph" w:customStyle="1" w:styleId="38">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uiPriority w:val="20"/>
    <w:qFormat/>
    <w:rsid w:val="00EC5198"/>
    <w:rPr>
      <w:rFonts w:ascii="Times New Roman" w:hAnsi="Times New Roman" w:cs="Times New Roman" w:hint="default"/>
      <w:i/>
      <w:iCs/>
    </w:rPr>
  </w:style>
  <w:style w:type="paragraph" w:styleId="aff6">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C5198"/>
    <w:rPr>
      <w:b/>
      <w:bCs w:val="0"/>
      <w:i/>
      <w:iCs w:val="0"/>
      <w:color w:val="4F81BD"/>
    </w:rPr>
  </w:style>
  <w:style w:type="character" w:styleId="aff8">
    <w:name w:val="Subtle Reference"/>
    <w:uiPriority w:val="31"/>
    <w:qFormat/>
    <w:rsid w:val="00EC5198"/>
    <w:rPr>
      <w:smallCaps/>
      <w:color w:val="C0504D"/>
      <w:u w:val="single"/>
    </w:rPr>
  </w:style>
  <w:style w:type="character" w:styleId="aff9">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0">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1">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0">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d">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a">
    <w:name w:val="吹き出し"/>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1"/>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1"/>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1"/>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1"/>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1"/>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1"/>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1"/>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1"/>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1"/>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1"/>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0">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1"/>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b">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c">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5C5EBD"/>
    <w:rPr>
      <w:rFonts w:ascii="Times New Roman" w:eastAsia="MS Mincho" w:hAnsi="Times New Roman"/>
      <w:lang w:val="it-IT" w:eastAsia="en-GB"/>
    </w:rPr>
  </w:style>
  <w:style w:type="paragraph" w:customStyle="1" w:styleId="affd">
    <w:name w:val="参考资料列表"/>
    <w:basedOn w:val="a8"/>
    <w:link w:val="Charf3"/>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f3">
    <w:name w:val="参考资料列表 Char"/>
    <w:link w:val="affd"/>
    <w:qFormat/>
    <w:rsid w:val="005C5EBD"/>
    <w:rPr>
      <w:rFonts w:ascii="Times New Roman" w:hAnsi="Times New Roman"/>
      <w:sz w:val="21"/>
      <w:szCs w:val="22"/>
      <w:lang w:val="en-GB" w:eastAsia="en-US"/>
    </w:rPr>
  </w:style>
  <w:style w:type="character" w:customStyle="1" w:styleId="affe">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3">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18921-1950-4912-A90A-612668AC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5590</Words>
  <Characters>31869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2024-05-23T07:32:00Z</dcterms:created>
  <dcterms:modified xsi:type="dcterms:W3CDTF">2024-05-24T00:51:00Z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(3)hitOhrsHGuR8BtsMaMXhMZT4Boh9R7Y4PDaTB17knhUdL/uaavp5O3TcigT/oREOCjSIw5tC
Nc/d6tkwpH7h8G1/9R0zAhbC3BnG0whAyrtioAsBajhDjt0V/0enxj1yT2DTg1CPhk6CDISY
uah0NAHhZme+IfSYrODsIhSO96EuFB6IpOeQ2tBrIy/u6m6UvfQCuzvEUatasA1+MitFhQfX
gRMlsA+pAENhXG5zOK</vt:lpwstr>
  </property>
  <property fmtid="{D5CDD505-2E9C-101B-9397-08002B2CF9AE}" pid="22" name="_2015_ms_pID_7253431">
    <vt:lpwstr>hSGw78i9loDaRUcxSDCsh05kbUkFNQ8hOZTGMSsEC/Ae1w2cSMgicY
ot/Q364FNItkqbmPHgn4ru92CPWwgkVKFGm2O1mJiHw4Et6mXPL1HxeBdAEca56QLmuB3zxD
71e2hMXwcEWuZASOCl6+gVbd2k+6IM+H9/3J8O9odnHktE9NprONCRbXzVE57kbb51JA1I3Z
t7M4JR/CALRQVhAz+ZgkPm9KvoaskmEnK/G8</vt:lpwstr>
  </property>
  <property fmtid="{D5CDD505-2E9C-101B-9397-08002B2CF9AE}" pid="23" name="_2015_ms_pID_7253432">
    <vt:lpwstr>SMeomiABocNS08bgw65+fFE=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1715597676</vt:lpwstr>
  </property>
</Properties>
</file>