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6F0A35" w14:textId="6244805A"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4740D7" w:rsidRPr="002C662F">
        <w:rPr>
          <w:rFonts w:ascii="Arial" w:hAnsi="Arial" w:cs="Arial" w:hint="eastAsia"/>
          <w:b/>
          <w:lang w:eastAsia="zh-CN"/>
        </w:rPr>
        <w:t>1</w:t>
      </w:r>
      <w:r w:rsidR="001B2D41">
        <w:rPr>
          <w:rFonts w:ascii="Arial" w:hAnsi="Arial" w:cs="Arial" w:hint="eastAsia"/>
          <w:b/>
          <w:lang w:eastAsia="zh-CN"/>
        </w:rPr>
        <w:t>10</w:t>
      </w:r>
      <w:r w:rsidR="005F6147">
        <w:rPr>
          <w:rFonts w:ascii="Arial" w:hAnsi="Arial" w:cs="Arial" w:hint="eastAsia"/>
          <w:b/>
          <w:lang w:eastAsia="zh-CN"/>
        </w:rPr>
        <w:t>bis</w:t>
      </w:r>
      <w:r w:rsidR="004740D7" w:rsidRPr="002C662F">
        <w:rPr>
          <w:rFonts w:ascii="Arial" w:hAnsi="Arial" w:cs="Arial" w:hint="eastAsia"/>
          <w:b/>
          <w:lang w:eastAsia="zh-CN"/>
        </w:rPr>
        <w:t xml:space="preserve">                                           </w:t>
      </w:r>
      <w:r w:rsidR="004740D7">
        <w:rPr>
          <w:rFonts w:ascii="Arial" w:hAnsi="Arial" w:cs="Arial" w:hint="eastAsia"/>
          <w:b/>
          <w:lang w:eastAsia="zh-CN"/>
        </w:rPr>
        <w:t xml:space="preserve">                                       </w:t>
      </w:r>
      <w:r w:rsidR="00736843">
        <w:rPr>
          <w:rFonts w:ascii="Arial" w:hAnsi="Arial" w:cs="Arial" w:hint="eastAsia"/>
          <w:b/>
          <w:lang w:eastAsia="zh-CN"/>
        </w:rPr>
        <w:t xml:space="preserve">     </w:t>
      </w:r>
      <w:r w:rsidR="004740D7">
        <w:rPr>
          <w:rFonts w:ascii="Arial" w:hAnsi="Arial" w:cs="Arial" w:hint="eastAsia"/>
          <w:b/>
          <w:lang w:eastAsia="zh-CN"/>
        </w:rPr>
        <w:t xml:space="preserve"> </w:t>
      </w:r>
      <w:r w:rsidR="000E151D" w:rsidRPr="000E151D">
        <w:rPr>
          <w:rFonts w:ascii="Arial" w:hAnsi="Arial" w:cs="Arial"/>
          <w:b/>
          <w:lang w:eastAsia="zh-CN"/>
        </w:rPr>
        <w:t>R4-</w:t>
      </w:r>
      <w:r w:rsidR="004A3AEA" w:rsidRPr="000E151D">
        <w:rPr>
          <w:rFonts w:ascii="Arial" w:hAnsi="Arial" w:cs="Arial"/>
          <w:b/>
          <w:lang w:eastAsia="zh-CN"/>
        </w:rPr>
        <w:t>2</w:t>
      </w:r>
      <w:r w:rsidR="004A3AEA">
        <w:rPr>
          <w:rFonts w:ascii="Arial" w:hAnsi="Arial" w:cs="Arial" w:hint="eastAsia"/>
          <w:b/>
          <w:lang w:eastAsia="zh-CN"/>
        </w:rPr>
        <w:t>4</w:t>
      </w:r>
      <w:r w:rsidR="008B0C68">
        <w:rPr>
          <w:rFonts w:ascii="Arial" w:hAnsi="Arial" w:cs="Arial" w:hint="eastAsia"/>
          <w:b/>
          <w:lang w:eastAsia="zh-CN"/>
        </w:rPr>
        <w:t>07476</w:t>
      </w:r>
    </w:p>
    <w:p w14:paraId="5EE758DC" w14:textId="1B27ACF3" w:rsidR="00DC4EFC" w:rsidRPr="002C662F" w:rsidRDefault="004A3AEA" w:rsidP="00C31073">
      <w:pPr>
        <w:jc w:val="both"/>
        <w:rPr>
          <w:rFonts w:ascii="Arial" w:hAnsi="Arial"/>
          <w:b/>
          <w:lang w:val="en-US" w:eastAsia="zh-CN"/>
        </w:rPr>
      </w:pPr>
      <w:r>
        <w:rPr>
          <w:rFonts w:ascii="Arial" w:hAnsi="Arial" w:hint="eastAsia"/>
          <w:b/>
          <w:lang w:eastAsia="zh-CN"/>
        </w:rPr>
        <w:t>Fukuoka</w:t>
      </w:r>
      <w:r w:rsidR="00202147">
        <w:rPr>
          <w:rFonts w:ascii="Arial" w:hAnsi="Arial" w:hint="eastAsia"/>
          <w:b/>
          <w:lang w:eastAsia="zh-CN"/>
        </w:rPr>
        <w:t xml:space="preserve">, </w:t>
      </w:r>
      <w:r>
        <w:rPr>
          <w:rFonts w:ascii="Arial" w:hAnsi="Arial" w:hint="eastAsia"/>
          <w:b/>
          <w:lang w:eastAsia="zh-CN"/>
        </w:rPr>
        <w:t>Japan</w:t>
      </w:r>
      <w:proofErr w:type="gramStart"/>
      <w:r w:rsidR="002D3DBA">
        <w:rPr>
          <w:rFonts w:ascii="Arial" w:hAnsi="Arial" w:hint="eastAsia"/>
          <w:b/>
          <w:lang w:val="en-US" w:eastAsia="zh-CN"/>
        </w:rPr>
        <w:t>,</w:t>
      </w:r>
      <w:r w:rsidR="00DC4EFC" w:rsidRPr="002C662F">
        <w:rPr>
          <w:rFonts w:ascii="Arial" w:hAnsi="Arial"/>
          <w:b/>
          <w:lang w:val="en-US" w:eastAsia="zh-CN"/>
        </w:rPr>
        <w:t xml:space="preserve"> </w:t>
      </w:r>
      <w:r>
        <w:rPr>
          <w:rFonts w:ascii="Arial" w:hAnsi="Arial" w:hint="eastAsia"/>
          <w:b/>
          <w:lang w:val="en-US" w:eastAsia="zh-CN"/>
        </w:rPr>
        <w:t xml:space="preserve"> May</w:t>
      </w:r>
      <w:proofErr w:type="gramEnd"/>
      <w:r>
        <w:rPr>
          <w:rFonts w:ascii="Arial" w:hAnsi="Arial" w:hint="eastAsia"/>
          <w:b/>
          <w:lang w:val="en-US" w:eastAsia="zh-CN"/>
        </w:rPr>
        <w:t xml:space="preserve"> 20 </w:t>
      </w:r>
      <w:r w:rsidR="00107B27"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Pr>
          <w:rFonts w:ascii="Arial" w:hAnsi="Arial" w:hint="eastAsia"/>
          <w:b/>
          <w:lang w:val="en-US" w:eastAsia="zh-CN"/>
        </w:rPr>
        <w:t>May 24</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600288">
        <w:rPr>
          <w:rFonts w:ascii="Arial" w:hAnsi="Arial" w:hint="eastAsia"/>
          <w:b/>
          <w:lang w:val="en-US" w:eastAsia="zh-CN"/>
        </w:rPr>
        <w:t>24</w:t>
      </w:r>
    </w:p>
    <w:p w14:paraId="6C48E64E" w14:textId="77777777" w:rsidR="00076DAD" w:rsidRPr="002C662F" w:rsidRDefault="00076DAD" w:rsidP="00C31073">
      <w:pPr>
        <w:jc w:val="both"/>
        <w:rPr>
          <w:rFonts w:ascii="Arial" w:hAnsi="Arial" w:cs="Arial"/>
          <w:b/>
        </w:rPr>
      </w:pPr>
      <w:bookmarkStart w:id="2" w:name="_GoBack"/>
      <w:bookmarkEnd w:id="2"/>
    </w:p>
    <w:p w14:paraId="43B83E3D"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0E388666"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5408A3">
        <w:rPr>
          <w:rFonts w:ascii="Arial" w:eastAsia="MS Mincho" w:hAnsi="Arial" w:cs="Arial"/>
          <w:b/>
        </w:rPr>
        <w:t>S</w:t>
      </w:r>
      <w:r w:rsidR="005408A3">
        <w:rPr>
          <w:rFonts w:ascii="Arial" w:eastAsiaTheme="minorEastAsia" w:hAnsi="Arial" w:cs="Arial" w:hint="eastAsia"/>
          <w:b/>
          <w:lang w:eastAsia="zh-CN"/>
        </w:rPr>
        <w:t xml:space="preserve">imulation results for </w:t>
      </w:r>
      <w:r w:rsidR="00802722">
        <w:rPr>
          <w:rFonts w:ascii="Arial" w:eastAsiaTheme="minorEastAsia" w:hAnsi="Arial" w:cs="Arial" w:hint="eastAsia"/>
          <w:b/>
          <w:lang w:eastAsia="zh-CN"/>
        </w:rPr>
        <w:t>SAN</w:t>
      </w:r>
      <w:r w:rsidR="00836AE2">
        <w:rPr>
          <w:rFonts w:ascii="Arial" w:eastAsiaTheme="minorEastAsia" w:hAnsi="Arial" w:cs="Arial" w:hint="eastAsia"/>
          <w:b/>
          <w:lang w:eastAsia="zh-CN"/>
        </w:rPr>
        <w:t xml:space="preserve"> </w:t>
      </w:r>
      <w:r w:rsidR="003C65C7">
        <w:rPr>
          <w:rFonts w:ascii="Arial" w:eastAsiaTheme="minorEastAsia" w:hAnsi="Arial" w:cs="Arial" w:hint="eastAsia"/>
          <w:b/>
          <w:lang w:eastAsia="zh-CN"/>
        </w:rPr>
        <w:t xml:space="preserve">demodulation </w:t>
      </w:r>
      <w:r w:rsidR="00802722">
        <w:rPr>
          <w:rFonts w:ascii="Arial" w:eastAsiaTheme="minorEastAsia" w:hAnsi="Arial" w:cs="Arial" w:hint="eastAsia"/>
          <w:b/>
          <w:lang w:eastAsia="zh-CN"/>
        </w:rPr>
        <w:t>requir</w:t>
      </w:r>
      <w:r w:rsidR="00891CD9">
        <w:rPr>
          <w:rFonts w:ascii="Arial" w:eastAsiaTheme="minorEastAsia" w:hAnsi="Arial" w:cs="Arial" w:hint="eastAsia"/>
          <w:b/>
          <w:lang w:eastAsia="zh-CN"/>
        </w:rPr>
        <w:t>e</w:t>
      </w:r>
      <w:r w:rsidR="00802722">
        <w:rPr>
          <w:rFonts w:ascii="Arial" w:eastAsiaTheme="minorEastAsia" w:hAnsi="Arial" w:cs="Arial" w:hint="eastAsia"/>
          <w:b/>
          <w:lang w:eastAsia="zh-CN"/>
        </w:rPr>
        <w:t>ments for</w:t>
      </w:r>
      <w:r w:rsidR="003C65C7">
        <w:rPr>
          <w:rFonts w:ascii="Arial" w:eastAsiaTheme="minorEastAsia" w:hAnsi="Arial" w:cs="Arial" w:hint="eastAsia"/>
          <w:b/>
          <w:lang w:eastAsia="zh-CN"/>
        </w:rPr>
        <w:t xml:space="preserve"> </w:t>
      </w:r>
      <w:r w:rsidR="001964DE" w:rsidRPr="001964DE">
        <w:rPr>
          <w:rFonts w:ascii="Arial" w:eastAsiaTheme="minorEastAsia" w:hAnsi="Arial" w:cs="Arial"/>
          <w:b/>
          <w:lang w:eastAsia="zh-CN"/>
        </w:rPr>
        <w:t>above 10 GHz bands</w:t>
      </w:r>
    </w:p>
    <w:p w14:paraId="2988C189" w14:textId="5C229E2C"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F3192C">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7A282B">
        <w:rPr>
          <w:rFonts w:ascii="Arial" w:eastAsiaTheme="minorEastAsia" w:hAnsi="Arial" w:cs="Arial"/>
          <w:b/>
          <w:lang w:eastAsia="zh-CN"/>
        </w:rPr>
        <w:t>16</w:t>
      </w:r>
      <w:r w:rsidR="003925C4" w:rsidRPr="002C662F">
        <w:rPr>
          <w:rFonts w:ascii="Arial" w:eastAsiaTheme="minorEastAsia" w:hAnsi="Arial" w:cs="Arial" w:hint="eastAsia"/>
          <w:b/>
          <w:lang w:eastAsia="zh-CN"/>
        </w:rPr>
        <w:t>.</w:t>
      </w:r>
      <w:r w:rsidR="007A282B">
        <w:rPr>
          <w:rFonts w:ascii="Arial" w:eastAsiaTheme="minorEastAsia" w:hAnsi="Arial" w:cs="Arial"/>
          <w:b/>
          <w:lang w:eastAsia="zh-CN"/>
        </w:rPr>
        <w:t>8</w:t>
      </w:r>
      <w:r w:rsidR="00FE1FCD">
        <w:rPr>
          <w:rFonts w:ascii="Arial" w:eastAsiaTheme="minorEastAsia" w:hAnsi="Arial" w:cs="Arial" w:hint="eastAsia"/>
          <w:b/>
          <w:lang w:eastAsia="zh-CN"/>
        </w:rPr>
        <w:t>.</w:t>
      </w:r>
      <w:r w:rsidR="007A282B">
        <w:rPr>
          <w:rFonts w:ascii="Arial" w:eastAsiaTheme="minorEastAsia" w:hAnsi="Arial" w:cs="Arial"/>
          <w:b/>
          <w:lang w:eastAsia="zh-CN"/>
        </w:rPr>
        <w:t>1</w:t>
      </w:r>
    </w:p>
    <w:p w14:paraId="7E756D5F"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79F1D616"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4DAEFE81" w14:textId="47B8C08B" w:rsidR="00E141BC" w:rsidRDefault="00F05384" w:rsidP="00402BA3">
      <w:pPr>
        <w:rPr>
          <w:lang w:eastAsia="zh-CN"/>
        </w:rPr>
      </w:pPr>
      <w:r>
        <w:rPr>
          <w:rFonts w:hint="eastAsia"/>
          <w:lang w:eastAsia="zh-CN"/>
        </w:rPr>
        <w:t>In RAN4#</w:t>
      </w:r>
      <w:r w:rsidR="002F58C9">
        <w:rPr>
          <w:rFonts w:hint="eastAsia"/>
          <w:lang w:eastAsia="zh-CN"/>
        </w:rPr>
        <w:t>110</w:t>
      </w:r>
      <w:r w:rsidR="00F3192C">
        <w:rPr>
          <w:rFonts w:hint="eastAsia"/>
          <w:lang w:eastAsia="zh-CN"/>
        </w:rPr>
        <w:t>bis</w:t>
      </w:r>
      <w:r w:rsidR="002F58C9">
        <w:rPr>
          <w:rFonts w:hint="eastAsia"/>
          <w:lang w:eastAsia="zh-CN"/>
        </w:rPr>
        <w:t xml:space="preserve"> </w:t>
      </w:r>
      <w:r w:rsidR="0069358C">
        <w:rPr>
          <w:rFonts w:hint="eastAsia"/>
          <w:lang w:eastAsia="zh-CN"/>
        </w:rPr>
        <w:t>meeting</w:t>
      </w:r>
      <w:r>
        <w:rPr>
          <w:rFonts w:hint="eastAsia"/>
          <w:lang w:eastAsia="zh-CN"/>
        </w:rPr>
        <w:t xml:space="preserve">, </w:t>
      </w:r>
      <w:r w:rsidR="00E141BC">
        <w:rPr>
          <w:rFonts w:hint="eastAsia"/>
          <w:lang w:eastAsia="zh-CN"/>
        </w:rPr>
        <w:t xml:space="preserve">the </w:t>
      </w:r>
      <w:r w:rsidR="00E141BC">
        <w:rPr>
          <w:lang w:val="en-US" w:eastAsia="zh-CN"/>
        </w:rPr>
        <w:t xml:space="preserve">simulation </w:t>
      </w:r>
      <w:r w:rsidR="00E141BC" w:rsidRPr="00B00AB2">
        <w:rPr>
          <w:lang w:val="en-US" w:eastAsia="zh-CN"/>
        </w:rPr>
        <w:t>assumption on demodulation requirements for NR NTN enhancements</w:t>
      </w:r>
      <w:r w:rsidR="00D3015B">
        <w:rPr>
          <w:rFonts w:hint="eastAsia"/>
          <w:lang w:val="en-US" w:eastAsia="zh-CN"/>
        </w:rPr>
        <w:t xml:space="preserve"> </w:t>
      </w:r>
      <w:r w:rsidR="00C16FBA">
        <w:rPr>
          <w:rFonts w:hint="eastAsia"/>
          <w:lang w:eastAsia="zh-CN"/>
        </w:rPr>
        <w:t>was</w:t>
      </w:r>
      <w:r w:rsidR="003F6B21">
        <w:rPr>
          <w:rFonts w:hint="eastAsia"/>
          <w:lang w:eastAsia="zh-CN"/>
        </w:rPr>
        <w:t xml:space="preserve"> </w:t>
      </w:r>
      <w:r w:rsidR="007E15D3">
        <w:rPr>
          <w:rFonts w:hint="eastAsia"/>
          <w:lang w:eastAsia="zh-CN"/>
        </w:rPr>
        <w:t>agreed</w:t>
      </w:r>
      <w:r w:rsidR="007A282B">
        <w:rPr>
          <w:lang w:eastAsia="zh-CN"/>
        </w:rPr>
        <w:t xml:space="preserve"> [1]</w:t>
      </w:r>
      <w:r w:rsidR="007E15D3">
        <w:rPr>
          <w:rFonts w:hint="eastAsia"/>
          <w:lang w:eastAsia="zh-CN"/>
        </w:rPr>
        <w:t xml:space="preserve">. </w:t>
      </w:r>
    </w:p>
    <w:p w14:paraId="4D668616" w14:textId="77777777" w:rsidR="00526E6F" w:rsidRPr="002C662F" w:rsidRDefault="00BD2ACA" w:rsidP="00402BA3">
      <w:pPr>
        <w:rPr>
          <w:lang w:eastAsia="zh-CN"/>
        </w:rPr>
      </w:pPr>
      <w:r>
        <w:rPr>
          <w:rFonts w:hint="eastAsia"/>
          <w:lang w:eastAsia="zh-CN"/>
        </w:rPr>
        <w:t>T</w:t>
      </w:r>
      <w:r w:rsidR="00526E6F" w:rsidRPr="002C662F">
        <w:rPr>
          <w:rFonts w:hint="eastAsia"/>
          <w:lang w:eastAsia="zh-CN"/>
        </w:rPr>
        <w:t>his contribution</w:t>
      </w:r>
      <w:r>
        <w:rPr>
          <w:rFonts w:hint="eastAsia"/>
          <w:lang w:eastAsia="zh-CN"/>
        </w:rPr>
        <w:t xml:space="preserve"> </w:t>
      </w:r>
      <w:r w:rsidR="00526E6F" w:rsidRPr="002C662F">
        <w:rPr>
          <w:rFonts w:hint="eastAsia"/>
          <w:lang w:eastAsia="zh-CN"/>
        </w:rPr>
        <w:t>provide</w:t>
      </w:r>
      <w:r>
        <w:rPr>
          <w:rFonts w:hint="eastAsia"/>
          <w:lang w:eastAsia="zh-CN"/>
        </w:rPr>
        <w:t>s</w:t>
      </w:r>
      <w:r w:rsidR="00526E6F" w:rsidRPr="002C662F">
        <w:rPr>
          <w:rFonts w:hint="eastAsia"/>
          <w:lang w:eastAsia="zh-CN"/>
        </w:rPr>
        <w:t xml:space="preserve"> </w:t>
      </w:r>
      <w:r w:rsidR="00D741AD">
        <w:rPr>
          <w:lang w:eastAsia="zh-CN"/>
        </w:rPr>
        <w:t>initial</w:t>
      </w:r>
      <w:r w:rsidR="00D741AD">
        <w:rPr>
          <w:rFonts w:hint="eastAsia"/>
          <w:lang w:eastAsia="zh-CN"/>
        </w:rPr>
        <w:t xml:space="preserve"> </w:t>
      </w:r>
      <w:r w:rsidR="00E141BC" w:rsidRPr="00E141BC">
        <w:rPr>
          <w:lang w:eastAsia="zh-CN"/>
        </w:rPr>
        <w:t>simulation results</w:t>
      </w:r>
      <w:r w:rsidR="00E141BC" w:rsidRPr="00E141BC" w:rsidDel="00E141BC">
        <w:rPr>
          <w:rFonts w:hint="eastAsia"/>
          <w:lang w:eastAsia="zh-CN"/>
        </w:rPr>
        <w:t xml:space="preserve"> </w:t>
      </w:r>
      <w:r w:rsidR="00981200">
        <w:rPr>
          <w:rFonts w:hint="eastAsia"/>
          <w:lang w:eastAsia="zh-CN"/>
        </w:rPr>
        <w:t xml:space="preserve">for </w:t>
      </w:r>
      <w:r w:rsidR="00970053">
        <w:rPr>
          <w:rFonts w:hint="eastAsia"/>
          <w:lang w:eastAsia="zh-CN"/>
        </w:rPr>
        <w:t xml:space="preserve">SAN </w:t>
      </w:r>
      <w:r w:rsidR="00AF4186">
        <w:rPr>
          <w:rFonts w:hint="eastAsia"/>
          <w:lang w:eastAsia="zh-CN"/>
        </w:rPr>
        <w:t>demodulation</w:t>
      </w:r>
      <w:r w:rsidR="00970053">
        <w:rPr>
          <w:rFonts w:hint="eastAsia"/>
          <w:lang w:eastAsia="zh-CN"/>
        </w:rPr>
        <w:t xml:space="preserve"> requirements</w:t>
      </w:r>
      <w:r w:rsidR="00D741AD">
        <w:rPr>
          <w:rFonts w:hint="eastAsia"/>
          <w:lang w:eastAsia="zh-CN"/>
        </w:rPr>
        <w:t xml:space="preserve"> for alignment</w:t>
      </w:r>
      <w:r w:rsidR="009B6D31" w:rsidRPr="002C662F">
        <w:rPr>
          <w:rFonts w:hint="eastAsia"/>
          <w:lang w:eastAsia="zh-CN"/>
        </w:rPr>
        <w:t>.</w:t>
      </w:r>
    </w:p>
    <w:p w14:paraId="7132D10E" w14:textId="77777777"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14:paraId="458B08D6" w14:textId="72DD8EFB" w:rsidR="008334E5" w:rsidRDefault="00733C84" w:rsidP="00402BA3">
      <w:pPr>
        <w:rPr>
          <w:lang w:eastAsia="zh-CN"/>
        </w:rPr>
      </w:pPr>
      <w:r>
        <w:rPr>
          <w:rFonts w:hint="eastAsia"/>
          <w:lang w:eastAsia="zh-CN"/>
        </w:rPr>
        <w:t>Based on the agreed simulation assumption</w:t>
      </w:r>
      <w:r w:rsidR="00D3015B">
        <w:rPr>
          <w:rFonts w:hint="eastAsia"/>
          <w:lang w:eastAsia="zh-CN"/>
        </w:rPr>
        <w:t xml:space="preserve">s </w:t>
      </w:r>
      <w:r>
        <w:rPr>
          <w:rFonts w:hint="eastAsia"/>
          <w:lang w:eastAsia="zh-CN"/>
        </w:rPr>
        <w:t xml:space="preserve">[1], </w:t>
      </w:r>
      <w:r w:rsidR="001976C1" w:rsidRPr="00D841E6">
        <w:rPr>
          <w:lang w:eastAsia="zh-CN"/>
        </w:rPr>
        <w:t xml:space="preserve">presented below are </w:t>
      </w:r>
      <w:r w:rsidR="0055056A" w:rsidRPr="00D841E6">
        <w:rPr>
          <w:lang w:eastAsia="zh-CN"/>
        </w:rPr>
        <w:t>our</w:t>
      </w:r>
      <w:r w:rsidR="001976C1" w:rsidRPr="00D841E6">
        <w:rPr>
          <w:lang w:eastAsia="zh-CN"/>
        </w:rPr>
        <w:t xml:space="preserve"> preliminary simulation outcomes for PUSCH and PRACH concerning SAN demodulation</w:t>
      </w:r>
      <w:r w:rsidR="008D1790">
        <w:rPr>
          <w:rFonts w:hint="eastAsia"/>
          <w:lang w:eastAsia="zh-CN"/>
        </w:rPr>
        <w:t>:</w:t>
      </w:r>
    </w:p>
    <w:p w14:paraId="18C43C9F" w14:textId="3DA35F73" w:rsidR="00D841E6" w:rsidRDefault="00E24922" w:rsidP="00D841E6">
      <w:pPr>
        <w:pStyle w:val="2"/>
        <w:rPr>
          <w:sz w:val="24"/>
          <w:szCs w:val="24"/>
          <w:lang w:eastAsia="zh-CN"/>
        </w:rPr>
      </w:pPr>
      <w:r w:rsidRPr="00132338">
        <w:rPr>
          <w:rFonts w:hint="eastAsia"/>
          <w:sz w:val="24"/>
          <w:szCs w:val="24"/>
          <w:lang w:eastAsia="zh-CN"/>
        </w:rPr>
        <w:t xml:space="preserve">2.1 </w:t>
      </w:r>
      <w:proofErr w:type="spellStart"/>
      <w:r w:rsidR="00D3015B">
        <w:rPr>
          <w:rFonts w:hint="eastAsia"/>
          <w:sz w:val="24"/>
          <w:szCs w:val="24"/>
          <w:lang w:eastAsia="zh-CN"/>
        </w:rPr>
        <w:t>Ka</w:t>
      </w:r>
      <w:proofErr w:type="spellEnd"/>
      <w:r w:rsidR="00D3015B">
        <w:rPr>
          <w:rFonts w:hint="eastAsia"/>
          <w:sz w:val="24"/>
          <w:szCs w:val="24"/>
          <w:lang w:eastAsia="zh-CN"/>
        </w:rPr>
        <w:t xml:space="preserve">-band </w:t>
      </w:r>
      <w:r w:rsidRPr="00132338">
        <w:rPr>
          <w:rFonts w:hint="eastAsia"/>
          <w:sz w:val="24"/>
          <w:szCs w:val="24"/>
          <w:lang w:eastAsia="zh-CN"/>
        </w:rPr>
        <w:t>PUSCH</w:t>
      </w:r>
    </w:p>
    <w:p w14:paraId="4152F1B6" w14:textId="4995C1E3" w:rsidR="0006493B" w:rsidRPr="0006493B" w:rsidRDefault="0006493B" w:rsidP="00DE1F7D">
      <w:pPr>
        <w:jc w:val="both"/>
        <w:rPr>
          <w:lang w:eastAsia="zh-CN"/>
        </w:rPr>
      </w:pPr>
      <w:r>
        <w:rPr>
          <w:rFonts w:hint="eastAsia"/>
          <w:lang w:eastAsia="zh-CN"/>
        </w:rPr>
        <w:t>The simulation results for PUSCH are shown in Table2.1-1.</w:t>
      </w:r>
    </w:p>
    <w:p w14:paraId="448F0443" w14:textId="3E64EFDE" w:rsidR="0020428E" w:rsidRPr="00BB47B7" w:rsidRDefault="0020428E" w:rsidP="00DE1F7D">
      <w:pPr>
        <w:ind w:firstLineChars="1300" w:firstLine="2610"/>
        <w:rPr>
          <w:b/>
          <w:lang w:eastAsia="zh-CN"/>
        </w:rPr>
      </w:pPr>
      <w:r w:rsidRPr="00BB47B7">
        <w:rPr>
          <w:b/>
          <w:lang w:eastAsia="ko-KR"/>
        </w:rPr>
        <w:t xml:space="preserve">Table </w:t>
      </w:r>
      <w:r w:rsidRPr="00BB47B7">
        <w:rPr>
          <w:rFonts w:hint="eastAsia"/>
          <w:b/>
          <w:lang w:eastAsia="zh-CN"/>
        </w:rPr>
        <w:t>2.1</w:t>
      </w:r>
      <w:r w:rsidRPr="00BB47B7">
        <w:rPr>
          <w:b/>
          <w:lang w:eastAsia="ko-KR"/>
        </w:rPr>
        <w:t>-</w:t>
      </w:r>
      <w:r w:rsidRPr="00BB47B7">
        <w:rPr>
          <w:rFonts w:hint="eastAsia"/>
          <w:b/>
          <w:lang w:eastAsia="zh-CN"/>
        </w:rPr>
        <w:t>1</w:t>
      </w:r>
      <w:r w:rsidRPr="00BB47B7">
        <w:rPr>
          <w:b/>
          <w:lang w:eastAsia="zh-CN"/>
        </w:rPr>
        <w:t>:</w:t>
      </w:r>
      <w:r w:rsidRPr="00BB47B7">
        <w:rPr>
          <w:b/>
          <w:lang w:eastAsia="ko-KR"/>
        </w:rPr>
        <w:t xml:space="preserve"> </w:t>
      </w:r>
      <w:r w:rsidRPr="00BB47B7">
        <w:rPr>
          <w:rFonts w:hint="eastAsia"/>
          <w:b/>
          <w:lang w:eastAsia="zh-CN"/>
        </w:rPr>
        <w:t>Simulation results</w:t>
      </w:r>
      <w:r w:rsidRPr="00BB47B7">
        <w:rPr>
          <w:b/>
          <w:lang w:eastAsia="ko-KR"/>
        </w:rPr>
        <w:t xml:space="preserve"> for PUSCH</w:t>
      </w:r>
      <w:r w:rsidRPr="00BB47B7">
        <w:rPr>
          <w:rFonts w:hint="eastAsia"/>
          <w:b/>
          <w:lang w:eastAsia="zh-CN"/>
        </w:rPr>
        <w:t xml:space="preserve"> </w:t>
      </w:r>
    </w:p>
    <w:tbl>
      <w:tblPr>
        <w:tblW w:w="5911" w:type="dxa"/>
        <w:jc w:val="center"/>
        <w:tblInd w:w="93" w:type="dxa"/>
        <w:tblLook w:val="04A0" w:firstRow="1" w:lastRow="0" w:firstColumn="1" w:lastColumn="0" w:noHBand="0" w:noVBand="1"/>
      </w:tblPr>
      <w:tblGrid>
        <w:gridCol w:w="980"/>
        <w:gridCol w:w="2960"/>
        <w:gridCol w:w="859"/>
        <w:gridCol w:w="1150"/>
      </w:tblGrid>
      <w:tr w:rsidR="0020428E" w:rsidRPr="0020428E" w14:paraId="207B3B67" w14:textId="77777777" w:rsidTr="00BB47B7">
        <w:trPr>
          <w:trHeight w:val="272"/>
          <w:jc w:val="center"/>
        </w:trPr>
        <w:tc>
          <w:tcPr>
            <w:tcW w:w="394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77C77" w14:textId="77777777" w:rsidR="0020428E" w:rsidRPr="0020428E" w:rsidRDefault="0020428E" w:rsidP="0020428E">
            <w:pPr>
              <w:spacing w:after="0"/>
              <w:jc w:val="center"/>
              <w:rPr>
                <w:b/>
                <w:bCs/>
                <w:sz w:val="22"/>
                <w:szCs w:val="22"/>
                <w:lang w:val="en-US" w:eastAsia="zh-CN"/>
              </w:rPr>
            </w:pPr>
            <w:r w:rsidRPr="0020428E">
              <w:rPr>
                <w:b/>
                <w:bCs/>
                <w:sz w:val="22"/>
                <w:szCs w:val="22"/>
                <w:lang w:val="en-US" w:eastAsia="zh-CN"/>
              </w:rPr>
              <w:t>Normal PUSCH with CP-OFDM</w:t>
            </w:r>
          </w:p>
        </w:tc>
        <w:tc>
          <w:tcPr>
            <w:tcW w:w="1971" w:type="dxa"/>
            <w:gridSpan w:val="2"/>
            <w:tcBorders>
              <w:top w:val="single" w:sz="4" w:space="0" w:color="auto"/>
              <w:left w:val="nil"/>
              <w:bottom w:val="single" w:sz="4" w:space="0" w:color="auto"/>
              <w:right w:val="single" w:sz="4" w:space="0" w:color="auto"/>
            </w:tcBorders>
            <w:shd w:val="clear" w:color="000000" w:fill="92D050"/>
            <w:noWrap/>
            <w:vAlign w:val="center"/>
            <w:hideMark/>
          </w:tcPr>
          <w:p w14:paraId="007EEDF3" w14:textId="77777777" w:rsidR="0020428E" w:rsidRPr="0020428E" w:rsidRDefault="0020428E" w:rsidP="0020428E">
            <w:pPr>
              <w:spacing w:after="0"/>
              <w:jc w:val="center"/>
              <w:rPr>
                <w:lang w:val="en-US" w:eastAsia="zh-CN"/>
              </w:rPr>
            </w:pPr>
            <w:r w:rsidRPr="0020428E">
              <w:rPr>
                <w:lang w:val="en-US" w:eastAsia="zh-CN"/>
              </w:rPr>
              <w:t>CATT</w:t>
            </w:r>
          </w:p>
        </w:tc>
      </w:tr>
      <w:tr w:rsidR="0020428E" w:rsidRPr="0020428E" w14:paraId="42C0505C" w14:textId="77777777" w:rsidTr="00BB47B7">
        <w:trPr>
          <w:trHeight w:val="272"/>
          <w:jc w:val="center"/>
        </w:trPr>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14:paraId="32A293C5" w14:textId="77777777" w:rsidR="0020428E" w:rsidRPr="0020428E" w:rsidRDefault="0020428E" w:rsidP="0020428E">
            <w:pPr>
              <w:spacing w:after="0"/>
              <w:rPr>
                <w:b/>
                <w:bCs/>
                <w:sz w:val="22"/>
                <w:szCs w:val="22"/>
                <w:lang w:val="en-US" w:eastAsia="zh-CN"/>
              </w:rPr>
            </w:pPr>
          </w:p>
        </w:tc>
        <w:tc>
          <w:tcPr>
            <w:tcW w:w="859" w:type="dxa"/>
            <w:tcBorders>
              <w:top w:val="nil"/>
              <w:left w:val="nil"/>
              <w:bottom w:val="single" w:sz="4" w:space="0" w:color="auto"/>
              <w:right w:val="single" w:sz="4" w:space="0" w:color="auto"/>
            </w:tcBorders>
            <w:shd w:val="clear" w:color="auto" w:fill="auto"/>
            <w:noWrap/>
            <w:vAlign w:val="center"/>
            <w:hideMark/>
          </w:tcPr>
          <w:p w14:paraId="220BB822" w14:textId="77777777" w:rsidR="0020428E" w:rsidRPr="0020428E" w:rsidRDefault="0020428E" w:rsidP="0020428E">
            <w:pPr>
              <w:spacing w:after="0"/>
              <w:jc w:val="center"/>
              <w:rPr>
                <w:lang w:val="en-US" w:eastAsia="zh-CN"/>
              </w:rPr>
            </w:pPr>
            <w:r w:rsidRPr="0020428E">
              <w:rPr>
                <w:lang w:val="en-US" w:eastAsia="zh-CN"/>
              </w:rPr>
              <w:t>Ideal</w:t>
            </w:r>
          </w:p>
        </w:tc>
        <w:tc>
          <w:tcPr>
            <w:tcW w:w="1112" w:type="dxa"/>
            <w:tcBorders>
              <w:top w:val="nil"/>
              <w:left w:val="nil"/>
              <w:bottom w:val="single" w:sz="4" w:space="0" w:color="auto"/>
              <w:right w:val="single" w:sz="4" w:space="0" w:color="auto"/>
            </w:tcBorders>
            <w:shd w:val="clear" w:color="auto" w:fill="auto"/>
            <w:noWrap/>
            <w:vAlign w:val="center"/>
            <w:hideMark/>
          </w:tcPr>
          <w:p w14:paraId="36A3BE17" w14:textId="77777777" w:rsidR="0020428E" w:rsidRPr="0020428E" w:rsidRDefault="0020428E" w:rsidP="0020428E">
            <w:pPr>
              <w:spacing w:after="0"/>
              <w:jc w:val="center"/>
              <w:rPr>
                <w:lang w:val="en-US" w:eastAsia="zh-CN"/>
              </w:rPr>
            </w:pPr>
            <w:r w:rsidRPr="0020428E">
              <w:rPr>
                <w:lang w:val="en-US" w:eastAsia="zh-CN"/>
              </w:rPr>
              <w:t>Impairment</w:t>
            </w:r>
          </w:p>
        </w:tc>
      </w:tr>
      <w:tr w:rsidR="0020428E" w:rsidRPr="0020428E" w14:paraId="0B47C9C6" w14:textId="77777777" w:rsidTr="00BB47B7">
        <w:trPr>
          <w:trHeight w:val="272"/>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66D7AD0A" w14:textId="77777777" w:rsidR="0020428E" w:rsidRPr="0020428E" w:rsidRDefault="0020428E" w:rsidP="0020428E">
            <w:pPr>
              <w:spacing w:after="0"/>
              <w:jc w:val="center"/>
              <w:rPr>
                <w:lang w:val="en-US" w:eastAsia="zh-CN"/>
              </w:rPr>
            </w:pPr>
            <w:r w:rsidRPr="0020428E">
              <w:rPr>
                <w:lang w:val="en-US" w:eastAsia="zh-CN"/>
              </w:rPr>
              <w:t>MCS2</w:t>
            </w:r>
          </w:p>
        </w:tc>
        <w:tc>
          <w:tcPr>
            <w:tcW w:w="2960" w:type="dxa"/>
            <w:tcBorders>
              <w:top w:val="nil"/>
              <w:left w:val="nil"/>
              <w:bottom w:val="single" w:sz="4" w:space="0" w:color="auto"/>
              <w:right w:val="single" w:sz="4" w:space="0" w:color="auto"/>
            </w:tcBorders>
            <w:shd w:val="clear" w:color="auto" w:fill="auto"/>
            <w:vAlign w:val="center"/>
            <w:hideMark/>
          </w:tcPr>
          <w:p w14:paraId="7B164DBE" w14:textId="77777777" w:rsidR="0020428E" w:rsidRPr="0020428E" w:rsidRDefault="0020428E" w:rsidP="0020428E">
            <w:pPr>
              <w:spacing w:after="0"/>
              <w:jc w:val="center"/>
              <w:rPr>
                <w:lang w:val="en-US" w:eastAsia="zh-CN"/>
              </w:rPr>
            </w:pPr>
            <w:r w:rsidRPr="0020428E">
              <w:rPr>
                <w:lang w:val="en-US" w:eastAsia="zh-CN"/>
              </w:rPr>
              <w:t>1x1</w:t>
            </w:r>
          </w:p>
        </w:tc>
        <w:tc>
          <w:tcPr>
            <w:tcW w:w="859" w:type="dxa"/>
            <w:tcBorders>
              <w:top w:val="nil"/>
              <w:left w:val="nil"/>
              <w:bottom w:val="single" w:sz="4" w:space="0" w:color="auto"/>
              <w:right w:val="single" w:sz="4" w:space="0" w:color="auto"/>
            </w:tcBorders>
            <w:shd w:val="clear" w:color="auto" w:fill="auto"/>
            <w:noWrap/>
            <w:vAlign w:val="center"/>
            <w:hideMark/>
          </w:tcPr>
          <w:p w14:paraId="21B16E8E" w14:textId="77777777" w:rsidR="0020428E" w:rsidRPr="0020428E" w:rsidRDefault="0020428E" w:rsidP="0020428E">
            <w:pPr>
              <w:spacing w:after="0"/>
              <w:jc w:val="center"/>
              <w:rPr>
                <w:lang w:val="en-US" w:eastAsia="zh-CN"/>
              </w:rPr>
            </w:pPr>
            <w:r w:rsidRPr="0020428E">
              <w:rPr>
                <w:lang w:val="en-US" w:eastAsia="zh-CN"/>
              </w:rPr>
              <w:t xml:space="preserve">-2.6 </w:t>
            </w:r>
          </w:p>
        </w:tc>
        <w:tc>
          <w:tcPr>
            <w:tcW w:w="1112" w:type="dxa"/>
            <w:tcBorders>
              <w:top w:val="nil"/>
              <w:left w:val="nil"/>
              <w:bottom w:val="single" w:sz="4" w:space="0" w:color="auto"/>
              <w:right w:val="single" w:sz="4" w:space="0" w:color="auto"/>
            </w:tcBorders>
            <w:shd w:val="clear" w:color="auto" w:fill="auto"/>
            <w:noWrap/>
            <w:vAlign w:val="center"/>
            <w:hideMark/>
          </w:tcPr>
          <w:p w14:paraId="2EEB1315" w14:textId="77777777" w:rsidR="0020428E" w:rsidRPr="0020428E" w:rsidRDefault="0020428E" w:rsidP="0020428E">
            <w:pPr>
              <w:spacing w:after="0"/>
              <w:jc w:val="center"/>
              <w:rPr>
                <w:lang w:val="en-US" w:eastAsia="zh-CN"/>
              </w:rPr>
            </w:pPr>
            <w:r w:rsidRPr="0020428E">
              <w:rPr>
                <w:lang w:val="en-US" w:eastAsia="zh-CN"/>
              </w:rPr>
              <w:t xml:space="preserve">-0.1 </w:t>
            </w:r>
          </w:p>
        </w:tc>
      </w:tr>
      <w:tr w:rsidR="0020428E" w:rsidRPr="0020428E" w14:paraId="68BE58EE" w14:textId="77777777" w:rsidTr="00BB47B7">
        <w:trPr>
          <w:trHeight w:val="272"/>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5C146CCC" w14:textId="77777777" w:rsidR="0020428E" w:rsidRPr="0020428E" w:rsidRDefault="0020428E" w:rsidP="0020428E">
            <w:pPr>
              <w:spacing w:after="0"/>
              <w:jc w:val="center"/>
              <w:rPr>
                <w:lang w:val="en-US" w:eastAsia="zh-CN"/>
              </w:rPr>
            </w:pPr>
            <w:r w:rsidRPr="0020428E">
              <w:rPr>
                <w:lang w:val="en-US" w:eastAsia="zh-CN"/>
              </w:rPr>
              <w:t>MCS2</w:t>
            </w:r>
          </w:p>
        </w:tc>
        <w:tc>
          <w:tcPr>
            <w:tcW w:w="2960" w:type="dxa"/>
            <w:tcBorders>
              <w:top w:val="nil"/>
              <w:left w:val="nil"/>
              <w:bottom w:val="single" w:sz="4" w:space="0" w:color="auto"/>
              <w:right w:val="single" w:sz="4" w:space="0" w:color="auto"/>
            </w:tcBorders>
            <w:shd w:val="clear" w:color="auto" w:fill="auto"/>
            <w:vAlign w:val="center"/>
            <w:hideMark/>
          </w:tcPr>
          <w:p w14:paraId="169EACF9" w14:textId="77777777" w:rsidR="0020428E" w:rsidRPr="0020428E" w:rsidRDefault="0020428E" w:rsidP="0020428E">
            <w:pPr>
              <w:spacing w:after="0"/>
              <w:jc w:val="center"/>
              <w:rPr>
                <w:lang w:val="en-US" w:eastAsia="zh-CN"/>
              </w:rPr>
            </w:pPr>
            <w:r w:rsidRPr="0020428E">
              <w:rPr>
                <w:lang w:val="en-US" w:eastAsia="zh-CN"/>
              </w:rPr>
              <w:t>1x2</w:t>
            </w:r>
          </w:p>
        </w:tc>
        <w:tc>
          <w:tcPr>
            <w:tcW w:w="859" w:type="dxa"/>
            <w:tcBorders>
              <w:top w:val="nil"/>
              <w:left w:val="nil"/>
              <w:bottom w:val="single" w:sz="4" w:space="0" w:color="auto"/>
              <w:right w:val="single" w:sz="4" w:space="0" w:color="auto"/>
            </w:tcBorders>
            <w:shd w:val="clear" w:color="auto" w:fill="auto"/>
            <w:noWrap/>
            <w:vAlign w:val="center"/>
            <w:hideMark/>
          </w:tcPr>
          <w:p w14:paraId="605E7E48" w14:textId="77777777" w:rsidR="0020428E" w:rsidRPr="0020428E" w:rsidRDefault="0020428E" w:rsidP="0020428E">
            <w:pPr>
              <w:spacing w:after="0"/>
              <w:jc w:val="center"/>
              <w:rPr>
                <w:lang w:val="en-US" w:eastAsia="zh-CN"/>
              </w:rPr>
            </w:pPr>
            <w:r w:rsidRPr="0020428E">
              <w:rPr>
                <w:lang w:val="en-US" w:eastAsia="zh-CN"/>
              </w:rPr>
              <w:t xml:space="preserve">-6.0 </w:t>
            </w:r>
          </w:p>
        </w:tc>
        <w:tc>
          <w:tcPr>
            <w:tcW w:w="1112" w:type="dxa"/>
            <w:tcBorders>
              <w:top w:val="nil"/>
              <w:left w:val="nil"/>
              <w:bottom w:val="single" w:sz="4" w:space="0" w:color="auto"/>
              <w:right w:val="single" w:sz="4" w:space="0" w:color="auto"/>
            </w:tcBorders>
            <w:shd w:val="clear" w:color="auto" w:fill="auto"/>
            <w:noWrap/>
            <w:vAlign w:val="center"/>
            <w:hideMark/>
          </w:tcPr>
          <w:p w14:paraId="241F8858" w14:textId="77777777" w:rsidR="0020428E" w:rsidRPr="0020428E" w:rsidRDefault="0020428E" w:rsidP="0020428E">
            <w:pPr>
              <w:spacing w:after="0"/>
              <w:jc w:val="center"/>
              <w:rPr>
                <w:lang w:val="en-US" w:eastAsia="zh-CN"/>
              </w:rPr>
            </w:pPr>
            <w:r w:rsidRPr="0020428E">
              <w:rPr>
                <w:lang w:val="en-US" w:eastAsia="zh-CN"/>
              </w:rPr>
              <w:t xml:space="preserve">-3.5 </w:t>
            </w:r>
          </w:p>
        </w:tc>
      </w:tr>
      <w:tr w:rsidR="0020428E" w:rsidRPr="0020428E" w14:paraId="365290B4" w14:textId="77777777" w:rsidTr="00BB47B7">
        <w:trPr>
          <w:trHeight w:val="272"/>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69668ECE" w14:textId="77777777" w:rsidR="0020428E" w:rsidRPr="0020428E" w:rsidRDefault="0020428E" w:rsidP="0020428E">
            <w:pPr>
              <w:spacing w:after="0"/>
              <w:jc w:val="center"/>
              <w:rPr>
                <w:lang w:val="en-US" w:eastAsia="zh-CN"/>
              </w:rPr>
            </w:pPr>
            <w:r w:rsidRPr="0020428E">
              <w:rPr>
                <w:lang w:val="en-US" w:eastAsia="zh-CN"/>
              </w:rPr>
              <w:t>MCS12</w:t>
            </w:r>
          </w:p>
        </w:tc>
        <w:tc>
          <w:tcPr>
            <w:tcW w:w="2960" w:type="dxa"/>
            <w:tcBorders>
              <w:top w:val="nil"/>
              <w:left w:val="nil"/>
              <w:bottom w:val="single" w:sz="4" w:space="0" w:color="auto"/>
              <w:right w:val="single" w:sz="4" w:space="0" w:color="auto"/>
            </w:tcBorders>
            <w:shd w:val="clear" w:color="auto" w:fill="auto"/>
            <w:vAlign w:val="center"/>
            <w:hideMark/>
          </w:tcPr>
          <w:p w14:paraId="1E8167B4" w14:textId="77777777" w:rsidR="0020428E" w:rsidRPr="0020428E" w:rsidRDefault="0020428E" w:rsidP="0020428E">
            <w:pPr>
              <w:spacing w:after="0"/>
              <w:jc w:val="center"/>
              <w:rPr>
                <w:lang w:val="en-US" w:eastAsia="zh-CN"/>
              </w:rPr>
            </w:pPr>
            <w:r w:rsidRPr="0020428E">
              <w:rPr>
                <w:lang w:val="en-US" w:eastAsia="zh-CN"/>
              </w:rPr>
              <w:t>1x1</w:t>
            </w:r>
          </w:p>
        </w:tc>
        <w:tc>
          <w:tcPr>
            <w:tcW w:w="859" w:type="dxa"/>
            <w:tcBorders>
              <w:top w:val="nil"/>
              <w:left w:val="nil"/>
              <w:bottom w:val="single" w:sz="4" w:space="0" w:color="auto"/>
              <w:right w:val="single" w:sz="4" w:space="0" w:color="auto"/>
            </w:tcBorders>
            <w:shd w:val="clear" w:color="auto" w:fill="auto"/>
            <w:noWrap/>
            <w:vAlign w:val="center"/>
            <w:hideMark/>
          </w:tcPr>
          <w:p w14:paraId="65742953" w14:textId="77777777" w:rsidR="0020428E" w:rsidRPr="0020428E" w:rsidRDefault="0020428E" w:rsidP="0020428E">
            <w:pPr>
              <w:spacing w:after="0"/>
              <w:jc w:val="center"/>
              <w:rPr>
                <w:lang w:val="en-US" w:eastAsia="zh-CN"/>
              </w:rPr>
            </w:pPr>
            <w:r w:rsidRPr="0020428E">
              <w:rPr>
                <w:lang w:val="en-US" w:eastAsia="zh-CN"/>
              </w:rPr>
              <w:t xml:space="preserve">6.4 </w:t>
            </w:r>
          </w:p>
        </w:tc>
        <w:tc>
          <w:tcPr>
            <w:tcW w:w="1112" w:type="dxa"/>
            <w:tcBorders>
              <w:top w:val="nil"/>
              <w:left w:val="nil"/>
              <w:bottom w:val="single" w:sz="4" w:space="0" w:color="auto"/>
              <w:right w:val="single" w:sz="4" w:space="0" w:color="auto"/>
            </w:tcBorders>
            <w:shd w:val="clear" w:color="auto" w:fill="auto"/>
            <w:noWrap/>
            <w:vAlign w:val="center"/>
            <w:hideMark/>
          </w:tcPr>
          <w:p w14:paraId="34623330" w14:textId="77777777" w:rsidR="0020428E" w:rsidRPr="0020428E" w:rsidRDefault="0020428E" w:rsidP="0020428E">
            <w:pPr>
              <w:spacing w:after="0"/>
              <w:jc w:val="center"/>
              <w:rPr>
                <w:lang w:val="en-US" w:eastAsia="zh-CN"/>
              </w:rPr>
            </w:pPr>
            <w:r w:rsidRPr="0020428E">
              <w:rPr>
                <w:lang w:val="en-US" w:eastAsia="zh-CN"/>
              </w:rPr>
              <w:t xml:space="preserve">8.9 </w:t>
            </w:r>
          </w:p>
        </w:tc>
      </w:tr>
      <w:tr w:rsidR="0020428E" w:rsidRPr="0020428E" w14:paraId="4E1AE792" w14:textId="77777777" w:rsidTr="00BB47B7">
        <w:trPr>
          <w:trHeight w:val="272"/>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1886222F" w14:textId="77777777" w:rsidR="0020428E" w:rsidRPr="0020428E" w:rsidRDefault="0020428E" w:rsidP="0020428E">
            <w:pPr>
              <w:spacing w:after="0"/>
              <w:jc w:val="center"/>
              <w:rPr>
                <w:lang w:val="en-US" w:eastAsia="zh-CN"/>
              </w:rPr>
            </w:pPr>
            <w:r w:rsidRPr="0020428E">
              <w:rPr>
                <w:lang w:val="en-US" w:eastAsia="zh-CN"/>
              </w:rPr>
              <w:t>MCS12</w:t>
            </w:r>
          </w:p>
        </w:tc>
        <w:tc>
          <w:tcPr>
            <w:tcW w:w="2960" w:type="dxa"/>
            <w:tcBorders>
              <w:top w:val="nil"/>
              <w:left w:val="nil"/>
              <w:bottom w:val="single" w:sz="4" w:space="0" w:color="auto"/>
              <w:right w:val="single" w:sz="4" w:space="0" w:color="auto"/>
            </w:tcBorders>
            <w:shd w:val="clear" w:color="auto" w:fill="auto"/>
            <w:vAlign w:val="center"/>
            <w:hideMark/>
          </w:tcPr>
          <w:p w14:paraId="6CDA21EA" w14:textId="77777777" w:rsidR="0020428E" w:rsidRPr="0020428E" w:rsidRDefault="0020428E" w:rsidP="0020428E">
            <w:pPr>
              <w:spacing w:after="0"/>
              <w:jc w:val="center"/>
              <w:rPr>
                <w:lang w:val="en-US" w:eastAsia="zh-CN"/>
              </w:rPr>
            </w:pPr>
            <w:r w:rsidRPr="0020428E">
              <w:rPr>
                <w:lang w:val="en-US" w:eastAsia="zh-CN"/>
              </w:rPr>
              <w:t>1x2</w:t>
            </w:r>
          </w:p>
        </w:tc>
        <w:tc>
          <w:tcPr>
            <w:tcW w:w="859" w:type="dxa"/>
            <w:tcBorders>
              <w:top w:val="nil"/>
              <w:left w:val="nil"/>
              <w:bottom w:val="single" w:sz="4" w:space="0" w:color="auto"/>
              <w:right w:val="single" w:sz="4" w:space="0" w:color="auto"/>
            </w:tcBorders>
            <w:shd w:val="clear" w:color="auto" w:fill="auto"/>
            <w:noWrap/>
            <w:vAlign w:val="center"/>
            <w:hideMark/>
          </w:tcPr>
          <w:p w14:paraId="0753FABC" w14:textId="77777777" w:rsidR="0020428E" w:rsidRPr="0020428E" w:rsidRDefault="0020428E" w:rsidP="0020428E">
            <w:pPr>
              <w:spacing w:after="0"/>
              <w:jc w:val="center"/>
              <w:rPr>
                <w:lang w:val="en-US" w:eastAsia="zh-CN"/>
              </w:rPr>
            </w:pPr>
            <w:r w:rsidRPr="0020428E">
              <w:rPr>
                <w:lang w:val="en-US" w:eastAsia="zh-CN"/>
              </w:rPr>
              <w:t xml:space="preserve">3.0 </w:t>
            </w:r>
          </w:p>
        </w:tc>
        <w:tc>
          <w:tcPr>
            <w:tcW w:w="1112" w:type="dxa"/>
            <w:tcBorders>
              <w:top w:val="nil"/>
              <w:left w:val="nil"/>
              <w:bottom w:val="single" w:sz="4" w:space="0" w:color="auto"/>
              <w:right w:val="single" w:sz="4" w:space="0" w:color="auto"/>
            </w:tcBorders>
            <w:shd w:val="clear" w:color="auto" w:fill="auto"/>
            <w:noWrap/>
            <w:vAlign w:val="center"/>
            <w:hideMark/>
          </w:tcPr>
          <w:p w14:paraId="3BC6A0FD" w14:textId="77777777" w:rsidR="0020428E" w:rsidRPr="0020428E" w:rsidRDefault="0020428E" w:rsidP="0020428E">
            <w:pPr>
              <w:spacing w:after="0"/>
              <w:jc w:val="center"/>
              <w:rPr>
                <w:lang w:val="en-US" w:eastAsia="zh-CN"/>
              </w:rPr>
            </w:pPr>
            <w:r w:rsidRPr="0020428E">
              <w:rPr>
                <w:lang w:val="en-US" w:eastAsia="zh-CN"/>
              </w:rPr>
              <w:t xml:space="preserve">5.5 </w:t>
            </w:r>
          </w:p>
        </w:tc>
      </w:tr>
      <w:tr w:rsidR="0020428E" w:rsidRPr="0020428E" w14:paraId="646121FB" w14:textId="77777777" w:rsidTr="00BB47B7">
        <w:trPr>
          <w:trHeight w:val="258"/>
          <w:jc w:val="center"/>
        </w:trPr>
        <w:tc>
          <w:tcPr>
            <w:tcW w:w="980" w:type="dxa"/>
            <w:tcBorders>
              <w:top w:val="nil"/>
              <w:left w:val="nil"/>
              <w:bottom w:val="nil"/>
              <w:right w:val="nil"/>
            </w:tcBorders>
            <w:shd w:val="clear" w:color="auto" w:fill="auto"/>
            <w:noWrap/>
            <w:vAlign w:val="center"/>
            <w:hideMark/>
          </w:tcPr>
          <w:p w14:paraId="7932A7D3" w14:textId="77777777" w:rsidR="0020428E" w:rsidRPr="0020428E" w:rsidRDefault="0020428E" w:rsidP="0020428E">
            <w:pPr>
              <w:spacing w:after="0"/>
              <w:jc w:val="center"/>
              <w:rPr>
                <w:rFonts w:ascii="宋体" w:hAnsi="宋体" w:cs="宋体"/>
                <w:color w:val="000000"/>
                <w:sz w:val="22"/>
                <w:szCs w:val="22"/>
                <w:lang w:val="en-US" w:eastAsia="zh-CN"/>
              </w:rPr>
            </w:pPr>
          </w:p>
        </w:tc>
        <w:tc>
          <w:tcPr>
            <w:tcW w:w="2960" w:type="dxa"/>
            <w:tcBorders>
              <w:top w:val="nil"/>
              <w:left w:val="nil"/>
              <w:bottom w:val="nil"/>
              <w:right w:val="nil"/>
            </w:tcBorders>
            <w:shd w:val="clear" w:color="auto" w:fill="auto"/>
            <w:noWrap/>
            <w:vAlign w:val="center"/>
            <w:hideMark/>
          </w:tcPr>
          <w:p w14:paraId="275D370D" w14:textId="77777777" w:rsidR="0020428E" w:rsidRPr="0020428E" w:rsidRDefault="0020428E" w:rsidP="0020428E">
            <w:pPr>
              <w:spacing w:after="0"/>
              <w:jc w:val="center"/>
              <w:rPr>
                <w:rFonts w:ascii="宋体" w:hAnsi="宋体" w:cs="宋体"/>
                <w:color w:val="000000"/>
                <w:sz w:val="22"/>
                <w:szCs w:val="22"/>
                <w:lang w:val="en-US" w:eastAsia="zh-CN"/>
              </w:rPr>
            </w:pPr>
          </w:p>
        </w:tc>
        <w:tc>
          <w:tcPr>
            <w:tcW w:w="859" w:type="dxa"/>
            <w:tcBorders>
              <w:top w:val="nil"/>
              <w:left w:val="nil"/>
              <w:bottom w:val="nil"/>
              <w:right w:val="nil"/>
            </w:tcBorders>
            <w:shd w:val="clear" w:color="auto" w:fill="auto"/>
            <w:noWrap/>
            <w:vAlign w:val="center"/>
            <w:hideMark/>
          </w:tcPr>
          <w:p w14:paraId="3E15A8B1" w14:textId="77777777" w:rsidR="0020428E" w:rsidRPr="0020428E" w:rsidRDefault="0020428E" w:rsidP="0020428E">
            <w:pPr>
              <w:spacing w:after="0"/>
              <w:jc w:val="center"/>
              <w:rPr>
                <w:rFonts w:ascii="宋体" w:hAnsi="宋体" w:cs="宋体"/>
                <w:color w:val="000000"/>
                <w:sz w:val="22"/>
                <w:szCs w:val="22"/>
                <w:lang w:val="en-US" w:eastAsia="zh-CN"/>
              </w:rPr>
            </w:pPr>
          </w:p>
        </w:tc>
        <w:tc>
          <w:tcPr>
            <w:tcW w:w="1112" w:type="dxa"/>
            <w:tcBorders>
              <w:top w:val="nil"/>
              <w:left w:val="nil"/>
              <w:bottom w:val="nil"/>
              <w:right w:val="nil"/>
            </w:tcBorders>
            <w:shd w:val="clear" w:color="auto" w:fill="auto"/>
            <w:noWrap/>
            <w:vAlign w:val="center"/>
            <w:hideMark/>
          </w:tcPr>
          <w:p w14:paraId="5FF56644" w14:textId="77777777" w:rsidR="0020428E" w:rsidRPr="0020428E" w:rsidRDefault="0020428E" w:rsidP="0020428E">
            <w:pPr>
              <w:spacing w:after="0"/>
              <w:jc w:val="center"/>
              <w:rPr>
                <w:rFonts w:ascii="宋体" w:hAnsi="宋体" w:cs="宋体"/>
                <w:color w:val="000000"/>
                <w:sz w:val="22"/>
                <w:szCs w:val="22"/>
                <w:lang w:val="en-US" w:eastAsia="zh-CN"/>
              </w:rPr>
            </w:pPr>
          </w:p>
        </w:tc>
      </w:tr>
      <w:tr w:rsidR="0020428E" w:rsidRPr="0020428E" w14:paraId="055FC7F1" w14:textId="77777777" w:rsidTr="00BB47B7">
        <w:trPr>
          <w:trHeight w:val="272"/>
          <w:jc w:val="center"/>
        </w:trPr>
        <w:tc>
          <w:tcPr>
            <w:tcW w:w="394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18DDF" w14:textId="77777777" w:rsidR="0020428E" w:rsidRPr="0020428E" w:rsidRDefault="0020428E" w:rsidP="0020428E">
            <w:pPr>
              <w:spacing w:after="0"/>
              <w:jc w:val="center"/>
              <w:rPr>
                <w:b/>
                <w:bCs/>
                <w:sz w:val="22"/>
                <w:szCs w:val="22"/>
                <w:lang w:val="en-US" w:eastAsia="zh-CN"/>
              </w:rPr>
            </w:pPr>
            <w:r w:rsidRPr="0020428E">
              <w:rPr>
                <w:b/>
                <w:bCs/>
                <w:sz w:val="22"/>
                <w:szCs w:val="22"/>
                <w:lang w:val="en-US" w:eastAsia="zh-CN"/>
              </w:rPr>
              <w:t>Normal PUSCH with DFT-s-OFDM</w:t>
            </w:r>
          </w:p>
        </w:tc>
        <w:tc>
          <w:tcPr>
            <w:tcW w:w="1971" w:type="dxa"/>
            <w:gridSpan w:val="2"/>
            <w:tcBorders>
              <w:top w:val="single" w:sz="4" w:space="0" w:color="auto"/>
              <w:left w:val="nil"/>
              <w:bottom w:val="single" w:sz="4" w:space="0" w:color="auto"/>
              <w:right w:val="single" w:sz="4" w:space="0" w:color="auto"/>
            </w:tcBorders>
            <w:shd w:val="clear" w:color="000000" w:fill="92D050"/>
            <w:noWrap/>
            <w:vAlign w:val="center"/>
            <w:hideMark/>
          </w:tcPr>
          <w:p w14:paraId="228C8F3C" w14:textId="77777777" w:rsidR="0020428E" w:rsidRPr="0020428E" w:rsidRDefault="0020428E" w:rsidP="0020428E">
            <w:pPr>
              <w:spacing w:after="0"/>
              <w:jc w:val="center"/>
              <w:rPr>
                <w:lang w:val="en-US" w:eastAsia="zh-CN"/>
              </w:rPr>
            </w:pPr>
            <w:r w:rsidRPr="0020428E">
              <w:rPr>
                <w:lang w:val="en-US" w:eastAsia="zh-CN"/>
              </w:rPr>
              <w:t>CATT</w:t>
            </w:r>
          </w:p>
        </w:tc>
      </w:tr>
      <w:tr w:rsidR="0020428E" w:rsidRPr="0020428E" w14:paraId="0D52097E" w14:textId="77777777" w:rsidTr="00BB47B7">
        <w:trPr>
          <w:trHeight w:val="272"/>
          <w:jc w:val="center"/>
        </w:trPr>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14:paraId="4686258B" w14:textId="77777777" w:rsidR="0020428E" w:rsidRPr="0020428E" w:rsidRDefault="0020428E" w:rsidP="0020428E">
            <w:pPr>
              <w:spacing w:after="0"/>
              <w:rPr>
                <w:b/>
                <w:bCs/>
                <w:sz w:val="22"/>
                <w:szCs w:val="22"/>
                <w:lang w:val="en-US" w:eastAsia="zh-CN"/>
              </w:rPr>
            </w:pPr>
          </w:p>
        </w:tc>
        <w:tc>
          <w:tcPr>
            <w:tcW w:w="859" w:type="dxa"/>
            <w:tcBorders>
              <w:top w:val="nil"/>
              <w:left w:val="nil"/>
              <w:bottom w:val="single" w:sz="4" w:space="0" w:color="auto"/>
              <w:right w:val="single" w:sz="4" w:space="0" w:color="auto"/>
            </w:tcBorders>
            <w:shd w:val="clear" w:color="auto" w:fill="auto"/>
            <w:noWrap/>
            <w:vAlign w:val="center"/>
            <w:hideMark/>
          </w:tcPr>
          <w:p w14:paraId="235B19CB" w14:textId="77777777" w:rsidR="0020428E" w:rsidRPr="0020428E" w:rsidRDefault="0020428E" w:rsidP="0020428E">
            <w:pPr>
              <w:spacing w:after="0"/>
              <w:jc w:val="center"/>
              <w:rPr>
                <w:lang w:val="en-US" w:eastAsia="zh-CN"/>
              </w:rPr>
            </w:pPr>
            <w:r w:rsidRPr="0020428E">
              <w:rPr>
                <w:lang w:val="en-US" w:eastAsia="zh-CN"/>
              </w:rPr>
              <w:t>Ideal</w:t>
            </w:r>
          </w:p>
        </w:tc>
        <w:tc>
          <w:tcPr>
            <w:tcW w:w="1112" w:type="dxa"/>
            <w:tcBorders>
              <w:top w:val="nil"/>
              <w:left w:val="nil"/>
              <w:bottom w:val="single" w:sz="4" w:space="0" w:color="auto"/>
              <w:right w:val="single" w:sz="4" w:space="0" w:color="auto"/>
            </w:tcBorders>
            <w:shd w:val="clear" w:color="auto" w:fill="auto"/>
            <w:noWrap/>
            <w:vAlign w:val="center"/>
            <w:hideMark/>
          </w:tcPr>
          <w:p w14:paraId="78F9417B" w14:textId="77777777" w:rsidR="0020428E" w:rsidRPr="0020428E" w:rsidRDefault="0020428E" w:rsidP="0020428E">
            <w:pPr>
              <w:spacing w:after="0"/>
              <w:jc w:val="center"/>
              <w:rPr>
                <w:lang w:val="en-US" w:eastAsia="zh-CN"/>
              </w:rPr>
            </w:pPr>
            <w:r w:rsidRPr="0020428E">
              <w:rPr>
                <w:lang w:val="en-US" w:eastAsia="zh-CN"/>
              </w:rPr>
              <w:t>Impairment</w:t>
            </w:r>
          </w:p>
        </w:tc>
      </w:tr>
      <w:tr w:rsidR="0020428E" w:rsidRPr="0020428E" w14:paraId="242E2486" w14:textId="77777777" w:rsidTr="00BB47B7">
        <w:trPr>
          <w:trHeight w:val="272"/>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1F42D95A" w14:textId="77777777" w:rsidR="0020428E" w:rsidRPr="0020428E" w:rsidRDefault="0020428E" w:rsidP="0020428E">
            <w:pPr>
              <w:spacing w:after="0"/>
              <w:jc w:val="center"/>
              <w:rPr>
                <w:lang w:val="en-US" w:eastAsia="zh-CN"/>
              </w:rPr>
            </w:pPr>
            <w:r w:rsidRPr="0020428E">
              <w:rPr>
                <w:lang w:val="en-US" w:eastAsia="zh-CN"/>
              </w:rPr>
              <w:t>MCS2</w:t>
            </w:r>
          </w:p>
        </w:tc>
        <w:tc>
          <w:tcPr>
            <w:tcW w:w="2960" w:type="dxa"/>
            <w:tcBorders>
              <w:top w:val="nil"/>
              <w:left w:val="nil"/>
              <w:bottom w:val="single" w:sz="4" w:space="0" w:color="auto"/>
              <w:right w:val="single" w:sz="4" w:space="0" w:color="auto"/>
            </w:tcBorders>
            <w:shd w:val="clear" w:color="auto" w:fill="auto"/>
            <w:vAlign w:val="center"/>
            <w:hideMark/>
          </w:tcPr>
          <w:p w14:paraId="62991C79" w14:textId="77777777" w:rsidR="0020428E" w:rsidRPr="0020428E" w:rsidRDefault="0020428E" w:rsidP="0020428E">
            <w:pPr>
              <w:spacing w:after="0"/>
              <w:jc w:val="center"/>
              <w:rPr>
                <w:lang w:val="en-US" w:eastAsia="zh-CN"/>
              </w:rPr>
            </w:pPr>
            <w:r w:rsidRPr="0020428E">
              <w:rPr>
                <w:lang w:val="en-US" w:eastAsia="zh-CN"/>
              </w:rPr>
              <w:t>1x1</w:t>
            </w:r>
          </w:p>
        </w:tc>
        <w:tc>
          <w:tcPr>
            <w:tcW w:w="859" w:type="dxa"/>
            <w:tcBorders>
              <w:top w:val="nil"/>
              <w:left w:val="nil"/>
              <w:bottom w:val="single" w:sz="4" w:space="0" w:color="auto"/>
              <w:right w:val="single" w:sz="4" w:space="0" w:color="auto"/>
            </w:tcBorders>
            <w:shd w:val="clear" w:color="auto" w:fill="auto"/>
            <w:noWrap/>
            <w:vAlign w:val="center"/>
            <w:hideMark/>
          </w:tcPr>
          <w:p w14:paraId="26E63270" w14:textId="77777777" w:rsidR="0020428E" w:rsidRPr="0020428E" w:rsidRDefault="0020428E" w:rsidP="0020428E">
            <w:pPr>
              <w:spacing w:after="0"/>
              <w:jc w:val="center"/>
              <w:rPr>
                <w:lang w:val="en-US" w:eastAsia="zh-CN"/>
              </w:rPr>
            </w:pPr>
            <w:r w:rsidRPr="0020428E">
              <w:rPr>
                <w:lang w:val="en-US" w:eastAsia="zh-CN"/>
              </w:rPr>
              <w:t xml:space="preserve">-2.5 </w:t>
            </w:r>
          </w:p>
        </w:tc>
        <w:tc>
          <w:tcPr>
            <w:tcW w:w="1112" w:type="dxa"/>
            <w:tcBorders>
              <w:top w:val="nil"/>
              <w:left w:val="nil"/>
              <w:bottom w:val="single" w:sz="4" w:space="0" w:color="auto"/>
              <w:right w:val="single" w:sz="4" w:space="0" w:color="auto"/>
            </w:tcBorders>
            <w:shd w:val="clear" w:color="auto" w:fill="auto"/>
            <w:noWrap/>
            <w:vAlign w:val="center"/>
            <w:hideMark/>
          </w:tcPr>
          <w:p w14:paraId="6829BC6A" w14:textId="77777777" w:rsidR="0020428E" w:rsidRPr="0020428E" w:rsidRDefault="0020428E" w:rsidP="0020428E">
            <w:pPr>
              <w:spacing w:after="0"/>
              <w:jc w:val="center"/>
              <w:rPr>
                <w:lang w:val="en-US" w:eastAsia="zh-CN"/>
              </w:rPr>
            </w:pPr>
            <w:r w:rsidRPr="0020428E">
              <w:rPr>
                <w:lang w:val="en-US" w:eastAsia="zh-CN"/>
              </w:rPr>
              <w:t xml:space="preserve">0.0 </w:t>
            </w:r>
          </w:p>
        </w:tc>
      </w:tr>
      <w:tr w:rsidR="0020428E" w:rsidRPr="0020428E" w14:paraId="45CB5039" w14:textId="77777777" w:rsidTr="00BB47B7">
        <w:trPr>
          <w:trHeight w:val="272"/>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193BDF61" w14:textId="77777777" w:rsidR="0020428E" w:rsidRPr="0020428E" w:rsidRDefault="0020428E" w:rsidP="0020428E">
            <w:pPr>
              <w:spacing w:after="0"/>
              <w:jc w:val="center"/>
              <w:rPr>
                <w:lang w:val="en-US" w:eastAsia="zh-CN"/>
              </w:rPr>
            </w:pPr>
            <w:r w:rsidRPr="0020428E">
              <w:rPr>
                <w:lang w:val="en-US" w:eastAsia="zh-CN"/>
              </w:rPr>
              <w:t>MCS2</w:t>
            </w:r>
          </w:p>
        </w:tc>
        <w:tc>
          <w:tcPr>
            <w:tcW w:w="2960" w:type="dxa"/>
            <w:tcBorders>
              <w:top w:val="nil"/>
              <w:left w:val="nil"/>
              <w:bottom w:val="single" w:sz="4" w:space="0" w:color="auto"/>
              <w:right w:val="single" w:sz="4" w:space="0" w:color="auto"/>
            </w:tcBorders>
            <w:shd w:val="clear" w:color="auto" w:fill="auto"/>
            <w:vAlign w:val="center"/>
            <w:hideMark/>
          </w:tcPr>
          <w:p w14:paraId="28F556A5" w14:textId="77777777" w:rsidR="0020428E" w:rsidRPr="0020428E" w:rsidRDefault="0020428E" w:rsidP="0020428E">
            <w:pPr>
              <w:spacing w:after="0"/>
              <w:jc w:val="center"/>
              <w:rPr>
                <w:lang w:val="en-US" w:eastAsia="zh-CN"/>
              </w:rPr>
            </w:pPr>
            <w:r w:rsidRPr="0020428E">
              <w:rPr>
                <w:lang w:val="en-US" w:eastAsia="zh-CN"/>
              </w:rPr>
              <w:t>1x2</w:t>
            </w:r>
          </w:p>
        </w:tc>
        <w:tc>
          <w:tcPr>
            <w:tcW w:w="859" w:type="dxa"/>
            <w:tcBorders>
              <w:top w:val="nil"/>
              <w:left w:val="nil"/>
              <w:bottom w:val="single" w:sz="4" w:space="0" w:color="auto"/>
              <w:right w:val="single" w:sz="4" w:space="0" w:color="auto"/>
            </w:tcBorders>
            <w:shd w:val="clear" w:color="auto" w:fill="auto"/>
            <w:noWrap/>
            <w:vAlign w:val="center"/>
            <w:hideMark/>
          </w:tcPr>
          <w:p w14:paraId="6709B994" w14:textId="77777777" w:rsidR="0020428E" w:rsidRPr="0020428E" w:rsidRDefault="0020428E" w:rsidP="0020428E">
            <w:pPr>
              <w:spacing w:after="0"/>
              <w:jc w:val="center"/>
              <w:rPr>
                <w:lang w:val="en-US" w:eastAsia="zh-CN"/>
              </w:rPr>
            </w:pPr>
            <w:r w:rsidRPr="0020428E">
              <w:rPr>
                <w:lang w:val="en-US" w:eastAsia="zh-CN"/>
              </w:rPr>
              <w:t xml:space="preserve">-5.8 </w:t>
            </w:r>
          </w:p>
        </w:tc>
        <w:tc>
          <w:tcPr>
            <w:tcW w:w="1112" w:type="dxa"/>
            <w:tcBorders>
              <w:top w:val="nil"/>
              <w:left w:val="nil"/>
              <w:bottom w:val="single" w:sz="4" w:space="0" w:color="auto"/>
              <w:right w:val="single" w:sz="4" w:space="0" w:color="auto"/>
            </w:tcBorders>
            <w:shd w:val="clear" w:color="auto" w:fill="auto"/>
            <w:noWrap/>
            <w:vAlign w:val="center"/>
            <w:hideMark/>
          </w:tcPr>
          <w:p w14:paraId="7B214119" w14:textId="77777777" w:rsidR="0020428E" w:rsidRPr="0020428E" w:rsidRDefault="0020428E" w:rsidP="0020428E">
            <w:pPr>
              <w:spacing w:after="0"/>
              <w:jc w:val="center"/>
              <w:rPr>
                <w:lang w:val="en-US" w:eastAsia="zh-CN"/>
              </w:rPr>
            </w:pPr>
            <w:r w:rsidRPr="0020428E">
              <w:rPr>
                <w:lang w:val="en-US" w:eastAsia="zh-CN"/>
              </w:rPr>
              <w:t xml:space="preserve">-3.3 </w:t>
            </w:r>
          </w:p>
        </w:tc>
      </w:tr>
      <w:tr w:rsidR="0020428E" w:rsidRPr="0020428E" w14:paraId="0CB3ECA7" w14:textId="77777777" w:rsidTr="00BB47B7">
        <w:trPr>
          <w:trHeight w:val="258"/>
          <w:jc w:val="center"/>
        </w:trPr>
        <w:tc>
          <w:tcPr>
            <w:tcW w:w="980" w:type="dxa"/>
            <w:tcBorders>
              <w:top w:val="nil"/>
              <w:left w:val="nil"/>
              <w:bottom w:val="nil"/>
              <w:right w:val="nil"/>
            </w:tcBorders>
            <w:shd w:val="clear" w:color="auto" w:fill="auto"/>
            <w:noWrap/>
            <w:vAlign w:val="center"/>
            <w:hideMark/>
          </w:tcPr>
          <w:p w14:paraId="23D16304" w14:textId="77777777" w:rsidR="0020428E" w:rsidRPr="0020428E" w:rsidRDefault="0020428E" w:rsidP="0020428E">
            <w:pPr>
              <w:spacing w:after="0"/>
              <w:jc w:val="center"/>
              <w:rPr>
                <w:rFonts w:ascii="宋体" w:hAnsi="宋体" w:cs="宋体"/>
                <w:color w:val="000000"/>
                <w:sz w:val="22"/>
                <w:szCs w:val="22"/>
                <w:lang w:val="en-US" w:eastAsia="zh-CN"/>
              </w:rPr>
            </w:pPr>
          </w:p>
        </w:tc>
        <w:tc>
          <w:tcPr>
            <w:tcW w:w="2960" w:type="dxa"/>
            <w:tcBorders>
              <w:top w:val="nil"/>
              <w:left w:val="nil"/>
              <w:bottom w:val="nil"/>
              <w:right w:val="nil"/>
            </w:tcBorders>
            <w:shd w:val="clear" w:color="auto" w:fill="auto"/>
            <w:noWrap/>
            <w:vAlign w:val="center"/>
            <w:hideMark/>
          </w:tcPr>
          <w:p w14:paraId="32D04ECB" w14:textId="77777777" w:rsidR="0020428E" w:rsidRPr="0020428E" w:rsidRDefault="0020428E" w:rsidP="0020428E">
            <w:pPr>
              <w:spacing w:after="0"/>
              <w:jc w:val="center"/>
              <w:rPr>
                <w:rFonts w:ascii="宋体" w:hAnsi="宋体" w:cs="宋体"/>
                <w:color w:val="000000"/>
                <w:sz w:val="22"/>
                <w:szCs w:val="22"/>
                <w:lang w:val="en-US" w:eastAsia="zh-CN"/>
              </w:rPr>
            </w:pPr>
          </w:p>
        </w:tc>
        <w:tc>
          <w:tcPr>
            <w:tcW w:w="859" w:type="dxa"/>
            <w:tcBorders>
              <w:top w:val="nil"/>
              <w:left w:val="nil"/>
              <w:bottom w:val="nil"/>
              <w:right w:val="nil"/>
            </w:tcBorders>
            <w:shd w:val="clear" w:color="auto" w:fill="auto"/>
            <w:noWrap/>
            <w:vAlign w:val="center"/>
            <w:hideMark/>
          </w:tcPr>
          <w:p w14:paraId="7C6BA061" w14:textId="77777777" w:rsidR="0020428E" w:rsidRPr="0020428E" w:rsidRDefault="0020428E" w:rsidP="0020428E">
            <w:pPr>
              <w:spacing w:after="0"/>
              <w:jc w:val="center"/>
              <w:rPr>
                <w:rFonts w:ascii="宋体" w:hAnsi="宋体" w:cs="宋体"/>
                <w:color w:val="000000"/>
                <w:sz w:val="22"/>
                <w:szCs w:val="22"/>
                <w:lang w:val="en-US" w:eastAsia="zh-CN"/>
              </w:rPr>
            </w:pPr>
          </w:p>
        </w:tc>
        <w:tc>
          <w:tcPr>
            <w:tcW w:w="1112" w:type="dxa"/>
            <w:tcBorders>
              <w:top w:val="nil"/>
              <w:left w:val="nil"/>
              <w:bottom w:val="nil"/>
              <w:right w:val="nil"/>
            </w:tcBorders>
            <w:shd w:val="clear" w:color="auto" w:fill="auto"/>
            <w:noWrap/>
            <w:vAlign w:val="center"/>
            <w:hideMark/>
          </w:tcPr>
          <w:p w14:paraId="47F492E3" w14:textId="77777777" w:rsidR="0020428E" w:rsidRPr="0020428E" w:rsidRDefault="0020428E" w:rsidP="0020428E">
            <w:pPr>
              <w:spacing w:after="0"/>
              <w:jc w:val="center"/>
              <w:rPr>
                <w:rFonts w:ascii="宋体" w:hAnsi="宋体" w:cs="宋体"/>
                <w:color w:val="000000"/>
                <w:sz w:val="22"/>
                <w:szCs w:val="22"/>
                <w:lang w:val="en-US" w:eastAsia="zh-CN"/>
              </w:rPr>
            </w:pPr>
          </w:p>
        </w:tc>
      </w:tr>
      <w:tr w:rsidR="0020428E" w:rsidRPr="0020428E" w14:paraId="02C1E0F7" w14:textId="77777777" w:rsidTr="00BB47B7">
        <w:trPr>
          <w:trHeight w:val="272"/>
          <w:jc w:val="center"/>
        </w:trPr>
        <w:tc>
          <w:tcPr>
            <w:tcW w:w="394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A8281" w14:textId="77777777" w:rsidR="0020428E" w:rsidRPr="0020428E" w:rsidRDefault="0020428E" w:rsidP="0020428E">
            <w:pPr>
              <w:spacing w:after="0"/>
              <w:jc w:val="center"/>
              <w:rPr>
                <w:b/>
                <w:bCs/>
                <w:sz w:val="22"/>
                <w:szCs w:val="22"/>
                <w:lang w:val="en-US" w:eastAsia="zh-CN"/>
              </w:rPr>
            </w:pPr>
            <w:r w:rsidRPr="0020428E">
              <w:rPr>
                <w:b/>
                <w:bCs/>
                <w:sz w:val="22"/>
                <w:szCs w:val="22"/>
                <w:lang w:val="en-US" w:eastAsia="zh-CN"/>
              </w:rPr>
              <w:t>PUSCH repetition Type A</w:t>
            </w:r>
          </w:p>
        </w:tc>
        <w:tc>
          <w:tcPr>
            <w:tcW w:w="1971" w:type="dxa"/>
            <w:gridSpan w:val="2"/>
            <w:tcBorders>
              <w:top w:val="single" w:sz="4" w:space="0" w:color="auto"/>
              <w:left w:val="nil"/>
              <w:bottom w:val="single" w:sz="4" w:space="0" w:color="auto"/>
              <w:right w:val="single" w:sz="4" w:space="0" w:color="auto"/>
            </w:tcBorders>
            <w:shd w:val="clear" w:color="000000" w:fill="92D050"/>
            <w:noWrap/>
            <w:vAlign w:val="center"/>
            <w:hideMark/>
          </w:tcPr>
          <w:p w14:paraId="75BD85C6" w14:textId="77777777" w:rsidR="0020428E" w:rsidRPr="0020428E" w:rsidRDefault="0020428E" w:rsidP="0020428E">
            <w:pPr>
              <w:spacing w:after="0"/>
              <w:jc w:val="center"/>
              <w:rPr>
                <w:lang w:val="en-US" w:eastAsia="zh-CN"/>
              </w:rPr>
            </w:pPr>
            <w:r w:rsidRPr="0020428E">
              <w:rPr>
                <w:lang w:val="en-US" w:eastAsia="zh-CN"/>
              </w:rPr>
              <w:t>CATT</w:t>
            </w:r>
          </w:p>
        </w:tc>
      </w:tr>
      <w:tr w:rsidR="0020428E" w:rsidRPr="0020428E" w14:paraId="1D4F1B37" w14:textId="77777777" w:rsidTr="00BB47B7">
        <w:trPr>
          <w:trHeight w:val="272"/>
          <w:jc w:val="center"/>
        </w:trPr>
        <w:tc>
          <w:tcPr>
            <w:tcW w:w="3940" w:type="dxa"/>
            <w:gridSpan w:val="2"/>
            <w:vMerge/>
            <w:tcBorders>
              <w:top w:val="single" w:sz="4" w:space="0" w:color="auto"/>
              <w:left w:val="single" w:sz="4" w:space="0" w:color="auto"/>
              <w:bottom w:val="single" w:sz="4" w:space="0" w:color="auto"/>
              <w:right w:val="single" w:sz="4" w:space="0" w:color="auto"/>
            </w:tcBorders>
            <w:vAlign w:val="center"/>
            <w:hideMark/>
          </w:tcPr>
          <w:p w14:paraId="62E003B9" w14:textId="77777777" w:rsidR="0020428E" w:rsidRPr="0020428E" w:rsidRDefault="0020428E" w:rsidP="0020428E">
            <w:pPr>
              <w:spacing w:after="0"/>
              <w:rPr>
                <w:b/>
                <w:bCs/>
                <w:sz w:val="22"/>
                <w:szCs w:val="22"/>
                <w:lang w:val="en-US" w:eastAsia="zh-CN"/>
              </w:rPr>
            </w:pPr>
          </w:p>
        </w:tc>
        <w:tc>
          <w:tcPr>
            <w:tcW w:w="859" w:type="dxa"/>
            <w:tcBorders>
              <w:top w:val="nil"/>
              <w:left w:val="nil"/>
              <w:bottom w:val="single" w:sz="4" w:space="0" w:color="auto"/>
              <w:right w:val="single" w:sz="4" w:space="0" w:color="auto"/>
            </w:tcBorders>
            <w:shd w:val="clear" w:color="auto" w:fill="auto"/>
            <w:noWrap/>
            <w:vAlign w:val="center"/>
            <w:hideMark/>
          </w:tcPr>
          <w:p w14:paraId="46FBBF8D" w14:textId="77777777" w:rsidR="0020428E" w:rsidRPr="0020428E" w:rsidRDefault="0020428E" w:rsidP="0020428E">
            <w:pPr>
              <w:spacing w:after="0"/>
              <w:jc w:val="center"/>
              <w:rPr>
                <w:lang w:val="en-US" w:eastAsia="zh-CN"/>
              </w:rPr>
            </w:pPr>
            <w:r w:rsidRPr="0020428E">
              <w:rPr>
                <w:lang w:val="en-US" w:eastAsia="zh-CN"/>
              </w:rPr>
              <w:t>Ideal</w:t>
            </w:r>
          </w:p>
        </w:tc>
        <w:tc>
          <w:tcPr>
            <w:tcW w:w="1112" w:type="dxa"/>
            <w:tcBorders>
              <w:top w:val="nil"/>
              <w:left w:val="nil"/>
              <w:bottom w:val="single" w:sz="4" w:space="0" w:color="auto"/>
              <w:right w:val="single" w:sz="4" w:space="0" w:color="auto"/>
            </w:tcBorders>
            <w:shd w:val="clear" w:color="auto" w:fill="auto"/>
            <w:noWrap/>
            <w:vAlign w:val="center"/>
            <w:hideMark/>
          </w:tcPr>
          <w:p w14:paraId="42F071EB" w14:textId="77777777" w:rsidR="0020428E" w:rsidRPr="0020428E" w:rsidRDefault="0020428E" w:rsidP="0020428E">
            <w:pPr>
              <w:spacing w:after="0"/>
              <w:jc w:val="center"/>
              <w:rPr>
                <w:lang w:val="en-US" w:eastAsia="zh-CN"/>
              </w:rPr>
            </w:pPr>
            <w:r w:rsidRPr="0020428E">
              <w:rPr>
                <w:lang w:val="en-US" w:eastAsia="zh-CN"/>
              </w:rPr>
              <w:t>Impairment</w:t>
            </w:r>
          </w:p>
        </w:tc>
      </w:tr>
      <w:tr w:rsidR="0020428E" w:rsidRPr="0020428E" w14:paraId="76CA8AA0" w14:textId="77777777" w:rsidTr="00BB47B7">
        <w:trPr>
          <w:trHeight w:val="272"/>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7ED3D475" w14:textId="77777777" w:rsidR="0020428E" w:rsidRPr="0020428E" w:rsidRDefault="0020428E" w:rsidP="0020428E">
            <w:pPr>
              <w:spacing w:after="0"/>
              <w:jc w:val="center"/>
              <w:rPr>
                <w:lang w:val="en-US" w:eastAsia="zh-CN"/>
              </w:rPr>
            </w:pPr>
            <w:r w:rsidRPr="0020428E">
              <w:rPr>
                <w:lang w:val="en-US" w:eastAsia="zh-CN"/>
              </w:rPr>
              <w:t>MCS2</w:t>
            </w:r>
          </w:p>
        </w:tc>
        <w:tc>
          <w:tcPr>
            <w:tcW w:w="2960" w:type="dxa"/>
            <w:tcBorders>
              <w:top w:val="nil"/>
              <w:left w:val="nil"/>
              <w:bottom w:val="single" w:sz="4" w:space="0" w:color="auto"/>
              <w:right w:val="single" w:sz="4" w:space="0" w:color="auto"/>
            </w:tcBorders>
            <w:shd w:val="clear" w:color="auto" w:fill="auto"/>
            <w:vAlign w:val="center"/>
            <w:hideMark/>
          </w:tcPr>
          <w:p w14:paraId="1F8A97A6" w14:textId="77777777" w:rsidR="0020428E" w:rsidRPr="0020428E" w:rsidRDefault="0020428E" w:rsidP="0020428E">
            <w:pPr>
              <w:spacing w:after="0"/>
              <w:jc w:val="center"/>
              <w:rPr>
                <w:lang w:val="en-US" w:eastAsia="zh-CN"/>
              </w:rPr>
            </w:pPr>
            <w:r w:rsidRPr="0020428E">
              <w:rPr>
                <w:lang w:val="en-US" w:eastAsia="zh-CN"/>
              </w:rPr>
              <w:t>1x1</w:t>
            </w:r>
          </w:p>
        </w:tc>
        <w:tc>
          <w:tcPr>
            <w:tcW w:w="859" w:type="dxa"/>
            <w:tcBorders>
              <w:top w:val="nil"/>
              <w:left w:val="nil"/>
              <w:bottom w:val="single" w:sz="4" w:space="0" w:color="auto"/>
              <w:right w:val="single" w:sz="4" w:space="0" w:color="auto"/>
            </w:tcBorders>
            <w:shd w:val="clear" w:color="auto" w:fill="auto"/>
            <w:noWrap/>
            <w:vAlign w:val="center"/>
            <w:hideMark/>
          </w:tcPr>
          <w:p w14:paraId="22E87A9F" w14:textId="77777777" w:rsidR="0020428E" w:rsidRPr="0020428E" w:rsidRDefault="0020428E" w:rsidP="0020428E">
            <w:pPr>
              <w:spacing w:after="0"/>
              <w:jc w:val="center"/>
              <w:rPr>
                <w:lang w:val="en-US" w:eastAsia="zh-CN"/>
              </w:rPr>
            </w:pPr>
            <w:r w:rsidRPr="0020428E">
              <w:rPr>
                <w:lang w:val="en-US" w:eastAsia="zh-CN"/>
              </w:rPr>
              <w:t xml:space="preserve">-5.6 </w:t>
            </w:r>
          </w:p>
        </w:tc>
        <w:tc>
          <w:tcPr>
            <w:tcW w:w="1112" w:type="dxa"/>
            <w:tcBorders>
              <w:top w:val="nil"/>
              <w:left w:val="nil"/>
              <w:bottom w:val="single" w:sz="4" w:space="0" w:color="auto"/>
              <w:right w:val="single" w:sz="4" w:space="0" w:color="auto"/>
            </w:tcBorders>
            <w:shd w:val="clear" w:color="auto" w:fill="auto"/>
            <w:noWrap/>
            <w:vAlign w:val="center"/>
            <w:hideMark/>
          </w:tcPr>
          <w:p w14:paraId="4BB4EBE5" w14:textId="77777777" w:rsidR="0020428E" w:rsidRPr="0020428E" w:rsidRDefault="0020428E" w:rsidP="0020428E">
            <w:pPr>
              <w:spacing w:after="0"/>
              <w:jc w:val="center"/>
              <w:rPr>
                <w:lang w:val="en-US" w:eastAsia="zh-CN"/>
              </w:rPr>
            </w:pPr>
            <w:r w:rsidRPr="0020428E">
              <w:rPr>
                <w:lang w:val="en-US" w:eastAsia="zh-CN"/>
              </w:rPr>
              <w:t xml:space="preserve">-5.2 </w:t>
            </w:r>
          </w:p>
        </w:tc>
      </w:tr>
      <w:tr w:rsidR="0020428E" w:rsidRPr="0020428E" w14:paraId="30DDB5AA" w14:textId="77777777" w:rsidTr="00BB47B7">
        <w:trPr>
          <w:trHeight w:val="272"/>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5335258B" w14:textId="77777777" w:rsidR="0020428E" w:rsidRPr="0020428E" w:rsidRDefault="0020428E" w:rsidP="0020428E">
            <w:pPr>
              <w:spacing w:after="0"/>
              <w:jc w:val="center"/>
              <w:rPr>
                <w:lang w:val="en-US" w:eastAsia="zh-CN"/>
              </w:rPr>
            </w:pPr>
            <w:r w:rsidRPr="0020428E">
              <w:rPr>
                <w:lang w:val="en-US" w:eastAsia="zh-CN"/>
              </w:rPr>
              <w:t>MCS2</w:t>
            </w:r>
          </w:p>
        </w:tc>
        <w:tc>
          <w:tcPr>
            <w:tcW w:w="2960" w:type="dxa"/>
            <w:tcBorders>
              <w:top w:val="nil"/>
              <w:left w:val="nil"/>
              <w:bottom w:val="single" w:sz="4" w:space="0" w:color="auto"/>
              <w:right w:val="single" w:sz="4" w:space="0" w:color="auto"/>
            </w:tcBorders>
            <w:shd w:val="clear" w:color="auto" w:fill="auto"/>
            <w:vAlign w:val="center"/>
            <w:hideMark/>
          </w:tcPr>
          <w:p w14:paraId="38EE2448" w14:textId="77777777" w:rsidR="0020428E" w:rsidRPr="0020428E" w:rsidRDefault="0020428E" w:rsidP="0020428E">
            <w:pPr>
              <w:spacing w:after="0"/>
              <w:jc w:val="center"/>
              <w:rPr>
                <w:lang w:val="en-US" w:eastAsia="zh-CN"/>
              </w:rPr>
            </w:pPr>
            <w:r w:rsidRPr="0020428E">
              <w:rPr>
                <w:lang w:val="en-US" w:eastAsia="zh-CN"/>
              </w:rPr>
              <w:t>1x2</w:t>
            </w:r>
          </w:p>
        </w:tc>
        <w:tc>
          <w:tcPr>
            <w:tcW w:w="859" w:type="dxa"/>
            <w:tcBorders>
              <w:top w:val="nil"/>
              <w:left w:val="nil"/>
              <w:bottom w:val="single" w:sz="4" w:space="0" w:color="auto"/>
              <w:right w:val="single" w:sz="4" w:space="0" w:color="auto"/>
            </w:tcBorders>
            <w:shd w:val="clear" w:color="auto" w:fill="auto"/>
            <w:noWrap/>
            <w:vAlign w:val="center"/>
            <w:hideMark/>
          </w:tcPr>
          <w:p w14:paraId="22F2AF61" w14:textId="77777777" w:rsidR="0020428E" w:rsidRPr="0020428E" w:rsidRDefault="0020428E" w:rsidP="0020428E">
            <w:pPr>
              <w:spacing w:after="0"/>
              <w:jc w:val="center"/>
              <w:rPr>
                <w:lang w:val="en-US" w:eastAsia="zh-CN"/>
              </w:rPr>
            </w:pPr>
            <w:r w:rsidRPr="0020428E">
              <w:rPr>
                <w:lang w:val="en-US" w:eastAsia="zh-CN"/>
              </w:rPr>
              <w:t xml:space="preserve">-8.7 </w:t>
            </w:r>
          </w:p>
        </w:tc>
        <w:tc>
          <w:tcPr>
            <w:tcW w:w="1112" w:type="dxa"/>
            <w:tcBorders>
              <w:top w:val="nil"/>
              <w:left w:val="nil"/>
              <w:bottom w:val="single" w:sz="4" w:space="0" w:color="auto"/>
              <w:right w:val="single" w:sz="4" w:space="0" w:color="auto"/>
            </w:tcBorders>
            <w:shd w:val="clear" w:color="auto" w:fill="auto"/>
            <w:noWrap/>
            <w:vAlign w:val="center"/>
            <w:hideMark/>
          </w:tcPr>
          <w:p w14:paraId="533EF22E" w14:textId="77777777" w:rsidR="0020428E" w:rsidRPr="0020428E" w:rsidRDefault="0020428E" w:rsidP="0020428E">
            <w:pPr>
              <w:spacing w:after="0"/>
              <w:jc w:val="center"/>
              <w:rPr>
                <w:lang w:val="en-US" w:eastAsia="zh-CN"/>
              </w:rPr>
            </w:pPr>
            <w:r w:rsidRPr="0020428E">
              <w:rPr>
                <w:lang w:val="en-US" w:eastAsia="zh-CN"/>
              </w:rPr>
              <w:t xml:space="preserve">-8.3 </w:t>
            </w:r>
          </w:p>
        </w:tc>
      </w:tr>
    </w:tbl>
    <w:p w14:paraId="73A4E8A2" w14:textId="77777777" w:rsidR="00402BA3" w:rsidRDefault="00402BA3" w:rsidP="00C31073">
      <w:pPr>
        <w:jc w:val="both"/>
        <w:rPr>
          <w:lang w:eastAsia="zh-CN"/>
        </w:rPr>
      </w:pPr>
    </w:p>
    <w:p w14:paraId="1720FBC9" w14:textId="77777777" w:rsidR="00D750AC" w:rsidRDefault="00D750AC" w:rsidP="00C31073">
      <w:pPr>
        <w:jc w:val="both"/>
        <w:rPr>
          <w:lang w:eastAsia="zh-CN"/>
        </w:rPr>
      </w:pPr>
    </w:p>
    <w:p w14:paraId="676806D0" w14:textId="77777777" w:rsidR="00E24922" w:rsidRDefault="00E24922" w:rsidP="00132338">
      <w:pPr>
        <w:pStyle w:val="2"/>
        <w:rPr>
          <w:sz w:val="24"/>
          <w:szCs w:val="24"/>
          <w:lang w:eastAsia="zh-CN"/>
        </w:rPr>
      </w:pPr>
      <w:r>
        <w:rPr>
          <w:rFonts w:hint="eastAsia"/>
          <w:sz w:val="24"/>
          <w:szCs w:val="24"/>
          <w:lang w:eastAsia="zh-CN"/>
        </w:rPr>
        <w:t xml:space="preserve">2.2 </w:t>
      </w:r>
      <w:proofErr w:type="spellStart"/>
      <w:r w:rsidR="00D3015B">
        <w:rPr>
          <w:rFonts w:hint="eastAsia"/>
          <w:sz w:val="24"/>
          <w:szCs w:val="24"/>
          <w:lang w:eastAsia="zh-CN"/>
        </w:rPr>
        <w:t>Ka</w:t>
      </w:r>
      <w:proofErr w:type="spellEnd"/>
      <w:r w:rsidR="00D3015B">
        <w:rPr>
          <w:rFonts w:hint="eastAsia"/>
          <w:sz w:val="24"/>
          <w:szCs w:val="24"/>
          <w:lang w:eastAsia="zh-CN"/>
        </w:rPr>
        <w:t xml:space="preserve">-band </w:t>
      </w:r>
      <w:r w:rsidRPr="00132338">
        <w:rPr>
          <w:rFonts w:hint="eastAsia"/>
          <w:sz w:val="24"/>
          <w:szCs w:val="24"/>
          <w:lang w:eastAsia="zh-CN"/>
        </w:rPr>
        <w:t>PRACH</w:t>
      </w:r>
    </w:p>
    <w:p w14:paraId="1CDA4DA1" w14:textId="77777777" w:rsidR="00E24922" w:rsidRDefault="006A64A7" w:rsidP="00132338">
      <w:pPr>
        <w:rPr>
          <w:lang w:eastAsia="zh-CN"/>
        </w:rPr>
      </w:pPr>
      <w:r>
        <w:rPr>
          <w:rFonts w:hint="eastAsia"/>
          <w:lang w:eastAsia="zh-CN"/>
        </w:rPr>
        <w:t xml:space="preserve">The simulation results for PRACH missed detection </w:t>
      </w:r>
      <w:r w:rsidR="005F416C">
        <w:rPr>
          <w:rFonts w:hint="eastAsia"/>
          <w:lang w:eastAsia="zh-CN"/>
        </w:rPr>
        <w:t>are</w:t>
      </w:r>
      <w:r>
        <w:rPr>
          <w:rFonts w:hint="eastAsia"/>
          <w:lang w:eastAsia="zh-CN"/>
        </w:rPr>
        <w:t xml:space="preserve"> shown in Table 2.2-1.</w:t>
      </w:r>
    </w:p>
    <w:p w14:paraId="52B66BC6" w14:textId="4098BCF1" w:rsidR="00BB47B7" w:rsidRPr="00BB47B7" w:rsidRDefault="00BB47B7" w:rsidP="00BB47B7">
      <w:pPr>
        <w:jc w:val="center"/>
        <w:rPr>
          <w:b/>
          <w:lang w:eastAsia="zh-CN"/>
        </w:rPr>
      </w:pPr>
      <w:r w:rsidRPr="00BB47B7">
        <w:rPr>
          <w:b/>
        </w:rPr>
        <w:t xml:space="preserve">Table </w:t>
      </w:r>
      <w:r w:rsidRPr="00BB47B7">
        <w:rPr>
          <w:rFonts w:hint="eastAsia"/>
          <w:b/>
          <w:lang w:eastAsia="zh-CN"/>
        </w:rPr>
        <w:t>2.2-1</w:t>
      </w:r>
      <w:r w:rsidRPr="00BB47B7">
        <w:rPr>
          <w:b/>
        </w:rPr>
        <w:t xml:space="preserve">: </w:t>
      </w:r>
      <w:r w:rsidRPr="00BB47B7">
        <w:rPr>
          <w:rFonts w:hint="eastAsia"/>
          <w:b/>
          <w:lang w:eastAsia="zh-CN"/>
        </w:rPr>
        <w:t xml:space="preserve">Simulation results for </w:t>
      </w:r>
      <w:r w:rsidRPr="00BB47B7">
        <w:rPr>
          <w:b/>
        </w:rPr>
        <w:t>PRACH missed detection</w:t>
      </w:r>
    </w:p>
    <w:tbl>
      <w:tblPr>
        <w:tblW w:w="5280" w:type="dxa"/>
        <w:jc w:val="center"/>
        <w:tblInd w:w="93" w:type="dxa"/>
        <w:tblLook w:val="04A0" w:firstRow="1" w:lastRow="0" w:firstColumn="1" w:lastColumn="0" w:noHBand="0" w:noVBand="1"/>
      </w:tblPr>
      <w:tblGrid>
        <w:gridCol w:w="980"/>
        <w:gridCol w:w="980"/>
        <w:gridCol w:w="1660"/>
        <w:gridCol w:w="1660"/>
      </w:tblGrid>
      <w:tr w:rsidR="00BB47B7" w:rsidRPr="00BB47B7" w14:paraId="347E840E" w14:textId="77777777" w:rsidTr="00BB47B7">
        <w:trPr>
          <w:trHeight w:val="272"/>
          <w:jc w:val="center"/>
        </w:trPr>
        <w:tc>
          <w:tcPr>
            <w:tcW w:w="19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58D83" w14:textId="77777777" w:rsidR="00BB47B7" w:rsidRPr="00BB47B7" w:rsidRDefault="00BB47B7" w:rsidP="00BB47B7">
            <w:pPr>
              <w:spacing w:after="0"/>
              <w:jc w:val="center"/>
              <w:rPr>
                <w:b/>
                <w:bCs/>
                <w:sz w:val="22"/>
                <w:szCs w:val="22"/>
                <w:lang w:val="en-US" w:eastAsia="zh-CN"/>
              </w:rPr>
            </w:pPr>
            <w:r w:rsidRPr="00BB47B7">
              <w:rPr>
                <w:b/>
                <w:bCs/>
                <w:sz w:val="22"/>
                <w:szCs w:val="22"/>
                <w:lang w:val="en-US" w:eastAsia="zh-CN"/>
              </w:rPr>
              <w:t>PRACH</w:t>
            </w:r>
          </w:p>
        </w:tc>
        <w:tc>
          <w:tcPr>
            <w:tcW w:w="3320" w:type="dxa"/>
            <w:gridSpan w:val="2"/>
            <w:tcBorders>
              <w:top w:val="single" w:sz="4" w:space="0" w:color="auto"/>
              <w:left w:val="nil"/>
              <w:bottom w:val="single" w:sz="4" w:space="0" w:color="auto"/>
              <w:right w:val="single" w:sz="4" w:space="0" w:color="auto"/>
            </w:tcBorders>
            <w:shd w:val="clear" w:color="000000" w:fill="92D050"/>
            <w:noWrap/>
            <w:vAlign w:val="center"/>
            <w:hideMark/>
          </w:tcPr>
          <w:p w14:paraId="6A82BC4B" w14:textId="77777777" w:rsidR="00BB47B7" w:rsidRPr="00BB47B7" w:rsidRDefault="00BB47B7" w:rsidP="00BB47B7">
            <w:pPr>
              <w:spacing w:after="0"/>
              <w:jc w:val="center"/>
              <w:rPr>
                <w:lang w:val="en-US" w:eastAsia="zh-CN"/>
              </w:rPr>
            </w:pPr>
            <w:r w:rsidRPr="00BB47B7">
              <w:rPr>
                <w:lang w:val="en-US" w:eastAsia="zh-CN"/>
              </w:rPr>
              <w:t>CATT</w:t>
            </w:r>
          </w:p>
        </w:tc>
      </w:tr>
      <w:tr w:rsidR="00BB47B7" w:rsidRPr="00BB47B7" w14:paraId="379617E3" w14:textId="77777777" w:rsidTr="00BB47B7">
        <w:trPr>
          <w:trHeight w:val="272"/>
          <w:jc w:val="center"/>
        </w:trPr>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749CDBC2" w14:textId="77777777" w:rsidR="00BB47B7" w:rsidRPr="00BB47B7" w:rsidRDefault="00BB47B7" w:rsidP="00BB47B7">
            <w:pPr>
              <w:spacing w:after="0"/>
              <w:jc w:val="center"/>
              <w:rPr>
                <w:b/>
                <w:bCs/>
                <w:sz w:val="22"/>
                <w:szCs w:val="22"/>
                <w:lang w:val="en-US" w:eastAsia="zh-CN"/>
              </w:rPr>
            </w:pPr>
          </w:p>
        </w:tc>
        <w:tc>
          <w:tcPr>
            <w:tcW w:w="1660" w:type="dxa"/>
            <w:tcBorders>
              <w:top w:val="nil"/>
              <w:left w:val="nil"/>
              <w:bottom w:val="single" w:sz="4" w:space="0" w:color="auto"/>
              <w:right w:val="single" w:sz="4" w:space="0" w:color="auto"/>
            </w:tcBorders>
            <w:shd w:val="clear" w:color="auto" w:fill="auto"/>
            <w:noWrap/>
            <w:vAlign w:val="center"/>
            <w:hideMark/>
          </w:tcPr>
          <w:p w14:paraId="40A7970A" w14:textId="77777777" w:rsidR="00BB47B7" w:rsidRPr="00BB47B7" w:rsidRDefault="00BB47B7" w:rsidP="00BB47B7">
            <w:pPr>
              <w:spacing w:after="0"/>
              <w:jc w:val="center"/>
              <w:rPr>
                <w:lang w:val="en-US" w:eastAsia="zh-CN"/>
              </w:rPr>
            </w:pPr>
            <w:r w:rsidRPr="00BB47B7">
              <w:rPr>
                <w:lang w:val="en-US" w:eastAsia="zh-CN"/>
              </w:rPr>
              <w:t>Ideal</w:t>
            </w:r>
          </w:p>
        </w:tc>
        <w:tc>
          <w:tcPr>
            <w:tcW w:w="1660" w:type="dxa"/>
            <w:tcBorders>
              <w:top w:val="nil"/>
              <w:left w:val="nil"/>
              <w:bottom w:val="single" w:sz="4" w:space="0" w:color="auto"/>
              <w:right w:val="single" w:sz="4" w:space="0" w:color="auto"/>
            </w:tcBorders>
            <w:shd w:val="clear" w:color="auto" w:fill="auto"/>
            <w:noWrap/>
            <w:vAlign w:val="center"/>
            <w:hideMark/>
          </w:tcPr>
          <w:p w14:paraId="785A3452" w14:textId="77777777" w:rsidR="00BB47B7" w:rsidRPr="00BB47B7" w:rsidRDefault="00BB47B7" w:rsidP="00BB47B7">
            <w:pPr>
              <w:spacing w:after="0"/>
              <w:jc w:val="center"/>
              <w:rPr>
                <w:lang w:val="en-US" w:eastAsia="zh-CN"/>
              </w:rPr>
            </w:pPr>
            <w:r w:rsidRPr="00BB47B7">
              <w:rPr>
                <w:lang w:val="en-US" w:eastAsia="zh-CN"/>
              </w:rPr>
              <w:t>Impairment</w:t>
            </w:r>
          </w:p>
        </w:tc>
      </w:tr>
      <w:tr w:rsidR="00BB47B7" w:rsidRPr="00BB47B7" w14:paraId="6FF7F7C0" w14:textId="77777777" w:rsidTr="00BB47B7">
        <w:trPr>
          <w:trHeight w:val="272"/>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141F4119" w14:textId="77777777" w:rsidR="00BB47B7" w:rsidRPr="00BB47B7" w:rsidRDefault="00BB47B7" w:rsidP="00BB47B7">
            <w:pPr>
              <w:spacing w:after="0"/>
              <w:jc w:val="center"/>
              <w:rPr>
                <w:lang w:val="en-US" w:eastAsia="zh-CN"/>
              </w:rPr>
            </w:pPr>
            <w:r w:rsidRPr="00BB47B7">
              <w:rPr>
                <w:lang w:val="en-US" w:eastAsia="zh-CN"/>
              </w:rPr>
              <w:t>B4</w:t>
            </w:r>
          </w:p>
        </w:tc>
        <w:tc>
          <w:tcPr>
            <w:tcW w:w="980" w:type="dxa"/>
            <w:tcBorders>
              <w:top w:val="nil"/>
              <w:left w:val="nil"/>
              <w:bottom w:val="single" w:sz="4" w:space="0" w:color="auto"/>
              <w:right w:val="single" w:sz="4" w:space="0" w:color="auto"/>
            </w:tcBorders>
            <w:shd w:val="clear" w:color="auto" w:fill="auto"/>
            <w:vAlign w:val="center"/>
            <w:hideMark/>
          </w:tcPr>
          <w:p w14:paraId="0E112990" w14:textId="77777777" w:rsidR="00BB47B7" w:rsidRPr="00BB47B7" w:rsidRDefault="00BB47B7" w:rsidP="00BB47B7">
            <w:pPr>
              <w:spacing w:after="0"/>
              <w:jc w:val="center"/>
              <w:rPr>
                <w:lang w:val="en-US" w:eastAsia="zh-CN"/>
              </w:rPr>
            </w:pPr>
            <w:r w:rsidRPr="00BB47B7">
              <w:rPr>
                <w:lang w:val="en-US" w:eastAsia="zh-CN"/>
              </w:rPr>
              <w:t>1x1</w:t>
            </w:r>
          </w:p>
        </w:tc>
        <w:tc>
          <w:tcPr>
            <w:tcW w:w="1660" w:type="dxa"/>
            <w:tcBorders>
              <w:top w:val="nil"/>
              <w:left w:val="nil"/>
              <w:bottom w:val="single" w:sz="4" w:space="0" w:color="auto"/>
              <w:right w:val="single" w:sz="4" w:space="0" w:color="auto"/>
            </w:tcBorders>
            <w:shd w:val="clear" w:color="auto" w:fill="auto"/>
            <w:vAlign w:val="center"/>
            <w:hideMark/>
          </w:tcPr>
          <w:p w14:paraId="437425BF" w14:textId="77777777" w:rsidR="00BB47B7" w:rsidRPr="00BB47B7" w:rsidRDefault="00BB47B7" w:rsidP="00BB47B7">
            <w:pPr>
              <w:spacing w:after="0"/>
              <w:jc w:val="center"/>
              <w:rPr>
                <w:lang w:val="en-US" w:eastAsia="zh-CN"/>
              </w:rPr>
            </w:pPr>
            <w:r w:rsidRPr="00BB47B7">
              <w:rPr>
                <w:lang w:val="en-US" w:eastAsia="zh-CN"/>
              </w:rPr>
              <w:t>0.52</w:t>
            </w:r>
          </w:p>
        </w:tc>
        <w:tc>
          <w:tcPr>
            <w:tcW w:w="1660" w:type="dxa"/>
            <w:tcBorders>
              <w:top w:val="nil"/>
              <w:left w:val="nil"/>
              <w:bottom w:val="single" w:sz="4" w:space="0" w:color="auto"/>
              <w:right w:val="single" w:sz="4" w:space="0" w:color="auto"/>
            </w:tcBorders>
            <w:shd w:val="clear" w:color="auto" w:fill="auto"/>
            <w:noWrap/>
            <w:vAlign w:val="center"/>
            <w:hideMark/>
          </w:tcPr>
          <w:p w14:paraId="59D8DF36" w14:textId="3E953168" w:rsidR="00BB47B7" w:rsidRPr="00BB47B7" w:rsidRDefault="00BB47B7" w:rsidP="00BB47B7">
            <w:pPr>
              <w:spacing w:after="0"/>
              <w:jc w:val="center"/>
              <w:rPr>
                <w:lang w:val="en-US" w:eastAsia="zh-CN"/>
              </w:rPr>
            </w:pPr>
            <w:r w:rsidRPr="00BB47B7">
              <w:rPr>
                <w:lang w:val="en-US" w:eastAsia="zh-CN"/>
              </w:rPr>
              <w:t>3.0</w:t>
            </w:r>
          </w:p>
        </w:tc>
      </w:tr>
      <w:tr w:rsidR="00BB47B7" w:rsidRPr="00BB47B7" w14:paraId="6B88B134" w14:textId="77777777" w:rsidTr="00BB47B7">
        <w:trPr>
          <w:trHeight w:val="272"/>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16E8787D" w14:textId="77777777" w:rsidR="00BB47B7" w:rsidRPr="00BB47B7" w:rsidRDefault="00BB47B7" w:rsidP="00BB47B7">
            <w:pPr>
              <w:spacing w:after="0"/>
              <w:jc w:val="center"/>
              <w:rPr>
                <w:lang w:val="en-US" w:eastAsia="zh-CN"/>
              </w:rPr>
            </w:pPr>
            <w:r w:rsidRPr="00BB47B7">
              <w:rPr>
                <w:lang w:val="en-US" w:eastAsia="zh-CN"/>
              </w:rPr>
              <w:t>B4</w:t>
            </w:r>
          </w:p>
        </w:tc>
        <w:tc>
          <w:tcPr>
            <w:tcW w:w="980" w:type="dxa"/>
            <w:tcBorders>
              <w:top w:val="nil"/>
              <w:left w:val="nil"/>
              <w:bottom w:val="single" w:sz="4" w:space="0" w:color="auto"/>
              <w:right w:val="single" w:sz="4" w:space="0" w:color="auto"/>
            </w:tcBorders>
            <w:shd w:val="clear" w:color="auto" w:fill="auto"/>
            <w:vAlign w:val="center"/>
            <w:hideMark/>
          </w:tcPr>
          <w:p w14:paraId="6F6310EC" w14:textId="77777777" w:rsidR="00BB47B7" w:rsidRPr="00BB47B7" w:rsidRDefault="00BB47B7" w:rsidP="00BB47B7">
            <w:pPr>
              <w:spacing w:after="0"/>
              <w:jc w:val="center"/>
              <w:rPr>
                <w:lang w:val="en-US" w:eastAsia="zh-CN"/>
              </w:rPr>
            </w:pPr>
            <w:r w:rsidRPr="00BB47B7">
              <w:rPr>
                <w:lang w:val="en-US" w:eastAsia="zh-CN"/>
              </w:rPr>
              <w:t>1x2</w:t>
            </w:r>
          </w:p>
        </w:tc>
        <w:tc>
          <w:tcPr>
            <w:tcW w:w="1660" w:type="dxa"/>
            <w:tcBorders>
              <w:top w:val="nil"/>
              <w:left w:val="nil"/>
              <w:bottom w:val="single" w:sz="4" w:space="0" w:color="auto"/>
              <w:right w:val="single" w:sz="4" w:space="0" w:color="auto"/>
            </w:tcBorders>
            <w:shd w:val="clear" w:color="auto" w:fill="auto"/>
            <w:vAlign w:val="center"/>
            <w:hideMark/>
          </w:tcPr>
          <w:p w14:paraId="468D32CF" w14:textId="77777777" w:rsidR="00BB47B7" w:rsidRPr="00BB47B7" w:rsidRDefault="00BB47B7" w:rsidP="00BB47B7">
            <w:pPr>
              <w:spacing w:after="0"/>
              <w:jc w:val="center"/>
              <w:rPr>
                <w:lang w:val="en-US" w:eastAsia="zh-CN"/>
              </w:rPr>
            </w:pPr>
            <w:r w:rsidRPr="00BB47B7">
              <w:rPr>
                <w:lang w:val="en-US" w:eastAsia="zh-CN"/>
              </w:rPr>
              <w:t>-7.4</w:t>
            </w:r>
          </w:p>
        </w:tc>
        <w:tc>
          <w:tcPr>
            <w:tcW w:w="1660" w:type="dxa"/>
            <w:tcBorders>
              <w:top w:val="nil"/>
              <w:left w:val="nil"/>
              <w:bottom w:val="single" w:sz="4" w:space="0" w:color="auto"/>
              <w:right w:val="single" w:sz="4" w:space="0" w:color="auto"/>
            </w:tcBorders>
            <w:shd w:val="clear" w:color="auto" w:fill="auto"/>
            <w:noWrap/>
            <w:vAlign w:val="center"/>
            <w:hideMark/>
          </w:tcPr>
          <w:p w14:paraId="31E2F974" w14:textId="7C954409" w:rsidR="00BB47B7" w:rsidRPr="00BB47B7" w:rsidRDefault="00BB47B7" w:rsidP="00BB47B7">
            <w:pPr>
              <w:spacing w:after="0"/>
              <w:jc w:val="center"/>
              <w:rPr>
                <w:lang w:val="en-US" w:eastAsia="zh-CN"/>
              </w:rPr>
            </w:pPr>
            <w:r w:rsidRPr="00BB47B7">
              <w:rPr>
                <w:lang w:val="en-US" w:eastAsia="zh-CN"/>
              </w:rPr>
              <w:t>-4.9</w:t>
            </w:r>
          </w:p>
        </w:tc>
      </w:tr>
      <w:tr w:rsidR="00BB47B7" w:rsidRPr="00BB47B7" w14:paraId="1D428410" w14:textId="77777777" w:rsidTr="00BB47B7">
        <w:trPr>
          <w:trHeight w:val="272"/>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7602FE77" w14:textId="77777777" w:rsidR="00BB47B7" w:rsidRPr="00BB47B7" w:rsidRDefault="00BB47B7" w:rsidP="00BB47B7">
            <w:pPr>
              <w:spacing w:after="0"/>
              <w:jc w:val="center"/>
              <w:rPr>
                <w:lang w:val="en-US" w:eastAsia="zh-CN"/>
              </w:rPr>
            </w:pPr>
            <w:r w:rsidRPr="00BB47B7">
              <w:rPr>
                <w:lang w:val="en-US" w:eastAsia="zh-CN"/>
              </w:rPr>
              <w:t>C2</w:t>
            </w:r>
          </w:p>
        </w:tc>
        <w:tc>
          <w:tcPr>
            <w:tcW w:w="980" w:type="dxa"/>
            <w:tcBorders>
              <w:top w:val="nil"/>
              <w:left w:val="nil"/>
              <w:bottom w:val="single" w:sz="4" w:space="0" w:color="auto"/>
              <w:right w:val="single" w:sz="4" w:space="0" w:color="auto"/>
            </w:tcBorders>
            <w:shd w:val="clear" w:color="auto" w:fill="auto"/>
            <w:vAlign w:val="center"/>
            <w:hideMark/>
          </w:tcPr>
          <w:p w14:paraId="6BE90EB1" w14:textId="77777777" w:rsidR="00BB47B7" w:rsidRPr="00BB47B7" w:rsidRDefault="00BB47B7" w:rsidP="00BB47B7">
            <w:pPr>
              <w:spacing w:after="0"/>
              <w:jc w:val="center"/>
              <w:rPr>
                <w:lang w:val="en-US" w:eastAsia="zh-CN"/>
              </w:rPr>
            </w:pPr>
            <w:r w:rsidRPr="00BB47B7">
              <w:rPr>
                <w:lang w:val="en-US" w:eastAsia="zh-CN"/>
              </w:rPr>
              <w:t>1x1</w:t>
            </w:r>
          </w:p>
        </w:tc>
        <w:tc>
          <w:tcPr>
            <w:tcW w:w="1660" w:type="dxa"/>
            <w:tcBorders>
              <w:top w:val="nil"/>
              <w:left w:val="nil"/>
              <w:bottom w:val="single" w:sz="4" w:space="0" w:color="auto"/>
              <w:right w:val="single" w:sz="4" w:space="0" w:color="auto"/>
            </w:tcBorders>
            <w:shd w:val="clear" w:color="auto" w:fill="auto"/>
            <w:vAlign w:val="center"/>
            <w:hideMark/>
          </w:tcPr>
          <w:p w14:paraId="66E5990E" w14:textId="77777777" w:rsidR="00BB47B7" w:rsidRPr="00BB47B7" w:rsidRDefault="00BB47B7" w:rsidP="00BB47B7">
            <w:pPr>
              <w:spacing w:after="0"/>
              <w:jc w:val="center"/>
              <w:rPr>
                <w:lang w:val="en-US" w:eastAsia="zh-CN"/>
              </w:rPr>
            </w:pPr>
            <w:r w:rsidRPr="00BB47B7">
              <w:rPr>
                <w:lang w:val="en-US" w:eastAsia="zh-CN"/>
              </w:rPr>
              <w:t>6.28</w:t>
            </w:r>
          </w:p>
        </w:tc>
        <w:tc>
          <w:tcPr>
            <w:tcW w:w="1660" w:type="dxa"/>
            <w:tcBorders>
              <w:top w:val="nil"/>
              <w:left w:val="nil"/>
              <w:bottom w:val="single" w:sz="4" w:space="0" w:color="auto"/>
              <w:right w:val="single" w:sz="4" w:space="0" w:color="auto"/>
            </w:tcBorders>
            <w:shd w:val="clear" w:color="auto" w:fill="auto"/>
            <w:noWrap/>
            <w:vAlign w:val="center"/>
            <w:hideMark/>
          </w:tcPr>
          <w:p w14:paraId="112D9890" w14:textId="056004A2" w:rsidR="00BB47B7" w:rsidRPr="00BB47B7" w:rsidRDefault="00BB47B7" w:rsidP="00BB47B7">
            <w:pPr>
              <w:spacing w:after="0"/>
              <w:jc w:val="center"/>
              <w:rPr>
                <w:lang w:val="en-US" w:eastAsia="zh-CN"/>
              </w:rPr>
            </w:pPr>
            <w:r w:rsidRPr="00BB47B7">
              <w:rPr>
                <w:lang w:val="en-US" w:eastAsia="zh-CN"/>
              </w:rPr>
              <w:t>8.8</w:t>
            </w:r>
          </w:p>
        </w:tc>
      </w:tr>
      <w:tr w:rsidR="00BB47B7" w:rsidRPr="00BB47B7" w14:paraId="0DD580AF" w14:textId="77777777" w:rsidTr="00BB47B7">
        <w:trPr>
          <w:trHeight w:val="272"/>
          <w:jc w:val="center"/>
        </w:trPr>
        <w:tc>
          <w:tcPr>
            <w:tcW w:w="980" w:type="dxa"/>
            <w:tcBorders>
              <w:top w:val="nil"/>
              <w:left w:val="single" w:sz="4" w:space="0" w:color="auto"/>
              <w:bottom w:val="single" w:sz="4" w:space="0" w:color="auto"/>
              <w:right w:val="single" w:sz="4" w:space="0" w:color="auto"/>
            </w:tcBorders>
            <w:shd w:val="clear" w:color="auto" w:fill="auto"/>
            <w:vAlign w:val="center"/>
            <w:hideMark/>
          </w:tcPr>
          <w:p w14:paraId="1BD112B0" w14:textId="77777777" w:rsidR="00BB47B7" w:rsidRPr="00BB47B7" w:rsidRDefault="00BB47B7" w:rsidP="00BB47B7">
            <w:pPr>
              <w:spacing w:after="0"/>
              <w:jc w:val="center"/>
              <w:rPr>
                <w:lang w:val="en-US" w:eastAsia="zh-CN"/>
              </w:rPr>
            </w:pPr>
            <w:r w:rsidRPr="00BB47B7">
              <w:rPr>
                <w:lang w:val="en-US" w:eastAsia="zh-CN"/>
              </w:rPr>
              <w:t>C2</w:t>
            </w:r>
          </w:p>
        </w:tc>
        <w:tc>
          <w:tcPr>
            <w:tcW w:w="980" w:type="dxa"/>
            <w:tcBorders>
              <w:top w:val="nil"/>
              <w:left w:val="nil"/>
              <w:bottom w:val="single" w:sz="4" w:space="0" w:color="auto"/>
              <w:right w:val="single" w:sz="4" w:space="0" w:color="auto"/>
            </w:tcBorders>
            <w:shd w:val="clear" w:color="auto" w:fill="auto"/>
            <w:vAlign w:val="center"/>
            <w:hideMark/>
          </w:tcPr>
          <w:p w14:paraId="3EC6983E" w14:textId="77777777" w:rsidR="00BB47B7" w:rsidRPr="00BB47B7" w:rsidRDefault="00BB47B7" w:rsidP="00BB47B7">
            <w:pPr>
              <w:spacing w:after="0"/>
              <w:jc w:val="center"/>
              <w:rPr>
                <w:lang w:val="en-US" w:eastAsia="zh-CN"/>
              </w:rPr>
            </w:pPr>
            <w:r w:rsidRPr="00BB47B7">
              <w:rPr>
                <w:lang w:val="en-US" w:eastAsia="zh-CN"/>
              </w:rPr>
              <w:t>1x2</w:t>
            </w:r>
          </w:p>
        </w:tc>
        <w:tc>
          <w:tcPr>
            <w:tcW w:w="1660" w:type="dxa"/>
            <w:tcBorders>
              <w:top w:val="nil"/>
              <w:left w:val="nil"/>
              <w:bottom w:val="single" w:sz="4" w:space="0" w:color="auto"/>
              <w:right w:val="single" w:sz="4" w:space="0" w:color="auto"/>
            </w:tcBorders>
            <w:shd w:val="clear" w:color="auto" w:fill="auto"/>
            <w:vAlign w:val="center"/>
            <w:hideMark/>
          </w:tcPr>
          <w:p w14:paraId="63CB661A" w14:textId="77777777" w:rsidR="00BB47B7" w:rsidRPr="00BB47B7" w:rsidRDefault="00BB47B7" w:rsidP="00BB47B7">
            <w:pPr>
              <w:spacing w:after="0"/>
              <w:jc w:val="center"/>
              <w:rPr>
                <w:lang w:val="en-US" w:eastAsia="zh-CN"/>
              </w:rPr>
            </w:pPr>
            <w:r w:rsidRPr="00BB47B7">
              <w:rPr>
                <w:lang w:val="en-US" w:eastAsia="zh-CN"/>
              </w:rPr>
              <w:t>-3.65</w:t>
            </w:r>
          </w:p>
        </w:tc>
        <w:tc>
          <w:tcPr>
            <w:tcW w:w="1660" w:type="dxa"/>
            <w:tcBorders>
              <w:top w:val="nil"/>
              <w:left w:val="nil"/>
              <w:bottom w:val="single" w:sz="4" w:space="0" w:color="auto"/>
              <w:right w:val="single" w:sz="4" w:space="0" w:color="auto"/>
            </w:tcBorders>
            <w:shd w:val="clear" w:color="auto" w:fill="auto"/>
            <w:noWrap/>
            <w:vAlign w:val="center"/>
            <w:hideMark/>
          </w:tcPr>
          <w:p w14:paraId="0D18DCA6" w14:textId="4F9E7BF7" w:rsidR="00BB47B7" w:rsidRPr="00BB47B7" w:rsidRDefault="00BB47B7" w:rsidP="00BB47B7">
            <w:pPr>
              <w:spacing w:after="0"/>
              <w:jc w:val="center"/>
              <w:rPr>
                <w:lang w:val="en-US" w:eastAsia="zh-CN"/>
              </w:rPr>
            </w:pPr>
            <w:r w:rsidRPr="00BB47B7">
              <w:rPr>
                <w:lang w:val="en-US" w:eastAsia="zh-CN"/>
              </w:rPr>
              <w:t>-1.2</w:t>
            </w:r>
          </w:p>
        </w:tc>
      </w:tr>
    </w:tbl>
    <w:p w14:paraId="413251B6" w14:textId="77777777" w:rsidR="0006493B" w:rsidRDefault="0006493B" w:rsidP="00132338">
      <w:pPr>
        <w:rPr>
          <w:lang w:eastAsia="zh-CN"/>
        </w:rPr>
      </w:pPr>
    </w:p>
    <w:p w14:paraId="0CCA90FF" w14:textId="77777777" w:rsidR="00EE74DD" w:rsidRPr="00EE74DD" w:rsidRDefault="00EE74DD" w:rsidP="00C31073">
      <w:pPr>
        <w:jc w:val="both"/>
        <w:rPr>
          <w:lang w:eastAsia="zh-CN"/>
        </w:rPr>
      </w:pPr>
    </w:p>
    <w:p w14:paraId="52294B58" w14:textId="77777777"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14:paraId="153C5E77" w14:textId="77777777" w:rsidR="00826AEE" w:rsidRDefault="0071184C" w:rsidP="00402BA3">
      <w:pPr>
        <w:rPr>
          <w:lang w:val="en-US" w:eastAsia="zh-CN"/>
        </w:rPr>
      </w:pPr>
      <w:r w:rsidRPr="00A33D17">
        <w:rPr>
          <w:lang w:val="en-US" w:eastAsia="zh-CN"/>
        </w:rPr>
        <w:t xml:space="preserve">This contribution provides </w:t>
      </w:r>
      <w:r w:rsidR="00613D4B" w:rsidRPr="00794364">
        <w:rPr>
          <w:lang w:eastAsia="zh-CN"/>
        </w:rPr>
        <w:t xml:space="preserve">our </w:t>
      </w:r>
      <w:r w:rsidR="00132338">
        <w:rPr>
          <w:lang w:eastAsia="zh-CN"/>
        </w:rPr>
        <w:t>simulation</w:t>
      </w:r>
      <w:r w:rsidR="00132338">
        <w:rPr>
          <w:rFonts w:hint="eastAsia"/>
          <w:lang w:eastAsia="zh-CN"/>
        </w:rPr>
        <w:t xml:space="preserve"> results for</w:t>
      </w:r>
      <w:r w:rsidR="00D3015B">
        <w:rPr>
          <w:rFonts w:hint="eastAsia"/>
          <w:lang w:eastAsia="zh-CN"/>
        </w:rPr>
        <w:t xml:space="preserve"> </w:t>
      </w:r>
      <w:r w:rsidR="00CF1B3D">
        <w:rPr>
          <w:rFonts w:hint="eastAsia"/>
          <w:lang w:eastAsia="zh-CN"/>
        </w:rPr>
        <w:t xml:space="preserve">SAN </w:t>
      </w:r>
      <w:r w:rsidR="00BA664A">
        <w:rPr>
          <w:rFonts w:hint="eastAsia"/>
          <w:lang w:eastAsia="zh-CN"/>
        </w:rPr>
        <w:t xml:space="preserve">demodulation </w:t>
      </w:r>
      <w:r w:rsidR="00230301">
        <w:rPr>
          <w:rFonts w:hint="eastAsia"/>
          <w:lang w:eastAsia="zh-CN"/>
        </w:rPr>
        <w:t xml:space="preserve">requirement for </w:t>
      </w:r>
      <w:r w:rsidR="003D4934">
        <w:rPr>
          <w:rFonts w:hint="eastAsia"/>
          <w:lang w:eastAsia="zh-CN"/>
        </w:rPr>
        <w:t>above 10GHz bands</w:t>
      </w:r>
      <w:r w:rsidR="00132338">
        <w:rPr>
          <w:rFonts w:hint="eastAsia"/>
          <w:lang w:val="en-US" w:eastAsia="zh-CN"/>
        </w:rPr>
        <w:t xml:space="preserve"> for alignment.</w:t>
      </w:r>
    </w:p>
    <w:p w14:paraId="4800B97F" w14:textId="77777777" w:rsidR="00D73B8F" w:rsidRPr="003D6BE8" w:rsidRDefault="00D73B8F" w:rsidP="00C31073">
      <w:pPr>
        <w:jc w:val="both"/>
        <w:rPr>
          <w:lang w:eastAsia="zh-CN"/>
        </w:rPr>
      </w:pPr>
    </w:p>
    <w:p w14:paraId="5ED914CD" w14:textId="77777777"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14:paraId="48FFEA3E" w14:textId="440D7429" w:rsidR="00733C84" w:rsidRDefault="00F3192C" w:rsidP="00F3192C">
      <w:pPr>
        <w:numPr>
          <w:ilvl w:val="0"/>
          <w:numId w:val="5"/>
        </w:numPr>
        <w:jc w:val="both"/>
        <w:rPr>
          <w:lang w:eastAsia="zh-CN"/>
        </w:rPr>
      </w:pPr>
      <w:r w:rsidRPr="00F3192C">
        <w:rPr>
          <w:lang w:eastAsia="zh-CN"/>
        </w:rPr>
        <w:t xml:space="preserve">R4-2405146, Simulation assumption on demodulation requirements for NR NTN enhancements, Huawei, </w:t>
      </w:r>
      <w:proofErr w:type="spellStart"/>
      <w:r w:rsidRPr="00F3192C">
        <w:rPr>
          <w:lang w:eastAsia="zh-CN"/>
        </w:rPr>
        <w:t>HiSilicon</w:t>
      </w:r>
      <w:proofErr w:type="spellEnd"/>
      <w:r w:rsidRPr="00F3192C">
        <w:rPr>
          <w:lang w:eastAsia="zh-CN"/>
        </w:rPr>
        <w:t>, RAN4#110bis</w:t>
      </w:r>
    </w:p>
    <w:p w14:paraId="1CCA2A56" w14:textId="77777777" w:rsidR="00D92038" w:rsidRPr="00D80566" w:rsidRDefault="00D92038" w:rsidP="000376BD">
      <w:pPr>
        <w:jc w:val="both"/>
        <w:rPr>
          <w:lang w:eastAsia="zh-CN"/>
        </w:rPr>
      </w:pPr>
    </w:p>
    <w:sectPr w:rsidR="00D92038" w:rsidRPr="00D80566" w:rsidSect="007A4331">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650CC4" w14:textId="77777777" w:rsidR="00151708" w:rsidRDefault="00151708">
      <w:r>
        <w:separator/>
      </w:r>
    </w:p>
  </w:endnote>
  <w:endnote w:type="continuationSeparator" w:id="0">
    <w:p w14:paraId="26080470" w14:textId="77777777" w:rsidR="00151708" w:rsidRDefault="00151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BA5E29" w14:textId="77777777" w:rsidR="00151708" w:rsidRDefault="00151708">
      <w:r>
        <w:separator/>
      </w:r>
    </w:p>
  </w:footnote>
  <w:footnote w:type="continuationSeparator" w:id="0">
    <w:p w14:paraId="723E0052" w14:textId="77777777" w:rsidR="00151708" w:rsidRDefault="001517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2F8AF" w14:textId="77777777" w:rsidR="005F6147" w:rsidRDefault="005F6147">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0F269D"/>
    <w:multiLevelType w:val="hybridMultilevel"/>
    <w:tmpl w:val="9F7034B4"/>
    <w:lvl w:ilvl="0" w:tplc="DFFC695E">
      <w:start w:val="4"/>
      <w:numFmt w:val="bullet"/>
      <w:lvlText w:val="-"/>
      <w:lvlJc w:val="left"/>
      <w:pPr>
        <w:ind w:left="780" w:hanging="360"/>
      </w:pPr>
      <w:rPr>
        <w:rFonts w:ascii="Times New Roman" w:eastAsia="宋体" w:hAnsi="Times New Roman" w:cs="Times New Roman"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8">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9">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8">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9">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20">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4">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4">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7">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9"/>
  </w:num>
  <w:num w:numId="3">
    <w:abstractNumId w:val="33"/>
  </w:num>
  <w:num w:numId="4">
    <w:abstractNumId w:val="25"/>
  </w:num>
  <w:num w:numId="5">
    <w:abstractNumId w:val="23"/>
  </w:num>
  <w:num w:numId="6">
    <w:abstractNumId w:val="42"/>
  </w:num>
  <w:num w:numId="7">
    <w:abstractNumId w:val="8"/>
  </w:num>
  <w:num w:numId="8">
    <w:abstractNumId w:val="11"/>
  </w:num>
  <w:num w:numId="9">
    <w:abstractNumId w:val="0"/>
  </w:num>
  <w:num w:numId="10">
    <w:abstractNumId w:val="7"/>
  </w:num>
  <w:num w:numId="11">
    <w:abstractNumId w:val="3"/>
  </w:num>
  <w:num w:numId="12">
    <w:abstractNumId w:val="29"/>
  </w:num>
  <w:num w:numId="13">
    <w:abstractNumId w:val="24"/>
  </w:num>
  <w:num w:numId="14">
    <w:abstractNumId w:val="45"/>
  </w:num>
  <w:num w:numId="15">
    <w:abstractNumId w:val="10"/>
  </w:num>
  <w:num w:numId="16">
    <w:abstractNumId w:val="34"/>
  </w:num>
  <w:num w:numId="17">
    <w:abstractNumId w:val="12"/>
  </w:num>
  <w:num w:numId="18">
    <w:abstractNumId w:val="19"/>
  </w:num>
  <w:num w:numId="19">
    <w:abstractNumId w:val="32"/>
  </w:num>
  <w:num w:numId="20">
    <w:abstractNumId w:val="5"/>
  </w:num>
  <w:num w:numId="21">
    <w:abstractNumId w:val="13"/>
  </w:num>
  <w:num w:numId="22">
    <w:abstractNumId w:val="39"/>
  </w:num>
  <w:num w:numId="23">
    <w:abstractNumId w:val="28"/>
  </w:num>
  <w:num w:numId="24">
    <w:abstractNumId w:val="37"/>
  </w:num>
  <w:num w:numId="25">
    <w:abstractNumId w:val="40"/>
  </w:num>
  <w:num w:numId="26">
    <w:abstractNumId w:val="30"/>
  </w:num>
  <w:num w:numId="27">
    <w:abstractNumId w:val="35"/>
  </w:num>
  <w:num w:numId="28">
    <w:abstractNumId w:val="30"/>
  </w:num>
  <w:num w:numId="29">
    <w:abstractNumId w:val="17"/>
  </w:num>
  <w:num w:numId="30">
    <w:abstractNumId w:val="4"/>
  </w:num>
  <w:num w:numId="31">
    <w:abstractNumId w:val="1"/>
  </w:num>
  <w:num w:numId="32">
    <w:abstractNumId w:val="46"/>
  </w:num>
  <w:num w:numId="33">
    <w:abstractNumId w:val="47"/>
  </w:num>
  <w:num w:numId="34">
    <w:abstractNumId w:val="41"/>
  </w:num>
  <w:num w:numId="35">
    <w:abstractNumId w:val="18"/>
  </w:num>
  <w:num w:numId="36">
    <w:abstractNumId w:val="43"/>
  </w:num>
  <w:num w:numId="37">
    <w:abstractNumId w:val="36"/>
  </w:num>
  <w:num w:numId="38">
    <w:abstractNumId w:val="26"/>
  </w:num>
  <w:num w:numId="39">
    <w:abstractNumId w:val="38"/>
  </w:num>
  <w:num w:numId="40">
    <w:abstractNumId w:val="15"/>
  </w:num>
  <w:num w:numId="41">
    <w:abstractNumId w:val="16"/>
  </w:num>
  <w:num w:numId="42">
    <w:abstractNumId w:val="21"/>
  </w:num>
  <w:num w:numId="43">
    <w:abstractNumId w:val="44"/>
  </w:num>
  <w:num w:numId="44">
    <w:abstractNumId w:val="20"/>
  </w:num>
  <w:num w:numId="45">
    <w:abstractNumId w:val="22"/>
  </w:num>
  <w:num w:numId="46">
    <w:abstractNumId w:val="31"/>
  </w:num>
  <w:num w:numId="47">
    <w:abstractNumId w:val="14"/>
  </w:num>
  <w:num w:numId="48">
    <w:abstractNumId w:val="6"/>
  </w:num>
  <w:num w:numId="49">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929"/>
    <w:rsid w:val="000219F4"/>
    <w:rsid w:val="000223BB"/>
    <w:rsid w:val="00022C4F"/>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27144"/>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C4F"/>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67C7"/>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93B"/>
    <w:rsid w:val="00064EB3"/>
    <w:rsid w:val="00065920"/>
    <w:rsid w:val="00066238"/>
    <w:rsid w:val="00066313"/>
    <w:rsid w:val="000677DD"/>
    <w:rsid w:val="00070DF8"/>
    <w:rsid w:val="00070FD4"/>
    <w:rsid w:val="0007249D"/>
    <w:rsid w:val="000734C8"/>
    <w:rsid w:val="00073D07"/>
    <w:rsid w:val="00073E81"/>
    <w:rsid w:val="00073F45"/>
    <w:rsid w:val="00074221"/>
    <w:rsid w:val="000747D9"/>
    <w:rsid w:val="00074DA5"/>
    <w:rsid w:val="00075326"/>
    <w:rsid w:val="00075C38"/>
    <w:rsid w:val="00076DAD"/>
    <w:rsid w:val="00077740"/>
    <w:rsid w:val="00077C81"/>
    <w:rsid w:val="000816D1"/>
    <w:rsid w:val="000819EC"/>
    <w:rsid w:val="00081C51"/>
    <w:rsid w:val="00082385"/>
    <w:rsid w:val="00082E31"/>
    <w:rsid w:val="000838D4"/>
    <w:rsid w:val="00083AF1"/>
    <w:rsid w:val="00083BD8"/>
    <w:rsid w:val="00084B7B"/>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46E"/>
    <w:rsid w:val="00094927"/>
    <w:rsid w:val="000950BE"/>
    <w:rsid w:val="000953BF"/>
    <w:rsid w:val="000955F9"/>
    <w:rsid w:val="0009614E"/>
    <w:rsid w:val="00096499"/>
    <w:rsid w:val="00096654"/>
    <w:rsid w:val="00096736"/>
    <w:rsid w:val="00096882"/>
    <w:rsid w:val="00096885"/>
    <w:rsid w:val="000969E9"/>
    <w:rsid w:val="00096E55"/>
    <w:rsid w:val="0009706A"/>
    <w:rsid w:val="00097FF0"/>
    <w:rsid w:val="000A0BFE"/>
    <w:rsid w:val="000A237F"/>
    <w:rsid w:val="000A3514"/>
    <w:rsid w:val="000A3CAB"/>
    <w:rsid w:val="000A3E89"/>
    <w:rsid w:val="000A487B"/>
    <w:rsid w:val="000A48A1"/>
    <w:rsid w:val="000A5D77"/>
    <w:rsid w:val="000A6394"/>
    <w:rsid w:val="000A69FA"/>
    <w:rsid w:val="000A6B22"/>
    <w:rsid w:val="000A7CE0"/>
    <w:rsid w:val="000A7FE0"/>
    <w:rsid w:val="000B0061"/>
    <w:rsid w:val="000B02AF"/>
    <w:rsid w:val="000B09AD"/>
    <w:rsid w:val="000B09D8"/>
    <w:rsid w:val="000B0E5A"/>
    <w:rsid w:val="000B1238"/>
    <w:rsid w:val="000B1384"/>
    <w:rsid w:val="000B1403"/>
    <w:rsid w:val="000B15C9"/>
    <w:rsid w:val="000B1CD6"/>
    <w:rsid w:val="000B1E1B"/>
    <w:rsid w:val="000B281D"/>
    <w:rsid w:val="000B2827"/>
    <w:rsid w:val="000B32EC"/>
    <w:rsid w:val="000B3559"/>
    <w:rsid w:val="000B3ADF"/>
    <w:rsid w:val="000B3E7C"/>
    <w:rsid w:val="000B3ECE"/>
    <w:rsid w:val="000B3EF7"/>
    <w:rsid w:val="000B3F22"/>
    <w:rsid w:val="000B4173"/>
    <w:rsid w:val="000B4FD1"/>
    <w:rsid w:val="000B5363"/>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A4A"/>
    <w:rsid w:val="000C7DE3"/>
    <w:rsid w:val="000D0364"/>
    <w:rsid w:val="000D0402"/>
    <w:rsid w:val="000D0A23"/>
    <w:rsid w:val="000D0A38"/>
    <w:rsid w:val="000D0ACB"/>
    <w:rsid w:val="000D1132"/>
    <w:rsid w:val="000D1497"/>
    <w:rsid w:val="000D1567"/>
    <w:rsid w:val="000D165E"/>
    <w:rsid w:val="000D1896"/>
    <w:rsid w:val="000D2539"/>
    <w:rsid w:val="000D306B"/>
    <w:rsid w:val="000D3524"/>
    <w:rsid w:val="000D3891"/>
    <w:rsid w:val="000D3A07"/>
    <w:rsid w:val="000D464D"/>
    <w:rsid w:val="000D4A75"/>
    <w:rsid w:val="000D4C5E"/>
    <w:rsid w:val="000D4D50"/>
    <w:rsid w:val="000D4DD0"/>
    <w:rsid w:val="000D6144"/>
    <w:rsid w:val="000D635D"/>
    <w:rsid w:val="000D66F4"/>
    <w:rsid w:val="000D7075"/>
    <w:rsid w:val="000D767D"/>
    <w:rsid w:val="000E050F"/>
    <w:rsid w:val="000E0529"/>
    <w:rsid w:val="000E0B95"/>
    <w:rsid w:val="000E151D"/>
    <w:rsid w:val="000E1E11"/>
    <w:rsid w:val="000E1FC9"/>
    <w:rsid w:val="000E3038"/>
    <w:rsid w:val="000E30D2"/>
    <w:rsid w:val="000E37E0"/>
    <w:rsid w:val="000E3A50"/>
    <w:rsid w:val="000E4639"/>
    <w:rsid w:val="000E54D5"/>
    <w:rsid w:val="000E58D7"/>
    <w:rsid w:val="000E5B5E"/>
    <w:rsid w:val="000E63FA"/>
    <w:rsid w:val="000E6742"/>
    <w:rsid w:val="000E6BB2"/>
    <w:rsid w:val="000E6D82"/>
    <w:rsid w:val="000E722C"/>
    <w:rsid w:val="000E7452"/>
    <w:rsid w:val="000E7AEC"/>
    <w:rsid w:val="000F0154"/>
    <w:rsid w:val="000F0267"/>
    <w:rsid w:val="000F0840"/>
    <w:rsid w:val="000F167D"/>
    <w:rsid w:val="000F18F3"/>
    <w:rsid w:val="000F1B84"/>
    <w:rsid w:val="000F2354"/>
    <w:rsid w:val="000F2502"/>
    <w:rsid w:val="000F2D57"/>
    <w:rsid w:val="000F3D78"/>
    <w:rsid w:val="000F4157"/>
    <w:rsid w:val="000F4C68"/>
    <w:rsid w:val="000F4DBD"/>
    <w:rsid w:val="000F5554"/>
    <w:rsid w:val="000F5C34"/>
    <w:rsid w:val="000F5E33"/>
    <w:rsid w:val="000F60D4"/>
    <w:rsid w:val="000F6160"/>
    <w:rsid w:val="000F6468"/>
    <w:rsid w:val="000F69D8"/>
    <w:rsid w:val="000F75EA"/>
    <w:rsid w:val="000F7BA4"/>
    <w:rsid w:val="0010076E"/>
    <w:rsid w:val="0010112B"/>
    <w:rsid w:val="00101878"/>
    <w:rsid w:val="001020C3"/>
    <w:rsid w:val="001020C5"/>
    <w:rsid w:val="0010235F"/>
    <w:rsid w:val="00102426"/>
    <w:rsid w:val="00102691"/>
    <w:rsid w:val="00102F3B"/>
    <w:rsid w:val="00103058"/>
    <w:rsid w:val="0010362A"/>
    <w:rsid w:val="00104457"/>
    <w:rsid w:val="00104736"/>
    <w:rsid w:val="00104E7E"/>
    <w:rsid w:val="00105386"/>
    <w:rsid w:val="0010608B"/>
    <w:rsid w:val="001061E2"/>
    <w:rsid w:val="0010620B"/>
    <w:rsid w:val="00106B3F"/>
    <w:rsid w:val="00106B47"/>
    <w:rsid w:val="00106BB3"/>
    <w:rsid w:val="001076ED"/>
    <w:rsid w:val="00107B27"/>
    <w:rsid w:val="00107C08"/>
    <w:rsid w:val="00107C51"/>
    <w:rsid w:val="00110A86"/>
    <w:rsid w:val="00110D50"/>
    <w:rsid w:val="00110E11"/>
    <w:rsid w:val="00111686"/>
    <w:rsid w:val="001121F8"/>
    <w:rsid w:val="0011248C"/>
    <w:rsid w:val="00112602"/>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07E"/>
    <w:rsid w:val="00122340"/>
    <w:rsid w:val="001225F1"/>
    <w:rsid w:val="00122698"/>
    <w:rsid w:val="00122873"/>
    <w:rsid w:val="00122A8F"/>
    <w:rsid w:val="00122D1D"/>
    <w:rsid w:val="00122EE5"/>
    <w:rsid w:val="001231D0"/>
    <w:rsid w:val="00123292"/>
    <w:rsid w:val="0012333F"/>
    <w:rsid w:val="00123845"/>
    <w:rsid w:val="001242B8"/>
    <w:rsid w:val="001247AD"/>
    <w:rsid w:val="00124F19"/>
    <w:rsid w:val="00124F6E"/>
    <w:rsid w:val="00125503"/>
    <w:rsid w:val="001258E4"/>
    <w:rsid w:val="001262FA"/>
    <w:rsid w:val="0012631D"/>
    <w:rsid w:val="00126519"/>
    <w:rsid w:val="00126C73"/>
    <w:rsid w:val="00126E17"/>
    <w:rsid w:val="00126F43"/>
    <w:rsid w:val="00127900"/>
    <w:rsid w:val="00127F4A"/>
    <w:rsid w:val="00130309"/>
    <w:rsid w:val="00130590"/>
    <w:rsid w:val="00130908"/>
    <w:rsid w:val="00130A40"/>
    <w:rsid w:val="00130FA9"/>
    <w:rsid w:val="00131132"/>
    <w:rsid w:val="001312B2"/>
    <w:rsid w:val="001312E3"/>
    <w:rsid w:val="00131936"/>
    <w:rsid w:val="00131A22"/>
    <w:rsid w:val="00131A58"/>
    <w:rsid w:val="00131E07"/>
    <w:rsid w:val="00131F22"/>
    <w:rsid w:val="00132085"/>
    <w:rsid w:val="0013215C"/>
    <w:rsid w:val="001322DF"/>
    <w:rsid w:val="00132338"/>
    <w:rsid w:val="001324E0"/>
    <w:rsid w:val="00132E02"/>
    <w:rsid w:val="0013311C"/>
    <w:rsid w:val="00133856"/>
    <w:rsid w:val="00133CC4"/>
    <w:rsid w:val="00135211"/>
    <w:rsid w:val="00135896"/>
    <w:rsid w:val="001367A8"/>
    <w:rsid w:val="001369DB"/>
    <w:rsid w:val="001370D9"/>
    <w:rsid w:val="00137365"/>
    <w:rsid w:val="00137428"/>
    <w:rsid w:val="00140FD8"/>
    <w:rsid w:val="001410CF"/>
    <w:rsid w:val="0014119C"/>
    <w:rsid w:val="00141C11"/>
    <w:rsid w:val="00142187"/>
    <w:rsid w:val="00142963"/>
    <w:rsid w:val="00142E27"/>
    <w:rsid w:val="00143023"/>
    <w:rsid w:val="001444B8"/>
    <w:rsid w:val="00144E86"/>
    <w:rsid w:val="001453F3"/>
    <w:rsid w:val="00145B29"/>
    <w:rsid w:val="00145D43"/>
    <w:rsid w:val="0014648F"/>
    <w:rsid w:val="00146882"/>
    <w:rsid w:val="00146A2A"/>
    <w:rsid w:val="00146FF5"/>
    <w:rsid w:val="001471CF"/>
    <w:rsid w:val="001509D1"/>
    <w:rsid w:val="00150EA4"/>
    <w:rsid w:val="00151708"/>
    <w:rsid w:val="00151BD0"/>
    <w:rsid w:val="00151D3E"/>
    <w:rsid w:val="00151DE2"/>
    <w:rsid w:val="00152134"/>
    <w:rsid w:val="0015257B"/>
    <w:rsid w:val="001530E6"/>
    <w:rsid w:val="001531BE"/>
    <w:rsid w:val="00153331"/>
    <w:rsid w:val="001539DD"/>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1404"/>
    <w:rsid w:val="00161553"/>
    <w:rsid w:val="0016164A"/>
    <w:rsid w:val="00161692"/>
    <w:rsid w:val="00161CA2"/>
    <w:rsid w:val="00161D15"/>
    <w:rsid w:val="00162040"/>
    <w:rsid w:val="001624BD"/>
    <w:rsid w:val="00162605"/>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800CB"/>
    <w:rsid w:val="001806B6"/>
    <w:rsid w:val="0018154E"/>
    <w:rsid w:val="0018159C"/>
    <w:rsid w:val="00181A09"/>
    <w:rsid w:val="00181B41"/>
    <w:rsid w:val="00181F87"/>
    <w:rsid w:val="00182541"/>
    <w:rsid w:val="0018271B"/>
    <w:rsid w:val="00182826"/>
    <w:rsid w:val="00182EA8"/>
    <w:rsid w:val="00183064"/>
    <w:rsid w:val="001830C2"/>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A36"/>
    <w:rsid w:val="00195B04"/>
    <w:rsid w:val="001964DE"/>
    <w:rsid w:val="0019708A"/>
    <w:rsid w:val="001976C1"/>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41"/>
    <w:rsid w:val="001B2DB4"/>
    <w:rsid w:val="001B4A80"/>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8FF"/>
    <w:rsid w:val="001C39BB"/>
    <w:rsid w:val="001C4206"/>
    <w:rsid w:val="001C445A"/>
    <w:rsid w:val="001C4888"/>
    <w:rsid w:val="001C4DE7"/>
    <w:rsid w:val="001C59A0"/>
    <w:rsid w:val="001C6787"/>
    <w:rsid w:val="001C67B7"/>
    <w:rsid w:val="001C6959"/>
    <w:rsid w:val="001D0133"/>
    <w:rsid w:val="001D057E"/>
    <w:rsid w:val="001D0F12"/>
    <w:rsid w:val="001D0FF7"/>
    <w:rsid w:val="001D17F6"/>
    <w:rsid w:val="001D1B79"/>
    <w:rsid w:val="001D1E8A"/>
    <w:rsid w:val="001D2033"/>
    <w:rsid w:val="001D22F6"/>
    <w:rsid w:val="001D236C"/>
    <w:rsid w:val="001D2747"/>
    <w:rsid w:val="001D2EC7"/>
    <w:rsid w:val="001D31B1"/>
    <w:rsid w:val="001D335F"/>
    <w:rsid w:val="001D39AC"/>
    <w:rsid w:val="001D3D2D"/>
    <w:rsid w:val="001D438B"/>
    <w:rsid w:val="001D47FD"/>
    <w:rsid w:val="001D492D"/>
    <w:rsid w:val="001D4D09"/>
    <w:rsid w:val="001D52E7"/>
    <w:rsid w:val="001D54D2"/>
    <w:rsid w:val="001D595F"/>
    <w:rsid w:val="001D5B45"/>
    <w:rsid w:val="001D5D98"/>
    <w:rsid w:val="001D66CA"/>
    <w:rsid w:val="001D710E"/>
    <w:rsid w:val="001E0537"/>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1F7FFD"/>
    <w:rsid w:val="00200346"/>
    <w:rsid w:val="00201084"/>
    <w:rsid w:val="002016D0"/>
    <w:rsid w:val="00202147"/>
    <w:rsid w:val="0020248A"/>
    <w:rsid w:val="00202632"/>
    <w:rsid w:val="00202D00"/>
    <w:rsid w:val="002034E0"/>
    <w:rsid w:val="0020428E"/>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4514"/>
    <w:rsid w:val="00215BB5"/>
    <w:rsid w:val="00216076"/>
    <w:rsid w:val="0021666B"/>
    <w:rsid w:val="00216A90"/>
    <w:rsid w:val="002170B4"/>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6"/>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33"/>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67DE"/>
    <w:rsid w:val="002572C2"/>
    <w:rsid w:val="002577A7"/>
    <w:rsid w:val="00257E5B"/>
    <w:rsid w:val="0026004D"/>
    <w:rsid w:val="00260AD3"/>
    <w:rsid w:val="00260B4D"/>
    <w:rsid w:val="002611C2"/>
    <w:rsid w:val="002612B8"/>
    <w:rsid w:val="00261795"/>
    <w:rsid w:val="002627D0"/>
    <w:rsid w:val="00262CAD"/>
    <w:rsid w:val="00263025"/>
    <w:rsid w:val="0026347C"/>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3DB"/>
    <w:rsid w:val="00271648"/>
    <w:rsid w:val="00271672"/>
    <w:rsid w:val="002716CF"/>
    <w:rsid w:val="00271AA2"/>
    <w:rsid w:val="00271BDE"/>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AC1"/>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0A"/>
    <w:rsid w:val="00294DCE"/>
    <w:rsid w:val="00294F20"/>
    <w:rsid w:val="002954C1"/>
    <w:rsid w:val="00295A65"/>
    <w:rsid w:val="00295FB0"/>
    <w:rsid w:val="00296391"/>
    <w:rsid w:val="00296A60"/>
    <w:rsid w:val="00296A7C"/>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C77"/>
    <w:rsid w:val="002A4027"/>
    <w:rsid w:val="002A4938"/>
    <w:rsid w:val="002A4BCA"/>
    <w:rsid w:val="002A53CB"/>
    <w:rsid w:val="002A56C5"/>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3592"/>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5700"/>
    <w:rsid w:val="002F58C9"/>
    <w:rsid w:val="002F5D9B"/>
    <w:rsid w:val="002F6096"/>
    <w:rsid w:val="002F63B8"/>
    <w:rsid w:val="002F64F3"/>
    <w:rsid w:val="002F67AD"/>
    <w:rsid w:val="002F6860"/>
    <w:rsid w:val="00300072"/>
    <w:rsid w:val="003006B6"/>
    <w:rsid w:val="00300AB7"/>
    <w:rsid w:val="0030121B"/>
    <w:rsid w:val="00301A34"/>
    <w:rsid w:val="00301F3B"/>
    <w:rsid w:val="00302771"/>
    <w:rsid w:val="00303616"/>
    <w:rsid w:val="00303621"/>
    <w:rsid w:val="0030424F"/>
    <w:rsid w:val="0030427A"/>
    <w:rsid w:val="00304D73"/>
    <w:rsid w:val="00305321"/>
    <w:rsid w:val="00305409"/>
    <w:rsid w:val="00305424"/>
    <w:rsid w:val="003054DF"/>
    <w:rsid w:val="003060DC"/>
    <w:rsid w:val="00306D6F"/>
    <w:rsid w:val="00306F44"/>
    <w:rsid w:val="0030782C"/>
    <w:rsid w:val="0030790B"/>
    <w:rsid w:val="00307BAB"/>
    <w:rsid w:val="00307E64"/>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8DB"/>
    <w:rsid w:val="00324AF4"/>
    <w:rsid w:val="00324BB1"/>
    <w:rsid w:val="00324D89"/>
    <w:rsid w:val="0032598C"/>
    <w:rsid w:val="003259DE"/>
    <w:rsid w:val="00325DD8"/>
    <w:rsid w:val="0032674F"/>
    <w:rsid w:val="00327290"/>
    <w:rsid w:val="003273D8"/>
    <w:rsid w:val="0033027A"/>
    <w:rsid w:val="00330863"/>
    <w:rsid w:val="0033154D"/>
    <w:rsid w:val="00331DD4"/>
    <w:rsid w:val="00331F2A"/>
    <w:rsid w:val="00332298"/>
    <w:rsid w:val="00332AD4"/>
    <w:rsid w:val="0033315B"/>
    <w:rsid w:val="00334427"/>
    <w:rsid w:val="0033444C"/>
    <w:rsid w:val="00334BDB"/>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B7F"/>
    <w:rsid w:val="00345F76"/>
    <w:rsid w:val="00346618"/>
    <w:rsid w:val="0034664B"/>
    <w:rsid w:val="00346816"/>
    <w:rsid w:val="003471A8"/>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3AC"/>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77D6A"/>
    <w:rsid w:val="003800CF"/>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915"/>
    <w:rsid w:val="00394BAE"/>
    <w:rsid w:val="00395A60"/>
    <w:rsid w:val="0039606E"/>
    <w:rsid w:val="003961D0"/>
    <w:rsid w:val="003969CE"/>
    <w:rsid w:val="00397900"/>
    <w:rsid w:val="0039795D"/>
    <w:rsid w:val="00397DDE"/>
    <w:rsid w:val="003A01C8"/>
    <w:rsid w:val="003A0237"/>
    <w:rsid w:val="003A0CBF"/>
    <w:rsid w:val="003A21C7"/>
    <w:rsid w:val="003A23CF"/>
    <w:rsid w:val="003A272B"/>
    <w:rsid w:val="003A2ACB"/>
    <w:rsid w:val="003A2D9E"/>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CB1"/>
    <w:rsid w:val="003B7F4A"/>
    <w:rsid w:val="003B7FA8"/>
    <w:rsid w:val="003C0547"/>
    <w:rsid w:val="003C0697"/>
    <w:rsid w:val="003C10AD"/>
    <w:rsid w:val="003C117D"/>
    <w:rsid w:val="003C25F4"/>
    <w:rsid w:val="003C2F2D"/>
    <w:rsid w:val="003C39F7"/>
    <w:rsid w:val="003C3AD3"/>
    <w:rsid w:val="003C513C"/>
    <w:rsid w:val="003C52CB"/>
    <w:rsid w:val="003C58E3"/>
    <w:rsid w:val="003C5C64"/>
    <w:rsid w:val="003C5EAB"/>
    <w:rsid w:val="003C6272"/>
    <w:rsid w:val="003C6355"/>
    <w:rsid w:val="003C65C7"/>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4D2"/>
    <w:rsid w:val="003D4702"/>
    <w:rsid w:val="003D4934"/>
    <w:rsid w:val="003D49FF"/>
    <w:rsid w:val="003D4C79"/>
    <w:rsid w:val="003D57FC"/>
    <w:rsid w:val="003D582F"/>
    <w:rsid w:val="003D5A97"/>
    <w:rsid w:val="003D5EAF"/>
    <w:rsid w:val="003D6851"/>
    <w:rsid w:val="003D6937"/>
    <w:rsid w:val="003D6BE8"/>
    <w:rsid w:val="003D729D"/>
    <w:rsid w:val="003D72B4"/>
    <w:rsid w:val="003D7C1F"/>
    <w:rsid w:val="003E0097"/>
    <w:rsid w:val="003E02DD"/>
    <w:rsid w:val="003E0562"/>
    <w:rsid w:val="003E06F2"/>
    <w:rsid w:val="003E08B6"/>
    <w:rsid w:val="003E14CC"/>
    <w:rsid w:val="003E1822"/>
    <w:rsid w:val="003E1A36"/>
    <w:rsid w:val="003E1B71"/>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290E"/>
    <w:rsid w:val="003F2AB5"/>
    <w:rsid w:val="003F2B7F"/>
    <w:rsid w:val="003F3408"/>
    <w:rsid w:val="003F5514"/>
    <w:rsid w:val="003F5B38"/>
    <w:rsid w:val="003F5B61"/>
    <w:rsid w:val="003F5EA2"/>
    <w:rsid w:val="003F5F1C"/>
    <w:rsid w:val="003F67ED"/>
    <w:rsid w:val="003F6B21"/>
    <w:rsid w:val="00400382"/>
    <w:rsid w:val="00400451"/>
    <w:rsid w:val="00400749"/>
    <w:rsid w:val="00400CF3"/>
    <w:rsid w:val="00400E14"/>
    <w:rsid w:val="0040124A"/>
    <w:rsid w:val="00401498"/>
    <w:rsid w:val="00401759"/>
    <w:rsid w:val="00402B5A"/>
    <w:rsid w:val="00402B6C"/>
    <w:rsid w:val="00402BA3"/>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C40"/>
    <w:rsid w:val="0041675A"/>
    <w:rsid w:val="00416781"/>
    <w:rsid w:val="00416B12"/>
    <w:rsid w:val="00416C84"/>
    <w:rsid w:val="0041778A"/>
    <w:rsid w:val="00417828"/>
    <w:rsid w:val="00417EEB"/>
    <w:rsid w:val="00417F26"/>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2DB"/>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191C"/>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5D92"/>
    <w:rsid w:val="0044634D"/>
    <w:rsid w:val="004464F0"/>
    <w:rsid w:val="00446639"/>
    <w:rsid w:val="0044719B"/>
    <w:rsid w:val="00447610"/>
    <w:rsid w:val="00447B73"/>
    <w:rsid w:val="00451D9D"/>
    <w:rsid w:val="004523EC"/>
    <w:rsid w:val="00452412"/>
    <w:rsid w:val="00452662"/>
    <w:rsid w:val="00452C98"/>
    <w:rsid w:val="00452FC3"/>
    <w:rsid w:val="00453851"/>
    <w:rsid w:val="004541AE"/>
    <w:rsid w:val="00455441"/>
    <w:rsid w:val="00455D78"/>
    <w:rsid w:val="00455E15"/>
    <w:rsid w:val="00455ED4"/>
    <w:rsid w:val="00456091"/>
    <w:rsid w:val="00457136"/>
    <w:rsid w:val="00457552"/>
    <w:rsid w:val="004575C8"/>
    <w:rsid w:val="00457A3E"/>
    <w:rsid w:val="00460656"/>
    <w:rsid w:val="00460FF0"/>
    <w:rsid w:val="004613C6"/>
    <w:rsid w:val="004615A6"/>
    <w:rsid w:val="00461822"/>
    <w:rsid w:val="00461D65"/>
    <w:rsid w:val="00461E4A"/>
    <w:rsid w:val="0046284C"/>
    <w:rsid w:val="00462895"/>
    <w:rsid w:val="004628B0"/>
    <w:rsid w:val="00462DE2"/>
    <w:rsid w:val="0046355F"/>
    <w:rsid w:val="00463CC4"/>
    <w:rsid w:val="004643A6"/>
    <w:rsid w:val="0046441E"/>
    <w:rsid w:val="004659CD"/>
    <w:rsid w:val="00465ACD"/>
    <w:rsid w:val="004665CA"/>
    <w:rsid w:val="004675A1"/>
    <w:rsid w:val="00467609"/>
    <w:rsid w:val="0047117C"/>
    <w:rsid w:val="004711B9"/>
    <w:rsid w:val="00471E94"/>
    <w:rsid w:val="00472A11"/>
    <w:rsid w:val="00472DB9"/>
    <w:rsid w:val="004735B5"/>
    <w:rsid w:val="004740D7"/>
    <w:rsid w:val="004740EC"/>
    <w:rsid w:val="004743F1"/>
    <w:rsid w:val="004746F7"/>
    <w:rsid w:val="00474955"/>
    <w:rsid w:val="00474A26"/>
    <w:rsid w:val="00474AF9"/>
    <w:rsid w:val="00474E97"/>
    <w:rsid w:val="00475581"/>
    <w:rsid w:val="00475714"/>
    <w:rsid w:val="00476194"/>
    <w:rsid w:val="00476334"/>
    <w:rsid w:val="004765E2"/>
    <w:rsid w:val="004769C7"/>
    <w:rsid w:val="00476B75"/>
    <w:rsid w:val="0047745F"/>
    <w:rsid w:val="00477925"/>
    <w:rsid w:val="00477A44"/>
    <w:rsid w:val="00477E97"/>
    <w:rsid w:val="00480AB8"/>
    <w:rsid w:val="00481108"/>
    <w:rsid w:val="00481489"/>
    <w:rsid w:val="00481B7C"/>
    <w:rsid w:val="004822BC"/>
    <w:rsid w:val="00483581"/>
    <w:rsid w:val="004838C7"/>
    <w:rsid w:val="004842BC"/>
    <w:rsid w:val="0048474F"/>
    <w:rsid w:val="0048488F"/>
    <w:rsid w:val="004848EA"/>
    <w:rsid w:val="004855D4"/>
    <w:rsid w:val="004857EC"/>
    <w:rsid w:val="00485D90"/>
    <w:rsid w:val="00485FEB"/>
    <w:rsid w:val="004878D9"/>
    <w:rsid w:val="004903F4"/>
    <w:rsid w:val="00490619"/>
    <w:rsid w:val="00491D22"/>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3AEA"/>
    <w:rsid w:val="004A4A37"/>
    <w:rsid w:val="004A4FC1"/>
    <w:rsid w:val="004A52BB"/>
    <w:rsid w:val="004A5CE6"/>
    <w:rsid w:val="004A60DA"/>
    <w:rsid w:val="004A64F6"/>
    <w:rsid w:val="004A65C6"/>
    <w:rsid w:val="004A6E59"/>
    <w:rsid w:val="004A74CB"/>
    <w:rsid w:val="004A787D"/>
    <w:rsid w:val="004A79CB"/>
    <w:rsid w:val="004A7A3C"/>
    <w:rsid w:val="004A7F9F"/>
    <w:rsid w:val="004B0BCD"/>
    <w:rsid w:val="004B11C9"/>
    <w:rsid w:val="004B17D0"/>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89B"/>
    <w:rsid w:val="004C2F14"/>
    <w:rsid w:val="004C3822"/>
    <w:rsid w:val="004C3D1A"/>
    <w:rsid w:val="004C4A94"/>
    <w:rsid w:val="004C4EE9"/>
    <w:rsid w:val="004C6233"/>
    <w:rsid w:val="004C6EC2"/>
    <w:rsid w:val="004C7778"/>
    <w:rsid w:val="004C7A5B"/>
    <w:rsid w:val="004D0A8A"/>
    <w:rsid w:val="004D0AC4"/>
    <w:rsid w:val="004D159B"/>
    <w:rsid w:val="004D1ACE"/>
    <w:rsid w:val="004D1D74"/>
    <w:rsid w:val="004D24B2"/>
    <w:rsid w:val="004D25C7"/>
    <w:rsid w:val="004D26B4"/>
    <w:rsid w:val="004D3D71"/>
    <w:rsid w:val="004D3E3E"/>
    <w:rsid w:val="004D3F49"/>
    <w:rsid w:val="004D43FD"/>
    <w:rsid w:val="004D4F35"/>
    <w:rsid w:val="004D517C"/>
    <w:rsid w:val="004D5738"/>
    <w:rsid w:val="004D5B50"/>
    <w:rsid w:val="004D60BF"/>
    <w:rsid w:val="004D69BF"/>
    <w:rsid w:val="004D7001"/>
    <w:rsid w:val="004D75D2"/>
    <w:rsid w:val="004D7A99"/>
    <w:rsid w:val="004D7B0D"/>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594"/>
    <w:rsid w:val="004E6D30"/>
    <w:rsid w:val="004F0D7B"/>
    <w:rsid w:val="004F165A"/>
    <w:rsid w:val="004F1F7D"/>
    <w:rsid w:val="004F2414"/>
    <w:rsid w:val="004F338E"/>
    <w:rsid w:val="004F3B9F"/>
    <w:rsid w:val="004F3ECE"/>
    <w:rsid w:val="004F45E2"/>
    <w:rsid w:val="004F4A0D"/>
    <w:rsid w:val="004F56BF"/>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76A"/>
    <w:rsid w:val="005079EB"/>
    <w:rsid w:val="00507F2C"/>
    <w:rsid w:val="00510780"/>
    <w:rsid w:val="00510B3A"/>
    <w:rsid w:val="00510F00"/>
    <w:rsid w:val="00511B69"/>
    <w:rsid w:val="00512185"/>
    <w:rsid w:val="00512311"/>
    <w:rsid w:val="00512A9E"/>
    <w:rsid w:val="00512C83"/>
    <w:rsid w:val="0051323D"/>
    <w:rsid w:val="00513758"/>
    <w:rsid w:val="00513902"/>
    <w:rsid w:val="0051412A"/>
    <w:rsid w:val="005143F3"/>
    <w:rsid w:val="00514EFE"/>
    <w:rsid w:val="005152B8"/>
    <w:rsid w:val="00515576"/>
    <w:rsid w:val="00515607"/>
    <w:rsid w:val="0051580D"/>
    <w:rsid w:val="00515E8C"/>
    <w:rsid w:val="0051636E"/>
    <w:rsid w:val="005166FE"/>
    <w:rsid w:val="00516F0E"/>
    <w:rsid w:val="00517EC6"/>
    <w:rsid w:val="00520350"/>
    <w:rsid w:val="00520B9A"/>
    <w:rsid w:val="00520E2E"/>
    <w:rsid w:val="00521A98"/>
    <w:rsid w:val="00521CC1"/>
    <w:rsid w:val="0052232D"/>
    <w:rsid w:val="00522DD9"/>
    <w:rsid w:val="00523219"/>
    <w:rsid w:val="00523410"/>
    <w:rsid w:val="00523881"/>
    <w:rsid w:val="00523933"/>
    <w:rsid w:val="00523A9E"/>
    <w:rsid w:val="00523DAF"/>
    <w:rsid w:val="00525298"/>
    <w:rsid w:val="00525A26"/>
    <w:rsid w:val="00525B0D"/>
    <w:rsid w:val="0052616F"/>
    <w:rsid w:val="005261BF"/>
    <w:rsid w:val="005263DA"/>
    <w:rsid w:val="00526E6F"/>
    <w:rsid w:val="00526F9E"/>
    <w:rsid w:val="00527A5E"/>
    <w:rsid w:val="00527FE6"/>
    <w:rsid w:val="005300C8"/>
    <w:rsid w:val="0053090D"/>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8A3"/>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D2"/>
    <w:rsid w:val="0054537B"/>
    <w:rsid w:val="00546334"/>
    <w:rsid w:val="00546A97"/>
    <w:rsid w:val="00546B67"/>
    <w:rsid w:val="00547507"/>
    <w:rsid w:val="00547AC3"/>
    <w:rsid w:val="00547BF2"/>
    <w:rsid w:val="005501C8"/>
    <w:rsid w:val="0055029C"/>
    <w:rsid w:val="0055056A"/>
    <w:rsid w:val="00550807"/>
    <w:rsid w:val="0055096D"/>
    <w:rsid w:val="00551613"/>
    <w:rsid w:val="00551616"/>
    <w:rsid w:val="005517F8"/>
    <w:rsid w:val="00551A11"/>
    <w:rsid w:val="00552022"/>
    <w:rsid w:val="00552267"/>
    <w:rsid w:val="00552D9D"/>
    <w:rsid w:val="00552DBC"/>
    <w:rsid w:val="00552ED8"/>
    <w:rsid w:val="00553A97"/>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59D"/>
    <w:rsid w:val="00562670"/>
    <w:rsid w:val="00562F99"/>
    <w:rsid w:val="005631ED"/>
    <w:rsid w:val="005638ED"/>
    <w:rsid w:val="005640C1"/>
    <w:rsid w:val="005641D5"/>
    <w:rsid w:val="00564640"/>
    <w:rsid w:val="00564E15"/>
    <w:rsid w:val="0056500B"/>
    <w:rsid w:val="005657B9"/>
    <w:rsid w:val="0056587E"/>
    <w:rsid w:val="00566630"/>
    <w:rsid w:val="00566821"/>
    <w:rsid w:val="00566C5E"/>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32F"/>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4562"/>
    <w:rsid w:val="005C4A08"/>
    <w:rsid w:val="005C4B82"/>
    <w:rsid w:val="005C4D53"/>
    <w:rsid w:val="005C4FF2"/>
    <w:rsid w:val="005C4FF8"/>
    <w:rsid w:val="005C530D"/>
    <w:rsid w:val="005C5582"/>
    <w:rsid w:val="005C5D5B"/>
    <w:rsid w:val="005C5E09"/>
    <w:rsid w:val="005C5F4A"/>
    <w:rsid w:val="005C5F4F"/>
    <w:rsid w:val="005C6175"/>
    <w:rsid w:val="005C617E"/>
    <w:rsid w:val="005C63A9"/>
    <w:rsid w:val="005C6552"/>
    <w:rsid w:val="005C65C9"/>
    <w:rsid w:val="005C68E3"/>
    <w:rsid w:val="005C7836"/>
    <w:rsid w:val="005D0314"/>
    <w:rsid w:val="005D0448"/>
    <w:rsid w:val="005D0CC2"/>
    <w:rsid w:val="005D0F66"/>
    <w:rsid w:val="005D1E96"/>
    <w:rsid w:val="005D3004"/>
    <w:rsid w:val="005D35CD"/>
    <w:rsid w:val="005D3980"/>
    <w:rsid w:val="005D3A39"/>
    <w:rsid w:val="005D44AF"/>
    <w:rsid w:val="005D4C2F"/>
    <w:rsid w:val="005D53E5"/>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16C"/>
    <w:rsid w:val="005F457B"/>
    <w:rsid w:val="005F458C"/>
    <w:rsid w:val="005F5138"/>
    <w:rsid w:val="005F532A"/>
    <w:rsid w:val="005F5E83"/>
    <w:rsid w:val="005F5F21"/>
    <w:rsid w:val="005F6147"/>
    <w:rsid w:val="005F7145"/>
    <w:rsid w:val="005F7DA9"/>
    <w:rsid w:val="00600288"/>
    <w:rsid w:val="006003F3"/>
    <w:rsid w:val="006006B7"/>
    <w:rsid w:val="006006D4"/>
    <w:rsid w:val="00600E14"/>
    <w:rsid w:val="006016FE"/>
    <w:rsid w:val="006021A4"/>
    <w:rsid w:val="00602658"/>
    <w:rsid w:val="00602758"/>
    <w:rsid w:val="00602D2B"/>
    <w:rsid w:val="00603004"/>
    <w:rsid w:val="00603F5C"/>
    <w:rsid w:val="00604D18"/>
    <w:rsid w:val="006053B1"/>
    <w:rsid w:val="00605467"/>
    <w:rsid w:val="00605C16"/>
    <w:rsid w:val="00605D8C"/>
    <w:rsid w:val="00605DC5"/>
    <w:rsid w:val="00606272"/>
    <w:rsid w:val="00606357"/>
    <w:rsid w:val="00606AAD"/>
    <w:rsid w:val="006077FE"/>
    <w:rsid w:val="00607AE9"/>
    <w:rsid w:val="006110AB"/>
    <w:rsid w:val="00611DC5"/>
    <w:rsid w:val="0061219A"/>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1F71"/>
    <w:rsid w:val="00622646"/>
    <w:rsid w:val="00622694"/>
    <w:rsid w:val="00622766"/>
    <w:rsid w:val="00622A07"/>
    <w:rsid w:val="00623174"/>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2FE6"/>
    <w:rsid w:val="006430AE"/>
    <w:rsid w:val="00643102"/>
    <w:rsid w:val="00643198"/>
    <w:rsid w:val="006432BF"/>
    <w:rsid w:val="00644985"/>
    <w:rsid w:val="00644B50"/>
    <w:rsid w:val="006455B4"/>
    <w:rsid w:val="0064617A"/>
    <w:rsid w:val="006466BA"/>
    <w:rsid w:val="00646B72"/>
    <w:rsid w:val="00646C68"/>
    <w:rsid w:val="00650036"/>
    <w:rsid w:val="006502AF"/>
    <w:rsid w:val="00650680"/>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E23"/>
    <w:rsid w:val="006834E7"/>
    <w:rsid w:val="0068357E"/>
    <w:rsid w:val="006836B7"/>
    <w:rsid w:val="00684034"/>
    <w:rsid w:val="00685325"/>
    <w:rsid w:val="006856AA"/>
    <w:rsid w:val="00685B62"/>
    <w:rsid w:val="00686532"/>
    <w:rsid w:val="00686555"/>
    <w:rsid w:val="00687298"/>
    <w:rsid w:val="006908E8"/>
    <w:rsid w:val="00691452"/>
    <w:rsid w:val="00691494"/>
    <w:rsid w:val="00691959"/>
    <w:rsid w:val="00691E11"/>
    <w:rsid w:val="00691F4E"/>
    <w:rsid w:val="00692182"/>
    <w:rsid w:val="00692438"/>
    <w:rsid w:val="006929D8"/>
    <w:rsid w:val="0069358C"/>
    <w:rsid w:val="0069396F"/>
    <w:rsid w:val="00693DA2"/>
    <w:rsid w:val="00694A53"/>
    <w:rsid w:val="00694D76"/>
    <w:rsid w:val="0069528E"/>
    <w:rsid w:val="00695689"/>
    <w:rsid w:val="00695808"/>
    <w:rsid w:val="00695B6F"/>
    <w:rsid w:val="00695D8E"/>
    <w:rsid w:val="00696D7D"/>
    <w:rsid w:val="00696FFF"/>
    <w:rsid w:val="00697A34"/>
    <w:rsid w:val="00697AE3"/>
    <w:rsid w:val="00697DFD"/>
    <w:rsid w:val="006A0118"/>
    <w:rsid w:val="006A0CF2"/>
    <w:rsid w:val="006A118C"/>
    <w:rsid w:val="006A1298"/>
    <w:rsid w:val="006A1C7A"/>
    <w:rsid w:val="006A1E6B"/>
    <w:rsid w:val="006A2283"/>
    <w:rsid w:val="006A2297"/>
    <w:rsid w:val="006A29DB"/>
    <w:rsid w:val="006A3D0B"/>
    <w:rsid w:val="006A4C77"/>
    <w:rsid w:val="006A4EF3"/>
    <w:rsid w:val="006A5DAB"/>
    <w:rsid w:val="006A64A7"/>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B7F92"/>
    <w:rsid w:val="006C04E2"/>
    <w:rsid w:val="006C089F"/>
    <w:rsid w:val="006C24F1"/>
    <w:rsid w:val="006C269F"/>
    <w:rsid w:val="006C312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992"/>
    <w:rsid w:val="006E0EDC"/>
    <w:rsid w:val="006E0F4F"/>
    <w:rsid w:val="006E100E"/>
    <w:rsid w:val="006E146C"/>
    <w:rsid w:val="006E177D"/>
    <w:rsid w:val="006E1C10"/>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5D90"/>
    <w:rsid w:val="006F6045"/>
    <w:rsid w:val="006F64CA"/>
    <w:rsid w:val="0070014B"/>
    <w:rsid w:val="00700381"/>
    <w:rsid w:val="00700FCA"/>
    <w:rsid w:val="0070215C"/>
    <w:rsid w:val="00702822"/>
    <w:rsid w:val="00702B44"/>
    <w:rsid w:val="00703703"/>
    <w:rsid w:val="007038C8"/>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2D6"/>
    <w:rsid w:val="0072033A"/>
    <w:rsid w:val="00721253"/>
    <w:rsid w:val="0072128C"/>
    <w:rsid w:val="007219AB"/>
    <w:rsid w:val="007228E9"/>
    <w:rsid w:val="00722BBB"/>
    <w:rsid w:val="00723576"/>
    <w:rsid w:val="00723C74"/>
    <w:rsid w:val="00724159"/>
    <w:rsid w:val="00725DF5"/>
    <w:rsid w:val="00726220"/>
    <w:rsid w:val="00726F70"/>
    <w:rsid w:val="007274AF"/>
    <w:rsid w:val="00730879"/>
    <w:rsid w:val="00731729"/>
    <w:rsid w:val="00731A6A"/>
    <w:rsid w:val="00732550"/>
    <w:rsid w:val="00732D7F"/>
    <w:rsid w:val="00733C84"/>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5EC9"/>
    <w:rsid w:val="0074624E"/>
    <w:rsid w:val="00746695"/>
    <w:rsid w:val="007469CC"/>
    <w:rsid w:val="00747337"/>
    <w:rsid w:val="007500AA"/>
    <w:rsid w:val="00750867"/>
    <w:rsid w:val="007515FC"/>
    <w:rsid w:val="0075168D"/>
    <w:rsid w:val="007523F1"/>
    <w:rsid w:val="007524E0"/>
    <w:rsid w:val="007530DF"/>
    <w:rsid w:val="00753139"/>
    <w:rsid w:val="00753573"/>
    <w:rsid w:val="0075464F"/>
    <w:rsid w:val="00755523"/>
    <w:rsid w:val="00755835"/>
    <w:rsid w:val="007576EC"/>
    <w:rsid w:val="00760058"/>
    <w:rsid w:val="00760B35"/>
    <w:rsid w:val="00760F29"/>
    <w:rsid w:val="0076172A"/>
    <w:rsid w:val="00761840"/>
    <w:rsid w:val="007619AA"/>
    <w:rsid w:val="007623B8"/>
    <w:rsid w:val="00762425"/>
    <w:rsid w:val="007625E8"/>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48D"/>
    <w:rsid w:val="00774B64"/>
    <w:rsid w:val="00775169"/>
    <w:rsid w:val="0077597D"/>
    <w:rsid w:val="00775EA4"/>
    <w:rsid w:val="00776F4B"/>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2CA2"/>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282B"/>
    <w:rsid w:val="007A30C2"/>
    <w:rsid w:val="007A31FB"/>
    <w:rsid w:val="007A3250"/>
    <w:rsid w:val="007A34D0"/>
    <w:rsid w:val="007A3540"/>
    <w:rsid w:val="007A4331"/>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EA9"/>
    <w:rsid w:val="007B512A"/>
    <w:rsid w:val="007B543B"/>
    <w:rsid w:val="007B5D7B"/>
    <w:rsid w:val="007B60A4"/>
    <w:rsid w:val="007B6579"/>
    <w:rsid w:val="007B6818"/>
    <w:rsid w:val="007C1047"/>
    <w:rsid w:val="007C10F4"/>
    <w:rsid w:val="007C11EA"/>
    <w:rsid w:val="007C17EF"/>
    <w:rsid w:val="007C2082"/>
    <w:rsid w:val="007C2097"/>
    <w:rsid w:val="007C2196"/>
    <w:rsid w:val="007C2435"/>
    <w:rsid w:val="007C2F92"/>
    <w:rsid w:val="007C349D"/>
    <w:rsid w:val="007C37C3"/>
    <w:rsid w:val="007C3B5C"/>
    <w:rsid w:val="007C3D04"/>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8BD"/>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25C1"/>
    <w:rsid w:val="00802722"/>
    <w:rsid w:val="00802EDD"/>
    <w:rsid w:val="008030B7"/>
    <w:rsid w:val="00803323"/>
    <w:rsid w:val="00803811"/>
    <w:rsid w:val="00803B90"/>
    <w:rsid w:val="00803E07"/>
    <w:rsid w:val="00804531"/>
    <w:rsid w:val="008054E8"/>
    <w:rsid w:val="008058D8"/>
    <w:rsid w:val="00805D84"/>
    <w:rsid w:val="0080617D"/>
    <w:rsid w:val="0080679E"/>
    <w:rsid w:val="0080761F"/>
    <w:rsid w:val="00807756"/>
    <w:rsid w:val="0081014D"/>
    <w:rsid w:val="008115F2"/>
    <w:rsid w:val="00811795"/>
    <w:rsid w:val="00811C01"/>
    <w:rsid w:val="00815047"/>
    <w:rsid w:val="0081545A"/>
    <w:rsid w:val="0081548A"/>
    <w:rsid w:val="008155B5"/>
    <w:rsid w:val="0081574B"/>
    <w:rsid w:val="00815C6E"/>
    <w:rsid w:val="00815C99"/>
    <w:rsid w:val="008162F0"/>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642B"/>
    <w:rsid w:val="00826AEE"/>
    <w:rsid w:val="008272FE"/>
    <w:rsid w:val="008275E9"/>
    <w:rsid w:val="008279BA"/>
    <w:rsid w:val="008279FA"/>
    <w:rsid w:val="00827A24"/>
    <w:rsid w:val="00831156"/>
    <w:rsid w:val="00831920"/>
    <w:rsid w:val="00831A94"/>
    <w:rsid w:val="00831AAE"/>
    <w:rsid w:val="0083271A"/>
    <w:rsid w:val="00832E62"/>
    <w:rsid w:val="008334E5"/>
    <w:rsid w:val="0083480C"/>
    <w:rsid w:val="00834A6E"/>
    <w:rsid w:val="00834AE0"/>
    <w:rsid w:val="00835604"/>
    <w:rsid w:val="00835821"/>
    <w:rsid w:val="00835EA6"/>
    <w:rsid w:val="00836126"/>
    <w:rsid w:val="00836AE2"/>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500C2"/>
    <w:rsid w:val="0085068A"/>
    <w:rsid w:val="00850929"/>
    <w:rsid w:val="008515ED"/>
    <w:rsid w:val="008517EA"/>
    <w:rsid w:val="00851CE1"/>
    <w:rsid w:val="00852277"/>
    <w:rsid w:val="00852484"/>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0C68"/>
    <w:rsid w:val="008B2367"/>
    <w:rsid w:val="008B243D"/>
    <w:rsid w:val="008B290C"/>
    <w:rsid w:val="008B2DCD"/>
    <w:rsid w:val="008B3501"/>
    <w:rsid w:val="008B377E"/>
    <w:rsid w:val="008B3EBF"/>
    <w:rsid w:val="008B3F30"/>
    <w:rsid w:val="008B4473"/>
    <w:rsid w:val="008B449C"/>
    <w:rsid w:val="008B46F1"/>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56C"/>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790"/>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C0E"/>
    <w:rsid w:val="008E1925"/>
    <w:rsid w:val="008E1B90"/>
    <w:rsid w:val="008E1CD6"/>
    <w:rsid w:val="008E244C"/>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882"/>
    <w:rsid w:val="008F3AFB"/>
    <w:rsid w:val="008F3BE7"/>
    <w:rsid w:val="008F3CB4"/>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0E29"/>
    <w:rsid w:val="00901E88"/>
    <w:rsid w:val="00902204"/>
    <w:rsid w:val="009032E4"/>
    <w:rsid w:val="0090348D"/>
    <w:rsid w:val="00903512"/>
    <w:rsid w:val="009036E4"/>
    <w:rsid w:val="00903865"/>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422F"/>
    <w:rsid w:val="00914DF7"/>
    <w:rsid w:val="0091558F"/>
    <w:rsid w:val="00915601"/>
    <w:rsid w:val="00915667"/>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181"/>
    <w:rsid w:val="00957758"/>
    <w:rsid w:val="009579DE"/>
    <w:rsid w:val="00960291"/>
    <w:rsid w:val="00960368"/>
    <w:rsid w:val="00960A32"/>
    <w:rsid w:val="00961155"/>
    <w:rsid w:val="009611A9"/>
    <w:rsid w:val="009611CD"/>
    <w:rsid w:val="0096219C"/>
    <w:rsid w:val="0096272D"/>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7D9"/>
    <w:rsid w:val="00977C5E"/>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E7B"/>
    <w:rsid w:val="009C3200"/>
    <w:rsid w:val="009C34A6"/>
    <w:rsid w:val="009C3613"/>
    <w:rsid w:val="009C3ABC"/>
    <w:rsid w:val="009C3D77"/>
    <w:rsid w:val="009C4D22"/>
    <w:rsid w:val="009C558F"/>
    <w:rsid w:val="009C5B79"/>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760"/>
    <w:rsid w:val="009E2F3C"/>
    <w:rsid w:val="009E3297"/>
    <w:rsid w:val="009E3B8F"/>
    <w:rsid w:val="009E3F9C"/>
    <w:rsid w:val="009E40ED"/>
    <w:rsid w:val="009E469C"/>
    <w:rsid w:val="009E4B02"/>
    <w:rsid w:val="009E5538"/>
    <w:rsid w:val="009E56E7"/>
    <w:rsid w:val="009E5BF0"/>
    <w:rsid w:val="009E5C60"/>
    <w:rsid w:val="009E63B1"/>
    <w:rsid w:val="009E69C9"/>
    <w:rsid w:val="009E6A2E"/>
    <w:rsid w:val="009E75F8"/>
    <w:rsid w:val="009E7CDF"/>
    <w:rsid w:val="009E7FB9"/>
    <w:rsid w:val="009F05D3"/>
    <w:rsid w:val="009F12B4"/>
    <w:rsid w:val="009F1571"/>
    <w:rsid w:val="009F1C7B"/>
    <w:rsid w:val="009F1E73"/>
    <w:rsid w:val="009F24AC"/>
    <w:rsid w:val="009F31C7"/>
    <w:rsid w:val="009F3748"/>
    <w:rsid w:val="009F39D0"/>
    <w:rsid w:val="009F41AE"/>
    <w:rsid w:val="009F41F3"/>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AC6"/>
    <w:rsid w:val="00A24C45"/>
    <w:rsid w:val="00A24C73"/>
    <w:rsid w:val="00A25111"/>
    <w:rsid w:val="00A25AB3"/>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D7"/>
    <w:rsid w:val="00A41C3D"/>
    <w:rsid w:val="00A41C8A"/>
    <w:rsid w:val="00A4298D"/>
    <w:rsid w:val="00A42FEB"/>
    <w:rsid w:val="00A43B27"/>
    <w:rsid w:val="00A43CAC"/>
    <w:rsid w:val="00A43DFA"/>
    <w:rsid w:val="00A440B9"/>
    <w:rsid w:val="00A446A9"/>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70D"/>
    <w:rsid w:val="00A57843"/>
    <w:rsid w:val="00A57ABB"/>
    <w:rsid w:val="00A57C1F"/>
    <w:rsid w:val="00A57D2F"/>
    <w:rsid w:val="00A605BD"/>
    <w:rsid w:val="00A605CC"/>
    <w:rsid w:val="00A605D0"/>
    <w:rsid w:val="00A610CB"/>
    <w:rsid w:val="00A61282"/>
    <w:rsid w:val="00A62258"/>
    <w:rsid w:val="00A62D36"/>
    <w:rsid w:val="00A62F07"/>
    <w:rsid w:val="00A63D40"/>
    <w:rsid w:val="00A63D47"/>
    <w:rsid w:val="00A64F9C"/>
    <w:rsid w:val="00A65345"/>
    <w:rsid w:val="00A6573A"/>
    <w:rsid w:val="00A65940"/>
    <w:rsid w:val="00A65C63"/>
    <w:rsid w:val="00A65C6A"/>
    <w:rsid w:val="00A66046"/>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0907"/>
    <w:rsid w:val="00A810C4"/>
    <w:rsid w:val="00A81272"/>
    <w:rsid w:val="00A8146D"/>
    <w:rsid w:val="00A814B2"/>
    <w:rsid w:val="00A815EF"/>
    <w:rsid w:val="00A81DB4"/>
    <w:rsid w:val="00A81E96"/>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59B"/>
    <w:rsid w:val="00AB11A5"/>
    <w:rsid w:val="00AB172B"/>
    <w:rsid w:val="00AB1A04"/>
    <w:rsid w:val="00AB2237"/>
    <w:rsid w:val="00AB2FAC"/>
    <w:rsid w:val="00AB33D5"/>
    <w:rsid w:val="00AB344B"/>
    <w:rsid w:val="00AB3489"/>
    <w:rsid w:val="00AB3651"/>
    <w:rsid w:val="00AB3802"/>
    <w:rsid w:val="00AB4008"/>
    <w:rsid w:val="00AB4EAC"/>
    <w:rsid w:val="00AB5385"/>
    <w:rsid w:val="00AB53C6"/>
    <w:rsid w:val="00AB5DCF"/>
    <w:rsid w:val="00AB5DE1"/>
    <w:rsid w:val="00AB6A24"/>
    <w:rsid w:val="00AB6CB5"/>
    <w:rsid w:val="00AB7114"/>
    <w:rsid w:val="00AB7549"/>
    <w:rsid w:val="00AB774F"/>
    <w:rsid w:val="00AB7D45"/>
    <w:rsid w:val="00AC0BBF"/>
    <w:rsid w:val="00AC1478"/>
    <w:rsid w:val="00AC17EB"/>
    <w:rsid w:val="00AC2335"/>
    <w:rsid w:val="00AC2421"/>
    <w:rsid w:val="00AC32CB"/>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FBF"/>
    <w:rsid w:val="00AD7134"/>
    <w:rsid w:val="00AD776D"/>
    <w:rsid w:val="00AD7D7A"/>
    <w:rsid w:val="00AD7F4D"/>
    <w:rsid w:val="00AE00D1"/>
    <w:rsid w:val="00AE0358"/>
    <w:rsid w:val="00AE0841"/>
    <w:rsid w:val="00AE08C9"/>
    <w:rsid w:val="00AE0A4D"/>
    <w:rsid w:val="00AE115E"/>
    <w:rsid w:val="00AE1679"/>
    <w:rsid w:val="00AE230B"/>
    <w:rsid w:val="00AE2F13"/>
    <w:rsid w:val="00AE3177"/>
    <w:rsid w:val="00AE4349"/>
    <w:rsid w:val="00AE43D3"/>
    <w:rsid w:val="00AE440A"/>
    <w:rsid w:val="00AE5464"/>
    <w:rsid w:val="00AE5A3E"/>
    <w:rsid w:val="00AE5B29"/>
    <w:rsid w:val="00AE5DD2"/>
    <w:rsid w:val="00AE5EEC"/>
    <w:rsid w:val="00AE6A11"/>
    <w:rsid w:val="00AE6A2E"/>
    <w:rsid w:val="00AE7050"/>
    <w:rsid w:val="00AE775E"/>
    <w:rsid w:val="00AE7A53"/>
    <w:rsid w:val="00AE7DD0"/>
    <w:rsid w:val="00AF01A1"/>
    <w:rsid w:val="00AF0526"/>
    <w:rsid w:val="00AF08EA"/>
    <w:rsid w:val="00AF09C8"/>
    <w:rsid w:val="00AF0FD6"/>
    <w:rsid w:val="00AF127F"/>
    <w:rsid w:val="00AF1330"/>
    <w:rsid w:val="00AF140F"/>
    <w:rsid w:val="00AF1AFB"/>
    <w:rsid w:val="00AF21F1"/>
    <w:rsid w:val="00AF27C4"/>
    <w:rsid w:val="00AF29DA"/>
    <w:rsid w:val="00AF3DA8"/>
    <w:rsid w:val="00AF4186"/>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338F"/>
    <w:rsid w:val="00B04045"/>
    <w:rsid w:val="00B04242"/>
    <w:rsid w:val="00B048D9"/>
    <w:rsid w:val="00B04BF8"/>
    <w:rsid w:val="00B05866"/>
    <w:rsid w:val="00B0595F"/>
    <w:rsid w:val="00B0597F"/>
    <w:rsid w:val="00B059FD"/>
    <w:rsid w:val="00B05AC5"/>
    <w:rsid w:val="00B05AF2"/>
    <w:rsid w:val="00B05C77"/>
    <w:rsid w:val="00B05EA6"/>
    <w:rsid w:val="00B06862"/>
    <w:rsid w:val="00B0692E"/>
    <w:rsid w:val="00B0693B"/>
    <w:rsid w:val="00B0695D"/>
    <w:rsid w:val="00B0699D"/>
    <w:rsid w:val="00B06AE3"/>
    <w:rsid w:val="00B0766C"/>
    <w:rsid w:val="00B079E0"/>
    <w:rsid w:val="00B07A43"/>
    <w:rsid w:val="00B07DDE"/>
    <w:rsid w:val="00B10198"/>
    <w:rsid w:val="00B10345"/>
    <w:rsid w:val="00B1192C"/>
    <w:rsid w:val="00B1272E"/>
    <w:rsid w:val="00B13135"/>
    <w:rsid w:val="00B13520"/>
    <w:rsid w:val="00B136C5"/>
    <w:rsid w:val="00B1400D"/>
    <w:rsid w:val="00B1418E"/>
    <w:rsid w:val="00B14234"/>
    <w:rsid w:val="00B14429"/>
    <w:rsid w:val="00B14544"/>
    <w:rsid w:val="00B14763"/>
    <w:rsid w:val="00B14C5C"/>
    <w:rsid w:val="00B15488"/>
    <w:rsid w:val="00B160B6"/>
    <w:rsid w:val="00B1671D"/>
    <w:rsid w:val="00B1678B"/>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ED"/>
    <w:rsid w:val="00B41A99"/>
    <w:rsid w:val="00B41F65"/>
    <w:rsid w:val="00B42533"/>
    <w:rsid w:val="00B429F1"/>
    <w:rsid w:val="00B42A28"/>
    <w:rsid w:val="00B42D2D"/>
    <w:rsid w:val="00B42EF3"/>
    <w:rsid w:val="00B431DC"/>
    <w:rsid w:val="00B431F7"/>
    <w:rsid w:val="00B4385C"/>
    <w:rsid w:val="00B43B71"/>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12B"/>
    <w:rsid w:val="00B53486"/>
    <w:rsid w:val="00B53D33"/>
    <w:rsid w:val="00B53FA0"/>
    <w:rsid w:val="00B54093"/>
    <w:rsid w:val="00B54C53"/>
    <w:rsid w:val="00B550E9"/>
    <w:rsid w:val="00B555C4"/>
    <w:rsid w:val="00B55B96"/>
    <w:rsid w:val="00B55DD5"/>
    <w:rsid w:val="00B56278"/>
    <w:rsid w:val="00B5637B"/>
    <w:rsid w:val="00B564A6"/>
    <w:rsid w:val="00B56A22"/>
    <w:rsid w:val="00B56D3E"/>
    <w:rsid w:val="00B56D9A"/>
    <w:rsid w:val="00B57ECE"/>
    <w:rsid w:val="00B600D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232"/>
    <w:rsid w:val="00B76EB3"/>
    <w:rsid w:val="00B77417"/>
    <w:rsid w:val="00B7790E"/>
    <w:rsid w:val="00B805EB"/>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568"/>
    <w:rsid w:val="00BA0591"/>
    <w:rsid w:val="00BA05EE"/>
    <w:rsid w:val="00BA0A95"/>
    <w:rsid w:val="00BA181D"/>
    <w:rsid w:val="00BA1939"/>
    <w:rsid w:val="00BA1BD8"/>
    <w:rsid w:val="00BA28C0"/>
    <w:rsid w:val="00BA3603"/>
    <w:rsid w:val="00BA3EC5"/>
    <w:rsid w:val="00BA47E3"/>
    <w:rsid w:val="00BA490B"/>
    <w:rsid w:val="00BA4AD9"/>
    <w:rsid w:val="00BA4AF6"/>
    <w:rsid w:val="00BA50EC"/>
    <w:rsid w:val="00BA56DA"/>
    <w:rsid w:val="00BA5995"/>
    <w:rsid w:val="00BA5B05"/>
    <w:rsid w:val="00BA5C1A"/>
    <w:rsid w:val="00BA5FCB"/>
    <w:rsid w:val="00BA664A"/>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7B7"/>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A4C"/>
    <w:rsid w:val="00BD5D05"/>
    <w:rsid w:val="00BD5DF5"/>
    <w:rsid w:val="00BD6BB8"/>
    <w:rsid w:val="00BD6C88"/>
    <w:rsid w:val="00BD6DAE"/>
    <w:rsid w:val="00BD7646"/>
    <w:rsid w:val="00BD7E1F"/>
    <w:rsid w:val="00BE0134"/>
    <w:rsid w:val="00BE07F5"/>
    <w:rsid w:val="00BE0934"/>
    <w:rsid w:val="00BE1FF5"/>
    <w:rsid w:val="00BE26F4"/>
    <w:rsid w:val="00BE29EE"/>
    <w:rsid w:val="00BE3325"/>
    <w:rsid w:val="00BE37DD"/>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4DF"/>
    <w:rsid w:val="00C20704"/>
    <w:rsid w:val="00C2177F"/>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402"/>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85F"/>
    <w:rsid w:val="00C35E85"/>
    <w:rsid w:val="00C3617B"/>
    <w:rsid w:val="00C3651E"/>
    <w:rsid w:val="00C3659A"/>
    <w:rsid w:val="00C36926"/>
    <w:rsid w:val="00C36C37"/>
    <w:rsid w:val="00C36F9D"/>
    <w:rsid w:val="00C3707E"/>
    <w:rsid w:val="00C37164"/>
    <w:rsid w:val="00C40193"/>
    <w:rsid w:val="00C40322"/>
    <w:rsid w:val="00C407B8"/>
    <w:rsid w:val="00C40C60"/>
    <w:rsid w:val="00C40E1B"/>
    <w:rsid w:val="00C41892"/>
    <w:rsid w:val="00C419B4"/>
    <w:rsid w:val="00C41AFD"/>
    <w:rsid w:val="00C41B01"/>
    <w:rsid w:val="00C41C34"/>
    <w:rsid w:val="00C423BC"/>
    <w:rsid w:val="00C428A0"/>
    <w:rsid w:val="00C42D68"/>
    <w:rsid w:val="00C42EF9"/>
    <w:rsid w:val="00C430B4"/>
    <w:rsid w:val="00C436CD"/>
    <w:rsid w:val="00C43781"/>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8FD"/>
    <w:rsid w:val="00C73B0D"/>
    <w:rsid w:val="00C74177"/>
    <w:rsid w:val="00C744D3"/>
    <w:rsid w:val="00C748EC"/>
    <w:rsid w:val="00C7496F"/>
    <w:rsid w:val="00C74CF6"/>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65A9"/>
    <w:rsid w:val="00C86A07"/>
    <w:rsid w:val="00C86E41"/>
    <w:rsid w:val="00C86EB2"/>
    <w:rsid w:val="00C86F46"/>
    <w:rsid w:val="00C87E78"/>
    <w:rsid w:val="00C90657"/>
    <w:rsid w:val="00C90CB4"/>
    <w:rsid w:val="00C90E4E"/>
    <w:rsid w:val="00C91497"/>
    <w:rsid w:val="00C919A2"/>
    <w:rsid w:val="00C91F9C"/>
    <w:rsid w:val="00C92755"/>
    <w:rsid w:val="00C92B34"/>
    <w:rsid w:val="00C930D0"/>
    <w:rsid w:val="00C9334C"/>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B47"/>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C74"/>
    <w:rsid w:val="00CB4D25"/>
    <w:rsid w:val="00CB4E3E"/>
    <w:rsid w:val="00CB5C92"/>
    <w:rsid w:val="00CB6217"/>
    <w:rsid w:val="00CB65A5"/>
    <w:rsid w:val="00CB6F60"/>
    <w:rsid w:val="00CB7025"/>
    <w:rsid w:val="00CB723B"/>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760"/>
    <w:rsid w:val="00CD691E"/>
    <w:rsid w:val="00CD6D56"/>
    <w:rsid w:val="00CD6FD2"/>
    <w:rsid w:val="00CD6FDD"/>
    <w:rsid w:val="00CD720C"/>
    <w:rsid w:val="00CD7457"/>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A9F"/>
    <w:rsid w:val="00CF1B3D"/>
    <w:rsid w:val="00CF1C08"/>
    <w:rsid w:val="00CF1F67"/>
    <w:rsid w:val="00CF1FAE"/>
    <w:rsid w:val="00CF2BE9"/>
    <w:rsid w:val="00CF2FA8"/>
    <w:rsid w:val="00CF307A"/>
    <w:rsid w:val="00CF3294"/>
    <w:rsid w:val="00CF3545"/>
    <w:rsid w:val="00CF399A"/>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46B"/>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15B"/>
    <w:rsid w:val="00D302F9"/>
    <w:rsid w:val="00D307FE"/>
    <w:rsid w:val="00D3106F"/>
    <w:rsid w:val="00D31CB5"/>
    <w:rsid w:val="00D323A7"/>
    <w:rsid w:val="00D32D56"/>
    <w:rsid w:val="00D3313F"/>
    <w:rsid w:val="00D33257"/>
    <w:rsid w:val="00D332E6"/>
    <w:rsid w:val="00D3392B"/>
    <w:rsid w:val="00D34798"/>
    <w:rsid w:val="00D350D8"/>
    <w:rsid w:val="00D36072"/>
    <w:rsid w:val="00D361E0"/>
    <w:rsid w:val="00D362E1"/>
    <w:rsid w:val="00D3655E"/>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58B9"/>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57E4E"/>
    <w:rsid w:val="00D610C6"/>
    <w:rsid w:val="00D613B3"/>
    <w:rsid w:val="00D61A0B"/>
    <w:rsid w:val="00D6226D"/>
    <w:rsid w:val="00D629E9"/>
    <w:rsid w:val="00D62B2C"/>
    <w:rsid w:val="00D63298"/>
    <w:rsid w:val="00D638A1"/>
    <w:rsid w:val="00D639C9"/>
    <w:rsid w:val="00D642F6"/>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3B8F"/>
    <w:rsid w:val="00D741AD"/>
    <w:rsid w:val="00D74385"/>
    <w:rsid w:val="00D750AC"/>
    <w:rsid w:val="00D764A4"/>
    <w:rsid w:val="00D76554"/>
    <w:rsid w:val="00D76839"/>
    <w:rsid w:val="00D76DD0"/>
    <w:rsid w:val="00D773CC"/>
    <w:rsid w:val="00D7760C"/>
    <w:rsid w:val="00D77914"/>
    <w:rsid w:val="00D802CD"/>
    <w:rsid w:val="00D803A1"/>
    <w:rsid w:val="00D80566"/>
    <w:rsid w:val="00D8070D"/>
    <w:rsid w:val="00D80A81"/>
    <w:rsid w:val="00D80A86"/>
    <w:rsid w:val="00D81DCA"/>
    <w:rsid w:val="00D82108"/>
    <w:rsid w:val="00D8296A"/>
    <w:rsid w:val="00D82A91"/>
    <w:rsid w:val="00D82F77"/>
    <w:rsid w:val="00D82FDC"/>
    <w:rsid w:val="00D841E6"/>
    <w:rsid w:val="00D84517"/>
    <w:rsid w:val="00D846F0"/>
    <w:rsid w:val="00D84C3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3C8"/>
    <w:rsid w:val="00D93D0E"/>
    <w:rsid w:val="00D93F6D"/>
    <w:rsid w:val="00D948BE"/>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A5B"/>
    <w:rsid w:val="00DA1D29"/>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E9F"/>
    <w:rsid w:val="00DC374A"/>
    <w:rsid w:val="00DC4473"/>
    <w:rsid w:val="00DC484A"/>
    <w:rsid w:val="00DC4CA1"/>
    <w:rsid w:val="00DC4D16"/>
    <w:rsid w:val="00DC4EFC"/>
    <w:rsid w:val="00DC5699"/>
    <w:rsid w:val="00DC5717"/>
    <w:rsid w:val="00DC5812"/>
    <w:rsid w:val="00DC63AC"/>
    <w:rsid w:val="00DC6789"/>
    <w:rsid w:val="00DC6A30"/>
    <w:rsid w:val="00DC7484"/>
    <w:rsid w:val="00DC7D1B"/>
    <w:rsid w:val="00DC7D36"/>
    <w:rsid w:val="00DC7DBE"/>
    <w:rsid w:val="00DD04CA"/>
    <w:rsid w:val="00DD0947"/>
    <w:rsid w:val="00DD127B"/>
    <w:rsid w:val="00DD1BD5"/>
    <w:rsid w:val="00DD2A16"/>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D7BD0"/>
    <w:rsid w:val="00DE02AF"/>
    <w:rsid w:val="00DE0305"/>
    <w:rsid w:val="00DE0BC9"/>
    <w:rsid w:val="00DE1178"/>
    <w:rsid w:val="00DE13EB"/>
    <w:rsid w:val="00DE1906"/>
    <w:rsid w:val="00DE1A7B"/>
    <w:rsid w:val="00DE1EF1"/>
    <w:rsid w:val="00DE1F7D"/>
    <w:rsid w:val="00DE22E6"/>
    <w:rsid w:val="00DE25EF"/>
    <w:rsid w:val="00DE34CF"/>
    <w:rsid w:val="00DE3AF5"/>
    <w:rsid w:val="00DE414C"/>
    <w:rsid w:val="00DE447A"/>
    <w:rsid w:val="00DE44EF"/>
    <w:rsid w:val="00DE4510"/>
    <w:rsid w:val="00DE4DE3"/>
    <w:rsid w:val="00DE4F88"/>
    <w:rsid w:val="00DE527B"/>
    <w:rsid w:val="00DE55DF"/>
    <w:rsid w:val="00DE560F"/>
    <w:rsid w:val="00DE59B1"/>
    <w:rsid w:val="00DE65E0"/>
    <w:rsid w:val="00DE7483"/>
    <w:rsid w:val="00DE753D"/>
    <w:rsid w:val="00DE777D"/>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41"/>
    <w:rsid w:val="00DF29F6"/>
    <w:rsid w:val="00DF2AB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1BC"/>
    <w:rsid w:val="00E14DD1"/>
    <w:rsid w:val="00E1626B"/>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4922"/>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4459"/>
    <w:rsid w:val="00E4451D"/>
    <w:rsid w:val="00E44D4F"/>
    <w:rsid w:val="00E454AA"/>
    <w:rsid w:val="00E45AB8"/>
    <w:rsid w:val="00E45B44"/>
    <w:rsid w:val="00E45D35"/>
    <w:rsid w:val="00E45D61"/>
    <w:rsid w:val="00E45E19"/>
    <w:rsid w:val="00E45F24"/>
    <w:rsid w:val="00E46CB7"/>
    <w:rsid w:val="00E47A4F"/>
    <w:rsid w:val="00E515F6"/>
    <w:rsid w:val="00E51AD1"/>
    <w:rsid w:val="00E51F42"/>
    <w:rsid w:val="00E5252F"/>
    <w:rsid w:val="00E52A8D"/>
    <w:rsid w:val="00E52D04"/>
    <w:rsid w:val="00E5360E"/>
    <w:rsid w:val="00E53B08"/>
    <w:rsid w:val="00E54050"/>
    <w:rsid w:val="00E544A0"/>
    <w:rsid w:val="00E55D7F"/>
    <w:rsid w:val="00E565F4"/>
    <w:rsid w:val="00E5670B"/>
    <w:rsid w:val="00E5736A"/>
    <w:rsid w:val="00E575C9"/>
    <w:rsid w:val="00E57A29"/>
    <w:rsid w:val="00E57B93"/>
    <w:rsid w:val="00E61033"/>
    <w:rsid w:val="00E613CF"/>
    <w:rsid w:val="00E618C9"/>
    <w:rsid w:val="00E61AF5"/>
    <w:rsid w:val="00E626DA"/>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A84"/>
    <w:rsid w:val="00E70CFF"/>
    <w:rsid w:val="00E719E6"/>
    <w:rsid w:val="00E71C00"/>
    <w:rsid w:val="00E721BE"/>
    <w:rsid w:val="00E73403"/>
    <w:rsid w:val="00E73C85"/>
    <w:rsid w:val="00E73DEF"/>
    <w:rsid w:val="00E73FA7"/>
    <w:rsid w:val="00E74B02"/>
    <w:rsid w:val="00E74DC0"/>
    <w:rsid w:val="00E7526A"/>
    <w:rsid w:val="00E75445"/>
    <w:rsid w:val="00E758C9"/>
    <w:rsid w:val="00E758E5"/>
    <w:rsid w:val="00E75D34"/>
    <w:rsid w:val="00E75F6D"/>
    <w:rsid w:val="00E7626A"/>
    <w:rsid w:val="00E7634A"/>
    <w:rsid w:val="00E765AC"/>
    <w:rsid w:val="00E7663C"/>
    <w:rsid w:val="00E7698E"/>
    <w:rsid w:val="00E76F8F"/>
    <w:rsid w:val="00E76FD4"/>
    <w:rsid w:val="00E77092"/>
    <w:rsid w:val="00E772AC"/>
    <w:rsid w:val="00E776AD"/>
    <w:rsid w:val="00E77AD0"/>
    <w:rsid w:val="00E8108F"/>
    <w:rsid w:val="00E81493"/>
    <w:rsid w:val="00E81E30"/>
    <w:rsid w:val="00E824CF"/>
    <w:rsid w:val="00E82691"/>
    <w:rsid w:val="00E8291E"/>
    <w:rsid w:val="00E82CDA"/>
    <w:rsid w:val="00E8396B"/>
    <w:rsid w:val="00E83C93"/>
    <w:rsid w:val="00E843AC"/>
    <w:rsid w:val="00E849F4"/>
    <w:rsid w:val="00E8556C"/>
    <w:rsid w:val="00E857AA"/>
    <w:rsid w:val="00E859E0"/>
    <w:rsid w:val="00E85B70"/>
    <w:rsid w:val="00E85C2E"/>
    <w:rsid w:val="00E85ED6"/>
    <w:rsid w:val="00E86406"/>
    <w:rsid w:val="00E868DB"/>
    <w:rsid w:val="00E876DD"/>
    <w:rsid w:val="00E876E3"/>
    <w:rsid w:val="00E90261"/>
    <w:rsid w:val="00E9084A"/>
    <w:rsid w:val="00E90DE5"/>
    <w:rsid w:val="00E91389"/>
    <w:rsid w:val="00E91734"/>
    <w:rsid w:val="00E9176C"/>
    <w:rsid w:val="00E9186A"/>
    <w:rsid w:val="00E9197C"/>
    <w:rsid w:val="00E91B71"/>
    <w:rsid w:val="00E91C28"/>
    <w:rsid w:val="00E92351"/>
    <w:rsid w:val="00E9278C"/>
    <w:rsid w:val="00E92A80"/>
    <w:rsid w:val="00E92C4F"/>
    <w:rsid w:val="00E92DCA"/>
    <w:rsid w:val="00E93121"/>
    <w:rsid w:val="00E938A0"/>
    <w:rsid w:val="00E93A9D"/>
    <w:rsid w:val="00E94CEA"/>
    <w:rsid w:val="00E94DE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744"/>
    <w:rsid w:val="00EC1772"/>
    <w:rsid w:val="00EC1E67"/>
    <w:rsid w:val="00EC23CE"/>
    <w:rsid w:val="00EC2CE6"/>
    <w:rsid w:val="00EC3320"/>
    <w:rsid w:val="00EC3B49"/>
    <w:rsid w:val="00EC3F77"/>
    <w:rsid w:val="00EC4CE8"/>
    <w:rsid w:val="00EC4EFA"/>
    <w:rsid w:val="00EC569A"/>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59A"/>
    <w:rsid w:val="00ED5C95"/>
    <w:rsid w:val="00ED5DAA"/>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05A"/>
    <w:rsid w:val="00EE623D"/>
    <w:rsid w:val="00EE6258"/>
    <w:rsid w:val="00EE6E90"/>
    <w:rsid w:val="00EE7028"/>
    <w:rsid w:val="00EE7106"/>
    <w:rsid w:val="00EE74DD"/>
    <w:rsid w:val="00EE7D7C"/>
    <w:rsid w:val="00EE7D8B"/>
    <w:rsid w:val="00EF0716"/>
    <w:rsid w:val="00EF0AD6"/>
    <w:rsid w:val="00EF0FED"/>
    <w:rsid w:val="00EF13A6"/>
    <w:rsid w:val="00EF17CF"/>
    <w:rsid w:val="00EF185D"/>
    <w:rsid w:val="00EF1E13"/>
    <w:rsid w:val="00EF1EDB"/>
    <w:rsid w:val="00EF206A"/>
    <w:rsid w:val="00EF22AA"/>
    <w:rsid w:val="00EF2667"/>
    <w:rsid w:val="00EF2804"/>
    <w:rsid w:val="00EF2C48"/>
    <w:rsid w:val="00EF3195"/>
    <w:rsid w:val="00EF3E38"/>
    <w:rsid w:val="00EF52E3"/>
    <w:rsid w:val="00EF619B"/>
    <w:rsid w:val="00EF6B1B"/>
    <w:rsid w:val="00EF7206"/>
    <w:rsid w:val="00EF7396"/>
    <w:rsid w:val="00EF78CB"/>
    <w:rsid w:val="00F01346"/>
    <w:rsid w:val="00F01A1A"/>
    <w:rsid w:val="00F01A61"/>
    <w:rsid w:val="00F01FE0"/>
    <w:rsid w:val="00F02177"/>
    <w:rsid w:val="00F021A2"/>
    <w:rsid w:val="00F02527"/>
    <w:rsid w:val="00F02586"/>
    <w:rsid w:val="00F02766"/>
    <w:rsid w:val="00F0296F"/>
    <w:rsid w:val="00F02C86"/>
    <w:rsid w:val="00F03285"/>
    <w:rsid w:val="00F036F1"/>
    <w:rsid w:val="00F03AEF"/>
    <w:rsid w:val="00F05384"/>
    <w:rsid w:val="00F06BB0"/>
    <w:rsid w:val="00F06E42"/>
    <w:rsid w:val="00F06F64"/>
    <w:rsid w:val="00F077A2"/>
    <w:rsid w:val="00F07817"/>
    <w:rsid w:val="00F07F88"/>
    <w:rsid w:val="00F1072B"/>
    <w:rsid w:val="00F10D79"/>
    <w:rsid w:val="00F11026"/>
    <w:rsid w:val="00F11297"/>
    <w:rsid w:val="00F1139F"/>
    <w:rsid w:val="00F11407"/>
    <w:rsid w:val="00F128BF"/>
    <w:rsid w:val="00F12A4F"/>
    <w:rsid w:val="00F12C1E"/>
    <w:rsid w:val="00F135C9"/>
    <w:rsid w:val="00F135DC"/>
    <w:rsid w:val="00F13609"/>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83"/>
    <w:rsid w:val="00F22E65"/>
    <w:rsid w:val="00F231EA"/>
    <w:rsid w:val="00F23488"/>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92C"/>
    <w:rsid w:val="00F31AC1"/>
    <w:rsid w:val="00F31EC0"/>
    <w:rsid w:val="00F324A4"/>
    <w:rsid w:val="00F334FC"/>
    <w:rsid w:val="00F33987"/>
    <w:rsid w:val="00F33F51"/>
    <w:rsid w:val="00F36169"/>
    <w:rsid w:val="00F3676C"/>
    <w:rsid w:val="00F36BC7"/>
    <w:rsid w:val="00F36F3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B43"/>
    <w:rsid w:val="00F4632F"/>
    <w:rsid w:val="00F46E8B"/>
    <w:rsid w:val="00F46EF6"/>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7A"/>
    <w:rsid w:val="00F57B8B"/>
    <w:rsid w:val="00F57E7F"/>
    <w:rsid w:val="00F607A1"/>
    <w:rsid w:val="00F610F5"/>
    <w:rsid w:val="00F613C5"/>
    <w:rsid w:val="00F61691"/>
    <w:rsid w:val="00F61EA0"/>
    <w:rsid w:val="00F62B2D"/>
    <w:rsid w:val="00F63A5D"/>
    <w:rsid w:val="00F645E6"/>
    <w:rsid w:val="00F64B48"/>
    <w:rsid w:val="00F6540E"/>
    <w:rsid w:val="00F6595C"/>
    <w:rsid w:val="00F6612C"/>
    <w:rsid w:val="00F66169"/>
    <w:rsid w:val="00F66827"/>
    <w:rsid w:val="00F66D0F"/>
    <w:rsid w:val="00F66E71"/>
    <w:rsid w:val="00F6718D"/>
    <w:rsid w:val="00F67911"/>
    <w:rsid w:val="00F679E1"/>
    <w:rsid w:val="00F67C02"/>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5A4"/>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5A4"/>
    <w:rsid w:val="00FA285B"/>
    <w:rsid w:val="00FA28E0"/>
    <w:rsid w:val="00FA2C2F"/>
    <w:rsid w:val="00FA3373"/>
    <w:rsid w:val="00FA3478"/>
    <w:rsid w:val="00FA355D"/>
    <w:rsid w:val="00FA38C0"/>
    <w:rsid w:val="00FA3D1E"/>
    <w:rsid w:val="00FA4BA7"/>
    <w:rsid w:val="00FA4CE7"/>
    <w:rsid w:val="00FA521C"/>
    <w:rsid w:val="00FA5312"/>
    <w:rsid w:val="00FA5DD1"/>
    <w:rsid w:val="00FA5EF6"/>
    <w:rsid w:val="00FA6502"/>
    <w:rsid w:val="00FA66A0"/>
    <w:rsid w:val="00FA673F"/>
    <w:rsid w:val="00FA6796"/>
    <w:rsid w:val="00FA6C50"/>
    <w:rsid w:val="00FA6E46"/>
    <w:rsid w:val="00FA7973"/>
    <w:rsid w:val="00FB08D0"/>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D40"/>
    <w:rsid w:val="00FC474A"/>
    <w:rsid w:val="00FC4A6B"/>
    <w:rsid w:val="00FC4EF4"/>
    <w:rsid w:val="00FC5391"/>
    <w:rsid w:val="00FC53D1"/>
    <w:rsid w:val="00FC541E"/>
    <w:rsid w:val="00FC593E"/>
    <w:rsid w:val="00FC67AC"/>
    <w:rsid w:val="00FC68AE"/>
    <w:rsid w:val="00FC68EE"/>
    <w:rsid w:val="00FC6ABB"/>
    <w:rsid w:val="00FC6C2C"/>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CD"/>
    <w:rsid w:val="00FE2558"/>
    <w:rsid w:val="00FE2733"/>
    <w:rsid w:val="00FE27CA"/>
    <w:rsid w:val="00FE2F6A"/>
    <w:rsid w:val="00FE3586"/>
    <w:rsid w:val="00FE378E"/>
    <w:rsid w:val="00FE3890"/>
    <w:rsid w:val="00FE38ED"/>
    <w:rsid w:val="00FE3AAE"/>
    <w:rsid w:val="00FE439E"/>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A6E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table" w:customStyle="1" w:styleId="TableGrid7">
    <w:name w:val="Table Grid7"/>
    <w:basedOn w:val="a2"/>
    <w:next w:val="af9"/>
    <w:uiPriority w:val="39"/>
    <w:qFormat/>
    <w:rsid w:val="004C289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table" w:customStyle="1" w:styleId="TableGrid7">
    <w:name w:val="Table Grid7"/>
    <w:basedOn w:val="a2"/>
    <w:next w:val="af9"/>
    <w:uiPriority w:val="39"/>
    <w:qFormat/>
    <w:rsid w:val="004C289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9281460">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60487333">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CB007B-50D2-4907-A305-78B0108D7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252</Words>
  <Characters>1441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15</cp:revision>
  <dcterms:created xsi:type="dcterms:W3CDTF">2024-04-07T05:00:00Z</dcterms:created>
  <dcterms:modified xsi:type="dcterms:W3CDTF">2024-05-13T09:22:00Z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