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3A993FEA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BC360B">
        <w:rPr>
          <w:rFonts w:ascii="Arial" w:eastAsia="MS Mincho" w:hAnsi="Arial" w:cs="Arial"/>
          <w:b/>
          <w:sz w:val="24"/>
          <w:szCs w:val="24"/>
        </w:rPr>
        <w:t>106bis-e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DE1A7D" w:rsidRPr="00DE1A7D">
        <w:rPr>
          <w:rFonts w:ascii="Arial" w:eastAsia="MS Mincho" w:hAnsi="Arial" w:cs="Arial"/>
          <w:b/>
          <w:sz w:val="24"/>
          <w:szCs w:val="24"/>
          <w:lang w:val="en-US"/>
        </w:rPr>
        <w:t>06346</w:t>
      </w:r>
    </w:p>
    <w:p w14:paraId="0ED16545" w14:textId="3294CE09" w:rsidR="0068254F" w:rsidRPr="00881E60" w:rsidRDefault="00BC360B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hAnsi="Arial"/>
          <w:b/>
          <w:sz w:val="24"/>
          <w:szCs w:val="24"/>
          <w:lang w:eastAsia="zh-CN"/>
        </w:rPr>
        <w:t>April 17</w:t>
      </w:r>
      <w:r w:rsidRPr="00BC360B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April 26</w:t>
      </w:r>
      <w:r w:rsidRPr="00BC360B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4D2A615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BC360B">
        <w:rPr>
          <w:rFonts w:ascii="Arial" w:hAnsi="Arial" w:cs="Arial"/>
          <w:sz w:val="22"/>
          <w:lang w:eastAsia="zh-CN"/>
        </w:rPr>
        <w:t xml:space="preserve"> </w:t>
      </w:r>
      <w:r w:rsidR="00DE1A7D">
        <w:rPr>
          <w:rFonts w:ascii="Arial" w:hAnsi="Arial" w:cs="Arial"/>
          <w:sz w:val="22"/>
          <w:lang w:eastAsia="zh-CN"/>
        </w:rPr>
        <w:t xml:space="preserve">RRM requirements for </w:t>
      </w:r>
      <w:r w:rsidR="00BC360B" w:rsidRPr="00083040">
        <w:rPr>
          <w:rFonts w:ascii="Arial" w:hAnsi="Arial" w:cs="Arial"/>
          <w:sz w:val="22"/>
          <w:lang w:eastAsia="zh-CN"/>
        </w:rPr>
        <w:t>NR_FR1_lessthan_5MHz_BW</w:t>
      </w:r>
    </w:p>
    <w:p w14:paraId="73AD8CE3" w14:textId="6FCFB0ED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F36862">
        <w:rPr>
          <w:rFonts w:ascii="Arial" w:hAnsi="Arial" w:cs="Arial"/>
          <w:sz w:val="22"/>
          <w:lang w:eastAsia="zh-CN"/>
        </w:rPr>
        <w:t>5</w:t>
      </w:r>
      <w:r w:rsidR="00280D59">
        <w:rPr>
          <w:rFonts w:ascii="Arial" w:hAnsi="Arial" w:cs="Arial"/>
          <w:sz w:val="22"/>
          <w:lang w:eastAsia="zh-CN"/>
        </w:rPr>
        <w:t>.</w:t>
      </w:r>
      <w:r w:rsidR="00BC360B">
        <w:rPr>
          <w:rFonts w:ascii="Arial" w:hAnsi="Arial" w:cs="Arial"/>
          <w:sz w:val="22"/>
          <w:lang w:eastAsia="zh-CN"/>
        </w:rPr>
        <w:t>1</w:t>
      </w:r>
      <w:r w:rsidR="00F36862">
        <w:rPr>
          <w:rFonts w:ascii="Arial" w:hAnsi="Arial" w:cs="Arial"/>
          <w:sz w:val="22"/>
          <w:lang w:eastAsia="zh-CN"/>
        </w:rPr>
        <w:t>5</w:t>
      </w:r>
      <w:r w:rsidR="00280D59">
        <w:rPr>
          <w:rFonts w:ascii="Arial" w:hAnsi="Arial" w:cs="Arial"/>
          <w:sz w:val="22"/>
          <w:lang w:eastAsia="zh-CN"/>
        </w:rPr>
        <w:t>.</w:t>
      </w:r>
      <w:r w:rsidR="00F36862">
        <w:rPr>
          <w:rFonts w:ascii="Arial" w:hAnsi="Arial" w:cs="Arial"/>
          <w:sz w:val="22"/>
          <w:lang w:eastAsia="zh-CN"/>
        </w:rPr>
        <w:t>6</w:t>
      </w:r>
    </w:p>
    <w:p w14:paraId="6402E503" w14:textId="00BAFD43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bookmarkStart w:id="0" w:name="_Hlk132926256"/>
      <w:r w:rsidR="00BC360B" w:rsidRPr="00083040">
        <w:rPr>
          <w:rFonts w:ascii="Arial" w:hAnsi="Arial" w:cs="Arial"/>
          <w:b/>
          <w:sz w:val="22"/>
        </w:rPr>
        <w:t>Moderator (Nokia, Nokia Shanghai Bell)</w:t>
      </w:r>
      <w:bookmarkEnd w:id="0"/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281C9427" w:rsidR="00EF3FF4" w:rsidRDefault="00AE2442" w:rsidP="003E08FC">
      <w:pPr>
        <w:pStyle w:val="Heading1"/>
      </w:pPr>
      <w:r>
        <w:t xml:space="preserve">Topic </w:t>
      </w:r>
      <w:r w:rsidR="002E3D0E">
        <w:t>1</w:t>
      </w:r>
      <w:r w:rsidR="00F73687">
        <w:t>:</w:t>
      </w:r>
      <w:r w:rsidR="002E3D0E">
        <w:t xml:space="preserve"> </w:t>
      </w:r>
      <w:r w:rsidR="002E3D0E" w:rsidRPr="00946254">
        <w:rPr>
          <w:rFonts w:eastAsia="SimSun"/>
          <w:lang w:val="sv-SE" w:eastAsia="ja-JP"/>
        </w:rPr>
        <w:t xml:space="preserve">RRM </w:t>
      </w:r>
      <w:proofErr w:type="spellStart"/>
      <w:r w:rsidR="002E3D0E" w:rsidRPr="00946254">
        <w:rPr>
          <w:rFonts w:eastAsia="SimSun"/>
          <w:lang w:val="sv-SE" w:eastAsia="ja-JP"/>
        </w:rPr>
        <w:t>Core</w:t>
      </w:r>
      <w:proofErr w:type="spellEnd"/>
      <w:r w:rsidR="002E3D0E" w:rsidRPr="00946254">
        <w:rPr>
          <w:rFonts w:eastAsia="SimSun"/>
          <w:lang w:val="sv-SE" w:eastAsia="ja-JP"/>
        </w:rPr>
        <w:t xml:space="preserve"> </w:t>
      </w:r>
      <w:proofErr w:type="spellStart"/>
      <w:r w:rsidR="002E3D0E" w:rsidRPr="00946254">
        <w:rPr>
          <w:rFonts w:eastAsia="SimSun"/>
          <w:lang w:val="sv-SE" w:eastAsia="ja-JP"/>
        </w:rPr>
        <w:t>Requirements</w:t>
      </w:r>
      <w:proofErr w:type="spellEnd"/>
      <w:r w:rsidR="002E3D0E" w:rsidRPr="00946254">
        <w:rPr>
          <w:rFonts w:eastAsia="SimSun"/>
          <w:lang w:val="sv-SE" w:eastAsia="ja-JP"/>
        </w:rPr>
        <w:t xml:space="preserve"> </w:t>
      </w:r>
      <w:proofErr w:type="spellStart"/>
      <w:r w:rsidR="002E3D0E" w:rsidRPr="00946254">
        <w:rPr>
          <w:rFonts w:eastAsia="SimSun"/>
          <w:lang w:val="sv-SE" w:eastAsia="ja-JP"/>
        </w:rPr>
        <w:t>impact</w:t>
      </w:r>
      <w:proofErr w:type="spellEnd"/>
      <w:r w:rsidR="002E3D0E" w:rsidRPr="00946254">
        <w:rPr>
          <w:rFonts w:eastAsia="SimSun"/>
          <w:lang w:val="sv-SE" w:eastAsia="ja-JP"/>
        </w:rPr>
        <w:t xml:space="preserve"> </w:t>
      </w:r>
      <w:proofErr w:type="spellStart"/>
      <w:r w:rsidR="002E3D0E" w:rsidRPr="00946254">
        <w:rPr>
          <w:rFonts w:eastAsia="SimSun"/>
          <w:lang w:val="sv-SE" w:eastAsia="ja-JP"/>
        </w:rPr>
        <w:t>analysis</w:t>
      </w:r>
      <w:proofErr w:type="spellEnd"/>
      <w:r w:rsidR="002E3D0E">
        <w:t xml:space="preserve"> </w:t>
      </w:r>
    </w:p>
    <w:p w14:paraId="4B92EE08" w14:textId="1E797C7D" w:rsidR="00813755" w:rsidRDefault="00813755" w:rsidP="00813755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Introduction</w:t>
      </w:r>
    </w:p>
    <w:p w14:paraId="7AF3F089" w14:textId="6852CD18" w:rsidR="002E3D0E" w:rsidRDefault="002E3D0E" w:rsidP="002E3D0E">
      <w:pPr>
        <w:rPr>
          <w:rFonts w:eastAsia="SimSun"/>
          <w:iCs/>
          <w:lang w:eastAsia="zh-CN"/>
        </w:rPr>
      </w:pPr>
      <w:r w:rsidRPr="003A5C16">
        <w:rPr>
          <w:rFonts w:eastAsia="SimSun"/>
          <w:iCs/>
          <w:lang w:eastAsia="zh-CN"/>
        </w:rPr>
        <w:t xml:space="preserve">RRM requirements impact analysis from introducing UE operations in spectrum allocations from approximately 3 MHz up to below 5 </w:t>
      </w:r>
      <w:proofErr w:type="spellStart"/>
      <w:r w:rsidRPr="003A5C16">
        <w:rPr>
          <w:rFonts w:eastAsia="SimSun"/>
          <w:iCs/>
          <w:lang w:eastAsia="zh-CN"/>
        </w:rPr>
        <w:t>MHz.</w:t>
      </w:r>
      <w:proofErr w:type="spellEnd"/>
    </w:p>
    <w:p w14:paraId="16B8D676" w14:textId="20D6B9F5" w:rsidR="002E3D0E" w:rsidRDefault="002E3D0E" w:rsidP="002E3D0E">
      <w:pPr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t xml:space="preserve">In the following when discussing 12 PRB this covers 12 PRB scenario and 20 PRB covers 20 PRB scenario. Other PRB scenarios will be handled separately. </w:t>
      </w:r>
    </w:p>
    <w:p w14:paraId="7D279B97" w14:textId="77777777" w:rsidR="00813755" w:rsidRPr="00575D14" w:rsidRDefault="00813755" w:rsidP="00813755">
      <w:pPr>
        <w:rPr>
          <w:iCs/>
          <w:lang w:eastAsia="zh-CN"/>
        </w:rPr>
      </w:pPr>
      <w:r w:rsidRPr="00575D14">
        <w:rPr>
          <w:iCs/>
          <w:lang w:eastAsia="zh-CN"/>
        </w:rPr>
        <w:t>RAN4 has received LS from RAN in [RP-230780] stating:</w:t>
      </w:r>
    </w:p>
    <w:p w14:paraId="7388F766" w14:textId="77777777" w:rsidR="00813755" w:rsidRPr="00575D14" w:rsidRDefault="00813755" w:rsidP="00813755">
      <w:pPr>
        <w:ind w:left="284"/>
        <w:rPr>
          <w:iCs/>
          <w:lang w:eastAsia="zh-CN"/>
        </w:rPr>
      </w:pPr>
      <w:r w:rsidRPr="00575D14">
        <w:rPr>
          <w:iCs/>
          <w:lang w:eastAsia="zh-CN"/>
        </w:rPr>
        <w:t xml:space="preserve">RAN would like to thank RAN WG1 for their </w:t>
      </w:r>
      <w:r w:rsidRPr="00575D14">
        <w:rPr>
          <w:bCs/>
          <w:i/>
          <w:iCs/>
          <w:lang w:eastAsia="zh-CN"/>
        </w:rPr>
        <w:t xml:space="preserve">LS on transmission bandwidths for NR on dedicated spectrum less than 5 </w:t>
      </w:r>
      <w:proofErr w:type="spellStart"/>
      <w:r w:rsidRPr="00575D14">
        <w:rPr>
          <w:bCs/>
          <w:i/>
          <w:iCs/>
          <w:lang w:eastAsia="zh-CN"/>
        </w:rPr>
        <w:t>MHz</w:t>
      </w:r>
      <w:r w:rsidRPr="00575D14">
        <w:rPr>
          <w:bCs/>
          <w:iCs/>
          <w:lang w:eastAsia="zh-CN"/>
        </w:rPr>
        <w:t>.</w:t>
      </w:r>
      <w:proofErr w:type="spellEnd"/>
    </w:p>
    <w:p w14:paraId="6887F485" w14:textId="77777777" w:rsidR="00813755" w:rsidRPr="00575D14" w:rsidRDefault="00813755" w:rsidP="00813755">
      <w:pPr>
        <w:ind w:left="284"/>
        <w:rPr>
          <w:iCs/>
          <w:lang w:eastAsia="zh-CN"/>
        </w:rPr>
      </w:pPr>
      <w:r w:rsidRPr="00575D14">
        <w:rPr>
          <w:iCs/>
          <w:lang w:eastAsia="zh-CN"/>
        </w:rPr>
        <w:t>RAN Plenary has discussed the possible transmission bandwidth options for 3 MHz and 5 MHz channel bandwidths for the spectrum allocations on the bands of interest in this work item, and concluded the following:</w:t>
      </w:r>
    </w:p>
    <w:p w14:paraId="42BC84E2" w14:textId="77777777" w:rsidR="00813755" w:rsidRPr="00575D14" w:rsidRDefault="00813755" w:rsidP="00813755">
      <w:pPr>
        <w:numPr>
          <w:ilvl w:val="0"/>
          <w:numId w:val="32"/>
        </w:numPr>
        <w:ind w:left="1004"/>
        <w:rPr>
          <w:iCs/>
          <w:lang w:eastAsia="zh-CN"/>
        </w:rPr>
      </w:pPr>
      <w:r w:rsidRPr="00575D14">
        <w:rPr>
          <w:iCs/>
          <w:lang w:eastAsia="zh-CN"/>
        </w:rPr>
        <w:t>For the 3MHz channel bandwidth in band n100 (max channel utilization 15 PRBs as already agreed in RAN1/RAN4):</w:t>
      </w:r>
    </w:p>
    <w:p w14:paraId="5542A186" w14:textId="77777777" w:rsidR="00813755" w:rsidRPr="00575D14" w:rsidRDefault="00813755" w:rsidP="00813755">
      <w:pPr>
        <w:numPr>
          <w:ilvl w:val="1"/>
          <w:numId w:val="32"/>
        </w:numPr>
        <w:ind w:left="1724"/>
        <w:rPr>
          <w:iCs/>
          <w:lang w:eastAsia="zh-CN"/>
        </w:rPr>
      </w:pPr>
      <w:r w:rsidRPr="00575D14">
        <w:rPr>
          <w:iCs/>
          <w:lang w:eastAsia="zh-CN"/>
        </w:rPr>
        <w:t>PBCH transmission bandwidth is 12 PRBs</w:t>
      </w:r>
    </w:p>
    <w:p w14:paraId="783B8032" w14:textId="77777777" w:rsidR="00813755" w:rsidRPr="00575D14" w:rsidRDefault="00813755" w:rsidP="00813755">
      <w:pPr>
        <w:numPr>
          <w:ilvl w:val="1"/>
          <w:numId w:val="32"/>
        </w:numPr>
        <w:ind w:left="1724"/>
        <w:rPr>
          <w:iCs/>
          <w:lang w:eastAsia="zh-CN"/>
        </w:rPr>
      </w:pPr>
      <w:r w:rsidRPr="00575D14">
        <w:rPr>
          <w:iCs/>
          <w:lang w:eastAsia="zh-CN"/>
        </w:rPr>
        <w:t>CORESET#0 transmission bandwidth is to be decided by RAN1</w:t>
      </w:r>
    </w:p>
    <w:p w14:paraId="1DB1FB4C" w14:textId="77777777" w:rsidR="00813755" w:rsidRPr="00575D14" w:rsidRDefault="00813755" w:rsidP="00813755">
      <w:pPr>
        <w:numPr>
          <w:ilvl w:val="0"/>
          <w:numId w:val="32"/>
        </w:numPr>
        <w:ind w:left="1004"/>
        <w:rPr>
          <w:iCs/>
          <w:lang w:eastAsia="zh-CN"/>
        </w:rPr>
      </w:pPr>
      <w:r w:rsidRPr="00575D14">
        <w:rPr>
          <w:iCs/>
          <w:lang w:eastAsia="zh-CN"/>
        </w:rPr>
        <w:t>RAN1 is requested to consider whether the above also applies for other bands with 3MHz channel bandwidth, or whether the PBCH transmission bandwidth is 15 PRBs for such bands.</w:t>
      </w:r>
    </w:p>
    <w:p w14:paraId="50025346" w14:textId="77777777" w:rsidR="00813755" w:rsidRPr="00575D14" w:rsidRDefault="00813755" w:rsidP="00813755">
      <w:pPr>
        <w:numPr>
          <w:ilvl w:val="0"/>
          <w:numId w:val="32"/>
        </w:numPr>
        <w:ind w:left="1004"/>
        <w:rPr>
          <w:iCs/>
          <w:lang w:eastAsia="zh-CN"/>
        </w:rPr>
      </w:pPr>
      <w:r w:rsidRPr="00575D14">
        <w:rPr>
          <w:iCs/>
          <w:lang w:eastAsia="zh-CN"/>
        </w:rPr>
        <w:t>For the 5MHz channel bandwidth:</w:t>
      </w:r>
    </w:p>
    <w:p w14:paraId="044174E8" w14:textId="77777777" w:rsidR="00813755" w:rsidRPr="00575D14" w:rsidRDefault="00813755" w:rsidP="00813755">
      <w:pPr>
        <w:numPr>
          <w:ilvl w:val="1"/>
          <w:numId w:val="32"/>
        </w:numPr>
        <w:ind w:left="1724"/>
        <w:rPr>
          <w:iCs/>
          <w:lang w:eastAsia="zh-CN"/>
        </w:rPr>
      </w:pPr>
      <w:r w:rsidRPr="00575D14">
        <w:rPr>
          <w:iCs/>
          <w:lang w:eastAsia="zh-CN"/>
        </w:rPr>
        <w:t>PBCH transmission bandwidth is 20 PRBs</w:t>
      </w:r>
    </w:p>
    <w:p w14:paraId="5E2E9EE7" w14:textId="77777777" w:rsidR="00813755" w:rsidRPr="00575D14" w:rsidRDefault="00813755" w:rsidP="00813755">
      <w:pPr>
        <w:numPr>
          <w:ilvl w:val="1"/>
          <w:numId w:val="32"/>
        </w:numPr>
        <w:ind w:left="1724"/>
        <w:rPr>
          <w:iCs/>
          <w:lang w:eastAsia="zh-CN"/>
        </w:rPr>
      </w:pPr>
      <w:r w:rsidRPr="00575D14">
        <w:rPr>
          <w:iCs/>
          <w:lang w:eastAsia="zh-CN"/>
        </w:rPr>
        <w:t>CORESET#0 transmission bandwidth is to be decided by RAN1</w:t>
      </w:r>
    </w:p>
    <w:p w14:paraId="3D92EDB8" w14:textId="77777777" w:rsidR="00813755" w:rsidRPr="00575D14" w:rsidRDefault="00813755" w:rsidP="00813755">
      <w:pPr>
        <w:numPr>
          <w:ilvl w:val="0"/>
          <w:numId w:val="32"/>
        </w:numPr>
        <w:ind w:left="1004"/>
        <w:rPr>
          <w:iCs/>
          <w:lang w:eastAsia="zh-CN"/>
        </w:rPr>
      </w:pPr>
      <w:r w:rsidRPr="00575D14">
        <w:rPr>
          <w:iCs/>
          <w:lang w:eastAsia="zh-CN"/>
        </w:rPr>
        <w:t>Other details (including sync raster details) are to be progressed in the WGs.</w:t>
      </w:r>
    </w:p>
    <w:p w14:paraId="48B6719A" w14:textId="77777777" w:rsidR="00813755" w:rsidRPr="00575D14" w:rsidRDefault="00813755" w:rsidP="00813755">
      <w:pPr>
        <w:ind w:left="284"/>
        <w:rPr>
          <w:b/>
          <w:iCs/>
          <w:lang w:eastAsia="zh-CN"/>
        </w:rPr>
      </w:pPr>
      <w:r w:rsidRPr="00575D14">
        <w:rPr>
          <w:iCs/>
          <w:lang w:eastAsia="zh-CN"/>
        </w:rPr>
        <w:t xml:space="preserve"> </w:t>
      </w:r>
    </w:p>
    <w:p w14:paraId="498799AD" w14:textId="77777777" w:rsidR="00813755" w:rsidRPr="00575D14" w:rsidRDefault="00813755" w:rsidP="00813755">
      <w:pPr>
        <w:rPr>
          <w:iCs/>
          <w:lang w:eastAsia="zh-CN"/>
        </w:rPr>
      </w:pPr>
      <w:r w:rsidRPr="00575D14">
        <w:rPr>
          <w:iCs/>
          <w:lang w:eastAsia="zh-CN"/>
        </w:rPr>
        <w:t>Additionally, RAN4 has received LS from RAN in [RP-230781] stating:</w:t>
      </w:r>
    </w:p>
    <w:p w14:paraId="721F64AD" w14:textId="77777777" w:rsidR="00813755" w:rsidRPr="00575D14" w:rsidRDefault="00813755" w:rsidP="00813755">
      <w:pPr>
        <w:ind w:left="284"/>
        <w:rPr>
          <w:iCs/>
          <w:lang w:val="en-US" w:eastAsia="zh-CN"/>
        </w:rPr>
      </w:pPr>
      <w:r w:rsidRPr="00575D14">
        <w:rPr>
          <w:iCs/>
          <w:lang w:val="en-US" w:eastAsia="zh-CN"/>
        </w:rPr>
        <w:t xml:space="preserve">RAN Plenary would like to thank RAN WG4 for their </w:t>
      </w:r>
      <w:r w:rsidRPr="00575D14">
        <w:rPr>
          <w:bCs/>
          <w:i/>
          <w:iCs/>
          <w:lang w:val="en-US" w:eastAsia="zh-CN"/>
        </w:rPr>
        <w:t xml:space="preserve">LS for spectrum less than 5 </w:t>
      </w:r>
      <w:proofErr w:type="spellStart"/>
      <w:r w:rsidRPr="00575D14">
        <w:rPr>
          <w:bCs/>
          <w:i/>
          <w:iCs/>
          <w:lang w:val="en-US" w:eastAsia="zh-CN"/>
        </w:rPr>
        <w:t>MHz</w:t>
      </w:r>
      <w:r w:rsidRPr="00575D14">
        <w:rPr>
          <w:bCs/>
          <w:iCs/>
          <w:lang w:val="en-US" w:eastAsia="zh-CN"/>
        </w:rPr>
        <w:t>.</w:t>
      </w:r>
      <w:proofErr w:type="spellEnd"/>
    </w:p>
    <w:p w14:paraId="39663117" w14:textId="77777777" w:rsidR="00813755" w:rsidRPr="00575D14" w:rsidRDefault="00813755" w:rsidP="00813755">
      <w:pPr>
        <w:ind w:left="284"/>
        <w:rPr>
          <w:iCs/>
          <w:lang w:val="en-US" w:eastAsia="zh-CN"/>
        </w:rPr>
      </w:pPr>
      <w:r w:rsidRPr="00575D14">
        <w:rPr>
          <w:iCs/>
          <w:lang w:val="en-US" w:eastAsia="zh-CN"/>
        </w:rPr>
        <w:t>RAN Plenary has discussed question 1 on legacy bands and UE operation, and concluded the following:</w:t>
      </w:r>
    </w:p>
    <w:p w14:paraId="20761D18" w14:textId="77777777" w:rsidR="00813755" w:rsidRPr="00575D14" w:rsidRDefault="00813755" w:rsidP="00813755">
      <w:pPr>
        <w:numPr>
          <w:ilvl w:val="0"/>
          <w:numId w:val="33"/>
        </w:numPr>
        <w:ind w:left="1004"/>
        <w:rPr>
          <w:iCs/>
          <w:lang w:val="en-US" w:eastAsia="zh-CN"/>
        </w:rPr>
      </w:pPr>
      <w:r w:rsidRPr="00575D14">
        <w:rPr>
          <w:iCs/>
          <w:lang w:val="en-US" w:eastAsia="zh-CN"/>
        </w:rPr>
        <w:t xml:space="preserve">In some bands where the &lt;5MHz feature is planned to be deployed there may be legacy NR UEs, whereas in others there are no legacy NR UEs. </w:t>
      </w:r>
    </w:p>
    <w:p w14:paraId="6E46DE1C" w14:textId="77777777" w:rsidR="00813755" w:rsidRPr="00575D14" w:rsidRDefault="00813755" w:rsidP="00813755">
      <w:pPr>
        <w:numPr>
          <w:ilvl w:val="0"/>
          <w:numId w:val="33"/>
        </w:numPr>
        <w:ind w:left="1004"/>
        <w:rPr>
          <w:iCs/>
          <w:lang w:val="en-US" w:eastAsia="zh-CN"/>
        </w:rPr>
      </w:pPr>
      <w:proofErr w:type="gramStart"/>
      <w:r w:rsidRPr="00575D14">
        <w:rPr>
          <w:iCs/>
          <w:lang w:val="en-US" w:eastAsia="zh-CN"/>
        </w:rPr>
        <w:t>In order to</w:t>
      </w:r>
      <w:proofErr w:type="gramEnd"/>
      <w:r w:rsidRPr="00575D14">
        <w:rPr>
          <w:iCs/>
          <w:lang w:val="en-US" w:eastAsia="zh-CN"/>
        </w:rPr>
        <w:t xml:space="preserve"> limit the impact to any legacy UEs in the same frequency range, it would be helpful if the sync raster can be differentiated for the less-than-5MHz channels. </w:t>
      </w:r>
    </w:p>
    <w:p w14:paraId="2FC3C173" w14:textId="77777777" w:rsidR="00813755" w:rsidRPr="00575D14" w:rsidRDefault="00813755" w:rsidP="00813755">
      <w:pPr>
        <w:numPr>
          <w:ilvl w:val="0"/>
          <w:numId w:val="33"/>
        </w:numPr>
        <w:ind w:left="1004"/>
        <w:rPr>
          <w:iCs/>
          <w:lang w:val="en-US" w:eastAsia="zh-CN"/>
        </w:rPr>
      </w:pPr>
      <w:r w:rsidRPr="00575D14">
        <w:rPr>
          <w:iCs/>
          <w:lang w:val="en-US" w:eastAsia="zh-CN"/>
        </w:rPr>
        <w:t>It is assumed that UE support of the &lt;5MHz feature is band-specific and optional.</w:t>
      </w:r>
    </w:p>
    <w:p w14:paraId="03E11433" w14:textId="77777777" w:rsidR="00813755" w:rsidRPr="00575D14" w:rsidRDefault="00813755" w:rsidP="00813755">
      <w:pPr>
        <w:ind w:left="284"/>
        <w:rPr>
          <w:iCs/>
          <w:lang w:val="en-US" w:eastAsia="zh-CN"/>
        </w:rPr>
      </w:pPr>
      <w:r w:rsidRPr="00575D14">
        <w:rPr>
          <w:iCs/>
          <w:lang w:val="en-US" w:eastAsia="zh-CN"/>
        </w:rPr>
        <w:t xml:space="preserve">RAN Plenary has discussed question 2 on the feature list to be </w:t>
      </w:r>
      <w:proofErr w:type="gramStart"/>
      <w:r w:rsidRPr="00575D14">
        <w:rPr>
          <w:iCs/>
          <w:lang w:val="en-US" w:eastAsia="zh-CN"/>
        </w:rPr>
        <w:t>considered, and</w:t>
      </w:r>
      <w:proofErr w:type="gramEnd"/>
      <w:r w:rsidRPr="00575D14">
        <w:rPr>
          <w:iCs/>
          <w:lang w:val="en-US" w:eastAsia="zh-CN"/>
        </w:rPr>
        <w:t xml:space="preserve"> concluded that the less-than-5MHz WI in Rel-18 should consider single-carrier operation, excluding </w:t>
      </w:r>
      <w:proofErr w:type="spellStart"/>
      <w:r w:rsidRPr="00575D14">
        <w:rPr>
          <w:iCs/>
          <w:lang w:val="en-US" w:eastAsia="zh-CN"/>
        </w:rPr>
        <w:t>RedCap</w:t>
      </w:r>
      <w:proofErr w:type="spellEnd"/>
      <w:r w:rsidRPr="00575D14">
        <w:rPr>
          <w:iCs/>
          <w:lang w:val="en-US" w:eastAsia="zh-CN"/>
        </w:rPr>
        <w:t xml:space="preserve">. </w:t>
      </w:r>
      <w:bookmarkStart w:id="1" w:name="_Hlk130374632"/>
      <w:r w:rsidRPr="00575D14">
        <w:rPr>
          <w:iCs/>
          <w:lang w:val="en-US" w:eastAsia="zh-CN"/>
        </w:rPr>
        <w:t>In addition, UE speeds up to 500km/h should be targeted for Band n100 without impact to RAN1.</w:t>
      </w:r>
      <w:bookmarkEnd w:id="1"/>
    </w:p>
    <w:p w14:paraId="6CD09D93" w14:textId="77777777" w:rsidR="00813755" w:rsidRPr="00575D14" w:rsidRDefault="00813755" w:rsidP="00813755">
      <w:pPr>
        <w:ind w:left="284"/>
        <w:rPr>
          <w:b/>
          <w:iCs/>
          <w:lang w:val="en-US" w:eastAsia="zh-CN"/>
        </w:rPr>
      </w:pPr>
    </w:p>
    <w:p w14:paraId="6842CC97" w14:textId="1B6ED9C2" w:rsidR="00EF3FF4" w:rsidRPr="00EF3FF4" w:rsidRDefault="00B520E5" w:rsidP="003E08FC">
      <w:pPr>
        <w:pStyle w:val="Heading2"/>
        <w:rPr>
          <w:lang w:eastAsia="zh-CN"/>
        </w:rPr>
      </w:pPr>
      <w:r>
        <w:lastRenderedPageBreak/>
        <w:t>Sub-t</w:t>
      </w:r>
      <w:r w:rsidR="00AE2442">
        <w:t xml:space="preserve">opic </w:t>
      </w:r>
      <w:r w:rsidR="00813755">
        <w:t>1</w:t>
      </w:r>
      <w:r w:rsidR="00AE2442">
        <w:t>-</w:t>
      </w:r>
      <w:r w:rsidR="00813755">
        <w:t>1</w:t>
      </w:r>
    </w:p>
    <w:p w14:paraId="11DBC7CF" w14:textId="77777777" w:rsidR="00813755" w:rsidRPr="00F0538A" w:rsidRDefault="00813755" w:rsidP="00813755">
      <w:pPr>
        <w:rPr>
          <w:b/>
          <w:u w:val="single"/>
          <w:lang w:eastAsia="ko-KR"/>
        </w:rPr>
      </w:pPr>
      <w:r w:rsidRPr="00F0538A">
        <w:rPr>
          <w:b/>
          <w:u w:val="single"/>
          <w:lang w:eastAsia="ko-KR"/>
        </w:rPr>
        <w:t>Issue 1-1: Impact on Idle mode Requirements</w:t>
      </w:r>
    </w:p>
    <w:p w14:paraId="550D3D30" w14:textId="77777777" w:rsidR="00813755" w:rsidRPr="00F0538A" w:rsidRDefault="00813755" w:rsidP="00813755">
      <w:pPr>
        <w:rPr>
          <w:iCs/>
          <w:lang w:eastAsia="zh-CN"/>
        </w:rPr>
      </w:pPr>
      <w:r w:rsidRPr="00F0538A">
        <w:rPr>
          <w:lang w:eastAsia="zh-CN"/>
        </w:rPr>
        <w:t xml:space="preserve">RRM impact on UE requirements: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813755" w:rsidRPr="00F0538A" w14:paraId="74820E7A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4DF9" w14:textId="77777777" w:rsidR="00813755" w:rsidRPr="00F0538A" w:rsidRDefault="00813755" w:rsidP="00B3465C">
            <w:pPr>
              <w:rPr>
                <w:lang w:val="en-GB" w:eastAsia="zh-CN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4D1A" w14:textId="77777777" w:rsidR="00813755" w:rsidRPr="00F0538A" w:rsidRDefault="00813755" w:rsidP="00B3465C">
            <w:pPr>
              <w:rPr>
                <w:i/>
                <w:lang w:val="en-GB" w:eastAsia="zh-CN"/>
              </w:rPr>
            </w:pPr>
            <w:r w:rsidRPr="00F0538A">
              <w:rPr>
                <w:iCs/>
                <w:lang w:val="en-GB" w:eastAsia="zh-CN"/>
              </w:rPr>
              <w:t>3MHz channel bandwidth,</w:t>
            </w:r>
            <w:r w:rsidRPr="00F0538A">
              <w:rPr>
                <w:lang w:val="en-GB" w:eastAsia="zh-CN"/>
              </w:rPr>
              <w:t xml:space="preserve"> 12 PRB PBCH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E431" w14:textId="77777777" w:rsidR="00813755" w:rsidRPr="00F0538A" w:rsidRDefault="00813755" w:rsidP="00B3465C">
            <w:pPr>
              <w:rPr>
                <w:i/>
                <w:lang w:val="en-GB" w:eastAsia="zh-CN"/>
              </w:rPr>
            </w:pPr>
            <w:r w:rsidRPr="00F0538A">
              <w:rPr>
                <w:iCs/>
                <w:lang w:val="en-GB" w:eastAsia="zh-CN"/>
              </w:rPr>
              <w:t>5MHz channel bandwidth,</w:t>
            </w:r>
            <w:r w:rsidRPr="00F0538A">
              <w:rPr>
                <w:lang w:val="en-GB" w:eastAsia="zh-CN"/>
              </w:rPr>
              <w:t xml:space="preserve"> 20 PRB PBCH</w:t>
            </w:r>
          </w:p>
        </w:tc>
      </w:tr>
      <w:tr w:rsidR="00813755" w:rsidRPr="00F0538A" w14:paraId="0E7A74CC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66FD" w14:textId="77777777" w:rsidR="00813755" w:rsidRPr="00F0538A" w:rsidRDefault="00813755" w:rsidP="00B3465C">
            <w:pPr>
              <w:rPr>
                <w:sz w:val="18"/>
                <w:szCs w:val="18"/>
                <w:lang w:val="en-GB" w:eastAsia="zh-CN"/>
              </w:rPr>
            </w:pPr>
            <w:r w:rsidRPr="00F0538A">
              <w:rPr>
                <w:sz w:val="18"/>
                <w:szCs w:val="18"/>
                <w:lang w:val="en-GB" w:eastAsia="zh-CN"/>
              </w:rPr>
              <w:t>Idle mode Requirements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DDBE" w14:textId="77777777" w:rsidR="00813755" w:rsidRPr="00F0538A" w:rsidRDefault="00813755" w:rsidP="00B3465C">
            <w:pPr>
              <w:rPr>
                <w:sz w:val="18"/>
                <w:szCs w:val="18"/>
                <w:lang w:val="en-GB" w:eastAsia="zh-CN"/>
              </w:rPr>
            </w:pPr>
            <w:r w:rsidRPr="00F0538A">
              <w:rPr>
                <w:sz w:val="18"/>
                <w:szCs w:val="18"/>
                <w:lang w:val="en-GB" w:eastAsia="zh-CN"/>
              </w:rPr>
              <w:t>FFS on evaluation period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6FBC" w14:textId="77777777" w:rsidR="00813755" w:rsidRPr="00F0538A" w:rsidRDefault="00813755" w:rsidP="00B3465C">
            <w:pPr>
              <w:rPr>
                <w:sz w:val="18"/>
                <w:szCs w:val="18"/>
                <w:lang w:val="en-GB" w:eastAsia="zh-CN"/>
              </w:rPr>
            </w:pPr>
            <w:r w:rsidRPr="00F0538A">
              <w:rPr>
                <w:sz w:val="18"/>
                <w:szCs w:val="18"/>
                <w:lang w:val="en-GB" w:eastAsia="zh-CN"/>
              </w:rPr>
              <w:t>No impact</w:t>
            </w:r>
          </w:p>
          <w:p w14:paraId="03632B22" w14:textId="77777777" w:rsidR="00813755" w:rsidRPr="00F0538A" w:rsidRDefault="00813755" w:rsidP="00B3465C">
            <w:pPr>
              <w:rPr>
                <w:sz w:val="18"/>
                <w:szCs w:val="18"/>
                <w:lang w:val="en-GB" w:eastAsia="zh-CN"/>
              </w:rPr>
            </w:pPr>
          </w:p>
        </w:tc>
      </w:tr>
    </w:tbl>
    <w:p w14:paraId="2E65C8F9" w14:textId="663BEB85" w:rsidR="00813755" w:rsidRPr="00F0538A" w:rsidRDefault="00813755" w:rsidP="003E08FC">
      <w:pPr>
        <w:rPr>
          <w:b/>
          <w:lang w:eastAsia="zh-CN"/>
        </w:rPr>
      </w:pPr>
    </w:p>
    <w:p w14:paraId="23C727FB" w14:textId="69E7B19C" w:rsidR="00813755" w:rsidRPr="00F0538A" w:rsidRDefault="00813755" w:rsidP="003E08FC">
      <w:pPr>
        <w:rPr>
          <w:b/>
          <w:lang w:eastAsia="zh-CN"/>
        </w:rPr>
      </w:pPr>
      <w:r w:rsidRPr="00F0538A">
        <w:rPr>
          <w:b/>
          <w:lang w:eastAsia="zh-CN"/>
        </w:rPr>
        <w:t>Agreement:</w:t>
      </w:r>
    </w:p>
    <w:p w14:paraId="78959F69" w14:textId="5628A049" w:rsidR="00813755" w:rsidRPr="00F0538A" w:rsidRDefault="00813755" w:rsidP="003E08FC">
      <w:pPr>
        <w:rPr>
          <w:b/>
          <w:lang w:eastAsia="zh-CN"/>
        </w:rPr>
      </w:pPr>
      <w:r w:rsidRPr="00F0538A">
        <w:rPr>
          <w:lang w:eastAsia="zh-CN"/>
        </w:rPr>
        <w:t>Impact on the UE requirements</w:t>
      </w:r>
      <w:r w:rsidRPr="00F0538A">
        <w:rPr>
          <w:rFonts w:eastAsia="SimSun"/>
          <w:szCs w:val="24"/>
          <w:lang w:eastAsia="zh-CN"/>
        </w:rPr>
        <w:t xml:space="preserve"> as listed in the table</w:t>
      </w:r>
      <w:r w:rsidRPr="00F0538A">
        <w:t>.</w:t>
      </w:r>
    </w:p>
    <w:p w14:paraId="65AFA2FB" w14:textId="31CB2055" w:rsidR="00EF3FF4" w:rsidRPr="00F0538A" w:rsidRDefault="00421653" w:rsidP="003E08FC">
      <w:pPr>
        <w:rPr>
          <w:lang w:eastAsia="zh-CN"/>
        </w:rPr>
      </w:pPr>
      <w:r w:rsidRPr="00F0538A">
        <w:rPr>
          <w:b/>
          <w:lang w:eastAsia="zh-CN"/>
        </w:rPr>
        <w:t>Way forward</w:t>
      </w:r>
      <w:r w:rsidR="00EF3FF4" w:rsidRPr="00F0538A">
        <w:rPr>
          <w:lang w:eastAsia="zh-CN"/>
        </w:rPr>
        <w:t>:</w:t>
      </w:r>
      <w:r w:rsidR="00B4053B" w:rsidRPr="00F0538A">
        <w:rPr>
          <w:lang w:eastAsia="zh-CN"/>
        </w:rPr>
        <w:t xml:space="preserve"> </w:t>
      </w:r>
      <w:r w:rsidR="000C3D96" w:rsidRPr="00F0538A">
        <w:rPr>
          <w:lang w:eastAsia="zh-CN"/>
        </w:rPr>
        <w:t>Open issue</w:t>
      </w:r>
      <w:r w:rsidR="00057458">
        <w:rPr>
          <w:lang w:eastAsia="zh-CN"/>
        </w:rPr>
        <w:t>s which</w:t>
      </w:r>
      <w:r w:rsidR="000C3D96" w:rsidRPr="00F0538A">
        <w:rPr>
          <w:lang w:eastAsia="zh-CN"/>
        </w:rPr>
        <w:t xml:space="preserve"> needs </w:t>
      </w:r>
      <w:r w:rsidR="006C70F9" w:rsidRPr="00F0538A">
        <w:rPr>
          <w:lang w:eastAsia="zh-CN"/>
        </w:rPr>
        <w:t>further discuss</w:t>
      </w:r>
      <w:r w:rsidR="00942BBA" w:rsidRPr="00F0538A">
        <w:rPr>
          <w:lang w:eastAsia="zh-CN"/>
        </w:rPr>
        <w:t>ion</w:t>
      </w:r>
      <w:r w:rsidR="00057458">
        <w:rPr>
          <w:lang w:eastAsia="zh-CN"/>
        </w:rPr>
        <w:t xml:space="preserve"> for 12 PRB scenario</w:t>
      </w:r>
    </w:p>
    <w:p w14:paraId="1E0C6721" w14:textId="5DE8B6A9" w:rsidR="00EF3FF4" w:rsidRPr="00F0538A" w:rsidRDefault="003E08FC" w:rsidP="003E08FC">
      <w:pPr>
        <w:pStyle w:val="B1"/>
        <w:rPr>
          <w:lang w:eastAsia="zh-CN"/>
        </w:rPr>
      </w:pPr>
      <w:r w:rsidRPr="00F0538A">
        <w:rPr>
          <w:lang w:eastAsia="zh-CN"/>
        </w:rPr>
        <w:t>-</w:t>
      </w:r>
      <w:r w:rsidRPr="00F0538A">
        <w:rPr>
          <w:lang w:eastAsia="zh-CN"/>
        </w:rPr>
        <w:tab/>
      </w:r>
      <w:r w:rsidR="00813755" w:rsidRPr="00F0538A">
        <w:t>SSB index reading</w:t>
      </w:r>
    </w:p>
    <w:p w14:paraId="5CDD1EB3" w14:textId="32BB1733" w:rsidR="00B4053B" w:rsidRPr="00F0538A" w:rsidRDefault="003E08FC" w:rsidP="003E08FC">
      <w:pPr>
        <w:pStyle w:val="B1"/>
      </w:pPr>
      <w:r w:rsidRPr="00F0538A">
        <w:rPr>
          <w:lang w:eastAsia="zh-CN"/>
        </w:rPr>
        <w:t>-</w:t>
      </w:r>
      <w:r w:rsidRPr="00F0538A">
        <w:rPr>
          <w:lang w:eastAsia="zh-CN"/>
        </w:rPr>
        <w:tab/>
      </w:r>
      <w:r w:rsidR="00813755" w:rsidRPr="00F0538A">
        <w:t>Evaluation period</w:t>
      </w:r>
    </w:p>
    <w:p w14:paraId="04EA6CD6" w14:textId="34385F76" w:rsidR="00813755" w:rsidRPr="00F0538A" w:rsidRDefault="00F0538A" w:rsidP="00813755">
      <w:pPr>
        <w:pStyle w:val="B1"/>
        <w:ind w:left="284"/>
      </w:pPr>
      <w:r w:rsidRPr="00F0538A">
        <w:t>Companies are encouraged to bring analysis and/or simulation results addressing the open issues.</w:t>
      </w:r>
    </w:p>
    <w:p w14:paraId="367990FC" w14:textId="77777777" w:rsidR="00F0538A" w:rsidRPr="00F0538A" w:rsidRDefault="00F0538A" w:rsidP="00813755">
      <w:pPr>
        <w:pStyle w:val="B1"/>
        <w:ind w:left="284"/>
      </w:pPr>
    </w:p>
    <w:p w14:paraId="3E3D374A" w14:textId="77777777" w:rsidR="00813755" w:rsidRPr="00F0538A" w:rsidRDefault="00813755" w:rsidP="00813755">
      <w:pPr>
        <w:rPr>
          <w:b/>
          <w:u w:val="single"/>
          <w:lang w:eastAsia="ko-KR"/>
        </w:rPr>
      </w:pPr>
      <w:r w:rsidRPr="00F0538A">
        <w:rPr>
          <w:b/>
          <w:u w:val="single"/>
          <w:lang w:eastAsia="ko-KR"/>
        </w:rPr>
        <w:t>Issue 1-2: Impact on Inactive mode Requirements</w:t>
      </w:r>
    </w:p>
    <w:p w14:paraId="4D7ED53E" w14:textId="77777777" w:rsidR="00813755" w:rsidRPr="00F0538A" w:rsidRDefault="00813755" w:rsidP="00813755">
      <w:pPr>
        <w:rPr>
          <w:iCs/>
          <w:lang w:eastAsia="zh-CN"/>
        </w:rPr>
      </w:pPr>
      <w:r w:rsidRPr="00F0538A">
        <w:rPr>
          <w:lang w:eastAsia="zh-CN"/>
        </w:rPr>
        <w:t xml:space="preserve">RRM impact on UE requirements: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813755" w:rsidRPr="00F0538A" w14:paraId="5CEDCD08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90AE" w14:textId="77777777" w:rsidR="00813755" w:rsidRPr="00F0538A" w:rsidRDefault="00813755" w:rsidP="00B3465C">
            <w:pPr>
              <w:rPr>
                <w:lang w:val="en-GB" w:eastAsia="zh-CN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1EEE" w14:textId="77777777" w:rsidR="00813755" w:rsidRPr="00F0538A" w:rsidRDefault="00813755" w:rsidP="00B3465C">
            <w:pPr>
              <w:rPr>
                <w:i/>
                <w:lang w:val="en-GB" w:eastAsia="zh-CN"/>
              </w:rPr>
            </w:pPr>
            <w:r w:rsidRPr="00F0538A">
              <w:rPr>
                <w:iCs/>
                <w:lang w:val="en-GB" w:eastAsia="zh-CN"/>
              </w:rPr>
              <w:t>3MHz channel bandwidth,</w:t>
            </w:r>
            <w:r w:rsidRPr="00F0538A">
              <w:rPr>
                <w:lang w:val="en-GB" w:eastAsia="zh-CN"/>
              </w:rPr>
              <w:t xml:space="preserve"> 12 PRB PBCH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6163" w14:textId="77777777" w:rsidR="00813755" w:rsidRPr="00F0538A" w:rsidRDefault="00813755" w:rsidP="00B3465C">
            <w:pPr>
              <w:rPr>
                <w:i/>
                <w:lang w:val="en-GB" w:eastAsia="zh-CN"/>
              </w:rPr>
            </w:pPr>
            <w:r w:rsidRPr="00F0538A">
              <w:rPr>
                <w:iCs/>
                <w:lang w:val="en-GB" w:eastAsia="zh-CN"/>
              </w:rPr>
              <w:t>5MHz channel bandwidth,</w:t>
            </w:r>
            <w:r w:rsidRPr="00F0538A">
              <w:rPr>
                <w:lang w:val="en-GB" w:eastAsia="zh-CN"/>
              </w:rPr>
              <w:t xml:space="preserve"> 20 PRB PBCH</w:t>
            </w:r>
          </w:p>
        </w:tc>
      </w:tr>
      <w:tr w:rsidR="00813755" w:rsidRPr="00F0538A" w14:paraId="782CA762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A358" w14:textId="77777777" w:rsidR="00813755" w:rsidRPr="00F0538A" w:rsidRDefault="00813755" w:rsidP="00B3465C">
            <w:pPr>
              <w:rPr>
                <w:sz w:val="18"/>
                <w:szCs w:val="18"/>
                <w:lang w:val="en-GB" w:eastAsia="zh-CN"/>
              </w:rPr>
            </w:pPr>
            <w:r w:rsidRPr="00F0538A">
              <w:rPr>
                <w:sz w:val="18"/>
                <w:szCs w:val="18"/>
                <w:lang w:val="en-GB" w:eastAsia="zh-CN"/>
              </w:rPr>
              <w:t>Inactive mode Requirements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2EFB" w14:textId="77777777" w:rsidR="00813755" w:rsidRPr="00F0538A" w:rsidRDefault="00813755" w:rsidP="00B3465C">
            <w:pPr>
              <w:rPr>
                <w:sz w:val="18"/>
                <w:szCs w:val="18"/>
                <w:lang w:val="en-GB" w:eastAsia="zh-CN"/>
              </w:rPr>
            </w:pPr>
            <w:r w:rsidRPr="00F0538A">
              <w:rPr>
                <w:sz w:val="18"/>
                <w:szCs w:val="18"/>
                <w:lang w:val="en-GB" w:eastAsia="zh-CN"/>
              </w:rPr>
              <w:t>FFS on evaluation period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F5A6" w14:textId="77777777" w:rsidR="00813755" w:rsidRPr="00F0538A" w:rsidRDefault="00813755" w:rsidP="00B3465C">
            <w:pPr>
              <w:rPr>
                <w:sz w:val="18"/>
                <w:szCs w:val="18"/>
                <w:lang w:val="en-GB" w:eastAsia="zh-CN"/>
              </w:rPr>
            </w:pPr>
            <w:r w:rsidRPr="00F0538A">
              <w:rPr>
                <w:sz w:val="18"/>
                <w:szCs w:val="18"/>
                <w:lang w:val="en-GB" w:eastAsia="zh-CN"/>
              </w:rPr>
              <w:t>No impact</w:t>
            </w:r>
          </w:p>
          <w:p w14:paraId="0F34D06D" w14:textId="77777777" w:rsidR="00813755" w:rsidRPr="00F0538A" w:rsidRDefault="00813755" w:rsidP="00B3465C">
            <w:pPr>
              <w:rPr>
                <w:sz w:val="18"/>
                <w:szCs w:val="18"/>
                <w:lang w:val="en-GB" w:eastAsia="zh-CN"/>
              </w:rPr>
            </w:pPr>
          </w:p>
        </w:tc>
      </w:tr>
    </w:tbl>
    <w:p w14:paraId="51BA795A" w14:textId="7DA50473" w:rsidR="00813755" w:rsidRPr="00F0538A" w:rsidRDefault="00813755" w:rsidP="00813755">
      <w:pPr>
        <w:pStyle w:val="B1"/>
        <w:ind w:left="284"/>
      </w:pPr>
    </w:p>
    <w:p w14:paraId="696856DC" w14:textId="77777777" w:rsidR="00813755" w:rsidRPr="00F0538A" w:rsidRDefault="00813755" w:rsidP="00813755">
      <w:pPr>
        <w:rPr>
          <w:b/>
          <w:lang w:eastAsia="zh-CN"/>
        </w:rPr>
      </w:pPr>
      <w:r w:rsidRPr="00F0538A">
        <w:rPr>
          <w:b/>
          <w:lang w:eastAsia="zh-CN"/>
        </w:rPr>
        <w:t>Agreement:</w:t>
      </w:r>
    </w:p>
    <w:p w14:paraId="4612288C" w14:textId="77777777" w:rsidR="00813755" w:rsidRPr="00F0538A" w:rsidRDefault="00813755" w:rsidP="00813755">
      <w:pPr>
        <w:rPr>
          <w:b/>
          <w:lang w:eastAsia="zh-CN"/>
        </w:rPr>
      </w:pPr>
      <w:r w:rsidRPr="00F0538A">
        <w:rPr>
          <w:lang w:eastAsia="zh-CN"/>
        </w:rPr>
        <w:t>Impact on the UE requirements</w:t>
      </w:r>
      <w:r w:rsidRPr="00F0538A">
        <w:rPr>
          <w:rFonts w:eastAsia="SimSun"/>
          <w:szCs w:val="24"/>
          <w:lang w:eastAsia="zh-CN"/>
        </w:rPr>
        <w:t xml:space="preserve"> as listed in the table</w:t>
      </w:r>
      <w:r w:rsidRPr="00F0538A">
        <w:t>.</w:t>
      </w:r>
    </w:p>
    <w:p w14:paraId="412C64BD" w14:textId="0049CF64" w:rsidR="00813755" w:rsidRPr="00F0538A" w:rsidRDefault="00813755" w:rsidP="00813755">
      <w:pPr>
        <w:rPr>
          <w:lang w:eastAsia="zh-CN"/>
        </w:rPr>
      </w:pPr>
      <w:r w:rsidRPr="00F0538A">
        <w:rPr>
          <w:b/>
          <w:lang w:eastAsia="zh-CN"/>
        </w:rPr>
        <w:t>Way forward</w:t>
      </w:r>
      <w:r w:rsidRPr="00F0538A">
        <w:rPr>
          <w:lang w:eastAsia="zh-CN"/>
        </w:rPr>
        <w:t>: Open issue</w:t>
      </w:r>
      <w:r w:rsidR="00057458">
        <w:rPr>
          <w:lang w:eastAsia="zh-CN"/>
        </w:rPr>
        <w:t>s which</w:t>
      </w:r>
      <w:r w:rsidRPr="00F0538A">
        <w:rPr>
          <w:lang w:eastAsia="zh-CN"/>
        </w:rPr>
        <w:t xml:space="preserve"> needs further discussion</w:t>
      </w:r>
      <w:r w:rsidR="00057458">
        <w:rPr>
          <w:lang w:eastAsia="zh-CN"/>
        </w:rPr>
        <w:t xml:space="preserve"> for 12 PRB scenario</w:t>
      </w:r>
    </w:p>
    <w:p w14:paraId="5F2179FB" w14:textId="77777777" w:rsidR="00813755" w:rsidRPr="00F0538A" w:rsidRDefault="00813755" w:rsidP="00813755">
      <w:pPr>
        <w:pStyle w:val="B1"/>
        <w:rPr>
          <w:lang w:eastAsia="zh-CN"/>
        </w:rPr>
      </w:pPr>
      <w:r w:rsidRPr="00F0538A">
        <w:rPr>
          <w:lang w:eastAsia="zh-CN"/>
        </w:rPr>
        <w:t>-</w:t>
      </w:r>
      <w:r w:rsidRPr="00F0538A">
        <w:rPr>
          <w:lang w:eastAsia="zh-CN"/>
        </w:rPr>
        <w:tab/>
      </w:r>
      <w:r w:rsidRPr="00F0538A">
        <w:t>SSB index reading</w:t>
      </w:r>
    </w:p>
    <w:p w14:paraId="22516B6D" w14:textId="77777777" w:rsidR="00813755" w:rsidRPr="00F0538A" w:rsidRDefault="00813755" w:rsidP="00813755">
      <w:pPr>
        <w:pStyle w:val="B1"/>
      </w:pPr>
      <w:r w:rsidRPr="00F0538A">
        <w:rPr>
          <w:lang w:eastAsia="zh-CN"/>
        </w:rPr>
        <w:t>-</w:t>
      </w:r>
      <w:r w:rsidRPr="00F0538A">
        <w:rPr>
          <w:lang w:eastAsia="zh-CN"/>
        </w:rPr>
        <w:tab/>
      </w:r>
      <w:r w:rsidRPr="00F0538A">
        <w:t>Evaluation period</w:t>
      </w:r>
    </w:p>
    <w:p w14:paraId="13E62745" w14:textId="77777777" w:rsidR="00F0538A" w:rsidRPr="00F0538A" w:rsidRDefault="00F0538A" w:rsidP="00F0538A">
      <w:pPr>
        <w:pStyle w:val="B1"/>
        <w:ind w:left="284"/>
      </w:pPr>
      <w:r w:rsidRPr="00F0538A">
        <w:t>Companies are encouraged to bring analysis and/or simulation results addressing the open issues.</w:t>
      </w:r>
    </w:p>
    <w:p w14:paraId="3EA8B659" w14:textId="64686951" w:rsidR="00813755" w:rsidRPr="00F0538A" w:rsidRDefault="00813755" w:rsidP="00813755">
      <w:pPr>
        <w:pStyle w:val="B1"/>
        <w:ind w:left="284"/>
      </w:pPr>
    </w:p>
    <w:p w14:paraId="6EF8712D" w14:textId="77777777" w:rsidR="00F0538A" w:rsidRPr="00F0538A" w:rsidRDefault="00F0538A" w:rsidP="00F0538A">
      <w:pPr>
        <w:rPr>
          <w:b/>
          <w:u w:val="single"/>
          <w:lang w:eastAsia="ko-KR"/>
        </w:rPr>
      </w:pPr>
      <w:r w:rsidRPr="00F0538A">
        <w:rPr>
          <w:b/>
          <w:u w:val="single"/>
          <w:lang w:eastAsia="ko-KR"/>
        </w:rPr>
        <w:t>Issue 1-3: Impact on Handover Requirements</w:t>
      </w:r>
    </w:p>
    <w:p w14:paraId="4C1ACFBF" w14:textId="77777777" w:rsidR="00F0538A" w:rsidRPr="00F0538A" w:rsidRDefault="00F0538A" w:rsidP="00F0538A">
      <w:pPr>
        <w:rPr>
          <w:iCs/>
          <w:lang w:eastAsia="zh-CN"/>
        </w:rPr>
      </w:pPr>
      <w:r w:rsidRPr="00F0538A">
        <w:rPr>
          <w:lang w:eastAsia="zh-CN"/>
        </w:rPr>
        <w:t xml:space="preserve">RRM impact on UE requirements: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F0538A" w:rsidRPr="00F0538A" w14:paraId="70B5A4AD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AABA" w14:textId="77777777" w:rsidR="00F0538A" w:rsidRPr="00F0538A" w:rsidRDefault="00F0538A" w:rsidP="00B3465C">
            <w:pPr>
              <w:rPr>
                <w:lang w:val="en-GB" w:eastAsia="zh-CN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8155" w14:textId="77777777" w:rsidR="00F0538A" w:rsidRPr="00F0538A" w:rsidRDefault="00F0538A" w:rsidP="00B3465C">
            <w:pPr>
              <w:rPr>
                <w:i/>
                <w:lang w:val="en-GB" w:eastAsia="zh-CN"/>
              </w:rPr>
            </w:pPr>
            <w:r w:rsidRPr="00F0538A">
              <w:rPr>
                <w:iCs/>
                <w:lang w:val="en-GB" w:eastAsia="zh-CN"/>
              </w:rPr>
              <w:t>3MHz channel bandwidth,</w:t>
            </w:r>
            <w:r w:rsidRPr="00F0538A">
              <w:rPr>
                <w:lang w:val="en-GB" w:eastAsia="zh-CN"/>
              </w:rPr>
              <w:t xml:space="preserve"> 12 PRB PBCH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5299" w14:textId="77777777" w:rsidR="00F0538A" w:rsidRPr="00F0538A" w:rsidRDefault="00F0538A" w:rsidP="00B3465C">
            <w:pPr>
              <w:rPr>
                <w:i/>
                <w:lang w:val="en-GB" w:eastAsia="zh-CN"/>
              </w:rPr>
            </w:pPr>
            <w:r w:rsidRPr="00F0538A">
              <w:rPr>
                <w:iCs/>
                <w:lang w:val="en-GB" w:eastAsia="zh-CN"/>
              </w:rPr>
              <w:t>5MHz channel bandwidth,</w:t>
            </w:r>
            <w:r w:rsidRPr="00F0538A">
              <w:rPr>
                <w:lang w:val="en-GB" w:eastAsia="zh-CN"/>
              </w:rPr>
              <w:t xml:space="preserve"> 20 PRB PBCH</w:t>
            </w:r>
          </w:p>
        </w:tc>
      </w:tr>
      <w:tr w:rsidR="00F0538A" w:rsidRPr="00F0538A" w14:paraId="019C6127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6CAC" w14:textId="77777777" w:rsidR="00F0538A" w:rsidRPr="00F0538A" w:rsidRDefault="00F0538A" w:rsidP="00B3465C">
            <w:pPr>
              <w:rPr>
                <w:sz w:val="18"/>
                <w:szCs w:val="18"/>
                <w:lang w:val="en-GB" w:eastAsia="zh-CN"/>
              </w:rPr>
            </w:pPr>
            <w:r w:rsidRPr="00F0538A">
              <w:rPr>
                <w:sz w:val="18"/>
                <w:szCs w:val="18"/>
                <w:lang w:val="en-GB" w:eastAsia="zh-CN"/>
              </w:rPr>
              <w:t>Handover Requirements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C4A6" w14:textId="77777777" w:rsidR="00F0538A" w:rsidRPr="00F0538A" w:rsidRDefault="00F0538A" w:rsidP="00B3465C">
            <w:pPr>
              <w:rPr>
                <w:sz w:val="18"/>
                <w:szCs w:val="18"/>
                <w:lang w:val="en-GB" w:eastAsia="zh-CN"/>
              </w:rPr>
            </w:pPr>
            <w:r w:rsidRPr="00F0538A">
              <w:rPr>
                <w:sz w:val="18"/>
                <w:szCs w:val="18"/>
                <w:lang w:val="en-GB" w:eastAsia="zh-CN"/>
              </w:rPr>
              <w:t>Impact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D6B2" w14:textId="77777777" w:rsidR="00F0538A" w:rsidRPr="00F0538A" w:rsidRDefault="00F0538A" w:rsidP="00B3465C">
            <w:pPr>
              <w:rPr>
                <w:sz w:val="18"/>
                <w:szCs w:val="18"/>
                <w:lang w:val="en-GB" w:eastAsia="zh-CN"/>
              </w:rPr>
            </w:pPr>
            <w:r w:rsidRPr="00F0538A">
              <w:rPr>
                <w:sz w:val="18"/>
                <w:szCs w:val="18"/>
                <w:lang w:val="en-GB" w:eastAsia="zh-CN"/>
              </w:rPr>
              <w:t>No impact</w:t>
            </w:r>
          </w:p>
          <w:p w14:paraId="4B511B98" w14:textId="77777777" w:rsidR="00F0538A" w:rsidRPr="00F0538A" w:rsidRDefault="00F0538A" w:rsidP="00B3465C">
            <w:pPr>
              <w:rPr>
                <w:sz w:val="18"/>
                <w:szCs w:val="18"/>
                <w:lang w:val="en-GB" w:eastAsia="zh-CN"/>
              </w:rPr>
            </w:pPr>
          </w:p>
        </w:tc>
      </w:tr>
    </w:tbl>
    <w:p w14:paraId="6747BADB" w14:textId="12A2E6D3" w:rsidR="00F0538A" w:rsidRPr="00F0538A" w:rsidRDefault="00F0538A" w:rsidP="00F0538A">
      <w:pPr>
        <w:rPr>
          <w:b/>
          <w:u w:val="single"/>
          <w:lang w:eastAsia="ko-KR"/>
        </w:rPr>
      </w:pPr>
    </w:p>
    <w:p w14:paraId="0D3A4D1B" w14:textId="77777777" w:rsidR="00F0538A" w:rsidRPr="00F0538A" w:rsidRDefault="00F0538A" w:rsidP="00F0538A">
      <w:pPr>
        <w:rPr>
          <w:b/>
          <w:lang w:eastAsia="zh-CN"/>
        </w:rPr>
      </w:pPr>
      <w:r w:rsidRPr="00F0538A">
        <w:rPr>
          <w:b/>
          <w:lang w:eastAsia="zh-CN"/>
        </w:rPr>
        <w:t>Agreement:</w:t>
      </w:r>
    </w:p>
    <w:p w14:paraId="10ACB1C5" w14:textId="77777777" w:rsidR="00F0538A" w:rsidRPr="00F0538A" w:rsidRDefault="00F0538A" w:rsidP="00F0538A">
      <w:pPr>
        <w:rPr>
          <w:b/>
          <w:lang w:eastAsia="zh-CN"/>
        </w:rPr>
      </w:pPr>
      <w:r w:rsidRPr="00F0538A">
        <w:rPr>
          <w:lang w:eastAsia="zh-CN"/>
        </w:rPr>
        <w:t>Impact on the UE requirements</w:t>
      </w:r>
      <w:r w:rsidRPr="00F0538A">
        <w:rPr>
          <w:rFonts w:eastAsia="SimSun"/>
          <w:szCs w:val="24"/>
          <w:lang w:eastAsia="zh-CN"/>
        </w:rPr>
        <w:t xml:space="preserve"> as listed in the table</w:t>
      </w:r>
      <w:r w:rsidRPr="00F0538A">
        <w:t>.</w:t>
      </w:r>
    </w:p>
    <w:p w14:paraId="4C2C8571" w14:textId="70AE8245" w:rsidR="00F0538A" w:rsidRPr="00F0538A" w:rsidRDefault="00F0538A" w:rsidP="00F0538A">
      <w:pPr>
        <w:rPr>
          <w:lang w:eastAsia="zh-CN"/>
        </w:rPr>
      </w:pPr>
      <w:r w:rsidRPr="00F0538A">
        <w:rPr>
          <w:b/>
          <w:lang w:eastAsia="zh-CN"/>
        </w:rPr>
        <w:t>Way forward</w:t>
      </w:r>
      <w:r w:rsidRPr="00F0538A">
        <w:rPr>
          <w:lang w:eastAsia="zh-CN"/>
        </w:rPr>
        <w:t>: Open issue</w:t>
      </w:r>
      <w:r w:rsidR="00057458">
        <w:rPr>
          <w:lang w:eastAsia="zh-CN"/>
        </w:rPr>
        <w:t>s which</w:t>
      </w:r>
      <w:r w:rsidRPr="00F0538A">
        <w:rPr>
          <w:lang w:eastAsia="zh-CN"/>
        </w:rPr>
        <w:t xml:space="preserve"> needs further discussion</w:t>
      </w:r>
      <w:r w:rsidR="00057458">
        <w:rPr>
          <w:lang w:eastAsia="zh-CN"/>
        </w:rPr>
        <w:t xml:space="preserve"> for 12 PRB scenario</w:t>
      </w:r>
    </w:p>
    <w:p w14:paraId="630826B3" w14:textId="77777777" w:rsidR="00F0538A" w:rsidRDefault="00F0538A" w:rsidP="00F0538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B4281">
        <w:t>SSB index reading</w:t>
      </w:r>
    </w:p>
    <w:p w14:paraId="4AC19B63" w14:textId="384C09F0" w:rsidR="00F0538A" w:rsidRDefault="00F0538A" w:rsidP="00F0538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MIB reading delay</w:t>
      </w:r>
    </w:p>
    <w:p w14:paraId="7F7D2C8C" w14:textId="77777777" w:rsidR="00F0538A" w:rsidRDefault="00F0538A" w:rsidP="00F0538A">
      <w:pPr>
        <w:pStyle w:val="B1"/>
        <w:ind w:left="284"/>
      </w:pPr>
      <w:r>
        <w:lastRenderedPageBreak/>
        <w:t>Companies are encouraged to bring analysis and/or simulation results addressing the open issues.</w:t>
      </w:r>
    </w:p>
    <w:p w14:paraId="0E7DDAA9" w14:textId="77777777" w:rsidR="00F0538A" w:rsidRPr="0055733D" w:rsidRDefault="00F0538A" w:rsidP="00F0538A">
      <w:pPr>
        <w:rPr>
          <w:b/>
          <w:u w:val="single"/>
          <w:lang w:eastAsia="ko-KR"/>
        </w:rPr>
      </w:pPr>
    </w:p>
    <w:p w14:paraId="4CD8EB34" w14:textId="77777777" w:rsidR="00F0538A" w:rsidRPr="0055733D" w:rsidRDefault="00F0538A" w:rsidP="00F0538A">
      <w:pPr>
        <w:rPr>
          <w:b/>
          <w:u w:val="single"/>
          <w:lang w:eastAsia="ko-KR"/>
        </w:rPr>
      </w:pPr>
      <w:r w:rsidRPr="0055733D">
        <w:rPr>
          <w:b/>
          <w:u w:val="single"/>
          <w:lang w:eastAsia="ko-KR"/>
        </w:rPr>
        <w:t>Issue 1-4: Impact on RRC Re-establishment Requirements</w:t>
      </w:r>
    </w:p>
    <w:p w14:paraId="38C3FB57" w14:textId="77777777" w:rsidR="00F0538A" w:rsidRPr="00F0538A" w:rsidRDefault="00F0538A" w:rsidP="00F0538A">
      <w:pPr>
        <w:rPr>
          <w:iCs/>
          <w:lang w:eastAsia="zh-CN"/>
        </w:rPr>
      </w:pPr>
      <w:r w:rsidRPr="00F0538A">
        <w:rPr>
          <w:lang w:eastAsia="zh-CN"/>
        </w:rPr>
        <w:t xml:space="preserve">RRM impact on UE requirements: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F0538A" w:rsidRPr="00F0538A" w14:paraId="4C5D5E0A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FD17" w14:textId="77777777" w:rsidR="00F0538A" w:rsidRPr="00F0538A" w:rsidRDefault="00F0538A" w:rsidP="00B3465C">
            <w:pPr>
              <w:rPr>
                <w:lang w:val="en-GB" w:eastAsia="zh-CN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35F1" w14:textId="77777777" w:rsidR="00F0538A" w:rsidRPr="00F0538A" w:rsidRDefault="00F0538A" w:rsidP="00B3465C">
            <w:pPr>
              <w:rPr>
                <w:i/>
                <w:lang w:val="en-GB" w:eastAsia="zh-CN"/>
              </w:rPr>
            </w:pPr>
            <w:r w:rsidRPr="00F0538A">
              <w:rPr>
                <w:iCs/>
                <w:lang w:val="en-GB" w:eastAsia="zh-CN"/>
              </w:rPr>
              <w:t>3MHz channel bandwidth,</w:t>
            </w:r>
            <w:r w:rsidRPr="00F0538A">
              <w:rPr>
                <w:lang w:val="en-GB" w:eastAsia="zh-CN"/>
              </w:rPr>
              <w:t xml:space="preserve"> 12 PRB PBCH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4F8A" w14:textId="77777777" w:rsidR="00F0538A" w:rsidRPr="00F0538A" w:rsidRDefault="00F0538A" w:rsidP="00B3465C">
            <w:pPr>
              <w:rPr>
                <w:i/>
                <w:lang w:val="en-GB" w:eastAsia="zh-CN"/>
              </w:rPr>
            </w:pPr>
            <w:r w:rsidRPr="00F0538A">
              <w:rPr>
                <w:iCs/>
                <w:lang w:val="en-GB" w:eastAsia="zh-CN"/>
              </w:rPr>
              <w:t>5MHz channel bandwidth,</w:t>
            </w:r>
            <w:r w:rsidRPr="00F0538A">
              <w:rPr>
                <w:lang w:val="en-GB" w:eastAsia="zh-CN"/>
              </w:rPr>
              <w:t xml:space="preserve"> 20 PRB PBCH</w:t>
            </w:r>
          </w:p>
        </w:tc>
      </w:tr>
      <w:tr w:rsidR="00F0538A" w:rsidRPr="00F0538A" w14:paraId="36CB911C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77AE" w14:textId="77777777" w:rsidR="00F0538A" w:rsidRPr="00F0538A" w:rsidRDefault="00F0538A" w:rsidP="00B3465C">
            <w:pPr>
              <w:rPr>
                <w:sz w:val="18"/>
                <w:szCs w:val="18"/>
                <w:lang w:val="en-GB" w:eastAsia="zh-CN"/>
              </w:rPr>
            </w:pPr>
            <w:r w:rsidRPr="00F0538A">
              <w:rPr>
                <w:sz w:val="18"/>
                <w:szCs w:val="18"/>
                <w:lang w:val="en-GB" w:eastAsia="zh-CN"/>
              </w:rPr>
              <w:t>RRC Re-establishment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2415" w14:textId="77777777" w:rsidR="00F0538A" w:rsidRPr="00F0538A" w:rsidRDefault="00F0538A" w:rsidP="00B3465C">
            <w:pPr>
              <w:rPr>
                <w:sz w:val="18"/>
                <w:szCs w:val="18"/>
                <w:lang w:val="en-GB" w:eastAsia="zh-CN"/>
              </w:rPr>
            </w:pPr>
            <w:r w:rsidRPr="00F0538A">
              <w:rPr>
                <w:sz w:val="18"/>
                <w:szCs w:val="18"/>
                <w:lang w:val="en-GB" w:eastAsia="zh-CN"/>
              </w:rPr>
              <w:t>Impact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F33F" w14:textId="77777777" w:rsidR="00F0538A" w:rsidRPr="00F0538A" w:rsidRDefault="00F0538A" w:rsidP="00B3465C">
            <w:pPr>
              <w:rPr>
                <w:sz w:val="18"/>
                <w:szCs w:val="18"/>
                <w:lang w:val="en-GB" w:eastAsia="zh-CN"/>
              </w:rPr>
            </w:pPr>
            <w:r w:rsidRPr="00F0538A">
              <w:rPr>
                <w:sz w:val="18"/>
                <w:szCs w:val="18"/>
                <w:lang w:val="en-GB" w:eastAsia="zh-CN"/>
              </w:rPr>
              <w:t>No impact</w:t>
            </w:r>
          </w:p>
          <w:p w14:paraId="5021ABE0" w14:textId="77777777" w:rsidR="00F0538A" w:rsidRPr="00F0538A" w:rsidRDefault="00F0538A" w:rsidP="00B3465C">
            <w:pPr>
              <w:rPr>
                <w:sz w:val="18"/>
                <w:szCs w:val="18"/>
                <w:lang w:val="en-GB" w:eastAsia="zh-CN"/>
              </w:rPr>
            </w:pPr>
          </w:p>
        </w:tc>
      </w:tr>
    </w:tbl>
    <w:p w14:paraId="3A8AA5C1" w14:textId="77777777" w:rsidR="00F0538A" w:rsidRPr="00F0538A" w:rsidRDefault="00F0538A" w:rsidP="00F0538A">
      <w:pPr>
        <w:rPr>
          <w:b/>
          <w:u w:val="single"/>
          <w:lang w:eastAsia="ko-KR"/>
        </w:rPr>
      </w:pPr>
    </w:p>
    <w:p w14:paraId="5F8F1730" w14:textId="77777777" w:rsidR="00F0538A" w:rsidRDefault="00F0538A" w:rsidP="00F0538A">
      <w:pPr>
        <w:rPr>
          <w:b/>
          <w:lang w:eastAsia="zh-CN"/>
        </w:rPr>
      </w:pPr>
      <w:r>
        <w:rPr>
          <w:b/>
          <w:lang w:eastAsia="zh-CN"/>
        </w:rPr>
        <w:t>Agreement:</w:t>
      </w:r>
    </w:p>
    <w:p w14:paraId="0F7980A8" w14:textId="77777777" w:rsidR="00F0538A" w:rsidRDefault="00F0538A" w:rsidP="00F0538A">
      <w:pPr>
        <w:rPr>
          <w:b/>
          <w:lang w:eastAsia="zh-CN"/>
        </w:rPr>
      </w:pPr>
      <w:r>
        <w:rPr>
          <w:lang w:eastAsia="zh-CN"/>
        </w:rPr>
        <w:t>I</w:t>
      </w:r>
      <w:r w:rsidRPr="0055733D">
        <w:rPr>
          <w:lang w:eastAsia="zh-CN"/>
        </w:rPr>
        <w:t xml:space="preserve">mpact on </w:t>
      </w:r>
      <w:r>
        <w:rPr>
          <w:lang w:eastAsia="zh-CN"/>
        </w:rPr>
        <w:t xml:space="preserve">the </w:t>
      </w:r>
      <w:r w:rsidRPr="0055733D">
        <w:rPr>
          <w:lang w:eastAsia="zh-CN"/>
        </w:rPr>
        <w:t>UE requirements</w:t>
      </w:r>
      <w:r w:rsidRPr="0055733D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 xml:space="preserve">as listed in </w:t>
      </w:r>
      <w:r w:rsidRPr="0055733D">
        <w:rPr>
          <w:rFonts w:eastAsia="SimSun"/>
          <w:szCs w:val="24"/>
          <w:lang w:eastAsia="zh-CN"/>
        </w:rPr>
        <w:t>the table</w:t>
      </w:r>
      <w:r>
        <w:t>.</w:t>
      </w:r>
    </w:p>
    <w:p w14:paraId="434955F1" w14:textId="13F99D48" w:rsidR="00F0538A" w:rsidRDefault="00F0538A" w:rsidP="00F0538A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>: Open issue</w:t>
      </w:r>
      <w:r w:rsidR="00057458">
        <w:rPr>
          <w:lang w:eastAsia="zh-CN"/>
        </w:rPr>
        <w:t>s which</w:t>
      </w:r>
      <w:r>
        <w:rPr>
          <w:lang w:eastAsia="zh-CN"/>
        </w:rPr>
        <w:t xml:space="preserve"> needs further discussion</w:t>
      </w:r>
      <w:r w:rsidR="00057458">
        <w:rPr>
          <w:lang w:eastAsia="zh-CN"/>
        </w:rPr>
        <w:t xml:space="preserve"> for 12 PRB scenario</w:t>
      </w:r>
    </w:p>
    <w:p w14:paraId="6F72DF21" w14:textId="77777777" w:rsidR="00F0538A" w:rsidRDefault="00F0538A" w:rsidP="00F0538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B4281">
        <w:t>SSB index reading</w:t>
      </w:r>
    </w:p>
    <w:p w14:paraId="24E6FA5D" w14:textId="77777777" w:rsidR="00F0538A" w:rsidRDefault="00F0538A" w:rsidP="00F0538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MIB reading delay</w:t>
      </w:r>
    </w:p>
    <w:p w14:paraId="4C1F818C" w14:textId="77777777" w:rsidR="00F0538A" w:rsidRDefault="00F0538A" w:rsidP="00F0538A">
      <w:pPr>
        <w:pStyle w:val="B1"/>
        <w:ind w:left="284"/>
      </w:pPr>
      <w:r>
        <w:t>Companies are encouraged to bring analysis and/or simulation results addressing the open issues.</w:t>
      </w:r>
    </w:p>
    <w:p w14:paraId="149D3B4B" w14:textId="63DB7382" w:rsidR="00F0538A" w:rsidRDefault="00F0538A" w:rsidP="00813755">
      <w:pPr>
        <w:pStyle w:val="B1"/>
        <w:ind w:left="284"/>
      </w:pPr>
    </w:p>
    <w:p w14:paraId="7CB731CA" w14:textId="77777777" w:rsidR="00F0538A" w:rsidRPr="00057458" w:rsidRDefault="00F0538A" w:rsidP="00F0538A">
      <w:pPr>
        <w:rPr>
          <w:b/>
          <w:u w:val="single"/>
          <w:lang w:eastAsia="ko-KR"/>
        </w:rPr>
      </w:pPr>
      <w:r w:rsidRPr="00057458">
        <w:rPr>
          <w:b/>
          <w:u w:val="single"/>
          <w:lang w:eastAsia="ko-KR"/>
        </w:rPr>
        <w:t>Issue 1-5: Impact on RRC Connection Release with Redirection Requirements</w:t>
      </w:r>
    </w:p>
    <w:p w14:paraId="1AFE12E3" w14:textId="77777777" w:rsidR="00F0538A" w:rsidRPr="00057458" w:rsidRDefault="00F0538A" w:rsidP="00F0538A">
      <w:pPr>
        <w:rPr>
          <w:iCs/>
          <w:lang w:eastAsia="zh-CN"/>
        </w:rPr>
      </w:pPr>
      <w:r w:rsidRPr="00057458">
        <w:rPr>
          <w:lang w:eastAsia="zh-CN"/>
        </w:rPr>
        <w:t xml:space="preserve">RRM impact on UE requirements: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F0538A" w:rsidRPr="00057458" w14:paraId="2ECB82D7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55B9" w14:textId="77777777" w:rsidR="00F0538A" w:rsidRPr="00057458" w:rsidRDefault="00F0538A" w:rsidP="00B3465C">
            <w:pPr>
              <w:rPr>
                <w:lang w:val="en-GB" w:eastAsia="zh-CN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6A15" w14:textId="77777777" w:rsidR="00F0538A" w:rsidRPr="00057458" w:rsidRDefault="00F0538A" w:rsidP="00B3465C">
            <w:pPr>
              <w:rPr>
                <w:i/>
                <w:lang w:val="en-GB" w:eastAsia="zh-CN"/>
              </w:rPr>
            </w:pPr>
            <w:r w:rsidRPr="00057458">
              <w:rPr>
                <w:iCs/>
                <w:lang w:val="en-GB" w:eastAsia="zh-CN"/>
              </w:rPr>
              <w:t>3MHz channel bandwidth,</w:t>
            </w:r>
            <w:r w:rsidRPr="00057458">
              <w:rPr>
                <w:lang w:val="en-GB" w:eastAsia="zh-CN"/>
              </w:rPr>
              <w:t xml:space="preserve"> 12 PRB PBCH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733C" w14:textId="77777777" w:rsidR="00F0538A" w:rsidRPr="00057458" w:rsidRDefault="00F0538A" w:rsidP="00B3465C">
            <w:pPr>
              <w:rPr>
                <w:i/>
                <w:lang w:val="en-GB" w:eastAsia="zh-CN"/>
              </w:rPr>
            </w:pPr>
            <w:r w:rsidRPr="00057458">
              <w:rPr>
                <w:iCs/>
                <w:lang w:val="en-GB" w:eastAsia="zh-CN"/>
              </w:rPr>
              <w:t>5MHz channel bandwidth,</w:t>
            </w:r>
            <w:r w:rsidRPr="00057458">
              <w:rPr>
                <w:lang w:val="en-GB" w:eastAsia="zh-CN"/>
              </w:rPr>
              <w:t xml:space="preserve"> 20 PRB PBCH</w:t>
            </w:r>
          </w:p>
        </w:tc>
      </w:tr>
      <w:tr w:rsidR="00F0538A" w:rsidRPr="00057458" w14:paraId="01F48F9F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34DE" w14:textId="77777777" w:rsidR="00F0538A" w:rsidRPr="00057458" w:rsidRDefault="00F0538A" w:rsidP="00B3465C">
            <w:pPr>
              <w:rPr>
                <w:sz w:val="18"/>
                <w:szCs w:val="18"/>
                <w:lang w:val="en-GB" w:eastAsia="zh-CN"/>
              </w:rPr>
            </w:pPr>
            <w:r w:rsidRPr="00057458">
              <w:rPr>
                <w:sz w:val="18"/>
                <w:szCs w:val="18"/>
                <w:lang w:val="en-GB" w:eastAsia="zh-CN"/>
              </w:rPr>
              <w:t>RRC Connection Release with Redirection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FC6C" w14:textId="77777777" w:rsidR="00F0538A" w:rsidRPr="00057458" w:rsidRDefault="00F0538A" w:rsidP="00B3465C">
            <w:pPr>
              <w:rPr>
                <w:sz w:val="18"/>
                <w:szCs w:val="18"/>
                <w:lang w:val="en-GB" w:eastAsia="zh-CN"/>
              </w:rPr>
            </w:pPr>
            <w:r w:rsidRPr="00057458">
              <w:rPr>
                <w:sz w:val="18"/>
                <w:szCs w:val="18"/>
                <w:lang w:val="en-GB" w:eastAsia="zh-CN"/>
              </w:rPr>
              <w:t>Impact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718E" w14:textId="77777777" w:rsidR="00F0538A" w:rsidRPr="00057458" w:rsidRDefault="00F0538A" w:rsidP="00B3465C">
            <w:pPr>
              <w:rPr>
                <w:sz w:val="18"/>
                <w:szCs w:val="18"/>
                <w:lang w:val="en-GB" w:eastAsia="zh-CN"/>
              </w:rPr>
            </w:pPr>
            <w:r w:rsidRPr="00057458">
              <w:rPr>
                <w:sz w:val="18"/>
                <w:szCs w:val="18"/>
                <w:lang w:val="en-GB" w:eastAsia="zh-CN"/>
              </w:rPr>
              <w:t>No impact</w:t>
            </w:r>
          </w:p>
          <w:p w14:paraId="142C48E1" w14:textId="77777777" w:rsidR="00F0538A" w:rsidRPr="00057458" w:rsidRDefault="00F0538A" w:rsidP="00B3465C">
            <w:pPr>
              <w:rPr>
                <w:sz w:val="18"/>
                <w:szCs w:val="18"/>
                <w:lang w:val="en-GB" w:eastAsia="zh-CN"/>
              </w:rPr>
            </w:pPr>
          </w:p>
        </w:tc>
      </w:tr>
    </w:tbl>
    <w:p w14:paraId="1E367CDD" w14:textId="77777777" w:rsidR="00F0538A" w:rsidRPr="00057458" w:rsidRDefault="00F0538A" w:rsidP="00F0538A">
      <w:pPr>
        <w:rPr>
          <w:b/>
          <w:u w:val="single"/>
          <w:lang w:eastAsia="ko-KR"/>
        </w:rPr>
      </w:pPr>
    </w:p>
    <w:p w14:paraId="0BEA9035" w14:textId="77777777" w:rsidR="00F0538A" w:rsidRPr="00057458" w:rsidRDefault="00F0538A" w:rsidP="00F0538A">
      <w:pPr>
        <w:rPr>
          <w:b/>
          <w:lang w:eastAsia="zh-CN"/>
        </w:rPr>
      </w:pPr>
      <w:r w:rsidRPr="00057458">
        <w:rPr>
          <w:b/>
          <w:lang w:eastAsia="zh-CN"/>
        </w:rPr>
        <w:t>Agreement:</w:t>
      </w:r>
    </w:p>
    <w:p w14:paraId="40AAE6A5" w14:textId="77777777" w:rsidR="00F0538A" w:rsidRPr="00057458" w:rsidRDefault="00F0538A" w:rsidP="00F0538A">
      <w:pPr>
        <w:rPr>
          <w:b/>
          <w:lang w:eastAsia="zh-CN"/>
        </w:rPr>
      </w:pPr>
      <w:r w:rsidRPr="00057458">
        <w:rPr>
          <w:lang w:eastAsia="zh-CN"/>
        </w:rPr>
        <w:t>Impact on the UE requirements</w:t>
      </w:r>
      <w:r w:rsidRPr="00057458">
        <w:rPr>
          <w:rFonts w:eastAsia="SimSun"/>
          <w:szCs w:val="24"/>
          <w:lang w:eastAsia="zh-CN"/>
        </w:rPr>
        <w:t xml:space="preserve"> as listed in the table</w:t>
      </w:r>
      <w:r w:rsidRPr="00057458">
        <w:t>.</w:t>
      </w:r>
    </w:p>
    <w:p w14:paraId="775F13EA" w14:textId="70D4620A" w:rsidR="00F0538A" w:rsidRPr="00057458" w:rsidRDefault="00F0538A" w:rsidP="00F0538A">
      <w:pPr>
        <w:rPr>
          <w:lang w:eastAsia="zh-CN"/>
        </w:rPr>
      </w:pPr>
      <w:r w:rsidRPr="00057458">
        <w:rPr>
          <w:b/>
          <w:lang w:eastAsia="zh-CN"/>
        </w:rPr>
        <w:t>Way forward</w:t>
      </w:r>
      <w:r w:rsidRPr="00057458">
        <w:rPr>
          <w:lang w:eastAsia="zh-CN"/>
        </w:rPr>
        <w:t>: Open issue</w:t>
      </w:r>
      <w:r w:rsidR="00057458" w:rsidRPr="00057458">
        <w:rPr>
          <w:lang w:eastAsia="zh-CN"/>
        </w:rPr>
        <w:t>s</w:t>
      </w:r>
      <w:r w:rsidRPr="00057458">
        <w:rPr>
          <w:lang w:eastAsia="zh-CN"/>
        </w:rPr>
        <w:t xml:space="preserve"> </w:t>
      </w:r>
      <w:r w:rsidR="00057458" w:rsidRPr="00057458">
        <w:rPr>
          <w:lang w:eastAsia="zh-CN"/>
        </w:rPr>
        <w:t xml:space="preserve">which </w:t>
      </w:r>
      <w:r w:rsidRPr="00057458">
        <w:rPr>
          <w:lang w:eastAsia="zh-CN"/>
        </w:rPr>
        <w:t>needs further discussion</w:t>
      </w:r>
      <w:r w:rsidR="00057458" w:rsidRPr="00057458">
        <w:rPr>
          <w:lang w:eastAsia="zh-CN"/>
        </w:rPr>
        <w:t xml:space="preserve"> for 12 PRB scenario</w:t>
      </w:r>
    </w:p>
    <w:p w14:paraId="158BFF42" w14:textId="77777777" w:rsidR="00F0538A" w:rsidRPr="00057458" w:rsidRDefault="00F0538A" w:rsidP="00F0538A">
      <w:pPr>
        <w:pStyle w:val="B1"/>
        <w:rPr>
          <w:lang w:eastAsia="zh-CN"/>
        </w:rPr>
      </w:pPr>
      <w:r w:rsidRPr="00057458">
        <w:rPr>
          <w:lang w:eastAsia="zh-CN"/>
        </w:rPr>
        <w:t>-</w:t>
      </w:r>
      <w:r w:rsidRPr="00057458">
        <w:rPr>
          <w:lang w:eastAsia="zh-CN"/>
        </w:rPr>
        <w:tab/>
      </w:r>
      <w:r w:rsidRPr="00057458">
        <w:t>SSB index reading</w:t>
      </w:r>
    </w:p>
    <w:p w14:paraId="36CC3535" w14:textId="77777777" w:rsidR="00F0538A" w:rsidRPr="00057458" w:rsidRDefault="00F0538A" w:rsidP="00F0538A">
      <w:pPr>
        <w:pStyle w:val="B1"/>
      </w:pPr>
      <w:r w:rsidRPr="00057458">
        <w:rPr>
          <w:lang w:eastAsia="zh-CN"/>
        </w:rPr>
        <w:t>-</w:t>
      </w:r>
      <w:r w:rsidRPr="00057458">
        <w:rPr>
          <w:lang w:eastAsia="zh-CN"/>
        </w:rPr>
        <w:tab/>
      </w:r>
      <w:r w:rsidRPr="00057458">
        <w:t>MIB reading delay</w:t>
      </w:r>
    </w:p>
    <w:p w14:paraId="53220EDD" w14:textId="77777777" w:rsidR="00F0538A" w:rsidRPr="00057458" w:rsidRDefault="00F0538A" w:rsidP="00F0538A">
      <w:pPr>
        <w:pStyle w:val="B1"/>
        <w:ind w:left="284"/>
      </w:pPr>
      <w:r w:rsidRPr="00057458">
        <w:t>Companies are encouraged to bring analysis and/or simulation results addressing the open issues.</w:t>
      </w:r>
    </w:p>
    <w:p w14:paraId="74EB2A00" w14:textId="77777777" w:rsidR="00F0538A" w:rsidRPr="00057458" w:rsidRDefault="00F0538A" w:rsidP="00813755">
      <w:pPr>
        <w:pStyle w:val="B1"/>
        <w:ind w:left="284"/>
      </w:pPr>
    </w:p>
    <w:p w14:paraId="0CB08D29" w14:textId="77777777" w:rsidR="00057458" w:rsidRPr="007A45D5" w:rsidRDefault="00057458" w:rsidP="00057458">
      <w:pPr>
        <w:rPr>
          <w:b/>
          <w:u w:val="single"/>
          <w:lang w:eastAsia="ko-KR"/>
        </w:rPr>
      </w:pPr>
      <w:r w:rsidRPr="00354048">
        <w:rPr>
          <w:b/>
          <w:u w:val="single"/>
          <w:lang w:eastAsia="ko-KR"/>
        </w:rPr>
        <w:t>Issue 1-6: Impact on UE Transmit timing Requirements</w:t>
      </w:r>
    </w:p>
    <w:p w14:paraId="6C24169D" w14:textId="77777777" w:rsidR="00057458" w:rsidRPr="007A45D5" w:rsidRDefault="00057458" w:rsidP="00057458">
      <w:pPr>
        <w:rPr>
          <w:iCs/>
          <w:lang w:eastAsia="zh-CN"/>
        </w:rPr>
      </w:pPr>
      <w:r w:rsidRPr="007A45D5">
        <w:rPr>
          <w:lang w:eastAsia="zh-CN"/>
        </w:rPr>
        <w:t xml:space="preserve">RRM impact on UE requirements: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057458" w:rsidRPr="007A45D5" w14:paraId="29B076B6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8341" w14:textId="77777777" w:rsidR="00057458" w:rsidRPr="007A45D5" w:rsidRDefault="00057458" w:rsidP="00B3465C">
            <w:pPr>
              <w:rPr>
                <w:lang w:val="en-GB" w:eastAsia="zh-CN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3BA4" w14:textId="77777777" w:rsidR="00057458" w:rsidRPr="007A45D5" w:rsidRDefault="00057458" w:rsidP="00B3465C">
            <w:pPr>
              <w:rPr>
                <w:i/>
                <w:lang w:val="en-GB" w:eastAsia="zh-CN"/>
              </w:rPr>
            </w:pPr>
            <w:r w:rsidRPr="007A45D5">
              <w:rPr>
                <w:iCs/>
                <w:lang w:val="en-GB" w:eastAsia="zh-CN"/>
              </w:rPr>
              <w:t>3MHz channel bandwidth,</w:t>
            </w:r>
            <w:r w:rsidRPr="007A45D5">
              <w:rPr>
                <w:lang w:val="en-GB" w:eastAsia="zh-CN"/>
              </w:rPr>
              <w:t xml:space="preserve"> 12 PRB PBCH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D30D" w14:textId="77777777" w:rsidR="00057458" w:rsidRPr="007A45D5" w:rsidRDefault="00057458" w:rsidP="00B3465C">
            <w:pPr>
              <w:rPr>
                <w:i/>
                <w:lang w:val="en-GB" w:eastAsia="zh-CN"/>
              </w:rPr>
            </w:pPr>
            <w:r w:rsidRPr="007A45D5">
              <w:rPr>
                <w:iCs/>
                <w:lang w:val="en-GB" w:eastAsia="zh-CN"/>
              </w:rPr>
              <w:t>5MHz channel bandwidth,</w:t>
            </w:r>
            <w:r w:rsidRPr="007A45D5">
              <w:rPr>
                <w:lang w:val="en-GB" w:eastAsia="zh-CN"/>
              </w:rPr>
              <w:t xml:space="preserve"> 20 PRB PBCH</w:t>
            </w:r>
          </w:p>
        </w:tc>
      </w:tr>
      <w:tr w:rsidR="00057458" w:rsidRPr="007A45D5" w14:paraId="6B985E60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E78D" w14:textId="77777777" w:rsidR="00057458" w:rsidRPr="007A45D5" w:rsidRDefault="00057458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Alternative 1:</w:t>
            </w:r>
          </w:p>
          <w:p w14:paraId="76ADF857" w14:textId="77777777" w:rsidR="00057458" w:rsidRPr="007A45D5" w:rsidRDefault="00057458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UE Transmit timing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2602" w14:textId="77777777" w:rsidR="00057458" w:rsidRPr="007A45D5" w:rsidRDefault="00057458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Impact:</w:t>
            </w:r>
          </w:p>
          <w:p w14:paraId="7847CCB3" w14:textId="77777777" w:rsidR="00057458" w:rsidRPr="007A45D5" w:rsidRDefault="00057458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No Impact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F525" w14:textId="77777777" w:rsidR="00057458" w:rsidRPr="007A45D5" w:rsidRDefault="00057458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No impact</w:t>
            </w:r>
          </w:p>
          <w:p w14:paraId="08BD920B" w14:textId="77777777" w:rsidR="00057458" w:rsidRPr="007A45D5" w:rsidRDefault="00057458" w:rsidP="00B3465C">
            <w:pPr>
              <w:rPr>
                <w:sz w:val="18"/>
                <w:szCs w:val="18"/>
                <w:lang w:val="en-GB" w:eastAsia="zh-CN"/>
              </w:rPr>
            </w:pPr>
          </w:p>
        </w:tc>
      </w:tr>
      <w:tr w:rsidR="00057458" w:rsidRPr="007A45D5" w14:paraId="7422B34B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736C" w14:textId="77777777" w:rsidR="00057458" w:rsidRPr="007A45D5" w:rsidRDefault="00057458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Alternative 2:</w:t>
            </w:r>
          </w:p>
          <w:p w14:paraId="1B7DDB77" w14:textId="77777777" w:rsidR="00057458" w:rsidRPr="007A45D5" w:rsidRDefault="00057458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UE Transmit timing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26EB" w14:textId="77777777" w:rsidR="00057458" w:rsidRPr="007A45D5" w:rsidRDefault="00057458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Impact:</w:t>
            </w:r>
          </w:p>
          <w:p w14:paraId="6536D22C" w14:textId="77777777" w:rsidR="00057458" w:rsidRPr="007A45D5" w:rsidRDefault="00057458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FFS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C2CC" w14:textId="77777777" w:rsidR="00057458" w:rsidRPr="007A45D5" w:rsidRDefault="00057458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No impact</w:t>
            </w:r>
          </w:p>
        </w:tc>
      </w:tr>
    </w:tbl>
    <w:p w14:paraId="72454460" w14:textId="496BB166" w:rsidR="00057458" w:rsidRDefault="00057458" w:rsidP="00057458">
      <w:pPr>
        <w:rPr>
          <w:b/>
          <w:u w:val="single"/>
          <w:lang w:eastAsia="ko-KR"/>
        </w:rPr>
      </w:pPr>
    </w:p>
    <w:p w14:paraId="01F9F1D8" w14:textId="77777777" w:rsidR="005026CC" w:rsidRPr="00057458" w:rsidRDefault="005026CC" w:rsidP="005026CC">
      <w:pPr>
        <w:rPr>
          <w:b/>
          <w:lang w:eastAsia="zh-CN"/>
        </w:rPr>
      </w:pPr>
      <w:bookmarkStart w:id="2" w:name="_Hlk133262517"/>
      <w:r w:rsidRPr="00057458">
        <w:rPr>
          <w:b/>
          <w:lang w:eastAsia="zh-CN"/>
        </w:rPr>
        <w:t>Agreement:</w:t>
      </w:r>
    </w:p>
    <w:p w14:paraId="13A069BB" w14:textId="77777777" w:rsidR="001C51D6" w:rsidRDefault="001C51D6" w:rsidP="001C51D6">
      <w:r>
        <w:rPr>
          <w:lang w:eastAsia="zh-CN"/>
        </w:rPr>
        <w:lastRenderedPageBreak/>
        <w:t xml:space="preserve">Option 1 is agreed. </w:t>
      </w:r>
      <w:r w:rsidRPr="00057458">
        <w:rPr>
          <w:lang w:eastAsia="zh-CN"/>
        </w:rPr>
        <w:t>Impact on the UE requirements</w:t>
      </w:r>
      <w:r w:rsidRPr="00057458">
        <w:rPr>
          <w:rFonts w:eastAsia="SimSun"/>
          <w:szCs w:val="24"/>
          <w:lang w:eastAsia="zh-CN"/>
        </w:rPr>
        <w:t xml:space="preserve"> as listed in the table</w:t>
      </w:r>
      <w:r w:rsidRPr="00057458">
        <w:t>.</w:t>
      </w:r>
    </w:p>
    <w:p w14:paraId="60B3DA09" w14:textId="6B4356E2" w:rsidR="005026CC" w:rsidRPr="00057458" w:rsidRDefault="005026CC" w:rsidP="005026CC">
      <w:pPr>
        <w:rPr>
          <w:b/>
          <w:lang w:eastAsia="zh-CN"/>
        </w:rPr>
      </w:pPr>
      <w:r>
        <w:t>Issue is closed</w:t>
      </w:r>
    </w:p>
    <w:bookmarkEnd w:id="2"/>
    <w:p w14:paraId="43CF77CE" w14:textId="77777777" w:rsidR="007A45D5" w:rsidRPr="007A45D5" w:rsidRDefault="007A45D5" w:rsidP="00057458">
      <w:pPr>
        <w:rPr>
          <w:b/>
          <w:u w:val="single"/>
          <w:lang w:eastAsia="ko-KR"/>
        </w:rPr>
      </w:pPr>
    </w:p>
    <w:p w14:paraId="7D24B16C" w14:textId="77777777" w:rsidR="007A45D5" w:rsidRPr="007A45D5" w:rsidRDefault="007A45D5" w:rsidP="007A45D5">
      <w:pPr>
        <w:rPr>
          <w:b/>
          <w:u w:val="single"/>
          <w:lang w:eastAsia="ko-KR"/>
        </w:rPr>
      </w:pPr>
      <w:r w:rsidRPr="007A45D5">
        <w:rPr>
          <w:b/>
          <w:u w:val="single"/>
          <w:lang w:eastAsia="ko-KR"/>
        </w:rPr>
        <w:t>Issue 1-7: Impact on UE RLM Requirements</w:t>
      </w:r>
    </w:p>
    <w:p w14:paraId="03B76B82" w14:textId="77777777" w:rsidR="007A45D5" w:rsidRPr="007A45D5" w:rsidRDefault="007A45D5" w:rsidP="007A45D5">
      <w:pPr>
        <w:rPr>
          <w:iCs/>
          <w:lang w:eastAsia="zh-CN"/>
        </w:rPr>
      </w:pPr>
      <w:r w:rsidRPr="007A45D5">
        <w:rPr>
          <w:lang w:eastAsia="zh-CN"/>
        </w:rPr>
        <w:t xml:space="preserve">RRM impact on UE requirements: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7A45D5" w:rsidRPr="007A45D5" w14:paraId="6768642B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0F34" w14:textId="77777777" w:rsidR="007A45D5" w:rsidRPr="007A45D5" w:rsidRDefault="007A45D5" w:rsidP="00B3465C">
            <w:pPr>
              <w:rPr>
                <w:lang w:val="en-GB" w:eastAsia="zh-CN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0179" w14:textId="77777777" w:rsidR="007A45D5" w:rsidRPr="007A45D5" w:rsidRDefault="007A45D5" w:rsidP="00B3465C">
            <w:pPr>
              <w:rPr>
                <w:i/>
                <w:lang w:val="en-GB" w:eastAsia="zh-CN"/>
              </w:rPr>
            </w:pPr>
            <w:r w:rsidRPr="007A45D5">
              <w:rPr>
                <w:iCs/>
                <w:lang w:val="en-GB" w:eastAsia="zh-CN"/>
              </w:rPr>
              <w:t>3MHz channel bandwidth,</w:t>
            </w:r>
            <w:r w:rsidRPr="007A45D5">
              <w:rPr>
                <w:lang w:val="en-GB" w:eastAsia="zh-CN"/>
              </w:rPr>
              <w:t xml:space="preserve"> 12 PRB PBCH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7903" w14:textId="77777777" w:rsidR="007A45D5" w:rsidRPr="007A45D5" w:rsidRDefault="007A45D5" w:rsidP="00B3465C">
            <w:pPr>
              <w:rPr>
                <w:i/>
                <w:lang w:val="en-GB" w:eastAsia="zh-CN"/>
              </w:rPr>
            </w:pPr>
            <w:r w:rsidRPr="007A45D5">
              <w:rPr>
                <w:iCs/>
                <w:lang w:val="en-GB" w:eastAsia="zh-CN"/>
              </w:rPr>
              <w:t>5MHz channel bandwidth,</w:t>
            </w:r>
            <w:r w:rsidRPr="007A45D5">
              <w:rPr>
                <w:lang w:val="en-GB" w:eastAsia="zh-CN"/>
              </w:rPr>
              <w:t xml:space="preserve"> 20 PRB PBCH</w:t>
            </w:r>
          </w:p>
        </w:tc>
      </w:tr>
      <w:tr w:rsidR="007A45D5" w:rsidRPr="007A45D5" w14:paraId="259D3696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BE08" w14:textId="77777777" w:rsidR="007A45D5" w:rsidRPr="007A45D5" w:rsidRDefault="007A45D5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SSB-based RLM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0EC6" w14:textId="77777777" w:rsidR="007A45D5" w:rsidRPr="007A45D5" w:rsidRDefault="007A45D5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Impact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A1EA" w14:textId="77777777" w:rsidR="007A45D5" w:rsidRPr="007A45D5" w:rsidRDefault="007A45D5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FFS</w:t>
            </w:r>
          </w:p>
          <w:p w14:paraId="58D95BA2" w14:textId="77777777" w:rsidR="007A45D5" w:rsidRPr="007A45D5" w:rsidRDefault="007A45D5" w:rsidP="00B3465C">
            <w:pPr>
              <w:rPr>
                <w:sz w:val="18"/>
                <w:szCs w:val="18"/>
                <w:lang w:val="en-GB" w:eastAsia="zh-CN"/>
              </w:rPr>
            </w:pPr>
          </w:p>
        </w:tc>
      </w:tr>
      <w:tr w:rsidR="007A45D5" w:rsidRPr="007A45D5" w14:paraId="5C45DB26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DF14" w14:textId="77777777" w:rsidR="007A45D5" w:rsidRPr="007A45D5" w:rsidRDefault="007A45D5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CSI-RS-based RLM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B9CA" w14:textId="77777777" w:rsidR="007A45D5" w:rsidRPr="007A45D5" w:rsidRDefault="007A45D5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Impact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44B7" w14:textId="77777777" w:rsidR="007A45D5" w:rsidRPr="007A45D5" w:rsidRDefault="007A45D5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Impact</w:t>
            </w:r>
          </w:p>
        </w:tc>
      </w:tr>
    </w:tbl>
    <w:p w14:paraId="0098B357" w14:textId="77777777" w:rsidR="007A45D5" w:rsidRPr="007A45D5" w:rsidRDefault="007A45D5" w:rsidP="00057458">
      <w:pPr>
        <w:rPr>
          <w:b/>
          <w:u w:val="single"/>
          <w:lang w:eastAsia="ko-KR"/>
        </w:rPr>
      </w:pPr>
    </w:p>
    <w:p w14:paraId="705C79F5" w14:textId="77777777" w:rsidR="007A45D5" w:rsidRPr="007A45D5" w:rsidRDefault="007A45D5" w:rsidP="007A45D5">
      <w:pPr>
        <w:rPr>
          <w:b/>
          <w:lang w:eastAsia="zh-CN"/>
        </w:rPr>
      </w:pPr>
      <w:r w:rsidRPr="007A45D5">
        <w:rPr>
          <w:b/>
          <w:lang w:eastAsia="zh-CN"/>
        </w:rPr>
        <w:t>Agreement:</w:t>
      </w:r>
    </w:p>
    <w:p w14:paraId="26BFA23E" w14:textId="77777777" w:rsidR="007A45D5" w:rsidRPr="007A45D5" w:rsidRDefault="007A45D5" w:rsidP="007A45D5">
      <w:pPr>
        <w:rPr>
          <w:b/>
          <w:lang w:eastAsia="zh-CN"/>
        </w:rPr>
      </w:pPr>
      <w:r w:rsidRPr="007A45D5">
        <w:rPr>
          <w:lang w:eastAsia="zh-CN"/>
        </w:rPr>
        <w:t>Impact on the UE requirements</w:t>
      </w:r>
      <w:r w:rsidRPr="007A45D5">
        <w:rPr>
          <w:rFonts w:eastAsia="SimSun"/>
          <w:szCs w:val="24"/>
          <w:lang w:eastAsia="zh-CN"/>
        </w:rPr>
        <w:t xml:space="preserve"> as listed in the table</w:t>
      </w:r>
      <w:r w:rsidRPr="007A45D5">
        <w:t>.</w:t>
      </w:r>
    </w:p>
    <w:p w14:paraId="20BFF047" w14:textId="763E9FDD" w:rsidR="007A45D5" w:rsidRPr="007A45D5" w:rsidRDefault="007A45D5" w:rsidP="007A45D5">
      <w:pPr>
        <w:rPr>
          <w:lang w:eastAsia="zh-CN"/>
        </w:rPr>
      </w:pPr>
      <w:r w:rsidRPr="007A45D5">
        <w:rPr>
          <w:b/>
          <w:lang w:eastAsia="zh-CN"/>
        </w:rPr>
        <w:t>Way forward</w:t>
      </w:r>
      <w:r w:rsidRPr="007A45D5">
        <w:rPr>
          <w:lang w:eastAsia="zh-CN"/>
        </w:rPr>
        <w:t>: Open issues which needs further discussion</w:t>
      </w:r>
    </w:p>
    <w:p w14:paraId="7E719FC4" w14:textId="7D9652DB" w:rsidR="007A45D5" w:rsidRDefault="007A45D5" w:rsidP="007A45D5">
      <w:pPr>
        <w:pStyle w:val="B1"/>
      </w:pPr>
      <w:r w:rsidRPr="007A45D5">
        <w:rPr>
          <w:lang w:eastAsia="zh-CN"/>
        </w:rPr>
        <w:t>-</w:t>
      </w:r>
      <w:r w:rsidRPr="007A45D5">
        <w:rPr>
          <w:lang w:eastAsia="zh-CN"/>
        </w:rPr>
        <w:tab/>
      </w:r>
      <w:r w:rsidRPr="007A45D5">
        <w:t>SSB</w:t>
      </w:r>
    </w:p>
    <w:p w14:paraId="0AF59AB7" w14:textId="5699528C" w:rsidR="007A45D5" w:rsidRPr="007A45D5" w:rsidRDefault="007A45D5" w:rsidP="007A45D5">
      <w:pPr>
        <w:pStyle w:val="B1"/>
        <w:numPr>
          <w:ilvl w:val="0"/>
          <w:numId w:val="35"/>
        </w:numPr>
        <w:rPr>
          <w:lang w:eastAsia="zh-CN"/>
        </w:rPr>
      </w:pPr>
      <w:r w:rsidRPr="00166A4B">
        <w:rPr>
          <w:sz w:val="18"/>
          <w:szCs w:val="18"/>
          <w:lang w:eastAsia="zh-CN"/>
        </w:rPr>
        <w:t>reduced BW (Current hypothetical BW for SSB is 24PRBs (4.32MHz))</w:t>
      </w:r>
    </w:p>
    <w:p w14:paraId="680B2972" w14:textId="3FA649EE" w:rsidR="007A45D5" w:rsidRDefault="007A45D5" w:rsidP="007A45D5">
      <w:pPr>
        <w:pStyle w:val="B1"/>
      </w:pPr>
      <w:r w:rsidRPr="007A45D5">
        <w:rPr>
          <w:lang w:eastAsia="zh-CN"/>
        </w:rPr>
        <w:t>-</w:t>
      </w:r>
      <w:r w:rsidRPr="007A45D5">
        <w:rPr>
          <w:lang w:eastAsia="zh-CN"/>
        </w:rPr>
        <w:tab/>
      </w:r>
      <w:r>
        <w:t>CSI-RS</w:t>
      </w:r>
    </w:p>
    <w:p w14:paraId="696F130A" w14:textId="0E166953" w:rsidR="007A45D5" w:rsidRPr="007A45D5" w:rsidRDefault="007A45D5" w:rsidP="007A45D5">
      <w:pPr>
        <w:pStyle w:val="B1"/>
        <w:numPr>
          <w:ilvl w:val="0"/>
          <w:numId w:val="35"/>
        </w:numPr>
      </w:pPr>
      <w:r w:rsidRPr="00166A4B">
        <w:rPr>
          <w:sz w:val="18"/>
          <w:szCs w:val="18"/>
          <w:lang w:eastAsia="zh-CN"/>
        </w:rPr>
        <w:t>reduced BW (Current hypothetical BW for CSI-RS is 48PRBs(8.64MHz))</w:t>
      </w:r>
    </w:p>
    <w:p w14:paraId="0F41F560" w14:textId="77777777" w:rsidR="007A45D5" w:rsidRPr="007A45D5" w:rsidRDefault="007A45D5" w:rsidP="007A45D5">
      <w:pPr>
        <w:pStyle w:val="B1"/>
        <w:ind w:left="284"/>
      </w:pPr>
      <w:r w:rsidRPr="007A45D5">
        <w:t>Companies are encouraged to bring analysis and/or simulation results addressing the open issues.</w:t>
      </w:r>
    </w:p>
    <w:p w14:paraId="55BB87E6" w14:textId="3D8CF8F5" w:rsidR="007A45D5" w:rsidRDefault="007A45D5" w:rsidP="009B4D87">
      <w:pPr>
        <w:pStyle w:val="B1"/>
        <w:ind w:left="0" w:firstLine="0"/>
        <w:rPr>
          <w:lang w:eastAsia="zh-CN"/>
        </w:rPr>
      </w:pPr>
    </w:p>
    <w:p w14:paraId="0C386B4F" w14:textId="77777777" w:rsidR="007A45D5" w:rsidRPr="007A45D5" w:rsidRDefault="007A45D5" w:rsidP="007A45D5">
      <w:pPr>
        <w:rPr>
          <w:b/>
          <w:u w:val="single"/>
          <w:lang w:eastAsia="ko-KR"/>
        </w:rPr>
      </w:pPr>
      <w:bookmarkStart w:id="3" w:name="_Hlk133262453"/>
      <w:r w:rsidRPr="00354048">
        <w:rPr>
          <w:b/>
          <w:u w:val="single"/>
          <w:lang w:eastAsia="ko-KR"/>
        </w:rPr>
        <w:t>Issue 1-9: Impact on UE Link Recovery Procedure Requirements</w:t>
      </w:r>
    </w:p>
    <w:p w14:paraId="6B796893" w14:textId="77777777" w:rsidR="007A45D5" w:rsidRPr="007A45D5" w:rsidRDefault="007A45D5" w:rsidP="007A45D5">
      <w:pPr>
        <w:rPr>
          <w:iCs/>
          <w:lang w:eastAsia="zh-CN"/>
        </w:rPr>
      </w:pPr>
      <w:r w:rsidRPr="007A45D5">
        <w:rPr>
          <w:lang w:eastAsia="zh-CN"/>
        </w:rPr>
        <w:t xml:space="preserve">RRM impact on UE requirements: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7A45D5" w:rsidRPr="007A45D5" w14:paraId="536A6044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B60E" w14:textId="77777777" w:rsidR="007A45D5" w:rsidRPr="007A45D5" w:rsidRDefault="007A45D5" w:rsidP="00B3465C">
            <w:pPr>
              <w:rPr>
                <w:lang w:val="en-GB" w:eastAsia="zh-CN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0B3B" w14:textId="77777777" w:rsidR="007A45D5" w:rsidRPr="007A45D5" w:rsidRDefault="007A45D5" w:rsidP="00B3465C">
            <w:pPr>
              <w:rPr>
                <w:i/>
                <w:lang w:val="en-GB" w:eastAsia="zh-CN"/>
              </w:rPr>
            </w:pPr>
            <w:r w:rsidRPr="007A45D5">
              <w:rPr>
                <w:iCs/>
                <w:lang w:val="en-GB" w:eastAsia="zh-CN"/>
              </w:rPr>
              <w:t>3MHz channel bandwidth,</w:t>
            </w:r>
            <w:r w:rsidRPr="007A45D5">
              <w:rPr>
                <w:lang w:val="en-GB" w:eastAsia="zh-CN"/>
              </w:rPr>
              <w:t xml:space="preserve"> 12 PRB PBCH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AF98" w14:textId="77777777" w:rsidR="007A45D5" w:rsidRPr="007A45D5" w:rsidRDefault="007A45D5" w:rsidP="00B3465C">
            <w:pPr>
              <w:rPr>
                <w:i/>
                <w:lang w:val="en-GB" w:eastAsia="zh-CN"/>
              </w:rPr>
            </w:pPr>
            <w:r w:rsidRPr="007A45D5">
              <w:rPr>
                <w:iCs/>
                <w:lang w:val="en-GB" w:eastAsia="zh-CN"/>
              </w:rPr>
              <w:t>5MHz channel bandwidth,</w:t>
            </w:r>
            <w:r w:rsidRPr="007A45D5">
              <w:rPr>
                <w:lang w:val="en-GB" w:eastAsia="zh-CN"/>
              </w:rPr>
              <w:t xml:space="preserve"> 20 PRB PBCH</w:t>
            </w:r>
          </w:p>
        </w:tc>
      </w:tr>
      <w:tr w:rsidR="007A45D5" w:rsidRPr="007A45D5" w14:paraId="286A3510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E8E5" w14:textId="77777777" w:rsidR="007A45D5" w:rsidRPr="007A45D5" w:rsidRDefault="007A45D5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Link Recovery Procedures (SSB based BFD)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6B04" w14:textId="49211B8E" w:rsidR="007A45D5" w:rsidRPr="007A45D5" w:rsidRDefault="007A45D5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Impact: reduced BW (Current hypothetical BW for SSB is 24PRBs (4.32MHz))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0396B" w14:textId="065093F8" w:rsidR="007A45D5" w:rsidRPr="007A45D5" w:rsidRDefault="007A45D5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FFS: reduced BW (Current hypothetical BW for SSB is 24PRBs (4.32MHz))</w:t>
            </w:r>
          </w:p>
          <w:p w14:paraId="305783DB" w14:textId="77777777" w:rsidR="007A45D5" w:rsidRPr="007A45D5" w:rsidRDefault="007A45D5" w:rsidP="00B3465C">
            <w:pPr>
              <w:rPr>
                <w:sz w:val="18"/>
                <w:szCs w:val="18"/>
                <w:lang w:val="en-GB" w:eastAsia="zh-CN"/>
              </w:rPr>
            </w:pPr>
          </w:p>
        </w:tc>
      </w:tr>
      <w:tr w:rsidR="007A45D5" w:rsidRPr="007A45D5" w14:paraId="53B5CE4A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6BC0" w14:textId="77777777" w:rsidR="007A45D5" w:rsidRPr="007A45D5" w:rsidRDefault="007A45D5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Link Recovery Procedures (CSI-RS based BFD)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5C6C" w14:textId="033CF13A" w:rsidR="007A45D5" w:rsidRPr="007A45D5" w:rsidRDefault="007A45D5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Impact: reduced BW (Current hypothetical BW for CSI-RS is 48PRBs(8.64MHz))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7380" w14:textId="485FD052" w:rsidR="007A45D5" w:rsidRPr="007A45D5" w:rsidRDefault="007A45D5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Impact: reduced BW (Current hypothetical BW for CSI-RS is 48PRBs(8.64MHz))</w:t>
            </w:r>
          </w:p>
        </w:tc>
      </w:tr>
      <w:tr w:rsidR="007A45D5" w:rsidRPr="007A45D5" w14:paraId="7FC2DA0F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D018" w14:textId="77777777" w:rsidR="007A45D5" w:rsidRPr="007A45D5" w:rsidRDefault="007A45D5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Link Recovery Procedures ((SSB based CBD)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C8B7" w14:textId="4BDD8DD6" w:rsidR="007A45D5" w:rsidRPr="007A45D5" w:rsidRDefault="007A45D5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Impact: reduced BW (Current hypothetical BW for SSB is 24PRBs (4.32MHz))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DD76" w14:textId="77777777" w:rsidR="007A45D5" w:rsidRPr="007A45D5" w:rsidRDefault="007A45D5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No impact</w:t>
            </w:r>
          </w:p>
        </w:tc>
      </w:tr>
      <w:tr w:rsidR="007A45D5" w:rsidRPr="007A45D5" w14:paraId="7E982C15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600A" w14:textId="77777777" w:rsidR="007A45D5" w:rsidRPr="007A45D5" w:rsidRDefault="007A45D5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Link Recovery Procedures (CSI-RS based CBD)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63BC" w14:textId="73801ED4" w:rsidR="007A45D5" w:rsidRPr="007A45D5" w:rsidRDefault="007A45D5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Impact: reduced BW (Current hypothetical BW for CSI-RS is 48PRBs(8.64MHz))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DFC4" w14:textId="77777777" w:rsidR="007A45D5" w:rsidRPr="007A45D5" w:rsidRDefault="007A45D5" w:rsidP="00B3465C">
            <w:pPr>
              <w:rPr>
                <w:sz w:val="18"/>
                <w:szCs w:val="18"/>
                <w:lang w:val="en-GB" w:eastAsia="zh-CN"/>
              </w:rPr>
            </w:pPr>
            <w:r w:rsidRPr="007A45D5">
              <w:rPr>
                <w:sz w:val="18"/>
                <w:szCs w:val="18"/>
                <w:lang w:val="en-GB" w:eastAsia="zh-CN"/>
              </w:rPr>
              <w:t>No impact</w:t>
            </w:r>
          </w:p>
        </w:tc>
      </w:tr>
    </w:tbl>
    <w:p w14:paraId="6437B50E" w14:textId="3B20E8E0" w:rsidR="007A45D5" w:rsidRPr="007A45D5" w:rsidRDefault="007A45D5" w:rsidP="00813755">
      <w:pPr>
        <w:pStyle w:val="B1"/>
        <w:ind w:left="284"/>
        <w:rPr>
          <w:lang w:eastAsia="zh-CN"/>
        </w:rPr>
      </w:pPr>
    </w:p>
    <w:p w14:paraId="300BC9FB" w14:textId="77777777" w:rsidR="007A45D5" w:rsidRPr="007A45D5" w:rsidRDefault="007A45D5" w:rsidP="007A45D5">
      <w:pPr>
        <w:rPr>
          <w:b/>
          <w:lang w:eastAsia="zh-CN"/>
        </w:rPr>
      </w:pPr>
      <w:r w:rsidRPr="007A45D5">
        <w:rPr>
          <w:b/>
          <w:lang w:eastAsia="zh-CN"/>
        </w:rPr>
        <w:t>Agreement:</w:t>
      </w:r>
    </w:p>
    <w:p w14:paraId="4F506758" w14:textId="125732F7" w:rsidR="007A45D5" w:rsidRPr="007A45D5" w:rsidRDefault="007A45D5" w:rsidP="007A45D5">
      <w:pPr>
        <w:rPr>
          <w:b/>
          <w:lang w:eastAsia="zh-CN"/>
        </w:rPr>
      </w:pPr>
      <w:proofErr w:type="gramStart"/>
      <w:r w:rsidRPr="007A45D5">
        <w:t>Moderator</w:t>
      </w:r>
      <w:proofErr w:type="gramEnd"/>
      <w:r w:rsidRPr="007A45D5">
        <w:t xml:space="preserve"> suggest that the recommended WF is agreed with the new clarifications.</w:t>
      </w:r>
    </w:p>
    <w:p w14:paraId="075E2AF1" w14:textId="77777777" w:rsidR="007A45D5" w:rsidRPr="007A45D5" w:rsidRDefault="007A45D5" w:rsidP="007A45D5">
      <w:pPr>
        <w:rPr>
          <w:lang w:eastAsia="zh-CN"/>
        </w:rPr>
      </w:pPr>
      <w:r w:rsidRPr="007A45D5">
        <w:rPr>
          <w:b/>
          <w:lang w:eastAsia="zh-CN"/>
        </w:rPr>
        <w:t>Way forward</w:t>
      </w:r>
      <w:r w:rsidRPr="007A45D5">
        <w:rPr>
          <w:lang w:eastAsia="zh-CN"/>
        </w:rPr>
        <w:t>: Open issues which needs further discussion</w:t>
      </w:r>
    </w:p>
    <w:p w14:paraId="42A20F81" w14:textId="77777777" w:rsidR="007A45D5" w:rsidRPr="007A45D5" w:rsidRDefault="007A45D5" w:rsidP="007A45D5">
      <w:pPr>
        <w:pStyle w:val="B1"/>
      </w:pPr>
      <w:r w:rsidRPr="007A45D5">
        <w:rPr>
          <w:lang w:eastAsia="zh-CN"/>
        </w:rPr>
        <w:t>-</w:t>
      </w:r>
      <w:r w:rsidRPr="007A45D5">
        <w:rPr>
          <w:lang w:eastAsia="zh-CN"/>
        </w:rPr>
        <w:tab/>
      </w:r>
      <w:r w:rsidRPr="007A45D5">
        <w:t>SSB</w:t>
      </w:r>
    </w:p>
    <w:p w14:paraId="5E39AB4B" w14:textId="77777777" w:rsidR="007A45D5" w:rsidRPr="007A45D5" w:rsidRDefault="007A45D5" w:rsidP="007A45D5">
      <w:pPr>
        <w:pStyle w:val="B1"/>
        <w:numPr>
          <w:ilvl w:val="0"/>
          <w:numId w:val="35"/>
        </w:numPr>
        <w:rPr>
          <w:lang w:eastAsia="zh-CN"/>
        </w:rPr>
      </w:pPr>
      <w:r w:rsidRPr="007A45D5">
        <w:rPr>
          <w:sz w:val="18"/>
          <w:szCs w:val="18"/>
          <w:lang w:eastAsia="zh-CN"/>
        </w:rPr>
        <w:t>reduced BW (Current hypothetical BW for SSB is 24PRBs (4.32MHz))</w:t>
      </w:r>
    </w:p>
    <w:p w14:paraId="656D3782" w14:textId="77777777" w:rsidR="007A45D5" w:rsidRPr="007A45D5" w:rsidRDefault="007A45D5" w:rsidP="007A45D5">
      <w:pPr>
        <w:pStyle w:val="B1"/>
      </w:pPr>
      <w:r w:rsidRPr="007A45D5">
        <w:rPr>
          <w:lang w:eastAsia="zh-CN"/>
        </w:rPr>
        <w:t>-</w:t>
      </w:r>
      <w:r w:rsidRPr="007A45D5">
        <w:rPr>
          <w:lang w:eastAsia="zh-CN"/>
        </w:rPr>
        <w:tab/>
      </w:r>
      <w:r w:rsidRPr="007A45D5">
        <w:t>CSI-RS</w:t>
      </w:r>
    </w:p>
    <w:p w14:paraId="29F75935" w14:textId="77777777" w:rsidR="007A45D5" w:rsidRPr="007A45D5" w:rsidRDefault="007A45D5" w:rsidP="007A45D5">
      <w:pPr>
        <w:pStyle w:val="B1"/>
        <w:numPr>
          <w:ilvl w:val="0"/>
          <w:numId w:val="35"/>
        </w:numPr>
      </w:pPr>
      <w:r w:rsidRPr="007A45D5">
        <w:rPr>
          <w:sz w:val="18"/>
          <w:szCs w:val="18"/>
          <w:lang w:eastAsia="zh-CN"/>
        </w:rPr>
        <w:lastRenderedPageBreak/>
        <w:t>reduced BW (Current hypothetical BW for CSI-RS is 48PRBs(8.64MHz))</w:t>
      </w:r>
    </w:p>
    <w:p w14:paraId="11261E13" w14:textId="789477DE" w:rsidR="007A45D5" w:rsidRDefault="007A45D5" w:rsidP="007A45D5">
      <w:pPr>
        <w:pStyle w:val="B1"/>
        <w:ind w:left="284"/>
      </w:pPr>
      <w:r w:rsidRPr="007A45D5">
        <w:t>Companies are encouraged to bring analysis and/or simulation results addressing the open issues.</w:t>
      </w:r>
    </w:p>
    <w:p w14:paraId="72C78A0A" w14:textId="7A49B8F0" w:rsidR="007A45D5" w:rsidRDefault="007A45D5" w:rsidP="007A45D5">
      <w:pPr>
        <w:pStyle w:val="B1"/>
        <w:ind w:left="284"/>
      </w:pPr>
      <w:r>
        <w:t>Companies please comment:</w:t>
      </w:r>
    </w:p>
    <w:p w14:paraId="2C820691" w14:textId="77777777" w:rsidR="007A45D5" w:rsidRPr="007A45D5" w:rsidRDefault="007A45D5" w:rsidP="007A45D5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7A45D5">
        <w:rPr>
          <w:rFonts w:eastAsia="SimSun"/>
          <w:szCs w:val="24"/>
          <w:lang w:eastAsia="zh-CN"/>
        </w:rPr>
        <w:t>Proposals</w:t>
      </w:r>
    </w:p>
    <w:p w14:paraId="1342AD63" w14:textId="249EA7A3" w:rsidR="007A45D5" w:rsidRPr="007A45D5" w:rsidRDefault="007A45D5" w:rsidP="007A45D5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7A45D5">
        <w:rPr>
          <w:rFonts w:eastAsia="SimSun"/>
          <w:szCs w:val="24"/>
          <w:lang w:eastAsia="zh-CN"/>
        </w:rPr>
        <w:t xml:space="preserve">Option 1: Agree </w:t>
      </w:r>
      <w:r>
        <w:rPr>
          <w:rFonts w:eastAsia="SimSun"/>
          <w:szCs w:val="24"/>
          <w:lang w:eastAsia="zh-CN"/>
        </w:rPr>
        <w:t xml:space="preserve">with </w:t>
      </w:r>
      <w:r w:rsidRPr="007A45D5">
        <w:rPr>
          <w:rFonts w:eastAsia="SimSun"/>
          <w:szCs w:val="24"/>
          <w:lang w:eastAsia="zh-CN"/>
        </w:rPr>
        <w:t>proposal in the table</w:t>
      </w:r>
    </w:p>
    <w:p w14:paraId="00027819" w14:textId="25096602" w:rsidR="007A45D5" w:rsidRPr="007A45D5" w:rsidRDefault="007A45D5" w:rsidP="007A45D5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7A45D5">
        <w:rPr>
          <w:rFonts w:eastAsia="SimSun"/>
          <w:szCs w:val="24"/>
          <w:lang w:eastAsia="zh-CN"/>
        </w:rPr>
        <w:t xml:space="preserve">Option 2: </w:t>
      </w:r>
      <w:r w:rsidR="00917842" w:rsidRPr="0055733D">
        <w:rPr>
          <w:rFonts w:eastAsia="SimSun"/>
          <w:szCs w:val="24"/>
          <w:lang w:eastAsia="zh-CN"/>
        </w:rPr>
        <w:t>Disagree with proposal in the table (include reasoning)</w:t>
      </w:r>
    </w:p>
    <w:p w14:paraId="7892BA8E" w14:textId="1E094644" w:rsidR="007A45D5" w:rsidRDefault="007A45D5" w:rsidP="00813755">
      <w:pPr>
        <w:pStyle w:val="B1"/>
        <w:ind w:left="284"/>
        <w:rPr>
          <w:lang w:eastAsia="zh-CN"/>
        </w:rPr>
      </w:pPr>
    </w:p>
    <w:p w14:paraId="64D96BE1" w14:textId="724F9B6C" w:rsidR="001C51D6" w:rsidRDefault="001C51D6" w:rsidP="00813755">
      <w:pPr>
        <w:pStyle w:val="B1"/>
        <w:ind w:left="284"/>
        <w:rPr>
          <w:lang w:eastAsia="zh-CN"/>
        </w:rPr>
      </w:pPr>
      <w:r w:rsidRPr="007A45D5">
        <w:rPr>
          <w:b/>
          <w:lang w:eastAsia="zh-CN"/>
        </w:rPr>
        <w:t>Way forward</w:t>
      </w:r>
      <w:r w:rsidRPr="007A45D5">
        <w:rPr>
          <w:lang w:eastAsia="zh-CN"/>
        </w:rPr>
        <w:t xml:space="preserve">: </w:t>
      </w:r>
      <w:r>
        <w:rPr>
          <w:lang w:eastAsia="zh-CN"/>
        </w:rPr>
        <w:t>Continue discussion in RAN4#107 meeting.</w:t>
      </w:r>
    </w:p>
    <w:p w14:paraId="50564942" w14:textId="77777777" w:rsidR="001C51D6" w:rsidRDefault="001C51D6" w:rsidP="00813755">
      <w:pPr>
        <w:pStyle w:val="B1"/>
        <w:ind w:left="284"/>
        <w:rPr>
          <w:lang w:eastAsia="zh-CN"/>
        </w:rPr>
      </w:pPr>
    </w:p>
    <w:p w14:paraId="27C87C25" w14:textId="77777777" w:rsidR="00917842" w:rsidRPr="0055733D" w:rsidRDefault="00917842" w:rsidP="00917842">
      <w:pPr>
        <w:rPr>
          <w:b/>
          <w:u w:val="single"/>
          <w:lang w:eastAsia="ko-KR"/>
        </w:rPr>
      </w:pPr>
      <w:r w:rsidRPr="00354048">
        <w:rPr>
          <w:b/>
          <w:u w:val="single"/>
          <w:lang w:eastAsia="ko-KR"/>
        </w:rPr>
        <w:t>Issue 1-11: Impact on UE TCI state switching Requirements</w:t>
      </w:r>
    </w:p>
    <w:p w14:paraId="514F7028" w14:textId="77777777" w:rsidR="00917842" w:rsidRPr="0055733D" w:rsidRDefault="00917842" w:rsidP="00917842">
      <w:pPr>
        <w:rPr>
          <w:iCs/>
          <w:lang w:eastAsia="zh-CN"/>
        </w:rPr>
      </w:pPr>
      <w:r w:rsidRPr="0055733D">
        <w:rPr>
          <w:lang w:eastAsia="zh-CN"/>
        </w:rPr>
        <w:t xml:space="preserve">RRM impact on UE requirements: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917842" w:rsidRPr="003C4440" w14:paraId="39FD779D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96CE" w14:textId="77777777" w:rsidR="00917842" w:rsidRPr="003C4440" w:rsidRDefault="00917842" w:rsidP="00B3465C">
            <w:pPr>
              <w:rPr>
                <w:lang w:val="en-GB" w:eastAsia="zh-CN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419D" w14:textId="77777777" w:rsidR="00917842" w:rsidRPr="003C4440" w:rsidRDefault="00917842" w:rsidP="00B3465C">
            <w:pPr>
              <w:rPr>
                <w:i/>
                <w:lang w:val="en-GB" w:eastAsia="zh-CN"/>
              </w:rPr>
            </w:pPr>
            <w:r w:rsidRPr="003C4440">
              <w:rPr>
                <w:iCs/>
                <w:lang w:val="en-GB" w:eastAsia="zh-CN"/>
              </w:rPr>
              <w:t>3MHz channel bandwidth,</w:t>
            </w:r>
            <w:r w:rsidRPr="003C4440">
              <w:rPr>
                <w:lang w:val="en-GB" w:eastAsia="zh-CN"/>
              </w:rPr>
              <w:t xml:space="preserve"> 12 PRB PBCH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09B7" w14:textId="77777777" w:rsidR="00917842" w:rsidRPr="003C4440" w:rsidRDefault="00917842" w:rsidP="00B3465C">
            <w:pPr>
              <w:rPr>
                <w:i/>
                <w:lang w:val="en-GB" w:eastAsia="zh-CN"/>
              </w:rPr>
            </w:pPr>
            <w:r w:rsidRPr="003C4440">
              <w:rPr>
                <w:iCs/>
                <w:lang w:val="en-GB" w:eastAsia="zh-CN"/>
              </w:rPr>
              <w:t>5MHz channel bandwidth,</w:t>
            </w:r>
            <w:r w:rsidRPr="003C4440">
              <w:rPr>
                <w:lang w:val="en-GB" w:eastAsia="zh-CN"/>
              </w:rPr>
              <w:t xml:space="preserve"> 20 PRB PBCH</w:t>
            </w:r>
          </w:p>
        </w:tc>
      </w:tr>
      <w:tr w:rsidR="00917842" w:rsidRPr="003C4440" w14:paraId="62136B86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9C79" w14:textId="77777777" w:rsidR="00917842" w:rsidRPr="003C4440" w:rsidRDefault="00917842" w:rsidP="00B3465C">
            <w:pPr>
              <w:rPr>
                <w:sz w:val="18"/>
                <w:szCs w:val="18"/>
                <w:lang w:val="en-GB" w:eastAsia="zh-CN"/>
              </w:rPr>
            </w:pPr>
            <w:r w:rsidRPr="003C4440">
              <w:rPr>
                <w:sz w:val="18"/>
                <w:szCs w:val="18"/>
                <w:lang w:val="en-GB" w:eastAsia="zh-CN"/>
              </w:rPr>
              <w:t>TCI state switching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B103" w14:textId="77777777" w:rsidR="00917842" w:rsidRPr="003C4440" w:rsidRDefault="00917842" w:rsidP="00B3465C">
            <w:pPr>
              <w:rPr>
                <w:sz w:val="18"/>
                <w:szCs w:val="18"/>
                <w:lang w:val="en-GB" w:eastAsia="zh-CN"/>
              </w:rPr>
            </w:pPr>
            <w:r w:rsidRPr="003C4440">
              <w:rPr>
                <w:sz w:val="18"/>
                <w:szCs w:val="18"/>
                <w:lang w:val="en-GB" w:eastAsia="zh-CN"/>
              </w:rPr>
              <w:t>No impact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9EE0" w14:textId="77777777" w:rsidR="00917842" w:rsidRPr="003C4440" w:rsidRDefault="00917842" w:rsidP="00B3465C">
            <w:pPr>
              <w:rPr>
                <w:sz w:val="18"/>
                <w:szCs w:val="18"/>
                <w:lang w:val="en-GB" w:eastAsia="zh-CN"/>
              </w:rPr>
            </w:pPr>
            <w:r w:rsidRPr="003C4440">
              <w:rPr>
                <w:sz w:val="18"/>
                <w:szCs w:val="18"/>
                <w:lang w:val="en-GB" w:eastAsia="zh-CN"/>
              </w:rPr>
              <w:t>No impact</w:t>
            </w:r>
          </w:p>
          <w:p w14:paraId="6F63C898" w14:textId="77777777" w:rsidR="00917842" w:rsidRPr="003C4440" w:rsidRDefault="00917842" w:rsidP="00B3465C">
            <w:pPr>
              <w:rPr>
                <w:sz w:val="18"/>
                <w:szCs w:val="18"/>
                <w:lang w:val="en-GB" w:eastAsia="zh-CN"/>
              </w:rPr>
            </w:pPr>
          </w:p>
        </w:tc>
      </w:tr>
    </w:tbl>
    <w:p w14:paraId="1E10DAB5" w14:textId="77777777" w:rsidR="00917842" w:rsidRPr="003C4440" w:rsidRDefault="00917842" w:rsidP="00917842">
      <w:pPr>
        <w:rPr>
          <w:b/>
          <w:u w:val="single"/>
          <w:lang w:eastAsia="ko-KR"/>
        </w:rPr>
      </w:pPr>
    </w:p>
    <w:p w14:paraId="48439501" w14:textId="77777777" w:rsidR="001C51D6" w:rsidRPr="00057458" w:rsidRDefault="001C51D6" w:rsidP="001C51D6">
      <w:pPr>
        <w:rPr>
          <w:b/>
          <w:lang w:eastAsia="zh-CN"/>
        </w:rPr>
      </w:pPr>
      <w:r w:rsidRPr="00057458">
        <w:rPr>
          <w:b/>
          <w:lang w:eastAsia="zh-CN"/>
        </w:rPr>
        <w:t>Agreement:</w:t>
      </w:r>
    </w:p>
    <w:p w14:paraId="63B82A31" w14:textId="77777777" w:rsidR="001C51D6" w:rsidRDefault="001C51D6" w:rsidP="001C51D6">
      <w:r>
        <w:rPr>
          <w:lang w:eastAsia="zh-CN"/>
        </w:rPr>
        <w:t xml:space="preserve">Option 1 is agreed. </w:t>
      </w:r>
      <w:r w:rsidRPr="00057458">
        <w:rPr>
          <w:lang w:eastAsia="zh-CN"/>
        </w:rPr>
        <w:t>Impact on the UE requirements</w:t>
      </w:r>
      <w:r w:rsidRPr="00057458">
        <w:rPr>
          <w:rFonts w:eastAsia="SimSun"/>
          <w:szCs w:val="24"/>
          <w:lang w:eastAsia="zh-CN"/>
        </w:rPr>
        <w:t xml:space="preserve"> as listed in the table</w:t>
      </w:r>
      <w:r w:rsidRPr="00057458">
        <w:t>.</w:t>
      </w:r>
    </w:p>
    <w:p w14:paraId="2B378A0C" w14:textId="77777777" w:rsidR="001C51D6" w:rsidRPr="00057458" w:rsidRDefault="001C51D6" w:rsidP="001C51D6">
      <w:pPr>
        <w:rPr>
          <w:b/>
          <w:lang w:eastAsia="zh-CN"/>
        </w:rPr>
      </w:pPr>
      <w:r>
        <w:t>Issue is closed</w:t>
      </w:r>
    </w:p>
    <w:p w14:paraId="5B086E57" w14:textId="77777777" w:rsidR="001C51D6" w:rsidRPr="003C4440" w:rsidRDefault="001C51D6" w:rsidP="00813755">
      <w:pPr>
        <w:pStyle w:val="B1"/>
        <w:ind w:left="284"/>
        <w:rPr>
          <w:lang w:eastAsia="zh-CN"/>
        </w:rPr>
      </w:pPr>
    </w:p>
    <w:bookmarkEnd w:id="3"/>
    <w:p w14:paraId="3390BCBF" w14:textId="77777777" w:rsidR="003C4440" w:rsidRPr="003C4440" w:rsidRDefault="003C4440" w:rsidP="003C4440">
      <w:pPr>
        <w:rPr>
          <w:b/>
          <w:u w:val="single"/>
          <w:lang w:eastAsia="ko-KR"/>
        </w:rPr>
      </w:pPr>
      <w:r w:rsidRPr="003C4440">
        <w:rPr>
          <w:b/>
          <w:u w:val="single"/>
          <w:lang w:eastAsia="ko-KR"/>
        </w:rPr>
        <w:t>Issue 1-13: Impact on UE L3 Intra-frequency measurements Requirements</w:t>
      </w:r>
    </w:p>
    <w:p w14:paraId="52A5A83A" w14:textId="77777777" w:rsidR="003C4440" w:rsidRPr="003C4440" w:rsidRDefault="003C4440" w:rsidP="003C4440">
      <w:pPr>
        <w:rPr>
          <w:iCs/>
          <w:lang w:eastAsia="zh-CN"/>
        </w:rPr>
      </w:pPr>
      <w:r w:rsidRPr="003C4440">
        <w:rPr>
          <w:lang w:eastAsia="zh-CN"/>
        </w:rPr>
        <w:t xml:space="preserve">RRM impact on UE requirements: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3C4440" w:rsidRPr="003C4440" w14:paraId="7B1F153F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A5CB" w14:textId="77777777" w:rsidR="003C4440" w:rsidRPr="003C4440" w:rsidRDefault="003C4440" w:rsidP="00B3465C">
            <w:pPr>
              <w:rPr>
                <w:lang w:val="en-GB" w:eastAsia="zh-CN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25BA" w14:textId="77777777" w:rsidR="003C4440" w:rsidRPr="003C4440" w:rsidRDefault="003C4440" w:rsidP="00B3465C">
            <w:pPr>
              <w:rPr>
                <w:i/>
                <w:lang w:val="en-GB" w:eastAsia="zh-CN"/>
              </w:rPr>
            </w:pPr>
            <w:r w:rsidRPr="003C4440">
              <w:rPr>
                <w:iCs/>
                <w:lang w:val="en-GB" w:eastAsia="zh-CN"/>
              </w:rPr>
              <w:t>3MHz channel bandwidth,</w:t>
            </w:r>
            <w:r w:rsidRPr="003C4440">
              <w:rPr>
                <w:lang w:val="en-GB" w:eastAsia="zh-CN"/>
              </w:rPr>
              <w:t xml:space="preserve"> 12 PRB PBCH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2743" w14:textId="77777777" w:rsidR="003C4440" w:rsidRPr="003C4440" w:rsidRDefault="003C4440" w:rsidP="00B3465C">
            <w:pPr>
              <w:rPr>
                <w:i/>
                <w:lang w:val="en-GB" w:eastAsia="zh-CN"/>
              </w:rPr>
            </w:pPr>
            <w:r w:rsidRPr="003C4440">
              <w:rPr>
                <w:iCs/>
                <w:lang w:val="en-GB" w:eastAsia="zh-CN"/>
              </w:rPr>
              <w:t>5MHz channel bandwidth,</w:t>
            </w:r>
            <w:r w:rsidRPr="003C4440">
              <w:rPr>
                <w:lang w:val="en-GB" w:eastAsia="zh-CN"/>
              </w:rPr>
              <w:t xml:space="preserve"> 20 PRB PBCH</w:t>
            </w:r>
          </w:p>
        </w:tc>
      </w:tr>
      <w:tr w:rsidR="003C4440" w:rsidRPr="003C4440" w14:paraId="0174B01C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FEE8" w14:textId="77777777" w:rsidR="003C4440" w:rsidRPr="003C4440" w:rsidRDefault="003C4440" w:rsidP="00B3465C">
            <w:pPr>
              <w:rPr>
                <w:sz w:val="18"/>
                <w:szCs w:val="18"/>
                <w:lang w:val="en-GB" w:eastAsia="zh-CN"/>
              </w:rPr>
            </w:pPr>
            <w:r w:rsidRPr="003C4440">
              <w:rPr>
                <w:sz w:val="18"/>
                <w:szCs w:val="18"/>
                <w:lang w:val="en-GB"/>
              </w:rPr>
              <w:t>SSB based Intra-frequency measurements (cell detection and measurements)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EF37" w14:textId="77777777" w:rsidR="003C4440" w:rsidRPr="003C4440" w:rsidRDefault="003C4440" w:rsidP="00B3465C">
            <w:pPr>
              <w:rPr>
                <w:sz w:val="18"/>
                <w:szCs w:val="18"/>
                <w:lang w:val="en-GB" w:eastAsia="zh-CN"/>
              </w:rPr>
            </w:pPr>
            <w:r w:rsidRPr="003C4440">
              <w:rPr>
                <w:sz w:val="18"/>
                <w:szCs w:val="18"/>
                <w:lang w:val="en-GB" w:eastAsia="zh-CN"/>
              </w:rPr>
              <w:t>Impact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B7DE" w14:textId="77777777" w:rsidR="003C4440" w:rsidRPr="003C4440" w:rsidRDefault="003C4440" w:rsidP="00B3465C">
            <w:pPr>
              <w:rPr>
                <w:sz w:val="18"/>
                <w:szCs w:val="18"/>
                <w:lang w:val="en-GB" w:eastAsia="zh-CN"/>
              </w:rPr>
            </w:pPr>
            <w:r w:rsidRPr="003C4440">
              <w:rPr>
                <w:sz w:val="18"/>
                <w:szCs w:val="18"/>
                <w:lang w:val="en-GB" w:eastAsia="zh-CN"/>
              </w:rPr>
              <w:t>No impact</w:t>
            </w:r>
          </w:p>
          <w:p w14:paraId="77B8A3E6" w14:textId="77777777" w:rsidR="003C4440" w:rsidRPr="003C4440" w:rsidRDefault="003C4440" w:rsidP="00B3465C">
            <w:pPr>
              <w:rPr>
                <w:sz w:val="18"/>
                <w:szCs w:val="18"/>
                <w:lang w:val="en-GB" w:eastAsia="zh-CN"/>
              </w:rPr>
            </w:pPr>
          </w:p>
        </w:tc>
      </w:tr>
      <w:tr w:rsidR="003C4440" w:rsidRPr="003C4440" w14:paraId="287D2A03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D7E5" w14:textId="77777777" w:rsidR="003C4440" w:rsidRPr="003C4440" w:rsidRDefault="003C4440" w:rsidP="00B3465C">
            <w:pPr>
              <w:rPr>
                <w:sz w:val="18"/>
                <w:szCs w:val="18"/>
                <w:lang w:val="en-GB"/>
              </w:rPr>
            </w:pPr>
            <w:r w:rsidRPr="003C4440">
              <w:rPr>
                <w:sz w:val="18"/>
                <w:szCs w:val="18"/>
                <w:lang w:val="en-GB"/>
              </w:rPr>
              <w:t>CSI-RS based Intra-frequency measurements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4F1A" w14:textId="77777777" w:rsidR="003C4440" w:rsidRPr="003C4440" w:rsidRDefault="003C4440" w:rsidP="00B3465C">
            <w:pPr>
              <w:rPr>
                <w:sz w:val="18"/>
                <w:szCs w:val="18"/>
                <w:lang w:val="en-GB" w:eastAsia="zh-CN"/>
              </w:rPr>
            </w:pPr>
            <w:r w:rsidRPr="003C4440">
              <w:rPr>
                <w:sz w:val="18"/>
                <w:szCs w:val="18"/>
                <w:lang w:val="en-GB" w:eastAsia="zh-CN"/>
              </w:rPr>
              <w:t>Prioritize SSB based L3 measurements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4E78" w14:textId="77777777" w:rsidR="003C4440" w:rsidRPr="003C4440" w:rsidRDefault="003C4440" w:rsidP="00B3465C">
            <w:pPr>
              <w:rPr>
                <w:sz w:val="18"/>
                <w:szCs w:val="18"/>
                <w:lang w:val="en-GB" w:eastAsia="zh-CN"/>
              </w:rPr>
            </w:pPr>
            <w:r w:rsidRPr="003C4440">
              <w:rPr>
                <w:sz w:val="18"/>
                <w:szCs w:val="18"/>
                <w:lang w:val="en-GB" w:eastAsia="zh-CN"/>
              </w:rPr>
              <w:t>Prioritize SSB based L3 measurements</w:t>
            </w:r>
          </w:p>
        </w:tc>
      </w:tr>
    </w:tbl>
    <w:p w14:paraId="64C17574" w14:textId="77777777" w:rsidR="003C4440" w:rsidRPr="003C4440" w:rsidRDefault="003C4440" w:rsidP="003C4440">
      <w:pPr>
        <w:rPr>
          <w:b/>
          <w:u w:val="single"/>
          <w:lang w:eastAsia="ko-KR"/>
        </w:rPr>
      </w:pPr>
    </w:p>
    <w:p w14:paraId="4ED63D83" w14:textId="77777777" w:rsidR="003C4440" w:rsidRPr="003C4440" w:rsidRDefault="003C4440" w:rsidP="003C4440">
      <w:pPr>
        <w:rPr>
          <w:b/>
          <w:lang w:eastAsia="zh-CN"/>
        </w:rPr>
      </w:pPr>
      <w:r w:rsidRPr="003C4440">
        <w:rPr>
          <w:b/>
          <w:lang w:eastAsia="zh-CN"/>
        </w:rPr>
        <w:t>Agreement:</w:t>
      </w:r>
    </w:p>
    <w:p w14:paraId="0C02B823" w14:textId="77777777" w:rsidR="003C4440" w:rsidRPr="003C4440" w:rsidRDefault="003C4440" w:rsidP="003C4440">
      <w:pPr>
        <w:rPr>
          <w:b/>
          <w:lang w:eastAsia="zh-CN"/>
        </w:rPr>
      </w:pPr>
      <w:r w:rsidRPr="003C4440">
        <w:rPr>
          <w:lang w:eastAsia="zh-CN"/>
        </w:rPr>
        <w:t>Impact on the UE requirements</w:t>
      </w:r>
      <w:r w:rsidRPr="003C4440">
        <w:rPr>
          <w:rFonts w:eastAsia="SimSun"/>
          <w:szCs w:val="24"/>
          <w:lang w:eastAsia="zh-CN"/>
        </w:rPr>
        <w:t xml:space="preserve"> as listed in the table</w:t>
      </w:r>
      <w:r w:rsidRPr="003C4440">
        <w:t>.</w:t>
      </w:r>
    </w:p>
    <w:p w14:paraId="34C0C714" w14:textId="7E61B33B" w:rsidR="003C4440" w:rsidRPr="003C4440" w:rsidRDefault="003C4440" w:rsidP="003C4440">
      <w:r w:rsidRPr="003C4440">
        <w:rPr>
          <w:b/>
          <w:lang w:eastAsia="zh-CN"/>
        </w:rPr>
        <w:t>Way forward</w:t>
      </w:r>
      <w:r w:rsidRPr="003C4440">
        <w:rPr>
          <w:lang w:eastAsia="zh-CN"/>
        </w:rPr>
        <w:t xml:space="preserve">: </w:t>
      </w:r>
    </w:p>
    <w:p w14:paraId="62A2108C" w14:textId="77777777" w:rsidR="003C4440" w:rsidRPr="003C4440" w:rsidRDefault="003C4440" w:rsidP="003C4440">
      <w:pPr>
        <w:pStyle w:val="B1"/>
        <w:ind w:left="284"/>
      </w:pPr>
      <w:r w:rsidRPr="003C4440">
        <w:t>Companies are encouraged to bring analysis and/or simulation results addressing the open issues.</w:t>
      </w:r>
    </w:p>
    <w:p w14:paraId="7D236165" w14:textId="7AE8D655" w:rsidR="007A45D5" w:rsidRDefault="007A45D5" w:rsidP="00813755">
      <w:pPr>
        <w:pStyle w:val="B1"/>
        <w:ind w:left="284"/>
        <w:rPr>
          <w:lang w:eastAsia="zh-CN"/>
        </w:rPr>
      </w:pPr>
    </w:p>
    <w:p w14:paraId="53126B4F" w14:textId="77777777" w:rsidR="003C4440" w:rsidRPr="0055733D" w:rsidRDefault="003C4440" w:rsidP="003C4440">
      <w:pPr>
        <w:rPr>
          <w:b/>
          <w:u w:val="single"/>
          <w:lang w:eastAsia="ko-KR"/>
        </w:rPr>
      </w:pPr>
      <w:r w:rsidRPr="0055733D">
        <w:rPr>
          <w:b/>
          <w:u w:val="single"/>
          <w:lang w:eastAsia="ko-KR"/>
        </w:rPr>
        <w:t>Issue 1-14: Impact on UE L3 Inter-frequency measurements Requirements</w:t>
      </w:r>
    </w:p>
    <w:p w14:paraId="04AB8E45" w14:textId="77777777" w:rsidR="003C4440" w:rsidRPr="003C4440" w:rsidRDefault="003C4440" w:rsidP="003C4440">
      <w:pPr>
        <w:rPr>
          <w:iCs/>
          <w:lang w:eastAsia="zh-CN"/>
        </w:rPr>
      </w:pPr>
      <w:r w:rsidRPr="003C4440">
        <w:rPr>
          <w:lang w:eastAsia="zh-CN"/>
        </w:rPr>
        <w:t xml:space="preserve">RRM impact on UE requirements: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3C4440" w:rsidRPr="003C4440" w14:paraId="2CB6B717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9501" w14:textId="77777777" w:rsidR="003C4440" w:rsidRPr="003C4440" w:rsidRDefault="003C4440" w:rsidP="00B3465C">
            <w:pPr>
              <w:rPr>
                <w:lang w:val="en-GB" w:eastAsia="zh-CN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1A16" w14:textId="77777777" w:rsidR="003C4440" w:rsidRPr="003C4440" w:rsidRDefault="003C4440" w:rsidP="00B3465C">
            <w:pPr>
              <w:rPr>
                <w:i/>
                <w:lang w:val="en-GB" w:eastAsia="zh-CN"/>
              </w:rPr>
            </w:pPr>
            <w:r w:rsidRPr="003C4440">
              <w:rPr>
                <w:iCs/>
                <w:lang w:val="en-GB" w:eastAsia="zh-CN"/>
              </w:rPr>
              <w:t>3MHz channel bandwidth,</w:t>
            </w:r>
            <w:r w:rsidRPr="003C4440">
              <w:rPr>
                <w:lang w:val="en-GB" w:eastAsia="zh-CN"/>
              </w:rPr>
              <w:t xml:space="preserve"> 12 PRB PBCH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785DA" w14:textId="77777777" w:rsidR="003C4440" w:rsidRPr="003C4440" w:rsidRDefault="003C4440" w:rsidP="00B3465C">
            <w:pPr>
              <w:rPr>
                <w:i/>
                <w:lang w:val="en-GB" w:eastAsia="zh-CN"/>
              </w:rPr>
            </w:pPr>
            <w:r w:rsidRPr="003C4440">
              <w:rPr>
                <w:iCs/>
                <w:lang w:val="en-GB" w:eastAsia="zh-CN"/>
              </w:rPr>
              <w:t>5MHz channel bandwidth,</w:t>
            </w:r>
            <w:r w:rsidRPr="003C4440">
              <w:rPr>
                <w:lang w:val="en-GB" w:eastAsia="zh-CN"/>
              </w:rPr>
              <w:t xml:space="preserve"> 20 PRB PBCH</w:t>
            </w:r>
          </w:p>
        </w:tc>
      </w:tr>
      <w:tr w:rsidR="003C4440" w:rsidRPr="003C4440" w14:paraId="7DF2C6F9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BE5A" w14:textId="77777777" w:rsidR="003C4440" w:rsidRPr="003C4440" w:rsidRDefault="003C4440" w:rsidP="00B3465C">
            <w:pPr>
              <w:rPr>
                <w:sz w:val="18"/>
                <w:szCs w:val="18"/>
                <w:lang w:val="en-GB" w:eastAsia="zh-CN"/>
              </w:rPr>
            </w:pPr>
            <w:r w:rsidRPr="003C4440">
              <w:rPr>
                <w:sz w:val="18"/>
                <w:szCs w:val="18"/>
                <w:lang w:val="en-GB"/>
              </w:rPr>
              <w:t>Inter-frequency measurements (cell detection and measurements)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6A18" w14:textId="77777777" w:rsidR="003C4440" w:rsidRPr="003C4440" w:rsidRDefault="003C4440" w:rsidP="00B3465C">
            <w:pPr>
              <w:rPr>
                <w:sz w:val="18"/>
                <w:szCs w:val="18"/>
                <w:lang w:val="en-GB" w:eastAsia="zh-CN"/>
              </w:rPr>
            </w:pPr>
            <w:r w:rsidRPr="003C4440">
              <w:rPr>
                <w:sz w:val="18"/>
                <w:szCs w:val="18"/>
                <w:lang w:val="en-GB" w:eastAsia="zh-CN"/>
              </w:rPr>
              <w:t>Impact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0E09" w14:textId="77777777" w:rsidR="003C4440" w:rsidRPr="003C4440" w:rsidRDefault="003C4440" w:rsidP="00B3465C">
            <w:pPr>
              <w:rPr>
                <w:sz w:val="18"/>
                <w:szCs w:val="18"/>
                <w:lang w:val="en-GB" w:eastAsia="zh-CN"/>
              </w:rPr>
            </w:pPr>
            <w:r w:rsidRPr="003C4440">
              <w:rPr>
                <w:sz w:val="18"/>
                <w:szCs w:val="18"/>
                <w:lang w:val="en-GB" w:eastAsia="zh-CN"/>
              </w:rPr>
              <w:t>No impact</w:t>
            </w:r>
          </w:p>
          <w:p w14:paraId="1DDB37A7" w14:textId="77777777" w:rsidR="003C4440" w:rsidRPr="003C4440" w:rsidRDefault="003C4440" w:rsidP="00B3465C">
            <w:pPr>
              <w:rPr>
                <w:sz w:val="18"/>
                <w:szCs w:val="18"/>
                <w:lang w:val="en-GB" w:eastAsia="zh-CN"/>
              </w:rPr>
            </w:pPr>
          </w:p>
        </w:tc>
      </w:tr>
      <w:tr w:rsidR="003C4440" w:rsidRPr="003C4440" w14:paraId="73044EB9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3F55" w14:textId="77777777" w:rsidR="003C4440" w:rsidRPr="003C4440" w:rsidRDefault="003C4440" w:rsidP="00B3465C">
            <w:pPr>
              <w:rPr>
                <w:sz w:val="18"/>
                <w:szCs w:val="18"/>
                <w:lang w:val="en-GB"/>
              </w:rPr>
            </w:pPr>
            <w:r w:rsidRPr="003C4440">
              <w:rPr>
                <w:sz w:val="18"/>
                <w:szCs w:val="18"/>
                <w:lang w:val="en-GB"/>
              </w:rPr>
              <w:lastRenderedPageBreak/>
              <w:t>CSI-RS based Inter-frequency measurements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89E7" w14:textId="77777777" w:rsidR="003C4440" w:rsidRPr="003C4440" w:rsidRDefault="003C4440" w:rsidP="00B3465C">
            <w:pPr>
              <w:rPr>
                <w:sz w:val="18"/>
                <w:szCs w:val="18"/>
                <w:lang w:val="en-GB" w:eastAsia="zh-CN"/>
              </w:rPr>
            </w:pPr>
            <w:r w:rsidRPr="003C4440">
              <w:rPr>
                <w:sz w:val="18"/>
                <w:szCs w:val="18"/>
                <w:lang w:val="en-GB" w:eastAsia="zh-CN"/>
              </w:rPr>
              <w:t>Prioritize SSB based L3 measurements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3D96" w14:textId="77777777" w:rsidR="003C4440" w:rsidRPr="003C4440" w:rsidRDefault="003C4440" w:rsidP="00B3465C">
            <w:pPr>
              <w:rPr>
                <w:sz w:val="18"/>
                <w:szCs w:val="18"/>
                <w:lang w:val="en-GB" w:eastAsia="zh-CN"/>
              </w:rPr>
            </w:pPr>
            <w:r w:rsidRPr="003C4440">
              <w:rPr>
                <w:sz w:val="18"/>
                <w:szCs w:val="18"/>
                <w:lang w:val="en-GB" w:eastAsia="zh-CN"/>
              </w:rPr>
              <w:t>Prioritize SSB based L3 measurements</w:t>
            </w:r>
          </w:p>
        </w:tc>
      </w:tr>
    </w:tbl>
    <w:p w14:paraId="074D07FF" w14:textId="77777777" w:rsidR="003C4440" w:rsidRPr="003C4440" w:rsidRDefault="003C4440" w:rsidP="003C4440">
      <w:pPr>
        <w:rPr>
          <w:b/>
          <w:u w:val="single"/>
          <w:lang w:eastAsia="ko-KR"/>
        </w:rPr>
      </w:pPr>
    </w:p>
    <w:p w14:paraId="3BC11662" w14:textId="77777777" w:rsidR="003C4440" w:rsidRPr="003C4440" w:rsidRDefault="003C4440" w:rsidP="003C4440">
      <w:pPr>
        <w:rPr>
          <w:b/>
          <w:lang w:eastAsia="zh-CN"/>
        </w:rPr>
      </w:pPr>
      <w:r w:rsidRPr="003C4440">
        <w:rPr>
          <w:b/>
          <w:lang w:eastAsia="zh-CN"/>
        </w:rPr>
        <w:t>Agreement:</w:t>
      </w:r>
    </w:p>
    <w:p w14:paraId="79848E55" w14:textId="77777777" w:rsidR="003C4440" w:rsidRPr="003C4440" w:rsidRDefault="003C4440" w:rsidP="003C4440">
      <w:pPr>
        <w:rPr>
          <w:b/>
          <w:lang w:eastAsia="zh-CN"/>
        </w:rPr>
      </w:pPr>
      <w:r w:rsidRPr="003C4440">
        <w:rPr>
          <w:lang w:eastAsia="zh-CN"/>
        </w:rPr>
        <w:t>Impact on the UE requirements</w:t>
      </w:r>
      <w:r w:rsidRPr="003C4440">
        <w:rPr>
          <w:rFonts w:eastAsia="SimSun"/>
          <w:szCs w:val="24"/>
          <w:lang w:eastAsia="zh-CN"/>
        </w:rPr>
        <w:t xml:space="preserve"> as listed in the table</w:t>
      </w:r>
      <w:r w:rsidRPr="003C4440">
        <w:t>.</w:t>
      </w:r>
    </w:p>
    <w:p w14:paraId="6D553FD2" w14:textId="77777777" w:rsidR="003C4440" w:rsidRPr="003C4440" w:rsidRDefault="003C4440" w:rsidP="003C4440">
      <w:r w:rsidRPr="003C4440">
        <w:rPr>
          <w:b/>
          <w:lang w:eastAsia="zh-CN"/>
        </w:rPr>
        <w:t>Way forward</w:t>
      </w:r>
      <w:r w:rsidRPr="003C4440">
        <w:rPr>
          <w:lang w:eastAsia="zh-CN"/>
        </w:rPr>
        <w:t xml:space="preserve">: </w:t>
      </w:r>
    </w:p>
    <w:p w14:paraId="7A7E5FAF" w14:textId="77777777" w:rsidR="003C4440" w:rsidRPr="003C4440" w:rsidRDefault="003C4440" w:rsidP="003C4440">
      <w:pPr>
        <w:pStyle w:val="B1"/>
        <w:ind w:left="284"/>
      </w:pPr>
      <w:r w:rsidRPr="003C4440">
        <w:t>Companies are encouraged to bring analysis and/or simulation results addressing the open issues.</w:t>
      </w:r>
    </w:p>
    <w:p w14:paraId="517365BA" w14:textId="6E97E168" w:rsidR="003C4440" w:rsidRDefault="003C4440" w:rsidP="00813755">
      <w:pPr>
        <w:pStyle w:val="B1"/>
        <w:ind w:left="284"/>
        <w:rPr>
          <w:lang w:eastAsia="zh-CN"/>
        </w:rPr>
      </w:pPr>
    </w:p>
    <w:p w14:paraId="08687B5D" w14:textId="77777777" w:rsidR="003C4440" w:rsidRPr="0055733D" w:rsidRDefault="003C4440" w:rsidP="003C4440">
      <w:pPr>
        <w:rPr>
          <w:b/>
          <w:u w:val="single"/>
          <w:lang w:eastAsia="ko-KR"/>
        </w:rPr>
      </w:pPr>
      <w:bookmarkStart w:id="4" w:name="_Hlk133262916"/>
      <w:r w:rsidRPr="00354048">
        <w:rPr>
          <w:b/>
          <w:u w:val="single"/>
          <w:lang w:eastAsia="ko-KR"/>
        </w:rPr>
        <w:t>Issue 1-15: Impact on UE L1-RSRP Requirements</w:t>
      </w:r>
    </w:p>
    <w:p w14:paraId="2B515316" w14:textId="77777777" w:rsidR="003C4440" w:rsidRPr="00772CED" w:rsidRDefault="003C4440" w:rsidP="003C4440">
      <w:pPr>
        <w:rPr>
          <w:iCs/>
          <w:lang w:eastAsia="zh-CN"/>
        </w:rPr>
      </w:pPr>
      <w:r w:rsidRPr="00772CED">
        <w:rPr>
          <w:lang w:eastAsia="zh-CN"/>
        </w:rPr>
        <w:t xml:space="preserve">RRM impact on UE requirements: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3C4440" w:rsidRPr="00772CED" w14:paraId="309AAD75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4496" w14:textId="77777777" w:rsidR="003C4440" w:rsidRPr="00772CED" w:rsidRDefault="003C4440" w:rsidP="00B3465C">
            <w:pPr>
              <w:rPr>
                <w:lang w:val="en-GB" w:eastAsia="zh-CN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2747" w14:textId="77777777" w:rsidR="003C4440" w:rsidRPr="00772CED" w:rsidRDefault="003C4440" w:rsidP="00B3465C">
            <w:pPr>
              <w:rPr>
                <w:i/>
                <w:lang w:val="en-GB" w:eastAsia="zh-CN"/>
              </w:rPr>
            </w:pPr>
            <w:r w:rsidRPr="00772CED">
              <w:rPr>
                <w:iCs/>
                <w:lang w:val="en-GB" w:eastAsia="zh-CN"/>
              </w:rPr>
              <w:t>3MHz channel bandwidth,</w:t>
            </w:r>
            <w:r w:rsidRPr="00772CED">
              <w:rPr>
                <w:lang w:val="en-GB" w:eastAsia="zh-CN"/>
              </w:rPr>
              <w:t xml:space="preserve"> 12 PRB PBCH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A124" w14:textId="77777777" w:rsidR="003C4440" w:rsidRPr="00772CED" w:rsidRDefault="003C4440" w:rsidP="00B3465C">
            <w:pPr>
              <w:rPr>
                <w:i/>
                <w:lang w:val="en-GB" w:eastAsia="zh-CN"/>
              </w:rPr>
            </w:pPr>
            <w:r w:rsidRPr="00772CED">
              <w:rPr>
                <w:iCs/>
                <w:lang w:val="en-GB" w:eastAsia="zh-CN"/>
              </w:rPr>
              <w:t>5MHz channel bandwidth,</w:t>
            </w:r>
            <w:r w:rsidRPr="00772CED">
              <w:rPr>
                <w:lang w:val="en-GB" w:eastAsia="zh-CN"/>
              </w:rPr>
              <w:t xml:space="preserve"> 20 PRB PBCH</w:t>
            </w:r>
          </w:p>
        </w:tc>
      </w:tr>
      <w:tr w:rsidR="003C4440" w:rsidRPr="00772CED" w14:paraId="4E3E109F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3101" w14:textId="77777777" w:rsidR="003C4440" w:rsidRPr="00772CED" w:rsidRDefault="003C4440" w:rsidP="00B3465C">
            <w:pPr>
              <w:rPr>
                <w:sz w:val="18"/>
                <w:szCs w:val="18"/>
                <w:lang w:val="en-GB" w:eastAsia="zh-CN"/>
              </w:rPr>
            </w:pPr>
            <w:r w:rsidRPr="00772CED">
              <w:rPr>
                <w:sz w:val="18"/>
                <w:szCs w:val="18"/>
                <w:lang w:val="en-GB"/>
              </w:rPr>
              <w:t>SSB L1-RSRP measurements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C27C" w14:textId="77777777" w:rsidR="003C4440" w:rsidRPr="00772CED" w:rsidRDefault="003C4440" w:rsidP="00B3465C">
            <w:pPr>
              <w:rPr>
                <w:sz w:val="18"/>
                <w:szCs w:val="18"/>
                <w:lang w:val="en-GB" w:eastAsia="zh-CN"/>
              </w:rPr>
            </w:pPr>
            <w:r w:rsidRPr="00772CED">
              <w:rPr>
                <w:sz w:val="18"/>
                <w:szCs w:val="18"/>
                <w:lang w:val="en-GB" w:eastAsia="zh-CN"/>
              </w:rPr>
              <w:t>No impact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080F" w14:textId="77777777" w:rsidR="003C4440" w:rsidRPr="00772CED" w:rsidRDefault="003C4440" w:rsidP="00B3465C">
            <w:pPr>
              <w:rPr>
                <w:sz w:val="18"/>
                <w:szCs w:val="18"/>
                <w:lang w:val="en-GB" w:eastAsia="zh-CN"/>
              </w:rPr>
            </w:pPr>
            <w:r w:rsidRPr="00772CED">
              <w:rPr>
                <w:sz w:val="18"/>
                <w:szCs w:val="18"/>
                <w:lang w:val="en-GB" w:eastAsia="zh-CN"/>
              </w:rPr>
              <w:t>No impact</w:t>
            </w:r>
          </w:p>
          <w:p w14:paraId="0BE0E857" w14:textId="77777777" w:rsidR="003C4440" w:rsidRPr="00772CED" w:rsidRDefault="003C4440" w:rsidP="00B3465C">
            <w:pPr>
              <w:rPr>
                <w:sz w:val="18"/>
                <w:szCs w:val="18"/>
                <w:lang w:val="en-GB" w:eastAsia="zh-CN"/>
              </w:rPr>
            </w:pPr>
          </w:p>
        </w:tc>
      </w:tr>
      <w:tr w:rsidR="003C4440" w:rsidRPr="00772CED" w14:paraId="16E376AC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7463" w14:textId="77777777" w:rsidR="003C4440" w:rsidRPr="00772CED" w:rsidRDefault="003C4440" w:rsidP="00B3465C">
            <w:pPr>
              <w:rPr>
                <w:sz w:val="18"/>
                <w:szCs w:val="18"/>
                <w:lang w:val="en-GB"/>
              </w:rPr>
            </w:pPr>
            <w:r w:rsidRPr="00772CED">
              <w:rPr>
                <w:sz w:val="18"/>
                <w:szCs w:val="18"/>
                <w:lang w:val="en-GB"/>
              </w:rPr>
              <w:t>CSI-RS L1-RSRP measurements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BE87" w14:textId="77777777" w:rsidR="003C4440" w:rsidRPr="00772CED" w:rsidRDefault="003C4440" w:rsidP="00B3465C">
            <w:pPr>
              <w:rPr>
                <w:sz w:val="18"/>
                <w:szCs w:val="18"/>
                <w:lang w:val="en-GB" w:eastAsia="zh-CN"/>
              </w:rPr>
            </w:pPr>
            <w:r w:rsidRPr="00772CED">
              <w:rPr>
                <w:sz w:val="18"/>
                <w:szCs w:val="18"/>
                <w:lang w:val="en-GB" w:eastAsia="zh-CN"/>
              </w:rPr>
              <w:t>Impact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FC3C" w14:textId="77777777" w:rsidR="003C4440" w:rsidRPr="00772CED" w:rsidRDefault="003C4440" w:rsidP="00B3465C">
            <w:pPr>
              <w:rPr>
                <w:sz w:val="18"/>
                <w:szCs w:val="18"/>
                <w:lang w:val="en-GB" w:eastAsia="zh-CN"/>
              </w:rPr>
            </w:pPr>
            <w:r w:rsidRPr="00772CED">
              <w:rPr>
                <w:sz w:val="18"/>
                <w:szCs w:val="18"/>
                <w:lang w:val="en-GB" w:eastAsia="zh-CN"/>
              </w:rPr>
              <w:t>Impact</w:t>
            </w:r>
          </w:p>
        </w:tc>
      </w:tr>
    </w:tbl>
    <w:p w14:paraId="2F4C551D" w14:textId="7C626871" w:rsidR="003C4440" w:rsidRPr="00772CED" w:rsidRDefault="003C4440" w:rsidP="003C4440">
      <w:pPr>
        <w:rPr>
          <w:b/>
          <w:u w:val="single"/>
          <w:lang w:eastAsia="ko-KR"/>
        </w:rPr>
      </w:pPr>
    </w:p>
    <w:p w14:paraId="49F8AA8E" w14:textId="34001946" w:rsidR="00772CED" w:rsidRPr="00772CED" w:rsidRDefault="00772CED" w:rsidP="00772CED">
      <w:pPr>
        <w:rPr>
          <w:b/>
          <w:lang w:eastAsia="zh-CN"/>
        </w:rPr>
      </w:pPr>
      <w:r w:rsidRPr="00772CED">
        <w:rPr>
          <w:b/>
          <w:lang w:eastAsia="zh-CN"/>
        </w:rPr>
        <w:t>Tentative Agreement:</w:t>
      </w:r>
    </w:p>
    <w:p w14:paraId="63B3DA82" w14:textId="77777777" w:rsidR="00772CED" w:rsidRPr="003C4440" w:rsidRDefault="00772CED" w:rsidP="00772CED">
      <w:pPr>
        <w:rPr>
          <w:b/>
          <w:lang w:eastAsia="zh-CN"/>
        </w:rPr>
      </w:pPr>
      <w:r w:rsidRPr="003C4440">
        <w:rPr>
          <w:lang w:eastAsia="zh-CN"/>
        </w:rPr>
        <w:t>Impact on the UE requirements</w:t>
      </w:r>
      <w:r w:rsidRPr="003C4440">
        <w:rPr>
          <w:rFonts w:eastAsia="SimSun"/>
          <w:szCs w:val="24"/>
          <w:lang w:eastAsia="zh-CN"/>
        </w:rPr>
        <w:t xml:space="preserve"> as listed in the table</w:t>
      </w:r>
      <w:r w:rsidRPr="003C4440">
        <w:t>.</w:t>
      </w:r>
    </w:p>
    <w:p w14:paraId="05D28DAA" w14:textId="77777777" w:rsidR="00772CED" w:rsidRPr="003C4440" w:rsidRDefault="00772CED" w:rsidP="00772CED">
      <w:r w:rsidRPr="003C4440">
        <w:rPr>
          <w:b/>
          <w:lang w:eastAsia="zh-CN"/>
        </w:rPr>
        <w:t>Way forward</w:t>
      </w:r>
      <w:r w:rsidRPr="003C4440">
        <w:rPr>
          <w:lang w:eastAsia="zh-CN"/>
        </w:rPr>
        <w:t xml:space="preserve">: </w:t>
      </w:r>
    </w:p>
    <w:p w14:paraId="4D70B676" w14:textId="77777777" w:rsidR="00772CED" w:rsidRDefault="00772CED" w:rsidP="00772CED">
      <w:pPr>
        <w:rPr>
          <w:sz w:val="18"/>
          <w:szCs w:val="18"/>
        </w:rPr>
      </w:pPr>
      <w:r>
        <w:t>Add ‘</w:t>
      </w:r>
      <w:r w:rsidRPr="0055733D">
        <w:rPr>
          <w:sz w:val="18"/>
          <w:szCs w:val="18"/>
          <w:lang w:eastAsia="zh-CN"/>
        </w:rPr>
        <w:t>Prioritize SSB based L</w:t>
      </w:r>
      <w:r>
        <w:rPr>
          <w:sz w:val="18"/>
          <w:szCs w:val="18"/>
          <w:lang w:eastAsia="zh-CN"/>
        </w:rPr>
        <w:t>1</w:t>
      </w:r>
      <w:r w:rsidRPr="0055733D">
        <w:rPr>
          <w:sz w:val="18"/>
          <w:szCs w:val="18"/>
          <w:lang w:eastAsia="zh-CN"/>
        </w:rPr>
        <w:t xml:space="preserve"> measurements</w:t>
      </w:r>
      <w:r>
        <w:t xml:space="preserve">’ for </w:t>
      </w:r>
      <w:r w:rsidRPr="0055733D">
        <w:rPr>
          <w:sz w:val="18"/>
          <w:szCs w:val="18"/>
        </w:rPr>
        <w:t>CSI-RS L1-RSRP measurements</w:t>
      </w:r>
      <w:r>
        <w:rPr>
          <w:sz w:val="18"/>
          <w:szCs w:val="18"/>
        </w:rPr>
        <w:t>:</w:t>
      </w:r>
    </w:p>
    <w:p w14:paraId="7814B3D1" w14:textId="77777777" w:rsidR="00772CED" w:rsidRPr="007A45D5" w:rsidRDefault="00772CED" w:rsidP="00772CED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7A45D5">
        <w:rPr>
          <w:rFonts w:eastAsia="SimSun"/>
          <w:szCs w:val="24"/>
          <w:lang w:eastAsia="zh-CN"/>
        </w:rPr>
        <w:t>Proposals</w:t>
      </w:r>
    </w:p>
    <w:p w14:paraId="4D4348CB" w14:textId="77777777" w:rsidR="00772CED" w:rsidRDefault="00772CED" w:rsidP="00772CED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7A45D5">
        <w:rPr>
          <w:rFonts w:eastAsia="SimSun"/>
          <w:szCs w:val="24"/>
          <w:lang w:eastAsia="zh-CN"/>
        </w:rPr>
        <w:t xml:space="preserve">Option 1: Agree </w:t>
      </w:r>
      <w:r>
        <w:rPr>
          <w:rFonts w:eastAsia="SimSun"/>
          <w:szCs w:val="24"/>
          <w:lang w:eastAsia="zh-CN"/>
        </w:rPr>
        <w:t xml:space="preserve">with </w:t>
      </w:r>
      <w:r>
        <w:t>adding ‘</w:t>
      </w:r>
      <w:r w:rsidRPr="0055733D">
        <w:rPr>
          <w:sz w:val="18"/>
          <w:szCs w:val="18"/>
          <w:lang w:eastAsia="zh-CN"/>
        </w:rPr>
        <w:t>Prioritize SSB based L</w:t>
      </w:r>
      <w:r>
        <w:rPr>
          <w:sz w:val="18"/>
          <w:szCs w:val="18"/>
          <w:lang w:eastAsia="zh-CN"/>
        </w:rPr>
        <w:t>1</w:t>
      </w:r>
      <w:r w:rsidRPr="0055733D">
        <w:rPr>
          <w:sz w:val="18"/>
          <w:szCs w:val="18"/>
          <w:lang w:eastAsia="zh-CN"/>
        </w:rPr>
        <w:t xml:space="preserve"> measurements</w:t>
      </w:r>
      <w:r>
        <w:t xml:space="preserve">’ for </w:t>
      </w:r>
      <w:r w:rsidRPr="0055733D">
        <w:rPr>
          <w:sz w:val="18"/>
          <w:szCs w:val="18"/>
        </w:rPr>
        <w:t>CSI-RS L1-RSRP measurements</w:t>
      </w:r>
    </w:p>
    <w:p w14:paraId="294C74EE" w14:textId="77777777" w:rsidR="00772CED" w:rsidRPr="000141CF" w:rsidRDefault="00772CED" w:rsidP="00772CED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0141CF">
        <w:rPr>
          <w:rFonts w:eastAsia="Yu Mincho"/>
          <w:szCs w:val="24"/>
          <w:lang w:eastAsia="zh-CN"/>
        </w:rPr>
        <w:t xml:space="preserve">Option 2: </w:t>
      </w:r>
      <w:r w:rsidRPr="00762E03">
        <w:rPr>
          <w:rFonts w:eastAsia="SimSun"/>
          <w:szCs w:val="24"/>
          <w:lang w:eastAsia="zh-CN"/>
        </w:rPr>
        <w:t xml:space="preserve">Disagree with </w:t>
      </w:r>
      <w:r>
        <w:t>adding ‘</w:t>
      </w:r>
      <w:r w:rsidRPr="0055733D">
        <w:rPr>
          <w:sz w:val="18"/>
          <w:szCs w:val="18"/>
          <w:lang w:eastAsia="zh-CN"/>
        </w:rPr>
        <w:t>Prioritize SSB based L</w:t>
      </w:r>
      <w:r>
        <w:rPr>
          <w:sz w:val="18"/>
          <w:szCs w:val="18"/>
          <w:lang w:eastAsia="zh-CN"/>
        </w:rPr>
        <w:t>1</w:t>
      </w:r>
      <w:r w:rsidRPr="0055733D">
        <w:rPr>
          <w:sz w:val="18"/>
          <w:szCs w:val="18"/>
          <w:lang w:eastAsia="zh-CN"/>
        </w:rPr>
        <w:t xml:space="preserve"> measurements</w:t>
      </w:r>
      <w:r>
        <w:t xml:space="preserve">’ for </w:t>
      </w:r>
      <w:r w:rsidRPr="0055733D">
        <w:rPr>
          <w:sz w:val="18"/>
          <w:szCs w:val="18"/>
        </w:rPr>
        <w:t>CSI-RS L1-RSRP measurements</w:t>
      </w:r>
      <w:r w:rsidRPr="00762E03">
        <w:rPr>
          <w:szCs w:val="24"/>
          <w:lang w:eastAsia="zh-CN"/>
        </w:rPr>
        <w:t xml:space="preserve"> </w:t>
      </w:r>
      <w:r w:rsidRPr="00762E03">
        <w:rPr>
          <w:rFonts w:eastAsia="SimSun"/>
          <w:szCs w:val="24"/>
          <w:lang w:eastAsia="zh-CN"/>
        </w:rPr>
        <w:t>(include reasoning)</w:t>
      </w:r>
    </w:p>
    <w:p w14:paraId="2091B055" w14:textId="77777777" w:rsidR="00F24530" w:rsidRPr="003C4440" w:rsidRDefault="00F24530" w:rsidP="00F24530">
      <w:pPr>
        <w:pStyle w:val="B1"/>
        <w:ind w:left="284"/>
      </w:pPr>
      <w:r w:rsidRPr="003C4440">
        <w:t>Companies are encouraged to bring analysis and/or simulation results addressing the open issues.</w:t>
      </w:r>
    </w:p>
    <w:p w14:paraId="0846E85A" w14:textId="77777777" w:rsidR="00235240" w:rsidRPr="00057458" w:rsidRDefault="00235240" w:rsidP="00235240">
      <w:pPr>
        <w:rPr>
          <w:b/>
          <w:lang w:eastAsia="zh-CN"/>
        </w:rPr>
      </w:pPr>
      <w:r w:rsidRPr="00057458">
        <w:rPr>
          <w:b/>
          <w:lang w:eastAsia="zh-CN"/>
        </w:rPr>
        <w:t>Agreement:</w:t>
      </w:r>
    </w:p>
    <w:p w14:paraId="234C7999" w14:textId="77777777" w:rsidR="00235240" w:rsidRDefault="00235240" w:rsidP="00235240">
      <w:r w:rsidRPr="00057458">
        <w:rPr>
          <w:lang w:eastAsia="zh-CN"/>
        </w:rPr>
        <w:t>Impact on the UE requirements</w:t>
      </w:r>
      <w:r w:rsidRPr="00057458">
        <w:rPr>
          <w:rFonts w:eastAsia="SimSun"/>
          <w:szCs w:val="24"/>
          <w:lang w:eastAsia="zh-CN"/>
        </w:rPr>
        <w:t xml:space="preserve"> as listed in the table</w:t>
      </w:r>
      <w:r w:rsidRPr="00057458">
        <w:t>.</w:t>
      </w:r>
    </w:p>
    <w:p w14:paraId="47E19F33" w14:textId="77777777" w:rsidR="00235240" w:rsidRPr="00F00CD7" w:rsidRDefault="00235240" w:rsidP="00235240">
      <w:pPr>
        <w:rPr>
          <w:bCs/>
          <w:lang w:eastAsia="ko-KR"/>
        </w:rPr>
      </w:pPr>
      <w:r w:rsidRPr="00F00CD7">
        <w:rPr>
          <w:bCs/>
          <w:lang w:eastAsia="ko-KR"/>
        </w:rPr>
        <w:t>Discussion related to prioritization can continue in RAN4#107 meeting</w:t>
      </w:r>
    </w:p>
    <w:p w14:paraId="54512F2D" w14:textId="77777777" w:rsidR="00235240" w:rsidRPr="0055733D" w:rsidRDefault="00235240" w:rsidP="003C4440">
      <w:pPr>
        <w:rPr>
          <w:b/>
          <w:u w:val="single"/>
          <w:lang w:eastAsia="ko-KR"/>
        </w:rPr>
      </w:pPr>
    </w:p>
    <w:p w14:paraId="301B6C29" w14:textId="77777777" w:rsidR="00052B29" w:rsidRPr="0055733D" w:rsidRDefault="00052B29" w:rsidP="00052B29">
      <w:pPr>
        <w:rPr>
          <w:b/>
          <w:u w:val="single"/>
          <w:lang w:eastAsia="ko-KR"/>
        </w:rPr>
      </w:pPr>
      <w:r w:rsidRPr="00354048">
        <w:rPr>
          <w:b/>
          <w:u w:val="single"/>
          <w:lang w:eastAsia="ko-KR"/>
        </w:rPr>
        <w:t xml:space="preserve">Issue 1-16: Impact on UE </w:t>
      </w:r>
      <w:bookmarkStart w:id="5" w:name="_Hlk132890556"/>
      <w:r w:rsidRPr="00354048">
        <w:rPr>
          <w:b/>
          <w:u w:val="single"/>
          <w:lang w:eastAsia="ko-KR"/>
        </w:rPr>
        <w:t>L1-SINR Requirements</w:t>
      </w:r>
      <w:bookmarkEnd w:id="5"/>
    </w:p>
    <w:p w14:paraId="27113D95" w14:textId="77777777" w:rsidR="00052B29" w:rsidRPr="0055733D" w:rsidRDefault="00052B29" w:rsidP="00052B29">
      <w:pPr>
        <w:rPr>
          <w:iCs/>
          <w:lang w:eastAsia="zh-CN"/>
        </w:rPr>
      </w:pPr>
      <w:r w:rsidRPr="0055733D">
        <w:rPr>
          <w:lang w:eastAsia="zh-CN"/>
        </w:rPr>
        <w:t xml:space="preserve">RRM impact on UE requirements: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052B29" w:rsidRPr="0055733D" w14:paraId="4566DE34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4B0E" w14:textId="77777777" w:rsidR="00052B29" w:rsidRPr="0055733D" w:rsidRDefault="00052B29" w:rsidP="00B3465C">
            <w:pPr>
              <w:rPr>
                <w:lang w:eastAsia="zh-CN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2E55" w14:textId="77777777" w:rsidR="00052B29" w:rsidRPr="0055733D" w:rsidRDefault="00052B29" w:rsidP="00B3465C">
            <w:pPr>
              <w:rPr>
                <w:i/>
                <w:lang w:eastAsia="zh-CN"/>
              </w:rPr>
            </w:pPr>
            <w:r w:rsidRPr="0055733D">
              <w:rPr>
                <w:iCs/>
                <w:lang w:eastAsia="zh-CN"/>
              </w:rPr>
              <w:t xml:space="preserve">3MHz </w:t>
            </w:r>
            <w:proofErr w:type="spellStart"/>
            <w:r w:rsidRPr="0055733D">
              <w:rPr>
                <w:iCs/>
                <w:lang w:eastAsia="zh-CN"/>
              </w:rPr>
              <w:t>channel</w:t>
            </w:r>
            <w:proofErr w:type="spellEnd"/>
            <w:r w:rsidRPr="0055733D">
              <w:rPr>
                <w:iCs/>
                <w:lang w:eastAsia="zh-CN"/>
              </w:rPr>
              <w:t xml:space="preserve"> </w:t>
            </w:r>
            <w:proofErr w:type="spellStart"/>
            <w:r w:rsidRPr="0055733D">
              <w:rPr>
                <w:iCs/>
                <w:lang w:eastAsia="zh-CN"/>
              </w:rPr>
              <w:t>bandwidth</w:t>
            </w:r>
            <w:proofErr w:type="spellEnd"/>
            <w:r w:rsidRPr="0055733D">
              <w:rPr>
                <w:iCs/>
                <w:lang w:eastAsia="zh-CN"/>
              </w:rPr>
              <w:t>,</w:t>
            </w:r>
            <w:r w:rsidRPr="0055733D">
              <w:rPr>
                <w:lang w:eastAsia="zh-CN"/>
              </w:rPr>
              <w:t xml:space="preserve"> 12 PRB PBCH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28FA" w14:textId="77777777" w:rsidR="00052B29" w:rsidRPr="0055733D" w:rsidRDefault="00052B29" w:rsidP="00B3465C">
            <w:pPr>
              <w:rPr>
                <w:i/>
                <w:lang w:eastAsia="zh-CN"/>
              </w:rPr>
            </w:pPr>
            <w:r w:rsidRPr="0055733D">
              <w:rPr>
                <w:iCs/>
                <w:lang w:eastAsia="zh-CN"/>
              </w:rPr>
              <w:t xml:space="preserve">5MHz </w:t>
            </w:r>
            <w:proofErr w:type="spellStart"/>
            <w:r w:rsidRPr="0055733D">
              <w:rPr>
                <w:iCs/>
                <w:lang w:eastAsia="zh-CN"/>
              </w:rPr>
              <w:t>channel</w:t>
            </w:r>
            <w:proofErr w:type="spellEnd"/>
            <w:r w:rsidRPr="0055733D">
              <w:rPr>
                <w:iCs/>
                <w:lang w:eastAsia="zh-CN"/>
              </w:rPr>
              <w:t xml:space="preserve"> </w:t>
            </w:r>
            <w:proofErr w:type="spellStart"/>
            <w:r w:rsidRPr="0055733D">
              <w:rPr>
                <w:iCs/>
                <w:lang w:eastAsia="zh-CN"/>
              </w:rPr>
              <w:t>bandwidth</w:t>
            </w:r>
            <w:proofErr w:type="spellEnd"/>
            <w:r w:rsidRPr="0055733D">
              <w:rPr>
                <w:iCs/>
                <w:lang w:eastAsia="zh-CN"/>
              </w:rPr>
              <w:t>,</w:t>
            </w:r>
            <w:r w:rsidRPr="0055733D">
              <w:rPr>
                <w:lang w:eastAsia="zh-CN"/>
              </w:rPr>
              <w:t xml:space="preserve"> 20 PRB PBCH</w:t>
            </w:r>
          </w:p>
        </w:tc>
      </w:tr>
      <w:tr w:rsidR="00052B29" w:rsidRPr="0055733D" w14:paraId="3E1BFC9D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5380" w14:textId="77777777" w:rsidR="00052B29" w:rsidRPr="0055733D" w:rsidRDefault="00052B29" w:rsidP="00B3465C">
            <w:pPr>
              <w:rPr>
                <w:sz w:val="18"/>
                <w:szCs w:val="18"/>
                <w:lang w:eastAsia="zh-CN"/>
              </w:rPr>
            </w:pPr>
            <w:r w:rsidRPr="0055733D">
              <w:rPr>
                <w:sz w:val="18"/>
                <w:szCs w:val="18"/>
              </w:rPr>
              <w:t xml:space="preserve">L1-SINR </w:t>
            </w:r>
            <w:proofErr w:type="spellStart"/>
            <w:r w:rsidRPr="0055733D">
              <w:rPr>
                <w:sz w:val="18"/>
                <w:szCs w:val="18"/>
              </w:rPr>
              <w:t>measurements</w:t>
            </w:r>
            <w:proofErr w:type="spellEnd"/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0A7A" w14:textId="77777777" w:rsidR="00052B29" w:rsidRPr="0055733D" w:rsidRDefault="00052B29" w:rsidP="00B3465C">
            <w:pPr>
              <w:rPr>
                <w:sz w:val="18"/>
                <w:szCs w:val="18"/>
                <w:lang w:eastAsia="zh-CN"/>
              </w:rPr>
            </w:pPr>
            <w:r w:rsidRPr="0055733D">
              <w:rPr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ADE7" w14:textId="77777777" w:rsidR="00052B29" w:rsidRPr="0055733D" w:rsidRDefault="00052B29" w:rsidP="00B3465C">
            <w:pPr>
              <w:rPr>
                <w:sz w:val="18"/>
                <w:szCs w:val="18"/>
                <w:lang w:eastAsia="zh-CN"/>
              </w:rPr>
            </w:pPr>
            <w:r w:rsidRPr="0055733D">
              <w:rPr>
                <w:sz w:val="18"/>
                <w:szCs w:val="18"/>
                <w:lang w:eastAsia="zh-CN"/>
              </w:rPr>
              <w:t xml:space="preserve">No </w:t>
            </w:r>
            <w:proofErr w:type="spellStart"/>
            <w:r w:rsidRPr="0055733D">
              <w:rPr>
                <w:sz w:val="18"/>
                <w:szCs w:val="18"/>
                <w:lang w:eastAsia="zh-CN"/>
              </w:rPr>
              <w:t>impact</w:t>
            </w:r>
            <w:proofErr w:type="spellEnd"/>
          </w:p>
          <w:p w14:paraId="569570FA" w14:textId="77777777" w:rsidR="00052B29" w:rsidRPr="0055733D" w:rsidRDefault="00052B29" w:rsidP="00B3465C">
            <w:pPr>
              <w:rPr>
                <w:sz w:val="18"/>
                <w:szCs w:val="18"/>
                <w:lang w:eastAsia="zh-CN"/>
              </w:rPr>
            </w:pPr>
          </w:p>
        </w:tc>
      </w:tr>
    </w:tbl>
    <w:p w14:paraId="52B6EC0D" w14:textId="0CFDFD4C" w:rsidR="00052B29" w:rsidRDefault="00052B29" w:rsidP="00052B29">
      <w:pPr>
        <w:rPr>
          <w:b/>
          <w:u w:val="single"/>
          <w:lang w:eastAsia="ko-KR"/>
        </w:rPr>
      </w:pPr>
    </w:p>
    <w:p w14:paraId="06EAF5E6" w14:textId="6A6CD087" w:rsidR="00052B29" w:rsidRPr="00052B29" w:rsidRDefault="00052B29" w:rsidP="00052B29">
      <w:r w:rsidRPr="003C4440">
        <w:rPr>
          <w:b/>
          <w:lang w:eastAsia="zh-CN"/>
        </w:rPr>
        <w:t>Way forward</w:t>
      </w:r>
      <w:r w:rsidRPr="003C4440">
        <w:rPr>
          <w:lang w:eastAsia="zh-CN"/>
        </w:rPr>
        <w:t xml:space="preserve">: </w:t>
      </w:r>
    </w:p>
    <w:p w14:paraId="4E8A8078" w14:textId="77777777" w:rsidR="00052B29" w:rsidRPr="0055733D" w:rsidRDefault="00052B29" w:rsidP="00052B29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55733D">
        <w:rPr>
          <w:rFonts w:eastAsia="SimSun"/>
          <w:szCs w:val="24"/>
          <w:lang w:eastAsia="zh-CN"/>
        </w:rPr>
        <w:t>Proposals</w:t>
      </w:r>
    </w:p>
    <w:p w14:paraId="2ECB81AC" w14:textId="069D5071" w:rsidR="00052B29" w:rsidRDefault="00052B29" w:rsidP="00052B29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Firstly discuss</w:t>
      </w:r>
    </w:p>
    <w:p w14:paraId="326F5BF4" w14:textId="5D10BC93" w:rsidR="00052B29" w:rsidRPr="0055733D" w:rsidRDefault="00052B29" w:rsidP="00052B29">
      <w:pPr>
        <w:pStyle w:val="ListParagraph"/>
        <w:numPr>
          <w:ilvl w:val="2"/>
          <w:numId w:val="3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55733D">
        <w:rPr>
          <w:rFonts w:eastAsia="SimSun"/>
          <w:szCs w:val="24"/>
          <w:lang w:eastAsia="zh-CN"/>
        </w:rPr>
        <w:t xml:space="preserve">Option 1: </w:t>
      </w:r>
      <w:r>
        <w:t>Define L1-SINR requirements</w:t>
      </w:r>
    </w:p>
    <w:p w14:paraId="752769BE" w14:textId="125A2C00" w:rsidR="00052B29" w:rsidRPr="0055733D" w:rsidRDefault="00052B29" w:rsidP="00052B29">
      <w:pPr>
        <w:pStyle w:val="ListParagraph"/>
        <w:numPr>
          <w:ilvl w:val="2"/>
          <w:numId w:val="3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55733D">
        <w:rPr>
          <w:rFonts w:eastAsia="SimSun"/>
          <w:szCs w:val="24"/>
          <w:lang w:eastAsia="zh-CN"/>
        </w:rPr>
        <w:t xml:space="preserve">Option 2: </w:t>
      </w:r>
      <w:r>
        <w:t>Do not define L1-SINR requirements</w:t>
      </w:r>
    </w:p>
    <w:p w14:paraId="6153AD67" w14:textId="7D707FB4" w:rsidR="00052B29" w:rsidRDefault="00052B29" w:rsidP="00052B29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Secondly discuss</w:t>
      </w:r>
    </w:p>
    <w:p w14:paraId="04109085" w14:textId="08FD0B1E" w:rsidR="00052B29" w:rsidRPr="00052B29" w:rsidRDefault="00052B29" w:rsidP="00052B29">
      <w:pPr>
        <w:pStyle w:val="ListParagraph"/>
        <w:numPr>
          <w:ilvl w:val="2"/>
          <w:numId w:val="3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55733D">
        <w:rPr>
          <w:rFonts w:eastAsia="SimSun"/>
          <w:szCs w:val="24"/>
          <w:lang w:eastAsia="zh-CN"/>
        </w:rPr>
        <w:lastRenderedPageBreak/>
        <w:t xml:space="preserve">Option 3: </w:t>
      </w:r>
      <w:r w:rsidRPr="0055733D">
        <w:rPr>
          <w:szCs w:val="24"/>
          <w:lang w:eastAsia="zh-CN"/>
        </w:rPr>
        <w:t>Define requirements for 3MHz CBW</w:t>
      </w:r>
    </w:p>
    <w:p w14:paraId="6EA02F93" w14:textId="596248A8" w:rsidR="00052B29" w:rsidRPr="00052B29" w:rsidRDefault="00052B29" w:rsidP="00052B29">
      <w:pPr>
        <w:pStyle w:val="ListParagraph"/>
        <w:numPr>
          <w:ilvl w:val="2"/>
          <w:numId w:val="3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Option 4: </w:t>
      </w:r>
      <w:r w:rsidRPr="0055733D">
        <w:rPr>
          <w:szCs w:val="24"/>
          <w:lang w:eastAsia="zh-CN"/>
        </w:rPr>
        <w:t>Do not define requirements for 3MHz CBW</w:t>
      </w:r>
    </w:p>
    <w:p w14:paraId="523AE7C8" w14:textId="17EA7F30" w:rsidR="00052B29" w:rsidRPr="00052B29" w:rsidRDefault="00052B29" w:rsidP="00052B29">
      <w:pPr>
        <w:pStyle w:val="ListParagraph"/>
        <w:numPr>
          <w:ilvl w:val="2"/>
          <w:numId w:val="3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55733D">
        <w:rPr>
          <w:rFonts w:eastAsia="SimSun"/>
          <w:szCs w:val="24"/>
          <w:lang w:eastAsia="zh-CN"/>
        </w:rPr>
        <w:t xml:space="preserve">Option </w:t>
      </w:r>
      <w:r>
        <w:rPr>
          <w:rFonts w:eastAsia="SimSun"/>
          <w:szCs w:val="24"/>
          <w:lang w:eastAsia="zh-CN"/>
        </w:rPr>
        <w:t>5</w:t>
      </w:r>
      <w:r w:rsidRPr="0055733D">
        <w:rPr>
          <w:rFonts w:eastAsia="SimSun"/>
          <w:szCs w:val="24"/>
          <w:lang w:eastAsia="zh-CN"/>
        </w:rPr>
        <w:t xml:space="preserve">: </w:t>
      </w:r>
      <w:r w:rsidRPr="0055733D">
        <w:rPr>
          <w:szCs w:val="24"/>
          <w:lang w:eastAsia="zh-CN"/>
        </w:rPr>
        <w:t xml:space="preserve">Define requirements for </w:t>
      </w:r>
      <w:r>
        <w:rPr>
          <w:szCs w:val="24"/>
          <w:lang w:eastAsia="zh-CN"/>
        </w:rPr>
        <w:t>5</w:t>
      </w:r>
      <w:r w:rsidRPr="0055733D">
        <w:rPr>
          <w:szCs w:val="24"/>
          <w:lang w:eastAsia="zh-CN"/>
        </w:rPr>
        <w:t>MHz CBW</w:t>
      </w:r>
    </w:p>
    <w:p w14:paraId="2A8A4DBE" w14:textId="16BC304D" w:rsidR="00052B29" w:rsidRPr="00052B29" w:rsidRDefault="00052B29" w:rsidP="00052B29">
      <w:pPr>
        <w:pStyle w:val="ListParagraph"/>
        <w:numPr>
          <w:ilvl w:val="2"/>
          <w:numId w:val="3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Option 6: </w:t>
      </w:r>
      <w:r w:rsidRPr="0055733D">
        <w:rPr>
          <w:szCs w:val="24"/>
          <w:lang w:eastAsia="zh-CN"/>
        </w:rPr>
        <w:t xml:space="preserve">Do not define requirements for </w:t>
      </w:r>
      <w:r>
        <w:rPr>
          <w:szCs w:val="24"/>
          <w:lang w:eastAsia="zh-CN"/>
        </w:rPr>
        <w:t>5</w:t>
      </w:r>
      <w:r w:rsidRPr="0055733D">
        <w:rPr>
          <w:szCs w:val="24"/>
          <w:lang w:eastAsia="zh-CN"/>
        </w:rPr>
        <w:t>MHz CBW</w:t>
      </w:r>
    </w:p>
    <w:p w14:paraId="0A84E06A" w14:textId="77777777" w:rsidR="00052B29" w:rsidRPr="0055733D" w:rsidRDefault="00052B29" w:rsidP="00052B29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55733D">
        <w:rPr>
          <w:rFonts w:eastAsia="SimSun"/>
          <w:szCs w:val="24"/>
          <w:lang w:eastAsia="zh-CN"/>
        </w:rPr>
        <w:t>Recommended WF</w:t>
      </w:r>
    </w:p>
    <w:p w14:paraId="26A1E86C" w14:textId="77777777" w:rsidR="00052B29" w:rsidRPr="0055733D" w:rsidRDefault="00052B29" w:rsidP="00052B29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55733D">
        <w:rPr>
          <w:rFonts w:eastAsia="SimSun"/>
          <w:szCs w:val="24"/>
          <w:lang w:eastAsia="zh-CN"/>
        </w:rPr>
        <w:t>More discussion needed</w:t>
      </w:r>
    </w:p>
    <w:p w14:paraId="75D45B20" w14:textId="43FD2B4D" w:rsidR="00F24530" w:rsidRDefault="00F24530" w:rsidP="00F24530">
      <w:pPr>
        <w:pStyle w:val="B1"/>
        <w:ind w:left="284"/>
      </w:pPr>
    </w:p>
    <w:p w14:paraId="00A37CF8" w14:textId="77777777" w:rsidR="00235240" w:rsidRPr="003C4440" w:rsidRDefault="00235240" w:rsidP="00235240">
      <w:pPr>
        <w:pStyle w:val="B1"/>
        <w:ind w:left="284"/>
        <w:rPr>
          <w:lang w:eastAsia="zh-CN"/>
        </w:rPr>
      </w:pPr>
      <w:r>
        <w:rPr>
          <w:lang w:eastAsia="zh-CN"/>
        </w:rPr>
        <w:t>No agreement and whether to define requirements for L1-SINR can continue in RAN4#107 meeting.</w:t>
      </w:r>
    </w:p>
    <w:p w14:paraId="494D2E4B" w14:textId="77777777" w:rsidR="00052B29" w:rsidRPr="003C4440" w:rsidRDefault="00052B29" w:rsidP="00813755">
      <w:pPr>
        <w:pStyle w:val="B1"/>
        <w:ind w:left="284"/>
        <w:rPr>
          <w:lang w:eastAsia="zh-CN"/>
        </w:rPr>
      </w:pPr>
    </w:p>
    <w:bookmarkEnd w:id="4"/>
    <w:p w14:paraId="48D8200D" w14:textId="77777777" w:rsidR="00F24530" w:rsidRPr="00F24530" w:rsidRDefault="00F24530" w:rsidP="00F24530">
      <w:pPr>
        <w:rPr>
          <w:b/>
          <w:u w:val="single"/>
          <w:lang w:eastAsia="ko-KR"/>
        </w:rPr>
      </w:pPr>
      <w:r w:rsidRPr="00F24530">
        <w:rPr>
          <w:b/>
          <w:u w:val="single"/>
          <w:lang w:eastAsia="ko-KR"/>
        </w:rPr>
        <w:t>Issue 1-17: Impact on Measurement performance Requirements</w:t>
      </w:r>
    </w:p>
    <w:p w14:paraId="26526106" w14:textId="77777777" w:rsidR="00F24530" w:rsidRPr="00F24530" w:rsidRDefault="00F24530" w:rsidP="00F24530">
      <w:pPr>
        <w:rPr>
          <w:iCs/>
          <w:lang w:eastAsia="zh-CN"/>
        </w:rPr>
      </w:pPr>
      <w:r w:rsidRPr="00F24530">
        <w:rPr>
          <w:lang w:eastAsia="zh-CN"/>
        </w:rPr>
        <w:t xml:space="preserve">RRM impact on UE requirements: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F24530" w:rsidRPr="00F24530" w14:paraId="708B516F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F5E7" w14:textId="77777777" w:rsidR="00F24530" w:rsidRPr="00F24530" w:rsidRDefault="00F24530" w:rsidP="00B3465C">
            <w:pPr>
              <w:rPr>
                <w:lang w:val="en-GB" w:eastAsia="zh-CN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66C6" w14:textId="77777777" w:rsidR="00F24530" w:rsidRPr="00F24530" w:rsidRDefault="00F24530" w:rsidP="00B3465C">
            <w:pPr>
              <w:rPr>
                <w:i/>
                <w:lang w:val="en-GB" w:eastAsia="zh-CN"/>
              </w:rPr>
            </w:pPr>
            <w:r w:rsidRPr="00F24530">
              <w:rPr>
                <w:iCs/>
                <w:lang w:val="en-GB" w:eastAsia="zh-CN"/>
              </w:rPr>
              <w:t>3MHz channel bandwidth,</w:t>
            </w:r>
            <w:r w:rsidRPr="00F24530">
              <w:rPr>
                <w:lang w:val="en-GB" w:eastAsia="zh-CN"/>
              </w:rPr>
              <w:t xml:space="preserve"> 12 PRB PBCH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9B30" w14:textId="77777777" w:rsidR="00F24530" w:rsidRPr="00F24530" w:rsidRDefault="00F24530" w:rsidP="00B3465C">
            <w:pPr>
              <w:rPr>
                <w:i/>
                <w:lang w:val="en-GB" w:eastAsia="zh-CN"/>
              </w:rPr>
            </w:pPr>
            <w:r w:rsidRPr="00F24530">
              <w:rPr>
                <w:iCs/>
                <w:lang w:val="en-GB" w:eastAsia="zh-CN"/>
              </w:rPr>
              <w:t>5MHz channel bandwidth,</w:t>
            </w:r>
            <w:r w:rsidRPr="00F24530">
              <w:rPr>
                <w:lang w:val="en-GB" w:eastAsia="zh-CN"/>
              </w:rPr>
              <w:t xml:space="preserve"> 20 PRB PBCH</w:t>
            </w:r>
          </w:p>
        </w:tc>
      </w:tr>
      <w:tr w:rsidR="00F24530" w:rsidRPr="00F24530" w14:paraId="68CF9584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F6BA" w14:textId="77777777" w:rsidR="00F24530" w:rsidRPr="00F24530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F24530">
              <w:rPr>
                <w:sz w:val="18"/>
                <w:szCs w:val="18"/>
                <w:lang w:val="en-GB"/>
              </w:rPr>
              <w:t>L3 SSB based Measurement performance requirements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0A85" w14:textId="77777777" w:rsidR="00F24530" w:rsidRPr="00F24530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F24530">
              <w:rPr>
                <w:sz w:val="18"/>
                <w:szCs w:val="18"/>
                <w:lang w:val="en-GB" w:eastAsia="zh-CN"/>
              </w:rPr>
              <w:t>No impact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7F10" w14:textId="77777777" w:rsidR="00F24530" w:rsidRPr="00F24530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F24530">
              <w:rPr>
                <w:sz w:val="18"/>
                <w:szCs w:val="18"/>
                <w:lang w:val="en-GB" w:eastAsia="zh-CN"/>
              </w:rPr>
              <w:t>No impact</w:t>
            </w:r>
          </w:p>
          <w:p w14:paraId="19A84E46" w14:textId="77777777" w:rsidR="00F24530" w:rsidRPr="00F24530" w:rsidRDefault="00F24530" w:rsidP="00B3465C">
            <w:pPr>
              <w:rPr>
                <w:sz w:val="18"/>
                <w:szCs w:val="18"/>
                <w:lang w:val="en-GB" w:eastAsia="zh-CN"/>
              </w:rPr>
            </w:pPr>
          </w:p>
        </w:tc>
      </w:tr>
      <w:tr w:rsidR="00F24530" w:rsidRPr="00F24530" w14:paraId="4E8CD70F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CABB" w14:textId="77777777" w:rsidR="00F24530" w:rsidRPr="00F24530" w:rsidRDefault="00F24530" w:rsidP="00B3465C">
            <w:pPr>
              <w:rPr>
                <w:sz w:val="18"/>
                <w:szCs w:val="18"/>
                <w:lang w:val="en-GB"/>
              </w:rPr>
            </w:pPr>
            <w:r w:rsidRPr="00F24530">
              <w:rPr>
                <w:sz w:val="18"/>
                <w:szCs w:val="18"/>
                <w:lang w:val="en-GB"/>
              </w:rPr>
              <w:t>L3 CSI-RS based Measurement performance requirements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69B7" w14:textId="77777777" w:rsidR="00F24530" w:rsidRPr="00F24530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F24530">
              <w:rPr>
                <w:sz w:val="18"/>
                <w:szCs w:val="18"/>
                <w:lang w:val="en-GB" w:eastAsia="zh-CN"/>
              </w:rPr>
              <w:t>Wait Issue 1-13 and 1-14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5AC" w14:textId="77777777" w:rsidR="00F24530" w:rsidRPr="00F24530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F24530">
              <w:rPr>
                <w:sz w:val="18"/>
                <w:szCs w:val="18"/>
                <w:lang w:val="en-GB" w:eastAsia="zh-CN"/>
              </w:rPr>
              <w:t>Wait Issue 1-13 and 1-14</w:t>
            </w:r>
          </w:p>
        </w:tc>
      </w:tr>
      <w:tr w:rsidR="00F24530" w:rsidRPr="00F24530" w14:paraId="7FCD66E7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308C" w14:textId="77777777" w:rsidR="00F24530" w:rsidRPr="00F24530" w:rsidRDefault="00F24530" w:rsidP="00B3465C">
            <w:pPr>
              <w:rPr>
                <w:sz w:val="18"/>
                <w:szCs w:val="18"/>
                <w:lang w:val="en-GB"/>
              </w:rPr>
            </w:pPr>
            <w:r w:rsidRPr="00F24530">
              <w:rPr>
                <w:sz w:val="18"/>
                <w:szCs w:val="18"/>
                <w:lang w:val="en-GB"/>
              </w:rPr>
              <w:t>L1 SSB based Measurement performance requirements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1305" w14:textId="77777777" w:rsidR="00F24530" w:rsidRPr="00F24530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F24530">
              <w:rPr>
                <w:sz w:val="18"/>
                <w:szCs w:val="18"/>
                <w:lang w:val="en-GB" w:eastAsia="zh-CN"/>
              </w:rPr>
              <w:t>No impact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8E71" w14:textId="77777777" w:rsidR="00F24530" w:rsidRPr="00F24530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F24530">
              <w:rPr>
                <w:sz w:val="18"/>
                <w:szCs w:val="18"/>
                <w:lang w:val="en-GB" w:eastAsia="zh-CN"/>
              </w:rPr>
              <w:t>No impact</w:t>
            </w:r>
          </w:p>
        </w:tc>
      </w:tr>
      <w:tr w:rsidR="00F24530" w:rsidRPr="00F24530" w14:paraId="7A2CF135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B4AA" w14:textId="77777777" w:rsidR="00F24530" w:rsidRPr="00F24530" w:rsidRDefault="00F24530" w:rsidP="00B3465C">
            <w:pPr>
              <w:rPr>
                <w:sz w:val="18"/>
                <w:szCs w:val="18"/>
                <w:lang w:val="en-GB"/>
              </w:rPr>
            </w:pPr>
            <w:r w:rsidRPr="00F24530">
              <w:rPr>
                <w:sz w:val="18"/>
                <w:szCs w:val="18"/>
                <w:lang w:val="en-GB"/>
              </w:rPr>
              <w:t>L1 CSI-RS based Measurement performance requirements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A444" w14:textId="77777777" w:rsidR="00F24530" w:rsidRPr="00F24530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F24530">
              <w:rPr>
                <w:sz w:val="18"/>
                <w:szCs w:val="18"/>
                <w:lang w:val="en-GB" w:eastAsia="zh-CN"/>
              </w:rPr>
              <w:t>Impact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9BA0" w14:textId="77777777" w:rsidR="00F24530" w:rsidRPr="00F24530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F24530">
              <w:rPr>
                <w:sz w:val="18"/>
                <w:szCs w:val="18"/>
                <w:lang w:val="en-GB" w:eastAsia="zh-CN"/>
              </w:rPr>
              <w:t>Impact</w:t>
            </w:r>
          </w:p>
        </w:tc>
      </w:tr>
    </w:tbl>
    <w:p w14:paraId="4776CC84" w14:textId="3E53D942" w:rsidR="003C4440" w:rsidRDefault="003C4440" w:rsidP="00813755">
      <w:pPr>
        <w:pStyle w:val="B1"/>
        <w:ind w:left="284"/>
        <w:rPr>
          <w:lang w:eastAsia="zh-CN"/>
        </w:rPr>
      </w:pPr>
    </w:p>
    <w:p w14:paraId="0F8D18DA" w14:textId="77777777" w:rsidR="00D8453C" w:rsidRPr="003C4440" w:rsidRDefault="00D8453C" w:rsidP="00D8453C">
      <w:r w:rsidRPr="003C4440">
        <w:rPr>
          <w:b/>
          <w:lang w:eastAsia="zh-CN"/>
        </w:rPr>
        <w:t>Way forward</w:t>
      </w:r>
      <w:r w:rsidRPr="003C4440">
        <w:rPr>
          <w:lang w:eastAsia="zh-CN"/>
        </w:rPr>
        <w:t xml:space="preserve">: </w:t>
      </w:r>
    </w:p>
    <w:p w14:paraId="076BD6C8" w14:textId="77777777" w:rsidR="00F24530" w:rsidRPr="003C4440" w:rsidRDefault="00F24530" w:rsidP="00F24530">
      <w:pPr>
        <w:pStyle w:val="B1"/>
        <w:ind w:left="284"/>
      </w:pPr>
      <w:r w:rsidRPr="003C4440">
        <w:t>Companies are encouraged to bring analysis and/or simulation results addressing the open issues.</w:t>
      </w:r>
    </w:p>
    <w:p w14:paraId="7240784A" w14:textId="2E5399BB" w:rsidR="00F24530" w:rsidRDefault="00F24530" w:rsidP="00813755">
      <w:pPr>
        <w:pStyle w:val="B1"/>
        <w:ind w:left="284"/>
        <w:rPr>
          <w:lang w:eastAsia="zh-CN"/>
        </w:rPr>
      </w:pPr>
    </w:p>
    <w:p w14:paraId="714613B4" w14:textId="77777777" w:rsidR="00F24530" w:rsidRPr="009834C1" w:rsidRDefault="00F24530" w:rsidP="00F24530">
      <w:pPr>
        <w:rPr>
          <w:b/>
          <w:u w:val="single"/>
          <w:lang w:eastAsia="ko-KR"/>
        </w:rPr>
      </w:pPr>
      <w:bookmarkStart w:id="6" w:name="_Hlk133263342"/>
      <w:r w:rsidRPr="00354048">
        <w:rPr>
          <w:b/>
          <w:u w:val="single"/>
          <w:lang w:eastAsia="ko-KR"/>
        </w:rPr>
        <w:t>Issue 1-18: Other RRM Requirements where no impact is expected</w:t>
      </w:r>
    </w:p>
    <w:p w14:paraId="286ECDDD" w14:textId="77777777" w:rsidR="00F24530" w:rsidRPr="009834C1" w:rsidRDefault="00F24530" w:rsidP="00F24530">
      <w:pPr>
        <w:rPr>
          <w:iCs/>
          <w:lang w:eastAsia="zh-CN"/>
        </w:rPr>
      </w:pPr>
      <w:r w:rsidRPr="009834C1">
        <w:rPr>
          <w:lang w:eastAsia="zh-CN"/>
        </w:rPr>
        <w:t xml:space="preserve">RRM impact on UE requirements: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F24530" w:rsidRPr="009834C1" w14:paraId="414DEE67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E50D" w14:textId="77777777" w:rsidR="00F24530" w:rsidRPr="009834C1" w:rsidRDefault="00F24530" w:rsidP="00B3465C">
            <w:pPr>
              <w:rPr>
                <w:lang w:val="en-GB" w:eastAsia="zh-CN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0640" w14:textId="77777777" w:rsidR="00F24530" w:rsidRPr="009834C1" w:rsidRDefault="00F24530" w:rsidP="00B3465C">
            <w:pPr>
              <w:rPr>
                <w:i/>
                <w:lang w:val="en-GB" w:eastAsia="zh-CN"/>
              </w:rPr>
            </w:pPr>
            <w:r w:rsidRPr="009834C1">
              <w:rPr>
                <w:iCs/>
                <w:lang w:val="en-GB" w:eastAsia="zh-CN"/>
              </w:rPr>
              <w:t>3MHz channel bandwidth,</w:t>
            </w:r>
            <w:r w:rsidRPr="009834C1">
              <w:rPr>
                <w:lang w:val="en-GB" w:eastAsia="zh-CN"/>
              </w:rPr>
              <w:t xml:space="preserve"> 12 PRB PBCH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BFFC" w14:textId="77777777" w:rsidR="00F24530" w:rsidRPr="009834C1" w:rsidRDefault="00F24530" w:rsidP="00B3465C">
            <w:pPr>
              <w:rPr>
                <w:i/>
                <w:lang w:val="en-GB" w:eastAsia="zh-CN"/>
              </w:rPr>
            </w:pPr>
            <w:r w:rsidRPr="009834C1">
              <w:rPr>
                <w:iCs/>
                <w:lang w:val="en-GB" w:eastAsia="zh-CN"/>
              </w:rPr>
              <w:t>5MHz channel bandwidth,</w:t>
            </w:r>
            <w:r w:rsidRPr="009834C1">
              <w:rPr>
                <w:lang w:val="en-GB" w:eastAsia="zh-CN"/>
              </w:rPr>
              <w:t xml:space="preserve"> 20 PRB PBCH</w:t>
            </w:r>
          </w:p>
        </w:tc>
      </w:tr>
      <w:tr w:rsidR="00F24530" w:rsidRPr="009834C1" w14:paraId="21464B30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C6AC" w14:textId="77777777" w:rsidR="00F24530" w:rsidRPr="009834C1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9834C1">
              <w:rPr>
                <w:sz w:val="18"/>
                <w:szCs w:val="18"/>
                <w:lang w:val="en-GB"/>
              </w:rPr>
              <w:t>Random Access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ABD9" w14:textId="77777777" w:rsidR="00F24530" w:rsidRPr="009834C1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9834C1">
              <w:rPr>
                <w:sz w:val="18"/>
                <w:szCs w:val="18"/>
                <w:lang w:val="en-GB" w:eastAsia="zh-CN"/>
              </w:rPr>
              <w:t>No impact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64DE" w14:textId="77777777" w:rsidR="00F24530" w:rsidRPr="009834C1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9834C1">
              <w:rPr>
                <w:sz w:val="18"/>
                <w:szCs w:val="18"/>
                <w:lang w:val="en-GB" w:eastAsia="zh-CN"/>
              </w:rPr>
              <w:t>No impact</w:t>
            </w:r>
          </w:p>
          <w:p w14:paraId="22408BF7" w14:textId="77777777" w:rsidR="00F24530" w:rsidRPr="009834C1" w:rsidRDefault="00F24530" w:rsidP="00B3465C">
            <w:pPr>
              <w:rPr>
                <w:sz w:val="18"/>
                <w:szCs w:val="18"/>
                <w:lang w:val="en-GB" w:eastAsia="zh-CN"/>
              </w:rPr>
            </w:pPr>
          </w:p>
        </w:tc>
      </w:tr>
      <w:tr w:rsidR="00F24530" w:rsidRPr="009834C1" w14:paraId="2381724A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3CB7" w14:textId="77777777" w:rsidR="00F24530" w:rsidRPr="009834C1" w:rsidRDefault="00F24530" w:rsidP="00B3465C">
            <w:pPr>
              <w:rPr>
                <w:sz w:val="18"/>
                <w:szCs w:val="18"/>
                <w:lang w:val="en-GB"/>
              </w:rPr>
            </w:pPr>
            <w:r w:rsidRPr="009834C1">
              <w:rPr>
                <w:sz w:val="18"/>
                <w:szCs w:val="18"/>
                <w:lang w:val="en-GB"/>
              </w:rPr>
              <w:t>Interruptions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0EDF" w14:textId="77777777" w:rsidR="00F24530" w:rsidRPr="009834C1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9834C1">
              <w:rPr>
                <w:sz w:val="18"/>
                <w:szCs w:val="18"/>
                <w:lang w:val="en-GB" w:eastAsia="zh-CN"/>
              </w:rPr>
              <w:t>No impact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6B6A" w14:textId="77777777" w:rsidR="00F24530" w:rsidRPr="009834C1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9834C1">
              <w:rPr>
                <w:sz w:val="18"/>
                <w:szCs w:val="18"/>
                <w:lang w:val="en-GB" w:eastAsia="zh-CN"/>
              </w:rPr>
              <w:t>No impact</w:t>
            </w:r>
          </w:p>
        </w:tc>
      </w:tr>
      <w:tr w:rsidR="00F24530" w:rsidRPr="009834C1" w14:paraId="01F7EB27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3DE0" w14:textId="77777777" w:rsidR="00F24530" w:rsidRPr="009834C1" w:rsidRDefault="00F24530" w:rsidP="00B3465C">
            <w:pPr>
              <w:rPr>
                <w:sz w:val="18"/>
                <w:szCs w:val="18"/>
                <w:lang w:val="en-GB"/>
              </w:rPr>
            </w:pPr>
            <w:r w:rsidRPr="009834C1">
              <w:rPr>
                <w:sz w:val="18"/>
                <w:szCs w:val="18"/>
                <w:lang w:val="en-GB"/>
              </w:rPr>
              <w:t>UE UL carrier RRC reconfiguration delay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8EAA" w14:textId="77777777" w:rsidR="00F24530" w:rsidRPr="009834C1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9834C1">
              <w:rPr>
                <w:sz w:val="18"/>
                <w:szCs w:val="18"/>
                <w:lang w:val="en-GB" w:eastAsia="zh-CN"/>
              </w:rPr>
              <w:t>No impact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1D38" w14:textId="77777777" w:rsidR="00F24530" w:rsidRPr="009834C1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9834C1">
              <w:rPr>
                <w:sz w:val="18"/>
                <w:szCs w:val="18"/>
                <w:lang w:val="en-GB" w:eastAsia="zh-CN"/>
              </w:rPr>
              <w:t>No impact</w:t>
            </w:r>
          </w:p>
        </w:tc>
      </w:tr>
      <w:tr w:rsidR="00F24530" w:rsidRPr="009834C1" w14:paraId="46746EB0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E9BF" w14:textId="77777777" w:rsidR="00F24530" w:rsidRPr="009834C1" w:rsidRDefault="00F24530" w:rsidP="00B3465C">
            <w:pPr>
              <w:rPr>
                <w:sz w:val="18"/>
                <w:szCs w:val="18"/>
                <w:lang w:val="en-GB"/>
              </w:rPr>
            </w:pPr>
            <w:r w:rsidRPr="009834C1">
              <w:rPr>
                <w:sz w:val="18"/>
                <w:szCs w:val="18"/>
                <w:lang w:val="en-GB"/>
              </w:rPr>
              <w:t>Active BWP switch delay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0F2C" w14:textId="77777777" w:rsidR="00F24530" w:rsidRPr="009834C1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9834C1">
              <w:rPr>
                <w:sz w:val="18"/>
                <w:szCs w:val="18"/>
                <w:lang w:val="en-GB" w:eastAsia="zh-CN"/>
              </w:rPr>
              <w:t>No impact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B9BD" w14:textId="77777777" w:rsidR="00F24530" w:rsidRPr="009834C1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9834C1">
              <w:rPr>
                <w:sz w:val="18"/>
                <w:szCs w:val="18"/>
                <w:lang w:val="en-GB" w:eastAsia="zh-CN"/>
              </w:rPr>
              <w:t>No impact</w:t>
            </w:r>
          </w:p>
        </w:tc>
      </w:tr>
      <w:tr w:rsidR="00F24530" w:rsidRPr="009834C1" w14:paraId="7A788915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267B" w14:textId="77777777" w:rsidR="00F24530" w:rsidRPr="009834C1" w:rsidRDefault="00F24530" w:rsidP="00B3465C">
            <w:pPr>
              <w:rPr>
                <w:sz w:val="18"/>
                <w:szCs w:val="18"/>
                <w:lang w:val="en-GB"/>
              </w:rPr>
            </w:pPr>
            <w:r w:rsidRPr="009834C1">
              <w:rPr>
                <w:sz w:val="18"/>
                <w:szCs w:val="18"/>
                <w:lang w:val="en-GB"/>
              </w:rPr>
              <w:t>Inter-RAT (LTE)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4701" w14:textId="77777777" w:rsidR="00F24530" w:rsidRPr="009834C1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9834C1">
              <w:rPr>
                <w:sz w:val="18"/>
                <w:szCs w:val="18"/>
                <w:lang w:val="en-GB" w:eastAsia="zh-CN"/>
              </w:rPr>
              <w:t>No impact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B0D4" w14:textId="77777777" w:rsidR="00F24530" w:rsidRPr="009834C1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9834C1">
              <w:rPr>
                <w:sz w:val="18"/>
                <w:szCs w:val="18"/>
                <w:lang w:val="en-GB" w:eastAsia="zh-CN"/>
              </w:rPr>
              <w:t>No impact</w:t>
            </w:r>
          </w:p>
        </w:tc>
      </w:tr>
      <w:tr w:rsidR="00F24530" w:rsidRPr="009834C1" w14:paraId="5F038ED6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E32F" w14:textId="77777777" w:rsidR="00F24530" w:rsidRPr="009834C1" w:rsidRDefault="00F24530" w:rsidP="00B3465C">
            <w:pPr>
              <w:rPr>
                <w:sz w:val="18"/>
                <w:szCs w:val="18"/>
                <w:lang w:val="en-GB"/>
              </w:rPr>
            </w:pPr>
            <w:r w:rsidRPr="009834C1">
              <w:rPr>
                <w:sz w:val="18"/>
                <w:szCs w:val="18"/>
                <w:lang w:val="en-GB"/>
              </w:rPr>
              <w:t>Timer accuracy requirements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8C51" w14:textId="77777777" w:rsidR="00F24530" w:rsidRPr="009834C1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9834C1">
              <w:rPr>
                <w:sz w:val="18"/>
                <w:szCs w:val="18"/>
                <w:lang w:val="en-GB" w:eastAsia="zh-CN"/>
              </w:rPr>
              <w:t>No impact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DE35" w14:textId="77777777" w:rsidR="00F24530" w:rsidRPr="009834C1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9834C1">
              <w:rPr>
                <w:sz w:val="18"/>
                <w:szCs w:val="18"/>
                <w:lang w:val="en-GB" w:eastAsia="zh-CN"/>
              </w:rPr>
              <w:t>No impact</w:t>
            </w:r>
          </w:p>
        </w:tc>
      </w:tr>
      <w:tr w:rsidR="00F24530" w:rsidRPr="009834C1" w14:paraId="4B1248C8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A40D" w14:textId="77777777" w:rsidR="00F24530" w:rsidRPr="009834C1" w:rsidRDefault="00F24530" w:rsidP="00B3465C">
            <w:pPr>
              <w:rPr>
                <w:sz w:val="18"/>
                <w:szCs w:val="18"/>
                <w:lang w:val="en-GB"/>
              </w:rPr>
            </w:pPr>
            <w:r w:rsidRPr="009834C1">
              <w:rPr>
                <w:sz w:val="18"/>
                <w:szCs w:val="18"/>
                <w:lang w:val="en-GB"/>
              </w:rPr>
              <w:t>Timing advance requirements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474F" w14:textId="77777777" w:rsidR="00F24530" w:rsidRPr="009834C1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9834C1">
              <w:rPr>
                <w:sz w:val="18"/>
                <w:szCs w:val="18"/>
                <w:lang w:val="en-GB" w:eastAsia="zh-CN"/>
              </w:rPr>
              <w:t>No impact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9191" w14:textId="77777777" w:rsidR="00F24530" w:rsidRPr="009834C1" w:rsidRDefault="00F24530" w:rsidP="00B3465C">
            <w:pPr>
              <w:rPr>
                <w:sz w:val="18"/>
                <w:szCs w:val="18"/>
                <w:lang w:val="en-GB" w:eastAsia="zh-CN"/>
              </w:rPr>
            </w:pPr>
            <w:r w:rsidRPr="009834C1">
              <w:rPr>
                <w:sz w:val="18"/>
                <w:szCs w:val="18"/>
                <w:lang w:val="en-GB" w:eastAsia="zh-CN"/>
              </w:rPr>
              <w:t>No impact</w:t>
            </w:r>
          </w:p>
        </w:tc>
      </w:tr>
    </w:tbl>
    <w:p w14:paraId="583D75AC" w14:textId="2337113A" w:rsidR="00F24530" w:rsidRPr="009834C1" w:rsidRDefault="00F24530" w:rsidP="00813755">
      <w:pPr>
        <w:pStyle w:val="B1"/>
        <w:ind w:left="284"/>
        <w:rPr>
          <w:lang w:eastAsia="zh-CN"/>
        </w:rPr>
      </w:pPr>
    </w:p>
    <w:p w14:paraId="3D534530" w14:textId="77777777" w:rsidR="00235240" w:rsidRPr="00057458" w:rsidRDefault="00235240" w:rsidP="00235240">
      <w:pPr>
        <w:rPr>
          <w:b/>
          <w:lang w:eastAsia="zh-CN"/>
        </w:rPr>
      </w:pPr>
      <w:bookmarkStart w:id="7" w:name="_Hlk133262805"/>
      <w:r w:rsidRPr="00057458">
        <w:rPr>
          <w:b/>
          <w:lang w:eastAsia="zh-CN"/>
        </w:rPr>
        <w:t>Agreement:</w:t>
      </w:r>
    </w:p>
    <w:p w14:paraId="3E9208DF" w14:textId="77777777" w:rsidR="00235240" w:rsidRDefault="00235240" w:rsidP="00235240">
      <w:r>
        <w:rPr>
          <w:lang w:eastAsia="zh-CN"/>
        </w:rPr>
        <w:t xml:space="preserve">Option 1 is agreed. </w:t>
      </w:r>
      <w:r w:rsidRPr="00057458">
        <w:rPr>
          <w:lang w:eastAsia="zh-CN"/>
        </w:rPr>
        <w:t>Impact on the UE requirements</w:t>
      </w:r>
      <w:r w:rsidRPr="00057458">
        <w:rPr>
          <w:rFonts w:eastAsia="SimSun"/>
          <w:szCs w:val="24"/>
          <w:lang w:eastAsia="zh-CN"/>
        </w:rPr>
        <w:t xml:space="preserve"> as listed in the table</w:t>
      </w:r>
      <w:r w:rsidRPr="00057458">
        <w:t>.</w:t>
      </w:r>
    </w:p>
    <w:p w14:paraId="036B22F7" w14:textId="77777777" w:rsidR="00235240" w:rsidRPr="00057458" w:rsidRDefault="00235240" w:rsidP="00235240">
      <w:pPr>
        <w:rPr>
          <w:b/>
          <w:lang w:eastAsia="zh-CN"/>
        </w:rPr>
      </w:pPr>
      <w:r>
        <w:t>Issue is closed</w:t>
      </w:r>
    </w:p>
    <w:bookmarkEnd w:id="7"/>
    <w:p w14:paraId="5E9D17D3" w14:textId="77777777" w:rsidR="00235240" w:rsidRPr="009834C1" w:rsidRDefault="00235240" w:rsidP="00813755">
      <w:pPr>
        <w:pStyle w:val="B1"/>
        <w:ind w:left="284"/>
        <w:rPr>
          <w:lang w:eastAsia="zh-CN"/>
        </w:rPr>
      </w:pPr>
    </w:p>
    <w:p w14:paraId="34553F4E" w14:textId="77777777" w:rsidR="00D8453C" w:rsidRPr="009834C1" w:rsidRDefault="00D8453C" w:rsidP="00D8453C">
      <w:pPr>
        <w:rPr>
          <w:b/>
          <w:u w:val="single"/>
          <w:lang w:eastAsia="ko-KR"/>
        </w:rPr>
      </w:pPr>
      <w:r w:rsidRPr="00354048">
        <w:rPr>
          <w:b/>
          <w:u w:val="single"/>
          <w:lang w:eastAsia="ko-KR"/>
        </w:rPr>
        <w:lastRenderedPageBreak/>
        <w:t>Issue 1-19: Impact on CGI</w:t>
      </w:r>
    </w:p>
    <w:p w14:paraId="456A61B6" w14:textId="77777777" w:rsidR="00D8453C" w:rsidRPr="009834C1" w:rsidRDefault="00D8453C" w:rsidP="00D8453C">
      <w:pPr>
        <w:rPr>
          <w:iCs/>
          <w:lang w:eastAsia="zh-CN"/>
        </w:rPr>
      </w:pPr>
      <w:r w:rsidRPr="009834C1">
        <w:rPr>
          <w:lang w:eastAsia="zh-CN"/>
        </w:rPr>
        <w:t xml:space="preserve">RRM impact on UE requirements: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D8453C" w:rsidRPr="009834C1" w14:paraId="1C23D3FB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5CCF" w14:textId="77777777" w:rsidR="00D8453C" w:rsidRPr="009834C1" w:rsidRDefault="00D8453C" w:rsidP="00B3465C">
            <w:pPr>
              <w:rPr>
                <w:lang w:val="en-GB" w:eastAsia="zh-CN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34EF" w14:textId="77777777" w:rsidR="00D8453C" w:rsidRPr="009834C1" w:rsidRDefault="00D8453C" w:rsidP="00B3465C">
            <w:pPr>
              <w:rPr>
                <w:i/>
                <w:lang w:val="en-GB" w:eastAsia="zh-CN"/>
              </w:rPr>
            </w:pPr>
            <w:r w:rsidRPr="009834C1">
              <w:rPr>
                <w:iCs/>
                <w:lang w:val="en-GB" w:eastAsia="zh-CN"/>
              </w:rPr>
              <w:t>3MHz channel bandwidth,</w:t>
            </w:r>
            <w:r w:rsidRPr="009834C1">
              <w:rPr>
                <w:lang w:val="en-GB" w:eastAsia="zh-CN"/>
              </w:rPr>
              <w:t xml:space="preserve"> 12 PRB PBCH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9674" w14:textId="77777777" w:rsidR="00D8453C" w:rsidRPr="009834C1" w:rsidRDefault="00D8453C" w:rsidP="00B3465C">
            <w:pPr>
              <w:rPr>
                <w:i/>
                <w:lang w:val="en-GB" w:eastAsia="zh-CN"/>
              </w:rPr>
            </w:pPr>
            <w:r w:rsidRPr="009834C1">
              <w:rPr>
                <w:iCs/>
                <w:lang w:val="en-GB" w:eastAsia="zh-CN"/>
              </w:rPr>
              <w:t>5MHz channel bandwidth,</w:t>
            </w:r>
            <w:r w:rsidRPr="009834C1">
              <w:rPr>
                <w:lang w:val="en-GB" w:eastAsia="zh-CN"/>
              </w:rPr>
              <w:t xml:space="preserve"> 20 PRB PBCH</w:t>
            </w:r>
          </w:p>
        </w:tc>
      </w:tr>
      <w:tr w:rsidR="00D8453C" w:rsidRPr="009834C1" w14:paraId="7A7EB584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1722" w14:textId="77777777" w:rsidR="00D8453C" w:rsidRPr="009834C1" w:rsidRDefault="00D8453C" w:rsidP="00B3465C">
            <w:pPr>
              <w:rPr>
                <w:sz w:val="18"/>
                <w:szCs w:val="18"/>
                <w:lang w:val="en-GB" w:eastAsia="zh-CN"/>
              </w:rPr>
            </w:pPr>
            <w:r w:rsidRPr="009834C1">
              <w:rPr>
                <w:sz w:val="18"/>
                <w:szCs w:val="18"/>
                <w:lang w:val="en-GB"/>
              </w:rPr>
              <w:t>Measurement performance requirements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29BF" w14:textId="77777777" w:rsidR="00D8453C" w:rsidRPr="009834C1" w:rsidRDefault="00D8453C" w:rsidP="00B3465C">
            <w:pPr>
              <w:rPr>
                <w:sz w:val="18"/>
                <w:szCs w:val="18"/>
                <w:lang w:val="en-GB" w:eastAsia="zh-CN"/>
              </w:rPr>
            </w:pPr>
            <w:r w:rsidRPr="009834C1">
              <w:rPr>
                <w:sz w:val="18"/>
                <w:szCs w:val="18"/>
                <w:lang w:val="en-GB" w:eastAsia="zh-CN"/>
              </w:rPr>
              <w:t>Impact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7FA5" w14:textId="77777777" w:rsidR="00D8453C" w:rsidRPr="009834C1" w:rsidRDefault="00D8453C" w:rsidP="00B3465C">
            <w:pPr>
              <w:rPr>
                <w:sz w:val="18"/>
                <w:szCs w:val="18"/>
                <w:lang w:val="en-GB" w:eastAsia="zh-CN"/>
              </w:rPr>
            </w:pPr>
            <w:r w:rsidRPr="009834C1">
              <w:rPr>
                <w:sz w:val="18"/>
                <w:szCs w:val="18"/>
                <w:lang w:val="en-GB" w:eastAsia="zh-CN"/>
              </w:rPr>
              <w:t>No impact</w:t>
            </w:r>
          </w:p>
          <w:p w14:paraId="40CFAF23" w14:textId="77777777" w:rsidR="00D8453C" w:rsidRPr="009834C1" w:rsidRDefault="00D8453C" w:rsidP="00B3465C">
            <w:pPr>
              <w:rPr>
                <w:sz w:val="18"/>
                <w:szCs w:val="18"/>
                <w:lang w:val="en-GB" w:eastAsia="zh-CN"/>
              </w:rPr>
            </w:pPr>
          </w:p>
        </w:tc>
      </w:tr>
    </w:tbl>
    <w:p w14:paraId="411F1AB8" w14:textId="504B4E25" w:rsidR="00F24530" w:rsidRPr="009834C1" w:rsidRDefault="00F24530" w:rsidP="00813755">
      <w:pPr>
        <w:pStyle w:val="B1"/>
        <w:ind w:left="284"/>
        <w:rPr>
          <w:lang w:eastAsia="zh-CN"/>
        </w:rPr>
      </w:pPr>
    </w:p>
    <w:p w14:paraId="041E0C71" w14:textId="00A1A26A" w:rsidR="00D8453C" w:rsidRPr="009834C1" w:rsidRDefault="00D8453C" w:rsidP="00D8453C">
      <w:pPr>
        <w:rPr>
          <w:b/>
          <w:lang w:eastAsia="zh-CN"/>
        </w:rPr>
      </w:pPr>
      <w:r w:rsidRPr="009834C1">
        <w:rPr>
          <w:b/>
          <w:lang w:eastAsia="zh-CN"/>
        </w:rPr>
        <w:t>Tentative Agreement:</w:t>
      </w:r>
    </w:p>
    <w:p w14:paraId="0FCFF4CA" w14:textId="417AF456" w:rsidR="00D8453C" w:rsidRPr="009834C1" w:rsidRDefault="00D8453C" w:rsidP="00D8453C">
      <w:pPr>
        <w:rPr>
          <w:b/>
          <w:lang w:eastAsia="zh-CN"/>
        </w:rPr>
      </w:pPr>
      <w:r w:rsidRPr="009834C1">
        <w:rPr>
          <w:rFonts w:eastAsia="SimSun"/>
          <w:szCs w:val="24"/>
          <w:lang w:eastAsia="zh-CN"/>
        </w:rPr>
        <w:t>Do not define requirements for CGI reading</w:t>
      </w:r>
      <w:r w:rsidRPr="009834C1">
        <w:t>.</w:t>
      </w:r>
    </w:p>
    <w:p w14:paraId="0C1FF91A" w14:textId="509F66E9" w:rsidR="00D8453C" w:rsidRPr="009834C1" w:rsidRDefault="00D8453C" w:rsidP="00D8453C">
      <w:r w:rsidRPr="009834C1">
        <w:rPr>
          <w:b/>
          <w:lang w:eastAsia="zh-CN"/>
        </w:rPr>
        <w:t>Way forward</w:t>
      </w:r>
      <w:r w:rsidRPr="009834C1">
        <w:rPr>
          <w:lang w:eastAsia="zh-CN"/>
        </w:rPr>
        <w:t xml:space="preserve">: </w:t>
      </w:r>
    </w:p>
    <w:p w14:paraId="7DE09795" w14:textId="77777777" w:rsidR="00D8453C" w:rsidRPr="009834C1" w:rsidRDefault="00D8453C" w:rsidP="00D8453C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9834C1">
        <w:rPr>
          <w:rFonts w:eastAsia="SimSun"/>
          <w:szCs w:val="24"/>
          <w:lang w:eastAsia="zh-CN"/>
        </w:rPr>
        <w:t>Proposals</w:t>
      </w:r>
    </w:p>
    <w:p w14:paraId="2C24201F" w14:textId="77777777" w:rsidR="00D8453C" w:rsidRPr="009834C1" w:rsidRDefault="00D8453C" w:rsidP="00D8453C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9834C1">
        <w:rPr>
          <w:rFonts w:eastAsia="SimSun"/>
          <w:szCs w:val="24"/>
          <w:lang w:eastAsia="zh-CN"/>
        </w:rPr>
        <w:t>Option 1: Agree not to define requirements for CGI reading</w:t>
      </w:r>
    </w:p>
    <w:p w14:paraId="00F11BCF" w14:textId="781389CF" w:rsidR="00D8453C" w:rsidRPr="009834C1" w:rsidRDefault="00D8453C" w:rsidP="00D8453C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9834C1">
        <w:rPr>
          <w:rFonts w:eastAsia="SimSun"/>
          <w:szCs w:val="24"/>
          <w:lang w:eastAsia="zh-CN"/>
        </w:rPr>
        <w:t>Option 2: Agree to defining requirements for CGI reading</w:t>
      </w:r>
    </w:p>
    <w:p w14:paraId="3148A040" w14:textId="77777777" w:rsidR="00D8453C" w:rsidRPr="009834C1" w:rsidRDefault="00D8453C" w:rsidP="00D8453C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9834C1">
        <w:rPr>
          <w:rFonts w:eastAsia="SimSun"/>
          <w:szCs w:val="24"/>
          <w:lang w:eastAsia="zh-CN"/>
        </w:rPr>
        <w:t>Recommended WF</w:t>
      </w:r>
    </w:p>
    <w:p w14:paraId="4A3883AD" w14:textId="7DD8C34B" w:rsidR="00D8453C" w:rsidRPr="009834C1" w:rsidRDefault="00D8453C" w:rsidP="00D8453C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9834C1">
        <w:rPr>
          <w:rFonts w:eastAsia="SimSun"/>
          <w:szCs w:val="24"/>
          <w:lang w:eastAsia="zh-CN"/>
        </w:rPr>
        <w:t>More discussion needed</w:t>
      </w:r>
    </w:p>
    <w:p w14:paraId="2B1D7936" w14:textId="77777777" w:rsidR="00D8453C" w:rsidRPr="009834C1" w:rsidRDefault="00D8453C" w:rsidP="00D8453C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szCs w:val="24"/>
          <w:lang w:eastAsia="zh-CN"/>
        </w:rPr>
      </w:pPr>
    </w:p>
    <w:p w14:paraId="14999006" w14:textId="77777777" w:rsidR="00235240" w:rsidRPr="00057458" w:rsidRDefault="00235240" w:rsidP="00235240">
      <w:pPr>
        <w:rPr>
          <w:b/>
          <w:lang w:eastAsia="zh-CN"/>
        </w:rPr>
      </w:pPr>
      <w:r w:rsidRPr="00057458">
        <w:rPr>
          <w:b/>
          <w:lang w:eastAsia="zh-CN"/>
        </w:rPr>
        <w:t>Agreement:</w:t>
      </w:r>
    </w:p>
    <w:p w14:paraId="6236F066" w14:textId="77777777" w:rsidR="00235240" w:rsidRPr="003C4440" w:rsidRDefault="00235240" w:rsidP="00235240">
      <w:pPr>
        <w:pStyle w:val="B1"/>
        <w:ind w:left="284"/>
        <w:rPr>
          <w:lang w:eastAsia="zh-CN"/>
        </w:rPr>
      </w:pPr>
      <w:r>
        <w:rPr>
          <w:lang w:eastAsia="zh-CN"/>
        </w:rPr>
        <w:t>No agreement and whether to define requirements for CGI reading can continue in RAN4#107 meeting.</w:t>
      </w:r>
    </w:p>
    <w:p w14:paraId="1ADA233C" w14:textId="77777777" w:rsidR="00235240" w:rsidRPr="009834C1" w:rsidRDefault="00235240" w:rsidP="00D8453C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1183D8E4" w14:textId="77777777" w:rsidR="00D8453C" w:rsidRPr="009834C1" w:rsidRDefault="00D8453C" w:rsidP="00D8453C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014B3CD9" w14:textId="77777777" w:rsidR="00D8453C" w:rsidRPr="009834C1" w:rsidRDefault="00D8453C" w:rsidP="00D8453C">
      <w:pPr>
        <w:rPr>
          <w:b/>
          <w:u w:val="single"/>
          <w:lang w:eastAsia="ko-KR"/>
        </w:rPr>
      </w:pPr>
      <w:bookmarkStart w:id="8" w:name="_Hlk133263560"/>
      <w:bookmarkEnd w:id="6"/>
      <w:r w:rsidRPr="009834C1">
        <w:rPr>
          <w:b/>
          <w:u w:val="single"/>
          <w:lang w:eastAsia="ko-KR"/>
        </w:rPr>
        <w:t>Issue 1-20: Impact on MIB/SIB</w:t>
      </w:r>
    </w:p>
    <w:p w14:paraId="3E69F52C" w14:textId="77777777" w:rsidR="00D8453C" w:rsidRPr="009834C1" w:rsidRDefault="00D8453C" w:rsidP="00D8453C">
      <w:pPr>
        <w:rPr>
          <w:iCs/>
          <w:lang w:eastAsia="zh-CN"/>
        </w:rPr>
      </w:pPr>
      <w:r w:rsidRPr="009834C1">
        <w:rPr>
          <w:lang w:eastAsia="zh-CN"/>
        </w:rPr>
        <w:t xml:space="preserve">RRM impact on UE requirements: </w:t>
      </w:r>
    </w:p>
    <w:tbl>
      <w:tblPr>
        <w:tblStyle w:val="TableGrid4"/>
        <w:tblW w:w="0" w:type="auto"/>
        <w:tblInd w:w="0" w:type="dxa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D8453C" w:rsidRPr="009834C1" w14:paraId="03290BEF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7680" w14:textId="77777777" w:rsidR="00D8453C" w:rsidRPr="009834C1" w:rsidRDefault="00D8453C" w:rsidP="00B3465C">
            <w:pPr>
              <w:rPr>
                <w:lang w:val="en-GB" w:eastAsia="zh-CN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BF73" w14:textId="77777777" w:rsidR="00D8453C" w:rsidRPr="009834C1" w:rsidRDefault="00D8453C" w:rsidP="00B3465C">
            <w:pPr>
              <w:rPr>
                <w:i/>
                <w:lang w:val="en-GB" w:eastAsia="zh-CN"/>
              </w:rPr>
            </w:pPr>
            <w:r w:rsidRPr="009834C1">
              <w:rPr>
                <w:iCs/>
                <w:lang w:val="en-GB" w:eastAsia="zh-CN"/>
              </w:rPr>
              <w:t>3MHz channel bandwidth,</w:t>
            </w:r>
            <w:r w:rsidRPr="009834C1">
              <w:rPr>
                <w:lang w:val="en-GB" w:eastAsia="zh-CN"/>
              </w:rPr>
              <w:t xml:space="preserve"> 12 PRB PBCH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8C67" w14:textId="77777777" w:rsidR="00D8453C" w:rsidRPr="009834C1" w:rsidRDefault="00D8453C" w:rsidP="00B3465C">
            <w:pPr>
              <w:rPr>
                <w:i/>
                <w:lang w:val="en-GB" w:eastAsia="zh-CN"/>
              </w:rPr>
            </w:pPr>
            <w:r w:rsidRPr="009834C1">
              <w:rPr>
                <w:iCs/>
                <w:lang w:val="en-GB" w:eastAsia="zh-CN"/>
              </w:rPr>
              <w:t>5MHz channel bandwidth,</w:t>
            </w:r>
            <w:r w:rsidRPr="009834C1">
              <w:rPr>
                <w:lang w:val="en-GB" w:eastAsia="zh-CN"/>
              </w:rPr>
              <w:t xml:space="preserve"> 20 PRB PBCH</w:t>
            </w:r>
          </w:p>
        </w:tc>
      </w:tr>
      <w:tr w:rsidR="00D8453C" w:rsidRPr="009834C1" w14:paraId="3E18912A" w14:textId="77777777" w:rsidTr="00B3465C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925C" w14:textId="77777777" w:rsidR="00D8453C" w:rsidRPr="009834C1" w:rsidRDefault="00D8453C" w:rsidP="00B3465C">
            <w:pPr>
              <w:rPr>
                <w:sz w:val="18"/>
                <w:szCs w:val="18"/>
                <w:lang w:val="en-GB" w:eastAsia="zh-CN"/>
              </w:rPr>
            </w:pPr>
            <w:r w:rsidRPr="009834C1">
              <w:rPr>
                <w:sz w:val="18"/>
                <w:szCs w:val="18"/>
                <w:lang w:val="en-GB"/>
              </w:rPr>
              <w:t>Measurement performance requirements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B8A7" w14:textId="77777777" w:rsidR="00D8453C" w:rsidRPr="009834C1" w:rsidRDefault="00D8453C" w:rsidP="00B3465C">
            <w:pPr>
              <w:rPr>
                <w:sz w:val="18"/>
                <w:szCs w:val="18"/>
                <w:lang w:val="en-GB" w:eastAsia="zh-CN"/>
              </w:rPr>
            </w:pPr>
            <w:r w:rsidRPr="009834C1">
              <w:rPr>
                <w:sz w:val="18"/>
                <w:szCs w:val="18"/>
                <w:lang w:val="en-GB" w:eastAsia="zh-CN"/>
              </w:rPr>
              <w:t>Impact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B85B" w14:textId="77777777" w:rsidR="00D8453C" w:rsidRPr="009834C1" w:rsidRDefault="00D8453C" w:rsidP="00B3465C">
            <w:pPr>
              <w:rPr>
                <w:sz w:val="18"/>
                <w:szCs w:val="18"/>
                <w:lang w:val="en-GB" w:eastAsia="zh-CN"/>
              </w:rPr>
            </w:pPr>
            <w:r w:rsidRPr="009834C1">
              <w:rPr>
                <w:sz w:val="18"/>
                <w:szCs w:val="18"/>
                <w:lang w:val="en-GB" w:eastAsia="zh-CN"/>
              </w:rPr>
              <w:t>No impact</w:t>
            </w:r>
          </w:p>
          <w:p w14:paraId="7F3F6527" w14:textId="77777777" w:rsidR="00D8453C" w:rsidRPr="009834C1" w:rsidRDefault="00D8453C" w:rsidP="00B3465C">
            <w:pPr>
              <w:rPr>
                <w:sz w:val="18"/>
                <w:szCs w:val="18"/>
                <w:lang w:val="en-GB" w:eastAsia="zh-CN"/>
              </w:rPr>
            </w:pPr>
          </w:p>
        </w:tc>
      </w:tr>
    </w:tbl>
    <w:p w14:paraId="4F85C5CF" w14:textId="5657FD7E" w:rsidR="00D8453C" w:rsidRPr="009834C1" w:rsidRDefault="00D8453C" w:rsidP="00D8453C">
      <w:pPr>
        <w:rPr>
          <w:b/>
          <w:u w:val="single"/>
          <w:lang w:eastAsia="ko-KR"/>
        </w:rPr>
      </w:pPr>
    </w:p>
    <w:p w14:paraId="08A4B95F" w14:textId="60F548DB" w:rsidR="00D8453C" w:rsidRPr="009834C1" w:rsidRDefault="00D8453C" w:rsidP="00D8453C">
      <w:r w:rsidRPr="009834C1">
        <w:rPr>
          <w:b/>
          <w:lang w:eastAsia="zh-CN"/>
        </w:rPr>
        <w:t>Way forward</w:t>
      </w:r>
      <w:r w:rsidRPr="009834C1">
        <w:rPr>
          <w:lang w:eastAsia="zh-CN"/>
        </w:rPr>
        <w:t xml:space="preserve">: </w:t>
      </w:r>
    </w:p>
    <w:p w14:paraId="5A026FF6" w14:textId="77777777" w:rsidR="00D8453C" w:rsidRPr="009834C1" w:rsidRDefault="00D8453C" w:rsidP="00D8453C">
      <w:pPr>
        <w:pStyle w:val="ListParagraph"/>
        <w:numPr>
          <w:ilvl w:val="0"/>
          <w:numId w:val="3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9834C1">
        <w:rPr>
          <w:rFonts w:eastAsia="SimSun"/>
          <w:szCs w:val="24"/>
          <w:lang w:eastAsia="zh-CN"/>
        </w:rPr>
        <w:t>Proposals</w:t>
      </w:r>
    </w:p>
    <w:p w14:paraId="2A8E2170" w14:textId="77777777" w:rsidR="00D8453C" w:rsidRPr="009834C1" w:rsidRDefault="00D8453C" w:rsidP="00D8453C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9834C1">
        <w:rPr>
          <w:rFonts w:eastAsia="SimSun"/>
          <w:szCs w:val="24"/>
          <w:lang w:eastAsia="zh-CN"/>
        </w:rPr>
        <w:t>Option 1: Agree with proposal in the table</w:t>
      </w:r>
    </w:p>
    <w:p w14:paraId="29A57CD6" w14:textId="77777777" w:rsidR="00D8453C" w:rsidRPr="009834C1" w:rsidRDefault="00D8453C" w:rsidP="00D8453C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9834C1">
        <w:rPr>
          <w:rFonts w:eastAsia="SimSun"/>
          <w:szCs w:val="24"/>
          <w:lang w:eastAsia="zh-CN"/>
        </w:rPr>
        <w:t>Option 2: Disagree with proposal in the table (include reasoning)</w:t>
      </w:r>
    </w:p>
    <w:p w14:paraId="4CB2EB98" w14:textId="77777777" w:rsidR="00D8453C" w:rsidRPr="009834C1" w:rsidRDefault="00D8453C" w:rsidP="00D8453C">
      <w:pPr>
        <w:pStyle w:val="ListParagraph"/>
        <w:numPr>
          <w:ilvl w:val="1"/>
          <w:numId w:val="3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9834C1">
        <w:rPr>
          <w:rFonts w:eastAsia="SimSun"/>
          <w:szCs w:val="24"/>
          <w:lang w:eastAsia="zh-CN"/>
        </w:rPr>
        <w:t>Option 3: Do not define requirements for 3MHz CBW.</w:t>
      </w:r>
    </w:p>
    <w:p w14:paraId="0FD28A4A" w14:textId="77777777" w:rsidR="004166B3" w:rsidRPr="009834C1" w:rsidRDefault="004166B3" w:rsidP="00813755">
      <w:pPr>
        <w:pStyle w:val="B1"/>
        <w:ind w:left="284"/>
        <w:rPr>
          <w:lang w:eastAsia="zh-CN"/>
        </w:rPr>
      </w:pPr>
    </w:p>
    <w:bookmarkEnd w:id="8"/>
    <w:p w14:paraId="737B677F" w14:textId="77777777" w:rsidR="00D8453C" w:rsidRPr="009834C1" w:rsidRDefault="00D8453C" w:rsidP="00D8453C">
      <w:pPr>
        <w:rPr>
          <w:b/>
          <w:u w:val="single"/>
          <w:lang w:eastAsia="ko-KR"/>
        </w:rPr>
      </w:pPr>
      <w:r w:rsidRPr="009834C1">
        <w:rPr>
          <w:b/>
          <w:u w:val="single"/>
          <w:lang w:eastAsia="ko-KR"/>
        </w:rPr>
        <w:t>Issue 1-21: Impact on PRS</w:t>
      </w:r>
    </w:p>
    <w:p w14:paraId="7B4291C3" w14:textId="77777777" w:rsidR="00D8453C" w:rsidRPr="009834C1" w:rsidRDefault="00D8453C" w:rsidP="00D8453C">
      <w:pPr>
        <w:rPr>
          <w:b/>
          <w:lang w:eastAsia="zh-CN"/>
        </w:rPr>
      </w:pPr>
      <w:r w:rsidRPr="009834C1">
        <w:rPr>
          <w:b/>
          <w:lang w:eastAsia="zh-CN"/>
        </w:rPr>
        <w:t>Agreement:</w:t>
      </w:r>
    </w:p>
    <w:p w14:paraId="000E2647" w14:textId="471D8ED0" w:rsidR="00D8453C" w:rsidRPr="009834C1" w:rsidRDefault="00D8453C" w:rsidP="00813755">
      <w:pPr>
        <w:pStyle w:val="B1"/>
        <w:ind w:left="284"/>
        <w:rPr>
          <w:lang w:eastAsia="zh-CN"/>
        </w:rPr>
      </w:pPr>
      <w:r w:rsidRPr="009834C1">
        <w:rPr>
          <w:rFonts w:eastAsia="SimSun"/>
          <w:szCs w:val="24"/>
          <w:lang w:eastAsia="zh-CN"/>
        </w:rPr>
        <w:t>Do not discuss PRS in this WI. Issue is closed.</w:t>
      </w:r>
    </w:p>
    <w:p w14:paraId="69426CCF" w14:textId="5B94E081" w:rsidR="00D8453C" w:rsidRDefault="00D8453C" w:rsidP="00813755">
      <w:pPr>
        <w:pStyle w:val="B1"/>
        <w:ind w:left="284"/>
        <w:rPr>
          <w:lang w:eastAsia="zh-CN"/>
        </w:rPr>
      </w:pPr>
    </w:p>
    <w:p w14:paraId="313A9B2C" w14:textId="77777777" w:rsidR="009834C1" w:rsidRPr="0055733D" w:rsidRDefault="009834C1" w:rsidP="009834C1">
      <w:pPr>
        <w:rPr>
          <w:b/>
          <w:u w:val="single"/>
          <w:lang w:eastAsia="ko-KR"/>
        </w:rPr>
      </w:pPr>
      <w:r w:rsidRPr="0055733D">
        <w:rPr>
          <w:b/>
          <w:u w:val="single"/>
          <w:lang w:eastAsia="ko-KR"/>
        </w:rPr>
        <w:t xml:space="preserve">Issue 1-22: </w:t>
      </w:r>
      <w:proofErr w:type="spellStart"/>
      <w:r w:rsidRPr="0055733D">
        <w:rPr>
          <w:b/>
          <w:u w:val="single"/>
          <w:lang w:eastAsia="ko-KR"/>
        </w:rPr>
        <w:t>mTRP</w:t>
      </w:r>
      <w:proofErr w:type="spellEnd"/>
      <w:r w:rsidRPr="0055733D">
        <w:rPr>
          <w:b/>
          <w:u w:val="single"/>
          <w:lang w:eastAsia="ko-KR"/>
        </w:rPr>
        <w:t xml:space="preserve"> </w:t>
      </w:r>
    </w:p>
    <w:p w14:paraId="1AF5FC3D" w14:textId="64E19C5E" w:rsidR="009834C1" w:rsidRPr="009834C1" w:rsidRDefault="009834C1" w:rsidP="009834C1">
      <w:pPr>
        <w:rPr>
          <w:b/>
          <w:lang w:eastAsia="zh-CN"/>
        </w:rPr>
      </w:pPr>
      <w:r w:rsidRPr="009834C1">
        <w:rPr>
          <w:b/>
          <w:lang w:eastAsia="zh-CN"/>
        </w:rPr>
        <w:t>Agreement:</w:t>
      </w:r>
    </w:p>
    <w:p w14:paraId="69DA667B" w14:textId="2F41E92F" w:rsidR="009834C1" w:rsidRPr="009834C1" w:rsidRDefault="009834C1" w:rsidP="009834C1">
      <w:pPr>
        <w:rPr>
          <w:b/>
          <w:lang w:eastAsia="zh-CN"/>
        </w:rPr>
      </w:pPr>
      <w:proofErr w:type="spellStart"/>
      <w:r w:rsidRPr="0055733D">
        <w:rPr>
          <w:rFonts w:eastAsia="SimSun"/>
          <w:szCs w:val="24"/>
          <w:lang w:eastAsia="zh-CN"/>
        </w:rPr>
        <w:t>mTRP</w:t>
      </w:r>
      <w:proofErr w:type="spellEnd"/>
      <w:r w:rsidRPr="0055733D">
        <w:rPr>
          <w:rFonts w:eastAsia="SimSun"/>
          <w:szCs w:val="24"/>
          <w:lang w:eastAsia="zh-CN"/>
        </w:rPr>
        <w:t xml:space="preserve"> is out of scope of WI</w:t>
      </w:r>
      <w:r w:rsidRPr="009834C1">
        <w:t>.</w:t>
      </w:r>
      <w:r>
        <w:t xml:space="preserve"> Issue is closed.</w:t>
      </w:r>
    </w:p>
    <w:p w14:paraId="7975A4A7" w14:textId="13E2C3FA" w:rsidR="009834C1" w:rsidRDefault="009834C1" w:rsidP="00813755">
      <w:pPr>
        <w:pStyle w:val="B1"/>
        <w:ind w:left="284"/>
        <w:rPr>
          <w:lang w:eastAsia="zh-CN"/>
        </w:rPr>
      </w:pPr>
    </w:p>
    <w:p w14:paraId="73C845E2" w14:textId="77777777" w:rsidR="000B0CBB" w:rsidRPr="0055733D" w:rsidRDefault="000B0CBB" w:rsidP="000B0CBB">
      <w:pPr>
        <w:rPr>
          <w:b/>
          <w:u w:val="single"/>
          <w:lang w:eastAsia="ko-KR"/>
        </w:rPr>
      </w:pPr>
      <w:bookmarkStart w:id="9" w:name="_Hlk133263620"/>
      <w:r w:rsidRPr="00354048">
        <w:rPr>
          <w:b/>
          <w:u w:val="single"/>
          <w:lang w:eastAsia="ko-KR"/>
        </w:rPr>
        <w:t>Issue 1-23: UL carrier reconfiguration requirements</w:t>
      </w:r>
      <w:r w:rsidRPr="0055733D">
        <w:rPr>
          <w:b/>
          <w:u w:val="single"/>
          <w:lang w:eastAsia="ko-KR"/>
        </w:rPr>
        <w:t xml:space="preserve"> </w:t>
      </w:r>
    </w:p>
    <w:p w14:paraId="0869B5D6" w14:textId="77777777" w:rsidR="000B0CBB" w:rsidRPr="009834C1" w:rsidRDefault="000B0CBB" w:rsidP="000B0CBB">
      <w:pPr>
        <w:rPr>
          <w:b/>
          <w:lang w:eastAsia="zh-CN"/>
        </w:rPr>
      </w:pPr>
      <w:r w:rsidRPr="009834C1">
        <w:rPr>
          <w:b/>
          <w:lang w:eastAsia="zh-CN"/>
        </w:rPr>
        <w:lastRenderedPageBreak/>
        <w:t>Agreement:</w:t>
      </w:r>
    </w:p>
    <w:p w14:paraId="0E9449F7" w14:textId="77777777" w:rsidR="000B0CBB" w:rsidRDefault="000B0CBB" w:rsidP="000B0CBB">
      <w:pPr>
        <w:rPr>
          <w:rFonts w:eastAsia="SimSun"/>
          <w:szCs w:val="24"/>
          <w:lang w:eastAsia="zh-CN"/>
        </w:rPr>
      </w:pPr>
      <w:r w:rsidRPr="0055733D">
        <w:rPr>
          <w:rFonts w:eastAsia="SimSun"/>
          <w:szCs w:val="24"/>
          <w:lang w:eastAsia="zh-CN"/>
        </w:rPr>
        <w:t xml:space="preserve">UL carrier reconfiguration requirements can be reused for NR less than 5 </w:t>
      </w:r>
      <w:proofErr w:type="spellStart"/>
      <w:r w:rsidRPr="0055733D">
        <w:rPr>
          <w:rFonts w:eastAsia="SimSun"/>
          <w:szCs w:val="24"/>
          <w:lang w:eastAsia="zh-CN"/>
        </w:rPr>
        <w:t>MHz</w:t>
      </w:r>
      <w:r>
        <w:rPr>
          <w:rFonts w:eastAsia="SimSun"/>
          <w:szCs w:val="24"/>
          <w:lang w:eastAsia="zh-CN"/>
        </w:rPr>
        <w:t>.</w:t>
      </w:r>
      <w:proofErr w:type="spellEnd"/>
    </w:p>
    <w:p w14:paraId="2C474622" w14:textId="77777777" w:rsidR="00235240" w:rsidRPr="00057458" w:rsidRDefault="00235240" w:rsidP="00235240">
      <w:pPr>
        <w:rPr>
          <w:b/>
          <w:lang w:eastAsia="zh-CN"/>
        </w:rPr>
      </w:pPr>
      <w:r w:rsidRPr="00057458">
        <w:rPr>
          <w:b/>
          <w:lang w:eastAsia="zh-CN"/>
        </w:rPr>
        <w:t>Agreement:</w:t>
      </w:r>
    </w:p>
    <w:p w14:paraId="455A54E0" w14:textId="77777777" w:rsidR="00235240" w:rsidRDefault="00235240" w:rsidP="00235240">
      <w:pPr>
        <w:pStyle w:val="B1"/>
        <w:ind w:left="284"/>
        <w:rPr>
          <w:lang w:eastAsia="zh-CN"/>
        </w:rPr>
      </w:pPr>
      <w:r>
        <w:rPr>
          <w:lang w:eastAsia="zh-CN"/>
        </w:rPr>
        <w:t xml:space="preserve">Option 2 is agreed. </w:t>
      </w:r>
      <w:r>
        <w:rPr>
          <w:szCs w:val="24"/>
          <w:lang w:eastAsia="zh-CN"/>
        </w:rPr>
        <w:t>F</w:t>
      </w:r>
      <w:r w:rsidRPr="0055733D">
        <w:rPr>
          <w:rFonts w:eastAsia="SimSun"/>
          <w:szCs w:val="24"/>
          <w:lang w:eastAsia="zh-CN"/>
        </w:rPr>
        <w:t>or NR less than 5 MHz</w:t>
      </w:r>
      <w:r>
        <w:rPr>
          <w:szCs w:val="24"/>
          <w:lang w:eastAsia="zh-CN"/>
        </w:rPr>
        <w:t xml:space="preserve">, </w:t>
      </w:r>
      <w:r w:rsidRPr="0055733D">
        <w:rPr>
          <w:rFonts w:eastAsia="SimSun"/>
          <w:szCs w:val="24"/>
          <w:lang w:eastAsia="zh-CN"/>
        </w:rPr>
        <w:t xml:space="preserve">UL carrier reconfiguration requirements can be reused </w:t>
      </w:r>
      <w:r>
        <w:rPr>
          <w:szCs w:val="24"/>
          <w:lang w:eastAsia="zh-CN"/>
        </w:rPr>
        <w:t>for 12 and 20 PRB scenarios</w:t>
      </w:r>
    </w:p>
    <w:p w14:paraId="3576FD00" w14:textId="77777777" w:rsidR="00235240" w:rsidRDefault="00235240" w:rsidP="00235240">
      <w:pPr>
        <w:pStyle w:val="B1"/>
        <w:ind w:left="284"/>
        <w:rPr>
          <w:lang w:eastAsia="zh-CN"/>
        </w:rPr>
      </w:pPr>
      <w:r>
        <w:rPr>
          <w:lang w:eastAsia="zh-CN"/>
        </w:rPr>
        <w:t>Issue is closed</w:t>
      </w:r>
    </w:p>
    <w:p w14:paraId="5AB02CF4" w14:textId="77777777" w:rsidR="00235240" w:rsidRPr="009834C1" w:rsidRDefault="00235240" w:rsidP="00813755">
      <w:pPr>
        <w:pStyle w:val="B1"/>
        <w:ind w:left="284"/>
        <w:rPr>
          <w:lang w:eastAsia="zh-CN"/>
        </w:rPr>
      </w:pPr>
    </w:p>
    <w:p w14:paraId="387EEF3E" w14:textId="77777777" w:rsidR="00235240" w:rsidRDefault="00235240" w:rsidP="00813755">
      <w:pPr>
        <w:pStyle w:val="B1"/>
        <w:ind w:left="284"/>
        <w:rPr>
          <w:lang w:eastAsia="zh-CN"/>
        </w:rPr>
      </w:pPr>
    </w:p>
    <w:p w14:paraId="336EBE28" w14:textId="77777777" w:rsidR="009B4D87" w:rsidRPr="0055733D" w:rsidRDefault="009B4D87" w:rsidP="009B4D87">
      <w:pPr>
        <w:rPr>
          <w:b/>
          <w:u w:val="single"/>
          <w:lang w:eastAsia="ko-KR"/>
        </w:rPr>
      </w:pPr>
      <w:r w:rsidRPr="00354048">
        <w:rPr>
          <w:b/>
          <w:u w:val="single"/>
          <w:lang w:eastAsia="ko-KR"/>
        </w:rPr>
        <w:t>Issue 1-24: BWP switch delay requirements</w:t>
      </w:r>
      <w:r w:rsidRPr="0055733D">
        <w:rPr>
          <w:b/>
          <w:u w:val="single"/>
          <w:lang w:eastAsia="ko-KR"/>
        </w:rPr>
        <w:t xml:space="preserve"> </w:t>
      </w:r>
    </w:p>
    <w:p w14:paraId="67B490B8" w14:textId="77777777" w:rsidR="009B4D87" w:rsidRPr="009834C1" w:rsidRDefault="009B4D87" w:rsidP="009B4D87">
      <w:pPr>
        <w:rPr>
          <w:b/>
          <w:lang w:eastAsia="zh-CN"/>
        </w:rPr>
      </w:pPr>
      <w:r w:rsidRPr="009834C1">
        <w:rPr>
          <w:b/>
          <w:lang w:eastAsia="zh-CN"/>
        </w:rPr>
        <w:t>Agreement:</w:t>
      </w:r>
    </w:p>
    <w:p w14:paraId="4880DFC6" w14:textId="77777777" w:rsidR="009B4D87" w:rsidRDefault="009B4D87" w:rsidP="009B4D87">
      <w:pPr>
        <w:rPr>
          <w:rFonts w:eastAsiaTheme="minorEastAsia"/>
          <w:i/>
          <w:color w:val="0070C0"/>
          <w:lang w:val="en-US" w:eastAsia="zh-CN"/>
        </w:rPr>
      </w:pPr>
      <w:r>
        <w:rPr>
          <w:szCs w:val="24"/>
          <w:lang w:eastAsia="zh-CN"/>
        </w:rPr>
        <w:t xml:space="preserve">RAN4 will work on </w:t>
      </w:r>
      <w:r w:rsidRPr="0055733D">
        <w:rPr>
          <w:rFonts w:eastAsia="SimSun"/>
          <w:szCs w:val="24"/>
          <w:lang w:eastAsia="zh-CN"/>
        </w:rPr>
        <w:t>BWP switch delay requirements</w:t>
      </w:r>
      <w:r>
        <w:rPr>
          <w:szCs w:val="24"/>
          <w:lang w:eastAsia="zh-CN"/>
        </w:rPr>
        <w:t xml:space="preserve"> </w:t>
      </w:r>
      <w:r w:rsidRPr="0055733D">
        <w:rPr>
          <w:rFonts w:eastAsia="SimSun"/>
          <w:szCs w:val="24"/>
          <w:lang w:eastAsia="zh-CN"/>
        </w:rPr>
        <w:t>for NR less than 5 MHz</w:t>
      </w:r>
    </w:p>
    <w:bookmarkEnd w:id="9"/>
    <w:p w14:paraId="5D42AE53" w14:textId="77777777" w:rsidR="00235240" w:rsidRPr="00057458" w:rsidRDefault="00235240" w:rsidP="00235240">
      <w:pPr>
        <w:rPr>
          <w:b/>
          <w:lang w:eastAsia="zh-CN"/>
        </w:rPr>
      </w:pPr>
      <w:r w:rsidRPr="00057458">
        <w:rPr>
          <w:b/>
          <w:lang w:eastAsia="zh-CN"/>
        </w:rPr>
        <w:t>Agreement:</w:t>
      </w:r>
    </w:p>
    <w:p w14:paraId="62268336" w14:textId="77777777" w:rsidR="00235240" w:rsidRDefault="00235240" w:rsidP="00235240">
      <w:pPr>
        <w:rPr>
          <w:szCs w:val="24"/>
          <w:lang w:eastAsia="zh-CN"/>
        </w:rPr>
      </w:pPr>
      <w:r>
        <w:rPr>
          <w:lang w:eastAsia="zh-CN"/>
        </w:rPr>
        <w:t xml:space="preserve">Option 2 is agreed. </w:t>
      </w:r>
      <w:r>
        <w:rPr>
          <w:szCs w:val="24"/>
          <w:lang w:eastAsia="zh-CN"/>
        </w:rPr>
        <w:t>F</w:t>
      </w:r>
      <w:r w:rsidRPr="0055733D">
        <w:rPr>
          <w:rFonts w:eastAsia="SimSun"/>
          <w:szCs w:val="24"/>
          <w:lang w:eastAsia="zh-CN"/>
        </w:rPr>
        <w:t>or NR less than 5 MHz</w:t>
      </w:r>
      <w:r>
        <w:rPr>
          <w:szCs w:val="24"/>
          <w:lang w:eastAsia="zh-CN"/>
        </w:rPr>
        <w:t xml:space="preserve">, </w:t>
      </w:r>
      <w:r w:rsidRPr="0055733D">
        <w:rPr>
          <w:rFonts w:eastAsia="SimSun"/>
          <w:szCs w:val="24"/>
          <w:lang w:eastAsia="zh-CN"/>
        </w:rPr>
        <w:t xml:space="preserve">BWP switch delay requirements can be reused </w:t>
      </w:r>
      <w:r>
        <w:rPr>
          <w:szCs w:val="24"/>
          <w:lang w:eastAsia="zh-CN"/>
        </w:rPr>
        <w:t>for 12 and 20 PRB scenarios.</w:t>
      </w:r>
    </w:p>
    <w:p w14:paraId="7A849F62" w14:textId="77777777" w:rsidR="00235240" w:rsidRDefault="00235240" w:rsidP="00235240">
      <w:pPr>
        <w:rPr>
          <w:lang w:val="sv-SE" w:eastAsia="zh-CN"/>
        </w:rPr>
      </w:pPr>
      <w:r>
        <w:rPr>
          <w:szCs w:val="24"/>
          <w:lang w:eastAsia="zh-CN"/>
        </w:rPr>
        <w:t>Issue is closed.</w:t>
      </w:r>
    </w:p>
    <w:p w14:paraId="1F2A3B50" w14:textId="11B4C503" w:rsidR="009B4D87" w:rsidRDefault="009B4D87" w:rsidP="00813755">
      <w:pPr>
        <w:pStyle w:val="B1"/>
        <w:ind w:left="284"/>
        <w:rPr>
          <w:lang w:eastAsia="zh-CN"/>
        </w:rPr>
      </w:pPr>
    </w:p>
    <w:p w14:paraId="38ED32DC" w14:textId="77777777" w:rsidR="009B4D87" w:rsidRPr="0055733D" w:rsidRDefault="009B4D87" w:rsidP="009B4D87">
      <w:pPr>
        <w:rPr>
          <w:b/>
          <w:u w:val="single"/>
          <w:lang w:eastAsia="ko-KR"/>
        </w:rPr>
      </w:pPr>
      <w:r w:rsidRPr="0055733D">
        <w:rPr>
          <w:b/>
          <w:u w:val="single"/>
          <w:lang w:eastAsia="ko-KR"/>
        </w:rPr>
        <w:t xml:space="preserve">Issue 1-25: HST requirements due to 12 and 20 PRB PBCH bandwidth </w:t>
      </w:r>
    </w:p>
    <w:p w14:paraId="597D2254" w14:textId="77777777" w:rsidR="009B4D87" w:rsidRPr="009834C1" w:rsidRDefault="009B4D87" w:rsidP="009B4D87">
      <w:pPr>
        <w:rPr>
          <w:b/>
          <w:lang w:eastAsia="zh-CN"/>
        </w:rPr>
      </w:pPr>
      <w:r w:rsidRPr="009834C1">
        <w:rPr>
          <w:b/>
          <w:lang w:eastAsia="zh-CN"/>
        </w:rPr>
        <w:t>Agreement:</w:t>
      </w:r>
    </w:p>
    <w:p w14:paraId="5EF6B0E5" w14:textId="329A124F" w:rsidR="009B4D87" w:rsidRDefault="009B4D87" w:rsidP="00813755">
      <w:pPr>
        <w:pStyle w:val="B1"/>
        <w:ind w:left="284"/>
        <w:rPr>
          <w:rFonts w:eastAsia="SimSun"/>
          <w:szCs w:val="24"/>
          <w:lang w:eastAsia="zh-CN"/>
        </w:rPr>
      </w:pPr>
      <w:r>
        <w:rPr>
          <w:szCs w:val="24"/>
          <w:lang w:eastAsia="zh-CN"/>
        </w:rPr>
        <w:t xml:space="preserve">RAN4 will work on </w:t>
      </w:r>
      <w:r w:rsidR="0008647A" w:rsidRPr="0055733D">
        <w:rPr>
          <w:b/>
          <w:u w:val="single"/>
          <w:lang w:eastAsia="ko-KR"/>
        </w:rPr>
        <w:t>HST</w:t>
      </w:r>
      <w:r w:rsidRPr="0055733D">
        <w:rPr>
          <w:rFonts w:eastAsia="SimSun"/>
          <w:szCs w:val="24"/>
          <w:lang w:eastAsia="zh-CN"/>
        </w:rPr>
        <w:t xml:space="preserve"> requirements</w:t>
      </w:r>
      <w:r>
        <w:rPr>
          <w:szCs w:val="24"/>
          <w:lang w:eastAsia="zh-CN"/>
        </w:rPr>
        <w:t xml:space="preserve"> </w:t>
      </w:r>
      <w:r w:rsidRPr="0055733D">
        <w:rPr>
          <w:rFonts w:eastAsia="SimSun"/>
          <w:szCs w:val="24"/>
          <w:lang w:eastAsia="zh-CN"/>
        </w:rPr>
        <w:t>for NR less than 5 MHz</w:t>
      </w:r>
    </w:p>
    <w:p w14:paraId="22B61455" w14:textId="77777777" w:rsidR="000B0CBB" w:rsidRDefault="000B0CBB" w:rsidP="00813755">
      <w:pPr>
        <w:pStyle w:val="B1"/>
        <w:ind w:left="284"/>
        <w:rPr>
          <w:lang w:eastAsia="zh-CN"/>
        </w:rPr>
      </w:pPr>
    </w:p>
    <w:sectPr w:rsidR="000B0CBB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F0DF1" w14:textId="77777777" w:rsidR="00D12B33" w:rsidRPr="00A10429" w:rsidRDefault="00D12B3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784850B" w14:textId="77777777" w:rsidR="00D12B33" w:rsidRPr="00A10429" w:rsidRDefault="00D12B3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AABCE" w14:textId="77777777" w:rsidR="00D12B33" w:rsidRPr="00A10429" w:rsidRDefault="00D12B3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A10F9C2" w14:textId="77777777" w:rsidR="00D12B33" w:rsidRPr="00A10429" w:rsidRDefault="00D12B3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00A"/>
    <w:multiLevelType w:val="hybridMultilevel"/>
    <w:tmpl w:val="E020CD48"/>
    <w:lvl w:ilvl="0" w:tplc="360A9B06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134D06"/>
    <w:multiLevelType w:val="hybridMultilevel"/>
    <w:tmpl w:val="48E276AE"/>
    <w:lvl w:ilvl="0" w:tplc="CA64D502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3220305"/>
    <w:multiLevelType w:val="hybridMultilevel"/>
    <w:tmpl w:val="BAAE404E"/>
    <w:lvl w:ilvl="0" w:tplc="08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15B2E15"/>
    <w:multiLevelType w:val="hybridMultilevel"/>
    <w:tmpl w:val="A756317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C104AC"/>
    <w:multiLevelType w:val="hybridMultilevel"/>
    <w:tmpl w:val="E6C229E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0D7BA4"/>
    <w:multiLevelType w:val="hybridMultilevel"/>
    <w:tmpl w:val="62048F12"/>
    <w:lvl w:ilvl="0" w:tplc="2D40521C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228830">
    <w:abstractNumId w:val="30"/>
  </w:num>
  <w:num w:numId="2" w16cid:durableId="1416514666">
    <w:abstractNumId w:val="16"/>
  </w:num>
  <w:num w:numId="3" w16cid:durableId="490220552">
    <w:abstractNumId w:val="28"/>
  </w:num>
  <w:num w:numId="4" w16cid:durableId="1126387287">
    <w:abstractNumId w:val="15"/>
  </w:num>
  <w:num w:numId="5" w16cid:durableId="306133335">
    <w:abstractNumId w:val="7"/>
  </w:num>
  <w:num w:numId="6" w16cid:durableId="1009451530">
    <w:abstractNumId w:val="21"/>
  </w:num>
  <w:num w:numId="7" w16cid:durableId="1153570529">
    <w:abstractNumId w:val="6"/>
  </w:num>
  <w:num w:numId="8" w16cid:durableId="952057874">
    <w:abstractNumId w:val="20"/>
  </w:num>
  <w:num w:numId="9" w16cid:durableId="1085808251">
    <w:abstractNumId w:val="30"/>
  </w:num>
  <w:num w:numId="10" w16cid:durableId="1842239577">
    <w:abstractNumId w:val="30"/>
  </w:num>
  <w:num w:numId="11" w16cid:durableId="2082409412">
    <w:abstractNumId w:val="2"/>
  </w:num>
  <w:num w:numId="12" w16cid:durableId="139352131">
    <w:abstractNumId w:val="11"/>
  </w:num>
  <w:num w:numId="13" w16cid:durableId="1486126582">
    <w:abstractNumId w:val="9"/>
  </w:num>
  <w:num w:numId="14" w16cid:durableId="215092096">
    <w:abstractNumId w:val="26"/>
  </w:num>
  <w:num w:numId="15" w16cid:durableId="1458833061">
    <w:abstractNumId w:val="30"/>
  </w:num>
  <w:num w:numId="16" w16cid:durableId="2080707958">
    <w:abstractNumId w:val="30"/>
  </w:num>
  <w:num w:numId="17" w16cid:durableId="223873685">
    <w:abstractNumId w:val="19"/>
  </w:num>
  <w:num w:numId="18" w16cid:durableId="1382826443">
    <w:abstractNumId w:val="31"/>
  </w:num>
  <w:num w:numId="19" w16cid:durableId="253635045">
    <w:abstractNumId w:val="30"/>
  </w:num>
  <w:num w:numId="20" w16cid:durableId="1059354549">
    <w:abstractNumId w:val="8"/>
  </w:num>
  <w:num w:numId="21" w16cid:durableId="1541698013">
    <w:abstractNumId w:val="30"/>
  </w:num>
  <w:num w:numId="22" w16cid:durableId="1204444721">
    <w:abstractNumId w:val="30"/>
  </w:num>
  <w:num w:numId="23" w16cid:durableId="1142041664">
    <w:abstractNumId w:val="12"/>
  </w:num>
  <w:num w:numId="24" w16cid:durableId="2025783380">
    <w:abstractNumId w:val="3"/>
  </w:num>
  <w:num w:numId="25" w16cid:durableId="848757068">
    <w:abstractNumId w:val="1"/>
  </w:num>
  <w:num w:numId="26" w16cid:durableId="1430657030">
    <w:abstractNumId w:val="13"/>
  </w:num>
  <w:num w:numId="27" w16cid:durableId="677120760">
    <w:abstractNumId w:val="14"/>
  </w:num>
  <w:num w:numId="28" w16cid:durableId="1417744059">
    <w:abstractNumId w:val="22"/>
  </w:num>
  <w:num w:numId="29" w16cid:durableId="57871619">
    <w:abstractNumId w:val="24"/>
  </w:num>
  <w:num w:numId="30" w16cid:durableId="837617990">
    <w:abstractNumId w:val="18"/>
  </w:num>
  <w:num w:numId="31" w16cid:durableId="2116779528">
    <w:abstractNumId w:val="17"/>
  </w:num>
  <w:num w:numId="32" w16cid:durableId="1068067590">
    <w:abstractNumId w:val="10"/>
  </w:num>
  <w:num w:numId="33" w16cid:durableId="183445618">
    <w:abstractNumId w:val="5"/>
  </w:num>
  <w:num w:numId="34" w16cid:durableId="1564100200">
    <w:abstractNumId w:val="25"/>
  </w:num>
  <w:num w:numId="35" w16cid:durableId="1409959927">
    <w:abstractNumId w:val="23"/>
  </w:num>
  <w:num w:numId="36" w16cid:durableId="1747917231">
    <w:abstractNumId w:val="32"/>
  </w:num>
  <w:num w:numId="37" w16cid:durableId="263273517">
    <w:abstractNumId w:val="0"/>
  </w:num>
  <w:num w:numId="38" w16cid:durableId="1816026484">
    <w:abstractNumId w:val="29"/>
  </w:num>
  <w:num w:numId="39" w16cid:durableId="991107402">
    <w:abstractNumId w:val="27"/>
  </w:num>
  <w:num w:numId="40" w16cid:durableId="92071731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679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5DD5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83B"/>
    <w:rsid w:val="00044C28"/>
    <w:rsid w:val="00044F34"/>
    <w:rsid w:val="000503D5"/>
    <w:rsid w:val="00050E97"/>
    <w:rsid w:val="0005157B"/>
    <w:rsid w:val="00052B29"/>
    <w:rsid w:val="00052F5C"/>
    <w:rsid w:val="00053567"/>
    <w:rsid w:val="00053E8E"/>
    <w:rsid w:val="0005451D"/>
    <w:rsid w:val="00054C34"/>
    <w:rsid w:val="00054D46"/>
    <w:rsid w:val="00055967"/>
    <w:rsid w:val="0005655F"/>
    <w:rsid w:val="000572E3"/>
    <w:rsid w:val="00057458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47A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0CBB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4C46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4F5"/>
    <w:rsid w:val="000F73D2"/>
    <w:rsid w:val="000F75D3"/>
    <w:rsid w:val="000F78F0"/>
    <w:rsid w:val="0010029A"/>
    <w:rsid w:val="00100E5C"/>
    <w:rsid w:val="00101494"/>
    <w:rsid w:val="00101C27"/>
    <w:rsid w:val="00103A28"/>
    <w:rsid w:val="00103F2F"/>
    <w:rsid w:val="0010582B"/>
    <w:rsid w:val="00106F66"/>
    <w:rsid w:val="00107C55"/>
    <w:rsid w:val="00107FF8"/>
    <w:rsid w:val="001103BF"/>
    <w:rsid w:val="00110C09"/>
    <w:rsid w:val="00110D0B"/>
    <w:rsid w:val="001120B3"/>
    <w:rsid w:val="001126EF"/>
    <w:rsid w:val="00112B0B"/>
    <w:rsid w:val="0011368D"/>
    <w:rsid w:val="001148F6"/>
    <w:rsid w:val="00114FA5"/>
    <w:rsid w:val="001155AC"/>
    <w:rsid w:val="001156BF"/>
    <w:rsid w:val="00116A2D"/>
    <w:rsid w:val="00116D97"/>
    <w:rsid w:val="0011722B"/>
    <w:rsid w:val="00117B2E"/>
    <w:rsid w:val="001208B7"/>
    <w:rsid w:val="00120A54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662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136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1D6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3FB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1D4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240"/>
    <w:rsid w:val="002353AF"/>
    <w:rsid w:val="00235BCF"/>
    <w:rsid w:val="00235E3B"/>
    <w:rsid w:val="0023691D"/>
    <w:rsid w:val="00240EE5"/>
    <w:rsid w:val="002414B0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13D"/>
    <w:rsid w:val="00270284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B13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DE0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863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D0E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5D4F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1D0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D30"/>
    <w:rsid w:val="00346AC1"/>
    <w:rsid w:val="0034792E"/>
    <w:rsid w:val="00347EE4"/>
    <w:rsid w:val="003516D1"/>
    <w:rsid w:val="0035188A"/>
    <w:rsid w:val="00351E6A"/>
    <w:rsid w:val="0035237C"/>
    <w:rsid w:val="00354048"/>
    <w:rsid w:val="00355A39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440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DA3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6B3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203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104A"/>
    <w:rsid w:val="004623EA"/>
    <w:rsid w:val="00462966"/>
    <w:rsid w:val="00463575"/>
    <w:rsid w:val="004638E8"/>
    <w:rsid w:val="00465DF9"/>
    <w:rsid w:val="0046613E"/>
    <w:rsid w:val="0046627B"/>
    <w:rsid w:val="004663F4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EE5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6CC"/>
    <w:rsid w:val="005027B7"/>
    <w:rsid w:val="005033E2"/>
    <w:rsid w:val="00503B27"/>
    <w:rsid w:val="00503BBA"/>
    <w:rsid w:val="00503DCA"/>
    <w:rsid w:val="005046A3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CCA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2CE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2C46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AA6"/>
    <w:rsid w:val="005E7B63"/>
    <w:rsid w:val="005E7C51"/>
    <w:rsid w:val="005F0EBB"/>
    <w:rsid w:val="005F111D"/>
    <w:rsid w:val="005F1C95"/>
    <w:rsid w:val="005F1FA1"/>
    <w:rsid w:val="005F409A"/>
    <w:rsid w:val="005F43E7"/>
    <w:rsid w:val="005F466E"/>
    <w:rsid w:val="005F5231"/>
    <w:rsid w:val="005F5C82"/>
    <w:rsid w:val="005F6E45"/>
    <w:rsid w:val="00600172"/>
    <w:rsid w:val="0060028E"/>
    <w:rsid w:val="00600ED0"/>
    <w:rsid w:val="006013E0"/>
    <w:rsid w:val="0060142B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F9C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9CD"/>
    <w:rsid w:val="006A7CCE"/>
    <w:rsid w:val="006B0917"/>
    <w:rsid w:val="006B1514"/>
    <w:rsid w:val="006B287B"/>
    <w:rsid w:val="006B2D11"/>
    <w:rsid w:val="006B4A9F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66D1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AFB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2D4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41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CED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5D5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9E1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2F0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015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755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447"/>
    <w:rsid w:val="00826ECD"/>
    <w:rsid w:val="00827374"/>
    <w:rsid w:val="0082743B"/>
    <w:rsid w:val="00827602"/>
    <w:rsid w:val="00827B67"/>
    <w:rsid w:val="008308B2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0ECE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7F9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6C4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1D9D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325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71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4F0F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17842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34C1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4D87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6DA1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DE5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D93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39CF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65C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0E78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2FB7"/>
    <w:rsid w:val="00BA3787"/>
    <w:rsid w:val="00BA448A"/>
    <w:rsid w:val="00BA44B0"/>
    <w:rsid w:val="00BA459C"/>
    <w:rsid w:val="00BA51D8"/>
    <w:rsid w:val="00BA6D61"/>
    <w:rsid w:val="00BB0BF4"/>
    <w:rsid w:val="00BB1012"/>
    <w:rsid w:val="00BB120D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6D6C"/>
    <w:rsid w:val="00BB711A"/>
    <w:rsid w:val="00BB7827"/>
    <w:rsid w:val="00BC01F9"/>
    <w:rsid w:val="00BC0816"/>
    <w:rsid w:val="00BC1C16"/>
    <w:rsid w:val="00BC360B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B8D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64B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41C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4155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4C8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0178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38D2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33"/>
    <w:rsid w:val="00D12B94"/>
    <w:rsid w:val="00D1321D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281"/>
    <w:rsid w:val="00D26C0F"/>
    <w:rsid w:val="00D270F9"/>
    <w:rsid w:val="00D27176"/>
    <w:rsid w:val="00D278B0"/>
    <w:rsid w:val="00D27F42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2BD7"/>
    <w:rsid w:val="00D446C9"/>
    <w:rsid w:val="00D46EDF"/>
    <w:rsid w:val="00D47A25"/>
    <w:rsid w:val="00D47AEB"/>
    <w:rsid w:val="00D47FBF"/>
    <w:rsid w:val="00D51586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73B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53C"/>
    <w:rsid w:val="00D84741"/>
    <w:rsid w:val="00D84BD0"/>
    <w:rsid w:val="00D84D8F"/>
    <w:rsid w:val="00D852EC"/>
    <w:rsid w:val="00D86883"/>
    <w:rsid w:val="00D86E50"/>
    <w:rsid w:val="00D878EB"/>
    <w:rsid w:val="00D9022C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180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D7E21"/>
    <w:rsid w:val="00DE03DA"/>
    <w:rsid w:val="00DE0559"/>
    <w:rsid w:val="00DE1687"/>
    <w:rsid w:val="00DE1786"/>
    <w:rsid w:val="00DE19EC"/>
    <w:rsid w:val="00DE1A7D"/>
    <w:rsid w:val="00DE1CD2"/>
    <w:rsid w:val="00DE1F23"/>
    <w:rsid w:val="00DE2410"/>
    <w:rsid w:val="00DE27DE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3C3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296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205"/>
    <w:rsid w:val="00EA5C68"/>
    <w:rsid w:val="00EA60C8"/>
    <w:rsid w:val="00EB0F3E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538A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530"/>
    <w:rsid w:val="00F24CF8"/>
    <w:rsid w:val="00F24FBC"/>
    <w:rsid w:val="00F26272"/>
    <w:rsid w:val="00F27B6B"/>
    <w:rsid w:val="00F3104E"/>
    <w:rsid w:val="00F31ECA"/>
    <w:rsid w:val="00F335A8"/>
    <w:rsid w:val="00F33A72"/>
    <w:rsid w:val="00F34055"/>
    <w:rsid w:val="00F358F9"/>
    <w:rsid w:val="00F36862"/>
    <w:rsid w:val="00F3759B"/>
    <w:rsid w:val="00F37B8A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687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5B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22D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3F8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27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link w:val="B1Char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table" w:customStyle="1" w:styleId="TableGrid4">
    <w:name w:val="Table Grid4"/>
    <w:basedOn w:val="TableNormal"/>
    <w:next w:val="TableGrid"/>
    <w:rsid w:val="00813755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0574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5745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7458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57458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0203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0203"/>
    <w:rPr>
      <w:rFonts w:ascii="Times New Roman" w:eastAsia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0C4C46"/>
    <w:rPr>
      <w:rFonts w:ascii="Times New Roman" w:eastAsia="Times New Roman" w:hAnsi="Times New Roman"/>
    </w:rPr>
  </w:style>
  <w:style w:type="character" w:customStyle="1" w:styleId="B1Char">
    <w:name w:val="B1 Char"/>
    <w:link w:val="B1"/>
    <w:rsid w:val="0023524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D5F13A1-89A2-4977-9E00-3671E6C8592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D27694-7FAA-45D7-A3E8-6DCFAAD066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8B7D9B-DAF0-47B6-B5FE-598AED7787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85902F-C424-43AF-84DB-F5C3ABE8904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1972</Words>
  <Characters>11247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 Networks</cp:lastModifiedBy>
  <cp:revision>2</cp:revision>
  <dcterms:created xsi:type="dcterms:W3CDTF">2023-04-25T17:29:00Z</dcterms:created>
  <dcterms:modified xsi:type="dcterms:W3CDTF">2023-04-25T17:29:00Z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2023-04-24T10:38:54Z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6d75d4dc-bc2b-4594-aab5-02e7e3af4c2b</vt:lpwstr>
  </property>
  <property fmtid="{D5CDD505-2E9C-101B-9397-08002B2CF9AE}" pid="20" name="MSIP_Label_83bcef13-7cac-433f-ba1d-47a323951816_ContentBits">
    <vt:lpwstr>0</vt:lpwstr>
  </property>
</Properties>
</file>