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A4D21" w14:textId="16D030FA" w:rsidR="005A65E0" w:rsidRPr="00DC4749" w:rsidRDefault="005A65E0" w:rsidP="005A65E0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="00271ABA" w:rsidRPr="00271ABA">
        <w:rPr>
          <w:rFonts w:ascii="Arial" w:hAnsi="Arial" w:cs="Arial"/>
          <w:b/>
          <w:noProof/>
          <w:color w:val="000000"/>
          <w:sz w:val="24"/>
          <w:szCs w:val="24"/>
        </w:rPr>
        <w:t>R4-2203508</w:t>
      </w:r>
    </w:p>
    <w:p w14:paraId="7BADDD53" w14:textId="5E6D53CE" w:rsidR="005A65E0" w:rsidRPr="00DC4749" w:rsidRDefault="005A65E0" w:rsidP="005A65E0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 w:rsidR="001B4B05"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54356FBC" w14:textId="77777777" w:rsidR="005A65E0" w:rsidRDefault="005A65E0" w:rsidP="00D66295">
      <w:pPr>
        <w:pStyle w:val="Header"/>
        <w:tabs>
          <w:tab w:val="right" w:pos="9781"/>
        </w:tabs>
        <w:rPr>
          <w:rFonts w:cs="Arial"/>
          <w:bCs/>
          <w:sz w:val="22"/>
        </w:rPr>
      </w:pPr>
    </w:p>
    <w:p w14:paraId="5113A1BC" w14:textId="401DD9B3" w:rsidR="00D66295" w:rsidRPr="00C416E6" w:rsidRDefault="00D66295" w:rsidP="00D6629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C416E6">
        <w:rPr>
          <w:rFonts w:cs="Arial"/>
          <w:bCs/>
          <w:sz w:val="22"/>
        </w:rPr>
        <w:t>3GPP TSG-RAN WG2 Meeting #11</w:t>
      </w:r>
      <w:r w:rsidR="00050906">
        <w:rPr>
          <w:rFonts w:cs="Arial"/>
          <w:bCs/>
          <w:sz w:val="22"/>
        </w:rPr>
        <w:t>6 bis</w:t>
      </w:r>
      <w:r>
        <w:rPr>
          <w:rFonts w:cs="Arial"/>
          <w:bCs/>
          <w:sz w:val="22"/>
        </w:rPr>
        <w:t>-e</w:t>
      </w:r>
      <w:r w:rsidRPr="00C416E6">
        <w:rPr>
          <w:rFonts w:cs="Arial"/>
          <w:bCs/>
          <w:sz w:val="22"/>
        </w:rPr>
        <w:tab/>
      </w:r>
      <w:hyperlink r:id="rId12" w:history="1">
        <w:r w:rsidR="00050906" w:rsidRPr="00B13AD1">
          <w:rPr>
            <w:rFonts w:cs="Arial"/>
            <w:bCs/>
            <w:sz w:val="22"/>
          </w:rPr>
          <w:t>R2-2201717</w:t>
        </w:r>
      </w:hyperlink>
    </w:p>
    <w:p w14:paraId="79309412" w14:textId="58E2AE04" w:rsidR="00D66295" w:rsidRPr="00C416E6" w:rsidRDefault="00BE60C0" w:rsidP="00D66295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E-Meeting, 17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</w:t>
      </w:r>
      <w:r>
        <w:rPr>
          <w:rFonts w:eastAsia="SimSun" w:cs="Arial"/>
          <w:bCs/>
          <w:sz w:val="22"/>
          <w:szCs w:val="22"/>
          <w:vertAlign w:val="superscript"/>
          <w:lang w:eastAsia="zh-CN"/>
        </w:rPr>
        <w:t>h</w:t>
      </w:r>
      <w:r>
        <w:rPr>
          <w:rFonts w:cs="Arial"/>
          <w:bCs/>
          <w:sz w:val="22"/>
          <w:szCs w:val="22"/>
        </w:rPr>
        <w:t xml:space="preserve"> </w:t>
      </w:r>
      <w:r w:rsidRPr="005D6D8C">
        <w:rPr>
          <w:rFonts w:cs="Arial"/>
          <w:bCs/>
          <w:sz w:val="22"/>
          <w:szCs w:val="22"/>
        </w:rPr>
        <w:t>January</w:t>
      </w:r>
      <w:r w:rsidDel="001544EE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– 25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Pr="007D7B19">
        <w:rPr>
          <w:rFonts w:cs="Arial"/>
          <w:bCs/>
          <w:sz w:val="22"/>
          <w:szCs w:val="22"/>
        </w:rPr>
        <w:t>January</w:t>
      </w:r>
      <w:r>
        <w:rPr>
          <w:rFonts w:cs="Arial"/>
          <w:bCs/>
          <w:sz w:val="22"/>
          <w:szCs w:val="22"/>
        </w:rPr>
        <w:t>, 2022</w:t>
      </w:r>
    </w:p>
    <w:p w14:paraId="57AD6129" w14:textId="77777777" w:rsidR="00D66295" w:rsidRPr="00C416E6" w:rsidRDefault="00D66295" w:rsidP="00D66295">
      <w:pPr>
        <w:rPr>
          <w:rFonts w:ascii="Arial" w:hAnsi="Arial" w:cs="Arial"/>
        </w:rPr>
      </w:pPr>
    </w:p>
    <w:p w14:paraId="31754E04" w14:textId="0D304F32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Pr="00DF4BDE">
        <w:rPr>
          <w:rFonts w:ascii="Arial" w:hAnsi="Arial" w:cs="Arial"/>
        </w:rPr>
        <w:t xml:space="preserve">LS </w:t>
      </w:r>
      <w:r w:rsidR="00050906">
        <w:rPr>
          <w:rFonts w:ascii="Arial" w:hAnsi="Arial" w:cs="Arial"/>
        </w:rPr>
        <w:t>to RAN4 on RAN2 agreement for MUSIM gaps</w:t>
      </w:r>
    </w:p>
    <w:p w14:paraId="7C3ECD69" w14:textId="1345F378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</w:p>
    <w:p w14:paraId="105B2CC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14D2B7D3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  <w:t>LTE_NR_MUSIM-Core</w:t>
      </w:r>
    </w:p>
    <w:p w14:paraId="72E2DD1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448811E" w14:textId="11D60C41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</w:r>
      <w:r w:rsidR="00050906">
        <w:rPr>
          <w:rFonts w:ascii="Arial" w:hAnsi="Arial" w:cs="Arial"/>
          <w:bCs/>
        </w:rPr>
        <w:t>RAN2</w:t>
      </w:r>
    </w:p>
    <w:p w14:paraId="6C8E1391" w14:textId="46557595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</w:r>
      <w:r w:rsidR="00050906">
        <w:rPr>
          <w:rFonts w:ascii="Arial" w:hAnsi="Arial" w:cs="Arial"/>
          <w:bCs/>
        </w:rPr>
        <w:t>RAN4</w:t>
      </w:r>
    </w:p>
    <w:p w14:paraId="2191A04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</w:p>
    <w:p w14:paraId="6ABFA94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</w:p>
    <w:p w14:paraId="55CDD392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  <w:r w:rsidRPr="00DF4BDE">
        <w:rPr>
          <w:rFonts w:ascii="Arial" w:hAnsi="Arial" w:cs="Arial"/>
          <w:bCs/>
        </w:rPr>
        <w:tab/>
      </w:r>
    </w:p>
    <w:p w14:paraId="543A6C84" w14:textId="42FBA51B" w:rsidR="00D66295" w:rsidRPr="00DF4BDE" w:rsidRDefault="00D66295" w:rsidP="00D66295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 w:rsidRPr="00DF4BDE">
        <w:rPr>
          <w:rFonts w:cs="Arial"/>
          <w:sz w:val="20"/>
        </w:rPr>
        <w:t>Name:</w:t>
      </w:r>
      <w:r w:rsidRPr="00DF4BDE">
        <w:rPr>
          <w:rFonts w:cs="Arial"/>
          <w:sz w:val="20"/>
        </w:rPr>
        <w:tab/>
      </w:r>
      <w:r w:rsidR="007F4876">
        <w:rPr>
          <w:rFonts w:eastAsia="SimSun" w:cs="Arial"/>
          <w:sz w:val="20"/>
        </w:rPr>
        <w:t>X</w:t>
      </w:r>
      <w:r w:rsidR="00C96E75">
        <w:rPr>
          <w:rFonts w:eastAsia="SimSun" w:cs="Arial"/>
          <w:sz w:val="20"/>
        </w:rPr>
        <w:t>iaodong</w:t>
      </w:r>
      <w:r w:rsidR="007F4876">
        <w:rPr>
          <w:rFonts w:eastAsia="SimSun" w:cs="Arial"/>
          <w:sz w:val="20"/>
        </w:rPr>
        <w:t xml:space="preserve"> Yang</w:t>
      </w:r>
    </w:p>
    <w:p w14:paraId="6061F40B" w14:textId="007ECDE6" w:rsidR="00D66295" w:rsidRPr="00DF4BDE" w:rsidRDefault="00D66295" w:rsidP="00D66295">
      <w:pPr>
        <w:pStyle w:val="Heading7"/>
        <w:tabs>
          <w:tab w:val="left" w:pos="2268"/>
        </w:tabs>
        <w:rPr>
          <w:rFonts w:cs="Arial"/>
          <w:b/>
          <w:bCs/>
        </w:rPr>
      </w:pPr>
      <w:r w:rsidRPr="00DF4BDE">
        <w:rPr>
          <w:rFonts w:cs="Arial"/>
        </w:rPr>
        <w:t>E-mail Address:</w:t>
      </w:r>
      <w:r w:rsidRPr="00DF4BDE">
        <w:rPr>
          <w:rFonts w:cs="Arial"/>
        </w:rPr>
        <w:tab/>
      </w:r>
      <w:r w:rsidR="00A45498" w:rsidRPr="00C416E6">
        <w:rPr>
          <w:rFonts w:cs="Arial"/>
          <w:bCs/>
        </w:rPr>
        <w:tab/>
      </w:r>
      <w:r w:rsidR="00A45498" w:rsidRPr="00A45498">
        <w:rPr>
          <w:rFonts w:cs="Arial"/>
          <w:bCs/>
        </w:rPr>
        <w:t>yangxiaodong5g@</w:t>
      </w:r>
      <w:r w:rsidR="00504C44">
        <w:rPr>
          <w:rFonts w:cs="Arial"/>
          <w:bCs/>
        </w:rPr>
        <w:t>vivo</w:t>
      </w:r>
      <w:r w:rsidR="00A45498" w:rsidRPr="00A45498">
        <w:rPr>
          <w:rFonts w:cs="Arial"/>
          <w:bCs/>
        </w:rPr>
        <w:t>.</w:t>
      </w:r>
      <w:r w:rsidR="00504C44">
        <w:rPr>
          <w:rFonts w:cs="Arial"/>
          <w:bCs/>
        </w:rPr>
        <w:t>com</w:t>
      </w:r>
    </w:p>
    <w:p w14:paraId="28DC4003" w14:textId="77777777" w:rsidR="00D66295" w:rsidRPr="0039735D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249069CA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DF4BD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9735D"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  <w:bCs/>
        </w:rPr>
        <w:tab/>
      </w:r>
    </w:p>
    <w:p w14:paraId="533734C9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7F0EB0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4074FD27" w14:textId="77777777" w:rsidR="00D66295" w:rsidRPr="00C416E6" w:rsidRDefault="00D66295" w:rsidP="00D66295">
      <w:pPr>
        <w:pBdr>
          <w:bottom w:val="single" w:sz="4" w:space="1" w:color="auto"/>
        </w:pBdr>
        <w:rPr>
          <w:rFonts w:ascii="Arial" w:hAnsi="Arial" w:cs="Arial"/>
        </w:rPr>
      </w:pPr>
    </w:p>
    <w:p w14:paraId="63208EF1" w14:textId="77777777" w:rsidR="00D66295" w:rsidRPr="00C416E6" w:rsidRDefault="00D66295" w:rsidP="00D66295">
      <w:pPr>
        <w:rPr>
          <w:rFonts w:ascii="Arial" w:hAnsi="Arial" w:cs="Arial"/>
        </w:rPr>
      </w:pPr>
    </w:p>
    <w:p w14:paraId="7318A238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D9F3397" w14:textId="7F194924" w:rsidR="00487ABE" w:rsidRDefault="00D66295" w:rsidP="00870CA4">
      <w:pPr>
        <w:pStyle w:val="Header"/>
        <w:jc w:val="both"/>
        <w:rPr>
          <w:rFonts w:cs="Arial"/>
          <w:b w:val="0"/>
          <w:sz w:val="20"/>
        </w:rPr>
      </w:pPr>
      <w:r w:rsidRPr="001B3175">
        <w:rPr>
          <w:rFonts w:cs="Arial"/>
          <w:b w:val="0"/>
          <w:sz w:val="20"/>
        </w:rPr>
        <w:t xml:space="preserve">RAN2 </w:t>
      </w:r>
      <w:r w:rsidR="00BF72E7">
        <w:rPr>
          <w:rFonts w:cs="Arial"/>
          <w:b w:val="0"/>
          <w:sz w:val="20"/>
        </w:rPr>
        <w:t xml:space="preserve">has discussed </w:t>
      </w:r>
      <w:r w:rsidR="00487ABE">
        <w:rPr>
          <w:rFonts w:cs="Arial"/>
          <w:b w:val="0"/>
          <w:sz w:val="20"/>
        </w:rPr>
        <w:t xml:space="preserve">the </w:t>
      </w:r>
      <w:r w:rsidR="0037283A">
        <w:rPr>
          <w:rFonts w:cs="Arial"/>
          <w:b w:val="0"/>
          <w:sz w:val="20"/>
        </w:rPr>
        <w:t xml:space="preserve">MUSIM gaps </w:t>
      </w:r>
      <w:r w:rsidR="00487ABE">
        <w:rPr>
          <w:rFonts w:cs="Arial"/>
          <w:b w:val="0"/>
          <w:sz w:val="20"/>
        </w:rPr>
        <w:t>and reach</w:t>
      </w:r>
      <w:r w:rsidR="00A7709B">
        <w:rPr>
          <w:rFonts w:cs="Arial"/>
          <w:b w:val="0"/>
          <w:sz w:val="20"/>
        </w:rPr>
        <w:t>ed</w:t>
      </w:r>
      <w:r w:rsidR="00487ABE">
        <w:rPr>
          <w:rFonts w:cs="Arial"/>
          <w:b w:val="0"/>
          <w:sz w:val="20"/>
        </w:rPr>
        <w:t xml:space="preserve"> some conclusions as follows:</w:t>
      </w:r>
    </w:p>
    <w:p w14:paraId="0A5928CF" w14:textId="77777777" w:rsidR="00DA6C44" w:rsidRPr="00DA6C44" w:rsidRDefault="00DA6C44" w:rsidP="00DA6C44">
      <w:pPr>
        <w:pStyle w:val="Header"/>
        <w:jc w:val="both"/>
        <w:rPr>
          <w:rFonts w:cs="Arial"/>
          <w:b w:val="0"/>
          <w:sz w:val="20"/>
        </w:rPr>
      </w:pPr>
      <w:r w:rsidRPr="00DA6C44">
        <w:rPr>
          <w:rFonts w:cs="Arial"/>
          <w:b w:val="0"/>
          <w:sz w:val="20"/>
        </w:rPr>
        <w:t>1: From RAN2 perspective, at least the following MGL/MGRP values are applicable for MUSIM periodic gap:</w:t>
      </w:r>
    </w:p>
    <w:p w14:paraId="197F3D9B" w14:textId="3C02A3B9" w:rsidR="00DA6C44" w:rsidRPr="00DA6C44" w:rsidRDefault="00DA6C44" w:rsidP="00DA6C44">
      <w:pPr>
        <w:pStyle w:val="Header"/>
        <w:ind w:leftChars="100" w:left="20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-</w:t>
      </w:r>
      <w:r w:rsidRPr="00DA6C44">
        <w:rPr>
          <w:rFonts w:cs="Arial"/>
          <w:b w:val="0"/>
          <w:sz w:val="20"/>
        </w:rPr>
        <w:t>MGL: 1.5ms, 3ms, 3.5ms, 4ms, 5.5ms, 6ms, 10ms, 20ms</w:t>
      </w:r>
    </w:p>
    <w:p w14:paraId="416B23D2" w14:textId="4C4FB212" w:rsidR="00DA6C44" w:rsidRPr="00DA6C44" w:rsidRDefault="00DA6C44" w:rsidP="00DA6C44">
      <w:pPr>
        <w:pStyle w:val="Header"/>
        <w:ind w:leftChars="100" w:left="20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-</w:t>
      </w:r>
      <w:r w:rsidRPr="00DA6C44">
        <w:rPr>
          <w:rFonts w:cs="Arial"/>
          <w:b w:val="0"/>
          <w:sz w:val="20"/>
        </w:rPr>
        <w:t>MGRP: 20ms, 40ms, 80ms, 160ms, 320ms, 640ms, 1280ms, 2560ms.</w:t>
      </w:r>
    </w:p>
    <w:p w14:paraId="464A1830" w14:textId="58BE17CC" w:rsidR="00DA6C44" w:rsidRPr="00C956EF" w:rsidRDefault="00DA6C44" w:rsidP="00DA6C44">
      <w:pPr>
        <w:pStyle w:val="Header"/>
        <w:jc w:val="both"/>
        <w:rPr>
          <w:rFonts w:cs="Arial"/>
          <w:sz w:val="20"/>
        </w:rPr>
      </w:pPr>
      <w:r w:rsidRPr="00C956EF">
        <w:rPr>
          <w:rFonts w:cs="Arial"/>
          <w:sz w:val="20"/>
        </w:rPr>
        <w:t>RAN2 can add additional MGL/MGRP if RAN4 indicates other values are needed</w:t>
      </w:r>
      <w:r w:rsidR="00C956EF" w:rsidRPr="00C956EF">
        <w:rPr>
          <w:rFonts w:cs="Arial"/>
          <w:sz w:val="20"/>
        </w:rPr>
        <w:t>.</w:t>
      </w:r>
    </w:p>
    <w:p w14:paraId="4D5B22CF" w14:textId="77777777" w:rsidR="00DA6C44" w:rsidRPr="00DA6C44" w:rsidRDefault="00DA6C44" w:rsidP="00DA6C44">
      <w:pPr>
        <w:pStyle w:val="Header"/>
        <w:jc w:val="both"/>
        <w:rPr>
          <w:rFonts w:cs="Arial"/>
          <w:b w:val="0"/>
          <w:sz w:val="20"/>
        </w:rPr>
      </w:pPr>
      <w:r w:rsidRPr="00DA6C44">
        <w:rPr>
          <w:rFonts w:cs="Arial"/>
          <w:b w:val="0"/>
          <w:sz w:val="20"/>
        </w:rPr>
        <w:t>2: From RAN2 perspective, at least the following MGL values are applicable for MUSIM aperiodic gap.</w:t>
      </w:r>
    </w:p>
    <w:p w14:paraId="3C532CC0" w14:textId="64B028A4" w:rsidR="00DA6C44" w:rsidRPr="00DA6C44" w:rsidRDefault="00DA6C44" w:rsidP="00DA6C44">
      <w:pPr>
        <w:pStyle w:val="Header"/>
        <w:ind w:leftChars="100" w:left="20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-</w:t>
      </w:r>
      <w:r w:rsidRPr="00DA6C44">
        <w:rPr>
          <w:rFonts w:cs="Arial"/>
          <w:b w:val="0"/>
          <w:sz w:val="20"/>
        </w:rPr>
        <w:t>MGL: 1.5ms, 3ms, 3.5ms, 4ms, 5.5ms, 6ms, 10ms, 20ms</w:t>
      </w:r>
    </w:p>
    <w:p w14:paraId="5DE89B83" w14:textId="0EFE9C47" w:rsidR="00DA6C44" w:rsidRPr="00C956EF" w:rsidRDefault="00DA6C44" w:rsidP="00DA6C44">
      <w:pPr>
        <w:pStyle w:val="Header"/>
        <w:jc w:val="both"/>
        <w:rPr>
          <w:rFonts w:cs="Arial"/>
          <w:sz w:val="20"/>
        </w:rPr>
      </w:pPr>
      <w:r w:rsidRPr="00C956EF">
        <w:rPr>
          <w:rFonts w:cs="Arial"/>
          <w:sz w:val="20"/>
        </w:rPr>
        <w:t>RAN2 Can add additional MGL if RAN4 indicates other values are needed</w:t>
      </w:r>
      <w:r w:rsidR="00C956EF">
        <w:rPr>
          <w:rFonts w:cs="Arial"/>
          <w:sz w:val="20"/>
        </w:rPr>
        <w:t>.</w:t>
      </w:r>
    </w:p>
    <w:p w14:paraId="1C476518" w14:textId="77777777" w:rsidR="00C956EF" w:rsidRDefault="00DA6C44" w:rsidP="00DA6C44">
      <w:pPr>
        <w:pStyle w:val="Header"/>
        <w:jc w:val="both"/>
        <w:rPr>
          <w:rFonts w:cs="Arial"/>
          <w:b w:val="0"/>
          <w:sz w:val="20"/>
        </w:rPr>
      </w:pPr>
      <w:r w:rsidRPr="00DA6C44">
        <w:rPr>
          <w:rFonts w:cs="Arial"/>
          <w:b w:val="0"/>
          <w:sz w:val="20"/>
        </w:rPr>
        <w:t>3:</w:t>
      </w:r>
      <w:r>
        <w:rPr>
          <w:rFonts w:cs="Arial"/>
          <w:b w:val="0"/>
          <w:sz w:val="20"/>
        </w:rPr>
        <w:t xml:space="preserve"> RAN2</w:t>
      </w:r>
      <w:r w:rsidRPr="00DA6C44">
        <w:rPr>
          <w:rFonts w:cs="Arial"/>
          <w:b w:val="0"/>
          <w:sz w:val="20"/>
        </w:rPr>
        <w:t xml:space="preserve"> keep three gaps agreement (i.e., 2 periodic gaps and 1 aperiodic gap) for now. </w:t>
      </w:r>
      <w:r>
        <w:rPr>
          <w:rFonts w:cs="Arial"/>
          <w:b w:val="0"/>
          <w:sz w:val="20"/>
        </w:rPr>
        <w:t xml:space="preserve">However, RAN2 also sees the low efficiency in some cases if only </w:t>
      </w:r>
      <w:r w:rsidR="00C956EF">
        <w:rPr>
          <w:rFonts w:cs="Arial"/>
          <w:b w:val="0"/>
          <w:sz w:val="20"/>
        </w:rPr>
        <w:t xml:space="preserve">2 periodic gaps are allowed. </w:t>
      </w:r>
    </w:p>
    <w:p w14:paraId="045329D7" w14:textId="6899552F" w:rsidR="00DA6C44" w:rsidRPr="00DA6C44" w:rsidRDefault="00DA6C44" w:rsidP="00DA6C44">
      <w:pPr>
        <w:pStyle w:val="Header"/>
        <w:jc w:val="both"/>
        <w:rPr>
          <w:rFonts w:cs="Arial"/>
          <w:b w:val="0"/>
          <w:sz w:val="20"/>
        </w:rPr>
      </w:pPr>
      <w:r w:rsidRPr="00C956EF">
        <w:rPr>
          <w:rFonts w:cs="Arial"/>
          <w:sz w:val="20"/>
        </w:rPr>
        <w:t xml:space="preserve">RAN2 would like </w:t>
      </w:r>
      <w:r w:rsidR="001E4B34">
        <w:rPr>
          <w:rFonts w:cs="Arial"/>
          <w:sz w:val="20"/>
        </w:rPr>
        <w:t xml:space="preserve">RAN4 </w:t>
      </w:r>
      <w:r w:rsidRPr="00C956EF">
        <w:rPr>
          <w:rFonts w:cs="Arial"/>
          <w:sz w:val="20"/>
        </w:rPr>
        <w:t>to clarify if one additional periodic gap can be possible without sacrificing NW A performance</w:t>
      </w:r>
      <w:r w:rsidR="00C956EF" w:rsidRPr="00C956EF">
        <w:rPr>
          <w:rFonts w:cs="Arial"/>
          <w:sz w:val="20"/>
        </w:rPr>
        <w:t>?</w:t>
      </w:r>
      <w:r w:rsidRPr="00DA6C44">
        <w:rPr>
          <w:rFonts w:cs="Arial"/>
          <w:b w:val="0"/>
          <w:sz w:val="20"/>
        </w:rPr>
        <w:t xml:space="preserve"> </w:t>
      </w:r>
    </w:p>
    <w:p w14:paraId="0FF0F294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996C1F4" w14:textId="580CD6A5" w:rsidR="00D66295" w:rsidRPr="00C416E6" w:rsidRDefault="00D66295" w:rsidP="00D66295">
      <w:pPr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D61B22">
        <w:rPr>
          <w:rFonts w:ascii="Arial" w:hAnsi="Arial" w:cs="Arial"/>
          <w:b/>
        </w:rPr>
        <w:t>RAN4</w:t>
      </w:r>
    </w:p>
    <w:p w14:paraId="179B6B3C" w14:textId="38D93DAF" w:rsidR="00D66295" w:rsidRPr="00C416E6" w:rsidRDefault="00D66295" w:rsidP="00D66295">
      <w:pPr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lastRenderedPageBreak/>
        <w:t xml:space="preserve">ACTION: </w:t>
      </w:r>
      <w:r w:rsidRPr="00C416E6">
        <w:rPr>
          <w:rFonts w:ascii="Arial" w:hAnsi="Arial" w:cs="Arial"/>
          <w:b/>
        </w:rPr>
        <w:tab/>
      </w:r>
      <w:r w:rsidRPr="00C416E6">
        <w:rPr>
          <w:rFonts w:ascii="Arial" w:hAnsi="Arial" w:cs="Arial"/>
        </w:rPr>
        <w:t xml:space="preserve">RAN2 </w:t>
      </w:r>
      <w:r w:rsidR="00CE3963">
        <w:rPr>
          <w:rFonts w:ascii="Arial" w:hAnsi="Arial" w:cs="Arial"/>
        </w:rPr>
        <w:t>kind</w:t>
      </w:r>
      <w:r w:rsidRPr="00C416E6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ask</w:t>
      </w:r>
      <w:r w:rsidR="00CE396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C956EF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to take RAN2</w:t>
      </w:r>
      <w:r w:rsidR="00CE3963">
        <w:rPr>
          <w:rFonts w:ascii="Arial" w:hAnsi="Arial" w:cs="Arial"/>
        </w:rPr>
        <w:t xml:space="preserve"> agreements</w:t>
      </w:r>
      <w:r>
        <w:rPr>
          <w:rFonts w:ascii="Arial" w:hAnsi="Arial" w:cs="Arial"/>
        </w:rPr>
        <w:t xml:space="preserve"> into consideration</w:t>
      </w:r>
      <w:r w:rsidR="00CE3963">
        <w:rPr>
          <w:rFonts w:ascii="Arial" w:hAnsi="Arial" w:cs="Arial"/>
        </w:rPr>
        <w:t xml:space="preserve">, and give </w:t>
      </w:r>
      <w:r w:rsidR="00C956EF">
        <w:rPr>
          <w:rFonts w:ascii="Arial" w:hAnsi="Arial" w:cs="Arial"/>
        </w:rPr>
        <w:t>clarification</w:t>
      </w:r>
      <w:r w:rsidR="00B051E3">
        <w:rPr>
          <w:rFonts w:ascii="Arial" w:hAnsi="Arial" w:cs="Arial"/>
        </w:rPr>
        <w:t xml:space="preserve"> </w:t>
      </w:r>
      <w:r w:rsidR="00C956EF" w:rsidRPr="00C956EF">
        <w:rPr>
          <w:rFonts w:ascii="Arial" w:hAnsi="Arial" w:cs="Arial"/>
        </w:rPr>
        <w:t>if one additional periodic gap can be possible without sacrificing NW A performance?</w:t>
      </w:r>
    </w:p>
    <w:p w14:paraId="406D9C1D" w14:textId="77777777" w:rsidR="00D66295" w:rsidRPr="00C416E6" w:rsidRDefault="00D66295" w:rsidP="00D66295">
      <w:pPr>
        <w:rPr>
          <w:rFonts w:ascii="Arial" w:hAnsi="Arial" w:cs="Arial"/>
          <w:b/>
        </w:rPr>
      </w:pPr>
    </w:p>
    <w:p w14:paraId="480ACAAB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1DFFDBDF" w14:textId="19EE63C5" w:rsidR="00D263AA" w:rsidRDefault="00271ABA" w:rsidP="00D66295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hyperlink r:id="rId14" w:anchor="/" w:history="1">
        <w:r w:rsidR="00C956EF" w:rsidRPr="00476C25">
          <w:rPr>
            <w:rStyle w:val="Hyperlink"/>
            <w:rFonts w:ascii="Arial" w:hAnsi="Arial" w:cs="Arial"/>
            <w:bCs/>
          </w:rPr>
          <w:t>https://portal.3gpp.org/Home.aspx?tbid=380&amp;SubTB=380#/</w:t>
        </w:r>
      </w:hyperlink>
    </w:p>
    <w:p w14:paraId="3838E9D5" w14:textId="77777777" w:rsidR="00C956EF" w:rsidRDefault="00C956EF" w:rsidP="00D66295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</w:p>
    <w:p w14:paraId="086C0C52" w14:textId="77777777" w:rsidR="00D66295" w:rsidRDefault="00D66295">
      <w:pPr>
        <w:rPr>
          <w:rFonts w:ascii="Arial" w:hAnsi="Arial" w:cs="Arial"/>
        </w:rPr>
      </w:pPr>
    </w:p>
    <w:sectPr w:rsidR="00D66295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87F9B" w14:textId="77777777" w:rsidR="001210CB" w:rsidRDefault="001210CB">
      <w:pPr>
        <w:spacing w:after="0" w:line="240" w:lineRule="auto"/>
      </w:pPr>
      <w:r>
        <w:separator/>
      </w:r>
    </w:p>
  </w:endnote>
  <w:endnote w:type="continuationSeparator" w:id="0">
    <w:p w14:paraId="7F39D264" w14:textId="77777777" w:rsidR="001210CB" w:rsidRDefault="00121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5636" w14:textId="77777777" w:rsidR="0007539A" w:rsidRDefault="00AA737F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465637" wp14:editId="1C46563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465639" w14:textId="674E84D7" w:rsidR="0007539A" w:rsidRDefault="000753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65637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1C465639" w14:textId="674E84D7" w:rsidR="0007539A" w:rsidRDefault="000753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7087D" w14:textId="77777777" w:rsidR="001210CB" w:rsidRDefault="001210CB">
      <w:pPr>
        <w:spacing w:after="0" w:line="240" w:lineRule="auto"/>
      </w:pPr>
      <w:r>
        <w:separator/>
      </w:r>
    </w:p>
  </w:footnote>
  <w:footnote w:type="continuationSeparator" w:id="0">
    <w:p w14:paraId="3613ABD9" w14:textId="77777777" w:rsidR="001210CB" w:rsidRDefault="00121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57348"/>
    <w:multiLevelType w:val="multilevel"/>
    <w:tmpl w:val="0A657348"/>
    <w:lvl w:ilvl="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B0179"/>
    <w:multiLevelType w:val="multilevel"/>
    <w:tmpl w:val="391B017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F648A9"/>
    <w:multiLevelType w:val="hybridMultilevel"/>
    <w:tmpl w:val="76C6FB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39803E0"/>
    <w:multiLevelType w:val="hybridMultilevel"/>
    <w:tmpl w:val="C2C0D2A0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2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3"/>
  </w:num>
  <w:num w:numId="5">
    <w:abstractNumId w:val="6"/>
  </w:num>
  <w:num w:numId="6">
    <w:abstractNumId w:val="11"/>
  </w:num>
  <w:num w:numId="7">
    <w:abstractNumId w:val="1"/>
  </w:num>
  <w:num w:numId="8">
    <w:abstractNumId w:val="0"/>
  </w:num>
  <w:num w:numId="9">
    <w:abstractNumId w:val="2"/>
  </w:num>
  <w:num w:numId="10">
    <w:abstractNumId w:val="7"/>
  </w:num>
  <w:num w:numId="11">
    <w:abstractNumId w:val="9"/>
  </w:num>
  <w:num w:numId="12">
    <w:abstractNumId w:val="12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85"/>
    <w:rsid w:val="00023C40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15C"/>
    <w:rsid w:val="000456D1"/>
    <w:rsid w:val="00045965"/>
    <w:rsid w:val="00045B2E"/>
    <w:rsid w:val="00045E7B"/>
    <w:rsid w:val="000460D5"/>
    <w:rsid w:val="000468E3"/>
    <w:rsid w:val="00046908"/>
    <w:rsid w:val="000475D3"/>
    <w:rsid w:val="00047890"/>
    <w:rsid w:val="00047F49"/>
    <w:rsid w:val="00050596"/>
    <w:rsid w:val="00050749"/>
    <w:rsid w:val="00050906"/>
    <w:rsid w:val="00050C11"/>
    <w:rsid w:val="00050D58"/>
    <w:rsid w:val="00050FAD"/>
    <w:rsid w:val="0005130C"/>
    <w:rsid w:val="0005169D"/>
    <w:rsid w:val="000518AE"/>
    <w:rsid w:val="00051B1D"/>
    <w:rsid w:val="00051C90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CD5"/>
    <w:rsid w:val="00075DED"/>
    <w:rsid w:val="00075ED5"/>
    <w:rsid w:val="0007604C"/>
    <w:rsid w:val="000761C4"/>
    <w:rsid w:val="00076B7B"/>
    <w:rsid w:val="00076D19"/>
    <w:rsid w:val="00077191"/>
    <w:rsid w:val="000771A0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C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523"/>
    <w:rsid w:val="00091810"/>
    <w:rsid w:val="00091E9E"/>
    <w:rsid w:val="00092B1F"/>
    <w:rsid w:val="00092B90"/>
    <w:rsid w:val="00092E55"/>
    <w:rsid w:val="00092E75"/>
    <w:rsid w:val="00093446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654"/>
    <w:rsid w:val="000C6C01"/>
    <w:rsid w:val="000C6F97"/>
    <w:rsid w:val="000C7404"/>
    <w:rsid w:val="000C79D9"/>
    <w:rsid w:val="000D04BD"/>
    <w:rsid w:val="000D0CE5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22B7"/>
    <w:rsid w:val="00102576"/>
    <w:rsid w:val="00102676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7AE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992"/>
    <w:rsid w:val="00120D35"/>
    <w:rsid w:val="001210C3"/>
    <w:rsid w:val="001210CB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DE3"/>
    <w:rsid w:val="00146F30"/>
    <w:rsid w:val="001478D0"/>
    <w:rsid w:val="00147C48"/>
    <w:rsid w:val="001501A8"/>
    <w:rsid w:val="0015026B"/>
    <w:rsid w:val="00150654"/>
    <w:rsid w:val="00150BF3"/>
    <w:rsid w:val="00150C11"/>
    <w:rsid w:val="00150C2D"/>
    <w:rsid w:val="00150E44"/>
    <w:rsid w:val="00151948"/>
    <w:rsid w:val="00151BFE"/>
    <w:rsid w:val="00151FC6"/>
    <w:rsid w:val="001523CF"/>
    <w:rsid w:val="00152541"/>
    <w:rsid w:val="00152D39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53D"/>
    <w:rsid w:val="00156583"/>
    <w:rsid w:val="001566B5"/>
    <w:rsid w:val="00156A14"/>
    <w:rsid w:val="001572AC"/>
    <w:rsid w:val="001574EA"/>
    <w:rsid w:val="001576B8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1AB6"/>
    <w:rsid w:val="00192082"/>
    <w:rsid w:val="001922D3"/>
    <w:rsid w:val="001923ED"/>
    <w:rsid w:val="00192565"/>
    <w:rsid w:val="001925F7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840"/>
    <w:rsid w:val="001A2866"/>
    <w:rsid w:val="001A2C43"/>
    <w:rsid w:val="001A2F29"/>
    <w:rsid w:val="001A30A1"/>
    <w:rsid w:val="001A3173"/>
    <w:rsid w:val="001A36AE"/>
    <w:rsid w:val="001A375B"/>
    <w:rsid w:val="001A449B"/>
    <w:rsid w:val="001A45A7"/>
    <w:rsid w:val="001A4E3B"/>
    <w:rsid w:val="001A5073"/>
    <w:rsid w:val="001A5205"/>
    <w:rsid w:val="001A6063"/>
    <w:rsid w:val="001A62D9"/>
    <w:rsid w:val="001A65F1"/>
    <w:rsid w:val="001A6916"/>
    <w:rsid w:val="001A6A3A"/>
    <w:rsid w:val="001A6C7F"/>
    <w:rsid w:val="001A6CC2"/>
    <w:rsid w:val="001A7246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4B05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34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205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ABA"/>
    <w:rsid w:val="00271BB2"/>
    <w:rsid w:val="00271CFB"/>
    <w:rsid w:val="00271DEC"/>
    <w:rsid w:val="00271ED4"/>
    <w:rsid w:val="00271FF1"/>
    <w:rsid w:val="0027203C"/>
    <w:rsid w:val="0027203F"/>
    <w:rsid w:val="0027205A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BC"/>
    <w:rsid w:val="00285CB6"/>
    <w:rsid w:val="00285D6D"/>
    <w:rsid w:val="00285DC9"/>
    <w:rsid w:val="0028642E"/>
    <w:rsid w:val="00286687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DAD"/>
    <w:rsid w:val="002A1006"/>
    <w:rsid w:val="002A10E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B1F"/>
    <w:rsid w:val="002F2FC6"/>
    <w:rsid w:val="002F3183"/>
    <w:rsid w:val="002F3832"/>
    <w:rsid w:val="002F3CB3"/>
    <w:rsid w:val="002F3DCC"/>
    <w:rsid w:val="002F3E71"/>
    <w:rsid w:val="002F4080"/>
    <w:rsid w:val="002F426B"/>
    <w:rsid w:val="002F42DF"/>
    <w:rsid w:val="002F433E"/>
    <w:rsid w:val="002F436D"/>
    <w:rsid w:val="002F436E"/>
    <w:rsid w:val="002F43F0"/>
    <w:rsid w:val="002F4597"/>
    <w:rsid w:val="002F49A7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10A5"/>
    <w:rsid w:val="0034120E"/>
    <w:rsid w:val="003418A8"/>
    <w:rsid w:val="003418C4"/>
    <w:rsid w:val="00341915"/>
    <w:rsid w:val="00342C58"/>
    <w:rsid w:val="00342EED"/>
    <w:rsid w:val="0034318C"/>
    <w:rsid w:val="003432DA"/>
    <w:rsid w:val="003434E2"/>
    <w:rsid w:val="00343748"/>
    <w:rsid w:val="00343934"/>
    <w:rsid w:val="00343E01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389"/>
    <w:rsid w:val="0037283A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DCD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61C"/>
    <w:rsid w:val="00401855"/>
    <w:rsid w:val="00401D2C"/>
    <w:rsid w:val="00401DF8"/>
    <w:rsid w:val="0040220A"/>
    <w:rsid w:val="00402335"/>
    <w:rsid w:val="00402A36"/>
    <w:rsid w:val="00402BA1"/>
    <w:rsid w:val="0040339F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1005"/>
    <w:rsid w:val="004410B3"/>
    <w:rsid w:val="004411C4"/>
    <w:rsid w:val="0044158D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DB2"/>
    <w:rsid w:val="00462F33"/>
    <w:rsid w:val="00463205"/>
    <w:rsid w:val="0046368E"/>
    <w:rsid w:val="0046392B"/>
    <w:rsid w:val="0046408D"/>
    <w:rsid w:val="00464166"/>
    <w:rsid w:val="004641A9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AAC"/>
    <w:rsid w:val="00467AE8"/>
    <w:rsid w:val="00467CD3"/>
    <w:rsid w:val="00467E35"/>
    <w:rsid w:val="004704FB"/>
    <w:rsid w:val="0047090E"/>
    <w:rsid w:val="00470ABF"/>
    <w:rsid w:val="0047129F"/>
    <w:rsid w:val="00471361"/>
    <w:rsid w:val="00471A02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9C7"/>
    <w:rsid w:val="00495B15"/>
    <w:rsid w:val="00495C7E"/>
    <w:rsid w:val="00495D0D"/>
    <w:rsid w:val="00496A38"/>
    <w:rsid w:val="00496DA8"/>
    <w:rsid w:val="00496DDD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3BC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5C9"/>
    <w:rsid w:val="004D1C4A"/>
    <w:rsid w:val="004D1D9E"/>
    <w:rsid w:val="004D26E0"/>
    <w:rsid w:val="004D2757"/>
    <w:rsid w:val="004D2DF4"/>
    <w:rsid w:val="004D3578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6069"/>
    <w:rsid w:val="004F620B"/>
    <w:rsid w:val="004F6252"/>
    <w:rsid w:val="004F6708"/>
    <w:rsid w:val="004F6792"/>
    <w:rsid w:val="004F6F5E"/>
    <w:rsid w:val="004F7193"/>
    <w:rsid w:val="004F740E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E53"/>
    <w:rsid w:val="00504A4B"/>
    <w:rsid w:val="00504C44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DD"/>
    <w:rsid w:val="0051693E"/>
    <w:rsid w:val="00516B69"/>
    <w:rsid w:val="00516D11"/>
    <w:rsid w:val="00516E20"/>
    <w:rsid w:val="00516EB2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E5F"/>
    <w:rsid w:val="00525F1B"/>
    <w:rsid w:val="0052657D"/>
    <w:rsid w:val="005266EA"/>
    <w:rsid w:val="00526A61"/>
    <w:rsid w:val="00526F07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0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2D8"/>
    <w:rsid w:val="005B461E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C14"/>
    <w:rsid w:val="006701D4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59"/>
    <w:rsid w:val="006E4963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2B7"/>
    <w:rsid w:val="007114CE"/>
    <w:rsid w:val="00711A12"/>
    <w:rsid w:val="00711ABF"/>
    <w:rsid w:val="00712949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3BE2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DAC"/>
    <w:rsid w:val="007433B7"/>
    <w:rsid w:val="00743770"/>
    <w:rsid w:val="00743AAF"/>
    <w:rsid w:val="00744031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CD"/>
    <w:rsid w:val="007512F5"/>
    <w:rsid w:val="0075174D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837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701C"/>
    <w:rsid w:val="0078727C"/>
    <w:rsid w:val="00787611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FD8"/>
    <w:rsid w:val="007F706B"/>
    <w:rsid w:val="007F717F"/>
    <w:rsid w:val="007F7321"/>
    <w:rsid w:val="007F734D"/>
    <w:rsid w:val="007F735F"/>
    <w:rsid w:val="007F7480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AFF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B45"/>
    <w:rsid w:val="00860E00"/>
    <w:rsid w:val="00860FE4"/>
    <w:rsid w:val="00861A75"/>
    <w:rsid w:val="00861AC8"/>
    <w:rsid w:val="00861B70"/>
    <w:rsid w:val="00861BA1"/>
    <w:rsid w:val="00861CC2"/>
    <w:rsid w:val="00861F0E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70C"/>
    <w:rsid w:val="00884839"/>
    <w:rsid w:val="00884AFC"/>
    <w:rsid w:val="00884CD4"/>
    <w:rsid w:val="00884EFE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C2E"/>
    <w:rsid w:val="00894C79"/>
    <w:rsid w:val="00894C84"/>
    <w:rsid w:val="00894F40"/>
    <w:rsid w:val="008950C4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187"/>
    <w:rsid w:val="008A532B"/>
    <w:rsid w:val="008A5434"/>
    <w:rsid w:val="008A54F7"/>
    <w:rsid w:val="008A598F"/>
    <w:rsid w:val="008A5A8C"/>
    <w:rsid w:val="008A621D"/>
    <w:rsid w:val="008A6670"/>
    <w:rsid w:val="008A66C6"/>
    <w:rsid w:val="008A687E"/>
    <w:rsid w:val="008A6967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AB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92"/>
    <w:rsid w:val="009251A6"/>
    <w:rsid w:val="009265B7"/>
    <w:rsid w:val="00926D7C"/>
    <w:rsid w:val="00926E78"/>
    <w:rsid w:val="00927206"/>
    <w:rsid w:val="009278AF"/>
    <w:rsid w:val="009278E0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FCD"/>
    <w:rsid w:val="009320F1"/>
    <w:rsid w:val="00932387"/>
    <w:rsid w:val="009323C6"/>
    <w:rsid w:val="009323CD"/>
    <w:rsid w:val="009325DA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72"/>
    <w:rsid w:val="00944001"/>
    <w:rsid w:val="0094437C"/>
    <w:rsid w:val="00944479"/>
    <w:rsid w:val="0094453B"/>
    <w:rsid w:val="009448BB"/>
    <w:rsid w:val="00944DC0"/>
    <w:rsid w:val="0094545B"/>
    <w:rsid w:val="0094559E"/>
    <w:rsid w:val="009456B1"/>
    <w:rsid w:val="00945AC8"/>
    <w:rsid w:val="00946695"/>
    <w:rsid w:val="0094672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DB3"/>
    <w:rsid w:val="00971690"/>
    <w:rsid w:val="009717FC"/>
    <w:rsid w:val="009719CC"/>
    <w:rsid w:val="00971E50"/>
    <w:rsid w:val="00971E5F"/>
    <w:rsid w:val="00971EA7"/>
    <w:rsid w:val="00971EC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E36"/>
    <w:rsid w:val="00977E7A"/>
    <w:rsid w:val="00980273"/>
    <w:rsid w:val="00980BA3"/>
    <w:rsid w:val="00980FE9"/>
    <w:rsid w:val="00981A5C"/>
    <w:rsid w:val="00981A88"/>
    <w:rsid w:val="00981BB5"/>
    <w:rsid w:val="00981F6A"/>
    <w:rsid w:val="00982342"/>
    <w:rsid w:val="00982B70"/>
    <w:rsid w:val="00983B43"/>
    <w:rsid w:val="00983EF1"/>
    <w:rsid w:val="00983FA1"/>
    <w:rsid w:val="00984202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2F3"/>
    <w:rsid w:val="009A64BA"/>
    <w:rsid w:val="009A661A"/>
    <w:rsid w:val="009A66B0"/>
    <w:rsid w:val="009A6FB1"/>
    <w:rsid w:val="009A73B7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5206"/>
    <w:rsid w:val="009B554D"/>
    <w:rsid w:val="009B55F9"/>
    <w:rsid w:val="009B56DC"/>
    <w:rsid w:val="009B573E"/>
    <w:rsid w:val="009B58DB"/>
    <w:rsid w:val="009B59ED"/>
    <w:rsid w:val="009B5DEC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DE9"/>
    <w:rsid w:val="009C0ED5"/>
    <w:rsid w:val="009C1713"/>
    <w:rsid w:val="009C1821"/>
    <w:rsid w:val="009C19E9"/>
    <w:rsid w:val="009C204B"/>
    <w:rsid w:val="009C2359"/>
    <w:rsid w:val="009C28CD"/>
    <w:rsid w:val="009C302C"/>
    <w:rsid w:val="009C31A4"/>
    <w:rsid w:val="009C3233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F3B"/>
    <w:rsid w:val="009E3F4F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2F1"/>
    <w:rsid w:val="00A12796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6E5"/>
    <w:rsid w:val="00A3075E"/>
    <w:rsid w:val="00A3090B"/>
    <w:rsid w:val="00A310A2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50E"/>
    <w:rsid w:val="00A5078C"/>
    <w:rsid w:val="00A50C06"/>
    <w:rsid w:val="00A51331"/>
    <w:rsid w:val="00A514CF"/>
    <w:rsid w:val="00A52810"/>
    <w:rsid w:val="00A529B6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6D3"/>
    <w:rsid w:val="00A70953"/>
    <w:rsid w:val="00A711B3"/>
    <w:rsid w:val="00A7138A"/>
    <w:rsid w:val="00A7152C"/>
    <w:rsid w:val="00A71784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1002"/>
    <w:rsid w:val="00A8102E"/>
    <w:rsid w:val="00A810A4"/>
    <w:rsid w:val="00A81354"/>
    <w:rsid w:val="00A815FA"/>
    <w:rsid w:val="00A8187D"/>
    <w:rsid w:val="00A81BE4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8F0"/>
    <w:rsid w:val="00AC1D60"/>
    <w:rsid w:val="00AC1DA7"/>
    <w:rsid w:val="00AC1E3D"/>
    <w:rsid w:val="00AC2091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7C"/>
    <w:rsid w:val="00AE721D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304B"/>
    <w:rsid w:val="00AF317B"/>
    <w:rsid w:val="00AF35BC"/>
    <w:rsid w:val="00AF392A"/>
    <w:rsid w:val="00AF3995"/>
    <w:rsid w:val="00AF3BB6"/>
    <w:rsid w:val="00AF3D9A"/>
    <w:rsid w:val="00AF3EEC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AD1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B35"/>
    <w:rsid w:val="00B47DF0"/>
    <w:rsid w:val="00B47EA1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60B5"/>
    <w:rsid w:val="00B76736"/>
    <w:rsid w:val="00B76800"/>
    <w:rsid w:val="00B7686A"/>
    <w:rsid w:val="00B76A40"/>
    <w:rsid w:val="00B76B57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A6D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354"/>
    <w:rsid w:val="00BC1529"/>
    <w:rsid w:val="00BC158F"/>
    <w:rsid w:val="00BC164A"/>
    <w:rsid w:val="00BC1C1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0C0"/>
    <w:rsid w:val="00BE6689"/>
    <w:rsid w:val="00BE68F0"/>
    <w:rsid w:val="00BE7E17"/>
    <w:rsid w:val="00BF0117"/>
    <w:rsid w:val="00BF0250"/>
    <w:rsid w:val="00BF0286"/>
    <w:rsid w:val="00BF02E6"/>
    <w:rsid w:val="00BF05EA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B0D"/>
    <w:rsid w:val="00C23BD9"/>
    <w:rsid w:val="00C245E1"/>
    <w:rsid w:val="00C24650"/>
    <w:rsid w:val="00C24813"/>
    <w:rsid w:val="00C24A2B"/>
    <w:rsid w:val="00C24E2C"/>
    <w:rsid w:val="00C24F19"/>
    <w:rsid w:val="00C2522B"/>
    <w:rsid w:val="00C25465"/>
    <w:rsid w:val="00C254BA"/>
    <w:rsid w:val="00C25B99"/>
    <w:rsid w:val="00C260D0"/>
    <w:rsid w:val="00C26862"/>
    <w:rsid w:val="00C26A35"/>
    <w:rsid w:val="00C273F8"/>
    <w:rsid w:val="00C27E6D"/>
    <w:rsid w:val="00C27F8F"/>
    <w:rsid w:val="00C302E3"/>
    <w:rsid w:val="00C30696"/>
    <w:rsid w:val="00C306EA"/>
    <w:rsid w:val="00C308B8"/>
    <w:rsid w:val="00C3137E"/>
    <w:rsid w:val="00C31728"/>
    <w:rsid w:val="00C318A6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D3"/>
    <w:rsid w:val="00C375AA"/>
    <w:rsid w:val="00C37ADF"/>
    <w:rsid w:val="00C37BFF"/>
    <w:rsid w:val="00C37CD6"/>
    <w:rsid w:val="00C37DD1"/>
    <w:rsid w:val="00C37E4C"/>
    <w:rsid w:val="00C37EE2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C3B"/>
    <w:rsid w:val="00C50E34"/>
    <w:rsid w:val="00C50E47"/>
    <w:rsid w:val="00C515C6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F3F"/>
    <w:rsid w:val="00C631E7"/>
    <w:rsid w:val="00C631EB"/>
    <w:rsid w:val="00C63C24"/>
    <w:rsid w:val="00C6423B"/>
    <w:rsid w:val="00C64ACD"/>
    <w:rsid w:val="00C64B80"/>
    <w:rsid w:val="00C64FCC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C4C"/>
    <w:rsid w:val="00C87356"/>
    <w:rsid w:val="00C877A9"/>
    <w:rsid w:val="00C8781A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6EF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C5B"/>
    <w:rsid w:val="00C97CF0"/>
    <w:rsid w:val="00C97D25"/>
    <w:rsid w:val="00C97DE0"/>
    <w:rsid w:val="00CA0172"/>
    <w:rsid w:val="00CA0240"/>
    <w:rsid w:val="00CA02E2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3287"/>
    <w:rsid w:val="00CC3440"/>
    <w:rsid w:val="00CC34A4"/>
    <w:rsid w:val="00CC3742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7D97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4782"/>
    <w:rsid w:val="00CF47F1"/>
    <w:rsid w:val="00CF49A6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D00206"/>
    <w:rsid w:val="00D00515"/>
    <w:rsid w:val="00D00C6F"/>
    <w:rsid w:val="00D010AA"/>
    <w:rsid w:val="00D01243"/>
    <w:rsid w:val="00D01273"/>
    <w:rsid w:val="00D018A2"/>
    <w:rsid w:val="00D02C48"/>
    <w:rsid w:val="00D033F6"/>
    <w:rsid w:val="00D035D6"/>
    <w:rsid w:val="00D0383F"/>
    <w:rsid w:val="00D03A4B"/>
    <w:rsid w:val="00D03B4E"/>
    <w:rsid w:val="00D03E85"/>
    <w:rsid w:val="00D04410"/>
    <w:rsid w:val="00D0447E"/>
    <w:rsid w:val="00D04610"/>
    <w:rsid w:val="00D04A9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E51"/>
    <w:rsid w:val="00D1500A"/>
    <w:rsid w:val="00D15976"/>
    <w:rsid w:val="00D15EBC"/>
    <w:rsid w:val="00D1623C"/>
    <w:rsid w:val="00D16BBC"/>
    <w:rsid w:val="00D16E4C"/>
    <w:rsid w:val="00D172BE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E1E"/>
    <w:rsid w:val="00D5548A"/>
    <w:rsid w:val="00D554A3"/>
    <w:rsid w:val="00D55E47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1B22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28B"/>
    <w:rsid w:val="00D72BD1"/>
    <w:rsid w:val="00D72CED"/>
    <w:rsid w:val="00D72E7E"/>
    <w:rsid w:val="00D730BB"/>
    <w:rsid w:val="00D7327B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44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5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9CA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498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574"/>
    <w:rsid w:val="00E219DF"/>
    <w:rsid w:val="00E219E9"/>
    <w:rsid w:val="00E21A1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F17"/>
    <w:rsid w:val="00E4228D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2B6"/>
    <w:rsid w:val="00E524B8"/>
    <w:rsid w:val="00E5254B"/>
    <w:rsid w:val="00E527D8"/>
    <w:rsid w:val="00E52B16"/>
    <w:rsid w:val="00E52CAE"/>
    <w:rsid w:val="00E52FFB"/>
    <w:rsid w:val="00E53EDA"/>
    <w:rsid w:val="00E54089"/>
    <w:rsid w:val="00E54707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177"/>
    <w:rsid w:val="00E7017F"/>
    <w:rsid w:val="00E70426"/>
    <w:rsid w:val="00E70860"/>
    <w:rsid w:val="00E71019"/>
    <w:rsid w:val="00E71286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364C"/>
    <w:rsid w:val="00EE3B6B"/>
    <w:rsid w:val="00EE3B80"/>
    <w:rsid w:val="00EE3B88"/>
    <w:rsid w:val="00EE3CF9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E4"/>
    <w:rsid w:val="00EF3C68"/>
    <w:rsid w:val="00EF3D48"/>
    <w:rsid w:val="00EF42B9"/>
    <w:rsid w:val="00EF477F"/>
    <w:rsid w:val="00EF4990"/>
    <w:rsid w:val="00EF49DB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901"/>
    <w:rsid w:val="00F27A0A"/>
    <w:rsid w:val="00F27F5E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FF8"/>
    <w:rsid w:val="00F470BF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094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840"/>
    <w:rsid w:val="00F85C00"/>
    <w:rsid w:val="00F85C28"/>
    <w:rsid w:val="00F863EC"/>
    <w:rsid w:val="00F86B42"/>
    <w:rsid w:val="00F86CA0"/>
    <w:rsid w:val="00F87083"/>
    <w:rsid w:val="00F87190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EB6"/>
    <w:rsid w:val="00F973FF"/>
    <w:rsid w:val="00F9750F"/>
    <w:rsid w:val="00F976BE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260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A62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8BB"/>
    <w:rsid w:val="00FE49E5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83"/>
    <w:rsid w:val="00FF5771"/>
    <w:rsid w:val="00FF5C07"/>
    <w:rsid w:val="00FF6025"/>
    <w:rsid w:val="00FF69C7"/>
    <w:rsid w:val="00FF70C6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32FD08E4"/>
    <w:rsid w:val="3E4F44B0"/>
    <w:rsid w:val="3EC84CB0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1C4654FE"/>
  <w15:docId w15:val="{5BF21652-78E8-4778-856D-93D487FA0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SimSun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SimSun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C95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6bis-e/Docs/R2-220171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Home.aspx?tbid=380&amp;SubTB=38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9BD303F-1343-4133-BB95-106722CC3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3FBEE2-234E-481A-8793-C3EBD9065E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257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MCC</cp:lastModifiedBy>
  <cp:revision>5</cp:revision>
  <cp:lastPrinted>2020-09-15T00:04:00Z</cp:lastPrinted>
  <dcterms:created xsi:type="dcterms:W3CDTF">2022-02-01T14:52:00Z</dcterms:created>
  <dcterms:modified xsi:type="dcterms:W3CDTF">2022-02-10T09:30:00Z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dlc_DocIdItemGuid">
    <vt:lpwstr>0bdfa455-e298-4b1b-bf98-4c418efe2726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(3)y4TpoT2bViK8K+X6JzQ0bDBLWDy3b5ostnKxHNs3eGos2533wycD38MfSoHcykQr+pBLHxhg
GPgsv8YOMcfXKtkxRsNR6vQ8XAjOUNd0wXT/9pT5JxGY0tX7ENHH92LgyXrd8JdP7vt/fASt
xAVNJ5+b/R1U+JMfWzFUhjQNF5s2tXR7Q6SxpJ3+zcwRdabKFKZcgovg8lhlpDgBWoI+23/I
BxtutazOVujgfvqeDx</vt:lpwstr>
  </property>
  <property fmtid="{D5CDD505-2E9C-101B-9397-08002B2CF9AE}" pid="6" name="_2015_ms_pID_7253431">
    <vt:lpwstr>oHI1nQrmxTugT+3GWT8zvQlv8To7xmGEwHj03z6fOqUG13xiMs/Hy4
28C4Nrhzii/bOdVoI2JkLRYy176zIKiSLmcyPjMAMHkTCfp5U5IR4Kh6RawksdKetvZ70azZ
2zRxCfpnzATCcU1367Qg2P4GCdPzKrDaoRnPaSrGkUVhmBb9aSAP0N/4Hoyf7dqrceoxo1eT
vzLNVD5uXP33G9ceHzKvnsC2IM6JQmX9A8YT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2020-09-30T09:21:03Z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551c76cc-d955-4104-b42f-000096fdc108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f4bb9f70898846789929391125e616bc">
    <vt:lpwstr>CWMXpBkiWMXxHHOSSA7PneNdF7v+qivulLjY9AjwQeCCQd5hxhu1jARXtoo0OSLVbJ2o3q9i3qy8ARcL1MNLzub1A==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1643009056</vt:lpwstr>
  </property>
</Properties>
</file>