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58AE50ED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5745BA">
        <w:rPr>
          <w:lang w:val="en-US"/>
        </w:rPr>
        <w:t>#9</w:t>
      </w:r>
      <w:r w:rsidR="00167C94">
        <w:rPr>
          <w:lang w:val="en-US"/>
        </w:rPr>
        <w:t>6</w:t>
      </w:r>
      <w:r w:rsidRPr="000404EF">
        <w:rPr>
          <w:lang w:val="en-US"/>
        </w:rPr>
        <w:tab/>
        <w:t xml:space="preserve">Tdoc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692214">
        <w:rPr>
          <w:lang w:val="en-US"/>
        </w:rPr>
        <w:t>1</w:t>
      </w:r>
      <w:r w:rsidR="00C24109">
        <w:rPr>
          <w:lang w:val="en-US"/>
        </w:rPr>
        <w:t>99</w:t>
      </w:r>
      <w:r w:rsidR="00022419">
        <w:rPr>
          <w:lang w:val="en-US"/>
        </w:rPr>
        <w:t>8</w:t>
      </w:r>
    </w:p>
    <w:p w14:paraId="34D94E32" w14:textId="77B6356C" w:rsidR="00067548" w:rsidRDefault="00167C94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Hangzhou</w:t>
      </w:r>
      <w:r w:rsidR="001433E3">
        <w:rPr>
          <w:lang w:val="en-US"/>
        </w:rPr>
        <w:t xml:space="preserve">, </w:t>
      </w:r>
      <w:r>
        <w:rPr>
          <w:lang w:val="en-US"/>
        </w:rPr>
        <w:t>China</w:t>
      </w:r>
      <w:r w:rsidR="001433E3">
        <w:rPr>
          <w:lang w:val="en-US"/>
        </w:rPr>
        <w:t xml:space="preserve">, </w:t>
      </w:r>
      <w:r w:rsidR="00D17E6E">
        <w:rPr>
          <w:lang w:val="en-US"/>
        </w:rPr>
        <w:t>15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 w:rsidR="00D17E6E">
        <w:rPr>
          <w:lang w:val="en-US"/>
        </w:rPr>
        <w:t>19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D17E6E">
        <w:rPr>
          <w:lang w:val="en-US"/>
        </w:rPr>
        <w:t>May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177D2569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8A7942">
        <w:rPr>
          <w:sz w:val="22"/>
          <w:szCs w:val="22"/>
          <w:lang w:val="en-US"/>
        </w:rPr>
        <w:t>11</w:t>
      </w:r>
      <w:r w:rsidR="00902CEE" w:rsidRPr="008F7FB5">
        <w:rPr>
          <w:sz w:val="22"/>
          <w:szCs w:val="22"/>
          <w:lang w:val="en-US"/>
        </w:rPr>
        <w:t>.</w:t>
      </w:r>
      <w:r w:rsidR="008A7942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AD0F331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022419">
        <w:rPr>
          <w:sz w:val="22"/>
          <w:szCs w:val="22"/>
        </w:rPr>
        <w:t>Summary of offline discussion of F1 interface</w:t>
      </w:r>
      <w:r w:rsidR="001D4D2D" w:rsidRPr="00902CEE">
        <w:rPr>
          <w:sz w:val="22"/>
          <w:szCs w:val="22"/>
        </w:rPr>
        <w:t xml:space="preserve"> </w:t>
      </w:r>
    </w:p>
    <w:p w14:paraId="65935703" w14:textId="25C8C7CE" w:rsidR="00E90E49" w:rsidRDefault="00E90E49" w:rsidP="00022419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022419">
        <w:rPr>
          <w:sz w:val="22"/>
          <w:szCs w:val="22"/>
        </w:rPr>
        <w:t xml:space="preserve">Information </w:t>
      </w:r>
    </w:p>
    <w:p w14:paraId="22A5EC99" w14:textId="77777777" w:rsidR="00022419" w:rsidRPr="00CE0424" w:rsidRDefault="00022419" w:rsidP="00022419">
      <w:pPr>
        <w:pStyle w:val="3GPPHeader"/>
      </w:pPr>
      <w:bookmarkStart w:id="0" w:name="_GoBack"/>
      <w:bookmarkEnd w:id="0"/>
    </w:p>
    <w:p w14:paraId="59B5F7F5" w14:textId="77777777" w:rsidR="00022419" w:rsidRDefault="00022419" w:rsidP="00022419">
      <w:pPr>
        <w:pStyle w:val="Heading1"/>
        <w:jc w:val="both"/>
      </w:pPr>
      <w:r>
        <w:t>Summary of offline discussion on F1 interface</w:t>
      </w:r>
    </w:p>
    <w:p w14:paraId="34F64EB1" w14:textId="77777777" w:rsidR="00022419" w:rsidRDefault="00022419" w:rsidP="00022419">
      <w:pPr>
        <w:pStyle w:val="Reference"/>
        <w:numPr>
          <w:ilvl w:val="0"/>
          <w:numId w:val="0"/>
        </w:numPr>
        <w:ind w:left="567" w:hanging="567"/>
      </w:pPr>
      <w:r>
        <w:t>This document provides a summary of the offline discussion on F1 interface at RAN3#96.</w:t>
      </w:r>
    </w:p>
    <w:p w14:paraId="6835AA39" w14:textId="77777777" w:rsidR="00022419" w:rsidRPr="00301510" w:rsidRDefault="00022419" w:rsidP="00022419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60" w:line="259" w:lineRule="auto"/>
        <w:ind w:hanging="357"/>
        <w:contextualSpacing w:val="0"/>
        <w:jc w:val="left"/>
        <w:textAlignment w:val="auto"/>
      </w:pPr>
      <w:r w:rsidRPr="00301510">
        <w:t xml:space="preserve">UE associated functions controlled by: </w:t>
      </w:r>
    </w:p>
    <w:p w14:paraId="6DD0494F" w14:textId="77777777" w:rsidR="00022419" w:rsidRPr="00301510" w:rsidRDefault="00022419" w:rsidP="00022419">
      <w:pPr>
        <w:pStyle w:val="ListParagraph"/>
        <w:numPr>
          <w:ilvl w:val="1"/>
          <w:numId w:val="42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>C</w:t>
      </w:r>
      <w:r>
        <w:t>entral unit (CU)</w:t>
      </w:r>
      <w:r w:rsidRPr="00301510">
        <w:t>:</w:t>
      </w:r>
    </w:p>
    <w:p w14:paraId="6A995E86" w14:textId="77777777" w:rsidR="00022419" w:rsidRPr="00301510" w:rsidRDefault="00022419" w:rsidP="00022419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 xml:space="preserve">RRC protocol termination </w:t>
      </w:r>
    </w:p>
    <w:p w14:paraId="18CC1A37" w14:textId="77777777" w:rsidR="00022419" w:rsidRPr="00301510" w:rsidRDefault="00022419" w:rsidP="00022419">
      <w:pPr>
        <w:pStyle w:val="ListParagraph"/>
        <w:numPr>
          <w:ilvl w:val="1"/>
          <w:numId w:val="45"/>
        </w:numPr>
        <w:overflowPunct/>
        <w:autoSpaceDE/>
        <w:autoSpaceDN/>
        <w:adjustRightInd/>
        <w:spacing w:after="60" w:line="259" w:lineRule="auto"/>
        <w:contextualSpacing w:val="0"/>
        <w:textAlignment w:val="auto"/>
      </w:pPr>
      <w:r w:rsidRPr="00301510">
        <w:t>Generates RRC messages (e.g., UE measurement configuration)</w:t>
      </w:r>
    </w:p>
    <w:p w14:paraId="69167A28" w14:textId="77777777" w:rsidR="00022419" w:rsidRPr="00301510" w:rsidRDefault="00022419" w:rsidP="00022419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60" w:line="259" w:lineRule="auto"/>
        <w:ind w:hanging="357"/>
        <w:contextualSpacing w:val="0"/>
        <w:jc w:val="left"/>
        <w:textAlignment w:val="auto"/>
      </w:pPr>
      <w:r w:rsidRPr="00301510">
        <w:t xml:space="preserve">UE context management </w:t>
      </w:r>
    </w:p>
    <w:p w14:paraId="1E5949FE" w14:textId="77777777" w:rsidR="00022419" w:rsidRPr="00301510" w:rsidRDefault="00022419" w:rsidP="00022419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>Bearer management function</w:t>
      </w:r>
    </w:p>
    <w:p w14:paraId="6278599B" w14:textId="77777777" w:rsidR="00022419" w:rsidRPr="00301510" w:rsidRDefault="00022419" w:rsidP="00022419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>CU takes inter-DU HO decision</w:t>
      </w:r>
    </w:p>
    <w:p w14:paraId="3E128253" w14:textId="77777777" w:rsidR="00022419" w:rsidRPr="00301510" w:rsidRDefault="00022419" w:rsidP="00022419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>CU takes intra-DU HO decision (</w:t>
      </w:r>
      <w:r>
        <w:t xml:space="preserve">i.e., </w:t>
      </w:r>
      <w:r w:rsidRPr="00301510">
        <w:t>cell-change)</w:t>
      </w:r>
      <w:r>
        <w:t xml:space="preserve"> (FFS)</w:t>
      </w:r>
    </w:p>
    <w:p w14:paraId="671E7D05" w14:textId="77777777" w:rsidR="00022419" w:rsidRPr="00301510" w:rsidRDefault="00022419" w:rsidP="00022419">
      <w:pPr>
        <w:pStyle w:val="ListParagraph"/>
        <w:numPr>
          <w:ilvl w:val="1"/>
          <w:numId w:val="42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>D</w:t>
      </w:r>
      <w:r>
        <w:t>istributed unit (DU)</w:t>
      </w:r>
      <w:r w:rsidRPr="00301510">
        <w:t>:</w:t>
      </w:r>
    </w:p>
    <w:p w14:paraId="17AF24FA" w14:textId="77777777" w:rsidR="00022419" w:rsidRPr="00301510" w:rsidRDefault="00022419" w:rsidP="00022419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>
        <w:t xml:space="preserve">No </w:t>
      </w:r>
      <w:r w:rsidRPr="00301510">
        <w:t>RRC ASN.1 encode/decode (toward UE)</w:t>
      </w:r>
    </w:p>
    <w:p w14:paraId="352A3D79" w14:textId="77777777" w:rsidR="00022419" w:rsidRPr="00301510" w:rsidRDefault="00022419" w:rsidP="00022419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>Retransmission of lost PDCP-PDU (e.g., radio link outage)</w:t>
      </w:r>
      <w:r>
        <w:t xml:space="preserve"> (FFS)</w:t>
      </w:r>
    </w:p>
    <w:p w14:paraId="30851CB4" w14:textId="77777777" w:rsidR="00022419" w:rsidRPr="00301510" w:rsidRDefault="00022419" w:rsidP="00022419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>Semi-static resource assignment (e.g., dedicated PUCCH resources)</w:t>
      </w:r>
      <w:r>
        <w:t xml:space="preserve"> (FFS)</w:t>
      </w:r>
    </w:p>
    <w:p w14:paraId="7DAB05BF" w14:textId="77777777" w:rsidR="00022419" w:rsidRPr="00301510" w:rsidRDefault="00022419" w:rsidP="00022419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60" w:line="259" w:lineRule="auto"/>
        <w:ind w:hanging="357"/>
        <w:contextualSpacing w:val="0"/>
        <w:jc w:val="left"/>
        <w:textAlignment w:val="auto"/>
      </w:pPr>
      <w:r w:rsidRPr="00301510">
        <w:t>Non-UE associated functions controlled by:</w:t>
      </w:r>
    </w:p>
    <w:p w14:paraId="250860DB" w14:textId="77777777" w:rsidR="00022419" w:rsidRPr="00301510" w:rsidRDefault="00022419" w:rsidP="00022419">
      <w:pPr>
        <w:pStyle w:val="ListParagraph"/>
        <w:numPr>
          <w:ilvl w:val="1"/>
          <w:numId w:val="42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>Controlled by CU:</w:t>
      </w:r>
    </w:p>
    <w:p w14:paraId="4D787DC3" w14:textId="77777777" w:rsidR="00022419" w:rsidRPr="00301510" w:rsidRDefault="00022419" w:rsidP="00022419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>SI management</w:t>
      </w:r>
      <w:r>
        <w:t xml:space="preserve"> (FFS)</w:t>
      </w:r>
    </w:p>
    <w:p w14:paraId="227D7144" w14:textId="77777777" w:rsidR="00022419" w:rsidRPr="00301510" w:rsidRDefault="00022419" w:rsidP="00022419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>PF, PO, PA calculation</w:t>
      </w:r>
      <w:r>
        <w:t xml:space="preserve"> (FFS)</w:t>
      </w:r>
    </w:p>
    <w:p w14:paraId="416F05DC" w14:textId="77777777" w:rsidR="00022419" w:rsidRPr="00301510" w:rsidRDefault="00022419" w:rsidP="00022419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>Cell management function (e.g., cell setup)</w:t>
      </w:r>
      <w:r>
        <w:t xml:space="preserve"> (FFS)</w:t>
      </w:r>
    </w:p>
    <w:p w14:paraId="5B409FB0" w14:textId="77777777" w:rsidR="00022419" w:rsidRPr="00301510" w:rsidRDefault="00022419" w:rsidP="00022419">
      <w:pPr>
        <w:pStyle w:val="ListParagraph"/>
        <w:numPr>
          <w:ilvl w:val="1"/>
          <w:numId w:val="42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>Controlled by DU:</w:t>
      </w:r>
    </w:p>
    <w:p w14:paraId="593B09D0" w14:textId="77777777" w:rsidR="00022419" w:rsidRPr="00301510" w:rsidRDefault="00022419" w:rsidP="00022419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>Basic set of SI management</w:t>
      </w:r>
      <w:r>
        <w:t xml:space="preserve"> (FFS)</w:t>
      </w:r>
    </w:p>
    <w:p w14:paraId="48F45976" w14:textId="77777777" w:rsidR="00022419" w:rsidRPr="00301510" w:rsidRDefault="00022419" w:rsidP="00022419">
      <w:pPr>
        <w:pStyle w:val="ListParagraph"/>
        <w:numPr>
          <w:ilvl w:val="1"/>
          <w:numId w:val="46"/>
        </w:numPr>
        <w:overflowPunct/>
        <w:autoSpaceDE/>
        <w:autoSpaceDN/>
        <w:adjustRightInd/>
        <w:spacing w:after="60" w:line="259" w:lineRule="auto"/>
        <w:contextualSpacing w:val="0"/>
        <w:textAlignment w:val="auto"/>
      </w:pPr>
      <w:r w:rsidRPr="00301510">
        <w:t xml:space="preserve">Sent </w:t>
      </w:r>
      <w:r>
        <w:t>directly to UE or via CU (FFS)</w:t>
      </w:r>
    </w:p>
    <w:p w14:paraId="6118E918" w14:textId="77777777" w:rsidR="00022419" w:rsidRPr="00301510" w:rsidRDefault="00022419" w:rsidP="00022419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>PF, PO, PA calculation (with info from CU)</w:t>
      </w:r>
      <w:r>
        <w:t xml:space="preserve"> (FFS)</w:t>
      </w:r>
    </w:p>
    <w:p w14:paraId="13B326C5" w14:textId="77777777" w:rsidR="00022419" w:rsidRPr="00301510" w:rsidRDefault="00022419" w:rsidP="00022419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>Cell management by OAM (e.g., cell setup)</w:t>
      </w:r>
      <w:r>
        <w:t xml:space="preserve"> (FFS)</w:t>
      </w:r>
    </w:p>
    <w:p w14:paraId="5AE3205E" w14:textId="77777777" w:rsidR="00022419" w:rsidRPr="00301510" w:rsidRDefault="00022419" w:rsidP="00022419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>gNB-DU measurement</w:t>
      </w:r>
      <w:r>
        <w:t xml:space="preserve"> (FFS)</w:t>
      </w:r>
    </w:p>
    <w:p w14:paraId="565D96F4" w14:textId="77777777" w:rsidR="00022419" w:rsidRPr="00301510" w:rsidRDefault="00022419" w:rsidP="00022419">
      <w:pPr>
        <w:pStyle w:val="ListParagraph"/>
        <w:numPr>
          <w:ilvl w:val="1"/>
          <w:numId w:val="42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>Controlled by both:</w:t>
      </w:r>
    </w:p>
    <w:p w14:paraId="5F75028E" w14:textId="77777777" w:rsidR="00022419" w:rsidRPr="00301510" w:rsidRDefault="00022419" w:rsidP="00022419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>F1 interface management (e.g., setup</w:t>
      </w:r>
      <w:r>
        <w:t xml:space="preserve"> (FFS),</w:t>
      </w:r>
      <w:r w:rsidRPr="00301510">
        <w:t xml:space="preserve"> error indication, reset)</w:t>
      </w:r>
    </w:p>
    <w:p w14:paraId="26EFDB5A" w14:textId="77777777" w:rsidR="00022419" w:rsidRPr="00301510" w:rsidRDefault="00022419" w:rsidP="00022419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>
        <w:t>Load management (FFS)</w:t>
      </w:r>
    </w:p>
    <w:p w14:paraId="5ABED666" w14:textId="77777777" w:rsidR="00022419" w:rsidRPr="00301510" w:rsidRDefault="00022419" w:rsidP="00022419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60" w:line="259" w:lineRule="auto"/>
        <w:ind w:hanging="357"/>
        <w:contextualSpacing w:val="0"/>
        <w:textAlignment w:val="auto"/>
      </w:pPr>
      <w:r w:rsidRPr="00301510">
        <w:t>Others…</w:t>
      </w:r>
    </w:p>
    <w:p w14:paraId="6633E490" w14:textId="77777777" w:rsidR="00022419" w:rsidRDefault="00022419" w:rsidP="00022419">
      <w:pPr>
        <w:pStyle w:val="ListParagraph"/>
        <w:ind w:left="2520"/>
        <w:rPr>
          <w:sz w:val="36"/>
        </w:rPr>
      </w:pPr>
    </w:p>
    <w:p w14:paraId="173DE229" w14:textId="61C9A358" w:rsidR="00022419" w:rsidRPr="00022419" w:rsidRDefault="00022419" w:rsidP="00022419">
      <w:pPr>
        <w:rPr>
          <w:sz w:val="36"/>
        </w:rPr>
      </w:pPr>
    </w:p>
    <w:sectPr w:rsidR="00022419" w:rsidRPr="00022419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7E0559" w14:textId="77777777" w:rsidR="005B1F3B" w:rsidRDefault="005B1F3B">
      <w:r>
        <w:separator/>
      </w:r>
    </w:p>
  </w:endnote>
  <w:endnote w:type="continuationSeparator" w:id="0">
    <w:p w14:paraId="18D50A14" w14:textId="77777777" w:rsidR="005B1F3B" w:rsidRDefault="005B1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35ED927F" w:rsidR="008571EA" w:rsidRDefault="008571E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2241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2241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861D27" w14:textId="77777777" w:rsidR="005B1F3B" w:rsidRDefault="005B1F3B">
      <w:r>
        <w:separator/>
      </w:r>
    </w:p>
  </w:footnote>
  <w:footnote w:type="continuationSeparator" w:id="0">
    <w:p w14:paraId="1AAB42DA" w14:textId="77777777" w:rsidR="005B1F3B" w:rsidRDefault="005B1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8571EA" w:rsidRDefault="008571E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B07463"/>
    <w:multiLevelType w:val="hybridMultilevel"/>
    <w:tmpl w:val="096CE446"/>
    <w:lvl w:ilvl="0" w:tplc="041D0011">
      <w:start w:val="1"/>
      <w:numFmt w:val="decimal"/>
      <w:lvlText w:val="%1)"/>
      <w:lvlJc w:val="left"/>
      <w:pPr>
        <w:ind w:left="2061" w:hanging="360"/>
      </w:pPr>
    </w:lvl>
    <w:lvl w:ilvl="1" w:tplc="0409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364B0"/>
    <w:multiLevelType w:val="hybridMultilevel"/>
    <w:tmpl w:val="7A78D80C"/>
    <w:lvl w:ilvl="0" w:tplc="9F24B71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47FF8"/>
    <w:multiLevelType w:val="hybridMultilevel"/>
    <w:tmpl w:val="7A0ECCCA"/>
    <w:lvl w:ilvl="0" w:tplc="2348FA28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18D73331"/>
    <w:multiLevelType w:val="hybridMultilevel"/>
    <w:tmpl w:val="23806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C1BFF"/>
    <w:multiLevelType w:val="hybridMultilevel"/>
    <w:tmpl w:val="924875C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7554E"/>
    <w:multiLevelType w:val="hybridMultilevel"/>
    <w:tmpl w:val="BAFE3D56"/>
    <w:lvl w:ilvl="0" w:tplc="041D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F1715C"/>
    <w:multiLevelType w:val="hybridMultilevel"/>
    <w:tmpl w:val="61A44406"/>
    <w:lvl w:ilvl="0" w:tplc="0184A7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5C46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183A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EC80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CA66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7AAF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1A39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A40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F813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D16AE9"/>
    <w:multiLevelType w:val="hybridMultilevel"/>
    <w:tmpl w:val="89087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0154B"/>
    <w:multiLevelType w:val="hybridMultilevel"/>
    <w:tmpl w:val="4B349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D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C006CA"/>
    <w:multiLevelType w:val="hybridMultilevel"/>
    <w:tmpl w:val="FB849C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D36D5F"/>
    <w:multiLevelType w:val="hybridMultilevel"/>
    <w:tmpl w:val="9BA6B2D0"/>
    <w:lvl w:ilvl="0" w:tplc="041D0011">
      <w:start w:val="1"/>
      <w:numFmt w:val="decimal"/>
      <w:lvlText w:val="%1)"/>
      <w:lvlJc w:val="left"/>
      <w:pPr>
        <w:ind w:left="2061" w:hanging="360"/>
      </w:pPr>
    </w:lvl>
    <w:lvl w:ilvl="1" w:tplc="0409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8" w15:restartNumberingAfterBreak="0">
    <w:nsid w:val="3F2F2BCE"/>
    <w:multiLevelType w:val="hybridMultilevel"/>
    <w:tmpl w:val="676AAB7A"/>
    <w:lvl w:ilvl="0" w:tplc="041D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9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26F6C"/>
    <w:multiLevelType w:val="hybridMultilevel"/>
    <w:tmpl w:val="6FFA5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747B63"/>
    <w:multiLevelType w:val="hybridMultilevel"/>
    <w:tmpl w:val="B42ED842"/>
    <w:lvl w:ilvl="0" w:tplc="041D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3" w15:restartNumberingAfterBreak="0">
    <w:nsid w:val="70F42090"/>
    <w:multiLevelType w:val="hybridMultilevel"/>
    <w:tmpl w:val="31F0306E"/>
    <w:lvl w:ilvl="0" w:tplc="041D0011">
      <w:start w:val="1"/>
      <w:numFmt w:val="decimal"/>
      <w:lvlText w:val="%1)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9E7186"/>
    <w:multiLevelType w:val="hybridMultilevel"/>
    <w:tmpl w:val="1E54D6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4861A0F"/>
    <w:multiLevelType w:val="hybridMultilevel"/>
    <w:tmpl w:val="EA60F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1F2890"/>
    <w:multiLevelType w:val="hybridMultilevel"/>
    <w:tmpl w:val="569C2F84"/>
    <w:lvl w:ilvl="0" w:tplc="2348FA28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2"/>
  </w:num>
  <w:num w:numId="3">
    <w:abstractNumId w:val="23"/>
  </w:num>
  <w:num w:numId="4">
    <w:abstractNumId w:val="25"/>
  </w:num>
  <w:num w:numId="5">
    <w:abstractNumId w:val="18"/>
  </w:num>
  <w:num w:numId="6">
    <w:abstractNumId w:val="30"/>
  </w:num>
  <w:num w:numId="7">
    <w:abstractNumId w:val="36"/>
  </w:num>
  <w:num w:numId="8">
    <w:abstractNumId w:val="19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38"/>
  </w:num>
  <w:num w:numId="15">
    <w:abstractNumId w:val="31"/>
  </w:num>
  <w:num w:numId="16">
    <w:abstractNumId w:val="41"/>
  </w:num>
  <w:num w:numId="17">
    <w:abstractNumId w:val="37"/>
  </w:num>
  <w:num w:numId="18">
    <w:abstractNumId w:val="16"/>
  </w:num>
  <w:num w:numId="19">
    <w:abstractNumId w:val="8"/>
  </w:num>
  <w:num w:numId="20">
    <w:abstractNumId w:val="33"/>
  </w:num>
  <w:num w:numId="21">
    <w:abstractNumId w:val="6"/>
  </w:num>
  <w:num w:numId="22">
    <w:abstractNumId w:val="26"/>
  </w:num>
  <w:num w:numId="23">
    <w:abstractNumId w:val="17"/>
  </w:num>
  <w:num w:numId="24">
    <w:abstractNumId w:val="13"/>
  </w:num>
  <w:num w:numId="25">
    <w:abstractNumId w:val="40"/>
  </w:num>
  <w:num w:numId="26">
    <w:abstractNumId w:val="39"/>
  </w:num>
  <w:num w:numId="27">
    <w:abstractNumId w:val="22"/>
  </w:num>
  <w:num w:numId="28">
    <w:abstractNumId w:val="29"/>
  </w:num>
  <w:num w:numId="29">
    <w:abstractNumId w:val="15"/>
  </w:num>
  <w:num w:numId="30">
    <w:abstractNumId w:val="7"/>
  </w:num>
  <w:num w:numId="31">
    <w:abstractNumId w:val="9"/>
  </w:num>
  <w:num w:numId="32">
    <w:abstractNumId w:val="46"/>
  </w:num>
  <w:num w:numId="33">
    <w:abstractNumId w:val="24"/>
  </w:num>
  <w:num w:numId="34">
    <w:abstractNumId w:val="21"/>
  </w:num>
  <w:num w:numId="35">
    <w:abstractNumId w:val="44"/>
  </w:num>
  <w:num w:numId="36">
    <w:abstractNumId w:val="20"/>
  </w:num>
  <w:num w:numId="37">
    <w:abstractNumId w:val="43"/>
  </w:num>
  <w:num w:numId="38">
    <w:abstractNumId w:val="11"/>
  </w:num>
  <w:num w:numId="39">
    <w:abstractNumId w:val="45"/>
  </w:num>
  <w:num w:numId="40">
    <w:abstractNumId w:val="10"/>
  </w:num>
  <w:num w:numId="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>
    <w:abstractNumId w:val="34"/>
  </w:num>
  <w:num w:numId="43">
    <w:abstractNumId w:val="12"/>
  </w:num>
  <w:num w:numId="44">
    <w:abstractNumId w:val="42"/>
  </w:num>
  <w:num w:numId="45">
    <w:abstractNumId w:val="27"/>
  </w:num>
  <w:num w:numId="46">
    <w:abstractNumId w:val="5"/>
  </w:num>
  <w:num w:numId="47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6DF6"/>
    <w:rsid w:val="00007172"/>
    <w:rsid w:val="00007CDC"/>
    <w:rsid w:val="00011B28"/>
    <w:rsid w:val="00014577"/>
    <w:rsid w:val="00015D15"/>
    <w:rsid w:val="00020219"/>
    <w:rsid w:val="000205E7"/>
    <w:rsid w:val="00022419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3C3"/>
    <w:rsid w:val="00036BA1"/>
    <w:rsid w:val="00036BC9"/>
    <w:rsid w:val="0004066B"/>
    <w:rsid w:val="000422E2"/>
    <w:rsid w:val="00042F22"/>
    <w:rsid w:val="000436EF"/>
    <w:rsid w:val="000440FD"/>
    <w:rsid w:val="000444EF"/>
    <w:rsid w:val="00047AB4"/>
    <w:rsid w:val="00051FFE"/>
    <w:rsid w:val="00052A07"/>
    <w:rsid w:val="000534E3"/>
    <w:rsid w:val="0005606A"/>
    <w:rsid w:val="000570DC"/>
    <w:rsid w:val="00057117"/>
    <w:rsid w:val="000616E7"/>
    <w:rsid w:val="0006487E"/>
    <w:rsid w:val="00065E1A"/>
    <w:rsid w:val="00067548"/>
    <w:rsid w:val="00070C42"/>
    <w:rsid w:val="00073CE1"/>
    <w:rsid w:val="00073CEE"/>
    <w:rsid w:val="000740B2"/>
    <w:rsid w:val="00074543"/>
    <w:rsid w:val="00077E5F"/>
    <w:rsid w:val="0008036A"/>
    <w:rsid w:val="00081AE6"/>
    <w:rsid w:val="000855EB"/>
    <w:rsid w:val="00085B05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345"/>
    <w:rsid w:val="000C2E19"/>
    <w:rsid w:val="000D0D07"/>
    <w:rsid w:val="000D4797"/>
    <w:rsid w:val="000D4EC3"/>
    <w:rsid w:val="000E0527"/>
    <w:rsid w:val="000E17EA"/>
    <w:rsid w:val="000E1E92"/>
    <w:rsid w:val="000E410A"/>
    <w:rsid w:val="000E68E7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6D5B"/>
    <w:rsid w:val="00151E23"/>
    <w:rsid w:val="001526E0"/>
    <w:rsid w:val="001528E9"/>
    <w:rsid w:val="001535F9"/>
    <w:rsid w:val="00153BAD"/>
    <w:rsid w:val="001551B5"/>
    <w:rsid w:val="00161906"/>
    <w:rsid w:val="001621D3"/>
    <w:rsid w:val="001637C2"/>
    <w:rsid w:val="001643A8"/>
    <w:rsid w:val="001647D1"/>
    <w:rsid w:val="001659C1"/>
    <w:rsid w:val="00167C94"/>
    <w:rsid w:val="001708F2"/>
    <w:rsid w:val="001723D6"/>
    <w:rsid w:val="00173A8E"/>
    <w:rsid w:val="0017535E"/>
    <w:rsid w:val="00177795"/>
    <w:rsid w:val="00177E4E"/>
    <w:rsid w:val="0018143F"/>
    <w:rsid w:val="001844A2"/>
    <w:rsid w:val="00185AF9"/>
    <w:rsid w:val="00190AC1"/>
    <w:rsid w:val="0019341A"/>
    <w:rsid w:val="00194319"/>
    <w:rsid w:val="00196B48"/>
    <w:rsid w:val="00197DF9"/>
    <w:rsid w:val="001A1987"/>
    <w:rsid w:val="001A1E20"/>
    <w:rsid w:val="001A2564"/>
    <w:rsid w:val="001A4EB6"/>
    <w:rsid w:val="001A6173"/>
    <w:rsid w:val="001A6CBA"/>
    <w:rsid w:val="001B0D97"/>
    <w:rsid w:val="001B5A5D"/>
    <w:rsid w:val="001B631D"/>
    <w:rsid w:val="001B6978"/>
    <w:rsid w:val="001C1CE5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AED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3805"/>
    <w:rsid w:val="002144BB"/>
    <w:rsid w:val="00214DA8"/>
    <w:rsid w:val="00215392"/>
    <w:rsid w:val="00215423"/>
    <w:rsid w:val="002158FA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8EB"/>
    <w:rsid w:val="002500C8"/>
    <w:rsid w:val="00257543"/>
    <w:rsid w:val="00260065"/>
    <w:rsid w:val="0026039E"/>
    <w:rsid w:val="002617E7"/>
    <w:rsid w:val="00261FC8"/>
    <w:rsid w:val="00263710"/>
    <w:rsid w:val="00264228"/>
    <w:rsid w:val="00264334"/>
    <w:rsid w:val="0026473E"/>
    <w:rsid w:val="00266214"/>
    <w:rsid w:val="00267C83"/>
    <w:rsid w:val="00270348"/>
    <w:rsid w:val="0027144F"/>
    <w:rsid w:val="00271F3A"/>
    <w:rsid w:val="00272585"/>
    <w:rsid w:val="002727E1"/>
    <w:rsid w:val="00273278"/>
    <w:rsid w:val="002734CE"/>
    <w:rsid w:val="002737F4"/>
    <w:rsid w:val="00274BD1"/>
    <w:rsid w:val="002759DE"/>
    <w:rsid w:val="002805F5"/>
    <w:rsid w:val="00280751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1DED"/>
    <w:rsid w:val="00292EB7"/>
    <w:rsid w:val="002954A0"/>
    <w:rsid w:val="00296029"/>
    <w:rsid w:val="00296227"/>
    <w:rsid w:val="00296F44"/>
    <w:rsid w:val="0029777D"/>
    <w:rsid w:val="002A055E"/>
    <w:rsid w:val="002A1D4E"/>
    <w:rsid w:val="002A2869"/>
    <w:rsid w:val="002A6B70"/>
    <w:rsid w:val="002B24D6"/>
    <w:rsid w:val="002C41E6"/>
    <w:rsid w:val="002C6D51"/>
    <w:rsid w:val="002D071A"/>
    <w:rsid w:val="002D0B56"/>
    <w:rsid w:val="002D2DE7"/>
    <w:rsid w:val="002D34B2"/>
    <w:rsid w:val="002D47E3"/>
    <w:rsid w:val="002D6268"/>
    <w:rsid w:val="002D7637"/>
    <w:rsid w:val="002E17F2"/>
    <w:rsid w:val="002E1B67"/>
    <w:rsid w:val="002E63A2"/>
    <w:rsid w:val="002E7CAE"/>
    <w:rsid w:val="002F2771"/>
    <w:rsid w:val="002F37A9"/>
    <w:rsid w:val="002F53B3"/>
    <w:rsid w:val="002F6541"/>
    <w:rsid w:val="002F67B8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2EC"/>
    <w:rsid w:val="00343A07"/>
    <w:rsid w:val="00345293"/>
    <w:rsid w:val="00346DB5"/>
    <w:rsid w:val="00346F8A"/>
    <w:rsid w:val="003477B1"/>
    <w:rsid w:val="00347F5E"/>
    <w:rsid w:val="0035482C"/>
    <w:rsid w:val="00357380"/>
    <w:rsid w:val="003602D9"/>
    <w:rsid w:val="003604CE"/>
    <w:rsid w:val="00360AC6"/>
    <w:rsid w:val="00361F95"/>
    <w:rsid w:val="00364029"/>
    <w:rsid w:val="00370E47"/>
    <w:rsid w:val="00370EEF"/>
    <w:rsid w:val="003742AC"/>
    <w:rsid w:val="00374466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18A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4BEE"/>
    <w:rsid w:val="003E55E4"/>
    <w:rsid w:val="003E609B"/>
    <w:rsid w:val="003E74E3"/>
    <w:rsid w:val="003E75BA"/>
    <w:rsid w:val="003F05C7"/>
    <w:rsid w:val="003F19AC"/>
    <w:rsid w:val="003F2CD4"/>
    <w:rsid w:val="003F6BBE"/>
    <w:rsid w:val="004000E8"/>
    <w:rsid w:val="004007EC"/>
    <w:rsid w:val="004019D9"/>
    <w:rsid w:val="00402E2B"/>
    <w:rsid w:val="0040370E"/>
    <w:rsid w:val="0040381E"/>
    <w:rsid w:val="0040512B"/>
    <w:rsid w:val="00405B2D"/>
    <w:rsid w:val="00405CA5"/>
    <w:rsid w:val="00405EA8"/>
    <w:rsid w:val="00407772"/>
    <w:rsid w:val="00407CD3"/>
    <w:rsid w:val="00410134"/>
    <w:rsid w:val="00410B72"/>
    <w:rsid w:val="00410F18"/>
    <w:rsid w:val="0041263E"/>
    <w:rsid w:val="00413AAC"/>
    <w:rsid w:val="00421105"/>
    <w:rsid w:val="00423198"/>
    <w:rsid w:val="004242F4"/>
    <w:rsid w:val="00427248"/>
    <w:rsid w:val="00432E75"/>
    <w:rsid w:val="00437343"/>
    <w:rsid w:val="00437447"/>
    <w:rsid w:val="00440B16"/>
    <w:rsid w:val="00441A92"/>
    <w:rsid w:val="00443ED6"/>
    <w:rsid w:val="00444F56"/>
    <w:rsid w:val="00446488"/>
    <w:rsid w:val="004517AA"/>
    <w:rsid w:val="00452690"/>
    <w:rsid w:val="00452CA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A099B"/>
    <w:rsid w:val="004A16BC"/>
    <w:rsid w:val="004A2B94"/>
    <w:rsid w:val="004A3007"/>
    <w:rsid w:val="004A345C"/>
    <w:rsid w:val="004A39A3"/>
    <w:rsid w:val="004B30AA"/>
    <w:rsid w:val="004B7C0C"/>
    <w:rsid w:val="004C1337"/>
    <w:rsid w:val="004C3898"/>
    <w:rsid w:val="004C3C78"/>
    <w:rsid w:val="004C7C52"/>
    <w:rsid w:val="004D36B1"/>
    <w:rsid w:val="004D7EBD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99A"/>
    <w:rsid w:val="004F2F28"/>
    <w:rsid w:val="004F4DA3"/>
    <w:rsid w:val="004F63C6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0900"/>
    <w:rsid w:val="005116F9"/>
    <w:rsid w:val="00511FDF"/>
    <w:rsid w:val="00514DD2"/>
    <w:rsid w:val="005153A7"/>
    <w:rsid w:val="005219CF"/>
    <w:rsid w:val="005308E4"/>
    <w:rsid w:val="00531534"/>
    <w:rsid w:val="005338D0"/>
    <w:rsid w:val="00534B59"/>
    <w:rsid w:val="00535829"/>
    <w:rsid w:val="00536759"/>
    <w:rsid w:val="005370DD"/>
    <w:rsid w:val="00537C62"/>
    <w:rsid w:val="00545D7F"/>
    <w:rsid w:val="00546970"/>
    <w:rsid w:val="00552589"/>
    <w:rsid w:val="00554E19"/>
    <w:rsid w:val="005550A9"/>
    <w:rsid w:val="0056121F"/>
    <w:rsid w:val="00561A66"/>
    <w:rsid w:val="00561BED"/>
    <w:rsid w:val="00570B4D"/>
    <w:rsid w:val="00572505"/>
    <w:rsid w:val="005745BA"/>
    <w:rsid w:val="00580202"/>
    <w:rsid w:val="00582490"/>
    <w:rsid w:val="00582809"/>
    <w:rsid w:val="0058363F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1C72"/>
    <w:rsid w:val="005B1F3B"/>
    <w:rsid w:val="005B35D7"/>
    <w:rsid w:val="005B392A"/>
    <w:rsid w:val="005B3AA3"/>
    <w:rsid w:val="005B6F83"/>
    <w:rsid w:val="005C0507"/>
    <w:rsid w:val="005C74FB"/>
    <w:rsid w:val="005D1602"/>
    <w:rsid w:val="005D18EF"/>
    <w:rsid w:val="005D217E"/>
    <w:rsid w:val="005E04E9"/>
    <w:rsid w:val="005E3477"/>
    <w:rsid w:val="005E36D5"/>
    <w:rsid w:val="005E385F"/>
    <w:rsid w:val="005E42F9"/>
    <w:rsid w:val="005E5B81"/>
    <w:rsid w:val="005E6491"/>
    <w:rsid w:val="005E650F"/>
    <w:rsid w:val="005F2CB1"/>
    <w:rsid w:val="005F3025"/>
    <w:rsid w:val="005F4D03"/>
    <w:rsid w:val="005F5947"/>
    <w:rsid w:val="005F618C"/>
    <w:rsid w:val="005F70BD"/>
    <w:rsid w:val="005F781A"/>
    <w:rsid w:val="0060283C"/>
    <w:rsid w:val="00603EC7"/>
    <w:rsid w:val="00604F14"/>
    <w:rsid w:val="00605F62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257C6"/>
    <w:rsid w:val="00630001"/>
    <w:rsid w:val="006311B3"/>
    <w:rsid w:val="0063247F"/>
    <w:rsid w:val="0063284C"/>
    <w:rsid w:val="006344AB"/>
    <w:rsid w:val="00636398"/>
    <w:rsid w:val="00636795"/>
    <w:rsid w:val="006368D3"/>
    <w:rsid w:val="00637121"/>
    <w:rsid w:val="006377EC"/>
    <w:rsid w:val="0064151F"/>
    <w:rsid w:val="00641533"/>
    <w:rsid w:val="0064208D"/>
    <w:rsid w:val="0064295D"/>
    <w:rsid w:val="00643475"/>
    <w:rsid w:val="0064396A"/>
    <w:rsid w:val="0064624E"/>
    <w:rsid w:val="00646E1B"/>
    <w:rsid w:val="00650AB9"/>
    <w:rsid w:val="00653152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A2"/>
    <w:rsid w:val="006634E6"/>
    <w:rsid w:val="00665514"/>
    <w:rsid w:val="006655EE"/>
    <w:rsid w:val="00667319"/>
    <w:rsid w:val="00667EE7"/>
    <w:rsid w:val="00670922"/>
    <w:rsid w:val="00670BE1"/>
    <w:rsid w:val="0067218F"/>
    <w:rsid w:val="00672BE7"/>
    <w:rsid w:val="00673988"/>
    <w:rsid w:val="006741F2"/>
    <w:rsid w:val="0067470B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86BF7"/>
    <w:rsid w:val="00692214"/>
    <w:rsid w:val="00695FC2"/>
    <w:rsid w:val="00696949"/>
    <w:rsid w:val="00696ACC"/>
    <w:rsid w:val="00697052"/>
    <w:rsid w:val="006A46FB"/>
    <w:rsid w:val="006A5E28"/>
    <w:rsid w:val="006A697B"/>
    <w:rsid w:val="006A7AFF"/>
    <w:rsid w:val="006B1816"/>
    <w:rsid w:val="006B2099"/>
    <w:rsid w:val="006B26A5"/>
    <w:rsid w:val="006B3F71"/>
    <w:rsid w:val="006B50CF"/>
    <w:rsid w:val="006C03B8"/>
    <w:rsid w:val="006C24FC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7D3B"/>
    <w:rsid w:val="006E7DFE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48D3"/>
    <w:rsid w:val="00715B9A"/>
    <w:rsid w:val="00721593"/>
    <w:rsid w:val="007215D3"/>
    <w:rsid w:val="00724F7B"/>
    <w:rsid w:val="00726EA6"/>
    <w:rsid w:val="00727208"/>
    <w:rsid w:val="00727680"/>
    <w:rsid w:val="007306CB"/>
    <w:rsid w:val="007345EB"/>
    <w:rsid w:val="007348B1"/>
    <w:rsid w:val="00734B23"/>
    <w:rsid w:val="007362A6"/>
    <w:rsid w:val="00736D7D"/>
    <w:rsid w:val="0074022D"/>
    <w:rsid w:val="00740E58"/>
    <w:rsid w:val="00741314"/>
    <w:rsid w:val="0074192D"/>
    <w:rsid w:val="00742225"/>
    <w:rsid w:val="0074405B"/>
    <w:rsid w:val="007445A0"/>
    <w:rsid w:val="0074524B"/>
    <w:rsid w:val="007472BA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775BF"/>
    <w:rsid w:val="00780948"/>
    <w:rsid w:val="00780C8B"/>
    <w:rsid w:val="0078177E"/>
    <w:rsid w:val="0078304C"/>
    <w:rsid w:val="00783673"/>
    <w:rsid w:val="00785490"/>
    <w:rsid w:val="00787264"/>
    <w:rsid w:val="00787B8E"/>
    <w:rsid w:val="00790940"/>
    <w:rsid w:val="007925EA"/>
    <w:rsid w:val="00793CD8"/>
    <w:rsid w:val="00794640"/>
    <w:rsid w:val="00795148"/>
    <w:rsid w:val="00795C92"/>
    <w:rsid w:val="00796231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A3D"/>
    <w:rsid w:val="007B3D2D"/>
    <w:rsid w:val="007B50AE"/>
    <w:rsid w:val="007B51DF"/>
    <w:rsid w:val="007B56B7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E2A4D"/>
    <w:rsid w:val="007E2AE4"/>
    <w:rsid w:val="007E3C28"/>
    <w:rsid w:val="007E4610"/>
    <w:rsid w:val="007E4715"/>
    <w:rsid w:val="007E505B"/>
    <w:rsid w:val="007E61E2"/>
    <w:rsid w:val="007E7091"/>
    <w:rsid w:val="007F06B9"/>
    <w:rsid w:val="007F2D36"/>
    <w:rsid w:val="007F3DE8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2DCF"/>
    <w:rsid w:val="008235DB"/>
    <w:rsid w:val="00824AB4"/>
    <w:rsid w:val="00825C42"/>
    <w:rsid w:val="00825D25"/>
    <w:rsid w:val="00827D6F"/>
    <w:rsid w:val="008376AC"/>
    <w:rsid w:val="00843558"/>
    <w:rsid w:val="008444E8"/>
    <w:rsid w:val="00844E80"/>
    <w:rsid w:val="00846FE7"/>
    <w:rsid w:val="00847423"/>
    <w:rsid w:val="00850CEC"/>
    <w:rsid w:val="00852973"/>
    <w:rsid w:val="00856911"/>
    <w:rsid w:val="008570A8"/>
    <w:rsid w:val="008571EA"/>
    <w:rsid w:val="00857CD8"/>
    <w:rsid w:val="0086091A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5A0"/>
    <w:rsid w:val="00877F18"/>
    <w:rsid w:val="00882E22"/>
    <w:rsid w:val="00885F41"/>
    <w:rsid w:val="0088665F"/>
    <w:rsid w:val="00886D2A"/>
    <w:rsid w:val="00890EEC"/>
    <w:rsid w:val="00891882"/>
    <w:rsid w:val="00893A0F"/>
    <w:rsid w:val="00894A88"/>
    <w:rsid w:val="00895386"/>
    <w:rsid w:val="00896445"/>
    <w:rsid w:val="008A1D66"/>
    <w:rsid w:val="008A21FF"/>
    <w:rsid w:val="008A2CE2"/>
    <w:rsid w:val="008A30AC"/>
    <w:rsid w:val="008A44B8"/>
    <w:rsid w:val="008A51A8"/>
    <w:rsid w:val="008A54C7"/>
    <w:rsid w:val="008A77D8"/>
    <w:rsid w:val="008A7942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36B"/>
    <w:rsid w:val="008C5E09"/>
    <w:rsid w:val="008C6AE8"/>
    <w:rsid w:val="008C7573"/>
    <w:rsid w:val="008D1BF3"/>
    <w:rsid w:val="008D34F1"/>
    <w:rsid w:val="008D39D8"/>
    <w:rsid w:val="008D485B"/>
    <w:rsid w:val="008D4FDC"/>
    <w:rsid w:val="008D5AE8"/>
    <w:rsid w:val="008D6D1A"/>
    <w:rsid w:val="008D7A8A"/>
    <w:rsid w:val="008E065E"/>
    <w:rsid w:val="008E0927"/>
    <w:rsid w:val="008E1909"/>
    <w:rsid w:val="008E2C55"/>
    <w:rsid w:val="008E5984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350"/>
    <w:rsid w:val="00902CEE"/>
    <w:rsid w:val="00902F23"/>
    <w:rsid w:val="0090336B"/>
    <w:rsid w:val="009053A5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4AD8"/>
    <w:rsid w:val="00915EE4"/>
    <w:rsid w:val="00916079"/>
    <w:rsid w:val="00916B0A"/>
    <w:rsid w:val="00917CE9"/>
    <w:rsid w:val="00920BF2"/>
    <w:rsid w:val="0092199D"/>
    <w:rsid w:val="00922010"/>
    <w:rsid w:val="00931568"/>
    <w:rsid w:val="00931BD9"/>
    <w:rsid w:val="009353C8"/>
    <w:rsid w:val="009368F3"/>
    <w:rsid w:val="00937917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1F08"/>
    <w:rsid w:val="0097603D"/>
    <w:rsid w:val="00976949"/>
    <w:rsid w:val="00980477"/>
    <w:rsid w:val="009826F5"/>
    <w:rsid w:val="00985253"/>
    <w:rsid w:val="009853B3"/>
    <w:rsid w:val="009863D1"/>
    <w:rsid w:val="00990630"/>
    <w:rsid w:val="00991761"/>
    <w:rsid w:val="00994DCA"/>
    <w:rsid w:val="009960EC"/>
    <w:rsid w:val="009964AB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104F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344F"/>
    <w:rsid w:val="009F74F3"/>
    <w:rsid w:val="00A048A8"/>
    <w:rsid w:val="00A04F49"/>
    <w:rsid w:val="00A07855"/>
    <w:rsid w:val="00A07C95"/>
    <w:rsid w:val="00A113E9"/>
    <w:rsid w:val="00A13E54"/>
    <w:rsid w:val="00A179DC"/>
    <w:rsid w:val="00A17F63"/>
    <w:rsid w:val="00A211F5"/>
    <w:rsid w:val="00A2193B"/>
    <w:rsid w:val="00A2351A"/>
    <w:rsid w:val="00A24107"/>
    <w:rsid w:val="00A264A9"/>
    <w:rsid w:val="00A26A20"/>
    <w:rsid w:val="00A26F88"/>
    <w:rsid w:val="00A27785"/>
    <w:rsid w:val="00A30187"/>
    <w:rsid w:val="00A33AE9"/>
    <w:rsid w:val="00A3448A"/>
    <w:rsid w:val="00A3500B"/>
    <w:rsid w:val="00A36297"/>
    <w:rsid w:val="00A37657"/>
    <w:rsid w:val="00A41A19"/>
    <w:rsid w:val="00A41E2B"/>
    <w:rsid w:val="00A4227C"/>
    <w:rsid w:val="00A42E35"/>
    <w:rsid w:val="00A43AFC"/>
    <w:rsid w:val="00A45B74"/>
    <w:rsid w:val="00A50426"/>
    <w:rsid w:val="00A50F2F"/>
    <w:rsid w:val="00A52E1D"/>
    <w:rsid w:val="00A54721"/>
    <w:rsid w:val="00A56F4A"/>
    <w:rsid w:val="00A604AA"/>
    <w:rsid w:val="00A61047"/>
    <w:rsid w:val="00A61499"/>
    <w:rsid w:val="00A62A77"/>
    <w:rsid w:val="00A63483"/>
    <w:rsid w:val="00A64DE7"/>
    <w:rsid w:val="00A657D7"/>
    <w:rsid w:val="00A660AC"/>
    <w:rsid w:val="00A67193"/>
    <w:rsid w:val="00A67E6C"/>
    <w:rsid w:val="00A71B99"/>
    <w:rsid w:val="00A72935"/>
    <w:rsid w:val="00A739D0"/>
    <w:rsid w:val="00A761D4"/>
    <w:rsid w:val="00A765EE"/>
    <w:rsid w:val="00A76A0B"/>
    <w:rsid w:val="00A76A4F"/>
    <w:rsid w:val="00A77EC4"/>
    <w:rsid w:val="00A82105"/>
    <w:rsid w:val="00A835FB"/>
    <w:rsid w:val="00A85D83"/>
    <w:rsid w:val="00A90D70"/>
    <w:rsid w:val="00A92096"/>
    <w:rsid w:val="00A92879"/>
    <w:rsid w:val="00A9442A"/>
    <w:rsid w:val="00A97138"/>
    <w:rsid w:val="00AA016F"/>
    <w:rsid w:val="00AA1ED6"/>
    <w:rsid w:val="00AA2A39"/>
    <w:rsid w:val="00AA338E"/>
    <w:rsid w:val="00AA43BF"/>
    <w:rsid w:val="00AA51D6"/>
    <w:rsid w:val="00AA63D9"/>
    <w:rsid w:val="00AA7980"/>
    <w:rsid w:val="00AB0AE7"/>
    <w:rsid w:val="00AB0BC8"/>
    <w:rsid w:val="00AB11CA"/>
    <w:rsid w:val="00AB14D9"/>
    <w:rsid w:val="00AB4AB8"/>
    <w:rsid w:val="00AB52E1"/>
    <w:rsid w:val="00AB655E"/>
    <w:rsid w:val="00AB7B18"/>
    <w:rsid w:val="00AC007F"/>
    <w:rsid w:val="00AC159C"/>
    <w:rsid w:val="00AC1E56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43A"/>
    <w:rsid w:val="00AD3F94"/>
    <w:rsid w:val="00AD40E0"/>
    <w:rsid w:val="00AD4A5A"/>
    <w:rsid w:val="00AD51ED"/>
    <w:rsid w:val="00AD5605"/>
    <w:rsid w:val="00AE1581"/>
    <w:rsid w:val="00AE27AC"/>
    <w:rsid w:val="00AE40E0"/>
    <w:rsid w:val="00AE4DBA"/>
    <w:rsid w:val="00AE4F07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1E48"/>
    <w:rsid w:val="00B02AA9"/>
    <w:rsid w:val="00B02FA3"/>
    <w:rsid w:val="00B05084"/>
    <w:rsid w:val="00B05470"/>
    <w:rsid w:val="00B0790E"/>
    <w:rsid w:val="00B157F9"/>
    <w:rsid w:val="00B167F1"/>
    <w:rsid w:val="00B176FC"/>
    <w:rsid w:val="00B1772D"/>
    <w:rsid w:val="00B20256"/>
    <w:rsid w:val="00B20D09"/>
    <w:rsid w:val="00B20E32"/>
    <w:rsid w:val="00B25A92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105F"/>
    <w:rsid w:val="00B54C09"/>
    <w:rsid w:val="00B56AFB"/>
    <w:rsid w:val="00B572DC"/>
    <w:rsid w:val="00B60372"/>
    <w:rsid w:val="00B628B0"/>
    <w:rsid w:val="00B62AAA"/>
    <w:rsid w:val="00B63CAC"/>
    <w:rsid w:val="00B649A7"/>
    <w:rsid w:val="00B65ABE"/>
    <w:rsid w:val="00B65D7E"/>
    <w:rsid w:val="00B664C7"/>
    <w:rsid w:val="00B67818"/>
    <w:rsid w:val="00B67CAC"/>
    <w:rsid w:val="00B72D4F"/>
    <w:rsid w:val="00B739F6"/>
    <w:rsid w:val="00B76C7F"/>
    <w:rsid w:val="00B77B70"/>
    <w:rsid w:val="00B81A6C"/>
    <w:rsid w:val="00B85DE5"/>
    <w:rsid w:val="00B85FD1"/>
    <w:rsid w:val="00B877FD"/>
    <w:rsid w:val="00B90F73"/>
    <w:rsid w:val="00B924C8"/>
    <w:rsid w:val="00B92C3B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27D"/>
    <w:rsid w:val="00BA73CA"/>
    <w:rsid w:val="00BA76E0"/>
    <w:rsid w:val="00BB0088"/>
    <w:rsid w:val="00BB2A25"/>
    <w:rsid w:val="00BB40A4"/>
    <w:rsid w:val="00BB51E9"/>
    <w:rsid w:val="00BC0FDC"/>
    <w:rsid w:val="00BC3053"/>
    <w:rsid w:val="00BC4D2E"/>
    <w:rsid w:val="00BD3806"/>
    <w:rsid w:val="00BD48AC"/>
    <w:rsid w:val="00BD5F1A"/>
    <w:rsid w:val="00BE0F16"/>
    <w:rsid w:val="00BE1234"/>
    <w:rsid w:val="00BE2FA6"/>
    <w:rsid w:val="00BE30F3"/>
    <w:rsid w:val="00BE333F"/>
    <w:rsid w:val="00BE4810"/>
    <w:rsid w:val="00BE4AD5"/>
    <w:rsid w:val="00BE7406"/>
    <w:rsid w:val="00BE7603"/>
    <w:rsid w:val="00BF041C"/>
    <w:rsid w:val="00BF3279"/>
    <w:rsid w:val="00BF3786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4B8E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4109"/>
    <w:rsid w:val="00C26BDE"/>
    <w:rsid w:val="00C26FAA"/>
    <w:rsid w:val="00C279B5"/>
    <w:rsid w:val="00C27C45"/>
    <w:rsid w:val="00C3719D"/>
    <w:rsid w:val="00C379C1"/>
    <w:rsid w:val="00C43BA3"/>
    <w:rsid w:val="00C51EEF"/>
    <w:rsid w:val="00C54995"/>
    <w:rsid w:val="00C54D41"/>
    <w:rsid w:val="00C60783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B40"/>
    <w:rsid w:val="00C95DFE"/>
    <w:rsid w:val="00C9773E"/>
    <w:rsid w:val="00CA1ED8"/>
    <w:rsid w:val="00CB06CA"/>
    <w:rsid w:val="00CB1F6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625B"/>
    <w:rsid w:val="00CF687E"/>
    <w:rsid w:val="00D005B5"/>
    <w:rsid w:val="00D0349B"/>
    <w:rsid w:val="00D04434"/>
    <w:rsid w:val="00D10249"/>
    <w:rsid w:val="00D115C3"/>
    <w:rsid w:val="00D11897"/>
    <w:rsid w:val="00D118A0"/>
    <w:rsid w:val="00D13135"/>
    <w:rsid w:val="00D13E4E"/>
    <w:rsid w:val="00D17286"/>
    <w:rsid w:val="00D17E6E"/>
    <w:rsid w:val="00D239A7"/>
    <w:rsid w:val="00D23F47"/>
    <w:rsid w:val="00D3005B"/>
    <w:rsid w:val="00D326D3"/>
    <w:rsid w:val="00D333E1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B046E"/>
    <w:rsid w:val="00DB0A9F"/>
    <w:rsid w:val="00DB0AB1"/>
    <w:rsid w:val="00DB377D"/>
    <w:rsid w:val="00DC0920"/>
    <w:rsid w:val="00DC2D36"/>
    <w:rsid w:val="00DC53EF"/>
    <w:rsid w:val="00DC6807"/>
    <w:rsid w:val="00DD2997"/>
    <w:rsid w:val="00DD33C7"/>
    <w:rsid w:val="00DD6B05"/>
    <w:rsid w:val="00DE3616"/>
    <w:rsid w:val="00DE5557"/>
    <w:rsid w:val="00DE5608"/>
    <w:rsid w:val="00DE58D0"/>
    <w:rsid w:val="00DE642C"/>
    <w:rsid w:val="00DE654F"/>
    <w:rsid w:val="00DF0B6E"/>
    <w:rsid w:val="00DF0DC0"/>
    <w:rsid w:val="00DF15E0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3D6F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0C00"/>
    <w:rsid w:val="00E51EF3"/>
    <w:rsid w:val="00E53B75"/>
    <w:rsid w:val="00E54E3B"/>
    <w:rsid w:val="00E559C6"/>
    <w:rsid w:val="00E56774"/>
    <w:rsid w:val="00E57565"/>
    <w:rsid w:val="00E57E7D"/>
    <w:rsid w:val="00E63838"/>
    <w:rsid w:val="00E6443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B6D6D"/>
    <w:rsid w:val="00EC236F"/>
    <w:rsid w:val="00EC27C6"/>
    <w:rsid w:val="00EC4207"/>
    <w:rsid w:val="00EC5653"/>
    <w:rsid w:val="00EC60B5"/>
    <w:rsid w:val="00EC71CE"/>
    <w:rsid w:val="00ED1006"/>
    <w:rsid w:val="00ED222F"/>
    <w:rsid w:val="00ED3D46"/>
    <w:rsid w:val="00ED5CE9"/>
    <w:rsid w:val="00EE2AC4"/>
    <w:rsid w:val="00EE500A"/>
    <w:rsid w:val="00EE5729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5EA3"/>
    <w:rsid w:val="00F15FA5"/>
    <w:rsid w:val="00F16DB6"/>
    <w:rsid w:val="00F17710"/>
    <w:rsid w:val="00F17DB6"/>
    <w:rsid w:val="00F209B7"/>
    <w:rsid w:val="00F216F1"/>
    <w:rsid w:val="00F21A76"/>
    <w:rsid w:val="00F2376F"/>
    <w:rsid w:val="00F23C17"/>
    <w:rsid w:val="00F243D8"/>
    <w:rsid w:val="00F24B7A"/>
    <w:rsid w:val="00F26FC2"/>
    <w:rsid w:val="00F30828"/>
    <w:rsid w:val="00F313D6"/>
    <w:rsid w:val="00F33735"/>
    <w:rsid w:val="00F35D17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4FDC"/>
    <w:rsid w:val="00F55565"/>
    <w:rsid w:val="00F56502"/>
    <w:rsid w:val="00F607C5"/>
    <w:rsid w:val="00F60DEA"/>
    <w:rsid w:val="00F6302A"/>
    <w:rsid w:val="00F631A4"/>
    <w:rsid w:val="00F64C2B"/>
    <w:rsid w:val="00F651BE"/>
    <w:rsid w:val="00F66442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8C0"/>
    <w:rsid w:val="00F76EFA"/>
    <w:rsid w:val="00F804BE"/>
    <w:rsid w:val="00F817CE"/>
    <w:rsid w:val="00F826C7"/>
    <w:rsid w:val="00F83776"/>
    <w:rsid w:val="00F8456C"/>
    <w:rsid w:val="00F84B79"/>
    <w:rsid w:val="00F859D8"/>
    <w:rsid w:val="00F868F5"/>
    <w:rsid w:val="00F9056A"/>
    <w:rsid w:val="00F90E34"/>
    <w:rsid w:val="00F90F8D"/>
    <w:rsid w:val="00F918C3"/>
    <w:rsid w:val="00F92782"/>
    <w:rsid w:val="00F93AA9"/>
    <w:rsid w:val="00F9668D"/>
    <w:rsid w:val="00F968BD"/>
    <w:rsid w:val="00F96985"/>
    <w:rsid w:val="00F97838"/>
    <w:rsid w:val="00F97DA8"/>
    <w:rsid w:val="00FA1026"/>
    <w:rsid w:val="00FA2BB3"/>
    <w:rsid w:val="00FB4C80"/>
    <w:rsid w:val="00FB4D8E"/>
    <w:rsid w:val="00FB69F1"/>
    <w:rsid w:val="00FB6A6A"/>
    <w:rsid w:val="00FC3CC3"/>
    <w:rsid w:val="00FC4AD0"/>
    <w:rsid w:val="00FC7429"/>
    <w:rsid w:val="00FD07F6"/>
    <w:rsid w:val="00FD1EC8"/>
    <w:rsid w:val="00FD3FB3"/>
    <w:rsid w:val="00FD46EF"/>
    <w:rsid w:val="00FD47ED"/>
    <w:rsid w:val="00FD696C"/>
    <w:rsid w:val="00FD69E1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959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0AC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Char">
    <w:name w:val="Editor's Note Char"/>
    <w:link w:val="EditorsNote"/>
    <w:rsid w:val="008D4FDC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4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F1468E7-48CC-4501-BBA3-D08B2C327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1578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Matteo Fiorani</cp:lastModifiedBy>
  <cp:revision>235</cp:revision>
  <cp:lastPrinted>2008-01-31T06:09:00Z</cp:lastPrinted>
  <dcterms:created xsi:type="dcterms:W3CDTF">2017-02-04T03:01:00Z</dcterms:created>
  <dcterms:modified xsi:type="dcterms:W3CDTF">2017-05-18T16:43:00Z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