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6791" w14:textId="63581B9D" w:rsidR="008C2A6F" w:rsidRDefault="00000000">
      <w:pPr>
        <w:pStyle w:val="LSHeader"/>
      </w:pPr>
      <w:r>
        <w:t>3GPP TSG RAN WG3 Meeting #127</w:t>
      </w:r>
      <w:r>
        <w:tab/>
        <w:t>R3-250031</w:t>
      </w:r>
    </w:p>
    <w:p w14:paraId="4FF5DD6C" w14:textId="77777777" w:rsidR="008C2A6F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263C5778" w14:textId="77777777" w:rsidR="008C2A6F" w:rsidRDefault="008C2A6F">
      <w:pPr>
        <w:spacing w:after="0"/>
      </w:pPr>
    </w:p>
    <w:p w14:paraId="73F46B43" w14:textId="7777777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</w:p>
    <w:p w14:paraId="02C3CCEC" w14:textId="77777777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2C993CA6" w14:textId="77777777" w:rsidR="00B97703" w:rsidRDefault="00B97703">
      <w:pPr>
        <w:rPr>
          <w:rFonts w:ascii="Arial" w:hAnsi="Arial" w:cs="Arial"/>
        </w:rPr>
      </w:pPr>
    </w:p>
    <w:p w14:paraId="0DB867A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766D36C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56DA4F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0313C4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4BE35C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6DA282" w14:textId="77777777" w:rsidR="00B97703" w:rsidRPr="008A53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A53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8A53A0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81255" w:rsidRPr="008A53A0">
        <w:rPr>
          <w:rFonts w:ascii="Arial" w:hAnsi="Arial" w:cs="Arial"/>
          <w:b/>
          <w:sz w:val="22"/>
          <w:szCs w:val="22"/>
          <w:lang w:val="fr-FR"/>
        </w:rPr>
        <w:t>SA5</w:t>
      </w:r>
      <w:bookmarkEnd w:id="5"/>
      <w:bookmarkEnd w:id="6"/>
      <w:bookmarkEnd w:id="7"/>
    </w:p>
    <w:p w14:paraId="45003F7A" w14:textId="77777777" w:rsidR="00B97703" w:rsidRPr="008A53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53A0">
        <w:rPr>
          <w:rFonts w:ascii="Arial" w:hAnsi="Arial" w:cs="Arial"/>
          <w:b/>
          <w:sz w:val="22"/>
          <w:szCs w:val="22"/>
          <w:lang w:val="fr-FR"/>
        </w:rPr>
        <w:t>To:</w:t>
      </w:r>
      <w:r w:rsidRPr="008A53A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181255" w:rsidRPr="008A53A0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bookmarkEnd w:id="8"/>
      <w:bookmarkEnd w:id="9"/>
      <w:bookmarkEnd w:id="10"/>
      <w:r w:rsidR="00410BD9" w:rsidRPr="008A53A0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358FF4AD" w14:textId="77777777" w:rsidR="00B97703" w:rsidRPr="008A53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8A53A0">
        <w:rPr>
          <w:rFonts w:ascii="Arial" w:hAnsi="Arial" w:cs="Arial"/>
          <w:b/>
          <w:sz w:val="22"/>
          <w:szCs w:val="22"/>
          <w:lang w:val="fr-FR"/>
        </w:rPr>
        <w:t>Cc:</w:t>
      </w:r>
      <w:r w:rsidRPr="008A53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81255" w:rsidRPr="008A53A0">
        <w:rPr>
          <w:rFonts w:ascii="Arial" w:hAnsi="Arial" w:cs="Arial"/>
          <w:b/>
          <w:bCs/>
          <w:sz w:val="22"/>
          <w:szCs w:val="22"/>
          <w:lang w:val="fr-FR"/>
        </w:rPr>
        <w:t xml:space="preserve">TSG SA, SA2, SA3, </w:t>
      </w:r>
      <w:r w:rsidR="00410BD9" w:rsidRPr="008A53A0">
        <w:rPr>
          <w:rFonts w:ascii="Arial" w:hAnsi="Arial" w:cs="Arial"/>
          <w:b/>
          <w:bCs/>
          <w:sz w:val="22"/>
          <w:szCs w:val="22"/>
          <w:lang w:val="fr-FR"/>
        </w:rPr>
        <w:t>RAN1, RAN</w:t>
      </w:r>
      <w:r w:rsidR="00181255" w:rsidRPr="008A53A0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11"/>
    <w:bookmarkEnd w:id="12"/>
    <w:p w14:paraId="6EAA6404" w14:textId="77777777" w:rsidR="00B97703" w:rsidRPr="008A53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9CBDF1F" w14:textId="77777777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3D3B70DE" w14:textId="77777777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2C65CE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BDC26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2D907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5B007D0E" w14:textId="77777777" w:rsidR="00B97703" w:rsidRDefault="00B97703">
      <w:pPr>
        <w:rPr>
          <w:rFonts w:ascii="Arial" w:hAnsi="Arial" w:cs="Arial"/>
        </w:rPr>
      </w:pPr>
    </w:p>
    <w:p w14:paraId="3CCA629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355043" w14:textId="77777777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754FB87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62420DB5" w14:textId="77777777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1B14C447" w14:textId="77777777" w:rsidR="00B4490E" w:rsidRPr="00B4490E" w:rsidRDefault="00B4490E" w:rsidP="000F6242">
      <w:pPr>
        <w:rPr>
          <w:lang w:val="en-US" w:eastAsia="zh-CN"/>
        </w:rPr>
      </w:pPr>
    </w:p>
    <w:p w14:paraId="06BAA46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409C6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6BD686B" w14:textId="77777777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B5BCF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4299A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20D1D8C" w14:textId="77777777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4C3325BA" w14:textId="77777777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613B2E4E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BBAE9" w14:textId="77777777" w:rsidR="00AD450A" w:rsidRDefault="00AD450A">
      <w:pPr>
        <w:spacing w:after="0"/>
      </w:pPr>
      <w:r>
        <w:separator/>
      </w:r>
    </w:p>
  </w:endnote>
  <w:endnote w:type="continuationSeparator" w:id="0">
    <w:p w14:paraId="02CBEC2B" w14:textId="77777777" w:rsidR="00AD450A" w:rsidRDefault="00AD45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FE46C" w14:textId="77777777" w:rsidR="00AD450A" w:rsidRDefault="00AD450A">
      <w:pPr>
        <w:spacing w:after="0"/>
      </w:pPr>
      <w:r>
        <w:separator/>
      </w:r>
    </w:p>
  </w:footnote>
  <w:footnote w:type="continuationSeparator" w:id="0">
    <w:p w14:paraId="73103A0A" w14:textId="77777777" w:rsidR="00AD450A" w:rsidRDefault="00AD45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676112091">
    <w:abstractNumId w:val="8"/>
  </w:num>
  <w:num w:numId="2" w16cid:durableId="1360010148">
    <w:abstractNumId w:val="6"/>
  </w:num>
  <w:num w:numId="3" w16cid:durableId="1334990134">
    <w:abstractNumId w:val="4"/>
  </w:num>
  <w:num w:numId="4" w16cid:durableId="371002434">
    <w:abstractNumId w:val="3"/>
  </w:num>
  <w:num w:numId="5" w16cid:durableId="925380086">
    <w:abstractNumId w:val="2"/>
  </w:num>
  <w:num w:numId="6" w16cid:durableId="230045082">
    <w:abstractNumId w:val="1"/>
  </w:num>
  <w:num w:numId="7" w16cid:durableId="1201748783">
    <w:abstractNumId w:val="0"/>
  </w:num>
  <w:num w:numId="8" w16cid:durableId="2136828194">
    <w:abstractNumId w:val="7"/>
  </w:num>
  <w:num w:numId="9" w16cid:durableId="1314214454">
    <w:abstractNumId w:val="5"/>
  </w:num>
  <w:num w:numId="10" w16cid:durableId="21368234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A53A0"/>
    <w:rsid w:val="008C2A6F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D450A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B6A35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63BB6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5</cp:revision>
  <cp:lastPrinted>2002-04-23T07:10:00Z</cp:lastPrinted>
  <dcterms:created xsi:type="dcterms:W3CDTF">2024-11-22T14:06:00Z</dcterms:created>
  <dcterms:modified xsi:type="dcterms:W3CDTF">2024-12-19T21:38:00Z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