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7747B" w14:textId="3C800236" w:rsidR="00AD1D09" w:rsidRDefault="00000000">
      <w:pPr>
        <w:pStyle w:val="LSHeader"/>
      </w:pPr>
      <w:r>
        <w:t>3GPP TSG RAN WG3 Meeting #</w:t>
      </w:r>
      <w:r w:rsidR="00A8216F">
        <w:t>1</w:t>
      </w:r>
      <w:r>
        <w:t>27</w:t>
      </w:r>
      <w:r>
        <w:tab/>
        <w:t>R3-250014</w:t>
      </w:r>
    </w:p>
    <w:p w14:paraId="0CAC5AD8" w14:textId="77777777" w:rsidR="00AD1D09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4B25C0DF" w14:textId="77777777" w:rsidR="00AD1D09" w:rsidRDefault="00AD1D09">
      <w:pPr>
        <w:spacing w:after="0"/>
      </w:pPr>
    </w:p>
    <w:p w14:paraId="026511E4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</w:t>
      </w:r>
      <w:r w:rsidR="003B5097">
        <w:rPr>
          <w:rFonts w:cs="Arial"/>
          <w:noProof w:val="0"/>
          <w:sz w:val="22"/>
          <w:szCs w:val="22"/>
        </w:rPr>
        <w:t>2</w:t>
      </w:r>
      <w:r w:rsidR="00A755E7" w:rsidRPr="00AA0201">
        <w:rPr>
          <w:rFonts w:cs="Arial"/>
          <w:noProof w:val="0"/>
          <w:sz w:val="22"/>
          <w:szCs w:val="22"/>
        </w:rPr>
        <w:t>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0E6D03">
        <w:rPr>
          <w:rFonts w:cs="Arial"/>
          <w:noProof w:val="0"/>
          <w:sz w:val="22"/>
          <w:szCs w:val="22"/>
        </w:rPr>
        <w:t>757</w:t>
      </w:r>
    </w:p>
    <w:p w14:paraId="7A6C1A5C" w14:textId="77777777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3C4705" w14:textId="77777777" w:rsidR="00B97703" w:rsidRDefault="00B97703">
      <w:pPr>
        <w:rPr>
          <w:rFonts w:ascii="Arial" w:hAnsi="Arial" w:cs="Arial"/>
        </w:rPr>
      </w:pPr>
    </w:p>
    <w:p w14:paraId="437D3E24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Reply LS on PWS support for NB-IoT NTN</w:t>
      </w:r>
    </w:p>
    <w:p w14:paraId="36C5D52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5E9000F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55826AA9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0742A83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3B2EA1" w14:textId="77777777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370A">
        <w:rPr>
          <w:rFonts w:ascii="Arial" w:hAnsi="Arial" w:cs="Arial"/>
          <w:b/>
          <w:sz w:val="22"/>
          <w:szCs w:val="22"/>
        </w:rPr>
        <w:t>SA1</w:t>
      </w:r>
    </w:p>
    <w:p w14:paraId="30788D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1BD014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18B76E0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03AE5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 xml:space="preserve">Thierry </w:t>
      </w:r>
      <w:proofErr w:type="spellStart"/>
      <w:r w:rsidR="00781BC4">
        <w:rPr>
          <w:rFonts w:ascii="Arial" w:hAnsi="Arial" w:cs="Arial"/>
          <w:b/>
          <w:bCs/>
          <w:sz w:val="22"/>
          <w:szCs w:val="22"/>
        </w:rPr>
        <w:t>Bérisot</w:t>
      </w:r>
      <w:proofErr w:type="spellEnd"/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38445696" w14:textId="77777777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30BA928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9538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987048" w14:textId="77777777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D855A9">
        <w:rPr>
          <w:rFonts w:ascii="Arial" w:hAnsi="Arial" w:cs="Arial"/>
          <w:bCs/>
        </w:rPr>
        <w:t>TS 22.2</w:t>
      </w:r>
      <w:r w:rsidR="00490416" w:rsidRPr="00D855A9">
        <w:rPr>
          <w:rFonts w:ascii="Arial" w:hAnsi="Arial" w:cs="Arial"/>
          <w:bCs/>
        </w:rPr>
        <w:t>6</w:t>
      </w:r>
      <w:r w:rsidR="00335B36" w:rsidRPr="00D855A9">
        <w:rPr>
          <w:rFonts w:ascii="Arial" w:hAnsi="Arial" w:cs="Arial"/>
          <w:bCs/>
        </w:rPr>
        <w:t>8 CR0085</w:t>
      </w:r>
    </w:p>
    <w:p w14:paraId="2E186FDF" w14:textId="77777777" w:rsidR="00B97703" w:rsidRDefault="00B97703">
      <w:pPr>
        <w:rPr>
          <w:rFonts w:ascii="Arial" w:hAnsi="Arial" w:cs="Arial"/>
        </w:rPr>
      </w:pPr>
    </w:p>
    <w:p w14:paraId="7A888A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422E5E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7CF9C00F" w14:textId="77777777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</w:t>
      </w:r>
      <w:r w:rsidR="00130596">
        <w:t>about the</w:t>
      </w:r>
      <w:r w:rsidR="00E76980">
        <w:t xml:space="preserve"> </w:t>
      </w:r>
      <w:r w:rsidR="00130596">
        <w:t xml:space="preserve">alignment </w:t>
      </w:r>
      <w:r w:rsidR="00335B36">
        <w:t xml:space="preserve">attached </w:t>
      </w:r>
      <w:r w:rsidR="00E76980">
        <w:t>CR</w:t>
      </w:r>
      <w:r w:rsidR="00130596">
        <w:t xml:space="preserve"> related to the topic</w:t>
      </w:r>
    </w:p>
    <w:p w14:paraId="1449FF9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DE9B9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7804E7D8" w14:textId="77777777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6F3F35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6F7BFE3" w14:textId="77777777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4989662B" w14:textId="77777777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37215F6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F97B0" w14:textId="77777777" w:rsidR="002906AF" w:rsidRDefault="002906AF">
      <w:pPr>
        <w:spacing w:after="0"/>
      </w:pPr>
      <w:r>
        <w:separator/>
      </w:r>
    </w:p>
  </w:endnote>
  <w:endnote w:type="continuationSeparator" w:id="0">
    <w:p w14:paraId="267856C8" w14:textId="77777777" w:rsidR="002906AF" w:rsidRDefault="002906AF">
      <w:pPr>
        <w:spacing w:after="0"/>
      </w:pPr>
      <w:r>
        <w:continuationSeparator/>
      </w:r>
    </w:p>
  </w:endnote>
  <w:endnote w:type="continuationNotice" w:id="1">
    <w:p w14:paraId="0A1BB217" w14:textId="77777777" w:rsidR="002906AF" w:rsidRDefault="002906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11F70" w14:textId="77777777" w:rsidR="002906AF" w:rsidRDefault="002906AF">
      <w:pPr>
        <w:spacing w:after="0"/>
      </w:pPr>
      <w:r>
        <w:separator/>
      </w:r>
    </w:p>
  </w:footnote>
  <w:footnote w:type="continuationSeparator" w:id="0">
    <w:p w14:paraId="0D7E5FDC" w14:textId="77777777" w:rsidR="002906AF" w:rsidRDefault="002906AF">
      <w:pPr>
        <w:spacing w:after="0"/>
      </w:pPr>
      <w:r>
        <w:continuationSeparator/>
      </w:r>
    </w:p>
  </w:footnote>
  <w:footnote w:type="continuationNotice" w:id="1">
    <w:p w14:paraId="097079B6" w14:textId="77777777" w:rsidR="002906AF" w:rsidRDefault="002906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55340"/>
    <w:rsid w:val="00072D22"/>
    <w:rsid w:val="0008421D"/>
    <w:rsid w:val="000A4E61"/>
    <w:rsid w:val="000B69F4"/>
    <w:rsid w:val="000C09DC"/>
    <w:rsid w:val="000E6D03"/>
    <w:rsid w:val="000F5536"/>
    <w:rsid w:val="000F6242"/>
    <w:rsid w:val="001078CF"/>
    <w:rsid w:val="00130596"/>
    <w:rsid w:val="00167D7F"/>
    <w:rsid w:val="001B7366"/>
    <w:rsid w:val="00285245"/>
    <w:rsid w:val="002906AF"/>
    <w:rsid w:val="002B657E"/>
    <w:rsid w:val="002F1940"/>
    <w:rsid w:val="00302CE7"/>
    <w:rsid w:val="00317A9E"/>
    <w:rsid w:val="00335B36"/>
    <w:rsid w:val="003370F1"/>
    <w:rsid w:val="003455E2"/>
    <w:rsid w:val="0038281E"/>
    <w:rsid w:val="00383545"/>
    <w:rsid w:val="003B5097"/>
    <w:rsid w:val="003C26F8"/>
    <w:rsid w:val="003D71A8"/>
    <w:rsid w:val="00433500"/>
    <w:rsid w:val="00433F71"/>
    <w:rsid w:val="00440D43"/>
    <w:rsid w:val="00490416"/>
    <w:rsid w:val="00497E3B"/>
    <w:rsid w:val="004E3939"/>
    <w:rsid w:val="004E3E5A"/>
    <w:rsid w:val="00535B01"/>
    <w:rsid w:val="0057370A"/>
    <w:rsid w:val="005B0781"/>
    <w:rsid w:val="005E1B67"/>
    <w:rsid w:val="005F2A1F"/>
    <w:rsid w:val="005F347F"/>
    <w:rsid w:val="006220EF"/>
    <w:rsid w:val="0069160A"/>
    <w:rsid w:val="006B36F4"/>
    <w:rsid w:val="006C2DA8"/>
    <w:rsid w:val="006D6C25"/>
    <w:rsid w:val="006E01F0"/>
    <w:rsid w:val="006E42DB"/>
    <w:rsid w:val="006F20F0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96002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230FA"/>
    <w:rsid w:val="00A47A7F"/>
    <w:rsid w:val="00A755E7"/>
    <w:rsid w:val="00A76BB6"/>
    <w:rsid w:val="00A8216F"/>
    <w:rsid w:val="00AA0201"/>
    <w:rsid w:val="00AD1D09"/>
    <w:rsid w:val="00AE1B16"/>
    <w:rsid w:val="00AE50CF"/>
    <w:rsid w:val="00B42790"/>
    <w:rsid w:val="00B94358"/>
    <w:rsid w:val="00B97703"/>
    <w:rsid w:val="00BD2E46"/>
    <w:rsid w:val="00BD46F5"/>
    <w:rsid w:val="00C90AC0"/>
    <w:rsid w:val="00CE6A75"/>
    <w:rsid w:val="00CE7BB1"/>
    <w:rsid w:val="00CF37EC"/>
    <w:rsid w:val="00CF6087"/>
    <w:rsid w:val="00D00C9A"/>
    <w:rsid w:val="00D3560A"/>
    <w:rsid w:val="00D83373"/>
    <w:rsid w:val="00D855A9"/>
    <w:rsid w:val="00DB1ED2"/>
    <w:rsid w:val="00DC7124"/>
    <w:rsid w:val="00DF6DB1"/>
    <w:rsid w:val="00E61942"/>
    <w:rsid w:val="00E76980"/>
    <w:rsid w:val="00EA3F38"/>
    <w:rsid w:val="00EA7EA0"/>
    <w:rsid w:val="00EC5133"/>
    <w:rsid w:val="00EE44A6"/>
    <w:rsid w:val="00EF4228"/>
    <w:rsid w:val="00F05749"/>
    <w:rsid w:val="00F14243"/>
    <w:rsid w:val="00F248B3"/>
    <w:rsid w:val="00F57822"/>
    <w:rsid w:val="00F7151F"/>
    <w:rsid w:val="00F72F64"/>
    <w:rsid w:val="00F908F3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E63B3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1002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6</cp:revision>
  <cp:lastPrinted>2002-04-23T13:10:00Z</cp:lastPrinted>
  <dcterms:created xsi:type="dcterms:W3CDTF">2024-11-22T20:31:00Z</dcterms:created>
  <dcterms:modified xsi:type="dcterms:W3CDTF">2024-12-19T21:27:00Z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