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R3-251526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6A69B2F6" w14:textId="77777777" w:rsidR="00F10A7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 xml:space="preserve">3GPP TSG-SA5 Meeting #159                  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S5-250680</w:t>
      </w:r>
    </w:p>
    <w:p w14:paraId="74037F40" w14:textId="5413AE16" w:rsidR="00F10A78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Sophia-Antipolis, F</w:t>
      </w:r>
      <w:r w:rsidR="000E0A18">
        <w:rPr>
          <w:b/>
          <w:sz w:val="24"/>
        </w:rPr>
        <w:t>rance</w:t>
      </w:r>
      <w:r>
        <w:rPr>
          <w:b/>
          <w:sz w:val="24"/>
        </w:rPr>
        <w:t>, 17 - 21 February 2025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</w:t>
      </w:r>
    </w:p>
    <w:p w14:paraId="4535AC11" w14:textId="77777777" w:rsidR="00F10A78" w:rsidRDefault="00000000">
      <w:pPr>
        <w:rPr>
          <w:rFonts w:ascii="Arial" w:hAnsi="Arial" w:cs="Arial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3716DEB8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</w:t>
      </w:r>
      <w:r>
        <w:rPr>
          <w:rFonts w:ascii="Arial" w:hAnsi="Arial" w:cs="Arial"/>
          <w:bCs/>
        </w:rPr>
        <w:t xml:space="preserve">eply to </w:t>
      </w:r>
      <w:bookmarkStart w:id="0" w:name="_Hlk188952920"/>
      <w:r>
        <w:rPr>
          <w:rFonts w:ascii="Arial" w:hAnsi="Arial" w:cs="Arial"/>
          <w:bCs/>
        </w:rPr>
        <w:t xml:space="preserve">LS on </w:t>
      </w:r>
      <w:bookmarkEnd w:id="0"/>
      <w:r>
        <w:rPr>
          <w:rFonts w:ascii="Arial" w:hAnsi="Arial" w:cs="Arial" w:hint="eastAsia"/>
          <w:bCs/>
        </w:rPr>
        <w:t>A-IoT Conclusions in SA WG2</w:t>
      </w:r>
    </w:p>
    <w:p w14:paraId="036B0AD2" w14:textId="77777777" w:rsidR="00F10A78" w:rsidRDefault="00000000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S5-25029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 xml:space="preserve"> (</w:t>
      </w:r>
      <w:r>
        <w:rPr>
          <w:rFonts w:ascii="Arial" w:hAnsi="Arial" w:cs="Arial" w:hint="eastAsia"/>
          <w:bCs/>
        </w:rPr>
        <w:t>S2-2413035</w:t>
      </w:r>
      <w:r>
        <w:rPr>
          <w:rFonts w:ascii="Arial" w:hAnsi="Arial" w:cs="Arial"/>
          <w:bCs/>
        </w:rPr>
        <w:t xml:space="preserve">: LS on </w:t>
      </w:r>
      <w:r>
        <w:rPr>
          <w:rFonts w:ascii="Arial" w:hAnsi="Arial" w:cs="Arial" w:hint="eastAsia"/>
          <w:bCs/>
        </w:rPr>
        <w:t>A-IoT Conclusions in SA WG2</w:t>
      </w:r>
      <w:r>
        <w:rPr>
          <w:rFonts w:ascii="Arial" w:hAnsi="Arial" w:cs="Arial"/>
          <w:bCs/>
        </w:rPr>
        <w:t>)</w:t>
      </w:r>
    </w:p>
    <w:p w14:paraId="3C8AC2D3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3GPP Rel-19</w:t>
      </w:r>
    </w:p>
    <w:p w14:paraId="3260FCC2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4DCD6BBA" w14:textId="77777777" w:rsidR="00F10A78" w:rsidRDefault="00F10A7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AAA2D3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color w:val="FF0000"/>
          <w:lang w:val="fr-FR"/>
        </w:rPr>
        <w:tab/>
      </w:r>
      <w:r>
        <w:rPr>
          <w:rFonts w:ascii="Arial" w:hAnsi="Arial" w:cs="Arial"/>
          <w:bCs/>
          <w:lang w:val="fr-FR"/>
        </w:rPr>
        <w:t>3GPP SA5</w:t>
      </w:r>
    </w:p>
    <w:p w14:paraId="193553D8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3GPP SA2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2DDE3B1E" w14:textId="77777777" w:rsidR="00F10A78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3GPP SA</w:t>
      </w:r>
      <w:r>
        <w:rPr>
          <w:rFonts w:ascii="Arial" w:hAnsi="Arial" w:cs="Arial" w:hint="eastAsia"/>
          <w:bCs/>
          <w:lang w:val="en-US" w:eastAsia="zh-CN"/>
        </w:rPr>
        <w:t>, RAN</w:t>
      </w:r>
    </w:p>
    <w:p w14:paraId="418EC9D6" w14:textId="77777777" w:rsidR="00F10A78" w:rsidRDefault="00F10A7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1EBB7" w14:textId="77777777" w:rsidR="00F10A78" w:rsidRDefault="00000000">
      <w:pPr>
        <w:tabs>
          <w:tab w:val="left" w:pos="2268"/>
        </w:tabs>
        <w:spacing w:after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fr-FR"/>
        </w:rPr>
        <w:t>Contact Person:</w:t>
      </w:r>
    </w:p>
    <w:p w14:paraId="7F1C7E34" w14:textId="77777777" w:rsidR="00F10A78" w:rsidRDefault="00000000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Zhen Xing</w:t>
      </w:r>
      <w:r>
        <w:rPr>
          <w:rFonts w:ascii="Arial" w:hAnsi="Arial" w:cs="Arial"/>
          <w:bCs/>
        </w:rPr>
        <w:tab/>
      </w:r>
    </w:p>
    <w:p w14:paraId="03228FF9" w14:textId="77777777" w:rsidR="00F10A78" w:rsidRDefault="0000000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xingz12@chinaunicom.cn</w:t>
      </w:r>
    </w:p>
    <w:p w14:paraId="5FF9F954" w14:textId="77777777" w:rsidR="00F10A78" w:rsidRDefault="00F10A78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13DEFC5D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6C843507" w14:textId="77777777" w:rsidR="00F10A78" w:rsidRDefault="00000000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6F3450E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5DACF922" w14:textId="77777777" w:rsidR="00F10A7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FDE7F64" w14:textId="77777777" w:rsidR="00F10A78" w:rsidRDefault="00F10A78">
      <w:pPr>
        <w:pBdr>
          <w:bottom w:val="single" w:sz="4" w:space="1" w:color="auto"/>
        </w:pBdr>
        <w:rPr>
          <w:rFonts w:ascii="Arial" w:hAnsi="Arial" w:cs="Arial"/>
        </w:rPr>
      </w:pPr>
    </w:p>
    <w:p w14:paraId="25CA0AB4" w14:textId="77777777" w:rsidR="00F10A78" w:rsidRDefault="00F10A78">
      <w:pPr>
        <w:rPr>
          <w:rFonts w:ascii="Arial" w:hAnsi="Arial" w:cs="Arial"/>
        </w:rPr>
      </w:pPr>
    </w:p>
    <w:p w14:paraId="53095A08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CFB90D" w14:textId="77777777" w:rsidR="00F10A78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thanks SA2 for providing the summary of overall progress on Ambient IoT.</w:t>
      </w:r>
    </w:p>
    <w:p w14:paraId="43FB00E3" w14:textId="77777777" w:rsidR="00F10A78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would also like to inform the corresponding work plan to SA2 and RAN3.</w:t>
      </w:r>
    </w:p>
    <w:p w14:paraId="0F5DE427" w14:textId="77777777" w:rsidR="00F10A78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Rel-19, SA5 will develop OAM and charging support for the Ambient IoT feature, especially focusing on configuration management</w:t>
      </w:r>
      <w:r>
        <w:rPr>
          <w:rFonts w:ascii="Arial" w:hAnsi="Arial" w:cs="Arial"/>
          <w:lang w:val="en-US" w:eastAsia="zh-CN"/>
        </w:rPr>
        <w:t xml:space="preserve"> and charging for AIoT service API exposure</w:t>
      </w:r>
      <w:r>
        <w:rPr>
          <w:rFonts w:ascii="Arial" w:hAnsi="Arial" w:cs="Arial" w:hint="eastAsia"/>
          <w:lang w:val="en-US" w:eastAsia="zh-CN"/>
        </w:rPr>
        <w:t xml:space="preserve"> to align with the architecture definitions established by SA2 and RAN3.</w:t>
      </w:r>
    </w:p>
    <w:p w14:paraId="20065DEC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4DF197" w14:textId="77777777" w:rsidR="00F10A78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u w:val="single"/>
        </w:rPr>
        <w:t>To SA2</w:t>
      </w:r>
      <w:r>
        <w:rPr>
          <w:rFonts w:ascii="Arial" w:hAnsi="Arial" w:cs="Arial" w:hint="eastAsia"/>
          <w:u w:val="single"/>
          <w:lang w:val="en-US" w:eastAsia="zh-CN"/>
        </w:rPr>
        <w:t>, RAN3</w:t>
      </w:r>
      <w:r>
        <w:rPr>
          <w:rFonts w:ascii="Arial" w:hAnsi="Arial" w:cs="Arial"/>
        </w:rPr>
        <w:t xml:space="preserve">: SA5 kindly </w:t>
      </w:r>
      <w:r>
        <w:rPr>
          <w:rFonts w:ascii="Arial" w:hAnsi="Arial" w:cs="Arial" w:hint="eastAsia"/>
          <w:lang w:val="en-US" w:eastAsia="zh-CN"/>
        </w:rPr>
        <w:t>requests SA2 and RAN3 to promptly inform SA5 if any specific OAM requirements emerge that need to be addressed</w:t>
      </w:r>
      <w:r>
        <w:rPr>
          <w:rFonts w:ascii="Arial" w:hAnsi="Arial" w:cs="Arial"/>
        </w:rPr>
        <w:t>.</w:t>
      </w:r>
    </w:p>
    <w:p w14:paraId="5C39F2F0" w14:textId="77777777" w:rsidR="00F10A78" w:rsidRDefault="00F10A78">
      <w:pPr>
        <w:spacing w:after="120"/>
        <w:ind w:left="993" w:hanging="993"/>
        <w:rPr>
          <w:rFonts w:ascii="Arial" w:hAnsi="Arial" w:cs="Arial"/>
        </w:rPr>
      </w:pPr>
    </w:p>
    <w:p w14:paraId="3629CD29" w14:textId="77777777" w:rsidR="00F10A7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7CB06DEA" w14:textId="77777777" w:rsidR="00F10A7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SA5#160</w:t>
      </w:r>
      <w:r>
        <w:rPr>
          <w:rFonts w:ascii="Arial" w:hAnsi="Arial" w:cs="Arial"/>
          <w:bCs/>
          <w:lang w:val="en-US"/>
        </w:rPr>
        <w:tab/>
        <w:t>Apr. 7 – 11, 2025</w:t>
      </w:r>
      <w:r>
        <w:rPr>
          <w:rFonts w:ascii="Arial" w:hAnsi="Arial" w:cs="Arial"/>
          <w:bCs/>
          <w:lang w:val="en-US"/>
        </w:rPr>
        <w:tab/>
        <w:t>Goteborg, Sweden</w:t>
      </w:r>
    </w:p>
    <w:p w14:paraId="1775A9EA" w14:textId="77777777" w:rsidR="00F10A78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SA5#161</w:t>
      </w:r>
      <w:r>
        <w:rPr>
          <w:rFonts w:ascii="Arial" w:hAnsi="Arial" w:cs="Arial"/>
          <w:bCs/>
          <w:lang w:val="en-US"/>
        </w:rPr>
        <w:tab/>
        <w:t>May 19 - 23, 2025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18042BE2" w14:textId="77777777" w:rsidR="00F10A78" w:rsidRDefault="00F10A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F10A7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F0F1" w14:textId="77777777" w:rsidR="00443A69" w:rsidRDefault="00443A69">
      <w:pPr>
        <w:spacing w:after="0"/>
      </w:pPr>
      <w:r>
        <w:separator/>
      </w:r>
    </w:p>
  </w:endnote>
  <w:endnote w:type="continuationSeparator" w:id="0">
    <w:p w14:paraId="5E60C41F" w14:textId="77777777" w:rsidR="00443A69" w:rsidRDefault="00443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51AB" w14:textId="77777777" w:rsidR="00443A69" w:rsidRDefault="00443A69">
      <w:pPr>
        <w:spacing w:after="0"/>
      </w:pPr>
      <w:r>
        <w:separator/>
      </w:r>
    </w:p>
  </w:footnote>
  <w:footnote w:type="continuationSeparator" w:id="0">
    <w:p w14:paraId="30E618E7" w14:textId="77777777" w:rsidR="00443A69" w:rsidRDefault="00443A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Q0MbA0MDc0MLY0NTNX0lEKTi0uzszPAykwqgUAQ7m73SwAAAA="/>
  </w:docVars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26407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D6500"/>
    <w:rsid w:val="000E0A18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672F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7B3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2298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E735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004"/>
    <w:rsid w:val="004314DB"/>
    <w:rsid w:val="00434C91"/>
    <w:rsid w:val="00440414"/>
    <w:rsid w:val="0044368C"/>
    <w:rsid w:val="00443A69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0B90"/>
    <w:rsid w:val="004A1458"/>
    <w:rsid w:val="004A1FE8"/>
    <w:rsid w:val="004A2E32"/>
    <w:rsid w:val="004A4DDC"/>
    <w:rsid w:val="004A6CD7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DDA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354E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E3BE2"/>
    <w:rsid w:val="005F3591"/>
    <w:rsid w:val="005F64FD"/>
    <w:rsid w:val="00602390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15278"/>
    <w:rsid w:val="007320C9"/>
    <w:rsid w:val="00733B9A"/>
    <w:rsid w:val="00734B12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5369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5F64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3858"/>
    <w:rsid w:val="008C4A05"/>
    <w:rsid w:val="008C5A40"/>
    <w:rsid w:val="008C681A"/>
    <w:rsid w:val="008D0894"/>
    <w:rsid w:val="008D14A7"/>
    <w:rsid w:val="008D197A"/>
    <w:rsid w:val="008D3970"/>
    <w:rsid w:val="008E0070"/>
    <w:rsid w:val="008E374C"/>
    <w:rsid w:val="008E38F4"/>
    <w:rsid w:val="008F238B"/>
    <w:rsid w:val="008F5F33"/>
    <w:rsid w:val="00902FC4"/>
    <w:rsid w:val="009052C1"/>
    <w:rsid w:val="0090679C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1C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645F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94B"/>
    <w:rsid w:val="00A15C7F"/>
    <w:rsid w:val="00A16974"/>
    <w:rsid w:val="00A17445"/>
    <w:rsid w:val="00A20088"/>
    <w:rsid w:val="00A227E8"/>
    <w:rsid w:val="00A24087"/>
    <w:rsid w:val="00A3073D"/>
    <w:rsid w:val="00A3132E"/>
    <w:rsid w:val="00A35212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5552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A6DBA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544AA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4C09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7AFE"/>
    <w:rsid w:val="00D81FFB"/>
    <w:rsid w:val="00D83667"/>
    <w:rsid w:val="00D84B50"/>
    <w:rsid w:val="00D8512E"/>
    <w:rsid w:val="00D90F85"/>
    <w:rsid w:val="00D97985"/>
    <w:rsid w:val="00D97D7E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72D71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0A78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2C5B"/>
    <w:rsid w:val="00F83E75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E7447"/>
    <w:rsid w:val="00FF1B1F"/>
    <w:rsid w:val="00FF21BD"/>
    <w:rsid w:val="00FF44FD"/>
    <w:rsid w:val="00FF7006"/>
    <w:rsid w:val="01336443"/>
    <w:rsid w:val="0DF2078D"/>
    <w:rsid w:val="1AC55CD5"/>
    <w:rsid w:val="1FDD095D"/>
    <w:rsid w:val="35886CDE"/>
    <w:rsid w:val="4762323B"/>
    <w:rsid w:val="531967F9"/>
    <w:rsid w:val="6B49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DD3858"/>
  <w15:docId w15:val="{86A0FD18-DA79-4301-B55F-E695F03A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zh-CN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F83E75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EB3A2-65A5-4954-A9F1-05E588D1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>3GPP Support Team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r1</cp:lastModifiedBy>
  <cp:revision>3</cp:revision>
  <cp:lastPrinted>2411-12-31T15:59:00Z</cp:lastPrinted>
  <dcterms:created xsi:type="dcterms:W3CDTF">2025-02-20T17:47:00Z</dcterms:created>
  <dcterms:modified xsi:type="dcterms:W3CDTF">2025-02-21T10:23:00Z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KSOProductBuildVer">
    <vt:lpwstr>2052-11.8.2.12085</vt:lpwstr>
  </property>
  <property fmtid="{D5CDD505-2E9C-101B-9397-08002B2CF9AE}" pid="7" name="ICV">
    <vt:lpwstr>784878D62649459EBACF8BF5084A19A5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1739781079</vt:lpwstr>
  </property>
</Properties>
</file>