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59113F08" w:rsidR="00226BEB" w:rsidRPr="004D0133"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4D0133">
        <w:rPr>
          <w:rFonts w:eastAsia="Times New Roman"/>
          <w:b/>
          <w:sz w:val="24"/>
          <w:lang w:val="en-US" w:eastAsia="zh-CN"/>
        </w:rPr>
        <w:t xml:space="preserve">3GPP TSG-RAN WG3 </w:t>
      </w:r>
      <w:r w:rsidR="00176691" w:rsidRPr="004D0133">
        <w:rPr>
          <w:rFonts w:eastAsia="Times New Roman"/>
          <w:b/>
          <w:sz w:val="24"/>
          <w:lang w:val="en-US" w:eastAsia="zh-CN"/>
        </w:rPr>
        <w:t>#12</w:t>
      </w:r>
      <w:r w:rsidR="00F9372C">
        <w:rPr>
          <w:rFonts w:eastAsia="Times New Roman"/>
          <w:b/>
          <w:sz w:val="24"/>
          <w:lang w:val="en-US" w:eastAsia="zh-CN"/>
        </w:rPr>
        <w:t>6</w:t>
      </w:r>
      <w:r w:rsidRPr="004D0133">
        <w:rPr>
          <w:rFonts w:eastAsia="Times New Roman"/>
          <w:b/>
          <w:sz w:val="24"/>
          <w:lang w:val="en-US" w:eastAsia="zh-CN"/>
        </w:rPr>
        <w:tab/>
      </w:r>
      <w:r w:rsidR="00086D2A" w:rsidRPr="00086D2A">
        <w:rPr>
          <w:rFonts w:eastAsia="Times New Roman"/>
          <w:b/>
          <w:sz w:val="24"/>
          <w:szCs w:val="24"/>
          <w:lang w:val="en-US" w:eastAsia="zh-CN"/>
        </w:rPr>
        <w:t>R3-247559</w:t>
      </w:r>
    </w:p>
    <w:p w14:paraId="11C3D470" w14:textId="50F0BED0" w:rsidR="001431E8" w:rsidRPr="004D0133" w:rsidRDefault="004A226D" w:rsidP="00226BEB">
      <w:pPr>
        <w:overflowPunct/>
        <w:autoSpaceDE/>
        <w:autoSpaceDN/>
        <w:adjustRightInd/>
        <w:spacing w:after="120"/>
        <w:textAlignment w:val="auto"/>
        <w:outlineLvl w:val="0"/>
        <w:rPr>
          <w:rFonts w:eastAsia="Times New Roman"/>
          <w:b/>
          <w:noProof/>
          <w:sz w:val="24"/>
          <w:lang w:val="en-US" w:eastAsia="ko-KR"/>
        </w:rPr>
      </w:pPr>
      <w:r w:rsidRPr="004A226D">
        <w:rPr>
          <w:rFonts w:eastAsia="Times New Roman"/>
          <w:b/>
          <w:sz w:val="24"/>
          <w:lang w:val="en-US" w:eastAsia="zh-CN"/>
        </w:rPr>
        <w:t>Orlando</w:t>
      </w:r>
      <w:r w:rsidR="00AC5C6C" w:rsidRPr="004D0133">
        <w:rPr>
          <w:rFonts w:eastAsia="Times New Roman"/>
          <w:b/>
          <w:sz w:val="24"/>
          <w:lang w:val="en-US" w:eastAsia="zh-CN"/>
        </w:rPr>
        <w:t xml:space="preserve">, </w:t>
      </w:r>
      <w:r>
        <w:rPr>
          <w:rFonts w:eastAsia="Times New Roman"/>
          <w:b/>
          <w:sz w:val="24"/>
          <w:lang w:val="en-US" w:eastAsia="zh-CN"/>
        </w:rPr>
        <w:t>U</w:t>
      </w:r>
      <w:r w:rsidR="00C64B32">
        <w:rPr>
          <w:rFonts w:eastAsia="Times New Roman"/>
          <w:b/>
          <w:sz w:val="24"/>
          <w:lang w:val="en-US" w:eastAsia="zh-CN"/>
        </w:rPr>
        <w:t>.</w:t>
      </w:r>
      <w:r>
        <w:rPr>
          <w:rFonts w:eastAsia="Times New Roman"/>
          <w:b/>
          <w:sz w:val="24"/>
          <w:lang w:val="en-US" w:eastAsia="zh-CN"/>
        </w:rPr>
        <w:t>S</w:t>
      </w:r>
      <w:r w:rsidR="00C64B32">
        <w:rPr>
          <w:rFonts w:eastAsia="Times New Roman"/>
          <w:b/>
          <w:sz w:val="24"/>
          <w:lang w:val="en-US" w:eastAsia="zh-CN"/>
        </w:rPr>
        <w:t>.</w:t>
      </w:r>
      <w:r>
        <w:rPr>
          <w:rFonts w:eastAsia="Times New Roman"/>
          <w:b/>
          <w:sz w:val="24"/>
          <w:lang w:val="en-US" w:eastAsia="zh-CN"/>
        </w:rPr>
        <w:t>A</w:t>
      </w:r>
      <w:r w:rsidR="00C64B32">
        <w:rPr>
          <w:rFonts w:eastAsia="Times New Roman"/>
          <w:b/>
          <w:sz w:val="24"/>
          <w:lang w:val="en-US" w:eastAsia="zh-CN"/>
        </w:rPr>
        <w:t>.</w:t>
      </w:r>
      <w:r w:rsidR="00AC5C6C" w:rsidRPr="004D0133">
        <w:rPr>
          <w:rFonts w:eastAsia="Times New Roman"/>
          <w:b/>
          <w:sz w:val="24"/>
          <w:lang w:val="en-US" w:eastAsia="zh-CN"/>
        </w:rPr>
        <w:t>, 1</w:t>
      </w:r>
      <w:r w:rsidR="00CE226D">
        <w:rPr>
          <w:rFonts w:eastAsia="Times New Roman"/>
          <w:b/>
          <w:sz w:val="24"/>
          <w:lang w:val="en-US" w:eastAsia="zh-CN"/>
        </w:rPr>
        <w:t>8</w:t>
      </w:r>
      <w:r w:rsidR="00AC5C6C" w:rsidRPr="004D0133">
        <w:rPr>
          <w:rFonts w:eastAsia="Times New Roman"/>
          <w:b/>
          <w:sz w:val="24"/>
          <w:vertAlign w:val="superscript"/>
          <w:lang w:val="en-US" w:eastAsia="zh-CN"/>
        </w:rPr>
        <w:t>th</w:t>
      </w:r>
      <w:r w:rsidR="003457BA" w:rsidRPr="004D0133">
        <w:rPr>
          <w:rFonts w:eastAsia="Times New Roman"/>
          <w:b/>
          <w:sz w:val="24"/>
          <w:lang w:val="en-US" w:eastAsia="zh-CN"/>
        </w:rPr>
        <w:t>-</w:t>
      </w:r>
      <w:r w:rsidR="00CE226D">
        <w:rPr>
          <w:rFonts w:eastAsia="Times New Roman"/>
          <w:b/>
          <w:sz w:val="24"/>
          <w:lang w:val="en-US" w:eastAsia="zh-CN"/>
        </w:rPr>
        <w:t>22</w:t>
      </w:r>
      <w:r w:rsidR="00CE226D">
        <w:rPr>
          <w:rFonts w:eastAsia="Times New Roman"/>
          <w:b/>
          <w:sz w:val="24"/>
          <w:vertAlign w:val="superscript"/>
          <w:lang w:val="en-US" w:eastAsia="zh-CN"/>
        </w:rPr>
        <w:t>nd</w:t>
      </w:r>
      <w:r w:rsidR="003457BA" w:rsidRPr="004D0133">
        <w:rPr>
          <w:rFonts w:eastAsia="Times New Roman"/>
          <w:b/>
          <w:sz w:val="24"/>
          <w:lang w:val="en-US" w:eastAsia="zh-CN"/>
        </w:rPr>
        <w:t xml:space="preserve"> </w:t>
      </w:r>
      <w:r w:rsidR="00CE226D">
        <w:rPr>
          <w:rFonts w:eastAsia="Times New Roman"/>
          <w:b/>
          <w:sz w:val="24"/>
          <w:lang w:val="en-US" w:eastAsia="zh-CN"/>
        </w:rPr>
        <w:t>November</w:t>
      </w:r>
      <w:r w:rsidR="00AC5C6C" w:rsidRPr="004D0133">
        <w:rPr>
          <w:rFonts w:eastAsia="Times New Roman"/>
          <w:b/>
          <w:sz w:val="24"/>
          <w:lang w:val="en-US" w:eastAsia="zh-CN"/>
        </w:rPr>
        <w:t xml:space="preserve"> 2024</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7B321CB1"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17.3</w:t>
      </w:r>
    </w:p>
    <w:p w14:paraId="4DEED8AA" w14:textId="306D45E4" w:rsidR="008C49E9" w:rsidRPr="004D0133" w:rsidRDefault="008C49E9" w:rsidP="008C49E9">
      <w:pPr>
        <w:tabs>
          <w:tab w:val="left" w:pos="1985"/>
        </w:tabs>
        <w:rPr>
          <w:b/>
          <w:bCs/>
          <w:sz w:val="24"/>
          <w:lang w:val="en-US" w:eastAsia="ja-JP"/>
        </w:rPr>
      </w:pPr>
      <w:r w:rsidRPr="004D0133">
        <w:rPr>
          <w:b/>
          <w:bCs/>
          <w:sz w:val="24"/>
          <w:lang w:val="en-US"/>
        </w:rPr>
        <w:t>Source:</w:t>
      </w:r>
      <w:r w:rsidRPr="004D0133">
        <w:rPr>
          <w:b/>
          <w:bCs/>
          <w:sz w:val="24"/>
          <w:lang w:val="en-US"/>
        </w:rPr>
        <w:tab/>
        <w:t>Ericsson</w:t>
      </w:r>
      <w:r w:rsidR="0062505E">
        <w:rPr>
          <w:b/>
          <w:bCs/>
          <w:sz w:val="24"/>
          <w:lang w:val="en-US"/>
        </w:rPr>
        <w:t xml:space="preserve">, </w:t>
      </w:r>
      <w:r w:rsidR="0062505E" w:rsidRPr="0062505E">
        <w:rPr>
          <w:b/>
          <w:bCs/>
          <w:sz w:val="24"/>
          <w:lang w:val="en-US"/>
        </w:rPr>
        <w:t>Deutsche Telekom</w:t>
      </w:r>
      <w:r w:rsidR="00CB2641">
        <w:rPr>
          <w:b/>
          <w:bCs/>
          <w:sz w:val="24"/>
          <w:lang w:val="en-US"/>
        </w:rPr>
        <w:t>, China Unicom</w:t>
      </w:r>
    </w:p>
    <w:p w14:paraId="21A37CED" w14:textId="31CF949B" w:rsidR="00E223D3" w:rsidRPr="004D0133" w:rsidRDefault="009636BD" w:rsidP="009636BD">
      <w:pPr>
        <w:ind w:left="1985" w:hanging="1985"/>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proofErr w:type="spellStart"/>
      <w:r w:rsidR="003F29C0" w:rsidRPr="004D0133">
        <w:rPr>
          <w:rFonts w:eastAsia="Times New Roman"/>
          <w:b/>
          <w:sz w:val="24"/>
          <w:szCs w:val="24"/>
          <w:lang w:val="en-US" w:eastAsia="zh-CN"/>
        </w:rPr>
        <w:t>Xn</w:t>
      </w:r>
      <w:proofErr w:type="spellEnd"/>
      <w:r w:rsidR="003F29C0" w:rsidRPr="004D0133">
        <w:rPr>
          <w:rFonts w:eastAsia="Times New Roman"/>
          <w:b/>
          <w:sz w:val="24"/>
          <w:szCs w:val="24"/>
          <w:lang w:val="en-US" w:eastAsia="zh-CN"/>
        </w:rPr>
        <w:t xml:space="preserve"> impact of On-demand SIB1 for UEs in idle/inactive mode</w:t>
      </w:r>
      <w:r w:rsidR="003F29C0" w:rsidRPr="004D0133" w:rsidDel="003F29C0">
        <w:rPr>
          <w:rFonts w:eastAsia="Times New Roman"/>
          <w:b/>
          <w:sz w:val="24"/>
          <w:szCs w:val="24"/>
          <w:lang w:val="en-US" w:eastAsia="zh-CN"/>
        </w:rPr>
        <w:t xml:space="preserve"> </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46BECFE3" w14:textId="135A5FB8" w:rsidR="006E5ECE" w:rsidRPr="004D0133" w:rsidRDefault="006E5ECE" w:rsidP="006E5ECE">
      <w:pPr>
        <w:pStyle w:val="Heading1"/>
        <w:ind w:left="0" w:firstLine="0"/>
        <w:rPr>
          <w:lang w:val="en-US"/>
        </w:rPr>
      </w:pPr>
      <w:r w:rsidRPr="004D0133">
        <w:rPr>
          <w:lang w:val="en-US" w:eastAsia="zh-CN"/>
        </w:rPr>
        <w:t>1</w:t>
      </w:r>
      <w:r w:rsidRPr="004D0133">
        <w:rPr>
          <w:lang w:val="en-US" w:eastAsia="zh-CN"/>
        </w:rPr>
        <w:tab/>
        <w:t>Background</w:t>
      </w:r>
    </w:p>
    <w:p w14:paraId="679EC56E" w14:textId="4DEC96EE" w:rsidR="004D6592" w:rsidRPr="004D0133" w:rsidRDefault="004D6592" w:rsidP="003364A7">
      <w:pPr>
        <w:rPr>
          <w:lang w:val="en-US" w:eastAsia="zh-CN"/>
        </w:rPr>
      </w:pPr>
      <w:r w:rsidRPr="004D0133">
        <w:rPr>
          <w:lang w:val="en-US" w:eastAsia="zh-CN"/>
        </w:rPr>
        <w:t>A</w:t>
      </w:r>
      <w:r w:rsidR="00C850AB" w:rsidRPr="004D0133">
        <w:rPr>
          <w:lang w:val="en-US" w:eastAsia="zh-CN"/>
        </w:rPr>
        <w:t xml:space="preserve"> </w:t>
      </w:r>
      <w:r w:rsidR="0084268B" w:rsidRPr="004D0133">
        <w:rPr>
          <w:lang w:val="en-US" w:eastAsia="zh-CN"/>
        </w:rPr>
        <w:t>w</w:t>
      </w:r>
      <w:r w:rsidR="00C850AB" w:rsidRPr="004D0133">
        <w:rPr>
          <w:lang w:val="en-US" w:eastAsia="zh-CN"/>
        </w:rPr>
        <w:t xml:space="preserve">ork </w:t>
      </w:r>
      <w:r w:rsidR="0084268B" w:rsidRPr="004D0133">
        <w:rPr>
          <w:lang w:val="en-US" w:eastAsia="zh-CN"/>
        </w:rPr>
        <w:t>i</w:t>
      </w:r>
      <w:r w:rsidR="00C850AB" w:rsidRPr="004D0133">
        <w:rPr>
          <w:lang w:val="en-US" w:eastAsia="zh-CN"/>
        </w:rPr>
        <w:t>tem</w:t>
      </w:r>
      <w:r w:rsidR="00F5045A" w:rsidRPr="004D0133">
        <w:rPr>
          <w:lang w:val="en-US" w:eastAsia="zh-CN"/>
        </w:rPr>
        <w:t xml:space="preserve"> on</w:t>
      </w:r>
      <w:r w:rsidR="00C850AB" w:rsidRPr="004D0133">
        <w:rPr>
          <w:lang w:val="en-US" w:eastAsia="zh-CN"/>
        </w:rPr>
        <w:t xml:space="preserve"> </w:t>
      </w:r>
      <w:r w:rsidR="00AD3B45" w:rsidRPr="004D0133">
        <w:rPr>
          <w:lang w:val="en-US" w:eastAsia="zh-CN"/>
        </w:rPr>
        <w:t>“</w:t>
      </w:r>
      <w:r w:rsidR="003364A7" w:rsidRPr="004D0133">
        <w:rPr>
          <w:lang w:val="en-US" w:eastAsia="zh-CN"/>
        </w:rPr>
        <w:t>Enhancements of network energy savings for NR</w:t>
      </w:r>
      <w:r w:rsidR="00AD3B45" w:rsidRPr="004D0133">
        <w:rPr>
          <w:lang w:val="en-US" w:eastAsia="zh-CN"/>
        </w:rPr>
        <w:t>”</w:t>
      </w:r>
      <w:r w:rsidR="00176691" w:rsidRPr="004D0133">
        <w:rPr>
          <w:lang w:val="en-US" w:eastAsia="zh-CN"/>
        </w:rPr>
        <w:t xml:space="preserve"> </w:t>
      </w:r>
      <w:r w:rsidR="003364A7" w:rsidRPr="004D0133">
        <w:rPr>
          <w:lang w:val="en-US" w:eastAsia="zh-CN"/>
        </w:rPr>
        <w:t>was</w:t>
      </w:r>
      <w:r w:rsidR="00C850AB" w:rsidRPr="004D0133">
        <w:rPr>
          <w:lang w:val="en-US" w:eastAsia="zh-CN"/>
        </w:rPr>
        <w:t xml:space="preserve"> </w:t>
      </w:r>
      <w:r w:rsidR="00AD3B45" w:rsidRPr="004D0133">
        <w:rPr>
          <w:lang w:val="en-US" w:eastAsia="zh-CN"/>
        </w:rPr>
        <w:t>agreed</w:t>
      </w:r>
      <w:r w:rsidR="004A1644" w:rsidRPr="004D0133">
        <w:rPr>
          <w:lang w:val="en-US" w:eastAsia="zh-CN"/>
        </w:rPr>
        <w:t xml:space="preserve"> in</w:t>
      </w:r>
      <w:r w:rsidR="00131DD5" w:rsidRPr="004D0133">
        <w:rPr>
          <w:lang w:val="en-US" w:eastAsia="zh-CN"/>
        </w:rPr>
        <w:t xml:space="preserve"> [1]</w:t>
      </w:r>
      <w:r w:rsidR="00733E4F" w:rsidRPr="004D0133">
        <w:rPr>
          <w:lang w:val="en-US" w:eastAsia="zh-CN"/>
        </w:rPr>
        <w:t>.</w:t>
      </w:r>
      <w:r w:rsidR="00620855" w:rsidRPr="004D0133">
        <w:rPr>
          <w:lang w:val="en-US" w:eastAsia="zh-CN"/>
        </w:rPr>
        <w:t xml:space="preserve"> The Work Item Description (WID) was revised in [2]. According to the revised </w:t>
      </w:r>
      <w:r w:rsidR="0084268B" w:rsidRPr="004D0133">
        <w:rPr>
          <w:lang w:val="en-US" w:eastAsia="zh-CN"/>
        </w:rPr>
        <w:t>WID</w:t>
      </w:r>
      <w:r w:rsidR="0084268B" w:rsidRPr="004D0133">
        <w:rPr>
          <w:bCs/>
          <w:lang w:val="en-US"/>
        </w:rPr>
        <w:t>, t</w:t>
      </w:r>
      <w:r w:rsidRPr="004D0133">
        <w:rPr>
          <w:bCs/>
          <w:lang w:val="en-US"/>
        </w:rPr>
        <w:t>he objectives of the work item are the following:</w:t>
      </w:r>
    </w:p>
    <w:p w14:paraId="47A13DB2" w14:textId="5108F09D" w:rsidR="00CF28DB" w:rsidRPr="004D0133" w:rsidRDefault="00CF28DB" w:rsidP="00733E4F">
      <w:pPr>
        <w:rPr>
          <w:lang w:val="en-US"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rsidRPr="004D0133" w14:paraId="176BBBCF" w14:textId="77777777" w:rsidTr="00EB643B">
        <w:tc>
          <w:tcPr>
            <w:tcW w:w="9629" w:type="dxa"/>
            <w:vAlign w:val="center"/>
          </w:tcPr>
          <w:p w14:paraId="6515C7CE" w14:textId="77777777" w:rsidR="00A31C64" w:rsidRPr="004D0133" w:rsidRDefault="00A31C64" w:rsidP="00E20282">
            <w:pPr>
              <w:numPr>
                <w:ilvl w:val="0"/>
                <w:numId w:val="44"/>
              </w:numPr>
              <w:overflowPunct/>
              <w:autoSpaceDE/>
              <w:autoSpaceDN/>
              <w:adjustRightInd/>
              <w:spacing w:after="0" w:line="256" w:lineRule="auto"/>
              <w:textAlignment w:val="auto"/>
              <w:rPr>
                <w:bCs/>
                <w:lang w:val="en-US" w:eastAsia="zh-CN"/>
              </w:rPr>
            </w:pPr>
            <w:r w:rsidRPr="004D0133">
              <w:rPr>
                <w:bCs/>
                <w:lang w:val="en-US" w:eastAsia="zh-CN"/>
              </w:rPr>
              <w:t>Specify procedures</w:t>
            </w:r>
            <w:r w:rsidRPr="004D0133">
              <w:rPr>
                <w:lang w:val="en-US"/>
              </w:rPr>
              <w:t xml:space="preserve"> and signaling method(s) to support </w:t>
            </w:r>
            <w:r w:rsidRPr="004D0133">
              <w:rPr>
                <w:bCs/>
                <w:lang w:val="en-US" w:eastAsia="zh-CN"/>
              </w:rPr>
              <w:t xml:space="preserve">on-demand SSB </w:t>
            </w:r>
            <w:proofErr w:type="spellStart"/>
            <w:r w:rsidRPr="004D0133">
              <w:rPr>
                <w:bCs/>
                <w:lang w:val="en-US" w:eastAsia="zh-CN"/>
              </w:rPr>
              <w:t>SCell</w:t>
            </w:r>
            <w:proofErr w:type="spellEnd"/>
            <w:r w:rsidRPr="004D0133">
              <w:rPr>
                <w:bCs/>
                <w:lang w:val="en-US" w:eastAsia="zh-CN"/>
              </w:rPr>
              <w:t xml:space="preserve"> operation for UEs in connected mode configured with CA, for both intra-/inter-band CA. [RAN1/2/3/4]</w:t>
            </w:r>
          </w:p>
          <w:p w14:paraId="0F9F03AE"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t xml:space="preserve">Specify triggering method(s) (select from UE uplink wake-up-signal using an existing signal/channel, cell on/off indication via backhaul, </w:t>
            </w:r>
            <w:proofErr w:type="spellStart"/>
            <w:r w:rsidRPr="004D0133">
              <w:rPr>
                <w:bCs/>
                <w:lang w:val="en-US" w:eastAsia="zh-CN"/>
              </w:rPr>
              <w:t>Scell</w:t>
            </w:r>
            <w:proofErr w:type="spellEnd"/>
            <w:r w:rsidRPr="004D0133">
              <w:rPr>
                <w:bCs/>
                <w:lang w:val="en-US" w:eastAsia="zh-CN"/>
              </w:rPr>
              <w:t xml:space="preserve"> activation/deactivation signaling)</w:t>
            </w:r>
          </w:p>
          <w:p w14:paraId="1E7828B5" w14:textId="78C93360"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t xml:space="preserve">Note1: On-demand SSB transmission can be used by UE for at least </w:t>
            </w:r>
            <w:proofErr w:type="spellStart"/>
            <w:r w:rsidRPr="004D0133">
              <w:rPr>
                <w:bCs/>
                <w:lang w:val="en-US" w:eastAsia="zh-CN"/>
              </w:rPr>
              <w:t>SCell</w:t>
            </w:r>
            <w:proofErr w:type="spellEnd"/>
            <w:r w:rsidRPr="004D0133">
              <w:rPr>
                <w:bCs/>
                <w:lang w:val="en-US" w:eastAsia="zh-CN"/>
              </w:rPr>
              <w:t xml:space="preserve"> time/frequency synchronization, L1/L3 measurements and </w:t>
            </w:r>
            <w:proofErr w:type="spellStart"/>
            <w:r w:rsidRPr="004D0133">
              <w:rPr>
                <w:bCs/>
                <w:lang w:val="en-US" w:eastAsia="zh-CN"/>
              </w:rPr>
              <w:t>SCell</w:t>
            </w:r>
            <w:proofErr w:type="spellEnd"/>
            <w:r w:rsidRPr="004D0133">
              <w:rPr>
                <w:bCs/>
                <w:lang w:val="en-US" w:eastAsia="zh-CN"/>
              </w:rPr>
              <w:t xml:space="preserve"> activation, and is supported for FR1 and FR2 in non-shared spectrum.</w:t>
            </w:r>
          </w:p>
          <w:p w14:paraId="02BE75FC" w14:textId="77777777" w:rsidR="00A31C64" w:rsidRPr="004D0133" w:rsidRDefault="00A31C64" w:rsidP="00E20282">
            <w:pPr>
              <w:numPr>
                <w:ilvl w:val="0"/>
                <w:numId w:val="44"/>
              </w:numPr>
              <w:overflowPunct/>
              <w:autoSpaceDE/>
              <w:autoSpaceDN/>
              <w:adjustRightInd/>
              <w:spacing w:after="0" w:line="256" w:lineRule="auto"/>
              <w:textAlignment w:val="auto"/>
              <w:rPr>
                <w:bCs/>
                <w:highlight w:val="yellow"/>
                <w:lang w:val="en-US" w:eastAsia="zh-CN"/>
              </w:rPr>
            </w:pPr>
            <w:r w:rsidRPr="004D0133">
              <w:rPr>
                <w:bCs/>
                <w:highlight w:val="yellow"/>
                <w:lang w:val="en-US" w:eastAsia="zh-CN"/>
              </w:rPr>
              <w:t>Specify support for on-demand SIB1 for UEs in idle/inactive mode [RAN1/2/3]</w:t>
            </w:r>
          </w:p>
          <w:p w14:paraId="5FC0E9EF"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lang w:val="en-US"/>
              </w:rPr>
            </w:pPr>
            <w:r w:rsidRPr="004D0133">
              <w:rPr>
                <w:highlight w:val="yellow"/>
                <w:lang w:val="en-US"/>
              </w:rPr>
              <w:t>Specify procedures and signaling method(s) for Case 2 [RAN1/2]</w:t>
            </w:r>
          </w:p>
          <w:p w14:paraId="06DB682C" w14:textId="77777777" w:rsidR="00A31C64" w:rsidRPr="004D0133" w:rsidRDefault="00A31C64" w:rsidP="00E20282">
            <w:pPr>
              <w:pStyle w:val="ListParagraph"/>
              <w:numPr>
                <w:ilvl w:val="2"/>
                <w:numId w:val="44"/>
              </w:numPr>
              <w:overflowPunct/>
              <w:autoSpaceDE/>
              <w:autoSpaceDN/>
              <w:adjustRightInd/>
              <w:spacing w:after="160" w:line="256" w:lineRule="auto"/>
              <w:textAlignment w:val="auto"/>
              <w:rPr>
                <w:bCs/>
                <w:highlight w:val="yellow"/>
                <w:lang w:val="en-US" w:eastAsia="zh-CN"/>
              </w:rPr>
            </w:pPr>
            <w:r w:rsidRPr="004D0133">
              <w:rPr>
                <w:bCs/>
                <w:highlight w:val="yellow"/>
                <w:lang w:val="en-US" w:eastAsia="zh-CN"/>
              </w:rPr>
              <w:t>Case 2: UE obtains UL WUS configuration from Cell A, UE transmits UL WUS on NES Cell, UE receives on-demand SIB1 from NES Cell</w:t>
            </w:r>
          </w:p>
          <w:p w14:paraId="2A380B25"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Triggering method by UL WUS using PRACH</w:t>
            </w:r>
          </w:p>
          <w:p w14:paraId="431055E5"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highlight w:val="yellow"/>
                <w:lang w:val="en-US"/>
              </w:rPr>
              <w:t xml:space="preserve">Specify inter NG-RAN node </w:t>
            </w:r>
            <w:proofErr w:type="spellStart"/>
            <w:r w:rsidRPr="004D0133">
              <w:rPr>
                <w:highlight w:val="yellow"/>
                <w:lang w:val="en-US"/>
              </w:rPr>
              <w:t>signalling</w:t>
            </w:r>
            <w:proofErr w:type="spellEnd"/>
            <w:r w:rsidRPr="004D0133">
              <w:rPr>
                <w:highlight w:val="yellow"/>
                <w:lang w:val="en-US"/>
              </w:rPr>
              <w:t xml:space="preserve"> </w:t>
            </w:r>
            <w:r w:rsidRPr="004D0133">
              <w:rPr>
                <w:bCs/>
                <w:highlight w:val="yellow"/>
                <w:lang w:val="en-US" w:eastAsia="zh-CN"/>
              </w:rPr>
              <w:t>at least for the configuration of UL WUS [RAN3]</w:t>
            </w:r>
          </w:p>
          <w:p w14:paraId="64BC08A8"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lang w:val="en-US"/>
              </w:rPr>
            </w:pPr>
            <w:r w:rsidRPr="004D0133">
              <w:rPr>
                <w:highlight w:val="yellow"/>
                <w:lang w:val="en-US"/>
              </w:rPr>
              <w:t xml:space="preserve">Note 1: No modification of SSB will be discussed under this </w:t>
            </w:r>
            <w:proofErr w:type="gramStart"/>
            <w:r w:rsidRPr="004D0133">
              <w:rPr>
                <w:highlight w:val="yellow"/>
                <w:lang w:val="en-US"/>
              </w:rPr>
              <w:t>objective</w:t>
            </w:r>
            <w:proofErr w:type="gramEnd"/>
          </w:p>
          <w:p w14:paraId="1CA50666"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bCs/>
                <w:highlight w:val="yellow"/>
                <w:lang w:val="en-US" w:eastAsia="zh-CN"/>
              </w:rPr>
              <w:t>Note 2:</w:t>
            </w:r>
          </w:p>
          <w:p w14:paraId="01F34A14"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UL WUS: Uplink wake-up signal</w:t>
            </w:r>
          </w:p>
          <w:p w14:paraId="6D6D9EA1"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Cell A: A cell that is periodically transmitting at least its own </w:t>
            </w:r>
            <w:proofErr w:type="gramStart"/>
            <w:r w:rsidRPr="004D0133">
              <w:rPr>
                <w:bCs/>
                <w:highlight w:val="yellow"/>
                <w:lang w:val="en-US" w:eastAsia="zh-CN"/>
              </w:rPr>
              <w:t>SIB1</w:t>
            </w:r>
            <w:proofErr w:type="gramEnd"/>
          </w:p>
          <w:p w14:paraId="216B7DA1"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NES Cell: A cell that may transmit SIB1 transmission in response to UL WUS from a UE</w:t>
            </w:r>
          </w:p>
          <w:p w14:paraId="33BF4CB3"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bCs/>
                <w:highlight w:val="yellow"/>
                <w:lang w:val="en-US" w:eastAsia="zh-CN"/>
              </w:rPr>
              <w:t>Note 3:</w:t>
            </w:r>
          </w:p>
          <w:p w14:paraId="4CEE463E"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RAN1 strives to minimize impact to legacy </w:t>
            </w:r>
            <w:proofErr w:type="gramStart"/>
            <w:r w:rsidRPr="004D0133">
              <w:rPr>
                <w:bCs/>
                <w:highlight w:val="yellow"/>
                <w:lang w:val="en-US" w:eastAsia="zh-CN"/>
              </w:rPr>
              <w:t>UE</w:t>
            </w:r>
            <w:proofErr w:type="gramEnd"/>
          </w:p>
          <w:p w14:paraId="6C09A2D8"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RAN1 specification impact to support this feature should be </w:t>
            </w:r>
            <w:proofErr w:type="gramStart"/>
            <w:r w:rsidRPr="004D0133">
              <w:rPr>
                <w:bCs/>
                <w:highlight w:val="yellow"/>
                <w:lang w:val="en-US" w:eastAsia="zh-CN"/>
              </w:rPr>
              <w:t>minimized</w:t>
            </w:r>
            <w:proofErr w:type="gramEnd"/>
          </w:p>
          <w:p w14:paraId="48B92F01" w14:textId="77777777" w:rsidR="00A31C64" w:rsidRPr="004D0133" w:rsidRDefault="00A31C64" w:rsidP="00A31C64">
            <w:pPr>
              <w:spacing w:after="0"/>
              <w:ind w:left="420"/>
              <w:rPr>
                <w:lang w:val="en-US" w:eastAsia="zh-CN"/>
              </w:rPr>
            </w:pPr>
          </w:p>
          <w:p w14:paraId="034D20FE" w14:textId="77777777" w:rsidR="00A31C64" w:rsidRPr="004D0133" w:rsidRDefault="00A31C64" w:rsidP="00E20282">
            <w:pPr>
              <w:numPr>
                <w:ilvl w:val="0"/>
                <w:numId w:val="44"/>
              </w:numPr>
              <w:overflowPunct/>
              <w:autoSpaceDE/>
              <w:autoSpaceDN/>
              <w:adjustRightInd/>
              <w:spacing w:after="0" w:line="256" w:lineRule="auto"/>
              <w:textAlignment w:val="auto"/>
              <w:rPr>
                <w:lang w:val="en-US" w:eastAsia="zh-CN"/>
              </w:rPr>
            </w:pPr>
            <w:r w:rsidRPr="004D0133">
              <w:rPr>
                <w:lang w:val="en-US" w:eastAsia="zh-CN"/>
              </w:rPr>
              <w:t>Specify a</w:t>
            </w:r>
            <w:r w:rsidRPr="004D0133">
              <w:rPr>
                <w:lang w:val="en-US"/>
              </w:rPr>
              <w:t xml:space="preserve">daptation of common signal/channel transmissions. </w:t>
            </w:r>
            <w:r w:rsidRPr="004D0133">
              <w:rPr>
                <w:lang w:val="en-US" w:eastAsia="zh-CN"/>
              </w:rPr>
              <w:t>[RAN1/2/3/4]</w:t>
            </w:r>
          </w:p>
          <w:p w14:paraId="40F76BC4"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lastRenderedPageBreak/>
              <w:t xml:space="preserve">Adaptation of SSB in time domain, e.g. adapting periodicity </w:t>
            </w:r>
          </w:p>
          <w:p w14:paraId="6EEE2095"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rPr>
              <w:t>Adaptation of PRACH in time domain</w:t>
            </w:r>
          </w:p>
          <w:p w14:paraId="4064F7EE"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eastAsia="zh-CN"/>
              </w:rPr>
              <w:t>Adaptation of paging occasions including confining the paging occasions in the time domain</w:t>
            </w:r>
          </w:p>
          <w:p w14:paraId="7C882C6A"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lang w:val="en-US" w:eastAsia="zh-CN"/>
              </w:rPr>
            </w:pPr>
            <w:r w:rsidRPr="004D0133">
              <w:rPr>
                <w:lang w:val="en-US" w:eastAsia="zh-CN"/>
              </w:rPr>
              <w:t>Note: there shall be no paging latency increase</w:t>
            </w:r>
          </w:p>
          <w:p w14:paraId="61ACDD08" w14:textId="746D8F4C"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eastAsia="zh-CN"/>
              </w:rPr>
              <w:t xml:space="preserve">Note: there shall be no negative impact to legacy UEs, unless significant benefits are shown </w:t>
            </w:r>
          </w:p>
          <w:p w14:paraId="333BC7C6" w14:textId="1BD05CED" w:rsidR="00CF28DB" w:rsidRPr="004D0133" w:rsidRDefault="00A31C64" w:rsidP="00E20282">
            <w:pPr>
              <w:numPr>
                <w:ilvl w:val="0"/>
                <w:numId w:val="44"/>
              </w:numPr>
              <w:overflowPunct/>
              <w:autoSpaceDE/>
              <w:autoSpaceDN/>
              <w:adjustRightInd/>
              <w:spacing w:beforeLines="50" w:before="120" w:afterLines="50" w:after="120" w:line="256" w:lineRule="auto"/>
              <w:jc w:val="both"/>
              <w:textAlignment w:val="auto"/>
              <w:rPr>
                <w:lang w:val="en-US" w:eastAsia="zh-CN"/>
              </w:rPr>
            </w:pPr>
            <w:r w:rsidRPr="004D0133">
              <w:rPr>
                <w:bCs/>
                <w:lang w:val="en-US"/>
              </w:rPr>
              <w:t>Specify the corresponding core requirements, for the above features [RAN4].</w:t>
            </w:r>
          </w:p>
        </w:tc>
      </w:tr>
    </w:tbl>
    <w:p w14:paraId="15481120" w14:textId="0FA03719" w:rsidR="00CF28DB" w:rsidRPr="004D0133" w:rsidRDefault="00CF28DB" w:rsidP="00CF28DB">
      <w:pPr>
        <w:rPr>
          <w:lang w:val="en-US" w:eastAsia="zh-CN"/>
        </w:rPr>
      </w:pPr>
    </w:p>
    <w:p w14:paraId="00F0726E" w14:textId="769E7D42" w:rsidR="001C7603" w:rsidRPr="004D0133" w:rsidRDefault="00282A2E" w:rsidP="006E79DF">
      <w:pPr>
        <w:rPr>
          <w:rFonts w:eastAsia="PMingLiU"/>
          <w:lang w:val="en-US" w:eastAsia="zh-TW"/>
        </w:rPr>
      </w:pPr>
      <w:r w:rsidRPr="004D0133">
        <w:rPr>
          <w:lang w:val="en-US" w:eastAsia="zh-CN"/>
        </w:rPr>
        <w:t xml:space="preserve">In this </w:t>
      </w:r>
      <w:r w:rsidR="008617D9" w:rsidRPr="004D0133">
        <w:rPr>
          <w:lang w:val="en-US" w:eastAsia="zh-CN"/>
        </w:rPr>
        <w:t>contribution</w:t>
      </w:r>
      <w:r w:rsidR="002017A2" w:rsidRPr="004D0133">
        <w:rPr>
          <w:lang w:val="en-US" w:eastAsia="zh-CN"/>
        </w:rPr>
        <w:t xml:space="preserve">, </w:t>
      </w:r>
      <w:r w:rsidR="008617D9" w:rsidRPr="004D0133">
        <w:rPr>
          <w:lang w:val="en-US" w:eastAsia="zh-CN"/>
        </w:rPr>
        <w:t xml:space="preserve">we discuss </w:t>
      </w:r>
      <w:r w:rsidR="00143DEC" w:rsidRPr="004D0133">
        <w:rPr>
          <w:lang w:val="en-US" w:eastAsia="zh-CN"/>
        </w:rPr>
        <w:t xml:space="preserve">issues and solutions </w:t>
      </w:r>
      <w:r w:rsidR="002749E9" w:rsidRPr="004D0133">
        <w:rPr>
          <w:lang w:val="en-US" w:eastAsia="zh-CN"/>
        </w:rPr>
        <w:t>regarding</w:t>
      </w:r>
      <w:r w:rsidR="00143DEC" w:rsidRPr="004D0133">
        <w:rPr>
          <w:lang w:val="en-US" w:eastAsia="zh-CN"/>
        </w:rPr>
        <w:t xml:space="preserve"> Objective 2 of the </w:t>
      </w:r>
      <w:r w:rsidR="0084268B" w:rsidRPr="004D0133">
        <w:rPr>
          <w:lang w:val="en-US" w:eastAsia="zh-CN"/>
        </w:rPr>
        <w:t>work item</w:t>
      </w:r>
      <w:r w:rsidR="00143DEC" w:rsidRPr="004D0133">
        <w:rPr>
          <w:lang w:val="en-US" w:eastAsia="zh-CN"/>
        </w:rPr>
        <w:t xml:space="preserve"> </w:t>
      </w:r>
      <w:r w:rsidR="00105ED9" w:rsidRPr="004D0133">
        <w:rPr>
          <w:lang w:val="en-US" w:eastAsia="zh-CN"/>
        </w:rPr>
        <w:t>(</w:t>
      </w:r>
      <w:r w:rsidR="00D01282" w:rsidRPr="004D0133">
        <w:rPr>
          <w:lang w:val="en-US" w:eastAsia="zh-CN"/>
        </w:rPr>
        <w:t xml:space="preserve">see </w:t>
      </w:r>
      <w:r w:rsidR="00143DEC" w:rsidRPr="004D0133">
        <w:rPr>
          <w:lang w:val="en-US" w:eastAsia="zh-CN"/>
        </w:rPr>
        <w:t>highlighted</w:t>
      </w:r>
      <w:r w:rsidR="00D01282" w:rsidRPr="004D0133">
        <w:rPr>
          <w:lang w:val="en-US" w:eastAsia="zh-CN"/>
        </w:rPr>
        <w:t xml:space="preserve"> text</w:t>
      </w:r>
      <w:r w:rsidR="00143DEC" w:rsidRPr="004D0133">
        <w:rPr>
          <w:lang w:val="en-US" w:eastAsia="zh-CN"/>
        </w:rPr>
        <w:t xml:space="preserve"> above</w:t>
      </w:r>
      <w:r w:rsidR="00105ED9" w:rsidRPr="004D0133">
        <w:rPr>
          <w:lang w:val="en-US" w:eastAsia="zh-CN"/>
        </w:rPr>
        <w:t>)</w:t>
      </w:r>
      <w:r w:rsidR="00472AE9" w:rsidRPr="004D0133">
        <w:rPr>
          <w:lang w:val="en-US" w:eastAsia="zh-CN"/>
        </w:rPr>
        <w:t xml:space="preserve">, </w:t>
      </w:r>
      <w:r w:rsidR="00D01282" w:rsidRPr="004D0133">
        <w:rPr>
          <w:lang w:val="en-US" w:eastAsia="zh-CN"/>
        </w:rPr>
        <w:t xml:space="preserve">focusing on </w:t>
      </w:r>
      <w:r w:rsidR="00472AE9" w:rsidRPr="004D0133">
        <w:rPr>
          <w:lang w:val="en-US" w:eastAsia="zh-CN"/>
        </w:rPr>
        <w:t>the impact</w:t>
      </w:r>
      <w:r w:rsidR="007B4CDD" w:rsidRPr="004D0133">
        <w:rPr>
          <w:lang w:val="en-US" w:eastAsia="zh-CN"/>
        </w:rPr>
        <w:t xml:space="preserve"> </w:t>
      </w:r>
      <w:r w:rsidR="00D01282" w:rsidRPr="004D0133">
        <w:rPr>
          <w:lang w:val="en-US" w:eastAsia="zh-CN"/>
        </w:rPr>
        <w:t>on</w:t>
      </w:r>
      <w:r w:rsidR="00472AE9" w:rsidRPr="004D0133">
        <w:rPr>
          <w:lang w:val="en-US" w:eastAsia="zh-CN"/>
        </w:rPr>
        <w:t xml:space="preserve"> </w:t>
      </w:r>
      <w:proofErr w:type="spellStart"/>
      <w:r w:rsidR="00472AE9" w:rsidRPr="004D0133">
        <w:rPr>
          <w:lang w:val="en-US" w:eastAsia="zh-CN"/>
        </w:rPr>
        <w:t>Xn</w:t>
      </w:r>
      <w:proofErr w:type="spellEnd"/>
      <w:r w:rsidR="006453CC" w:rsidRPr="004D0133">
        <w:rPr>
          <w:lang w:val="en-US" w:eastAsia="zh-CN"/>
        </w:rPr>
        <w:t>.</w:t>
      </w:r>
      <w:r w:rsidR="006E79DF" w:rsidRPr="004D0133">
        <w:rPr>
          <w:rFonts w:eastAsia="PMingLiU"/>
          <w:lang w:val="en-US" w:eastAsia="zh-TW"/>
        </w:rPr>
        <w:t xml:space="preserve"> </w:t>
      </w:r>
    </w:p>
    <w:p w14:paraId="1BEB099D" w14:textId="67BD9A81" w:rsidR="00A9146E" w:rsidRPr="004D0133" w:rsidRDefault="00E211E0" w:rsidP="00A9146E">
      <w:pPr>
        <w:pStyle w:val="Heading1"/>
        <w:ind w:left="0" w:firstLine="0"/>
        <w:rPr>
          <w:lang w:val="en-US" w:eastAsia="zh-CN"/>
        </w:rPr>
      </w:pPr>
      <w:r w:rsidRPr="004D0133">
        <w:rPr>
          <w:lang w:val="en-US" w:eastAsia="zh-CN"/>
        </w:rPr>
        <w:t>2</w:t>
      </w:r>
      <w:r w:rsidR="00A9146E" w:rsidRPr="004D0133">
        <w:rPr>
          <w:lang w:val="en-US" w:eastAsia="zh-CN"/>
        </w:rPr>
        <w:tab/>
        <w:t>Discussion</w:t>
      </w:r>
    </w:p>
    <w:p w14:paraId="02D78BDB" w14:textId="1385043C" w:rsidR="005B7A59" w:rsidRPr="004D0133" w:rsidRDefault="00E35A48" w:rsidP="00A748D0">
      <w:pPr>
        <w:rPr>
          <w:lang w:val="en-US" w:eastAsia="zh-CN"/>
        </w:rPr>
      </w:pPr>
      <w:r w:rsidRPr="004D0133">
        <w:rPr>
          <w:lang w:val="en-US" w:eastAsia="zh-CN"/>
        </w:rPr>
        <w:t xml:space="preserve">In the following, we discuss </w:t>
      </w:r>
      <w:r w:rsidR="007C24E0" w:rsidRPr="004D0133">
        <w:rPr>
          <w:lang w:val="en-US" w:eastAsia="zh-CN"/>
        </w:rPr>
        <w:t xml:space="preserve">the </w:t>
      </w:r>
      <w:r w:rsidR="000815F3" w:rsidRPr="004D0133">
        <w:rPr>
          <w:lang w:val="en-US" w:eastAsia="zh-CN"/>
        </w:rPr>
        <w:t>main</w:t>
      </w:r>
      <w:r w:rsidR="007C24E0" w:rsidRPr="004D0133">
        <w:rPr>
          <w:lang w:val="en-US" w:eastAsia="zh-CN"/>
        </w:rPr>
        <w:t xml:space="preserve"> </w:t>
      </w:r>
      <w:r w:rsidR="001A4E48" w:rsidRPr="004D0133">
        <w:rPr>
          <w:lang w:val="en-US" w:eastAsia="zh-CN"/>
        </w:rPr>
        <w:t xml:space="preserve">principles </w:t>
      </w:r>
      <w:r w:rsidR="004511EF" w:rsidRPr="004D0133">
        <w:rPr>
          <w:lang w:val="en-US" w:eastAsia="zh-CN"/>
        </w:rPr>
        <w:t>of</w:t>
      </w:r>
      <w:r w:rsidR="00603685" w:rsidRPr="004D0133">
        <w:rPr>
          <w:lang w:val="en-US" w:eastAsia="zh-CN"/>
        </w:rPr>
        <w:t xml:space="preserve"> </w:t>
      </w:r>
      <w:r w:rsidR="00DD6043" w:rsidRPr="004D0133">
        <w:rPr>
          <w:lang w:val="en-US" w:eastAsia="zh-CN"/>
        </w:rPr>
        <w:t xml:space="preserve">the </w:t>
      </w:r>
      <w:r w:rsidR="00603685" w:rsidRPr="004D0133">
        <w:rPr>
          <w:lang w:val="en-US" w:eastAsia="zh-CN"/>
        </w:rPr>
        <w:t>inter</w:t>
      </w:r>
      <w:r w:rsidR="005817F3" w:rsidRPr="004D0133">
        <w:rPr>
          <w:lang w:val="en-US" w:eastAsia="zh-CN"/>
        </w:rPr>
        <w:t xml:space="preserve"> NG-RAN </w:t>
      </w:r>
      <w:r w:rsidR="00BC3094" w:rsidRPr="004D0133">
        <w:rPr>
          <w:lang w:val="en-US" w:eastAsia="zh-CN"/>
        </w:rPr>
        <w:t>node</w:t>
      </w:r>
      <w:r w:rsidR="001E65EF" w:rsidRPr="004D0133">
        <w:rPr>
          <w:lang w:val="en-US" w:eastAsia="zh-CN"/>
        </w:rPr>
        <w:t xml:space="preserve"> </w:t>
      </w:r>
      <w:r w:rsidR="005817F3" w:rsidRPr="004D0133">
        <w:rPr>
          <w:lang w:val="en-US" w:eastAsia="zh-CN"/>
        </w:rPr>
        <w:t>signaling</w:t>
      </w:r>
      <w:r w:rsidR="001E65EF" w:rsidRPr="004D0133">
        <w:rPr>
          <w:lang w:val="en-US" w:eastAsia="zh-CN"/>
        </w:rPr>
        <w:t xml:space="preserve"> </w:t>
      </w:r>
      <w:r w:rsidR="007D7A40" w:rsidRPr="004D0133">
        <w:rPr>
          <w:lang w:val="en-US" w:eastAsia="zh-CN"/>
        </w:rPr>
        <w:t xml:space="preserve">to enable on-demand SIB1 </w:t>
      </w:r>
      <w:r w:rsidR="005817F3" w:rsidRPr="004D0133">
        <w:rPr>
          <w:lang w:val="en-US" w:eastAsia="zh-CN"/>
        </w:rPr>
        <w:t xml:space="preserve">(OD-SIB1) </w:t>
      </w:r>
      <w:r w:rsidR="007D7A40" w:rsidRPr="004D0133">
        <w:rPr>
          <w:lang w:val="en-US" w:eastAsia="zh-CN"/>
        </w:rPr>
        <w:t>transmission</w:t>
      </w:r>
      <w:r w:rsidR="009F175D" w:rsidRPr="004D0133">
        <w:rPr>
          <w:lang w:val="en-US" w:eastAsia="zh-CN"/>
        </w:rPr>
        <w:t>, considering non-split architecture</w:t>
      </w:r>
      <w:r w:rsidR="00730624" w:rsidRPr="004D0133">
        <w:rPr>
          <w:lang w:val="en-US" w:eastAsia="zh-CN"/>
        </w:rPr>
        <w:t>.</w:t>
      </w:r>
    </w:p>
    <w:p w14:paraId="18977636" w14:textId="4ADFD68C" w:rsidR="004B01B0" w:rsidRPr="004D0133" w:rsidRDefault="008D0432" w:rsidP="008D0432">
      <w:pPr>
        <w:pStyle w:val="Heading2"/>
        <w:rPr>
          <w:lang w:val="en-US"/>
        </w:rPr>
      </w:pPr>
      <w:r w:rsidRPr="004D0133">
        <w:rPr>
          <w:lang w:val="en-US"/>
        </w:rPr>
        <w:t>2.1</w:t>
      </w:r>
      <w:r w:rsidRPr="004D0133">
        <w:rPr>
          <w:lang w:val="en-US"/>
        </w:rPr>
        <w:tab/>
      </w:r>
      <w:r w:rsidR="008F784F" w:rsidRPr="004D0133">
        <w:rPr>
          <w:lang w:val="en-US"/>
        </w:rPr>
        <w:t>General scenario</w:t>
      </w:r>
    </w:p>
    <w:p w14:paraId="4F5E00A4" w14:textId="5DDDB6BA" w:rsidR="00A748D0" w:rsidRPr="004D0133" w:rsidRDefault="00592AC6" w:rsidP="00A748D0">
      <w:pPr>
        <w:rPr>
          <w:lang w:val="en-US" w:eastAsia="zh-CN"/>
        </w:rPr>
      </w:pPr>
      <w:r w:rsidRPr="004D0133">
        <w:rPr>
          <w:lang w:val="en-US" w:eastAsia="zh-CN"/>
        </w:rPr>
        <w:fldChar w:fldCharType="begin"/>
      </w:r>
      <w:r w:rsidRPr="004D0133">
        <w:rPr>
          <w:lang w:val="en-US" w:eastAsia="zh-CN"/>
        </w:rPr>
        <w:instrText xml:space="preserve"> REF _Ref161740030 \h </w:instrText>
      </w:r>
      <w:r w:rsidRPr="004D0133">
        <w:rPr>
          <w:lang w:val="en-US" w:eastAsia="zh-CN"/>
        </w:rPr>
      </w:r>
      <w:r w:rsidRPr="004D0133">
        <w:rPr>
          <w:lang w:val="en-US" w:eastAsia="zh-CN"/>
        </w:rPr>
        <w:fldChar w:fldCharType="separate"/>
      </w:r>
      <w:r w:rsidR="005D00F8" w:rsidRPr="004D0133">
        <w:rPr>
          <w:lang w:val="en-US"/>
        </w:rPr>
        <w:t xml:space="preserve">Figure </w:t>
      </w:r>
      <w:r w:rsidR="005D00F8" w:rsidRPr="004D0133">
        <w:rPr>
          <w:noProof/>
          <w:lang w:val="en-US"/>
        </w:rPr>
        <w:t>1</w:t>
      </w:r>
      <w:r w:rsidRPr="004D0133">
        <w:rPr>
          <w:lang w:val="en-US" w:eastAsia="zh-CN"/>
        </w:rPr>
        <w:fldChar w:fldCharType="end"/>
      </w:r>
      <w:r w:rsidRPr="004D0133">
        <w:rPr>
          <w:lang w:val="en-US" w:eastAsia="zh-CN"/>
        </w:rPr>
        <w:t xml:space="preserve"> illustrates an example deployment scenario for </w:t>
      </w:r>
      <w:r w:rsidR="00D81B8C" w:rsidRPr="004D0133">
        <w:rPr>
          <w:lang w:val="en-US" w:eastAsia="zh-CN"/>
        </w:rPr>
        <w:t>OD-</w:t>
      </w:r>
      <w:r w:rsidRPr="004D0133">
        <w:rPr>
          <w:lang w:val="en-US" w:eastAsia="zh-CN"/>
        </w:rPr>
        <w:t>SIB1 transmission</w:t>
      </w:r>
      <w:r w:rsidR="00CF39B6" w:rsidRPr="004D0133">
        <w:rPr>
          <w:lang w:val="en-US" w:eastAsia="zh-CN"/>
        </w:rPr>
        <w:t xml:space="preserve">, where </w:t>
      </w:r>
      <w:r w:rsidR="00D81B8C" w:rsidRPr="004D0133">
        <w:rPr>
          <w:lang w:val="en-US" w:eastAsia="zh-CN"/>
        </w:rPr>
        <w:t xml:space="preserve">the </w:t>
      </w:r>
      <w:r w:rsidR="00610055" w:rsidRPr="004D0133">
        <w:rPr>
          <w:lang w:val="en-US" w:eastAsia="zh-CN"/>
        </w:rPr>
        <w:t>“</w:t>
      </w:r>
      <w:r w:rsidR="00CF39B6" w:rsidRPr="004D0133">
        <w:rPr>
          <w:lang w:val="en-US" w:eastAsia="zh-CN"/>
        </w:rPr>
        <w:t>NES Cell</w:t>
      </w:r>
      <w:r w:rsidR="00610055" w:rsidRPr="004D0133">
        <w:rPr>
          <w:lang w:val="en-US" w:eastAsia="zh-CN"/>
        </w:rPr>
        <w:t>”</w:t>
      </w:r>
      <w:r w:rsidR="00CF39B6" w:rsidRPr="004D0133">
        <w:rPr>
          <w:lang w:val="en-US" w:eastAsia="zh-CN"/>
        </w:rPr>
        <w:t xml:space="preserve"> of gNB1 </w:t>
      </w:r>
      <w:r w:rsidR="00B0594A" w:rsidRPr="004D0133">
        <w:rPr>
          <w:lang w:val="en-US" w:eastAsia="zh-CN"/>
        </w:rPr>
        <w:t xml:space="preserve">is </w:t>
      </w:r>
      <w:r w:rsidR="00D81B8C" w:rsidRPr="004D0133">
        <w:rPr>
          <w:lang w:val="en-US" w:eastAsia="zh-CN"/>
        </w:rPr>
        <w:t xml:space="preserve">meant </w:t>
      </w:r>
      <w:r w:rsidR="00B0594A" w:rsidRPr="004D0133">
        <w:rPr>
          <w:lang w:val="en-US" w:eastAsia="zh-CN"/>
        </w:rPr>
        <w:t xml:space="preserve">to </w:t>
      </w:r>
      <w:r w:rsidR="00CF39B6" w:rsidRPr="004D0133">
        <w:rPr>
          <w:lang w:val="en-US" w:eastAsia="zh-CN"/>
        </w:rPr>
        <w:t xml:space="preserve">operate in </w:t>
      </w:r>
      <w:r w:rsidR="00D81B8C" w:rsidRPr="004D0133">
        <w:rPr>
          <w:lang w:val="en-US"/>
        </w:rPr>
        <w:t>OD-</w:t>
      </w:r>
      <w:r w:rsidR="00CF39B6" w:rsidRPr="004D0133">
        <w:rPr>
          <w:lang w:val="en-US"/>
        </w:rPr>
        <w:t>SIB1 transmission mode and</w:t>
      </w:r>
      <w:r w:rsidR="00D81B8C" w:rsidRPr="004D0133">
        <w:rPr>
          <w:lang w:val="en-US"/>
        </w:rPr>
        <w:t xml:space="preserve"> the</w:t>
      </w:r>
      <w:r w:rsidR="00CF39B6" w:rsidRPr="004D0133">
        <w:rPr>
          <w:lang w:val="en-US"/>
        </w:rPr>
        <w:t xml:space="preserve"> </w:t>
      </w:r>
      <w:r w:rsidR="00610055" w:rsidRPr="004D0133">
        <w:rPr>
          <w:lang w:val="en-US"/>
        </w:rPr>
        <w:t>“</w:t>
      </w:r>
      <w:r w:rsidR="00CF39B6" w:rsidRPr="004D0133">
        <w:rPr>
          <w:lang w:val="en-US"/>
        </w:rPr>
        <w:t>Cell A</w:t>
      </w:r>
      <w:r w:rsidR="00610055" w:rsidRPr="004D0133">
        <w:rPr>
          <w:lang w:val="en-US"/>
        </w:rPr>
        <w:t>”</w:t>
      </w:r>
      <w:r w:rsidR="00CF39B6" w:rsidRPr="004D0133">
        <w:rPr>
          <w:lang w:val="en-US"/>
        </w:rPr>
        <w:t xml:space="preserve"> of gNB2 provides the </w:t>
      </w:r>
      <w:r w:rsidR="0036349A" w:rsidRPr="004D0133">
        <w:rPr>
          <w:lang w:val="en-US"/>
        </w:rPr>
        <w:t xml:space="preserve">UL </w:t>
      </w:r>
      <w:r w:rsidR="00CF39B6" w:rsidRPr="004D0133">
        <w:rPr>
          <w:lang w:val="en-US"/>
        </w:rPr>
        <w:t xml:space="preserve">Wake-Up Signal (WUS) configuration </w:t>
      </w:r>
      <w:r w:rsidR="005C6260" w:rsidRPr="004D0133">
        <w:rPr>
          <w:lang w:val="en-US"/>
        </w:rPr>
        <w:t>(</w:t>
      </w:r>
      <w:r w:rsidR="00D81B8C" w:rsidRPr="004D0133">
        <w:rPr>
          <w:lang w:val="en-US"/>
        </w:rPr>
        <w:t>that is needed to</w:t>
      </w:r>
      <w:r w:rsidR="00CF39B6" w:rsidRPr="004D0133">
        <w:rPr>
          <w:lang w:val="en-US"/>
        </w:rPr>
        <w:t xml:space="preserve"> </w:t>
      </w:r>
      <w:r w:rsidR="00D81B8C" w:rsidRPr="004D0133">
        <w:rPr>
          <w:lang w:val="en-US"/>
        </w:rPr>
        <w:t>request</w:t>
      </w:r>
      <w:r w:rsidR="00CF39B6" w:rsidRPr="004D0133">
        <w:rPr>
          <w:lang w:val="en-US"/>
        </w:rPr>
        <w:t xml:space="preserve"> SIB1 </w:t>
      </w:r>
      <w:r w:rsidR="00EB13F6" w:rsidRPr="004D0133">
        <w:rPr>
          <w:lang w:val="en-US"/>
        </w:rPr>
        <w:t>transmission in</w:t>
      </w:r>
      <w:r w:rsidR="006A47B3" w:rsidRPr="004D0133">
        <w:rPr>
          <w:lang w:val="en-US"/>
        </w:rPr>
        <w:t xml:space="preserve"> </w:t>
      </w:r>
      <w:r w:rsidR="00D81B8C" w:rsidRPr="004D0133">
        <w:rPr>
          <w:lang w:val="en-US"/>
        </w:rPr>
        <w:t xml:space="preserve">the </w:t>
      </w:r>
      <w:r w:rsidR="006A47B3" w:rsidRPr="004D0133">
        <w:rPr>
          <w:lang w:val="en-US"/>
        </w:rPr>
        <w:t>NES Cell</w:t>
      </w:r>
      <w:r w:rsidR="005C6260" w:rsidRPr="004D0133">
        <w:rPr>
          <w:lang w:val="en-US"/>
        </w:rPr>
        <w:t>) to UEs</w:t>
      </w:r>
      <w:r w:rsidR="007C4191" w:rsidRPr="004D0133">
        <w:rPr>
          <w:lang w:val="en-US"/>
        </w:rPr>
        <w:t>.</w:t>
      </w:r>
      <w:r w:rsidR="00E6647B" w:rsidRPr="004D0133">
        <w:rPr>
          <w:lang w:val="en-US"/>
        </w:rPr>
        <w:t xml:space="preserve"> The </w:t>
      </w:r>
      <w:r w:rsidR="00E6647B" w:rsidRPr="004D0133">
        <w:rPr>
          <w:lang w:val="en-US" w:eastAsia="zh-CN"/>
        </w:rPr>
        <w:t xml:space="preserve">scenario corresponds to Case 2 </w:t>
      </w:r>
      <w:r w:rsidR="0096188A" w:rsidRPr="004D0133">
        <w:rPr>
          <w:lang w:val="en-US" w:eastAsia="zh-CN"/>
        </w:rPr>
        <w:t>as defined by RAN1</w:t>
      </w:r>
      <w:r w:rsidR="00C45290" w:rsidRPr="004D0133">
        <w:rPr>
          <w:lang w:val="en-US" w:eastAsia="zh-CN"/>
        </w:rPr>
        <w:t xml:space="preserve">, </w:t>
      </w:r>
      <w:r w:rsidR="00BC68DF" w:rsidRPr="004D0133">
        <w:rPr>
          <w:lang w:val="en-US" w:eastAsia="zh-CN"/>
        </w:rPr>
        <w:t xml:space="preserve">assumed for </w:t>
      </w:r>
      <w:r w:rsidR="00BC192A" w:rsidRPr="004D0133">
        <w:rPr>
          <w:lang w:val="en-US" w:eastAsia="zh-CN"/>
        </w:rPr>
        <w:t>normative work</w:t>
      </w:r>
      <w:r w:rsidR="00B66035" w:rsidRPr="004D0133">
        <w:rPr>
          <w:lang w:val="en-US" w:eastAsia="zh-CN"/>
        </w:rPr>
        <w:t xml:space="preserve"> </w:t>
      </w:r>
      <w:r w:rsidR="00262CFC" w:rsidRPr="004D0133">
        <w:rPr>
          <w:lang w:val="en-US" w:eastAsia="zh-CN"/>
        </w:rPr>
        <w:t>according to the</w:t>
      </w:r>
      <w:r w:rsidR="00B66035" w:rsidRPr="004D0133">
        <w:rPr>
          <w:lang w:val="en-US" w:eastAsia="zh-CN"/>
        </w:rPr>
        <w:t xml:space="preserve"> WID</w:t>
      </w:r>
      <w:r w:rsidR="00BC192A" w:rsidRPr="004D0133">
        <w:rPr>
          <w:lang w:val="en-US" w:eastAsia="zh-CN"/>
        </w:rPr>
        <w:t>.</w:t>
      </w:r>
    </w:p>
    <w:p w14:paraId="7AC55A53" w14:textId="0787F3F1" w:rsidR="00592AC6" w:rsidRPr="004D0133" w:rsidRDefault="00592AC6" w:rsidP="00A748D0">
      <w:pPr>
        <w:rPr>
          <w:lang w:val="en-US" w:eastAsia="zh-CN"/>
        </w:rPr>
      </w:pPr>
    </w:p>
    <w:p w14:paraId="059E9611" w14:textId="3BF24853" w:rsidR="00A748D0" w:rsidRPr="004D0133" w:rsidRDefault="00A748D0" w:rsidP="00567842">
      <w:pPr>
        <w:keepNext/>
        <w:rPr>
          <w:lang w:val="en-US"/>
        </w:rPr>
      </w:pPr>
      <w:r w:rsidRPr="004D0133">
        <w:rPr>
          <w:noProof/>
          <w:lang w:val="en-US" w:eastAsia="zh-CN"/>
        </w:rPr>
        <w:drawing>
          <wp:inline distT="0" distB="0" distL="0" distR="0" wp14:anchorId="24079684" wp14:editId="32FC4A48">
            <wp:extent cx="6213597" cy="2050263"/>
            <wp:effectExtent l="0" t="0" r="0" b="762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213597" cy="2050263"/>
                    </a:xfrm>
                    <a:prstGeom prst="rect">
                      <a:avLst/>
                    </a:prstGeom>
                  </pic:spPr>
                </pic:pic>
              </a:graphicData>
            </a:graphic>
          </wp:inline>
        </w:drawing>
      </w:r>
    </w:p>
    <w:p w14:paraId="043AB893" w14:textId="116369E8" w:rsidR="00A748D0" w:rsidRPr="004D0133" w:rsidRDefault="00A748D0" w:rsidP="00A748D0">
      <w:pPr>
        <w:pStyle w:val="Caption"/>
        <w:jc w:val="center"/>
        <w:rPr>
          <w:lang w:val="en-US" w:eastAsia="zh-CN"/>
        </w:rPr>
      </w:pPr>
      <w:bookmarkStart w:id="1" w:name="_Ref161740030"/>
      <w:r w:rsidRPr="004D0133">
        <w:rPr>
          <w:lang w:val="en-US"/>
        </w:rPr>
        <w:t xml:space="preserve">Figure </w:t>
      </w:r>
      <w:r w:rsidRPr="004D0133">
        <w:rPr>
          <w:lang w:val="en-US"/>
        </w:rPr>
        <w:fldChar w:fldCharType="begin"/>
      </w:r>
      <w:r w:rsidRPr="004D0133">
        <w:rPr>
          <w:lang w:val="en-US"/>
        </w:rPr>
        <w:instrText>SEQ Figure \* ARABIC</w:instrText>
      </w:r>
      <w:r w:rsidRPr="004D0133">
        <w:rPr>
          <w:lang w:val="en-US"/>
        </w:rPr>
        <w:fldChar w:fldCharType="separate"/>
      </w:r>
      <w:r w:rsidR="005D00F8" w:rsidRPr="004D0133">
        <w:rPr>
          <w:noProof/>
          <w:lang w:val="en-US"/>
        </w:rPr>
        <w:t>1</w:t>
      </w:r>
      <w:r w:rsidRPr="004D0133">
        <w:rPr>
          <w:lang w:val="en-US"/>
        </w:rPr>
        <w:fldChar w:fldCharType="end"/>
      </w:r>
      <w:bookmarkEnd w:id="1"/>
      <w:r w:rsidRPr="004D0133">
        <w:rPr>
          <w:lang w:val="en-US"/>
        </w:rPr>
        <w:t xml:space="preserve">: </w:t>
      </w:r>
      <w:r w:rsidR="00592AC6" w:rsidRPr="004D0133">
        <w:rPr>
          <w:lang w:val="en-US"/>
        </w:rPr>
        <w:t>An e</w:t>
      </w:r>
      <w:r w:rsidRPr="004D0133">
        <w:rPr>
          <w:lang w:val="en-US"/>
        </w:rPr>
        <w:t>xample deployment</w:t>
      </w:r>
      <w:r w:rsidR="00592AC6" w:rsidRPr="004D0133">
        <w:rPr>
          <w:lang w:val="en-US"/>
        </w:rPr>
        <w:t xml:space="preserve"> scenario</w:t>
      </w:r>
      <w:r w:rsidRPr="004D0133">
        <w:rPr>
          <w:lang w:val="en-US"/>
        </w:rPr>
        <w:t xml:space="preserve"> for </w:t>
      </w:r>
      <w:r w:rsidR="00F4105B" w:rsidRPr="004D0133">
        <w:rPr>
          <w:lang w:val="en-US"/>
        </w:rPr>
        <w:t>OD-</w:t>
      </w:r>
      <w:r w:rsidRPr="004D0133">
        <w:rPr>
          <w:lang w:val="en-US"/>
        </w:rPr>
        <w:t>SIB1 transmission</w:t>
      </w:r>
      <w:r w:rsidR="00B64E69" w:rsidRPr="004D0133">
        <w:rPr>
          <w:lang w:val="en-US"/>
        </w:rPr>
        <w:t xml:space="preserve"> (</w:t>
      </w:r>
      <w:r w:rsidR="00514419" w:rsidRPr="004D0133">
        <w:rPr>
          <w:lang w:val="en-US"/>
        </w:rPr>
        <w:t>corresponding to</w:t>
      </w:r>
      <w:r w:rsidR="00B64E69" w:rsidRPr="004D0133">
        <w:rPr>
          <w:lang w:val="en-US"/>
        </w:rPr>
        <w:t xml:space="preserve"> Case 2)</w:t>
      </w:r>
      <w:r w:rsidR="00592AC6" w:rsidRPr="004D0133">
        <w:rPr>
          <w:lang w:val="en-US"/>
        </w:rPr>
        <w:t>.</w:t>
      </w:r>
    </w:p>
    <w:p w14:paraId="11A85B6E" w14:textId="50161563" w:rsidR="00A748D0" w:rsidRPr="004D0133" w:rsidRDefault="00A748D0" w:rsidP="004A706C">
      <w:pPr>
        <w:rPr>
          <w:lang w:val="en-US" w:eastAsia="zh-CN"/>
        </w:rPr>
      </w:pPr>
    </w:p>
    <w:p w14:paraId="61EA8BE3" w14:textId="49139FFB" w:rsidR="00DD6043" w:rsidRPr="004D0133" w:rsidRDefault="004739C7" w:rsidP="004E488B">
      <w:pPr>
        <w:rPr>
          <w:lang w:val="en-US"/>
        </w:rPr>
      </w:pPr>
      <w:r w:rsidRPr="004D0133">
        <w:rPr>
          <w:lang w:val="en-US"/>
        </w:rPr>
        <w:t>We assume that</w:t>
      </w:r>
      <w:r w:rsidR="003F01B9" w:rsidRPr="004D0133">
        <w:rPr>
          <w:lang w:val="en-US"/>
        </w:rPr>
        <w:t>,</w:t>
      </w:r>
      <w:r w:rsidR="00EB13F6" w:rsidRPr="004D0133">
        <w:rPr>
          <w:lang w:val="en-US"/>
        </w:rPr>
        <w:t xml:space="preserve"> before </w:t>
      </w:r>
      <w:r w:rsidR="00B25D65" w:rsidRPr="004D0133">
        <w:rPr>
          <w:lang w:val="en-US"/>
        </w:rPr>
        <w:t>the</w:t>
      </w:r>
      <w:r w:rsidR="00EB13F6" w:rsidRPr="004D0133">
        <w:rPr>
          <w:lang w:val="en-US"/>
        </w:rPr>
        <w:t xml:space="preserve"> </w:t>
      </w:r>
      <w:r w:rsidR="00EB13F6" w:rsidRPr="004D0133">
        <w:rPr>
          <w:lang w:val="en-US" w:eastAsia="zh-CN"/>
        </w:rPr>
        <w:t xml:space="preserve">NES Cell operates in </w:t>
      </w:r>
      <w:r w:rsidR="00D81B8C" w:rsidRPr="004D0133">
        <w:rPr>
          <w:lang w:val="en-US"/>
        </w:rPr>
        <w:t>OD-</w:t>
      </w:r>
      <w:r w:rsidR="00EB13F6" w:rsidRPr="004D0133">
        <w:rPr>
          <w:lang w:val="en-US"/>
        </w:rPr>
        <w:t>SIB1 transmission mode</w:t>
      </w:r>
      <w:r w:rsidRPr="004D0133">
        <w:rPr>
          <w:lang w:val="en-US"/>
        </w:rPr>
        <w:t xml:space="preserve">, gNB1 provides the </w:t>
      </w:r>
      <w:r w:rsidR="0036349A" w:rsidRPr="004D0133">
        <w:rPr>
          <w:lang w:val="en-US"/>
        </w:rPr>
        <w:t xml:space="preserve">UL </w:t>
      </w:r>
      <w:r w:rsidRPr="004D0133">
        <w:rPr>
          <w:lang w:val="en-US"/>
        </w:rPr>
        <w:t xml:space="preserve">WUS </w:t>
      </w:r>
      <w:r w:rsidR="00DD1D59" w:rsidRPr="004D0133">
        <w:rPr>
          <w:lang w:val="en-US"/>
        </w:rPr>
        <w:t>configuration</w:t>
      </w:r>
      <w:r w:rsidRPr="004D0133">
        <w:rPr>
          <w:lang w:val="en-US"/>
        </w:rPr>
        <w:t xml:space="preserve"> of </w:t>
      </w:r>
      <w:r w:rsidR="00AC4073" w:rsidRPr="004D0133">
        <w:rPr>
          <w:lang w:val="en-US"/>
        </w:rPr>
        <w:t xml:space="preserve">its </w:t>
      </w:r>
      <w:r w:rsidRPr="004D0133">
        <w:rPr>
          <w:lang w:val="en-US"/>
        </w:rPr>
        <w:t xml:space="preserve">NES Cell to </w:t>
      </w:r>
      <w:r w:rsidR="00DD1D59" w:rsidRPr="004D0133">
        <w:rPr>
          <w:lang w:val="en-US"/>
        </w:rPr>
        <w:t>gNB2</w:t>
      </w:r>
      <w:r w:rsidR="00DF4390" w:rsidRPr="004D0133">
        <w:rPr>
          <w:lang w:val="en-US"/>
        </w:rPr>
        <w:t xml:space="preserve"> in step 1</w:t>
      </w:r>
      <w:r w:rsidR="00EB13F6" w:rsidRPr="004D0133">
        <w:rPr>
          <w:lang w:val="en-US"/>
        </w:rPr>
        <w:t xml:space="preserve">. </w:t>
      </w:r>
      <w:r w:rsidR="00FC44CE" w:rsidRPr="004D0133">
        <w:rPr>
          <w:lang w:val="en-US"/>
        </w:rPr>
        <w:t>In step 2</w:t>
      </w:r>
      <w:r w:rsidR="00DD1D59" w:rsidRPr="004D0133">
        <w:rPr>
          <w:lang w:val="en-US"/>
        </w:rPr>
        <w:t xml:space="preserve">, gNB2 provides the </w:t>
      </w:r>
      <w:r w:rsidR="00B071FE" w:rsidRPr="004D0133">
        <w:rPr>
          <w:lang w:val="en-US"/>
        </w:rPr>
        <w:t xml:space="preserve">UL </w:t>
      </w:r>
      <w:r w:rsidR="00DD1D59" w:rsidRPr="004D0133">
        <w:rPr>
          <w:lang w:val="en-US"/>
        </w:rPr>
        <w:t xml:space="preserve">WUS configuration of </w:t>
      </w:r>
      <w:r w:rsidR="00B25D65" w:rsidRPr="004D0133">
        <w:rPr>
          <w:lang w:val="en-US"/>
        </w:rPr>
        <w:t xml:space="preserve">the </w:t>
      </w:r>
      <w:r w:rsidR="00DD1D59" w:rsidRPr="004D0133">
        <w:rPr>
          <w:lang w:val="en-US"/>
        </w:rPr>
        <w:t xml:space="preserve">NES Cell to UEs </w:t>
      </w:r>
      <w:r w:rsidR="00903F35" w:rsidRPr="004D0133">
        <w:rPr>
          <w:lang w:val="en-US"/>
        </w:rPr>
        <w:t xml:space="preserve">camping on </w:t>
      </w:r>
      <w:r w:rsidR="00B071FE" w:rsidRPr="004D0133">
        <w:rPr>
          <w:lang w:val="en-US"/>
        </w:rPr>
        <w:t>(</w:t>
      </w:r>
      <w:r w:rsidR="00903F35" w:rsidRPr="004D0133">
        <w:rPr>
          <w:lang w:val="en-US"/>
        </w:rPr>
        <w:t>or connected to</w:t>
      </w:r>
      <w:r w:rsidR="00B071FE" w:rsidRPr="004D0133">
        <w:rPr>
          <w:lang w:val="en-US"/>
        </w:rPr>
        <w:t>)</w:t>
      </w:r>
      <w:r w:rsidR="00DD1D59" w:rsidRPr="004D0133">
        <w:rPr>
          <w:lang w:val="en-US"/>
        </w:rPr>
        <w:t xml:space="preserve"> Cell A.</w:t>
      </w:r>
      <w:r w:rsidR="00903F35" w:rsidRPr="004D0133">
        <w:rPr>
          <w:lang w:val="en-US"/>
        </w:rPr>
        <w:t xml:space="preserve"> </w:t>
      </w:r>
      <w:r w:rsidR="009E4C10" w:rsidRPr="004D0133">
        <w:rPr>
          <w:lang w:val="en-US"/>
        </w:rPr>
        <w:t>In step 3, w</w:t>
      </w:r>
      <w:r w:rsidR="00D1699C" w:rsidRPr="004D0133">
        <w:rPr>
          <w:lang w:val="en-US"/>
        </w:rPr>
        <w:t>hen</w:t>
      </w:r>
      <w:r w:rsidR="00801374" w:rsidRPr="004D0133">
        <w:rPr>
          <w:lang w:val="en-US"/>
        </w:rPr>
        <w:t xml:space="preserve"> need</w:t>
      </w:r>
      <w:r w:rsidR="00D1699C" w:rsidRPr="004D0133">
        <w:rPr>
          <w:lang w:val="en-US"/>
        </w:rPr>
        <w:t>ed</w:t>
      </w:r>
      <w:r w:rsidR="00801374" w:rsidRPr="004D0133">
        <w:rPr>
          <w:lang w:val="en-US"/>
        </w:rPr>
        <w:t xml:space="preserve">, </w:t>
      </w:r>
      <w:r w:rsidR="00AF0B8B" w:rsidRPr="004D0133">
        <w:rPr>
          <w:lang w:val="en-US"/>
        </w:rPr>
        <w:t xml:space="preserve">a UE </w:t>
      </w:r>
      <w:r w:rsidR="00D1699C" w:rsidRPr="004D0133">
        <w:rPr>
          <w:lang w:val="en-US"/>
        </w:rPr>
        <w:t>(</w:t>
      </w:r>
      <w:r w:rsidR="00AF0B8B" w:rsidRPr="004D0133">
        <w:rPr>
          <w:lang w:val="en-US"/>
        </w:rPr>
        <w:t>in RRC Idle/Inactive</w:t>
      </w:r>
      <w:r w:rsidR="00DC3FC7" w:rsidRPr="004D0133">
        <w:rPr>
          <w:lang w:val="en-US"/>
        </w:rPr>
        <w:t xml:space="preserve"> mode</w:t>
      </w:r>
      <w:r w:rsidR="00D1699C" w:rsidRPr="004D0133">
        <w:rPr>
          <w:lang w:val="en-US"/>
        </w:rPr>
        <w:t>)</w:t>
      </w:r>
      <w:r w:rsidR="00C95648" w:rsidRPr="004D0133">
        <w:rPr>
          <w:lang w:val="en-US"/>
        </w:rPr>
        <w:t xml:space="preserve"> sends </w:t>
      </w:r>
      <w:r w:rsidR="00043FA3" w:rsidRPr="004D0133">
        <w:rPr>
          <w:lang w:val="en-US"/>
        </w:rPr>
        <w:t xml:space="preserve">the </w:t>
      </w:r>
      <w:r w:rsidR="009E0BC3" w:rsidRPr="004D0133">
        <w:rPr>
          <w:lang w:val="en-US"/>
        </w:rPr>
        <w:t xml:space="preserve">UL </w:t>
      </w:r>
      <w:r w:rsidR="00C95648" w:rsidRPr="004D0133">
        <w:rPr>
          <w:lang w:val="en-US"/>
        </w:rPr>
        <w:t xml:space="preserve">WUS </w:t>
      </w:r>
      <w:r w:rsidR="004F6B3E" w:rsidRPr="004D0133">
        <w:rPr>
          <w:lang w:val="en-US"/>
        </w:rPr>
        <w:t xml:space="preserve">to </w:t>
      </w:r>
      <w:r w:rsidR="00B25D65" w:rsidRPr="004D0133">
        <w:rPr>
          <w:lang w:val="en-US"/>
        </w:rPr>
        <w:t xml:space="preserve">the </w:t>
      </w:r>
      <w:r w:rsidR="00C95648" w:rsidRPr="004D0133">
        <w:rPr>
          <w:lang w:val="en-US"/>
        </w:rPr>
        <w:t>NES Cell and</w:t>
      </w:r>
      <w:r w:rsidR="00D1699C" w:rsidRPr="004D0133">
        <w:rPr>
          <w:lang w:val="en-US"/>
        </w:rPr>
        <w:t>, in response,</w:t>
      </w:r>
      <w:r w:rsidR="0023723A" w:rsidRPr="004D0133">
        <w:rPr>
          <w:lang w:val="en-US"/>
        </w:rPr>
        <w:t xml:space="preserve"> </w:t>
      </w:r>
      <w:r w:rsidR="00C95648" w:rsidRPr="004D0133">
        <w:rPr>
          <w:lang w:val="en-US"/>
        </w:rPr>
        <w:t xml:space="preserve">receives SIB1 </w:t>
      </w:r>
      <w:r w:rsidR="00844CFE" w:rsidRPr="004D0133">
        <w:rPr>
          <w:lang w:val="en-US"/>
        </w:rPr>
        <w:t>from</w:t>
      </w:r>
      <w:r w:rsidR="00C95648" w:rsidRPr="004D0133">
        <w:rPr>
          <w:lang w:val="en-US"/>
        </w:rPr>
        <w:t xml:space="preserve"> </w:t>
      </w:r>
      <w:r w:rsidR="00B25D65" w:rsidRPr="004D0133">
        <w:rPr>
          <w:lang w:val="en-US"/>
        </w:rPr>
        <w:t xml:space="preserve">the </w:t>
      </w:r>
      <w:r w:rsidR="00C95648" w:rsidRPr="004D0133">
        <w:rPr>
          <w:lang w:val="en-US"/>
        </w:rPr>
        <w:t>NES Cell</w:t>
      </w:r>
      <w:r w:rsidR="009E4C10" w:rsidRPr="004D0133">
        <w:rPr>
          <w:lang w:val="en-US"/>
        </w:rPr>
        <w:t xml:space="preserve"> in step 4</w:t>
      </w:r>
      <w:r w:rsidR="00C95648" w:rsidRPr="004D0133">
        <w:rPr>
          <w:lang w:val="en-US"/>
        </w:rPr>
        <w:t>.</w:t>
      </w:r>
    </w:p>
    <w:p w14:paraId="122DA689" w14:textId="77777777" w:rsidR="00FA3A8F" w:rsidRPr="004D0133" w:rsidRDefault="00FA3A8F" w:rsidP="00004148">
      <w:pPr>
        <w:rPr>
          <w:lang w:val="en-US"/>
        </w:rPr>
      </w:pPr>
    </w:p>
    <w:p w14:paraId="7C5A9561" w14:textId="2A45A097" w:rsidR="00FA3A8F" w:rsidRPr="004D0133" w:rsidRDefault="00FA3A8F" w:rsidP="00FA3A8F">
      <w:pPr>
        <w:pStyle w:val="Heading2"/>
        <w:rPr>
          <w:lang w:val="en-US"/>
        </w:rPr>
      </w:pPr>
      <w:r w:rsidRPr="004D0133">
        <w:rPr>
          <w:lang w:val="en-US"/>
        </w:rPr>
        <w:lastRenderedPageBreak/>
        <w:t>2.2</w:t>
      </w:r>
      <w:r w:rsidRPr="004D0133">
        <w:rPr>
          <w:lang w:val="en-US"/>
        </w:rPr>
        <w:tab/>
        <w:t>Previous agreements</w:t>
      </w:r>
    </w:p>
    <w:p w14:paraId="3923A588" w14:textId="561FA7C9" w:rsidR="004E488B" w:rsidRPr="004D0133" w:rsidRDefault="004E488B" w:rsidP="004E488B">
      <w:pPr>
        <w:rPr>
          <w:lang w:val="en-US" w:eastAsia="zh-CN"/>
        </w:rPr>
      </w:pPr>
      <w:r w:rsidRPr="004D0133">
        <w:rPr>
          <w:lang w:val="en-US" w:eastAsia="zh-CN"/>
        </w:rPr>
        <w:t xml:space="preserve">At the </w:t>
      </w:r>
      <w:r w:rsidR="00240BF4" w:rsidRPr="004D0133">
        <w:rPr>
          <w:lang w:val="en-US" w:eastAsia="zh-CN"/>
        </w:rPr>
        <w:t>RAN3</w:t>
      </w:r>
      <w:r w:rsidR="005B7A59" w:rsidRPr="004D0133">
        <w:rPr>
          <w:lang w:val="en-US" w:eastAsia="zh-CN"/>
        </w:rPr>
        <w:t>#125</w:t>
      </w:r>
      <w:r w:rsidRPr="004D0133">
        <w:rPr>
          <w:lang w:val="en-US" w:eastAsia="zh-CN"/>
        </w:rPr>
        <w:t xml:space="preserve"> meeting, </w:t>
      </w:r>
      <w:r w:rsidR="00240BF4" w:rsidRPr="004D0133">
        <w:rPr>
          <w:lang w:val="en-US" w:eastAsia="zh-CN"/>
        </w:rPr>
        <w:t>the following was agreed</w:t>
      </w:r>
      <w:r w:rsidR="005E52C9" w:rsidRPr="004D0133">
        <w:rPr>
          <w:lang w:val="en-US" w:eastAsia="zh-CN"/>
        </w:rPr>
        <w:t xml:space="preserve"> [3]</w:t>
      </w:r>
      <w:r w:rsidR="00240BF4" w:rsidRPr="004D0133">
        <w:rPr>
          <w:lang w:val="en-US" w:eastAsia="zh-CN"/>
        </w:rPr>
        <w:t>:</w:t>
      </w:r>
    </w:p>
    <w:p w14:paraId="77A05D53" w14:textId="77777777" w:rsidR="004E488B" w:rsidRPr="004D0133" w:rsidRDefault="004E488B" w:rsidP="004E488B">
      <w:pPr>
        <w:rPr>
          <w:rFonts w:ascii="Calibri" w:eastAsia="Times New Roman" w:hAnsi="Calibri" w:cs="Calibri"/>
          <w:b/>
          <w:bCs/>
          <w:iCs/>
          <w:color w:val="008000"/>
          <w:sz w:val="18"/>
          <w:lang w:val="en-US"/>
        </w:rPr>
      </w:pPr>
      <w:r w:rsidRPr="004D0133">
        <w:rPr>
          <w:rFonts w:ascii="Calibri" w:eastAsia="DengXian" w:hAnsi="Calibri" w:cs="Calibri"/>
          <w:b/>
          <w:color w:val="008000"/>
          <w:sz w:val="18"/>
          <w:lang w:val="en-US"/>
        </w:rPr>
        <w:t>Case 2 can be supported with the below details:</w:t>
      </w:r>
    </w:p>
    <w:p w14:paraId="5E2936CE" w14:textId="77777777" w:rsidR="004E488B" w:rsidRPr="004D0133" w:rsidRDefault="004E488B" w:rsidP="00E20282">
      <w:pPr>
        <w:pStyle w:val="ListParagraph3"/>
        <w:numPr>
          <w:ilvl w:val="0"/>
          <w:numId w:val="45"/>
        </w:numPr>
        <w:spacing w:after="120"/>
        <w:rPr>
          <w:rFonts w:ascii="Calibri" w:eastAsia="MS Mincho" w:hAnsi="Calibri" w:cs="Calibri"/>
          <w:b/>
          <w:i/>
          <w:iCs/>
          <w:color w:val="008000"/>
          <w:kern w:val="2"/>
          <w:sz w:val="18"/>
        </w:rPr>
      </w:pPr>
      <w:r w:rsidRPr="004D0133">
        <w:rPr>
          <w:rFonts w:ascii="Calibri" w:hAnsi="Calibri" w:cs="Calibri"/>
          <w:b/>
          <w:i/>
          <w:iCs/>
          <w:color w:val="008000"/>
          <w:kern w:val="2"/>
          <w:sz w:val="18"/>
        </w:rPr>
        <w:t>UL WUS configuration is decided by NES Cell DU.</w:t>
      </w:r>
    </w:p>
    <w:p w14:paraId="6E286E33" w14:textId="77777777" w:rsidR="004E488B" w:rsidRPr="004D0133" w:rsidRDefault="004E488B" w:rsidP="00E20282">
      <w:pPr>
        <w:pStyle w:val="ListParagraph3"/>
        <w:numPr>
          <w:ilvl w:val="0"/>
          <w:numId w:val="45"/>
        </w:numPr>
        <w:spacing w:after="120"/>
        <w:rPr>
          <w:rFonts w:ascii="Calibri" w:hAnsi="Calibri" w:cs="Calibri"/>
          <w:b/>
          <w:i/>
          <w:iCs/>
          <w:color w:val="008000"/>
          <w:kern w:val="2"/>
          <w:sz w:val="18"/>
        </w:rPr>
      </w:pPr>
      <w:r w:rsidRPr="004D0133">
        <w:rPr>
          <w:rFonts w:ascii="Calibri" w:hAnsi="Calibri" w:cs="Calibri"/>
          <w:b/>
          <w:i/>
          <w:iCs/>
          <w:color w:val="008000"/>
          <w:kern w:val="2"/>
          <w:sz w:val="18"/>
        </w:rPr>
        <w:t xml:space="preserve">UL WUS configuration transmission from NES Cell DU to NES Cell CU. NES </w:t>
      </w:r>
      <w:proofErr w:type="spellStart"/>
      <w:r w:rsidRPr="004D0133">
        <w:rPr>
          <w:rFonts w:ascii="Calibri" w:hAnsi="Calibri" w:cs="Calibri"/>
          <w:b/>
          <w:i/>
          <w:iCs/>
          <w:color w:val="008000"/>
          <w:kern w:val="2"/>
          <w:sz w:val="18"/>
        </w:rPr>
        <w:t>gNB</w:t>
      </w:r>
      <w:proofErr w:type="spellEnd"/>
      <w:r w:rsidRPr="004D0133">
        <w:rPr>
          <w:rFonts w:ascii="Calibri" w:hAnsi="Calibri" w:cs="Calibri"/>
          <w:b/>
          <w:i/>
          <w:iCs/>
          <w:color w:val="008000"/>
          <w:kern w:val="2"/>
          <w:sz w:val="18"/>
        </w:rPr>
        <w:t xml:space="preserve">-CU sends UL WUS configuration to Cell A </w:t>
      </w:r>
      <w:proofErr w:type="spellStart"/>
      <w:r w:rsidRPr="004D0133">
        <w:rPr>
          <w:rFonts w:ascii="Calibri" w:hAnsi="Calibri" w:cs="Calibri"/>
          <w:b/>
          <w:i/>
          <w:iCs/>
          <w:color w:val="008000"/>
          <w:kern w:val="2"/>
          <w:sz w:val="18"/>
        </w:rPr>
        <w:t>gNB</w:t>
      </w:r>
      <w:proofErr w:type="spellEnd"/>
      <w:r w:rsidRPr="004D0133">
        <w:rPr>
          <w:rFonts w:ascii="Calibri" w:hAnsi="Calibri" w:cs="Calibri"/>
          <w:b/>
          <w:i/>
          <w:iCs/>
          <w:color w:val="008000"/>
          <w:kern w:val="2"/>
          <w:sz w:val="18"/>
        </w:rPr>
        <w:t xml:space="preserve">-CU over </w:t>
      </w:r>
      <w:proofErr w:type="spellStart"/>
      <w:r w:rsidRPr="004D0133">
        <w:rPr>
          <w:rFonts w:ascii="Calibri" w:hAnsi="Calibri" w:cs="Calibri"/>
          <w:b/>
          <w:i/>
          <w:iCs/>
          <w:color w:val="008000"/>
          <w:kern w:val="2"/>
          <w:sz w:val="18"/>
        </w:rPr>
        <w:t>Xn</w:t>
      </w:r>
      <w:proofErr w:type="spellEnd"/>
      <w:r w:rsidRPr="004D0133">
        <w:rPr>
          <w:rFonts w:ascii="Calibri" w:hAnsi="Calibri" w:cs="Calibri"/>
          <w:b/>
          <w:i/>
          <w:iCs/>
          <w:color w:val="008000"/>
          <w:kern w:val="2"/>
          <w:sz w:val="18"/>
        </w:rPr>
        <w:t xml:space="preserve"> Interface.</w:t>
      </w:r>
    </w:p>
    <w:p w14:paraId="4C7EAFA5" w14:textId="2FFCF153" w:rsidR="00306549" w:rsidRPr="004D0133" w:rsidRDefault="004E488B" w:rsidP="00482D05">
      <w:pPr>
        <w:pStyle w:val="ListParagraph3"/>
        <w:numPr>
          <w:ilvl w:val="0"/>
          <w:numId w:val="45"/>
        </w:numPr>
        <w:spacing w:after="120"/>
        <w:rPr>
          <w:rFonts w:ascii="Calibri" w:hAnsi="Calibri" w:cs="Calibri"/>
          <w:b/>
          <w:i/>
          <w:iCs/>
          <w:color w:val="008000"/>
          <w:kern w:val="2"/>
          <w:sz w:val="18"/>
        </w:rPr>
      </w:pPr>
      <w:r w:rsidRPr="004D0133">
        <w:rPr>
          <w:rFonts w:ascii="Calibri" w:hAnsi="Calibri" w:cs="Calibri"/>
          <w:b/>
          <w:i/>
          <w:iCs/>
          <w:color w:val="008000"/>
          <w:kern w:val="2"/>
          <w:sz w:val="18"/>
          <w:highlight w:val="yellow"/>
        </w:rPr>
        <w:t xml:space="preserve">Upon the reception of the UL WUS configuration, </w:t>
      </w:r>
      <w:bookmarkStart w:id="2" w:name="_Hlk181353570"/>
      <w:r w:rsidRPr="004D0133">
        <w:rPr>
          <w:rFonts w:ascii="Calibri" w:hAnsi="Calibri" w:cs="Calibri"/>
          <w:b/>
          <w:i/>
          <w:iCs/>
          <w:color w:val="008000"/>
          <w:kern w:val="2"/>
          <w:sz w:val="18"/>
          <w:highlight w:val="yellow"/>
        </w:rPr>
        <w:t>Cell A can provide feedback to NES Cell on whether the WUS configuration Transmission for NES Cell is accepted in Cell A (e.g., confirm, reject</w:t>
      </w:r>
      <w:bookmarkEnd w:id="2"/>
      <w:r w:rsidRPr="004D0133">
        <w:rPr>
          <w:rFonts w:ascii="Calibri" w:hAnsi="Calibri" w:cs="Calibri"/>
          <w:b/>
          <w:i/>
          <w:iCs/>
          <w:color w:val="008000"/>
          <w:kern w:val="2"/>
          <w:sz w:val="18"/>
          <w:highlight w:val="yellow"/>
        </w:rPr>
        <w:t xml:space="preserve">). </w:t>
      </w:r>
      <w:r w:rsidRPr="004D0133">
        <w:rPr>
          <w:rFonts w:ascii="Calibri" w:hAnsi="Calibri" w:cs="Calibri"/>
          <w:i/>
          <w:iCs/>
          <w:color w:val="0000FF"/>
          <w:kern w:val="2"/>
          <w:sz w:val="18"/>
          <w:highlight w:val="yellow"/>
        </w:rPr>
        <w:t xml:space="preserve">FFS if Cell A broadcasts it right away or not. </w:t>
      </w:r>
      <w:r w:rsidR="00E6452B" w:rsidRPr="004D0133">
        <w:rPr>
          <w:rFonts w:ascii="Calibri" w:hAnsi="Calibri" w:cs="Calibri"/>
          <w:i/>
          <w:iCs/>
          <w:color w:val="0000FF"/>
          <w:kern w:val="2"/>
          <w:sz w:val="18"/>
        </w:rPr>
        <w:br/>
      </w:r>
    </w:p>
    <w:p w14:paraId="1AA3689B" w14:textId="1DB3E409" w:rsidR="00C36CAB" w:rsidRPr="004D0133" w:rsidRDefault="00CB65C1" w:rsidP="00482D05">
      <w:pPr>
        <w:rPr>
          <w:lang w:val="en-US" w:eastAsia="zh-CN"/>
        </w:rPr>
      </w:pPr>
      <w:r w:rsidRPr="004D0133">
        <w:rPr>
          <w:lang w:val="en-US" w:eastAsia="zh-CN"/>
        </w:rPr>
        <w:t>Moreover, a</w:t>
      </w:r>
      <w:r w:rsidR="00C36CAB" w:rsidRPr="004D0133">
        <w:rPr>
          <w:lang w:val="en-US" w:eastAsia="zh-CN"/>
        </w:rPr>
        <w:t>t the RAN3#125</w:t>
      </w:r>
      <w:r w:rsidR="004A0EA1" w:rsidRPr="004D0133">
        <w:rPr>
          <w:lang w:val="en-US" w:eastAsia="zh-CN"/>
        </w:rPr>
        <w:t>-bis</w:t>
      </w:r>
      <w:r w:rsidR="00C36CAB" w:rsidRPr="004D0133">
        <w:rPr>
          <w:lang w:val="en-US" w:eastAsia="zh-CN"/>
        </w:rPr>
        <w:t xml:space="preserve"> meeting, the following </w:t>
      </w:r>
      <w:r w:rsidR="0042519A" w:rsidRPr="004D0133">
        <w:rPr>
          <w:lang w:val="en-US" w:eastAsia="zh-CN"/>
        </w:rPr>
        <w:t>agreements were captured</w:t>
      </w:r>
      <w:r w:rsidRPr="004D0133">
        <w:rPr>
          <w:lang w:val="en-US" w:eastAsia="zh-CN"/>
        </w:rPr>
        <w:t xml:space="preserve"> [</w:t>
      </w:r>
      <w:r w:rsidR="00C07E75">
        <w:rPr>
          <w:lang w:val="en-US" w:eastAsia="zh-CN"/>
        </w:rPr>
        <w:t>4</w:t>
      </w:r>
      <w:r w:rsidRPr="004D0133">
        <w:rPr>
          <w:lang w:val="en-US" w:eastAsia="zh-CN"/>
        </w:rPr>
        <w:t>]</w:t>
      </w:r>
      <w:r w:rsidR="00C36CAB" w:rsidRPr="004D0133">
        <w:rPr>
          <w:lang w:val="en-US" w:eastAsia="zh-CN"/>
        </w:rPr>
        <w:t>:</w:t>
      </w:r>
    </w:p>
    <w:p w14:paraId="1461E850" w14:textId="77777777" w:rsidR="004A0EA1" w:rsidRPr="004D0133" w:rsidRDefault="004A3DE8" w:rsidP="004A0EA1">
      <w:pPr>
        <w:widowControl w:val="0"/>
        <w:ind w:left="144" w:hanging="144"/>
        <w:rPr>
          <w:rFonts w:ascii="Calibri" w:hAnsi="Calibri" w:cs="Calibri"/>
          <w:b/>
          <w:color w:val="008000"/>
          <w:sz w:val="18"/>
          <w:highlight w:val="yellow"/>
          <w:lang w:val="en-US"/>
        </w:rPr>
      </w:pPr>
      <w:r w:rsidRPr="004D0133">
        <w:rPr>
          <w:rFonts w:ascii="Calibri" w:hAnsi="Calibri" w:cs="Calibri"/>
          <w:b/>
          <w:color w:val="008000"/>
          <w:sz w:val="18"/>
          <w:highlight w:val="yellow"/>
          <w:lang w:val="en-US"/>
        </w:rPr>
        <w:t xml:space="preserve">The UL WUS configuration will be transferred over </w:t>
      </w:r>
      <w:proofErr w:type="spellStart"/>
      <w:r w:rsidRPr="004D0133">
        <w:rPr>
          <w:rFonts w:ascii="Calibri" w:hAnsi="Calibri" w:cs="Calibri"/>
          <w:b/>
          <w:color w:val="008000"/>
          <w:sz w:val="18"/>
          <w:highlight w:val="yellow"/>
          <w:lang w:val="en-US"/>
        </w:rPr>
        <w:t>Xn</w:t>
      </w:r>
      <w:proofErr w:type="spellEnd"/>
      <w:r w:rsidRPr="004D0133">
        <w:rPr>
          <w:rFonts w:ascii="Calibri" w:hAnsi="Calibri" w:cs="Calibri"/>
          <w:b/>
          <w:color w:val="008000"/>
          <w:sz w:val="18"/>
          <w:highlight w:val="yellow"/>
          <w:lang w:val="en-US"/>
        </w:rPr>
        <w:t xml:space="preserve"> via a new class1 defined procedure.</w:t>
      </w:r>
    </w:p>
    <w:p w14:paraId="7C76F9B7" w14:textId="2F34BFE9" w:rsidR="00306549" w:rsidRPr="004D0133" w:rsidRDefault="005E5745" w:rsidP="00E6452B">
      <w:pPr>
        <w:widowControl w:val="0"/>
        <w:rPr>
          <w:rFonts w:ascii="Calibri" w:hAnsi="Calibri" w:cs="Calibri"/>
          <w:b/>
          <w:iCs/>
          <w:color w:val="008000"/>
          <w:kern w:val="2"/>
          <w:sz w:val="18"/>
          <w:highlight w:val="yellow"/>
          <w:lang w:val="en-US"/>
        </w:rPr>
      </w:pPr>
      <w:r w:rsidRPr="004D0133">
        <w:rPr>
          <w:rFonts w:ascii="Calibri" w:hAnsi="Calibri" w:cs="Calibri"/>
          <w:b/>
          <w:iCs/>
          <w:color w:val="008000"/>
          <w:kern w:val="2"/>
          <w:sz w:val="18"/>
          <w:highlight w:val="yellow"/>
          <w:lang w:val="en-US"/>
        </w:rPr>
        <w:t xml:space="preserve">Cell A </w:t>
      </w:r>
      <w:proofErr w:type="spellStart"/>
      <w:r w:rsidRPr="004D0133">
        <w:rPr>
          <w:rFonts w:ascii="Calibri" w:hAnsi="Calibri" w:cs="Calibri"/>
          <w:b/>
          <w:iCs/>
          <w:color w:val="008000"/>
          <w:kern w:val="2"/>
          <w:sz w:val="18"/>
          <w:highlight w:val="yellow"/>
          <w:lang w:val="en-US"/>
        </w:rPr>
        <w:t>gNB</w:t>
      </w:r>
      <w:proofErr w:type="spellEnd"/>
      <w:r w:rsidRPr="004D0133">
        <w:rPr>
          <w:rFonts w:ascii="Calibri" w:hAnsi="Calibri" w:cs="Calibri"/>
          <w:b/>
          <w:iCs/>
          <w:color w:val="008000"/>
          <w:kern w:val="2"/>
          <w:sz w:val="18"/>
          <w:highlight w:val="yellow"/>
          <w:lang w:val="en-US"/>
        </w:rPr>
        <w:t xml:space="preserve"> can decide and signal to NES Cell </w:t>
      </w:r>
      <w:proofErr w:type="spellStart"/>
      <w:r w:rsidRPr="004D0133">
        <w:rPr>
          <w:rFonts w:ascii="Calibri" w:hAnsi="Calibri" w:cs="Calibri"/>
          <w:b/>
          <w:iCs/>
          <w:color w:val="008000"/>
          <w:kern w:val="2"/>
          <w:sz w:val="18"/>
          <w:highlight w:val="yellow"/>
          <w:lang w:val="en-US"/>
        </w:rPr>
        <w:t>gNB</w:t>
      </w:r>
      <w:proofErr w:type="spellEnd"/>
      <w:r w:rsidRPr="004D0133">
        <w:rPr>
          <w:rFonts w:ascii="Calibri" w:hAnsi="Calibri" w:cs="Calibri"/>
          <w:b/>
          <w:iCs/>
          <w:color w:val="008000"/>
          <w:kern w:val="2"/>
          <w:sz w:val="18"/>
          <w:highlight w:val="yellow"/>
          <w:lang w:val="en-US"/>
        </w:rPr>
        <w:t xml:space="preserve"> that it stops the UL WUS configuration broadcast in its SIB.</w:t>
      </w:r>
      <w:r w:rsidR="00E6452B" w:rsidRPr="004D0133">
        <w:rPr>
          <w:rFonts w:ascii="Calibri" w:hAnsi="Calibri" w:cs="Calibri"/>
          <w:b/>
          <w:iCs/>
          <w:color w:val="008000"/>
          <w:kern w:val="2"/>
          <w:sz w:val="18"/>
          <w:highlight w:val="yellow"/>
          <w:lang w:val="en-US"/>
        </w:rPr>
        <w:br/>
      </w:r>
    </w:p>
    <w:p w14:paraId="53AE2A00" w14:textId="24F31082" w:rsidR="00FA3A8F" w:rsidRPr="004D0133" w:rsidRDefault="00DB2593" w:rsidP="00FA3A8F">
      <w:pPr>
        <w:rPr>
          <w:lang w:val="en-US" w:eastAsia="zh-CN"/>
        </w:rPr>
      </w:pPr>
      <w:r w:rsidRPr="004D0133">
        <w:rPr>
          <w:lang w:val="en-US"/>
        </w:rPr>
        <w:t xml:space="preserve">Hence, </w:t>
      </w:r>
      <w:r w:rsidRPr="004D0133">
        <w:rPr>
          <w:lang w:val="en-US" w:eastAsia="zh-CN"/>
        </w:rPr>
        <w:t xml:space="preserve">RAN3 has agreed </w:t>
      </w:r>
      <w:r w:rsidR="00693F1B" w:rsidRPr="004D0133">
        <w:rPr>
          <w:lang w:val="en-US" w:eastAsia="zh-CN"/>
        </w:rPr>
        <w:t>to introduce</w:t>
      </w:r>
      <w:r w:rsidRPr="004D0133">
        <w:rPr>
          <w:lang w:val="en-US" w:eastAsia="zh-CN"/>
        </w:rPr>
        <w:t xml:space="preserve"> a new Class 1 procedure for </w:t>
      </w:r>
      <w:r w:rsidR="00D02502" w:rsidRPr="004D0133">
        <w:rPr>
          <w:lang w:val="en-US" w:eastAsia="zh-CN"/>
        </w:rPr>
        <w:t>signaling</w:t>
      </w:r>
      <w:r w:rsidRPr="004D0133">
        <w:rPr>
          <w:lang w:val="en-US" w:eastAsia="zh-CN"/>
        </w:rPr>
        <w:t xml:space="preserve"> the UL WUS configuration </w:t>
      </w:r>
      <w:r w:rsidR="00D02502" w:rsidRPr="004D0133">
        <w:rPr>
          <w:lang w:val="en-US" w:eastAsia="zh-CN"/>
        </w:rPr>
        <w:t>from</w:t>
      </w:r>
      <w:r w:rsidR="00FB261D" w:rsidRPr="004D0133">
        <w:rPr>
          <w:lang w:val="en-US" w:eastAsia="zh-CN"/>
        </w:rPr>
        <w:t xml:space="preserve"> NES-Cell </w:t>
      </w:r>
      <w:proofErr w:type="spellStart"/>
      <w:r w:rsidR="00FB261D" w:rsidRPr="004D0133">
        <w:rPr>
          <w:lang w:val="en-US" w:eastAsia="zh-CN"/>
        </w:rPr>
        <w:t>gNB</w:t>
      </w:r>
      <w:proofErr w:type="spellEnd"/>
      <w:r w:rsidR="00FB261D" w:rsidRPr="004D0133">
        <w:rPr>
          <w:lang w:val="en-US" w:eastAsia="zh-CN"/>
        </w:rPr>
        <w:t xml:space="preserve"> </w:t>
      </w:r>
      <w:r w:rsidR="00D02502" w:rsidRPr="004D0133">
        <w:rPr>
          <w:lang w:val="en-US" w:eastAsia="zh-CN"/>
        </w:rPr>
        <w:t>to</w:t>
      </w:r>
      <w:r w:rsidR="00FB261D" w:rsidRPr="004D0133">
        <w:rPr>
          <w:lang w:val="en-US" w:eastAsia="zh-CN"/>
        </w:rPr>
        <w:t xml:space="preserve"> Cell-A </w:t>
      </w:r>
      <w:proofErr w:type="spellStart"/>
      <w:r w:rsidR="00FB261D" w:rsidRPr="004D0133">
        <w:rPr>
          <w:lang w:val="en-US" w:eastAsia="zh-CN"/>
        </w:rPr>
        <w:t>gNB</w:t>
      </w:r>
      <w:proofErr w:type="spellEnd"/>
      <w:r w:rsidR="00D817C3" w:rsidRPr="004D0133">
        <w:rPr>
          <w:lang w:val="en-US" w:eastAsia="zh-CN"/>
        </w:rPr>
        <w:t xml:space="preserve">, and that </w:t>
      </w:r>
      <w:r w:rsidR="0088259A" w:rsidRPr="004D0133">
        <w:rPr>
          <w:lang w:val="en-US" w:eastAsia="zh-CN"/>
        </w:rPr>
        <w:t xml:space="preserve">the Cell-A </w:t>
      </w:r>
      <w:proofErr w:type="spellStart"/>
      <w:r w:rsidR="0088259A" w:rsidRPr="004D0133">
        <w:rPr>
          <w:lang w:val="en-US" w:eastAsia="zh-CN"/>
        </w:rPr>
        <w:t>gNB</w:t>
      </w:r>
      <w:proofErr w:type="spellEnd"/>
      <w:r w:rsidR="0088259A" w:rsidRPr="004D0133">
        <w:rPr>
          <w:lang w:val="en-US" w:eastAsia="zh-CN"/>
        </w:rPr>
        <w:t xml:space="preserve"> </w:t>
      </w:r>
      <w:r w:rsidR="00FC2A1C" w:rsidRPr="004D0133">
        <w:rPr>
          <w:lang w:val="en-US" w:eastAsia="zh-CN"/>
        </w:rPr>
        <w:t>shall</w:t>
      </w:r>
      <w:r w:rsidR="00924918" w:rsidRPr="004D0133">
        <w:rPr>
          <w:lang w:val="en-US" w:eastAsia="zh-CN"/>
        </w:rPr>
        <w:t xml:space="preserve"> provide</w:t>
      </w:r>
      <w:r w:rsidR="00A62D04" w:rsidRPr="004D0133">
        <w:rPr>
          <w:lang w:val="en-US" w:eastAsia="zh-CN"/>
        </w:rPr>
        <w:t xml:space="preserve"> </w:t>
      </w:r>
      <w:r w:rsidR="00924918" w:rsidRPr="004D0133">
        <w:rPr>
          <w:lang w:val="en-US" w:eastAsia="zh-CN"/>
        </w:rPr>
        <w:t xml:space="preserve">feedback </w:t>
      </w:r>
      <w:r w:rsidR="00643411" w:rsidRPr="004D0133">
        <w:rPr>
          <w:lang w:val="en-US" w:eastAsia="zh-CN"/>
        </w:rPr>
        <w:t xml:space="preserve">to the NES-Cell </w:t>
      </w:r>
      <w:proofErr w:type="spellStart"/>
      <w:r w:rsidR="00643411" w:rsidRPr="004D0133">
        <w:rPr>
          <w:lang w:val="en-US" w:eastAsia="zh-CN"/>
        </w:rPr>
        <w:t>gNB</w:t>
      </w:r>
      <w:proofErr w:type="spellEnd"/>
      <w:r w:rsidR="00E34243" w:rsidRPr="004D0133">
        <w:rPr>
          <w:lang w:val="en-US" w:eastAsia="zh-CN"/>
        </w:rPr>
        <w:t>, e.g.,</w:t>
      </w:r>
      <w:r w:rsidR="00643411" w:rsidRPr="004D0133">
        <w:rPr>
          <w:lang w:val="en-US" w:eastAsia="zh-CN"/>
        </w:rPr>
        <w:t xml:space="preserve"> </w:t>
      </w:r>
      <w:r w:rsidR="00E34243" w:rsidRPr="004D0133">
        <w:rPr>
          <w:lang w:val="en-US" w:eastAsia="zh-CN"/>
        </w:rPr>
        <w:t xml:space="preserve">accept/reject </w:t>
      </w:r>
      <w:r w:rsidR="00A62D04" w:rsidRPr="004D0133">
        <w:rPr>
          <w:lang w:val="en-US" w:eastAsia="zh-CN"/>
        </w:rPr>
        <w:t xml:space="preserve">the UL WUS configuration </w:t>
      </w:r>
      <w:r w:rsidR="00E34243" w:rsidRPr="004D0133">
        <w:rPr>
          <w:lang w:val="en-US" w:eastAsia="zh-CN"/>
        </w:rPr>
        <w:t>provisioning.</w:t>
      </w:r>
      <w:r w:rsidR="002C79A5" w:rsidRPr="004D0133">
        <w:rPr>
          <w:lang w:val="en-US" w:eastAsia="zh-CN"/>
        </w:rPr>
        <w:t xml:space="preserve"> </w:t>
      </w:r>
      <w:r w:rsidR="00916FEB" w:rsidRPr="004D0133">
        <w:rPr>
          <w:lang w:val="en-US"/>
        </w:rPr>
        <w:t>In addition</w:t>
      </w:r>
      <w:r w:rsidR="00E05DBE" w:rsidRPr="004D0133">
        <w:rPr>
          <w:lang w:val="en-US"/>
        </w:rPr>
        <w:t xml:space="preserve">, </w:t>
      </w:r>
      <w:r w:rsidR="00804F87" w:rsidRPr="004D0133">
        <w:rPr>
          <w:lang w:val="en-US" w:eastAsia="zh-CN"/>
        </w:rPr>
        <w:t xml:space="preserve">it was </w:t>
      </w:r>
      <w:r w:rsidR="00E05DBE" w:rsidRPr="004D0133">
        <w:rPr>
          <w:lang w:val="en-US" w:eastAsia="zh-CN"/>
        </w:rPr>
        <w:t>agreed that</w:t>
      </w:r>
      <w:r w:rsidR="0029533F" w:rsidRPr="004D0133">
        <w:rPr>
          <w:lang w:val="en-US" w:eastAsia="zh-CN"/>
        </w:rPr>
        <w:t xml:space="preserve"> the Cell-A </w:t>
      </w:r>
      <w:proofErr w:type="spellStart"/>
      <w:r w:rsidR="0029533F" w:rsidRPr="004D0133">
        <w:rPr>
          <w:lang w:val="en-US" w:eastAsia="zh-CN"/>
        </w:rPr>
        <w:t>gNB</w:t>
      </w:r>
      <w:proofErr w:type="spellEnd"/>
      <w:r w:rsidR="0029533F" w:rsidRPr="004D0133">
        <w:rPr>
          <w:lang w:val="en-US" w:eastAsia="zh-CN"/>
        </w:rPr>
        <w:t xml:space="preserve"> </w:t>
      </w:r>
      <w:r w:rsidR="00D67AF7" w:rsidRPr="004D0133">
        <w:rPr>
          <w:lang w:val="en-US" w:eastAsia="zh-CN"/>
        </w:rPr>
        <w:t xml:space="preserve">can stop </w:t>
      </w:r>
      <w:r w:rsidR="00C84E06" w:rsidRPr="004D0133">
        <w:rPr>
          <w:lang w:val="en-US" w:eastAsia="zh-CN"/>
        </w:rPr>
        <w:t>providing</w:t>
      </w:r>
      <w:r w:rsidR="00D67AF7" w:rsidRPr="004D0133">
        <w:rPr>
          <w:lang w:val="en-US" w:eastAsia="zh-CN"/>
        </w:rPr>
        <w:t xml:space="preserve"> </w:t>
      </w:r>
      <w:r w:rsidR="000A0467" w:rsidRPr="004D0133">
        <w:rPr>
          <w:lang w:val="en-US" w:eastAsia="zh-CN"/>
        </w:rPr>
        <w:t>the UL WUS configuration</w:t>
      </w:r>
      <w:r w:rsidR="00321757" w:rsidRPr="004D0133">
        <w:rPr>
          <w:lang w:val="en-US" w:eastAsia="zh-CN"/>
        </w:rPr>
        <w:t xml:space="preserve">, </w:t>
      </w:r>
      <w:r w:rsidR="008E7457">
        <w:rPr>
          <w:lang w:val="en-US" w:eastAsia="zh-CN"/>
        </w:rPr>
        <w:t>and signal to</w:t>
      </w:r>
      <w:r w:rsidR="00B721F5" w:rsidRPr="004D0133">
        <w:rPr>
          <w:lang w:val="en-US" w:eastAsia="zh-CN"/>
        </w:rPr>
        <w:t xml:space="preserve"> the NES-Cell </w:t>
      </w:r>
      <w:proofErr w:type="spellStart"/>
      <w:r w:rsidR="00B721F5" w:rsidRPr="004D0133">
        <w:rPr>
          <w:lang w:val="en-US" w:eastAsia="zh-CN"/>
        </w:rPr>
        <w:t>gNB</w:t>
      </w:r>
      <w:proofErr w:type="spellEnd"/>
      <w:r w:rsidR="00B721F5" w:rsidRPr="004D0133">
        <w:rPr>
          <w:lang w:val="en-US" w:eastAsia="zh-CN"/>
        </w:rPr>
        <w:t xml:space="preserve"> about </w:t>
      </w:r>
      <w:r w:rsidR="00D75ECD" w:rsidRPr="004D0133">
        <w:rPr>
          <w:lang w:val="en-US" w:eastAsia="zh-CN"/>
        </w:rPr>
        <w:t>this</w:t>
      </w:r>
      <w:r w:rsidR="001515D4" w:rsidRPr="004D0133">
        <w:rPr>
          <w:lang w:val="en-US" w:eastAsia="zh-CN"/>
        </w:rPr>
        <w:t xml:space="preserve"> interruption</w:t>
      </w:r>
      <w:r w:rsidR="00905356" w:rsidRPr="004D0133">
        <w:rPr>
          <w:lang w:val="en-US" w:eastAsia="zh-CN"/>
        </w:rPr>
        <w:t>.</w:t>
      </w:r>
    </w:p>
    <w:p w14:paraId="439B1409" w14:textId="77777777" w:rsidR="00750EA8" w:rsidRPr="004D0133" w:rsidRDefault="00750EA8" w:rsidP="00FA3A8F">
      <w:pPr>
        <w:rPr>
          <w:lang w:val="en-US" w:eastAsia="zh-CN"/>
        </w:rPr>
      </w:pPr>
    </w:p>
    <w:p w14:paraId="76355E7E" w14:textId="73CA1CF6" w:rsidR="000016A7" w:rsidRDefault="008D0432" w:rsidP="008D0432">
      <w:pPr>
        <w:pStyle w:val="Heading2"/>
        <w:rPr>
          <w:lang w:val="en-US"/>
        </w:rPr>
      </w:pPr>
      <w:r w:rsidRPr="004D0133">
        <w:rPr>
          <w:lang w:val="en-US"/>
        </w:rPr>
        <w:t>2.3</w:t>
      </w:r>
      <w:r w:rsidRPr="004D0133">
        <w:rPr>
          <w:lang w:val="en-US"/>
        </w:rPr>
        <w:tab/>
      </w:r>
      <w:r w:rsidR="00296AAC" w:rsidRPr="004D0133">
        <w:rPr>
          <w:lang w:val="en-US"/>
        </w:rPr>
        <w:t>Further d</w:t>
      </w:r>
      <w:r w:rsidR="000016A7" w:rsidRPr="004D0133">
        <w:rPr>
          <w:lang w:val="en-US"/>
        </w:rPr>
        <w:t xml:space="preserve">iscussion on </w:t>
      </w:r>
      <w:r w:rsidR="007A566E" w:rsidRPr="004D0133">
        <w:rPr>
          <w:lang w:val="en-US"/>
        </w:rPr>
        <w:t>the</w:t>
      </w:r>
      <w:r w:rsidR="000016A7" w:rsidRPr="004D0133">
        <w:rPr>
          <w:lang w:val="en-US"/>
        </w:rPr>
        <w:t xml:space="preserve"> new procedure</w:t>
      </w:r>
      <w:r w:rsidR="007A566E" w:rsidRPr="004D0133">
        <w:rPr>
          <w:lang w:val="en-US"/>
        </w:rPr>
        <w:t>(</w:t>
      </w:r>
      <w:r w:rsidR="000016A7" w:rsidRPr="004D0133">
        <w:rPr>
          <w:lang w:val="en-US"/>
        </w:rPr>
        <w:t>s</w:t>
      </w:r>
      <w:r w:rsidR="007A566E" w:rsidRPr="004D0133">
        <w:rPr>
          <w:lang w:val="en-US"/>
        </w:rPr>
        <w:t>)</w:t>
      </w:r>
    </w:p>
    <w:p w14:paraId="7FE8B79F" w14:textId="7873F566" w:rsidR="004F0651" w:rsidRPr="004F0651" w:rsidRDefault="004F0651" w:rsidP="004F0651">
      <w:pPr>
        <w:pStyle w:val="Heading3"/>
        <w:rPr>
          <w:lang w:val="en-US"/>
        </w:rPr>
      </w:pPr>
      <w:r>
        <w:rPr>
          <w:lang w:val="en-US"/>
        </w:rPr>
        <w:t>2.3.1</w:t>
      </w:r>
      <w:r>
        <w:rPr>
          <w:lang w:val="en-US"/>
        </w:rPr>
        <w:tab/>
      </w:r>
      <w:r w:rsidRPr="004F0651">
        <w:rPr>
          <w:lang w:val="en-US"/>
        </w:rPr>
        <w:t xml:space="preserve">Design of the new Class 1 procedure as start/stop </w:t>
      </w:r>
      <w:proofErr w:type="gramStart"/>
      <w:r w:rsidRPr="004F0651">
        <w:rPr>
          <w:lang w:val="en-US"/>
        </w:rPr>
        <w:t>request</w:t>
      </w:r>
      <w:proofErr w:type="gramEnd"/>
    </w:p>
    <w:p w14:paraId="7E0DDC76" w14:textId="614D8CBC" w:rsidR="000E5F62" w:rsidRPr="004D0133" w:rsidRDefault="00D15C6B" w:rsidP="00947A2B">
      <w:pPr>
        <w:rPr>
          <w:lang w:val="en-US"/>
        </w:rPr>
      </w:pPr>
      <w:r w:rsidRPr="004D0133">
        <w:rPr>
          <w:lang w:val="en-US"/>
        </w:rPr>
        <w:t xml:space="preserve">Despite recent </w:t>
      </w:r>
      <w:r w:rsidR="00AC1477">
        <w:rPr>
          <w:lang w:val="en-US"/>
        </w:rPr>
        <w:t xml:space="preserve">agreement on the new class 1 </w:t>
      </w:r>
      <w:proofErr w:type="spellStart"/>
      <w:r w:rsidR="00AC1477">
        <w:rPr>
          <w:lang w:val="en-US"/>
        </w:rPr>
        <w:t>Xn</w:t>
      </w:r>
      <w:proofErr w:type="spellEnd"/>
      <w:r w:rsidR="00AC1477">
        <w:rPr>
          <w:lang w:val="en-US"/>
        </w:rPr>
        <w:t xml:space="preserve"> procedure</w:t>
      </w:r>
      <w:r w:rsidRPr="004D0133">
        <w:rPr>
          <w:lang w:val="en-US"/>
        </w:rPr>
        <w:t xml:space="preserve">, </w:t>
      </w:r>
      <w:r w:rsidR="009E42EE" w:rsidRPr="004D0133">
        <w:rPr>
          <w:lang w:val="en-US"/>
        </w:rPr>
        <w:t xml:space="preserve">the details </w:t>
      </w:r>
      <w:r w:rsidR="00E12DD5" w:rsidRPr="004D0133">
        <w:rPr>
          <w:lang w:val="en-US"/>
        </w:rPr>
        <w:t>are still to be specified.</w:t>
      </w:r>
      <w:r w:rsidR="00871D7A" w:rsidRPr="004D0133">
        <w:rPr>
          <w:lang w:val="en-US"/>
        </w:rPr>
        <w:t xml:space="preserve"> </w:t>
      </w:r>
    </w:p>
    <w:p w14:paraId="49A0A278" w14:textId="5577C643" w:rsidR="00F751DB" w:rsidRDefault="003E2E51" w:rsidP="00947A2B">
      <w:pPr>
        <w:rPr>
          <w:lang w:val="en-US"/>
        </w:rPr>
      </w:pPr>
      <w:r w:rsidRPr="004D0133">
        <w:rPr>
          <w:lang w:val="en-US"/>
        </w:rPr>
        <w:t>As agreed,</w:t>
      </w:r>
      <w:r w:rsidR="00002D80" w:rsidRPr="004D0133">
        <w:rPr>
          <w:lang w:val="en-US"/>
        </w:rPr>
        <w:t xml:space="preserve"> the new Class 1 procedure</w:t>
      </w:r>
      <w:r w:rsidR="009A1E07" w:rsidRPr="004D0133">
        <w:rPr>
          <w:lang w:val="en-US"/>
        </w:rPr>
        <w:t xml:space="preserve"> over </w:t>
      </w:r>
      <w:proofErr w:type="spellStart"/>
      <w:r w:rsidR="009A1E07" w:rsidRPr="004D0133">
        <w:rPr>
          <w:lang w:val="en-US"/>
        </w:rPr>
        <w:t>Xn</w:t>
      </w:r>
      <w:proofErr w:type="spellEnd"/>
      <w:r w:rsidR="00002D80" w:rsidRPr="004D0133">
        <w:rPr>
          <w:lang w:val="en-US"/>
        </w:rPr>
        <w:t xml:space="preserve"> </w:t>
      </w:r>
      <w:r w:rsidR="009A1E07" w:rsidRPr="004D0133">
        <w:rPr>
          <w:lang w:val="en-US"/>
        </w:rPr>
        <w:t>will</w:t>
      </w:r>
      <w:r w:rsidR="00F700B0" w:rsidRPr="004D0133">
        <w:rPr>
          <w:lang w:val="en-US"/>
        </w:rPr>
        <w:t xml:space="preserve"> </w:t>
      </w:r>
      <w:r w:rsidR="009A1E07" w:rsidRPr="004D0133">
        <w:rPr>
          <w:lang w:val="en-US"/>
        </w:rPr>
        <w:t>carry</w:t>
      </w:r>
      <w:r w:rsidR="00002D80" w:rsidRPr="004D0133">
        <w:rPr>
          <w:lang w:val="en-US"/>
        </w:rPr>
        <w:t xml:space="preserve"> </w:t>
      </w:r>
      <w:r w:rsidR="009A1E07" w:rsidRPr="004D0133">
        <w:rPr>
          <w:lang w:val="en-US"/>
        </w:rPr>
        <w:t>the</w:t>
      </w:r>
      <w:r w:rsidR="00002D80" w:rsidRPr="004D0133">
        <w:rPr>
          <w:lang w:val="en-US"/>
        </w:rPr>
        <w:t xml:space="preserve"> UL WUS configuration</w:t>
      </w:r>
      <w:r w:rsidR="00C53DFD" w:rsidRPr="004D0133">
        <w:rPr>
          <w:lang w:val="en-US"/>
        </w:rPr>
        <w:t>.</w:t>
      </w:r>
      <w:r w:rsidR="00CD6DB5" w:rsidRPr="004D0133">
        <w:rPr>
          <w:lang w:val="en-US"/>
        </w:rPr>
        <w:t xml:space="preserve"> </w:t>
      </w:r>
      <w:r w:rsidR="003B3887">
        <w:rPr>
          <w:lang w:val="en-US"/>
        </w:rPr>
        <w:t xml:space="preserve">The </w:t>
      </w:r>
      <w:r w:rsidR="003B3887" w:rsidRPr="004D0133">
        <w:rPr>
          <w:lang w:val="en-US"/>
        </w:rPr>
        <w:t>UL WUS configuration</w:t>
      </w:r>
      <w:r w:rsidR="003B3887">
        <w:rPr>
          <w:lang w:val="en-US"/>
        </w:rPr>
        <w:t xml:space="preserve"> </w:t>
      </w:r>
      <w:r w:rsidR="00AD1BA5">
        <w:rPr>
          <w:lang w:val="en-US"/>
        </w:rPr>
        <w:t>is</w:t>
      </w:r>
      <w:r w:rsidR="003B3887">
        <w:rPr>
          <w:lang w:val="en-US"/>
        </w:rPr>
        <w:t xml:space="preserve"> </w:t>
      </w:r>
      <w:r w:rsidR="00AD1BA5">
        <w:rPr>
          <w:lang w:val="en-US"/>
        </w:rPr>
        <w:t xml:space="preserve">exchanged </w:t>
      </w:r>
      <w:r w:rsidR="000C75B4">
        <w:rPr>
          <w:lang w:val="en-US"/>
        </w:rPr>
        <w:t xml:space="preserve">over </w:t>
      </w:r>
      <w:proofErr w:type="spellStart"/>
      <w:r w:rsidR="000C75B4">
        <w:rPr>
          <w:lang w:val="en-US"/>
        </w:rPr>
        <w:t>Xn</w:t>
      </w:r>
      <w:proofErr w:type="spellEnd"/>
      <w:r w:rsidR="000C75B4">
        <w:rPr>
          <w:lang w:val="en-US"/>
        </w:rPr>
        <w:t xml:space="preserve"> </w:t>
      </w:r>
      <w:r w:rsidR="007D7A26">
        <w:rPr>
          <w:lang w:val="en-US"/>
        </w:rPr>
        <w:t xml:space="preserve">only </w:t>
      </w:r>
      <w:r w:rsidR="00AD1BA5">
        <w:rPr>
          <w:lang w:val="en-US"/>
        </w:rPr>
        <w:t xml:space="preserve">when the NES-Cell </w:t>
      </w:r>
      <w:proofErr w:type="spellStart"/>
      <w:r w:rsidR="00AD1BA5">
        <w:rPr>
          <w:lang w:val="en-US"/>
        </w:rPr>
        <w:t>gNB</w:t>
      </w:r>
      <w:proofErr w:type="spellEnd"/>
      <w:r w:rsidR="00AD1BA5">
        <w:rPr>
          <w:lang w:val="en-US"/>
        </w:rPr>
        <w:t xml:space="preserve"> intends to </w:t>
      </w:r>
      <w:r w:rsidR="00BD4726">
        <w:rPr>
          <w:lang w:val="en-US"/>
        </w:rPr>
        <w:t>put the NES Cell into OD-SIB1</w:t>
      </w:r>
      <w:r w:rsidR="00DE5E8F">
        <w:rPr>
          <w:lang w:val="en-US"/>
        </w:rPr>
        <w:t xml:space="preserve"> </w:t>
      </w:r>
      <w:r w:rsidR="009F17C0" w:rsidRPr="004D0133">
        <w:rPr>
          <w:lang w:val="en-US" w:eastAsia="zh-CN"/>
        </w:rPr>
        <w:t>operation</w:t>
      </w:r>
      <w:r w:rsidR="009F17C0">
        <w:rPr>
          <w:lang w:val="en-US"/>
        </w:rPr>
        <w:t xml:space="preserve"> and </w:t>
      </w:r>
      <w:r w:rsidR="00111553">
        <w:rPr>
          <w:lang w:val="en-US"/>
        </w:rPr>
        <w:t>cell</w:t>
      </w:r>
      <w:r w:rsidR="00E80B30">
        <w:rPr>
          <w:lang w:val="en-US"/>
        </w:rPr>
        <w:t>s</w:t>
      </w:r>
      <w:r w:rsidR="005D547C">
        <w:rPr>
          <w:lang w:val="en-US"/>
        </w:rPr>
        <w:t xml:space="preserve"> of another </w:t>
      </w:r>
      <w:proofErr w:type="spellStart"/>
      <w:r w:rsidR="005D547C">
        <w:rPr>
          <w:lang w:val="en-US"/>
        </w:rPr>
        <w:t>gNB</w:t>
      </w:r>
      <w:proofErr w:type="spellEnd"/>
      <w:r w:rsidR="005D547C">
        <w:rPr>
          <w:lang w:val="en-US"/>
        </w:rPr>
        <w:t xml:space="preserve"> </w:t>
      </w:r>
      <w:r w:rsidR="00111553">
        <w:rPr>
          <w:lang w:val="en-US"/>
        </w:rPr>
        <w:t>must</w:t>
      </w:r>
      <w:r w:rsidR="005D547C">
        <w:rPr>
          <w:lang w:val="en-US"/>
        </w:rPr>
        <w:t xml:space="preserve"> assist</w:t>
      </w:r>
      <w:r w:rsidR="00203196">
        <w:rPr>
          <w:lang w:val="en-US"/>
        </w:rPr>
        <w:t xml:space="preserve">. </w:t>
      </w:r>
      <w:r w:rsidR="003344E2">
        <w:rPr>
          <w:lang w:val="en-US"/>
        </w:rPr>
        <w:t xml:space="preserve">Hence, </w:t>
      </w:r>
      <w:r w:rsidR="00B07E0B" w:rsidRPr="004D0133">
        <w:rPr>
          <w:lang w:val="en-US"/>
        </w:rPr>
        <w:t>the new Class 1 procedure</w:t>
      </w:r>
      <w:r w:rsidR="00B07E0B">
        <w:rPr>
          <w:lang w:val="en-US"/>
        </w:rPr>
        <w:t xml:space="preserve"> is a procedure that is initiated by the NES-Cell </w:t>
      </w:r>
      <w:proofErr w:type="spellStart"/>
      <w:r w:rsidR="00B07E0B">
        <w:rPr>
          <w:lang w:val="en-US"/>
        </w:rPr>
        <w:t>gNB</w:t>
      </w:r>
      <w:proofErr w:type="spellEnd"/>
      <w:r w:rsidR="00B07E0B">
        <w:rPr>
          <w:lang w:val="en-US"/>
        </w:rPr>
        <w:t>.</w:t>
      </w:r>
    </w:p>
    <w:p w14:paraId="29777293" w14:textId="795D34BD" w:rsidR="00F751DB" w:rsidRDefault="00B07E0B" w:rsidP="00947A2B">
      <w:pPr>
        <w:rPr>
          <w:lang w:val="en-US"/>
        </w:rPr>
      </w:pPr>
      <w:r>
        <w:rPr>
          <w:b/>
          <w:bCs/>
          <w:lang w:val="en-US"/>
        </w:rPr>
        <w:t>Observation</w:t>
      </w:r>
      <w:r w:rsidRPr="004D0133">
        <w:rPr>
          <w:b/>
          <w:bCs/>
          <w:lang w:val="en-US"/>
        </w:rPr>
        <w:t xml:space="preserve"> 1:</w:t>
      </w:r>
      <w:r w:rsidRPr="00B07E0B">
        <w:t xml:space="preserve"> </w:t>
      </w:r>
      <w:r>
        <w:rPr>
          <w:b/>
          <w:bCs/>
          <w:lang w:val="en-US"/>
        </w:rPr>
        <w:t>T</w:t>
      </w:r>
      <w:r w:rsidRPr="00B07E0B">
        <w:rPr>
          <w:b/>
          <w:bCs/>
          <w:lang w:val="en-US"/>
        </w:rPr>
        <w:t xml:space="preserve">he new Class 1 procedure is initiated by the NES-Cell </w:t>
      </w:r>
      <w:proofErr w:type="spellStart"/>
      <w:r w:rsidRPr="00B07E0B">
        <w:rPr>
          <w:b/>
          <w:bCs/>
          <w:lang w:val="en-US"/>
        </w:rPr>
        <w:t>gNB</w:t>
      </w:r>
      <w:proofErr w:type="spellEnd"/>
      <w:r w:rsidR="008E7457">
        <w:rPr>
          <w:b/>
          <w:bCs/>
          <w:lang w:val="en-US"/>
        </w:rPr>
        <w:t xml:space="preserve"> to start the UL WUS configuration provision</w:t>
      </w:r>
      <w:r>
        <w:rPr>
          <w:b/>
          <w:bCs/>
          <w:lang w:val="en-US"/>
        </w:rPr>
        <w:t>.</w:t>
      </w:r>
    </w:p>
    <w:p w14:paraId="2E480F83" w14:textId="590DAF92" w:rsidR="00066E03" w:rsidRDefault="009020B6" w:rsidP="00947A2B">
      <w:pPr>
        <w:rPr>
          <w:lang w:val="en-US"/>
        </w:rPr>
      </w:pPr>
      <w:r w:rsidRPr="004D0133">
        <w:rPr>
          <w:lang w:val="en-US"/>
        </w:rPr>
        <w:t>We</w:t>
      </w:r>
      <w:r w:rsidR="00DC1C01" w:rsidRPr="004D0133">
        <w:rPr>
          <w:lang w:val="en-US"/>
        </w:rPr>
        <w:t xml:space="preserve"> further</w:t>
      </w:r>
      <w:r w:rsidRPr="004D0133">
        <w:rPr>
          <w:lang w:val="en-US"/>
        </w:rPr>
        <w:t xml:space="preserve"> propose to design the</w:t>
      </w:r>
      <w:r w:rsidR="00CD6DB5" w:rsidRPr="004D0133">
        <w:rPr>
          <w:lang w:val="en-US"/>
        </w:rPr>
        <w:t xml:space="preserve"> </w:t>
      </w:r>
      <w:r w:rsidRPr="004D0133">
        <w:rPr>
          <w:lang w:val="en-US"/>
        </w:rPr>
        <w:t xml:space="preserve">procedure </w:t>
      </w:r>
      <w:bookmarkStart w:id="3" w:name="_Hlk181027858"/>
      <w:r w:rsidRPr="004D0133">
        <w:rPr>
          <w:lang w:val="en-US"/>
        </w:rPr>
        <w:t xml:space="preserve">as a </w:t>
      </w:r>
      <w:r w:rsidRPr="00AC1477">
        <w:rPr>
          <w:b/>
          <w:bCs/>
          <w:lang w:val="en-US"/>
        </w:rPr>
        <w:t>start</w:t>
      </w:r>
      <w:r w:rsidR="00CD6DB5" w:rsidRPr="00AC1477">
        <w:rPr>
          <w:b/>
          <w:bCs/>
          <w:lang w:val="en-US"/>
        </w:rPr>
        <w:t>/</w:t>
      </w:r>
      <w:r w:rsidRPr="00AC1477">
        <w:rPr>
          <w:b/>
          <w:bCs/>
          <w:lang w:val="en-US"/>
        </w:rPr>
        <w:t>stop</w:t>
      </w:r>
      <w:r w:rsidR="00CD6DB5" w:rsidRPr="00AC1477">
        <w:rPr>
          <w:b/>
          <w:bCs/>
          <w:lang w:val="en-US"/>
        </w:rPr>
        <w:t xml:space="preserve"> </w:t>
      </w:r>
      <w:r w:rsidRPr="00AC1477">
        <w:rPr>
          <w:b/>
          <w:bCs/>
          <w:lang w:val="en-US"/>
        </w:rPr>
        <w:t>request</w:t>
      </w:r>
      <w:r w:rsidR="004471BD" w:rsidRPr="004D0133">
        <w:rPr>
          <w:lang w:val="en-US"/>
        </w:rPr>
        <w:t xml:space="preserve">, </w:t>
      </w:r>
      <w:r w:rsidR="00724436" w:rsidRPr="004D0133">
        <w:rPr>
          <w:lang w:val="en-US"/>
        </w:rPr>
        <w:t xml:space="preserve">sent by </w:t>
      </w:r>
      <w:r w:rsidR="00063B57" w:rsidRPr="004D0133">
        <w:rPr>
          <w:lang w:val="en-US"/>
        </w:rPr>
        <w:t>a</w:t>
      </w:r>
      <w:r w:rsidR="00724436" w:rsidRPr="004D0133">
        <w:rPr>
          <w:lang w:val="en-US"/>
        </w:rPr>
        <w:t xml:space="preserve"> NES-Cell </w:t>
      </w:r>
      <w:proofErr w:type="spellStart"/>
      <w:r w:rsidR="00724436" w:rsidRPr="004D0133">
        <w:rPr>
          <w:lang w:val="en-US"/>
        </w:rPr>
        <w:t>gNB</w:t>
      </w:r>
      <w:proofErr w:type="spellEnd"/>
      <w:r w:rsidR="00724436" w:rsidRPr="004D0133">
        <w:rPr>
          <w:lang w:val="en-US"/>
        </w:rPr>
        <w:t xml:space="preserve"> to request </w:t>
      </w:r>
      <w:r w:rsidR="00063B57" w:rsidRPr="004D0133">
        <w:rPr>
          <w:lang w:val="en-US"/>
        </w:rPr>
        <w:t>a</w:t>
      </w:r>
      <w:r w:rsidR="00724436" w:rsidRPr="004D0133">
        <w:rPr>
          <w:lang w:val="en-US"/>
        </w:rPr>
        <w:t xml:space="preserve"> Cell-A </w:t>
      </w:r>
      <w:proofErr w:type="spellStart"/>
      <w:r w:rsidR="00724436" w:rsidRPr="004D0133">
        <w:rPr>
          <w:lang w:val="en-US"/>
        </w:rPr>
        <w:t>gNB</w:t>
      </w:r>
      <w:proofErr w:type="spellEnd"/>
      <w:r w:rsidR="00724436" w:rsidRPr="004D0133">
        <w:rPr>
          <w:lang w:val="en-US"/>
        </w:rPr>
        <w:t xml:space="preserve"> to start/stop providing </w:t>
      </w:r>
      <w:r w:rsidR="00130EAD" w:rsidRPr="004D0133">
        <w:rPr>
          <w:lang w:val="en-US"/>
        </w:rPr>
        <w:t>the UL WUS configuration.</w:t>
      </w:r>
      <w:bookmarkEnd w:id="3"/>
      <w:r w:rsidR="007A74A7" w:rsidRPr="004D0133">
        <w:rPr>
          <w:lang w:val="en-US"/>
        </w:rPr>
        <w:t xml:space="preserve"> </w:t>
      </w:r>
      <w:r w:rsidR="003E615E">
        <w:rPr>
          <w:lang w:val="en-US"/>
        </w:rPr>
        <w:t xml:space="preserve">The </w:t>
      </w:r>
      <w:r w:rsidR="003E615E" w:rsidRPr="004D0133">
        <w:rPr>
          <w:lang w:val="en-US"/>
        </w:rPr>
        <w:t xml:space="preserve">Cell-A </w:t>
      </w:r>
      <w:proofErr w:type="spellStart"/>
      <w:r w:rsidR="003E615E" w:rsidRPr="004D0133">
        <w:rPr>
          <w:lang w:val="en-US"/>
        </w:rPr>
        <w:t>gNB</w:t>
      </w:r>
      <w:proofErr w:type="spellEnd"/>
      <w:r w:rsidR="003E615E">
        <w:rPr>
          <w:lang w:val="en-US"/>
        </w:rPr>
        <w:t xml:space="preserve"> can accept or reject the (start) request</w:t>
      </w:r>
      <w:r w:rsidR="00824BEC">
        <w:rPr>
          <w:lang w:val="en-US"/>
        </w:rPr>
        <w:t xml:space="preserve">, but the Cell- A </w:t>
      </w:r>
      <w:proofErr w:type="spellStart"/>
      <w:r w:rsidR="00824BEC">
        <w:rPr>
          <w:lang w:val="en-US"/>
        </w:rPr>
        <w:t>gNB</w:t>
      </w:r>
      <w:proofErr w:type="spellEnd"/>
      <w:r w:rsidR="00824BEC">
        <w:rPr>
          <w:lang w:val="en-US"/>
        </w:rPr>
        <w:t xml:space="preserve"> cannot reject the “stop” request, </w:t>
      </w:r>
      <w:r w:rsidR="006D5634">
        <w:rPr>
          <w:lang w:val="en-US"/>
        </w:rPr>
        <w:t>which</w:t>
      </w:r>
      <w:r w:rsidR="00824BEC">
        <w:rPr>
          <w:lang w:val="en-US"/>
        </w:rPr>
        <w:t xml:space="preserve"> is </w:t>
      </w:r>
      <w:proofErr w:type="gramStart"/>
      <w:r w:rsidR="00824BEC">
        <w:rPr>
          <w:lang w:val="en-US"/>
        </w:rPr>
        <w:t>similar to</w:t>
      </w:r>
      <w:proofErr w:type="gramEnd"/>
      <w:r w:rsidR="006D5634">
        <w:rPr>
          <w:lang w:val="en-US"/>
        </w:rPr>
        <w:t>,</w:t>
      </w:r>
      <w:r w:rsidR="00824BEC">
        <w:rPr>
          <w:lang w:val="en-US"/>
        </w:rPr>
        <w:t xml:space="preserve"> </w:t>
      </w:r>
      <w:r w:rsidR="006D5634">
        <w:rPr>
          <w:lang w:val="en-US"/>
        </w:rPr>
        <w:t>e.g.,</w:t>
      </w:r>
      <w:r w:rsidR="00824BEC">
        <w:rPr>
          <w:lang w:val="en-US"/>
        </w:rPr>
        <w:t xml:space="preserve"> the PDU session resource release procedure, </w:t>
      </w:r>
      <w:r w:rsidR="006D5634">
        <w:rPr>
          <w:lang w:val="en-US"/>
        </w:rPr>
        <w:t>where</w:t>
      </w:r>
      <w:r w:rsidR="00824BEC">
        <w:rPr>
          <w:lang w:val="en-US"/>
        </w:rPr>
        <w:t xml:space="preserve"> the “release” will never fail</w:t>
      </w:r>
      <w:r w:rsidR="003E615E">
        <w:rPr>
          <w:lang w:val="en-US"/>
        </w:rPr>
        <w:t>.</w:t>
      </w:r>
      <w:r w:rsidR="005D6C8D">
        <w:rPr>
          <w:lang w:val="en-US"/>
        </w:rPr>
        <w:t xml:space="preserve"> </w:t>
      </w:r>
      <w:r w:rsidR="00505072">
        <w:rPr>
          <w:lang w:val="en-US"/>
        </w:rPr>
        <w:t xml:space="preserve">One way to distinguish accept and reject is to </w:t>
      </w:r>
      <w:r w:rsidR="00E631CE">
        <w:rPr>
          <w:lang w:val="en-US"/>
        </w:rPr>
        <w:t>introduce</w:t>
      </w:r>
      <w:r w:rsidR="00505072">
        <w:rPr>
          <w:lang w:val="en-US"/>
        </w:rPr>
        <w:t xml:space="preserve"> different </w:t>
      </w:r>
      <w:r w:rsidR="00C01AFA">
        <w:rPr>
          <w:lang w:val="en-US"/>
        </w:rPr>
        <w:t xml:space="preserve">response </w:t>
      </w:r>
      <w:r w:rsidR="00505072">
        <w:rPr>
          <w:lang w:val="en-US"/>
        </w:rPr>
        <w:t>messages</w:t>
      </w:r>
      <w:r w:rsidR="002364F3">
        <w:rPr>
          <w:lang w:val="en-US"/>
        </w:rPr>
        <w:t xml:space="preserve"> </w:t>
      </w:r>
      <w:r w:rsidR="00F13D69">
        <w:rPr>
          <w:lang w:val="en-US"/>
        </w:rPr>
        <w:t>over</w:t>
      </w:r>
      <w:r w:rsidR="002364F3">
        <w:rPr>
          <w:lang w:val="en-US"/>
        </w:rPr>
        <w:t xml:space="preserve"> </w:t>
      </w:r>
      <w:proofErr w:type="spellStart"/>
      <w:r w:rsidR="002364F3">
        <w:rPr>
          <w:lang w:val="en-US"/>
        </w:rPr>
        <w:t>Xn</w:t>
      </w:r>
      <w:proofErr w:type="spellEnd"/>
      <w:r w:rsidR="00505072">
        <w:rPr>
          <w:lang w:val="en-US"/>
        </w:rPr>
        <w:t xml:space="preserve">, e.g., </w:t>
      </w:r>
      <w:r w:rsidR="00AD1299">
        <w:rPr>
          <w:lang w:val="en-US"/>
        </w:rPr>
        <w:t>a “</w:t>
      </w:r>
      <w:r w:rsidR="00505072">
        <w:rPr>
          <w:lang w:val="en-US"/>
        </w:rPr>
        <w:t>response</w:t>
      </w:r>
      <w:r w:rsidR="00AD1299">
        <w:rPr>
          <w:lang w:val="en-US"/>
        </w:rPr>
        <w:t>”</w:t>
      </w:r>
      <w:r w:rsidR="009535E9">
        <w:rPr>
          <w:lang w:val="en-US"/>
        </w:rPr>
        <w:t xml:space="preserve"> message</w:t>
      </w:r>
      <w:r w:rsidR="00505072">
        <w:rPr>
          <w:lang w:val="en-US"/>
        </w:rPr>
        <w:t xml:space="preserve"> and </w:t>
      </w:r>
      <w:r w:rsidR="009535E9">
        <w:rPr>
          <w:lang w:val="en-US"/>
        </w:rPr>
        <w:t>a “</w:t>
      </w:r>
      <w:r w:rsidR="00505072">
        <w:rPr>
          <w:lang w:val="en-US"/>
        </w:rPr>
        <w:t>failure</w:t>
      </w:r>
      <w:r w:rsidR="009535E9">
        <w:rPr>
          <w:lang w:val="en-US"/>
        </w:rPr>
        <w:t>” message</w:t>
      </w:r>
      <w:r w:rsidR="00B21C0C">
        <w:rPr>
          <w:lang w:val="en-US"/>
        </w:rPr>
        <w:t xml:space="preserve">, as </w:t>
      </w:r>
      <w:r w:rsidR="00010576">
        <w:rPr>
          <w:lang w:val="en-US"/>
        </w:rPr>
        <w:t>assumed</w:t>
      </w:r>
      <w:r w:rsidR="00B21C0C">
        <w:rPr>
          <w:lang w:val="en-US"/>
        </w:rPr>
        <w:t xml:space="preserve"> </w:t>
      </w:r>
      <w:r w:rsidR="00970A20">
        <w:rPr>
          <w:lang w:val="en-US"/>
        </w:rPr>
        <w:t xml:space="preserve">in the TP below. </w:t>
      </w:r>
      <w:r w:rsidR="00505072">
        <w:rPr>
          <w:lang w:val="en-US"/>
        </w:rPr>
        <w:t xml:space="preserve">Another way is to </w:t>
      </w:r>
      <w:r w:rsidR="00B21C0C">
        <w:rPr>
          <w:lang w:val="en-US"/>
        </w:rPr>
        <w:t xml:space="preserve">define </w:t>
      </w:r>
      <w:r w:rsidR="00AD1299">
        <w:rPr>
          <w:lang w:val="en-US"/>
        </w:rPr>
        <w:t>a dedicated IE in the response message.</w:t>
      </w:r>
      <w:r w:rsidR="00010576">
        <w:rPr>
          <w:lang w:val="en-US"/>
        </w:rPr>
        <w:t xml:space="preserve"> </w:t>
      </w:r>
      <w:r w:rsidR="00066E03">
        <w:rPr>
          <w:lang w:val="en-US"/>
        </w:rPr>
        <w:t xml:space="preserve">We </w:t>
      </w:r>
      <w:r w:rsidR="00F13D69">
        <w:rPr>
          <w:lang w:val="en-US"/>
        </w:rPr>
        <w:t>favor</w:t>
      </w:r>
      <w:r w:rsidR="00066E03">
        <w:rPr>
          <w:lang w:val="en-US"/>
        </w:rPr>
        <w:t xml:space="preserve"> the first option.</w:t>
      </w:r>
    </w:p>
    <w:p w14:paraId="1ACDC52B" w14:textId="25BD4974" w:rsidR="00066E03" w:rsidRPr="004D0133" w:rsidRDefault="00066E03" w:rsidP="00066E03">
      <w:pPr>
        <w:rPr>
          <w:b/>
          <w:bCs/>
          <w:lang w:val="en-US"/>
        </w:rPr>
      </w:pPr>
      <w:r w:rsidRPr="004D0133">
        <w:rPr>
          <w:b/>
          <w:bCs/>
          <w:lang w:val="en-US"/>
        </w:rPr>
        <w:t>Proposal 1: RAN3 to</w:t>
      </w:r>
      <w:r w:rsidRPr="004D0133" w:rsidDel="00AD107A">
        <w:rPr>
          <w:b/>
          <w:lang w:val="en-US"/>
        </w:rPr>
        <w:t xml:space="preserve"> </w:t>
      </w:r>
      <w:r w:rsidRPr="004D0133">
        <w:rPr>
          <w:b/>
          <w:lang w:val="en-US"/>
        </w:rPr>
        <w:t xml:space="preserve">agree </w:t>
      </w:r>
      <w:r w:rsidRPr="004D0133">
        <w:rPr>
          <w:b/>
          <w:bCs/>
          <w:lang w:val="en-US"/>
        </w:rPr>
        <w:t xml:space="preserve">the design of the new Class 1 procedure as a start/stop request, sent by a NES-Cell </w:t>
      </w:r>
      <w:proofErr w:type="spellStart"/>
      <w:r w:rsidRPr="004D0133">
        <w:rPr>
          <w:b/>
          <w:bCs/>
          <w:lang w:val="en-US"/>
        </w:rPr>
        <w:t>gNB</w:t>
      </w:r>
      <w:proofErr w:type="spellEnd"/>
      <w:r w:rsidRPr="004D0133">
        <w:rPr>
          <w:b/>
          <w:bCs/>
          <w:lang w:val="en-US"/>
        </w:rPr>
        <w:t xml:space="preserve"> to request a Cell-A </w:t>
      </w:r>
      <w:proofErr w:type="spellStart"/>
      <w:r w:rsidRPr="004D0133">
        <w:rPr>
          <w:b/>
          <w:bCs/>
          <w:lang w:val="en-US"/>
        </w:rPr>
        <w:t>gNB</w:t>
      </w:r>
      <w:proofErr w:type="spellEnd"/>
      <w:r w:rsidRPr="004D0133">
        <w:rPr>
          <w:b/>
          <w:bCs/>
          <w:lang w:val="en-US"/>
        </w:rPr>
        <w:t xml:space="preserve"> to start/stop providing the UL WUS configuration</w:t>
      </w:r>
      <w:r w:rsidR="00AC1477">
        <w:rPr>
          <w:b/>
          <w:bCs/>
          <w:lang w:val="en-US"/>
        </w:rPr>
        <w:t>.</w:t>
      </w:r>
      <w:r>
        <w:rPr>
          <w:b/>
          <w:bCs/>
          <w:lang w:val="en-US"/>
        </w:rPr>
        <w:t xml:space="preserve"> </w:t>
      </w:r>
      <w:r w:rsidR="00AC1477">
        <w:rPr>
          <w:b/>
          <w:bCs/>
          <w:lang w:val="en-US"/>
        </w:rPr>
        <w:t>T</w:t>
      </w:r>
      <w:r w:rsidR="007B0505">
        <w:rPr>
          <w:b/>
          <w:bCs/>
          <w:lang w:val="en-US"/>
        </w:rPr>
        <w:t>he “start” request</w:t>
      </w:r>
      <w:r>
        <w:rPr>
          <w:b/>
          <w:bCs/>
          <w:lang w:val="en-US"/>
        </w:rPr>
        <w:t xml:space="preserve"> can be accepted or rejected by the </w:t>
      </w:r>
      <w:r w:rsidRPr="004D0133">
        <w:rPr>
          <w:b/>
          <w:bCs/>
          <w:lang w:val="en-US"/>
        </w:rPr>
        <w:t xml:space="preserve">Cell-A </w:t>
      </w:r>
      <w:proofErr w:type="spellStart"/>
      <w:r w:rsidRPr="004D0133">
        <w:rPr>
          <w:b/>
          <w:bCs/>
          <w:lang w:val="en-US"/>
        </w:rPr>
        <w:t>gNB</w:t>
      </w:r>
      <w:proofErr w:type="spellEnd"/>
      <w:r>
        <w:rPr>
          <w:b/>
          <w:bCs/>
          <w:lang w:val="en-US"/>
        </w:rPr>
        <w:t>.</w:t>
      </w:r>
      <w:r w:rsidR="00AC1477">
        <w:rPr>
          <w:b/>
          <w:bCs/>
          <w:lang w:val="en-US"/>
        </w:rPr>
        <w:t xml:space="preserve"> The “stop” request is always successful.</w:t>
      </w:r>
    </w:p>
    <w:p w14:paraId="016893EF" w14:textId="77777777" w:rsidR="00066E03" w:rsidRDefault="00066E03" w:rsidP="00947A2B">
      <w:pPr>
        <w:rPr>
          <w:lang w:val="en-US"/>
        </w:rPr>
      </w:pPr>
    </w:p>
    <w:p w14:paraId="1EDF0395" w14:textId="5D78563A" w:rsidR="00947A2B" w:rsidRPr="004D0133" w:rsidRDefault="00F13D69" w:rsidP="00947A2B">
      <w:pPr>
        <w:rPr>
          <w:lang w:val="en-US"/>
        </w:rPr>
      </w:pPr>
      <w:r>
        <w:rPr>
          <w:lang w:val="en-US"/>
        </w:rPr>
        <w:t>S</w:t>
      </w:r>
      <w:r w:rsidR="007A74A7" w:rsidRPr="004D0133">
        <w:rPr>
          <w:lang w:val="en-US"/>
        </w:rPr>
        <w:t xml:space="preserve">ince the Cell-A </w:t>
      </w:r>
      <w:proofErr w:type="spellStart"/>
      <w:r w:rsidR="007A74A7" w:rsidRPr="004D0133">
        <w:rPr>
          <w:lang w:val="en-US"/>
        </w:rPr>
        <w:t>gNB</w:t>
      </w:r>
      <w:proofErr w:type="spellEnd"/>
      <w:r w:rsidR="007A74A7" w:rsidRPr="004D0133">
        <w:rPr>
          <w:lang w:val="en-US"/>
        </w:rPr>
        <w:t xml:space="preserve"> can have many cells and cannot judge </w:t>
      </w:r>
      <w:r w:rsidR="00261A56" w:rsidRPr="004D0133">
        <w:rPr>
          <w:lang w:val="en-US"/>
        </w:rPr>
        <w:t xml:space="preserve">which </w:t>
      </w:r>
      <w:r w:rsidR="003F65C3" w:rsidRPr="004D0133">
        <w:rPr>
          <w:lang w:val="en-US"/>
        </w:rPr>
        <w:t xml:space="preserve">of its </w:t>
      </w:r>
      <w:r w:rsidR="00261A56" w:rsidRPr="004D0133">
        <w:rPr>
          <w:lang w:val="en-US"/>
        </w:rPr>
        <w:t xml:space="preserve">cell(s) must </w:t>
      </w:r>
      <w:r w:rsidR="003F65C3" w:rsidRPr="004D0133">
        <w:rPr>
          <w:lang w:val="en-US"/>
        </w:rPr>
        <w:t>serve as</w:t>
      </w:r>
      <w:r w:rsidR="00261A56" w:rsidRPr="004D0133">
        <w:rPr>
          <w:lang w:val="en-US"/>
        </w:rPr>
        <w:t xml:space="preserve"> Cell A</w:t>
      </w:r>
      <w:r w:rsidR="002F1C4D" w:rsidRPr="004D0133">
        <w:rPr>
          <w:lang w:val="en-US"/>
        </w:rPr>
        <w:t xml:space="preserve">, as </w:t>
      </w:r>
      <w:r w:rsidR="006F0E5C" w:rsidRPr="004D0133">
        <w:rPr>
          <w:lang w:val="en-US"/>
        </w:rPr>
        <w:t>discussed</w:t>
      </w:r>
      <w:r w:rsidR="002F1C4D" w:rsidRPr="004D0133">
        <w:rPr>
          <w:lang w:val="en-US"/>
        </w:rPr>
        <w:t xml:space="preserve"> in</w:t>
      </w:r>
      <w:r w:rsidR="00261A56" w:rsidRPr="004D0133">
        <w:rPr>
          <w:lang w:val="en-US"/>
        </w:rPr>
        <w:t xml:space="preserve"> [</w:t>
      </w:r>
      <w:r w:rsidR="00C07E75">
        <w:rPr>
          <w:lang w:val="en-US"/>
        </w:rPr>
        <w:t>5</w:t>
      </w:r>
      <w:r w:rsidR="00261A56" w:rsidRPr="004D0133">
        <w:rPr>
          <w:lang w:val="en-US"/>
        </w:rPr>
        <w:t>]</w:t>
      </w:r>
      <w:r w:rsidR="002F1C4D" w:rsidRPr="004D0133">
        <w:rPr>
          <w:lang w:val="en-US"/>
        </w:rPr>
        <w:t xml:space="preserve">, </w:t>
      </w:r>
      <w:r w:rsidR="003F65C3" w:rsidRPr="004D0133">
        <w:rPr>
          <w:lang w:val="en-US"/>
        </w:rPr>
        <w:t xml:space="preserve">the NES-Cell </w:t>
      </w:r>
      <w:proofErr w:type="spellStart"/>
      <w:r w:rsidR="003F65C3" w:rsidRPr="004D0133">
        <w:rPr>
          <w:lang w:val="en-US"/>
        </w:rPr>
        <w:t>gNB</w:t>
      </w:r>
      <w:proofErr w:type="spellEnd"/>
      <w:r w:rsidR="003F65C3" w:rsidRPr="004D0133">
        <w:rPr>
          <w:lang w:val="en-US"/>
        </w:rPr>
        <w:t xml:space="preserve"> shall further </w:t>
      </w:r>
      <w:r w:rsidR="0050343A" w:rsidRPr="004D0133">
        <w:rPr>
          <w:lang w:val="en-US"/>
        </w:rPr>
        <w:t>indicate</w:t>
      </w:r>
      <w:r w:rsidR="003F65C3" w:rsidRPr="004D0133">
        <w:rPr>
          <w:lang w:val="en-US"/>
        </w:rPr>
        <w:t xml:space="preserve"> in its </w:t>
      </w:r>
      <w:r w:rsidR="003E615E">
        <w:rPr>
          <w:lang w:val="en-US"/>
        </w:rPr>
        <w:t>(</w:t>
      </w:r>
      <w:r w:rsidR="00962B01" w:rsidRPr="004D0133">
        <w:rPr>
          <w:lang w:val="en-US"/>
        </w:rPr>
        <w:t>start</w:t>
      </w:r>
      <w:r w:rsidR="003E615E">
        <w:rPr>
          <w:lang w:val="en-US"/>
        </w:rPr>
        <w:t>)</w:t>
      </w:r>
      <w:r w:rsidR="00962B01" w:rsidRPr="004D0133">
        <w:rPr>
          <w:lang w:val="en-US"/>
        </w:rPr>
        <w:t xml:space="preserve"> </w:t>
      </w:r>
      <w:r w:rsidR="003F65C3" w:rsidRPr="004D0133">
        <w:rPr>
          <w:lang w:val="en-US"/>
        </w:rPr>
        <w:t>request</w:t>
      </w:r>
      <w:r w:rsidR="00D848FA" w:rsidRPr="004D0133">
        <w:rPr>
          <w:lang w:val="en-US"/>
        </w:rPr>
        <w:t xml:space="preserve"> to the Cell-A </w:t>
      </w:r>
      <w:proofErr w:type="spellStart"/>
      <w:r w:rsidR="00D848FA" w:rsidRPr="004D0133">
        <w:rPr>
          <w:lang w:val="en-US"/>
        </w:rPr>
        <w:t>gNB</w:t>
      </w:r>
      <w:proofErr w:type="spellEnd"/>
      <w:r w:rsidR="003F65C3" w:rsidRPr="004D0133">
        <w:rPr>
          <w:lang w:val="en-US"/>
        </w:rPr>
        <w:t xml:space="preserve"> which cell(s) of the Cell-</w:t>
      </w:r>
      <w:r w:rsidR="00C76E64" w:rsidRPr="004D0133">
        <w:rPr>
          <w:lang w:val="en-US"/>
        </w:rPr>
        <w:t xml:space="preserve">A </w:t>
      </w:r>
      <w:proofErr w:type="spellStart"/>
      <w:r w:rsidR="00C76E64" w:rsidRPr="004D0133">
        <w:rPr>
          <w:lang w:val="en-US"/>
        </w:rPr>
        <w:t>gNB</w:t>
      </w:r>
      <w:proofErr w:type="spellEnd"/>
      <w:r w:rsidR="00C76E64" w:rsidRPr="004D0133">
        <w:rPr>
          <w:lang w:val="en-US"/>
        </w:rPr>
        <w:t xml:space="preserve"> should assist</w:t>
      </w:r>
      <w:r w:rsidR="009461B9" w:rsidRPr="004D0133">
        <w:rPr>
          <w:lang w:val="en-US"/>
        </w:rPr>
        <w:t xml:space="preserve"> in </w:t>
      </w:r>
      <w:r w:rsidR="00C76E64" w:rsidRPr="004D0133">
        <w:rPr>
          <w:lang w:val="en-US"/>
        </w:rPr>
        <w:t>provid</w:t>
      </w:r>
      <w:r w:rsidR="009461B9" w:rsidRPr="004D0133">
        <w:rPr>
          <w:lang w:val="en-US"/>
        </w:rPr>
        <w:t>ing</w:t>
      </w:r>
      <w:r w:rsidR="00C76E64" w:rsidRPr="004D0133">
        <w:rPr>
          <w:lang w:val="en-US"/>
        </w:rPr>
        <w:t xml:space="preserve"> the UL WUS configuration.</w:t>
      </w:r>
    </w:p>
    <w:p w14:paraId="70B1AA56" w14:textId="56B10CFC" w:rsidR="00622E81" w:rsidRPr="004D0133" w:rsidRDefault="00314C3E" w:rsidP="00947A2B">
      <w:pPr>
        <w:rPr>
          <w:b/>
          <w:bCs/>
          <w:lang w:val="en-US"/>
        </w:rPr>
      </w:pPr>
      <w:r w:rsidRPr="004D0133">
        <w:rPr>
          <w:b/>
          <w:bCs/>
          <w:lang w:val="en-US"/>
        </w:rPr>
        <w:t xml:space="preserve">Proposal </w:t>
      </w:r>
      <w:r w:rsidR="00951B04" w:rsidRPr="004D0133">
        <w:rPr>
          <w:b/>
          <w:bCs/>
          <w:lang w:val="en-US"/>
        </w:rPr>
        <w:t>2</w:t>
      </w:r>
      <w:r w:rsidRPr="004D0133">
        <w:rPr>
          <w:b/>
          <w:bCs/>
          <w:lang w:val="en-US"/>
        </w:rPr>
        <w:t>: RAN3 to</w:t>
      </w:r>
      <w:r w:rsidRPr="004D0133" w:rsidDel="00AD107A">
        <w:rPr>
          <w:b/>
          <w:lang w:val="en-US"/>
        </w:rPr>
        <w:t xml:space="preserve"> </w:t>
      </w:r>
      <w:r w:rsidRPr="004D0133">
        <w:rPr>
          <w:b/>
          <w:lang w:val="en-US"/>
        </w:rPr>
        <w:t>agree</w:t>
      </w:r>
      <w:r w:rsidR="001D0203">
        <w:rPr>
          <w:b/>
          <w:lang w:val="en-US"/>
        </w:rPr>
        <w:t xml:space="preserve"> that in</w:t>
      </w:r>
      <w:r w:rsidR="00950B2C" w:rsidRPr="004D0133">
        <w:rPr>
          <w:b/>
          <w:lang w:val="en-US"/>
        </w:rPr>
        <w:t xml:space="preserve"> </w:t>
      </w:r>
      <w:r w:rsidRPr="004D0133">
        <w:rPr>
          <w:b/>
          <w:bCs/>
          <w:lang w:val="en-US"/>
        </w:rPr>
        <w:t>the new Class 1 procedure</w:t>
      </w:r>
      <w:r w:rsidR="00950B2C" w:rsidRPr="004D0133">
        <w:rPr>
          <w:b/>
          <w:bCs/>
          <w:lang w:val="en-US"/>
        </w:rPr>
        <w:t>,</w:t>
      </w:r>
      <w:r w:rsidRPr="004D0133">
        <w:rPr>
          <w:b/>
          <w:bCs/>
          <w:lang w:val="en-US"/>
        </w:rPr>
        <w:t xml:space="preserve"> </w:t>
      </w:r>
      <w:r w:rsidR="00951B04" w:rsidRPr="004D0133">
        <w:rPr>
          <w:b/>
          <w:bCs/>
          <w:lang w:val="en-US"/>
        </w:rPr>
        <w:t xml:space="preserve">the NES-Cell </w:t>
      </w:r>
      <w:proofErr w:type="spellStart"/>
      <w:r w:rsidR="00951B04" w:rsidRPr="004D0133">
        <w:rPr>
          <w:b/>
          <w:bCs/>
          <w:lang w:val="en-US"/>
        </w:rPr>
        <w:t>gNB</w:t>
      </w:r>
      <w:proofErr w:type="spellEnd"/>
      <w:r w:rsidR="00951B04" w:rsidRPr="004D0133">
        <w:rPr>
          <w:b/>
          <w:bCs/>
          <w:lang w:val="en-US"/>
        </w:rPr>
        <w:t xml:space="preserve"> indicates to the Cell-A </w:t>
      </w:r>
      <w:proofErr w:type="spellStart"/>
      <w:r w:rsidR="00951B04" w:rsidRPr="004D0133">
        <w:rPr>
          <w:b/>
          <w:bCs/>
          <w:lang w:val="en-US"/>
        </w:rPr>
        <w:t>gNB</w:t>
      </w:r>
      <w:proofErr w:type="spellEnd"/>
      <w:r w:rsidR="00951B04" w:rsidRPr="004D0133">
        <w:rPr>
          <w:b/>
          <w:bCs/>
          <w:lang w:val="en-US"/>
        </w:rPr>
        <w:t xml:space="preserve"> which cell(s) of the Cell-A </w:t>
      </w:r>
      <w:proofErr w:type="spellStart"/>
      <w:r w:rsidR="00951B04" w:rsidRPr="004D0133">
        <w:rPr>
          <w:b/>
          <w:bCs/>
          <w:lang w:val="en-US"/>
        </w:rPr>
        <w:t>gNB</w:t>
      </w:r>
      <w:proofErr w:type="spellEnd"/>
      <w:r w:rsidR="00951B04" w:rsidRPr="004D0133">
        <w:rPr>
          <w:b/>
          <w:bCs/>
          <w:lang w:val="en-US"/>
        </w:rPr>
        <w:t xml:space="preserve"> should </w:t>
      </w:r>
      <w:r w:rsidR="00B86630" w:rsidRPr="004D0133">
        <w:rPr>
          <w:b/>
          <w:bCs/>
          <w:lang w:val="en-US"/>
        </w:rPr>
        <w:t>serve as</w:t>
      </w:r>
      <w:r w:rsidR="00B72992" w:rsidRPr="004D0133">
        <w:rPr>
          <w:b/>
          <w:bCs/>
          <w:lang w:val="en-US"/>
        </w:rPr>
        <w:t xml:space="preserve"> Cell A (</w:t>
      </w:r>
      <w:r w:rsidR="00951B04" w:rsidRPr="004D0133">
        <w:rPr>
          <w:b/>
          <w:bCs/>
          <w:lang w:val="en-US"/>
        </w:rPr>
        <w:t>assist</w:t>
      </w:r>
      <w:r w:rsidR="006E494A" w:rsidRPr="004D0133">
        <w:rPr>
          <w:b/>
          <w:bCs/>
          <w:lang w:val="en-US"/>
        </w:rPr>
        <w:t>ing</w:t>
      </w:r>
      <w:r w:rsidR="00951B04" w:rsidRPr="004D0133">
        <w:rPr>
          <w:b/>
          <w:bCs/>
          <w:lang w:val="en-US"/>
        </w:rPr>
        <w:t xml:space="preserve"> in providing the UL WUS configuration</w:t>
      </w:r>
      <w:r w:rsidR="00B72992" w:rsidRPr="004D0133">
        <w:rPr>
          <w:b/>
          <w:bCs/>
          <w:lang w:val="en-US"/>
        </w:rPr>
        <w:t>)</w:t>
      </w:r>
      <w:r w:rsidR="00951B04" w:rsidRPr="004D0133">
        <w:rPr>
          <w:b/>
          <w:bCs/>
          <w:lang w:val="en-US"/>
        </w:rPr>
        <w:t>.</w:t>
      </w:r>
    </w:p>
    <w:p w14:paraId="624B5E08" w14:textId="081014BC" w:rsidR="000E5F62" w:rsidRPr="004D0133" w:rsidRDefault="004F0651" w:rsidP="004F0651">
      <w:pPr>
        <w:pStyle w:val="Heading3"/>
        <w:rPr>
          <w:b/>
          <w:bCs/>
          <w:spacing w:val="2"/>
          <w:lang w:val="en-US"/>
        </w:rPr>
      </w:pPr>
      <w:r>
        <w:rPr>
          <w:lang w:val="en-US"/>
        </w:rPr>
        <w:lastRenderedPageBreak/>
        <w:t>2.3.2</w:t>
      </w:r>
      <w:r>
        <w:rPr>
          <w:lang w:val="en-US"/>
        </w:rPr>
        <w:tab/>
      </w:r>
      <w:r w:rsidRPr="004F0651">
        <w:rPr>
          <w:lang w:val="en-US"/>
        </w:rPr>
        <w:t xml:space="preserve">Design of the new Class </w:t>
      </w:r>
      <w:r>
        <w:rPr>
          <w:lang w:val="en-US"/>
        </w:rPr>
        <w:t>2</w:t>
      </w:r>
      <w:r w:rsidRPr="004F0651">
        <w:rPr>
          <w:lang w:val="en-US"/>
        </w:rPr>
        <w:t xml:space="preserve"> procedure </w:t>
      </w:r>
      <w:r>
        <w:rPr>
          <w:lang w:val="en-US"/>
        </w:rPr>
        <w:t>to signal</w:t>
      </w:r>
      <w:r w:rsidRPr="004F0651">
        <w:rPr>
          <w:lang w:val="en-US"/>
        </w:rPr>
        <w:t xml:space="preserve"> </w:t>
      </w:r>
      <w:r>
        <w:rPr>
          <w:lang w:val="en-US"/>
        </w:rPr>
        <w:t>the</w:t>
      </w:r>
      <w:r w:rsidRPr="004F0651">
        <w:rPr>
          <w:lang w:val="en-US"/>
        </w:rPr>
        <w:t xml:space="preserve"> feedback regarding the UL WUS configuration </w:t>
      </w:r>
      <w:proofErr w:type="gramStart"/>
      <w:r w:rsidRPr="004F0651">
        <w:rPr>
          <w:lang w:val="en-US"/>
        </w:rPr>
        <w:t>provisioning</w:t>
      </w:r>
      <w:proofErr w:type="gramEnd"/>
    </w:p>
    <w:p w14:paraId="1C6CF2F1" w14:textId="1059AC0D" w:rsidR="00C80671" w:rsidRPr="004D0133" w:rsidRDefault="004F0651" w:rsidP="004F0651">
      <w:pPr>
        <w:rPr>
          <w:lang w:val="en-US"/>
        </w:rPr>
      </w:pPr>
      <w:r w:rsidRPr="004D0133">
        <w:rPr>
          <w:lang w:val="en-US" w:eastAsia="zh-CN"/>
        </w:rPr>
        <w:t xml:space="preserve">It is understood that </w:t>
      </w:r>
      <w:r>
        <w:rPr>
          <w:lang w:val="en-US" w:eastAsia="zh-CN"/>
        </w:rPr>
        <w:t xml:space="preserve">Cell A </w:t>
      </w:r>
      <w:r w:rsidRPr="004D0133">
        <w:rPr>
          <w:lang w:val="en-US" w:eastAsia="zh-CN"/>
        </w:rPr>
        <w:t xml:space="preserve">feedback (before and during OD-SIB1 operation) is crucial for the NES-Cell </w:t>
      </w:r>
      <w:proofErr w:type="spellStart"/>
      <w:r w:rsidRPr="004D0133">
        <w:rPr>
          <w:lang w:val="en-US" w:eastAsia="zh-CN"/>
        </w:rPr>
        <w:t>gNB</w:t>
      </w:r>
      <w:proofErr w:type="spellEnd"/>
      <w:r w:rsidRPr="004D0133">
        <w:rPr>
          <w:lang w:val="en-US" w:eastAsia="zh-CN"/>
        </w:rPr>
        <w:t xml:space="preserve"> to ensure that </w:t>
      </w:r>
      <w:r w:rsidRPr="004D0133">
        <w:rPr>
          <w:lang w:val="en-US"/>
        </w:rPr>
        <w:t xml:space="preserve">the NES Cell is still accessible for idle/inactive UEs </w:t>
      </w:r>
      <w:r w:rsidRPr="004D0133">
        <w:rPr>
          <w:lang w:val="en-US" w:eastAsia="zh-CN"/>
        </w:rPr>
        <w:t xml:space="preserve">when </w:t>
      </w:r>
      <w:r w:rsidRPr="004D0133">
        <w:rPr>
          <w:lang w:val="en-US"/>
        </w:rPr>
        <w:t>it</w:t>
      </w:r>
      <w:r w:rsidRPr="004D0133">
        <w:rPr>
          <w:lang w:val="en-US" w:eastAsia="zh-CN"/>
        </w:rPr>
        <w:t xml:space="preserve"> goes into </w:t>
      </w:r>
      <w:r w:rsidRPr="004D0133">
        <w:rPr>
          <w:lang w:val="en-US"/>
        </w:rPr>
        <w:t xml:space="preserve">OD-SIB1 transmission. </w:t>
      </w:r>
      <w:r w:rsidR="00C80671">
        <w:rPr>
          <w:lang w:val="en-US"/>
        </w:rPr>
        <w:t xml:space="preserve">But </w:t>
      </w:r>
      <w:proofErr w:type="spellStart"/>
      <w:r w:rsidR="00C80671">
        <w:rPr>
          <w:lang w:val="en-US"/>
        </w:rPr>
        <w:t>tt</w:t>
      </w:r>
      <w:proofErr w:type="spellEnd"/>
      <w:r w:rsidR="00C80671">
        <w:rPr>
          <w:lang w:val="en-US"/>
        </w:rPr>
        <w:t xml:space="preserve"> is up to NES-Cell </w:t>
      </w:r>
      <w:proofErr w:type="spellStart"/>
      <w:r w:rsidR="00C80671">
        <w:rPr>
          <w:lang w:val="en-US"/>
        </w:rPr>
        <w:t>gNB</w:t>
      </w:r>
      <w:proofErr w:type="spellEnd"/>
      <w:r w:rsidR="00C80671">
        <w:rPr>
          <w:lang w:val="en-US"/>
        </w:rPr>
        <w:t xml:space="preserve"> to determine when it goes to OD-SIB1.</w:t>
      </w:r>
    </w:p>
    <w:p w14:paraId="216BEF98" w14:textId="0170571A" w:rsidR="004F0651" w:rsidRDefault="004F0651" w:rsidP="004F0651">
      <w:pPr>
        <w:rPr>
          <w:lang w:val="en-US" w:eastAsia="zh-CN"/>
        </w:rPr>
      </w:pPr>
      <w:r w:rsidRPr="004D0133">
        <w:rPr>
          <w:lang w:val="en-US" w:eastAsia="zh-CN"/>
        </w:rPr>
        <w:t xml:space="preserve">To simplify discussions, the former type of feedback, which is sent before OD-SIB1 transmission is activated, could be referred to as </w:t>
      </w:r>
      <w:r w:rsidRPr="004D0133">
        <w:rPr>
          <w:b/>
          <w:bCs/>
          <w:lang w:val="en-US" w:eastAsia="zh-CN"/>
        </w:rPr>
        <w:t>“early feedback”</w:t>
      </w:r>
      <w:r w:rsidRPr="004D0133">
        <w:rPr>
          <w:lang w:val="en-US" w:eastAsia="zh-CN"/>
        </w:rPr>
        <w:t xml:space="preserve">, while the latter type of feedback, which is sent while OD-SIB1 transmission is active, could be referred to as </w:t>
      </w:r>
      <w:r w:rsidRPr="004D0133">
        <w:rPr>
          <w:b/>
          <w:bCs/>
          <w:lang w:val="en-US" w:eastAsia="zh-CN"/>
        </w:rPr>
        <w:t>“late feedback”</w:t>
      </w:r>
      <w:r w:rsidRPr="004D0133">
        <w:rPr>
          <w:lang w:val="en-US" w:eastAsia="zh-CN"/>
        </w:rPr>
        <w:t>.</w:t>
      </w:r>
    </w:p>
    <w:p w14:paraId="577C579F" w14:textId="77777777" w:rsidR="004F0651" w:rsidRPr="004D0133" w:rsidRDefault="004F0651" w:rsidP="004F0651">
      <w:pPr>
        <w:rPr>
          <w:lang w:val="en-US"/>
        </w:rPr>
      </w:pPr>
      <w:r w:rsidRPr="004D0133">
        <w:rPr>
          <w:lang w:val="en-US"/>
        </w:rPr>
        <w:t xml:space="preserve">Furthermore, it is yet to be agreed how (early and late) feedback regarding </w:t>
      </w:r>
      <w:r w:rsidRPr="004D0133">
        <w:rPr>
          <w:lang w:val="en-US" w:eastAsia="zh-CN"/>
        </w:rPr>
        <w:t>the UL WUS configuration provisioning</w:t>
      </w:r>
      <w:r w:rsidRPr="004D0133">
        <w:rPr>
          <w:lang w:val="en-US"/>
        </w:rPr>
        <w:t xml:space="preserve"> is to be sent from the Cell-A </w:t>
      </w:r>
      <w:proofErr w:type="spellStart"/>
      <w:r w:rsidRPr="004D0133">
        <w:rPr>
          <w:lang w:val="en-US"/>
        </w:rPr>
        <w:t>gNB</w:t>
      </w:r>
      <w:proofErr w:type="spellEnd"/>
      <w:r w:rsidRPr="004D0133">
        <w:rPr>
          <w:lang w:val="en-US"/>
        </w:rPr>
        <w:t xml:space="preserve"> to the NES-Cell </w:t>
      </w:r>
      <w:proofErr w:type="spellStart"/>
      <w:r w:rsidRPr="004D0133">
        <w:rPr>
          <w:lang w:val="en-US"/>
        </w:rPr>
        <w:t>gNB</w:t>
      </w:r>
      <w:proofErr w:type="spellEnd"/>
      <w:r w:rsidRPr="004D0133">
        <w:rPr>
          <w:lang w:val="en-US"/>
        </w:rPr>
        <w:t xml:space="preserve">. These open issues are addressed in the following, and the signaling steps are </w:t>
      </w:r>
      <w:r>
        <w:rPr>
          <w:lang w:val="en-US"/>
        </w:rPr>
        <w:t>again summarized</w:t>
      </w:r>
      <w:r w:rsidRPr="004D0133">
        <w:rPr>
          <w:lang w:val="en-US"/>
        </w:rPr>
        <w:t xml:space="preserve"> thereafter.</w:t>
      </w:r>
    </w:p>
    <w:p w14:paraId="1F7EA85A" w14:textId="5A92FCA4" w:rsidR="00951282" w:rsidRDefault="007C16FB" w:rsidP="00CD73A3">
      <w:pPr>
        <w:rPr>
          <w:b/>
          <w:bCs/>
          <w:lang w:val="en-US"/>
        </w:rPr>
      </w:pPr>
      <w:r>
        <w:rPr>
          <w:lang w:val="en-US"/>
        </w:rPr>
        <w:t xml:space="preserve">As reflected in the agreements, the NES-Cell </w:t>
      </w:r>
      <w:proofErr w:type="spellStart"/>
      <w:r>
        <w:rPr>
          <w:lang w:val="en-US"/>
        </w:rPr>
        <w:t>gNB</w:t>
      </w:r>
      <w:proofErr w:type="spellEnd"/>
      <w:r>
        <w:rPr>
          <w:lang w:val="en-US"/>
        </w:rPr>
        <w:t xml:space="preserve"> must be aware of </w:t>
      </w:r>
      <w:r w:rsidRPr="004D0133">
        <w:rPr>
          <w:lang w:val="en-US" w:eastAsia="zh-CN"/>
        </w:rPr>
        <w:t>the UL WUS configuration provisioning</w:t>
      </w:r>
      <w:r>
        <w:rPr>
          <w:lang w:val="en-US" w:eastAsia="zh-CN"/>
        </w:rPr>
        <w:t xml:space="preserve"> status at the Cell-A </w:t>
      </w:r>
      <w:proofErr w:type="spellStart"/>
      <w:r>
        <w:rPr>
          <w:lang w:val="en-US" w:eastAsia="zh-CN"/>
        </w:rPr>
        <w:t>gNB</w:t>
      </w:r>
      <w:proofErr w:type="spellEnd"/>
      <w:r w:rsidR="00B306F0">
        <w:rPr>
          <w:lang w:val="en-US" w:eastAsia="zh-CN"/>
        </w:rPr>
        <w:t xml:space="preserve"> and must </w:t>
      </w:r>
      <w:r w:rsidR="00DC7209">
        <w:rPr>
          <w:lang w:val="en-US" w:eastAsia="zh-CN"/>
        </w:rPr>
        <w:t>therefore</w:t>
      </w:r>
      <w:r w:rsidR="00B306F0">
        <w:rPr>
          <w:lang w:val="en-US" w:eastAsia="zh-CN"/>
        </w:rPr>
        <w:t xml:space="preserve"> be informed about changes in </w:t>
      </w:r>
      <w:r w:rsidR="00DC7209">
        <w:rPr>
          <w:lang w:val="en-US" w:eastAsia="zh-CN"/>
        </w:rPr>
        <w:t>the</w:t>
      </w:r>
      <w:r w:rsidR="00B306F0">
        <w:rPr>
          <w:lang w:val="en-US" w:eastAsia="zh-CN"/>
        </w:rPr>
        <w:t xml:space="preserve"> status.</w:t>
      </w:r>
      <w:r w:rsidR="002F081D">
        <w:rPr>
          <w:lang w:val="en-US" w:eastAsia="zh-CN"/>
        </w:rPr>
        <w:t xml:space="preserve"> </w:t>
      </w:r>
      <w:r w:rsidR="009629D9">
        <w:rPr>
          <w:lang w:val="en-US" w:eastAsia="zh-CN"/>
        </w:rPr>
        <w:t xml:space="preserve">Especially </w:t>
      </w:r>
      <w:r w:rsidR="003C798C">
        <w:rPr>
          <w:lang w:val="en-US" w:eastAsia="zh-CN"/>
        </w:rPr>
        <w:t xml:space="preserve">status </w:t>
      </w:r>
      <w:r w:rsidR="00405C54">
        <w:rPr>
          <w:lang w:val="en-US" w:eastAsia="zh-CN"/>
        </w:rPr>
        <w:t>changes</w:t>
      </w:r>
      <w:r w:rsidR="00DD1873">
        <w:rPr>
          <w:lang w:val="en-US" w:eastAsia="zh-CN"/>
        </w:rPr>
        <w:t xml:space="preserve"> </w:t>
      </w:r>
      <w:r w:rsidR="00535292">
        <w:rPr>
          <w:lang w:val="en-US" w:eastAsia="zh-CN"/>
        </w:rPr>
        <w:t>during OD-SIB1 operation at the NES Cell</w:t>
      </w:r>
      <w:r w:rsidR="00FC18FB">
        <w:rPr>
          <w:lang w:val="en-US" w:eastAsia="zh-CN"/>
        </w:rPr>
        <w:t xml:space="preserve"> </w:t>
      </w:r>
      <w:r w:rsidR="00A53E26">
        <w:rPr>
          <w:lang w:val="en-US" w:eastAsia="zh-CN"/>
        </w:rPr>
        <w:t>(</w:t>
      </w:r>
      <w:r w:rsidR="00FC18FB">
        <w:rPr>
          <w:lang w:val="en-US" w:eastAsia="zh-CN"/>
        </w:rPr>
        <w:t>late feedback</w:t>
      </w:r>
      <w:r w:rsidR="00404F8E">
        <w:rPr>
          <w:lang w:val="en-US" w:eastAsia="zh-CN"/>
        </w:rPr>
        <w:t xml:space="preserve">, e.g., </w:t>
      </w:r>
      <w:r w:rsidR="00404F8E" w:rsidRPr="004D0133">
        <w:rPr>
          <w:lang w:val="en-US" w:eastAsia="zh-CN"/>
        </w:rPr>
        <w:t>provisioning</w:t>
      </w:r>
      <w:r w:rsidR="00404F8E">
        <w:rPr>
          <w:lang w:val="en-US" w:eastAsia="zh-CN"/>
        </w:rPr>
        <w:t xml:space="preserve"> interrupted</w:t>
      </w:r>
      <w:r w:rsidR="00A53E26">
        <w:rPr>
          <w:lang w:val="en-US" w:eastAsia="zh-CN"/>
        </w:rPr>
        <w:t>)</w:t>
      </w:r>
      <w:r w:rsidR="00FC18FB">
        <w:rPr>
          <w:lang w:val="en-US" w:eastAsia="zh-CN"/>
        </w:rPr>
        <w:t xml:space="preserve">, </w:t>
      </w:r>
      <w:r w:rsidR="00C930AE">
        <w:rPr>
          <w:lang w:val="en-US" w:eastAsia="zh-CN"/>
        </w:rPr>
        <w:t xml:space="preserve">must be </w:t>
      </w:r>
      <w:r w:rsidR="00A53E26">
        <w:rPr>
          <w:lang w:val="en-US" w:eastAsia="zh-CN"/>
        </w:rPr>
        <w:t>provided</w:t>
      </w:r>
      <w:r w:rsidR="00C930AE">
        <w:rPr>
          <w:lang w:val="en-US" w:eastAsia="zh-CN"/>
        </w:rPr>
        <w:t xml:space="preserve"> </w:t>
      </w:r>
      <w:r w:rsidR="00264EF8">
        <w:rPr>
          <w:lang w:val="en-US" w:eastAsia="zh-CN"/>
        </w:rPr>
        <w:t>by</w:t>
      </w:r>
      <w:r w:rsidR="00C930AE">
        <w:rPr>
          <w:lang w:val="en-US" w:eastAsia="zh-CN"/>
        </w:rPr>
        <w:t xml:space="preserve"> the Cell-A </w:t>
      </w:r>
      <w:proofErr w:type="spellStart"/>
      <w:r w:rsidR="00C930AE">
        <w:rPr>
          <w:lang w:val="en-US" w:eastAsia="zh-CN"/>
        </w:rPr>
        <w:t>gNB</w:t>
      </w:r>
      <w:proofErr w:type="spellEnd"/>
      <w:r w:rsidR="00C930AE">
        <w:rPr>
          <w:lang w:val="en-US" w:eastAsia="zh-CN"/>
        </w:rPr>
        <w:t xml:space="preserve"> to the NES-Cell </w:t>
      </w:r>
      <w:proofErr w:type="spellStart"/>
      <w:r w:rsidR="00C930AE">
        <w:rPr>
          <w:lang w:val="en-US" w:eastAsia="zh-CN"/>
        </w:rPr>
        <w:t>gNB</w:t>
      </w:r>
      <w:proofErr w:type="spellEnd"/>
      <w:r w:rsidR="00C930AE">
        <w:rPr>
          <w:lang w:val="en-US" w:eastAsia="zh-CN"/>
        </w:rPr>
        <w:t>, as agreed in RAN3.</w:t>
      </w:r>
      <w:r w:rsidR="0090171C">
        <w:rPr>
          <w:lang w:val="en-US" w:eastAsia="zh-CN"/>
        </w:rPr>
        <w:t xml:space="preserve"> </w:t>
      </w:r>
    </w:p>
    <w:p w14:paraId="3CA85179" w14:textId="24D5CD97" w:rsidR="00233EA2" w:rsidRDefault="00233EA2" w:rsidP="00233EA2">
      <w:pPr>
        <w:rPr>
          <w:lang w:val="en-US"/>
        </w:rPr>
      </w:pPr>
      <w:r w:rsidRPr="004D0133">
        <w:rPr>
          <w:lang w:val="en-US"/>
        </w:rPr>
        <w:t xml:space="preserve">As specified in TS 38.331 (see IE </w:t>
      </w:r>
      <w:proofErr w:type="spellStart"/>
      <w:r w:rsidRPr="004D0133">
        <w:rPr>
          <w:i/>
          <w:iCs/>
          <w:lang w:val="en-US"/>
        </w:rPr>
        <w:t>DownlinkConfigCommonSIB</w:t>
      </w:r>
      <w:proofErr w:type="spellEnd"/>
      <w:r w:rsidRPr="004D0133">
        <w:rPr>
          <w:lang w:val="en-US"/>
        </w:rPr>
        <w:t xml:space="preserve">), the </w:t>
      </w:r>
      <w:r w:rsidR="00247685">
        <w:rPr>
          <w:lang w:val="en-US"/>
        </w:rPr>
        <w:t xml:space="preserve">SI </w:t>
      </w:r>
      <w:r w:rsidRPr="004D0133">
        <w:rPr>
          <w:lang w:val="en-US"/>
        </w:rPr>
        <w:t xml:space="preserve">modification period, expressed in number of </w:t>
      </w:r>
      <w:proofErr w:type="gramStart"/>
      <w:r w:rsidRPr="004D0133">
        <w:rPr>
          <w:lang w:val="en-US"/>
        </w:rPr>
        <w:t>radio</w:t>
      </w:r>
      <w:proofErr w:type="gramEnd"/>
      <w:r w:rsidRPr="004D0133">
        <w:rPr>
          <w:lang w:val="en-US"/>
        </w:rPr>
        <w:t xml:space="preserve"> frames, </w:t>
      </w:r>
      <w:r w:rsidR="007566B2">
        <w:rPr>
          <w:lang w:val="en-US"/>
        </w:rPr>
        <w:t>follows as</w:t>
      </w:r>
      <w:r w:rsidRPr="004D0133">
        <w:rPr>
          <w:lang w:val="en-US"/>
        </w:rPr>
        <w:t xml:space="preserve">: m = </w:t>
      </w:r>
      <w:proofErr w:type="spellStart"/>
      <w:r w:rsidRPr="004D0133">
        <w:rPr>
          <w:lang w:val="en-US"/>
        </w:rPr>
        <w:t>modificationPeriodCoeff</w:t>
      </w:r>
      <w:proofErr w:type="spellEnd"/>
      <w:r w:rsidRPr="004D0133">
        <w:rPr>
          <w:lang w:val="en-US"/>
        </w:rPr>
        <w:t xml:space="preserve"> * </w:t>
      </w:r>
      <w:proofErr w:type="spellStart"/>
      <w:r w:rsidRPr="004D0133">
        <w:rPr>
          <w:lang w:val="en-US"/>
        </w:rPr>
        <w:t>defaultPagingCycle</w:t>
      </w:r>
      <w:proofErr w:type="spellEnd"/>
      <w:r w:rsidRPr="004D0133">
        <w:rPr>
          <w:lang w:val="en-US"/>
        </w:rPr>
        <w:t xml:space="preserve">. The </w:t>
      </w:r>
      <w:proofErr w:type="spellStart"/>
      <w:r w:rsidRPr="004D0133">
        <w:rPr>
          <w:lang w:val="en-US"/>
        </w:rPr>
        <w:t>modificationPeriodCoeff</w:t>
      </w:r>
      <w:proofErr w:type="spellEnd"/>
      <w:r w:rsidRPr="004D0133">
        <w:rPr>
          <w:lang w:val="en-US"/>
        </w:rPr>
        <w:t xml:space="preserve"> is between 2 and 16</w:t>
      </w:r>
      <w:r w:rsidR="005B6F3E">
        <w:rPr>
          <w:lang w:val="en-US"/>
        </w:rPr>
        <w:t>,</w:t>
      </w:r>
      <w:r w:rsidRPr="004D0133">
        <w:rPr>
          <w:lang w:val="en-US"/>
        </w:rPr>
        <w:t xml:space="preserve"> and the </w:t>
      </w:r>
      <w:proofErr w:type="spellStart"/>
      <w:r w:rsidRPr="004D0133">
        <w:rPr>
          <w:lang w:val="en-US"/>
        </w:rPr>
        <w:t>defaultPagingCycle</w:t>
      </w:r>
      <w:proofErr w:type="spellEnd"/>
      <w:r w:rsidRPr="004D0133">
        <w:rPr>
          <w:lang w:val="en-US"/>
        </w:rPr>
        <w:t xml:space="preserve"> is between 32 and </w:t>
      </w:r>
      <w:r w:rsidRPr="004D0133">
        <w:rPr>
          <w:rStyle w:val="ui-provider"/>
          <w:lang w:val="en-US"/>
        </w:rPr>
        <w:t xml:space="preserve">256 radio frames. </w:t>
      </w:r>
      <w:r w:rsidR="00F8434F">
        <w:rPr>
          <w:rStyle w:val="ui-provider"/>
          <w:lang w:val="en-US"/>
        </w:rPr>
        <w:t>This mean</w:t>
      </w:r>
      <w:r w:rsidR="005B6F3E">
        <w:rPr>
          <w:rStyle w:val="ui-provider"/>
          <w:lang w:val="en-US"/>
        </w:rPr>
        <w:t>s</w:t>
      </w:r>
      <w:r w:rsidR="00BD065B">
        <w:rPr>
          <w:rStyle w:val="ui-provider"/>
          <w:lang w:val="en-US"/>
        </w:rPr>
        <w:t xml:space="preserve"> that</w:t>
      </w:r>
      <w:r w:rsidRPr="004D0133">
        <w:rPr>
          <w:rStyle w:val="ui-provider"/>
          <w:lang w:val="en-US"/>
        </w:rPr>
        <w:t xml:space="preserve"> the </w:t>
      </w:r>
      <w:r w:rsidR="00F24EA1">
        <w:rPr>
          <w:rStyle w:val="ui-provider"/>
          <w:lang w:val="en-US"/>
        </w:rPr>
        <w:t xml:space="preserve">SI </w:t>
      </w:r>
      <w:r w:rsidRPr="004D0133">
        <w:rPr>
          <w:lang w:val="en-US"/>
        </w:rPr>
        <w:t>modification period m can be up to 4096 radio frames (</w:t>
      </w:r>
      <m:oMath>
        <m:r>
          <w:rPr>
            <w:rFonts w:ascii="Cambria Math" w:hAnsi="Cambria Math"/>
            <w:lang w:val="en-US"/>
          </w:rPr>
          <m:t xml:space="preserve">≈ </m:t>
        </m:r>
      </m:oMath>
      <w:r w:rsidRPr="004D0133">
        <w:rPr>
          <w:lang w:val="en-US"/>
        </w:rPr>
        <w:t>41 seconds)</w:t>
      </w:r>
      <w:r w:rsidR="004A1F78">
        <w:rPr>
          <w:lang w:val="en-US"/>
        </w:rPr>
        <w:t xml:space="preserve">, </w:t>
      </w:r>
      <w:r w:rsidRPr="004D0133">
        <w:rPr>
          <w:lang w:val="en-US"/>
        </w:rPr>
        <w:t xml:space="preserve">and </w:t>
      </w:r>
      <w:r w:rsidR="004A1F78">
        <w:rPr>
          <w:lang w:val="en-US"/>
        </w:rPr>
        <w:t>it</w:t>
      </w:r>
      <w:r w:rsidRPr="004D0133">
        <w:rPr>
          <w:lang w:val="en-US"/>
        </w:rPr>
        <w:t xml:space="preserve"> should not be optimized for the sake of OD-SIB1 transmission</w:t>
      </w:r>
      <w:r w:rsidR="00115D9F">
        <w:rPr>
          <w:lang w:val="en-US"/>
        </w:rPr>
        <w:t xml:space="preserve"> alone</w:t>
      </w:r>
      <w:r w:rsidRPr="004D0133">
        <w:rPr>
          <w:lang w:val="en-US"/>
        </w:rPr>
        <w:t>. For</w:t>
      </w:r>
      <w:r w:rsidR="00BC0997">
        <w:rPr>
          <w:lang w:val="en-US"/>
        </w:rPr>
        <w:t xml:space="preserve"> the</w:t>
      </w:r>
      <w:r w:rsidRPr="004D0133">
        <w:rPr>
          <w:lang w:val="en-US"/>
        </w:rPr>
        <w:t xml:space="preserve"> </w:t>
      </w:r>
      <w:proofErr w:type="spellStart"/>
      <w:r w:rsidRPr="004D0133">
        <w:rPr>
          <w:lang w:val="en-US"/>
        </w:rPr>
        <w:t>defaultPagingCycle</w:t>
      </w:r>
      <w:proofErr w:type="spellEnd"/>
      <w:r w:rsidRPr="004D0133">
        <w:rPr>
          <w:lang w:val="en-US"/>
        </w:rPr>
        <w:t xml:space="preserve">, for example, large values are common, since they improve </w:t>
      </w:r>
      <w:r w:rsidR="00BA39C8">
        <w:rPr>
          <w:lang w:val="en-US"/>
        </w:rPr>
        <w:t xml:space="preserve">the </w:t>
      </w:r>
      <w:r w:rsidRPr="004D0133">
        <w:rPr>
          <w:lang w:val="en-US"/>
        </w:rPr>
        <w:t>UE energy efficiency.</w:t>
      </w:r>
    </w:p>
    <w:p w14:paraId="4ADA0E60" w14:textId="6B00807B" w:rsidR="00044EC4" w:rsidRPr="004D0133" w:rsidRDefault="00044EC4" w:rsidP="00233EA2">
      <w:pPr>
        <w:rPr>
          <w:lang w:val="en-US"/>
        </w:rPr>
      </w:pPr>
      <w:r w:rsidRPr="004D0133">
        <w:rPr>
          <w:b/>
          <w:lang w:val="en-US"/>
        </w:rPr>
        <w:t xml:space="preserve">Observation </w:t>
      </w:r>
      <w:r w:rsidR="001713B5">
        <w:rPr>
          <w:b/>
          <w:lang w:val="en-US"/>
        </w:rPr>
        <w:t>2</w:t>
      </w:r>
      <w:r>
        <w:rPr>
          <w:b/>
          <w:lang w:val="en-US"/>
        </w:rPr>
        <w:t xml:space="preserve">: </w:t>
      </w:r>
      <w:r w:rsidRPr="00044EC4">
        <w:rPr>
          <w:b/>
          <w:bCs/>
        </w:rPr>
        <w:t>The modification period for system information can be up to 41 seconds.</w:t>
      </w:r>
    </w:p>
    <w:p w14:paraId="0330DAC2" w14:textId="29E87F5C" w:rsidR="00CD73A3" w:rsidRDefault="00233EA2" w:rsidP="00233EA2">
      <w:pPr>
        <w:rPr>
          <w:lang w:val="en-US"/>
        </w:rPr>
      </w:pPr>
      <w:r w:rsidRPr="004D0133">
        <w:rPr>
          <w:lang w:val="en-US"/>
        </w:rPr>
        <w:t xml:space="preserve">The </w:t>
      </w:r>
      <w:r w:rsidR="0072734F">
        <w:rPr>
          <w:lang w:val="en-US"/>
        </w:rPr>
        <w:t xml:space="preserve">new </w:t>
      </w:r>
      <w:r w:rsidRPr="004D0133">
        <w:rPr>
          <w:lang w:val="en-US"/>
        </w:rPr>
        <w:t xml:space="preserve">Class 1 </w:t>
      </w:r>
      <w:r w:rsidR="00C7106D">
        <w:rPr>
          <w:lang w:val="en-US"/>
        </w:rPr>
        <w:t>procedure</w:t>
      </w:r>
      <w:r w:rsidR="00CD73A3">
        <w:rPr>
          <w:lang w:val="en-US"/>
        </w:rPr>
        <w:t xml:space="preserve"> for UL WUS configuration provision</w:t>
      </w:r>
      <w:r w:rsidR="00C7106D">
        <w:rPr>
          <w:lang w:val="en-US"/>
        </w:rPr>
        <w:t xml:space="preserve"> </w:t>
      </w:r>
      <w:r w:rsidRPr="004D0133">
        <w:rPr>
          <w:lang w:val="en-US"/>
        </w:rPr>
        <w:t>should not</w:t>
      </w:r>
      <w:r w:rsidRPr="004D0133" w:rsidDel="00F638E9">
        <w:rPr>
          <w:lang w:val="en-US"/>
        </w:rPr>
        <w:t xml:space="preserve"> </w:t>
      </w:r>
      <w:r w:rsidRPr="004D0133">
        <w:rPr>
          <w:lang w:val="en-US"/>
        </w:rPr>
        <w:t>be kept open for long, certainly not as long as 4</w:t>
      </w:r>
      <w:r w:rsidR="00D46CDD">
        <w:rPr>
          <w:lang w:val="en-US"/>
        </w:rPr>
        <w:t>1</w:t>
      </w:r>
      <w:r w:rsidRPr="004D0133">
        <w:rPr>
          <w:lang w:val="en-US"/>
        </w:rPr>
        <w:t xml:space="preserve"> seconds or more</w:t>
      </w:r>
      <w:r w:rsidRPr="004D0133" w:rsidDel="00D14EB3">
        <w:rPr>
          <w:lang w:val="en-US"/>
        </w:rPr>
        <w:t xml:space="preserve"> </w:t>
      </w:r>
      <w:r w:rsidRPr="004D0133">
        <w:rPr>
          <w:lang w:val="en-US"/>
        </w:rPr>
        <w:t xml:space="preserve">(or until the SI update has reached all UEs </w:t>
      </w:r>
      <w:r w:rsidR="0058050E">
        <w:rPr>
          <w:lang w:val="en-US"/>
        </w:rPr>
        <w:t xml:space="preserve">in Cell A </w:t>
      </w:r>
      <w:r w:rsidRPr="004D0133">
        <w:rPr>
          <w:lang w:val="en-US"/>
        </w:rPr>
        <w:t xml:space="preserve">and the UL WUS configuration provisioning </w:t>
      </w:r>
      <w:r w:rsidR="0058050E">
        <w:rPr>
          <w:lang w:val="en-US"/>
        </w:rPr>
        <w:t xml:space="preserve">in Cell A </w:t>
      </w:r>
      <w:r w:rsidRPr="004D0133">
        <w:rPr>
          <w:lang w:val="en-US"/>
        </w:rPr>
        <w:t xml:space="preserve">is ensured). </w:t>
      </w:r>
      <w:r w:rsidR="00401AC2">
        <w:rPr>
          <w:lang w:val="en-US"/>
        </w:rPr>
        <w:t>To avoid unfavorable protocol design, t</w:t>
      </w:r>
      <w:r w:rsidRPr="004D0133">
        <w:rPr>
          <w:lang w:val="en-US"/>
        </w:rPr>
        <w:t xml:space="preserve">he response </w:t>
      </w:r>
      <w:r w:rsidR="00C7106D">
        <w:rPr>
          <w:lang w:val="en-US"/>
        </w:rPr>
        <w:t xml:space="preserve">to the request </w:t>
      </w:r>
      <w:bookmarkStart w:id="4" w:name="_Hlk181169374"/>
      <w:r w:rsidRPr="004D0133">
        <w:rPr>
          <w:lang w:val="en-US"/>
        </w:rPr>
        <w:t xml:space="preserve">should </w:t>
      </w:r>
      <w:bookmarkEnd w:id="4"/>
      <w:r w:rsidRPr="004D0133">
        <w:rPr>
          <w:lang w:val="en-US"/>
        </w:rPr>
        <w:t>be sent promptly</w:t>
      </w:r>
      <w:r w:rsidR="009B1E3A">
        <w:rPr>
          <w:lang w:val="en-US"/>
        </w:rPr>
        <w:t xml:space="preserve"> </w:t>
      </w:r>
      <w:r w:rsidR="009B1E3A" w:rsidRPr="004D0133">
        <w:rPr>
          <w:lang w:val="en-US"/>
        </w:rPr>
        <w:t xml:space="preserve">from </w:t>
      </w:r>
      <w:r w:rsidR="009B1E3A">
        <w:rPr>
          <w:lang w:val="en-US"/>
        </w:rPr>
        <w:t xml:space="preserve">Cell-A </w:t>
      </w:r>
      <w:proofErr w:type="spellStart"/>
      <w:r w:rsidR="009B1E3A">
        <w:rPr>
          <w:lang w:val="en-US"/>
        </w:rPr>
        <w:t>gNB</w:t>
      </w:r>
      <w:proofErr w:type="spellEnd"/>
      <w:r w:rsidR="009B1E3A" w:rsidRPr="004D0133">
        <w:rPr>
          <w:lang w:val="en-US"/>
        </w:rPr>
        <w:t xml:space="preserve"> to </w:t>
      </w:r>
      <w:r w:rsidR="009B1E3A">
        <w:rPr>
          <w:lang w:val="en-US"/>
        </w:rPr>
        <w:t xml:space="preserve">NES-Cell </w:t>
      </w:r>
      <w:proofErr w:type="spellStart"/>
      <w:r w:rsidR="009B1E3A">
        <w:rPr>
          <w:lang w:val="en-US"/>
        </w:rPr>
        <w:t>gNB</w:t>
      </w:r>
      <w:proofErr w:type="spellEnd"/>
      <w:r w:rsidR="00CD73A3">
        <w:rPr>
          <w:lang w:val="en-US"/>
        </w:rPr>
        <w:t xml:space="preserve">, indicating that Cell-A </w:t>
      </w:r>
      <w:proofErr w:type="spellStart"/>
      <w:r w:rsidR="00CD73A3">
        <w:rPr>
          <w:lang w:val="en-US"/>
        </w:rPr>
        <w:t>gNB</w:t>
      </w:r>
      <w:proofErr w:type="spellEnd"/>
      <w:r w:rsidR="00CD73A3">
        <w:rPr>
          <w:lang w:val="en-US"/>
        </w:rPr>
        <w:t xml:space="preserve"> will perform the UL WUS configuration provision</w:t>
      </w:r>
      <w:r w:rsidR="00644C4E">
        <w:rPr>
          <w:lang w:val="en-US"/>
        </w:rPr>
        <w:t>.</w:t>
      </w:r>
      <w:r w:rsidR="008E4682">
        <w:rPr>
          <w:lang w:val="en-US"/>
        </w:rPr>
        <w:t xml:space="preserve"> </w:t>
      </w:r>
    </w:p>
    <w:p w14:paraId="5527D7C8" w14:textId="6B3DF6D7" w:rsidR="00287326" w:rsidRDefault="00233EA2" w:rsidP="00233EA2">
      <w:pPr>
        <w:rPr>
          <w:b/>
          <w:lang w:val="en-US"/>
        </w:rPr>
      </w:pPr>
      <w:r w:rsidRPr="004D0133">
        <w:rPr>
          <w:b/>
          <w:lang w:val="en-US"/>
        </w:rPr>
        <w:t xml:space="preserve">Observation </w:t>
      </w:r>
      <w:r w:rsidR="00940CAE">
        <w:rPr>
          <w:b/>
          <w:lang w:val="en-US"/>
        </w:rPr>
        <w:t>3</w:t>
      </w:r>
      <w:r w:rsidRPr="004D0133">
        <w:rPr>
          <w:b/>
          <w:lang w:val="en-US"/>
        </w:rPr>
        <w:t xml:space="preserve">: The response to a request for an UL WUS configuration provisioning </w:t>
      </w:r>
      <w:r w:rsidR="00197D95" w:rsidRPr="00197D95">
        <w:rPr>
          <w:b/>
          <w:lang w:val="en-US"/>
        </w:rPr>
        <w:t xml:space="preserve">should </w:t>
      </w:r>
      <w:r w:rsidRPr="004D0133">
        <w:rPr>
          <w:b/>
          <w:lang w:val="en-US"/>
        </w:rPr>
        <w:t>be signaled promptly</w:t>
      </w:r>
      <w:r w:rsidR="00CD73A3">
        <w:rPr>
          <w:b/>
          <w:lang w:val="en-US"/>
        </w:rPr>
        <w:t xml:space="preserve"> by Cell-A </w:t>
      </w:r>
      <w:proofErr w:type="spellStart"/>
      <w:r w:rsidR="00CD73A3">
        <w:rPr>
          <w:b/>
          <w:lang w:val="en-US"/>
        </w:rPr>
        <w:t>gNB</w:t>
      </w:r>
      <w:proofErr w:type="spellEnd"/>
      <w:r w:rsidR="00CD73A3">
        <w:rPr>
          <w:b/>
          <w:lang w:val="en-US"/>
        </w:rPr>
        <w:t xml:space="preserve"> to the NES Cell </w:t>
      </w:r>
      <w:proofErr w:type="spellStart"/>
      <w:r w:rsidR="00CD73A3">
        <w:rPr>
          <w:b/>
          <w:lang w:val="en-US"/>
        </w:rPr>
        <w:t>gNB</w:t>
      </w:r>
      <w:proofErr w:type="spellEnd"/>
      <w:r w:rsidR="00C80671">
        <w:rPr>
          <w:b/>
          <w:lang w:val="en-US"/>
        </w:rPr>
        <w:t xml:space="preserve"> in the class 1 procedure</w:t>
      </w:r>
      <w:r w:rsidR="00CD73A3">
        <w:rPr>
          <w:b/>
          <w:lang w:val="en-US"/>
        </w:rPr>
        <w:t>.</w:t>
      </w:r>
    </w:p>
    <w:p w14:paraId="3111E5E4" w14:textId="68962471" w:rsidR="00D46CDD" w:rsidRDefault="00D46CDD" w:rsidP="00233EA2">
      <w:pPr>
        <w:rPr>
          <w:lang w:val="en-US"/>
        </w:rPr>
      </w:pPr>
      <w:r>
        <w:rPr>
          <w:lang w:val="en-US"/>
        </w:rPr>
        <w:t xml:space="preserve">The NES cell should not go to OD-SIB1 mode after the positive response in the class 1 UL WUS configuration provision procedure, without knowing </w:t>
      </w:r>
      <w:r w:rsidR="00C80671">
        <w:rPr>
          <w:lang w:val="en-US"/>
        </w:rPr>
        <w:t xml:space="preserve">at </w:t>
      </w:r>
      <w:proofErr w:type="gramStart"/>
      <w:r w:rsidR="00C80671">
        <w:rPr>
          <w:lang w:val="en-US"/>
        </w:rPr>
        <w:t xml:space="preserve">least </w:t>
      </w:r>
      <w:r>
        <w:rPr>
          <w:lang w:val="en-US"/>
        </w:rPr>
        <w:t xml:space="preserve"> UL</w:t>
      </w:r>
      <w:proofErr w:type="gramEnd"/>
      <w:r>
        <w:rPr>
          <w:lang w:val="en-US"/>
        </w:rPr>
        <w:t xml:space="preserve"> WUS configuration has been successfully broadcasted</w:t>
      </w:r>
      <w:r w:rsidR="00C80671">
        <w:rPr>
          <w:lang w:val="en-US"/>
        </w:rPr>
        <w:t xml:space="preserve"> by one Cell-A </w:t>
      </w:r>
      <w:proofErr w:type="spellStart"/>
      <w:r w:rsidR="00C80671">
        <w:rPr>
          <w:lang w:val="en-US"/>
        </w:rPr>
        <w:t>gNB</w:t>
      </w:r>
      <w:proofErr w:type="spellEnd"/>
      <w:r>
        <w:rPr>
          <w:lang w:val="en-US"/>
        </w:rPr>
        <w:t xml:space="preserve">. </w:t>
      </w:r>
      <w:r w:rsidR="00B604B9">
        <w:rPr>
          <w:lang w:val="en-US"/>
        </w:rPr>
        <w:t xml:space="preserve">to ensure </w:t>
      </w:r>
      <w:r>
        <w:rPr>
          <w:lang w:val="en-US"/>
        </w:rPr>
        <w:t xml:space="preserve">the NES cell </w:t>
      </w:r>
      <w:proofErr w:type="spellStart"/>
      <w:r w:rsidR="00B604B9">
        <w:rPr>
          <w:lang w:val="en-US"/>
        </w:rPr>
        <w:t>can</w:t>
      </w:r>
      <w:r>
        <w:rPr>
          <w:lang w:val="en-US"/>
        </w:rPr>
        <w:t>continuously</w:t>
      </w:r>
      <w:proofErr w:type="spellEnd"/>
      <w:r>
        <w:rPr>
          <w:lang w:val="en-US"/>
        </w:rPr>
        <w:t xml:space="preserve"> serve the legacy UE.</w:t>
      </w:r>
    </w:p>
    <w:p w14:paraId="65EADDAA" w14:textId="28F0CBB5" w:rsidR="006765C3" w:rsidRPr="006765C3" w:rsidRDefault="006765C3" w:rsidP="00233EA2">
      <w:pPr>
        <w:rPr>
          <w:b/>
          <w:lang w:val="en-US"/>
        </w:rPr>
      </w:pPr>
      <w:bookmarkStart w:id="5" w:name="_Hlk181611872"/>
      <w:r w:rsidRPr="004D0133">
        <w:rPr>
          <w:b/>
          <w:lang w:val="en-US"/>
        </w:rPr>
        <w:t xml:space="preserve">Observation </w:t>
      </w:r>
      <w:r>
        <w:rPr>
          <w:b/>
          <w:lang w:val="en-US"/>
        </w:rPr>
        <w:t>4</w:t>
      </w:r>
      <w:r w:rsidRPr="004D0133">
        <w:rPr>
          <w:b/>
          <w:lang w:val="en-US"/>
        </w:rPr>
        <w:t xml:space="preserve">: The </w:t>
      </w:r>
      <w:r>
        <w:rPr>
          <w:b/>
          <w:lang w:val="en-US"/>
        </w:rPr>
        <w:t>NES cell should not go to the OD-SIB1 mode without knowing that its UL WUS configuration has been successfully broadcasted</w:t>
      </w:r>
      <w:r w:rsidR="00B604B9">
        <w:rPr>
          <w:b/>
          <w:lang w:val="en-US"/>
        </w:rPr>
        <w:t xml:space="preserve"> at least by one Cell-A </w:t>
      </w:r>
      <w:proofErr w:type="spellStart"/>
      <w:r w:rsidR="00B604B9">
        <w:rPr>
          <w:b/>
          <w:lang w:val="en-US"/>
        </w:rPr>
        <w:t>gNB</w:t>
      </w:r>
      <w:proofErr w:type="spellEnd"/>
      <w:r>
        <w:rPr>
          <w:b/>
          <w:lang w:val="en-US"/>
        </w:rPr>
        <w:t>.</w:t>
      </w:r>
    </w:p>
    <w:bookmarkEnd w:id="5"/>
    <w:p w14:paraId="2F7DB49A" w14:textId="39C3B6D9" w:rsidR="00977659" w:rsidRDefault="009238BC" w:rsidP="00233EA2">
      <w:pPr>
        <w:rPr>
          <w:lang w:val="en-US" w:eastAsia="zh-CN"/>
        </w:rPr>
      </w:pPr>
      <w:r>
        <w:rPr>
          <w:lang w:val="en-US"/>
        </w:rPr>
        <w:t xml:space="preserve">The </w:t>
      </w:r>
      <w:r w:rsidR="00AD69B2">
        <w:rPr>
          <w:lang w:val="en-US"/>
        </w:rPr>
        <w:t xml:space="preserve">agreed </w:t>
      </w:r>
      <w:r>
        <w:rPr>
          <w:lang w:val="en-US"/>
        </w:rPr>
        <w:t xml:space="preserve">new Class 2 procedure </w:t>
      </w:r>
      <w:r w:rsidR="004B63B7">
        <w:rPr>
          <w:lang w:val="en-US"/>
        </w:rPr>
        <w:t>should be</w:t>
      </w:r>
      <w:r w:rsidR="00BA00B8">
        <w:rPr>
          <w:lang w:val="en-US"/>
        </w:rPr>
        <w:t xml:space="preserve"> </w:t>
      </w:r>
      <w:r>
        <w:rPr>
          <w:lang w:val="en-US"/>
        </w:rPr>
        <w:t>used to convey</w:t>
      </w:r>
      <w:r w:rsidR="00CE5B73">
        <w:rPr>
          <w:lang w:val="en-US"/>
        </w:rPr>
        <w:t xml:space="preserve"> </w:t>
      </w:r>
      <w:r>
        <w:rPr>
          <w:lang w:val="en-US"/>
        </w:rPr>
        <w:t xml:space="preserve">feedback </w:t>
      </w:r>
      <w:r w:rsidRPr="004D0133">
        <w:rPr>
          <w:lang w:val="en-US"/>
        </w:rPr>
        <w:t xml:space="preserve">regarding </w:t>
      </w:r>
      <w:r w:rsidRPr="004D0133">
        <w:rPr>
          <w:lang w:val="en-US" w:eastAsia="zh-CN"/>
        </w:rPr>
        <w:t>the UL WUS configuration provisioning</w:t>
      </w:r>
      <w:r>
        <w:rPr>
          <w:lang w:val="en-US" w:eastAsia="zh-CN"/>
        </w:rPr>
        <w:t xml:space="preserve"> status</w:t>
      </w:r>
      <w:r w:rsidR="002A17D3">
        <w:rPr>
          <w:lang w:val="en-US" w:eastAsia="zh-CN"/>
        </w:rPr>
        <w:t xml:space="preserve"> in Cell A</w:t>
      </w:r>
      <w:r w:rsidR="004B63B7">
        <w:rPr>
          <w:lang w:val="en-US" w:eastAsia="zh-CN"/>
        </w:rPr>
        <w:t xml:space="preserve"> </w:t>
      </w:r>
      <w:r w:rsidR="00F577FB">
        <w:rPr>
          <w:lang w:val="en-US"/>
        </w:rPr>
        <w:t xml:space="preserve">to inform </w:t>
      </w:r>
      <w:r w:rsidR="004B63B7">
        <w:rPr>
          <w:lang w:val="en-US"/>
        </w:rPr>
        <w:t xml:space="preserve">the NES Cell </w:t>
      </w:r>
      <w:proofErr w:type="spellStart"/>
      <w:r w:rsidR="004B63B7">
        <w:rPr>
          <w:lang w:val="en-US"/>
        </w:rPr>
        <w:t>gNB</w:t>
      </w:r>
      <w:proofErr w:type="spellEnd"/>
      <w:r w:rsidR="004B63B7">
        <w:rPr>
          <w:lang w:val="en-US"/>
        </w:rPr>
        <w:t xml:space="preserve"> </w:t>
      </w:r>
      <w:r w:rsidR="00F577FB">
        <w:rPr>
          <w:lang w:val="en-US"/>
        </w:rPr>
        <w:t xml:space="preserve">about </w:t>
      </w:r>
      <w:r w:rsidR="00A36F5C">
        <w:rPr>
          <w:lang w:val="en-US"/>
        </w:rPr>
        <w:t xml:space="preserve">starting </w:t>
      </w:r>
      <w:r w:rsidR="004B63B7">
        <w:rPr>
          <w:lang w:val="en-US"/>
        </w:rPr>
        <w:t xml:space="preserve">of the successful </w:t>
      </w:r>
      <w:r w:rsidR="00A36F5C" w:rsidRPr="004D0133">
        <w:rPr>
          <w:lang w:val="en-US" w:eastAsia="zh-CN"/>
        </w:rPr>
        <w:t>provisioning</w:t>
      </w:r>
      <w:r w:rsidR="00A36F5C">
        <w:rPr>
          <w:lang w:val="en-US" w:eastAsia="zh-CN"/>
        </w:rPr>
        <w:t>.</w:t>
      </w:r>
    </w:p>
    <w:p w14:paraId="7241AB98" w14:textId="1279FB1E" w:rsidR="00CC70D9" w:rsidRDefault="007E59BF" w:rsidP="00947A2B">
      <w:pPr>
        <w:rPr>
          <w:b/>
          <w:bCs/>
          <w:lang w:val="en-US"/>
        </w:rPr>
      </w:pPr>
      <w:r w:rsidRPr="004D0133">
        <w:rPr>
          <w:b/>
          <w:bCs/>
          <w:lang w:val="en-US"/>
        </w:rPr>
        <w:t xml:space="preserve">Proposal </w:t>
      </w:r>
      <w:r w:rsidR="00125915">
        <w:rPr>
          <w:b/>
          <w:bCs/>
          <w:lang w:val="en-US"/>
        </w:rPr>
        <w:t>3</w:t>
      </w:r>
      <w:r w:rsidRPr="004D0133">
        <w:rPr>
          <w:b/>
          <w:bCs/>
          <w:lang w:val="en-US"/>
        </w:rPr>
        <w:t>: RAN3 to</w:t>
      </w:r>
      <w:r w:rsidRPr="004D0133" w:rsidDel="00AD107A">
        <w:rPr>
          <w:b/>
          <w:lang w:val="en-US"/>
        </w:rPr>
        <w:t xml:space="preserve"> </w:t>
      </w:r>
      <w:r w:rsidRPr="004D0133">
        <w:rPr>
          <w:b/>
          <w:lang w:val="en-US"/>
        </w:rPr>
        <w:t xml:space="preserve">agree </w:t>
      </w:r>
      <w:r w:rsidRPr="004D0133">
        <w:rPr>
          <w:b/>
          <w:bCs/>
          <w:lang w:val="en-US"/>
        </w:rPr>
        <w:t xml:space="preserve">the </w:t>
      </w:r>
      <w:r w:rsidRPr="007E59BF">
        <w:rPr>
          <w:b/>
          <w:bCs/>
          <w:lang w:val="en-US"/>
        </w:rPr>
        <w:t>new Class 2 procedure</w:t>
      </w:r>
      <w:r>
        <w:rPr>
          <w:b/>
          <w:bCs/>
          <w:lang w:val="en-US"/>
        </w:rPr>
        <w:t xml:space="preserve"> </w:t>
      </w:r>
      <w:r w:rsidR="00AD69B2">
        <w:rPr>
          <w:b/>
          <w:bCs/>
          <w:lang w:val="en-US"/>
        </w:rPr>
        <w:t xml:space="preserve">is </w:t>
      </w:r>
      <w:r w:rsidRPr="007E59BF">
        <w:rPr>
          <w:b/>
          <w:bCs/>
          <w:lang w:val="en-US"/>
        </w:rPr>
        <w:t>used to convey feedback regarding the UL WUS configuration provisioning status</w:t>
      </w:r>
      <w:r w:rsidR="004B63B7">
        <w:rPr>
          <w:b/>
          <w:bCs/>
          <w:lang w:val="en-US"/>
        </w:rPr>
        <w:t xml:space="preserve"> </w:t>
      </w:r>
      <w:r w:rsidR="00580EB0">
        <w:rPr>
          <w:b/>
          <w:bCs/>
          <w:lang w:val="en-US"/>
        </w:rPr>
        <w:t xml:space="preserve">as </w:t>
      </w:r>
      <w:r w:rsidR="00D93A12">
        <w:rPr>
          <w:b/>
          <w:bCs/>
          <w:lang w:val="en-US"/>
        </w:rPr>
        <w:t>“</w:t>
      </w:r>
      <w:r w:rsidR="004B63B7">
        <w:rPr>
          <w:b/>
          <w:bCs/>
          <w:lang w:val="en-US"/>
        </w:rPr>
        <w:t>started”</w:t>
      </w:r>
      <w:proofErr w:type="gramStart"/>
      <w:r w:rsidR="004B63B7">
        <w:rPr>
          <w:b/>
          <w:bCs/>
          <w:lang w:val="en-US"/>
        </w:rPr>
        <w:t>/“</w:t>
      </w:r>
      <w:proofErr w:type="gramEnd"/>
      <w:r w:rsidR="004B63B7">
        <w:rPr>
          <w:b/>
          <w:bCs/>
          <w:lang w:val="en-US"/>
        </w:rPr>
        <w:t>provided</w:t>
      </w:r>
      <w:r w:rsidR="00D93A12">
        <w:rPr>
          <w:b/>
          <w:bCs/>
          <w:lang w:val="en-US"/>
        </w:rPr>
        <w:t>”</w:t>
      </w:r>
      <w:r w:rsidR="00580EB0">
        <w:rPr>
          <w:b/>
          <w:bCs/>
          <w:lang w:val="en-US"/>
        </w:rPr>
        <w:t xml:space="preserve"> </w:t>
      </w:r>
      <w:r w:rsidR="000F46B8">
        <w:rPr>
          <w:b/>
          <w:bCs/>
          <w:lang w:val="en-US"/>
        </w:rPr>
        <w:t xml:space="preserve">from Cell-A </w:t>
      </w:r>
      <w:proofErr w:type="spellStart"/>
      <w:r w:rsidR="000F46B8">
        <w:rPr>
          <w:b/>
          <w:bCs/>
          <w:lang w:val="en-US"/>
        </w:rPr>
        <w:t>gNB</w:t>
      </w:r>
      <w:proofErr w:type="spellEnd"/>
      <w:r w:rsidR="000F46B8">
        <w:rPr>
          <w:b/>
          <w:bCs/>
          <w:lang w:val="en-US"/>
        </w:rPr>
        <w:t xml:space="preserve"> to NES-Cell </w:t>
      </w:r>
      <w:proofErr w:type="spellStart"/>
      <w:r w:rsidR="000F46B8">
        <w:rPr>
          <w:b/>
          <w:bCs/>
          <w:lang w:val="en-US"/>
        </w:rPr>
        <w:t>gNB</w:t>
      </w:r>
      <w:proofErr w:type="spellEnd"/>
      <w:r w:rsidR="000F46B8">
        <w:rPr>
          <w:b/>
          <w:bCs/>
          <w:lang w:val="en-US"/>
        </w:rPr>
        <w:t>.</w:t>
      </w:r>
      <w:r w:rsidR="004B63B7">
        <w:rPr>
          <w:b/>
          <w:bCs/>
          <w:lang w:val="en-US"/>
        </w:rPr>
        <w:t xml:space="preserve"> </w:t>
      </w:r>
      <w:r w:rsidR="009E626A">
        <w:rPr>
          <w:b/>
          <w:bCs/>
          <w:lang w:val="en-US"/>
        </w:rPr>
        <w:t>Only a</w:t>
      </w:r>
      <w:r w:rsidR="004B63B7">
        <w:rPr>
          <w:b/>
          <w:bCs/>
          <w:lang w:val="en-US"/>
        </w:rPr>
        <w:t>fter the NES-Cell receive th</w:t>
      </w:r>
      <w:r w:rsidR="009E626A">
        <w:rPr>
          <w:b/>
          <w:bCs/>
          <w:lang w:val="en-US"/>
        </w:rPr>
        <w:t>e</w:t>
      </w:r>
      <w:r w:rsidR="004B63B7">
        <w:rPr>
          <w:b/>
          <w:bCs/>
          <w:lang w:val="en-US"/>
        </w:rPr>
        <w:t xml:space="preserve"> “started”</w:t>
      </w:r>
      <w:proofErr w:type="gramStart"/>
      <w:r w:rsidR="004B63B7">
        <w:rPr>
          <w:b/>
          <w:bCs/>
          <w:lang w:val="en-US"/>
        </w:rPr>
        <w:t>/”provided</w:t>
      </w:r>
      <w:proofErr w:type="gramEnd"/>
      <w:r w:rsidR="004B63B7">
        <w:rPr>
          <w:b/>
          <w:bCs/>
          <w:lang w:val="en-US"/>
        </w:rPr>
        <w:t>” indication, it can go to the OD-SIB1 mode.</w:t>
      </w:r>
    </w:p>
    <w:p w14:paraId="7C0A7350" w14:textId="1BE67A5F" w:rsidR="00125915" w:rsidRPr="004B63B7" w:rsidRDefault="004B63B7" w:rsidP="004B63B7">
      <w:pPr>
        <w:pStyle w:val="Heading3"/>
        <w:rPr>
          <w:b/>
          <w:bCs/>
          <w:spacing w:val="2"/>
          <w:lang w:val="en-US"/>
        </w:rPr>
      </w:pPr>
      <w:r>
        <w:rPr>
          <w:lang w:val="en-US"/>
        </w:rPr>
        <w:t>2.3.3</w:t>
      </w:r>
      <w:r>
        <w:rPr>
          <w:lang w:val="en-US"/>
        </w:rPr>
        <w:tab/>
      </w:r>
      <w:r w:rsidRPr="004B63B7">
        <w:rPr>
          <w:lang w:val="en-US"/>
        </w:rPr>
        <w:t xml:space="preserve">Outline of the signaling </w:t>
      </w:r>
      <w:r>
        <w:rPr>
          <w:lang w:val="en-US"/>
        </w:rPr>
        <w:t>flow for the two new procedures</w:t>
      </w:r>
    </w:p>
    <w:p w14:paraId="64675F41" w14:textId="65710379" w:rsidR="005311A1" w:rsidRPr="004D0133" w:rsidRDefault="000C3D25" w:rsidP="00D05EA1">
      <w:pPr>
        <w:rPr>
          <w:lang w:val="en-US"/>
        </w:rPr>
      </w:pPr>
      <w:r>
        <w:rPr>
          <w:lang w:val="en-US"/>
        </w:rPr>
        <w:t>We now</w:t>
      </w:r>
      <w:r w:rsidR="008C5142" w:rsidRPr="004D0133">
        <w:rPr>
          <w:lang w:val="en-US"/>
        </w:rPr>
        <w:t xml:space="preserve"> </w:t>
      </w:r>
      <w:r w:rsidR="002F0A78">
        <w:rPr>
          <w:lang w:val="en-US"/>
        </w:rPr>
        <w:t>summarize</w:t>
      </w:r>
      <w:r w:rsidR="00197B2C" w:rsidRPr="00197B2C">
        <w:rPr>
          <w:lang w:val="en-US"/>
        </w:rPr>
        <w:t xml:space="preserve"> of the signaling steps </w:t>
      </w:r>
      <w:r w:rsidR="005311A1">
        <w:rPr>
          <w:lang w:val="en-US"/>
        </w:rPr>
        <w:t xml:space="preserve">and the </w:t>
      </w:r>
      <w:r w:rsidR="005311A1" w:rsidRPr="005311A1">
        <w:rPr>
          <w:lang w:val="en-US"/>
        </w:rPr>
        <w:t>interaction</w:t>
      </w:r>
      <w:r w:rsidR="005311A1">
        <w:rPr>
          <w:lang w:val="en-US"/>
        </w:rPr>
        <w:t xml:space="preserve"> </w:t>
      </w:r>
      <w:r w:rsidR="00197B2C" w:rsidRPr="00197B2C">
        <w:rPr>
          <w:lang w:val="en-US"/>
        </w:rPr>
        <w:t>of the two procedures</w:t>
      </w:r>
      <w:r w:rsidR="005311A1">
        <w:rPr>
          <w:lang w:val="en-US"/>
        </w:rPr>
        <w:t xml:space="preserve"> described above.</w:t>
      </w:r>
    </w:p>
    <w:p w14:paraId="0766BCBC" w14:textId="44192E73" w:rsidR="00362313" w:rsidRPr="004D0133" w:rsidRDefault="00E5631C" w:rsidP="00362313">
      <w:pPr>
        <w:rPr>
          <w:lang w:val="en-US"/>
        </w:rPr>
      </w:pPr>
      <w:r w:rsidRPr="004D0133">
        <w:rPr>
          <w:lang w:val="en-US"/>
        </w:rPr>
        <w:fldChar w:fldCharType="begin"/>
      </w:r>
      <w:r w:rsidRPr="004D0133">
        <w:rPr>
          <w:lang w:val="en-US"/>
        </w:rPr>
        <w:instrText xml:space="preserve"> REF _Ref177557176 \h </w:instrText>
      </w:r>
      <w:r w:rsidRPr="004D0133">
        <w:rPr>
          <w:lang w:val="en-US"/>
        </w:rPr>
      </w:r>
      <w:r w:rsidRPr="004D0133">
        <w:rPr>
          <w:lang w:val="en-US"/>
        </w:rPr>
        <w:fldChar w:fldCharType="separate"/>
      </w:r>
      <w:r w:rsidR="005D00F8" w:rsidRPr="004D0133">
        <w:rPr>
          <w:lang w:val="en-US"/>
        </w:rPr>
        <w:t xml:space="preserve">Figure </w:t>
      </w:r>
      <w:r w:rsidR="005D00F8" w:rsidRPr="004D0133">
        <w:rPr>
          <w:noProof/>
          <w:lang w:val="en-US"/>
        </w:rPr>
        <w:t>2</w:t>
      </w:r>
      <w:r w:rsidRPr="004D0133">
        <w:rPr>
          <w:lang w:val="en-US"/>
        </w:rPr>
        <w:fldChar w:fldCharType="end"/>
      </w:r>
      <w:r w:rsidR="00B0480D" w:rsidRPr="004D0133">
        <w:rPr>
          <w:lang w:val="en-US"/>
        </w:rPr>
        <w:t xml:space="preserve"> shows </w:t>
      </w:r>
      <w:r w:rsidR="004C2071" w:rsidRPr="004D0133">
        <w:rPr>
          <w:lang w:val="en-US"/>
        </w:rPr>
        <w:t xml:space="preserve">how </w:t>
      </w:r>
      <w:r w:rsidR="005A5D9A" w:rsidRPr="004D0133">
        <w:rPr>
          <w:lang w:val="en-US"/>
        </w:rPr>
        <w:t>the</w:t>
      </w:r>
      <w:r w:rsidR="004C2071" w:rsidRPr="004D0133">
        <w:rPr>
          <w:lang w:val="en-US"/>
        </w:rPr>
        <w:t xml:space="preserve"> procedures can be used </w:t>
      </w:r>
      <w:r w:rsidR="00BB5413" w:rsidRPr="004D0133">
        <w:rPr>
          <w:lang w:val="en-US"/>
        </w:rPr>
        <w:t xml:space="preserve">by a NES Cell </w:t>
      </w:r>
      <w:proofErr w:type="spellStart"/>
      <w:r w:rsidR="00BB5413" w:rsidRPr="004D0133">
        <w:rPr>
          <w:lang w:val="en-US"/>
        </w:rPr>
        <w:t>gNB</w:t>
      </w:r>
      <w:proofErr w:type="spellEnd"/>
      <w:r w:rsidR="00BB5413" w:rsidRPr="004D0133">
        <w:rPr>
          <w:lang w:val="en-US"/>
        </w:rPr>
        <w:t xml:space="preserve"> (gNB1) </w:t>
      </w:r>
      <w:r w:rsidR="004C2071" w:rsidRPr="004D0133">
        <w:rPr>
          <w:lang w:val="en-US"/>
        </w:rPr>
        <w:t>for activating OD-SIB1 transmission and temporary fallback to periodic SIB1 transmission.</w:t>
      </w:r>
      <w:r w:rsidR="00C82B2A" w:rsidRPr="004D0133">
        <w:rPr>
          <w:lang w:val="en-US"/>
        </w:rPr>
        <w:t xml:space="preserve"> In a</w:t>
      </w:r>
      <w:r w:rsidR="003604BA">
        <w:rPr>
          <w:lang w:val="en-US"/>
        </w:rPr>
        <w:t xml:space="preserve"> </w:t>
      </w:r>
      <w:r w:rsidR="007672FB" w:rsidRPr="004D0133">
        <w:rPr>
          <w:lang w:val="en-US"/>
        </w:rPr>
        <w:t>step 1</w:t>
      </w:r>
      <w:r w:rsidR="00C82B2A" w:rsidRPr="004D0133">
        <w:rPr>
          <w:lang w:val="en-US"/>
        </w:rPr>
        <w:t xml:space="preserve">, gNB1 generates </w:t>
      </w:r>
      <w:r w:rsidR="004F435D" w:rsidRPr="004D0133">
        <w:rPr>
          <w:lang w:val="en-US"/>
        </w:rPr>
        <w:t xml:space="preserve">an UL WUS configuration. </w:t>
      </w:r>
      <w:r w:rsidR="007672FB" w:rsidRPr="004D0133">
        <w:rPr>
          <w:lang w:val="en-US"/>
        </w:rPr>
        <w:t xml:space="preserve">In </w:t>
      </w:r>
      <w:r w:rsidR="003604BA">
        <w:rPr>
          <w:lang w:val="en-US"/>
        </w:rPr>
        <w:t xml:space="preserve">a </w:t>
      </w:r>
      <w:r w:rsidR="007672FB" w:rsidRPr="004D0133">
        <w:rPr>
          <w:lang w:val="en-US"/>
        </w:rPr>
        <w:t>step 2</w:t>
      </w:r>
      <w:r w:rsidR="00BD2D83" w:rsidRPr="004D0133">
        <w:rPr>
          <w:lang w:val="en-US"/>
        </w:rPr>
        <w:t>,</w:t>
      </w:r>
      <w:r w:rsidR="004F435D" w:rsidRPr="004D0133">
        <w:rPr>
          <w:lang w:val="en-US"/>
        </w:rPr>
        <w:t xml:space="preserve"> </w:t>
      </w:r>
      <w:r w:rsidR="007672FB" w:rsidRPr="004D0133">
        <w:rPr>
          <w:lang w:val="en-US"/>
        </w:rPr>
        <w:t>gNB1</w:t>
      </w:r>
      <w:r w:rsidR="004F435D" w:rsidRPr="004D0133">
        <w:rPr>
          <w:lang w:val="en-US"/>
        </w:rPr>
        <w:t xml:space="preserve"> </w:t>
      </w:r>
      <w:r w:rsidR="00BD2D83" w:rsidRPr="004D0133">
        <w:rPr>
          <w:lang w:val="en-US"/>
        </w:rPr>
        <w:t>sends</w:t>
      </w:r>
      <w:r w:rsidR="00972B30" w:rsidRPr="004D0133">
        <w:rPr>
          <w:lang w:val="en-US"/>
        </w:rPr>
        <w:t xml:space="preserve"> to gNB2</w:t>
      </w:r>
      <w:r w:rsidR="004F435D" w:rsidRPr="004D0133">
        <w:rPr>
          <w:lang w:val="en-US"/>
        </w:rPr>
        <w:t xml:space="preserve"> a</w:t>
      </w:r>
      <w:r w:rsidR="00BD2D83" w:rsidRPr="004D0133">
        <w:rPr>
          <w:lang w:val="en-US"/>
        </w:rPr>
        <w:t xml:space="preserve">n </w:t>
      </w:r>
      <w:r w:rsidR="004F435D" w:rsidRPr="004D0133">
        <w:rPr>
          <w:lang w:val="en-US"/>
        </w:rPr>
        <w:t xml:space="preserve">UL WUS configuration provision </w:t>
      </w:r>
      <w:r w:rsidR="00BD2D83" w:rsidRPr="004D0133">
        <w:rPr>
          <w:lang w:val="en-US"/>
        </w:rPr>
        <w:t xml:space="preserve">request message </w:t>
      </w:r>
      <w:r w:rsidR="001E3554" w:rsidRPr="004D0133">
        <w:rPr>
          <w:lang w:val="en-US"/>
        </w:rPr>
        <w:t xml:space="preserve">comprising the UL WUS configuration </w:t>
      </w:r>
      <w:r w:rsidR="009727F9">
        <w:rPr>
          <w:lang w:val="en-US"/>
        </w:rPr>
        <w:t>and</w:t>
      </w:r>
      <w:r w:rsidR="001E3554" w:rsidRPr="004D0133">
        <w:rPr>
          <w:lang w:val="en-US"/>
        </w:rPr>
        <w:t xml:space="preserve"> indication of </w:t>
      </w:r>
      <w:r w:rsidR="0062244D" w:rsidRPr="004D0133">
        <w:rPr>
          <w:lang w:val="en-US"/>
        </w:rPr>
        <w:t>cell(s)</w:t>
      </w:r>
      <w:r w:rsidR="00972B30" w:rsidRPr="004D0133">
        <w:rPr>
          <w:lang w:val="en-US"/>
        </w:rPr>
        <w:t xml:space="preserve"> of gNB2</w:t>
      </w:r>
      <w:r w:rsidR="0062244D" w:rsidRPr="004D0133">
        <w:rPr>
          <w:lang w:val="en-US"/>
        </w:rPr>
        <w:t xml:space="preserve"> in which</w:t>
      </w:r>
      <w:r w:rsidR="006A4795" w:rsidRPr="004D0133">
        <w:rPr>
          <w:lang w:val="en-US"/>
        </w:rPr>
        <w:t xml:space="preserve"> </w:t>
      </w:r>
      <w:r w:rsidR="007672FB" w:rsidRPr="004D0133">
        <w:rPr>
          <w:lang w:val="en-US"/>
        </w:rPr>
        <w:t>gNB1</w:t>
      </w:r>
      <w:r w:rsidR="009441CD">
        <w:rPr>
          <w:lang w:val="en-US"/>
        </w:rPr>
        <w:t xml:space="preserve"> </w:t>
      </w:r>
      <w:r w:rsidR="00F128DA">
        <w:rPr>
          <w:lang w:val="en-US"/>
        </w:rPr>
        <w:t>requests</w:t>
      </w:r>
      <w:r w:rsidR="0062244D" w:rsidRPr="004D0133">
        <w:rPr>
          <w:lang w:val="en-US"/>
        </w:rPr>
        <w:t xml:space="preserve"> the UL WUS configuration to be provided</w:t>
      </w:r>
      <w:r w:rsidR="00BA1683" w:rsidRPr="004D0133">
        <w:rPr>
          <w:lang w:val="en-US"/>
        </w:rPr>
        <w:t xml:space="preserve">. </w:t>
      </w:r>
      <w:r w:rsidR="00EB02AD">
        <w:rPr>
          <w:lang w:val="en-US"/>
        </w:rPr>
        <w:t>In response</w:t>
      </w:r>
      <w:r w:rsidR="00BA1683" w:rsidRPr="004D0133">
        <w:rPr>
          <w:lang w:val="en-US"/>
        </w:rPr>
        <w:t>, gNB1</w:t>
      </w:r>
      <w:r w:rsidR="00372BE2" w:rsidRPr="004D0133">
        <w:rPr>
          <w:lang w:val="en-US"/>
        </w:rPr>
        <w:t xml:space="preserve"> </w:t>
      </w:r>
      <w:r w:rsidR="000B491E" w:rsidRPr="004D0133">
        <w:rPr>
          <w:lang w:val="en-US"/>
        </w:rPr>
        <w:t xml:space="preserve">receives from gNB2 </w:t>
      </w:r>
      <w:r w:rsidR="00776255" w:rsidRPr="004D0133">
        <w:rPr>
          <w:lang w:val="en-US"/>
        </w:rPr>
        <w:t>an UL WUS configuration provision response message with an accept</w:t>
      </w:r>
      <w:r w:rsidR="00FD19B3" w:rsidRPr="004D0133">
        <w:rPr>
          <w:lang w:val="en-US"/>
        </w:rPr>
        <w:t>/</w:t>
      </w:r>
      <w:r w:rsidR="00776255" w:rsidRPr="004D0133">
        <w:rPr>
          <w:lang w:val="en-US"/>
        </w:rPr>
        <w:t xml:space="preserve">reject indication </w:t>
      </w:r>
      <w:r w:rsidR="00F9098D">
        <w:rPr>
          <w:lang w:val="en-US"/>
        </w:rPr>
        <w:t>for</w:t>
      </w:r>
      <w:r w:rsidR="00776255" w:rsidRPr="004D0133">
        <w:rPr>
          <w:lang w:val="en-US"/>
        </w:rPr>
        <w:t xml:space="preserve"> the request.</w:t>
      </w:r>
      <w:r w:rsidR="00F66988" w:rsidRPr="004D0133">
        <w:rPr>
          <w:lang w:val="en-US"/>
        </w:rPr>
        <w:t xml:space="preserve"> </w:t>
      </w:r>
      <w:r w:rsidR="004A71EB" w:rsidRPr="004D0133">
        <w:rPr>
          <w:lang w:val="en-US"/>
        </w:rPr>
        <w:t xml:space="preserve">In case of </w:t>
      </w:r>
      <w:r w:rsidR="00F66988" w:rsidRPr="004D0133">
        <w:rPr>
          <w:lang w:val="en-US"/>
        </w:rPr>
        <w:t>accept,</w:t>
      </w:r>
      <w:r w:rsidR="00F66988" w:rsidRPr="004D0133" w:rsidDel="00024095">
        <w:rPr>
          <w:lang w:val="en-US"/>
        </w:rPr>
        <w:t xml:space="preserve"> </w:t>
      </w:r>
      <w:r w:rsidR="00F66988" w:rsidRPr="004D0133">
        <w:rPr>
          <w:lang w:val="en-US"/>
        </w:rPr>
        <w:t>gNB2 starts providing</w:t>
      </w:r>
      <w:r w:rsidR="00BA0B53">
        <w:rPr>
          <w:lang w:val="en-US"/>
        </w:rPr>
        <w:t xml:space="preserve"> </w:t>
      </w:r>
      <w:r w:rsidR="00F66988" w:rsidRPr="004D0133">
        <w:rPr>
          <w:lang w:val="en-US"/>
        </w:rPr>
        <w:t xml:space="preserve">the UL WUS configuration in </w:t>
      </w:r>
      <w:r w:rsidR="00BA1683" w:rsidRPr="004D0133">
        <w:rPr>
          <w:lang w:val="en-US"/>
        </w:rPr>
        <w:t>requested</w:t>
      </w:r>
      <w:r w:rsidR="00D54B53" w:rsidRPr="004D0133">
        <w:rPr>
          <w:lang w:val="en-US"/>
        </w:rPr>
        <w:t xml:space="preserve"> cell</w:t>
      </w:r>
      <w:r w:rsidR="005B0D57" w:rsidRPr="004D0133">
        <w:rPr>
          <w:lang w:val="en-US"/>
        </w:rPr>
        <w:t>(</w:t>
      </w:r>
      <w:r w:rsidR="00D54B53" w:rsidRPr="004D0133">
        <w:rPr>
          <w:lang w:val="en-US"/>
        </w:rPr>
        <w:t>s</w:t>
      </w:r>
      <w:r w:rsidR="005B0D57" w:rsidRPr="004D0133">
        <w:rPr>
          <w:lang w:val="en-US"/>
        </w:rPr>
        <w:t>)</w:t>
      </w:r>
      <w:r w:rsidR="004A71EB" w:rsidRPr="004D0133">
        <w:rPr>
          <w:lang w:val="en-US"/>
        </w:rPr>
        <w:t xml:space="preserve"> in a step 3</w:t>
      </w:r>
      <w:r w:rsidR="001D7409">
        <w:rPr>
          <w:lang w:val="en-US"/>
        </w:rPr>
        <w:t xml:space="preserve">, </w:t>
      </w:r>
      <w:r w:rsidR="00C31970">
        <w:rPr>
          <w:lang w:val="en-US"/>
        </w:rPr>
        <w:t>however subject to the SI modification period</w:t>
      </w:r>
      <w:r w:rsidR="001D7409">
        <w:rPr>
          <w:lang w:val="en-US"/>
        </w:rPr>
        <w:t>, as discussed before</w:t>
      </w:r>
      <w:r w:rsidR="00BA1683" w:rsidRPr="004D0133">
        <w:rPr>
          <w:lang w:val="en-US"/>
        </w:rPr>
        <w:t>. In a step 4</w:t>
      </w:r>
      <w:r w:rsidR="00E558FF" w:rsidRPr="004D0133">
        <w:rPr>
          <w:lang w:val="en-US"/>
        </w:rPr>
        <w:t xml:space="preserve">, </w:t>
      </w:r>
      <w:r w:rsidR="00BA1683" w:rsidRPr="004D0133">
        <w:rPr>
          <w:lang w:val="en-US"/>
        </w:rPr>
        <w:t xml:space="preserve">gNB2 </w:t>
      </w:r>
      <w:r w:rsidR="00594A89" w:rsidRPr="004D0133">
        <w:rPr>
          <w:lang w:val="en-US"/>
        </w:rPr>
        <w:t xml:space="preserve">sends to gNB1 an UL WUS configuration provision status message </w:t>
      </w:r>
      <w:r w:rsidR="00D20375" w:rsidRPr="004D0133">
        <w:rPr>
          <w:lang w:val="en-US"/>
        </w:rPr>
        <w:t xml:space="preserve">indicating that it is now providing the UL WUS configuration in </w:t>
      </w:r>
      <w:r w:rsidR="00BA1683" w:rsidRPr="004D0133">
        <w:rPr>
          <w:lang w:val="en-US"/>
        </w:rPr>
        <w:t xml:space="preserve">requested </w:t>
      </w:r>
      <w:r w:rsidR="00D20375" w:rsidRPr="004D0133">
        <w:rPr>
          <w:lang w:val="en-US"/>
        </w:rPr>
        <w:t>cell</w:t>
      </w:r>
      <w:r w:rsidR="005B0D57" w:rsidRPr="004D0133">
        <w:rPr>
          <w:lang w:val="en-US"/>
        </w:rPr>
        <w:t>(</w:t>
      </w:r>
      <w:r w:rsidR="00D20375" w:rsidRPr="004D0133">
        <w:rPr>
          <w:lang w:val="en-US"/>
        </w:rPr>
        <w:t>s</w:t>
      </w:r>
      <w:r w:rsidR="005B0D57" w:rsidRPr="004D0133">
        <w:rPr>
          <w:lang w:val="en-US"/>
        </w:rPr>
        <w:t>)</w:t>
      </w:r>
      <w:r w:rsidR="00D20375" w:rsidRPr="004D0133">
        <w:rPr>
          <w:lang w:val="en-US"/>
        </w:rPr>
        <w:t>.</w:t>
      </w:r>
      <w:r w:rsidR="00AB1BBD" w:rsidRPr="004D0133">
        <w:rPr>
          <w:lang w:val="en-US"/>
        </w:rPr>
        <w:t xml:space="preserve"> In a </w:t>
      </w:r>
      <w:r w:rsidR="00D44A03" w:rsidRPr="004D0133">
        <w:rPr>
          <w:lang w:val="en-US"/>
        </w:rPr>
        <w:t>step 5</w:t>
      </w:r>
      <w:r w:rsidR="00AB1BBD" w:rsidRPr="004D0133">
        <w:rPr>
          <w:lang w:val="en-US"/>
        </w:rPr>
        <w:t>, gNB1 starts operating the NES Cell in OD-SIB1 transmission mode.</w:t>
      </w:r>
    </w:p>
    <w:p w14:paraId="700C3BC5" w14:textId="77777777" w:rsidR="006D70BC" w:rsidRPr="004D0133" w:rsidRDefault="006D70BC" w:rsidP="00362313">
      <w:pPr>
        <w:rPr>
          <w:lang w:val="en-US" w:eastAsia="x-none"/>
        </w:rPr>
      </w:pPr>
    </w:p>
    <w:p w14:paraId="0BA353C9" w14:textId="2F259556" w:rsidR="006D70BC" w:rsidRPr="004D0133" w:rsidRDefault="006D70BC" w:rsidP="006D70BC">
      <w:pPr>
        <w:keepNext/>
        <w:jc w:val="center"/>
        <w:rPr>
          <w:lang w:val="en-US"/>
        </w:rPr>
      </w:pPr>
      <w:r w:rsidRPr="004D0133">
        <w:rPr>
          <w:noProof/>
          <w:lang w:val="en-US"/>
        </w:rPr>
        <w:drawing>
          <wp:inline distT="0" distB="0" distL="0" distR="0" wp14:anchorId="79B94AAB" wp14:editId="3BE97701">
            <wp:extent cx="5065200" cy="3970800"/>
            <wp:effectExtent l="0" t="0" r="0" b="0"/>
            <wp:docPr id="52879350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065200" cy="3970800"/>
                    </a:xfrm>
                    <a:prstGeom prst="rect">
                      <a:avLst/>
                    </a:prstGeom>
                  </pic:spPr>
                </pic:pic>
              </a:graphicData>
            </a:graphic>
          </wp:inline>
        </w:drawing>
      </w:r>
    </w:p>
    <w:p w14:paraId="13D1FBE5" w14:textId="2F3CF458" w:rsidR="006D70BC" w:rsidRPr="004D0133" w:rsidRDefault="006D70BC" w:rsidP="006D70BC">
      <w:pPr>
        <w:pStyle w:val="Caption"/>
        <w:jc w:val="center"/>
        <w:rPr>
          <w:lang w:val="en-US"/>
        </w:rPr>
      </w:pPr>
      <w:bookmarkStart w:id="6" w:name="_Ref177557176"/>
      <w:r w:rsidRPr="004D0133">
        <w:rPr>
          <w:lang w:val="en-US"/>
        </w:rPr>
        <w:t xml:space="preserve">Figure </w:t>
      </w:r>
      <w:r w:rsidRPr="004D0133">
        <w:rPr>
          <w:lang w:val="en-US"/>
        </w:rPr>
        <w:fldChar w:fldCharType="begin"/>
      </w:r>
      <w:r w:rsidRPr="004D0133">
        <w:rPr>
          <w:lang w:val="en-US"/>
        </w:rPr>
        <w:instrText>SEQ Figure \* ARABIC</w:instrText>
      </w:r>
      <w:r w:rsidRPr="004D0133">
        <w:rPr>
          <w:lang w:val="en-US"/>
        </w:rPr>
        <w:fldChar w:fldCharType="separate"/>
      </w:r>
      <w:r w:rsidR="005D00F8" w:rsidRPr="004D0133">
        <w:rPr>
          <w:noProof/>
          <w:lang w:val="en-US"/>
        </w:rPr>
        <w:t>2</w:t>
      </w:r>
      <w:r w:rsidRPr="004D0133">
        <w:rPr>
          <w:lang w:val="en-US"/>
        </w:rPr>
        <w:fldChar w:fldCharType="end"/>
      </w:r>
      <w:bookmarkEnd w:id="6"/>
      <w:r w:rsidRPr="004D0133">
        <w:rPr>
          <w:lang w:val="en-US"/>
        </w:rPr>
        <w:t>: An example of how new procedures can be used for activating OD-SIB1 transmission and temporary fallback to periodic SIB1 transmission.</w:t>
      </w:r>
    </w:p>
    <w:p w14:paraId="7F6442C5" w14:textId="77777777" w:rsidR="006D70BC" w:rsidRPr="004D0133" w:rsidRDefault="006D70BC" w:rsidP="00362313">
      <w:pPr>
        <w:rPr>
          <w:lang w:val="en-US" w:eastAsia="x-none"/>
        </w:rPr>
      </w:pPr>
    </w:p>
    <w:p w14:paraId="7E8DB22B" w14:textId="050B9F7E" w:rsidR="00261F86" w:rsidRPr="004D0133" w:rsidRDefault="00CA79F6" w:rsidP="00362313">
      <w:pPr>
        <w:rPr>
          <w:lang w:val="en-US"/>
        </w:rPr>
      </w:pPr>
      <w:r w:rsidRPr="004D0133">
        <w:rPr>
          <w:lang w:val="en-US"/>
        </w:rPr>
        <w:t>We believe</w:t>
      </w:r>
      <w:r w:rsidR="002E04C5" w:rsidRPr="004D0133">
        <w:rPr>
          <w:lang w:val="en-US"/>
        </w:rPr>
        <w:t>,</w:t>
      </w:r>
      <w:r w:rsidRPr="004D0133">
        <w:rPr>
          <w:lang w:val="en-US"/>
        </w:rPr>
        <w:t xml:space="preserve"> it is </w:t>
      </w:r>
      <w:r w:rsidR="0039362A" w:rsidRPr="004D0133">
        <w:rPr>
          <w:lang w:val="en-US"/>
        </w:rPr>
        <w:t>sufficient</w:t>
      </w:r>
      <w:r w:rsidR="001A124B" w:rsidRPr="004D0133">
        <w:rPr>
          <w:lang w:val="en-US"/>
        </w:rPr>
        <w:t xml:space="preserve"> and most appropriate</w:t>
      </w:r>
      <w:r w:rsidR="00FE02BC" w:rsidRPr="004D0133">
        <w:rPr>
          <w:lang w:val="en-US"/>
        </w:rPr>
        <w:t>,</w:t>
      </w:r>
      <w:r w:rsidR="001A124B" w:rsidRPr="004D0133">
        <w:rPr>
          <w:lang w:val="en-US"/>
        </w:rPr>
        <w:t xml:space="preserve"> </w:t>
      </w:r>
      <w:r w:rsidR="00064BF8" w:rsidRPr="004D0133">
        <w:rPr>
          <w:lang w:val="en-US"/>
        </w:rPr>
        <w:t>that</w:t>
      </w:r>
      <w:r w:rsidR="001A124B" w:rsidRPr="004D0133">
        <w:rPr>
          <w:lang w:val="en-US"/>
        </w:rPr>
        <w:t xml:space="preserve"> gNB2 </w:t>
      </w:r>
      <w:r w:rsidR="000F4E6A" w:rsidRPr="004D0133">
        <w:rPr>
          <w:lang w:val="en-US"/>
        </w:rPr>
        <w:t xml:space="preserve">responds with </w:t>
      </w:r>
      <w:r w:rsidR="00AE07A9">
        <w:rPr>
          <w:lang w:val="en-US"/>
        </w:rPr>
        <w:t>“</w:t>
      </w:r>
      <w:r w:rsidR="000F4E6A" w:rsidRPr="004D0133">
        <w:rPr>
          <w:lang w:val="en-US"/>
        </w:rPr>
        <w:t>accept</w:t>
      </w:r>
      <w:r w:rsidR="00AE07A9">
        <w:rPr>
          <w:lang w:val="en-US"/>
        </w:rPr>
        <w:t>”</w:t>
      </w:r>
      <w:r w:rsidR="000F4E6A" w:rsidRPr="004D0133">
        <w:rPr>
          <w:lang w:val="en-US"/>
        </w:rPr>
        <w:t xml:space="preserve"> </w:t>
      </w:r>
      <w:r w:rsidR="00064BF8" w:rsidRPr="004D0133">
        <w:rPr>
          <w:lang w:val="en-US"/>
        </w:rPr>
        <w:t>if</w:t>
      </w:r>
      <w:r w:rsidR="000F4E6A" w:rsidRPr="004D0133">
        <w:rPr>
          <w:lang w:val="en-US"/>
        </w:rPr>
        <w:t xml:space="preserve"> it</w:t>
      </w:r>
      <w:r w:rsidR="00B631C8" w:rsidRPr="004D0133">
        <w:rPr>
          <w:lang w:val="en-US"/>
        </w:rPr>
        <w:t xml:space="preserve"> can provide the UL WUS configuration in all cells </w:t>
      </w:r>
      <w:r w:rsidR="003149B9">
        <w:rPr>
          <w:lang w:val="en-US"/>
        </w:rPr>
        <w:t>requested</w:t>
      </w:r>
      <w:r w:rsidR="00AE07A9">
        <w:rPr>
          <w:lang w:val="en-US"/>
        </w:rPr>
        <w:t xml:space="preserve"> </w:t>
      </w:r>
      <w:r w:rsidR="00AE07A9" w:rsidRPr="004D0133">
        <w:rPr>
          <w:lang w:val="en-US"/>
        </w:rPr>
        <w:t xml:space="preserve">(by gNB1) </w:t>
      </w:r>
      <w:r w:rsidR="00064BF8" w:rsidRPr="004D0133">
        <w:rPr>
          <w:lang w:val="en-US"/>
        </w:rPr>
        <w:t>to be Cell A</w:t>
      </w:r>
      <w:r w:rsidR="00AE07A9">
        <w:rPr>
          <w:lang w:val="en-US"/>
        </w:rPr>
        <w:t>,</w:t>
      </w:r>
      <w:r w:rsidR="002E04C5" w:rsidRPr="004D0133">
        <w:rPr>
          <w:lang w:val="en-US"/>
        </w:rPr>
        <w:t xml:space="preserve"> </w:t>
      </w:r>
      <w:r w:rsidR="00B631C8" w:rsidRPr="004D0133">
        <w:rPr>
          <w:lang w:val="en-US"/>
        </w:rPr>
        <w:t xml:space="preserve">and </w:t>
      </w:r>
      <w:r w:rsidR="00AE07A9">
        <w:rPr>
          <w:lang w:val="en-US"/>
        </w:rPr>
        <w:t>“</w:t>
      </w:r>
      <w:r w:rsidR="00B631C8" w:rsidRPr="004D0133">
        <w:rPr>
          <w:lang w:val="en-US"/>
        </w:rPr>
        <w:t>reject</w:t>
      </w:r>
      <w:r w:rsidR="00AE07A9">
        <w:rPr>
          <w:lang w:val="en-US"/>
        </w:rPr>
        <w:t>”</w:t>
      </w:r>
      <w:r w:rsidR="00C00869" w:rsidRPr="004D0133">
        <w:rPr>
          <w:lang w:val="en-US"/>
        </w:rPr>
        <w:t xml:space="preserve"> otherwise</w:t>
      </w:r>
      <w:r w:rsidR="002E04C5" w:rsidRPr="004D0133">
        <w:rPr>
          <w:lang w:val="en-US"/>
        </w:rPr>
        <w:t xml:space="preserve">. </w:t>
      </w:r>
    </w:p>
    <w:p w14:paraId="3E5193BE" w14:textId="53670490" w:rsidR="0037619C" w:rsidRPr="004D0133" w:rsidRDefault="006D70BC" w:rsidP="00362313">
      <w:pPr>
        <w:rPr>
          <w:lang w:val="en-US"/>
        </w:rPr>
      </w:pPr>
      <w:r w:rsidRPr="004D0133">
        <w:rPr>
          <w:lang w:val="en-US" w:eastAsia="x-none"/>
        </w:rPr>
        <w:t>If</w:t>
      </w:r>
      <w:r w:rsidR="004D517B">
        <w:rPr>
          <w:lang w:val="en-US" w:eastAsia="x-none"/>
        </w:rPr>
        <w:t xml:space="preserve"> </w:t>
      </w:r>
      <w:r w:rsidRPr="004D0133">
        <w:rPr>
          <w:lang w:val="en-US"/>
        </w:rPr>
        <w:t xml:space="preserve">the UL WUS configuration provisioning at gNB2 is temporarily interrupted </w:t>
      </w:r>
      <w:r w:rsidR="004D517B" w:rsidRPr="004D0133">
        <w:rPr>
          <w:lang w:val="en-US" w:eastAsia="x-none"/>
        </w:rPr>
        <w:t>at some point</w:t>
      </w:r>
      <w:r w:rsidRPr="004D0133">
        <w:rPr>
          <w:lang w:val="en-US"/>
        </w:rPr>
        <w:t>, in a step</w:t>
      </w:r>
      <w:r w:rsidR="002E04C5" w:rsidRPr="004D0133">
        <w:rPr>
          <w:lang w:val="en-US"/>
        </w:rPr>
        <w:t xml:space="preserve"> 6</w:t>
      </w:r>
      <w:r w:rsidRPr="004D0133">
        <w:rPr>
          <w:lang w:val="en-US"/>
        </w:rPr>
        <w:t xml:space="preserve">, gNB2 sends to gNB1 </w:t>
      </w:r>
      <w:r w:rsidRPr="004D0133">
        <w:rPr>
          <w:lang w:val="en-US" w:eastAsia="x-none"/>
        </w:rPr>
        <w:t xml:space="preserve">an UL WUS configuration provision status message indicating that it is not providing the UL WUS configuration in the </w:t>
      </w:r>
      <w:r w:rsidR="002E04C5" w:rsidRPr="004D0133">
        <w:rPr>
          <w:lang w:val="en-US" w:eastAsia="x-none"/>
        </w:rPr>
        <w:t>requested</w:t>
      </w:r>
      <w:r w:rsidRPr="004D0133">
        <w:rPr>
          <w:lang w:val="en-US" w:eastAsia="x-none"/>
        </w:rPr>
        <w:t xml:space="preserve"> cell(s). </w:t>
      </w:r>
      <w:r w:rsidR="002E04C5" w:rsidRPr="004D0133">
        <w:rPr>
          <w:lang w:val="en-US" w:eastAsia="x-none"/>
        </w:rPr>
        <w:t>After receiving</w:t>
      </w:r>
      <w:r w:rsidR="005E3495">
        <w:rPr>
          <w:lang w:val="en-US" w:eastAsia="x-none"/>
        </w:rPr>
        <w:t xml:space="preserve"> such</w:t>
      </w:r>
      <w:r w:rsidR="002E04C5" w:rsidRPr="004D0133">
        <w:rPr>
          <w:lang w:val="en-US" w:eastAsia="x-none"/>
        </w:rPr>
        <w:t xml:space="preserve"> a message as in step 6 (Cell A not providing the UL WUS configuration anymore)</w:t>
      </w:r>
      <w:r w:rsidRPr="004D0133">
        <w:rPr>
          <w:lang w:val="en-US" w:eastAsia="x-none"/>
        </w:rPr>
        <w:t>, in a step</w:t>
      </w:r>
      <w:r w:rsidR="002E04C5" w:rsidRPr="004D0133">
        <w:rPr>
          <w:lang w:val="en-US" w:eastAsia="x-none"/>
        </w:rPr>
        <w:t xml:space="preserve"> 7</w:t>
      </w:r>
      <w:r w:rsidRPr="004D0133">
        <w:rPr>
          <w:lang w:val="en-US" w:eastAsia="x-none"/>
        </w:rPr>
        <w:t xml:space="preserve">, gNB1 </w:t>
      </w:r>
      <w:r w:rsidR="00C556D4" w:rsidRPr="004D0133">
        <w:rPr>
          <w:lang w:val="en-US" w:eastAsia="x-none"/>
        </w:rPr>
        <w:t xml:space="preserve">may </w:t>
      </w:r>
      <w:r w:rsidRPr="004D0133">
        <w:rPr>
          <w:lang w:val="en-US"/>
        </w:rPr>
        <w:t>switch the NES Cell back to periodic SIB1 transmission mode</w:t>
      </w:r>
      <w:r w:rsidR="00A24985" w:rsidRPr="004D0133">
        <w:rPr>
          <w:lang w:val="en-US"/>
        </w:rPr>
        <w:t>,</w:t>
      </w:r>
      <w:r w:rsidR="002E04C5" w:rsidRPr="004D0133">
        <w:rPr>
          <w:lang w:val="en-US"/>
        </w:rPr>
        <w:t xml:space="preserve"> </w:t>
      </w:r>
      <w:r w:rsidR="008B5C0A">
        <w:rPr>
          <w:lang w:val="en-US"/>
        </w:rPr>
        <w:t>e.g., if</w:t>
      </w:r>
      <w:r w:rsidR="00577D30" w:rsidRPr="004D0133">
        <w:rPr>
          <w:lang w:val="en-US"/>
        </w:rPr>
        <w:t xml:space="preserve"> the </w:t>
      </w:r>
      <w:r w:rsidR="002D039E" w:rsidRPr="004D0133">
        <w:rPr>
          <w:lang w:val="en-US"/>
        </w:rPr>
        <w:t>loss of Cell A</w:t>
      </w:r>
      <w:r w:rsidR="00EA05D2" w:rsidRPr="004D0133">
        <w:rPr>
          <w:lang w:val="en-US"/>
        </w:rPr>
        <w:t>(s)</w:t>
      </w:r>
      <w:r w:rsidR="005D3EAD" w:rsidRPr="004D0133">
        <w:rPr>
          <w:lang w:val="en-US"/>
        </w:rPr>
        <w:t xml:space="preserve"> at gNB2 </w:t>
      </w:r>
      <w:r w:rsidR="00F9745B">
        <w:rPr>
          <w:lang w:val="en-US"/>
        </w:rPr>
        <w:t>means</w:t>
      </w:r>
      <w:r w:rsidR="00274123" w:rsidRPr="004D0133">
        <w:rPr>
          <w:lang w:val="en-US"/>
        </w:rPr>
        <w:t xml:space="preserve"> lack of Cell</w:t>
      </w:r>
      <w:r w:rsidR="000515A9" w:rsidRPr="004D0133">
        <w:rPr>
          <w:lang w:val="en-US"/>
        </w:rPr>
        <w:t>-</w:t>
      </w:r>
      <w:r w:rsidR="00274123" w:rsidRPr="004D0133">
        <w:rPr>
          <w:lang w:val="en-US"/>
        </w:rPr>
        <w:t>A</w:t>
      </w:r>
      <w:r w:rsidR="00CD7D0F" w:rsidRPr="004D0133">
        <w:rPr>
          <w:lang w:val="en-US"/>
        </w:rPr>
        <w:t xml:space="preserve"> coverage for the NES Cell</w:t>
      </w:r>
      <w:r w:rsidR="00EA05D2" w:rsidRPr="004D0133">
        <w:rPr>
          <w:lang w:val="en-US"/>
        </w:rPr>
        <w:t xml:space="preserve"> (meaning </w:t>
      </w:r>
      <w:r w:rsidR="005E5352" w:rsidRPr="004D0133">
        <w:rPr>
          <w:lang w:val="en-US"/>
        </w:rPr>
        <w:t>no</w:t>
      </w:r>
      <w:r w:rsidR="00EA05D2" w:rsidRPr="004D0133">
        <w:rPr>
          <w:lang w:val="en-US"/>
        </w:rPr>
        <w:t xml:space="preserve"> Cell-A</w:t>
      </w:r>
      <w:r w:rsidR="005E5352" w:rsidRPr="004D0133">
        <w:rPr>
          <w:lang w:val="en-US"/>
        </w:rPr>
        <w:t xml:space="preserve"> redundancy</w:t>
      </w:r>
      <w:r w:rsidR="00EA05D2" w:rsidRPr="004D0133">
        <w:rPr>
          <w:lang w:val="en-US"/>
        </w:rPr>
        <w:t>)</w:t>
      </w:r>
      <w:r w:rsidRPr="004D0133">
        <w:rPr>
          <w:lang w:val="en-US"/>
        </w:rPr>
        <w:t>.</w:t>
      </w:r>
    </w:p>
    <w:p w14:paraId="4F5B73E2" w14:textId="447D357E" w:rsidR="00233880" w:rsidRPr="004D0133" w:rsidRDefault="004C2071" w:rsidP="004C2071">
      <w:pPr>
        <w:rPr>
          <w:lang w:val="en-US" w:eastAsia="x-none"/>
        </w:rPr>
      </w:pPr>
      <w:r w:rsidRPr="004D0133">
        <w:rPr>
          <w:lang w:val="en-US" w:eastAsia="x-none"/>
        </w:rPr>
        <w:fldChar w:fldCharType="begin"/>
      </w:r>
      <w:r w:rsidRPr="004D0133">
        <w:rPr>
          <w:lang w:val="en-US" w:eastAsia="x-none"/>
        </w:rPr>
        <w:instrText xml:space="preserve"> REF _Ref177558699 \h </w:instrText>
      </w:r>
      <w:r w:rsidRPr="004D0133">
        <w:rPr>
          <w:lang w:val="en-US" w:eastAsia="x-none"/>
        </w:rPr>
      </w:r>
      <w:r w:rsidRPr="004D0133">
        <w:rPr>
          <w:lang w:val="en-US" w:eastAsia="x-none"/>
        </w:rPr>
        <w:fldChar w:fldCharType="separate"/>
      </w:r>
      <w:r w:rsidR="005D00F8" w:rsidRPr="004D0133">
        <w:rPr>
          <w:lang w:val="en-US"/>
        </w:rPr>
        <w:t xml:space="preserve">Figure </w:t>
      </w:r>
      <w:r w:rsidR="005D00F8" w:rsidRPr="004D0133">
        <w:rPr>
          <w:noProof/>
          <w:lang w:val="en-US"/>
        </w:rPr>
        <w:t>3</w:t>
      </w:r>
      <w:r w:rsidRPr="004D0133">
        <w:rPr>
          <w:lang w:val="en-US" w:eastAsia="x-none"/>
        </w:rPr>
        <w:fldChar w:fldCharType="end"/>
      </w:r>
      <w:r w:rsidRPr="004D0133">
        <w:rPr>
          <w:lang w:val="en-US" w:eastAsia="x-none"/>
        </w:rPr>
        <w:t xml:space="preserve"> </w:t>
      </w:r>
      <w:r w:rsidR="007F2A9A" w:rsidRPr="004D0133">
        <w:rPr>
          <w:lang w:val="en-US" w:eastAsia="x-none"/>
        </w:rPr>
        <w:t>shows</w:t>
      </w:r>
      <w:r w:rsidRPr="004D0133">
        <w:rPr>
          <w:lang w:val="en-US" w:eastAsia="x-none"/>
        </w:rPr>
        <w:t xml:space="preserve"> how the </w:t>
      </w:r>
      <w:r w:rsidR="007F2A9A" w:rsidRPr="004D0133">
        <w:rPr>
          <w:lang w:val="en-US"/>
        </w:rPr>
        <w:t>proposed</w:t>
      </w:r>
      <w:r w:rsidRPr="004D0133">
        <w:rPr>
          <w:lang w:val="en-US"/>
        </w:rPr>
        <w:t xml:space="preserve"> procedures can be used to deactivate OD-SIB1 transmission and revert </w:t>
      </w:r>
      <w:r w:rsidR="00315471" w:rsidRPr="004D0133">
        <w:rPr>
          <w:lang w:val="en-US"/>
        </w:rPr>
        <w:t xml:space="preserve">the NES Cell </w:t>
      </w:r>
      <w:r w:rsidRPr="004D0133">
        <w:rPr>
          <w:lang w:val="en-US"/>
        </w:rPr>
        <w:t>to periodic SIB1 transmission (until further notice)</w:t>
      </w:r>
      <w:r w:rsidRPr="004D0133">
        <w:rPr>
          <w:lang w:val="en-US" w:eastAsia="x-none"/>
        </w:rPr>
        <w:t>.</w:t>
      </w:r>
      <w:r w:rsidR="00F35537" w:rsidRPr="004D0133">
        <w:rPr>
          <w:lang w:val="en-US" w:eastAsia="x-none"/>
        </w:rPr>
        <w:t xml:space="preserve"> If gNB1 decides to stop using </w:t>
      </w:r>
      <w:r w:rsidR="00F35537" w:rsidRPr="004D0133">
        <w:rPr>
          <w:lang w:val="en-US"/>
        </w:rPr>
        <w:t xml:space="preserve">OD-SIB1 transmission in the NES Cell for a longer period, </w:t>
      </w:r>
      <w:r w:rsidR="009F4344" w:rsidRPr="004D0133">
        <w:rPr>
          <w:lang w:val="en-US"/>
        </w:rPr>
        <w:t xml:space="preserve">it </w:t>
      </w:r>
      <w:r w:rsidR="00CA5206" w:rsidRPr="004D0133">
        <w:rPr>
          <w:lang w:val="en-US"/>
        </w:rPr>
        <w:t>can</w:t>
      </w:r>
      <w:r w:rsidR="009F4344" w:rsidRPr="004D0133">
        <w:rPr>
          <w:lang w:val="en-US"/>
        </w:rPr>
        <w:t xml:space="preserve"> inform </w:t>
      </w:r>
      <w:r w:rsidR="00DC1A82" w:rsidRPr="004D0133">
        <w:rPr>
          <w:lang w:val="en-US"/>
        </w:rPr>
        <w:t>gNB2 that</w:t>
      </w:r>
      <w:r w:rsidR="000A26CC" w:rsidRPr="004D0133">
        <w:rPr>
          <w:lang w:val="en-US"/>
        </w:rPr>
        <w:t xml:space="preserve"> the</w:t>
      </w:r>
      <w:r w:rsidR="00DC1A82" w:rsidRPr="004D0133">
        <w:rPr>
          <w:lang w:val="en-US"/>
        </w:rPr>
        <w:t xml:space="preserve"> </w:t>
      </w:r>
      <w:r w:rsidR="008626CB" w:rsidRPr="004D0133">
        <w:rPr>
          <w:lang w:val="en-US"/>
        </w:rPr>
        <w:t xml:space="preserve">provisioning of the UL WUS configuration is no longer </w:t>
      </w:r>
      <w:r w:rsidR="001806B7" w:rsidRPr="004D0133">
        <w:rPr>
          <w:lang w:val="en-US"/>
        </w:rPr>
        <w:t>needed</w:t>
      </w:r>
      <w:r w:rsidR="008626CB" w:rsidRPr="004D0133">
        <w:rPr>
          <w:lang w:val="en-US"/>
        </w:rPr>
        <w:t>.</w:t>
      </w:r>
      <w:r w:rsidR="00904117" w:rsidRPr="004D0133">
        <w:rPr>
          <w:lang w:val="en-US"/>
        </w:rPr>
        <w:t xml:space="preserve"> </w:t>
      </w:r>
      <w:r w:rsidR="001806B7" w:rsidRPr="004D0133">
        <w:rPr>
          <w:lang w:val="en-US"/>
        </w:rPr>
        <w:t>Thus</w:t>
      </w:r>
      <w:r w:rsidR="00904117" w:rsidRPr="004D0133">
        <w:rPr>
          <w:lang w:val="en-US"/>
        </w:rPr>
        <w:t>, it</w:t>
      </w:r>
      <w:r w:rsidR="000F2452" w:rsidRPr="004D0133">
        <w:rPr>
          <w:lang w:val="en-US"/>
        </w:rPr>
        <w:t xml:space="preserve"> </w:t>
      </w:r>
      <w:r w:rsidR="00CA5206" w:rsidRPr="004D0133">
        <w:rPr>
          <w:lang w:val="en-US"/>
        </w:rPr>
        <w:t>can</w:t>
      </w:r>
      <w:r w:rsidR="000F2452" w:rsidRPr="004D0133">
        <w:rPr>
          <w:lang w:val="en-US"/>
        </w:rPr>
        <w:t xml:space="preserve"> send </w:t>
      </w:r>
      <w:r w:rsidR="001F124E" w:rsidRPr="004D0133">
        <w:rPr>
          <w:lang w:val="en-US" w:eastAsia="x-none"/>
        </w:rPr>
        <w:t xml:space="preserve">to gNB2 an UL WUS configuration provision request message </w:t>
      </w:r>
      <w:r w:rsidR="00233880" w:rsidRPr="004D0133">
        <w:rPr>
          <w:lang w:val="en-US" w:eastAsia="x-none"/>
        </w:rPr>
        <w:t>with a</w:t>
      </w:r>
      <w:r w:rsidR="001806B7" w:rsidRPr="004D0133">
        <w:rPr>
          <w:lang w:val="en-US" w:eastAsia="x-none"/>
        </w:rPr>
        <w:t xml:space="preserve"> corresponding </w:t>
      </w:r>
      <w:r w:rsidR="00233880" w:rsidRPr="004D0133">
        <w:rPr>
          <w:lang w:val="en-US" w:eastAsia="x-none"/>
        </w:rPr>
        <w:t>indication</w:t>
      </w:r>
      <w:r w:rsidR="00855AE6" w:rsidRPr="004D0133">
        <w:rPr>
          <w:lang w:val="en-US" w:eastAsia="x-none"/>
        </w:rPr>
        <w:t>, to relieve gNB2</w:t>
      </w:r>
      <w:r w:rsidR="002A038F" w:rsidRPr="004D0133">
        <w:rPr>
          <w:lang w:val="en-US" w:eastAsia="x-none"/>
        </w:rPr>
        <w:t xml:space="preserve"> from </w:t>
      </w:r>
      <w:r w:rsidR="002A038F" w:rsidRPr="004D0133" w:rsidDel="00315471">
        <w:rPr>
          <w:lang w:val="en-US" w:eastAsia="x-none"/>
        </w:rPr>
        <w:t xml:space="preserve">the </w:t>
      </w:r>
      <w:r w:rsidR="00315471" w:rsidRPr="004D0133">
        <w:rPr>
          <w:lang w:val="en-US" w:eastAsia="x-none"/>
        </w:rPr>
        <w:t xml:space="preserve">additional </w:t>
      </w:r>
      <w:r w:rsidR="002A038F" w:rsidRPr="004D0133">
        <w:rPr>
          <w:lang w:val="en-US" w:eastAsia="x-none"/>
        </w:rPr>
        <w:t>provi</w:t>
      </w:r>
      <w:r w:rsidR="00315471" w:rsidRPr="004D0133">
        <w:rPr>
          <w:lang w:val="en-US" w:eastAsia="x-none"/>
        </w:rPr>
        <w:t>sioning of</w:t>
      </w:r>
      <w:r w:rsidR="002A038F" w:rsidRPr="004D0133">
        <w:rPr>
          <w:lang w:val="en-US" w:eastAsia="x-none"/>
        </w:rPr>
        <w:t xml:space="preserve"> the UL WUS configuration </w:t>
      </w:r>
      <w:r w:rsidR="00801223" w:rsidRPr="004D0133">
        <w:rPr>
          <w:lang w:val="en-US" w:eastAsia="x-none"/>
        </w:rPr>
        <w:t>to U</w:t>
      </w:r>
      <w:r w:rsidR="00CC5DFA" w:rsidRPr="004D0133">
        <w:rPr>
          <w:lang w:val="en-US" w:eastAsia="x-none"/>
        </w:rPr>
        <w:t xml:space="preserve">Es </w:t>
      </w:r>
      <w:r w:rsidR="002A038F" w:rsidRPr="004D0133">
        <w:rPr>
          <w:lang w:val="en-US" w:eastAsia="x-none"/>
        </w:rPr>
        <w:t>at times when not needed.</w:t>
      </w:r>
      <w:r w:rsidR="00174168" w:rsidRPr="004D0133">
        <w:rPr>
          <w:lang w:val="en-US" w:eastAsia="x-none"/>
        </w:rPr>
        <w:t xml:space="preserve"> Unnecessary provisioning of an UL WUS configuration means </w:t>
      </w:r>
      <w:r w:rsidR="00315471" w:rsidRPr="004D0133">
        <w:rPr>
          <w:lang w:val="en-US" w:eastAsia="x-none"/>
        </w:rPr>
        <w:t xml:space="preserve">both </w:t>
      </w:r>
      <w:r w:rsidR="00174168" w:rsidRPr="004D0133">
        <w:rPr>
          <w:lang w:val="en-US" w:eastAsia="x-none"/>
        </w:rPr>
        <w:t>a</w:t>
      </w:r>
      <w:r w:rsidR="00315471" w:rsidRPr="004D0133">
        <w:rPr>
          <w:lang w:val="en-US" w:eastAsia="x-none"/>
        </w:rPr>
        <w:t>n</w:t>
      </w:r>
      <w:r w:rsidR="00174168" w:rsidRPr="004D0133">
        <w:rPr>
          <w:lang w:val="en-US" w:eastAsia="x-none"/>
        </w:rPr>
        <w:t xml:space="preserve"> </w:t>
      </w:r>
      <w:r w:rsidR="00315471" w:rsidRPr="004D0133">
        <w:rPr>
          <w:lang w:val="en-US" w:eastAsia="x-none"/>
        </w:rPr>
        <w:t>unnecessary occupying</w:t>
      </w:r>
      <w:r w:rsidR="00174168" w:rsidRPr="004D0133">
        <w:rPr>
          <w:lang w:val="en-US" w:eastAsia="x-none"/>
        </w:rPr>
        <w:t xml:space="preserve"> of radio resources as well as </w:t>
      </w:r>
      <w:r w:rsidR="00315471" w:rsidRPr="004D0133">
        <w:rPr>
          <w:lang w:val="en-US" w:eastAsia="x-none"/>
        </w:rPr>
        <w:t xml:space="preserve">a continuously increased </w:t>
      </w:r>
      <w:r w:rsidR="00174168" w:rsidRPr="004D0133">
        <w:rPr>
          <w:lang w:val="en-US" w:eastAsia="x-none"/>
        </w:rPr>
        <w:t>energy</w:t>
      </w:r>
      <w:r w:rsidR="00315471" w:rsidRPr="004D0133">
        <w:rPr>
          <w:lang w:val="en-US" w:eastAsia="x-none"/>
        </w:rPr>
        <w:t xml:space="preserve"> by Cell A</w:t>
      </w:r>
      <w:r w:rsidR="00174168" w:rsidRPr="004D0133">
        <w:rPr>
          <w:lang w:val="en-US" w:eastAsia="x-none"/>
        </w:rPr>
        <w:t>.</w:t>
      </w:r>
    </w:p>
    <w:p w14:paraId="2DA901CD" w14:textId="35435174" w:rsidR="005925D9" w:rsidRPr="004D0133" w:rsidRDefault="005925D9" w:rsidP="005925D9">
      <w:pPr>
        <w:rPr>
          <w:lang w:val="en-US" w:eastAsia="x-none"/>
        </w:rPr>
      </w:pPr>
    </w:p>
    <w:p w14:paraId="7B808E4B" w14:textId="77777777" w:rsidR="005925D9" w:rsidRPr="004D0133" w:rsidRDefault="00362313" w:rsidP="00824882">
      <w:pPr>
        <w:keepNext/>
        <w:jc w:val="center"/>
        <w:rPr>
          <w:lang w:val="en-US"/>
        </w:rPr>
      </w:pPr>
      <w:r w:rsidRPr="004D0133">
        <w:rPr>
          <w:b/>
          <w:bCs/>
          <w:noProof/>
          <w:spacing w:val="2"/>
          <w:lang w:val="en-US"/>
        </w:rPr>
        <w:lastRenderedPageBreak/>
        <w:drawing>
          <wp:inline distT="0" distB="0" distL="0" distR="0" wp14:anchorId="357F1E4F" wp14:editId="0E922B60">
            <wp:extent cx="5245200" cy="2246400"/>
            <wp:effectExtent l="0" t="0" r="0" b="1905"/>
            <wp:docPr id="201225565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55657" name="Graphic 2012255657"/>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245200" cy="2246400"/>
                    </a:xfrm>
                    <a:prstGeom prst="rect">
                      <a:avLst/>
                    </a:prstGeom>
                  </pic:spPr>
                </pic:pic>
              </a:graphicData>
            </a:graphic>
          </wp:inline>
        </w:drawing>
      </w:r>
    </w:p>
    <w:p w14:paraId="450BB7F5" w14:textId="40FCF11A" w:rsidR="003D7E6B" w:rsidRDefault="005925D9" w:rsidP="005925D9">
      <w:pPr>
        <w:pStyle w:val="Caption"/>
        <w:jc w:val="center"/>
        <w:rPr>
          <w:lang w:val="en-US"/>
        </w:rPr>
      </w:pPr>
      <w:bookmarkStart w:id="7" w:name="_Ref177558699"/>
      <w:r w:rsidRPr="004D0133">
        <w:rPr>
          <w:lang w:val="en-US"/>
        </w:rPr>
        <w:t xml:space="preserve">Figure </w:t>
      </w:r>
      <w:r w:rsidRPr="004D0133">
        <w:rPr>
          <w:lang w:val="en-US"/>
        </w:rPr>
        <w:fldChar w:fldCharType="begin"/>
      </w:r>
      <w:r w:rsidRPr="004D0133">
        <w:rPr>
          <w:lang w:val="en-US"/>
        </w:rPr>
        <w:instrText>SEQ Figure \* ARABIC</w:instrText>
      </w:r>
      <w:r w:rsidRPr="004D0133">
        <w:rPr>
          <w:lang w:val="en-US"/>
        </w:rPr>
        <w:fldChar w:fldCharType="separate"/>
      </w:r>
      <w:r w:rsidR="005D00F8" w:rsidRPr="004D0133">
        <w:rPr>
          <w:noProof/>
          <w:lang w:val="en-US"/>
        </w:rPr>
        <w:t>3</w:t>
      </w:r>
      <w:r w:rsidRPr="004D0133">
        <w:rPr>
          <w:lang w:val="en-US"/>
        </w:rPr>
        <w:fldChar w:fldCharType="end"/>
      </w:r>
      <w:bookmarkEnd w:id="7"/>
      <w:r w:rsidRPr="004D0133">
        <w:rPr>
          <w:lang w:val="en-US"/>
        </w:rPr>
        <w:t xml:space="preserve">: </w:t>
      </w:r>
      <w:r w:rsidR="00C07E94" w:rsidRPr="004D0133">
        <w:rPr>
          <w:lang w:val="en-US"/>
        </w:rPr>
        <w:t xml:space="preserve">An example of how new procedures can be used </w:t>
      </w:r>
      <w:r w:rsidR="00DF282D" w:rsidRPr="004D0133">
        <w:rPr>
          <w:lang w:val="en-US"/>
        </w:rPr>
        <w:t>to</w:t>
      </w:r>
      <w:r w:rsidR="00090F63" w:rsidRPr="004D0133">
        <w:rPr>
          <w:lang w:val="en-US"/>
        </w:rPr>
        <w:t xml:space="preserve"> deactivat</w:t>
      </w:r>
      <w:r w:rsidR="00DF282D" w:rsidRPr="004D0133">
        <w:rPr>
          <w:lang w:val="en-US"/>
        </w:rPr>
        <w:t xml:space="preserve">e </w:t>
      </w:r>
      <w:r w:rsidR="00C07E94" w:rsidRPr="004D0133">
        <w:rPr>
          <w:lang w:val="en-US"/>
        </w:rPr>
        <w:t xml:space="preserve">OD-SIB1 transmission </w:t>
      </w:r>
      <w:r w:rsidR="00383345" w:rsidRPr="004D0133">
        <w:rPr>
          <w:lang w:val="en-US"/>
        </w:rPr>
        <w:t xml:space="preserve">and </w:t>
      </w:r>
      <w:r w:rsidR="00044EC4">
        <w:rPr>
          <w:lang w:val="en-US"/>
        </w:rPr>
        <w:t xml:space="preserve">to </w:t>
      </w:r>
      <w:proofErr w:type="gramStart"/>
      <w:r w:rsidR="00383345" w:rsidRPr="004D0133">
        <w:rPr>
          <w:lang w:val="en-US"/>
        </w:rPr>
        <w:t>revert</w:t>
      </w:r>
      <w:r w:rsidR="00044EC4">
        <w:rPr>
          <w:lang w:val="en-US"/>
        </w:rPr>
        <w:t xml:space="preserve"> back</w:t>
      </w:r>
      <w:proofErr w:type="gramEnd"/>
      <w:r w:rsidR="00383345" w:rsidRPr="004D0133">
        <w:rPr>
          <w:lang w:val="en-US"/>
        </w:rPr>
        <w:t xml:space="preserve"> to periodic SIB1 transmission </w:t>
      </w:r>
      <w:r w:rsidR="00DF282D" w:rsidRPr="004D0133">
        <w:rPr>
          <w:lang w:val="en-US"/>
        </w:rPr>
        <w:t>(</w:t>
      </w:r>
      <w:r w:rsidR="00383345" w:rsidRPr="004D0133">
        <w:rPr>
          <w:lang w:val="en-US"/>
        </w:rPr>
        <w:t>until further notice</w:t>
      </w:r>
      <w:r w:rsidR="00DF282D" w:rsidRPr="004D0133">
        <w:rPr>
          <w:lang w:val="en-US"/>
        </w:rPr>
        <w:t>)</w:t>
      </w:r>
      <w:r w:rsidR="00C07E94" w:rsidRPr="004D0133">
        <w:rPr>
          <w:lang w:val="en-US"/>
        </w:rPr>
        <w:t>.</w:t>
      </w:r>
    </w:p>
    <w:p w14:paraId="419DB26F" w14:textId="77777777" w:rsidR="003B16F4" w:rsidRPr="003B16F4" w:rsidRDefault="003B16F4" w:rsidP="003B16F4">
      <w:pPr>
        <w:rPr>
          <w:lang w:val="en-US" w:eastAsia="x-none"/>
        </w:rPr>
      </w:pPr>
    </w:p>
    <w:p w14:paraId="2F6A02E2" w14:textId="1F46152C" w:rsidR="00CB4A96" w:rsidRDefault="003B16F4" w:rsidP="00044EC4">
      <w:pPr>
        <w:rPr>
          <w:b/>
          <w:lang w:val="en-US"/>
        </w:rPr>
      </w:pPr>
      <w:r w:rsidRPr="004D0133">
        <w:rPr>
          <w:b/>
          <w:bCs/>
          <w:lang w:val="en-US"/>
        </w:rPr>
        <w:t xml:space="preserve">Proposal </w:t>
      </w:r>
      <w:r>
        <w:rPr>
          <w:b/>
          <w:bCs/>
          <w:lang w:val="en-US"/>
        </w:rPr>
        <w:t>4</w:t>
      </w:r>
      <w:r w:rsidRPr="004D0133">
        <w:rPr>
          <w:b/>
          <w:bCs/>
          <w:lang w:val="en-US"/>
        </w:rPr>
        <w:t>: RAN3 to</w:t>
      </w:r>
      <w:r w:rsidRPr="004D0133" w:rsidDel="00AD107A">
        <w:rPr>
          <w:b/>
          <w:lang w:val="en-US"/>
        </w:rPr>
        <w:t xml:space="preserve"> </w:t>
      </w:r>
      <w:r>
        <w:rPr>
          <w:b/>
          <w:lang w:val="en-US"/>
        </w:rPr>
        <w:t xml:space="preserve">agree to capture </w:t>
      </w:r>
      <w:r w:rsidR="00044EC4">
        <w:rPr>
          <w:b/>
          <w:lang w:val="en-US"/>
        </w:rPr>
        <w:t xml:space="preserve">in a Stage 2 specification </w:t>
      </w:r>
      <w:r>
        <w:rPr>
          <w:b/>
          <w:lang w:val="en-US"/>
        </w:rPr>
        <w:t xml:space="preserve">the signaling flow </w:t>
      </w:r>
      <w:r w:rsidR="00044EC4" w:rsidRPr="00044EC4">
        <w:rPr>
          <w:b/>
          <w:lang w:val="en-US"/>
        </w:rPr>
        <w:t>for</w:t>
      </w:r>
      <w:r w:rsidR="00044EC4">
        <w:rPr>
          <w:b/>
          <w:lang w:val="en-US"/>
        </w:rPr>
        <w:t xml:space="preserve"> </w:t>
      </w:r>
      <w:r w:rsidR="00044EC4" w:rsidRPr="00044EC4">
        <w:rPr>
          <w:b/>
          <w:lang w:val="en-US"/>
        </w:rPr>
        <w:t xml:space="preserve">activating OD-SIB1 transmission and temporary fallback to periodic SIB1 transmission as </w:t>
      </w:r>
      <w:r w:rsidR="00044EC4">
        <w:rPr>
          <w:b/>
          <w:lang w:val="en-US"/>
        </w:rPr>
        <w:t xml:space="preserve">depicted </w:t>
      </w:r>
      <w:r w:rsidR="00044EC4" w:rsidRPr="00044EC4">
        <w:rPr>
          <w:b/>
          <w:lang w:val="en-US"/>
        </w:rPr>
        <w:t xml:space="preserve">in Figure </w:t>
      </w:r>
      <w:r w:rsidR="00D56244">
        <w:rPr>
          <w:b/>
          <w:lang w:val="en-US"/>
        </w:rPr>
        <w:t>2</w:t>
      </w:r>
      <w:r w:rsidR="00044EC4" w:rsidRPr="00044EC4">
        <w:rPr>
          <w:b/>
          <w:lang w:val="en-US"/>
        </w:rPr>
        <w:t>, and to capture the</w:t>
      </w:r>
      <w:r w:rsidR="00044EC4">
        <w:rPr>
          <w:b/>
          <w:lang w:val="en-US"/>
        </w:rPr>
        <w:t xml:space="preserve"> </w:t>
      </w:r>
      <w:r w:rsidR="00044EC4" w:rsidRPr="00044EC4">
        <w:rPr>
          <w:b/>
          <w:lang w:val="en-US"/>
        </w:rPr>
        <w:t xml:space="preserve">signaling flow for deactivating OD-SIB1 transmission and </w:t>
      </w:r>
      <w:proofErr w:type="gramStart"/>
      <w:r w:rsidR="00044EC4" w:rsidRPr="00044EC4">
        <w:rPr>
          <w:b/>
          <w:lang w:val="en-US"/>
        </w:rPr>
        <w:t>revert</w:t>
      </w:r>
      <w:r w:rsidR="00044EC4">
        <w:rPr>
          <w:b/>
          <w:lang w:val="en-US"/>
        </w:rPr>
        <w:t>ing back</w:t>
      </w:r>
      <w:proofErr w:type="gramEnd"/>
      <w:r w:rsidR="00044EC4" w:rsidRPr="00044EC4">
        <w:rPr>
          <w:b/>
          <w:lang w:val="en-US"/>
        </w:rPr>
        <w:t xml:space="preserve"> to periodic SIB1 transmission as </w:t>
      </w:r>
      <w:r w:rsidR="00044EC4">
        <w:rPr>
          <w:b/>
          <w:lang w:val="en-US"/>
        </w:rPr>
        <w:t xml:space="preserve">depicted </w:t>
      </w:r>
      <w:r w:rsidR="00044EC4" w:rsidRPr="00044EC4">
        <w:rPr>
          <w:b/>
          <w:lang w:val="en-US"/>
        </w:rPr>
        <w:t xml:space="preserve">in Figure </w:t>
      </w:r>
      <w:r w:rsidR="00D56244">
        <w:rPr>
          <w:b/>
          <w:lang w:val="en-US"/>
        </w:rPr>
        <w:t>3</w:t>
      </w:r>
      <w:r>
        <w:rPr>
          <w:b/>
          <w:lang w:val="en-US"/>
        </w:rPr>
        <w:t>.</w:t>
      </w:r>
    </w:p>
    <w:p w14:paraId="365840E1" w14:textId="4714BEED" w:rsidR="00044EC4" w:rsidRDefault="00044EC4" w:rsidP="00044EC4">
      <w:pPr>
        <w:rPr>
          <w:lang w:eastAsia="x-none"/>
        </w:rPr>
      </w:pPr>
      <w:r w:rsidRPr="00044EC4">
        <w:rPr>
          <w:lang w:eastAsia="x-none"/>
        </w:rPr>
        <w:t xml:space="preserve">A TP reflecting the Proposal 1, 2 and 3 over </w:t>
      </w:r>
      <w:proofErr w:type="spellStart"/>
      <w:r w:rsidRPr="00044EC4">
        <w:rPr>
          <w:lang w:eastAsia="x-none"/>
        </w:rPr>
        <w:t>XnAP</w:t>
      </w:r>
      <w:proofErr w:type="spellEnd"/>
      <w:r w:rsidRPr="00044EC4">
        <w:rPr>
          <w:lang w:eastAsia="x-none"/>
        </w:rPr>
        <w:t xml:space="preserve"> is provided in Chapter 4.</w:t>
      </w:r>
    </w:p>
    <w:p w14:paraId="727C951F" w14:textId="45502C8E" w:rsidR="00044EC4" w:rsidRPr="00940CAE" w:rsidRDefault="00044EC4" w:rsidP="00044EC4">
      <w:pPr>
        <w:rPr>
          <w:b/>
          <w:bCs/>
          <w:lang w:val="en-US"/>
        </w:rPr>
      </w:pPr>
      <w:r w:rsidRPr="00044EC4">
        <w:rPr>
          <w:b/>
          <w:bCs/>
          <w:lang w:val="en-US"/>
        </w:rPr>
        <w:t>Proposal 5: RAN3 to agree on the TP for BL CR for TS 38.423 provided in Chapter 4.</w:t>
      </w:r>
    </w:p>
    <w:p w14:paraId="7E8E5996" w14:textId="07AB9D65" w:rsidR="00044EC4" w:rsidRPr="00044EC4" w:rsidRDefault="00044EC4" w:rsidP="00044EC4">
      <w:pPr>
        <w:rPr>
          <w:lang w:val="en-US" w:eastAsia="x-none"/>
        </w:rPr>
      </w:pPr>
    </w:p>
    <w:p w14:paraId="3003594B" w14:textId="501CA150" w:rsidR="00BF3777" w:rsidRPr="004D0133" w:rsidRDefault="00920AD0" w:rsidP="00BF3777">
      <w:pPr>
        <w:pStyle w:val="Heading1"/>
        <w:rPr>
          <w:lang w:val="en-US"/>
        </w:rPr>
      </w:pPr>
      <w:r w:rsidRPr="004D0133">
        <w:rPr>
          <w:lang w:val="en-US" w:eastAsia="zh-CN"/>
        </w:rPr>
        <w:t>3</w:t>
      </w:r>
      <w:r w:rsidR="00BF3777" w:rsidRPr="004D0133">
        <w:rPr>
          <w:lang w:val="en-US" w:eastAsia="zh-CN"/>
        </w:rPr>
        <w:tab/>
      </w:r>
      <w:r w:rsidR="00561138" w:rsidRPr="004D0133">
        <w:rPr>
          <w:lang w:val="en-US" w:eastAsia="zh-CN"/>
        </w:rPr>
        <w:t>Proposals</w:t>
      </w:r>
    </w:p>
    <w:p w14:paraId="2B328F06" w14:textId="139B43BC" w:rsidR="00E63CE7" w:rsidRPr="004D0133" w:rsidRDefault="0055584B" w:rsidP="00174529">
      <w:pPr>
        <w:rPr>
          <w:lang w:val="en-US" w:eastAsia="zh-CN"/>
        </w:rPr>
      </w:pPr>
      <w:r w:rsidRPr="004D0133">
        <w:rPr>
          <w:lang w:val="en-US" w:eastAsia="zh-CN"/>
        </w:rPr>
        <w:t xml:space="preserve">In this contribution, we discussed issues and </w:t>
      </w:r>
      <w:r w:rsidR="00143DEC" w:rsidRPr="004D0133">
        <w:rPr>
          <w:lang w:val="en-US" w:eastAsia="zh-CN"/>
        </w:rPr>
        <w:t>high-level</w:t>
      </w:r>
      <w:r w:rsidRPr="004D0133">
        <w:rPr>
          <w:lang w:val="en-US" w:eastAsia="zh-CN"/>
        </w:rPr>
        <w:t xml:space="preserve"> solutions for Objective 2 </w:t>
      </w:r>
      <w:r w:rsidR="00B3097D" w:rsidRPr="004D0133">
        <w:rPr>
          <w:lang w:val="en-US" w:eastAsia="zh-CN"/>
        </w:rPr>
        <w:t xml:space="preserve">of the work item </w:t>
      </w:r>
      <w:r w:rsidR="00105ED9" w:rsidRPr="004D0133">
        <w:rPr>
          <w:lang w:val="en-US" w:eastAsia="zh-CN"/>
        </w:rPr>
        <w:t>mentioned</w:t>
      </w:r>
      <w:r w:rsidR="00B17CD4" w:rsidRPr="004D0133">
        <w:rPr>
          <w:lang w:val="en-US" w:eastAsia="zh-CN"/>
        </w:rPr>
        <w:t xml:space="preserve"> above and made the following observations and proposals:</w:t>
      </w:r>
    </w:p>
    <w:p w14:paraId="74BC58CB" w14:textId="77777777" w:rsidR="0005478B" w:rsidRDefault="0005478B" w:rsidP="0005478B">
      <w:pPr>
        <w:rPr>
          <w:b/>
          <w:bCs/>
          <w:lang w:val="en-US"/>
        </w:rPr>
      </w:pPr>
      <w:r>
        <w:rPr>
          <w:b/>
          <w:bCs/>
          <w:lang w:val="en-US"/>
        </w:rPr>
        <w:t>Observation</w:t>
      </w:r>
      <w:r w:rsidRPr="004D0133">
        <w:rPr>
          <w:b/>
          <w:bCs/>
          <w:lang w:val="en-US"/>
        </w:rPr>
        <w:t xml:space="preserve"> 1:</w:t>
      </w:r>
      <w:r w:rsidRPr="00B07E0B">
        <w:t xml:space="preserve"> </w:t>
      </w:r>
      <w:r>
        <w:rPr>
          <w:b/>
          <w:bCs/>
          <w:lang w:val="en-US"/>
        </w:rPr>
        <w:t>T</w:t>
      </w:r>
      <w:r w:rsidRPr="00B07E0B">
        <w:rPr>
          <w:b/>
          <w:bCs/>
          <w:lang w:val="en-US"/>
        </w:rPr>
        <w:t xml:space="preserve">he new Class 1 procedure is initiated by the NES-Cell </w:t>
      </w:r>
      <w:proofErr w:type="spellStart"/>
      <w:r w:rsidRPr="00B07E0B">
        <w:rPr>
          <w:b/>
          <w:bCs/>
          <w:lang w:val="en-US"/>
        </w:rPr>
        <w:t>gNB</w:t>
      </w:r>
      <w:proofErr w:type="spellEnd"/>
      <w:r>
        <w:rPr>
          <w:b/>
          <w:bCs/>
          <w:lang w:val="en-US"/>
        </w:rPr>
        <w:t xml:space="preserve"> to start the UL WUS configuration provision.</w:t>
      </w:r>
    </w:p>
    <w:p w14:paraId="44E97EAF" w14:textId="77777777" w:rsidR="0005478B" w:rsidRDefault="0005478B" w:rsidP="0005478B">
      <w:pPr>
        <w:rPr>
          <w:b/>
          <w:bCs/>
          <w:lang w:val="en-US"/>
        </w:rPr>
      </w:pPr>
      <w:r w:rsidRPr="004D0133">
        <w:rPr>
          <w:b/>
          <w:bCs/>
          <w:lang w:val="en-US"/>
        </w:rPr>
        <w:t>Proposal 1: RAN3 to</w:t>
      </w:r>
      <w:r w:rsidRPr="004D0133" w:rsidDel="00AD107A">
        <w:rPr>
          <w:b/>
          <w:lang w:val="en-US"/>
        </w:rPr>
        <w:t xml:space="preserve"> </w:t>
      </w:r>
      <w:r w:rsidRPr="004D0133">
        <w:rPr>
          <w:b/>
          <w:lang w:val="en-US"/>
        </w:rPr>
        <w:t xml:space="preserve">agree </w:t>
      </w:r>
      <w:r w:rsidRPr="004D0133">
        <w:rPr>
          <w:b/>
          <w:bCs/>
          <w:lang w:val="en-US"/>
        </w:rPr>
        <w:t xml:space="preserve">the design of the new Class 1 procedure as a start/stop request, sent by a NES-Cell </w:t>
      </w:r>
      <w:proofErr w:type="spellStart"/>
      <w:r w:rsidRPr="004D0133">
        <w:rPr>
          <w:b/>
          <w:bCs/>
          <w:lang w:val="en-US"/>
        </w:rPr>
        <w:t>gNB</w:t>
      </w:r>
      <w:proofErr w:type="spellEnd"/>
      <w:r w:rsidRPr="004D0133">
        <w:rPr>
          <w:b/>
          <w:bCs/>
          <w:lang w:val="en-US"/>
        </w:rPr>
        <w:t xml:space="preserve"> to request a Cell-A </w:t>
      </w:r>
      <w:proofErr w:type="spellStart"/>
      <w:r w:rsidRPr="004D0133">
        <w:rPr>
          <w:b/>
          <w:bCs/>
          <w:lang w:val="en-US"/>
        </w:rPr>
        <w:t>gNB</w:t>
      </w:r>
      <w:proofErr w:type="spellEnd"/>
      <w:r w:rsidRPr="004D0133">
        <w:rPr>
          <w:b/>
          <w:bCs/>
          <w:lang w:val="en-US"/>
        </w:rPr>
        <w:t xml:space="preserve"> to start/stop providing the UL WUS configuration</w:t>
      </w:r>
      <w:r>
        <w:rPr>
          <w:b/>
          <w:bCs/>
          <w:lang w:val="en-US"/>
        </w:rPr>
        <w:t xml:space="preserve">. The “start” request can be accepted or rejected by the </w:t>
      </w:r>
      <w:r w:rsidRPr="004D0133">
        <w:rPr>
          <w:b/>
          <w:bCs/>
          <w:lang w:val="en-US"/>
        </w:rPr>
        <w:t xml:space="preserve">Cell-A </w:t>
      </w:r>
      <w:proofErr w:type="spellStart"/>
      <w:r w:rsidRPr="004D0133">
        <w:rPr>
          <w:b/>
          <w:bCs/>
          <w:lang w:val="en-US"/>
        </w:rPr>
        <w:t>gNB</w:t>
      </w:r>
      <w:proofErr w:type="spellEnd"/>
      <w:r>
        <w:rPr>
          <w:b/>
          <w:bCs/>
          <w:lang w:val="en-US"/>
        </w:rPr>
        <w:t>. The “stop” request is always successful.</w:t>
      </w:r>
    </w:p>
    <w:p w14:paraId="17BCA41C" w14:textId="4885CFEA" w:rsidR="0005478B" w:rsidRDefault="0005478B" w:rsidP="0005478B">
      <w:pPr>
        <w:rPr>
          <w:b/>
          <w:bCs/>
          <w:lang w:val="en-US"/>
        </w:rPr>
      </w:pPr>
      <w:r w:rsidRPr="004D0133">
        <w:rPr>
          <w:b/>
          <w:bCs/>
          <w:lang w:val="en-US"/>
        </w:rPr>
        <w:t>Proposal 2: RAN3 to</w:t>
      </w:r>
      <w:r w:rsidRPr="004D0133" w:rsidDel="00AD107A">
        <w:rPr>
          <w:b/>
          <w:lang w:val="en-US"/>
        </w:rPr>
        <w:t xml:space="preserve"> </w:t>
      </w:r>
      <w:r w:rsidRPr="004D0133">
        <w:rPr>
          <w:b/>
          <w:lang w:val="en-US"/>
        </w:rPr>
        <w:t>agree</w:t>
      </w:r>
      <w:r>
        <w:rPr>
          <w:b/>
          <w:lang w:val="en-US"/>
        </w:rPr>
        <w:t xml:space="preserve"> that in</w:t>
      </w:r>
      <w:r w:rsidRPr="004D0133">
        <w:rPr>
          <w:b/>
          <w:lang w:val="en-US"/>
        </w:rPr>
        <w:t xml:space="preserve"> </w:t>
      </w:r>
      <w:r w:rsidRPr="004D0133">
        <w:rPr>
          <w:b/>
          <w:bCs/>
          <w:lang w:val="en-US"/>
        </w:rPr>
        <w:t xml:space="preserve">the new Class 1 procedure, the NES-Cell </w:t>
      </w:r>
      <w:proofErr w:type="spellStart"/>
      <w:r w:rsidRPr="004D0133">
        <w:rPr>
          <w:b/>
          <w:bCs/>
          <w:lang w:val="en-US"/>
        </w:rPr>
        <w:t>gNB</w:t>
      </w:r>
      <w:proofErr w:type="spellEnd"/>
      <w:r w:rsidRPr="004D0133">
        <w:rPr>
          <w:b/>
          <w:bCs/>
          <w:lang w:val="en-US"/>
        </w:rPr>
        <w:t xml:space="preserve"> indicates to the Cell-A </w:t>
      </w:r>
      <w:proofErr w:type="spellStart"/>
      <w:r w:rsidRPr="004D0133">
        <w:rPr>
          <w:b/>
          <w:bCs/>
          <w:lang w:val="en-US"/>
        </w:rPr>
        <w:t>gNB</w:t>
      </w:r>
      <w:proofErr w:type="spellEnd"/>
      <w:r w:rsidRPr="004D0133">
        <w:rPr>
          <w:b/>
          <w:bCs/>
          <w:lang w:val="en-US"/>
        </w:rPr>
        <w:t xml:space="preserve"> which cell(s) of the Cell-A </w:t>
      </w:r>
      <w:proofErr w:type="spellStart"/>
      <w:r w:rsidRPr="004D0133">
        <w:rPr>
          <w:b/>
          <w:bCs/>
          <w:lang w:val="en-US"/>
        </w:rPr>
        <w:t>gNB</w:t>
      </w:r>
      <w:proofErr w:type="spellEnd"/>
      <w:r w:rsidRPr="004D0133">
        <w:rPr>
          <w:b/>
          <w:bCs/>
          <w:lang w:val="en-US"/>
        </w:rPr>
        <w:t xml:space="preserve"> should serve as Cell A (assisting in providing the UL WUS configuration).</w:t>
      </w:r>
    </w:p>
    <w:p w14:paraId="1D4EDA64" w14:textId="214AE0C4" w:rsidR="00940CAE" w:rsidRDefault="00940CAE" w:rsidP="00940CAE">
      <w:pPr>
        <w:rPr>
          <w:lang w:val="en-US"/>
        </w:rPr>
      </w:pPr>
      <w:r w:rsidRPr="004D0133">
        <w:rPr>
          <w:b/>
          <w:lang w:val="en-US"/>
        </w:rPr>
        <w:t xml:space="preserve">Observation </w:t>
      </w:r>
      <w:r>
        <w:rPr>
          <w:b/>
          <w:lang w:val="en-US"/>
        </w:rPr>
        <w:t xml:space="preserve">2: </w:t>
      </w:r>
      <w:r w:rsidRPr="00044EC4">
        <w:rPr>
          <w:b/>
          <w:bCs/>
        </w:rPr>
        <w:t>The modification period for system information can be up to 41 seconds.</w:t>
      </w:r>
    </w:p>
    <w:p w14:paraId="41EB26AB" w14:textId="7510D585" w:rsidR="0005478B" w:rsidRDefault="0005478B" w:rsidP="0005478B">
      <w:pPr>
        <w:rPr>
          <w:b/>
          <w:lang w:val="en-US"/>
        </w:rPr>
      </w:pPr>
      <w:r w:rsidRPr="004D0133">
        <w:rPr>
          <w:b/>
          <w:lang w:val="en-US"/>
        </w:rPr>
        <w:t xml:space="preserve">Observation </w:t>
      </w:r>
      <w:r w:rsidR="00940CAE">
        <w:rPr>
          <w:b/>
          <w:lang w:val="en-US"/>
        </w:rPr>
        <w:t>3</w:t>
      </w:r>
      <w:r w:rsidRPr="004D0133">
        <w:rPr>
          <w:b/>
          <w:lang w:val="en-US"/>
        </w:rPr>
        <w:t xml:space="preserve">: The response to a request for an UL WUS configuration provisioning </w:t>
      </w:r>
      <w:r w:rsidRPr="00197D95">
        <w:rPr>
          <w:b/>
          <w:lang w:val="en-US"/>
        </w:rPr>
        <w:t xml:space="preserve">should </w:t>
      </w:r>
      <w:r w:rsidRPr="004D0133">
        <w:rPr>
          <w:b/>
          <w:lang w:val="en-US"/>
        </w:rPr>
        <w:t>be signaled promptly</w:t>
      </w:r>
      <w:r>
        <w:rPr>
          <w:b/>
          <w:lang w:val="en-US"/>
        </w:rPr>
        <w:t xml:space="preserve"> by Cell-A </w:t>
      </w:r>
      <w:proofErr w:type="spellStart"/>
      <w:r>
        <w:rPr>
          <w:b/>
          <w:lang w:val="en-US"/>
        </w:rPr>
        <w:t>gNB</w:t>
      </w:r>
      <w:proofErr w:type="spellEnd"/>
      <w:r>
        <w:rPr>
          <w:b/>
          <w:lang w:val="en-US"/>
        </w:rPr>
        <w:t xml:space="preserve"> to the NES Cell </w:t>
      </w:r>
      <w:proofErr w:type="spellStart"/>
      <w:r>
        <w:rPr>
          <w:b/>
          <w:lang w:val="en-US"/>
        </w:rPr>
        <w:t>gNB</w:t>
      </w:r>
      <w:proofErr w:type="spellEnd"/>
      <w:r>
        <w:rPr>
          <w:b/>
          <w:lang w:val="en-US"/>
        </w:rPr>
        <w:t>.</w:t>
      </w:r>
    </w:p>
    <w:p w14:paraId="1C532797" w14:textId="436E8377" w:rsidR="000050DD" w:rsidRPr="006765C3" w:rsidRDefault="000050DD" w:rsidP="0005478B">
      <w:pPr>
        <w:rPr>
          <w:b/>
          <w:lang w:val="en-US"/>
        </w:rPr>
      </w:pPr>
      <w:r w:rsidRPr="004D0133">
        <w:rPr>
          <w:b/>
          <w:lang w:val="en-US"/>
        </w:rPr>
        <w:t xml:space="preserve">Observation </w:t>
      </w:r>
      <w:r>
        <w:rPr>
          <w:b/>
          <w:lang w:val="en-US"/>
        </w:rPr>
        <w:t>4</w:t>
      </w:r>
      <w:r w:rsidRPr="004D0133">
        <w:rPr>
          <w:b/>
          <w:lang w:val="en-US"/>
        </w:rPr>
        <w:t xml:space="preserve">: The </w:t>
      </w:r>
      <w:r>
        <w:rPr>
          <w:b/>
          <w:lang w:val="en-US"/>
        </w:rPr>
        <w:t xml:space="preserve">NES cell should not go to the OD-SIB1 mode without knowing that its UL WUS configuration has been successfully broadcasted at least by one Cell-A </w:t>
      </w:r>
      <w:proofErr w:type="spellStart"/>
      <w:r>
        <w:rPr>
          <w:b/>
          <w:lang w:val="en-US"/>
        </w:rPr>
        <w:t>gNB</w:t>
      </w:r>
      <w:proofErr w:type="spellEnd"/>
      <w:r>
        <w:rPr>
          <w:b/>
          <w:lang w:val="en-US"/>
        </w:rPr>
        <w:t>.</w:t>
      </w:r>
    </w:p>
    <w:p w14:paraId="66F12427" w14:textId="6CA3674B" w:rsidR="0005478B" w:rsidRDefault="0005478B" w:rsidP="009A4E26">
      <w:pPr>
        <w:rPr>
          <w:b/>
          <w:bCs/>
          <w:lang w:val="en-US"/>
        </w:rPr>
      </w:pPr>
      <w:r w:rsidRPr="004D0133">
        <w:rPr>
          <w:b/>
          <w:bCs/>
          <w:lang w:val="en-US"/>
        </w:rPr>
        <w:t xml:space="preserve">Proposal </w:t>
      </w:r>
      <w:r>
        <w:rPr>
          <w:b/>
          <w:bCs/>
          <w:lang w:val="en-US"/>
        </w:rPr>
        <w:t>3</w:t>
      </w:r>
      <w:r w:rsidRPr="004D0133">
        <w:rPr>
          <w:b/>
          <w:bCs/>
          <w:lang w:val="en-US"/>
        </w:rPr>
        <w:t>: RAN3 to</w:t>
      </w:r>
      <w:r w:rsidRPr="004D0133" w:rsidDel="00AD107A">
        <w:rPr>
          <w:b/>
          <w:lang w:val="en-US"/>
        </w:rPr>
        <w:t xml:space="preserve"> </w:t>
      </w:r>
      <w:r w:rsidRPr="004D0133">
        <w:rPr>
          <w:b/>
          <w:lang w:val="en-US"/>
        </w:rPr>
        <w:t xml:space="preserve">agree </w:t>
      </w:r>
      <w:r w:rsidRPr="004D0133">
        <w:rPr>
          <w:b/>
          <w:bCs/>
          <w:lang w:val="en-US"/>
        </w:rPr>
        <w:t xml:space="preserve">the </w:t>
      </w:r>
      <w:r w:rsidRPr="007E59BF">
        <w:rPr>
          <w:b/>
          <w:bCs/>
          <w:lang w:val="en-US"/>
        </w:rPr>
        <w:t>new Class 2 procedure</w:t>
      </w:r>
      <w:r>
        <w:rPr>
          <w:b/>
          <w:bCs/>
          <w:lang w:val="en-US"/>
        </w:rPr>
        <w:t xml:space="preserve"> is </w:t>
      </w:r>
      <w:r w:rsidRPr="007E59BF">
        <w:rPr>
          <w:b/>
          <w:bCs/>
          <w:lang w:val="en-US"/>
        </w:rPr>
        <w:t>used to convey feedback regarding the UL WUS configuration provisioning status</w:t>
      </w:r>
      <w:r>
        <w:rPr>
          <w:b/>
          <w:bCs/>
          <w:lang w:val="en-US"/>
        </w:rPr>
        <w:t xml:space="preserve"> as “started”</w:t>
      </w:r>
      <w:proofErr w:type="gramStart"/>
      <w:r>
        <w:rPr>
          <w:b/>
          <w:bCs/>
          <w:lang w:val="en-US"/>
        </w:rPr>
        <w:t>/“</w:t>
      </w:r>
      <w:proofErr w:type="gramEnd"/>
      <w:r>
        <w:rPr>
          <w:b/>
          <w:bCs/>
          <w:lang w:val="en-US"/>
        </w:rPr>
        <w:t xml:space="preserve">provided” from Cell-A </w:t>
      </w:r>
      <w:proofErr w:type="spellStart"/>
      <w:r>
        <w:rPr>
          <w:b/>
          <w:bCs/>
          <w:lang w:val="en-US"/>
        </w:rPr>
        <w:t>gNB</w:t>
      </w:r>
      <w:proofErr w:type="spellEnd"/>
      <w:r>
        <w:rPr>
          <w:b/>
          <w:bCs/>
          <w:lang w:val="en-US"/>
        </w:rPr>
        <w:t xml:space="preserve"> to NES-Cell </w:t>
      </w:r>
      <w:proofErr w:type="spellStart"/>
      <w:r>
        <w:rPr>
          <w:b/>
          <w:bCs/>
          <w:lang w:val="en-US"/>
        </w:rPr>
        <w:t>gNB</w:t>
      </w:r>
      <w:proofErr w:type="spellEnd"/>
      <w:r>
        <w:rPr>
          <w:b/>
          <w:bCs/>
          <w:lang w:val="en-US"/>
        </w:rPr>
        <w:t>. After the NES-Cell receive this “started”</w:t>
      </w:r>
      <w:proofErr w:type="gramStart"/>
      <w:r>
        <w:rPr>
          <w:b/>
          <w:bCs/>
          <w:lang w:val="en-US"/>
        </w:rPr>
        <w:t>/”provided</w:t>
      </w:r>
      <w:proofErr w:type="gramEnd"/>
      <w:r>
        <w:rPr>
          <w:b/>
          <w:bCs/>
          <w:lang w:val="en-US"/>
        </w:rPr>
        <w:t>” indication, it can go to the OD-SIB1 mode.</w:t>
      </w:r>
    </w:p>
    <w:p w14:paraId="46C62145" w14:textId="21DC4DA6" w:rsidR="0005478B" w:rsidRPr="003B16F4" w:rsidRDefault="0005478B" w:rsidP="0005478B">
      <w:pPr>
        <w:rPr>
          <w:b/>
          <w:bCs/>
          <w:spacing w:val="2"/>
          <w:lang w:val="en-US"/>
        </w:rPr>
      </w:pPr>
      <w:r w:rsidRPr="004D0133">
        <w:rPr>
          <w:b/>
          <w:bCs/>
          <w:lang w:val="en-US"/>
        </w:rPr>
        <w:t xml:space="preserve">Proposal </w:t>
      </w:r>
      <w:r>
        <w:rPr>
          <w:b/>
          <w:bCs/>
          <w:lang w:val="en-US"/>
        </w:rPr>
        <w:t>4</w:t>
      </w:r>
      <w:r w:rsidRPr="004D0133">
        <w:rPr>
          <w:b/>
          <w:bCs/>
          <w:lang w:val="en-US"/>
        </w:rPr>
        <w:t>: RAN3 to</w:t>
      </w:r>
      <w:r w:rsidRPr="004D0133" w:rsidDel="00AD107A">
        <w:rPr>
          <w:b/>
          <w:lang w:val="en-US"/>
        </w:rPr>
        <w:t xml:space="preserve"> </w:t>
      </w:r>
      <w:r>
        <w:rPr>
          <w:b/>
          <w:lang w:val="en-US"/>
        </w:rPr>
        <w:t xml:space="preserve">agree to capture </w:t>
      </w:r>
      <w:r w:rsidR="00940CAE">
        <w:rPr>
          <w:b/>
          <w:lang w:val="en-US"/>
        </w:rPr>
        <w:t xml:space="preserve">in a Stage 2 specification </w:t>
      </w:r>
      <w:r>
        <w:rPr>
          <w:b/>
          <w:lang w:val="en-US"/>
        </w:rPr>
        <w:t xml:space="preserve">the signaling flow </w:t>
      </w:r>
      <w:r w:rsidR="00940CAE" w:rsidRPr="00044EC4">
        <w:rPr>
          <w:b/>
          <w:lang w:val="en-US"/>
        </w:rPr>
        <w:t>for</w:t>
      </w:r>
      <w:r w:rsidR="00940CAE">
        <w:rPr>
          <w:b/>
          <w:lang w:val="en-US"/>
        </w:rPr>
        <w:t xml:space="preserve"> </w:t>
      </w:r>
      <w:r w:rsidR="00940CAE" w:rsidRPr="00044EC4">
        <w:rPr>
          <w:b/>
          <w:lang w:val="en-US"/>
        </w:rPr>
        <w:t xml:space="preserve">activating OD-SIB1 transmission and temporary fallback to periodic SIB1 transmission as </w:t>
      </w:r>
      <w:r w:rsidR="00940CAE">
        <w:rPr>
          <w:b/>
          <w:lang w:val="en-US"/>
        </w:rPr>
        <w:t xml:space="preserve">depicted </w:t>
      </w:r>
      <w:r w:rsidR="00940CAE" w:rsidRPr="00044EC4">
        <w:rPr>
          <w:b/>
          <w:lang w:val="en-US"/>
        </w:rPr>
        <w:t xml:space="preserve">in Figure </w:t>
      </w:r>
      <w:r w:rsidR="00D56244">
        <w:rPr>
          <w:b/>
          <w:lang w:val="en-US"/>
        </w:rPr>
        <w:t>2</w:t>
      </w:r>
      <w:r w:rsidR="00940CAE" w:rsidRPr="00044EC4">
        <w:rPr>
          <w:b/>
          <w:lang w:val="en-US"/>
        </w:rPr>
        <w:t>, and to capture the</w:t>
      </w:r>
      <w:r w:rsidR="00940CAE">
        <w:rPr>
          <w:b/>
          <w:lang w:val="en-US"/>
        </w:rPr>
        <w:t xml:space="preserve"> </w:t>
      </w:r>
      <w:r w:rsidR="00940CAE" w:rsidRPr="00044EC4">
        <w:rPr>
          <w:b/>
          <w:lang w:val="en-US"/>
        </w:rPr>
        <w:lastRenderedPageBreak/>
        <w:t xml:space="preserve">signaling flow for deactivating OD-SIB1 transmission and </w:t>
      </w:r>
      <w:proofErr w:type="gramStart"/>
      <w:r w:rsidR="00940CAE" w:rsidRPr="00044EC4">
        <w:rPr>
          <w:b/>
          <w:lang w:val="en-US"/>
        </w:rPr>
        <w:t>revert</w:t>
      </w:r>
      <w:r w:rsidR="00940CAE">
        <w:rPr>
          <w:b/>
          <w:lang w:val="en-US"/>
        </w:rPr>
        <w:t>ing back</w:t>
      </w:r>
      <w:proofErr w:type="gramEnd"/>
      <w:r w:rsidR="00940CAE" w:rsidRPr="00044EC4">
        <w:rPr>
          <w:b/>
          <w:lang w:val="en-US"/>
        </w:rPr>
        <w:t xml:space="preserve"> to periodic SIB1 transmission as </w:t>
      </w:r>
      <w:r w:rsidR="00940CAE">
        <w:rPr>
          <w:b/>
          <w:lang w:val="en-US"/>
        </w:rPr>
        <w:t xml:space="preserve">depicted </w:t>
      </w:r>
      <w:r w:rsidR="00940CAE" w:rsidRPr="00044EC4">
        <w:rPr>
          <w:b/>
          <w:lang w:val="en-US"/>
        </w:rPr>
        <w:t xml:space="preserve">in Figure </w:t>
      </w:r>
      <w:r w:rsidR="00D56244">
        <w:rPr>
          <w:b/>
          <w:lang w:val="en-US"/>
        </w:rPr>
        <w:t>3</w:t>
      </w:r>
      <w:r>
        <w:rPr>
          <w:b/>
          <w:lang w:val="en-US"/>
        </w:rPr>
        <w:t>.</w:t>
      </w:r>
    </w:p>
    <w:p w14:paraId="71FE606D" w14:textId="0C60461B" w:rsidR="0005478B" w:rsidRDefault="00940CAE" w:rsidP="009A4E26">
      <w:pPr>
        <w:rPr>
          <w:b/>
          <w:bCs/>
          <w:lang w:val="en-US"/>
        </w:rPr>
      </w:pPr>
      <w:r w:rsidRPr="00044EC4">
        <w:rPr>
          <w:b/>
          <w:bCs/>
          <w:lang w:val="en-US"/>
        </w:rPr>
        <w:t>Proposal 5: RAN3 to agree on the TP for BL CR for TS 38.423 provided in Chapter 4.</w:t>
      </w:r>
    </w:p>
    <w:p w14:paraId="1B2652B9" w14:textId="75655519" w:rsidR="002D4FF9" w:rsidRPr="004D0133" w:rsidRDefault="00920AD0" w:rsidP="00154C70">
      <w:pPr>
        <w:pStyle w:val="Heading1"/>
        <w:rPr>
          <w:lang w:val="en-US" w:eastAsia="zh-CN"/>
        </w:rPr>
      </w:pPr>
      <w:r w:rsidRPr="004D0133">
        <w:rPr>
          <w:lang w:val="en-US" w:eastAsia="zh-CN"/>
        </w:rPr>
        <w:t>4</w:t>
      </w:r>
      <w:r w:rsidR="002D4FF9" w:rsidRPr="004D0133">
        <w:rPr>
          <w:lang w:val="en-US" w:eastAsia="zh-CN"/>
        </w:rPr>
        <w:tab/>
        <w:t>Text Proposal</w:t>
      </w:r>
      <w:r w:rsidR="00BD2739" w:rsidRPr="004D0133">
        <w:rPr>
          <w:lang w:val="en-US" w:eastAsia="zh-CN"/>
        </w:rPr>
        <w:t xml:space="preserve"> for BL CR for TS 38.423</w:t>
      </w:r>
    </w:p>
    <w:p w14:paraId="1F31EA61" w14:textId="632BB3BC" w:rsidR="0030344A" w:rsidRPr="004D0133" w:rsidRDefault="0030344A" w:rsidP="004128E5">
      <w:pPr>
        <w:jc w:val="center"/>
        <w:rPr>
          <w:b/>
          <w:bCs/>
          <w:color w:val="FF0000"/>
          <w:lang w:val="en-US" w:eastAsia="zh-CN"/>
        </w:rPr>
      </w:pPr>
      <w:r w:rsidRPr="004D0133">
        <w:rPr>
          <w:b/>
          <w:bCs/>
          <w:color w:val="FF0000"/>
          <w:highlight w:val="yellow"/>
          <w:lang w:val="en-US" w:eastAsia="zh-CN"/>
        </w:rPr>
        <w:t>***************</w:t>
      </w:r>
      <w:r w:rsidR="004128E5" w:rsidRPr="004D0133">
        <w:rPr>
          <w:b/>
          <w:bCs/>
          <w:color w:val="FF0000"/>
          <w:highlight w:val="yellow"/>
          <w:lang w:val="en-US" w:eastAsia="zh-CN"/>
        </w:rPr>
        <w:t xml:space="preserve"> </w:t>
      </w:r>
      <w:r w:rsidR="00154C70" w:rsidRPr="004D0133">
        <w:rPr>
          <w:b/>
          <w:bCs/>
          <w:color w:val="FF0000"/>
          <w:highlight w:val="yellow"/>
          <w:lang w:val="en-US" w:eastAsia="zh-CN"/>
        </w:rPr>
        <w:t xml:space="preserve">Start of </w:t>
      </w:r>
      <w:r w:rsidR="004128E5" w:rsidRPr="004D0133">
        <w:rPr>
          <w:b/>
          <w:bCs/>
          <w:color w:val="FF0000"/>
          <w:highlight w:val="yellow"/>
          <w:lang w:val="en-US" w:eastAsia="zh-CN"/>
        </w:rPr>
        <w:t>TP</w:t>
      </w:r>
      <w:r w:rsidRPr="004D0133">
        <w:rPr>
          <w:b/>
          <w:bCs/>
          <w:color w:val="FF0000"/>
          <w:highlight w:val="yellow"/>
          <w:lang w:val="en-US" w:eastAsia="zh-CN"/>
        </w:rPr>
        <w:t xml:space="preserve"> </w:t>
      </w:r>
      <w:r w:rsidR="004128E5" w:rsidRPr="004D0133">
        <w:rPr>
          <w:b/>
          <w:bCs/>
          <w:color w:val="FF0000"/>
          <w:highlight w:val="yellow"/>
          <w:lang w:val="en-US" w:eastAsia="zh-CN"/>
        </w:rPr>
        <w:t>***************</w:t>
      </w:r>
    </w:p>
    <w:p w14:paraId="5657B9CD" w14:textId="631DEF42" w:rsidR="00567267" w:rsidRPr="004D0133" w:rsidRDefault="00B65EE1" w:rsidP="00567267">
      <w:pPr>
        <w:pStyle w:val="Heading3"/>
        <w:rPr>
          <w:ins w:id="8" w:author="Ericsson" w:date="2024-10-01T13:15:00Z"/>
          <w:lang w:val="en-US"/>
        </w:rPr>
      </w:pPr>
      <w:bookmarkStart w:id="9" w:name="_Toc20955156"/>
      <w:bookmarkStart w:id="10" w:name="_Toc29991351"/>
      <w:bookmarkStart w:id="11" w:name="_Toc36555751"/>
      <w:bookmarkStart w:id="12" w:name="_Toc44497429"/>
      <w:bookmarkStart w:id="13" w:name="_Toc45107817"/>
      <w:bookmarkStart w:id="14" w:name="_Toc45901437"/>
      <w:bookmarkStart w:id="15" w:name="_Toc51850516"/>
      <w:bookmarkStart w:id="16" w:name="_Toc56693519"/>
      <w:bookmarkStart w:id="17" w:name="_Toc64447062"/>
      <w:bookmarkStart w:id="18" w:name="_Toc66286556"/>
      <w:bookmarkStart w:id="19" w:name="_Toc74151251"/>
      <w:bookmarkStart w:id="20" w:name="_Toc88653723"/>
      <w:bookmarkStart w:id="21" w:name="_Toc97904079"/>
      <w:bookmarkStart w:id="22" w:name="_Toc98868123"/>
      <w:bookmarkStart w:id="23" w:name="_Toc105174407"/>
      <w:bookmarkStart w:id="24" w:name="_Toc106109244"/>
      <w:bookmarkStart w:id="25" w:name="_Toc113825065"/>
      <w:bookmarkStart w:id="26" w:name="_Toc155959725"/>
      <w:ins w:id="27" w:author="Ericsson" w:date="2024-10-02T17:29:00Z">
        <w:r w:rsidRPr="004D0133">
          <w:rPr>
            <w:lang w:val="en-US"/>
          </w:rPr>
          <w:t>8</w:t>
        </w:r>
      </w:ins>
      <w:ins w:id="28" w:author="Ericsson" w:date="2024-10-01T13:15:00Z">
        <w:r w:rsidR="00567267" w:rsidRPr="004D0133">
          <w:rPr>
            <w:lang w:val="en-US"/>
          </w:rPr>
          <w:t>.x.x</w:t>
        </w:r>
        <w:r w:rsidR="00567267" w:rsidRPr="004D0133">
          <w:rPr>
            <w:lang w:val="en-US"/>
          </w:rP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567267" w:rsidRPr="004D0133">
          <w:rPr>
            <w:lang w:val="en-US" w:eastAsia="ja-JP"/>
          </w:rPr>
          <w:t>UL WUS Configuration Provision</w:t>
        </w:r>
      </w:ins>
    </w:p>
    <w:p w14:paraId="7E7FE282" w14:textId="2708DCC3" w:rsidR="00567267" w:rsidRPr="004D0133" w:rsidRDefault="00B65EE1" w:rsidP="00567267">
      <w:pPr>
        <w:pStyle w:val="Heading4"/>
        <w:rPr>
          <w:ins w:id="29" w:author="Ericsson" w:date="2024-10-01T13:15:00Z"/>
          <w:lang w:val="en-US"/>
        </w:rPr>
      </w:pPr>
      <w:bookmarkStart w:id="30" w:name="_CR8_4_3_1"/>
      <w:bookmarkStart w:id="31" w:name="_Toc20955157"/>
      <w:bookmarkStart w:id="32" w:name="_Toc29991352"/>
      <w:bookmarkStart w:id="33" w:name="_Toc36555752"/>
      <w:bookmarkStart w:id="34" w:name="_Toc44497430"/>
      <w:bookmarkStart w:id="35" w:name="_Toc45107818"/>
      <w:bookmarkStart w:id="36" w:name="_Toc45901438"/>
      <w:bookmarkStart w:id="37" w:name="_Toc51850517"/>
      <w:bookmarkStart w:id="38" w:name="_Toc56693520"/>
      <w:bookmarkStart w:id="39" w:name="_Toc64447063"/>
      <w:bookmarkStart w:id="40" w:name="_Toc66286557"/>
      <w:bookmarkStart w:id="41" w:name="_Toc74151252"/>
      <w:bookmarkStart w:id="42" w:name="_Toc88653724"/>
      <w:bookmarkStart w:id="43" w:name="_Toc97904080"/>
      <w:bookmarkStart w:id="44" w:name="_Toc98868124"/>
      <w:bookmarkStart w:id="45" w:name="_Toc105174408"/>
      <w:bookmarkStart w:id="46" w:name="_Toc106109245"/>
      <w:bookmarkStart w:id="47" w:name="_Toc113825066"/>
      <w:bookmarkStart w:id="48" w:name="_Toc155959726"/>
      <w:bookmarkEnd w:id="30"/>
      <w:ins w:id="49" w:author="Ericsson" w:date="2024-10-02T17:29:00Z">
        <w:r w:rsidRPr="004D0133">
          <w:rPr>
            <w:lang w:val="en-US"/>
          </w:rPr>
          <w:t>8</w:t>
        </w:r>
      </w:ins>
      <w:ins w:id="50" w:author="Ericsson" w:date="2024-10-01T13:15:00Z">
        <w:r w:rsidR="00567267" w:rsidRPr="004D0133">
          <w:rPr>
            <w:lang w:val="en-US"/>
          </w:rPr>
          <w:t>.x.x.1</w:t>
        </w:r>
        <w:r w:rsidR="00567267" w:rsidRPr="004D0133">
          <w:rPr>
            <w:lang w:val="en-US"/>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0B218ACB" w14:textId="619E378D" w:rsidR="00567267" w:rsidRPr="004D0133" w:rsidRDefault="00567267" w:rsidP="00567267">
      <w:pPr>
        <w:rPr>
          <w:ins w:id="51" w:author="Ericsson" w:date="2024-10-01T13:15:00Z"/>
          <w:rFonts w:cs="Arial"/>
          <w:lang w:val="en-US"/>
        </w:rPr>
      </w:pPr>
      <w:ins w:id="52" w:author="Ericsson" w:date="2024-10-01T13:15:00Z">
        <w:r w:rsidRPr="004D0133">
          <w:rPr>
            <w:rFonts w:cs="Arial"/>
            <w:lang w:val="en-US"/>
          </w:rPr>
          <w:t xml:space="preserve">The purpose of the </w:t>
        </w:r>
        <w:bookmarkStart w:id="53" w:name="_Hlk177717514"/>
        <w:r w:rsidRPr="004D0133">
          <w:rPr>
            <w:lang w:val="en-US" w:eastAsia="ja-JP"/>
          </w:rPr>
          <w:t>UL WUS Configuration Provision</w:t>
        </w:r>
        <w:r w:rsidRPr="004D0133">
          <w:rPr>
            <w:rFonts w:cs="Arial"/>
            <w:lang w:val="en-US"/>
          </w:rPr>
          <w:t xml:space="preserve"> procedure </w:t>
        </w:r>
        <w:bookmarkEnd w:id="53"/>
        <w:r w:rsidRPr="004D0133">
          <w:rPr>
            <w:rFonts w:cs="Arial"/>
            <w:lang w:val="en-US"/>
          </w:rPr>
          <w:t xml:space="preserve">is to enable an </w:t>
        </w:r>
        <w:r w:rsidRPr="004D0133">
          <w:rPr>
            <w:lang w:val="en-US"/>
          </w:rPr>
          <w:t xml:space="preserve">NG-RAN node </w:t>
        </w:r>
        <w:r w:rsidRPr="004D0133">
          <w:rPr>
            <w:rFonts w:cs="Arial"/>
            <w:lang w:val="en-US"/>
          </w:rPr>
          <w:t xml:space="preserve">to request a </w:t>
        </w:r>
        <w:proofErr w:type="spellStart"/>
        <w:r w:rsidRPr="004D0133">
          <w:rPr>
            <w:rFonts w:cs="Arial"/>
            <w:lang w:val="en-US"/>
          </w:rPr>
          <w:t>neighbouring</w:t>
        </w:r>
        <w:proofErr w:type="spellEnd"/>
        <w:r w:rsidRPr="004D0133">
          <w:rPr>
            <w:rFonts w:cs="Arial"/>
            <w:lang w:val="en-US"/>
          </w:rPr>
          <w:t xml:space="preserve"> </w:t>
        </w:r>
        <w:r w:rsidRPr="004D0133">
          <w:rPr>
            <w:lang w:val="en-US"/>
          </w:rPr>
          <w:t xml:space="preserve">NG-RAN node </w:t>
        </w:r>
        <w:r w:rsidRPr="004D0133">
          <w:rPr>
            <w:rFonts w:cs="Arial"/>
            <w:lang w:val="en-US"/>
          </w:rPr>
          <w:t>to provide an UL WUS configuration in one or more cells.</w:t>
        </w:r>
      </w:ins>
    </w:p>
    <w:p w14:paraId="20D64113" w14:textId="77777777" w:rsidR="00567267" w:rsidRPr="004D0133" w:rsidRDefault="00567267" w:rsidP="00567267">
      <w:pPr>
        <w:rPr>
          <w:ins w:id="54" w:author="Ericsson" w:date="2024-10-01T13:15:00Z"/>
          <w:lang w:val="en-US"/>
        </w:rPr>
      </w:pPr>
      <w:ins w:id="55" w:author="Ericsson" w:date="2024-10-01T13:15:00Z">
        <w:r w:rsidRPr="004D0133">
          <w:rPr>
            <w:lang w:val="en-US"/>
          </w:rPr>
          <w:t xml:space="preserve">The procedure uses </w:t>
        </w:r>
        <w:proofErr w:type="gramStart"/>
        <w:r w:rsidRPr="004D0133">
          <w:rPr>
            <w:lang w:val="en-US" w:eastAsia="zh-CN"/>
          </w:rPr>
          <w:t>non UE</w:t>
        </w:r>
        <w:proofErr w:type="gramEnd"/>
        <w:r w:rsidRPr="004D0133">
          <w:rPr>
            <w:lang w:val="en-US" w:eastAsia="zh-CN"/>
          </w:rPr>
          <w:t xml:space="preserve">-associated </w:t>
        </w:r>
        <w:proofErr w:type="spellStart"/>
        <w:r w:rsidRPr="004D0133">
          <w:rPr>
            <w:lang w:val="en-US" w:eastAsia="zh-CN"/>
          </w:rPr>
          <w:t>signalling</w:t>
        </w:r>
        <w:proofErr w:type="spellEnd"/>
        <w:r w:rsidRPr="004D0133">
          <w:rPr>
            <w:lang w:val="en-US"/>
          </w:rPr>
          <w:t>.</w:t>
        </w:r>
      </w:ins>
    </w:p>
    <w:p w14:paraId="568B39A3" w14:textId="02B8DEA3" w:rsidR="00567267" w:rsidRPr="004D0133" w:rsidRDefault="00B65EE1" w:rsidP="00567267">
      <w:pPr>
        <w:pStyle w:val="Heading4"/>
        <w:rPr>
          <w:ins w:id="56" w:author="Ericsson" w:date="2024-10-01T13:15:00Z"/>
          <w:lang w:val="en-US"/>
        </w:rPr>
      </w:pPr>
      <w:bookmarkStart w:id="57" w:name="_CR8_4_3_2"/>
      <w:bookmarkStart w:id="58" w:name="_Toc20955158"/>
      <w:bookmarkStart w:id="59" w:name="_Toc29991353"/>
      <w:bookmarkStart w:id="60" w:name="_Toc36555753"/>
      <w:bookmarkStart w:id="61" w:name="_Toc44497431"/>
      <w:bookmarkStart w:id="62" w:name="_Toc45107819"/>
      <w:bookmarkStart w:id="63" w:name="_Toc45901439"/>
      <w:bookmarkStart w:id="64" w:name="_Toc51850518"/>
      <w:bookmarkStart w:id="65" w:name="_Toc56693521"/>
      <w:bookmarkStart w:id="66" w:name="_Toc64447064"/>
      <w:bookmarkStart w:id="67" w:name="_Toc66286558"/>
      <w:bookmarkStart w:id="68" w:name="_Toc74151253"/>
      <w:bookmarkStart w:id="69" w:name="_Toc88653725"/>
      <w:bookmarkStart w:id="70" w:name="_Toc97904081"/>
      <w:bookmarkStart w:id="71" w:name="_Toc98868125"/>
      <w:bookmarkStart w:id="72" w:name="_Toc105174409"/>
      <w:bookmarkStart w:id="73" w:name="_Toc106109246"/>
      <w:bookmarkStart w:id="74" w:name="_Toc113825067"/>
      <w:bookmarkStart w:id="75" w:name="_Toc155959727"/>
      <w:bookmarkEnd w:id="57"/>
      <w:ins w:id="76" w:author="Ericsson" w:date="2024-10-02T17:29:00Z">
        <w:r w:rsidRPr="004D0133">
          <w:rPr>
            <w:lang w:val="en-US"/>
          </w:rPr>
          <w:t>8</w:t>
        </w:r>
      </w:ins>
      <w:ins w:id="77" w:author="Ericsson" w:date="2024-10-01T13:15:00Z">
        <w:r w:rsidR="00567267" w:rsidRPr="004D0133">
          <w:rPr>
            <w:lang w:val="en-US"/>
          </w:rPr>
          <w:t>.x.x.2</w:t>
        </w:r>
        <w:r w:rsidR="00567267" w:rsidRPr="004D0133">
          <w:rPr>
            <w:lang w:val="en-US"/>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bookmarkStart w:id="78" w:name="_MON_1318155678"/>
    <w:bookmarkEnd w:id="78"/>
    <w:p w14:paraId="362F03D9" w14:textId="0DC604FA" w:rsidR="00567267" w:rsidRPr="004D0133" w:rsidRDefault="009F6B01" w:rsidP="00567267">
      <w:pPr>
        <w:pStyle w:val="TH"/>
        <w:rPr>
          <w:ins w:id="79" w:author="Ericsson" w:date="2024-10-01T13:15:00Z"/>
          <w:lang w:val="en-US"/>
        </w:rPr>
      </w:pPr>
      <w:ins w:id="80" w:author="Ericsson" w:date="2024-10-01T13:15:00Z">
        <w:r w:rsidRPr="004D0133">
          <w:rPr>
            <w:noProof/>
            <w:lang w:val="en-US"/>
          </w:rPr>
          <w:object w:dxaOrig="6792" w:dyaOrig="2355" w14:anchorId="4F4F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13.5pt" o:ole="">
              <v:imagedata r:id="rId17" o:title=""/>
            </v:shape>
            <o:OLEObject Type="Embed" ProgID="Word.Picture.8" ShapeID="_x0000_i1025" DrawAspect="Content" ObjectID="_1792517413" r:id="rId18"/>
          </w:object>
        </w:r>
      </w:ins>
    </w:p>
    <w:p w14:paraId="44B3694F" w14:textId="242B916E" w:rsidR="00567267" w:rsidRPr="004D0133" w:rsidRDefault="00567267" w:rsidP="00567267">
      <w:pPr>
        <w:pStyle w:val="TF"/>
        <w:rPr>
          <w:ins w:id="81" w:author="Ericsson" w:date="2024-10-01T13:15:00Z"/>
          <w:lang w:val="en-US"/>
        </w:rPr>
      </w:pPr>
      <w:bookmarkStart w:id="82" w:name="_CRFigure8_4_3_21"/>
      <w:ins w:id="83" w:author="Ericsson" w:date="2024-10-01T13:15:00Z">
        <w:r w:rsidRPr="004D0133">
          <w:rPr>
            <w:lang w:val="en-US"/>
          </w:rPr>
          <w:t xml:space="preserve">Figure </w:t>
        </w:r>
        <w:bookmarkEnd w:id="82"/>
        <w:r w:rsidRPr="004D0133">
          <w:rPr>
            <w:lang w:val="en-US"/>
          </w:rPr>
          <w:t>8.</w:t>
        </w:r>
      </w:ins>
      <w:ins w:id="84" w:author="Ericsson" w:date="2024-10-02T17:29:00Z">
        <w:r w:rsidR="00B65EE1" w:rsidRPr="004D0133">
          <w:rPr>
            <w:lang w:val="en-US"/>
          </w:rPr>
          <w:t>x.x.2</w:t>
        </w:r>
      </w:ins>
      <w:ins w:id="85" w:author="Ericsson" w:date="2024-10-01T13:15:00Z">
        <w:r w:rsidRPr="004D0133">
          <w:rPr>
            <w:lang w:val="en-US"/>
          </w:rPr>
          <w:t xml:space="preserve">-1: </w:t>
        </w:r>
        <w:r w:rsidRPr="004D0133">
          <w:rPr>
            <w:lang w:val="en-US" w:eastAsia="ja-JP"/>
          </w:rPr>
          <w:t>UL WUS Configuration Provision</w:t>
        </w:r>
        <w:r w:rsidRPr="004D0133">
          <w:rPr>
            <w:lang w:val="en-US"/>
          </w:rPr>
          <w:t>, successful operation</w:t>
        </w:r>
      </w:ins>
    </w:p>
    <w:p w14:paraId="6472E975" w14:textId="109943C8" w:rsidR="005A50B8" w:rsidRPr="004D0133" w:rsidRDefault="005A50B8" w:rsidP="005A50B8">
      <w:pPr>
        <w:rPr>
          <w:ins w:id="86" w:author="Ericsson" w:date="2024-10-01T13:15:00Z"/>
          <w:lang w:val="en-US"/>
        </w:rPr>
      </w:pPr>
      <w:ins w:id="87" w:author="Ericsson" w:date="2024-10-01T13:15:00Z">
        <w:r w:rsidRPr="004D0133">
          <w:rPr>
            <w:lang w:val="en-US"/>
          </w:rPr>
          <w:t xml:space="preserve">The </w:t>
        </w:r>
        <w:r w:rsidR="00567267" w:rsidRPr="004D0133">
          <w:rPr>
            <w:lang w:val="en-US"/>
          </w:rPr>
          <w:t>NG-RAN node</w:t>
        </w:r>
        <w:r w:rsidR="00567267" w:rsidRPr="004D0133">
          <w:rPr>
            <w:vertAlign w:val="subscript"/>
            <w:lang w:val="en-US"/>
          </w:rPr>
          <w:t>1</w:t>
        </w:r>
        <w:r w:rsidR="00567267" w:rsidRPr="004D0133">
          <w:rPr>
            <w:lang w:val="en-US"/>
          </w:rPr>
          <w:t xml:space="preserve"> initiates the procedure by sending the </w:t>
        </w:r>
        <w:r w:rsidR="00567267" w:rsidRPr="004D0133">
          <w:rPr>
            <w:lang w:val="en-US" w:eastAsia="ja-JP"/>
          </w:rPr>
          <w:t>UL WUS CONFIGURATION PROVISION REQUEST</w:t>
        </w:r>
        <w:r w:rsidR="00567267" w:rsidRPr="004D0133">
          <w:rPr>
            <w:lang w:val="en-US"/>
          </w:rPr>
          <w:t xml:space="preserve"> message to the peer NG-RAN node</w:t>
        </w:r>
        <w:r w:rsidR="00567267" w:rsidRPr="004D0133">
          <w:rPr>
            <w:vertAlign w:val="subscript"/>
            <w:lang w:val="en-US"/>
          </w:rPr>
          <w:t>2</w:t>
        </w:r>
        <w:r w:rsidRPr="004D0133">
          <w:rPr>
            <w:lang w:val="en-US"/>
          </w:rPr>
          <w:t xml:space="preserve"> to start a provisioning, stop a provisioning, of an UL WUS configuration </w:t>
        </w:r>
        <w:r w:rsidRPr="004D0133">
          <w:rPr>
            <w:rFonts w:cs="Arial"/>
            <w:lang w:val="en-US"/>
          </w:rPr>
          <w:t xml:space="preserve">in one or more cells of </w:t>
        </w:r>
        <w:r w:rsidRPr="004D0133">
          <w:rPr>
            <w:lang w:val="en-US"/>
          </w:rPr>
          <w:t>the NG-RAN node</w:t>
        </w:r>
        <w:r w:rsidRPr="004D0133">
          <w:rPr>
            <w:vertAlign w:val="subscript"/>
            <w:lang w:val="en-US"/>
          </w:rPr>
          <w:t>2</w:t>
        </w:r>
        <w:r w:rsidRPr="004D0133">
          <w:rPr>
            <w:lang w:val="en-US"/>
          </w:rPr>
          <w:t>. Upon receipt, the NG-RAN node</w:t>
        </w:r>
        <w:r w:rsidRPr="004D0133">
          <w:rPr>
            <w:vertAlign w:val="subscript"/>
            <w:lang w:val="en-US"/>
          </w:rPr>
          <w:t>2</w:t>
        </w:r>
        <w:r w:rsidRPr="004D0133">
          <w:rPr>
            <w:lang w:val="en-US"/>
          </w:rPr>
          <w:t>:</w:t>
        </w:r>
      </w:ins>
    </w:p>
    <w:p w14:paraId="2773107C" w14:textId="36E1F12E" w:rsidR="005A50B8" w:rsidRPr="004D0133" w:rsidRDefault="005A50B8" w:rsidP="005A50B8">
      <w:pPr>
        <w:pStyle w:val="B10"/>
        <w:rPr>
          <w:ins w:id="88" w:author="Ericsson" w:date="2024-10-01T13:15:00Z"/>
          <w:lang w:val="en-US"/>
        </w:rPr>
      </w:pPr>
      <w:ins w:id="89" w:author="Ericsson" w:date="2024-10-01T13:15:00Z">
        <w:r w:rsidRPr="004D0133">
          <w:rPr>
            <w:lang w:val="en-US"/>
          </w:rPr>
          <w:t>-</w:t>
        </w:r>
        <w:r w:rsidRPr="004D0133">
          <w:rPr>
            <w:lang w:val="en-US"/>
          </w:rPr>
          <w:tab/>
          <w:t xml:space="preserve">shall initiate the requested provisioning according to the parameters given in the request in case the </w:t>
        </w:r>
        <w:r w:rsidRPr="004D0133">
          <w:rPr>
            <w:i/>
            <w:lang w:val="en-US"/>
          </w:rPr>
          <w:t>Request Type</w:t>
        </w:r>
        <w:r w:rsidRPr="004D0133">
          <w:rPr>
            <w:lang w:val="en-US"/>
          </w:rPr>
          <w:t xml:space="preserve"> IE set to "start"; or </w:t>
        </w:r>
      </w:ins>
    </w:p>
    <w:p w14:paraId="77204211" w14:textId="17449974" w:rsidR="005A50B8" w:rsidRPr="004D0133" w:rsidRDefault="005A50B8" w:rsidP="005A50B8">
      <w:pPr>
        <w:ind w:left="568" w:hanging="284"/>
        <w:rPr>
          <w:ins w:id="90" w:author="Ericsson" w:date="2024-10-01T13:15:00Z"/>
          <w:lang w:val="en-US"/>
        </w:rPr>
      </w:pPr>
      <w:ins w:id="91" w:author="Ericsson" w:date="2024-10-01T13:15:00Z">
        <w:r w:rsidRPr="004D0133">
          <w:rPr>
            <w:lang w:val="en-US"/>
          </w:rPr>
          <w:t>-</w:t>
        </w:r>
        <w:r w:rsidRPr="004D0133">
          <w:rPr>
            <w:lang w:val="en-US"/>
          </w:rPr>
          <w:tab/>
          <w:t xml:space="preserve">shall </w:t>
        </w:r>
        <w:r w:rsidR="00FF7A6A" w:rsidRPr="004D0133">
          <w:rPr>
            <w:lang w:val="en-US"/>
          </w:rPr>
          <w:t xml:space="preserve">terminate </w:t>
        </w:r>
        <w:r w:rsidRPr="004D0133">
          <w:rPr>
            <w:lang w:val="en-US"/>
          </w:rPr>
          <w:t xml:space="preserve">the </w:t>
        </w:r>
        <w:r w:rsidR="00FF7A6A" w:rsidRPr="004D0133">
          <w:rPr>
            <w:lang w:val="en-US"/>
          </w:rPr>
          <w:t>indicated</w:t>
        </w:r>
        <w:r w:rsidR="000B61BC" w:rsidRPr="004D0133">
          <w:rPr>
            <w:lang w:val="en-US"/>
          </w:rPr>
          <w:t xml:space="preserve"> (previously admitted)</w:t>
        </w:r>
        <w:r w:rsidRPr="004D0133">
          <w:rPr>
            <w:lang w:val="en-US"/>
          </w:rPr>
          <w:t xml:space="preserve"> provisioning in case the </w:t>
        </w:r>
        <w:r w:rsidRPr="004D0133">
          <w:rPr>
            <w:i/>
            <w:lang w:val="en-US"/>
          </w:rPr>
          <w:t>Request Type</w:t>
        </w:r>
        <w:r w:rsidRPr="004D0133">
          <w:rPr>
            <w:lang w:val="en-US"/>
          </w:rPr>
          <w:t xml:space="preserve"> IE is set to "stop".</w:t>
        </w:r>
      </w:ins>
    </w:p>
    <w:p w14:paraId="588DACF6" w14:textId="00B99BC1" w:rsidR="00567267" w:rsidRPr="004D0133" w:rsidRDefault="00567267" w:rsidP="00567267">
      <w:pPr>
        <w:rPr>
          <w:ins w:id="92" w:author="Ericsson" w:date="2024-10-01T13:15:00Z"/>
          <w:lang w:val="en-US"/>
        </w:rPr>
      </w:pPr>
      <w:ins w:id="93" w:author="Ericsson" w:date="2024-10-01T13:15:00Z">
        <w:r w:rsidRPr="004D0133">
          <w:rPr>
            <w:lang w:val="en-US" w:eastAsia="zh-CN"/>
          </w:rPr>
          <w:t xml:space="preserve">The </w:t>
        </w:r>
        <w:r w:rsidRPr="004D0133">
          <w:rPr>
            <w:lang w:val="en-US"/>
          </w:rPr>
          <w:t>NG-RAN node</w:t>
        </w:r>
        <w:r w:rsidRPr="004D0133">
          <w:rPr>
            <w:vertAlign w:val="subscript"/>
            <w:lang w:val="en-US"/>
          </w:rPr>
          <w:t>2</w:t>
        </w:r>
        <w:r w:rsidRPr="004D0133">
          <w:rPr>
            <w:lang w:val="en-US"/>
          </w:rPr>
          <w:t xml:space="preserve"> </w:t>
        </w:r>
        <w:r w:rsidR="009F6B01" w:rsidRPr="004D0133">
          <w:rPr>
            <w:lang w:val="en-US" w:eastAsia="zh-CN"/>
          </w:rPr>
          <w:t>shall</w:t>
        </w:r>
      </w:ins>
      <w:ins w:id="94" w:author="Ericsson" w:date="2024-10-01T11:37:00Z">
        <w:r w:rsidR="00A271D4" w:rsidRPr="004D0133">
          <w:rPr>
            <w:lang w:val="en-US" w:eastAsia="zh-CN"/>
          </w:rPr>
          <w:t>, if supported</w:t>
        </w:r>
        <w:del w:id="95" w:author="Boris Dortschy" w:date="2024-10-01T13:39:00Z">
          <w:r w:rsidR="00A271D4" w:rsidRPr="004D0133" w:rsidDel="007824C6">
            <w:rPr>
              <w:lang w:val="en-US" w:eastAsia="zh-CN"/>
            </w:rPr>
            <w:delText>,</w:delText>
          </w:r>
        </w:del>
      </w:ins>
      <w:ins w:id="96" w:author="Ericsson" w:date="2024-10-01T13:15:00Z">
        <w:r w:rsidR="00611AC8" w:rsidRPr="004D0133">
          <w:rPr>
            <w:lang w:val="en-US" w:eastAsia="zh-CN"/>
          </w:rPr>
          <w:t>,</w:t>
        </w:r>
        <w:r w:rsidRPr="004D0133">
          <w:rPr>
            <w:lang w:val="en-US" w:eastAsia="zh-CN"/>
          </w:rPr>
          <w:t xml:space="preserve"> </w:t>
        </w:r>
        <w:bookmarkStart w:id="97" w:name="_Hlk177657135"/>
        <w:r w:rsidRPr="004D0133">
          <w:rPr>
            <w:lang w:val="en-US" w:eastAsia="zh-CN"/>
          </w:rPr>
          <w:t xml:space="preserve">provide the UL WUS configuration included in the </w:t>
        </w:r>
        <w:r w:rsidRPr="004D0133">
          <w:rPr>
            <w:lang w:val="en-US" w:eastAsia="ja-JP"/>
          </w:rPr>
          <w:t>UL WUS CONFIGURATION PROVISION</w:t>
        </w:r>
        <w:r w:rsidRPr="004D0133">
          <w:rPr>
            <w:lang w:val="en-US"/>
          </w:rPr>
          <w:t xml:space="preserve"> REQUEST message in the cells </w:t>
        </w:r>
        <w:r w:rsidRPr="004D0133">
          <w:rPr>
            <w:lang w:val="en-US" w:eastAsia="zh-CN"/>
          </w:rPr>
          <w:t xml:space="preserve">indicated in the </w:t>
        </w:r>
        <w:r w:rsidRPr="004D0133">
          <w:rPr>
            <w:lang w:val="en-US" w:eastAsia="ja-JP"/>
          </w:rPr>
          <w:t>UL WUS CONFIGURATION PROVISION</w:t>
        </w:r>
        <w:r w:rsidRPr="004D0133">
          <w:rPr>
            <w:lang w:val="en-US"/>
          </w:rPr>
          <w:t xml:space="preserve"> REQUEST message </w:t>
        </w:r>
        <w:bookmarkEnd w:id="97"/>
        <w:r w:rsidRPr="004D0133">
          <w:rPr>
            <w:lang w:val="en-US"/>
          </w:rPr>
          <w:t>and</w:t>
        </w:r>
        <w:r w:rsidR="00611AC8" w:rsidRPr="004D0133">
          <w:rPr>
            <w:lang w:val="en-US"/>
          </w:rPr>
          <w:t xml:space="preserve"> </w:t>
        </w:r>
        <w:r w:rsidRPr="004D0133">
          <w:rPr>
            <w:lang w:val="en-US"/>
          </w:rPr>
          <w:t>shall respond with the</w:t>
        </w:r>
        <w:r w:rsidRPr="004D0133">
          <w:rPr>
            <w:lang w:val="en-US" w:eastAsia="ja-JP"/>
          </w:rPr>
          <w:t xml:space="preserve"> UL WUS CONFIGURATION PROVISION</w:t>
        </w:r>
        <w:r w:rsidRPr="004D0133">
          <w:rPr>
            <w:lang w:val="en-US"/>
          </w:rPr>
          <w:t xml:space="preserve"> RESPONSE message.</w:t>
        </w:r>
      </w:ins>
    </w:p>
    <w:p w14:paraId="4E313681" w14:textId="1952AF58" w:rsidR="00567267" w:rsidRPr="004D0133" w:rsidRDefault="00B65EE1" w:rsidP="00567267">
      <w:pPr>
        <w:pStyle w:val="Heading4"/>
        <w:rPr>
          <w:ins w:id="98" w:author="Ericsson" w:date="2024-10-01T13:15:00Z"/>
          <w:lang w:val="en-US" w:eastAsia="zh-CN"/>
        </w:rPr>
      </w:pPr>
      <w:bookmarkStart w:id="99" w:name="_CR8_4_3_3"/>
      <w:bookmarkStart w:id="100" w:name="_Toc20955159"/>
      <w:bookmarkStart w:id="101" w:name="_Toc29991354"/>
      <w:bookmarkStart w:id="102" w:name="_Toc36555754"/>
      <w:bookmarkStart w:id="103" w:name="_Toc44497432"/>
      <w:bookmarkStart w:id="104" w:name="_Toc45107820"/>
      <w:bookmarkStart w:id="105" w:name="_Toc45901440"/>
      <w:bookmarkStart w:id="106" w:name="_Toc51850519"/>
      <w:bookmarkStart w:id="107" w:name="_Toc56693522"/>
      <w:bookmarkStart w:id="108" w:name="_Toc64447065"/>
      <w:bookmarkStart w:id="109" w:name="_Toc66286559"/>
      <w:bookmarkStart w:id="110" w:name="_Toc74151254"/>
      <w:bookmarkStart w:id="111" w:name="_Toc88653726"/>
      <w:bookmarkStart w:id="112" w:name="_Toc97904082"/>
      <w:bookmarkStart w:id="113" w:name="_Toc98868126"/>
      <w:bookmarkStart w:id="114" w:name="_Toc105174410"/>
      <w:bookmarkStart w:id="115" w:name="_Toc106109247"/>
      <w:bookmarkStart w:id="116" w:name="_Toc113825068"/>
      <w:bookmarkStart w:id="117" w:name="_Toc155959728"/>
      <w:bookmarkEnd w:id="99"/>
      <w:ins w:id="118" w:author="Ericsson" w:date="2024-10-02T17:29:00Z">
        <w:r w:rsidRPr="004D0133">
          <w:rPr>
            <w:lang w:val="en-US"/>
          </w:rPr>
          <w:lastRenderedPageBreak/>
          <w:t>8</w:t>
        </w:r>
      </w:ins>
      <w:ins w:id="119" w:author="Ericsson" w:date="2024-10-01T13:15:00Z">
        <w:r w:rsidR="00567267" w:rsidRPr="004D0133">
          <w:rPr>
            <w:lang w:val="en-US"/>
          </w:rPr>
          <w:t>.x.x.3</w:t>
        </w:r>
        <w:r w:rsidR="00567267" w:rsidRPr="004D0133">
          <w:rPr>
            <w:lang w:val="en-US"/>
          </w:rPr>
          <w:tab/>
          <w:t>Unsuccessful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bookmarkStart w:id="120" w:name="_1324481215"/>
    <w:bookmarkEnd w:id="120"/>
    <w:bookmarkStart w:id="121" w:name="_MON_1788330339"/>
    <w:bookmarkEnd w:id="121"/>
    <w:p w14:paraId="5104C43C" w14:textId="6B98DFAD" w:rsidR="00567267" w:rsidRPr="004D0133" w:rsidRDefault="009F6B01" w:rsidP="00567267">
      <w:pPr>
        <w:pStyle w:val="TH"/>
        <w:rPr>
          <w:ins w:id="122" w:author="Ericsson" w:date="2024-10-01T13:15:00Z"/>
          <w:lang w:val="en-US" w:eastAsia="zh-CN"/>
        </w:rPr>
      </w:pPr>
      <w:ins w:id="123" w:author="Ericsson" w:date="2024-10-01T13:15:00Z">
        <w:r w:rsidRPr="004D0133">
          <w:rPr>
            <w:noProof/>
            <w:lang w:val="en-US"/>
          </w:rPr>
          <w:object w:dxaOrig="6792" w:dyaOrig="2355" w14:anchorId="3D0673B3">
            <v:shape id="_x0000_i1026" type="#_x0000_t75" style="width:323.5pt;height:113.5pt" o:ole="">
              <v:imagedata r:id="rId19" o:title=""/>
            </v:shape>
            <o:OLEObject Type="Embed" ProgID="Word.Picture.8" ShapeID="_x0000_i1026" DrawAspect="Content" ObjectID="_1792517414" r:id="rId20"/>
          </w:object>
        </w:r>
      </w:ins>
    </w:p>
    <w:p w14:paraId="3EE915AD" w14:textId="4CAD8171" w:rsidR="00567267" w:rsidRPr="004D0133" w:rsidRDefault="00567267" w:rsidP="00567267">
      <w:pPr>
        <w:pStyle w:val="TF"/>
        <w:rPr>
          <w:ins w:id="124" w:author="Ericsson" w:date="2024-10-01T13:15:00Z"/>
          <w:lang w:val="en-US"/>
        </w:rPr>
      </w:pPr>
      <w:bookmarkStart w:id="125" w:name="_CRFigure8_4_3_31"/>
      <w:ins w:id="126" w:author="Ericsson" w:date="2024-10-01T13:15:00Z">
        <w:r w:rsidRPr="004D0133">
          <w:rPr>
            <w:lang w:val="en-US"/>
          </w:rPr>
          <w:t xml:space="preserve">Figure </w:t>
        </w:r>
        <w:bookmarkEnd w:id="125"/>
        <w:r w:rsidRPr="004D0133">
          <w:rPr>
            <w:lang w:val="en-US"/>
          </w:rPr>
          <w:t>8.</w:t>
        </w:r>
      </w:ins>
      <w:ins w:id="127" w:author="Ericsson" w:date="2024-10-02T17:30:00Z">
        <w:r w:rsidR="00B65EE1" w:rsidRPr="004D0133">
          <w:rPr>
            <w:lang w:val="en-US"/>
          </w:rPr>
          <w:t>x</w:t>
        </w:r>
      </w:ins>
      <w:ins w:id="128" w:author="Ericsson" w:date="2024-10-01T13:15:00Z">
        <w:r w:rsidRPr="004D0133">
          <w:rPr>
            <w:lang w:val="en-US"/>
          </w:rPr>
          <w:t>.</w:t>
        </w:r>
      </w:ins>
      <w:ins w:id="129" w:author="Ericsson" w:date="2024-10-02T17:30:00Z">
        <w:r w:rsidR="00B65EE1" w:rsidRPr="004D0133">
          <w:rPr>
            <w:lang w:val="en-US"/>
          </w:rPr>
          <w:t>x</w:t>
        </w:r>
      </w:ins>
      <w:ins w:id="130" w:author="Ericsson" w:date="2024-10-01T13:15:00Z">
        <w:r w:rsidRPr="004D0133">
          <w:rPr>
            <w:lang w:val="en-US"/>
          </w:rPr>
          <w:t>.</w:t>
        </w:r>
        <w:r w:rsidRPr="004D0133">
          <w:rPr>
            <w:lang w:val="en-US" w:eastAsia="zh-CN"/>
          </w:rPr>
          <w:t>3</w:t>
        </w:r>
        <w:r w:rsidRPr="004D0133">
          <w:rPr>
            <w:lang w:val="en-US"/>
          </w:rPr>
          <w:t xml:space="preserve">-1: </w:t>
        </w:r>
        <w:r w:rsidRPr="004D0133">
          <w:rPr>
            <w:lang w:val="en-US" w:eastAsia="ja-JP"/>
          </w:rPr>
          <w:t>UL WUS Configuration Provision</w:t>
        </w:r>
        <w:r w:rsidRPr="004D0133">
          <w:rPr>
            <w:lang w:val="en-US"/>
          </w:rPr>
          <w:t xml:space="preserve">, </w:t>
        </w:r>
        <w:r w:rsidRPr="004D0133">
          <w:rPr>
            <w:lang w:val="en-US" w:eastAsia="zh-CN"/>
          </w:rPr>
          <w:t>un</w:t>
        </w:r>
        <w:r w:rsidRPr="004D0133">
          <w:rPr>
            <w:lang w:val="en-US"/>
          </w:rPr>
          <w:t>successful operation</w:t>
        </w:r>
      </w:ins>
    </w:p>
    <w:p w14:paraId="0EF16C8F" w14:textId="77777777" w:rsidR="00567267" w:rsidRPr="004D0133" w:rsidRDefault="00567267" w:rsidP="00567267">
      <w:pPr>
        <w:rPr>
          <w:ins w:id="131" w:author="Ericsson" w:date="2024-10-01T13:15:00Z"/>
          <w:lang w:val="en-US"/>
        </w:rPr>
      </w:pPr>
      <w:ins w:id="132" w:author="Ericsson" w:date="2024-10-01T13:15:00Z">
        <w:r w:rsidRPr="004D0133">
          <w:rPr>
            <w:lang w:val="en-US"/>
          </w:rPr>
          <w:t>If the NG-RAN node</w:t>
        </w:r>
        <w:r w:rsidRPr="004D0133">
          <w:rPr>
            <w:vertAlign w:val="subscript"/>
            <w:lang w:val="en-US"/>
          </w:rPr>
          <w:t>2</w:t>
        </w:r>
        <w:r w:rsidRPr="004D0133">
          <w:rPr>
            <w:lang w:val="en-US"/>
          </w:rPr>
          <w:t xml:space="preserve"> cannot </w:t>
        </w:r>
        <w:r w:rsidRPr="004D0133">
          <w:rPr>
            <w:lang w:val="en-US" w:eastAsia="zh-CN"/>
          </w:rPr>
          <w:t xml:space="preserve">provide the UL WUS configuration included in the </w:t>
        </w:r>
        <w:r w:rsidRPr="004D0133">
          <w:rPr>
            <w:lang w:val="en-US" w:eastAsia="ja-JP"/>
          </w:rPr>
          <w:t>UL WUS CONFIGURATION PROVISION</w:t>
        </w:r>
        <w:r w:rsidRPr="004D0133">
          <w:rPr>
            <w:lang w:val="en-US"/>
          </w:rPr>
          <w:t xml:space="preserve"> REQUEST message in the cells </w:t>
        </w:r>
        <w:r w:rsidRPr="004D0133">
          <w:rPr>
            <w:lang w:val="en-US" w:eastAsia="zh-CN"/>
          </w:rPr>
          <w:t xml:space="preserve">indicated in the </w:t>
        </w:r>
        <w:r w:rsidRPr="004D0133">
          <w:rPr>
            <w:lang w:val="en-US" w:eastAsia="ja-JP"/>
          </w:rPr>
          <w:t>UL WUS CONFIGURATION PROVISION</w:t>
        </w:r>
        <w:r w:rsidRPr="004D0133">
          <w:rPr>
            <w:lang w:val="en-US"/>
          </w:rPr>
          <w:t xml:space="preserve"> REQUEST message</w:t>
        </w:r>
        <w:r w:rsidRPr="004D0133">
          <w:rPr>
            <w:lang w:val="en-US" w:eastAsia="zh-CN"/>
          </w:rPr>
          <w:t>,</w:t>
        </w:r>
        <w:r w:rsidRPr="004D0133">
          <w:rPr>
            <w:lang w:val="en-US"/>
          </w:rPr>
          <w:t xml:space="preserve"> it shall respond with the</w:t>
        </w:r>
        <w:r w:rsidRPr="004D0133">
          <w:rPr>
            <w:lang w:val="en-US" w:eastAsia="ja-JP"/>
          </w:rPr>
          <w:t xml:space="preserve"> UL WUS CONFIGURATION PROVISION</w:t>
        </w:r>
        <w:r w:rsidRPr="004D0133">
          <w:rPr>
            <w:lang w:val="en-US"/>
          </w:rPr>
          <w:t xml:space="preserve"> FAILURE message with an appropriate cause value.</w:t>
        </w:r>
        <w:bookmarkStart w:id="133" w:name="_CR8_4_3_4"/>
        <w:bookmarkStart w:id="134" w:name="_Toc20955160"/>
        <w:bookmarkStart w:id="135" w:name="_Toc29991355"/>
        <w:bookmarkStart w:id="136" w:name="_Toc36555755"/>
        <w:bookmarkStart w:id="137" w:name="_Toc44497433"/>
        <w:bookmarkStart w:id="138" w:name="_Toc45107821"/>
        <w:bookmarkStart w:id="139" w:name="_Toc45901441"/>
        <w:bookmarkStart w:id="140" w:name="_Toc51850520"/>
        <w:bookmarkStart w:id="141" w:name="_Toc56693523"/>
        <w:bookmarkStart w:id="142" w:name="_Toc64447066"/>
        <w:bookmarkStart w:id="143" w:name="_Toc66286560"/>
        <w:bookmarkStart w:id="144" w:name="_Toc74151255"/>
        <w:bookmarkStart w:id="145" w:name="_Toc88653727"/>
        <w:bookmarkStart w:id="146" w:name="_Toc97904083"/>
        <w:bookmarkStart w:id="147" w:name="_Toc98868127"/>
        <w:bookmarkStart w:id="148" w:name="_Toc105174411"/>
        <w:bookmarkStart w:id="149" w:name="_Toc106109248"/>
        <w:bookmarkStart w:id="150" w:name="_Toc113825069"/>
        <w:bookmarkStart w:id="151" w:name="_Toc155959729"/>
        <w:bookmarkEnd w:id="133"/>
      </w:ins>
    </w:p>
    <w:p w14:paraId="5EDE7434" w14:textId="77777777" w:rsidR="00567267" w:rsidRPr="004D0133" w:rsidRDefault="00567267" w:rsidP="00567267">
      <w:pPr>
        <w:pStyle w:val="Heading4"/>
        <w:rPr>
          <w:ins w:id="152" w:author="Ericsson" w:date="2024-10-01T13:15:00Z"/>
          <w:lang w:val="en-US"/>
        </w:rPr>
      </w:pPr>
      <w:ins w:id="153" w:author="Ericsson" w:date="2024-10-01T13:15:00Z">
        <w:r w:rsidRPr="004D0133">
          <w:rPr>
            <w:lang w:val="en-US"/>
          </w:rPr>
          <w:t>x.x.x.4</w:t>
        </w:r>
        <w:r w:rsidRPr="004D0133">
          <w:rPr>
            <w:lang w:val="en-US"/>
          </w:rPr>
          <w:tab/>
          <w:t>Abnormal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171CC8F5" w14:textId="77777777" w:rsidR="00567267" w:rsidRPr="004D0133" w:rsidRDefault="00567267" w:rsidP="00567267">
      <w:pPr>
        <w:rPr>
          <w:ins w:id="154" w:author="Ericsson" w:date="2024-10-01T13:15:00Z"/>
          <w:lang w:val="en-US"/>
        </w:rPr>
      </w:pPr>
      <w:ins w:id="155" w:author="Ericsson" w:date="2024-10-01T13:15:00Z">
        <w:r w:rsidRPr="004D0133">
          <w:rPr>
            <w:lang w:val="en-US"/>
          </w:rPr>
          <w:t>Void.</w:t>
        </w:r>
      </w:ins>
    </w:p>
    <w:p w14:paraId="46561F38" w14:textId="77777777" w:rsidR="00567267" w:rsidRPr="004D0133" w:rsidRDefault="00567267" w:rsidP="00567267">
      <w:pPr>
        <w:rPr>
          <w:ins w:id="156" w:author="Ericsson" w:date="2024-10-01T13:15:00Z"/>
          <w:lang w:val="en-US"/>
        </w:rPr>
      </w:pPr>
    </w:p>
    <w:p w14:paraId="70F8745E" w14:textId="610725F3" w:rsidR="00567267" w:rsidRPr="004D0133" w:rsidRDefault="00687FCF" w:rsidP="00567267">
      <w:pPr>
        <w:pStyle w:val="Heading3"/>
        <w:rPr>
          <w:ins w:id="157" w:author="Ericsson" w:date="2024-10-01T13:15:00Z"/>
          <w:lang w:val="en-US"/>
        </w:rPr>
      </w:pPr>
      <w:bookmarkStart w:id="158" w:name="_Hlk44418834"/>
      <w:bookmarkStart w:id="159" w:name="_Toc44497469"/>
      <w:bookmarkStart w:id="160" w:name="_Toc45107857"/>
      <w:bookmarkStart w:id="161" w:name="_Toc45901477"/>
      <w:bookmarkStart w:id="162" w:name="_Toc51850556"/>
      <w:bookmarkStart w:id="163" w:name="_Toc56693559"/>
      <w:bookmarkStart w:id="164" w:name="_Toc64447102"/>
      <w:bookmarkStart w:id="165" w:name="_Toc66286596"/>
      <w:bookmarkStart w:id="166" w:name="_Toc74151291"/>
      <w:bookmarkStart w:id="167" w:name="_Toc88653763"/>
      <w:bookmarkStart w:id="168" w:name="_Toc97904119"/>
      <w:bookmarkStart w:id="169" w:name="_Toc98868163"/>
      <w:bookmarkStart w:id="170" w:name="_Toc105174447"/>
      <w:bookmarkStart w:id="171" w:name="_Toc106109284"/>
      <w:bookmarkStart w:id="172" w:name="_Toc113825105"/>
      <w:bookmarkStart w:id="173" w:name="_Toc155959765"/>
      <w:ins w:id="174" w:author="Ericsson" w:date="2024-10-02T17:30:00Z">
        <w:r w:rsidRPr="004D0133">
          <w:rPr>
            <w:lang w:val="en-US"/>
          </w:rPr>
          <w:t>8</w:t>
        </w:r>
      </w:ins>
      <w:ins w:id="175" w:author="Ericsson" w:date="2024-10-01T13:15:00Z">
        <w:r w:rsidR="00567267" w:rsidRPr="004D0133">
          <w:rPr>
            <w:lang w:val="en-US"/>
          </w:rPr>
          <w:t>.</w:t>
        </w:r>
        <w:proofErr w:type="gramStart"/>
        <w:r w:rsidR="00567267" w:rsidRPr="004D0133">
          <w:rPr>
            <w:lang w:val="en-US"/>
          </w:rPr>
          <w:t>x.</w:t>
        </w:r>
      </w:ins>
      <w:bookmarkEnd w:id="158"/>
      <w:ins w:id="176" w:author="Ericsson" w:date="2024-10-02T17:30:00Z">
        <w:r w:rsidRPr="004D0133">
          <w:rPr>
            <w:lang w:val="en-US"/>
          </w:rPr>
          <w:t>y</w:t>
        </w:r>
      </w:ins>
      <w:proofErr w:type="gramEnd"/>
      <w:ins w:id="177" w:author="Ericsson" w:date="2024-10-01T13:15:00Z">
        <w:r w:rsidR="00567267" w:rsidRPr="004D0133">
          <w:rPr>
            <w:lang w:val="en-US"/>
          </w:rPr>
          <w:tab/>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00567267" w:rsidRPr="004D0133">
          <w:rPr>
            <w:lang w:val="en-US"/>
          </w:rPr>
          <w:t>UL WUS Configuration Provision Change</w:t>
        </w:r>
      </w:ins>
    </w:p>
    <w:p w14:paraId="06952FDD" w14:textId="29359454" w:rsidR="00567267" w:rsidRPr="004D0133" w:rsidRDefault="00687FCF" w:rsidP="00567267">
      <w:pPr>
        <w:pStyle w:val="Heading4"/>
        <w:rPr>
          <w:ins w:id="178" w:author="Ericsson" w:date="2024-10-01T13:15:00Z"/>
          <w:lang w:val="en-US"/>
        </w:rPr>
      </w:pPr>
      <w:bookmarkStart w:id="179" w:name="_CR8_4_11_1"/>
      <w:bookmarkStart w:id="180" w:name="_Toc44497470"/>
      <w:bookmarkStart w:id="181" w:name="_Toc45107858"/>
      <w:bookmarkStart w:id="182" w:name="_Toc45901478"/>
      <w:bookmarkStart w:id="183" w:name="_Toc51850557"/>
      <w:bookmarkStart w:id="184" w:name="_Toc56693560"/>
      <w:bookmarkStart w:id="185" w:name="_Toc64447103"/>
      <w:bookmarkStart w:id="186" w:name="_Toc66286597"/>
      <w:bookmarkStart w:id="187" w:name="_Toc74151292"/>
      <w:bookmarkStart w:id="188" w:name="_Toc88653764"/>
      <w:bookmarkStart w:id="189" w:name="_Toc97904120"/>
      <w:bookmarkStart w:id="190" w:name="_Toc98868164"/>
      <w:bookmarkStart w:id="191" w:name="_Toc105174448"/>
      <w:bookmarkStart w:id="192" w:name="_Toc106109285"/>
      <w:bookmarkStart w:id="193" w:name="_Toc113825106"/>
      <w:bookmarkStart w:id="194" w:name="_Toc155959766"/>
      <w:bookmarkEnd w:id="179"/>
      <w:ins w:id="195" w:author="Ericsson" w:date="2024-10-02T17:30:00Z">
        <w:r w:rsidRPr="004D0133">
          <w:rPr>
            <w:lang w:val="en-US"/>
          </w:rPr>
          <w:t>8</w:t>
        </w:r>
      </w:ins>
      <w:ins w:id="196" w:author="Ericsson" w:date="2024-10-01T13:15:00Z">
        <w:r w:rsidR="00567267" w:rsidRPr="004D0133">
          <w:rPr>
            <w:lang w:val="en-US"/>
          </w:rPr>
          <w:t>.x.</w:t>
        </w:r>
      </w:ins>
      <w:ins w:id="197" w:author="Ericsson" w:date="2024-10-02T17:30:00Z">
        <w:r w:rsidRPr="004D0133">
          <w:rPr>
            <w:lang w:val="en-US"/>
          </w:rPr>
          <w:t>y</w:t>
        </w:r>
      </w:ins>
      <w:ins w:id="198" w:author="Ericsson" w:date="2024-10-01T13:15:00Z">
        <w:r w:rsidR="00567267" w:rsidRPr="004D0133">
          <w:rPr>
            <w:lang w:val="en-US"/>
          </w:rPr>
          <w:t>.1</w:t>
        </w:r>
        <w:r w:rsidR="00567267" w:rsidRPr="004D0133">
          <w:rPr>
            <w:lang w:val="en-US"/>
          </w:rP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01F02ECD" w14:textId="77777777" w:rsidR="005D4B89" w:rsidRPr="004D0133" w:rsidRDefault="00567267" w:rsidP="005D4B89">
      <w:pPr>
        <w:rPr>
          <w:ins w:id="199" w:author="Ericsson" w:date="2024-10-01T13:15:00Z"/>
          <w:lang w:val="en-US"/>
        </w:rPr>
      </w:pPr>
      <w:ins w:id="200" w:author="Ericsson" w:date="2024-10-01T13:15:00Z">
        <w:r w:rsidRPr="004D0133">
          <w:rPr>
            <w:lang w:val="en-US"/>
          </w:rPr>
          <w:t xml:space="preserve">This procedure is initiated by an NG-RAN node to inform </w:t>
        </w:r>
        <w:r w:rsidRPr="004D0133">
          <w:rPr>
            <w:rFonts w:cs="Arial"/>
            <w:lang w:val="en-US"/>
          </w:rPr>
          <w:t xml:space="preserve">a </w:t>
        </w:r>
        <w:proofErr w:type="spellStart"/>
        <w:r w:rsidRPr="004D0133">
          <w:rPr>
            <w:rFonts w:cs="Arial"/>
            <w:lang w:val="en-US"/>
          </w:rPr>
          <w:t>neighbouring</w:t>
        </w:r>
        <w:proofErr w:type="spellEnd"/>
        <w:r w:rsidRPr="004D0133">
          <w:rPr>
            <w:rFonts w:cs="Arial"/>
            <w:lang w:val="en-US"/>
          </w:rPr>
          <w:t xml:space="preserve"> </w:t>
        </w:r>
        <w:r w:rsidRPr="004D0133">
          <w:rPr>
            <w:lang w:val="en-US"/>
          </w:rPr>
          <w:t>NG-RAN node about status changes concerning an admitted UL WUS configuration provision.</w:t>
        </w:r>
        <w:r w:rsidR="005D4B89" w:rsidRPr="004D0133">
          <w:rPr>
            <w:lang w:val="en-US"/>
          </w:rPr>
          <w:t xml:space="preserve"> </w:t>
        </w:r>
      </w:ins>
    </w:p>
    <w:p w14:paraId="6B4CD843" w14:textId="4D12D1AD" w:rsidR="005D4B89" w:rsidRPr="004D0133" w:rsidRDefault="005D4B89" w:rsidP="005D4B89">
      <w:pPr>
        <w:rPr>
          <w:ins w:id="201" w:author="Ericsson" w:date="2024-10-01T13:15:00Z"/>
          <w:lang w:val="en-US"/>
        </w:rPr>
      </w:pPr>
      <w:ins w:id="202" w:author="Ericsson" w:date="2024-10-01T13:15:00Z">
        <w:r w:rsidRPr="004D0133">
          <w:rPr>
            <w:lang w:val="en-US"/>
          </w:rPr>
          <w:t>It is also used to indicate that the UL WUS configuration provisioning is ongoing</w:t>
        </w:r>
        <w:r w:rsidR="00B13D04" w:rsidRPr="004D0133">
          <w:rPr>
            <w:lang w:val="en-US"/>
          </w:rPr>
          <w:t xml:space="preserve"> or interrupted</w:t>
        </w:r>
        <w:r w:rsidRPr="004D0133">
          <w:rPr>
            <w:lang w:val="en-US"/>
          </w:rPr>
          <w:t>.</w:t>
        </w:r>
      </w:ins>
    </w:p>
    <w:p w14:paraId="2459F28D" w14:textId="7E117C05" w:rsidR="00567267" w:rsidRPr="004D0133" w:rsidRDefault="00567267" w:rsidP="00567267">
      <w:pPr>
        <w:rPr>
          <w:ins w:id="203" w:author="Ericsson" w:date="2024-10-01T13:15:00Z"/>
          <w:lang w:val="en-US"/>
        </w:rPr>
      </w:pPr>
    </w:p>
    <w:p w14:paraId="29BAC6B8" w14:textId="77777777" w:rsidR="00567267" w:rsidRPr="004D0133" w:rsidRDefault="00567267" w:rsidP="00567267">
      <w:pPr>
        <w:rPr>
          <w:ins w:id="204" w:author="Ericsson" w:date="2024-10-01T13:15:00Z"/>
          <w:lang w:val="en-US"/>
        </w:rPr>
      </w:pPr>
      <w:ins w:id="205" w:author="Ericsson" w:date="2024-10-01T13:15:00Z">
        <w:r w:rsidRPr="004D0133">
          <w:rPr>
            <w:lang w:val="en-US"/>
          </w:rPr>
          <w:t xml:space="preserve">The procedure uses </w:t>
        </w:r>
        <w:proofErr w:type="gramStart"/>
        <w:r w:rsidRPr="004D0133">
          <w:rPr>
            <w:lang w:val="en-US" w:eastAsia="zh-CN"/>
          </w:rPr>
          <w:t>non UE</w:t>
        </w:r>
        <w:proofErr w:type="gramEnd"/>
        <w:r w:rsidRPr="004D0133">
          <w:rPr>
            <w:lang w:val="en-US" w:eastAsia="zh-CN"/>
          </w:rPr>
          <w:t xml:space="preserve">-associated </w:t>
        </w:r>
        <w:proofErr w:type="spellStart"/>
        <w:r w:rsidRPr="004D0133">
          <w:rPr>
            <w:lang w:val="en-US" w:eastAsia="zh-CN"/>
          </w:rPr>
          <w:t>signalling</w:t>
        </w:r>
        <w:proofErr w:type="spellEnd"/>
        <w:r w:rsidRPr="004D0133">
          <w:rPr>
            <w:lang w:val="en-US"/>
          </w:rPr>
          <w:t>.</w:t>
        </w:r>
      </w:ins>
    </w:p>
    <w:p w14:paraId="7D663CDC" w14:textId="01423FDF" w:rsidR="00567267" w:rsidRPr="004D0133" w:rsidRDefault="00687FCF" w:rsidP="00567267">
      <w:pPr>
        <w:pStyle w:val="Heading4"/>
        <w:rPr>
          <w:ins w:id="206" w:author="Ericsson" w:date="2024-10-01T13:15:00Z"/>
          <w:lang w:val="en-US"/>
        </w:rPr>
      </w:pPr>
      <w:bookmarkStart w:id="207" w:name="_CR8_4_11_2"/>
      <w:bookmarkStart w:id="208" w:name="_Toc44497471"/>
      <w:bookmarkStart w:id="209" w:name="_Toc45107859"/>
      <w:bookmarkStart w:id="210" w:name="_Toc45901479"/>
      <w:bookmarkStart w:id="211" w:name="_Toc51850558"/>
      <w:bookmarkStart w:id="212" w:name="_Toc56693561"/>
      <w:bookmarkStart w:id="213" w:name="_Toc64447104"/>
      <w:bookmarkStart w:id="214" w:name="_Toc66286598"/>
      <w:bookmarkStart w:id="215" w:name="_Toc74151293"/>
      <w:bookmarkStart w:id="216" w:name="_Toc88653765"/>
      <w:bookmarkStart w:id="217" w:name="_Toc97904121"/>
      <w:bookmarkStart w:id="218" w:name="_Toc98868165"/>
      <w:bookmarkStart w:id="219" w:name="_Toc105174449"/>
      <w:bookmarkStart w:id="220" w:name="_Toc106109286"/>
      <w:bookmarkStart w:id="221" w:name="_Toc113825107"/>
      <w:bookmarkStart w:id="222" w:name="_Toc155959767"/>
      <w:bookmarkEnd w:id="207"/>
      <w:ins w:id="223" w:author="Ericsson" w:date="2024-10-02T17:30:00Z">
        <w:r w:rsidRPr="004D0133">
          <w:rPr>
            <w:lang w:val="en-US"/>
          </w:rPr>
          <w:t>8</w:t>
        </w:r>
      </w:ins>
      <w:ins w:id="224" w:author="Ericsson" w:date="2024-10-01T13:15:00Z">
        <w:r w:rsidR="00567267" w:rsidRPr="004D0133">
          <w:rPr>
            <w:lang w:val="en-US"/>
          </w:rPr>
          <w:t>.x.</w:t>
        </w:r>
      </w:ins>
      <w:ins w:id="225" w:author="Ericsson" w:date="2024-10-02T17:30:00Z">
        <w:r w:rsidRPr="004D0133">
          <w:rPr>
            <w:lang w:val="en-US"/>
          </w:rPr>
          <w:t>y</w:t>
        </w:r>
      </w:ins>
      <w:ins w:id="226" w:author="Ericsson" w:date="2024-10-01T13:15:00Z">
        <w:r w:rsidR="00567267" w:rsidRPr="004D0133">
          <w:rPr>
            <w:lang w:val="en-US"/>
          </w:rPr>
          <w:t>.2</w:t>
        </w:r>
        <w:r w:rsidR="00567267" w:rsidRPr="004D0133">
          <w:rPr>
            <w:lang w:val="en-US"/>
          </w:rPr>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bookmarkStart w:id="227" w:name="_MON_1788330384"/>
    <w:bookmarkEnd w:id="227"/>
    <w:p w14:paraId="5639B0B7" w14:textId="75FA17CD" w:rsidR="00567267" w:rsidRPr="004D0133" w:rsidRDefault="009F6B01" w:rsidP="00B9223E">
      <w:pPr>
        <w:pStyle w:val="TH"/>
        <w:rPr>
          <w:ins w:id="228" w:author="Ericsson" w:date="2024-10-01T13:15:00Z"/>
          <w:lang w:val="en-US"/>
        </w:rPr>
      </w:pPr>
      <w:ins w:id="229" w:author="Ericsson" w:date="2024-10-01T13:15:00Z">
        <w:r w:rsidRPr="004D0133">
          <w:rPr>
            <w:noProof/>
            <w:lang w:val="en-US"/>
          </w:rPr>
          <w:object w:dxaOrig="6367" w:dyaOrig="2355" w14:anchorId="3B917F7B">
            <v:shape id="_x0000_i1027" type="#_x0000_t75" style="width:313.5pt;height:123pt" o:ole="">
              <v:imagedata r:id="rId21" o:title=""/>
            </v:shape>
            <o:OLEObject Type="Embed" ProgID="Word.Picture.8" ShapeID="_x0000_i1027" DrawAspect="Content" ObjectID="_1792517415" r:id="rId22"/>
          </w:object>
        </w:r>
      </w:ins>
    </w:p>
    <w:p w14:paraId="7E3D52CA" w14:textId="7B402BA9" w:rsidR="00567267" w:rsidRPr="004D0133" w:rsidRDefault="00567267" w:rsidP="00567267">
      <w:pPr>
        <w:pStyle w:val="TF"/>
        <w:rPr>
          <w:ins w:id="230" w:author="Ericsson" w:date="2024-10-01T13:15:00Z"/>
          <w:lang w:val="en-US"/>
        </w:rPr>
      </w:pPr>
      <w:bookmarkStart w:id="231" w:name="_CRFigure8_4_11_21"/>
      <w:ins w:id="232" w:author="Ericsson" w:date="2024-10-01T13:15:00Z">
        <w:r w:rsidRPr="004D0133">
          <w:rPr>
            <w:lang w:val="en-US"/>
          </w:rPr>
          <w:t xml:space="preserve">Figure </w:t>
        </w:r>
        <w:bookmarkEnd w:id="231"/>
        <w:r w:rsidRPr="004D0133">
          <w:rPr>
            <w:lang w:val="en-US"/>
          </w:rPr>
          <w:t>8.</w:t>
        </w:r>
      </w:ins>
      <w:ins w:id="233" w:author="Ericsson" w:date="2024-10-02T17:30:00Z">
        <w:r w:rsidR="00687FCF" w:rsidRPr="004D0133">
          <w:rPr>
            <w:lang w:val="en-US"/>
          </w:rPr>
          <w:t>x.y</w:t>
        </w:r>
      </w:ins>
      <w:ins w:id="234" w:author="Ericsson" w:date="2024-10-01T13:15:00Z">
        <w:r w:rsidRPr="004D0133">
          <w:rPr>
            <w:lang w:val="en-US"/>
          </w:rPr>
          <w:t>.2-1: UL WUS Configuration Provision Change, successful operation</w:t>
        </w:r>
      </w:ins>
    </w:p>
    <w:p w14:paraId="119E0852" w14:textId="57E1B074" w:rsidR="00567267" w:rsidRPr="004D0133" w:rsidRDefault="005A50B8" w:rsidP="00567267">
      <w:pPr>
        <w:rPr>
          <w:ins w:id="235" w:author="Ericsson" w:date="2024-10-01T13:15:00Z"/>
          <w:lang w:val="en-US"/>
        </w:rPr>
      </w:pPr>
      <w:ins w:id="236" w:author="Ericsson" w:date="2024-10-01T13:15:00Z">
        <w:r w:rsidRPr="004D0133">
          <w:rPr>
            <w:lang w:val="en-US"/>
          </w:rPr>
          <w:t xml:space="preserve">The </w:t>
        </w:r>
        <w:r w:rsidR="00567267" w:rsidRPr="004D0133">
          <w:rPr>
            <w:lang w:val="en-US"/>
          </w:rPr>
          <w:t>NG-RAN node</w:t>
        </w:r>
        <w:r w:rsidR="00567267" w:rsidRPr="004D0133">
          <w:rPr>
            <w:vertAlign w:val="subscript"/>
            <w:lang w:val="en-US"/>
          </w:rPr>
          <w:t>2</w:t>
        </w:r>
        <w:r w:rsidR="00567267" w:rsidRPr="004D0133">
          <w:rPr>
            <w:lang w:val="en-US"/>
          </w:rPr>
          <w:t xml:space="preserve"> shall indicate the status of the admitted UL WUS configuration provision in the </w:t>
        </w:r>
        <w:r w:rsidR="00567267" w:rsidRPr="004D0133">
          <w:rPr>
            <w:lang w:val="en-US" w:eastAsia="ja-JP"/>
          </w:rPr>
          <w:t>UL WUS CONFIGURATION PROVISION</w:t>
        </w:r>
        <w:r w:rsidR="00567267" w:rsidRPr="004D0133">
          <w:rPr>
            <w:lang w:val="en-US"/>
          </w:rPr>
          <w:t xml:space="preserve"> </w:t>
        </w:r>
        <w:r w:rsidR="00AA688A" w:rsidRPr="004D0133">
          <w:rPr>
            <w:lang w:val="en-US"/>
          </w:rPr>
          <w:t>STATUS</w:t>
        </w:r>
        <w:r w:rsidR="00567267" w:rsidRPr="004D0133">
          <w:rPr>
            <w:lang w:val="en-US"/>
          </w:rPr>
          <w:t xml:space="preserve"> message. </w:t>
        </w:r>
      </w:ins>
    </w:p>
    <w:p w14:paraId="76B1EBDB" w14:textId="56AFCC0F" w:rsidR="00567267" w:rsidRPr="004D0133" w:rsidRDefault="00687FCF" w:rsidP="00567267">
      <w:pPr>
        <w:pStyle w:val="Heading4"/>
        <w:rPr>
          <w:ins w:id="237" w:author="Ericsson" w:date="2024-10-01T13:15:00Z"/>
          <w:lang w:val="en-US"/>
        </w:rPr>
      </w:pPr>
      <w:bookmarkStart w:id="238" w:name="_CR8_4_11_3"/>
      <w:bookmarkStart w:id="239" w:name="_Toc44497472"/>
      <w:bookmarkStart w:id="240" w:name="_Toc45107860"/>
      <w:bookmarkStart w:id="241" w:name="_Toc45901480"/>
      <w:bookmarkStart w:id="242" w:name="_Toc51850559"/>
      <w:bookmarkStart w:id="243" w:name="_Toc56693562"/>
      <w:bookmarkStart w:id="244" w:name="_Toc64447105"/>
      <w:bookmarkStart w:id="245" w:name="_Toc66286599"/>
      <w:bookmarkStart w:id="246" w:name="_Toc74151294"/>
      <w:bookmarkStart w:id="247" w:name="_Toc88653766"/>
      <w:bookmarkStart w:id="248" w:name="_Toc97904122"/>
      <w:bookmarkStart w:id="249" w:name="_Toc98868166"/>
      <w:bookmarkStart w:id="250" w:name="_Toc105174450"/>
      <w:bookmarkStart w:id="251" w:name="_Toc106109287"/>
      <w:bookmarkStart w:id="252" w:name="_Toc113825108"/>
      <w:bookmarkStart w:id="253" w:name="_Toc155959768"/>
      <w:bookmarkEnd w:id="238"/>
      <w:ins w:id="254" w:author="Ericsson" w:date="2024-10-02T17:30:00Z">
        <w:r w:rsidRPr="004D0133">
          <w:rPr>
            <w:lang w:val="en-US"/>
          </w:rPr>
          <w:t>8</w:t>
        </w:r>
      </w:ins>
      <w:ins w:id="255" w:author="Ericsson" w:date="2024-10-01T13:15:00Z">
        <w:r w:rsidR="00567267" w:rsidRPr="004D0133">
          <w:rPr>
            <w:lang w:val="en-US"/>
          </w:rPr>
          <w:t>.x.</w:t>
        </w:r>
      </w:ins>
      <w:ins w:id="256" w:author="Ericsson" w:date="2024-10-02T17:30:00Z">
        <w:r w:rsidRPr="004D0133">
          <w:rPr>
            <w:lang w:val="en-US"/>
          </w:rPr>
          <w:t>y</w:t>
        </w:r>
      </w:ins>
      <w:ins w:id="257" w:author="Ericsson" w:date="2024-10-01T13:15:00Z">
        <w:r w:rsidR="00567267" w:rsidRPr="004D0133">
          <w:rPr>
            <w:lang w:val="en-US"/>
          </w:rPr>
          <w:t>.3</w:t>
        </w:r>
        <w:r w:rsidR="00567267" w:rsidRPr="004D0133">
          <w:rPr>
            <w:lang w:val="en-US"/>
          </w:rPr>
          <w:tab/>
          <w:t>Unsuccessful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0C4F825A" w14:textId="77777777" w:rsidR="00CF580C" w:rsidRPr="004D0133" w:rsidRDefault="00CF580C" w:rsidP="00CF580C">
      <w:pPr>
        <w:rPr>
          <w:ins w:id="258" w:author="Ericsson" w:date="2024-10-01T13:15:00Z"/>
          <w:lang w:val="en-US"/>
        </w:rPr>
      </w:pPr>
      <w:bookmarkStart w:id="259" w:name="_CR8_4_11_4"/>
      <w:bookmarkStart w:id="260" w:name="_Toc44497473"/>
      <w:bookmarkStart w:id="261" w:name="_Toc45107861"/>
      <w:bookmarkStart w:id="262" w:name="_Toc45901481"/>
      <w:bookmarkStart w:id="263" w:name="_Toc51850560"/>
      <w:bookmarkStart w:id="264" w:name="_Toc56693563"/>
      <w:bookmarkStart w:id="265" w:name="_Toc64447106"/>
      <w:bookmarkStart w:id="266" w:name="_Toc66286600"/>
      <w:bookmarkStart w:id="267" w:name="_Toc74151295"/>
      <w:bookmarkStart w:id="268" w:name="_Toc88653767"/>
      <w:bookmarkStart w:id="269" w:name="_Toc97904123"/>
      <w:bookmarkStart w:id="270" w:name="_Toc98868167"/>
      <w:bookmarkStart w:id="271" w:name="_Toc105174451"/>
      <w:bookmarkStart w:id="272" w:name="_Toc106109288"/>
      <w:bookmarkStart w:id="273" w:name="_Toc113825109"/>
      <w:bookmarkStart w:id="274" w:name="_Toc155959769"/>
      <w:bookmarkEnd w:id="259"/>
      <w:ins w:id="275" w:author="Ericsson" w:date="2024-10-01T13:15:00Z">
        <w:r w:rsidRPr="004D0133">
          <w:rPr>
            <w:lang w:val="en-US"/>
          </w:rPr>
          <w:t>Not applicable.</w:t>
        </w:r>
      </w:ins>
    </w:p>
    <w:p w14:paraId="27B529CB" w14:textId="2E96785D" w:rsidR="00567267" w:rsidRPr="004D0133" w:rsidRDefault="00687FCF" w:rsidP="00567267">
      <w:pPr>
        <w:pStyle w:val="Heading4"/>
        <w:rPr>
          <w:ins w:id="276" w:author="Ericsson" w:date="2024-10-01T13:15:00Z"/>
          <w:lang w:val="en-US"/>
        </w:rPr>
      </w:pPr>
      <w:ins w:id="277" w:author="Ericsson" w:date="2024-10-02T17:30:00Z">
        <w:r w:rsidRPr="004D0133">
          <w:rPr>
            <w:lang w:val="en-US"/>
          </w:rPr>
          <w:lastRenderedPageBreak/>
          <w:t>8</w:t>
        </w:r>
      </w:ins>
      <w:ins w:id="278" w:author="Ericsson" w:date="2024-10-01T13:15:00Z">
        <w:r w:rsidR="00567267" w:rsidRPr="004D0133">
          <w:rPr>
            <w:lang w:val="en-US"/>
          </w:rPr>
          <w:t>.x.</w:t>
        </w:r>
      </w:ins>
      <w:ins w:id="279" w:author="Ericsson" w:date="2024-10-02T17:30:00Z">
        <w:r w:rsidRPr="004D0133">
          <w:rPr>
            <w:lang w:val="en-US"/>
          </w:rPr>
          <w:t>y</w:t>
        </w:r>
      </w:ins>
      <w:ins w:id="280" w:author="Ericsson" w:date="2024-10-01T13:15:00Z">
        <w:r w:rsidR="00567267" w:rsidRPr="004D0133">
          <w:rPr>
            <w:lang w:val="en-US"/>
          </w:rPr>
          <w:t>.4</w:t>
        </w:r>
        <w:r w:rsidR="00567267" w:rsidRPr="004D0133">
          <w:rPr>
            <w:lang w:val="en-US"/>
          </w:rPr>
          <w:tab/>
          <w:t>Abnormal Conditions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6C112783" w14:textId="77777777" w:rsidR="00567267" w:rsidRPr="004D0133" w:rsidRDefault="00567267" w:rsidP="00567267">
      <w:pPr>
        <w:rPr>
          <w:ins w:id="281" w:author="Ericsson" w:date="2024-10-01T13:15:00Z"/>
          <w:lang w:val="en-US" w:eastAsia="zh-CN"/>
        </w:rPr>
      </w:pPr>
      <w:ins w:id="282" w:author="Ericsson" w:date="2024-10-01T13:15:00Z">
        <w:r w:rsidRPr="004D0133">
          <w:rPr>
            <w:lang w:val="en-US"/>
          </w:rPr>
          <w:t>Void.</w:t>
        </w:r>
      </w:ins>
    </w:p>
    <w:p w14:paraId="6925B377" w14:textId="77777777" w:rsidR="00567267" w:rsidRPr="004D0133" w:rsidRDefault="00567267" w:rsidP="00567267">
      <w:pPr>
        <w:rPr>
          <w:ins w:id="283" w:author="Ericsson" w:date="2024-10-01T13:15:00Z"/>
          <w:lang w:val="en-US"/>
        </w:rPr>
      </w:pPr>
    </w:p>
    <w:p w14:paraId="6662C534" w14:textId="6E55772B" w:rsidR="00567267" w:rsidRPr="004D0133" w:rsidRDefault="00E462A3" w:rsidP="00567267">
      <w:pPr>
        <w:pStyle w:val="Heading4"/>
        <w:keepNext w:val="0"/>
        <w:keepLines w:val="0"/>
        <w:widowControl w:val="0"/>
        <w:rPr>
          <w:ins w:id="284" w:author="Ericsson" w:date="2024-10-01T13:15:00Z"/>
          <w:lang w:val="en-US"/>
        </w:rPr>
      </w:pPr>
      <w:bookmarkStart w:id="285" w:name="_Toc20955224"/>
      <w:bookmarkStart w:id="286" w:name="_Toc29991421"/>
      <w:bookmarkStart w:id="287" w:name="_Toc36555821"/>
      <w:bookmarkStart w:id="288" w:name="_Toc44497531"/>
      <w:bookmarkStart w:id="289" w:name="_Toc45107919"/>
      <w:bookmarkStart w:id="290" w:name="_Toc45901539"/>
      <w:bookmarkStart w:id="291" w:name="_Toc51850618"/>
      <w:bookmarkStart w:id="292" w:name="_Toc56693621"/>
      <w:bookmarkStart w:id="293" w:name="_Toc64447164"/>
      <w:bookmarkStart w:id="294" w:name="_Toc66286658"/>
      <w:bookmarkStart w:id="295" w:name="_Toc74151353"/>
      <w:bookmarkStart w:id="296" w:name="_Toc88653825"/>
      <w:bookmarkStart w:id="297" w:name="_Toc97904181"/>
      <w:bookmarkStart w:id="298" w:name="_Toc98868254"/>
      <w:bookmarkStart w:id="299" w:name="_Toc105174539"/>
      <w:bookmarkStart w:id="300" w:name="_Toc106109376"/>
      <w:bookmarkStart w:id="301" w:name="_Toc113825197"/>
      <w:bookmarkStart w:id="302" w:name="_Toc155959868"/>
      <w:ins w:id="303" w:author="Ericsson" w:date="2024-10-02T17:31:00Z">
        <w:r w:rsidRPr="004D0133">
          <w:rPr>
            <w:lang w:val="en-US"/>
          </w:rPr>
          <w:t>9</w:t>
        </w:r>
      </w:ins>
      <w:ins w:id="304" w:author="Ericsson" w:date="2024-10-01T13:15:00Z">
        <w:r w:rsidR="00567267" w:rsidRPr="004D0133">
          <w:rPr>
            <w:lang w:val="en-US"/>
          </w:rPr>
          <w:t>.x.x.x</w:t>
        </w:r>
        <w:r w:rsidR="00567267" w:rsidRPr="004D0133">
          <w:rPr>
            <w:lang w:val="en-US"/>
          </w:rPr>
          <w:tab/>
        </w:r>
        <w:r w:rsidR="00567267" w:rsidRPr="004D0133">
          <w:rPr>
            <w:lang w:val="en-US" w:eastAsia="ja-JP"/>
          </w:rPr>
          <w:t>UL WUS CONFIGURATION PROVISION REQUEST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76344816" w14:textId="77777777" w:rsidR="00567267" w:rsidRPr="004D0133" w:rsidRDefault="00567267" w:rsidP="00567267">
      <w:pPr>
        <w:widowControl w:val="0"/>
        <w:rPr>
          <w:ins w:id="305" w:author="Ericsson" w:date="2024-10-01T13:15:00Z"/>
          <w:lang w:val="en-US"/>
        </w:rPr>
      </w:pPr>
      <w:ins w:id="306" w:author="Ericsson" w:date="2024-10-01T13:15:00Z">
        <w:r w:rsidRPr="004D0133">
          <w:rPr>
            <w:lang w:val="en-US"/>
          </w:rPr>
          <w:t>This message is sent by the NG-RAN node</w:t>
        </w:r>
        <w:r w:rsidRPr="004D0133">
          <w:rPr>
            <w:vertAlign w:val="subscript"/>
            <w:lang w:val="en-US"/>
          </w:rPr>
          <w:t>1</w:t>
        </w:r>
        <w:r w:rsidRPr="004D0133">
          <w:rPr>
            <w:lang w:val="en-US"/>
          </w:rPr>
          <w:t xml:space="preserve"> to the peer NG-RAN node</w:t>
        </w:r>
        <w:r w:rsidRPr="004D0133">
          <w:rPr>
            <w:vertAlign w:val="subscript"/>
            <w:lang w:val="en-US"/>
          </w:rPr>
          <w:t>2</w:t>
        </w:r>
        <w:r w:rsidRPr="004D0133">
          <w:rPr>
            <w:lang w:val="en-US"/>
          </w:rPr>
          <w:t xml:space="preserve"> to request </w:t>
        </w:r>
        <w:r w:rsidRPr="004D0133">
          <w:rPr>
            <w:rFonts w:cs="Arial"/>
            <w:lang w:val="en-US"/>
          </w:rPr>
          <w:t>provisioning of an UL WUS configuration in one or more cells</w:t>
        </w:r>
        <w:r w:rsidRPr="004D0133">
          <w:rPr>
            <w:lang w:val="en-US"/>
          </w:rPr>
          <w:t>.</w:t>
        </w:r>
      </w:ins>
    </w:p>
    <w:p w14:paraId="4EBE58EC" w14:textId="77777777" w:rsidR="00567267" w:rsidRPr="004D0133" w:rsidRDefault="00567267" w:rsidP="00567267">
      <w:pPr>
        <w:widowControl w:val="0"/>
        <w:rPr>
          <w:ins w:id="307" w:author="Ericsson" w:date="2024-10-01T13:15:00Z"/>
          <w:lang w:val="en-US"/>
        </w:rPr>
      </w:pPr>
      <w:ins w:id="308" w:author="Ericsson" w:date="2024-10-01T13:15:00Z">
        <w:r w:rsidRPr="004D0133">
          <w:rPr>
            <w:lang w:val="en-US"/>
          </w:rPr>
          <w:t>Direction: NG-RAN node</w:t>
        </w:r>
        <w:r w:rsidRPr="004D0133">
          <w:rPr>
            <w:vertAlign w:val="subscript"/>
            <w:lang w:val="en-US"/>
          </w:rPr>
          <w:t>1</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2</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4D0133" w14:paraId="3F49E616" w14:textId="77777777" w:rsidTr="42892BEB">
        <w:trPr>
          <w:tblHeader/>
          <w:ins w:id="30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76622FB" w14:textId="77777777" w:rsidR="00567267" w:rsidRPr="004D0133" w:rsidRDefault="00567267" w:rsidP="005977FD">
            <w:pPr>
              <w:pStyle w:val="TAH0"/>
              <w:keepNext w:val="0"/>
              <w:keepLines w:val="0"/>
              <w:widowControl w:val="0"/>
              <w:rPr>
                <w:ins w:id="310" w:author="Ericsson" w:date="2024-10-01T13:15:00Z"/>
                <w:lang w:val="en-US" w:eastAsia="ja-JP"/>
              </w:rPr>
            </w:pPr>
            <w:ins w:id="311" w:author="Ericsson" w:date="2024-10-01T13:15: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5901CE" w14:textId="77777777" w:rsidR="00567267" w:rsidRPr="004D0133" w:rsidRDefault="00567267" w:rsidP="005977FD">
            <w:pPr>
              <w:pStyle w:val="TAH0"/>
              <w:keepNext w:val="0"/>
              <w:keepLines w:val="0"/>
              <w:widowControl w:val="0"/>
              <w:rPr>
                <w:ins w:id="312" w:author="Ericsson" w:date="2024-10-01T13:15:00Z"/>
                <w:lang w:val="en-US" w:eastAsia="ja-JP"/>
              </w:rPr>
            </w:pPr>
            <w:ins w:id="313" w:author="Ericsson" w:date="2024-10-01T13:15: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5A6F0D0" w14:textId="77777777" w:rsidR="00567267" w:rsidRPr="004D0133" w:rsidRDefault="00567267" w:rsidP="005977FD">
            <w:pPr>
              <w:pStyle w:val="TAH0"/>
              <w:keepNext w:val="0"/>
              <w:keepLines w:val="0"/>
              <w:widowControl w:val="0"/>
              <w:rPr>
                <w:ins w:id="314" w:author="Ericsson" w:date="2024-10-01T13:15:00Z"/>
                <w:lang w:val="en-US" w:eastAsia="ja-JP"/>
              </w:rPr>
            </w:pPr>
            <w:ins w:id="315" w:author="Ericsson" w:date="2024-10-01T13:15: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0711F25" w14:textId="77777777" w:rsidR="00567267" w:rsidRPr="004D0133" w:rsidRDefault="00567267" w:rsidP="005977FD">
            <w:pPr>
              <w:pStyle w:val="TAH0"/>
              <w:keepNext w:val="0"/>
              <w:keepLines w:val="0"/>
              <w:widowControl w:val="0"/>
              <w:rPr>
                <w:ins w:id="316" w:author="Ericsson" w:date="2024-10-01T13:15:00Z"/>
                <w:lang w:val="en-US" w:eastAsia="ja-JP"/>
              </w:rPr>
            </w:pPr>
            <w:ins w:id="317" w:author="Ericsson" w:date="2024-10-01T13:15: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C4C880" w14:textId="77777777" w:rsidR="00567267" w:rsidRPr="004D0133" w:rsidRDefault="00567267" w:rsidP="005977FD">
            <w:pPr>
              <w:pStyle w:val="TAH0"/>
              <w:keepNext w:val="0"/>
              <w:keepLines w:val="0"/>
              <w:widowControl w:val="0"/>
              <w:rPr>
                <w:ins w:id="318" w:author="Ericsson" w:date="2024-10-01T13:15:00Z"/>
                <w:lang w:val="en-US" w:eastAsia="ja-JP"/>
              </w:rPr>
            </w:pPr>
            <w:ins w:id="319" w:author="Ericsson" w:date="2024-10-01T13:15: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E4CAC4C" w14:textId="77777777" w:rsidR="00567267" w:rsidRPr="004D0133" w:rsidRDefault="00567267" w:rsidP="005977FD">
            <w:pPr>
              <w:pStyle w:val="TAH0"/>
              <w:keepNext w:val="0"/>
              <w:keepLines w:val="0"/>
              <w:widowControl w:val="0"/>
              <w:rPr>
                <w:ins w:id="320" w:author="Ericsson" w:date="2024-10-01T13:15:00Z"/>
                <w:highlight w:val="yellow"/>
                <w:lang w:val="en-US" w:eastAsia="ja-JP"/>
              </w:rPr>
            </w:pPr>
            <w:ins w:id="321" w:author="Ericsson" w:date="2024-10-01T13:15: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E7A9242" w14:textId="77777777" w:rsidR="00567267" w:rsidRPr="004D0133" w:rsidRDefault="00567267" w:rsidP="005977FD">
            <w:pPr>
              <w:pStyle w:val="TAH0"/>
              <w:keepNext w:val="0"/>
              <w:keepLines w:val="0"/>
              <w:widowControl w:val="0"/>
              <w:rPr>
                <w:ins w:id="322" w:author="Ericsson" w:date="2024-10-01T13:15:00Z"/>
                <w:highlight w:val="yellow"/>
                <w:lang w:val="en-US" w:eastAsia="ja-JP"/>
              </w:rPr>
            </w:pPr>
            <w:ins w:id="323" w:author="Ericsson" w:date="2024-10-01T13:15:00Z">
              <w:r w:rsidRPr="004D0133">
                <w:rPr>
                  <w:lang w:val="en-US" w:eastAsia="ja-JP"/>
                </w:rPr>
                <w:t>Assigned Criticality</w:t>
              </w:r>
            </w:ins>
          </w:p>
        </w:tc>
      </w:tr>
      <w:tr w:rsidR="00567267" w:rsidRPr="004D0133" w14:paraId="6EA38400" w14:textId="77777777" w:rsidTr="42892BEB">
        <w:trPr>
          <w:ins w:id="324"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10CBA6E" w14:textId="77777777" w:rsidR="00567267" w:rsidRPr="004D0133" w:rsidRDefault="00567267" w:rsidP="005977FD">
            <w:pPr>
              <w:pStyle w:val="TAL"/>
              <w:keepNext w:val="0"/>
              <w:keepLines w:val="0"/>
              <w:widowControl w:val="0"/>
              <w:rPr>
                <w:ins w:id="325" w:author="Ericsson" w:date="2024-10-01T13:15:00Z"/>
                <w:lang w:val="en-US" w:eastAsia="ja-JP"/>
              </w:rPr>
            </w:pPr>
            <w:ins w:id="326" w:author="Ericsson" w:date="2024-10-01T13:15: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058B8AC" w14:textId="77777777" w:rsidR="00567267" w:rsidRPr="004D0133" w:rsidRDefault="00567267" w:rsidP="005977FD">
            <w:pPr>
              <w:pStyle w:val="TAL"/>
              <w:keepNext w:val="0"/>
              <w:keepLines w:val="0"/>
              <w:widowControl w:val="0"/>
              <w:rPr>
                <w:ins w:id="327" w:author="Ericsson" w:date="2024-10-01T13:15:00Z"/>
                <w:lang w:val="en-US" w:eastAsia="ja-JP"/>
              </w:rPr>
            </w:pPr>
            <w:ins w:id="328"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B1667D" w14:textId="77777777" w:rsidR="00567267" w:rsidRPr="004D0133" w:rsidRDefault="00567267" w:rsidP="005977FD">
            <w:pPr>
              <w:pStyle w:val="TAL"/>
              <w:keepNext w:val="0"/>
              <w:keepLines w:val="0"/>
              <w:widowControl w:val="0"/>
              <w:rPr>
                <w:ins w:id="329"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6EB5B89A" w14:textId="77777777" w:rsidR="00567267" w:rsidRPr="004D0133" w:rsidRDefault="00567267" w:rsidP="005977FD">
            <w:pPr>
              <w:pStyle w:val="TAL"/>
              <w:keepNext w:val="0"/>
              <w:keepLines w:val="0"/>
              <w:widowControl w:val="0"/>
              <w:rPr>
                <w:ins w:id="330" w:author="Ericsson" w:date="2024-10-01T13:15:00Z"/>
                <w:lang w:val="en-US" w:eastAsia="ja-JP"/>
              </w:rPr>
            </w:pPr>
            <w:ins w:id="331" w:author="Ericsson" w:date="2024-10-01T13:15: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C77DB10" w14:textId="77777777" w:rsidR="00567267" w:rsidRPr="004D0133" w:rsidRDefault="00567267" w:rsidP="005977FD">
            <w:pPr>
              <w:pStyle w:val="TAL"/>
              <w:keepNext w:val="0"/>
              <w:keepLines w:val="0"/>
              <w:widowControl w:val="0"/>
              <w:rPr>
                <w:ins w:id="332"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D1BDD0A" w14:textId="77777777" w:rsidR="00567267" w:rsidRPr="004D0133" w:rsidRDefault="00567267" w:rsidP="005977FD">
            <w:pPr>
              <w:pStyle w:val="TAC"/>
              <w:keepNext w:val="0"/>
              <w:keepLines w:val="0"/>
              <w:widowControl w:val="0"/>
              <w:rPr>
                <w:ins w:id="333" w:author="Ericsson" w:date="2024-10-01T13:15:00Z"/>
                <w:lang w:val="en-US" w:eastAsia="ja-JP"/>
              </w:rPr>
            </w:pPr>
            <w:ins w:id="334"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FB9583" w14:textId="77777777" w:rsidR="00567267" w:rsidRPr="004D0133" w:rsidRDefault="00567267" w:rsidP="005977FD">
            <w:pPr>
              <w:pStyle w:val="TAC"/>
              <w:keepNext w:val="0"/>
              <w:keepLines w:val="0"/>
              <w:widowControl w:val="0"/>
              <w:rPr>
                <w:ins w:id="335" w:author="Ericsson" w:date="2024-10-01T13:15:00Z"/>
                <w:lang w:val="en-US" w:eastAsia="ja-JP"/>
              </w:rPr>
            </w:pPr>
            <w:ins w:id="336" w:author="Ericsson" w:date="2024-10-01T13:15:00Z">
              <w:r w:rsidRPr="004D0133">
                <w:rPr>
                  <w:lang w:val="en-US" w:eastAsia="ja-JP"/>
                </w:rPr>
                <w:t>reject</w:t>
              </w:r>
            </w:ins>
          </w:p>
        </w:tc>
      </w:tr>
      <w:tr w:rsidR="00B379CF" w:rsidRPr="004D0133" w14:paraId="4D93FBDB" w14:textId="77777777" w:rsidTr="42892BEB">
        <w:trPr>
          <w:ins w:id="33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B9E7412" w14:textId="19EEAA0A" w:rsidR="00B379CF" w:rsidRPr="004D0133" w:rsidRDefault="00B379CF" w:rsidP="00B379CF">
            <w:pPr>
              <w:pStyle w:val="TAL"/>
              <w:keepNext w:val="0"/>
              <w:keepLines w:val="0"/>
              <w:widowControl w:val="0"/>
              <w:rPr>
                <w:ins w:id="338" w:author="Ericsson" w:date="2024-10-01T13:15:00Z"/>
                <w:lang w:val="en-US" w:eastAsia="ja-JP"/>
              </w:rPr>
            </w:pPr>
            <w:ins w:id="339" w:author="Ericsson" w:date="2024-10-01T13:15:00Z">
              <w:r w:rsidRPr="004D0133">
                <w:rPr>
                  <w:lang w:val="en-US" w:eastAsia="ja-JP"/>
                </w:rPr>
                <w:t>Request Type</w:t>
              </w:r>
            </w:ins>
          </w:p>
        </w:tc>
        <w:tc>
          <w:tcPr>
            <w:tcW w:w="1080" w:type="dxa"/>
            <w:tcBorders>
              <w:top w:val="single" w:sz="4" w:space="0" w:color="auto"/>
              <w:left w:val="single" w:sz="4" w:space="0" w:color="auto"/>
              <w:bottom w:val="single" w:sz="4" w:space="0" w:color="auto"/>
              <w:right w:val="single" w:sz="4" w:space="0" w:color="auto"/>
            </w:tcBorders>
          </w:tcPr>
          <w:p w14:paraId="38D7C369" w14:textId="310738E6" w:rsidR="00B379CF" w:rsidRPr="004D0133" w:rsidRDefault="00B379CF" w:rsidP="00B379CF">
            <w:pPr>
              <w:pStyle w:val="TAL"/>
              <w:keepNext w:val="0"/>
              <w:keepLines w:val="0"/>
              <w:widowControl w:val="0"/>
              <w:rPr>
                <w:ins w:id="340" w:author="Ericsson" w:date="2024-10-01T13:15:00Z"/>
                <w:lang w:val="en-US" w:eastAsia="ja-JP"/>
              </w:rPr>
            </w:pPr>
            <w:ins w:id="341"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706A23" w14:textId="77777777" w:rsidR="00B379CF" w:rsidRPr="004D0133" w:rsidRDefault="00B379CF" w:rsidP="00B379CF">
            <w:pPr>
              <w:pStyle w:val="TAL"/>
              <w:keepNext w:val="0"/>
              <w:keepLines w:val="0"/>
              <w:widowControl w:val="0"/>
              <w:rPr>
                <w:ins w:id="342"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BA49623" w14:textId="795C7E5B" w:rsidR="00B379CF" w:rsidRPr="004D0133" w:rsidRDefault="00B379CF" w:rsidP="00B379CF">
            <w:pPr>
              <w:pStyle w:val="TAL"/>
              <w:keepNext w:val="0"/>
              <w:keepLines w:val="0"/>
              <w:widowControl w:val="0"/>
              <w:rPr>
                <w:ins w:id="343" w:author="Ericsson" w:date="2024-10-01T13:15:00Z"/>
                <w:lang w:val="en-US" w:eastAsia="ja-JP"/>
              </w:rPr>
            </w:pPr>
            <w:proofErr w:type="gramStart"/>
            <w:ins w:id="344" w:author="Ericsson" w:date="2024-10-01T13:15:00Z">
              <w:r w:rsidRPr="004D0133">
                <w:rPr>
                  <w:lang w:val="en-US" w:eastAsia="ja-JP"/>
                </w:rPr>
                <w:t>ENUMERATED(</w:t>
              </w:r>
              <w:proofErr w:type="gramEnd"/>
              <w:r w:rsidRPr="004D0133">
                <w:rPr>
                  <w:lang w:val="en-US" w:eastAsia="ja-JP"/>
                </w:rPr>
                <w:t>start, stop, …)</w:t>
              </w:r>
            </w:ins>
          </w:p>
        </w:tc>
        <w:tc>
          <w:tcPr>
            <w:tcW w:w="1728" w:type="dxa"/>
            <w:tcBorders>
              <w:top w:val="single" w:sz="4" w:space="0" w:color="auto"/>
              <w:left w:val="single" w:sz="4" w:space="0" w:color="auto"/>
              <w:bottom w:val="single" w:sz="4" w:space="0" w:color="auto"/>
              <w:right w:val="single" w:sz="4" w:space="0" w:color="auto"/>
            </w:tcBorders>
          </w:tcPr>
          <w:p w14:paraId="142072E4" w14:textId="7D8D694B" w:rsidR="00B379CF" w:rsidRPr="004D0133" w:rsidRDefault="00B379CF" w:rsidP="00B379CF">
            <w:pPr>
              <w:pStyle w:val="TAL"/>
              <w:keepNext w:val="0"/>
              <w:keepLines w:val="0"/>
              <w:widowControl w:val="0"/>
              <w:rPr>
                <w:ins w:id="345" w:author="Ericsson" w:date="2024-10-01T13:15:00Z"/>
                <w:lang w:val="en-US" w:eastAsia="ja-JP"/>
              </w:rPr>
            </w:pPr>
            <w:ins w:id="346" w:author="Ericsson" w:date="2024-10-01T13:15:00Z">
              <w:r w:rsidRPr="004D0133">
                <w:rPr>
                  <w:lang w:val="en-US" w:eastAsia="ja-JP"/>
                </w:rPr>
                <w:t xml:space="preserve">Type of request </w:t>
              </w:r>
              <w:r w:rsidR="009C5C20" w:rsidRPr="004D0133">
                <w:rPr>
                  <w:lang w:val="en-US" w:eastAsia="ja-JP"/>
                </w:rPr>
                <w:t xml:space="preserve">concerning the </w:t>
              </w:r>
              <w:r w:rsidR="00EA2AEF" w:rsidRPr="004D0133">
                <w:rPr>
                  <w:lang w:val="en-US" w:eastAsia="ja-JP"/>
                </w:rPr>
                <w:t>provisioning</w:t>
              </w:r>
              <w:r w:rsidR="009C5C20" w:rsidRPr="004D0133">
                <w:rPr>
                  <w:lang w:val="en-US" w:eastAsia="ja-JP"/>
                </w:rPr>
                <w:t xml:space="preserve"> of the UL WUS Configuration</w:t>
              </w:r>
              <w:r w:rsidRPr="004D0133">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454D1" w14:textId="32305C6B" w:rsidR="00B379CF" w:rsidRPr="004D0133" w:rsidRDefault="00B379CF" w:rsidP="00B379CF">
            <w:pPr>
              <w:pStyle w:val="TAC"/>
              <w:keepNext w:val="0"/>
              <w:keepLines w:val="0"/>
              <w:widowControl w:val="0"/>
              <w:rPr>
                <w:ins w:id="347" w:author="Ericsson" w:date="2024-10-01T13:15:00Z"/>
                <w:lang w:val="en-US" w:eastAsia="ja-JP"/>
              </w:rPr>
            </w:pPr>
            <w:ins w:id="348" w:author="Ericsson" w:date="2024-10-01T13:15: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96B469" w14:textId="04563517" w:rsidR="00B379CF" w:rsidRPr="004D0133" w:rsidRDefault="00B379CF" w:rsidP="00B379CF">
            <w:pPr>
              <w:pStyle w:val="TAC"/>
              <w:keepNext w:val="0"/>
              <w:keepLines w:val="0"/>
              <w:widowControl w:val="0"/>
              <w:rPr>
                <w:ins w:id="349" w:author="Ericsson" w:date="2024-10-01T13:15:00Z"/>
                <w:lang w:val="en-US" w:eastAsia="ja-JP"/>
              </w:rPr>
            </w:pPr>
            <w:ins w:id="350" w:author="Ericsson" w:date="2024-10-01T13:15:00Z">
              <w:r w:rsidRPr="004D0133">
                <w:rPr>
                  <w:lang w:val="en-US" w:eastAsia="ja-JP"/>
                </w:rPr>
                <w:t>reject</w:t>
              </w:r>
            </w:ins>
          </w:p>
        </w:tc>
      </w:tr>
      <w:tr w:rsidR="00B379CF" w:rsidRPr="004D0133" w14:paraId="26ACE46B" w14:textId="77777777" w:rsidTr="42892BEB">
        <w:trPr>
          <w:ins w:id="351"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20BE3CC" w14:textId="77777777" w:rsidR="00B379CF" w:rsidRPr="004D0133" w:rsidRDefault="00B379CF" w:rsidP="00B379CF">
            <w:pPr>
              <w:pStyle w:val="TAL"/>
              <w:keepNext w:val="0"/>
              <w:keepLines w:val="0"/>
              <w:widowControl w:val="0"/>
              <w:rPr>
                <w:ins w:id="352" w:author="Ericsson" w:date="2024-10-01T13:15:00Z"/>
                <w:lang w:val="en-US" w:eastAsia="ja-JP"/>
              </w:rPr>
            </w:pPr>
            <w:ins w:id="353" w:author="Ericsson" w:date="2024-10-01T13:15:00Z">
              <w:r w:rsidRPr="004D0133">
                <w:rPr>
                  <w:lang w:val="en-US"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6D2EBCE2" w14:textId="77777777" w:rsidR="00B379CF" w:rsidRPr="004D0133" w:rsidRDefault="00B379CF" w:rsidP="00B379CF">
            <w:pPr>
              <w:pStyle w:val="TAL"/>
              <w:keepNext w:val="0"/>
              <w:keepLines w:val="0"/>
              <w:widowControl w:val="0"/>
              <w:rPr>
                <w:ins w:id="354" w:author="Ericsson" w:date="2024-10-01T13:15:00Z"/>
                <w:lang w:val="en-US" w:eastAsia="ja-JP"/>
              </w:rPr>
            </w:pPr>
            <w:ins w:id="355"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1117A6" w14:textId="77777777" w:rsidR="00B379CF" w:rsidRPr="004D0133" w:rsidRDefault="00B379CF" w:rsidP="00B379CF">
            <w:pPr>
              <w:pStyle w:val="TAL"/>
              <w:keepNext w:val="0"/>
              <w:keepLines w:val="0"/>
              <w:widowControl w:val="0"/>
              <w:rPr>
                <w:ins w:id="356"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6BC5045C" w14:textId="77777777" w:rsidR="00B379CF" w:rsidRPr="004D0133" w:rsidRDefault="00B379CF" w:rsidP="00B379CF">
            <w:pPr>
              <w:pStyle w:val="TAL"/>
              <w:keepNext w:val="0"/>
              <w:keepLines w:val="0"/>
              <w:widowControl w:val="0"/>
              <w:rPr>
                <w:ins w:id="357" w:author="Ericsson" w:date="2024-10-01T13:15:00Z"/>
                <w:lang w:val="en-US" w:eastAsia="ja-JP"/>
              </w:rPr>
            </w:pPr>
            <w:ins w:id="358" w:author="Ericsson" w:date="2024-10-01T13:15:00Z">
              <w:r w:rsidRPr="004D0133">
                <w:rPr>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0451B16" w14:textId="77777777" w:rsidR="00B379CF" w:rsidRPr="004D0133" w:rsidRDefault="00B379CF" w:rsidP="00B379CF">
            <w:pPr>
              <w:pStyle w:val="TAL"/>
              <w:keepNext w:val="0"/>
              <w:keepLines w:val="0"/>
              <w:widowControl w:val="0"/>
              <w:rPr>
                <w:ins w:id="359" w:author="Ericsson" w:date="2024-10-01T13:15:00Z"/>
                <w:lang w:val="en-US" w:eastAsia="zh-CN"/>
              </w:rPr>
            </w:pPr>
            <w:ins w:id="360" w:author="Ericsson" w:date="2024-10-01T13:15:00Z">
              <w:r w:rsidRPr="004D0133">
                <w:rPr>
                  <w:lang w:val="en-US" w:eastAsia="zh-CN"/>
                </w:rPr>
                <w:t xml:space="preserve">Includes the </w:t>
              </w:r>
              <w:proofErr w:type="spellStart"/>
              <w:r w:rsidRPr="004D0133">
                <w:rPr>
                  <w:i/>
                  <w:iCs/>
                  <w:highlight w:val="cyan"/>
                  <w:lang w:val="en-US" w:eastAsia="zh-CN"/>
                </w:rPr>
                <w:t>xyz</w:t>
              </w:r>
              <w:proofErr w:type="spellEnd"/>
              <w:r w:rsidRPr="004D0133">
                <w:rPr>
                  <w:lang w:val="en-US" w:eastAsia="zh-CN"/>
                </w:rPr>
                <w:t xml:space="preserve"> message as defined in subclause </w:t>
              </w:r>
              <w:proofErr w:type="spellStart"/>
              <w:r w:rsidRPr="004D0133">
                <w:rPr>
                  <w:highlight w:val="cyan"/>
                  <w:lang w:val="en-US" w:eastAsia="zh-CN"/>
                </w:rPr>
                <w:t>a.b.c</w:t>
              </w:r>
              <w:proofErr w:type="spellEnd"/>
              <w:r w:rsidRPr="004D0133">
                <w:rPr>
                  <w:lang w:val="en-US" w:eastAsia="zh-CN"/>
                </w:rPr>
                <w:t xml:space="preserve"> of TS 38.331.</w:t>
              </w:r>
            </w:ins>
          </w:p>
        </w:tc>
        <w:tc>
          <w:tcPr>
            <w:tcW w:w="1080" w:type="dxa"/>
            <w:tcBorders>
              <w:top w:val="single" w:sz="4" w:space="0" w:color="auto"/>
              <w:left w:val="single" w:sz="4" w:space="0" w:color="auto"/>
              <w:bottom w:val="single" w:sz="4" w:space="0" w:color="auto"/>
              <w:right w:val="single" w:sz="4" w:space="0" w:color="auto"/>
            </w:tcBorders>
          </w:tcPr>
          <w:p w14:paraId="762CD090" w14:textId="77777777" w:rsidR="00B379CF" w:rsidRPr="004D0133" w:rsidRDefault="00B379CF" w:rsidP="00B379CF">
            <w:pPr>
              <w:pStyle w:val="TAC"/>
              <w:keepNext w:val="0"/>
              <w:keepLines w:val="0"/>
              <w:widowControl w:val="0"/>
              <w:rPr>
                <w:ins w:id="361" w:author="Ericsson" w:date="2024-10-01T13:15:00Z"/>
                <w:lang w:val="en-US" w:eastAsia="ja-JP"/>
              </w:rPr>
            </w:pPr>
            <w:ins w:id="362"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4A1FA6" w14:textId="77777777" w:rsidR="00B379CF" w:rsidRPr="004D0133" w:rsidRDefault="00B379CF" w:rsidP="00B379CF">
            <w:pPr>
              <w:pStyle w:val="TAC"/>
              <w:keepNext w:val="0"/>
              <w:keepLines w:val="0"/>
              <w:widowControl w:val="0"/>
              <w:rPr>
                <w:ins w:id="363" w:author="Ericsson" w:date="2024-10-01T13:15:00Z"/>
                <w:lang w:val="en-US" w:eastAsia="ja-JP"/>
              </w:rPr>
            </w:pPr>
            <w:ins w:id="364" w:author="Ericsson" w:date="2024-10-01T13:15:00Z">
              <w:r w:rsidRPr="004D0133">
                <w:rPr>
                  <w:lang w:val="en-US" w:eastAsia="ja-JP"/>
                </w:rPr>
                <w:t>reject</w:t>
              </w:r>
            </w:ins>
          </w:p>
        </w:tc>
      </w:tr>
      <w:tr w:rsidR="00B379CF" w:rsidRPr="004D0133" w14:paraId="4B89F769" w14:textId="77777777" w:rsidTr="42892BEB">
        <w:trPr>
          <w:ins w:id="36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1C3B0CA" w14:textId="77777777" w:rsidR="00B379CF" w:rsidRPr="004D0133" w:rsidRDefault="00B379CF" w:rsidP="00B379CF">
            <w:pPr>
              <w:pStyle w:val="TAL"/>
              <w:keepNext w:val="0"/>
              <w:keepLines w:val="0"/>
              <w:widowControl w:val="0"/>
              <w:rPr>
                <w:ins w:id="366" w:author="Ericsson" w:date="2024-10-01T13:15:00Z"/>
                <w:highlight w:val="yellow"/>
                <w:lang w:val="en-US" w:eastAsia="ja-JP"/>
              </w:rPr>
            </w:pPr>
            <w:ins w:id="367" w:author="Ericsson" w:date="2024-10-01T13:15:00Z">
              <w:r w:rsidRPr="004D0133">
                <w:rPr>
                  <w:b/>
                  <w:lang w:val="en-US" w:eastAsia="zh-CN"/>
                </w:rPr>
                <w:t>Assisting Cells List</w:t>
              </w:r>
            </w:ins>
          </w:p>
        </w:tc>
        <w:tc>
          <w:tcPr>
            <w:tcW w:w="1080" w:type="dxa"/>
            <w:tcBorders>
              <w:top w:val="single" w:sz="4" w:space="0" w:color="auto"/>
              <w:left w:val="single" w:sz="4" w:space="0" w:color="auto"/>
              <w:bottom w:val="single" w:sz="4" w:space="0" w:color="auto"/>
              <w:right w:val="single" w:sz="4" w:space="0" w:color="auto"/>
            </w:tcBorders>
          </w:tcPr>
          <w:p w14:paraId="5B622001" w14:textId="77777777" w:rsidR="00B379CF" w:rsidRPr="004D0133" w:rsidRDefault="00B379CF" w:rsidP="00B379CF">
            <w:pPr>
              <w:pStyle w:val="TAL"/>
              <w:keepNext w:val="0"/>
              <w:keepLines w:val="0"/>
              <w:widowControl w:val="0"/>
              <w:rPr>
                <w:ins w:id="368"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E72B269" w14:textId="77777777" w:rsidR="00B379CF" w:rsidRPr="004D0133" w:rsidRDefault="00B379CF" w:rsidP="00B379CF">
            <w:pPr>
              <w:pStyle w:val="TAL"/>
              <w:keepNext w:val="0"/>
              <w:keepLines w:val="0"/>
              <w:widowControl w:val="0"/>
              <w:rPr>
                <w:ins w:id="369" w:author="Ericsson" w:date="2024-10-01T13:15:00Z"/>
                <w:i/>
                <w:lang w:val="en-US" w:eastAsia="ja-JP"/>
              </w:rPr>
            </w:pPr>
            <w:ins w:id="370" w:author="Ericsson" w:date="2024-10-01T13:15:00Z">
              <w:r w:rsidRPr="004D0133">
                <w:rPr>
                  <w:i/>
                  <w:lang w:val="en-US" w:eastAsia="ja-JP"/>
                </w:rPr>
                <w:t>1</w:t>
              </w:r>
            </w:ins>
          </w:p>
        </w:tc>
        <w:tc>
          <w:tcPr>
            <w:tcW w:w="1512" w:type="dxa"/>
            <w:tcBorders>
              <w:top w:val="single" w:sz="4" w:space="0" w:color="auto"/>
              <w:left w:val="single" w:sz="4" w:space="0" w:color="auto"/>
              <w:bottom w:val="single" w:sz="4" w:space="0" w:color="auto"/>
              <w:right w:val="single" w:sz="4" w:space="0" w:color="auto"/>
            </w:tcBorders>
          </w:tcPr>
          <w:p w14:paraId="71333D22" w14:textId="77777777" w:rsidR="00B379CF" w:rsidRPr="004D0133" w:rsidRDefault="00B379CF" w:rsidP="00B379CF">
            <w:pPr>
              <w:pStyle w:val="TAL"/>
              <w:keepNext w:val="0"/>
              <w:keepLines w:val="0"/>
              <w:widowControl w:val="0"/>
              <w:rPr>
                <w:ins w:id="371" w:author="Ericsson" w:date="2024-10-01T13:15:00Z"/>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55BD3D22" w14:textId="77777777" w:rsidR="00B379CF" w:rsidRPr="004D0133" w:rsidRDefault="00B379CF" w:rsidP="00B379CF">
            <w:pPr>
              <w:pStyle w:val="TAL"/>
              <w:keepNext w:val="0"/>
              <w:keepLines w:val="0"/>
              <w:widowControl w:val="0"/>
              <w:rPr>
                <w:ins w:id="372" w:author="Ericsson" w:date="2024-10-01T13:15:00Z"/>
                <w:lang w:val="en-US" w:eastAsia="zh-CN"/>
              </w:rPr>
            </w:pPr>
            <w:ins w:id="373" w:author="Ericsson" w:date="2024-10-01T13:15:00Z">
              <w:r w:rsidRPr="004D0133">
                <w:rPr>
                  <w:lang w:val="en-US" w:eastAsia="zh-CN"/>
                </w:rPr>
                <w:t xml:space="preserve">List of cells of the </w:t>
              </w:r>
              <w:r w:rsidRPr="004D0133">
                <w:rPr>
                  <w:lang w:val="en-US"/>
                </w:rPr>
                <w:t>NG-RAN node</w:t>
              </w:r>
              <w:r w:rsidRPr="004D0133">
                <w:rPr>
                  <w:vertAlign w:val="subscript"/>
                  <w:lang w:val="en-US"/>
                </w:rPr>
                <w:t>2</w:t>
              </w:r>
              <w:r w:rsidRPr="004D0133">
                <w:rPr>
                  <w:lang w:val="en-US" w:eastAsia="zh-CN"/>
                </w:rPr>
                <w:t xml:space="preserve"> requested to provide the UL </w:t>
              </w:r>
              <w:r w:rsidRPr="004D0133">
                <w:rPr>
                  <w:lang w:val="en-US"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57DF1DE3" w14:textId="77777777" w:rsidR="00B379CF" w:rsidRPr="004D0133" w:rsidRDefault="00B379CF" w:rsidP="00B379CF">
            <w:pPr>
              <w:pStyle w:val="TAC"/>
              <w:keepNext w:val="0"/>
              <w:keepLines w:val="0"/>
              <w:widowControl w:val="0"/>
              <w:rPr>
                <w:ins w:id="374" w:author="Ericsson" w:date="2024-10-01T13:15:00Z"/>
                <w:lang w:val="en-US" w:eastAsia="ja-JP"/>
              </w:rPr>
            </w:pPr>
            <w:ins w:id="375"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8A73D2" w14:textId="77777777" w:rsidR="00B379CF" w:rsidRPr="004D0133" w:rsidRDefault="00B379CF" w:rsidP="00B379CF">
            <w:pPr>
              <w:pStyle w:val="TAC"/>
              <w:keepNext w:val="0"/>
              <w:keepLines w:val="0"/>
              <w:widowControl w:val="0"/>
              <w:rPr>
                <w:ins w:id="376" w:author="Ericsson" w:date="2024-10-01T13:15:00Z"/>
                <w:lang w:val="en-US" w:eastAsia="ja-JP"/>
              </w:rPr>
            </w:pPr>
            <w:ins w:id="377" w:author="Ericsson" w:date="2024-10-01T13:15:00Z">
              <w:r w:rsidRPr="004D0133">
                <w:rPr>
                  <w:lang w:val="en-US" w:eastAsia="ja-JP"/>
                </w:rPr>
                <w:t>reject</w:t>
              </w:r>
            </w:ins>
          </w:p>
        </w:tc>
      </w:tr>
      <w:tr w:rsidR="00B379CF" w:rsidRPr="004D0133" w14:paraId="60B7F173" w14:textId="77777777" w:rsidTr="42892BEB">
        <w:trPr>
          <w:ins w:id="37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6E552DC" w14:textId="77777777" w:rsidR="00B379CF" w:rsidRPr="004D0133" w:rsidRDefault="00B379CF" w:rsidP="00B379CF">
            <w:pPr>
              <w:pStyle w:val="TAL"/>
              <w:keepNext w:val="0"/>
              <w:keepLines w:val="0"/>
              <w:widowControl w:val="0"/>
              <w:rPr>
                <w:ins w:id="379" w:author="Ericsson" w:date="2024-10-01T13:15:00Z"/>
                <w:highlight w:val="yellow"/>
                <w:lang w:val="en-US" w:eastAsia="ja-JP"/>
              </w:rPr>
            </w:pPr>
            <w:ins w:id="380" w:author="Ericsson" w:date="2024-10-01T13:15:00Z">
              <w:r w:rsidRPr="004D0133">
                <w:rPr>
                  <w:b/>
                  <w:lang w:val="en-US" w:eastAsia="zh-CN"/>
                </w:rPr>
                <w:t>&gt;Assisting Cells Item</w:t>
              </w:r>
            </w:ins>
          </w:p>
        </w:tc>
        <w:tc>
          <w:tcPr>
            <w:tcW w:w="1080" w:type="dxa"/>
            <w:tcBorders>
              <w:top w:val="single" w:sz="4" w:space="0" w:color="auto"/>
              <w:left w:val="single" w:sz="4" w:space="0" w:color="auto"/>
              <w:bottom w:val="single" w:sz="4" w:space="0" w:color="auto"/>
              <w:right w:val="single" w:sz="4" w:space="0" w:color="auto"/>
            </w:tcBorders>
          </w:tcPr>
          <w:p w14:paraId="26A881FD" w14:textId="77777777" w:rsidR="00B379CF" w:rsidRPr="004D0133" w:rsidRDefault="00B379CF" w:rsidP="00B379CF">
            <w:pPr>
              <w:pStyle w:val="TAL"/>
              <w:keepNext w:val="0"/>
              <w:keepLines w:val="0"/>
              <w:widowControl w:val="0"/>
              <w:rPr>
                <w:ins w:id="381"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98F8600" w14:textId="77777777" w:rsidR="00B379CF" w:rsidRPr="004D0133" w:rsidRDefault="00B379CF" w:rsidP="42892BEB">
            <w:pPr>
              <w:pStyle w:val="TAL"/>
              <w:keepNext w:val="0"/>
              <w:keepLines w:val="0"/>
              <w:widowControl w:val="0"/>
              <w:rPr>
                <w:ins w:id="382" w:author="Ericsson" w:date="2024-10-01T13:15:00Z"/>
                <w:i/>
                <w:iCs/>
                <w:lang w:val="en-US" w:eastAsia="ja-JP"/>
              </w:rPr>
            </w:pPr>
            <w:ins w:id="383" w:author="Ericsson" w:date="2024-10-01T13:15:00Z">
              <w:r w:rsidRPr="42892BEB">
                <w:rPr>
                  <w:i/>
                  <w:iCs/>
                  <w:lang w:val="en-US" w:eastAsia="ja-JP"/>
                </w:rPr>
                <w:t>1</w:t>
              </w:r>
              <w:proofErr w:type="gramStart"/>
              <w:r w:rsidRPr="42892BEB">
                <w:rPr>
                  <w:i/>
                  <w:iCs/>
                  <w:lang w:val="en-US" w:eastAsia="ja-JP"/>
                </w:rPr>
                <w:t xml:space="preserve"> ..</w:t>
              </w:r>
              <w:proofErr w:type="gramEnd"/>
              <w:r w:rsidRPr="42892BEB">
                <w:rPr>
                  <w:i/>
                  <w:iCs/>
                  <w:lang w:val="en-US" w:eastAsia="ja-JP"/>
                </w:rPr>
                <w:t xml:space="preserve"> &lt;</w:t>
              </w:r>
              <w:r w:rsidRPr="42892BEB">
                <w:rPr>
                  <w:lang w:val="en-US"/>
                </w:rPr>
                <w:t xml:space="preserve"> </w:t>
              </w:r>
              <w:proofErr w:type="spellStart"/>
              <w:r w:rsidRPr="42892BEB">
                <w:rPr>
                  <w:i/>
                  <w:iCs/>
                  <w:lang w:val="en-US" w:eastAsia="ja-JP"/>
                </w:rPr>
                <w:t>maxno</w:t>
              </w:r>
              <w:r w:rsidRPr="42892BEB">
                <w:rPr>
                  <w:i/>
                  <w:iCs/>
                  <w:lang w:val="en-US" w:eastAsia="zh-CN"/>
                </w:rPr>
                <w:t>o</w:t>
              </w:r>
              <w:r w:rsidRPr="42892BEB">
                <w:rPr>
                  <w:i/>
                  <w:iCs/>
                  <w:lang w:val="en-US" w:eastAsia="ja-JP"/>
                </w:rPr>
                <w:t>fCellsinNG-RANnode</w:t>
              </w:r>
              <w:proofErr w:type="spellEnd"/>
              <w:r w:rsidRPr="42892BEB">
                <w:rPr>
                  <w:i/>
                  <w:iCs/>
                  <w:lang w:val="en-US"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2148598" w14:textId="77777777" w:rsidR="00B379CF" w:rsidRPr="004D0133" w:rsidRDefault="00B379CF" w:rsidP="00B379CF">
            <w:pPr>
              <w:pStyle w:val="TAL"/>
              <w:keepNext w:val="0"/>
              <w:keepLines w:val="0"/>
              <w:widowControl w:val="0"/>
              <w:rPr>
                <w:ins w:id="384" w:author="Ericsson" w:date="2024-10-01T13:15:00Z"/>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6855D8A8" w14:textId="77777777" w:rsidR="00B379CF" w:rsidRPr="004D0133" w:rsidRDefault="00B379CF" w:rsidP="00B379CF">
            <w:pPr>
              <w:pStyle w:val="TAL"/>
              <w:keepNext w:val="0"/>
              <w:keepLines w:val="0"/>
              <w:widowControl w:val="0"/>
              <w:rPr>
                <w:ins w:id="385"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06586F7" w14:textId="77777777" w:rsidR="00B379CF" w:rsidRPr="004D0133" w:rsidRDefault="00B379CF" w:rsidP="00B379CF">
            <w:pPr>
              <w:pStyle w:val="TAC"/>
              <w:keepNext w:val="0"/>
              <w:keepLines w:val="0"/>
              <w:widowControl w:val="0"/>
              <w:rPr>
                <w:ins w:id="386" w:author="Ericsson" w:date="2024-10-01T13:15:00Z"/>
                <w:lang w:val="en-US" w:eastAsia="ja-JP"/>
              </w:rPr>
            </w:pPr>
            <w:ins w:id="387" w:author="Ericsson" w:date="2024-10-01T13:15:00Z">
              <w:r w:rsidRPr="004D0133">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1F78BB9" w14:textId="77777777" w:rsidR="00B379CF" w:rsidRPr="004D0133" w:rsidRDefault="00B379CF" w:rsidP="00B379CF">
            <w:pPr>
              <w:pStyle w:val="TAC"/>
              <w:keepNext w:val="0"/>
              <w:keepLines w:val="0"/>
              <w:widowControl w:val="0"/>
              <w:rPr>
                <w:ins w:id="388" w:author="Ericsson" w:date="2024-10-01T13:15:00Z"/>
                <w:lang w:val="en-US" w:eastAsia="ja-JP"/>
              </w:rPr>
            </w:pPr>
          </w:p>
        </w:tc>
      </w:tr>
      <w:tr w:rsidR="00B379CF" w:rsidRPr="004D0133" w14:paraId="6BFA9B48" w14:textId="77777777" w:rsidTr="42892BEB">
        <w:trPr>
          <w:ins w:id="38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BB6C04B" w14:textId="71078083" w:rsidR="00B379CF" w:rsidRPr="004D0133" w:rsidRDefault="00B379CF" w:rsidP="00B379CF">
            <w:pPr>
              <w:pStyle w:val="TAL"/>
              <w:keepNext w:val="0"/>
              <w:keepLines w:val="0"/>
              <w:widowControl w:val="0"/>
              <w:rPr>
                <w:ins w:id="390" w:author="Ericsson" w:date="2024-10-01T13:15:00Z"/>
                <w:highlight w:val="yellow"/>
                <w:lang w:val="en-US" w:eastAsia="ja-JP"/>
              </w:rPr>
            </w:pPr>
            <w:ins w:id="391" w:author="Ericsson" w:date="2024-10-01T13:15:00Z">
              <w:r w:rsidRPr="004D0133">
                <w:rPr>
                  <w:lang w:val="en-US" w:eastAsia="ja-JP"/>
                </w:rPr>
                <w:t xml:space="preserve">&gt;&gt;NR CGI </w:t>
              </w:r>
            </w:ins>
          </w:p>
        </w:tc>
        <w:tc>
          <w:tcPr>
            <w:tcW w:w="1080" w:type="dxa"/>
            <w:tcBorders>
              <w:top w:val="single" w:sz="4" w:space="0" w:color="auto"/>
              <w:left w:val="single" w:sz="4" w:space="0" w:color="auto"/>
              <w:bottom w:val="single" w:sz="4" w:space="0" w:color="auto"/>
              <w:right w:val="single" w:sz="4" w:space="0" w:color="auto"/>
            </w:tcBorders>
          </w:tcPr>
          <w:p w14:paraId="7CFBA5DB" w14:textId="77777777" w:rsidR="00B379CF" w:rsidRPr="004D0133" w:rsidRDefault="00B379CF" w:rsidP="00B379CF">
            <w:pPr>
              <w:pStyle w:val="TAL"/>
              <w:keepNext w:val="0"/>
              <w:keepLines w:val="0"/>
              <w:widowControl w:val="0"/>
              <w:rPr>
                <w:ins w:id="392" w:author="Ericsson" w:date="2024-10-01T13:15:00Z"/>
                <w:lang w:val="en-US" w:eastAsia="ja-JP"/>
              </w:rPr>
            </w:pPr>
            <w:ins w:id="393"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16ADA1" w14:textId="77777777" w:rsidR="00B379CF" w:rsidRPr="004D0133" w:rsidRDefault="00B379CF" w:rsidP="00B379CF">
            <w:pPr>
              <w:pStyle w:val="TAL"/>
              <w:keepNext w:val="0"/>
              <w:keepLines w:val="0"/>
              <w:widowControl w:val="0"/>
              <w:rPr>
                <w:ins w:id="394"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A0FE90E" w14:textId="77777777" w:rsidR="00B379CF" w:rsidRPr="004D0133" w:rsidRDefault="00B379CF" w:rsidP="00B379CF">
            <w:pPr>
              <w:pStyle w:val="TAL"/>
              <w:keepNext w:val="0"/>
              <w:keepLines w:val="0"/>
              <w:widowControl w:val="0"/>
              <w:rPr>
                <w:ins w:id="395" w:author="Ericsson" w:date="2024-10-01T13:15:00Z"/>
                <w:lang w:val="en-US" w:eastAsia="ja-JP"/>
              </w:rPr>
            </w:pPr>
            <w:ins w:id="396" w:author="Ericsson" w:date="2024-10-01T13:15:00Z">
              <w:r w:rsidRPr="004D0133">
                <w:rPr>
                  <w:lang w:val="en-US"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F6CA9AE" w14:textId="4B4C585A" w:rsidR="00B379CF" w:rsidRPr="004D0133" w:rsidRDefault="00B379CF" w:rsidP="00B379CF">
            <w:pPr>
              <w:pStyle w:val="TAL"/>
              <w:keepNext w:val="0"/>
              <w:keepLines w:val="0"/>
              <w:widowControl w:val="0"/>
              <w:rPr>
                <w:ins w:id="397" w:author="Ericsson" w:date="2024-10-01T13:15:00Z"/>
                <w:lang w:val="en-US" w:eastAsia="zh-CN"/>
              </w:rPr>
            </w:pPr>
            <w:ins w:id="398" w:author="Ericsson" w:date="2024-10-01T13:15:00Z">
              <w:r w:rsidRPr="004D0133">
                <w:rPr>
                  <w:lang w:val="en-US" w:eastAsia="zh-CN"/>
                </w:rPr>
                <w:t>Indicate</w:t>
              </w:r>
              <w:r w:rsidR="005A50B8" w:rsidRPr="004D0133">
                <w:rPr>
                  <w:lang w:val="en-US" w:eastAsia="zh-CN"/>
                </w:rPr>
                <w:t>s</w:t>
              </w:r>
              <w:r w:rsidRPr="004D0133">
                <w:rPr>
                  <w:lang w:val="en-US" w:eastAsia="zh-CN"/>
                </w:rPr>
                <w:t xml:space="preserve"> the NR_CGI at</w:t>
              </w:r>
              <w:r w:rsidR="005A50B8" w:rsidRPr="004D0133">
                <w:rPr>
                  <w:lang w:val="en-US" w:eastAsia="zh-CN"/>
                </w:rPr>
                <w:t xml:space="preserve"> the</w:t>
              </w:r>
              <w:r w:rsidRPr="004D0133">
                <w:rPr>
                  <w:lang w:val="en-US" w:eastAsia="zh-CN"/>
                </w:rPr>
                <w:t xml:space="preserve"> </w:t>
              </w:r>
              <w:r w:rsidRPr="004D0133">
                <w:rPr>
                  <w:lang w:val="en-US"/>
                </w:rPr>
                <w:t>NG-RAN node</w:t>
              </w:r>
              <w:r w:rsidRPr="004D0133">
                <w:rPr>
                  <w:vertAlign w:val="subscript"/>
                  <w:lang w:val="en-US"/>
                </w:rPr>
                <w:t>2</w:t>
              </w:r>
            </w:ins>
          </w:p>
        </w:tc>
        <w:tc>
          <w:tcPr>
            <w:tcW w:w="1080" w:type="dxa"/>
            <w:tcBorders>
              <w:top w:val="single" w:sz="4" w:space="0" w:color="auto"/>
              <w:left w:val="single" w:sz="4" w:space="0" w:color="auto"/>
              <w:bottom w:val="single" w:sz="4" w:space="0" w:color="auto"/>
              <w:right w:val="single" w:sz="4" w:space="0" w:color="auto"/>
            </w:tcBorders>
          </w:tcPr>
          <w:p w14:paraId="66B6721E" w14:textId="77777777" w:rsidR="00B379CF" w:rsidRPr="004D0133" w:rsidRDefault="00B379CF" w:rsidP="00B379CF">
            <w:pPr>
              <w:pStyle w:val="TAC"/>
              <w:keepNext w:val="0"/>
              <w:keepLines w:val="0"/>
              <w:widowControl w:val="0"/>
              <w:rPr>
                <w:ins w:id="399" w:author="Ericsson" w:date="2024-10-01T13:15:00Z"/>
                <w:lang w:val="en-US" w:eastAsia="ja-JP"/>
              </w:rPr>
            </w:pPr>
            <w:ins w:id="400" w:author="Ericsson" w:date="2024-10-01T13:15:00Z">
              <w:r w:rsidRPr="004D0133">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0044D70C" w14:textId="77777777" w:rsidR="00B379CF" w:rsidRPr="004D0133" w:rsidRDefault="00B379CF" w:rsidP="00B379CF">
            <w:pPr>
              <w:pStyle w:val="TAC"/>
              <w:keepNext w:val="0"/>
              <w:keepLines w:val="0"/>
              <w:widowControl w:val="0"/>
              <w:rPr>
                <w:ins w:id="401" w:author="Ericsson" w:date="2024-10-01T13:15:00Z"/>
                <w:lang w:val="en-US" w:eastAsia="ja-JP"/>
              </w:rPr>
            </w:pPr>
          </w:p>
        </w:tc>
      </w:tr>
      <w:tr w:rsidR="00B379CF" w:rsidRPr="004D0133" w14:paraId="79FC3464" w14:textId="77777777" w:rsidTr="42892BEB">
        <w:trPr>
          <w:ins w:id="402"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82414A5" w14:textId="77777777" w:rsidR="00B379CF" w:rsidRPr="004D0133" w:rsidRDefault="00B379CF" w:rsidP="00B379CF">
            <w:pPr>
              <w:pStyle w:val="TAL"/>
              <w:keepNext w:val="0"/>
              <w:keepLines w:val="0"/>
              <w:widowControl w:val="0"/>
              <w:rPr>
                <w:ins w:id="403" w:author="Ericsson" w:date="2024-10-01T13:15:00Z"/>
                <w:lang w:val="en-US" w:eastAsia="ja-JP"/>
              </w:rPr>
            </w:pPr>
            <w:ins w:id="404" w:author="Ericsson" w:date="2024-10-01T13:15:00Z">
              <w:r w:rsidRPr="004D0133">
                <w:rPr>
                  <w:lang w:val="en-US"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6B38A6A0" w14:textId="77777777" w:rsidR="00B379CF" w:rsidRPr="004D0133" w:rsidRDefault="00B379CF" w:rsidP="00B379CF">
            <w:pPr>
              <w:pStyle w:val="TAL"/>
              <w:keepNext w:val="0"/>
              <w:keepLines w:val="0"/>
              <w:widowControl w:val="0"/>
              <w:rPr>
                <w:ins w:id="405" w:author="Ericsson" w:date="2024-10-01T13:15:00Z"/>
                <w:lang w:val="en-US" w:eastAsia="ja-JP"/>
              </w:rPr>
            </w:pPr>
            <w:ins w:id="406"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5D3A2A" w14:textId="77777777" w:rsidR="00B379CF" w:rsidRPr="004D0133" w:rsidRDefault="00B379CF" w:rsidP="00B379CF">
            <w:pPr>
              <w:pStyle w:val="TAL"/>
              <w:keepNext w:val="0"/>
              <w:keepLines w:val="0"/>
              <w:widowControl w:val="0"/>
              <w:rPr>
                <w:ins w:id="407"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E8D48C8" w14:textId="77777777" w:rsidR="00B379CF" w:rsidRPr="004D0133" w:rsidRDefault="00B379CF" w:rsidP="00B379CF">
            <w:pPr>
              <w:pStyle w:val="TAL"/>
              <w:keepNext w:val="0"/>
              <w:keepLines w:val="0"/>
              <w:widowControl w:val="0"/>
              <w:rPr>
                <w:ins w:id="408" w:author="Ericsson" w:date="2024-10-01T13:15:00Z"/>
                <w:lang w:val="en-US" w:eastAsia="ja-JP"/>
              </w:rPr>
            </w:pPr>
            <w:ins w:id="409" w:author="Ericsson" w:date="2024-10-01T13:15:00Z">
              <w:r w:rsidRPr="004D0133">
                <w:rPr>
                  <w:lang w:val="en-US" w:eastAsia="ja-JP"/>
                </w:rPr>
                <w:t>INTEGER (</w:t>
              </w:r>
              <w:proofErr w:type="gramStart"/>
              <w:r w:rsidRPr="004D0133">
                <w:rPr>
                  <w:lang w:val="en-US" w:eastAsia="ja-JP"/>
                </w:rPr>
                <w:t>0..</w:t>
              </w:r>
              <w:proofErr w:type="gramEnd"/>
              <w:r w:rsidRPr="004D0133">
                <w:rPr>
                  <w:lang w:val="en-US"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1D2DED4F" w14:textId="77777777" w:rsidR="00B379CF" w:rsidRPr="004D0133" w:rsidRDefault="00B379CF" w:rsidP="00B379CF">
            <w:pPr>
              <w:pStyle w:val="TAL"/>
              <w:keepNext w:val="0"/>
              <w:keepLines w:val="0"/>
              <w:widowControl w:val="0"/>
              <w:rPr>
                <w:ins w:id="410" w:author="Ericsson" w:date="2024-10-01T13:15:00Z"/>
                <w:lang w:val="en-US" w:eastAsia="zh-CN"/>
              </w:rPr>
            </w:pPr>
            <w:ins w:id="411" w:author="Ericsson" w:date="2024-10-01T13:15:00Z">
              <w:r w:rsidRPr="004D0133">
                <w:rPr>
                  <w:lang w:val="en-US" w:eastAsia="zh-CN"/>
                </w:rPr>
                <w:t>Allocated by the NG-RAN node</w:t>
              </w:r>
              <w:r w:rsidRPr="004D0133">
                <w:rPr>
                  <w:vertAlign w:val="subscript"/>
                  <w:lang w:val="en-US" w:eastAsia="zh-CN"/>
                </w:rPr>
                <w:t>1</w:t>
              </w:r>
            </w:ins>
          </w:p>
        </w:tc>
        <w:tc>
          <w:tcPr>
            <w:tcW w:w="1080" w:type="dxa"/>
            <w:tcBorders>
              <w:top w:val="single" w:sz="4" w:space="0" w:color="auto"/>
              <w:left w:val="single" w:sz="4" w:space="0" w:color="auto"/>
              <w:bottom w:val="single" w:sz="4" w:space="0" w:color="auto"/>
              <w:right w:val="single" w:sz="4" w:space="0" w:color="auto"/>
            </w:tcBorders>
          </w:tcPr>
          <w:p w14:paraId="05F5C293" w14:textId="77777777" w:rsidR="00B379CF" w:rsidRPr="004D0133" w:rsidRDefault="00B379CF" w:rsidP="00B379CF">
            <w:pPr>
              <w:pStyle w:val="TAC"/>
              <w:keepNext w:val="0"/>
              <w:keepLines w:val="0"/>
              <w:widowControl w:val="0"/>
              <w:rPr>
                <w:ins w:id="412" w:author="Ericsson" w:date="2024-10-01T13:15:00Z"/>
                <w:lang w:val="en-US" w:eastAsia="ja-JP"/>
              </w:rPr>
            </w:pPr>
            <w:ins w:id="413"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3630D5" w14:textId="77777777" w:rsidR="00B379CF" w:rsidRPr="004D0133" w:rsidRDefault="00B379CF" w:rsidP="00B379CF">
            <w:pPr>
              <w:pStyle w:val="TAC"/>
              <w:keepNext w:val="0"/>
              <w:keepLines w:val="0"/>
              <w:widowControl w:val="0"/>
              <w:rPr>
                <w:ins w:id="414" w:author="Ericsson" w:date="2024-10-01T13:15:00Z"/>
                <w:lang w:val="en-US" w:eastAsia="ja-JP"/>
              </w:rPr>
            </w:pPr>
            <w:ins w:id="415" w:author="Ericsson" w:date="2024-10-01T13:15:00Z">
              <w:r w:rsidRPr="004D0133">
                <w:rPr>
                  <w:lang w:val="en-US" w:eastAsia="ja-JP"/>
                </w:rPr>
                <w:t>reject</w:t>
              </w:r>
            </w:ins>
          </w:p>
        </w:tc>
      </w:tr>
      <w:tr w:rsidR="00B379CF" w:rsidRPr="004D0133" w14:paraId="2A1E5D06" w14:textId="77777777" w:rsidTr="42892BEB">
        <w:trPr>
          <w:ins w:id="416"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B72D870" w14:textId="77777777" w:rsidR="00B379CF" w:rsidRPr="004D0133" w:rsidRDefault="00B379CF" w:rsidP="00B379CF">
            <w:pPr>
              <w:pStyle w:val="TAL"/>
              <w:keepNext w:val="0"/>
              <w:keepLines w:val="0"/>
              <w:widowControl w:val="0"/>
              <w:rPr>
                <w:ins w:id="417" w:author="Ericsson" w:date="2024-10-01T13:15:00Z"/>
                <w:lang w:val="en-US" w:eastAsia="ja-JP"/>
              </w:rPr>
            </w:pPr>
            <w:ins w:id="418" w:author="Ericsson" w:date="2024-10-01T13:15: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FE6211E" w14:textId="77777777" w:rsidR="00B379CF" w:rsidRPr="004D0133" w:rsidRDefault="00B379CF" w:rsidP="00B379CF">
            <w:pPr>
              <w:pStyle w:val="TAL"/>
              <w:keepNext w:val="0"/>
              <w:keepLines w:val="0"/>
              <w:widowControl w:val="0"/>
              <w:rPr>
                <w:ins w:id="419" w:author="Ericsson" w:date="2024-10-01T13:15:00Z"/>
                <w:lang w:val="en-US" w:eastAsia="ja-JP"/>
              </w:rPr>
            </w:pPr>
            <w:ins w:id="420" w:author="Ericsson" w:date="2024-10-01T13:15: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917356" w14:textId="77777777" w:rsidR="00B379CF" w:rsidRPr="004D0133" w:rsidRDefault="00B379CF" w:rsidP="00B379CF">
            <w:pPr>
              <w:pStyle w:val="TAL"/>
              <w:keepNext w:val="0"/>
              <w:keepLines w:val="0"/>
              <w:widowControl w:val="0"/>
              <w:rPr>
                <w:ins w:id="421"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902723F" w14:textId="77777777" w:rsidR="00B379CF" w:rsidRPr="004D0133" w:rsidRDefault="00B379CF" w:rsidP="00B379CF">
            <w:pPr>
              <w:pStyle w:val="TAL"/>
              <w:keepNext w:val="0"/>
              <w:keepLines w:val="0"/>
              <w:widowControl w:val="0"/>
              <w:rPr>
                <w:ins w:id="422" w:author="Ericsson" w:date="2024-10-01T13:15:00Z"/>
                <w:lang w:val="en-US" w:eastAsia="ja-JP"/>
              </w:rPr>
            </w:pPr>
            <w:ins w:id="423" w:author="Ericsson" w:date="2024-10-01T13:15: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DE5CA14" w14:textId="77777777" w:rsidR="00B379CF" w:rsidRPr="004D0133" w:rsidRDefault="00B379CF" w:rsidP="00B379CF">
            <w:pPr>
              <w:pStyle w:val="TAL"/>
              <w:keepNext w:val="0"/>
              <w:keepLines w:val="0"/>
              <w:widowControl w:val="0"/>
              <w:rPr>
                <w:ins w:id="424"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865063" w14:textId="77777777" w:rsidR="00B379CF" w:rsidRPr="004D0133" w:rsidRDefault="00B379CF" w:rsidP="00B379CF">
            <w:pPr>
              <w:pStyle w:val="TAC"/>
              <w:keepNext w:val="0"/>
              <w:keepLines w:val="0"/>
              <w:widowControl w:val="0"/>
              <w:rPr>
                <w:ins w:id="425" w:author="Ericsson" w:date="2024-10-01T13:15:00Z"/>
                <w:lang w:val="en-US" w:eastAsia="ja-JP"/>
              </w:rPr>
            </w:pPr>
            <w:ins w:id="426"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C6A7C0" w14:textId="77777777" w:rsidR="00B379CF" w:rsidRPr="004D0133" w:rsidRDefault="00B379CF" w:rsidP="00B379CF">
            <w:pPr>
              <w:pStyle w:val="TAC"/>
              <w:keepNext w:val="0"/>
              <w:keepLines w:val="0"/>
              <w:widowControl w:val="0"/>
              <w:rPr>
                <w:ins w:id="427" w:author="Ericsson" w:date="2024-10-01T13:15:00Z"/>
                <w:lang w:val="en-US" w:eastAsia="ja-JP"/>
              </w:rPr>
            </w:pPr>
            <w:ins w:id="428" w:author="Ericsson" w:date="2024-10-01T13:15:00Z">
              <w:r w:rsidRPr="004D0133" w:rsidDel="006E4110">
                <w:rPr>
                  <w:lang w:val="en-US" w:eastAsia="ja-JP"/>
                </w:rPr>
                <w:t>reject</w:t>
              </w:r>
            </w:ins>
          </w:p>
        </w:tc>
      </w:tr>
    </w:tbl>
    <w:p w14:paraId="69E374B6" w14:textId="77777777" w:rsidR="00567267" w:rsidRPr="004D0133" w:rsidRDefault="00567267" w:rsidP="00567267">
      <w:pPr>
        <w:widowControl w:val="0"/>
        <w:rPr>
          <w:ins w:id="429" w:author="Ericsson" w:date="2024-10-01T13:15:00Z"/>
          <w:lang w:val="en-US"/>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567267" w:rsidRPr="004D0133" w14:paraId="5800E9BF" w14:textId="77777777" w:rsidTr="005977FD">
        <w:trPr>
          <w:ins w:id="430" w:author="Ericsson" w:date="2024-10-01T13:15:00Z"/>
        </w:trPr>
        <w:tc>
          <w:tcPr>
            <w:tcW w:w="3436" w:type="dxa"/>
          </w:tcPr>
          <w:p w14:paraId="56015989" w14:textId="77777777" w:rsidR="00567267" w:rsidRPr="004D0133" w:rsidRDefault="00567267" w:rsidP="005977FD">
            <w:pPr>
              <w:pStyle w:val="TAH0"/>
              <w:keepNext w:val="0"/>
              <w:keepLines w:val="0"/>
              <w:widowControl w:val="0"/>
              <w:rPr>
                <w:ins w:id="431" w:author="Ericsson" w:date="2024-10-01T13:15:00Z"/>
                <w:lang w:val="en-US" w:eastAsia="ja-JP"/>
              </w:rPr>
            </w:pPr>
            <w:ins w:id="432" w:author="Ericsson" w:date="2024-10-01T13:15:00Z">
              <w:r w:rsidRPr="004D0133">
                <w:rPr>
                  <w:lang w:val="en-US" w:eastAsia="ja-JP"/>
                </w:rPr>
                <w:t>Range bound</w:t>
              </w:r>
            </w:ins>
          </w:p>
        </w:tc>
        <w:tc>
          <w:tcPr>
            <w:tcW w:w="5670" w:type="dxa"/>
          </w:tcPr>
          <w:p w14:paraId="0CD4BA6F" w14:textId="77777777" w:rsidR="00567267" w:rsidRPr="004D0133" w:rsidRDefault="00567267" w:rsidP="005977FD">
            <w:pPr>
              <w:pStyle w:val="TAH0"/>
              <w:keepNext w:val="0"/>
              <w:keepLines w:val="0"/>
              <w:widowControl w:val="0"/>
              <w:rPr>
                <w:ins w:id="433" w:author="Ericsson" w:date="2024-10-01T13:15:00Z"/>
                <w:lang w:val="en-US" w:eastAsia="ja-JP"/>
              </w:rPr>
            </w:pPr>
            <w:ins w:id="434" w:author="Ericsson" w:date="2024-10-01T13:15:00Z">
              <w:r w:rsidRPr="004D0133">
                <w:rPr>
                  <w:lang w:val="en-US" w:eastAsia="ja-JP"/>
                </w:rPr>
                <w:t>Explanation</w:t>
              </w:r>
            </w:ins>
          </w:p>
        </w:tc>
      </w:tr>
      <w:tr w:rsidR="00567267" w:rsidRPr="004D0133" w14:paraId="1ACAE7A8" w14:textId="77777777" w:rsidTr="005977FD">
        <w:trPr>
          <w:ins w:id="435" w:author="Ericsson" w:date="2024-10-01T13:15:00Z"/>
        </w:trPr>
        <w:tc>
          <w:tcPr>
            <w:tcW w:w="3436" w:type="dxa"/>
          </w:tcPr>
          <w:p w14:paraId="361431C8" w14:textId="77777777" w:rsidR="00567267" w:rsidRPr="004D0133" w:rsidRDefault="00567267" w:rsidP="005977FD">
            <w:pPr>
              <w:pStyle w:val="TAL"/>
              <w:keepNext w:val="0"/>
              <w:keepLines w:val="0"/>
              <w:widowControl w:val="0"/>
              <w:rPr>
                <w:ins w:id="436" w:author="Ericsson" w:date="2024-10-01T13:15:00Z"/>
                <w:lang w:val="en-US" w:eastAsia="ja-JP"/>
              </w:rPr>
            </w:pPr>
            <w:proofErr w:type="spellStart"/>
            <w:ins w:id="437" w:author="Ericsson" w:date="2024-10-01T13:15:00Z">
              <w:r w:rsidRPr="004D0133">
                <w:rPr>
                  <w:bCs/>
                  <w:lang w:val="en-US" w:eastAsia="ja-JP"/>
                </w:rPr>
                <w:t>maxnoofCellsinNG-RANnode</w:t>
              </w:r>
              <w:proofErr w:type="spellEnd"/>
            </w:ins>
          </w:p>
        </w:tc>
        <w:tc>
          <w:tcPr>
            <w:tcW w:w="5670" w:type="dxa"/>
          </w:tcPr>
          <w:p w14:paraId="3FC6A6FD" w14:textId="77777777" w:rsidR="00567267" w:rsidRPr="004D0133" w:rsidRDefault="00567267" w:rsidP="005977FD">
            <w:pPr>
              <w:pStyle w:val="TAL"/>
              <w:keepNext w:val="0"/>
              <w:keepLines w:val="0"/>
              <w:widowControl w:val="0"/>
              <w:rPr>
                <w:ins w:id="438" w:author="Ericsson" w:date="2024-10-01T13:15:00Z"/>
                <w:lang w:val="en-US" w:eastAsia="ja-JP"/>
              </w:rPr>
            </w:pPr>
            <w:ins w:id="439" w:author="Ericsson" w:date="2024-10-01T13:15:00Z">
              <w:r w:rsidRPr="004D0133">
                <w:rPr>
                  <w:lang w:val="en-US" w:eastAsia="ja-JP"/>
                </w:rPr>
                <w:t>Maximum no. cells that can be served by an NG-RAN node.</w:t>
              </w:r>
            </w:ins>
          </w:p>
          <w:p w14:paraId="43010FE0" w14:textId="77777777" w:rsidR="00567267" w:rsidRPr="004D0133" w:rsidRDefault="00567267" w:rsidP="005977FD">
            <w:pPr>
              <w:pStyle w:val="TAL"/>
              <w:keepNext w:val="0"/>
              <w:keepLines w:val="0"/>
              <w:widowControl w:val="0"/>
              <w:rPr>
                <w:ins w:id="440" w:author="Ericsson" w:date="2024-10-01T13:15:00Z"/>
                <w:lang w:val="en-US" w:eastAsia="ja-JP"/>
              </w:rPr>
            </w:pPr>
            <w:ins w:id="441" w:author="Ericsson" w:date="2024-10-01T13:15:00Z">
              <w:r w:rsidRPr="004D0133">
                <w:rPr>
                  <w:lang w:val="en-US" w:eastAsia="ja-JP"/>
                </w:rPr>
                <w:t xml:space="preserve">Value is </w:t>
              </w:r>
              <w:r w:rsidRPr="004D0133">
                <w:rPr>
                  <w:rFonts w:cs="Arial"/>
                  <w:lang w:val="en-US" w:eastAsia="ja-JP"/>
                </w:rPr>
                <w:t>16384</w:t>
              </w:r>
              <w:r w:rsidRPr="004D0133">
                <w:rPr>
                  <w:lang w:val="en-US" w:eastAsia="ja-JP"/>
                </w:rPr>
                <w:t>.</w:t>
              </w:r>
            </w:ins>
          </w:p>
        </w:tc>
      </w:tr>
    </w:tbl>
    <w:p w14:paraId="7525E55B" w14:textId="77777777" w:rsidR="00567267" w:rsidRPr="004D0133" w:rsidRDefault="00567267" w:rsidP="00567267">
      <w:pPr>
        <w:widowControl w:val="0"/>
        <w:rPr>
          <w:ins w:id="442" w:author="Ericsson" w:date="2024-10-01T13:15:00Z"/>
          <w:lang w:val="en-US"/>
        </w:rPr>
      </w:pPr>
    </w:p>
    <w:p w14:paraId="7E4D92BE" w14:textId="77777777" w:rsidR="00B94705" w:rsidRPr="004D0133" w:rsidRDefault="00B94705" w:rsidP="00567267">
      <w:pPr>
        <w:widowControl w:val="0"/>
        <w:rPr>
          <w:ins w:id="443" w:author="Ericsson" w:date="2024-10-01T13:15:00Z"/>
          <w:lang w:val="en-US"/>
        </w:rPr>
      </w:pPr>
    </w:p>
    <w:p w14:paraId="49DCBF48" w14:textId="16C090C0" w:rsidR="00567267" w:rsidRPr="004D0133" w:rsidRDefault="00E462A3" w:rsidP="00567267">
      <w:pPr>
        <w:pStyle w:val="Heading4"/>
        <w:keepNext w:val="0"/>
        <w:keepLines w:val="0"/>
        <w:widowControl w:val="0"/>
        <w:rPr>
          <w:ins w:id="444" w:author="Ericsson" w:date="2024-10-01T13:15:00Z"/>
          <w:lang w:val="en-US"/>
        </w:rPr>
      </w:pPr>
      <w:bookmarkStart w:id="445" w:name="_CR9_1_3_8"/>
      <w:bookmarkStart w:id="446" w:name="_Toc20955225"/>
      <w:bookmarkStart w:id="447" w:name="_Toc29991422"/>
      <w:bookmarkStart w:id="448" w:name="_Toc36555822"/>
      <w:bookmarkStart w:id="449" w:name="_Toc44497532"/>
      <w:bookmarkStart w:id="450" w:name="_Toc45107920"/>
      <w:bookmarkStart w:id="451" w:name="_Toc45901540"/>
      <w:bookmarkStart w:id="452" w:name="_Toc51850619"/>
      <w:bookmarkStart w:id="453" w:name="_Toc56693622"/>
      <w:bookmarkStart w:id="454" w:name="_Toc64447165"/>
      <w:bookmarkStart w:id="455" w:name="_Toc66286659"/>
      <w:bookmarkStart w:id="456" w:name="_Toc74151354"/>
      <w:bookmarkStart w:id="457" w:name="_Toc88653826"/>
      <w:bookmarkStart w:id="458" w:name="_Toc97904182"/>
      <w:bookmarkStart w:id="459" w:name="_Toc98868255"/>
      <w:bookmarkStart w:id="460" w:name="_Toc105174540"/>
      <w:bookmarkStart w:id="461" w:name="_Toc106109377"/>
      <w:bookmarkStart w:id="462" w:name="_Toc113825198"/>
      <w:bookmarkStart w:id="463" w:name="_Toc155959869"/>
      <w:bookmarkEnd w:id="445"/>
      <w:ins w:id="464" w:author="Ericsson" w:date="2024-10-02T17:31:00Z">
        <w:r w:rsidRPr="004D0133">
          <w:rPr>
            <w:lang w:val="en-US"/>
          </w:rPr>
          <w:t>9</w:t>
        </w:r>
      </w:ins>
      <w:ins w:id="465" w:author="Ericsson" w:date="2024-10-01T13:15:00Z">
        <w:r w:rsidR="00567267" w:rsidRPr="004D0133">
          <w:rPr>
            <w:lang w:val="en-US"/>
          </w:rPr>
          <w:t>.x.</w:t>
        </w:r>
        <w:proofErr w:type="gramStart"/>
        <w:r w:rsidR="00567267" w:rsidRPr="004D0133">
          <w:rPr>
            <w:lang w:val="en-US"/>
          </w:rPr>
          <w:t>x.</w:t>
        </w:r>
      </w:ins>
      <w:ins w:id="466" w:author="Ericsson" w:date="2024-10-02T17:31:00Z">
        <w:r w:rsidRPr="004D0133">
          <w:rPr>
            <w:lang w:val="en-US"/>
          </w:rPr>
          <w:t>y</w:t>
        </w:r>
      </w:ins>
      <w:proofErr w:type="gramEnd"/>
      <w:ins w:id="467" w:author="Ericsson" w:date="2024-10-01T13:15:00Z">
        <w:r w:rsidR="00567267" w:rsidRPr="004D0133">
          <w:rPr>
            <w:lang w:val="en-US"/>
          </w:rPr>
          <w:tab/>
        </w:r>
        <w:r w:rsidR="00567267" w:rsidRPr="004D0133">
          <w:rPr>
            <w:lang w:val="en-US" w:eastAsia="ja-JP"/>
          </w:rPr>
          <w:t>UL WUS CONFIGURATION PROVISION RESPONSE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p>
    <w:p w14:paraId="34A3044D" w14:textId="77777777" w:rsidR="00567267" w:rsidRPr="004D0133" w:rsidRDefault="00567267" w:rsidP="00567267">
      <w:pPr>
        <w:widowControl w:val="0"/>
        <w:rPr>
          <w:ins w:id="468" w:author="Ericsson" w:date="2024-10-01T13:15:00Z"/>
          <w:lang w:val="en-US"/>
        </w:rPr>
      </w:pPr>
      <w:ins w:id="469" w:author="Ericsson" w:date="2024-10-01T13:15:00Z">
        <w:r w:rsidRPr="004D0133">
          <w:rPr>
            <w:lang w:val="en-US"/>
          </w:rPr>
          <w:t>This message is sent by an NG-RAN node</w:t>
        </w:r>
        <w:r w:rsidRPr="004D0133">
          <w:rPr>
            <w:vertAlign w:val="subscript"/>
            <w:lang w:val="en-US"/>
          </w:rPr>
          <w:t>2</w:t>
        </w:r>
        <w:r w:rsidRPr="004D0133">
          <w:rPr>
            <w:lang w:val="en-US"/>
          </w:rPr>
          <w:t xml:space="preserve"> to a peer NG-RAN node</w:t>
        </w:r>
        <w:r w:rsidRPr="004D0133">
          <w:rPr>
            <w:vertAlign w:val="subscript"/>
            <w:lang w:val="en-US"/>
          </w:rPr>
          <w:t>1</w:t>
        </w:r>
        <w:r w:rsidRPr="004D0133">
          <w:rPr>
            <w:lang w:val="en-US"/>
          </w:rPr>
          <w:t xml:space="preserve"> to indicate that the </w:t>
        </w:r>
        <w:r w:rsidRPr="004D0133">
          <w:rPr>
            <w:rFonts w:cs="Arial"/>
            <w:lang w:val="en-US"/>
          </w:rPr>
          <w:t>UL WUS configuration will be provided in the requested cells.</w:t>
        </w:r>
      </w:ins>
    </w:p>
    <w:p w14:paraId="6CE8BAF6" w14:textId="77777777" w:rsidR="00567267" w:rsidRPr="004D0133" w:rsidRDefault="00567267" w:rsidP="00567267">
      <w:pPr>
        <w:widowControl w:val="0"/>
        <w:rPr>
          <w:ins w:id="470" w:author="Ericsson" w:date="2024-10-01T13:15:00Z"/>
          <w:lang w:val="en-US"/>
        </w:rPr>
      </w:pPr>
      <w:ins w:id="471" w:author="Ericsson" w:date="2024-10-01T13:15:00Z">
        <w:r w:rsidRPr="004D0133">
          <w:rPr>
            <w:lang w:val="en-US"/>
          </w:rPr>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4D0133" w14:paraId="71412639" w14:textId="77777777" w:rsidTr="005977FD">
        <w:trPr>
          <w:tblHeader/>
          <w:ins w:id="472"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37596A07" w14:textId="77777777" w:rsidR="00567267" w:rsidRPr="004D0133" w:rsidRDefault="00567267" w:rsidP="005977FD">
            <w:pPr>
              <w:pStyle w:val="TAH0"/>
              <w:keepNext w:val="0"/>
              <w:keepLines w:val="0"/>
              <w:widowControl w:val="0"/>
              <w:rPr>
                <w:ins w:id="473" w:author="Ericsson" w:date="2024-10-01T13:15:00Z"/>
                <w:lang w:val="en-US" w:eastAsia="ja-JP"/>
              </w:rPr>
            </w:pPr>
            <w:ins w:id="474" w:author="Ericsson" w:date="2024-10-01T13:15: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454F5A" w14:textId="77777777" w:rsidR="00567267" w:rsidRPr="004D0133" w:rsidRDefault="00567267" w:rsidP="005977FD">
            <w:pPr>
              <w:pStyle w:val="TAH0"/>
              <w:keepNext w:val="0"/>
              <w:keepLines w:val="0"/>
              <w:widowControl w:val="0"/>
              <w:rPr>
                <w:ins w:id="475" w:author="Ericsson" w:date="2024-10-01T13:15:00Z"/>
                <w:lang w:val="en-US" w:eastAsia="ja-JP"/>
              </w:rPr>
            </w:pPr>
            <w:ins w:id="476" w:author="Ericsson" w:date="2024-10-01T13:15: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A023479" w14:textId="77777777" w:rsidR="00567267" w:rsidRPr="004D0133" w:rsidRDefault="00567267" w:rsidP="005977FD">
            <w:pPr>
              <w:pStyle w:val="TAH0"/>
              <w:keepNext w:val="0"/>
              <w:keepLines w:val="0"/>
              <w:widowControl w:val="0"/>
              <w:rPr>
                <w:ins w:id="477" w:author="Ericsson" w:date="2024-10-01T13:15:00Z"/>
                <w:lang w:val="en-US" w:eastAsia="ja-JP"/>
              </w:rPr>
            </w:pPr>
            <w:ins w:id="478" w:author="Ericsson" w:date="2024-10-01T13:15: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1A3B457" w14:textId="77777777" w:rsidR="00567267" w:rsidRPr="004D0133" w:rsidRDefault="00567267" w:rsidP="005977FD">
            <w:pPr>
              <w:pStyle w:val="TAH0"/>
              <w:keepNext w:val="0"/>
              <w:keepLines w:val="0"/>
              <w:widowControl w:val="0"/>
              <w:rPr>
                <w:ins w:id="479" w:author="Ericsson" w:date="2024-10-01T13:15:00Z"/>
                <w:lang w:val="en-US" w:eastAsia="ja-JP"/>
              </w:rPr>
            </w:pPr>
            <w:ins w:id="480" w:author="Ericsson" w:date="2024-10-01T13:15: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4A31CA" w14:textId="77777777" w:rsidR="00567267" w:rsidRPr="004D0133" w:rsidRDefault="00567267" w:rsidP="005977FD">
            <w:pPr>
              <w:pStyle w:val="TAH0"/>
              <w:keepNext w:val="0"/>
              <w:keepLines w:val="0"/>
              <w:widowControl w:val="0"/>
              <w:rPr>
                <w:ins w:id="481" w:author="Ericsson" w:date="2024-10-01T13:15:00Z"/>
                <w:lang w:val="en-US" w:eastAsia="ja-JP"/>
              </w:rPr>
            </w:pPr>
            <w:ins w:id="482" w:author="Ericsson" w:date="2024-10-01T13:15: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64F776" w14:textId="77777777" w:rsidR="00567267" w:rsidRPr="004D0133" w:rsidRDefault="00567267" w:rsidP="005977FD">
            <w:pPr>
              <w:pStyle w:val="TAH0"/>
              <w:keepNext w:val="0"/>
              <w:keepLines w:val="0"/>
              <w:widowControl w:val="0"/>
              <w:rPr>
                <w:ins w:id="483" w:author="Ericsson" w:date="2024-10-01T13:15:00Z"/>
                <w:lang w:val="en-US" w:eastAsia="ja-JP"/>
              </w:rPr>
            </w:pPr>
            <w:ins w:id="484" w:author="Ericsson" w:date="2024-10-01T13:15: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17644FB" w14:textId="77777777" w:rsidR="00567267" w:rsidRPr="004D0133" w:rsidRDefault="00567267" w:rsidP="005977FD">
            <w:pPr>
              <w:pStyle w:val="TAH0"/>
              <w:keepNext w:val="0"/>
              <w:keepLines w:val="0"/>
              <w:widowControl w:val="0"/>
              <w:rPr>
                <w:ins w:id="485" w:author="Ericsson" w:date="2024-10-01T13:15:00Z"/>
                <w:lang w:val="en-US" w:eastAsia="ja-JP"/>
              </w:rPr>
            </w:pPr>
            <w:ins w:id="486" w:author="Ericsson" w:date="2024-10-01T13:15:00Z">
              <w:r w:rsidRPr="004D0133">
                <w:rPr>
                  <w:lang w:val="en-US" w:eastAsia="ja-JP"/>
                </w:rPr>
                <w:t>Assigned Criticality</w:t>
              </w:r>
            </w:ins>
          </w:p>
        </w:tc>
      </w:tr>
      <w:tr w:rsidR="00567267" w:rsidRPr="004D0133" w14:paraId="69069D3E" w14:textId="77777777" w:rsidTr="005977FD">
        <w:trPr>
          <w:ins w:id="48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B645F20" w14:textId="77777777" w:rsidR="00567267" w:rsidRPr="004D0133" w:rsidRDefault="00567267" w:rsidP="005977FD">
            <w:pPr>
              <w:pStyle w:val="TAL"/>
              <w:keepNext w:val="0"/>
              <w:keepLines w:val="0"/>
              <w:widowControl w:val="0"/>
              <w:rPr>
                <w:ins w:id="488" w:author="Ericsson" w:date="2024-10-01T13:15:00Z"/>
                <w:lang w:val="en-US" w:eastAsia="ja-JP"/>
              </w:rPr>
            </w:pPr>
            <w:ins w:id="489" w:author="Ericsson" w:date="2024-10-01T13:15: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4A249BC" w14:textId="77777777" w:rsidR="00567267" w:rsidRPr="004D0133" w:rsidRDefault="00567267" w:rsidP="005977FD">
            <w:pPr>
              <w:pStyle w:val="TAL"/>
              <w:keepNext w:val="0"/>
              <w:keepLines w:val="0"/>
              <w:widowControl w:val="0"/>
              <w:rPr>
                <w:ins w:id="490" w:author="Ericsson" w:date="2024-10-01T13:15:00Z"/>
                <w:lang w:val="en-US" w:eastAsia="ja-JP"/>
              </w:rPr>
            </w:pPr>
            <w:ins w:id="491"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F3758E" w14:textId="77777777" w:rsidR="00567267" w:rsidRPr="004D0133" w:rsidRDefault="00567267" w:rsidP="005977FD">
            <w:pPr>
              <w:pStyle w:val="TAL"/>
              <w:keepNext w:val="0"/>
              <w:keepLines w:val="0"/>
              <w:widowControl w:val="0"/>
              <w:rPr>
                <w:ins w:id="492"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6F1B4A1" w14:textId="77777777" w:rsidR="00567267" w:rsidRPr="004D0133" w:rsidRDefault="00567267" w:rsidP="005977FD">
            <w:pPr>
              <w:pStyle w:val="TAL"/>
              <w:keepNext w:val="0"/>
              <w:keepLines w:val="0"/>
              <w:widowControl w:val="0"/>
              <w:rPr>
                <w:ins w:id="493" w:author="Ericsson" w:date="2024-10-01T13:15:00Z"/>
                <w:lang w:val="en-US" w:eastAsia="ja-JP"/>
              </w:rPr>
            </w:pPr>
            <w:ins w:id="494" w:author="Ericsson" w:date="2024-10-01T13:15: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AB81D8" w14:textId="77777777" w:rsidR="00567267" w:rsidRPr="004D0133" w:rsidRDefault="00567267" w:rsidP="005977FD">
            <w:pPr>
              <w:pStyle w:val="TAL"/>
              <w:keepNext w:val="0"/>
              <w:keepLines w:val="0"/>
              <w:widowControl w:val="0"/>
              <w:rPr>
                <w:ins w:id="495"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A110F7" w14:textId="77777777" w:rsidR="00567267" w:rsidRPr="004D0133" w:rsidRDefault="00567267" w:rsidP="005977FD">
            <w:pPr>
              <w:pStyle w:val="TAC"/>
              <w:keepNext w:val="0"/>
              <w:keepLines w:val="0"/>
              <w:widowControl w:val="0"/>
              <w:rPr>
                <w:ins w:id="496" w:author="Ericsson" w:date="2024-10-01T13:15:00Z"/>
                <w:lang w:val="en-US" w:eastAsia="ja-JP"/>
              </w:rPr>
            </w:pPr>
            <w:ins w:id="497"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1490E0" w14:textId="77777777" w:rsidR="00567267" w:rsidRPr="004D0133" w:rsidRDefault="00567267" w:rsidP="005977FD">
            <w:pPr>
              <w:pStyle w:val="TAC"/>
              <w:keepNext w:val="0"/>
              <w:keepLines w:val="0"/>
              <w:widowControl w:val="0"/>
              <w:rPr>
                <w:ins w:id="498" w:author="Ericsson" w:date="2024-10-01T13:15:00Z"/>
                <w:lang w:val="en-US" w:eastAsia="ja-JP"/>
              </w:rPr>
            </w:pPr>
            <w:ins w:id="499" w:author="Ericsson" w:date="2024-10-01T13:15:00Z">
              <w:r w:rsidRPr="004D0133">
                <w:rPr>
                  <w:lang w:val="en-US" w:eastAsia="ja-JP"/>
                </w:rPr>
                <w:t>reject</w:t>
              </w:r>
            </w:ins>
          </w:p>
        </w:tc>
      </w:tr>
      <w:tr w:rsidR="00567267" w:rsidRPr="004D0133" w14:paraId="22EC8DCB" w14:textId="77777777" w:rsidTr="005977FD">
        <w:trPr>
          <w:ins w:id="500"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1BDE85F" w14:textId="77777777" w:rsidR="00567267" w:rsidRPr="004D0133" w:rsidRDefault="00567267" w:rsidP="005977FD">
            <w:pPr>
              <w:pStyle w:val="TAL"/>
              <w:keepNext w:val="0"/>
              <w:keepLines w:val="0"/>
              <w:widowControl w:val="0"/>
              <w:rPr>
                <w:ins w:id="501" w:author="Ericsson" w:date="2024-10-01T13:15:00Z"/>
                <w:lang w:val="en-US" w:eastAsia="ja-JP"/>
              </w:rPr>
            </w:pPr>
            <w:ins w:id="502" w:author="Ericsson" w:date="2024-10-01T13:15:00Z">
              <w:r w:rsidRPr="004D0133">
                <w:rPr>
                  <w:lang w:val="en-US"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0D8836F1" w14:textId="77777777" w:rsidR="00567267" w:rsidRPr="004D0133" w:rsidRDefault="00567267" w:rsidP="005977FD">
            <w:pPr>
              <w:pStyle w:val="TAL"/>
              <w:keepNext w:val="0"/>
              <w:keepLines w:val="0"/>
              <w:widowControl w:val="0"/>
              <w:rPr>
                <w:ins w:id="503" w:author="Ericsson" w:date="2024-10-01T13:15:00Z"/>
                <w:lang w:val="en-US" w:eastAsia="ja-JP"/>
              </w:rPr>
            </w:pPr>
            <w:ins w:id="504"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B07865" w14:textId="77777777" w:rsidR="00567267" w:rsidRPr="004D0133" w:rsidRDefault="00567267" w:rsidP="005977FD">
            <w:pPr>
              <w:pStyle w:val="TAL"/>
              <w:keepNext w:val="0"/>
              <w:keepLines w:val="0"/>
              <w:widowControl w:val="0"/>
              <w:rPr>
                <w:ins w:id="505"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607810D" w14:textId="77777777" w:rsidR="00567267" w:rsidRPr="004D0133" w:rsidRDefault="00567267" w:rsidP="005977FD">
            <w:pPr>
              <w:pStyle w:val="TAL"/>
              <w:keepNext w:val="0"/>
              <w:keepLines w:val="0"/>
              <w:widowControl w:val="0"/>
              <w:rPr>
                <w:ins w:id="506" w:author="Ericsson" w:date="2024-10-01T13:15:00Z"/>
                <w:lang w:val="en-US" w:eastAsia="ja-JP"/>
              </w:rPr>
            </w:pPr>
            <w:ins w:id="507" w:author="Ericsson" w:date="2024-10-01T13:15:00Z">
              <w:r w:rsidRPr="004D0133">
                <w:rPr>
                  <w:lang w:val="en-US" w:eastAsia="ja-JP"/>
                </w:rPr>
                <w:t>INTEGER (</w:t>
              </w:r>
              <w:proofErr w:type="gramStart"/>
              <w:r w:rsidRPr="004D0133">
                <w:rPr>
                  <w:lang w:val="en-US" w:eastAsia="ja-JP"/>
                </w:rPr>
                <w:t>0..</w:t>
              </w:r>
              <w:proofErr w:type="gramEnd"/>
              <w:r w:rsidRPr="004D0133">
                <w:rPr>
                  <w:lang w:val="en-US"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58EE98B4" w14:textId="77777777" w:rsidR="00567267" w:rsidRPr="004D0133" w:rsidRDefault="00567267" w:rsidP="005977FD">
            <w:pPr>
              <w:pStyle w:val="TAL"/>
              <w:keepNext w:val="0"/>
              <w:keepLines w:val="0"/>
              <w:widowControl w:val="0"/>
              <w:rPr>
                <w:ins w:id="508" w:author="Ericsson" w:date="2024-10-01T13:15:00Z"/>
                <w:lang w:val="en-US" w:eastAsia="zh-CN"/>
              </w:rPr>
            </w:pPr>
            <w:ins w:id="509" w:author="Ericsson" w:date="2024-10-01T13:15:00Z">
              <w:r w:rsidRPr="004D0133">
                <w:rPr>
                  <w:lang w:val="en-US" w:eastAsia="zh-CN"/>
                </w:rPr>
                <w:t>Allocated by the NG-RAN node</w:t>
              </w:r>
              <w:r w:rsidRPr="004D0133">
                <w:rPr>
                  <w:vertAlign w:val="subscript"/>
                  <w:lang w:val="en-US" w:eastAsia="zh-CN"/>
                </w:rPr>
                <w:t>1</w:t>
              </w:r>
            </w:ins>
          </w:p>
        </w:tc>
        <w:tc>
          <w:tcPr>
            <w:tcW w:w="1080" w:type="dxa"/>
            <w:tcBorders>
              <w:top w:val="single" w:sz="4" w:space="0" w:color="auto"/>
              <w:left w:val="single" w:sz="4" w:space="0" w:color="auto"/>
              <w:bottom w:val="single" w:sz="4" w:space="0" w:color="auto"/>
              <w:right w:val="single" w:sz="4" w:space="0" w:color="auto"/>
            </w:tcBorders>
          </w:tcPr>
          <w:p w14:paraId="54650815" w14:textId="77777777" w:rsidR="00567267" w:rsidRPr="004D0133" w:rsidRDefault="00567267" w:rsidP="005977FD">
            <w:pPr>
              <w:pStyle w:val="TAC"/>
              <w:keepNext w:val="0"/>
              <w:keepLines w:val="0"/>
              <w:widowControl w:val="0"/>
              <w:rPr>
                <w:ins w:id="510" w:author="Ericsson" w:date="2024-10-01T13:15:00Z"/>
                <w:lang w:val="en-US" w:eastAsia="ja-JP"/>
              </w:rPr>
            </w:pPr>
            <w:ins w:id="511"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F3ED8A" w14:textId="77777777" w:rsidR="00567267" w:rsidRPr="004D0133" w:rsidRDefault="00567267" w:rsidP="005977FD">
            <w:pPr>
              <w:pStyle w:val="TAC"/>
              <w:keepNext w:val="0"/>
              <w:keepLines w:val="0"/>
              <w:widowControl w:val="0"/>
              <w:rPr>
                <w:ins w:id="512" w:author="Ericsson" w:date="2024-10-01T13:15:00Z"/>
                <w:lang w:val="en-US" w:eastAsia="ja-JP"/>
              </w:rPr>
            </w:pPr>
            <w:ins w:id="513" w:author="Ericsson" w:date="2024-10-01T13:15:00Z">
              <w:r w:rsidRPr="004D0133">
                <w:rPr>
                  <w:lang w:val="en-US" w:eastAsia="ja-JP"/>
                </w:rPr>
                <w:t>reject</w:t>
              </w:r>
            </w:ins>
          </w:p>
        </w:tc>
      </w:tr>
      <w:tr w:rsidR="00567267" w:rsidRPr="004D0133" w14:paraId="50A59CFB" w14:textId="77777777" w:rsidTr="005977FD">
        <w:trPr>
          <w:ins w:id="514"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808633C" w14:textId="77777777" w:rsidR="00567267" w:rsidRPr="004D0133" w:rsidRDefault="00567267" w:rsidP="005977FD">
            <w:pPr>
              <w:pStyle w:val="TAL"/>
              <w:keepNext w:val="0"/>
              <w:keepLines w:val="0"/>
              <w:widowControl w:val="0"/>
              <w:rPr>
                <w:ins w:id="515" w:author="Ericsson" w:date="2024-10-01T13:15:00Z"/>
                <w:lang w:val="en-US" w:eastAsia="ja-JP"/>
              </w:rPr>
            </w:pPr>
            <w:ins w:id="516" w:author="Ericsson" w:date="2024-10-01T13:15:00Z">
              <w:r w:rsidRPr="004D0133">
                <w:rPr>
                  <w:lang w:val="en-US"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D3E15F" w14:textId="77777777" w:rsidR="00567267" w:rsidRPr="004D0133" w:rsidRDefault="00567267" w:rsidP="005977FD">
            <w:pPr>
              <w:pStyle w:val="TAL"/>
              <w:keepNext w:val="0"/>
              <w:keepLines w:val="0"/>
              <w:widowControl w:val="0"/>
              <w:rPr>
                <w:ins w:id="517" w:author="Ericsson" w:date="2024-10-01T13:15:00Z"/>
                <w:lang w:val="en-US" w:eastAsia="ja-JP"/>
              </w:rPr>
            </w:pPr>
            <w:ins w:id="518" w:author="Ericsson" w:date="2024-10-01T13:15:00Z">
              <w:r w:rsidRPr="004D0133">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6F79B48D" w14:textId="77777777" w:rsidR="00567267" w:rsidRPr="004D0133" w:rsidRDefault="00567267" w:rsidP="005977FD">
            <w:pPr>
              <w:pStyle w:val="TAL"/>
              <w:keepNext w:val="0"/>
              <w:keepLines w:val="0"/>
              <w:widowControl w:val="0"/>
              <w:rPr>
                <w:ins w:id="519"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B108A86" w14:textId="77777777" w:rsidR="00567267" w:rsidRPr="004D0133" w:rsidRDefault="00567267" w:rsidP="005977FD">
            <w:pPr>
              <w:pStyle w:val="TAL"/>
              <w:keepNext w:val="0"/>
              <w:keepLines w:val="0"/>
              <w:widowControl w:val="0"/>
              <w:rPr>
                <w:ins w:id="520" w:author="Ericsson" w:date="2024-10-01T13:15:00Z"/>
                <w:lang w:val="en-US" w:eastAsia="ja-JP"/>
              </w:rPr>
            </w:pPr>
            <w:ins w:id="521" w:author="Ericsson" w:date="2024-10-01T13:15:00Z">
              <w:r w:rsidRPr="004D0133">
                <w:rPr>
                  <w:lang w:val="en-US"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49EEF8D" w14:textId="77777777" w:rsidR="00567267" w:rsidRPr="004D0133" w:rsidRDefault="00567267" w:rsidP="005977FD">
            <w:pPr>
              <w:pStyle w:val="TAL"/>
              <w:keepNext w:val="0"/>
              <w:keepLines w:val="0"/>
              <w:widowControl w:val="0"/>
              <w:rPr>
                <w:ins w:id="522"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58C8E4" w14:textId="77777777" w:rsidR="00567267" w:rsidRPr="004D0133" w:rsidRDefault="00567267" w:rsidP="005977FD">
            <w:pPr>
              <w:pStyle w:val="TAC"/>
              <w:keepNext w:val="0"/>
              <w:keepLines w:val="0"/>
              <w:widowControl w:val="0"/>
              <w:rPr>
                <w:ins w:id="523" w:author="Ericsson" w:date="2024-10-01T13:15:00Z"/>
                <w:lang w:val="en-US" w:eastAsia="ja-JP"/>
              </w:rPr>
            </w:pPr>
            <w:ins w:id="524"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1FB668" w14:textId="77777777" w:rsidR="00567267" w:rsidRPr="004D0133" w:rsidRDefault="00567267" w:rsidP="005977FD">
            <w:pPr>
              <w:pStyle w:val="TAC"/>
              <w:keepNext w:val="0"/>
              <w:keepLines w:val="0"/>
              <w:widowControl w:val="0"/>
              <w:rPr>
                <w:ins w:id="525" w:author="Ericsson" w:date="2024-10-01T13:15:00Z"/>
                <w:lang w:val="en-US" w:eastAsia="ja-JP"/>
              </w:rPr>
            </w:pPr>
            <w:ins w:id="526" w:author="Ericsson" w:date="2024-10-01T13:15:00Z">
              <w:r w:rsidRPr="004D0133">
                <w:rPr>
                  <w:lang w:val="en-US" w:eastAsia="ja-JP"/>
                </w:rPr>
                <w:t>ignore</w:t>
              </w:r>
            </w:ins>
          </w:p>
        </w:tc>
      </w:tr>
      <w:tr w:rsidR="00567267" w:rsidRPr="004D0133" w14:paraId="6CBF5F28" w14:textId="77777777" w:rsidTr="005977FD">
        <w:trPr>
          <w:ins w:id="52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C8423EB" w14:textId="77777777" w:rsidR="00567267" w:rsidRPr="004D0133" w:rsidRDefault="00567267" w:rsidP="005977FD">
            <w:pPr>
              <w:pStyle w:val="TAL"/>
              <w:keepNext w:val="0"/>
              <w:keepLines w:val="0"/>
              <w:widowControl w:val="0"/>
              <w:rPr>
                <w:ins w:id="528" w:author="Ericsson" w:date="2024-10-01T13:15:00Z"/>
                <w:lang w:val="en-US" w:eastAsia="ja-JP"/>
              </w:rPr>
            </w:pPr>
            <w:ins w:id="529" w:author="Ericsson" w:date="2024-10-01T13:15:00Z">
              <w:r w:rsidRPr="004D0133">
                <w:rPr>
                  <w:bCs/>
                  <w:lang w:val="en-US" w:eastAsia="ja-JP"/>
                </w:rPr>
                <w:lastRenderedPageBreak/>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462ED4C" w14:textId="77777777" w:rsidR="00567267" w:rsidRPr="004D0133" w:rsidRDefault="00567267" w:rsidP="005977FD">
            <w:pPr>
              <w:pStyle w:val="TAL"/>
              <w:keepNext w:val="0"/>
              <w:keepLines w:val="0"/>
              <w:widowControl w:val="0"/>
              <w:rPr>
                <w:ins w:id="530" w:author="Ericsson" w:date="2024-10-01T13:15:00Z"/>
                <w:lang w:val="en-US" w:eastAsia="ja-JP"/>
              </w:rPr>
            </w:pPr>
            <w:ins w:id="531" w:author="Ericsson" w:date="2024-10-01T13:15: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36716D" w14:textId="77777777" w:rsidR="00567267" w:rsidRPr="004D0133" w:rsidRDefault="00567267" w:rsidP="005977FD">
            <w:pPr>
              <w:pStyle w:val="TAL"/>
              <w:keepNext w:val="0"/>
              <w:keepLines w:val="0"/>
              <w:widowControl w:val="0"/>
              <w:rPr>
                <w:ins w:id="532" w:author="Ericsson" w:date="2024-10-01T13:15:00Z"/>
                <w:i/>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DAA1CF7" w14:textId="77777777" w:rsidR="00567267" w:rsidRPr="004D0133" w:rsidRDefault="00567267" w:rsidP="005977FD">
            <w:pPr>
              <w:pStyle w:val="TAL"/>
              <w:keepNext w:val="0"/>
              <w:keepLines w:val="0"/>
              <w:widowControl w:val="0"/>
              <w:rPr>
                <w:ins w:id="533" w:author="Ericsson" w:date="2024-10-01T13:15:00Z"/>
                <w:lang w:val="en-US" w:eastAsia="ja-JP"/>
              </w:rPr>
            </w:pPr>
            <w:ins w:id="534" w:author="Ericsson" w:date="2024-10-01T13:15: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2261CAE" w14:textId="77777777" w:rsidR="00567267" w:rsidRPr="004D0133" w:rsidRDefault="00567267" w:rsidP="005977FD">
            <w:pPr>
              <w:pStyle w:val="TAL"/>
              <w:keepNext w:val="0"/>
              <w:keepLines w:val="0"/>
              <w:widowControl w:val="0"/>
              <w:rPr>
                <w:ins w:id="535"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26F6BB" w14:textId="77777777" w:rsidR="00567267" w:rsidRPr="004D0133" w:rsidRDefault="00567267" w:rsidP="005977FD">
            <w:pPr>
              <w:pStyle w:val="TAC"/>
              <w:keepNext w:val="0"/>
              <w:keepLines w:val="0"/>
              <w:widowControl w:val="0"/>
              <w:rPr>
                <w:ins w:id="536" w:author="Ericsson" w:date="2024-10-01T13:15:00Z"/>
                <w:lang w:val="en-US" w:eastAsia="ja-JP"/>
              </w:rPr>
            </w:pPr>
            <w:ins w:id="537"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D454A1" w14:textId="77777777" w:rsidR="00567267" w:rsidRPr="004D0133" w:rsidRDefault="00567267" w:rsidP="005977FD">
            <w:pPr>
              <w:pStyle w:val="TAC"/>
              <w:keepNext w:val="0"/>
              <w:keepLines w:val="0"/>
              <w:widowControl w:val="0"/>
              <w:rPr>
                <w:ins w:id="538" w:author="Ericsson" w:date="2024-10-01T13:15:00Z"/>
                <w:lang w:val="en-US" w:eastAsia="ja-JP"/>
              </w:rPr>
            </w:pPr>
            <w:ins w:id="539" w:author="Ericsson" w:date="2024-10-01T13:15:00Z">
              <w:r w:rsidRPr="004D0133" w:rsidDel="006E4110">
                <w:rPr>
                  <w:lang w:val="en-US" w:eastAsia="ja-JP"/>
                </w:rPr>
                <w:t>reject</w:t>
              </w:r>
            </w:ins>
          </w:p>
        </w:tc>
      </w:tr>
    </w:tbl>
    <w:p w14:paraId="6FCA434A" w14:textId="40CB1704" w:rsidR="00567267" w:rsidRPr="004D0133" w:rsidDel="003C44DA" w:rsidRDefault="00567267" w:rsidP="00567267">
      <w:pPr>
        <w:widowControl w:val="0"/>
        <w:rPr>
          <w:ins w:id="540" w:author="Ericsson" w:date="2024-10-01T13:15:00Z"/>
          <w:lang w:val="en-US"/>
        </w:rPr>
      </w:pPr>
    </w:p>
    <w:p w14:paraId="3D8463D2" w14:textId="70493C62" w:rsidR="00567267" w:rsidRPr="004D0133" w:rsidRDefault="00E462A3" w:rsidP="00567267">
      <w:pPr>
        <w:pStyle w:val="Heading4"/>
        <w:keepNext w:val="0"/>
        <w:keepLines w:val="0"/>
        <w:widowControl w:val="0"/>
        <w:rPr>
          <w:ins w:id="541" w:author="Ericsson" w:date="2024-10-01T13:15:00Z"/>
          <w:lang w:val="en-US" w:eastAsia="zh-CN"/>
        </w:rPr>
      </w:pPr>
      <w:bookmarkStart w:id="542" w:name="_CR9_1_3_9"/>
      <w:bookmarkStart w:id="543" w:name="_Toc20955226"/>
      <w:bookmarkStart w:id="544" w:name="_Toc29991423"/>
      <w:bookmarkStart w:id="545" w:name="_Toc36555823"/>
      <w:bookmarkStart w:id="546" w:name="_Toc44497533"/>
      <w:bookmarkStart w:id="547" w:name="_Toc45107921"/>
      <w:bookmarkStart w:id="548" w:name="_Toc45901541"/>
      <w:bookmarkStart w:id="549" w:name="_Toc51850620"/>
      <w:bookmarkStart w:id="550" w:name="_Toc56693623"/>
      <w:bookmarkStart w:id="551" w:name="_Toc64447166"/>
      <w:bookmarkStart w:id="552" w:name="_Toc66286660"/>
      <w:bookmarkStart w:id="553" w:name="_Toc74151355"/>
      <w:bookmarkStart w:id="554" w:name="_Toc88653827"/>
      <w:bookmarkStart w:id="555" w:name="_Toc97904183"/>
      <w:bookmarkStart w:id="556" w:name="_Toc98868256"/>
      <w:bookmarkStart w:id="557" w:name="_Toc105174541"/>
      <w:bookmarkStart w:id="558" w:name="_Toc106109378"/>
      <w:bookmarkStart w:id="559" w:name="_Toc113825199"/>
      <w:bookmarkStart w:id="560" w:name="_Toc155959870"/>
      <w:bookmarkEnd w:id="542"/>
      <w:ins w:id="561" w:author="Ericsson" w:date="2024-10-02T17:31:00Z">
        <w:r w:rsidRPr="004D0133">
          <w:rPr>
            <w:lang w:val="en-US"/>
          </w:rPr>
          <w:t>9</w:t>
        </w:r>
      </w:ins>
      <w:ins w:id="562" w:author="Ericsson" w:date="2024-10-01T13:15:00Z">
        <w:r w:rsidR="00567267" w:rsidRPr="004D0133">
          <w:rPr>
            <w:lang w:val="en-US"/>
          </w:rPr>
          <w:t>.x.</w:t>
        </w:r>
        <w:proofErr w:type="gramStart"/>
        <w:r w:rsidR="00567267" w:rsidRPr="004D0133">
          <w:rPr>
            <w:lang w:val="en-US"/>
          </w:rPr>
          <w:t>x.</w:t>
        </w:r>
      </w:ins>
      <w:ins w:id="563" w:author="Ericsson" w:date="2024-10-02T17:31:00Z">
        <w:r w:rsidRPr="004D0133">
          <w:rPr>
            <w:lang w:val="en-US"/>
          </w:rPr>
          <w:t>z</w:t>
        </w:r>
      </w:ins>
      <w:proofErr w:type="gramEnd"/>
      <w:ins w:id="564" w:author="Ericsson" w:date="2024-10-01T13:15:00Z">
        <w:r w:rsidR="00567267" w:rsidRPr="004D0133">
          <w:rPr>
            <w:lang w:val="en-US"/>
          </w:rPr>
          <w:tab/>
        </w:r>
        <w:r w:rsidR="00567267" w:rsidRPr="004D0133">
          <w:rPr>
            <w:lang w:val="en-US" w:eastAsia="ja-JP"/>
          </w:rPr>
          <w:t xml:space="preserve">UL WUS CONFIGURATION PROVISION </w:t>
        </w:r>
        <w:r w:rsidR="00567267" w:rsidRPr="004D0133">
          <w:rPr>
            <w:lang w:val="en-US" w:eastAsia="zh-CN"/>
          </w:rPr>
          <w:t>FAILURE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14:paraId="1AF64589" w14:textId="77777777" w:rsidR="00567267" w:rsidRPr="004D0133" w:rsidRDefault="00567267" w:rsidP="00567267">
      <w:pPr>
        <w:widowControl w:val="0"/>
        <w:rPr>
          <w:ins w:id="565" w:author="Ericsson" w:date="2024-10-01T13:15:00Z"/>
          <w:lang w:val="en-US"/>
        </w:rPr>
      </w:pPr>
      <w:ins w:id="566" w:author="Ericsson" w:date="2024-10-01T13:15:00Z">
        <w:r w:rsidRPr="004D0133">
          <w:rPr>
            <w:lang w:val="en-US"/>
          </w:rPr>
          <w:t>This message is sent by an NG-RAN node</w:t>
        </w:r>
        <w:r w:rsidRPr="004D0133">
          <w:rPr>
            <w:vertAlign w:val="subscript"/>
            <w:lang w:val="en-US"/>
          </w:rPr>
          <w:t>2</w:t>
        </w:r>
        <w:r w:rsidRPr="004D0133">
          <w:rPr>
            <w:lang w:val="en-US"/>
          </w:rPr>
          <w:t xml:space="preserve"> to a peer NG-RAN node</w:t>
        </w:r>
        <w:r w:rsidRPr="004D0133">
          <w:rPr>
            <w:vertAlign w:val="subscript"/>
            <w:lang w:val="en-US"/>
          </w:rPr>
          <w:t>1</w:t>
        </w:r>
        <w:r w:rsidRPr="004D0133">
          <w:rPr>
            <w:lang w:val="en-US"/>
          </w:rPr>
          <w:t xml:space="preserve"> to indicate that the </w:t>
        </w:r>
        <w:r w:rsidRPr="004D0133">
          <w:rPr>
            <w:rFonts w:cs="Arial"/>
            <w:lang w:val="en-US"/>
          </w:rPr>
          <w:t>UL WUS configuration cannot be provided in the requested cells.</w:t>
        </w:r>
      </w:ins>
    </w:p>
    <w:p w14:paraId="74D64EDD" w14:textId="77777777" w:rsidR="00567267" w:rsidRPr="004D0133" w:rsidRDefault="00567267" w:rsidP="00567267">
      <w:pPr>
        <w:widowControl w:val="0"/>
        <w:rPr>
          <w:ins w:id="567" w:author="Ericsson" w:date="2024-10-01T13:15:00Z"/>
          <w:lang w:val="en-US"/>
        </w:rPr>
      </w:pPr>
      <w:ins w:id="568" w:author="Ericsson" w:date="2024-10-01T13:15:00Z">
        <w:r w:rsidRPr="004D0133">
          <w:rPr>
            <w:lang w:val="en-US"/>
          </w:rPr>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6B01" w:rsidRPr="004D0133" w14:paraId="4F63CFC6" w14:textId="77777777" w:rsidTr="00A01ED0">
        <w:trPr>
          <w:tblHeader/>
          <w:ins w:id="56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FA93976" w14:textId="77777777" w:rsidR="009F6B01" w:rsidRPr="004D0133" w:rsidRDefault="009F6B01" w:rsidP="00A01ED0">
            <w:pPr>
              <w:pStyle w:val="TAH0"/>
              <w:keepNext w:val="0"/>
              <w:keepLines w:val="0"/>
              <w:widowControl w:val="0"/>
              <w:rPr>
                <w:ins w:id="570" w:author="Ericsson" w:date="2024-10-01T13:15:00Z"/>
                <w:lang w:val="en-US" w:eastAsia="ja-JP"/>
              </w:rPr>
            </w:pPr>
            <w:ins w:id="571" w:author="Ericsson" w:date="2024-10-01T13:15: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A0E4A11" w14:textId="77777777" w:rsidR="009F6B01" w:rsidRPr="004D0133" w:rsidRDefault="009F6B01" w:rsidP="00A01ED0">
            <w:pPr>
              <w:pStyle w:val="TAH0"/>
              <w:keepNext w:val="0"/>
              <w:keepLines w:val="0"/>
              <w:widowControl w:val="0"/>
              <w:rPr>
                <w:ins w:id="572" w:author="Ericsson" w:date="2024-10-01T13:15:00Z"/>
                <w:lang w:val="en-US" w:eastAsia="ja-JP"/>
              </w:rPr>
            </w:pPr>
            <w:ins w:id="573" w:author="Ericsson" w:date="2024-10-01T13:15: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13C6517" w14:textId="77777777" w:rsidR="009F6B01" w:rsidRPr="004D0133" w:rsidRDefault="009F6B01" w:rsidP="00A01ED0">
            <w:pPr>
              <w:pStyle w:val="TAH0"/>
              <w:keepNext w:val="0"/>
              <w:keepLines w:val="0"/>
              <w:widowControl w:val="0"/>
              <w:rPr>
                <w:ins w:id="574" w:author="Ericsson" w:date="2024-10-01T13:15:00Z"/>
                <w:lang w:val="en-US" w:eastAsia="ja-JP"/>
              </w:rPr>
            </w:pPr>
            <w:ins w:id="575" w:author="Ericsson" w:date="2024-10-01T13:15: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4FEE105" w14:textId="77777777" w:rsidR="009F6B01" w:rsidRPr="004D0133" w:rsidRDefault="009F6B01" w:rsidP="00A01ED0">
            <w:pPr>
              <w:pStyle w:val="TAH0"/>
              <w:keepNext w:val="0"/>
              <w:keepLines w:val="0"/>
              <w:widowControl w:val="0"/>
              <w:rPr>
                <w:ins w:id="576" w:author="Ericsson" w:date="2024-10-01T13:15:00Z"/>
                <w:lang w:val="en-US" w:eastAsia="ja-JP"/>
              </w:rPr>
            </w:pPr>
            <w:ins w:id="577" w:author="Ericsson" w:date="2024-10-01T13:15: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10B6976" w14:textId="77777777" w:rsidR="009F6B01" w:rsidRPr="004D0133" w:rsidRDefault="009F6B01" w:rsidP="00A01ED0">
            <w:pPr>
              <w:pStyle w:val="TAH0"/>
              <w:keepNext w:val="0"/>
              <w:keepLines w:val="0"/>
              <w:widowControl w:val="0"/>
              <w:rPr>
                <w:ins w:id="578" w:author="Ericsson" w:date="2024-10-01T13:15:00Z"/>
                <w:lang w:val="en-US" w:eastAsia="ja-JP"/>
              </w:rPr>
            </w:pPr>
            <w:ins w:id="579" w:author="Ericsson" w:date="2024-10-01T13:15: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DD9BC3E" w14:textId="77777777" w:rsidR="009F6B01" w:rsidRPr="004D0133" w:rsidRDefault="009F6B01" w:rsidP="00A01ED0">
            <w:pPr>
              <w:pStyle w:val="TAH0"/>
              <w:keepNext w:val="0"/>
              <w:keepLines w:val="0"/>
              <w:widowControl w:val="0"/>
              <w:rPr>
                <w:ins w:id="580" w:author="Ericsson" w:date="2024-10-01T13:15:00Z"/>
                <w:lang w:val="en-US" w:eastAsia="ja-JP"/>
              </w:rPr>
            </w:pPr>
            <w:ins w:id="581" w:author="Ericsson" w:date="2024-10-01T13:15: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5177156" w14:textId="77777777" w:rsidR="009F6B01" w:rsidRPr="004D0133" w:rsidRDefault="009F6B01" w:rsidP="00A01ED0">
            <w:pPr>
              <w:pStyle w:val="TAH0"/>
              <w:keepNext w:val="0"/>
              <w:keepLines w:val="0"/>
              <w:widowControl w:val="0"/>
              <w:rPr>
                <w:ins w:id="582" w:author="Ericsson" w:date="2024-10-01T13:15:00Z"/>
                <w:lang w:val="en-US" w:eastAsia="ja-JP"/>
              </w:rPr>
            </w:pPr>
            <w:ins w:id="583" w:author="Ericsson" w:date="2024-10-01T13:15:00Z">
              <w:r w:rsidRPr="004D0133">
                <w:rPr>
                  <w:lang w:val="en-US" w:eastAsia="ja-JP"/>
                </w:rPr>
                <w:t>Assigned Criticality</w:t>
              </w:r>
            </w:ins>
          </w:p>
        </w:tc>
      </w:tr>
      <w:tr w:rsidR="009F6B01" w:rsidRPr="004D0133" w14:paraId="162FCC45" w14:textId="77777777" w:rsidTr="00A01ED0">
        <w:trPr>
          <w:ins w:id="584"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326CF79" w14:textId="77777777" w:rsidR="009F6B01" w:rsidRPr="004D0133" w:rsidRDefault="009F6B01" w:rsidP="00A01ED0">
            <w:pPr>
              <w:pStyle w:val="TAL"/>
              <w:keepNext w:val="0"/>
              <w:keepLines w:val="0"/>
              <w:widowControl w:val="0"/>
              <w:rPr>
                <w:ins w:id="585" w:author="Ericsson" w:date="2024-10-01T13:15:00Z"/>
                <w:lang w:val="en-US" w:eastAsia="ja-JP"/>
              </w:rPr>
            </w:pPr>
            <w:ins w:id="586" w:author="Ericsson" w:date="2024-10-01T13:15: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F2280D" w14:textId="77777777" w:rsidR="009F6B01" w:rsidRPr="004D0133" w:rsidRDefault="009F6B01" w:rsidP="00A01ED0">
            <w:pPr>
              <w:pStyle w:val="TAL"/>
              <w:keepNext w:val="0"/>
              <w:keepLines w:val="0"/>
              <w:widowControl w:val="0"/>
              <w:rPr>
                <w:ins w:id="587" w:author="Ericsson" w:date="2024-10-01T13:15:00Z"/>
                <w:lang w:val="en-US" w:eastAsia="ja-JP"/>
              </w:rPr>
            </w:pPr>
            <w:ins w:id="588"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F7656B" w14:textId="77777777" w:rsidR="009F6B01" w:rsidRPr="004D0133" w:rsidRDefault="009F6B01" w:rsidP="00A01ED0">
            <w:pPr>
              <w:pStyle w:val="TAL"/>
              <w:keepNext w:val="0"/>
              <w:keepLines w:val="0"/>
              <w:widowControl w:val="0"/>
              <w:rPr>
                <w:ins w:id="589"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3FAACE3" w14:textId="77777777" w:rsidR="009F6B01" w:rsidRPr="004D0133" w:rsidRDefault="009F6B01" w:rsidP="00A01ED0">
            <w:pPr>
              <w:pStyle w:val="TAL"/>
              <w:keepNext w:val="0"/>
              <w:keepLines w:val="0"/>
              <w:widowControl w:val="0"/>
              <w:rPr>
                <w:ins w:id="590" w:author="Ericsson" w:date="2024-10-01T13:15:00Z"/>
                <w:lang w:val="en-US" w:eastAsia="ja-JP"/>
              </w:rPr>
            </w:pPr>
            <w:ins w:id="591" w:author="Ericsson" w:date="2024-10-01T13:15: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2C75356" w14:textId="77777777" w:rsidR="009F6B01" w:rsidRPr="004D0133" w:rsidRDefault="009F6B01" w:rsidP="00A01ED0">
            <w:pPr>
              <w:pStyle w:val="TAL"/>
              <w:keepNext w:val="0"/>
              <w:keepLines w:val="0"/>
              <w:widowControl w:val="0"/>
              <w:rPr>
                <w:ins w:id="592"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3D4E009" w14:textId="77777777" w:rsidR="009F6B01" w:rsidRPr="004D0133" w:rsidRDefault="009F6B01" w:rsidP="00A01ED0">
            <w:pPr>
              <w:pStyle w:val="TAC"/>
              <w:keepNext w:val="0"/>
              <w:keepLines w:val="0"/>
              <w:widowControl w:val="0"/>
              <w:rPr>
                <w:ins w:id="593" w:author="Ericsson" w:date="2024-10-01T13:15:00Z"/>
                <w:lang w:val="en-US" w:eastAsia="ja-JP"/>
              </w:rPr>
            </w:pPr>
            <w:ins w:id="594"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A39248" w14:textId="77777777" w:rsidR="009F6B01" w:rsidRPr="004D0133" w:rsidRDefault="009F6B01" w:rsidP="00A01ED0">
            <w:pPr>
              <w:pStyle w:val="TAC"/>
              <w:keepNext w:val="0"/>
              <w:keepLines w:val="0"/>
              <w:widowControl w:val="0"/>
              <w:rPr>
                <w:ins w:id="595" w:author="Ericsson" w:date="2024-10-01T13:15:00Z"/>
                <w:lang w:val="en-US" w:eastAsia="ja-JP"/>
              </w:rPr>
            </w:pPr>
            <w:ins w:id="596" w:author="Ericsson" w:date="2024-10-01T13:15:00Z">
              <w:r w:rsidRPr="004D0133">
                <w:rPr>
                  <w:lang w:val="en-US" w:eastAsia="ja-JP"/>
                </w:rPr>
                <w:t>reject</w:t>
              </w:r>
            </w:ins>
          </w:p>
        </w:tc>
      </w:tr>
      <w:tr w:rsidR="009F6B01" w:rsidRPr="004D0133" w14:paraId="6E18001E" w14:textId="77777777" w:rsidTr="00A01ED0">
        <w:trPr>
          <w:ins w:id="59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2BC2D10" w14:textId="77777777" w:rsidR="009F6B01" w:rsidRPr="004D0133" w:rsidRDefault="009F6B01" w:rsidP="00A01ED0">
            <w:pPr>
              <w:pStyle w:val="TAL"/>
              <w:keepNext w:val="0"/>
              <w:keepLines w:val="0"/>
              <w:widowControl w:val="0"/>
              <w:rPr>
                <w:ins w:id="598" w:author="Ericsson" w:date="2024-10-01T13:15:00Z"/>
                <w:lang w:val="en-US" w:eastAsia="zh-CN"/>
              </w:rPr>
            </w:pPr>
            <w:ins w:id="599" w:author="Ericsson" w:date="2024-10-01T13:15:00Z">
              <w:r w:rsidRPr="004D0133">
                <w:rPr>
                  <w:lang w:val="en-US"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481988EB" w14:textId="77777777" w:rsidR="009F6B01" w:rsidRPr="004D0133" w:rsidRDefault="009F6B01" w:rsidP="00A01ED0">
            <w:pPr>
              <w:pStyle w:val="TAL"/>
              <w:keepNext w:val="0"/>
              <w:keepLines w:val="0"/>
              <w:widowControl w:val="0"/>
              <w:rPr>
                <w:ins w:id="600" w:author="Ericsson" w:date="2024-10-01T13:15:00Z"/>
                <w:lang w:val="en-US" w:eastAsia="zh-CN"/>
              </w:rPr>
            </w:pPr>
            <w:ins w:id="601"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66B80" w14:textId="77777777" w:rsidR="009F6B01" w:rsidRPr="004D0133" w:rsidRDefault="009F6B01" w:rsidP="00A01ED0">
            <w:pPr>
              <w:pStyle w:val="TAL"/>
              <w:keepNext w:val="0"/>
              <w:keepLines w:val="0"/>
              <w:widowControl w:val="0"/>
              <w:rPr>
                <w:ins w:id="602"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976D5F6" w14:textId="77777777" w:rsidR="009F6B01" w:rsidRPr="004D0133" w:rsidRDefault="009F6B01" w:rsidP="00A01ED0">
            <w:pPr>
              <w:pStyle w:val="TAL"/>
              <w:keepNext w:val="0"/>
              <w:keepLines w:val="0"/>
              <w:widowControl w:val="0"/>
              <w:rPr>
                <w:ins w:id="603" w:author="Ericsson" w:date="2024-10-01T13:15:00Z"/>
                <w:lang w:val="en-US" w:eastAsia="zh-CN"/>
              </w:rPr>
            </w:pPr>
            <w:ins w:id="604" w:author="Ericsson" w:date="2024-10-01T13:15:00Z">
              <w:r w:rsidRPr="004D0133">
                <w:rPr>
                  <w:lang w:val="en-US" w:eastAsia="zh-CN"/>
                </w:rPr>
                <w:t>INTEGER (</w:t>
              </w:r>
              <w:proofErr w:type="gramStart"/>
              <w:r w:rsidRPr="004D0133">
                <w:rPr>
                  <w:lang w:val="en-US" w:eastAsia="zh-CN"/>
                </w:rPr>
                <w:t>0..</w:t>
              </w:r>
              <w:proofErr w:type="gramEnd"/>
              <w:r w:rsidRPr="004D0133">
                <w:rPr>
                  <w:lang w:val="en-US" w:eastAsia="zh-CN"/>
                </w:rPr>
                <w:t>255)</w:t>
              </w:r>
            </w:ins>
          </w:p>
        </w:tc>
        <w:tc>
          <w:tcPr>
            <w:tcW w:w="1728" w:type="dxa"/>
            <w:tcBorders>
              <w:top w:val="single" w:sz="4" w:space="0" w:color="auto"/>
              <w:left w:val="single" w:sz="4" w:space="0" w:color="auto"/>
              <w:bottom w:val="single" w:sz="4" w:space="0" w:color="auto"/>
              <w:right w:val="single" w:sz="4" w:space="0" w:color="auto"/>
            </w:tcBorders>
          </w:tcPr>
          <w:p w14:paraId="2EFAE448" w14:textId="77777777" w:rsidR="009F6B01" w:rsidRPr="004D0133" w:rsidRDefault="009F6B01" w:rsidP="00A01ED0">
            <w:pPr>
              <w:pStyle w:val="TAL"/>
              <w:keepNext w:val="0"/>
              <w:keepLines w:val="0"/>
              <w:widowControl w:val="0"/>
              <w:rPr>
                <w:ins w:id="605" w:author="Ericsson" w:date="2024-10-01T13:15:00Z"/>
                <w:lang w:val="en-US" w:eastAsia="zh-CN"/>
              </w:rPr>
            </w:pPr>
            <w:ins w:id="606" w:author="Ericsson" w:date="2024-10-01T13:15:00Z">
              <w:r w:rsidRPr="004D0133">
                <w:rPr>
                  <w:lang w:val="en-US" w:eastAsia="zh-CN"/>
                </w:rPr>
                <w:t>Allocated by the NG-RAN node</w:t>
              </w:r>
              <w:r w:rsidRPr="004D0133">
                <w:rPr>
                  <w:vertAlign w:val="subscript"/>
                  <w:lang w:val="en-US" w:eastAsia="zh-CN"/>
                </w:rPr>
                <w:t>1</w:t>
              </w:r>
            </w:ins>
          </w:p>
        </w:tc>
        <w:tc>
          <w:tcPr>
            <w:tcW w:w="1080" w:type="dxa"/>
            <w:tcBorders>
              <w:top w:val="single" w:sz="4" w:space="0" w:color="auto"/>
              <w:left w:val="single" w:sz="4" w:space="0" w:color="auto"/>
              <w:bottom w:val="single" w:sz="4" w:space="0" w:color="auto"/>
              <w:right w:val="single" w:sz="4" w:space="0" w:color="auto"/>
            </w:tcBorders>
          </w:tcPr>
          <w:p w14:paraId="6A14748C" w14:textId="77777777" w:rsidR="009F6B01" w:rsidRPr="004D0133" w:rsidRDefault="009F6B01" w:rsidP="00A01ED0">
            <w:pPr>
              <w:pStyle w:val="TAC"/>
              <w:keepNext w:val="0"/>
              <w:keepLines w:val="0"/>
              <w:widowControl w:val="0"/>
              <w:rPr>
                <w:ins w:id="607" w:author="Ericsson" w:date="2024-10-01T13:15:00Z"/>
                <w:lang w:val="en-US" w:eastAsia="zh-CN"/>
              </w:rPr>
            </w:pPr>
            <w:ins w:id="608"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C80942" w14:textId="7910CC2C" w:rsidR="009F6B01" w:rsidRPr="004D0133" w:rsidRDefault="009F6B01" w:rsidP="00A01ED0">
            <w:pPr>
              <w:pStyle w:val="TAC"/>
              <w:keepNext w:val="0"/>
              <w:keepLines w:val="0"/>
              <w:widowControl w:val="0"/>
              <w:rPr>
                <w:ins w:id="609" w:author="Ericsson" w:date="2024-10-01T13:15:00Z"/>
                <w:lang w:val="en-US" w:eastAsia="zh-CN"/>
              </w:rPr>
            </w:pPr>
            <w:ins w:id="610" w:author="Ericsson" w:date="2024-10-01T13:15:00Z">
              <w:r w:rsidRPr="004D0133">
                <w:rPr>
                  <w:lang w:val="en-US" w:eastAsia="ja-JP"/>
                </w:rPr>
                <w:t>ignore</w:t>
              </w:r>
            </w:ins>
          </w:p>
        </w:tc>
      </w:tr>
      <w:tr w:rsidR="009F6B01" w:rsidRPr="004D0133" w14:paraId="40471174" w14:textId="77777777" w:rsidTr="00A01ED0">
        <w:trPr>
          <w:ins w:id="611"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9C96241" w14:textId="77777777" w:rsidR="009F6B01" w:rsidRPr="004D0133" w:rsidRDefault="009F6B01" w:rsidP="00A01ED0">
            <w:pPr>
              <w:pStyle w:val="TAL"/>
              <w:keepNext w:val="0"/>
              <w:keepLines w:val="0"/>
              <w:widowControl w:val="0"/>
              <w:rPr>
                <w:ins w:id="612" w:author="Ericsson" w:date="2024-10-01T13:15:00Z"/>
                <w:lang w:val="en-US" w:eastAsia="zh-CN"/>
              </w:rPr>
            </w:pPr>
            <w:ins w:id="613" w:author="Ericsson" w:date="2024-10-01T13:15:00Z">
              <w:r w:rsidRPr="004D0133">
                <w:rPr>
                  <w:lang w:val="en-US"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2DCB2C0F" w14:textId="77777777" w:rsidR="009F6B01" w:rsidRPr="004D0133" w:rsidRDefault="009F6B01" w:rsidP="00A01ED0">
            <w:pPr>
              <w:pStyle w:val="TAL"/>
              <w:keepNext w:val="0"/>
              <w:keepLines w:val="0"/>
              <w:widowControl w:val="0"/>
              <w:rPr>
                <w:ins w:id="614" w:author="Ericsson" w:date="2024-10-01T13:15:00Z"/>
                <w:lang w:val="en-US" w:eastAsia="zh-CN"/>
              </w:rPr>
            </w:pPr>
            <w:ins w:id="615" w:author="Ericsson" w:date="2024-10-01T13:15:00Z">
              <w:r w:rsidRPr="004D0133">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660A1F" w14:textId="77777777" w:rsidR="009F6B01" w:rsidRPr="004D0133" w:rsidRDefault="009F6B01" w:rsidP="00A01ED0">
            <w:pPr>
              <w:pStyle w:val="TAL"/>
              <w:keepNext w:val="0"/>
              <w:keepLines w:val="0"/>
              <w:widowControl w:val="0"/>
              <w:rPr>
                <w:ins w:id="616"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39F3CD2" w14:textId="77777777" w:rsidR="009F6B01" w:rsidRPr="004D0133" w:rsidRDefault="009F6B01" w:rsidP="00A01ED0">
            <w:pPr>
              <w:pStyle w:val="TAL"/>
              <w:keepNext w:val="0"/>
              <w:keepLines w:val="0"/>
              <w:widowControl w:val="0"/>
              <w:rPr>
                <w:ins w:id="617" w:author="Ericsson" w:date="2024-10-01T13:15:00Z"/>
                <w:lang w:val="en-US" w:eastAsia="zh-CN"/>
              </w:rPr>
            </w:pPr>
            <w:ins w:id="618" w:author="Ericsson" w:date="2024-10-01T13:15:00Z">
              <w:r w:rsidRPr="004D0133">
                <w:rPr>
                  <w:lang w:val="en-US"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3EED4444" w14:textId="77777777" w:rsidR="009F6B01" w:rsidRPr="004D0133" w:rsidRDefault="009F6B01" w:rsidP="00A01ED0">
            <w:pPr>
              <w:pStyle w:val="TAL"/>
              <w:keepNext w:val="0"/>
              <w:keepLines w:val="0"/>
              <w:widowControl w:val="0"/>
              <w:rPr>
                <w:ins w:id="619"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0C7D6" w14:textId="77777777" w:rsidR="009F6B01" w:rsidRPr="004D0133" w:rsidRDefault="009F6B01" w:rsidP="00A01ED0">
            <w:pPr>
              <w:pStyle w:val="TAC"/>
              <w:keepNext w:val="0"/>
              <w:keepLines w:val="0"/>
              <w:widowControl w:val="0"/>
              <w:rPr>
                <w:ins w:id="620" w:author="Ericsson" w:date="2024-10-01T13:15:00Z"/>
                <w:lang w:val="en-US" w:eastAsia="zh-CN"/>
              </w:rPr>
            </w:pPr>
            <w:ins w:id="621" w:author="Ericsson" w:date="2024-10-01T13:15:00Z">
              <w:r w:rsidRPr="004D01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DF1C22" w14:textId="77777777" w:rsidR="009F6B01" w:rsidRPr="004D0133" w:rsidRDefault="009F6B01" w:rsidP="00A01ED0">
            <w:pPr>
              <w:pStyle w:val="TAC"/>
              <w:keepNext w:val="0"/>
              <w:keepLines w:val="0"/>
              <w:widowControl w:val="0"/>
              <w:rPr>
                <w:ins w:id="622" w:author="Ericsson" w:date="2024-10-01T13:15:00Z"/>
                <w:lang w:val="en-US" w:eastAsia="zh-CN"/>
              </w:rPr>
            </w:pPr>
            <w:ins w:id="623" w:author="Ericsson" w:date="2024-10-01T13:15:00Z">
              <w:r w:rsidRPr="004D0133">
                <w:rPr>
                  <w:lang w:val="en-US" w:eastAsia="zh-CN"/>
                </w:rPr>
                <w:t>ignore</w:t>
              </w:r>
            </w:ins>
          </w:p>
        </w:tc>
      </w:tr>
      <w:tr w:rsidR="009F6B01" w:rsidRPr="004D0133" w14:paraId="5EE46DCE" w14:textId="77777777" w:rsidTr="00A01ED0">
        <w:trPr>
          <w:ins w:id="624"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1756576" w14:textId="77777777" w:rsidR="009F6B01" w:rsidRPr="004D0133" w:rsidRDefault="009F6B01" w:rsidP="00A01ED0">
            <w:pPr>
              <w:pStyle w:val="TAL"/>
              <w:keepNext w:val="0"/>
              <w:keepLines w:val="0"/>
              <w:widowControl w:val="0"/>
              <w:rPr>
                <w:ins w:id="625" w:author="Ericsson" w:date="2024-10-01T13:15:00Z"/>
                <w:lang w:val="en-US" w:eastAsia="ja-JP"/>
              </w:rPr>
            </w:pPr>
            <w:ins w:id="626" w:author="Ericsson" w:date="2024-10-01T13:15:00Z">
              <w:r w:rsidRPr="004D0133">
                <w:rPr>
                  <w:lang w:val="en-US"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FC21CF0" w14:textId="77777777" w:rsidR="009F6B01" w:rsidRPr="004D0133" w:rsidRDefault="009F6B01" w:rsidP="00A01ED0">
            <w:pPr>
              <w:pStyle w:val="TAL"/>
              <w:keepNext w:val="0"/>
              <w:keepLines w:val="0"/>
              <w:widowControl w:val="0"/>
              <w:rPr>
                <w:ins w:id="627" w:author="Ericsson" w:date="2024-10-01T13:15:00Z"/>
                <w:lang w:val="en-US" w:eastAsia="ja-JP"/>
              </w:rPr>
            </w:pPr>
            <w:ins w:id="628" w:author="Ericsson" w:date="2024-10-01T13:15:00Z">
              <w:r w:rsidRPr="004D0133">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DCD817" w14:textId="77777777" w:rsidR="009F6B01" w:rsidRPr="004D0133" w:rsidRDefault="009F6B01" w:rsidP="00A01ED0">
            <w:pPr>
              <w:pStyle w:val="TAL"/>
              <w:keepNext w:val="0"/>
              <w:keepLines w:val="0"/>
              <w:widowControl w:val="0"/>
              <w:rPr>
                <w:ins w:id="629"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75AB279" w14:textId="77777777" w:rsidR="009F6B01" w:rsidRPr="004D0133" w:rsidRDefault="009F6B01" w:rsidP="00A01ED0">
            <w:pPr>
              <w:pStyle w:val="TAL"/>
              <w:keepNext w:val="0"/>
              <w:keepLines w:val="0"/>
              <w:widowControl w:val="0"/>
              <w:rPr>
                <w:ins w:id="630" w:author="Ericsson" w:date="2024-10-01T13:15:00Z"/>
                <w:lang w:val="en-US" w:eastAsia="ja-JP"/>
              </w:rPr>
            </w:pPr>
            <w:ins w:id="631" w:author="Ericsson" w:date="2024-10-01T13:15:00Z">
              <w:r w:rsidRPr="004D0133">
                <w:rPr>
                  <w:lang w:val="en-US"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D7DB26B" w14:textId="77777777" w:rsidR="009F6B01" w:rsidRPr="004D0133" w:rsidRDefault="009F6B01" w:rsidP="00A01ED0">
            <w:pPr>
              <w:pStyle w:val="TAL"/>
              <w:keepNext w:val="0"/>
              <w:keepLines w:val="0"/>
              <w:widowControl w:val="0"/>
              <w:rPr>
                <w:ins w:id="632"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32AEF3" w14:textId="77777777" w:rsidR="009F6B01" w:rsidRPr="004D0133" w:rsidRDefault="009F6B01" w:rsidP="00A01ED0">
            <w:pPr>
              <w:pStyle w:val="TAC"/>
              <w:keepNext w:val="0"/>
              <w:keepLines w:val="0"/>
              <w:widowControl w:val="0"/>
              <w:rPr>
                <w:ins w:id="633" w:author="Ericsson" w:date="2024-10-01T13:15:00Z"/>
                <w:lang w:val="en-US" w:eastAsia="ja-JP"/>
              </w:rPr>
            </w:pPr>
            <w:ins w:id="634"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6E98AF" w14:textId="77777777" w:rsidR="009F6B01" w:rsidRPr="004D0133" w:rsidRDefault="009F6B01" w:rsidP="00A01ED0">
            <w:pPr>
              <w:pStyle w:val="TAC"/>
              <w:keepNext w:val="0"/>
              <w:keepLines w:val="0"/>
              <w:widowControl w:val="0"/>
              <w:rPr>
                <w:ins w:id="635" w:author="Ericsson" w:date="2024-10-01T13:15:00Z"/>
                <w:lang w:val="en-US" w:eastAsia="ja-JP"/>
              </w:rPr>
            </w:pPr>
            <w:ins w:id="636" w:author="Ericsson" w:date="2024-10-01T13:15:00Z">
              <w:r w:rsidRPr="004D0133">
                <w:rPr>
                  <w:lang w:val="en-US" w:eastAsia="ja-JP"/>
                </w:rPr>
                <w:t>ignore</w:t>
              </w:r>
            </w:ins>
          </w:p>
        </w:tc>
      </w:tr>
      <w:tr w:rsidR="009F6B01" w:rsidRPr="004D0133" w14:paraId="7E4A7EA8" w14:textId="77777777" w:rsidTr="00A01ED0">
        <w:trPr>
          <w:ins w:id="63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C5557D1" w14:textId="77777777" w:rsidR="009F6B01" w:rsidRPr="004D0133" w:rsidRDefault="009F6B01" w:rsidP="00A01ED0">
            <w:pPr>
              <w:pStyle w:val="TAL"/>
              <w:keepNext w:val="0"/>
              <w:keepLines w:val="0"/>
              <w:widowControl w:val="0"/>
              <w:rPr>
                <w:ins w:id="638" w:author="Ericsson" w:date="2024-10-01T13:15:00Z"/>
                <w:lang w:val="en-US" w:eastAsia="ja-JP"/>
              </w:rPr>
            </w:pPr>
            <w:ins w:id="639" w:author="Ericsson" w:date="2024-10-01T13:15: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116E0E9" w14:textId="77777777" w:rsidR="009F6B01" w:rsidRPr="004D0133" w:rsidRDefault="009F6B01" w:rsidP="00A01ED0">
            <w:pPr>
              <w:pStyle w:val="TAL"/>
              <w:keepNext w:val="0"/>
              <w:keepLines w:val="0"/>
              <w:widowControl w:val="0"/>
              <w:rPr>
                <w:ins w:id="640" w:author="Ericsson" w:date="2024-10-01T13:15:00Z"/>
                <w:lang w:val="en-US" w:eastAsia="ja-JP"/>
              </w:rPr>
            </w:pPr>
            <w:ins w:id="641" w:author="Ericsson" w:date="2024-10-01T13:15: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BF51BE" w14:textId="77777777" w:rsidR="009F6B01" w:rsidRPr="004D0133" w:rsidRDefault="009F6B01" w:rsidP="00A01ED0">
            <w:pPr>
              <w:pStyle w:val="TAL"/>
              <w:keepNext w:val="0"/>
              <w:keepLines w:val="0"/>
              <w:widowControl w:val="0"/>
              <w:rPr>
                <w:ins w:id="642"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67AFACAE" w14:textId="77777777" w:rsidR="009F6B01" w:rsidRPr="004D0133" w:rsidRDefault="009F6B01" w:rsidP="00A01ED0">
            <w:pPr>
              <w:pStyle w:val="TAL"/>
              <w:keepNext w:val="0"/>
              <w:keepLines w:val="0"/>
              <w:widowControl w:val="0"/>
              <w:rPr>
                <w:ins w:id="643" w:author="Ericsson" w:date="2024-10-01T13:15:00Z"/>
                <w:lang w:val="en-US" w:eastAsia="ja-JP"/>
              </w:rPr>
            </w:pPr>
            <w:ins w:id="644" w:author="Ericsson" w:date="2024-10-01T13:15: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59807410" w14:textId="77777777" w:rsidR="009F6B01" w:rsidRPr="004D0133" w:rsidRDefault="009F6B01" w:rsidP="00A01ED0">
            <w:pPr>
              <w:pStyle w:val="TAL"/>
              <w:keepNext w:val="0"/>
              <w:keepLines w:val="0"/>
              <w:widowControl w:val="0"/>
              <w:rPr>
                <w:ins w:id="645" w:author="Ericsson" w:date="2024-10-01T13: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F17663" w14:textId="77777777" w:rsidR="009F6B01" w:rsidRPr="004D0133" w:rsidRDefault="009F6B01" w:rsidP="00A01ED0">
            <w:pPr>
              <w:pStyle w:val="TAC"/>
              <w:keepNext w:val="0"/>
              <w:keepLines w:val="0"/>
              <w:widowControl w:val="0"/>
              <w:rPr>
                <w:ins w:id="646" w:author="Ericsson" w:date="2024-10-01T13:15:00Z"/>
                <w:lang w:val="en-US" w:eastAsia="ja-JP"/>
              </w:rPr>
            </w:pPr>
            <w:ins w:id="647"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576F02" w14:textId="77777777" w:rsidR="009F6B01" w:rsidRPr="004D0133" w:rsidRDefault="009F6B01" w:rsidP="00A01ED0">
            <w:pPr>
              <w:pStyle w:val="TAC"/>
              <w:keepNext w:val="0"/>
              <w:keepLines w:val="0"/>
              <w:widowControl w:val="0"/>
              <w:rPr>
                <w:ins w:id="648" w:author="Ericsson" w:date="2024-10-01T13:15:00Z"/>
                <w:lang w:val="en-US" w:eastAsia="ja-JP"/>
              </w:rPr>
            </w:pPr>
            <w:ins w:id="649" w:author="Ericsson" w:date="2024-10-01T13:15:00Z">
              <w:r w:rsidRPr="004D0133">
                <w:rPr>
                  <w:lang w:val="en-US" w:eastAsia="ja-JP"/>
                </w:rPr>
                <w:t>ignore</w:t>
              </w:r>
            </w:ins>
          </w:p>
        </w:tc>
      </w:tr>
    </w:tbl>
    <w:p w14:paraId="6CD3227F" w14:textId="77777777" w:rsidR="00567267" w:rsidRPr="004D0133" w:rsidRDefault="00567267" w:rsidP="00567267">
      <w:pPr>
        <w:widowControl w:val="0"/>
        <w:rPr>
          <w:ins w:id="650" w:author="Ericsson" w:date="2024-10-01T13:15:00Z"/>
          <w:lang w:val="en-US"/>
        </w:rPr>
      </w:pPr>
    </w:p>
    <w:p w14:paraId="75F17E15" w14:textId="77777777" w:rsidR="00B94705" w:rsidRPr="004D0133" w:rsidRDefault="00B94705" w:rsidP="00567267">
      <w:pPr>
        <w:widowControl w:val="0"/>
        <w:rPr>
          <w:ins w:id="651" w:author="Ericsson" w:date="2024-10-01T13:15:00Z"/>
          <w:lang w:val="en-US"/>
        </w:rPr>
      </w:pPr>
    </w:p>
    <w:p w14:paraId="7ADF5C57" w14:textId="53410FA7" w:rsidR="00567267" w:rsidRPr="004D0133" w:rsidRDefault="00E462A3" w:rsidP="00567267">
      <w:pPr>
        <w:pStyle w:val="Heading4"/>
        <w:keepNext w:val="0"/>
        <w:keepLines w:val="0"/>
        <w:widowControl w:val="0"/>
        <w:rPr>
          <w:ins w:id="652" w:author="Ericsson" w:date="2024-10-01T13:15:00Z"/>
          <w:lang w:val="en-US"/>
        </w:rPr>
      </w:pPr>
      <w:bookmarkStart w:id="653" w:name="_Toc44497545"/>
      <w:bookmarkStart w:id="654" w:name="_Toc45107933"/>
      <w:bookmarkStart w:id="655" w:name="_Toc45901553"/>
      <w:bookmarkStart w:id="656" w:name="_Toc51850632"/>
      <w:bookmarkStart w:id="657" w:name="_Toc56693635"/>
      <w:bookmarkStart w:id="658" w:name="_Toc64447178"/>
      <w:bookmarkStart w:id="659" w:name="_Toc66286672"/>
      <w:bookmarkStart w:id="660" w:name="_Toc74151367"/>
      <w:bookmarkStart w:id="661" w:name="_Toc88653839"/>
      <w:bookmarkStart w:id="662" w:name="_Toc97904195"/>
      <w:bookmarkStart w:id="663" w:name="_Toc98868268"/>
      <w:bookmarkStart w:id="664" w:name="_Toc105174553"/>
      <w:bookmarkStart w:id="665" w:name="_Toc106109390"/>
      <w:bookmarkStart w:id="666" w:name="_Toc113825211"/>
      <w:bookmarkStart w:id="667" w:name="_Toc155959882"/>
      <w:ins w:id="668" w:author="Ericsson" w:date="2024-10-02T17:31:00Z">
        <w:r w:rsidRPr="004D0133">
          <w:rPr>
            <w:lang w:val="en-US"/>
          </w:rPr>
          <w:t>9</w:t>
        </w:r>
      </w:ins>
      <w:ins w:id="669" w:author="Ericsson" w:date="2024-10-01T13:15:00Z">
        <w:r w:rsidR="00567267" w:rsidRPr="004D0133">
          <w:rPr>
            <w:lang w:val="en-US"/>
          </w:rPr>
          <w:t>.x.x.</w:t>
        </w:r>
      </w:ins>
      <w:ins w:id="670" w:author="Ericsson" w:date="2024-10-02T17:31:00Z">
        <w:r w:rsidRPr="004D0133">
          <w:rPr>
            <w:lang w:val="en-US"/>
          </w:rPr>
          <w:t>t</w:t>
        </w:r>
      </w:ins>
      <w:ins w:id="671" w:author="Ericsson" w:date="2024-10-01T13:15:00Z">
        <w:r w:rsidR="00567267" w:rsidRPr="004D0133">
          <w:rPr>
            <w:lang w:val="en-US"/>
          </w:rPr>
          <w:tab/>
        </w:r>
        <w:r w:rsidR="00567267" w:rsidRPr="004D0133">
          <w:rPr>
            <w:lang w:val="en-US" w:eastAsia="ja-JP"/>
          </w:rPr>
          <w:t>UL WUS CONFIGURATION PROVISION</w:t>
        </w:r>
        <w:r w:rsidR="00567267" w:rsidRPr="004D0133">
          <w:rPr>
            <w:lang w:val="en-US"/>
          </w:rPr>
          <w:t xml:space="preserve"> </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00AA688A" w:rsidRPr="004D0133">
          <w:rPr>
            <w:lang w:val="en-US"/>
          </w:rPr>
          <w:t>STATUS</w:t>
        </w:r>
      </w:ins>
    </w:p>
    <w:p w14:paraId="65E67FB2" w14:textId="77777777" w:rsidR="00567267" w:rsidRPr="004D0133" w:rsidRDefault="00567267" w:rsidP="00567267">
      <w:pPr>
        <w:widowControl w:val="0"/>
        <w:rPr>
          <w:ins w:id="672" w:author="Ericsson" w:date="2024-10-01T13:15:00Z"/>
          <w:lang w:val="en-US"/>
        </w:rPr>
      </w:pPr>
      <w:ins w:id="673" w:author="Ericsson" w:date="2024-10-01T13:15:00Z">
        <w:r w:rsidRPr="004D0133">
          <w:rPr>
            <w:lang w:val="en-US"/>
          </w:rPr>
          <w:t>This message is sent by NG-RAN node</w:t>
        </w:r>
        <w:r w:rsidRPr="004D0133">
          <w:rPr>
            <w:vertAlign w:val="subscript"/>
            <w:lang w:val="en-US"/>
          </w:rPr>
          <w:t>2</w:t>
        </w:r>
        <w:r w:rsidRPr="004D0133">
          <w:rPr>
            <w:lang w:val="en-US"/>
          </w:rPr>
          <w:t xml:space="preserve"> to NG-RAN node</w:t>
        </w:r>
        <w:r w:rsidRPr="004D0133">
          <w:rPr>
            <w:vertAlign w:val="subscript"/>
            <w:lang w:val="en-US"/>
          </w:rPr>
          <w:t>1</w:t>
        </w:r>
        <w:r w:rsidRPr="004D0133">
          <w:rPr>
            <w:lang w:val="en-US"/>
          </w:rPr>
          <w:t xml:space="preserve"> to report a status change concerning an admitted UL WUS configuration provision.</w:t>
        </w:r>
      </w:ins>
    </w:p>
    <w:p w14:paraId="56BDC6E0" w14:textId="77777777" w:rsidR="00567267" w:rsidRPr="004D0133" w:rsidRDefault="00567267" w:rsidP="00567267">
      <w:pPr>
        <w:widowControl w:val="0"/>
        <w:rPr>
          <w:ins w:id="674" w:author="Ericsson" w:date="2024-10-01T13:15:00Z"/>
          <w:lang w:val="en-US"/>
        </w:rPr>
      </w:pPr>
      <w:ins w:id="675" w:author="Ericsson" w:date="2024-10-01T13:15:00Z">
        <w:r w:rsidRPr="004D0133">
          <w:rPr>
            <w:lang w:val="en-US"/>
          </w:rPr>
          <w:t>Direction: NG-RAN node</w:t>
        </w:r>
        <w:r w:rsidRPr="004D0133">
          <w:rPr>
            <w:vertAlign w:val="subscript"/>
            <w:lang w:val="en-US"/>
          </w:rPr>
          <w:t>2</w:t>
        </w:r>
        <w:r w:rsidRPr="004D0133">
          <w:rPr>
            <w:lang w:val="en-US"/>
          </w:rPr>
          <w:t xml:space="preserve"> </w:t>
        </w:r>
        <w:r w:rsidRPr="004D0133">
          <w:rPr>
            <w:rFonts w:ascii="Symbol" w:eastAsia="Symbol" w:hAnsi="Symbol" w:cs="Symbol"/>
            <w:lang w:val="en-US"/>
          </w:rPr>
          <w:t>®</w:t>
        </w:r>
        <w:r w:rsidRPr="004D0133">
          <w:rPr>
            <w:lang w:val="en-US"/>
          </w:rPr>
          <w:t xml:space="preserve"> NG-RAN node</w:t>
        </w:r>
        <w:r w:rsidRPr="004D0133">
          <w:rPr>
            <w:vertAlign w:val="subscript"/>
            <w:lang w:val="en-US"/>
          </w:rPr>
          <w:t>1</w:t>
        </w:r>
        <w:r w:rsidRPr="004D0133">
          <w:rPr>
            <w:lang w:val="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4D0133" w14:paraId="0A277DA1" w14:textId="77777777" w:rsidTr="005977FD">
        <w:trPr>
          <w:tblHeader/>
          <w:ins w:id="676"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98358D7" w14:textId="77777777" w:rsidR="00567267" w:rsidRPr="004D0133" w:rsidRDefault="00567267" w:rsidP="005977FD">
            <w:pPr>
              <w:pStyle w:val="TAH0"/>
              <w:keepNext w:val="0"/>
              <w:keepLines w:val="0"/>
              <w:widowControl w:val="0"/>
              <w:rPr>
                <w:ins w:id="677" w:author="Ericsson" w:date="2024-10-01T13:15:00Z"/>
                <w:lang w:val="en-US" w:eastAsia="ja-JP"/>
              </w:rPr>
            </w:pPr>
            <w:ins w:id="678" w:author="Ericsson" w:date="2024-10-01T13:15:00Z">
              <w:r w:rsidRPr="004D0133">
                <w:rPr>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F4054C" w14:textId="77777777" w:rsidR="00567267" w:rsidRPr="004D0133" w:rsidRDefault="00567267" w:rsidP="005977FD">
            <w:pPr>
              <w:pStyle w:val="TAH0"/>
              <w:keepNext w:val="0"/>
              <w:keepLines w:val="0"/>
              <w:widowControl w:val="0"/>
              <w:rPr>
                <w:ins w:id="679" w:author="Ericsson" w:date="2024-10-01T13:15:00Z"/>
                <w:lang w:val="en-US" w:eastAsia="ja-JP"/>
              </w:rPr>
            </w:pPr>
            <w:ins w:id="680" w:author="Ericsson" w:date="2024-10-01T13:15:00Z">
              <w:r w:rsidRPr="004D0133">
                <w:rPr>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27C229C" w14:textId="77777777" w:rsidR="00567267" w:rsidRPr="004D0133" w:rsidRDefault="00567267" w:rsidP="005977FD">
            <w:pPr>
              <w:pStyle w:val="TAH0"/>
              <w:keepNext w:val="0"/>
              <w:keepLines w:val="0"/>
              <w:widowControl w:val="0"/>
              <w:rPr>
                <w:ins w:id="681" w:author="Ericsson" w:date="2024-10-01T13:15:00Z"/>
                <w:lang w:val="en-US" w:eastAsia="ja-JP"/>
              </w:rPr>
            </w:pPr>
            <w:ins w:id="682" w:author="Ericsson" w:date="2024-10-01T13:15:00Z">
              <w:r w:rsidRPr="004D0133">
                <w:rPr>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F4860A8" w14:textId="77777777" w:rsidR="00567267" w:rsidRPr="004D0133" w:rsidRDefault="00567267" w:rsidP="005977FD">
            <w:pPr>
              <w:pStyle w:val="TAH0"/>
              <w:keepNext w:val="0"/>
              <w:keepLines w:val="0"/>
              <w:widowControl w:val="0"/>
              <w:rPr>
                <w:ins w:id="683" w:author="Ericsson" w:date="2024-10-01T13:15:00Z"/>
                <w:lang w:val="en-US" w:eastAsia="ja-JP"/>
              </w:rPr>
            </w:pPr>
            <w:ins w:id="684" w:author="Ericsson" w:date="2024-10-01T13:15:00Z">
              <w:r w:rsidRPr="004D0133">
                <w:rPr>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B110C2" w14:textId="77777777" w:rsidR="00567267" w:rsidRPr="004D0133" w:rsidRDefault="00567267" w:rsidP="005977FD">
            <w:pPr>
              <w:pStyle w:val="TAH0"/>
              <w:keepNext w:val="0"/>
              <w:keepLines w:val="0"/>
              <w:widowControl w:val="0"/>
              <w:rPr>
                <w:ins w:id="685" w:author="Ericsson" w:date="2024-10-01T13:15:00Z"/>
                <w:lang w:val="en-US" w:eastAsia="ja-JP"/>
              </w:rPr>
            </w:pPr>
            <w:ins w:id="686" w:author="Ericsson" w:date="2024-10-01T13:15:00Z">
              <w:r w:rsidRPr="004D0133">
                <w:rPr>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1DCB979" w14:textId="77777777" w:rsidR="00567267" w:rsidRPr="004D0133" w:rsidRDefault="00567267" w:rsidP="005977FD">
            <w:pPr>
              <w:pStyle w:val="TAH0"/>
              <w:keepNext w:val="0"/>
              <w:keepLines w:val="0"/>
              <w:widowControl w:val="0"/>
              <w:rPr>
                <w:ins w:id="687" w:author="Ericsson" w:date="2024-10-01T13:15:00Z"/>
                <w:lang w:val="en-US" w:eastAsia="ja-JP"/>
              </w:rPr>
            </w:pPr>
            <w:ins w:id="688" w:author="Ericsson" w:date="2024-10-01T13:15:00Z">
              <w:r w:rsidRPr="004D0133">
                <w:rPr>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C40603" w14:textId="77777777" w:rsidR="00567267" w:rsidRPr="004D0133" w:rsidRDefault="00567267" w:rsidP="005977FD">
            <w:pPr>
              <w:pStyle w:val="TAH0"/>
              <w:keepNext w:val="0"/>
              <w:keepLines w:val="0"/>
              <w:widowControl w:val="0"/>
              <w:rPr>
                <w:ins w:id="689" w:author="Ericsson" w:date="2024-10-01T13:15:00Z"/>
                <w:lang w:val="en-US" w:eastAsia="ja-JP"/>
              </w:rPr>
            </w:pPr>
            <w:ins w:id="690" w:author="Ericsson" w:date="2024-10-01T13:15:00Z">
              <w:r w:rsidRPr="004D0133">
                <w:rPr>
                  <w:lang w:val="en-US" w:eastAsia="ja-JP"/>
                </w:rPr>
                <w:t>Assigned Criticality</w:t>
              </w:r>
            </w:ins>
          </w:p>
        </w:tc>
      </w:tr>
      <w:tr w:rsidR="00567267" w:rsidRPr="004D0133" w14:paraId="1C6914B3" w14:textId="77777777" w:rsidTr="005977FD">
        <w:trPr>
          <w:ins w:id="691"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80B497B" w14:textId="77777777" w:rsidR="00567267" w:rsidRPr="004D0133" w:rsidRDefault="00567267" w:rsidP="005977FD">
            <w:pPr>
              <w:pStyle w:val="TAL"/>
              <w:keepNext w:val="0"/>
              <w:keepLines w:val="0"/>
              <w:widowControl w:val="0"/>
              <w:rPr>
                <w:ins w:id="692" w:author="Ericsson" w:date="2024-10-01T13:15:00Z"/>
                <w:lang w:val="en-US" w:eastAsia="ja-JP"/>
              </w:rPr>
            </w:pPr>
            <w:ins w:id="693" w:author="Ericsson" w:date="2024-10-01T13:15:00Z">
              <w:r w:rsidRPr="004D0133">
                <w:rPr>
                  <w:lang w:val="en-US"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40EABCE" w14:textId="77777777" w:rsidR="00567267" w:rsidRPr="004D0133" w:rsidRDefault="00567267" w:rsidP="005977FD">
            <w:pPr>
              <w:pStyle w:val="TAL"/>
              <w:keepNext w:val="0"/>
              <w:keepLines w:val="0"/>
              <w:widowControl w:val="0"/>
              <w:rPr>
                <w:ins w:id="694" w:author="Ericsson" w:date="2024-10-01T13:15:00Z"/>
                <w:lang w:val="en-US" w:eastAsia="ja-JP"/>
              </w:rPr>
            </w:pPr>
            <w:ins w:id="695"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E1D98C" w14:textId="77777777" w:rsidR="00567267" w:rsidRPr="004D0133" w:rsidRDefault="00567267" w:rsidP="005977FD">
            <w:pPr>
              <w:pStyle w:val="TAL"/>
              <w:keepNext w:val="0"/>
              <w:keepLines w:val="0"/>
              <w:widowControl w:val="0"/>
              <w:rPr>
                <w:ins w:id="696"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6063B649" w14:textId="77777777" w:rsidR="00567267" w:rsidRPr="004D0133" w:rsidRDefault="00567267" w:rsidP="005977FD">
            <w:pPr>
              <w:pStyle w:val="TAL"/>
              <w:keepNext w:val="0"/>
              <w:keepLines w:val="0"/>
              <w:widowControl w:val="0"/>
              <w:rPr>
                <w:ins w:id="697" w:author="Ericsson" w:date="2024-10-01T13:15:00Z"/>
                <w:lang w:val="en-US" w:eastAsia="ja-JP"/>
              </w:rPr>
            </w:pPr>
            <w:ins w:id="698" w:author="Ericsson" w:date="2024-10-01T13:15:00Z">
              <w:r w:rsidRPr="004D0133">
                <w:rPr>
                  <w:lang w:val="en-US"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C54F3F8" w14:textId="77777777" w:rsidR="00567267" w:rsidRPr="004D0133" w:rsidRDefault="00567267" w:rsidP="005977FD">
            <w:pPr>
              <w:pStyle w:val="TAL"/>
              <w:keepNext w:val="0"/>
              <w:keepLines w:val="0"/>
              <w:widowControl w:val="0"/>
              <w:rPr>
                <w:ins w:id="699"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206F0D" w14:textId="77777777" w:rsidR="00567267" w:rsidRPr="004D0133" w:rsidRDefault="00567267" w:rsidP="005977FD">
            <w:pPr>
              <w:pStyle w:val="TAC"/>
              <w:keepNext w:val="0"/>
              <w:keepLines w:val="0"/>
              <w:widowControl w:val="0"/>
              <w:rPr>
                <w:ins w:id="700" w:author="Ericsson" w:date="2024-10-01T13:15:00Z"/>
                <w:lang w:val="en-US" w:eastAsia="ja-JP"/>
              </w:rPr>
            </w:pPr>
            <w:ins w:id="701"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51063D" w14:textId="77777777" w:rsidR="00567267" w:rsidRPr="004D0133" w:rsidRDefault="00567267" w:rsidP="005977FD">
            <w:pPr>
              <w:pStyle w:val="TAC"/>
              <w:keepNext w:val="0"/>
              <w:keepLines w:val="0"/>
              <w:widowControl w:val="0"/>
              <w:rPr>
                <w:ins w:id="702" w:author="Ericsson" w:date="2024-10-01T13:15:00Z"/>
                <w:lang w:val="en-US" w:eastAsia="ja-JP"/>
              </w:rPr>
            </w:pPr>
            <w:ins w:id="703" w:author="Ericsson" w:date="2024-10-01T13:15:00Z">
              <w:r w:rsidRPr="004D0133">
                <w:rPr>
                  <w:lang w:val="en-US" w:eastAsia="ja-JP"/>
                </w:rPr>
                <w:t>ignore</w:t>
              </w:r>
            </w:ins>
          </w:p>
        </w:tc>
      </w:tr>
      <w:tr w:rsidR="00567267" w:rsidRPr="004D0133" w14:paraId="47BF54E8" w14:textId="77777777" w:rsidTr="005977FD">
        <w:trPr>
          <w:ins w:id="704"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64BD5E6" w14:textId="77777777" w:rsidR="00567267" w:rsidRPr="004D0133" w:rsidRDefault="00567267" w:rsidP="005977FD">
            <w:pPr>
              <w:pStyle w:val="TAL"/>
              <w:keepNext w:val="0"/>
              <w:keepLines w:val="0"/>
              <w:widowControl w:val="0"/>
              <w:rPr>
                <w:ins w:id="705" w:author="Ericsson" w:date="2024-10-01T13:15:00Z"/>
                <w:lang w:val="en-US" w:eastAsia="ja-JP"/>
              </w:rPr>
            </w:pPr>
            <w:ins w:id="706" w:author="Ericsson" w:date="2024-10-01T13:15:00Z">
              <w:r w:rsidRPr="004D0133">
                <w:rPr>
                  <w:lang w:val="en-US"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26598062" w14:textId="77777777" w:rsidR="00567267" w:rsidRPr="004D0133" w:rsidRDefault="00567267" w:rsidP="005977FD">
            <w:pPr>
              <w:pStyle w:val="TAL"/>
              <w:keepNext w:val="0"/>
              <w:keepLines w:val="0"/>
              <w:widowControl w:val="0"/>
              <w:rPr>
                <w:ins w:id="707" w:author="Ericsson" w:date="2024-10-01T13:15:00Z"/>
                <w:lang w:val="en-US" w:eastAsia="ja-JP"/>
              </w:rPr>
            </w:pPr>
            <w:ins w:id="708" w:author="Ericsson" w:date="2024-10-01T13:15:00Z">
              <w:r w:rsidRPr="004D0133">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9EE4B0" w14:textId="77777777" w:rsidR="00567267" w:rsidRPr="004D0133" w:rsidRDefault="00567267" w:rsidP="005977FD">
            <w:pPr>
              <w:pStyle w:val="TAL"/>
              <w:keepNext w:val="0"/>
              <w:keepLines w:val="0"/>
              <w:widowControl w:val="0"/>
              <w:rPr>
                <w:ins w:id="709"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4B81528" w14:textId="77777777" w:rsidR="00567267" w:rsidRPr="004D0133" w:rsidRDefault="00567267" w:rsidP="005977FD">
            <w:pPr>
              <w:pStyle w:val="TAL"/>
              <w:keepNext w:val="0"/>
              <w:keepLines w:val="0"/>
              <w:widowControl w:val="0"/>
              <w:rPr>
                <w:ins w:id="710" w:author="Ericsson" w:date="2024-10-01T13:15:00Z"/>
                <w:lang w:val="en-US" w:eastAsia="ja-JP"/>
              </w:rPr>
            </w:pPr>
            <w:ins w:id="711" w:author="Ericsson" w:date="2024-10-01T13:15:00Z">
              <w:r w:rsidRPr="004D0133">
                <w:rPr>
                  <w:lang w:val="en-US" w:eastAsia="ja-JP"/>
                </w:rPr>
                <w:t>INTEGER (</w:t>
              </w:r>
              <w:proofErr w:type="gramStart"/>
              <w:r w:rsidRPr="004D0133">
                <w:rPr>
                  <w:lang w:val="en-US" w:eastAsia="ja-JP"/>
                </w:rPr>
                <w:t>0..</w:t>
              </w:r>
              <w:proofErr w:type="gramEnd"/>
              <w:r w:rsidRPr="004D0133">
                <w:rPr>
                  <w:lang w:val="en-US"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15108031" w14:textId="77777777" w:rsidR="00567267" w:rsidRPr="004D0133" w:rsidRDefault="00567267" w:rsidP="005977FD">
            <w:pPr>
              <w:pStyle w:val="TAL"/>
              <w:keepNext w:val="0"/>
              <w:keepLines w:val="0"/>
              <w:widowControl w:val="0"/>
              <w:rPr>
                <w:ins w:id="712" w:author="Ericsson" w:date="2024-10-01T13:15:00Z"/>
                <w:lang w:val="en-US" w:eastAsia="ja-JP"/>
              </w:rPr>
            </w:pPr>
            <w:ins w:id="713" w:author="Ericsson" w:date="2024-10-01T13:15:00Z">
              <w:r w:rsidRPr="004D0133">
                <w:rPr>
                  <w:lang w:val="en-US" w:eastAsia="zh-CN"/>
                </w:rPr>
                <w:t>Allocated by the NG-RAN node</w:t>
              </w:r>
              <w:r w:rsidRPr="004D0133">
                <w:rPr>
                  <w:vertAlign w:val="subscript"/>
                  <w:lang w:val="en-US" w:eastAsia="zh-CN"/>
                </w:rPr>
                <w:t>1</w:t>
              </w:r>
            </w:ins>
          </w:p>
        </w:tc>
        <w:tc>
          <w:tcPr>
            <w:tcW w:w="1080" w:type="dxa"/>
            <w:tcBorders>
              <w:top w:val="single" w:sz="4" w:space="0" w:color="auto"/>
              <w:left w:val="single" w:sz="4" w:space="0" w:color="auto"/>
              <w:bottom w:val="single" w:sz="4" w:space="0" w:color="auto"/>
              <w:right w:val="single" w:sz="4" w:space="0" w:color="auto"/>
            </w:tcBorders>
          </w:tcPr>
          <w:p w14:paraId="3512976A" w14:textId="77777777" w:rsidR="00567267" w:rsidRPr="004D0133" w:rsidRDefault="00567267" w:rsidP="005977FD">
            <w:pPr>
              <w:pStyle w:val="TAC"/>
              <w:keepNext w:val="0"/>
              <w:keepLines w:val="0"/>
              <w:widowControl w:val="0"/>
              <w:rPr>
                <w:ins w:id="714" w:author="Ericsson" w:date="2024-10-01T13:15:00Z"/>
                <w:lang w:val="en-US" w:eastAsia="ja-JP"/>
              </w:rPr>
            </w:pPr>
            <w:ins w:id="715"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479F84" w14:textId="77777777" w:rsidR="00567267" w:rsidRPr="004D0133" w:rsidRDefault="00567267" w:rsidP="005977FD">
            <w:pPr>
              <w:pStyle w:val="TAC"/>
              <w:keepNext w:val="0"/>
              <w:keepLines w:val="0"/>
              <w:widowControl w:val="0"/>
              <w:rPr>
                <w:ins w:id="716" w:author="Ericsson" w:date="2024-10-01T13:15:00Z"/>
                <w:lang w:val="en-US" w:eastAsia="ja-JP"/>
              </w:rPr>
            </w:pPr>
            <w:ins w:id="717" w:author="Ericsson" w:date="2024-10-01T13:15:00Z">
              <w:r w:rsidRPr="004D0133">
                <w:rPr>
                  <w:lang w:val="en-US" w:eastAsia="ja-JP"/>
                </w:rPr>
                <w:t>reject</w:t>
              </w:r>
            </w:ins>
          </w:p>
        </w:tc>
      </w:tr>
      <w:tr w:rsidR="00567267" w:rsidRPr="004D0133" w14:paraId="7D1C02D2" w14:textId="77777777" w:rsidTr="005977FD">
        <w:trPr>
          <w:ins w:id="71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2292CD7" w14:textId="507583FB" w:rsidR="00567267" w:rsidRPr="004D0133" w:rsidRDefault="008532EB" w:rsidP="005977FD">
            <w:pPr>
              <w:pStyle w:val="TAL"/>
              <w:keepNext w:val="0"/>
              <w:keepLines w:val="0"/>
              <w:widowControl w:val="0"/>
              <w:rPr>
                <w:ins w:id="719" w:author="Ericsson" w:date="2024-10-01T13:15:00Z"/>
                <w:lang w:val="en-US" w:eastAsia="ja-JP"/>
              </w:rPr>
            </w:pPr>
            <w:ins w:id="720" w:author="Ericsson" w:date="2024-10-01T13:15:00Z">
              <w:r w:rsidRPr="004D0133">
                <w:rPr>
                  <w:lang w:val="en-US" w:eastAsia="ja-JP"/>
                </w:rPr>
                <w:t>Provision</w:t>
              </w:r>
              <w:r w:rsidR="00567267" w:rsidRPr="004D0133">
                <w:rPr>
                  <w:lang w:val="en-US" w:eastAsia="ja-JP"/>
                </w:rPr>
                <w:t xml:space="preserve"> Status</w:t>
              </w:r>
            </w:ins>
          </w:p>
        </w:tc>
        <w:tc>
          <w:tcPr>
            <w:tcW w:w="1080" w:type="dxa"/>
            <w:tcBorders>
              <w:top w:val="single" w:sz="4" w:space="0" w:color="auto"/>
              <w:left w:val="single" w:sz="4" w:space="0" w:color="auto"/>
              <w:bottom w:val="single" w:sz="4" w:space="0" w:color="auto"/>
              <w:right w:val="single" w:sz="4" w:space="0" w:color="auto"/>
            </w:tcBorders>
          </w:tcPr>
          <w:p w14:paraId="50A9DE70" w14:textId="77777777" w:rsidR="00567267" w:rsidRPr="004D0133" w:rsidRDefault="00567267" w:rsidP="005977FD">
            <w:pPr>
              <w:pStyle w:val="TAL"/>
              <w:keepNext w:val="0"/>
              <w:keepLines w:val="0"/>
              <w:widowControl w:val="0"/>
              <w:rPr>
                <w:ins w:id="721"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FC76095" w14:textId="77777777" w:rsidR="00567267" w:rsidRPr="004D0133" w:rsidRDefault="00567267" w:rsidP="005977FD">
            <w:pPr>
              <w:pStyle w:val="TAL"/>
              <w:keepNext w:val="0"/>
              <w:keepLines w:val="0"/>
              <w:widowControl w:val="0"/>
              <w:rPr>
                <w:ins w:id="722"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3ED0EB34" w14:textId="77777777" w:rsidR="00567267" w:rsidRPr="004D0133" w:rsidRDefault="00567267" w:rsidP="005977FD">
            <w:pPr>
              <w:pStyle w:val="TAL"/>
              <w:keepNext w:val="0"/>
              <w:keepLines w:val="0"/>
              <w:widowControl w:val="0"/>
              <w:rPr>
                <w:ins w:id="723" w:author="Ericsson" w:date="2024-10-01T13:15:00Z"/>
                <w:lang w:val="en-US" w:eastAsia="ja-JP"/>
              </w:rPr>
            </w:pPr>
            <w:ins w:id="724" w:author="Ericsson" w:date="2024-10-01T13:15:00Z">
              <w:r w:rsidRPr="004D0133">
                <w:rPr>
                  <w:lang w:val="en-US" w:eastAsia="zh-CN"/>
                </w:rPr>
                <w:t>ENUMERATED (providing, not providing, …)</w:t>
              </w:r>
            </w:ins>
          </w:p>
        </w:tc>
        <w:tc>
          <w:tcPr>
            <w:tcW w:w="1728" w:type="dxa"/>
            <w:tcBorders>
              <w:top w:val="single" w:sz="4" w:space="0" w:color="auto"/>
              <w:left w:val="single" w:sz="4" w:space="0" w:color="auto"/>
              <w:bottom w:val="single" w:sz="4" w:space="0" w:color="auto"/>
              <w:right w:val="single" w:sz="4" w:space="0" w:color="auto"/>
            </w:tcBorders>
          </w:tcPr>
          <w:p w14:paraId="6FDBF0C5" w14:textId="77777777" w:rsidR="00567267" w:rsidRPr="004D0133" w:rsidRDefault="00567267" w:rsidP="005977FD">
            <w:pPr>
              <w:pStyle w:val="TAL"/>
              <w:keepNext w:val="0"/>
              <w:keepLines w:val="0"/>
              <w:widowControl w:val="0"/>
              <w:rPr>
                <w:ins w:id="725" w:author="Ericsson" w:date="2024-10-01T13:15:00Z"/>
                <w:lang w:val="en-US" w:eastAsia="zh-CN"/>
              </w:rPr>
            </w:pPr>
            <w:ins w:id="726" w:author="Ericsson" w:date="2024-10-01T13:15:00Z">
              <w:r w:rsidRPr="004D0133">
                <w:rPr>
                  <w:lang w:val="en-US" w:eastAsia="zh-CN"/>
                </w:rPr>
                <w:t xml:space="preserve">Indicates the provision status of the UL WUS configuration in the assisting cells. </w:t>
              </w:r>
            </w:ins>
          </w:p>
        </w:tc>
        <w:tc>
          <w:tcPr>
            <w:tcW w:w="1080" w:type="dxa"/>
            <w:tcBorders>
              <w:top w:val="single" w:sz="4" w:space="0" w:color="auto"/>
              <w:left w:val="single" w:sz="4" w:space="0" w:color="auto"/>
              <w:bottom w:val="single" w:sz="4" w:space="0" w:color="auto"/>
              <w:right w:val="single" w:sz="4" w:space="0" w:color="auto"/>
            </w:tcBorders>
          </w:tcPr>
          <w:p w14:paraId="63B0AF53" w14:textId="77777777" w:rsidR="00567267" w:rsidRPr="004D0133" w:rsidRDefault="00567267" w:rsidP="005977FD">
            <w:pPr>
              <w:pStyle w:val="TAC"/>
              <w:keepNext w:val="0"/>
              <w:keepLines w:val="0"/>
              <w:widowControl w:val="0"/>
              <w:rPr>
                <w:ins w:id="727"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C42E370" w14:textId="77777777" w:rsidR="00567267" w:rsidRPr="004D0133" w:rsidRDefault="00567267" w:rsidP="005977FD">
            <w:pPr>
              <w:pStyle w:val="TAC"/>
              <w:keepNext w:val="0"/>
              <w:keepLines w:val="0"/>
              <w:widowControl w:val="0"/>
              <w:rPr>
                <w:ins w:id="728" w:author="Ericsson" w:date="2024-10-01T13:15:00Z"/>
                <w:lang w:val="en-US" w:eastAsia="ja-JP"/>
              </w:rPr>
            </w:pPr>
          </w:p>
        </w:tc>
      </w:tr>
      <w:tr w:rsidR="00567267" w:rsidRPr="004D0133" w14:paraId="3D922C7A" w14:textId="77777777" w:rsidTr="005977FD">
        <w:trPr>
          <w:ins w:id="72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36A528E7" w14:textId="77777777" w:rsidR="00567267" w:rsidRPr="004D0133" w:rsidRDefault="00567267" w:rsidP="005977FD">
            <w:pPr>
              <w:pStyle w:val="TAL"/>
              <w:keepNext w:val="0"/>
              <w:keepLines w:val="0"/>
              <w:widowControl w:val="0"/>
              <w:rPr>
                <w:ins w:id="730" w:author="Ericsson" w:date="2024-10-01T13:15:00Z"/>
                <w:lang w:val="en-US" w:eastAsia="ja-JP"/>
              </w:rPr>
            </w:pPr>
            <w:ins w:id="731" w:author="Ericsson" w:date="2024-10-01T13:15:00Z">
              <w:r w:rsidRPr="004D0133">
                <w:rPr>
                  <w:bCs/>
                  <w:lang w:val="en-US"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91EEE12" w14:textId="77777777" w:rsidR="00567267" w:rsidRPr="004D0133" w:rsidRDefault="00567267" w:rsidP="005977FD">
            <w:pPr>
              <w:pStyle w:val="TAL"/>
              <w:keepNext w:val="0"/>
              <w:keepLines w:val="0"/>
              <w:widowControl w:val="0"/>
              <w:rPr>
                <w:ins w:id="732" w:author="Ericsson" w:date="2024-10-01T13:15:00Z"/>
                <w:lang w:val="en-US" w:eastAsia="ja-JP"/>
              </w:rPr>
            </w:pPr>
            <w:ins w:id="733" w:author="Ericsson" w:date="2024-10-01T13:15:00Z">
              <w:r w:rsidRPr="004D0133">
                <w:rPr>
                  <w:bCs/>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A025AC" w14:textId="77777777" w:rsidR="00567267" w:rsidRPr="004D0133" w:rsidRDefault="00567267" w:rsidP="005977FD">
            <w:pPr>
              <w:pStyle w:val="TAL"/>
              <w:keepNext w:val="0"/>
              <w:keepLines w:val="0"/>
              <w:widowControl w:val="0"/>
              <w:rPr>
                <w:ins w:id="734" w:author="Ericsson" w:date="2024-10-01T13:15:00Z"/>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4D1F826" w14:textId="77777777" w:rsidR="00567267" w:rsidRPr="004D0133" w:rsidRDefault="00567267" w:rsidP="005977FD">
            <w:pPr>
              <w:pStyle w:val="TAL"/>
              <w:keepNext w:val="0"/>
              <w:keepLines w:val="0"/>
              <w:widowControl w:val="0"/>
              <w:rPr>
                <w:ins w:id="735" w:author="Ericsson" w:date="2024-10-01T13:15:00Z"/>
                <w:lang w:val="en-US" w:eastAsia="ja-JP"/>
              </w:rPr>
            </w:pPr>
            <w:ins w:id="736" w:author="Ericsson" w:date="2024-10-01T13:15:00Z">
              <w:r w:rsidRPr="004D0133">
                <w:rPr>
                  <w:bCs/>
                  <w:lang w:val="en-US"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6299A47" w14:textId="77777777" w:rsidR="00567267" w:rsidRPr="004D0133" w:rsidRDefault="00567267" w:rsidP="005977FD">
            <w:pPr>
              <w:pStyle w:val="TAL"/>
              <w:keepNext w:val="0"/>
              <w:keepLines w:val="0"/>
              <w:widowControl w:val="0"/>
              <w:rPr>
                <w:ins w:id="737" w:author="Ericsson" w:date="2024-10-01T13:1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51072C7" w14:textId="77777777" w:rsidR="00567267" w:rsidRPr="004D0133" w:rsidRDefault="00567267" w:rsidP="005977FD">
            <w:pPr>
              <w:pStyle w:val="TAC"/>
              <w:keepNext w:val="0"/>
              <w:keepLines w:val="0"/>
              <w:widowControl w:val="0"/>
              <w:rPr>
                <w:ins w:id="738" w:author="Ericsson" w:date="2024-10-01T13:15:00Z"/>
                <w:lang w:val="en-US" w:eastAsia="ja-JP"/>
              </w:rPr>
            </w:pPr>
            <w:ins w:id="739" w:author="Ericsson" w:date="2024-10-01T13:15:00Z">
              <w:r w:rsidRPr="004D0133">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102618" w14:textId="77777777" w:rsidR="00567267" w:rsidRPr="004D0133" w:rsidRDefault="00567267" w:rsidP="005977FD">
            <w:pPr>
              <w:pStyle w:val="TAC"/>
              <w:keepNext w:val="0"/>
              <w:keepLines w:val="0"/>
              <w:widowControl w:val="0"/>
              <w:rPr>
                <w:ins w:id="740" w:author="Ericsson" w:date="2024-10-01T13:15:00Z"/>
                <w:lang w:val="en-US" w:eastAsia="ja-JP"/>
              </w:rPr>
            </w:pPr>
            <w:ins w:id="741" w:author="Ericsson" w:date="2024-10-01T13:15:00Z">
              <w:r w:rsidRPr="004D0133" w:rsidDel="006E4110">
                <w:rPr>
                  <w:lang w:val="en-US" w:eastAsia="ja-JP"/>
                </w:rPr>
                <w:t>reject</w:t>
              </w:r>
            </w:ins>
          </w:p>
        </w:tc>
      </w:tr>
    </w:tbl>
    <w:p w14:paraId="74972593" w14:textId="77777777" w:rsidR="009F6B01" w:rsidRPr="004D0133" w:rsidRDefault="009F6B01" w:rsidP="004E132D">
      <w:pPr>
        <w:rPr>
          <w:b/>
          <w:bCs/>
          <w:color w:val="FF0000"/>
          <w:lang w:val="en-US" w:eastAsia="zh-CN"/>
        </w:rPr>
      </w:pPr>
    </w:p>
    <w:p w14:paraId="35DE5A24" w14:textId="7B55780A" w:rsidR="00022889" w:rsidRPr="004D0133" w:rsidRDefault="004128E5" w:rsidP="00B3750F">
      <w:pPr>
        <w:jc w:val="center"/>
        <w:rPr>
          <w:lang w:val="en-US"/>
        </w:rPr>
      </w:pPr>
      <w:r w:rsidRPr="004D0133">
        <w:rPr>
          <w:b/>
          <w:bCs/>
          <w:color w:val="FF0000"/>
          <w:highlight w:val="yellow"/>
          <w:lang w:val="en-US" w:eastAsia="zh-CN"/>
        </w:rPr>
        <w:t xml:space="preserve">*************** </w:t>
      </w:r>
      <w:r w:rsidR="00154C70" w:rsidRPr="004D0133">
        <w:rPr>
          <w:b/>
          <w:bCs/>
          <w:color w:val="FF0000"/>
          <w:highlight w:val="yellow"/>
          <w:lang w:val="en-US" w:eastAsia="zh-CN"/>
        </w:rPr>
        <w:t xml:space="preserve">End of </w:t>
      </w:r>
      <w:r w:rsidRPr="004D0133">
        <w:rPr>
          <w:b/>
          <w:bCs/>
          <w:color w:val="FF0000"/>
          <w:highlight w:val="yellow"/>
          <w:lang w:val="en-US" w:eastAsia="zh-CN"/>
        </w:rPr>
        <w:t>TP</w:t>
      </w:r>
      <w:r w:rsidR="00154C70" w:rsidRPr="004D0133">
        <w:rPr>
          <w:b/>
          <w:bCs/>
          <w:color w:val="FF0000"/>
          <w:highlight w:val="yellow"/>
          <w:lang w:val="en-US" w:eastAsia="zh-CN"/>
        </w:rPr>
        <w:t xml:space="preserve"> </w:t>
      </w:r>
      <w:r w:rsidRPr="004D0133">
        <w:rPr>
          <w:b/>
          <w:bCs/>
          <w:color w:val="FF0000"/>
          <w:highlight w:val="yellow"/>
          <w:lang w:val="en-US" w:eastAsia="zh-CN"/>
        </w:rPr>
        <w:t>***************</w:t>
      </w:r>
    </w:p>
    <w:p w14:paraId="2E34D618" w14:textId="784C256D" w:rsidR="00022889" w:rsidRPr="004D0133" w:rsidRDefault="00920AD0" w:rsidP="00022889">
      <w:pPr>
        <w:pStyle w:val="Heading1"/>
        <w:rPr>
          <w:lang w:val="en-US" w:eastAsia="zh-CN"/>
        </w:rPr>
      </w:pPr>
      <w:r w:rsidRPr="004D0133">
        <w:rPr>
          <w:lang w:val="en-US" w:eastAsia="zh-CN"/>
        </w:rPr>
        <w:t>5</w:t>
      </w:r>
      <w:r w:rsidR="00022889" w:rsidRPr="004D0133">
        <w:rPr>
          <w:lang w:val="en-US" w:eastAsia="zh-CN"/>
        </w:rPr>
        <w:tab/>
        <w:t>References</w:t>
      </w:r>
    </w:p>
    <w:p w14:paraId="3C062758" w14:textId="77777777" w:rsidR="00022889" w:rsidRPr="004D0133" w:rsidRDefault="00022889" w:rsidP="00022889">
      <w:pPr>
        <w:rPr>
          <w:lang w:val="en-US" w:eastAsia="zh-CN"/>
        </w:rPr>
      </w:pPr>
      <w:r w:rsidRPr="004D0133">
        <w:rPr>
          <w:lang w:val="en-US" w:eastAsia="zh-CN"/>
        </w:rPr>
        <w:t>[1]</w:t>
      </w:r>
      <w:r w:rsidRPr="004D0133">
        <w:rPr>
          <w:lang w:val="en-US" w:eastAsia="zh-CN"/>
        </w:rPr>
        <w:tab/>
        <w:t>RP-234065</w:t>
      </w:r>
      <w:r w:rsidRPr="004D0133">
        <w:rPr>
          <w:lang w:val="en-US" w:eastAsia="zh-CN"/>
        </w:rPr>
        <w:tab/>
        <w:t xml:space="preserve">New WID: Enhancements of network energy savings for NR </w:t>
      </w:r>
    </w:p>
    <w:p w14:paraId="548347DC" w14:textId="7F735494" w:rsidR="00A110B7" w:rsidRPr="004D0133" w:rsidRDefault="006C0C1D" w:rsidP="00022889">
      <w:pPr>
        <w:rPr>
          <w:lang w:val="en-US" w:eastAsia="zh-CN"/>
        </w:rPr>
      </w:pPr>
      <w:r w:rsidRPr="004D0133">
        <w:rPr>
          <w:lang w:val="en-US" w:eastAsia="zh-CN"/>
        </w:rPr>
        <w:t>[2]</w:t>
      </w:r>
      <w:r w:rsidRPr="004D0133">
        <w:rPr>
          <w:lang w:val="en-US" w:eastAsia="zh-CN"/>
        </w:rPr>
        <w:tab/>
      </w:r>
      <w:r w:rsidR="00114010" w:rsidRPr="004D0133">
        <w:rPr>
          <w:lang w:val="en-US" w:eastAsia="zh-CN"/>
        </w:rPr>
        <w:t>RP-242354</w:t>
      </w:r>
      <w:r w:rsidRPr="004D0133">
        <w:rPr>
          <w:lang w:val="en-US" w:eastAsia="zh-CN"/>
        </w:rPr>
        <w:tab/>
        <w:t>Revised WID: Enhancements of network energy savings for NR</w:t>
      </w:r>
    </w:p>
    <w:p w14:paraId="46E75A40" w14:textId="7C3CEB01" w:rsidR="00722B36" w:rsidRPr="004D0133" w:rsidRDefault="00A43BC8" w:rsidP="009724C5">
      <w:pPr>
        <w:rPr>
          <w:lang w:val="en-US" w:eastAsia="zh-CN"/>
        </w:rPr>
      </w:pPr>
      <w:r w:rsidRPr="004D0133">
        <w:rPr>
          <w:lang w:val="en-US" w:eastAsia="zh-CN"/>
        </w:rPr>
        <w:t>[</w:t>
      </w:r>
      <w:r w:rsidR="001331FC" w:rsidRPr="004D0133">
        <w:rPr>
          <w:lang w:val="en-US" w:eastAsia="zh-CN"/>
        </w:rPr>
        <w:t>3</w:t>
      </w:r>
      <w:r w:rsidRPr="004D0133">
        <w:rPr>
          <w:lang w:val="en-US" w:eastAsia="zh-CN"/>
        </w:rPr>
        <w:t xml:space="preserve">] </w:t>
      </w:r>
      <w:r w:rsidRPr="004D0133">
        <w:rPr>
          <w:lang w:val="en-US" w:eastAsia="zh-CN"/>
        </w:rPr>
        <w:tab/>
        <w:t>R3-</w:t>
      </w:r>
      <w:r w:rsidR="00E211E0" w:rsidRPr="004D0133">
        <w:rPr>
          <w:lang w:val="en-US" w:eastAsia="zh-CN"/>
        </w:rPr>
        <w:t>244708</w:t>
      </w:r>
      <w:r w:rsidRPr="004D0133">
        <w:rPr>
          <w:lang w:val="en-US" w:eastAsia="zh-CN"/>
        </w:rPr>
        <w:tab/>
        <w:t>Summary of offline disc</w:t>
      </w:r>
      <w:r w:rsidR="006A5BC3" w:rsidRPr="004D0133">
        <w:rPr>
          <w:lang w:val="en-US" w:eastAsia="zh-CN"/>
        </w:rPr>
        <w:t xml:space="preserve"> at RAN3#125</w:t>
      </w:r>
      <w:r w:rsidRPr="004D0133">
        <w:rPr>
          <w:lang w:val="en-US" w:eastAsia="zh-CN"/>
        </w:rPr>
        <w:t>, Ericsson (Moderator)</w:t>
      </w:r>
    </w:p>
    <w:p w14:paraId="4CD3CF9F" w14:textId="5DDC1A7D" w:rsidR="00BF7837" w:rsidRPr="004D0133" w:rsidRDefault="00CB65C1" w:rsidP="00BF7837">
      <w:pPr>
        <w:rPr>
          <w:lang w:val="en-US" w:eastAsia="zh-CN"/>
        </w:rPr>
      </w:pPr>
      <w:r w:rsidRPr="004D0133">
        <w:rPr>
          <w:lang w:val="en-US" w:eastAsia="zh-CN"/>
        </w:rPr>
        <w:t>[</w:t>
      </w:r>
      <w:r w:rsidR="00C07E75">
        <w:rPr>
          <w:lang w:val="en-US" w:eastAsia="zh-CN"/>
        </w:rPr>
        <w:t>4</w:t>
      </w:r>
      <w:r w:rsidRPr="004D0133">
        <w:rPr>
          <w:lang w:val="en-US" w:eastAsia="zh-CN"/>
        </w:rPr>
        <w:t>]</w:t>
      </w:r>
      <w:r w:rsidRPr="004D0133">
        <w:rPr>
          <w:lang w:val="en-US" w:eastAsia="zh-CN"/>
        </w:rPr>
        <w:tab/>
      </w:r>
      <w:r w:rsidR="00BF7837" w:rsidRPr="004D0133">
        <w:rPr>
          <w:lang w:val="en-US" w:eastAsia="zh-CN"/>
        </w:rPr>
        <w:t xml:space="preserve">R3-245737 </w:t>
      </w:r>
      <w:r w:rsidR="00BF7837" w:rsidRPr="004D0133">
        <w:rPr>
          <w:lang w:val="en-US" w:eastAsia="zh-CN"/>
        </w:rPr>
        <w:tab/>
        <w:t>Summary of offline disc</w:t>
      </w:r>
      <w:r w:rsidR="006A5BC3" w:rsidRPr="004D0133">
        <w:rPr>
          <w:lang w:val="en-US" w:eastAsia="zh-CN"/>
        </w:rPr>
        <w:t xml:space="preserve"> at RAN3#125-bis</w:t>
      </w:r>
      <w:r w:rsidR="00BF7837" w:rsidRPr="004D0133">
        <w:rPr>
          <w:lang w:val="en-US" w:eastAsia="zh-CN"/>
        </w:rPr>
        <w:t>, Ericsson (Moderator)</w:t>
      </w:r>
    </w:p>
    <w:p w14:paraId="4EA3C06A" w14:textId="5FF10D18" w:rsidR="00CB65C1" w:rsidRPr="004D0133" w:rsidRDefault="00F0350A" w:rsidP="009724C5">
      <w:pPr>
        <w:rPr>
          <w:lang w:val="en-US" w:eastAsia="zh-CN"/>
        </w:rPr>
      </w:pPr>
      <w:r w:rsidRPr="004D0133">
        <w:rPr>
          <w:lang w:val="en-US" w:eastAsia="zh-CN"/>
        </w:rPr>
        <w:t>[</w:t>
      </w:r>
      <w:r w:rsidR="00C07E75">
        <w:rPr>
          <w:lang w:val="en-US" w:eastAsia="zh-CN"/>
        </w:rPr>
        <w:t>5</w:t>
      </w:r>
      <w:r w:rsidRPr="004D0133">
        <w:rPr>
          <w:lang w:val="en-US" w:eastAsia="zh-CN"/>
        </w:rPr>
        <w:t>]</w:t>
      </w:r>
      <w:r w:rsidRPr="004D0133">
        <w:rPr>
          <w:lang w:val="en-US" w:eastAsia="zh-CN"/>
        </w:rPr>
        <w:tab/>
        <w:t>R3-245498</w:t>
      </w:r>
      <w:r w:rsidRPr="004D0133">
        <w:rPr>
          <w:lang w:val="en-US" w:eastAsia="zh-CN"/>
        </w:rPr>
        <w:tab/>
      </w:r>
      <w:proofErr w:type="spellStart"/>
      <w:r w:rsidR="008F4CBC" w:rsidRPr="004D0133">
        <w:rPr>
          <w:lang w:val="en-US" w:eastAsia="zh-CN"/>
        </w:rPr>
        <w:t>Xn</w:t>
      </w:r>
      <w:proofErr w:type="spellEnd"/>
      <w:r w:rsidR="008F4CBC" w:rsidRPr="004D0133">
        <w:rPr>
          <w:lang w:val="en-US" w:eastAsia="zh-CN"/>
        </w:rPr>
        <w:t xml:space="preserve"> impact of On-demand SIB1 for UEs in idle/inactive mode, Ericsson</w:t>
      </w:r>
    </w:p>
    <w:sectPr w:rsidR="00CB65C1" w:rsidRPr="004D0133"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C65DE" w14:textId="77777777" w:rsidR="002D27FB" w:rsidRDefault="002D27FB">
      <w:pPr>
        <w:spacing w:after="0"/>
      </w:pPr>
      <w:r>
        <w:separator/>
      </w:r>
    </w:p>
  </w:endnote>
  <w:endnote w:type="continuationSeparator" w:id="0">
    <w:p w14:paraId="6E429CCA" w14:textId="77777777" w:rsidR="002D27FB" w:rsidRDefault="002D27FB">
      <w:pPr>
        <w:spacing w:after="0"/>
      </w:pPr>
      <w:r>
        <w:continuationSeparator/>
      </w:r>
    </w:p>
  </w:endnote>
  <w:endnote w:type="continuationNotice" w:id="1">
    <w:p w14:paraId="08A0641B" w14:textId="77777777" w:rsidR="002D27FB" w:rsidRDefault="002D2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18DC" w14:textId="77777777" w:rsidR="002D27FB" w:rsidRDefault="002D27FB">
      <w:pPr>
        <w:spacing w:after="0"/>
      </w:pPr>
      <w:r>
        <w:separator/>
      </w:r>
    </w:p>
  </w:footnote>
  <w:footnote w:type="continuationSeparator" w:id="0">
    <w:p w14:paraId="4E1ECB34" w14:textId="77777777" w:rsidR="002D27FB" w:rsidRDefault="002D27FB">
      <w:pPr>
        <w:spacing w:after="0"/>
      </w:pPr>
      <w:r>
        <w:continuationSeparator/>
      </w:r>
    </w:p>
  </w:footnote>
  <w:footnote w:type="continuationNotice" w:id="1">
    <w:p w14:paraId="09EA24A7" w14:textId="77777777" w:rsidR="002D27FB" w:rsidRDefault="002D2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8"/>
  </w:num>
  <w:num w:numId="3" w16cid:durableId="1645623878">
    <w:abstractNumId w:val="24"/>
  </w:num>
  <w:num w:numId="4" w16cid:durableId="797142164">
    <w:abstractNumId w:val="9"/>
  </w:num>
  <w:num w:numId="5" w16cid:durableId="634801629">
    <w:abstractNumId w:val="6"/>
  </w:num>
  <w:num w:numId="6" w16cid:durableId="936248803">
    <w:abstractNumId w:val="33"/>
  </w:num>
  <w:num w:numId="7" w16cid:durableId="569466953">
    <w:abstractNumId w:val="7"/>
  </w:num>
  <w:num w:numId="8" w16cid:durableId="1103571716">
    <w:abstractNumId w:val="21"/>
  </w:num>
  <w:num w:numId="9" w16cid:durableId="855534864">
    <w:abstractNumId w:val="20"/>
  </w:num>
  <w:num w:numId="10" w16cid:durableId="521744643">
    <w:abstractNumId w:val="32"/>
  </w:num>
  <w:num w:numId="11" w16cid:durableId="1646932450">
    <w:abstractNumId w:val="26"/>
  </w:num>
  <w:num w:numId="12" w16cid:durableId="1248884774">
    <w:abstractNumId w:val="0"/>
  </w:num>
  <w:num w:numId="13" w16cid:durableId="1589852383">
    <w:abstractNumId w:val="34"/>
  </w:num>
  <w:num w:numId="14" w16cid:durableId="555700125">
    <w:abstractNumId w:val="47"/>
  </w:num>
  <w:num w:numId="15" w16cid:durableId="1733697230">
    <w:abstractNumId w:val="40"/>
  </w:num>
  <w:num w:numId="16" w16cid:durableId="1638100303">
    <w:abstractNumId w:val="29"/>
  </w:num>
  <w:num w:numId="17" w16cid:durableId="1610427219">
    <w:abstractNumId w:val="8"/>
  </w:num>
  <w:num w:numId="18" w16cid:durableId="1737821928">
    <w:abstractNumId w:val="11"/>
  </w:num>
  <w:num w:numId="19" w16cid:durableId="1715689298">
    <w:abstractNumId w:val="39"/>
  </w:num>
  <w:num w:numId="20" w16cid:durableId="823738552">
    <w:abstractNumId w:val="37"/>
  </w:num>
  <w:num w:numId="21" w16cid:durableId="2139639649">
    <w:abstractNumId w:val="5"/>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45"/>
  </w:num>
  <w:num w:numId="26" w16cid:durableId="1441998329">
    <w:abstractNumId w:val="22"/>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2"/>
  </w:num>
  <w:num w:numId="30" w16cid:durableId="197548613">
    <w:abstractNumId w:val="4"/>
  </w:num>
  <w:num w:numId="31" w16cid:durableId="316500590">
    <w:abstractNumId w:val="43"/>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6"/>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8"/>
  </w:num>
  <w:num w:numId="37" w16cid:durableId="493841232">
    <w:abstractNumId w:val="15"/>
  </w:num>
  <w:num w:numId="38" w16cid:durableId="1831674156">
    <w:abstractNumId w:val="23"/>
  </w:num>
  <w:num w:numId="39" w16cid:durableId="1943294634">
    <w:abstractNumId w:val="42"/>
  </w:num>
  <w:num w:numId="40" w16cid:durableId="1322352412">
    <w:abstractNumId w:val="13"/>
  </w:num>
  <w:num w:numId="41" w16cid:durableId="692996902">
    <w:abstractNumId w:val="10"/>
  </w:num>
  <w:num w:numId="42" w16cid:durableId="964388278">
    <w:abstractNumId w:val="1"/>
  </w:num>
  <w:num w:numId="43" w16cid:durableId="668337979">
    <w:abstractNumId w:val="3"/>
  </w:num>
  <w:num w:numId="44" w16cid:durableId="1348631439">
    <w:abstractNumId w:val="44"/>
    <w:lvlOverride w:ilvl="0">
      <w:startOverride w:val="1"/>
    </w:lvlOverride>
    <w:lvlOverride w:ilvl="1"/>
    <w:lvlOverride w:ilvl="2"/>
    <w:lvlOverride w:ilvl="3"/>
    <w:lvlOverride w:ilvl="4"/>
    <w:lvlOverride w:ilvl="5"/>
    <w:lvlOverride w:ilvl="6"/>
    <w:lvlOverride w:ilvl="7"/>
    <w:lvlOverride w:ilvl="8"/>
  </w:num>
  <w:num w:numId="45" w16cid:durableId="852300334">
    <w:abstractNumId w:val="16"/>
  </w:num>
  <w:num w:numId="46" w16cid:durableId="335688427">
    <w:abstractNumId w:val="19"/>
  </w:num>
  <w:num w:numId="47" w16cid:durableId="1993212121">
    <w:abstractNumId w:val="17"/>
  </w:num>
  <w:num w:numId="48" w16cid:durableId="1804302906">
    <w:abstractNumId w:val="3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oris Dortschy">
    <w15:presenceInfo w15:providerId="AD" w15:userId="S::boris.dortschy@ericsson.com::dd35bfd2-a82d-4687-9e4d-102468778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835"/>
    <w:rsid w:val="00026877"/>
    <w:rsid w:val="0002710A"/>
    <w:rsid w:val="00027ED1"/>
    <w:rsid w:val="000301F1"/>
    <w:rsid w:val="0003069D"/>
    <w:rsid w:val="000306BF"/>
    <w:rsid w:val="00030819"/>
    <w:rsid w:val="00030A2F"/>
    <w:rsid w:val="00030AAF"/>
    <w:rsid w:val="00030DFF"/>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E45"/>
    <w:rsid w:val="000430E9"/>
    <w:rsid w:val="0004378D"/>
    <w:rsid w:val="00043A56"/>
    <w:rsid w:val="00043D68"/>
    <w:rsid w:val="00043E2B"/>
    <w:rsid w:val="00043E70"/>
    <w:rsid w:val="00043FA3"/>
    <w:rsid w:val="00044EC4"/>
    <w:rsid w:val="00045418"/>
    <w:rsid w:val="0004574B"/>
    <w:rsid w:val="00045986"/>
    <w:rsid w:val="000463B2"/>
    <w:rsid w:val="000465F7"/>
    <w:rsid w:val="00046B68"/>
    <w:rsid w:val="00047121"/>
    <w:rsid w:val="000479A6"/>
    <w:rsid w:val="00047E8A"/>
    <w:rsid w:val="00050364"/>
    <w:rsid w:val="00050AF9"/>
    <w:rsid w:val="000515A9"/>
    <w:rsid w:val="00051EF1"/>
    <w:rsid w:val="00052481"/>
    <w:rsid w:val="000526FE"/>
    <w:rsid w:val="00052ACC"/>
    <w:rsid w:val="00052C2A"/>
    <w:rsid w:val="00052C92"/>
    <w:rsid w:val="00053581"/>
    <w:rsid w:val="00053622"/>
    <w:rsid w:val="00054418"/>
    <w:rsid w:val="0005478B"/>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78A"/>
    <w:rsid w:val="00067E88"/>
    <w:rsid w:val="000700A0"/>
    <w:rsid w:val="0007029A"/>
    <w:rsid w:val="0007038D"/>
    <w:rsid w:val="00070747"/>
    <w:rsid w:val="00071784"/>
    <w:rsid w:val="00071A0F"/>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237"/>
    <w:rsid w:val="00084202"/>
    <w:rsid w:val="0008470A"/>
    <w:rsid w:val="00084976"/>
    <w:rsid w:val="00084A1A"/>
    <w:rsid w:val="00084A22"/>
    <w:rsid w:val="00084AEF"/>
    <w:rsid w:val="00084DF8"/>
    <w:rsid w:val="00084FF1"/>
    <w:rsid w:val="00085158"/>
    <w:rsid w:val="00085C27"/>
    <w:rsid w:val="00086D2A"/>
    <w:rsid w:val="00086F1C"/>
    <w:rsid w:val="0009043F"/>
    <w:rsid w:val="000908D2"/>
    <w:rsid w:val="00090BFA"/>
    <w:rsid w:val="00090EC8"/>
    <w:rsid w:val="00090F1D"/>
    <w:rsid w:val="00090F63"/>
    <w:rsid w:val="00091169"/>
    <w:rsid w:val="00091598"/>
    <w:rsid w:val="000926A8"/>
    <w:rsid w:val="00092E5A"/>
    <w:rsid w:val="000933D3"/>
    <w:rsid w:val="00093EAD"/>
    <w:rsid w:val="00094E8E"/>
    <w:rsid w:val="0009585A"/>
    <w:rsid w:val="00095918"/>
    <w:rsid w:val="00095AB7"/>
    <w:rsid w:val="00095F23"/>
    <w:rsid w:val="0009640E"/>
    <w:rsid w:val="00096A54"/>
    <w:rsid w:val="00096F96"/>
    <w:rsid w:val="00097AFE"/>
    <w:rsid w:val="000A0467"/>
    <w:rsid w:val="000A0597"/>
    <w:rsid w:val="000A0696"/>
    <w:rsid w:val="000A0A9C"/>
    <w:rsid w:val="000A0FFB"/>
    <w:rsid w:val="000A1487"/>
    <w:rsid w:val="000A18C9"/>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C75B4"/>
    <w:rsid w:val="000D0030"/>
    <w:rsid w:val="000D03DD"/>
    <w:rsid w:val="000D0505"/>
    <w:rsid w:val="000D05AC"/>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D9F"/>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915"/>
    <w:rsid w:val="00125E1B"/>
    <w:rsid w:val="001266FD"/>
    <w:rsid w:val="00126733"/>
    <w:rsid w:val="001267A6"/>
    <w:rsid w:val="001274B2"/>
    <w:rsid w:val="0012769A"/>
    <w:rsid w:val="00127EC8"/>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1876"/>
    <w:rsid w:val="00161886"/>
    <w:rsid w:val="00161D3D"/>
    <w:rsid w:val="00162A6B"/>
    <w:rsid w:val="00163283"/>
    <w:rsid w:val="001636CD"/>
    <w:rsid w:val="00163739"/>
    <w:rsid w:val="00163EF4"/>
    <w:rsid w:val="001644B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30B0"/>
    <w:rsid w:val="001A4232"/>
    <w:rsid w:val="001A4727"/>
    <w:rsid w:val="001A4E48"/>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9D"/>
    <w:rsid w:val="002152A9"/>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66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261"/>
    <w:rsid w:val="0029533F"/>
    <w:rsid w:val="00295AE4"/>
    <w:rsid w:val="00295F68"/>
    <w:rsid w:val="00296159"/>
    <w:rsid w:val="002967A2"/>
    <w:rsid w:val="00296AAC"/>
    <w:rsid w:val="002970F6"/>
    <w:rsid w:val="00297504"/>
    <w:rsid w:val="002A038F"/>
    <w:rsid w:val="002A03B6"/>
    <w:rsid w:val="002A0404"/>
    <w:rsid w:val="002A067B"/>
    <w:rsid w:val="002A129B"/>
    <w:rsid w:val="002A17D3"/>
    <w:rsid w:val="002A18A9"/>
    <w:rsid w:val="002A18FF"/>
    <w:rsid w:val="002A2E3E"/>
    <w:rsid w:val="002A45E4"/>
    <w:rsid w:val="002A49B0"/>
    <w:rsid w:val="002A51FB"/>
    <w:rsid w:val="002A66DA"/>
    <w:rsid w:val="002A6BA4"/>
    <w:rsid w:val="002A6E64"/>
    <w:rsid w:val="002B012B"/>
    <w:rsid w:val="002B212F"/>
    <w:rsid w:val="002B2177"/>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115A"/>
    <w:rsid w:val="002E1755"/>
    <w:rsid w:val="002E2618"/>
    <w:rsid w:val="002E26AC"/>
    <w:rsid w:val="002E2DB8"/>
    <w:rsid w:val="002E3177"/>
    <w:rsid w:val="002E31D7"/>
    <w:rsid w:val="002E371E"/>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39C"/>
    <w:rsid w:val="00311454"/>
    <w:rsid w:val="003115ED"/>
    <w:rsid w:val="003116F4"/>
    <w:rsid w:val="00311953"/>
    <w:rsid w:val="003121BF"/>
    <w:rsid w:val="00312232"/>
    <w:rsid w:val="003128A7"/>
    <w:rsid w:val="003149B9"/>
    <w:rsid w:val="00314C3E"/>
    <w:rsid w:val="00314C57"/>
    <w:rsid w:val="00315471"/>
    <w:rsid w:val="0031619A"/>
    <w:rsid w:val="00316474"/>
    <w:rsid w:val="003164ED"/>
    <w:rsid w:val="00316929"/>
    <w:rsid w:val="0031776D"/>
    <w:rsid w:val="0032055A"/>
    <w:rsid w:val="0032094D"/>
    <w:rsid w:val="00321757"/>
    <w:rsid w:val="00321CF2"/>
    <w:rsid w:val="00322A0A"/>
    <w:rsid w:val="00322CEF"/>
    <w:rsid w:val="00323675"/>
    <w:rsid w:val="00323738"/>
    <w:rsid w:val="00323931"/>
    <w:rsid w:val="00323950"/>
    <w:rsid w:val="00323AB0"/>
    <w:rsid w:val="00323C0D"/>
    <w:rsid w:val="003256F0"/>
    <w:rsid w:val="00325844"/>
    <w:rsid w:val="00325C9E"/>
    <w:rsid w:val="00326430"/>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41DF"/>
    <w:rsid w:val="0034420F"/>
    <w:rsid w:val="0034456F"/>
    <w:rsid w:val="00344969"/>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7FA"/>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BD3"/>
    <w:rsid w:val="0036531B"/>
    <w:rsid w:val="00365804"/>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3931"/>
    <w:rsid w:val="00384100"/>
    <w:rsid w:val="00384A1F"/>
    <w:rsid w:val="0038604C"/>
    <w:rsid w:val="00386415"/>
    <w:rsid w:val="00386659"/>
    <w:rsid w:val="0038675F"/>
    <w:rsid w:val="00386C0B"/>
    <w:rsid w:val="00387446"/>
    <w:rsid w:val="0038768F"/>
    <w:rsid w:val="0039003F"/>
    <w:rsid w:val="00390164"/>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D12"/>
    <w:rsid w:val="003B27C5"/>
    <w:rsid w:val="003B34A4"/>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0BC"/>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87F"/>
    <w:rsid w:val="004A3A60"/>
    <w:rsid w:val="004A3DE8"/>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50F7"/>
    <w:rsid w:val="004C53EA"/>
    <w:rsid w:val="004C5F68"/>
    <w:rsid w:val="004C6304"/>
    <w:rsid w:val="004C7563"/>
    <w:rsid w:val="004D0133"/>
    <w:rsid w:val="004D053E"/>
    <w:rsid w:val="004D083D"/>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127C"/>
    <w:rsid w:val="0052185B"/>
    <w:rsid w:val="005218C4"/>
    <w:rsid w:val="0052370D"/>
    <w:rsid w:val="005237E7"/>
    <w:rsid w:val="00523C5F"/>
    <w:rsid w:val="005240E7"/>
    <w:rsid w:val="005243DD"/>
    <w:rsid w:val="0052616C"/>
    <w:rsid w:val="005261D5"/>
    <w:rsid w:val="005264F7"/>
    <w:rsid w:val="00526754"/>
    <w:rsid w:val="0052708E"/>
    <w:rsid w:val="0052770A"/>
    <w:rsid w:val="00527B21"/>
    <w:rsid w:val="00527B6F"/>
    <w:rsid w:val="005301ED"/>
    <w:rsid w:val="005303DF"/>
    <w:rsid w:val="00530E9B"/>
    <w:rsid w:val="00530F4E"/>
    <w:rsid w:val="005311A1"/>
    <w:rsid w:val="005312C1"/>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FA4"/>
    <w:rsid w:val="005532F2"/>
    <w:rsid w:val="00553921"/>
    <w:rsid w:val="005542C2"/>
    <w:rsid w:val="00554547"/>
    <w:rsid w:val="00554B84"/>
    <w:rsid w:val="00554BEA"/>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96A"/>
    <w:rsid w:val="005D7C33"/>
    <w:rsid w:val="005E063F"/>
    <w:rsid w:val="005E091D"/>
    <w:rsid w:val="005E0A0F"/>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A9"/>
    <w:rsid w:val="00613107"/>
    <w:rsid w:val="0061390D"/>
    <w:rsid w:val="00613CF0"/>
    <w:rsid w:val="00613F59"/>
    <w:rsid w:val="00614833"/>
    <w:rsid w:val="006149FE"/>
    <w:rsid w:val="00614F8D"/>
    <w:rsid w:val="006150B2"/>
    <w:rsid w:val="00615357"/>
    <w:rsid w:val="00615761"/>
    <w:rsid w:val="00615EF1"/>
    <w:rsid w:val="00616F02"/>
    <w:rsid w:val="00617048"/>
    <w:rsid w:val="006170D6"/>
    <w:rsid w:val="006173AD"/>
    <w:rsid w:val="00620855"/>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6EAB"/>
    <w:rsid w:val="0063738A"/>
    <w:rsid w:val="00637D49"/>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272"/>
    <w:rsid w:val="0065647C"/>
    <w:rsid w:val="00656CF3"/>
    <w:rsid w:val="00657336"/>
    <w:rsid w:val="006574A8"/>
    <w:rsid w:val="00657653"/>
    <w:rsid w:val="00660D1D"/>
    <w:rsid w:val="006620FF"/>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700E8"/>
    <w:rsid w:val="00670633"/>
    <w:rsid w:val="00670696"/>
    <w:rsid w:val="00670D2D"/>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D47"/>
    <w:rsid w:val="00677934"/>
    <w:rsid w:val="00677A42"/>
    <w:rsid w:val="00677E14"/>
    <w:rsid w:val="006814B1"/>
    <w:rsid w:val="0068260B"/>
    <w:rsid w:val="00682753"/>
    <w:rsid w:val="00683A66"/>
    <w:rsid w:val="00684D52"/>
    <w:rsid w:val="00685872"/>
    <w:rsid w:val="00685DFD"/>
    <w:rsid w:val="006860B2"/>
    <w:rsid w:val="006865DE"/>
    <w:rsid w:val="006868A8"/>
    <w:rsid w:val="006868B8"/>
    <w:rsid w:val="006872DF"/>
    <w:rsid w:val="00687673"/>
    <w:rsid w:val="00687D39"/>
    <w:rsid w:val="00687F6E"/>
    <w:rsid w:val="00687FCF"/>
    <w:rsid w:val="006900C4"/>
    <w:rsid w:val="006902C1"/>
    <w:rsid w:val="0069044A"/>
    <w:rsid w:val="006914EC"/>
    <w:rsid w:val="006922A2"/>
    <w:rsid w:val="006924B6"/>
    <w:rsid w:val="00692CC5"/>
    <w:rsid w:val="0069304E"/>
    <w:rsid w:val="006932DD"/>
    <w:rsid w:val="00693426"/>
    <w:rsid w:val="006938C5"/>
    <w:rsid w:val="00693D32"/>
    <w:rsid w:val="00693F1B"/>
    <w:rsid w:val="0069417B"/>
    <w:rsid w:val="006948FC"/>
    <w:rsid w:val="00695979"/>
    <w:rsid w:val="00695E82"/>
    <w:rsid w:val="00695EEC"/>
    <w:rsid w:val="0069707C"/>
    <w:rsid w:val="006979D1"/>
    <w:rsid w:val="006A009A"/>
    <w:rsid w:val="006A02D5"/>
    <w:rsid w:val="006A05C4"/>
    <w:rsid w:val="006A2101"/>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3F4"/>
    <w:rsid w:val="006B09EC"/>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158"/>
    <w:rsid w:val="006C55A5"/>
    <w:rsid w:val="006C5A8E"/>
    <w:rsid w:val="006C5DF7"/>
    <w:rsid w:val="006C651A"/>
    <w:rsid w:val="006C7467"/>
    <w:rsid w:val="006C7788"/>
    <w:rsid w:val="006C7DB8"/>
    <w:rsid w:val="006D091A"/>
    <w:rsid w:val="006D0BDD"/>
    <w:rsid w:val="006D273A"/>
    <w:rsid w:val="006D2765"/>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F95"/>
    <w:rsid w:val="006E53D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DC7"/>
    <w:rsid w:val="007079B9"/>
    <w:rsid w:val="00707B2E"/>
    <w:rsid w:val="00707DDE"/>
    <w:rsid w:val="00707F04"/>
    <w:rsid w:val="0071008B"/>
    <w:rsid w:val="00710194"/>
    <w:rsid w:val="007115D4"/>
    <w:rsid w:val="00711677"/>
    <w:rsid w:val="007117F5"/>
    <w:rsid w:val="00711889"/>
    <w:rsid w:val="007119BC"/>
    <w:rsid w:val="00712200"/>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436"/>
    <w:rsid w:val="0072459F"/>
    <w:rsid w:val="007249F4"/>
    <w:rsid w:val="00724B4D"/>
    <w:rsid w:val="00724F6A"/>
    <w:rsid w:val="00725B63"/>
    <w:rsid w:val="0072606E"/>
    <w:rsid w:val="00726853"/>
    <w:rsid w:val="007269A8"/>
    <w:rsid w:val="00726B99"/>
    <w:rsid w:val="0072734F"/>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3E4F"/>
    <w:rsid w:val="007342CA"/>
    <w:rsid w:val="00734651"/>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DAA"/>
    <w:rsid w:val="00753054"/>
    <w:rsid w:val="007531DC"/>
    <w:rsid w:val="00753AB5"/>
    <w:rsid w:val="00753F87"/>
    <w:rsid w:val="00754473"/>
    <w:rsid w:val="00754D43"/>
    <w:rsid w:val="00754D5F"/>
    <w:rsid w:val="00754ECD"/>
    <w:rsid w:val="0075520A"/>
    <w:rsid w:val="0075573A"/>
    <w:rsid w:val="00755B1C"/>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000A"/>
    <w:rsid w:val="00791065"/>
    <w:rsid w:val="00791283"/>
    <w:rsid w:val="00791C9E"/>
    <w:rsid w:val="00791FCA"/>
    <w:rsid w:val="00791FE4"/>
    <w:rsid w:val="00792AC0"/>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16FB"/>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BEA"/>
    <w:rsid w:val="00810FDD"/>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D2B"/>
    <w:rsid w:val="00826DD4"/>
    <w:rsid w:val="00826E24"/>
    <w:rsid w:val="00827568"/>
    <w:rsid w:val="00827E45"/>
    <w:rsid w:val="00827FDC"/>
    <w:rsid w:val="00830582"/>
    <w:rsid w:val="008307F2"/>
    <w:rsid w:val="00830E28"/>
    <w:rsid w:val="008316F1"/>
    <w:rsid w:val="00833386"/>
    <w:rsid w:val="00833DDE"/>
    <w:rsid w:val="00834335"/>
    <w:rsid w:val="008344BB"/>
    <w:rsid w:val="008346AC"/>
    <w:rsid w:val="0083476F"/>
    <w:rsid w:val="008357E5"/>
    <w:rsid w:val="008358AA"/>
    <w:rsid w:val="00835A6B"/>
    <w:rsid w:val="00835DF5"/>
    <w:rsid w:val="00836128"/>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1C"/>
    <w:rsid w:val="009018F7"/>
    <w:rsid w:val="00901EDB"/>
    <w:rsid w:val="00901F3F"/>
    <w:rsid w:val="009020B6"/>
    <w:rsid w:val="009023EC"/>
    <w:rsid w:val="00902985"/>
    <w:rsid w:val="00903460"/>
    <w:rsid w:val="009035F3"/>
    <w:rsid w:val="00903F35"/>
    <w:rsid w:val="00904117"/>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FEB"/>
    <w:rsid w:val="00917F14"/>
    <w:rsid w:val="00920922"/>
    <w:rsid w:val="00920AD0"/>
    <w:rsid w:val="009212B6"/>
    <w:rsid w:val="009213C0"/>
    <w:rsid w:val="00922153"/>
    <w:rsid w:val="009223E8"/>
    <w:rsid w:val="00922BE1"/>
    <w:rsid w:val="00922D2D"/>
    <w:rsid w:val="00922D7D"/>
    <w:rsid w:val="00922E9E"/>
    <w:rsid w:val="0092324C"/>
    <w:rsid w:val="009232AC"/>
    <w:rsid w:val="009238BC"/>
    <w:rsid w:val="009248BD"/>
    <w:rsid w:val="00924918"/>
    <w:rsid w:val="00924FEC"/>
    <w:rsid w:val="00925174"/>
    <w:rsid w:val="009251D7"/>
    <w:rsid w:val="009253BB"/>
    <w:rsid w:val="00925B5E"/>
    <w:rsid w:val="00925D6E"/>
    <w:rsid w:val="00926053"/>
    <w:rsid w:val="009260C9"/>
    <w:rsid w:val="0092666A"/>
    <w:rsid w:val="00926F78"/>
    <w:rsid w:val="00927304"/>
    <w:rsid w:val="00930003"/>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0CAE"/>
    <w:rsid w:val="009413C6"/>
    <w:rsid w:val="00941511"/>
    <w:rsid w:val="009415D0"/>
    <w:rsid w:val="00941FE4"/>
    <w:rsid w:val="00942559"/>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9FE"/>
    <w:rsid w:val="00972390"/>
    <w:rsid w:val="009724C5"/>
    <w:rsid w:val="009727F9"/>
    <w:rsid w:val="0097295A"/>
    <w:rsid w:val="00972B30"/>
    <w:rsid w:val="00972EA6"/>
    <w:rsid w:val="00973246"/>
    <w:rsid w:val="0097354E"/>
    <w:rsid w:val="009748AA"/>
    <w:rsid w:val="00974B2D"/>
    <w:rsid w:val="00974E62"/>
    <w:rsid w:val="009757A9"/>
    <w:rsid w:val="00977659"/>
    <w:rsid w:val="0097790F"/>
    <w:rsid w:val="009809D5"/>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72D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6A7"/>
    <w:rsid w:val="009F0E33"/>
    <w:rsid w:val="009F0FE2"/>
    <w:rsid w:val="009F10E8"/>
    <w:rsid w:val="009F13C5"/>
    <w:rsid w:val="009F175D"/>
    <w:rsid w:val="009F17C0"/>
    <w:rsid w:val="009F1B43"/>
    <w:rsid w:val="009F2384"/>
    <w:rsid w:val="009F2B62"/>
    <w:rsid w:val="009F2D4C"/>
    <w:rsid w:val="009F40D4"/>
    <w:rsid w:val="009F4344"/>
    <w:rsid w:val="009F4867"/>
    <w:rsid w:val="009F49B3"/>
    <w:rsid w:val="009F4DF0"/>
    <w:rsid w:val="009F53CF"/>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9A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FCA"/>
    <w:rsid w:val="00A10143"/>
    <w:rsid w:val="00A10145"/>
    <w:rsid w:val="00A1021C"/>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5ECB"/>
    <w:rsid w:val="00A162CA"/>
    <w:rsid w:val="00A1637E"/>
    <w:rsid w:val="00A17B60"/>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1715"/>
    <w:rsid w:val="00A61BD7"/>
    <w:rsid w:val="00A6210A"/>
    <w:rsid w:val="00A6212A"/>
    <w:rsid w:val="00A62874"/>
    <w:rsid w:val="00A62AF0"/>
    <w:rsid w:val="00A62D04"/>
    <w:rsid w:val="00A63719"/>
    <w:rsid w:val="00A63D09"/>
    <w:rsid w:val="00A63EF4"/>
    <w:rsid w:val="00A64237"/>
    <w:rsid w:val="00A66835"/>
    <w:rsid w:val="00A6769A"/>
    <w:rsid w:val="00A67A1A"/>
    <w:rsid w:val="00A67D38"/>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F17"/>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54DC"/>
    <w:rsid w:val="00AC566D"/>
    <w:rsid w:val="00AC5C0D"/>
    <w:rsid w:val="00AC5C6C"/>
    <w:rsid w:val="00AC62BE"/>
    <w:rsid w:val="00AC643D"/>
    <w:rsid w:val="00AC69F4"/>
    <w:rsid w:val="00AC6AF6"/>
    <w:rsid w:val="00AC6FB3"/>
    <w:rsid w:val="00AC71EF"/>
    <w:rsid w:val="00AC746F"/>
    <w:rsid w:val="00AC7B84"/>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81F"/>
    <w:rsid w:val="00B00A37"/>
    <w:rsid w:val="00B01690"/>
    <w:rsid w:val="00B01781"/>
    <w:rsid w:val="00B01C0A"/>
    <w:rsid w:val="00B01D4C"/>
    <w:rsid w:val="00B01E42"/>
    <w:rsid w:val="00B02A2E"/>
    <w:rsid w:val="00B031C8"/>
    <w:rsid w:val="00B03D7B"/>
    <w:rsid w:val="00B0440D"/>
    <w:rsid w:val="00B0480D"/>
    <w:rsid w:val="00B05536"/>
    <w:rsid w:val="00B0594A"/>
    <w:rsid w:val="00B05B08"/>
    <w:rsid w:val="00B05D98"/>
    <w:rsid w:val="00B05DC3"/>
    <w:rsid w:val="00B05FE2"/>
    <w:rsid w:val="00B06178"/>
    <w:rsid w:val="00B06626"/>
    <w:rsid w:val="00B0671D"/>
    <w:rsid w:val="00B06DA9"/>
    <w:rsid w:val="00B071FE"/>
    <w:rsid w:val="00B07A30"/>
    <w:rsid w:val="00B07E0B"/>
    <w:rsid w:val="00B105F3"/>
    <w:rsid w:val="00B10AD3"/>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D64"/>
    <w:rsid w:val="00B17782"/>
    <w:rsid w:val="00B1779B"/>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B61"/>
    <w:rsid w:val="00B43CD7"/>
    <w:rsid w:val="00B44392"/>
    <w:rsid w:val="00B448E9"/>
    <w:rsid w:val="00B44C26"/>
    <w:rsid w:val="00B458BE"/>
    <w:rsid w:val="00B45D34"/>
    <w:rsid w:val="00B45E9A"/>
    <w:rsid w:val="00B4619B"/>
    <w:rsid w:val="00B4638E"/>
    <w:rsid w:val="00B465D4"/>
    <w:rsid w:val="00B46623"/>
    <w:rsid w:val="00B47B6A"/>
    <w:rsid w:val="00B50B8F"/>
    <w:rsid w:val="00B5251A"/>
    <w:rsid w:val="00B53B55"/>
    <w:rsid w:val="00B53DE7"/>
    <w:rsid w:val="00B54449"/>
    <w:rsid w:val="00B546FF"/>
    <w:rsid w:val="00B54A4C"/>
    <w:rsid w:val="00B54E0E"/>
    <w:rsid w:val="00B55244"/>
    <w:rsid w:val="00B55824"/>
    <w:rsid w:val="00B5666B"/>
    <w:rsid w:val="00B604B9"/>
    <w:rsid w:val="00B605DF"/>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D51"/>
    <w:rsid w:val="00B91EA7"/>
    <w:rsid w:val="00B9219C"/>
    <w:rsid w:val="00B9223E"/>
    <w:rsid w:val="00B94705"/>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B5"/>
    <w:rsid w:val="00BF2494"/>
    <w:rsid w:val="00BF2B7B"/>
    <w:rsid w:val="00BF31D1"/>
    <w:rsid w:val="00BF338F"/>
    <w:rsid w:val="00BF3777"/>
    <w:rsid w:val="00BF39A1"/>
    <w:rsid w:val="00BF4178"/>
    <w:rsid w:val="00BF45AE"/>
    <w:rsid w:val="00BF487B"/>
    <w:rsid w:val="00BF51E3"/>
    <w:rsid w:val="00BF526D"/>
    <w:rsid w:val="00BF5779"/>
    <w:rsid w:val="00BF5C68"/>
    <w:rsid w:val="00BF6CC9"/>
    <w:rsid w:val="00BF7837"/>
    <w:rsid w:val="00C00869"/>
    <w:rsid w:val="00C0101F"/>
    <w:rsid w:val="00C01507"/>
    <w:rsid w:val="00C01AFA"/>
    <w:rsid w:val="00C0261E"/>
    <w:rsid w:val="00C02939"/>
    <w:rsid w:val="00C029EA"/>
    <w:rsid w:val="00C02AE4"/>
    <w:rsid w:val="00C035F2"/>
    <w:rsid w:val="00C03850"/>
    <w:rsid w:val="00C04674"/>
    <w:rsid w:val="00C04BF2"/>
    <w:rsid w:val="00C05556"/>
    <w:rsid w:val="00C0564F"/>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6A5"/>
    <w:rsid w:val="00C30CB8"/>
    <w:rsid w:val="00C31497"/>
    <w:rsid w:val="00C31970"/>
    <w:rsid w:val="00C32872"/>
    <w:rsid w:val="00C32894"/>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669"/>
    <w:rsid w:val="00C4754D"/>
    <w:rsid w:val="00C50016"/>
    <w:rsid w:val="00C502F6"/>
    <w:rsid w:val="00C5080D"/>
    <w:rsid w:val="00C50AD1"/>
    <w:rsid w:val="00C5250E"/>
    <w:rsid w:val="00C5297D"/>
    <w:rsid w:val="00C53CC4"/>
    <w:rsid w:val="00C53CC6"/>
    <w:rsid w:val="00C53DFD"/>
    <w:rsid w:val="00C5426E"/>
    <w:rsid w:val="00C54612"/>
    <w:rsid w:val="00C5476E"/>
    <w:rsid w:val="00C55263"/>
    <w:rsid w:val="00C556D4"/>
    <w:rsid w:val="00C5599A"/>
    <w:rsid w:val="00C55DDF"/>
    <w:rsid w:val="00C57846"/>
    <w:rsid w:val="00C57BF6"/>
    <w:rsid w:val="00C603B3"/>
    <w:rsid w:val="00C603F7"/>
    <w:rsid w:val="00C6044B"/>
    <w:rsid w:val="00C61448"/>
    <w:rsid w:val="00C61938"/>
    <w:rsid w:val="00C6248A"/>
    <w:rsid w:val="00C62893"/>
    <w:rsid w:val="00C629DC"/>
    <w:rsid w:val="00C62FB4"/>
    <w:rsid w:val="00C631D9"/>
    <w:rsid w:val="00C633EA"/>
    <w:rsid w:val="00C6351D"/>
    <w:rsid w:val="00C63789"/>
    <w:rsid w:val="00C64655"/>
    <w:rsid w:val="00C64B32"/>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E06"/>
    <w:rsid w:val="00C850AB"/>
    <w:rsid w:val="00C8514D"/>
    <w:rsid w:val="00C85166"/>
    <w:rsid w:val="00C853DA"/>
    <w:rsid w:val="00C85888"/>
    <w:rsid w:val="00C86014"/>
    <w:rsid w:val="00C86AAA"/>
    <w:rsid w:val="00C86C2E"/>
    <w:rsid w:val="00C871C8"/>
    <w:rsid w:val="00C87DD9"/>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2641"/>
    <w:rsid w:val="00CB468A"/>
    <w:rsid w:val="00CB4A96"/>
    <w:rsid w:val="00CB4D63"/>
    <w:rsid w:val="00CB56DC"/>
    <w:rsid w:val="00CB65C1"/>
    <w:rsid w:val="00CB6AC8"/>
    <w:rsid w:val="00CC0015"/>
    <w:rsid w:val="00CC0A9C"/>
    <w:rsid w:val="00CC1011"/>
    <w:rsid w:val="00CC136E"/>
    <w:rsid w:val="00CC1555"/>
    <w:rsid w:val="00CC1643"/>
    <w:rsid w:val="00CC235B"/>
    <w:rsid w:val="00CC2C34"/>
    <w:rsid w:val="00CC30EC"/>
    <w:rsid w:val="00CC3FEF"/>
    <w:rsid w:val="00CC4700"/>
    <w:rsid w:val="00CC4836"/>
    <w:rsid w:val="00CC51E2"/>
    <w:rsid w:val="00CC5AD4"/>
    <w:rsid w:val="00CC5DFA"/>
    <w:rsid w:val="00CC67A1"/>
    <w:rsid w:val="00CC685F"/>
    <w:rsid w:val="00CC6A9A"/>
    <w:rsid w:val="00CC6B55"/>
    <w:rsid w:val="00CC6BCC"/>
    <w:rsid w:val="00CC70D9"/>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DB5"/>
    <w:rsid w:val="00CD6F79"/>
    <w:rsid w:val="00CD73A3"/>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B73"/>
    <w:rsid w:val="00CE5E94"/>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13C0"/>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C6B"/>
    <w:rsid w:val="00D15DA1"/>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21E"/>
    <w:rsid w:val="00D52F4A"/>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4E37"/>
    <w:rsid w:val="00D75ECD"/>
    <w:rsid w:val="00D75FE6"/>
    <w:rsid w:val="00D761AD"/>
    <w:rsid w:val="00D76954"/>
    <w:rsid w:val="00D76BD6"/>
    <w:rsid w:val="00D77492"/>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C48"/>
    <w:rsid w:val="00D90C65"/>
    <w:rsid w:val="00D917EA"/>
    <w:rsid w:val="00D91A8D"/>
    <w:rsid w:val="00D9297D"/>
    <w:rsid w:val="00D92A4E"/>
    <w:rsid w:val="00D92DE9"/>
    <w:rsid w:val="00D93129"/>
    <w:rsid w:val="00D9331C"/>
    <w:rsid w:val="00D9372C"/>
    <w:rsid w:val="00D937E4"/>
    <w:rsid w:val="00D93A12"/>
    <w:rsid w:val="00D94756"/>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96D"/>
    <w:rsid w:val="00DA4A5C"/>
    <w:rsid w:val="00DA51E2"/>
    <w:rsid w:val="00DA533B"/>
    <w:rsid w:val="00DA5348"/>
    <w:rsid w:val="00DA61D5"/>
    <w:rsid w:val="00DA66A1"/>
    <w:rsid w:val="00DA79ED"/>
    <w:rsid w:val="00DB006E"/>
    <w:rsid w:val="00DB010D"/>
    <w:rsid w:val="00DB0245"/>
    <w:rsid w:val="00DB06C4"/>
    <w:rsid w:val="00DB0815"/>
    <w:rsid w:val="00DB0B5F"/>
    <w:rsid w:val="00DB1035"/>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CD5"/>
    <w:rsid w:val="00E25460"/>
    <w:rsid w:val="00E25966"/>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5EF"/>
    <w:rsid w:val="00E70607"/>
    <w:rsid w:val="00E706F2"/>
    <w:rsid w:val="00E70734"/>
    <w:rsid w:val="00E70D9E"/>
    <w:rsid w:val="00E71063"/>
    <w:rsid w:val="00E712E2"/>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CF2"/>
    <w:rsid w:val="00E76E21"/>
    <w:rsid w:val="00E7788B"/>
    <w:rsid w:val="00E80755"/>
    <w:rsid w:val="00E80B30"/>
    <w:rsid w:val="00E80D4B"/>
    <w:rsid w:val="00E8139F"/>
    <w:rsid w:val="00E81968"/>
    <w:rsid w:val="00E81BD9"/>
    <w:rsid w:val="00E82526"/>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33D"/>
    <w:rsid w:val="00EA17FE"/>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2AD"/>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C04"/>
    <w:rsid w:val="00EC04CE"/>
    <w:rsid w:val="00EC0791"/>
    <w:rsid w:val="00EC12DF"/>
    <w:rsid w:val="00EC13FC"/>
    <w:rsid w:val="00EC1735"/>
    <w:rsid w:val="00EC279E"/>
    <w:rsid w:val="00EC2C3F"/>
    <w:rsid w:val="00EC317D"/>
    <w:rsid w:val="00EC35C2"/>
    <w:rsid w:val="00EC3F0B"/>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F0068D"/>
    <w:rsid w:val="00F007CE"/>
    <w:rsid w:val="00F015B6"/>
    <w:rsid w:val="00F016B8"/>
    <w:rsid w:val="00F01D9E"/>
    <w:rsid w:val="00F02929"/>
    <w:rsid w:val="00F02CF5"/>
    <w:rsid w:val="00F03119"/>
    <w:rsid w:val="00F0350A"/>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815"/>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D7"/>
    <w:rsid w:val="00F6401E"/>
    <w:rsid w:val="00F642AA"/>
    <w:rsid w:val="00F64569"/>
    <w:rsid w:val="00F64F0B"/>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98D"/>
    <w:rsid w:val="00F90B85"/>
    <w:rsid w:val="00F913A3"/>
    <w:rsid w:val="00F91E55"/>
    <w:rsid w:val="00F91EF9"/>
    <w:rsid w:val="00F92160"/>
    <w:rsid w:val="00F921FB"/>
    <w:rsid w:val="00F92287"/>
    <w:rsid w:val="00F92303"/>
    <w:rsid w:val="00F925B0"/>
    <w:rsid w:val="00F9262F"/>
    <w:rsid w:val="00F92BA4"/>
    <w:rsid w:val="00F92C11"/>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32"/>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5C3"/>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3262</Words>
  <Characters>18598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2</cp:revision>
  <cp:lastPrinted>2018-05-23T04:28:00Z</cp:lastPrinted>
  <dcterms:created xsi:type="dcterms:W3CDTF">2024-11-07T19:37:00Z</dcterms:created>
  <dcterms:modified xsi:type="dcterms:W3CDTF">2024-11-07T19:37:00Z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