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DD131E" w14:textId="1884B2EF" w:rsidR="00111475" w:rsidRPr="00575E71" w:rsidRDefault="00111475" w:rsidP="00111475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Times New Roman" w:cs="Arial"/>
          <w:sz w:val="24"/>
          <w:szCs w:val="28"/>
          <w:lang w:eastAsia="x-none"/>
        </w:rPr>
      </w:pPr>
      <w:bookmarkStart w:id="0" w:name="_Toc129708875"/>
      <w:bookmarkStart w:id="1" w:name="_Toc163479939"/>
      <w:r w:rsidRPr="00575E71">
        <w:rPr>
          <w:rFonts w:eastAsia="Times New Roman" w:cs="Arial"/>
          <w:sz w:val="24"/>
          <w:szCs w:val="28"/>
          <w:lang w:eastAsia="x-none"/>
        </w:rPr>
        <w:t>3GPP TSG-RAN WG</w:t>
      </w:r>
      <w:r>
        <w:rPr>
          <w:rFonts w:eastAsia="Times New Roman" w:cs="Arial"/>
          <w:sz w:val="24"/>
          <w:szCs w:val="28"/>
          <w:lang w:eastAsia="x-none"/>
        </w:rPr>
        <w:t>3</w:t>
      </w:r>
      <w:r w:rsidRPr="00575E71">
        <w:rPr>
          <w:rFonts w:eastAsia="Times New Roman" w:cs="Arial"/>
          <w:sz w:val="24"/>
          <w:szCs w:val="28"/>
          <w:lang w:eastAsia="x-none"/>
        </w:rPr>
        <w:t xml:space="preserve"> Meeting #</w:t>
      </w:r>
      <w:r>
        <w:rPr>
          <w:rFonts w:eastAsia="Times New Roman" w:cs="Arial"/>
          <w:sz w:val="24"/>
          <w:szCs w:val="28"/>
          <w:lang w:eastAsia="x-none"/>
        </w:rPr>
        <w:t>R3-125</w:t>
      </w:r>
      <w:r w:rsidRPr="00575E71">
        <w:rPr>
          <w:rFonts w:eastAsia="Times New Roman" w:cs="Arial"/>
          <w:sz w:val="24"/>
          <w:szCs w:val="28"/>
          <w:lang w:eastAsia="x-none"/>
        </w:rPr>
        <w:tab/>
      </w:r>
      <w:r w:rsidR="00496EC5" w:rsidRPr="00496EC5">
        <w:rPr>
          <w:rFonts w:eastAsia="Times New Roman" w:cs="Arial"/>
          <w:bCs/>
          <w:sz w:val="24"/>
          <w:szCs w:val="28"/>
          <w:lang w:eastAsia="x-none"/>
        </w:rPr>
        <w:t>R3-244638</w:t>
      </w:r>
    </w:p>
    <w:p w14:paraId="66332A4E" w14:textId="77777777" w:rsidR="00111475" w:rsidRPr="00575E71" w:rsidRDefault="00111475" w:rsidP="00111475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Times New Roman" w:cs="Arial"/>
          <w:sz w:val="24"/>
          <w:szCs w:val="28"/>
          <w:lang w:eastAsia="x-none"/>
        </w:rPr>
      </w:pPr>
      <w:r>
        <w:rPr>
          <w:rFonts w:cs="Arial"/>
          <w:bCs/>
          <w:sz w:val="24"/>
          <w:szCs w:val="28"/>
          <w:lang w:val="en-US" w:eastAsia="x-none"/>
        </w:rPr>
        <w:t>Maastricht, Netherlands</w:t>
      </w:r>
      <w:r w:rsidRPr="00E43A7B">
        <w:rPr>
          <w:rFonts w:cs="Arial"/>
          <w:bCs/>
          <w:sz w:val="24"/>
          <w:szCs w:val="28"/>
          <w:lang w:val="en-US" w:eastAsia="x-none"/>
        </w:rPr>
        <w:t xml:space="preserve">, </w:t>
      </w:r>
      <w:r>
        <w:rPr>
          <w:rFonts w:cs="Arial"/>
          <w:bCs/>
          <w:sz w:val="24"/>
          <w:szCs w:val="28"/>
          <w:lang w:val="en-US" w:eastAsia="x-none"/>
        </w:rPr>
        <w:t>Aug 19-23</w:t>
      </w:r>
      <w:r w:rsidRPr="00E43A7B">
        <w:rPr>
          <w:rFonts w:cs="Arial" w:hint="eastAsia"/>
          <w:bCs/>
          <w:sz w:val="24"/>
          <w:szCs w:val="28"/>
          <w:lang w:val="en-US" w:eastAsia="x-none"/>
        </w:rPr>
        <w:t>,</w:t>
      </w:r>
      <w:r w:rsidRPr="00E43A7B">
        <w:rPr>
          <w:rFonts w:cs="Arial"/>
          <w:bCs/>
          <w:sz w:val="24"/>
          <w:szCs w:val="28"/>
          <w:lang w:val="en-US" w:eastAsia="x-none"/>
        </w:rPr>
        <w:t xml:space="preserve"> </w:t>
      </w:r>
      <w:r w:rsidRPr="00E43A7B">
        <w:rPr>
          <w:rFonts w:cs="Arial" w:hint="eastAsia"/>
          <w:bCs/>
          <w:sz w:val="24"/>
          <w:szCs w:val="28"/>
          <w:lang w:val="en-US" w:eastAsia="x-none"/>
        </w:rPr>
        <w:t>202</w:t>
      </w:r>
      <w:r>
        <w:rPr>
          <w:rFonts w:cs="Arial"/>
          <w:bCs/>
          <w:sz w:val="24"/>
          <w:szCs w:val="28"/>
          <w:lang w:val="en-US" w:eastAsia="x-none"/>
        </w:rPr>
        <w:t>4</w:t>
      </w:r>
      <w:r w:rsidRPr="00575E71">
        <w:rPr>
          <w:rFonts w:cs="Arial"/>
          <w:szCs w:val="24"/>
          <w:lang w:eastAsia="x-none"/>
        </w:rPr>
        <w:tab/>
      </w:r>
    </w:p>
    <w:p w14:paraId="53EAEC51" w14:textId="77777777" w:rsidR="00111475" w:rsidRPr="00575E71" w:rsidRDefault="00111475" w:rsidP="0011147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7678D489" w14:textId="46E2F826" w:rsidR="00111475" w:rsidRPr="00575E71" w:rsidRDefault="00111475" w:rsidP="00111475">
      <w:pPr>
        <w:pStyle w:val="3GPPHeader"/>
        <w:rPr>
          <w:rFonts w:ascii="Arial" w:hAnsi="Arial" w:cs="Arial"/>
          <w:szCs w:val="24"/>
          <w:lang w:eastAsia="zh-TW"/>
        </w:rPr>
      </w:pPr>
      <w:r w:rsidRPr="00575E71">
        <w:rPr>
          <w:rFonts w:ascii="Arial" w:hAnsi="Arial" w:cs="Arial"/>
          <w:szCs w:val="24"/>
        </w:rPr>
        <w:t>Agenda Item:</w:t>
      </w:r>
      <w:r w:rsidRPr="00575E71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11.</w:t>
      </w:r>
      <w:r w:rsidR="00711D37">
        <w:rPr>
          <w:rFonts w:ascii="Arial" w:hAnsi="Arial" w:cs="Arial"/>
          <w:szCs w:val="24"/>
        </w:rPr>
        <w:t>3</w:t>
      </w:r>
    </w:p>
    <w:p w14:paraId="147E884E" w14:textId="77777777" w:rsidR="00111475" w:rsidRPr="00575E71" w:rsidRDefault="00111475" w:rsidP="00111475">
      <w:pPr>
        <w:pStyle w:val="3GPPHeader"/>
        <w:rPr>
          <w:rFonts w:ascii="Arial" w:hAnsi="Arial" w:cs="Arial"/>
          <w:szCs w:val="24"/>
        </w:rPr>
      </w:pPr>
      <w:r w:rsidRPr="00575E71">
        <w:rPr>
          <w:rFonts w:ascii="Arial" w:hAnsi="Arial" w:cs="Arial"/>
          <w:szCs w:val="24"/>
        </w:rPr>
        <w:t xml:space="preserve">Source: </w:t>
      </w:r>
      <w:r w:rsidRPr="00575E71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Rakuten</w:t>
      </w:r>
    </w:p>
    <w:p w14:paraId="553FC79D" w14:textId="612FBCBA" w:rsidR="00111475" w:rsidRPr="00575E71" w:rsidRDefault="00111475" w:rsidP="00111475">
      <w:pPr>
        <w:pStyle w:val="3GPPHeaderArial"/>
        <w:tabs>
          <w:tab w:val="left" w:pos="1701"/>
        </w:tabs>
        <w:ind w:left="1701" w:hanging="1701"/>
        <w:rPr>
          <w:b/>
          <w:sz w:val="24"/>
          <w:lang w:val="en-GB"/>
        </w:rPr>
      </w:pPr>
      <w:r w:rsidRPr="00575E71">
        <w:rPr>
          <w:b/>
          <w:sz w:val="24"/>
          <w:lang w:val="en-GB"/>
        </w:rPr>
        <w:t xml:space="preserve">Title:  </w:t>
      </w:r>
      <w:r w:rsidRPr="00575E71">
        <w:rPr>
          <w:b/>
          <w:sz w:val="24"/>
          <w:lang w:val="en-GB"/>
        </w:rPr>
        <w:tab/>
      </w:r>
      <w:r w:rsidR="00D7027C" w:rsidRPr="00D7027C">
        <w:rPr>
          <w:b/>
          <w:sz w:val="24"/>
          <w:lang w:val="en-GB"/>
        </w:rPr>
        <w:t>TP for TR 38.743 on AIML for Network Slicing</w:t>
      </w:r>
    </w:p>
    <w:p w14:paraId="0AD9C37B" w14:textId="77777777" w:rsidR="00111475" w:rsidRPr="00575E71" w:rsidRDefault="00111475" w:rsidP="00111475">
      <w:pPr>
        <w:pStyle w:val="3GPPHeaderArial"/>
        <w:tabs>
          <w:tab w:val="left" w:pos="1701"/>
        </w:tabs>
        <w:ind w:left="1701" w:hanging="1701"/>
        <w:rPr>
          <w:b/>
          <w:sz w:val="24"/>
          <w:lang w:val="en-GB" w:eastAsia="zh-TW"/>
        </w:rPr>
      </w:pPr>
    </w:p>
    <w:p w14:paraId="07C03A37" w14:textId="67C52DD7" w:rsidR="00901CF5" w:rsidRPr="004D3578" w:rsidRDefault="00111475" w:rsidP="00901CF5">
      <w:pPr>
        <w:pStyle w:val="3GPPHeader"/>
      </w:pPr>
      <w:r w:rsidRPr="00575E71">
        <w:rPr>
          <w:rFonts w:ascii="Arial" w:hAnsi="Arial" w:cs="Arial"/>
          <w:szCs w:val="24"/>
        </w:rPr>
        <w:t>Document for:</w:t>
      </w:r>
      <w:r w:rsidRPr="00575E71">
        <w:rPr>
          <w:rFonts w:ascii="Arial" w:hAnsi="Arial" w:cs="Arial"/>
          <w:szCs w:val="24"/>
        </w:rPr>
        <w:tab/>
        <w:t>Discussion and decision</w:t>
      </w:r>
      <w:r w:rsidRPr="00111475">
        <w:rPr>
          <w:rFonts w:ascii="Arial" w:hAnsi="Arial" w:cs="Arial"/>
          <w:szCs w:val="24"/>
        </w:rPr>
        <w:t xml:space="preserve"> </w:t>
      </w:r>
    </w:p>
    <w:p w14:paraId="7486143D" w14:textId="32422B9D" w:rsidR="00901CF5" w:rsidRPr="004D3578" w:rsidRDefault="00901CF5" w:rsidP="00901CF5">
      <w:pPr>
        <w:pStyle w:val="Heading1"/>
      </w:pPr>
      <w:bookmarkStart w:id="2" w:name="clause4"/>
      <w:bookmarkStart w:id="3" w:name="_Toc129708874"/>
      <w:bookmarkStart w:id="4" w:name="_Toc163479938"/>
      <w:bookmarkEnd w:id="2"/>
      <w:r>
        <w:t>1</w:t>
      </w:r>
      <w:r w:rsidRPr="004D3578">
        <w:tab/>
      </w:r>
      <w:bookmarkEnd w:id="3"/>
      <w:bookmarkEnd w:id="4"/>
      <w:r>
        <w:t>Introduction</w:t>
      </w:r>
    </w:p>
    <w:p w14:paraId="4E6B743B" w14:textId="18B5C8CB" w:rsidR="00901CF5" w:rsidRDefault="00901CF5" w:rsidP="00901CF5">
      <w:pPr>
        <w:rPr>
          <w:rFonts w:eastAsia="DengXian"/>
        </w:rPr>
      </w:pPr>
      <w:r>
        <w:rPr>
          <w:rFonts w:eastAsia="DengXian"/>
        </w:rPr>
        <w:t>The contribution</w:t>
      </w:r>
      <w:r>
        <w:rPr>
          <w:rFonts w:eastAsia="DengXian" w:hint="eastAsia"/>
        </w:rPr>
        <w:t xml:space="preserve"> provides TP toward TR 38.473</w:t>
      </w:r>
      <w:r w:rsidR="0014601E">
        <w:rPr>
          <w:rFonts w:eastAsia="DengXian"/>
        </w:rPr>
        <w:t>.</w:t>
      </w:r>
    </w:p>
    <w:p w14:paraId="533B46D9" w14:textId="4DE0125A" w:rsidR="00111475" w:rsidRPr="00946E44" w:rsidRDefault="00901CF5" w:rsidP="00901CF5">
      <w:pPr>
        <w:pStyle w:val="Heading1"/>
      </w:pPr>
      <w:r>
        <w:t>2</w:t>
      </w:r>
      <w:r w:rsidRPr="004D3578">
        <w:tab/>
      </w:r>
      <w:r w:rsidR="00111475" w:rsidRPr="00901CF5">
        <w:rPr>
          <w:rFonts w:hint="eastAsia"/>
        </w:rPr>
        <w:t>TP for TR38.743</w:t>
      </w:r>
    </w:p>
    <w:p w14:paraId="1A4E9B7F" w14:textId="77777777" w:rsidR="005B4D6E" w:rsidRPr="005B4D6E" w:rsidRDefault="005B4D6E" w:rsidP="005B4D6E">
      <w:pPr>
        <w:keepNext/>
        <w:keepLines/>
        <w:spacing w:before="120"/>
        <w:ind w:left="1418" w:hanging="1418"/>
        <w:outlineLvl w:val="3"/>
        <w:rPr>
          <w:ins w:id="5" w:author="R3-242233" w:date="2024-04-24T14:22:00Z"/>
          <w:rFonts w:ascii="Arial" w:eastAsia="Times New Roman" w:hAnsi="Arial"/>
          <w:sz w:val="24"/>
          <w:lang w:eastAsia="zh-CN"/>
        </w:rPr>
      </w:pPr>
      <w:bookmarkStart w:id="6" w:name="_Toc100154997"/>
      <w:bookmarkStart w:id="7" w:name="_Toc100154490"/>
      <w:bookmarkStart w:id="8" w:name="_Toc100154281"/>
      <w:bookmarkStart w:id="9" w:name="_Toc100153150"/>
      <w:bookmarkStart w:id="10" w:name="_Toc99489545"/>
      <w:bookmarkStart w:id="11" w:name="_Toc97840233"/>
      <w:bookmarkStart w:id="12" w:name="_Hlk174080560"/>
      <w:bookmarkEnd w:id="0"/>
      <w:bookmarkEnd w:id="1"/>
      <w:ins w:id="13" w:author="R3-242233" w:date="2024-04-24T14:22:00Z">
        <w:r w:rsidRPr="005B4D6E">
          <w:rPr>
            <w:rFonts w:ascii="Arial" w:eastAsia="Times New Roman" w:hAnsi="Arial"/>
            <w:sz w:val="24"/>
            <w:lang w:eastAsia="zh-CN"/>
          </w:rPr>
          <w:t>4.1.2.4</w:t>
        </w:r>
        <w:r w:rsidRPr="005B4D6E">
          <w:rPr>
            <w:rFonts w:ascii="Arial" w:eastAsia="Times New Roman" w:hAnsi="Arial"/>
            <w:sz w:val="24"/>
            <w:lang w:eastAsia="zh-CN"/>
          </w:rPr>
          <w:tab/>
        </w:r>
        <w:bookmarkEnd w:id="6"/>
        <w:bookmarkEnd w:id="7"/>
        <w:bookmarkEnd w:id="8"/>
        <w:bookmarkEnd w:id="9"/>
        <w:bookmarkEnd w:id="10"/>
        <w:bookmarkEnd w:id="11"/>
        <w:r w:rsidRPr="005B4D6E">
          <w:rPr>
            <w:rFonts w:ascii="Arial" w:eastAsia="Times New Roman" w:hAnsi="Arial"/>
            <w:sz w:val="24"/>
            <w:lang w:eastAsia="zh-CN"/>
          </w:rPr>
          <w:t>Input data of AI/ML based Network Slicing:</w:t>
        </w:r>
      </w:ins>
    </w:p>
    <w:p w14:paraId="54B00AD6" w14:textId="77777777" w:rsidR="005B4D6E" w:rsidRPr="005B4D6E" w:rsidRDefault="005B4D6E" w:rsidP="005B4D6E">
      <w:pPr>
        <w:rPr>
          <w:ins w:id="14" w:author="R3-242233" w:date="2024-04-24T14:22:00Z"/>
          <w:rFonts w:eastAsia="Times New Roman"/>
          <w:lang w:eastAsia="ko-KR"/>
        </w:rPr>
      </w:pPr>
      <w:ins w:id="15" w:author="R3-242233" w:date="2024-04-24T14:22:00Z">
        <w:r w:rsidRPr="005B4D6E">
          <w:rPr>
            <w:rFonts w:eastAsia="Times New Roman"/>
          </w:rPr>
          <w:t>To predict the optimized network slicing decisions, a gNB may need the following information as input data for AI/ML-based network slicing:</w:t>
        </w:r>
      </w:ins>
    </w:p>
    <w:p w14:paraId="009C9A53" w14:textId="77777777" w:rsidR="005B4D6E" w:rsidRPr="005B4D6E" w:rsidRDefault="005B4D6E" w:rsidP="005B4D6E">
      <w:pPr>
        <w:rPr>
          <w:ins w:id="16" w:author="R3-242233" w:date="2024-04-24T14:22:00Z"/>
          <w:rFonts w:eastAsia="Yu Mincho"/>
          <w:u w:val="single"/>
        </w:rPr>
      </w:pPr>
      <w:ins w:id="17" w:author="R3-242233" w:date="2024-04-24T14:22:00Z">
        <w:r w:rsidRPr="005B4D6E">
          <w:rPr>
            <w:rFonts w:eastAsia="Calibri"/>
            <w:u w:val="single"/>
          </w:rPr>
          <w:t>From l</w:t>
        </w:r>
        <w:r w:rsidRPr="005B4D6E">
          <w:rPr>
            <w:rFonts w:eastAsia="Segoe UI"/>
            <w:u w:val="single"/>
            <w:lang w:eastAsia="zh-CN"/>
          </w:rPr>
          <w:t xml:space="preserve">ocal node: </w:t>
        </w:r>
      </w:ins>
    </w:p>
    <w:p w14:paraId="12D908D2" w14:textId="77777777" w:rsidR="005B4D6E" w:rsidRPr="005B4D6E" w:rsidRDefault="005B4D6E" w:rsidP="005B4D6E">
      <w:pPr>
        <w:ind w:left="568" w:hanging="284"/>
        <w:rPr>
          <w:ins w:id="18" w:author="R3-242233" w:date="2024-04-24T14:22:00Z"/>
          <w:rFonts w:eastAsia="DengXian"/>
          <w:lang w:eastAsia="zh-CN"/>
        </w:rPr>
      </w:pPr>
      <w:ins w:id="19" w:author="R3-242233" w:date="2024-04-24T14:22:00Z">
        <w:r w:rsidRPr="005B4D6E">
          <w:rPr>
            <w:rFonts w:eastAsia="DengXian"/>
            <w:lang w:eastAsia="zh-CN"/>
          </w:rPr>
          <w:t>-</w:t>
        </w:r>
        <w:r w:rsidRPr="005B4D6E">
          <w:rPr>
            <w:rFonts w:eastAsia="DengXian"/>
            <w:lang w:eastAsia="zh-CN"/>
          </w:rPr>
          <w:tab/>
          <w:t>Measured/Predicted radio resource status per slice</w:t>
        </w:r>
      </w:ins>
    </w:p>
    <w:p w14:paraId="2B340947" w14:textId="77777777" w:rsidR="005B4D6E" w:rsidRPr="005B4D6E" w:rsidRDefault="005B4D6E" w:rsidP="005B4D6E">
      <w:pPr>
        <w:ind w:left="568" w:hanging="284"/>
        <w:rPr>
          <w:ins w:id="20" w:author="R3-242233" w:date="2024-04-24T14:22:00Z"/>
          <w:rFonts w:eastAsia="Times New Roman"/>
        </w:rPr>
      </w:pPr>
      <w:ins w:id="21" w:author="R3-242233" w:date="2024-04-24T14:22:00Z">
        <w:r w:rsidRPr="005B4D6E">
          <w:rPr>
            <w:rFonts w:eastAsia="Times New Roman"/>
          </w:rPr>
          <w:t>-</w:t>
        </w:r>
        <w:r w:rsidRPr="005B4D6E">
          <w:rPr>
            <w:rFonts w:eastAsia="Times New Roman"/>
          </w:rPr>
          <w:tab/>
          <w:t>Measured/Predicted slice available capacity</w:t>
        </w:r>
      </w:ins>
    </w:p>
    <w:p w14:paraId="1B108CA0" w14:textId="767197CE" w:rsidR="009E151E" w:rsidRDefault="005B4D6E" w:rsidP="009E151E">
      <w:pPr>
        <w:ind w:left="568" w:hanging="284"/>
        <w:rPr>
          <w:ins w:id="22" w:author="Chhawchharia, Manjari" w:date="2024-08-09T07:13:00Z" w16du:dateUtc="2024-08-09T01:43:00Z"/>
          <w:rFonts w:eastAsia="DengXian"/>
          <w:lang w:eastAsia="zh-CN"/>
        </w:rPr>
      </w:pPr>
      <w:bookmarkStart w:id="23" w:name="_Hlk87285238"/>
      <w:ins w:id="24" w:author="R3-242233" w:date="2024-04-24T14:22:00Z">
        <w:r w:rsidRPr="005B4D6E">
          <w:rPr>
            <w:rFonts w:eastAsia="DengXian" w:hint="eastAsia"/>
            <w:lang w:eastAsia="zh-CN"/>
          </w:rPr>
          <w:t>-</w:t>
        </w:r>
        <w:r w:rsidRPr="005B4D6E">
          <w:rPr>
            <w:rFonts w:eastAsia="DengXian"/>
            <w:lang w:eastAsia="zh-CN"/>
          </w:rPr>
          <w:tab/>
          <w:t>Legacy predicted UE trajectory</w:t>
        </w:r>
      </w:ins>
    </w:p>
    <w:p w14:paraId="7D9D57AA" w14:textId="5C163D5E" w:rsidR="0054492B" w:rsidRDefault="009E151E" w:rsidP="0054492B">
      <w:pPr>
        <w:ind w:left="568" w:hanging="284"/>
        <w:rPr>
          <w:ins w:id="25" w:author="Chhawchharia, Manjari" w:date="2024-08-09T07:36:00Z" w16du:dateUtc="2024-08-09T02:06:00Z"/>
          <w:rFonts w:eastAsia="DengXian"/>
          <w:lang w:eastAsia="zh-CN"/>
        </w:rPr>
      </w:pPr>
      <w:ins w:id="26" w:author="Chhawchharia, Manjari" w:date="2024-08-09T07:13:00Z" w16du:dateUtc="2024-08-09T01:43:00Z">
        <w:r w:rsidRPr="005B4D6E">
          <w:rPr>
            <w:rFonts w:eastAsia="DengXian" w:hint="eastAsia"/>
            <w:lang w:eastAsia="zh-CN"/>
          </w:rPr>
          <w:t>-</w:t>
        </w:r>
        <w:r w:rsidRPr="005B4D6E">
          <w:rPr>
            <w:rFonts w:eastAsia="DengXian"/>
            <w:lang w:eastAsia="zh-CN"/>
          </w:rPr>
          <w:tab/>
        </w:r>
      </w:ins>
      <w:ins w:id="27" w:author="Chhawchharia, Manjari" w:date="2024-08-09T07:14:00Z" w16du:dateUtc="2024-08-09T01:44:00Z">
        <w:r>
          <w:rPr>
            <w:rFonts w:eastAsia="DengXian"/>
            <w:lang w:eastAsia="zh-CN"/>
          </w:rPr>
          <w:t xml:space="preserve">Measured/Predicted UE </w:t>
        </w:r>
      </w:ins>
      <w:ins w:id="28" w:author="Chhawchharia, Manjari" w:date="2024-08-09T07:15:00Z" w16du:dateUtc="2024-08-09T01:45:00Z">
        <w:r>
          <w:rPr>
            <w:rFonts w:eastAsia="DengXian"/>
            <w:lang w:eastAsia="zh-CN"/>
          </w:rPr>
          <w:t>t</w:t>
        </w:r>
      </w:ins>
      <w:ins w:id="29" w:author="Chhawchharia, Manjari" w:date="2024-08-09T07:14:00Z" w16du:dateUtc="2024-08-09T01:44:00Z">
        <w:r>
          <w:rPr>
            <w:rFonts w:eastAsia="DengXian"/>
            <w:lang w:eastAsia="zh-CN"/>
          </w:rPr>
          <w:t>raffic</w:t>
        </w:r>
      </w:ins>
      <w:ins w:id="30" w:author="Chhawchharia, Manjari" w:date="2024-08-09T07:15:00Z" w16du:dateUtc="2024-08-09T01:45:00Z">
        <w:r>
          <w:rPr>
            <w:rFonts w:eastAsia="DengXian"/>
            <w:lang w:eastAsia="zh-CN"/>
          </w:rPr>
          <w:t xml:space="preserve"> (DL/UL PRB Utilization</w:t>
        </w:r>
      </w:ins>
      <w:ins w:id="31" w:author="Chhawchharia, Manjari" w:date="2024-08-09T09:36:00Z" w16du:dateUtc="2024-08-09T04:06:00Z">
        <w:r w:rsidR="00D85769">
          <w:rPr>
            <w:rFonts w:eastAsia="DengXian"/>
            <w:lang w:eastAsia="zh-CN"/>
          </w:rPr>
          <w:t>, QoS</w:t>
        </w:r>
      </w:ins>
      <w:ins w:id="32" w:author="Chhawchharia, Manjari" w:date="2024-08-09T07:15:00Z" w16du:dateUtc="2024-08-09T01:45:00Z">
        <w:r>
          <w:rPr>
            <w:rFonts w:eastAsia="DengXian"/>
            <w:lang w:eastAsia="zh-CN"/>
          </w:rPr>
          <w:t>)</w:t>
        </w:r>
      </w:ins>
    </w:p>
    <w:p w14:paraId="6F00FE6D" w14:textId="27064FFE" w:rsidR="009E151E" w:rsidRPr="005B4D6E" w:rsidRDefault="009E151E" w:rsidP="009E151E">
      <w:pPr>
        <w:ind w:left="568" w:hanging="284"/>
        <w:rPr>
          <w:ins w:id="33" w:author="R3-242233" w:date="2024-04-24T14:22:00Z"/>
          <w:rFonts w:eastAsia="DengXian"/>
          <w:lang w:eastAsia="zh-CN"/>
        </w:rPr>
      </w:pPr>
      <w:ins w:id="34" w:author="Chhawchharia, Manjari" w:date="2024-08-09T07:14:00Z" w16du:dateUtc="2024-08-09T01:44:00Z">
        <w:r w:rsidRPr="005B4D6E">
          <w:rPr>
            <w:rFonts w:eastAsia="DengXian" w:hint="eastAsia"/>
            <w:lang w:eastAsia="zh-CN"/>
          </w:rPr>
          <w:t>-</w:t>
        </w:r>
        <w:r w:rsidRPr="005B4D6E"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>Measure</w:t>
        </w:r>
      </w:ins>
      <w:ins w:id="35" w:author="Chhawchharia, Manjari" w:date="2024-08-09T07:15:00Z" w16du:dateUtc="2024-08-09T01:45:00Z">
        <w:r>
          <w:rPr>
            <w:rFonts w:eastAsia="DengXian"/>
            <w:lang w:eastAsia="zh-CN"/>
          </w:rPr>
          <w:t xml:space="preserve">d/Predicted slice performance metric per slice (throughput, </w:t>
        </w:r>
      </w:ins>
      <w:ins w:id="36" w:author="Chhawchharia, Manjari" w:date="2024-08-09T09:36:00Z" w16du:dateUtc="2024-08-09T04:06:00Z">
        <w:r w:rsidR="00D85769">
          <w:rPr>
            <w:rFonts w:eastAsia="DengXian"/>
            <w:lang w:eastAsia="zh-CN"/>
          </w:rPr>
          <w:t>latency</w:t>
        </w:r>
      </w:ins>
      <w:ins w:id="37" w:author="Chhawchharia, Manjari" w:date="2024-08-09T07:15:00Z" w16du:dateUtc="2024-08-09T01:45:00Z">
        <w:r>
          <w:rPr>
            <w:rFonts w:eastAsia="DengXian"/>
            <w:lang w:eastAsia="zh-CN"/>
          </w:rPr>
          <w:t xml:space="preserve">, packet loss, </w:t>
        </w:r>
      </w:ins>
      <w:ins w:id="38" w:author="Chhawchharia, Manjari" w:date="2024-08-09T09:36:00Z" w16du:dateUtc="2024-08-09T04:06:00Z">
        <w:r w:rsidR="00D85769">
          <w:rPr>
            <w:rFonts w:eastAsia="DengXian"/>
            <w:lang w:eastAsia="zh-CN"/>
          </w:rPr>
          <w:t>mobility</w:t>
        </w:r>
      </w:ins>
      <w:ins w:id="39" w:author="Chhawchharia, Manjari" w:date="2024-08-09T07:16:00Z" w16du:dateUtc="2024-08-09T01:46:00Z">
        <w:r>
          <w:rPr>
            <w:rFonts w:eastAsia="DengXian"/>
            <w:lang w:eastAsia="zh-CN"/>
          </w:rPr>
          <w:t>)</w:t>
        </w:r>
      </w:ins>
    </w:p>
    <w:p w14:paraId="7AC31938" w14:textId="77777777" w:rsidR="005B4D6E" w:rsidRPr="005B4D6E" w:rsidRDefault="005B4D6E" w:rsidP="005B4D6E">
      <w:pPr>
        <w:rPr>
          <w:ins w:id="40" w:author="R3-242233" w:date="2024-04-24T14:22:00Z"/>
          <w:rFonts w:eastAsia="DengXian"/>
          <w:lang w:eastAsia="zh-CN"/>
        </w:rPr>
      </w:pPr>
    </w:p>
    <w:p w14:paraId="29AB6042" w14:textId="77777777" w:rsidR="005B4D6E" w:rsidRPr="005B4D6E" w:rsidRDefault="005B4D6E" w:rsidP="005B4D6E">
      <w:pPr>
        <w:rPr>
          <w:ins w:id="41" w:author="R3-242233" w:date="2024-04-24T14:22:00Z"/>
          <w:rFonts w:eastAsia="Segoe UI"/>
          <w:u w:val="single"/>
          <w:lang w:eastAsia="zh-CN"/>
        </w:rPr>
      </w:pPr>
      <w:ins w:id="42" w:author="R3-242233" w:date="2024-04-24T14:22:00Z">
        <w:r w:rsidRPr="005B4D6E">
          <w:rPr>
            <w:rFonts w:eastAsia="Segoe UI"/>
            <w:u w:val="single"/>
            <w:lang w:eastAsia="zh-CN"/>
          </w:rPr>
          <w:t>From neighbouring gNBs:</w:t>
        </w:r>
      </w:ins>
    </w:p>
    <w:p w14:paraId="2E989D38" w14:textId="77777777" w:rsidR="005B4D6E" w:rsidRPr="005B4D6E" w:rsidRDefault="005B4D6E" w:rsidP="005B4D6E">
      <w:pPr>
        <w:ind w:left="568" w:hanging="284"/>
        <w:rPr>
          <w:ins w:id="43" w:author="R3-242233" w:date="2024-04-24T14:22:00Z"/>
          <w:rFonts w:eastAsia="Times New Roman"/>
          <w:lang w:eastAsia="zh-CN"/>
        </w:rPr>
      </w:pPr>
      <w:ins w:id="44" w:author="R3-242233" w:date="2024-04-24T14:22:00Z">
        <w:r w:rsidRPr="005B4D6E">
          <w:rPr>
            <w:rFonts w:eastAsia="Times New Roman"/>
          </w:rPr>
          <w:t>-</w:t>
        </w:r>
        <w:r w:rsidRPr="005B4D6E">
          <w:rPr>
            <w:rFonts w:eastAsia="Times New Roman"/>
          </w:rPr>
          <w:tab/>
          <w:t>Measured/</w:t>
        </w:r>
        <w:r w:rsidRPr="005B4D6E">
          <w:rPr>
            <w:rFonts w:eastAsia="Segoe UI"/>
            <w:lang w:eastAsia="zh-CN"/>
          </w:rPr>
          <w:t>Predicted radio resource status per slice</w:t>
        </w:r>
      </w:ins>
    </w:p>
    <w:p w14:paraId="0550345D" w14:textId="77777777" w:rsidR="009E151E" w:rsidRDefault="005B4D6E" w:rsidP="009E151E">
      <w:pPr>
        <w:ind w:left="568" w:hanging="284"/>
        <w:rPr>
          <w:ins w:id="45" w:author="Chhawchharia, Manjari" w:date="2024-08-09T07:16:00Z" w16du:dateUtc="2024-08-09T01:46:00Z"/>
          <w:rFonts w:eastAsia="DengXian"/>
          <w:lang w:eastAsia="zh-CN"/>
        </w:rPr>
      </w:pPr>
      <w:ins w:id="46" w:author="R3-242233" w:date="2024-04-24T14:22:00Z">
        <w:r w:rsidRPr="005B4D6E">
          <w:rPr>
            <w:rFonts w:eastAsia="Times New Roman"/>
          </w:rPr>
          <w:t>-</w:t>
        </w:r>
        <w:r w:rsidRPr="005B4D6E">
          <w:rPr>
            <w:rFonts w:eastAsia="Times New Roman"/>
          </w:rPr>
          <w:tab/>
          <w:t>Measured/Predicted slice available capacity</w:t>
        </w:r>
      </w:ins>
    </w:p>
    <w:p w14:paraId="70F599EA" w14:textId="10B3D59F" w:rsidR="009E151E" w:rsidRDefault="009E151E" w:rsidP="009E151E">
      <w:pPr>
        <w:ind w:left="568" w:hanging="284"/>
        <w:rPr>
          <w:ins w:id="47" w:author="Chhawchharia, Manjari" w:date="2024-08-09T07:16:00Z" w16du:dateUtc="2024-08-09T01:46:00Z"/>
          <w:rFonts w:eastAsia="DengXian"/>
          <w:lang w:eastAsia="zh-CN"/>
        </w:rPr>
      </w:pPr>
      <w:ins w:id="48" w:author="Chhawchharia, Manjari" w:date="2024-08-09T07:16:00Z" w16du:dateUtc="2024-08-09T01:46:00Z">
        <w:r w:rsidRPr="005B4D6E">
          <w:rPr>
            <w:rFonts w:eastAsia="DengXian" w:hint="eastAsia"/>
            <w:lang w:eastAsia="zh-CN"/>
          </w:rPr>
          <w:t>-</w:t>
        </w:r>
        <w:r w:rsidRPr="005B4D6E"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>Measured/Predicted UE traffic (DL/UL PRB Utilization</w:t>
        </w:r>
      </w:ins>
      <w:ins w:id="49" w:author="Chhawchharia, Manjari" w:date="2024-08-09T09:36:00Z" w16du:dateUtc="2024-08-09T04:06:00Z">
        <w:r w:rsidR="00D85769">
          <w:rPr>
            <w:rFonts w:eastAsia="DengXian"/>
            <w:lang w:eastAsia="zh-CN"/>
          </w:rPr>
          <w:t>, QoS</w:t>
        </w:r>
      </w:ins>
      <w:ins w:id="50" w:author="Chhawchharia, Manjari" w:date="2024-08-09T07:16:00Z" w16du:dateUtc="2024-08-09T01:46:00Z">
        <w:r>
          <w:rPr>
            <w:rFonts w:eastAsia="DengXian"/>
            <w:lang w:eastAsia="zh-CN"/>
          </w:rPr>
          <w:t>)</w:t>
        </w:r>
      </w:ins>
    </w:p>
    <w:p w14:paraId="191EA6D0" w14:textId="3BA87301" w:rsidR="009E151E" w:rsidRPr="005B4D6E" w:rsidRDefault="009E151E" w:rsidP="009E151E">
      <w:pPr>
        <w:ind w:left="568" w:hanging="284"/>
        <w:rPr>
          <w:ins w:id="51" w:author="Chhawchharia, Manjari" w:date="2024-08-09T07:16:00Z" w16du:dateUtc="2024-08-09T01:46:00Z"/>
          <w:rFonts w:eastAsia="DengXian"/>
          <w:lang w:eastAsia="zh-CN"/>
        </w:rPr>
      </w:pPr>
      <w:ins w:id="52" w:author="Chhawchharia, Manjari" w:date="2024-08-09T07:16:00Z" w16du:dateUtc="2024-08-09T01:46:00Z">
        <w:r w:rsidRPr="005B4D6E">
          <w:rPr>
            <w:rFonts w:eastAsia="DengXian" w:hint="eastAsia"/>
            <w:lang w:eastAsia="zh-CN"/>
          </w:rPr>
          <w:t>-</w:t>
        </w:r>
        <w:r w:rsidRPr="005B4D6E"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 xml:space="preserve">Measured/Predicted slice performance metric per slice (throughput, </w:t>
        </w:r>
      </w:ins>
      <w:ins w:id="53" w:author="Chhawchharia, Manjari" w:date="2024-08-09T09:36:00Z" w16du:dateUtc="2024-08-09T04:06:00Z">
        <w:r w:rsidR="00D85769">
          <w:rPr>
            <w:rFonts w:eastAsia="DengXian"/>
            <w:lang w:eastAsia="zh-CN"/>
          </w:rPr>
          <w:t>latency</w:t>
        </w:r>
      </w:ins>
      <w:ins w:id="54" w:author="Chhawchharia, Manjari" w:date="2024-08-09T07:16:00Z" w16du:dateUtc="2024-08-09T01:46:00Z">
        <w:r>
          <w:rPr>
            <w:rFonts w:eastAsia="DengXian"/>
            <w:lang w:eastAsia="zh-CN"/>
          </w:rPr>
          <w:t xml:space="preserve">, packet loss, </w:t>
        </w:r>
      </w:ins>
      <w:ins w:id="55" w:author="Chhawchharia, Manjari" w:date="2024-08-09T09:36:00Z" w16du:dateUtc="2024-08-09T04:06:00Z">
        <w:r w:rsidR="00D85769">
          <w:rPr>
            <w:rFonts w:eastAsia="DengXian"/>
            <w:lang w:eastAsia="zh-CN"/>
          </w:rPr>
          <w:t>mobility</w:t>
        </w:r>
      </w:ins>
      <w:ins w:id="56" w:author="Chhawchharia, Manjari" w:date="2024-08-09T07:16:00Z" w16du:dateUtc="2024-08-09T01:46:00Z">
        <w:r>
          <w:rPr>
            <w:rFonts w:eastAsia="DengXian"/>
            <w:lang w:eastAsia="zh-CN"/>
          </w:rPr>
          <w:t>)</w:t>
        </w:r>
      </w:ins>
    </w:p>
    <w:p w14:paraId="79E773D8" w14:textId="77777777" w:rsidR="005B4D6E" w:rsidRPr="005B4D6E" w:rsidRDefault="005B4D6E" w:rsidP="005B4D6E">
      <w:pPr>
        <w:ind w:left="568" w:hanging="284"/>
        <w:rPr>
          <w:ins w:id="57" w:author="R3-242233" w:date="2024-04-24T14:22:00Z"/>
          <w:rFonts w:eastAsia="Times New Roman"/>
        </w:rPr>
      </w:pPr>
    </w:p>
    <w:bookmarkEnd w:id="23"/>
    <w:p w14:paraId="3F54170F" w14:textId="77777777" w:rsidR="005B4D6E" w:rsidRPr="005B4D6E" w:rsidRDefault="005B4D6E" w:rsidP="005B4D6E">
      <w:pPr>
        <w:rPr>
          <w:ins w:id="58" w:author="R3-242233" w:date="2024-04-24T14:22:00Z"/>
          <w:rFonts w:eastAsia="Segoe UI"/>
          <w:color w:val="000000"/>
          <w:u w:val="single"/>
          <w:lang w:eastAsia="zh-CN"/>
        </w:rPr>
      </w:pPr>
      <w:ins w:id="59" w:author="R3-242233" w:date="2024-04-24T14:22:00Z">
        <w:r w:rsidRPr="005B4D6E">
          <w:rPr>
            <w:rFonts w:eastAsia="Segoe UI"/>
            <w:color w:val="000000"/>
            <w:u w:val="single"/>
            <w:lang w:eastAsia="zh-CN"/>
          </w:rPr>
          <w:t>From the UE:</w:t>
        </w:r>
      </w:ins>
    </w:p>
    <w:p w14:paraId="18058261" w14:textId="77777777" w:rsidR="005B4D6E" w:rsidRPr="005B4D6E" w:rsidRDefault="005B4D6E" w:rsidP="005B4D6E">
      <w:pPr>
        <w:ind w:left="568" w:hanging="284"/>
        <w:rPr>
          <w:ins w:id="60" w:author="R3-242233" w:date="2024-04-24T14:22:00Z"/>
          <w:rFonts w:eastAsia="DengXian"/>
          <w:lang w:eastAsia="zh-CN"/>
        </w:rPr>
      </w:pPr>
      <w:ins w:id="61" w:author="R3-242233" w:date="2024-04-24T14:22:00Z">
        <w:r w:rsidRPr="005B4D6E">
          <w:rPr>
            <w:rFonts w:eastAsia="Times New Roman"/>
          </w:rPr>
          <w:t>-</w:t>
        </w:r>
        <w:r w:rsidRPr="005B4D6E">
          <w:rPr>
            <w:rFonts w:eastAsia="Times New Roman"/>
          </w:rPr>
          <w:tab/>
          <w:t>UE measurement report (e.g., UE RSRP, RSRQ, SINR measurement, etc)</w:t>
        </w:r>
        <w:r w:rsidRPr="005B4D6E">
          <w:rPr>
            <w:rFonts w:eastAsia="Segoe UI"/>
            <w:lang w:eastAsia="zh-CN"/>
          </w:rPr>
          <w:t>, including cell level and beam level UE measurements</w:t>
        </w:r>
      </w:ins>
    </w:p>
    <w:p w14:paraId="2667743E" w14:textId="77777777" w:rsidR="005B4D6E" w:rsidRPr="005B4D6E" w:rsidRDefault="005B4D6E" w:rsidP="005B4D6E">
      <w:pPr>
        <w:keepNext/>
        <w:keepLines/>
        <w:spacing w:before="120"/>
        <w:ind w:left="1418" w:hanging="1418"/>
        <w:outlineLvl w:val="3"/>
        <w:rPr>
          <w:ins w:id="62" w:author="R3-242233" w:date="2024-04-24T14:22:00Z"/>
          <w:rFonts w:ascii="Arial" w:eastAsia="Times New Roman" w:hAnsi="Arial"/>
          <w:sz w:val="24"/>
          <w:lang w:eastAsia="zh-CN"/>
        </w:rPr>
      </w:pPr>
      <w:ins w:id="63" w:author="R3-242233" w:date="2024-04-24T14:22:00Z">
        <w:r w:rsidRPr="005B4D6E">
          <w:rPr>
            <w:rFonts w:ascii="Arial" w:eastAsia="Times New Roman" w:hAnsi="Arial"/>
            <w:sz w:val="24"/>
            <w:lang w:eastAsia="zh-CN"/>
          </w:rPr>
          <w:t>4.1.2.5</w:t>
        </w:r>
        <w:r w:rsidRPr="005B4D6E">
          <w:rPr>
            <w:rFonts w:ascii="Arial" w:eastAsia="Times New Roman" w:hAnsi="Arial"/>
            <w:sz w:val="24"/>
            <w:lang w:eastAsia="zh-CN"/>
          </w:rPr>
          <w:tab/>
          <w:t>Output data of AI/ML based Network Slicing:</w:t>
        </w:r>
      </w:ins>
    </w:p>
    <w:p w14:paraId="69E3406B" w14:textId="77777777" w:rsidR="005B4D6E" w:rsidRPr="005B4D6E" w:rsidRDefault="005B4D6E" w:rsidP="005B4D6E">
      <w:pPr>
        <w:rPr>
          <w:ins w:id="64" w:author="R3-242233" w:date="2024-04-24T14:22:00Z"/>
          <w:rFonts w:eastAsia="Times New Roman"/>
          <w:lang w:eastAsia="ko-KR"/>
        </w:rPr>
      </w:pPr>
      <w:ins w:id="65" w:author="R3-242233" w:date="2024-04-24T14:22:00Z">
        <w:r w:rsidRPr="005B4D6E">
          <w:rPr>
            <w:rFonts w:eastAsia="Times New Roman"/>
          </w:rPr>
          <w:t>AI/ML-based network slicing model in a gNB can generate following information as output:</w:t>
        </w:r>
      </w:ins>
    </w:p>
    <w:p w14:paraId="4E2B372A" w14:textId="77777777" w:rsidR="005B4D6E" w:rsidRPr="005B4D6E" w:rsidRDefault="005B4D6E" w:rsidP="005B4D6E">
      <w:pPr>
        <w:numPr>
          <w:ilvl w:val="0"/>
          <w:numId w:val="15"/>
        </w:numPr>
        <w:contextualSpacing/>
        <w:rPr>
          <w:ins w:id="66" w:author="R3-242233" w:date="2024-04-24T14:22:00Z"/>
          <w:rFonts w:eastAsia="DengXian"/>
          <w:lang w:eastAsia="zh-CN"/>
        </w:rPr>
      </w:pPr>
      <w:ins w:id="67" w:author="R3-242233" w:date="2024-04-24T14:22:00Z">
        <w:r w:rsidRPr="005B4D6E">
          <w:rPr>
            <w:rFonts w:eastAsia="Segoe UI"/>
            <w:lang w:eastAsia="zh-CN"/>
          </w:rPr>
          <w:t xml:space="preserve">Predicted </w:t>
        </w:r>
        <w:r w:rsidRPr="005B4D6E">
          <w:rPr>
            <w:rFonts w:ascii="DengXian" w:eastAsia="DengXian" w:hAnsi="DengXian" w:hint="eastAsia"/>
            <w:lang w:eastAsia="zh-CN"/>
          </w:rPr>
          <w:t>r</w:t>
        </w:r>
        <w:r w:rsidRPr="005B4D6E">
          <w:rPr>
            <w:rFonts w:eastAsia="Segoe UI"/>
            <w:lang w:eastAsia="zh-CN"/>
          </w:rPr>
          <w:t>adio resource status per slice</w:t>
        </w:r>
      </w:ins>
    </w:p>
    <w:p w14:paraId="6AF02E7B" w14:textId="77777777" w:rsidR="005B4D6E" w:rsidRPr="005B4D6E" w:rsidRDefault="005B4D6E" w:rsidP="005B4D6E">
      <w:pPr>
        <w:numPr>
          <w:ilvl w:val="0"/>
          <w:numId w:val="15"/>
        </w:numPr>
        <w:rPr>
          <w:ins w:id="68" w:author="R3-242233" w:date="2024-04-24T14:22:00Z"/>
          <w:rFonts w:eastAsia="Times New Roman"/>
        </w:rPr>
      </w:pPr>
      <w:ins w:id="69" w:author="R3-242233" w:date="2024-04-24T14:22:00Z">
        <w:r w:rsidRPr="005B4D6E">
          <w:rPr>
            <w:rFonts w:eastAsia="Times New Roman"/>
          </w:rPr>
          <w:t>Predicted slice available capacity</w:t>
        </w:r>
      </w:ins>
    </w:p>
    <w:p w14:paraId="1B3417ED" w14:textId="77777777" w:rsidR="005B4D6E" w:rsidRPr="005B4D6E" w:rsidRDefault="005B4D6E" w:rsidP="005B4D6E">
      <w:pPr>
        <w:numPr>
          <w:ilvl w:val="0"/>
          <w:numId w:val="15"/>
        </w:numPr>
        <w:rPr>
          <w:ins w:id="70" w:author="R3-242233" w:date="2024-04-24T14:22:00Z"/>
          <w:rFonts w:eastAsia="Times New Roman"/>
        </w:rPr>
      </w:pPr>
      <w:ins w:id="71" w:author="R3-242233" w:date="2024-04-24T14:22:00Z">
        <w:r w:rsidRPr="005B4D6E">
          <w:rPr>
            <w:rFonts w:eastAsia="DengXian"/>
            <w:lang w:eastAsia="zh-CN"/>
          </w:rPr>
          <w:t>Resource management decisions for resources within RRM policies (used gNB-internally)</w:t>
        </w:r>
      </w:ins>
    </w:p>
    <w:p w14:paraId="3886A0A9" w14:textId="77777777" w:rsidR="005B4D6E" w:rsidRPr="005B4D6E" w:rsidRDefault="005B4D6E" w:rsidP="005B4D6E">
      <w:pPr>
        <w:numPr>
          <w:ilvl w:val="0"/>
          <w:numId w:val="15"/>
        </w:numPr>
        <w:rPr>
          <w:ins w:id="72" w:author="R3-242233" w:date="2024-04-24T14:22:00Z"/>
          <w:rFonts w:eastAsia="Times New Roman"/>
        </w:rPr>
      </w:pPr>
      <w:ins w:id="73" w:author="R3-242233" w:date="2024-04-24T14:22:00Z">
        <w:r w:rsidRPr="005B4D6E">
          <w:rPr>
            <w:rFonts w:eastAsia="DengXian" w:hint="eastAsia"/>
            <w:lang w:eastAsia="zh-CN"/>
          </w:rPr>
          <w:t>S</w:t>
        </w:r>
        <w:r w:rsidRPr="005B4D6E">
          <w:rPr>
            <w:rFonts w:eastAsia="DengXian"/>
            <w:lang w:eastAsia="zh-CN"/>
          </w:rPr>
          <w:t>lice aware mobility decisions (used gNB-internally)</w:t>
        </w:r>
      </w:ins>
    </w:p>
    <w:p w14:paraId="1FCE4AC3" w14:textId="77777777" w:rsidR="005B4D6E" w:rsidRPr="005B4D6E" w:rsidRDefault="005B4D6E" w:rsidP="005B4D6E">
      <w:pPr>
        <w:rPr>
          <w:ins w:id="74" w:author="R3-242233" w:date="2024-04-24T14:22:00Z"/>
          <w:rFonts w:eastAsia="Times New Roman"/>
        </w:rPr>
      </w:pPr>
    </w:p>
    <w:p w14:paraId="4816ECBC" w14:textId="77777777" w:rsidR="005B4D6E" w:rsidRPr="005B4D6E" w:rsidRDefault="005B4D6E" w:rsidP="005B4D6E">
      <w:pPr>
        <w:keepNext/>
        <w:keepLines/>
        <w:spacing w:before="120"/>
        <w:ind w:left="1418" w:hanging="1418"/>
        <w:outlineLvl w:val="3"/>
        <w:rPr>
          <w:ins w:id="75" w:author="R3-242233" w:date="2024-04-24T14:22:00Z"/>
          <w:rFonts w:ascii="Arial" w:eastAsia="Times New Roman" w:hAnsi="Arial"/>
          <w:sz w:val="24"/>
          <w:lang w:eastAsia="zh-CN"/>
        </w:rPr>
      </w:pPr>
      <w:ins w:id="76" w:author="R3-242233" w:date="2024-04-24T14:22:00Z">
        <w:r w:rsidRPr="005B4D6E">
          <w:rPr>
            <w:rFonts w:ascii="Arial" w:eastAsia="Times New Roman" w:hAnsi="Arial"/>
            <w:sz w:val="24"/>
            <w:lang w:eastAsia="zh-CN"/>
          </w:rPr>
          <w:t>4.1.2.6</w:t>
        </w:r>
        <w:r w:rsidRPr="005B4D6E">
          <w:rPr>
            <w:rFonts w:ascii="Arial" w:eastAsia="Times New Roman" w:hAnsi="Arial"/>
            <w:sz w:val="24"/>
            <w:lang w:eastAsia="zh-CN"/>
          </w:rPr>
          <w:tab/>
          <w:t>Feedback of AI/ML based Network Slicing:</w:t>
        </w:r>
      </w:ins>
    </w:p>
    <w:p w14:paraId="3284D698" w14:textId="77777777" w:rsidR="005B4D6E" w:rsidRPr="005B4D6E" w:rsidRDefault="005B4D6E" w:rsidP="005B4D6E">
      <w:pPr>
        <w:rPr>
          <w:ins w:id="77" w:author="R3-242233" w:date="2024-04-24T14:22:00Z"/>
          <w:rFonts w:eastAsia="Times New Roman"/>
        </w:rPr>
      </w:pPr>
      <w:ins w:id="78" w:author="R3-242233" w:date="2024-04-24T14:22:00Z">
        <w:r w:rsidRPr="005B4D6E">
          <w:rPr>
            <w:rFonts w:eastAsia="Times New Roman"/>
          </w:rPr>
          <w:t xml:space="preserve">To optimize the performance of AI/ML-based network slicing model, following feedback can </w:t>
        </w:r>
        <w:proofErr w:type="gramStart"/>
        <w:r w:rsidRPr="005B4D6E">
          <w:rPr>
            <w:rFonts w:eastAsia="Times New Roman"/>
          </w:rPr>
          <w:t xml:space="preserve">be considered to </w:t>
        </w:r>
        <w:r w:rsidRPr="005B4D6E">
          <w:rPr>
            <w:rFonts w:eastAsia="Times New Roman"/>
            <w:lang w:val="en-US"/>
          </w:rPr>
          <w:t>be</w:t>
        </w:r>
        <w:proofErr w:type="gramEnd"/>
        <w:r w:rsidRPr="005B4D6E">
          <w:rPr>
            <w:rFonts w:eastAsia="Times New Roman"/>
            <w:lang w:val="en-US"/>
          </w:rPr>
          <w:t xml:space="preserve"> </w:t>
        </w:r>
        <w:r w:rsidRPr="005B4D6E">
          <w:rPr>
            <w:rFonts w:eastAsia="Times New Roman"/>
          </w:rPr>
          <w:t>collected from gNBs:</w:t>
        </w:r>
      </w:ins>
    </w:p>
    <w:p w14:paraId="2D294715" w14:textId="77777777" w:rsidR="005B4D6E" w:rsidRPr="005B4D6E" w:rsidRDefault="005B4D6E" w:rsidP="005B4D6E">
      <w:pPr>
        <w:numPr>
          <w:ilvl w:val="0"/>
          <w:numId w:val="15"/>
        </w:numPr>
        <w:spacing w:line="360" w:lineRule="auto"/>
        <w:contextualSpacing/>
        <w:rPr>
          <w:ins w:id="79" w:author="R3-242233" w:date="2024-04-24T14:22:00Z"/>
          <w:bCs/>
          <w:lang w:val="en-US" w:eastAsia="zh-CN"/>
        </w:rPr>
      </w:pPr>
      <w:ins w:id="80" w:author="R3-242233" w:date="2024-04-24T14:22:00Z">
        <w:r w:rsidRPr="005B4D6E">
          <w:rPr>
            <w:bCs/>
            <w:lang w:val="en-US" w:eastAsia="zh-CN"/>
          </w:rPr>
          <w:t>M</w:t>
        </w:r>
        <w:r w:rsidRPr="005B4D6E">
          <w:rPr>
            <w:rFonts w:hint="eastAsia"/>
            <w:bCs/>
            <w:lang w:val="en-US" w:eastAsia="zh-CN"/>
          </w:rPr>
          <w:t>e</w:t>
        </w:r>
        <w:r w:rsidRPr="005B4D6E">
          <w:rPr>
            <w:bCs/>
            <w:lang w:val="en-US" w:eastAsia="zh-CN"/>
          </w:rPr>
          <w:t xml:space="preserve">asured Radio resource status per slice </w:t>
        </w:r>
      </w:ins>
    </w:p>
    <w:p w14:paraId="2398BD82" w14:textId="77777777" w:rsidR="005B4D6E" w:rsidRPr="005B4D6E" w:rsidRDefault="005B4D6E" w:rsidP="005B4D6E">
      <w:pPr>
        <w:numPr>
          <w:ilvl w:val="0"/>
          <w:numId w:val="15"/>
        </w:numPr>
        <w:spacing w:line="360" w:lineRule="auto"/>
        <w:contextualSpacing/>
        <w:rPr>
          <w:ins w:id="81" w:author="R3-242233" w:date="2024-04-24T14:22:00Z"/>
          <w:bCs/>
          <w:lang w:val="en-US" w:eastAsia="zh-CN"/>
        </w:rPr>
      </w:pPr>
      <w:ins w:id="82" w:author="R3-242233" w:date="2024-04-24T14:22:00Z">
        <w:r w:rsidRPr="005B4D6E">
          <w:rPr>
            <w:bCs/>
            <w:lang w:val="en-US" w:eastAsia="zh-CN"/>
          </w:rPr>
          <w:t>M</w:t>
        </w:r>
        <w:r w:rsidRPr="005B4D6E">
          <w:rPr>
            <w:rFonts w:hint="eastAsia"/>
            <w:bCs/>
            <w:lang w:val="en-US" w:eastAsia="zh-CN"/>
          </w:rPr>
          <w:t>e</w:t>
        </w:r>
        <w:r w:rsidRPr="005B4D6E">
          <w:rPr>
            <w:bCs/>
            <w:lang w:val="en-US" w:eastAsia="zh-CN"/>
          </w:rPr>
          <w:t xml:space="preserve">asured </w:t>
        </w:r>
        <w:r w:rsidRPr="005B4D6E">
          <w:rPr>
            <w:lang w:eastAsia="zh-CN"/>
          </w:rPr>
          <w:t xml:space="preserve">Slice available capacity </w:t>
        </w:r>
      </w:ins>
    </w:p>
    <w:p w14:paraId="35AAE5A4" w14:textId="77777777" w:rsidR="005B4D6E" w:rsidRPr="00274A69" w:rsidRDefault="005B4D6E" w:rsidP="005B4D6E">
      <w:pPr>
        <w:numPr>
          <w:ilvl w:val="0"/>
          <w:numId w:val="15"/>
        </w:numPr>
        <w:spacing w:line="360" w:lineRule="auto"/>
        <w:contextualSpacing/>
        <w:rPr>
          <w:ins w:id="83" w:author="Chhawchharia, Manjari" w:date="2024-08-09T07:16:00Z" w16du:dateUtc="2024-08-09T01:46:00Z"/>
          <w:bCs/>
          <w:lang w:val="en-US" w:eastAsia="zh-CN"/>
        </w:rPr>
      </w:pPr>
      <w:ins w:id="84" w:author="R3-242233" w:date="2024-04-24T14:22:00Z">
        <w:r w:rsidRPr="005B4D6E">
          <w:rPr>
            <w:bCs/>
            <w:lang w:val="en-US" w:eastAsia="zh-CN"/>
          </w:rPr>
          <w:t xml:space="preserve">Legacy </w:t>
        </w:r>
        <w:r w:rsidRPr="005B4D6E">
          <w:rPr>
            <w:rFonts w:hint="eastAsia"/>
            <w:bCs/>
            <w:lang w:val="en-US" w:eastAsia="zh-CN"/>
          </w:rPr>
          <w:t>U</w:t>
        </w:r>
        <w:r w:rsidRPr="005B4D6E">
          <w:rPr>
            <w:bCs/>
            <w:lang w:val="en-US" w:eastAsia="zh-CN"/>
          </w:rPr>
          <w:t xml:space="preserve">E performance feedback </w:t>
        </w:r>
        <w:r w:rsidRPr="005B4D6E">
          <w:rPr>
            <w:rFonts w:eastAsia="Times New Roman"/>
          </w:rPr>
          <w:t>for those UEs handed over from the source gNB</w:t>
        </w:r>
      </w:ins>
    </w:p>
    <w:p w14:paraId="1AB68D0C" w14:textId="181C13F2" w:rsidR="00F7077E" w:rsidRPr="005B4D6E" w:rsidRDefault="00F7077E" w:rsidP="005B4D6E">
      <w:pPr>
        <w:numPr>
          <w:ilvl w:val="0"/>
          <w:numId w:val="15"/>
        </w:numPr>
        <w:spacing w:line="360" w:lineRule="auto"/>
        <w:contextualSpacing/>
        <w:rPr>
          <w:ins w:id="85" w:author="R3-242233" w:date="2024-04-24T14:22:00Z"/>
          <w:bCs/>
          <w:lang w:val="en-US" w:eastAsia="zh-CN"/>
        </w:rPr>
      </w:pPr>
      <w:ins w:id="86" w:author="Chhawchharia, Manjari" w:date="2024-08-09T07:16:00Z" w16du:dateUtc="2024-08-09T01:46:00Z">
        <w:r>
          <w:rPr>
            <w:bCs/>
            <w:lang w:val="en-US" w:eastAsia="zh-CN"/>
          </w:rPr>
          <w:t>Measure</w:t>
        </w:r>
      </w:ins>
      <w:ins w:id="87" w:author="Chhawchharia, Manjari" w:date="2024-08-09T07:17:00Z" w16du:dateUtc="2024-08-09T01:47:00Z">
        <w:r>
          <w:rPr>
            <w:bCs/>
            <w:lang w:val="en-US" w:eastAsia="zh-CN"/>
          </w:rPr>
          <w:t>d Slice</w:t>
        </w:r>
      </w:ins>
      <w:ins w:id="88" w:author="Chhawchharia, Manjari" w:date="2024-08-09T07:30:00Z" w16du:dateUtc="2024-08-09T02:00:00Z">
        <w:r w:rsidR="00100308">
          <w:rPr>
            <w:bCs/>
            <w:lang w:val="en-US" w:eastAsia="zh-CN"/>
          </w:rPr>
          <w:t xml:space="preserve"> requirements fulfilment</w:t>
        </w:r>
      </w:ins>
    </w:p>
    <w:p w14:paraId="78388E01" w14:textId="77777777" w:rsidR="005B4D6E" w:rsidRPr="005B4D6E" w:rsidRDefault="005B4D6E" w:rsidP="005B4D6E">
      <w:pPr>
        <w:rPr>
          <w:ins w:id="89" w:author="R3-242233" w:date="2024-04-24T14:22:00Z"/>
          <w:rFonts w:eastAsia="Malgun Gothic"/>
          <w:lang w:val="en-US" w:eastAsia="ko-KR"/>
        </w:rPr>
      </w:pPr>
    </w:p>
    <w:p w14:paraId="2CACBCDE" w14:textId="77777777" w:rsidR="005B4D6E" w:rsidRPr="005B4D6E" w:rsidRDefault="005B4D6E" w:rsidP="005B4D6E">
      <w:pPr>
        <w:keepNext/>
        <w:keepLines/>
        <w:spacing w:before="120"/>
        <w:ind w:left="1418" w:hanging="1418"/>
        <w:outlineLvl w:val="3"/>
        <w:rPr>
          <w:ins w:id="90" w:author="R3-242233" w:date="2024-04-24T14:22:00Z"/>
          <w:rFonts w:ascii="Arial" w:eastAsia="Times New Roman" w:hAnsi="Arial"/>
          <w:sz w:val="24"/>
          <w:lang w:eastAsia="zh-CN"/>
        </w:rPr>
      </w:pPr>
      <w:ins w:id="91" w:author="R3-242233" w:date="2024-04-24T14:22:00Z">
        <w:r w:rsidRPr="005B4D6E">
          <w:rPr>
            <w:rFonts w:ascii="Arial" w:eastAsia="Times New Roman" w:hAnsi="Arial"/>
            <w:sz w:val="24"/>
            <w:lang w:eastAsia="zh-CN"/>
          </w:rPr>
          <w:t>4.1.2.7</w:t>
        </w:r>
        <w:r w:rsidRPr="005B4D6E">
          <w:rPr>
            <w:rFonts w:ascii="Arial" w:eastAsia="Times New Roman" w:hAnsi="Arial"/>
            <w:sz w:val="24"/>
            <w:lang w:eastAsia="zh-CN"/>
          </w:rPr>
          <w:tab/>
          <w:t>Potential standard impacts:</w:t>
        </w:r>
      </w:ins>
    </w:p>
    <w:p w14:paraId="79D657E7" w14:textId="77777777" w:rsidR="005B4D6E" w:rsidRPr="005B4D6E" w:rsidRDefault="005B4D6E" w:rsidP="005B4D6E">
      <w:pPr>
        <w:rPr>
          <w:ins w:id="92" w:author="R3-242233" w:date="2024-04-24T14:22:00Z"/>
          <w:lang w:eastAsia="zh-CN"/>
        </w:rPr>
      </w:pPr>
      <w:ins w:id="93" w:author="R3-242233" w:date="2024-04-24T14:22:00Z">
        <w:r w:rsidRPr="005B4D6E">
          <w:rPr>
            <w:rFonts w:hint="eastAsia"/>
            <w:lang w:eastAsia="zh-CN"/>
          </w:rPr>
          <w:t>F</w:t>
        </w:r>
        <w:r w:rsidRPr="005B4D6E">
          <w:rPr>
            <w:lang w:eastAsia="zh-CN"/>
          </w:rPr>
          <w:t xml:space="preserve">ollowing standard impacts </w:t>
        </w:r>
        <w:r w:rsidRPr="005B4D6E">
          <w:rPr>
            <w:rFonts w:hint="eastAsia"/>
            <w:lang w:eastAsia="zh-CN"/>
          </w:rPr>
          <w:t>is</w:t>
        </w:r>
        <w:r w:rsidRPr="005B4D6E">
          <w:rPr>
            <w:lang w:eastAsia="zh-CN"/>
          </w:rPr>
          <w:t xml:space="preserve"> listed for subsequent Rel-19 normative work compared with what was specified during Rel-18.</w:t>
        </w:r>
      </w:ins>
    </w:p>
    <w:p w14:paraId="2EF72F28" w14:textId="77777777" w:rsidR="005B4D6E" w:rsidRPr="005B4D6E" w:rsidRDefault="005B4D6E" w:rsidP="005B4D6E">
      <w:pPr>
        <w:rPr>
          <w:ins w:id="94" w:author="R3-242233" w:date="2024-04-24T14:22:00Z"/>
          <w:bCs/>
          <w:u w:val="single"/>
          <w:lang w:val="en-US" w:eastAsia="zh-CN"/>
        </w:rPr>
      </w:pPr>
      <w:ins w:id="95" w:author="R3-242233" w:date="2024-04-24T14:22:00Z">
        <w:r w:rsidRPr="005B4D6E">
          <w:rPr>
            <w:rFonts w:hint="eastAsia"/>
            <w:bCs/>
            <w:u w:val="single"/>
            <w:lang w:val="en-US" w:eastAsia="zh-CN"/>
          </w:rPr>
          <w:t>X</w:t>
        </w:r>
        <w:r w:rsidRPr="005B4D6E">
          <w:rPr>
            <w:bCs/>
            <w:u w:val="single"/>
            <w:lang w:val="en-US" w:eastAsia="zh-CN"/>
          </w:rPr>
          <w:t>n interface:</w:t>
        </w:r>
      </w:ins>
    </w:p>
    <w:p w14:paraId="5BD8DD48" w14:textId="77777777" w:rsidR="005B4D6E" w:rsidRPr="005B4D6E" w:rsidRDefault="005B4D6E" w:rsidP="005B4D6E">
      <w:pPr>
        <w:numPr>
          <w:ilvl w:val="0"/>
          <w:numId w:val="15"/>
        </w:numPr>
        <w:spacing w:line="360" w:lineRule="auto"/>
        <w:contextualSpacing/>
        <w:rPr>
          <w:ins w:id="96" w:author="R3-242233" w:date="2024-04-24T14:22:00Z"/>
          <w:bCs/>
          <w:lang w:val="en-US" w:eastAsia="zh-CN"/>
        </w:rPr>
      </w:pPr>
      <w:ins w:id="97" w:author="R3-242233" w:date="2024-04-24T14:22:00Z">
        <w:r w:rsidRPr="005B4D6E">
          <w:rPr>
            <w:bCs/>
            <w:lang w:val="en-US" w:eastAsia="zh-CN"/>
          </w:rPr>
          <w:t xml:space="preserve">Enhanced existing procedure to collect predicted information between </w:t>
        </w:r>
        <w:r w:rsidRPr="005B4D6E">
          <w:rPr>
            <w:rFonts w:hint="eastAsia"/>
            <w:bCs/>
            <w:lang w:val="en-US" w:eastAsia="zh-CN"/>
          </w:rPr>
          <w:t>g</w:t>
        </w:r>
        <w:r w:rsidRPr="005B4D6E">
          <w:rPr>
            <w:bCs/>
            <w:lang w:val="en-US" w:eastAsia="zh-CN"/>
          </w:rPr>
          <w:t>NBs:</w:t>
        </w:r>
      </w:ins>
    </w:p>
    <w:p w14:paraId="19D29069" w14:textId="262ED8FD" w:rsidR="00CD0C44" w:rsidRDefault="005B4D6E" w:rsidP="005B4D6E">
      <w:pPr>
        <w:numPr>
          <w:ilvl w:val="1"/>
          <w:numId w:val="15"/>
        </w:numPr>
        <w:spacing w:line="360" w:lineRule="auto"/>
        <w:contextualSpacing/>
        <w:rPr>
          <w:ins w:id="98" w:author="R3-242233" w:date="2024-04-24T14:24:00Z"/>
          <w:bCs/>
          <w:lang w:val="en-US" w:eastAsia="zh-CN"/>
        </w:rPr>
      </w:pPr>
      <w:ins w:id="99" w:author="R3-242233" w:date="2024-04-24T14:22:00Z">
        <w:r w:rsidRPr="005B4D6E">
          <w:rPr>
            <w:rFonts w:hint="eastAsia"/>
            <w:bCs/>
            <w:lang w:val="en-US" w:eastAsia="zh-CN"/>
          </w:rPr>
          <w:t>P</w:t>
        </w:r>
        <w:r w:rsidRPr="005B4D6E">
          <w:rPr>
            <w:bCs/>
            <w:lang w:val="en-US" w:eastAsia="zh-CN"/>
          </w:rPr>
          <w:t>redicted radio resource status per slice</w:t>
        </w:r>
      </w:ins>
    </w:p>
    <w:p w14:paraId="6E4731A2" w14:textId="547A8E68" w:rsidR="00E83A17" w:rsidRPr="00E83A17" w:rsidRDefault="00E83A17" w:rsidP="00E83A17">
      <w:pPr>
        <w:numPr>
          <w:ilvl w:val="1"/>
          <w:numId w:val="15"/>
        </w:numPr>
        <w:spacing w:line="360" w:lineRule="auto"/>
        <w:contextualSpacing/>
        <w:rPr>
          <w:ins w:id="100" w:author="R3-242233" w:date="2024-04-24T14:23:00Z"/>
          <w:bCs/>
          <w:lang w:val="en-US" w:eastAsia="zh-CN"/>
        </w:rPr>
      </w:pPr>
      <w:ins w:id="101" w:author="R3-242233" w:date="2024-04-24T14:24:00Z">
        <w:r w:rsidRPr="00CD0C44">
          <w:rPr>
            <w:bCs/>
            <w:lang w:val="en-US" w:eastAsia="zh-CN"/>
          </w:rPr>
          <w:t>Predicted slice available capacity</w:t>
        </w:r>
      </w:ins>
    </w:p>
    <w:bookmarkEnd w:id="12"/>
    <w:p w14:paraId="6AE5F0B0" w14:textId="41B11A7B" w:rsidR="00080512" w:rsidRDefault="00080512" w:rsidP="00A265CB">
      <w:pPr>
        <w:rPr>
          <w:lang w:eastAsia="zh-CN"/>
        </w:rPr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CA499" w14:textId="77777777" w:rsidR="000B1487" w:rsidRDefault="000B1487">
      <w:r>
        <w:separator/>
      </w:r>
    </w:p>
  </w:endnote>
  <w:endnote w:type="continuationSeparator" w:id="0">
    <w:p w14:paraId="787F2D0F" w14:textId="77777777" w:rsidR="000B1487" w:rsidRDefault="000B1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60542C" w:rsidRDefault="0060542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E2804" w14:textId="77777777" w:rsidR="000B1487" w:rsidRDefault="000B1487">
      <w:r>
        <w:separator/>
      </w:r>
    </w:p>
  </w:footnote>
  <w:footnote w:type="continuationSeparator" w:id="0">
    <w:p w14:paraId="41DE0E45" w14:textId="77777777" w:rsidR="000B1487" w:rsidRDefault="000B1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56378FBE" w:rsidR="0060542C" w:rsidRDefault="0060542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3A17">
      <w:rPr>
        <w:rFonts w:ascii="Arial" w:hAnsi="Arial" w:cs="Arial"/>
        <w:b/>
        <w:noProof/>
        <w:sz w:val="18"/>
        <w:szCs w:val="18"/>
      </w:rPr>
      <w:t>3GPP TR 38.743 V0.0.0 (2024-04)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60542C" w:rsidRDefault="0060542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63B764" w:rsidR="0060542C" w:rsidRDefault="0060542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3A1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60542C" w:rsidRDefault="006054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D17EAA"/>
    <w:multiLevelType w:val="hybridMultilevel"/>
    <w:tmpl w:val="4572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30C99"/>
    <w:multiLevelType w:val="hybridMultilevel"/>
    <w:tmpl w:val="E7625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46478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1689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70299082">
    <w:abstractNumId w:val="11"/>
  </w:num>
  <w:num w:numId="4" w16cid:durableId="716202235">
    <w:abstractNumId w:val="14"/>
  </w:num>
  <w:num w:numId="5" w16cid:durableId="1148403890">
    <w:abstractNumId w:val="9"/>
  </w:num>
  <w:num w:numId="6" w16cid:durableId="732655660">
    <w:abstractNumId w:val="7"/>
  </w:num>
  <w:num w:numId="7" w16cid:durableId="2027629018">
    <w:abstractNumId w:val="6"/>
  </w:num>
  <w:num w:numId="8" w16cid:durableId="1064066074">
    <w:abstractNumId w:val="5"/>
  </w:num>
  <w:num w:numId="9" w16cid:durableId="1020399635">
    <w:abstractNumId w:val="4"/>
  </w:num>
  <w:num w:numId="10" w16cid:durableId="235168301">
    <w:abstractNumId w:val="8"/>
  </w:num>
  <w:num w:numId="11" w16cid:durableId="980621243">
    <w:abstractNumId w:val="3"/>
  </w:num>
  <w:num w:numId="12" w16cid:durableId="1985229653">
    <w:abstractNumId w:val="2"/>
  </w:num>
  <w:num w:numId="13" w16cid:durableId="2014145269">
    <w:abstractNumId w:val="1"/>
  </w:num>
  <w:num w:numId="14" w16cid:durableId="1423528400">
    <w:abstractNumId w:val="0"/>
  </w:num>
  <w:num w:numId="15" w16cid:durableId="1179731476">
    <w:abstractNumId w:val="15"/>
  </w:num>
  <w:num w:numId="16" w16cid:durableId="520823437">
    <w:abstractNumId w:val="12"/>
  </w:num>
  <w:num w:numId="17" w16cid:durableId="66856476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3-242233">
    <w15:presenceInfo w15:providerId="None" w15:userId="R3-242233"/>
  </w15:person>
  <w15:person w15:author="Chhawchharia, Manjari">
    <w15:presenceInfo w15:providerId="AD" w15:userId="S::manjari.chhawchharia@rakuten.com::4963bf1b-d635-48f7-b950-d54d3df152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4C"/>
    <w:rsid w:val="00016BBA"/>
    <w:rsid w:val="000270B9"/>
    <w:rsid w:val="00033397"/>
    <w:rsid w:val="00040095"/>
    <w:rsid w:val="00051658"/>
    <w:rsid w:val="00051834"/>
    <w:rsid w:val="00053816"/>
    <w:rsid w:val="00054A22"/>
    <w:rsid w:val="00062023"/>
    <w:rsid w:val="000655A6"/>
    <w:rsid w:val="00072E91"/>
    <w:rsid w:val="00075F00"/>
    <w:rsid w:val="00080512"/>
    <w:rsid w:val="00093FC8"/>
    <w:rsid w:val="000B1487"/>
    <w:rsid w:val="000C1953"/>
    <w:rsid w:val="000C3AB9"/>
    <w:rsid w:val="000C47C3"/>
    <w:rsid w:val="000C55C4"/>
    <w:rsid w:val="000C662C"/>
    <w:rsid w:val="000D58AB"/>
    <w:rsid w:val="00100308"/>
    <w:rsid w:val="00111475"/>
    <w:rsid w:val="001203D3"/>
    <w:rsid w:val="00133525"/>
    <w:rsid w:val="00134AFE"/>
    <w:rsid w:val="00137A9C"/>
    <w:rsid w:val="0014601E"/>
    <w:rsid w:val="001465DD"/>
    <w:rsid w:val="001719FE"/>
    <w:rsid w:val="00173E3B"/>
    <w:rsid w:val="00174E78"/>
    <w:rsid w:val="001770CD"/>
    <w:rsid w:val="00177EA1"/>
    <w:rsid w:val="00192B32"/>
    <w:rsid w:val="001A4C42"/>
    <w:rsid w:val="001A7420"/>
    <w:rsid w:val="001B152F"/>
    <w:rsid w:val="001B6637"/>
    <w:rsid w:val="001C21C3"/>
    <w:rsid w:val="001D02C2"/>
    <w:rsid w:val="001D5646"/>
    <w:rsid w:val="001F0C1D"/>
    <w:rsid w:val="001F1132"/>
    <w:rsid w:val="001F168B"/>
    <w:rsid w:val="00202177"/>
    <w:rsid w:val="002107A6"/>
    <w:rsid w:val="00226A8C"/>
    <w:rsid w:val="002347A2"/>
    <w:rsid w:val="002675F0"/>
    <w:rsid w:val="00274A69"/>
    <w:rsid w:val="002760EE"/>
    <w:rsid w:val="002779D9"/>
    <w:rsid w:val="00283D21"/>
    <w:rsid w:val="002979F1"/>
    <w:rsid w:val="002A196E"/>
    <w:rsid w:val="002A3BE7"/>
    <w:rsid w:val="002A584C"/>
    <w:rsid w:val="002B6339"/>
    <w:rsid w:val="002E00EE"/>
    <w:rsid w:val="00310A58"/>
    <w:rsid w:val="00315B85"/>
    <w:rsid w:val="003172DC"/>
    <w:rsid w:val="00333A88"/>
    <w:rsid w:val="0034467D"/>
    <w:rsid w:val="0035462D"/>
    <w:rsid w:val="00356555"/>
    <w:rsid w:val="003765B8"/>
    <w:rsid w:val="00394638"/>
    <w:rsid w:val="003C28EE"/>
    <w:rsid w:val="003C3971"/>
    <w:rsid w:val="003E01D1"/>
    <w:rsid w:val="004072A4"/>
    <w:rsid w:val="00415DB4"/>
    <w:rsid w:val="00423334"/>
    <w:rsid w:val="004345EC"/>
    <w:rsid w:val="00445608"/>
    <w:rsid w:val="00457D45"/>
    <w:rsid w:val="004651FE"/>
    <w:rsid w:val="00465515"/>
    <w:rsid w:val="00466B6D"/>
    <w:rsid w:val="00496EC5"/>
    <w:rsid w:val="0049751D"/>
    <w:rsid w:val="004C02A9"/>
    <w:rsid w:val="004C30AC"/>
    <w:rsid w:val="004D3578"/>
    <w:rsid w:val="004E207D"/>
    <w:rsid w:val="004E213A"/>
    <w:rsid w:val="004F0988"/>
    <w:rsid w:val="004F3340"/>
    <w:rsid w:val="00530FB9"/>
    <w:rsid w:val="0053388B"/>
    <w:rsid w:val="00535773"/>
    <w:rsid w:val="00543E6C"/>
    <w:rsid w:val="0054492B"/>
    <w:rsid w:val="00546417"/>
    <w:rsid w:val="00551FE4"/>
    <w:rsid w:val="00565087"/>
    <w:rsid w:val="00597B11"/>
    <w:rsid w:val="005B4D6E"/>
    <w:rsid w:val="005B76D9"/>
    <w:rsid w:val="005C615C"/>
    <w:rsid w:val="005D2E01"/>
    <w:rsid w:val="005D3463"/>
    <w:rsid w:val="005D7526"/>
    <w:rsid w:val="005E4BB2"/>
    <w:rsid w:val="005F788A"/>
    <w:rsid w:val="00602AEA"/>
    <w:rsid w:val="0060542C"/>
    <w:rsid w:val="00614FDF"/>
    <w:rsid w:val="0063543D"/>
    <w:rsid w:val="00635834"/>
    <w:rsid w:val="00640804"/>
    <w:rsid w:val="00647114"/>
    <w:rsid w:val="00667E9B"/>
    <w:rsid w:val="00670CF4"/>
    <w:rsid w:val="0068511F"/>
    <w:rsid w:val="006912E9"/>
    <w:rsid w:val="006A323F"/>
    <w:rsid w:val="006A77AB"/>
    <w:rsid w:val="006B30D0"/>
    <w:rsid w:val="006C159F"/>
    <w:rsid w:val="006C3D95"/>
    <w:rsid w:val="006D4DA1"/>
    <w:rsid w:val="006E2B6C"/>
    <w:rsid w:val="006E49CE"/>
    <w:rsid w:val="006E5C86"/>
    <w:rsid w:val="006E770F"/>
    <w:rsid w:val="007000D6"/>
    <w:rsid w:val="00701116"/>
    <w:rsid w:val="0071174C"/>
    <w:rsid w:val="00711D37"/>
    <w:rsid w:val="00713C44"/>
    <w:rsid w:val="0072072B"/>
    <w:rsid w:val="00734A5B"/>
    <w:rsid w:val="0074026F"/>
    <w:rsid w:val="007429F6"/>
    <w:rsid w:val="00744E76"/>
    <w:rsid w:val="00750786"/>
    <w:rsid w:val="00753850"/>
    <w:rsid w:val="0075602A"/>
    <w:rsid w:val="0075603F"/>
    <w:rsid w:val="00765EA3"/>
    <w:rsid w:val="00772EB9"/>
    <w:rsid w:val="00774DA4"/>
    <w:rsid w:val="00781F0F"/>
    <w:rsid w:val="00795411"/>
    <w:rsid w:val="00796DED"/>
    <w:rsid w:val="007B600E"/>
    <w:rsid w:val="007B6D5A"/>
    <w:rsid w:val="007C5B1A"/>
    <w:rsid w:val="007D4284"/>
    <w:rsid w:val="007F0F4A"/>
    <w:rsid w:val="008028A4"/>
    <w:rsid w:val="00810B3C"/>
    <w:rsid w:val="00824198"/>
    <w:rsid w:val="00830747"/>
    <w:rsid w:val="00830904"/>
    <w:rsid w:val="00834D4C"/>
    <w:rsid w:val="008412AD"/>
    <w:rsid w:val="008768CA"/>
    <w:rsid w:val="008873E9"/>
    <w:rsid w:val="008A3287"/>
    <w:rsid w:val="008B2A0C"/>
    <w:rsid w:val="008C384C"/>
    <w:rsid w:val="008C7B64"/>
    <w:rsid w:val="008E2D68"/>
    <w:rsid w:val="008E6756"/>
    <w:rsid w:val="00901CF5"/>
    <w:rsid w:val="0090271F"/>
    <w:rsid w:val="00902E23"/>
    <w:rsid w:val="0090457B"/>
    <w:rsid w:val="009114D7"/>
    <w:rsid w:val="0091348E"/>
    <w:rsid w:val="00917CCB"/>
    <w:rsid w:val="00933FB0"/>
    <w:rsid w:val="00942EC2"/>
    <w:rsid w:val="00960750"/>
    <w:rsid w:val="009720FE"/>
    <w:rsid w:val="00975DAE"/>
    <w:rsid w:val="009B0DA2"/>
    <w:rsid w:val="009C148D"/>
    <w:rsid w:val="009D5824"/>
    <w:rsid w:val="009E151E"/>
    <w:rsid w:val="009E2532"/>
    <w:rsid w:val="009F37B7"/>
    <w:rsid w:val="009F4159"/>
    <w:rsid w:val="00A05903"/>
    <w:rsid w:val="00A10F02"/>
    <w:rsid w:val="00A164B4"/>
    <w:rsid w:val="00A22BA4"/>
    <w:rsid w:val="00A265CB"/>
    <w:rsid w:val="00A26956"/>
    <w:rsid w:val="00A27486"/>
    <w:rsid w:val="00A3208F"/>
    <w:rsid w:val="00A41967"/>
    <w:rsid w:val="00A53724"/>
    <w:rsid w:val="00A56066"/>
    <w:rsid w:val="00A73129"/>
    <w:rsid w:val="00A82346"/>
    <w:rsid w:val="00A879CF"/>
    <w:rsid w:val="00A92AFF"/>
    <w:rsid w:val="00A92BA1"/>
    <w:rsid w:val="00A95A32"/>
    <w:rsid w:val="00AA35E7"/>
    <w:rsid w:val="00AA4C4E"/>
    <w:rsid w:val="00AA6520"/>
    <w:rsid w:val="00AB4A5D"/>
    <w:rsid w:val="00AC6BC6"/>
    <w:rsid w:val="00AD1BA7"/>
    <w:rsid w:val="00AD45A1"/>
    <w:rsid w:val="00AE6164"/>
    <w:rsid w:val="00AE65E2"/>
    <w:rsid w:val="00AE73F6"/>
    <w:rsid w:val="00AF1460"/>
    <w:rsid w:val="00AF2B86"/>
    <w:rsid w:val="00AF71E7"/>
    <w:rsid w:val="00B02E87"/>
    <w:rsid w:val="00B11544"/>
    <w:rsid w:val="00B15449"/>
    <w:rsid w:val="00B23731"/>
    <w:rsid w:val="00B41925"/>
    <w:rsid w:val="00B93086"/>
    <w:rsid w:val="00BA19ED"/>
    <w:rsid w:val="00BA4B8D"/>
    <w:rsid w:val="00BB77AE"/>
    <w:rsid w:val="00BC0858"/>
    <w:rsid w:val="00BC0F7D"/>
    <w:rsid w:val="00BC1C4B"/>
    <w:rsid w:val="00BC7A0C"/>
    <w:rsid w:val="00BD7D31"/>
    <w:rsid w:val="00BD7E36"/>
    <w:rsid w:val="00BE274B"/>
    <w:rsid w:val="00BE3255"/>
    <w:rsid w:val="00BF11BA"/>
    <w:rsid w:val="00BF128E"/>
    <w:rsid w:val="00C06961"/>
    <w:rsid w:val="00C074DD"/>
    <w:rsid w:val="00C1496A"/>
    <w:rsid w:val="00C22A55"/>
    <w:rsid w:val="00C23BC4"/>
    <w:rsid w:val="00C27DB7"/>
    <w:rsid w:val="00C33079"/>
    <w:rsid w:val="00C45231"/>
    <w:rsid w:val="00C551FF"/>
    <w:rsid w:val="00C6688B"/>
    <w:rsid w:val="00C7053A"/>
    <w:rsid w:val="00C72833"/>
    <w:rsid w:val="00C74AB2"/>
    <w:rsid w:val="00C80F1D"/>
    <w:rsid w:val="00C91962"/>
    <w:rsid w:val="00C9392A"/>
    <w:rsid w:val="00C93F40"/>
    <w:rsid w:val="00CA3311"/>
    <w:rsid w:val="00CA3D0C"/>
    <w:rsid w:val="00CD0C44"/>
    <w:rsid w:val="00CE0F35"/>
    <w:rsid w:val="00D0716B"/>
    <w:rsid w:val="00D16999"/>
    <w:rsid w:val="00D4494A"/>
    <w:rsid w:val="00D57972"/>
    <w:rsid w:val="00D675A9"/>
    <w:rsid w:val="00D7027C"/>
    <w:rsid w:val="00D738D6"/>
    <w:rsid w:val="00D755EB"/>
    <w:rsid w:val="00D75640"/>
    <w:rsid w:val="00D76048"/>
    <w:rsid w:val="00D82A53"/>
    <w:rsid w:val="00D82E6F"/>
    <w:rsid w:val="00D85769"/>
    <w:rsid w:val="00D87E00"/>
    <w:rsid w:val="00D9134D"/>
    <w:rsid w:val="00DA7A03"/>
    <w:rsid w:val="00DB1818"/>
    <w:rsid w:val="00DB40A9"/>
    <w:rsid w:val="00DC309B"/>
    <w:rsid w:val="00DC4DA2"/>
    <w:rsid w:val="00DC595A"/>
    <w:rsid w:val="00DC598C"/>
    <w:rsid w:val="00DD4C17"/>
    <w:rsid w:val="00DD74A5"/>
    <w:rsid w:val="00DE346B"/>
    <w:rsid w:val="00DF2B1F"/>
    <w:rsid w:val="00DF62CD"/>
    <w:rsid w:val="00E12C88"/>
    <w:rsid w:val="00E131BA"/>
    <w:rsid w:val="00E15F75"/>
    <w:rsid w:val="00E16509"/>
    <w:rsid w:val="00E23E09"/>
    <w:rsid w:val="00E31385"/>
    <w:rsid w:val="00E44582"/>
    <w:rsid w:val="00E44FFC"/>
    <w:rsid w:val="00E6081E"/>
    <w:rsid w:val="00E759AE"/>
    <w:rsid w:val="00E77645"/>
    <w:rsid w:val="00E80792"/>
    <w:rsid w:val="00E83A17"/>
    <w:rsid w:val="00E932DB"/>
    <w:rsid w:val="00EA15B0"/>
    <w:rsid w:val="00EA5EA7"/>
    <w:rsid w:val="00EA66BD"/>
    <w:rsid w:val="00EC4A25"/>
    <w:rsid w:val="00EE3353"/>
    <w:rsid w:val="00EF608C"/>
    <w:rsid w:val="00F025A2"/>
    <w:rsid w:val="00F04712"/>
    <w:rsid w:val="00F13360"/>
    <w:rsid w:val="00F13E1E"/>
    <w:rsid w:val="00F22EC7"/>
    <w:rsid w:val="00F325C8"/>
    <w:rsid w:val="00F34834"/>
    <w:rsid w:val="00F653B8"/>
    <w:rsid w:val="00F7077E"/>
    <w:rsid w:val="00F9008D"/>
    <w:rsid w:val="00FA0AE4"/>
    <w:rsid w:val="00FA1266"/>
    <w:rsid w:val="00FC1192"/>
    <w:rsid w:val="00FD38C4"/>
    <w:rsid w:val="00FE3365"/>
    <w:rsid w:val="00FE66CB"/>
    <w:rsid w:val="00FF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locked/>
    <w:rsid w:val="00B23731"/>
    <w:rPr>
      <w:lang w:eastAsia="en-US"/>
    </w:rPr>
  </w:style>
  <w:style w:type="character" w:customStyle="1" w:styleId="EXChar">
    <w:name w:val="EX Char"/>
    <w:link w:val="EX"/>
    <w:qFormat/>
    <w:locked/>
    <w:rsid w:val="006D4DA1"/>
    <w:rPr>
      <w:lang w:eastAsia="en-US"/>
    </w:rPr>
  </w:style>
  <w:style w:type="paragraph" w:styleId="Revision">
    <w:name w:val="Revision"/>
    <w:hidden/>
    <w:uiPriority w:val="99"/>
    <w:semiHidden/>
    <w:rsid w:val="00A265CB"/>
    <w:rPr>
      <w:lang w:eastAsia="en-US"/>
    </w:rPr>
  </w:style>
  <w:style w:type="paragraph" w:customStyle="1" w:styleId="3GPPHeader">
    <w:name w:val="3GPP_Header"/>
    <w:basedOn w:val="Normal"/>
    <w:rsid w:val="0011147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111475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11475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5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16A6C-D969-44A0-877F-F1FDD41BD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TR38.743</dc:title>
  <dc:subject>&lt;Title 1; Title 2&gt; (Release 14 | 13 |12)</dc:subject>
  <dc:creator>ZTE - Jiajun Chen</dc:creator>
  <cp:keywords>&lt;keyword[, keyword, ]&gt;</cp:keywords>
  <cp:lastModifiedBy>Chhawchharia, Manjari</cp:lastModifiedBy>
  <cp:revision>3</cp:revision>
  <cp:lastPrinted>2019-02-25T14:05:00Z</cp:lastPrinted>
  <dcterms:created xsi:type="dcterms:W3CDTF">2024-08-09T06:50:00Z</dcterms:created>
  <dcterms:modified xsi:type="dcterms:W3CDTF">2024-08-09T06:50:00Z</dcterms:modified>
</cp:coreProperties>
</file>